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952EEB" w:rsidRPr="00F3427F" w14:paraId="47C3C02F" w14:textId="77777777" w:rsidTr="00D20A9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6E7084D" w14:textId="13B6E384" w:rsidR="00952EEB" w:rsidRPr="00F3427F" w:rsidRDefault="009E7627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b w:val="0"/>
                <w:sz w:val="28"/>
                <w:szCs w:val="28"/>
              </w:rPr>
              <w:br w:type="column"/>
            </w:r>
            <w:r w:rsidR="00952EEB" w:rsidRPr="00F3427F">
              <w:rPr>
                <w:b w:val="0"/>
                <w:bCs w:val="0"/>
                <w:sz w:val="28"/>
                <w:szCs w:val="28"/>
              </w:rPr>
              <w:br w:type="page"/>
            </w:r>
            <w:r w:rsidR="00952EEB" w:rsidRPr="00F3427F">
              <w:rPr>
                <w:rFonts w:ascii="Angsana New" w:hAnsi="Angsana New" w:cs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3667E9" w14:textId="77777777" w:rsidR="00952EEB" w:rsidRPr="00F3427F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A3D2BBC" w14:textId="77777777" w:rsidR="00952EEB" w:rsidRPr="00F3427F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 w:cs="Angsana New"/>
                <w:sz w:val="28"/>
                <w:szCs w:val="28"/>
                <w:cs/>
              </w:rPr>
              <w:t>สารบัญ</w:t>
            </w:r>
          </w:p>
        </w:tc>
      </w:tr>
      <w:tr w:rsidR="00952EEB" w:rsidRPr="00F3427F" w14:paraId="452EE97B" w14:textId="77777777" w:rsidTr="00D20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BB0B2B3" w14:textId="77777777" w:rsidR="00952EEB" w:rsidRPr="00F3427F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C45EE3" w14:textId="77777777" w:rsidR="00952EEB" w:rsidRPr="00F3427F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7C78E67B" w14:textId="77777777" w:rsidR="00952EEB" w:rsidRPr="00F3427F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952EEB" w:rsidRPr="00F3427F" w14:paraId="24963474" w14:textId="77777777" w:rsidTr="00D20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3BFE3A2" w14:textId="1D24CAF5" w:rsidR="00952EEB" w:rsidRPr="00F3427F" w:rsidRDefault="00E86714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638C906C" w14:textId="77777777" w:rsidR="00952EEB" w:rsidRPr="00F3427F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228D5F85" w14:textId="77777777" w:rsidR="00952EEB" w:rsidRPr="00F3427F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F3427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เกณฑ์การจัดทำงบการเงินระหว่างกาล</w:t>
            </w:r>
          </w:p>
        </w:tc>
      </w:tr>
      <w:tr w:rsidR="00185870" w:rsidRPr="00F3427F" w14:paraId="3F91CB37" w14:textId="77777777" w:rsidTr="00D20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AC3DE4" w14:textId="14DEDA0C" w:rsidR="00185870" w:rsidRPr="00F3427F" w:rsidRDefault="00E86714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8CF2C3E" w14:textId="77777777" w:rsidR="00185870" w:rsidRPr="00F3427F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1EE12D41" w14:textId="51A83543" w:rsidR="00185870" w:rsidRPr="00F3427F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F3427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185870" w:rsidRPr="00F3427F" w14:paraId="57E5D98C" w14:textId="77777777" w:rsidTr="00D20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1671664" w14:textId="19B70B84" w:rsidR="00185870" w:rsidRPr="00F3427F" w:rsidRDefault="00E86714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E8671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5AD2C268" w14:textId="77777777" w:rsidR="00185870" w:rsidRPr="00F3427F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627905F1" w14:textId="52D2F4BD" w:rsidR="00185870" w:rsidRPr="00F3427F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F3427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ลูกหนี้การค้า</w:t>
            </w:r>
            <w:r w:rsidRPr="00F3427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และลูกหนี้หมุนเวียนอื่น</w:t>
            </w:r>
          </w:p>
        </w:tc>
      </w:tr>
      <w:tr w:rsidR="00185870" w:rsidRPr="00F3427F" w14:paraId="62EDCBD6" w14:textId="77777777" w:rsidTr="00D20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7D7B863" w14:textId="6A5318F5" w:rsidR="00185870" w:rsidRPr="00F3427F" w:rsidRDefault="00E86714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19C9705B" w14:textId="77777777" w:rsidR="00185870" w:rsidRPr="00F3427F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5FE803FC" w14:textId="0203DED1" w:rsidR="00185870" w:rsidRPr="00F3427F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F3427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เงินลงทุนใน</w:t>
            </w:r>
            <w:r w:rsidRPr="00F3427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บริษัทร่วมและ</w:t>
            </w:r>
            <w:r w:rsidRPr="00F3427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การร่วมค้า</w:t>
            </w:r>
          </w:p>
        </w:tc>
      </w:tr>
      <w:tr w:rsidR="00185870" w:rsidRPr="00F3427F" w14:paraId="287FBB05" w14:textId="77777777" w:rsidTr="00D20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7B1C328" w14:textId="4DC8871A" w:rsidR="00185870" w:rsidRPr="00F3427F" w:rsidRDefault="00E86714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998BD61" w14:textId="77777777" w:rsidR="00185870" w:rsidRPr="00F3427F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53A62900" w14:textId="69879778" w:rsidR="00185870" w:rsidRPr="00F3427F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F3427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  <w:tr w:rsidR="00185870" w:rsidRPr="00F3427F" w14:paraId="32BCB568" w14:textId="77777777" w:rsidTr="00D20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36765F" w14:textId="5E82BE89" w:rsidR="00185870" w:rsidRPr="00F3427F" w:rsidRDefault="00E86714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0F680643" w14:textId="77777777" w:rsidR="00185870" w:rsidRPr="00F3427F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24C4F376" w14:textId="57745AC1" w:rsidR="00185870" w:rsidRPr="00F3427F" w:rsidRDefault="00F44DFC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F3427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การดำเนินงานร่วมกัน</w:t>
            </w:r>
          </w:p>
        </w:tc>
      </w:tr>
      <w:tr w:rsidR="00F44DFC" w:rsidRPr="00F3427F" w14:paraId="36A469F3" w14:textId="77777777" w:rsidTr="00D20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C8831D3" w14:textId="19C0179F" w:rsidR="00F44DFC" w:rsidRPr="00F3427F" w:rsidRDefault="00E86714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5FEC135D" w14:textId="77777777" w:rsidR="00F44DFC" w:rsidRPr="00F3427F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7EAFBAF6" w14:textId="27328037" w:rsidR="00F44DFC" w:rsidRPr="00F3427F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F3427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ที่ดิน อาคารและอุปกรณ์</w:t>
            </w:r>
          </w:p>
        </w:tc>
      </w:tr>
      <w:tr w:rsidR="00F44DFC" w:rsidRPr="00F3427F" w14:paraId="0E969EBB" w14:textId="77777777" w:rsidTr="00D20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455E69" w14:textId="145D42D5" w:rsidR="00F44DFC" w:rsidRPr="00F3427F" w:rsidRDefault="00E86714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443E2E0" w14:textId="77777777" w:rsidR="00F44DFC" w:rsidRPr="00F3427F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5B63613F" w14:textId="13ADC248" w:rsidR="00F44DFC" w:rsidRPr="00F3427F" w:rsidRDefault="00C5600F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F3427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หนี้สินที่มีภาระดอกเบี้ย</w:t>
            </w:r>
          </w:p>
        </w:tc>
      </w:tr>
      <w:tr w:rsidR="00B03E8A" w:rsidRPr="00F3427F" w14:paraId="789B66FA" w14:textId="77777777" w:rsidTr="00D20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A8AA7A" w14:textId="6465910E" w:rsidR="00B03E8A" w:rsidRPr="00F3427F" w:rsidRDefault="00E86714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0AA0D733" w14:textId="77777777" w:rsidR="00B03E8A" w:rsidRPr="00F3427F" w:rsidRDefault="00B03E8A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576C80F0" w14:textId="10BA1CCB" w:rsidR="00B03E8A" w:rsidRPr="00F3427F" w:rsidRDefault="00B03E8A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F3427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ทุนเรือนหุ้น</w:t>
            </w:r>
          </w:p>
        </w:tc>
      </w:tr>
      <w:tr w:rsidR="00B030A7" w:rsidRPr="00F3427F" w14:paraId="0D918382" w14:textId="77777777" w:rsidTr="00D20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3829A3" w14:textId="1693712A" w:rsidR="00B030A7" w:rsidRPr="00F3427F" w:rsidRDefault="00E86714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29A25138" w14:textId="77777777" w:rsidR="00B030A7" w:rsidRPr="00F3427F" w:rsidRDefault="00B030A7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5312A6B0" w14:textId="7E49E691" w:rsidR="00B030A7" w:rsidRPr="00F3427F" w:rsidRDefault="00B030A7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F3427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ส่วนงานดำเนินงานและการจำแนกรายได้</w:t>
            </w:r>
          </w:p>
        </w:tc>
      </w:tr>
      <w:tr w:rsidR="00B03E8A" w:rsidRPr="00F3427F" w14:paraId="63A56DDD" w14:textId="77777777" w:rsidTr="00D20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8C00E49" w14:textId="130AE1A1" w:rsidR="006139BD" w:rsidRPr="00F3427F" w:rsidRDefault="00E86714" w:rsidP="006139BD">
            <w:pPr>
              <w:rPr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70" w:type="dxa"/>
          </w:tcPr>
          <w:p w14:paraId="2AF0ED8C" w14:textId="77777777" w:rsidR="00B03E8A" w:rsidRPr="00F3427F" w:rsidRDefault="00B03E8A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77D5E454" w14:textId="16B741D9" w:rsidR="006139BD" w:rsidRPr="00F3427F" w:rsidRDefault="006139BD" w:rsidP="006139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sz w:val="28"/>
                <w:szCs w:val="28"/>
                <w:cs/>
              </w:rPr>
            </w:pPr>
            <w:r w:rsidRPr="00F3427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การดำเนินงานที่ยกเลิก</w:t>
            </w:r>
          </w:p>
        </w:tc>
      </w:tr>
      <w:tr w:rsidR="00D20A99" w:rsidRPr="00F3427F" w14:paraId="64E2FFC6" w14:textId="77777777" w:rsidTr="00D20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1DA874" w14:textId="2A46C19A" w:rsidR="00D20A99" w:rsidRPr="00F3427F" w:rsidRDefault="00E86714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12</w:t>
            </w:r>
          </w:p>
        </w:tc>
        <w:tc>
          <w:tcPr>
            <w:tcW w:w="270" w:type="dxa"/>
          </w:tcPr>
          <w:p w14:paraId="48D467A5" w14:textId="77777777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17990860" w14:textId="36B15D8F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F3427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กำไร</w:t>
            </w:r>
            <w:r w:rsidRPr="00F3427F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</w:t>
            </w:r>
            <w:r w:rsidRPr="00F3427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(ขาดทุน)</w:t>
            </w:r>
            <w:r w:rsidRPr="00F3427F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</w:t>
            </w:r>
            <w:r w:rsidRPr="00F3427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ต่อหุ้น</w:t>
            </w:r>
          </w:p>
        </w:tc>
      </w:tr>
      <w:tr w:rsidR="0010334B" w:rsidRPr="00F3427F" w14:paraId="4F74D6EF" w14:textId="77777777" w:rsidTr="00D20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09C2574" w14:textId="53F0DDE1" w:rsidR="0010334B" w:rsidRPr="00F3427F" w:rsidRDefault="00E86714" w:rsidP="001033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13</w:t>
            </w:r>
          </w:p>
        </w:tc>
        <w:tc>
          <w:tcPr>
            <w:tcW w:w="270" w:type="dxa"/>
          </w:tcPr>
          <w:p w14:paraId="21559036" w14:textId="77777777" w:rsidR="0010334B" w:rsidRPr="00F3427F" w:rsidRDefault="0010334B" w:rsidP="001033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6A8A1C84" w14:textId="62010E2D" w:rsidR="0010334B" w:rsidRPr="00F3427F" w:rsidRDefault="0010334B" w:rsidP="001033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60FD3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10334B" w:rsidRPr="00F3427F" w14:paraId="204088C0" w14:textId="77777777" w:rsidTr="00D20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A4296FC" w14:textId="17F0E530" w:rsidR="0010334B" w:rsidRPr="00F3427F" w:rsidRDefault="00E86714" w:rsidP="001033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14</w:t>
            </w:r>
          </w:p>
        </w:tc>
        <w:tc>
          <w:tcPr>
            <w:tcW w:w="270" w:type="dxa"/>
          </w:tcPr>
          <w:p w14:paraId="37A7055C" w14:textId="77777777" w:rsidR="0010334B" w:rsidRPr="00F3427F" w:rsidRDefault="0010334B" w:rsidP="001033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1D855CA9" w14:textId="5BEB1738" w:rsidR="0010334B" w:rsidRPr="00F3427F" w:rsidRDefault="0010334B" w:rsidP="001033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F3427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ภาระผูกพัน</w:t>
            </w:r>
            <w:r w:rsidRPr="00F3427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กับบุคคลหรือกิจการที่ไม่เกี่ยวข้องกัน</w:t>
            </w:r>
          </w:p>
        </w:tc>
      </w:tr>
      <w:tr w:rsidR="0010334B" w:rsidRPr="00F3427F" w14:paraId="5355BB8D" w14:textId="77777777" w:rsidTr="00D20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90F4C51" w14:textId="460588C6" w:rsidR="0010334B" w:rsidRPr="00F3427F" w:rsidRDefault="00E86714" w:rsidP="001033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15</w:t>
            </w:r>
          </w:p>
        </w:tc>
        <w:tc>
          <w:tcPr>
            <w:tcW w:w="270" w:type="dxa"/>
          </w:tcPr>
          <w:p w14:paraId="7AEF6EA1" w14:textId="77777777" w:rsidR="0010334B" w:rsidRPr="00F3427F" w:rsidRDefault="0010334B" w:rsidP="001033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4E7400F6" w14:textId="7F1C1FE5" w:rsidR="0010334B" w:rsidRPr="00F3427F" w:rsidRDefault="0010334B" w:rsidP="001033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F3427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คดีฟ้องร้อง</w:t>
            </w:r>
          </w:p>
        </w:tc>
      </w:tr>
      <w:tr w:rsidR="00D20A99" w:rsidRPr="00F3427F" w14:paraId="15001C9F" w14:textId="77777777" w:rsidTr="00D20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C74A128" w14:textId="6A943AF1" w:rsidR="00D20A99" w:rsidRPr="00F3427F" w:rsidRDefault="00E86714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16</w:t>
            </w:r>
          </w:p>
        </w:tc>
        <w:tc>
          <w:tcPr>
            <w:tcW w:w="270" w:type="dxa"/>
          </w:tcPr>
          <w:p w14:paraId="01576EA0" w14:textId="77777777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123BA39B" w14:textId="5AD85912" w:rsidR="00D20A99" w:rsidRPr="00F3427F" w:rsidRDefault="001E4856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1E485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  <w:tr w:rsidR="00D20A99" w:rsidRPr="00F3427F" w14:paraId="11A429C4" w14:textId="77777777" w:rsidTr="00D20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056BE4A" w14:textId="1643238D" w:rsidR="00D20A99" w:rsidRPr="00F3427F" w:rsidRDefault="00E86714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17</w:t>
            </w:r>
          </w:p>
        </w:tc>
        <w:tc>
          <w:tcPr>
            <w:tcW w:w="270" w:type="dxa"/>
          </w:tcPr>
          <w:p w14:paraId="5ACEF9C1" w14:textId="77777777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5150539A" w14:textId="021FC223" w:rsidR="00D20A99" w:rsidRPr="00F3427F" w:rsidRDefault="002B1A48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B1A48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มาตรฐานการรายงานทางการเงินที่ยังไม่ได้ใช้</w:t>
            </w:r>
          </w:p>
        </w:tc>
      </w:tr>
      <w:tr w:rsidR="00D20A99" w:rsidRPr="00F3427F" w14:paraId="2131B51E" w14:textId="77777777" w:rsidTr="00D20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1E3107A" w14:textId="6E4F9B97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FC1513" w14:textId="77777777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07C1644E" w14:textId="7F10E2A4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D20A99" w:rsidRPr="00F3427F" w14:paraId="2E41C63A" w14:textId="77777777" w:rsidTr="00D20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AFDFCE5" w14:textId="55CD2AF7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DB8B1F" w14:textId="77777777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7920" w:type="dxa"/>
          </w:tcPr>
          <w:p w14:paraId="1D750B5E" w14:textId="19AE5D5F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D20A99" w:rsidRPr="00F3427F" w14:paraId="6BA68D83" w14:textId="77777777" w:rsidTr="00D20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5E77F0" w14:textId="629F713C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2BF5FF" w14:textId="77777777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1489203D" w14:textId="2D4C6BA7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D20A99" w:rsidRPr="00F3427F" w14:paraId="7743EB3E" w14:textId="77777777" w:rsidTr="00D20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8FD41F" w14:textId="77777777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C99B13" w14:textId="77777777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004F24D0" w14:textId="77777777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  <w:tr w:rsidR="00D20A99" w:rsidRPr="00F3427F" w14:paraId="2F4EAC7F" w14:textId="77777777" w:rsidTr="00D20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3A4A5C3" w14:textId="77777777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77CB7B" w14:textId="77777777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34C61CE1" w14:textId="77777777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  <w:tr w:rsidR="00D20A99" w:rsidRPr="00F3427F" w14:paraId="6326B044" w14:textId="77777777" w:rsidTr="00D20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83C45EC" w14:textId="77777777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535B02" w14:textId="77777777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07D72157" w14:textId="77777777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th-TH"/>
              </w:rPr>
            </w:pPr>
          </w:p>
        </w:tc>
      </w:tr>
      <w:tr w:rsidR="00D20A99" w:rsidRPr="00F3427F" w14:paraId="08A27782" w14:textId="77777777" w:rsidTr="00D20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E44FA3E" w14:textId="77777777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40F8B0" w14:textId="77777777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32913B73" w14:textId="77777777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th-TH"/>
              </w:rPr>
            </w:pPr>
          </w:p>
        </w:tc>
      </w:tr>
    </w:tbl>
    <w:p w14:paraId="2259EB61" w14:textId="7967E1E7" w:rsidR="00952EEB" w:rsidRPr="00F3427F" w:rsidRDefault="00952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F3427F">
        <w:rPr>
          <w:rFonts w:ascii="Angsana New" w:hAnsi="Angsana New"/>
          <w:sz w:val="28"/>
          <w:szCs w:val="28"/>
        </w:rPr>
        <w:br w:type="page"/>
      </w:r>
    </w:p>
    <w:p w14:paraId="04C087AC" w14:textId="77777777" w:rsidR="00276700" w:rsidRPr="00F3427F" w:rsidRDefault="00276700" w:rsidP="00CA0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28"/>
          <w:szCs w:val="28"/>
        </w:rPr>
      </w:pPr>
      <w:r w:rsidRPr="00F3427F">
        <w:rPr>
          <w:rFonts w:ascii="Angsana New" w:hAnsi="Angsana New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9218DA6" w14:textId="77777777" w:rsidR="00276700" w:rsidRPr="00F3427F" w:rsidRDefault="00276700" w:rsidP="00490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28"/>
          <w:szCs w:val="28"/>
        </w:rPr>
      </w:pPr>
    </w:p>
    <w:p w14:paraId="47441409" w14:textId="26619841" w:rsidR="006F68AE" w:rsidRPr="00F3427F" w:rsidRDefault="00276700" w:rsidP="00276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28"/>
          <w:szCs w:val="28"/>
        </w:rPr>
      </w:pPr>
      <w:r w:rsidRPr="00F3427F">
        <w:rPr>
          <w:rFonts w:ascii="Angsana New" w:hAnsi="Angsana New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</w:t>
      </w:r>
      <w:r w:rsidR="00C2502A">
        <w:rPr>
          <w:rFonts w:ascii="Angsana New" w:hAnsi="Angsana New" w:hint="cs"/>
          <w:sz w:val="28"/>
          <w:szCs w:val="28"/>
          <w:cs/>
        </w:rPr>
        <w:t xml:space="preserve">่ </w:t>
      </w:r>
      <w:r w:rsidR="00E86714" w:rsidRPr="00E86714">
        <w:rPr>
          <w:rFonts w:ascii="Angsana New" w:hAnsi="Angsana New"/>
          <w:sz w:val="28"/>
          <w:szCs w:val="28"/>
        </w:rPr>
        <w:t>7</w:t>
      </w:r>
      <w:r w:rsidR="007F395A" w:rsidRPr="00F3427F">
        <w:rPr>
          <w:rFonts w:ascii="Angsana New" w:hAnsi="Angsana New"/>
          <w:sz w:val="28"/>
          <w:szCs w:val="28"/>
          <w:cs/>
        </w:rPr>
        <w:t xml:space="preserve"> </w:t>
      </w:r>
      <w:r w:rsidR="00A41C80">
        <w:rPr>
          <w:rFonts w:asciiTheme="majorBidi" w:hAnsiTheme="majorBidi" w:cstheme="majorBidi" w:hint="cs"/>
          <w:b/>
          <w:sz w:val="28"/>
          <w:szCs w:val="28"/>
          <w:cs/>
        </w:rPr>
        <w:t>สิงห</w:t>
      </w:r>
      <w:r w:rsidR="00C63490" w:rsidRPr="00F3427F">
        <w:rPr>
          <w:rFonts w:asciiTheme="majorBidi" w:hAnsiTheme="majorBidi" w:cstheme="majorBidi" w:hint="cs"/>
          <w:b/>
          <w:sz w:val="28"/>
          <w:szCs w:val="28"/>
          <w:cs/>
        </w:rPr>
        <w:t>าคม</w:t>
      </w:r>
      <w:r w:rsidR="00C63490" w:rsidRPr="00F3427F">
        <w:rPr>
          <w:rFonts w:ascii="Angsana New" w:hAnsi="Angsana New" w:hint="cs"/>
          <w:sz w:val="28"/>
          <w:szCs w:val="28"/>
          <w:cs/>
        </w:rPr>
        <w:t xml:space="preserve"> </w:t>
      </w:r>
      <w:r w:rsidR="00E86714" w:rsidRPr="00E86714">
        <w:rPr>
          <w:rFonts w:ascii="Angsana New" w:hAnsi="Angsana New" w:hint="cs"/>
          <w:sz w:val="28"/>
          <w:szCs w:val="28"/>
        </w:rPr>
        <w:t>256</w:t>
      </w:r>
      <w:r w:rsidR="00E86714" w:rsidRPr="00E86714">
        <w:rPr>
          <w:rFonts w:ascii="Angsana New" w:hAnsi="Angsana New"/>
          <w:sz w:val="28"/>
          <w:szCs w:val="28"/>
        </w:rPr>
        <w:t>9</w:t>
      </w:r>
    </w:p>
    <w:p w14:paraId="19C18B58" w14:textId="77777777" w:rsidR="00661CC0" w:rsidRPr="00F3427F" w:rsidRDefault="00661CC0" w:rsidP="006F6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28"/>
          <w:szCs w:val="28"/>
        </w:rPr>
      </w:pPr>
    </w:p>
    <w:p w14:paraId="35D25ABE" w14:textId="77777777" w:rsidR="00661CC0" w:rsidRPr="00F3427F" w:rsidRDefault="002D7611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F3427F">
        <w:rPr>
          <w:rFonts w:ascii="Angsana New" w:hAnsi="Angsana New"/>
          <w:b/>
          <w:bCs/>
          <w:sz w:val="28"/>
          <w:szCs w:val="28"/>
          <w:cs/>
        </w:rPr>
        <w:t>เกณฑ์การจัดทำงบการเงินระหว่างกาล</w:t>
      </w:r>
    </w:p>
    <w:p w14:paraId="61EFF38D" w14:textId="77777777" w:rsidR="00661CC0" w:rsidRPr="00F3427F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4BD8D4E1" w14:textId="310BA13D" w:rsidR="001512FC" w:rsidRPr="00F3427F" w:rsidRDefault="001512FC" w:rsidP="00F81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F3427F">
        <w:rPr>
          <w:rFonts w:ascii="Angsana New" w:hAnsi="Angsana New"/>
          <w:sz w:val="28"/>
          <w:szCs w:val="28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FB0433">
        <w:rPr>
          <w:rFonts w:ascii="Angsana New" w:hAnsi="Angsana New"/>
          <w:sz w:val="28"/>
          <w:szCs w:val="28"/>
        </w:rPr>
        <w:br/>
      </w:r>
      <w:r w:rsidRPr="00F3427F">
        <w:rPr>
          <w:rFonts w:ascii="Angsana New" w:hAnsi="Angsana New"/>
          <w:sz w:val="28"/>
          <w:szCs w:val="28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="00FB0433">
        <w:rPr>
          <w:rFonts w:ascii="Angsana New" w:hAnsi="Angsana New"/>
          <w:sz w:val="28"/>
          <w:szCs w:val="28"/>
        </w:rPr>
        <w:br/>
      </w:r>
      <w:r w:rsidRPr="00F3427F">
        <w:rPr>
          <w:rFonts w:ascii="Angsana New" w:hAnsi="Angsana New"/>
          <w:sz w:val="28"/>
          <w:szCs w:val="28"/>
          <w:cs/>
        </w:rPr>
        <w:t xml:space="preserve">ฉบับที่ </w:t>
      </w:r>
      <w:r w:rsidR="00E86714" w:rsidRPr="00E86714">
        <w:rPr>
          <w:rFonts w:ascii="Angsana New" w:hAnsi="Angsana New"/>
          <w:sz w:val="28"/>
          <w:szCs w:val="28"/>
        </w:rPr>
        <w:t>34</w:t>
      </w:r>
      <w:r w:rsidR="00281CAD" w:rsidRPr="00F3427F">
        <w:rPr>
          <w:rFonts w:ascii="Angsana New" w:hAnsi="Angsana New"/>
          <w:sz w:val="28"/>
          <w:szCs w:val="28"/>
          <w:cs/>
        </w:rPr>
        <w:t xml:space="preserve"> </w:t>
      </w:r>
      <w:r w:rsidRPr="00F3427F">
        <w:rPr>
          <w:rFonts w:ascii="Angsana New" w:hAnsi="Angsana New"/>
          <w:sz w:val="28"/>
          <w:szCs w:val="28"/>
          <w:cs/>
        </w:rPr>
        <w:t xml:space="preserve">เรื่อง </w:t>
      </w:r>
      <w:r w:rsidRPr="00F3427F">
        <w:rPr>
          <w:rFonts w:ascii="Angsana New" w:hAnsi="Angsana New"/>
          <w:i/>
          <w:iCs/>
          <w:sz w:val="28"/>
          <w:szCs w:val="28"/>
          <w:cs/>
        </w:rPr>
        <w:t>การรายงานทางการเงินระหว่างกาล</w:t>
      </w:r>
      <w:r w:rsidRPr="00F3427F">
        <w:rPr>
          <w:rFonts w:ascii="Angsana New" w:hAnsi="Angsana New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</w:t>
      </w:r>
      <w:r w:rsidR="00FB0433">
        <w:rPr>
          <w:rFonts w:ascii="Angsana New" w:hAnsi="Angsana New"/>
          <w:sz w:val="28"/>
          <w:szCs w:val="28"/>
        </w:rPr>
        <w:br/>
      </w:r>
      <w:r w:rsidRPr="00F3427F">
        <w:rPr>
          <w:rFonts w:ascii="Angsana New" w:hAnsi="Angsana New"/>
          <w:sz w:val="28"/>
          <w:szCs w:val="28"/>
          <w:cs/>
        </w:rPr>
        <w:t>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F817B9" w:rsidRPr="00F3427F">
        <w:rPr>
          <w:rFonts w:ascii="Angsana New" w:hAnsi="Angsana New" w:hint="cs"/>
          <w:sz w:val="28"/>
          <w:szCs w:val="28"/>
          <w:cs/>
        </w:rPr>
        <w:t xml:space="preserve"> </w:t>
      </w:r>
      <w:r w:rsidR="00F817B9" w:rsidRPr="00F3427F">
        <w:rPr>
          <w:rFonts w:ascii="Angsana New" w:hAnsi="Angsana New"/>
          <w:sz w:val="28"/>
          <w:szCs w:val="28"/>
          <w:cs/>
        </w:rPr>
        <w:t>โดยงบการเงิน</w:t>
      </w:r>
      <w:r w:rsidR="00FB0433">
        <w:rPr>
          <w:rFonts w:ascii="Angsana New" w:hAnsi="Angsana New"/>
          <w:sz w:val="28"/>
          <w:szCs w:val="28"/>
        </w:rPr>
        <w:br/>
      </w:r>
      <w:r w:rsidR="00F817B9" w:rsidRPr="00F3427F">
        <w:rPr>
          <w:rFonts w:ascii="Angsana New" w:hAnsi="Angsana New"/>
          <w:sz w:val="28"/>
          <w:szCs w:val="28"/>
          <w:cs/>
        </w:rPr>
        <w:t>ระหว่างกาลนี้เน้นการให้ข้อมูลที่เกี่ยวกับกิจกรรม เหตุการณ์และสถานการณ์ใหม่</w:t>
      </w:r>
      <w:r w:rsidR="004372A9" w:rsidRPr="00F3427F">
        <w:rPr>
          <w:rFonts w:ascii="Angsana New" w:hAnsi="Angsana New"/>
          <w:sz w:val="28"/>
          <w:szCs w:val="28"/>
        </w:rPr>
        <w:t xml:space="preserve"> </w:t>
      </w:r>
      <w:r w:rsidR="00F817B9" w:rsidRPr="00F3427F">
        <w:rPr>
          <w:rFonts w:ascii="Angsana New" w:hAnsi="Angsana New"/>
          <w:sz w:val="28"/>
          <w:szCs w:val="28"/>
          <w:cs/>
        </w:rPr>
        <w:t>ๆ เพื่อไม่ให้ซ้ำซ้อนกับข้อมูลที่ได้</w:t>
      </w:r>
      <w:r w:rsidR="00FB0433">
        <w:rPr>
          <w:rFonts w:ascii="Angsana New" w:hAnsi="Angsana New"/>
          <w:sz w:val="28"/>
          <w:szCs w:val="28"/>
        </w:rPr>
        <w:br/>
      </w:r>
      <w:r w:rsidR="00F817B9" w:rsidRPr="00F3427F">
        <w:rPr>
          <w:rFonts w:ascii="Angsana New" w:hAnsi="Angsana New"/>
          <w:sz w:val="28"/>
          <w:szCs w:val="28"/>
          <w:cs/>
        </w:rPr>
        <w:t>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</w:t>
      </w:r>
      <w:r w:rsidR="00FB0433">
        <w:rPr>
          <w:rFonts w:ascii="Angsana New" w:hAnsi="Angsana New"/>
          <w:sz w:val="28"/>
          <w:szCs w:val="28"/>
        </w:rPr>
        <w:br/>
      </w:r>
      <w:r w:rsidR="00F817B9" w:rsidRPr="00F3427F">
        <w:rPr>
          <w:rFonts w:ascii="Angsana New" w:hAnsi="Angsana New"/>
          <w:sz w:val="28"/>
          <w:szCs w:val="28"/>
          <w:cs/>
        </w:rPr>
        <w:t>บริษัท</w:t>
      </w:r>
      <w:r w:rsidR="004372A9" w:rsidRPr="00F3427F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="00281CAD" w:rsidRPr="00F3427F">
        <w:rPr>
          <w:rFonts w:ascii="Angsana New" w:hAnsi="Angsana New"/>
          <w:sz w:val="28"/>
          <w:szCs w:val="28"/>
          <w:cs/>
        </w:rPr>
        <w:t xml:space="preserve"> </w:t>
      </w:r>
      <w:r w:rsidR="00F817B9" w:rsidRPr="00F3427F">
        <w:rPr>
          <w:rFonts w:ascii="Angsana New" w:hAnsi="Angsana New"/>
          <w:sz w:val="28"/>
          <w:szCs w:val="28"/>
          <w:cs/>
        </w:rPr>
        <w:t xml:space="preserve">สำหรับปีสิ้นสุดวันที่ </w:t>
      </w:r>
      <w:r w:rsidR="00E86714" w:rsidRPr="00E86714">
        <w:rPr>
          <w:rFonts w:ascii="Angsana New" w:hAnsi="Angsana New"/>
          <w:sz w:val="28"/>
          <w:szCs w:val="28"/>
        </w:rPr>
        <w:t>31</w:t>
      </w:r>
      <w:r w:rsidR="0048484F" w:rsidRPr="00F3427F">
        <w:rPr>
          <w:rFonts w:ascii="Angsana New" w:hAnsi="Angsana New"/>
          <w:sz w:val="28"/>
          <w:szCs w:val="28"/>
          <w:cs/>
        </w:rPr>
        <w:t xml:space="preserve"> ธันวาคม </w:t>
      </w:r>
      <w:r w:rsidR="00E86714" w:rsidRPr="00E86714">
        <w:rPr>
          <w:rFonts w:ascii="Angsana New" w:hAnsi="Angsana New"/>
          <w:sz w:val="28"/>
          <w:szCs w:val="28"/>
        </w:rPr>
        <w:t>2568</w:t>
      </w:r>
    </w:p>
    <w:p w14:paraId="2983236C" w14:textId="26F2B0F1" w:rsidR="001512FC" w:rsidRPr="00F3427F" w:rsidRDefault="001512FC" w:rsidP="00065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0969D299" w14:textId="694448A2" w:rsidR="009414E3" w:rsidRPr="00F3427F" w:rsidRDefault="009414E3" w:rsidP="00941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F3427F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</w:t>
      </w:r>
      <w:r w:rsidR="00182B04">
        <w:rPr>
          <w:rFonts w:ascii="Angsana New" w:hAnsi="Angsana New"/>
          <w:sz w:val="28"/>
          <w:szCs w:val="28"/>
          <w:cs/>
        </w:rPr>
        <w:br/>
      </w:r>
      <w:r w:rsidRPr="00F3427F">
        <w:rPr>
          <w:rFonts w:ascii="Angsana New" w:hAnsi="Angsana New"/>
          <w:sz w:val="28"/>
          <w:szCs w:val="28"/>
          <w:cs/>
        </w:rPr>
        <w:t>นโยบายการบัญชีของกลุ่มบริษัท</w:t>
      </w:r>
      <w:r w:rsidRPr="00F3427F">
        <w:rPr>
          <w:rFonts w:ascii="Angsana New" w:hAnsi="Angsana New" w:hint="cs"/>
          <w:sz w:val="28"/>
          <w:szCs w:val="28"/>
          <w:cs/>
        </w:rPr>
        <w:t>และ</w:t>
      </w:r>
      <w:r w:rsidRPr="00F3427F">
        <w:rPr>
          <w:rFonts w:ascii="Angsana New" w:hAnsi="Angsana New"/>
          <w:sz w:val="28"/>
          <w:szCs w:val="28"/>
          <w:cs/>
        </w:rPr>
        <w:t>บริษัท ซึ่งผลที่เกิดขึ้นจริงอาจแตกต่างจากที่ประมาณการไว้ ทั้งนี้ นโยบายการ</w:t>
      </w:r>
      <w:r w:rsidR="00182B04">
        <w:rPr>
          <w:rFonts w:ascii="Angsana New" w:hAnsi="Angsana New"/>
          <w:sz w:val="28"/>
          <w:szCs w:val="28"/>
          <w:cs/>
        </w:rPr>
        <w:br/>
      </w:r>
      <w:r w:rsidRPr="00F3427F">
        <w:rPr>
          <w:rFonts w:ascii="Angsana New" w:hAnsi="Angsana New"/>
          <w:sz w:val="28"/>
          <w:szCs w:val="28"/>
          <w:cs/>
        </w:rPr>
        <w:t>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</w:t>
      </w:r>
      <w:r w:rsidR="00182B04">
        <w:rPr>
          <w:rFonts w:ascii="Angsana New" w:hAnsi="Angsana New"/>
          <w:sz w:val="28"/>
          <w:szCs w:val="28"/>
          <w:cs/>
        </w:rPr>
        <w:br/>
      </w:r>
      <w:r w:rsidRPr="00F3427F">
        <w:rPr>
          <w:rFonts w:ascii="Angsana New" w:hAnsi="Angsana New"/>
          <w:sz w:val="28"/>
          <w:szCs w:val="28"/>
          <w:cs/>
        </w:rPr>
        <w:t>ได้อธิบาย</w:t>
      </w:r>
      <w:r w:rsidRPr="00F3427F">
        <w:rPr>
          <w:rFonts w:ascii="Angsana New" w:hAnsi="Angsana New" w:hint="cs"/>
          <w:sz w:val="28"/>
          <w:szCs w:val="28"/>
          <w:cs/>
        </w:rPr>
        <w:t>ไว้</w:t>
      </w:r>
      <w:r w:rsidRPr="00F3427F">
        <w:rPr>
          <w:rFonts w:ascii="Angsana New" w:hAnsi="Angsana New"/>
          <w:sz w:val="28"/>
          <w:szCs w:val="28"/>
          <w:cs/>
        </w:rPr>
        <w:t xml:space="preserve">ในงบการเงินสำหรับปีสิ้นสุดวันที่ </w:t>
      </w:r>
      <w:r w:rsidR="00E86714" w:rsidRPr="00E86714">
        <w:rPr>
          <w:rFonts w:ascii="Angsana New" w:hAnsi="Angsana New"/>
          <w:sz w:val="28"/>
          <w:szCs w:val="28"/>
        </w:rPr>
        <w:t>31</w:t>
      </w:r>
      <w:r w:rsidR="00281CAD" w:rsidRPr="00F3427F">
        <w:rPr>
          <w:rFonts w:ascii="Angsana New" w:hAnsi="Angsana New"/>
          <w:sz w:val="28"/>
          <w:szCs w:val="28"/>
          <w:cs/>
        </w:rPr>
        <w:t xml:space="preserve"> </w:t>
      </w:r>
      <w:r w:rsidRPr="00F3427F">
        <w:rPr>
          <w:rFonts w:ascii="Angsana New" w:hAnsi="Angsana New"/>
          <w:sz w:val="28"/>
          <w:szCs w:val="28"/>
          <w:cs/>
        </w:rPr>
        <w:t xml:space="preserve">ธันวาคม </w:t>
      </w:r>
      <w:r w:rsidR="00E86714" w:rsidRPr="00E86714">
        <w:rPr>
          <w:rFonts w:ascii="Angsana New" w:hAnsi="Angsana New"/>
          <w:sz w:val="28"/>
          <w:szCs w:val="28"/>
        </w:rPr>
        <w:t>2568</w:t>
      </w:r>
    </w:p>
    <w:p w14:paraId="6728B332" w14:textId="77777777" w:rsidR="001E2D8D" w:rsidRPr="00F3427F" w:rsidRDefault="001E2D8D" w:rsidP="00065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33D43DDE" w14:textId="77777777" w:rsidR="00B81115" w:rsidRPr="00F3427F" w:rsidRDefault="00B81115" w:rsidP="00B81115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28"/>
          <w:szCs w:val="28"/>
        </w:rPr>
      </w:pPr>
      <w:r w:rsidRPr="00F3427F">
        <w:rPr>
          <w:rFonts w:ascii="Angsana New" w:hAnsi="Angsana New"/>
          <w:bCs/>
          <w:sz w:val="28"/>
          <w:szCs w:val="28"/>
          <w:cs/>
        </w:rPr>
        <w:t>บุคคลหรือกิจการที่เกี่ยวข้องกัน</w:t>
      </w:r>
    </w:p>
    <w:p w14:paraId="13C6BF8C" w14:textId="45ECB377" w:rsidR="00533BC3" w:rsidRPr="00F3427F" w:rsidRDefault="00533BC3" w:rsidP="00065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  <w:cs/>
        </w:rPr>
      </w:pPr>
    </w:p>
    <w:p w14:paraId="5F99C634" w14:textId="629B35BD" w:rsidR="009723E4" w:rsidRPr="00F3427F" w:rsidRDefault="002C2BA0" w:rsidP="002C2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F3427F">
        <w:rPr>
          <w:rFonts w:ascii="Angsana New" w:hAnsi="Angsana New"/>
          <w:sz w:val="28"/>
          <w:szCs w:val="28"/>
          <w:cs/>
        </w:rPr>
        <w:t>ความสัมพันธ์กับบุคคลหรือกิจการที่เกี่ยวข้องกัน</w:t>
      </w:r>
      <w:r w:rsidR="00E32AD6" w:rsidRPr="00F3427F">
        <w:rPr>
          <w:rFonts w:ascii="Angsana New" w:hAnsi="Angsana New" w:hint="cs"/>
          <w:sz w:val="28"/>
          <w:szCs w:val="28"/>
          <w:cs/>
        </w:rPr>
        <w:t>ไม่ได้มีการเปลี่ยนแปลงอย่างมีสาระสำคัญ</w:t>
      </w:r>
      <w:r w:rsidR="00491F91" w:rsidRPr="00F3427F">
        <w:rPr>
          <w:rFonts w:ascii="Angsana New" w:hAnsi="Angsana New" w:hint="cs"/>
          <w:sz w:val="28"/>
          <w:szCs w:val="28"/>
          <w:cs/>
        </w:rPr>
        <w:t xml:space="preserve"> ยกเว้นที่กล่าวไว้ในหมายเหตุข้อ </w:t>
      </w:r>
      <w:r w:rsidR="00E86714" w:rsidRPr="00E86714">
        <w:rPr>
          <w:rFonts w:ascii="Angsana New" w:hAnsi="Angsana New"/>
          <w:sz w:val="28"/>
          <w:szCs w:val="28"/>
        </w:rPr>
        <w:t>11</w:t>
      </w:r>
    </w:p>
    <w:p w14:paraId="48880240" w14:textId="77777777" w:rsidR="00981AB8" w:rsidRPr="00F3427F" w:rsidRDefault="00981AB8" w:rsidP="002C2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6059D5C" w14:textId="620BC40A" w:rsidR="00EB2817" w:rsidRPr="00F3427F" w:rsidRDefault="005B6CEC" w:rsidP="00F14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F3427F">
        <w:rPr>
          <w:rFonts w:ascii="Angsana New" w:hAnsi="Angsana New"/>
          <w:sz w:val="28"/>
          <w:szCs w:val="28"/>
          <w:cs/>
        </w:rPr>
        <w:t>รายการที่สำคัญกับบุคคลหรือกิจการที่เกี่ยวข้องกันสำหรับ</w:t>
      </w:r>
      <w:r w:rsidR="0010794E" w:rsidRPr="00F3427F">
        <w:rPr>
          <w:rFonts w:ascii="Angsana New" w:hAnsi="Angsana New" w:hint="cs"/>
          <w:sz w:val="28"/>
          <w:szCs w:val="28"/>
          <w:cs/>
        </w:rPr>
        <w:t>งวด</w:t>
      </w:r>
      <w:r w:rsidR="00A41C80">
        <w:rPr>
          <w:rFonts w:ascii="Angsana New" w:hAnsi="Angsana New" w:hint="cs"/>
          <w:sz w:val="28"/>
          <w:szCs w:val="28"/>
          <w:cs/>
        </w:rPr>
        <w:t>หก</w:t>
      </w:r>
      <w:r w:rsidR="0010794E" w:rsidRPr="00F3427F">
        <w:rPr>
          <w:rFonts w:ascii="Angsana New" w:hAnsi="Angsana New" w:hint="cs"/>
          <w:sz w:val="28"/>
          <w:szCs w:val="28"/>
          <w:cs/>
        </w:rPr>
        <w:t>เดือน</w:t>
      </w:r>
      <w:r w:rsidR="007F395A" w:rsidRPr="00F3427F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E86714" w:rsidRPr="00E86714">
        <w:rPr>
          <w:rFonts w:ascii="Angsana New" w:hAnsi="Angsana New"/>
          <w:sz w:val="28"/>
          <w:szCs w:val="28"/>
        </w:rPr>
        <w:t>30</w:t>
      </w:r>
      <w:r w:rsidR="00A41C80">
        <w:rPr>
          <w:rFonts w:ascii="Angsana New" w:hAnsi="Angsana New"/>
          <w:sz w:val="28"/>
          <w:szCs w:val="28"/>
        </w:rPr>
        <w:t xml:space="preserve"> </w:t>
      </w:r>
      <w:r w:rsidR="00A41C80">
        <w:rPr>
          <w:rFonts w:ascii="Angsana New" w:hAnsi="Angsana New"/>
          <w:sz w:val="28"/>
          <w:szCs w:val="28"/>
          <w:cs/>
        </w:rPr>
        <w:t>มิถุนายน</w:t>
      </w:r>
      <w:r w:rsidR="00D807F5" w:rsidRPr="00F3427F">
        <w:rPr>
          <w:rFonts w:ascii="Angsana New" w:hAnsi="Angsana New" w:hint="cs"/>
          <w:sz w:val="28"/>
          <w:szCs w:val="28"/>
          <w:cs/>
        </w:rPr>
        <w:t xml:space="preserve"> </w:t>
      </w:r>
      <w:r w:rsidR="00E86714" w:rsidRPr="00E86714">
        <w:rPr>
          <w:rFonts w:ascii="Angsana New" w:hAnsi="Angsana New"/>
          <w:sz w:val="28"/>
          <w:szCs w:val="28"/>
        </w:rPr>
        <w:t>2569</w:t>
      </w:r>
      <w:r w:rsidR="000F30D1" w:rsidRPr="00F3427F">
        <w:rPr>
          <w:rFonts w:ascii="Angsana New" w:hAnsi="Angsana New"/>
          <w:sz w:val="28"/>
          <w:szCs w:val="28"/>
        </w:rPr>
        <w:t xml:space="preserve"> </w:t>
      </w:r>
      <w:r w:rsidRPr="00F3427F">
        <w:rPr>
          <w:rFonts w:ascii="Angsana New" w:hAnsi="Angsana New"/>
          <w:sz w:val="28"/>
          <w:szCs w:val="28"/>
          <w:cs/>
        </w:rPr>
        <w:t>สรุปได้ดังนี้</w:t>
      </w:r>
    </w:p>
    <w:p w14:paraId="1DD91637" w14:textId="77777777" w:rsidR="00A63A0D" w:rsidRPr="00F3427F" w:rsidRDefault="00A63A0D" w:rsidP="00F14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E1A9759" w14:textId="77777777" w:rsidR="00EB2817" w:rsidRPr="00F3427F" w:rsidRDefault="00EB2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8"/>
          <w:szCs w:val="28"/>
          <w:cs/>
        </w:rPr>
      </w:pPr>
      <w:r w:rsidRPr="00F3427F">
        <w:rPr>
          <w:rFonts w:ascii="Angsana New" w:hAnsi="Angsana New"/>
          <w:b/>
          <w:sz w:val="28"/>
          <w:szCs w:val="28"/>
          <w:cs/>
        </w:rPr>
        <w:br w:type="page"/>
      </w:r>
    </w:p>
    <w:tbl>
      <w:tblPr>
        <w:tblW w:w="92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59"/>
        <w:gridCol w:w="238"/>
        <w:gridCol w:w="1155"/>
        <w:gridCol w:w="238"/>
        <w:gridCol w:w="1146"/>
        <w:gridCol w:w="238"/>
        <w:gridCol w:w="1153"/>
      </w:tblGrid>
      <w:tr w:rsidR="001321E3" w:rsidRPr="00F3427F" w14:paraId="662F7776" w14:textId="77777777" w:rsidTr="002E6859">
        <w:trPr>
          <w:tblHeader/>
        </w:trPr>
        <w:tc>
          <w:tcPr>
            <w:tcW w:w="2132" w:type="pct"/>
          </w:tcPr>
          <w:p w14:paraId="645F6E4A" w14:textId="77777777" w:rsidR="001321E3" w:rsidRPr="00F3427F" w:rsidRDefault="001321E3" w:rsidP="00703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bCs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374" w:type="pct"/>
            <w:gridSpan w:val="3"/>
          </w:tcPr>
          <w:p w14:paraId="3C16ED77" w14:textId="77777777" w:rsidR="001321E3" w:rsidRPr="00F3427F" w:rsidRDefault="001321E3" w:rsidP="00703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56A0CD3D" w14:textId="77777777" w:rsidR="001321E3" w:rsidRPr="00F3427F" w:rsidRDefault="001321E3" w:rsidP="00703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pct"/>
            <w:gridSpan w:val="3"/>
          </w:tcPr>
          <w:p w14:paraId="71EE8349" w14:textId="77777777" w:rsidR="001321E3" w:rsidRPr="00F3427F" w:rsidRDefault="001321E3" w:rsidP="00703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30D1" w:rsidRPr="00F3427F" w14:paraId="6808CA4F" w14:textId="77777777" w:rsidTr="002E6859">
        <w:trPr>
          <w:tblHeader/>
        </w:trPr>
        <w:tc>
          <w:tcPr>
            <w:tcW w:w="2132" w:type="pct"/>
          </w:tcPr>
          <w:p w14:paraId="4606D218" w14:textId="1F050AB4" w:rsidR="000F30D1" w:rsidRPr="00F3427F" w:rsidRDefault="007F395A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342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10794E" w:rsidRPr="00F342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งวด</w:t>
            </w:r>
            <w:r w:rsidR="00A41C8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="0010794E" w:rsidRPr="00F342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F342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E86714" w:rsidRPr="00E8671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 w:rsidR="00A41C8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41C8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24" w:type="pct"/>
          </w:tcPr>
          <w:p w14:paraId="0EB6AF99" w14:textId="79031B0A" w:rsidR="000F30D1" w:rsidRPr="00F3427F" w:rsidRDefault="00E86714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8671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8" w:type="pct"/>
          </w:tcPr>
          <w:p w14:paraId="117B41FF" w14:textId="77777777" w:rsidR="000F30D1" w:rsidRPr="00F3427F" w:rsidRDefault="000F30D1" w:rsidP="003C5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409F9D11" w14:textId="4333D3F2" w:rsidR="000F30D1" w:rsidRPr="00F3427F" w:rsidRDefault="00E86714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8" w:type="pct"/>
          </w:tcPr>
          <w:p w14:paraId="46596F51" w14:textId="77777777" w:rsidR="000F30D1" w:rsidRPr="00F3427F" w:rsidRDefault="000F30D1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</w:tcPr>
          <w:p w14:paraId="70103D9B" w14:textId="061DE25C" w:rsidR="000F30D1" w:rsidRPr="00F3427F" w:rsidRDefault="00E86714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8671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8" w:type="pct"/>
          </w:tcPr>
          <w:p w14:paraId="3A185294" w14:textId="77777777" w:rsidR="000F30D1" w:rsidRPr="00F3427F" w:rsidRDefault="000F30D1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5224C790" w14:textId="39C6F1C9" w:rsidR="000F30D1" w:rsidRPr="00F3427F" w:rsidRDefault="00E86714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1321E3" w:rsidRPr="00F3427F" w14:paraId="11680FCC" w14:textId="77777777" w:rsidTr="002E6859">
        <w:trPr>
          <w:tblHeader/>
        </w:trPr>
        <w:tc>
          <w:tcPr>
            <w:tcW w:w="2132" w:type="pct"/>
          </w:tcPr>
          <w:p w14:paraId="3446213A" w14:textId="77777777" w:rsidR="001321E3" w:rsidRPr="00F3427F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8" w:type="pct"/>
            <w:gridSpan w:val="7"/>
          </w:tcPr>
          <w:p w14:paraId="01757076" w14:textId="77777777" w:rsidR="001321E3" w:rsidRPr="00F3427F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321E3" w:rsidRPr="00F3427F" w14:paraId="58E0B0FF" w14:textId="77777777" w:rsidTr="0006056B">
        <w:tc>
          <w:tcPr>
            <w:tcW w:w="2132" w:type="pct"/>
          </w:tcPr>
          <w:p w14:paraId="6032D00A" w14:textId="77777777" w:rsidR="001321E3" w:rsidRPr="00F3427F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24" w:type="pct"/>
          </w:tcPr>
          <w:p w14:paraId="1863E730" w14:textId="77777777" w:rsidR="001321E3" w:rsidRPr="00F3427F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</w:tcPr>
          <w:p w14:paraId="4BA8EC9C" w14:textId="77777777" w:rsidR="001321E3" w:rsidRPr="00F3427F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22" w:type="pct"/>
          </w:tcPr>
          <w:p w14:paraId="2A8A0426" w14:textId="77777777" w:rsidR="001321E3" w:rsidRPr="00F3427F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</w:tcPr>
          <w:p w14:paraId="0BCDF9BA" w14:textId="77777777" w:rsidR="001321E3" w:rsidRPr="00F3427F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17" w:type="pct"/>
          </w:tcPr>
          <w:p w14:paraId="77F218D4" w14:textId="77777777" w:rsidR="001321E3" w:rsidRPr="00F3427F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</w:tcPr>
          <w:p w14:paraId="1DAF6911" w14:textId="77777777" w:rsidR="001321E3" w:rsidRPr="00F3427F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21" w:type="pct"/>
          </w:tcPr>
          <w:p w14:paraId="6D5E61F4" w14:textId="77777777" w:rsidR="001321E3" w:rsidRPr="00F3427F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A41C80" w:rsidRPr="00F3427F" w14:paraId="238E5FB6" w14:textId="77777777" w:rsidTr="0006056B">
        <w:tc>
          <w:tcPr>
            <w:tcW w:w="2132" w:type="pct"/>
          </w:tcPr>
          <w:p w14:paraId="3EF2FB15" w14:textId="77777777" w:rsidR="00A41C80" w:rsidRPr="00F3427F" w:rsidRDefault="00A41C80" w:rsidP="00A41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624" w:type="pct"/>
          </w:tcPr>
          <w:p w14:paraId="0A97234F" w14:textId="77E11BF2" w:rsidR="00A41C80" w:rsidRPr="00F3427F" w:rsidRDefault="00F6397B" w:rsidP="00A41C80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3323689" w14:textId="77777777" w:rsidR="00A41C80" w:rsidRPr="00F3427F" w:rsidRDefault="00A41C80" w:rsidP="00A41C8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1862FF63" w14:textId="3AB7F934" w:rsidR="00A41C80" w:rsidRPr="00F3427F" w:rsidRDefault="00A41C80" w:rsidP="00A41C8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28EC35BC" w14:textId="77777777" w:rsidR="00A41C80" w:rsidRPr="00F3427F" w:rsidRDefault="00A41C80" w:rsidP="00A41C8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</w:tcPr>
          <w:p w14:paraId="08D62CB1" w14:textId="5E305F98" w:rsidR="00A41C80" w:rsidRPr="00F3427F" w:rsidRDefault="00E86714" w:rsidP="00DB0C8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F6397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494</w:t>
            </w:r>
          </w:p>
        </w:tc>
        <w:tc>
          <w:tcPr>
            <w:tcW w:w="128" w:type="pct"/>
          </w:tcPr>
          <w:p w14:paraId="1B7D290B" w14:textId="77777777" w:rsidR="00A41C80" w:rsidRPr="00F3427F" w:rsidRDefault="00A41C80" w:rsidP="00A41C8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2B9C3AF4" w14:textId="0C6FA94F" w:rsidR="00A41C80" w:rsidRPr="00A41C80" w:rsidRDefault="00E86714" w:rsidP="00DB0C8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A41C80" w:rsidRPr="00A41C8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463</w:t>
            </w:r>
          </w:p>
        </w:tc>
      </w:tr>
      <w:tr w:rsidR="00A41C80" w:rsidRPr="00F3427F" w14:paraId="73706E2D" w14:textId="77777777" w:rsidTr="0006056B">
        <w:tc>
          <w:tcPr>
            <w:tcW w:w="2132" w:type="pct"/>
          </w:tcPr>
          <w:p w14:paraId="27FA7E05" w14:textId="77777777" w:rsidR="00A41C80" w:rsidRPr="00F3427F" w:rsidRDefault="00A41C80" w:rsidP="00A41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624" w:type="pct"/>
          </w:tcPr>
          <w:p w14:paraId="4FC1426F" w14:textId="11FA07A8" w:rsidR="00A41C80" w:rsidRPr="00F3427F" w:rsidRDefault="00F6397B" w:rsidP="00A41C80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41E7424" w14:textId="77777777" w:rsidR="00A41C80" w:rsidRPr="00F3427F" w:rsidRDefault="00A41C80" w:rsidP="00A41C8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5F5A5E6B" w14:textId="32EF5325" w:rsidR="00A41C80" w:rsidRPr="00F3427F" w:rsidRDefault="00A41C80" w:rsidP="00A41C8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8" w:type="pct"/>
          </w:tcPr>
          <w:p w14:paraId="28E52ACE" w14:textId="77777777" w:rsidR="00A41C80" w:rsidRPr="00F3427F" w:rsidRDefault="00A41C80" w:rsidP="00A41C8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</w:tcPr>
          <w:p w14:paraId="7AA7E4F1" w14:textId="66A8DB5E" w:rsidR="00A41C80" w:rsidRPr="00F3427F" w:rsidRDefault="00E86714" w:rsidP="00A41C8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F6397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087</w:t>
            </w:r>
          </w:p>
        </w:tc>
        <w:tc>
          <w:tcPr>
            <w:tcW w:w="128" w:type="pct"/>
          </w:tcPr>
          <w:p w14:paraId="1606F607" w14:textId="77777777" w:rsidR="00A41C80" w:rsidRPr="00F3427F" w:rsidRDefault="00A41C80" w:rsidP="00A41C8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2419236A" w14:textId="4FC15A0E" w:rsidR="00A41C80" w:rsidRPr="00A41C80" w:rsidRDefault="00E86714" w:rsidP="00A41C8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A41C80" w:rsidRPr="00A41C8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393</w:t>
            </w:r>
          </w:p>
        </w:tc>
      </w:tr>
      <w:tr w:rsidR="00A41C80" w:rsidRPr="00F3427F" w14:paraId="39E82640" w14:textId="77777777" w:rsidTr="0006056B">
        <w:tc>
          <w:tcPr>
            <w:tcW w:w="2132" w:type="pct"/>
          </w:tcPr>
          <w:p w14:paraId="3B3F97EE" w14:textId="77777777" w:rsidR="00A41C80" w:rsidRPr="00F3427F" w:rsidRDefault="00A41C80" w:rsidP="00A41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24" w:type="pct"/>
          </w:tcPr>
          <w:p w14:paraId="11B44860" w14:textId="40046B82" w:rsidR="00A41C80" w:rsidRPr="00F3427F" w:rsidRDefault="00F6397B" w:rsidP="00A41C80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C494638" w14:textId="77777777" w:rsidR="00A41C80" w:rsidRPr="00F3427F" w:rsidRDefault="00A41C80" w:rsidP="00A41C8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3217A6CA" w14:textId="46F377D4" w:rsidR="00A41C80" w:rsidRPr="00F3427F" w:rsidRDefault="00A41C80" w:rsidP="00A41C8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066620F" w14:textId="77777777" w:rsidR="00A41C80" w:rsidRPr="00F3427F" w:rsidRDefault="00A41C80" w:rsidP="00A41C8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</w:tcPr>
          <w:p w14:paraId="02CCA8A7" w14:textId="22611C8B" w:rsidR="00A41C80" w:rsidRPr="00F3427F" w:rsidRDefault="00E86714" w:rsidP="00A41C8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F6397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053</w:t>
            </w:r>
          </w:p>
        </w:tc>
        <w:tc>
          <w:tcPr>
            <w:tcW w:w="128" w:type="pct"/>
          </w:tcPr>
          <w:p w14:paraId="006EC1EC" w14:textId="77777777" w:rsidR="00A41C80" w:rsidRPr="00F3427F" w:rsidRDefault="00A41C80" w:rsidP="00A41C8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34123781" w14:textId="205BD7AF" w:rsidR="00A41C80" w:rsidRPr="00A41C80" w:rsidRDefault="00E86714" w:rsidP="00A41C8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A41C80" w:rsidRPr="00A41C8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408</w:t>
            </w:r>
          </w:p>
        </w:tc>
      </w:tr>
      <w:tr w:rsidR="00A41C80" w:rsidRPr="00F3427F" w14:paraId="2B86D29A" w14:textId="77777777" w:rsidTr="0006056B">
        <w:tc>
          <w:tcPr>
            <w:tcW w:w="2132" w:type="pct"/>
          </w:tcPr>
          <w:p w14:paraId="1A103C82" w14:textId="77777777" w:rsidR="00A41C80" w:rsidRPr="00F3427F" w:rsidRDefault="00A41C80" w:rsidP="00A41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624" w:type="pct"/>
          </w:tcPr>
          <w:p w14:paraId="7BEDFB86" w14:textId="049D2BE7" w:rsidR="00A41C80" w:rsidRPr="00F3427F" w:rsidRDefault="00F6397B" w:rsidP="00A41C80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73D73BA3" w14:textId="77777777" w:rsidR="00A41C80" w:rsidRPr="00F3427F" w:rsidRDefault="00A41C80" w:rsidP="00A41C8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2317D514" w14:textId="56C93901" w:rsidR="00A41C80" w:rsidRPr="00F3427F" w:rsidRDefault="00A41C80" w:rsidP="00A41C8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456134A" w14:textId="77777777" w:rsidR="00A41C80" w:rsidRPr="00F3427F" w:rsidRDefault="00A41C80" w:rsidP="00A41C8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</w:tcPr>
          <w:p w14:paraId="552EF278" w14:textId="76CC0AA6" w:rsidR="00A41C80" w:rsidRPr="00F3427F" w:rsidRDefault="00E86714" w:rsidP="00A41C8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63</w:t>
            </w:r>
          </w:p>
        </w:tc>
        <w:tc>
          <w:tcPr>
            <w:tcW w:w="128" w:type="pct"/>
          </w:tcPr>
          <w:p w14:paraId="0518D7B7" w14:textId="77777777" w:rsidR="00A41C80" w:rsidRPr="00F3427F" w:rsidRDefault="00A41C80" w:rsidP="00A41C8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25182D19" w14:textId="73639CAE" w:rsidR="00A41C80" w:rsidRPr="00A41C80" w:rsidRDefault="00E86714" w:rsidP="00A41C8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</w:t>
            </w:r>
          </w:p>
        </w:tc>
      </w:tr>
      <w:tr w:rsidR="00A41C80" w:rsidRPr="00F3427F" w14:paraId="15D89064" w14:textId="77777777" w:rsidTr="0006056B">
        <w:tc>
          <w:tcPr>
            <w:tcW w:w="2132" w:type="pct"/>
          </w:tcPr>
          <w:p w14:paraId="70A71CD5" w14:textId="46D93948" w:rsidR="00A41C80" w:rsidRPr="00F3427F" w:rsidRDefault="00A41C80" w:rsidP="00A41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ดอกเบี้ยร</w:t>
            </w: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ับ</w:t>
            </w:r>
          </w:p>
        </w:tc>
        <w:tc>
          <w:tcPr>
            <w:tcW w:w="624" w:type="pct"/>
          </w:tcPr>
          <w:p w14:paraId="5609FBB5" w14:textId="1CA9EFF2" w:rsidR="00A41C80" w:rsidRPr="00F3427F" w:rsidRDefault="00F6397B" w:rsidP="00A41C80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80A30FC" w14:textId="77777777" w:rsidR="00A41C80" w:rsidRPr="00F3427F" w:rsidRDefault="00A41C80" w:rsidP="00A41C8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1A061269" w14:textId="1A83B3AA" w:rsidR="00A41C80" w:rsidRPr="00F3427F" w:rsidRDefault="00A41C80" w:rsidP="00A41C8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75FCF7F8" w14:textId="77777777" w:rsidR="00A41C80" w:rsidRPr="00F3427F" w:rsidRDefault="00A41C80" w:rsidP="00A41C8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</w:tcPr>
          <w:p w14:paraId="04C1DD48" w14:textId="4CB8B4DF" w:rsidR="00A41C80" w:rsidRPr="00F3427F" w:rsidRDefault="00E86714" w:rsidP="00A41C8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F6397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28" w:type="pct"/>
          </w:tcPr>
          <w:p w14:paraId="1C52D41F" w14:textId="77777777" w:rsidR="00A41C80" w:rsidRPr="00F3427F" w:rsidRDefault="00A41C80" w:rsidP="00A41C8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21" w:type="pct"/>
          </w:tcPr>
          <w:p w14:paraId="30A06F3F" w14:textId="40C6904E" w:rsidR="00A41C80" w:rsidRPr="00A41C80" w:rsidRDefault="00E86714" w:rsidP="00A41C8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A41C80" w:rsidRPr="00A41C8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551</w:t>
            </w:r>
          </w:p>
        </w:tc>
      </w:tr>
      <w:tr w:rsidR="00A41C80" w:rsidRPr="00F3427F" w14:paraId="38EB871D" w14:textId="77777777" w:rsidTr="0006056B">
        <w:tc>
          <w:tcPr>
            <w:tcW w:w="2132" w:type="pct"/>
          </w:tcPr>
          <w:p w14:paraId="2E7F1899" w14:textId="472D3F11" w:rsidR="00A41C80" w:rsidRPr="00F3427F" w:rsidRDefault="00A41C80" w:rsidP="00A41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624" w:type="pct"/>
          </w:tcPr>
          <w:p w14:paraId="5CDF7E98" w14:textId="3E66E524" w:rsidR="00A41C80" w:rsidRPr="00F3427F" w:rsidRDefault="00F6397B" w:rsidP="00A41C80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05088555" w14:textId="77777777" w:rsidR="00A41C80" w:rsidRPr="00F3427F" w:rsidRDefault="00A41C80" w:rsidP="00A41C8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32EFC7E0" w14:textId="49903B47" w:rsidR="00A41C80" w:rsidRPr="00F3427F" w:rsidRDefault="00A41C80" w:rsidP="00A41C8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33D3A67B" w14:textId="77777777" w:rsidR="00A41C80" w:rsidRPr="00F3427F" w:rsidRDefault="00A41C80" w:rsidP="00A41C8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</w:tcPr>
          <w:p w14:paraId="59A688CF" w14:textId="2D0B06E1" w:rsidR="00A41C80" w:rsidRPr="00F3427F" w:rsidRDefault="00E86714" w:rsidP="00A41C8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291</w:t>
            </w:r>
          </w:p>
        </w:tc>
        <w:tc>
          <w:tcPr>
            <w:tcW w:w="128" w:type="pct"/>
          </w:tcPr>
          <w:p w14:paraId="64DB5C04" w14:textId="77777777" w:rsidR="00A41C80" w:rsidRPr="00F3427F" w:rsidRDefault="00A41C80" w:rsidP="00A41C8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4E65F818" w14:textId="6313A316" w:rsidR="00A41C80" w:rsidRPr="00A41C80" w:rsidRDefault="00E86714" w:rsidP="00A41C8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A41C80" w:rsidRPr="00F3427F" w14:paraId="00B2370D" w14:textId="77777777" w:rsidTr="0006056B">
        <w:tc>
          <w:tcPr>
            <w:tcW w:w="2132" w:type="pct"/>
          </w:tcPr>
          <w:p w14:paraId="34C47479" w14:textId="2E331FF5" w:rsidR="00A41C80" w:rsidRPr="00F3427F" w:rsidRDefault="00A41C80" w:rsidP="00A41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การรับบริการ</w:t>
            </w:r>
          </w:p>
        </w:tc>
        <w:tc>
          <w:tcPr>
            <w:tcW w:w="624" w:type="pct"/>
          </w:tcPr>
          <w:p w14:paraId="6FB51468" w14:textId="0C7161D6" w:rsidR="00A41C80" w:rsidRPr="00F3427F" w:rsidRDefault="00F6397B" w:rsidP="00A41C80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10DCBA71" w14:textId="77777777" w:rsidR="00A41C80" w:rsidRPr="00F3427F" w:rsidRDefault="00A41C80" w:rsidP="00A41C8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7EE940D0" w14:textId="32F5F9D1" w:rsidR="00A41C80" w:rsidRPr="00F3427F" w:rsidRDefault="00A41C80" w:rsidP="00A41C8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5685B81" w14:textId="77777777" w:rsidR="00A41C80" w:rsidRPr="00F3427F" w:rsidRDefault="00A41C80" w:rsidP="00A41C8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</w:tcPr>
          <w:p w14:paraId="1F8B4C17" w14:textId="5ED4AC02" w:rsidR="00A41C80" w:rsidRPr="00F3427F" w:rsidRDefault="00E86714" w:rsidP="00A41C8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24</w:t>
            </w:r>
            <w:r w:rsidR="00F6397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029</w:t>
            </w:r>
          </w:p>
        </w:tc>
        <w:tc>
          <w:tcPr>
            <w:tcW w:w="128" w:type="pct"/>
          </w:tcPr>
          <w:p w14:paraId="3DF2DB3B" w14:textId="77777777" w:rsidR="00A41C80" w:rsidRPr="00F3427F" w:rsidRDefault="00A41C80" w:rsidP="00A41C8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28D14E36" w14:textId="2E286A7D" w:rsidR="00A41C80" w:rsidRPr="00A41C80" w:rsidRDefault="00E86714" w:rsidP="00A41C8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</w:t>
            </w:r>
            <w:r w:rsidR="00A41C80" w:rsidRPr="00A41C8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229</w:t>
            </w:r>
          </w:p>
        </w:tc>
      </w:tr>
      <w:tr w:rsidR="00A41C80" w:rsidRPr="00F3427F" w14:paraId="78BE9C52" w14:textId="77777777" w:rsidTr="0006056B">
        <w:tc>
          <w:tcPr>
            <w:tcW w:w="2132" w:type="pct"/>
          </w:tcPr>
          <w:p w14:paraId="4FF6A17F" w14:textId="67BBBA0A" w:rsidR="00A41C80" w:rsidRPr="00F3427F" w:rsidRDefault="00A41C80" w:rsidP="00A41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24" w:type="pct"/>
          </w:tcPr>
          <w:p w14:paraId="439E72AF" w14:textId="74C2F45A" w:rsidR="00A41C80" w:rsidRPr="00F3427F" w:rsidRDefault="00F6397B" w:rsidP="00A41C80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30A277F2" w14:textId="77777777" w:rsidR="00A41C80" w:rsidRPr="00F3427F" w:rsidRDefault="00A41C80" w:rsidP="00A41C8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63E0469E" w14:textId="6BC10E8B" w:rsidR="00A41C80" w:rsidRPr="00F3427F" w:rsidRDefault="00A41C80" w:rsidP="00116B7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2E021515" w14:textId="77777777" w:rsidR="00A41C80" w:rsidRPr="00F3427F" w:rsidRDefault="00A41C80" w:rsidP="00A41C8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</w:tcPr>
          <w:p w14:paraId="20EF9FDF" w14:textId="4C5DA9F1" w:rsidR="00A41C80" w:rsidRPr="00F3427F" w:rsidRDefault="00E86714" w:rsidP="00A41C8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F6397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449</w:t>
            </w:r>
          </w:p>
        </w:tc>
        <w:tc>
          <w:tcPr>
            <w:tcW w:w="128" w:type="pct"/>
          </w:tcPr>
          <w:p w14:paraId="23D4EE4D" w14:textId="77777777" w:rsidR="00A41C80" w:rsidRPr="00F3427F" w:rsidRDefault="00A41C80" w:rsidP="00A41C8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3AC6D3F8" w14:textId="2498FE03" w:rsidR="00A41C80" w:rsidRPr="00A41C80" w:rsidRDefault="00E86714" w:rsidP="00A41C8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706</w:t>
            </w:r>
          </w:p>
        </w:tc>
      </w:tr>
      <w:tr w:rsidR="0083246E" w:rsidRPr="00F3427F" w14:paraId="15DD9FAC" w14:textId="77777777" w:rsidTr="0006056B">
        <w:tc>
          <w:tcPr>
            <w:tcW w:w="2132" w:type="pct"/>
          </w:tcPr>
          <w:p w14:paraId="437FDDB7" w14:textId="46F019B5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4" w:type="pct"/>
          </w:tcPr>
          <w:p w14:paraId="1B698CED" w14:textId="04170D79" w:rsidR="0083246E" w:rsidRPr="00F3427F" w:rsidRDefault="0083246E" w:rsidP="0083246E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8" w:type="pct"/>
          </w:tcPr>
          <w:p w14:paraId="3B50129A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09E661C2" w14:textId="036C90D6" w:rsidR="0083246E" w:rsidRPr="00F3427F" w:rsidRDefault="0083246E" w:rsidP="0083246E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8" w:type="pct"/>
          </w:tcPr>
          <w:p w14:paraId="664111B6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</w:tcPr>
          <w:p w14:paraId="695162D5" w14:textId="76FD05DB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8" w:type="pct"/>
          </w:tcPr>
          <w:p w14:paraId="72497EE9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0896A251" w14:textId="63D6918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83246E" w:rsidRPr="00F3427F" w14:paraId="797B387A" w14:textId="77777777" w:rsidTr="004E4CDE">
        <w:trPr>
          <w:trHeight w:val="209"/>
        </w:trPr>
        <w:tc>
          <w:tcPr>
            <w:tcW w:w="2132" w:type="pct"/>
          </w:tcPr>
          <w:p w14:paraId="72433D55" w14:textId="3999C255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24" w:type="pct"/>
          </w:tcPr>
          <w:p w14:paraId="1894DA65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8" w:type="pct"/>
          </w:tcPr>
          <w:p w14:paraId="218B198D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70600D49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8" w:type="pct"/>
          </w:tcPr>
          <w:p w14:paraId="2FEAAC45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</w:tcPr>
          <w:p w14:paraId="58DFAB8E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8" w:type="pct"/>
          </w:tcPr>
          <w:p w14:paraId="17C55449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083F2500" w14:textId="0AD4733F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83246E" w:rsidRPr="00F3427F" w14:paraId="6B8C2482" w14:textId="77777777" w:rsidTr="0006056B">
        <w:tc>
          <w:tcPr>
            <w:tcW w:w="2132" w:type="pct"/>
          </w:tcPr>
          <w:p w14:paraId="0732AB77" w14:textId="3AF61CAA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24" w:type="pct"/>
          </w:tcPr>
          <w:p w14:paraId="3DE8B38C" w14:textId="30C93E88" w:rsidR="0083246E" w:rsidRPr="0052396E" w:rsidRDefault="00E86714" w:rsidP="00DB0C8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22</w:t>
            </w:r>
            <w:r w:rsidR="00F6397B" w:rsidRPr="0052396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432</w:t>
            </w:r>
          </w:p>
        </w:tc>
        <w:tc>
          <w:tcPr>
            <w:tcW w:w="128" w:type="pct"/>
          </w:tcPr>
          <w:p w14:paraId="233CC7FF" w14:textId="77777777" w:rsidR="0083246E" w:rsidRPr="0052396E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6DD135B6" w14:textId="18DE928D" w:rsidR="0083246E" w:rsidRPr="00F3427F" w:rsidRDefault="00E86714" w:rsidP="00DB0C8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="00A41C80" w:rsidRPr="00A41C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470</w:t>
            </w:r>
          </w:p>
        </w:tc>
        <w:tc>
          <w:tcPr>
            <w:tcW w:w="128" w:type="pct"/>
          </w:tcPr>
          <w:p w14:paraId="0E066A2D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</w:tcPr>
          <w:p w14:paraId="2723F8EC" w14:textId="26F192DD" w:rsidR="0083246E" w:rsidRPr="00F3427F" w:rsidRDefault="00E86714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22</w:t>
            </w:r>
            <w:r w:rsidR="00F6397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432</w:t>
            </w:r>
          </w:p>
        </w:tc>
        <w:tc>
          <w:tcPr>
            <w:tcW w:w="128" w:type="pct"/>
          </w:tcPr>
          <w:p w14:paraId="2A112E88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7032E51B" w14:textId="442EF6C8" w:rsidR="0083246E" w:rsidRPr="00F3427F" w:rsidRDefault="00E86714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="00A41C80" w:rsidRPr="00A41C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470</w:t>
            </w:r>
          </w:p>
        </w:tc>
      </w:tr>
      <w:tr w:rsidR="0083246E" w:rsidRPr="00F3427F" w14:paraId="7A9524C1" w14:textId="77777777" w:rsidTr="0006056B">
        <w:tc>
          <w:tcPr>
            <w:tcW w:w="2132" w:type="pct"/>
          </w:tcPr>
          <w:p w14:paraId="7A61780C" w14:textId="6BBFE08E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</w:tcPr>
          <w:p w14:paraId="08476910" w14:textId="3B16A64A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8" w:type="pct"/>
          </w:tcPr>
          <w:p w14:paraId="3696324D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3B14833F" w14:textId="6EF644B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</w:tcPr>
          <w:p w14:paraId="1CFBE879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</w:tcPr>
          <w:p w14:paraId="0712229B" w14:textId="78B70688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8" w:type="pct"/>
          </w:tcPr>
          <w:p w14:paraId="5DC65412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1C94267C" w14:textId="20827888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83246E" w:rsidRPr="00F3427F" w14:paraId="644E7DCD" w14:textId="77777777" w:rsidTr="0006056B">
        <w:tc>
          <w:tcPr>
            <w:tcW w:w="2132" w:type="pct"/>
          </w:tcPr>
          <w:p w14:paraId="46B00BC8" w14:textId="4856CD40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624" w:type="pct"/>
          </w:tcPr>
          <w:p w14:paraId="6AC0C14F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8" w:type="pct"/>
          </w:tcPr>
          <w:p w14:paraId="7FC4E2BD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3F3B7435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8" w:type="pct"/>
          </w:tcPr>
          <w:p w14:paraId="66E5DF5B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</w:tcPr>
          <w:p w14:paraId="1BB6988D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8" w:type="pct"/>
          </w:tcPr>
          <w:p w14:paraId="470721AE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77A3DC7C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116B73" w:rsidRPr="00F3427F" w14:paraId="556666C8" w14:textId="77777777" w:rsidTr="0006056B">
        <w:tc>
          <w:tcPr>
            <w:tcW w:w="2132" w:type="pct"/>
          </w:tcPr>
          <w:p w14:paraId="323D0BF2" w14:textId="1CF5D517" w:rsidR="00116B73" w:rsidRPr="00F3427F" w:rsidRDefault="00116B73" w:rsidP="0011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624" w:type="pct"/>
          </w:tcPr>
          <w:p w14:paraId="6B002106" w14:textId="15E6AC53" w:rsidR="00116B73" w:rsidRPr="00F3427F" w:rsidRDefault="00E86714" w:rsidP="00116B7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EC061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055</w:t>
            </w:r>
          </w:p>
        </w:tc>
        <w:tc>
          <w:tcPr>
            <w:tcW w:w="128" w:type="pct"/>
          </w:tcPr>
          <w:p w14:paraId="7EFFC269" w14:textId="77777777" w:rsidR="00116B73" w:rsidRPr="00F3427F" w:rsidRDefault="00116B73" w:rsidP="00116B7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34D23141" w14:textId="7625943C" w:rsidR="00116B73" w:rsidRPr="00F3427F" w:rsidRDefault="00E86714" w:rsidP="00116B7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17</w:t>
            </w:r>
            <w:r w:rsidR="00116B73" w:rsidRPr="00116B73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192</w:t>
            </w:r>
          </w:p>
        </w:tc>
        <w:tc>
          <w:tcPr>
            <w:tcW w:w="128" w:type="pct"/>
          </w:tcPr>
          <w:p w14:paraId="7EB84EDF" w14:textId="77777777" w:rsidR="00116B73" w:rsidRPr="00F3427F" w:rsidRDefault="00116B73" w:rsidP="00116B7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</w:tcPr>
          <w:p w14:paraId="7FB6AD0E" w14:textId="6171B53F" w:rsidR="00116B73" w:rsidRPr="00F3427F" w:rsidRDefault="00E86714" w:rsidP="00116B7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9D6AF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055</w:t>
            </w:r>
          </w:p>
        </w:tc>
        <w:tc>
          <w:tcPr>
            <w:tcW w:w="128" w:type="pct"/>
          </w:tcPr>
          <w:p w14:paraId="1E19EF98" w14:textId="77777777" w:rsidR="00116B73" w:rsidRPr="00F3427F" w:rsidRDefault="00116B73" w:rsidP="00116B7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64095749" w14:textId="2155A4D7" w:rsidR="00116B73" w:rsidRPr="00F3427F" w:rsidRDefault="00E86714" w:rsidP="00116B7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17</w:t>
            </w:r>
            <w:r w:rsidR="00116B73" w:rsidRPr="00116B73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192</w:t>
            </w:r>
          </w:p>
        </w:tc>
      </w:tr>
      <w:tr w:rsidR="00116B73" w:rsidRPr="00F3427F" w14:paraId="71019C23" w14:textId="77777777" w:rsidTr="0006056B">
        <w:tc>
          <w:tcPr>
            <w:tcW w:w="2132" w:type="pct"/>
          </w:tcPr>
          <w:p w14:paraId="5481E9A3" w14:textId="004ECB01" w:rsidR="00116B73" w:rsidRPr="00F3427F" w:rsidRDefault="00116B73" w:rsidP="0011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624" w:type="pct"/>
          </w:tcPr>
          <w:p w14:paraId="16ECEA09" w14:textId="67B6A827" w:rsidR="00116B73" w:rsidRPr="00F3427F" w:rsidRDefault="00E86714" w:rsidP="00116B7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="00EC061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456</w:t>
            </w:r>
          </w:p>
        </w:tc>
        <w:tc>
          <w:tcPr>
            <w:tcW w:w="128" w:type="pct"/>
          </w:tcPr>
          <w:p w14:paraId="19DB0A41" w14:textId="77777777" w:rsidR="00116B73" w:rsidRPr="00F3427F" w:rsidRDefault="00116B73" w:rsidP="00116B7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03250ED2" w14:textId="1B3E8715" w:rsidR="00116B73" w:rsidRPr="00F3427F" w:rsidRDefault="00E86714" w:rsidP="00116B7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116B73" w:rsidRPr="00116B73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375</w:t>
            </w:r>
          </w:p>
        </w:tc>
        <w:tc>
          <w:tcPr>
            <w:tcW w:w="128" w:type="pct"/>
          </w:tcPr>
          <w:p w14:paraId="3FB65266" w14:textId="77777777" w:rsidR="00116B73" w:rsidRPr="00F3427F" w:rsidRDefault="00116B73" w:rsidP="00116B7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</w:tcPr>
          <w:p w14:paraId="5083F12B" w14:textId="5A509265" w:rsidR="00116B73" w:rsidRPr="00F3427F" w:rsidRDefault="00E86714" w:rsidP="00116B7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="00AE32C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456</w:t>
            </w:r>
          </w:p>
        </w:tc>
        <w:tc>
          <w:tcPr>
            <w:tcW w:w="128" w:type="pct"/>
          </w:tcPr>
          <w:p w14:paraId="70C7CE7E" w14:textId="77777777" w:rsidR="00116B73" w:rsidRPr="00F3427F" w:rsidRDefault="00116B73" w:rsidP="00116B7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3C49A9BD" w14:textId="152CBF0C" w:rsidR="00116B73" w:rsidRPr="00F3427F" w:rsidRDefault="00E86714" w:rsidP="00116B7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116B73" w:rsidRPr="00116B73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375</w:t>
            </w:r>
          </w:p>
        </w:tc>
      </w:tr>
      <w:tr w:rsidR="00116B73" w:rsidRPr="00F3427F" w14:paraId="1F7E5180" w14:textId="77777777" w:rsidTr="0006056B">
        <w:tc>
          <w:tcPr>
            <w:tcW w:w="2132" w:type="pct"/>
          </w:tcPr>
          <w:p w14:paraId="65CFDACE" w14:textId="032E30D6" w:rsidR="00116B73" w:rsidRPr="00F3427F" w:rsidRDefault="00116B73" w:rsidP="0011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624" w:type="pct"/>
          </w:tcPr>
          <w:p w14:paraId="720A06D8" w14:textId="1D7302A6" w:rsidR="00116B73" w:rsidRPr="00F3427F" w:rsidRDefault="00E86714" w:rsidP="00116B7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F6397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031</w:t>
            </w:r>
          </w:p>
        </w:tc>
        <w:tc>
          <w:tcPr>
            <w:tcW w:w="128" w:type="pct"/>
          </w:tcPr>
          <w:p w14:paraId="05B58FE6" w14:textId="77777777" w:rsidR="00116B73" w:rsidRPr="00F3427F" w:rsidRDefault="00116B73" w:rsidP="00116B7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215E0EBF" w14:textId="3E3C5CAF" w:rsidR="00116B73" w:rsidRPr="00F3427F" w:rsidRDefault="00E86714" w:rsidP="00116B7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116B73" w:rsidRPr="00116B73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28" w:type="pct"/>
          </w:tcPr>
          <w:p w14:paraId="306884F6" w14:textId="77777777" w:rsidR="00116B73" w:rsidRPr="00F3427F" w:rsidRDefault="00116B73" w:rsidP="00116B7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</w:tcPr>
          <w:p w14:paraId="34C1A776" w14:textId="154C5696" w:rsidR="00116B73" w:rsidRPr="00F3427F" w:rsidRDefault="00E86714" w:rsidP="00116B7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F6397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031</w:t>
            </w:r>
          </w:p>
        </w:tc>
        <w:tc>
          <w:tcPr>
            <w:tcW w:w="128" w:type="pct"/>
          </w:tcPr>
          <w:p w14:paraId="04422865" w14:textId="77777777" w:rsidR="00116B73" w:rsidRPr="00F3427F" w:rsidRDefault="00116B73" w:rsidP="00116B7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79146BF3" w14:textId="4820623F" w:rsidR="00116B73" w:rsidRPr="00F3427F" w:rsidRDefault="00E86714" w:rsidP="00116B7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116B73" w:rsidRPr="00116B73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100</w:t>
            </w:r>
          </w:p>
        </w:tc>
      </w:tr>
      <w:tr w:rsidR="00116B73" w:rsidRPr="00F3427F" w14:paraId="1287B88E" w14:textId="77777777" w:rsidTr="0006056B">
        <w:tc>
          <w:tcPr>
            <w:tcW w:w="2132" w:type="pct"/>
          </w:tcPr>
          <w:p w14:paraId="70BA0D3C" w14:textId="4A9015BC" w:rsidR="00116B73" w:rsidRPr="00F3427F" w:rsidRDefault="00116B73" w:rsidP="0011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24" w:type="pct"/>
          </w:tcPr>
          <w:p w14:paraId="2C9AB02F" w14:textId="1A2AB120" w:rsidR="00116B73" w:rsidRPr="00F3427F" w:rsidRDefault="00E86714" w:rsidP="00116B7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128" w:type="pct"/>
          </w:tcPr>
          <w:p w14:paraId="4565B871" w14:textId="77777777" w:rsidR="00116B73" w:rsidRPr="00F3427F" w:rsidRDefault="00116B73" w:rsidP="00116B7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22" w:type="pct"/>
          </w:tcPr>
          <w:p w14:paraId="6A6197D2" w14:textId="40F9F735" w:rsidR="00116B73" w:rsidRPr="00F3427F" w:rsidRDefault="00E86714" w:rsidP="00116B7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457</w:t>
            </w:r>
          </w:p>
        </w:tc>
        <w:tc>
          <w:tcPr>
            <w:tcW w:w="128" w:type="pct"/>
          </w:tcPr>
          <w:p w14:paraId="3D0A4C26" w14:textId="77777777" w:rsidR="00116B73" w:rsidRPr="00F3427F" w:rsidRDefault="00116B73" w:rsidP="00116B7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17" w:type="pct"/>
          </w:tcPr>
          <w:p w14:paraId="4F18271E" w14:textId="461C2896" w:rsidR="00116B73" w:rsidRPr="00F3427F" w:rsidRDefault="00E86714" w:rsidP="00116B7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128" w:type="pct"/>
          </w:tcPr>
          <w:p w14:paraId="6CA19784" w14:textId="77777777" w:rsidR="00116B73" w:rsidRPr="00F3427F" w:rsidRDefault="00116B73" w:rsidP="00116B7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21" w:type="pct"/>
          </w:tcPr>
          <w:p w14:paraId="0E3E9931" w14:textId="5F6CA341" w:rsidR="00116B73" w:rsidRPr="00F3427F" w:rsidRDefault="00E86714" w:rsidP="00116B7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457</w:t>
            </w:r>
          </w:p>
        </w:tc>
      </w:tr>
      <w:tr w:rsidR="0083246E" w:rsidRPr="00F3427F" w14:paraId="0173970E" w14:textId="77777777" w:rsidTr="0006056B">
        <w:tc>
          <w:tcPr>
            <w:tcW w:w="2132" w:type="pct"/>
          </w:tcPr>
          <w:p w14:paraId="06124989" w14:textId="13937B9A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4" w:type="pct"/>
          </w:tcPr>
          <w:p w14:paraId="069BBFF3" w14:textId="1BF97A9F" w:rsidR="0083246E" w:rsidRPr="00F3427F" w:rsidRDefault="0083246E" w:rsidP="0083246E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8" w:type="pct"/>
          </w:tcPr>
          <w:p w14:paraId="201F8314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73F459C6" w14:textId="4CE1D7AA" w:rsidR="0083246E" w:rsidRPr="00F3427F" w:rsidRDefault="0083246E" w:rsidP="0083246E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</w:tcPr>
          <w:p w14:paraId="0024F406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</w:tcPr>
          <w:p w14:paraId="24B23DA8" w14:textId="0F1B6D8D" w:rsidR="0083246E" w:rsidRPr="00F3427F" w:rsidRDefault="0083246E" w:rsidP="0083246E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8" w:type="pct"/>
          </w:tcPr>
          <w:p w14:paraId="64F427B4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05A40C2C" w14:textId="2A467711" w:rsidR="0083246E" w:rsidRPr="00F3427F" w:rsidRDefault="0083246E" w:rsidP="0083246E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246E" w:rsidRPr="00F3427F" w14:paraId="19A76404" w14:textId="77777777" w:rsidTr="0006056B">
        <w:tc>
          <w:tcPr>
            <w:tcW w:w="2132" w:type="pct"/>
          </w:tcPr>
          <w:p w14:paraId="0E2A1B26" w14:textId="2331CA9D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กรรมการ</w:t>
            </w:r>
          </w:p>
        </w:tc>
        <w:tc>
          <w:tcPr>
            <w:tcW w:w="624" w:type="pct"/>
          </w:tcPr>
          <w:p w14:paraId="00603C60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8" w:type="pct"/>
          </w:tcPr>
          <w:p w14:paraId="06F8F1DD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17636D9A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</w:tcPr>
          <w:p w14:paraId="5C706548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</w:tcPr>
          <w:p w14:paraId="5EEA5C86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8" w:type="pct"/>
          </w:tcPr>
          <w:p w14:paraId="5FEC6F46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0C75AE2B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246E" w:rsidRPr="00F3427F" w14:paraId="1DD6C3BC" w14:textId="77777777" w:rsidTr="0006056B">
        <w:tc>
          <w:tcPr>
            <w:tcW w:w="2132" w:type="pct"/>
          </w:tcPr>
          <w:p w14:paraId="3687A0D3" w14:textId="033BAB1A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24" w:type="pct"/>
          </w:tcPr>
          <w:p w14:paraId="0C318BFB" w14:textId="5F4B9FFA" w:rsidR="0083246E" w:rsidRPr="00862461" w:rsidRDefault="00E86714" w:rsidP="0083246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11</w:t>
            </w:r>
            <w:r w:rsidR="00F6397B" w:rsidRPr="0052396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854</w:t>
            </w:r>
          </w:p>
        </w:tc>
        <w:tc>
          <w:tcPr>
            <w:tcW w:w="128" w:type="pct"/>
          </w:tcPr>
          <w:p w14:paraId="63D3E10A" w14:textId="77777777" w:rsidR="0083246E" w:rsidRPr="00862461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22" w:type="pct"/>
          </w:tcPr>
          <w:p w14:paraId="526D3A10" w14:textId="599CC515" w:rsidR="0083246E" w:rsidRPr="00F3427F" w:rsidRDefault="00E86714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116B73" w:rsidRPr="00116B7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774</w:t>
            </w:r>
          </w:p>
        </w:tc>
        <w:tc>
          <w:tcPr>
            <w:tcW w:w="128" w:type="pct"/>
          </w:tcPr>
          <w:p w14:paraId="43595433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</w:tcPr>
          <w:p w14:paraId="550000F1" w14:textId="3FF85F10" w:rsidR="0083246E" w:rsidRPr="00F3427F" w:rsidRDefault="00E86714" w:rsidP="0083246E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11</w:t>
            </w:r>
            <w:r w:rsidR="00F6397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854</w:t>
            </w:r>
          </w:p>
        </w:tc>
        <w:tc>
          <w:tcPr>
            <w:tcW w:w="128" w:type="pct"/>
          </w:tcPr>
          <w:p w14:paraId="7C310446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7F7DF2C1" w14:textId="73BFF675" w:rsidR="0083246E" w:rsidRPr="00F3427F" w:rsidRDefault="00E86714" w:rsidP="00B238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116B73" w:rsidRPr="00116B7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774</w:t>
            </w:r>
          </w:p>
        </w:tc>
      </w:tr>
      <w:tr w:rsidR="0083246E" w:rsidRPr="00F3427F" w14:paraId="737EBE34" w14:textId="77777777" w:rsidTr="0006056B">
        <w:tc>
          <w:tcPr>
            <w:tcW w:w="2132" w:type="pct"/>
          </w:tcPr>
          <w:p w14:paraId="4C24AD6F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4" w:type="pct"/>
          </w:tcPr>
          <w:p w14:paraId="361E5218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8" w:type="pct"/>
          </w:tcPr>
          <w:p w14:paraId="4440233B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6B947755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</w:tcPr>
          <w:p w14:paraId="39B2DD1C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</w:tcPr>
          <w:p w14:paraId="1DD93DEF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8" w:type="pct"/>
          </w:tcPr>
          <w:p w14:paraId="3229CD98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08C11CE9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246E" w:rsidRPr="00F3427F" w14:paraId="2460A9A3" w14:textId="77777777" w:rsidTr="00D04A4F">
        <w:tc>
          <w:tcPr>
            <w:tcW w:w="2132" w:type="pct"/>
          </w:tcPr>
          <w:p w14:paraId="07762AB7" w14:textId="4D3EF986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24" w:type="pct"/>
          </w:tcPr>
          <w:p w14:paraId="5B516EEB" w14:textId="4D4DD281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8" w:type="pct"/>
          </w:tcPr>
          <w:p w14:paraId="5E190F4D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026CE653" w14:textId="3D9186B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8" w:type="pct"/>
          </w:tcPr>
          <w:p w14:paraId="26CCC077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</w:tcPr>
          <w:p w14:paraId="1800658F" w14:textId="12EA01E2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8" w:type="pct"/>
          </w:tcPr>
          <w:p w14:paraId="6244DEA3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071DFC31" w14:textId="3657080E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83246E" w:rsidRPr="00F3427F" w14:paraId="02B31EF2" w14:textId="77777777" w:rsidTr="004E4CDE">
        <w:tc>
          <w:tcPr>
            <w:tcW w:w="2132" w:type="pct"/>
          </w:tcPr>
          <w:p w14:paraId="3D12162A" w14:textId="492A173F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24" w:type="pct"/>
          </w:tcPr>
          <w:p w14:paraId="79E92C76" w14:textId="4B60109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8" w:type="pct"/>
          </w:tcPr>
          <w:p w14:paraId="015B9798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31D344E9" w14:textId="3F694C7E" w:rsidR="0083246E" w:rsidRPr="00F3427F" w:rsidRDefault="0083246E" w:rsidP="0083246E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8" w:type="pct"/>
          </w:tcPr>
          <w:p w14:paraId="11077C4F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</w:tcPr>
          <w:p w14:paraId="6738A39F" w14:textId="45A85D3B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8" w:type="pct"/>
          </w:tcPr>
          <w:p w14:paraId="02EA06CF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6713EE8A" w14:textId="670D8A01" w:rsidR="0083246E" w:rsidRPr="00F3427F" w:rsidRDefault="0083246E" w:rsidP="0083246E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116B73" w:rsidRPr="00F3427F" w14:paraId="498A04E5" w14:textId="77777777" w:rsidTr="00413BAE">
        <w:trPr>
          <w:trHeight w:val="272"/>
        </w:trPr>
        <w:tc>
          <w:tcPr>
            <w:tcW w:w="2132" w:type="pct"/>
          </w:tcPr>
          <w:p w14:paraId="3796D68D" w14:textId="0A536FDB" w:rsidR="00116B73" w:rsidRPr="00F3427F" w:rsidRDefault="00116B73" w:rsidP="0011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F3427F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624" w:type="pct"/>
          </w:tcPr>
          <w:p w14:paraId="30B1BEAF" w14:textId="15C3433A" w:rsidR="00116B73" w:rsidRPr="00F3427F" w:rsidRDefault="00E86714" w:rsidP="00116B7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  <w:r w:rsidR="00F6397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499</w:t>
            </w:r>
          </w:p>
        </w:tc>
        <w:tc>
          <w:tcPr>
            <w:tcW w:w="128" w:type="pct"/>
          </w:tcPr>
          <w:p w14:paraId="2DED02C9" w14:textId="77777777" w:rsidR="00116B73" w:rsidRPr="00F3427F" w:rsidRDefault="00116B73" w:rsidP="00116B7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7890B03C" w14:textId="29F06C35" w:rsidR="00116B73" w:rsidRPr="00F3427F" w:rsidRDefault="00E86714" w:rsidP="00116B7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17</w:t>
            </w:r>
            <w:r w:rsidR="00116B73" w:rsidRPr="00116B7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038</w:t>
            </w:r>
          </w:p>
        </w:tc>
        <w:tc>
          <w:tcPr>
            <w:tcW w:w="128" w:type="pct"/>
          </w:tcPr>
          <w:p w14:paraId="61C5D81E" w14:textId="77777777" w:rsidR="00116B73" w:rsidRPr="00F3427F" w:rsidRDefault="00116B73" w:rsidP="00116B7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</w:tcPr>
          <w:p w14:paraId="7E00ED82" w14:textId="0638D850" w:rsidR="00116B73" w:rsidRPr="00F3427F" w:rsidRDefault="00E86714" w:rsidP="00116B7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  <w:r w:rsidR="00F6397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328</w:t>
            </w:r>
          </w:p>
        </w:tc>
        <w:tc>
          <w:tcPr>
            <w:tcW w:w="128" w:type="pct"/>
          </w:tcPr>
          <w:p w14:paraId="04A482AD" w14:textId="77777777" w:rsidR="00116B73" w:rsidRPr="00F3427F" w:rsidRDefault="00116B73" w:rsidP="00116B7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3635D06F" w14:textId="5E822D9E" w:rsidR="00116B73" w:rsidRPr="00F3427F" w:rsidRDefault="00E86714" w:rsidP="00116B7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15</w:t>
            </w:r>
            <w:r w:rsidR="00116B73" w:rsidRPr="00116B7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619</w:t>
            </w:r>
          </w:p>
        </w:tc>
      </w:tr>
      <w:tr w:rsidR="00116B73" w:rsidRPr="00F3427F" w14:paraId="6DFA7E33" w14:textId="77777777" w:rsidTr="00413BAE">
        <w:trPr>
          <w:trHeight w:val="272"/>
        </w:trPr>
        <w:tc>
          <w:tcPr>
            <w:tcW w:w="2132" w:type="pct"/>
          </w:tcPr>
          <w:p w14:paraId="77CF2405" w14:textId="399D334D" w:rsidR="00116B73" w:rsidRPr="00F3427F" w:rsidRDefault="00116B73" w:rsidP="0011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24" w:type="pct"/>
          </w:tcPr>
          <w:p w14:paraId="60A5D0DF" w14:textId="2FD442CE" w:rsidR="00116B73" w:rsidRPr="00F3427F" w:rsidRDefault="00E86714" w:rsidP="00116B7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F6397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135</w:t>
            </w:r>
          </w:p>
        </w:tc>
        <w:tc>
          <w:tcPr>
            <w:tcW w:w="128" w:type="pct"/>
          </w:tcPr>
          <w:p w14:paraId="544ADAFE" w14:textId="77777777" w:rsidR="00116B73" w:rsidRPr="00F3427F" w:rsidRDefault="00116B73" w:rsidP="00116B7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56C03643" w14:textId="77390E56" w:rsidR="00116B73" w:rsidRPr="00F3427F" w:rsidRDefault="00E86714" w:rsidP="00116B7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116B73" w:rsidRPr="00116B7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015</w:t>
            </w:r>
          </w:p>
        </w:tc>
        <w:tc>
          <w:tcPr>
            <w:tcW w:w="128" w:type="pct"/>
          </w:tcPr>
          <w:p w14:paraId="26EE8913" w14:textId="77777777" w:rsidR="00116B73" w:rsidRPr="00F3427F" w:rsidRDefault="00116B73" w:rsidP="00116B7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</w:tcPr>
          <w:p w14:paraId="280D647D" w14:textId="63934331" w:rsidR="00116B73" w:rsidRPr="00F3427F" w:rsidRDefault="00E86714" w:rsidP="00116B7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F6397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132</w:t>
            </w:r>
          </w:p>
        </w:tc>
        <w:tc>
          <w:tcPr>
            <w:tcW w:w="128" w:type="pct"/>
          </w:tcPr>
          <w:p w14:paraId="24D4C6EF" w14:textId="77777777" w:rsidR="00116B73" w:rsidRPr="00F3427F" w:rsidRDefault="00116B73" w:rsidP="00116B7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11E08928" w14:textId="07C57D9B" w:rsidR="00116B73" w:rsidRPr="00F3427F" w:rsidRDefault="00E86714" w:rsidP="00116B7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996</w:t>
            </w:r>
          </w:p>
        </w:tc>
      </w:tr>
      <w:tr w:rsidR="00116B73" w:rsidRPr="00F3427F" w14:paraId="0118248B" w14:textId="77777777" w:rsidTr="00D06EAB">
        <w:trPr>
          <w:trHeight w:val="272"/>
        </w:trPr>
        <w:tc>
          <w:tcPr>
            <w:tcW w:w="2132" w:type="pct"/>
          </w:tcPr>
          <w:p w14:paraId="33D24E15" w14:textId="53B1BF99" w:rsidR="00116B73" w:rsidRPr="00F3427F" w:rsidRDefault="00116B73" w:rsidP="0011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F342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260A4AD4" w14:textId="3B13108F" w:rsidR="00116B73" w:rsidRPr="0052396E" w:rsidRDefault="00E86714" w:rsidP="00116B73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2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8671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15</w:t>
            </w:r>
            <w:r w:rsidR="00F6397B" w:rsidRPr="0052396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634</w:t>
            </w:r>
          </w:p>
        </w:tc>
        <w:tc>
          <w:tcPr>
            <w:tcW w:w="128" w:type="pct"/>
          </w:tcPr>
          <w:p w14:paraId="73E580A1" w14:textId="77777777" w:rsidR="00116B73" w:rsidRPr="0052396E" w:rsidRDefault="00116B73" w:rsidP="00116B7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4684839E" w14:textId="1F478853" w:rsidR="00116B73" w:rsidRPr="00116B73" w:rsidRDefault="00E86714" w:rsidP="00116B7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8671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</w:t>
            </w:r>
            <w:r w:rsidR="00116B73" w:rsidRPr="00116B7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053</w:t>
            </w:r>
          </w:p>
        </w:tc>
        <w:tc>
          <w:tcPr>
            <w:tcW w:w="128" w:type="pct"/>
          </w:tcPr>
          <w:p w14:paraId="64BA2A39" w14:textId="77777777" w:rsidR="00116B73" w:rsidRPr="00F3427F" w:rsidRDefault="00116B73" w:rsidP="00116B7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54F2C724" w14:textId="7094A1B3" w:rsidR="00116B73" w:rsidRPr="00F3427F" w:rsidRDefault="00E86714" w:rsidP="00116B7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2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8671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15</w:t>
            </w:r>
            <w:r w:rsidR="00F6397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460</w:t>
            </w:r>
          </w:p>
        </w:tc>
        <w:tc>
          <w:tcPr>
            <w:tcW w:w="128" w:type="pct"/>
          </w:tcPr>
          <w:p w14:paraId="00CE8247" w14:textId="77777777" w:rsidR="00116B73" w:rsidRPr="00F3427F" w:rsidRDefault="00116B73" w:rsidP="00116B7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0D689B3D" w14:textId="17A3B356" w:rsidR="00116B73" w:rsidRPr="00116B73" w:rsidRDefault="00E86714" w:rsidP="00116B7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E8671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16</w:t>
            </w:r>
            <w:r w:rsidR="00116B73" w:rsidRPr="00116B7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615</w:t>
            </w:r>
          </w:p>
        </w:tc>
      </w:tr>
      <w:tr w:rsidR="00D06EAB" w:rsidRPr="00F3427F" w14:paraId="140C811D" w14:textId="77777777" w:rsidTr="004502A9">
        <w:tc>
          <w:tcPr>
            <w:tcW w:w="2132" w:type="pct"/>
          </w:tcPr>
          <w:p w14:paraId="0A14162A" w14:textId="1BD6CECE" w:rsidR="00D06EAB" w:rsidRPr="00F3427F" w:rsidRDefault="00D06EAB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3FA30FB1" w14:textId="74F9524A" w:rsidR="00D06EAB" w:rsidRPr="00F3427F" w:rsidRDefault="00D06EAB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8" w:type="pct"/>
          </w:tcPr>
          <w:p w14:paraId="6D9DC93F" w14:textId="77777777" w:rsidR="00D06EAB" w:rsidRPr="00F3427F" w:rsidRDefault="00D06EAB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14:paraId="593E6ED2" w14:textId="7EF76C0E" w:rsidR="00D06EAB" w:rsidRPr="00F3427F" w:rsidRDefault="00D06EAB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8" w:type="pct"/>
          </w:tcPr>
          <w:p w14:paraId="4B2E4EB9" w14:textId="77777777" w:rsidR="00D06EAB" w:rsidRPr="00F3427F" w:rsidRDefault="00D06EAB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double" w:sz="4" w:space="0" w:color="auto"/>
            </w:tcBorders>
          </w:tcPr>
          <w:p w14:paraId="4A8EE047" w14:textId="453E3802" w:rsidR="00D06EAB" w:rsidRPr="00F3427F" w:rsidRDefault="00D06EAB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8" w:type="pct"/>
          </w:tcPr>
          <w:p w14:paraId="663EF229" w14:textId="77777777" w:rsidR="00D06EAB" w:rsidRPr="00F3427F" w:rsidRDefault="00D06EAB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</w:tcPr>
          <w:p w14:paraId="17DCFE17" w14:textId="3FB95D54" w:rsidR="00D06EAB" w:rsidRPr="00F3427F" w:rsidRDefault="00D06EAB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</w:tbl>
    <w:p w14:paraId="54EB385B" w14:textId="77777777" w:rsidR="00F3427F" w:rsidRDefault="00F3427F" w:rsidP="00537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28"/>
          <w:szCs w:val="28"/>
          <w:cs/>
        </w:rPr>
      </w:pPr>
    </w:p>
    <w:p w14:paraId="025F6027" w14:textId="77777777" w:rsidR="00F3427F" w:rsidRDefault="00F342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1D89A3FA" w14:textId="7930D27F" w:rsidR="005376A0" w:rsidRPr="00F3427F" w:rsidRDefault="005376A0" w:rsidP="00537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28"/>
          <w:szCs w:val="28"/>
        </w:rPr>
      </w:pPr>
      <w:r w:rsidRPr="00F3427F">
        <w:rPr>
          <w:rFonts w:ascii="Angsana New" w:hAnsi="Angsana New"/>
          <w:sz w:val="28"/>
          <w:szCs w:val="28"/>
          <w:cs/>
        </w:rPr>
        <w:lastRenderedPageBreak/>
        <w:t>ยอดคงเหลือ</w:t>
      </w:r>
      <w:r w:rsidRPr="00F3427F">
        <w:rPr>
          <w:rFonts w:ascii="Angsana New" w:hAnsi="Angsana New" w:hint="cs"/>
          <w:sz w:val="28"/>
          <w:szCs w:val="28"/>
          <w:cs/>
        </w:rPr>
        <w:t>กับกิจการที่เกี่ยวข้อง</w:t>
      </w:r>
      <w:bookmarkStart w:id="0" w:name="_Hlk132022799"/>
      <w:r w:rsidR="0009598B" w:rsidRPr="00F3427F">
        <w:rPr>
          <w:rFonts w:ascii="Angsana New" w:hAnsi="Angsana New" w:hint="cs"/>
          <w:sz w:val="28"/>
          <w:szCs w:val="28"/>
          <w:cs/>
        </w:rPr>
        <w:t>กัน</w:t>
      </w:r>
      <w:r w:rsidR="0009598B" w:rsidRPr="00F3427F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E86714" w:rsidRPr="00E86714">
        <w:rPr>
          <w:rFonts w:ascii="Angsana New" w:hAnsi="Angsana New"/>
          <w:sz w:val="28"/>
          <w:szCs w:val="28"/>
        </w:rPr>
        <w:t>30</w:t>
      </w:r>
      <w:r w:rsidR="00A41C80">
        <w:rPr>
          <w:rFonts w:ascii="Angsana New" w:hAnsi="Angsana New"/>
          <w:sz w:val="28"/>
          <w:szCs w:val="28"/>
        </w:rPr>
        <w:t xml:space="preserve"> </w:t>
      </w:r>
      <w:r w:rsidR="00A41C80">
        <w:rPr>
          <w:rFonts w:ascii="Angsana New" w:hAnsi="Angsana New"/>
          <w:sz w:val="28"/>
          <w:szCs w:val="28"/>
          <w:cs/>
        </w:rPr>
        <w:t>มิถุนายน</w:t>
      </w:r>
      <w:r w:rsidR="0083246E" w:rsidRPr="00F3427F">
        <w:rPr>
          <w:rFonts w:ascii="Angsana New" w:hAnsi="Angsana New" w:hint="cs"/>
          <w:sz w:val="28"/>
          <w:szCs w:val="28"/>
          <w:cs/>
        </w:rPr>
        <w:t xml:space="preserve"> </w:t>
      </w:r>
      <w:r w:rsidR="00E86714" w:rsidRPr="00E86714">
        <w:rPr>
          <w:rFonts w:ascii="Angsana New" w:hAnsi="Angsana New"/>
          <w:sz w:val="28"/>
          <w:szCs w:val="28"/>
        </w:rPr>
        <w:t>2569</w:t>
      </w:r>
      <w:r w:rsidR="00B13F7E" w:rsidRPr="00F3427F">
        <w:rPr>
          <w:rFonts w:ascii="Angsana New" w:hAnsi="Angsana New"/>
          <w:sz w:val="28"/>
          <w:szCs w:val="28"/>
          <w:cs/>
        </w:rPr>
        <w:t xml:space="preserve"> และ </w:t>
      </w:r>
      <w:r w:rsidR="00E86714" w:rsidRPr="00E86714">
        <w:rPr>
          <w:rFonts w:ascii="Angsana New" w:hAnsi="Angsana New"/>
          <w:sz w:val="28"/>
          <w:szCs w:val="28"/>
        </w:rPr>
        <w:t>31</w:t>
      </w:r>
      <w:r w:rsidR="00B13F7E" w:rsidRPr="00F3427F">
        <w:rPr>
          <w:rFonts w:ascii="Angsana New" w:hAnsi="Angsana New"/>
          <w:sz w:val="28"/>
          <w:szCs w:val="28"/>
          <w:cs/>
        </w:rPr>
        <w:t xml:space="preserve"> </w:t>
      </w:r>
      <w:r w:rsidR="00B13F7E" w:rsidRPr="00F3427F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86714" w:rsidRPr="00E86714">
        <w:rPr>
          <w:rFonts w:ascii="Angsana New" w:hAnsi="Angsana New" w:hint="cs"/>
          <w:sz w:val="28"/>
          <w:szCs w:val="28"/>
        </w:rPr>
        <w:t>256</w:t>
      </w:r>
      <w:r w:rsidR="00E86714" w:rsidRPr="00E86714">
        <w:rPr>
          <w:rFonts w:ascii="Angsana New" w:hAnsi="Angsana New"/>
          <w:sz w:val="28"/>
          <w:szCs w:val="28"/>
        </w:rPr>
        <w:t>8</w:t>
      </w:r>
      <w:r w:rsidR="00B13F7E" w:rsidRPr="00F3427F">
        <w:rPr>
          <w:rFonts w:ascii="Angsana New" w:hAnsi="Angsana New" w:hint="cs"/>
          <w:sz w:val="28"/>
          <w:szCs w:val="28"/>
          <w:cs/>
        </w:rPr>
        <w:t xml:space="preserve"> </w:t>
      </w:r>
      <w:bookmarkEnd w:id="0"/>
      <w:r w:rsidRPr="00F3427F">
        <w:rPr>
          <w:rFonts w:ascii="Angsana New" w:hAnsi="Angsana New"/>
          <w:sz w:val="28"/>
          <w:szCs w:val="28"/>
          <w:cs/>
        </w:rPr>
        <w:t>มีดังนี้</w:t>
      </w:r>
    </w:p>
    <w:p w14:paraId="43AEF6B2" w14:textId="77777777" w:rsidR="005376A0" w:rsidRPr="00F3427F" w:rsidRDefault="005376A0" w:rsidP="00C4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28"/>
          <w:szCs w:val="28"/>
        </w:rPr>
      </w:pPr>
    </w:p>
    <w:tbl>
      <w:tblPr>
        <w:tblW w:w="9455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38"/>
        <w:gridCol w:w="1082"/>
        <w:gridCol w:w="274"/>
        <w:gridCol w:w="1079"/>
        <w:gridCol w:w="22"/>
        <w:gridCol w:w="252"/>
        <w:gridCol w:w="1168"/>
        <w:gridCol w:w="270"/>
        <w:gridCol w:w="1170"/>
      </w:tblGrid>
      <w:tr w:rsidR="0097191A" w:rsidRPr="00F3427F" w14:paraId="5E621358" w14:textId="77777777" w:rsidTr="009C6CFA">
        <w:trPr>
          <w:trHeight w:val="290"/>
          <w:tblHeader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41AEC642" w14:textId="6FDD9F6F" w:rsidR="0097191A" w:rsidRPr="00F3427F" w:rsidRDefault="0097191A" w:rsidP="0097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5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F8AD89" w14:textId="77777777" w:rsidR="0097191A" w:rsidRPr="00F3427F" w:rsidRDefault="0097191A" w:rsidP="0097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7265FA0" w14:textId="77777777" w:rsidR="0097191A" w:rsidRPr="00F3427F" w:rsidRDefault="0097191A" w:rsidP="0097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2F4476" w14:textId="77777777" w:rsidR="0097191A" w:rsidRPr="00F3427F" w:rsidRDefault="0097191A" w:rsidP="0097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246E" w:rsidRPr="00F3427F" w14:paraId="278B9517" w14:textId="77777777" w:rsidTr="009C6CFA">
        <w:trPr>
          <w:tblHeader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41C0F631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22B19569" w14:textId="492CC8FC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30</w:t>
            </w:r>
            <w:r w:rsidR="00A41C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41C8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11BDAE4C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D44239" w14:textId="3CFF48BB" w:rsidR="0083246E" w:rsidRPr="00F3427F" w:rsidRDefault="00E86714" w:rsidP="0083246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66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31</w:t>
            </w:r>
            <w:r w:rsidR="0083246E" w:rsidRPr="00F342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3246E" w:rsidRPr="00F3427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DFD496A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08F65701" w14:textId="1D6A777A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30</w:t>
            </w:r>
            <w:r w:rsidR="00A41C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41C8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747FA0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511B28" w14:textId="0C180B27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31</w:t>
            </w:r>
            <w:r w:rsidR="0083246E" w:rsidRPr="00F342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3246E" w:rsidRPr="00F3427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83246E" w:rsidRPr="00F3427F" w14:paraId="0E591EB8" w14:textId="77777777" w:rsidTr="009C6CFA">
        <w:trPr>
          <w:trHeight w:val="110"/>
          <w:tblHeader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738D04D0" w14:textId="243A57D2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03FE8458" w14:textId="71885E5C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5627E348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72DA7" w14:textId="7E1CC922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CAF3A1B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195500DE" w14:textId="61F11613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0EFD38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152C80" w14:textId="5C32631B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83246E" w:rsidRPr="00F3427F" w14:paraId="4837FA90" w14:textId="77777777" w:rsidTr="009C6CFA">
        <w:trPr>
          <w:trHeight w:val="155"/>
          <w:tblHeader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0BFC21D5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531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2AAA991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3427F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F3427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F3427F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83246E" w:rsidRPr="00F3427F" w14:paraId="002C9E05" w14:textId="77777777" w:rsidTr="009C6CFA">
        <w:trPr>
          <w:trHeight w:val="434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26944CD1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317" w:type="dxa"/>
            <w:gridSpan w:val="8"/>
            <w:tcBorders>
              <w:top w:val="nil"/>
              <w:left w:val="nil"/>
              <w:right w:val="nil"/>
            </w:tcBorders>
          </w:tcPr>
          <w:p w14:paraId="2253B3FC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83246E" w:rsidRPr="00F3427F" w14:paraId="129B9A44" w14:textId="77777777" w:rsidTr="009C6CFA"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4AB6E6A1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65BA8CE6" w14:textId="5669496D" w:rsidR="0083246E" w:rsidRPr="00F3427F" w:rsidRDefault="004650CD" w:rsidP="0083246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40BC36AF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left w:val="nil"/>
              <w:right w:val="nil"/>
            </w:tcBorders>
          </w:tcPr>
          <w:p w14:paraId="0F8ABD55" w14:textId="249A2FA4" w:rsidR="0083246E" w:rsidRPr="00F3427F" w:rsidRDefault="0083246E" w:rsidP="001425F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88E0C9E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5C86DFB7" w14:textId="16CAA168" w:rsidR="0083246E" w:rsidRPr="00F3427F" w:rsidRDefault="00E86714" w:rsidP="00DB0C8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  <w:lang w:val="en-US"/>
              </w:rPr>
              <w:t>193</w:t>
            </w:r>
            <w:r w:rsidR="004650CD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  <w:lang w:val="en-US"/>
              </w:rPr>
              <w:t>504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4152E9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E168FE9" w14:textId="59F934A8" w:rsidR="0083246E" w:rsidRPr="00F3427F" w:rsidRDefault="00E86714" w:rsidP="00DB0C8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197</w:t>
            </w:r>
            <w:r w:rsidR="002F2CF0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972</w:t>
            </w:r>
          </w:p>
        </w:tc>
      </w:tr>
      <w:tr w:rsidR="0083246E" w:rsidRPr="00F3427F" w14:paraId="2EA7CAF8" w14:textId="77777777" w:rsidTr="009C6CFA"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7679D427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</w:tcPr>
          <w:p w14:paraId="3ACCD7E0" w14:textId="74C0B168" w:rsidR="0083246E" w:rsidRPr="00F3427F" w:rsidRDefault="00E86714" w:rsidP="00DB0C81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52396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141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5F828204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CC2C4E5" w14:textId="5B9A3C7D" w:rsidR="0083246E" w:rsidRPr="00F3427F" w:rsidRDefault="00E86714" w:rsidP="00DB0C81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11</w:t>
            </w:r>
            <w:r w:rsidR="002F2CF0"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123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7085F2E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left w:val="nil"/>
              <w:bottom w:val="single" w:sz="4" w:space="0" w:color="auto"/>
              <w:right w:val="nil"/>
            </w:tcBorders>
          </w:tcPr>
          <w:p w14:paraId="27384752" w14:textId="5A1EB37C" w:rsidR="0083246E" w:rsidRPr="00F3427F" w:rsidRDefault="00E86714" w:rsidP="002E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-1"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5</w:t>
            </w:r>
            <w:r w:rsidR="004650CD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525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14E5F0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DC5F729" w14:textId="3842D5AF" w:rsidR="0083246E" w:rsidRPr="00F3427F" w:rsidRDefault="00E86714" w:rsidP="002F4DE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2F2CF0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123</w:t>
            </w:r>
          </w:p>
        </w:tc>
      </w:tr>
      <w:tr w:rsidR="0083246E" w:rsidRPr="00F3427F" w14:paraId="5F433C30" w14:textId="77777777" w:rsidTr="009C6CFA"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392807EC" w14:textId="475FDDF2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4FC4C246" w14:textId="2EC1D9D8" w:rsidR="0083246E" w:rsidRPr="00F3427F" w:rsidRDefault="00E86714" w:rsidP="009C6CF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8671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52396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141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4A5DEA98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gridSpan w:val="2"/>
            <w:tcBorders>
              <w:left w:val="nil"/>
              <w:right w:val="nil"/>
            </w:tcBorders>
            <w:vAlign w:val="bottom"/>
          </w:tcPr>
          <w:p w14:paraId="0FFDAA08" w14:textId="3364FD7C" w:rsidR="0083246E" w:rsidRPr="00F3427F" w:rsidRDefault="00E86714" w:rsidP="0014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11</w:t>
            </w:r>
            <w:r w:rsidR="002F2CF0" w:rsidRPr="00F3427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123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1709C19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28211E7C" w14:textId="2290DCD7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199</w:t>
            </w:r>
            <w:r w:rsidR="004650C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029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9B45C1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4CFB442" w14:textId="44D8F377" w:rsidR="0083246E" w:rsidRPr="00F3427F" w:rsidRDefault="00E86714" w:rsidP="002F4DE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209</w:t>
            </w:r>
            <w:r w:rsidR="002F2CF0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095</w:t>
            </w:r>
          </w:p>
        </w:tc>
      </w:tr>
      <w:tr w:rsidR="0083246E" w:rsidRPr="00F3427F" w14:paraId="141B2F3F" w14:textId="77777777" w:rsidTr="009C6CFA"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14CF3D9B" w14:textId="464B01CC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F3427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F3427F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7B0E8A" w14:textId="2E84B42D" w:rsidR="0083246E" w:rsidRPr="00F3427F" w:rsidRDefault="004650CD" w:rsidP="009C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-1" w:line="240" w:lineRule="auto"/>
              <w:ind w:left="-200" w:right="-381" w:firstLine="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E86714" w:rsidRPr="00E86714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E86714" w:rsidRPr="00E86714">
              <w:rPr>
                <w:rFonts w:ascii="Angsana New" w:hAnsi="Angsana New"/>
                <w:sz w:val="28"/>
                <w:szCs w:val="28"/>
              </w:rPr>
              <w:t>575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24E9BCEB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0155B8" w14:textId="22734AA8" w:rsidR="0083246E" w:rsidRPr="00F3427F" w:rsidRDefault="002F2CF0" w:rsidP="0014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-1" w:line="240" w:lineRule="auto"/>
              <w:ind w:left="-200" w:right="-381" w:firstLine="7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(</w:t>
            </w:r>
            <w:r w:rsidR="00E86714" w:rsidRPr="00E86714">
              <w:rPr>
                <w:rFonts w:ascii="Angsana New" w:hAnsi="Angsana New"/>
                <w:sz w:val="28"/>
                <w:szCs w:val="28"/>
              </w:rPr>
              <w:t>2</w:t>
            </w:r>
            <w:r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="00E86714" w:rsidRPr="00E86714">
              <w:rPr>
                <w:rFonts w:ascii="Angsana New" w:hAnsi="Angsana New"/>
                <w:sz w:val="28"/>
                <w:szCs w:val="28"/>
              </w:rPr>
              <w:t>575</w:t>
            </w:r>
            <w:r w:rsidRPr="00F342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6C423F38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803D35" w14:textId="13634DCA" w:rsidR="0083246E" w:rsidRPr="00F3427F" w:rsidRDefault="004650CD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-1" w:line="240" w:lineRule="auto"/>
              <w:ind w:left="-200" w:right="-381" w:firstLine="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E86714" w:rsidRPr="00E86714">
              <w:rPr>
                <w:rFonts w:ascii="Angsana New" w:hAnsi="Angsana New"/>
                <w:sz w:val="28"/>
                <w:szCs w:val="28"/>
              </w:rPr>
              <w:t>47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E86714" w:rsidRPr="00E86714">
              <w:rPr>
                <w:rFonts w:ascii="Angsana New" w:hAnsi="Angsana New"/>
                <w:sz w:val="28"/>
                <w:szCs w:val="28"/>
              </w:rPr>
              <w:t>299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B8E975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E0E0C0" w14:textId="3347637F" w:rsidR="0083246E" w:rsidRPr="00F3427F" w:rsidRDefault="0083246E" w:rsidP="002F4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-1" w:line="240" w:lineRule="auto"/>
              <w:ind w:left="-200" w:right="-381" w:firstLine="7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(</w:t>
            </w:r>
            <w:r w:rsidR="00E86714" w:rsidRPr="00E86714">
              <w:rPr>
                <w:rFonts w:ascii="Angsana New" w:hAnsi="Angsana New"/>
                <w:sz w:val="28"/>
                <w:szCs w:val="28"/>
              </w:rPr>
              <w:t>47</w:t>
            </w:r>
            <w:r w:rsidR="002F2CF0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="00E86714" w:rsidRPr="00E86714">
              <w:rPr>
                <w:rFonts w:ascii="Angsana New" w:hAnsi="Angsana New"/>
                <w:sz w:val="28"/>
                <w:szCs w:val="28"/>
              </w:rPr>
              <w:t>299</w:t>
            </w:r>
            <w:r w:rsidRPr="00F3427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3246E" w:rsidRPr="00F3427F" w14:paraId="0036409E" w14:textId="77777777" w:rsidTr="009C6CFA"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2554C" w14:textId="396FCF76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bookmarkStart w:id="1" w:name="_Hlk141176242"/>
            <w:r w:rsidRPr="00F342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2F3035" w14:textId="72C7AB9D" w:rsidR="0083246E" w:rsidRPr="00F3427F" w:rsidRDefault="00E86714" w:rsidP="0083246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8671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52396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566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135934C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8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4B6441" w14:textId="6B03DF65" w:rsidR="0083246E" w:rsidRPr="00F3427F" w:rsidRDefault="00E86714" w:rsidP="0083246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671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</w:t>
            </w:r>
            <w:r w:rsidR="002F2CF0" w:rsidRPr="00F3427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548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4751EBE7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8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D3D20A" w14:textId="1C59A082" w:rsidR="0083246E" w:rsidRPr="00862461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151</w:t>
            </w:r>
            <w:r w:rsidR="004650CD" w:rsidRPr="0052396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730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2D8A4C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8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1F5615" w14:textId="05733EF2" w:rsidR="0083246E" w:rsidRPr="00F3427F" w:rsidRDefault="00E86714" w:rsidP="009C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-1"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161</w:t>
            </w:r>
            <w:r w:rsidR="002F2CF0" w:rsidRPr="00F3427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796</w:t>
            </w:r>
          </w:p>
        </w:tc>
      </w:tr>
      <w:bookmarkEnd w:id="1"/>
      <w:tr w:rsidR="0083246E" w:rsidRPr="00F3427F" w14:paraId="39DD622D" w14:textId="77777777" w:rsidTr="009C6CFA">
        <w:trPr>
          <w:trHeight w:val="242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3C59B0D6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7" w:type="dxa"/>
            <w:gridSpan w:val="4"/>
            <w:tcBorders>
              <w:left w:val="nil"/>
              <w:right w:val="nil"/>
            </w:tcBorders>
          </w:tcPr>
          <w:p w14:paraId="57E1C780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BAF65DA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8" w:type="dxa"/>
            <w:gridSpan w:val="3"/>
            <w:tcBorders>
              <w:left w:val="nil"/>
              <w:right w:val="nil"/>
            </w:tcBorders>
          </w:tcPr>
          <w:p w14:paraId="62E30255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83246E" w:rsidRPr="00F3427F" w14:paraId="4D368854" w14:textId="77777777" w:rsidTr="009C6CFA">
        <w:trPr>
          <w:trHeight w:val="353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7D0C3661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F3427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2457" w:type="dxa"/>
            <w:gridSpan w:val="4"/>
            <w:tcBorders>
              <w:left w:val="nil"/>
              <w:right w:val="nil"/>
            </w:tcBorders>
          </w:tcPr>
          <w:p w14:paraId="588F25DE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6AC8E98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8" w:type="dxa"/>
            <w:gridSpan w:val="3"/>
            <w:tcBorders>
              <w:left w:val="nil"/>
              <w:right w:val="nil"/>
            </w:tcBorders>
          </w:tcPr>
          <w:p w14:paraId="24E701A3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83246E" w:rsidRPr="00F3427F" w14:paraId="34A1379C" w14:textId="77777777" w:rsidTr="009C6CFA">
        <w:trPr>
          <w:trHeight w:val="353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4018EE9C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1786A653" w14:textId="4C0D3FFB" w:rsidR="0083246E" w:rsidRPr="00F3427F" w:rsidRDefault="004650CD" w:rsidP="0083246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23A774DA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left w:val="nil"/>
              <w:right w:val="nil"/>
            </w:tcBorders>
          </w:tcPr>
          <w:p w14:paraId="6A3A9999" w14:textId="0C5C1B71" w:rsidR="0083246E" w:rsidRPr="00F3427F" w:rsidRDefault="0083246E" w:rsidP="001425F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5236A95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1ABCB477" w14:textId="561BED5D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19</w:t>
            </w:r>
            <w:r w:rsidR="004650CD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471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640701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87"/>
              </w:tabs>
              <w:spacing w:after="-1" w:line="228" w:lineRule="auto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C6DA009" w14:textId="60691EAB" w:rsidR="0083246E" w:rsidRPr="00F3427F" w:rsidRDefault="00E86714" w:rsidP="007077E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="002F2CF0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534</w:t>
            </w:r>
          </w:p>
        </w:tc>
      </w:tr>
      <w:tr w:rsidR="0083246E" w:rsidRPr="00F3427F" w14:paraId="655946BE" w14:textId="77777777" w:rsidTr="009C6CFA">
        <w:trPr>
          <w:trHeight w:val="353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27DF3A4F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39CCABFC" w14:textId="7E141DD5" w:rsidR="0083246E" w:rsidRPr="00F3427F" w:rsidRDefault="00E86714" w:rsidP="009C6CFA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12</w:t>
            </w:r>
            <w:r w:rsidR="004650C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958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7BEEC0BA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left w:val="nil"/>
              <w:right w:val="nil"/>
            </w:tcBorders>
          </w:tcPr>
          <w:p w14:paraId="1164AC24" w14:textId="1E5C7788" w:rsidR="0083246E" w:rsidRPr="00F3427F" w:rsidRDefault="00E86714" w:rsidP="009C6CFA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="002F2CF0"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710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E2C8B43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6DE76D4B" w14:textId="463FD900" w:rsidR="0083246E" w:rsidRPr="00F3427F" w:rsidRDefault="00E86714" w:rsidP="002E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-1"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12</w:t>
            </w:r>
            <w:r w:rsidR="004650CD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958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58BBEC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12E394F" w14:textId="0B108C83" w:rsidR="0083246E" w:rsidRPr="00F3427F" w:rsidRDefault="00E86714" w:rsidP="007077E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2F2CF0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710</w:t>
            </w:r>
          </w:p>
        </w:tc>
      </w:tr>
      <w:tr w:rsidR="0083246E" w:rsidRPr="00F3427F" w14:paraId="7CC955E7" w14:textId="77777777" w:rsidTr="009C6CFA">
        <w:trPr>
          <w:trHeight w:val="353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2CFBC5F6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</w:tcPr>
          <w:p w14:paraId="51E632A0" w14:textId="6CD65EA4" w:rsidR="0083246E" w:rsidRPr="00F3427F" w:rsidRDefault="00E86714" w:rsidP="0083246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4650C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767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0731102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0463EFB" w14:textId="7B89F84D" w:rsidR="0083246E" w:rsidRPr="00F3427F" w:rsidRDefault="00E86714" w:rsidP="0083246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2F2CF0"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786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1EAD23E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left w:val="nil"/>
              <w:bottom w:val="single" w:sz="4" w:space="0" w:color="auto"/>
              <w:right w:val="nil"/>
            </w:tcBorders>
          </w:tcPr>
          <w:p w14:paraId="48904AB3" w14:textId="78B20370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8</w:t>
            </w:r>
            <w:r w:rsidR="004650CD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767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8E8367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053E01C" w14:textId="5C047C77" w:rsidR="0083246E" w:rsidRPr="00F3427F" w:rsidRDefault="00E86714" w:rsidP="007077E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2F2CF0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786</w:t>
            </w:r>
          </w:p>
        </w:tc>
      </w:tr>
      <w:tr w:rsidR="0083246E" w:rsidRPr="00F3427F" w14:paraId="5702EBB8" w14:textId="77777777" w:rsidTr="009C6CFA"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186E9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D18C90" w14:textId="516EBB15" w:rsidR="0083246E" w:rsidRPr="00F3427F" w:rsidRDefault="00E86714" w:rsidP="0083246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8671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21</w:t>
            </w:r>
            <w:r w:rsidR="004650CD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725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000A23B8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08EE30" w14:textId="1DAC4C04" w:rsidR="0083246E" w:rsidRPr="00F3427F" w:rsidRDefault="00E86714" w:rsidP="0083246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671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</w:t>
            </w:r>
            <w:r w:rsidR="002F2CF0" w:rsidRPr="00F3427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496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11A65E97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877BFB" w14:textId="1C6EA71C" w:rsidR="0083246E" w:rsidRPr="00F3427F" w:rsidRDefault="00E86714" w:rsidP="002E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-1"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41</w:t>
            </w:r>
            <w:r w:rsidR="004650C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196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AC1DB6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FC7436" w14:textId="0820DCBB" w:rsidR="0083246E" w:rsidRPr="00F3427F" w:rsidRDefault="00E86714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-1"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37</w:t>
            </w:r>
            <w:r w:rsidR="002F2CF0" w:rsidRPr="00F3427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030</w:t>
            </w:r>
          </w:p>
        </w:tc>
      </w:tr>
      <w:tr w:rsidR="0083246E" w:rsidRPr="00F3427F" w14:paraId="2E550488" w14:textId="77777777" w:rsidTr="009C6CFA">
        <w:trPr>
          <w:trHeight w:val="134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1BC7A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18531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1C393B41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AA2FD89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39E55134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6908F7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89B3B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AC1227E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83246E" w:rsidRPr="00F3427F" w14:paraId="6E380952" w14:textId="77777777" w:rsidTr="009C6CFA">
        <w:trPr>
          <w:trHeight w:val="343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EF471" w14:textId="3268425F" w:rsidR="0083246E" w:rsidRPr="00F3427F" w:rsidRDefault="0083246E" w:rsidP="000C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green"/>
                <w:cs/>
              </w:rPr>
            </w:pPr>
            <w:r w:rsidRPr="00F342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ลูกหนี้ไม่หมุนเวียนอื่น</w:t>
            </w: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37F4390A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2F3D11FF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098" w:type="dxa"/>
            <w:gridSpan w:val="2"/>
            <w:tcBorders>
              <w:left w:val="nil"/>
              <w:right w:val="nil"/>
            </w:tcBorders>
            <w:vAlign w:val="bottom"/>
          </w:tcPr>
          <w:p w14:paraId="54E8238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68A8AFB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bottom"/>
          </w:tcPr>
          <w:p w14:paraId="2A6AC57F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green"/>
                <w:lang w:val="en-GB" w:bidi="ar-SA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2758D3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9877FA0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green"/>
                <w:lang w:val="en-GB" w:bidi="ar-SA"/>
              </w:rPr>
            </w:pPr>
          </w:p>
        </w:tc>
      </w:tr>
      <w:tr w:rsidR="0083246E" w:rsidRPr="00F3427F" w14:paraId="38841F31" w14:textId="77777777" w:rsidTr="009C6CFA"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DA5A9" w14:textId="7483929A" w:rsidR="0083246E" w:rsidRPr="00F3427F" w:rsidRDefault="0083246E" w:rsidP="000C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77D8F791" w14:textId="050962ED" w:rsidR="0083246E" w:rsidRPr="009C6CFA" w:rsidRDefault="004650CD" w:rsidP="000C6D15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C6CF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599E7834" w14:textId="77777777" w:rsidR="0083246E" w:rsidRPr="009C6CFA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left w:val="nil"/>
              <w:right w:val="nil"/>
            </w:tcBorders>
          </w:tcPr>
          <w:p w14:paraId="2F763D7B" w14:textId="1E431375" w:rsidR="0083246E" w:rsidRPr="009C6CFA" w:rsidRDefault="0083246E" w:rsidP="001425F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9C6CF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6621624F" w14:textId="77777777" w:rsidR="0083246E" w:rsidRPr="009C6CFA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bottom"/>
          </w:tcPr>
          <w:p w14:paraId="29C56D9B" w14:textId="06ADFB64" w:rsidR="0083246E" w:rsidRPr="009C6CFA" w:rsidRDefault="004650CD" w:rsidP="002F4DE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  <w:r w:rsidRPr="009C6C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0AA548" w14:textId="77777777" w:rsidR="0083246E" w:rsidRPr="009C6CFA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1738A0F" w14:textId="12196375" w:rsidR="0083246E" w:rsidRPr="009C6CFA" w:rsidRDefault="00E86714" w:rsidP="007077E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2F2CF0" w:rsidRPr="009C6CF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960</w:t>
            </w:r>
          </w:p>
        </w:tc>
      </w:tr>
      <w:tr w:rsidR="0083246E" w:rsidRPr="00F3427F" w14:paraId="26828FB8" w14:textId="77777777" w:rsidTr="009C6CFA"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01B59" w14:textId="201A3B85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E6162D" w14:textId="5424DD1D" w:rsidR="0083246E" w:rsidRPr="009C6CFA" w:rsidRDefault="004650CD" w:rsidP="0083246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9C6CF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59ED851A" w14:textId="77777777" w:rsidR="0083246E" w:rsidRPr="009C6CFA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181E99" w14:textId="0E4E3DE2" w:rsidR="0083246E" w:rsidRPr="009C6CFA" w:rsidRDefault="0083246E" w:rsidP="000C6D1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6CF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205A997E" w14:textId="77777777" w:rsidR="0083246E" w:rsidRPr="009C6CFA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BF3C4E" w14:textId="5B91D79C" w:rsidR="0083246E" w:rsidRPr="009C6CFA" w:rsidRDefault="004650CD" w:rsidP="002F4DE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6CF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796BC2" w14:textId="77777777" w:rsidR="0083246E" w:rsidRPr="009C6CFA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27A8C6" w14:textId="469EAEB2" w:rsidR="0083246E" w:rsidRPr="009C6CFA" w:rsidRDefault="00E86714" w:rsidP="007077E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671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2F2CF0" w:rsidRPr="009C6CF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960</w:t>
            </w:r>
          </w:p>
        </w:tc>
      </w:tr>
      <w:tr w:rsidR="0083246E" w:rsidRPr="00F3427F" w14:paraId="58C7F750" w14:textId="77777777" w:rsidTr="009C6CFA"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2CB3C7F2" w14:textId="5089692D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080A62D6" w14:textId="34C95556" w:rsidR="0083246E" w:rsidRPr="009C6CFA" w:rsidRDefault="0083246E" w:rsidP="009C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after="-1" w:line="240" w:lineRule="auto"/>
              <w:ind w:right="-9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117E7001" w14:textId="77777777" w:rsidR="0083246E" w:rsidRPr="009C6CFA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left w:val="nil"/>
              <w:right w:val="nil"/>
            </w:tcBorders>
          </w:tcPr>
          <w:p w14:paraId="3A9B9C0C" w14:textId="2ADB9341" w:rsidR="0083246E" w:rsidRPr="009C6CFA" w:rsidRDefault="0083246E" w:rsidP="001425F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EBE4F59" w14:textId="77777777" w:rsidR="0083246E" w:rsidRPr="009C6CFA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65F7051D" w14:textId="00DF82BB" w:rsidR="0083246E" w:rsidRPr="009C6CFA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-1"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8C0612" w14:textId="77777777" w:rsidR="0083246E" w:rsidRPr="009C6CFA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6D1C6E5" w14:textId="19A6F31D" w:rsidR="0083246E" w:rsidRPr="009C6CFA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-1" w:line="240" w:lineRule="auto"/>
              <w:ind w:right="-9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83246E" w:rsidRPr="00F3427F" w14:paraId="384F94E5" w14:textId="77777777" w:rsidTr="009C6CFA">
        <w:trPr>
          <w:trHeight w:val="341"/>
        </w:trPr>
        <w:tc>
          <w:tcPr>
            <w:tcW w:w="4138" w:type="dxa"/>
          </w:tcPr>
          <w:p w14:paraId="618373DE" w14:textId="27D3DCFE" w:rsidR="0083246E" w:rsidRPr="00F3427F" w:rsidRDefault="0083246E" w:rsidP="000C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thaiDistribute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bookmarkStart w:id="2" w:name="_Hlk68479092"/>
            <w:r w:rsidRPr="00F342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  <w:bookmarkEnd w:id="2"/>
            <w:r w:rsidRPr="00F3427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082" w:type="dxa"/>
          </w:tcPr>
          <w:p w14:paraId="0B00EE08" w14:textId="77777777" w:rsidR="0083246E" w:rsidRPr="009C6CFA" w:rsidRDefault="0083246E" w:rsidP="009C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" w:type="dxa"/>
          </w:tcPr>
          <w:p w14:paraId="3DB86F57" w14:textId="77777777" w:rsidR="0083246E" w:rsidRPr="009C6CFA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14:paraId="67942C8D" w14:textId="77777777" w:rsidR="0083246E" w:rsidRPr="009C6CFA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3A7E1628" w14:textId="77777777" w:rsidR="0083246E" w:rsidRPr="009C6CFA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8" w:type="dxa"/>
          </w:tcPr>
          <w:p w14:paraId="1224DCD1" w14:textId="77777777" w:rsidR="0083246E" w:rsidRPr="009C6CFA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5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B380110" w14:textId="77777777" w:rsidR="0083246E" w:rsidRPr="009C6CFA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E8D9310" w14:textId="77777777" w:rsidR="0083246E" w:rsidRPr="009C6CFA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246E" w:rsidRPr="00F3427F" w14:paraId="6724ECEE" w14:textId="77777777" w:rsidTr="009C6CFA">
        <w:trPr>
          <w:trHeight w:val="341"/>
        </w:trPr>
        <w:tc>
          <w:tcPr>
            <w:tcW w:w="4138" w:type="dxa"/>
          </w:tcPr>
          <w:p w14:paraId="41FA0A11" w14:textId="45516003" w:rsidR="0083246E" w:rsidRPr="00F3427F" w:rsidRDefault="0083246E" w:rsidP="000C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492EF010" w14:textId="4A9F2578" w:rsidR="0083246E" w:rsidRPr="009C6CFA" w:rsidRDefault="004650CD" w:rsidP="009C6CF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C6C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44906C37" w14:textId="77777777" w:rsidR="0083246E" w:rsidRPr="009C6CFA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14:paraId="5491CA02" w14:textId="07B5C502" w:rsidR="0083246E" w:rsidRPr="009C6CFA" w:rsidRDefault="0083246E" w:rsidP="000C6D1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6CF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  <w:gridSpan w:val="2"/>
          </w:tcPr>
          <w:p w14:paraId="625C20CD" w14:textId="77777777" w:rsidR="0083246E" w:rsidRPr="009C6CFA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8" w:type="dxa"/>
          </w:tcPr>
          <w:p w14:paraId="05D9C137" w14:textId="413E749B" w:rsidR="0083246E" w:rsidRPr="009C6CFA" w:rsidRDefault="00E86714" w:rsidP="0075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-1"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202</w:t>
            </w:r>
            <w:r w:rsidR="004650CD" w:rsidRPr="009C6C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896</w:t>
            </w:r>
          </w:p>
        </w:tc>
        <w:tc>
          <w:tcPr>
            <w:tcW w:w="270" w:type="dxa"/>
          </w:tcPr>
          <w:p w14:paraId="255F4377" w14:textId="1FB535B2" w:rsidR="0083246E" w:rsidRPr="009C6CFA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5A71D89" w14:textId="66E305ED" w:rsidR="0083246E" w:rsidRPr="009C6CFA" w:rsidRDefault="00E86714" w:rsidP="000C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259</w:t>
            </w:r>
            <w:r w:rsidR="002F2CF0" w:rsidRPr="009C6CFA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496</w:t>
            </w:r>
          </w:p>
        </w:tc>
      </w:tr>
      <w:tr w:rsidR="0083246E" w:rsidRPr="00F3427F" w14:paraId="0DE4A68E" w14:textId="77777777" w:rsidTr="009C6CFA">
        <w:trPr>
          <w:trHeight w:val="396"/>
        </w:trPr>
        <w:tc>
          <w:tcPr>
            <w:tcW w:w="4138" w:type="dxa"/>
          </w:tcPr>
          <w:p w14:paraId="7879C957" w14:textId="16D4C7AE" w:rsidR="0083246E" w:rsidRPr="00F3427F" w:rsidRDefault="0083246E" w:rsidP="000C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2" w:type="dxa"/>
          </w:tcPr>
          <w:p w14:paraId="36729C75" w14:textId="49D0A438" w:rsidR="0083246E" w:rsidRPr="009C6CFA" w:rsidRDefault="00E86714" w:rsidP="000C6D1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330</w:t>
            </w:r>
            <w:r w:rsidR="004650CD" w:rsidRPr="009C6C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920</w:t>
            </w:r>
          </w:p>
        </w:tc>
        <w:tc>
          <w:tcPr>
            <w:tcW w:w="274" w:type="dxa"/>
          </w:tcPr>
          <w:p w14:paraId="1C1B7411" w14:textId="77777777" w:rsidR="0083246E" w:rsidRPr="009C6CFA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2545E4E3" w14:textId="7215300E" w:rsidR="0083246E" w:rsidRPr="009C6CFA" w:rsidRDefault="00E86714" w:rsidP="0075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-1"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330</w:t>
            </w:r>
            <w:r w:rsidR="0083246E" w:rsidRPr="009C6CFA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920</w:t>
            </w:r>
          </w:p>
        </w:tc>
        <w:tc>
          <w:tcPr>
            <w:tcW w:w="271" w:type="dxa"/>
            <w:gridSpan w:val="2"/>
          </w:tcPr>
          <w:p w14:paraId="108AED5B" w14:textId="77777777" w:rsidR="0083246E" w:rsidRPr="009C6CFA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6540AF57" w14:textId="32C47FFF" w:rsidR="0083246E" w:rsidRPr="009C6CFA" w:rsidRDefault="00E86714" w:rsidP="000C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330</w:t>
            </w:r>
            <w:r w:rsidR="004650CD" w:rsidRPr="009C6C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920</w:t>
            </w:r>
          </w:p>
        </w:tc>
        <w:tc>
          <w:tcPr>
            <w:tcW w:w="270" w:type="dxa"/>
          </w:tcPr>
          <w:p w14:paraId="65E8FADC" w14:textId="0DD5FC67" w:rsidR="0083246E" w:rsidRPr="009C6CFA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9AE8DF" w14:textId="3CC6A725" w:rsidR="0083246E" w:rsidRPr="009C6CFA" w:rsidRDefault="00E86714" w:rsidP="000C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330</w:t>
            </w:r>
            <w:r w:rsidR="0083246E" w:rsidRPr="009C6CFA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920</w:t>
            </w:r>
          </w:p>
        </w:tc>
      </w:tr>
      <w:tr w:rsidR="0083246E" w:rsidRPr="00F3427F" w14:paraId="436F321E" w14:textId="77777777" w:rsidTr="009C6CFA">
        <w:trPr>
          <w:trHeight w:val="351"/>
        </w:trPr>
        <w:tc>
          <w:tcPr>
            <w:tcW w:w="4138" w:type="dxa"/>
          </w:tcPr>
          <w:p w14:paraId="702B9A9E" w14:textId="568FCC8D" w:rsidR="0083246E" w:rsidRPr="00F3427F" w:rsidRDefault="0083246E" w:rsidP="000C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D7D7B5C" w14:textId="242E212B" w:rsidR="0083246E" w:rsidRPr="009C6CFA" w:rsidRDefault="00E86714" w:rsidP="000C6D1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8671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330</w:t>
            </w:r>
            <w:r w:rsidR="004650CD" w:rsidRPr="009C6CF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920</w:t>
            </w:r>
          </w:p>
        </w:tc>
        <w:tc>
          <w:tcPr>
            <w:tcW w:w="274" w:type="dxa"/>
          </w:tcPr>
          <w:p w14:paraId="52FA2112" w14:textId="77777777" w:rsidR="0083246E" w:rsidRPr="009C6CFA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0EAC1A1D" w14:textId="62311B8C" w:rsidR="0083246E" w:rsidRPr="009C6CFA" w:rsidRDefault="00E86714" w:rsidP="00756B3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8671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330</w:t>
            </w:r>
            <w:r w:rsidR="0083246E" w:rsidRPr="009C6CF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920</w:t>
            </w:r>
          </w:p>
        </w:tc>
        <w:tc>
          <w:tcPr>
            <w:tcW w:w="271" w:type="dxa"/>
            <w:gridSpan w:val="2"/>
          </w:tcPr>
          <w:p w14:paraId="3EAB48D6" w14:textId="77777777" w:rsidR="0083246E" w:rsidRPr="009C6CFA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3F6926BD" w14:textId="459173D2" w:rsidR="0083246E" w:rsidRPr="009C6CFA" w:rsidRDefault="00E86714" w:rsidP="000C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-1"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533</w:t>
            </w:r>
            <w:r w:rsidR="004650CD" w:rsidRPr="009C6CF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816</w:t>
            </w:r>
          </w:p>
        </w:tc>
        <w:tc>
          <w:tcPr>
            <w:tcW w:w="270" w:type="dxa"/>
          </w:tcPr>
          <w:p w14:paraId="11F24B25" w14:textId="4F9C6F5D" w:rsidR="0083246E" w:rsidRPr="009C6CFA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B27CEB" w14:textId="7EE1C818" w:rsidR="0083246E" w:rsidRPr="009C6CFA" w:rsidRDefault="00E86714" w:rsidP="00B2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-1"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590</w:t>
            </w:r>
            <w:r w:rsidR="002F2CF0" w:rsidRPr="009C6CF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416</w:t>
            </w:r>
          </w:p>
        </w:tc>
      </w:tr>
      <w:tr w:rsidR="0083246E" w:rsidRPr="00F3427F" w14:paraId="16CBE99C" w14:textId="77777777" w:rsidTr="009C6CFA">
        <w:tc>
          <w:tcPr>
            <w:tcW w:w="4138" w:type="dxa"/>
          </w:tcPr>
          <w:p w14:paraId="3E0F957F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5317" w:type="dxa"/>
            <w:gridSpan w:val="8"/>
          </w:tcPr>
          <w:p w14:paraId="76E6FEDA" w14:textId="77777777" w:rsidR="0083246E" w:rsidRPr="009C6CFA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246E" w:rsidRPr="00F3427F" w14:paraId="20248E50" w14:textId="77777777" w:rsidTr="009C6CFA">
        <w:tc>
          <w:tcPr>
            <w:tcW w:w="4138" w:type="dxa"/>
          </w:tcPr>
          <w:p w14:paraId="102DE4DB" w14:textId="3BC1748F" w:rsidR="0083246E" w:rsidRPr="00F3427F" w:rsidRDefault="0083246E" w:rsidP="000C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green"/>
                <w:cs/>
              </w:rPr>
            </w:pPr>
            <w:r w:rsidRPr="00F342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317" w:type="dxa"/>
            <w:gridSpan w:val="8"/>
          </w:tcPr>
          <w:p w14:paraId="54CEE498" w14:textId="05169AC8" w:rsidR="0083246E" w:rsidRPr="009C6CFA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246E" w:rsidRPr="00F3427F" w14:paraId="3A3EDA42" w14:textId="77777777" w:rsidTr="009C6CFA">
        <w:tc>
          <w:tcPr>
            <w:tcW w:w="4138" w:type="dxa"/>
          </w:tcPr>
          <w:p w14:paraId="2AA971DD" w14:textId="5EE7A8E9" w:rsidR="0083246E" w:rsidRPr="00F3427F" w:rsidRDefault="0083246E" w:rsidP="000C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sz w:val="28"/>
                <w:szCs w:val="28"/>
                <w:highlight w:val="green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4181FA2F" w14:textId="682D6DC3" w:rsidR="0083246E" w:rsidRPr="009C6CFA" w:rsidRDefault="004650CD" w:rsidP="009C6CF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C6C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3267C12E" w14:textId="77777777" w:rsidR="0083246E" w:rsidRPr="009C6CFA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16ACEF6" w14:textId="2A7216DA" w:rsidR="0083246E" w:rsidRPr="009C6CFA" w:rsidRDefault="0083246E" w:rsidP="000C6D1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C6CF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  <w:gridSpan w:val="2"/>
          </w:tcPr>
          <w:p w14:paraId="099297A0" w14:textId="77777777" w:rsidR="0083246E" w:rsidRPr="009C6CFA" w:rsidRDefault="0083246E" w:rsidP="0083246E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57CF89F3" w14:textId="6F7046FF" w:rsidR="0083246E" w:rsidRPr="009C6CFA" w:rsidRDefault="00E86714" w:rsidP="000C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</w:t>
            </w:r>
            <w:r w:rsidR="004650CD" w:rsidRPr="009C6CFA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689</w:t>
            </w:r>
          </w:p>
        </w:tc>
        <w:tc>
          <w:tcPr>
            <w:tcW w:w="270" w:type="dxa"/>
          </w:tcPr>
          <w:p w14:paraId="4FEC0B4A" w14:textId="77777777" w:rsidR="0083246E" w:rsidRPr="009C6CFA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79F1D2" w14:textId="33A93D8A" w:rsidR="0083246E" w:rsidRPr="009C6CFA" w:rsidRDefault="00E86714" w:rsidP="000C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4</w:t>
            </w:r>
            <w:r w:rsidR="002F2CF0" w:rsidRPr="009C6CFA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490</w:t>
            </w:r>
          </w:p>
        </w:tc>
      </w:tr>
      <w:tr w:rsidR="002F2CF0" w:rsidRPr="00F3427F" w14:paraId="568ADF98" w14:textId="77777777" w:rsidTr="009C6CFA">
        <w:tc>
          <w:tcPr>
            <w:tcW w:w="4138" w:type="dxa"/>
          </w:tcPr>
          <w:p w14:paraId="7B9465D8" w14:textId="2C229301" w:rsidR="002F2CF0" w:rsidRPr="00F3427F" w:rsidRDefault="002F2CF0" w:rsidP="000C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sz w:val="28"/>
                <w:szCs w:val="28"/>
                <w:highlight w:val="green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2" w:type="dxa"/>
          </w:tcPr>
          <w:p w14:paraId="0714149F" w14:textId="31D8C083" w:rsidR="002F2CF0" w:rsidRPr="009C6CFA" w:rsidDel="002F2CF0" w:rsidRDefault="004650CD" w:rsidP="009C6CF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C6C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2867C2B3" w14:textId="77777777" w:rsidR="002F2CF0" w:rsidRPr="009C6CFA" w:rsidRDefault="002F2CF0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2FA50394" w14:textId="39770C23" w:rsidR="002F2CF0" w:rsidRPr="009C6CFA" w:rsidRDefault="00E86714" w:rsidP="000C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271" w:type="dxa"/>
            <w:gridSpan w:val="2"/>
          </w:tcPr>
          <w:p w14:paraId="6887013B" w14:textId="77777777" w:rsidR="002F2CF0" w:rsidRPr="009C6CFA" w:rsidRDefault="002F2CF0" w:rsidP="0083246E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1E4724AE" w14:textId="06DA9EE8" w:rsidR="002F2CF0" w:rsidRPr="009C6CFA" w:rsidDel="002F2CF0" w:rsidRDefault="004650CD" w:rsidP="007077E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C6C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56DE6F" w14:textId="77777777" w:rsidR="002F2CF0" w:rsidRPr="009C6CFA" w:rsidRDefault="002F2CF0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A01D24" w14:textId="12A84AA7" w:rsidR="002F2CF0" w:rsidRPr="009C6CFA" w:rsidRDefault="00E86714" w:rsidP="000C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132</w:t>
            </w:r>
          </w:p>
        </w:tc>
      </w:tr>
      <w:tr w:rsidR="0083246E" w:rsidRPr="00F3427F" w14:paraId="7482EB52" w14:textId="77777777" w:rsidTr="009C6CFA">
        <w:tc>
          <w:tcPr>
            <w:tcW w:w="4138" w:type="dxa"/>
          </w:tcPr>
          <w:p w14:paraId="7646A548" w14:textId="2A6D5DC4" w:rsidR="0083246E" w:rsidRPr="00F3427F" w:rsidRDefault="0083246E" w:rsidP="000C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b/>
                <w:bCs/>
                <w:sz w:val="28"/>
                <w:szCs w:val="28"/>
                <w:highlight w:val="green"/>
                <w:cs/>
              </w:rPr>
            </w:pPr>
            <w:r w:rsidRPr="00F342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0F3FA0FD" w14:textId="635E1FEE" w:rsidR="0083246E" w:rsidRPr="009C6CFA" w:rsidRDefault="004650CD" w:rsidP="009C6CFA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6CF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170FB7B2" w14:textId="77777777" w:rsidR="0083246E" w:rsidRPr="009C6CFA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5106DA77" w14:textId="30237B34" w:rsidR="0083246E" w:rsidRPr="009C6CFA" w:rsidRDefault="00E86714" w:rsidP="000C6D1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8671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132</w:t>
            </w:r>
          </w:p>
        </w:tc>
        <w:tc>
          <w:tcPr>
            <w:tcW w:w="271" w:type="dxa"/>
            <w:gridSpan w:val="2"/>
          </w:tcPr>
          <w:p w14:paraId="0EF7E6EB" w14:textId="77777777" w:rsidR="0083246E" w:rsidRPr="009C6CFA" w:rsidRDefault="0083246E" w:rsidP="0083246E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5762771F" w14:textId="757F3030" w:rsidR="0083246E" w:rsidRPr="009C6CFA" w:rsidRDefault="00E86714" w:rsidP="000C6D1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8671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4650CD" w:rsidRPr="009C6CF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689</w:t>
            </w:r>
          </w:p>
        </w:tc>
        <w:tc>
          <w:tcPr>
            <w:tcW w:w="270" w:type="dxa"/>
          </w:tcPr>
          <w:p w14:paraId="7780D17A" w14:textId="77777777" w:rsidR="0083246E" w:rsidRPr="009C6CFA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3F120C5" w14:textId="2FF9E794" w:rsidR="0083246E" w:rsidRPr="009C6CFA" w:rsidRDefault="00E86714" w:rsidP="000C6D1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E8671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2F2CF0" w:rsidRPr="009C6CF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622</w:t>
            </w:r>
          </w:p>
        </w:tc>
      </w:tr>
      <w:tr w:rsidR="00CE359D" w:rsidRPr="00F3427F" w14:paraId="3841247B" w14:textId="77777777" w:rsidTr="009C6CFA">
        <w:tc>
          <w:tcPr>
            <w:tcW w:w="4138" w:type="dxa"/>
          </w:tcPr>
          <w:p w14:paraId="1BA52610" w14:textId="77777777" w:rsidR="00CE359D" w:rsidRPr="00F3427F" w:rsidRDefault="00CE359D" w:rsidP="000C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29B1F3F4" w14:textId="77777777" w:rsidR="00CE359D" w:rsidRPr="009C6CFA" w:rsidRDefault="00CE359D" w:rsidP="009C6CFA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4" w:type="dxa"/>
          </w:tcPr>
          <w:p w14:paraId="2AE89DB3" w14:textId="77777777" w:rsidR="00CE359D" w:rsidRPr="009C6CFA" w:rsidRDefault="00CE359D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38F6AF80" w14:textId="77777777" w:rsidR="00CE359D" w:rsidRPr="009C6CFA" w:rsidRDefault="00CE359D" w:rsidP="000C6D1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gridSpan w:val="2"/>
          </w:tcPr>
          <w:p w14:paraId="6AB78250" w14:textId="77777777" w:rsidR="00CE359D" w:rsidRPr="009C6CFA" w:rsidRDefault="00CE359D" w:rsidP="0083246E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1D0F1579" w14:textId="77777777" w:rsidR="00CE359D" w:rsidRPr="009C6CFA" w:rsidRDefault="00CE359D" w:rsidP="000C6D1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6B797B3" w14:textId="77777777" w:rsidR="00CE359D" w:rsidRPr="009C6CFA" w:rsidRDefault="00CE359D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C439894" w14:textId="77777777" w:rsidR="00CE359D" w:rsidRPr="009C6CFA" w:rsidRDefault="00CE359D" w:rsidP="000C6D1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83246E" w:rsidRPr="00F3427F" w14:paraId="0208D343" w14:textId="77777777" w:rsidTr="009C6CFA">
        <w:tc>
          <w:tcPr>
            <w:tcW w:w="4138" w:type="dxa"/>
          </w:tcPr>
          <w:p w14:paraId="1484A833" w14:textId="7248E0E0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1082" w:type="dxa"/>
          </w:tcPr>
          <w:p w14:paraId="40355E48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4" w:type="dxa"/>
          </w:tcPr>
          <w:p w14:paraId="5A6EBB02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6509272C" w14:textId="77777777" w:rsidR="0083246E" w:rsidRPr="00F3427F" w:rsidRDefault="0083246E" w:rsidP="0083246E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2B30AEF5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05B4BD08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</w:tcPr>
          <w:p w14:paraId="01C48F16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B1F4CA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83246E" w:rsidRPr="00F3427F" w14:paraId="6BFFC3D9" w14:textId="77777777" w:rsidTr="009C6CFA">
        <w:tc>
          <w:tcPr>
            <w:tcW w:w="4138" w:type="dxa"/>
          </w:tcPr>
          <w:p w14:paraId="79BBAB28" w14:textId="3B6DA1C8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2FA2144B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4" w:type="dxa"/>
          </w:tcPr>
          <w:p w14:paraId="77F15756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00B07322" w14:textId="77777777" w:rsidR="0083246E" w:rsidRPr="00F3427F" w:rsidRDefault="0083246E" w:rsidP="0083246E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0C3DA09E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334788E5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</w:tcPr>
          <w:p w14:paraId="5A5B80B6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659B34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83246E" w:rsidRPr="00F3427F" w14:paraId="14B74CF7" w14:textId="77777777" w:rsidTr="009C6CFA">
        <w:tc>
          <w:tcPr>
            <w:tcW w:w="4138" w:type="dxa"/>
          </w:tcPr>
          <w:p w14:paraId="1F919084" w14:textId="18E6660D" w:rsidR="0083246E" w:rsidRPr="00F3427F" w:rsidRDefault="0083246E" w:rsidP="0083246E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082" w:type="dxa"/>
          </w:tcPr>
          <w:p w14:paraId="2E61EA73" w14:textId="14F1AFC4" w:rsidR="0083246E" w:rsidRPr="00F3427F" w:rsidRDefault="00AB111F" w:rsidP="0075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7D6C1717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36BEBAFA" w14:textId="722BACBB" w:rsidR="0083246E" w:rsidRPr="00F3427F" w:rsidRDefault="0083246E" w:rsidP="001425F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gridSpan w:val="2"/>
          </w:tcPr>
          <w:p w14:paraId="4E17D8C5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03E3D024" w14:textId="0F9F4BAC" w:rsidR="0083246E" w:rsidRPr="00F3427F" w:rsidRDefault="00AB111F" w:rsidP="002F4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-1"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B4AEFF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AA5624" w14:textId="647BCB73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697</w:t>
            </w:r>
          </w:p>
        </w:tc>
      </w:tr>
      <w:tr w:rsidR="0083246E" w:rsidRPr="00F3427F" w14:paraId="71E3618A" w14:textId="77777777" w:rsidTr="009C6CFA">
        <w:tc>
          <w:tcPr>
            <w:tcW w:w="4138" w:type="dxa"/>
          </w:tcPr>
          <w:p w14:paraId="5F5BB0EA" w14:textId="5C6CD821" w:rsidR="0083246E" w:rsidRPr="00F3427F" w:rsidRDefault="0083246E" w:rsidP="0083246E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5B9EF119" w14:textId="16F0BEEF" w:rsidR="0083246E" w:rsidRPr="00F3427F" w:rsidRDefault="00AB111F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7B944217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01B86FC9" w14:textId="108E6FB5" w:rsidR="0083246E" w:rsidRPr="00F3427F" w:rsidRDefault="0083246E" w:rsidP="001425F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gridSpan w:val="2"/>
          </w:tcPr>
          <w:p w14:paraId="1BA51636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2751E532" w14:textId="6D26AF97" w:rsidR="0083246E" w:rsidRPr="00F3427F" w:rsidRDefault="00AB111F" w:rsidP="002F4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-1"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BD275E6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01BE04" w14:textId="2D274D37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2F2CF0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292</w:t>
            </w:r>
          </w:p>
        </w:tc>
      </w:tr>
      <w:tr w:rsidR="0083246E" w:rsidRPr="00F3427F" w14:paraId="09DBCB19" w14:textId="77777777" w:rsidTr="009C6CFA">
        <w:tc>
          <w:tcPr>
            <w:tcW w:w="4138" w:type="dxa"/>
          </w:tcPr>
          <w:p w14:paraId="22B0C2EA" w14:textId="0F31C9AD" w:rsidR="0083246E" w:rsidRPr="00EF2AE0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2A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2325DF3" w14:textId="2CD998AB" w:rsidR="0083246E" w:rsidRPr="00EF2AE0" w:rsidRDefault="00AB111F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2AE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114B3668" w14:textId="77777777" w:rsidR="0083246E" w:rsidRPr="00EF2AE0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0D72E277" w14:textId="5639C862" w:rsidR="0083246E" w:rsidRPr="00EF2AE0" w:rsidRDefault="0083246E" w:rsidP="001425F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2A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gridSpan w:val="2"/>
          </w:tcPr>
          <w:p w14:paraId="0B66A8EE" w14:textId="77777777" w:rsidR="0083246E" w:rsidRPr="00EF2AE0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7C6B60B0" w14:textId="002B3736" w:rsidR="0083246E" w:rsidRPr="00EF2AE0" w:rsidRDefault="00AB111F" w:rsidP="002F4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-1"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2A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E6942EA" w14:textId="77777777" w:rsidR="0083246E" w:rsidRPr="00EF2AE0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38D1F6" w14:textId="0A4F4EBF" w:rsidR="0083246E" w:rsidRPr="00EF2AE0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</w:t>
            </w:r>
            <w:r w:rsidR="002F2CF0" w:rsidRPr="00EF2A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989</w:t>
            </w:r>
          </w:p>
        </w:tc>
      </w:tr>
      <w:tr w:rsidR="0083246E" w:rsidRPr="00F3427F" w14:paraId="4B1E4D6B" w14:textId="77777777" w:rsidTr="009C6CFA">
        <w:tc>
          <w:tcPr>
            <w:tcW w:w="4138" w:type="dxa"/>
          </w:tcPr>
          <w:p w14:paraId="1EF59A6C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4F31EA10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48ED56EE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542CD09C" w14:textId="77777777" w:rsidR="0083246E" w:rsidRPr="00F3427F" w:rsidRDefault="0083246E" w:rsidP="0083246E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564BDCF1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3767F573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A4005D6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52C9A09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3246E" w:rsidRPr="00F3427F" w14:paraId="089F1874" w14:textId="77777777" w:rsidTr="009C6CFA">
        <w:tc>
          <w:tcPr>
            <w:tcW w:w="4138" w:type="dxa"/>
          </w:tcPr>
          <w:p w14:paraId="7977836E" w14:textId="620BCB8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Pr="00F3427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082" w:type="dxa"/>
          </w:tcPr>
          <w:p w14:paraId="78FA12C9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2CAFA4BA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694F4936" w14:textId="77777777" w:rsidR="0083246E" w:rsidRPr="00F3427F" w:rsidRDefault="0083246E" w:rsidP="0083246E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21B88E10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402EAF70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A0D3B4B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A8A3C2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3246E" w:rsidRPr="00F3427F" w14:paraId="43D74D8C" w14:textId="77777777" w:rsidTr="009C6CFA">
        <w:tc>
          <w:tcPr>
            <w:tcW w:w="4138" w:type="dxa"/>
          </w:tcPr>
          <w:p w14:paraId="2FC34023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70803AA8" w14:textId="773511D9" w:rsidR="0083246E" w:rsidRPr="00F3427F" w:rsidRDefault="00AB111F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02573340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655C73C" w14:textId="3678933E" w:rsidR="0083246E" w:rsidRPr="00F3427F" w:rsidRDefault="0083246E" w:rsidP="001425F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gridSpan w:val="2"/>
          </w:tcPr>
          <w:p w14:paraId="03C9305B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5850B839" w14:textId="753C352A" w:rsidR="0083246E" w:rsidRPr="00F3427F" w:rsidRDefault="00E86714" w:rsidP="0075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</w:t>
            </w:r>
            <w:r w:rsidR="00AB111F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209</w:t>
            </w:r>
          </w:p>
        </w:tc>
        <w:tc>
          <w:tcPr>
            <w:tcW w:w="270" w:type="dxa"/>
          </w:tcPr>
          <w:p w14:paraId="2BB84025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819253" w14:textId="4262FED2" w:rsidR="0083246E" w:rsidRPr="00F3427F" w:rsidRDefault="00E86714" w:rsidP="0075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54E70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060</w:t>
            </w:r>
          </w:p>
        </w:tc>
      </w:tr>
      <w:tr w:rsidR="002F2CF0" w:rsidRPr="00F3427F" w14:paraId="0D30B5A4" w14:textId="77777777" w:rsidTr="009C6CFA">
        <w:tc>
          <w:tcPr>
            <w:tcW w:w="4138" w:type="dxa"/>
          </w:tcPr>
          <w:p w14:paraId="6D1F1857" w14:textId="04F66ED6" w:rsidR="002F2CF0" w:rsidRPr="00F3427F" w:rsidRDefault="002F2CF0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2" w:type="dxa"/>
          </w:tcPr>
          <w:p w14:paraId="5CF5AF13" w14:textId="4314D616" w:rsidR="002F2CF0" w:rsidRPr="00F3427F" w:rsidDel="002F2CF0" w:rsidRDefault="00E86714" w:rsidP="0075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-1"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4" w:type="dxa"/>
          </w:tcPr>
          <w:p w14:paraId="584A5447" w14:textId="77777777" w:rsidR="002F2CF0" w:rsidRPr="00F3427F" w:rsidRDefault="002F2CF0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690029B" w14:textId="6A95452A" w:rsidR="002F2CF0" w:rsidRPr="00F3427F" w:rsidRDefault="00E86714" w:rsidP="0014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1" w:type="dxa"/>
            <w:gridSpan w:val="2"/>
          </w:tcPr>
          <w:p w14:paraId="4DC0D3D7" w14:textId="77777777" w:rsidR="002F2CF0" w:rsidRPr="00F3427F" w:rsidRDefault="002F2CF0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798BCFA5" w14:textId="0E9FC002" w:rsidR="002F2CF0" w:rsidRPr="00F3427F" w:rsidDel="002F2CF0" w:rsidRDefault="00E86714" w:rsidP="0075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-1" w:line="240" w:lineRule="auto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3A9E667" w14:textId="77777777" w:rsidR="002F2CF0" w:rsidRPr="00F3427F" w:rsidRDefault="002F2CF0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F8C1D4" w14:textId="2C195008" w:rsidR="002F2CF0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83246E" w:rsidRPr="00F3427F" w14:paraId="24E97FC2" w14:textId="77777777" w:rsidTr="009C6CFA">
        <w:tc>
          <w:tcPr>
            <w:tcW w:w="4138" w:type="dxa"/>
          </w:tcPr>
          <w:p w14:paraId="142FDF0C" w14:textId="0DF49EDC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0B8C82EA" w14:textId="0AECA631" w:rsidR="0083246E" w:rsidRPr="00F3427F" w:rsidRDefault="00E86714" w:rsidP="0075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4" w:type="dxa"/>
          </w:tcPr>
          <w:p w14:paraId="2886FD49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5DAFAEC9" w14:textId="045AA44E" w:rsidR="0083246E" w:rsidRPr="00F3427F" w:rsidRDefault="00E86714" w:rsidP="0014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1" w:type="dxa"/>
            <w:gridSpan w:val="2"/>
          </w:tcPr>
          <w:p w14:paraId="37D149FC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731010C6" w14:textId="42FD3325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AB111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213</w:t>
            </w:r>
          </w:p>
        </w:tc>
        <w:tc>
          <w:tcPr>
            <w:tcW w:w="270" w:type="dxa"/>
          </w:tcPr>
          <w:p w14:paraId="4A608007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1C6F5F" w14:textId="46CD6DB1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54E70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062</w:t>
            </w:r>
          </w:p>
        </w:tc>
      </w:tr>
      <w:tr w:rsidR="0083246E" w:rsidRPr="00F3427F" w14:paraId="44E979BB" w14:textId="77777777" w:rsidTr="009C6CFA">
        <w:tc>
          <w:tcPr>
            <w:tcW w:w="4138" w:type="dxa"/>
          </w:tcPr>
          <w:p w14:paraId="06A567C2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128A3680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4" w:type="dxa"/>
          </w:tcPr>
          <w:p w14:paraId="5B5988BE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14DFBC5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6649FF5E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3FD6B335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AA5CDF9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5DB9B81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3246E" w:rsidRPr="00F3427F" w14:paraId="3AD24A6A" w14:textId="77777777" w:rsidTr="009C6CFA">
        <w:trPr>
          <w:trHeight w:val="403"/>
        </w:trPr>
        <w:tc>
          <w:tcPr>
            <w:tcW w:w="4138" w:type="dxa"/>
            <w:vAlign w:val="bottom"/>
          </w:tcPr>
          <w:p w14:paraId="5137753B" w14:textId="6439D285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082" w:type="dxa"/>
          </w:tcPr>
          <w:p w14:paraId="4900DAE9" w14:textId="0B4995C9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4" w:type="dxa"/>
          </w:tcPr>
          <w:p w14:paraId="75E21C16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B965B08" w14:textId="1367AC4C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3AB62671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5434A553" w14:textId="72251370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02B752BF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05EFED" w14:textId="33417B54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3246E" w:rsidRPr="00F3427F" w14:paraId="384380D5" w14:textId="77777777" w:rsidTr="009C6CFA">
        <w:trPr>
          <w:trHeight w:val="403"/>
        </w:trPr>
        <w:tc>
          <w:tcPr>
            <w:tcW w:w="4138" w:type="dxa"/>
          </w:tcPr>
          <w:p w14:paraId="12450323" w14:textId="7A957C24" w:rsidR="0083246E" w:rsidRPr="00F3427F" w:rsidRDefault="0083246E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7B04F1AD" w14:textId="65ABF50C" w:rsidR="0083246E" w:rsidRPr="00F3427F" w:rsidRDefault="00AB111F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1B02AD43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209" w:right="61" w:firstLine="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747295DD" w14:textId="1609E636" w:rsidR="0083246E" w:rsidRPr="00F3427F" w:rsidRDefault="0083246E" w:rsidP="001425F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gridSpan w:val="2"/>
          </w:tcPr>
          <w:p w14:paraId="34906BBB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209" w:right="61" w:firstLine="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36C5076B" w14:textId="3D781783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130</w:t>
            </w:r>
            <w:r w:rsidR="00AB111F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3FBA7641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0963B9" w14:textId="66A291E2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95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454E70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83246E" w:rsidRPr="00F3427F" w14:paraId="319052E8" w14:textId="77777777" w:rsidTr="009C6CFA">
        <w:trPr>
          <w:trHeight w:val="403"/>
        </w:trPr>
        <w:tc>
          <w:tcPr>
            <w:tcW w:w="4138" w:type="dxa"/>
          </w:tcPr>
          <w:p w14:paraId="41F105F6" w14:textId="612EF313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67E7F4A" w14:textId="10E4ADCC" w:rsidR="0083246E" w:rsidRPr="00F3427F" w:rsidRDefault="00AB111F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4DE61A51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50"/>
              </w:tabs>
              <w:spacing w:after="0"/>
              <w:ind w:left="-20" w:hanging="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0F8C6680" w14:textId="0D218AEF" w:rsidR="0083246E" w:rsidRPr="00F3427F" w:rsidRDefault="0083246E" w:rsidP="001425F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1" w:type="dxa"/>
            <w:gridSpan w:val="2"/>
          </w:tcPr>
          <w:p w14:paraId="5B6E89F4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50"/>
              </w:tabs>
              <w:spacing w:after="0"/>
              <w:ind w:left="-20" w:hanging="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2ACAB80F" w14:textId="08008B96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130</w:t>
            </w:r>
            <w:r w:rsidR="00AB111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3E03E034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50"/>
              </w:tabs>
              <w:spacing w:line="240" w:lineRule="auto"/>
              <w:ind w:left="-20" w:hanging="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BD130B" w14:textId="36E9E1DC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  <w:r w:rsidR="00454E70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</w:tr>
      <w:tr w:rsidR="0083246E" w:rsidRPr="00F3427F" w14:paraId="5F779D01" w14:textId="77777777" w:rsidTr="009C6CFA">
        <w:trPr>
          <w:trHeight w:val="296"/>
        </w:trPr>
        <w:tc>
          <w:tcPr>
            <w:tcW w:w="4138" w:type="dxa"/>
          </w:tcPr>
          <w:p w14:paraId="510471C7" w14:textId="40A7A9CF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328DB96F" w14:textId="71B08DF5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" w:type="dxa"/>
          </w:tcPr>
          <w:p w14:paraId="020F9E83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2C40AA22" w14:textId="061A792F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712B2C06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6B4895EF" w14:textId="77DCF752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AACD567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383B9B1" w14:textId="7173E4B9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246E" w:rsidRPr="00F3427F" w14:paraId="6B573A3D" w14:textId="77777777" w:rsidTr="009C6CFA">
        <w:trPr>
          <w:trHeight w:val="403"/>
        </w:trPr>
        <w:tc>
          <w:tcPr>
            <w:tcW w:w="4138" w:type="dxa"/>
          </w:tcPr>
          <w:p w14:paraId="0DB3D98B" w14:textId="14EB13BC" w:rsidR="0083246E" w:rsidRPr="00F3427F" w:rsidRDefault="0083246E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082" w:type="dxa"/>
          </w:tcPr>
          <w:p w14:paraId="47AD5A80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6075B265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1E49BAF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0D973DC7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7E29A1CD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left="-108"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E31439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FBA78A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3246E" w:rsidRPr="00F3427F" w14:paraId="5140A694" w14:textId="77777777" w:rsidTr="009C6CFA">
        <w:trPr>
          <w:trHeight w:val="403"/>
        </w:trPr>
        <w:tc>
          <w:tcPr>
            <w:tcW w:w="4138" w:type="dxa"/>
          </w:tcPr>
          <w:p w14:paraId="6333F78E" w14:textId="1DA9CDC1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082" w:type="dxa"/>
          </w:tcPr>
          <w:p w14:paraId="5BACDD2C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11ADD1FB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45D3A5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1794D3C2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438C8860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58AEFC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3DA06F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4E70" w:rsidRPr="00F3427F" w14:paraId="314E17B8" w14:textId="77777777" w:rsidTr="009C6CFA">
        <w:trPr>
          <w:trHeight w:val="403"/>
        </w:trPr>
        <w:tc>
          <w:tcPr>
            <w:tcW w:w="4138" w:type="dxa"/>
          </w:tcPr>
          <w:p w14:paraId="220F8C57" w14:textId="33C11542" w:rsidR="00454E70" w:rsidRPr="00F3427F" w:rsidRDefault="00454E70" w:rsidP="00454E70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6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082" w:type="dxa"/>
          </w:tcPr>
          <w:p w14:paraId="4987ABBD" w14:textId="132D87E0" w:rsidR="00454E70" w:rsidRPr="00F3427F" w:rsidRDefault="00AB111F" w:rsidP="00100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74D44C19" w14:textId="77777777" w:rsidR="00454E70" w:rsidRPr="00F3427F" w:rsidRDefault="00454E70" w:rsidP="00454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F783E24" w14:textId="2891B205" w:rsidR="00454E70" w:rsidRPr="00F3427F" w:rsidRDefault="00E86714" w:rsidP="0075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100</w:t>
            </w:r>
            <w:r w:rsidR="00454E70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1" w:type="dxa"/>
            <w:gridSpan w:val="2"/>
          </w:tcPr>
          <w:p w14:paraId="12F4A3A7" w14:textId="77777777" w:rsidR="00454E70" w:rsidRPr="00F3427F" w:rsidRDefault="00454E70" w:rsidP="00454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864"/>
              </w:tabs>
              <w:spacing w:after="-1"/>
              <w:ind w:right="-90" w:hanging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4E36F677" w14:textId="2FEC15D2" w:rsidR="00454E70" w:rsidRPr="00F3427F" w:rsidRDefault="00AB111F" w:rsidP="002F4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-1"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9A00EF" w14:textId="77777777" w:rsidR="00454E70" w:rsidRPr="00F3427F" w:rsidRDefault="00454E70" w:rsidP="00454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22922A" w14:textId="283D2803" w:rsidR="00454E70" w:rsidRPr="00F3427F" w:rsidRDefault="00E86714" w:rsidP="0014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100</w:t>
            </w:r>
            <w:r w:rsidR="00454E70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454E70" w:rsidRPr="00F3427F" w14:paraId="38277A18" w14:textId="77777777" w:rsidTr="009C6CFA">
        <w:trPr>
          <w:trHeight w:val="403"/>
        </w:trPr>
        <w:tc>
          <w:tcPr>
            <w:tcW w:w="4138" w:type="dxa"/>
          </w:tcPr>
          <w:p w14:paraId="72E65DAC" w14:textId="55928B5D" w:rsidR="00454E70" w:rsidRPr="00F3427F" w:rsidRDefault="00454E70" w:rsidP="00454E70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0AA48008" w14:textId="200138CC" w:rsidR="00454E70" w:rsidRPr="00F3427F" w:rsidRDefault="00E86714" w:rsidP="00454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403</w:t>
            </w:r>
            <w:r w:rsidR="00AB111F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74" w:type="dxa"/>
          </w:tcPr>
          <w:p w14:paraId="63D05FC9" w14:textId="77777777" w:rsidR="00454E70" w:rsidRPr="00F3427F" w:rsidRDefault="00454E70" w:rsidP="00454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4BF79AA7" w14:textId="3A851A31" w:rsidR="00454E70" w:rsidRPr="00F3427F" w:rsidRDefault="00E86714" w:rsidP="00454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303</w:t>
            </w:r>
            <w:r w:rsidR="00454E70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71" w:type="dxa"/>
            <w:gridSpan w:val="2"/>
          </w:tcPr>
          <w:p w14:paraId="74F4E370" w14:textId="77777777" w:rsidR="00454E70" w:rsidRPr="00F3427F" w:rsidRDefault="00454E70" w:rsidP="00454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1C639AB" w14:textId="0D7A5BFF" w:rsidR="00454E70" w:rsidRPr="00F3427F" w:rsidRDefault="00E86714" w:rsidP="0075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403</w:t>
            </w:r>
            <w:r w:rsidR="00AB111F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70" w:type="dxa"/>
          </w:tcPr>
          <w:p w14:paraId="5C9F4A3C" w14:textId="77777777" w:rsidR="00454E70" w:rsidRPr="00F3427F" w:rsidRDefault="00454E70" w:rsidP="00454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EFB60A" w14:textId="593F2E35" w:rsidR="00454E70" w:rsidRPr="00F3427F" w:rsidRDefault="00E86714" w:rsidP="00454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95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303</w:t>
            </w:r>
            <w:r w:rsidR="00454E70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454E70" w:rsidRPr="00F3427F" w14:paraId="505D6A9F" w14:textId="77777777" w:rsidTr="009C6CFA">
        <w:trPr>
          <w:trHeight w:val="403"/>
        </w:trPr>
        <w:tc>
          <w:tcPr>
            <w:tcW w:w="4138" w:type="dxa"/>
          </w:tcPr>
          <w:p w14:paraId="5F916ADB" w14:textId="2EFDEEBE" w:rsidR="00454E70" w:rsidRPr="00F3427F" w:rsidRDefault="00454E70" w:rsidP="00454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8BD3364" w14:textId="13E669A6" w:rsidR="00454E70" w:rsidRPr="00F3427F" w:rsidRDefault="00E86714" w:rsidP="00454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403</w:t>
            </w:r>
            <w:r w:rsidR="00AB111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500</w:t>
            </w:r>
          </w:p>
        </w:tc>
        <w:tc>
          <w:tcPr>
            <w:tcW w:w="274" w:type="dxa"/>
          </w:tcPr>
          <w:p w14:paraId="3D696962" w14:textId="77777777" w:rsidR="00454E70" w:rsidRPr="00F3427F" w:rsidRDefault="00454E70" w:rsidP="00454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0FFC9737" w14:textId="1FAE8FB5" w:rsidR="00454E70" w:rsidRPr="00F3427F" w:rsidRDefault="00E86714" w:rsidP="00454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403</w:t>
            </w:r>
            <w:r w:rsidR="00454E70" w:rsidRPr="00F3427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500</w:t>
            </w:r>
          </w:p>
        </w:tc>
        <w:tc>
          <w:tcPr>
            <w:tcW w:w="271" w:type="dxa"/>
            <w:gridSpan w:val="2"/>
          </w:tcPr>
          <w:p w14:paraId="6841DED0" w14:textId="77777777" w:rsidR="00454E70" w:rsidRPr="00F3427F" w:rsidRDefault="00454E70" w:rsidP="00454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420DB67E" w14:textId="557D34B4" w:rsidR="00454E70" w:rsidRPr="00F3427F" w:rsidRDefault="00E86714" w:rsidP="00454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403</w:t>
            </w:r>
            <w:r w:rsidR="00AB111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500</w:t>
            </w:r>
          </w:p>
        </w:tc>
        <w:tc>
          <w:tcPr>
            <w:tcW w:w="270" w:type="dxa"/>
          </w:tcPr>
          <w:p w14:paraId="231ECCF4" w14:textId="77777777" w:rsidR="00454E70" w:rsidRPr="00F3427F" w:rsidRDefault="00454E70" w:rsidP="00454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A9638F" w14:textId="3EF288B0" w:rsidR="00454E70" w:rsidRPr="00F3427F" w:rsidRDefault="00E86714" w:rsidP="00454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403</w:t>
            </w:r>
            <w:r w:rsidR="00454E70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500</w:t>
            </w:r>
          </w:p>
        </w:tc>
      </w:tr>
    </w:tbl>
    <w:p w14:paraId="5F0E61C8" w14:textId="77777777" w:rsidR="00E9659A" w:rsidRPr="0052396E" w:rsidRDefault="00E9659A" w:rsidP="00E9659A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4F8C538" w14:textId="51A429F4" w:rsidR="00E9659A" w:rsidRPr="00F3427F" w:rsidRDefault="00E9659A" w:rsidP="00E9659A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3427F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สัญญาสำคัญกับกิจการที่เกี่ยวข้องกัน</w:t>
      </w:r>
    </w:p>
    <w:p w14:paraId="3639E4DF" w14:textId="77777777" w:rsidR="00E9659A" w:rsidRPr="0052396E" w:rsidRDefault="00E9659A" w:rsidP="00E9659A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AD2E4E6" w14:textId="5930769C" w:rsidR="00E9659A" w:rsidRPr="00F3427F" w:rsidRDefault="00E9659A" w:rsidP="0003108B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3427F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E86714" w:rsidRPr="00E86714">
        <w:rPr>
          <w:rFonts w:asciiTheme="majorBidi" w:hAnsiTheme="majorBidi" w:cstheme="majorBidi"/>
          <w:sz w:val="28"/>
          <w:szCs w:val="28"/>
        </w:rPr>
        <w:t>30</w:t>
      </w:r>
      <w:r w:rsidR="00A41C80">
        <w:rPr>
          <w:rFonts w:asciiTheme="majorBidi" w:hAnsiTheme="majorBidi" w:cstheme="majorBidi"/>
          <w:sz w:val="28"/>
          <w:szCs w:val="28"/>
        </w:rPr>
        <w:t xml:space="preserve"> </w:t>
      </w:r>
      <w:r w:rsidR="00A41C80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F3427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86714" w:rsidRPr="00E86714">
        <w:rPr>
          <w:rFonts w:asciiTheme="majorBidi" w:hAnsiTheme="majorBidi" w:cstheme="majorBidi"/>
          <w:sz w:val="28"/>
          <w:szCs w:val="28"/>
        </w:rPr>
        <w:t>2569</w:t>
      </w:r>
      <w:r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Pr="00F3427F">
        <w:rPr>
          <w:rFonts w:asciiTheme="majorBidi" w:hAnsiTheme="majorBidi" w:cstheme="majorBidi" w:hint="cs"/>
          <w:sz w:val="28"/>
          <w:szCs w:val="28"/>
          <w:cs/>
        </w:rPr>
        <w:t>กลุ่มบริษัทมีสัญญา</w:t>
      </w:r>
      <w:r w:rsidR="00D047F8" w:rsidRPr="00F3427F">
        <w:rPr>
          <w:rFonts w:asciiTheme="majorBidi" w:hAnsiTheme="majorBidi" w:cstheme="majorBidi" w:hint="cs"/>
          <w:sz w:val="28"/>
          <w:szCs w:val="28"/>
          <w:cs/>
        </w:rPr>
        <w:t>สำคัญ</w:t>
      </w:r>
      <w:r w:rsidRPr="00F3427F">
        <w:rPr>
          <w:rFonts w:asciiTheme="majorBidi" w:hAnsiTheme="majorBidi" w:cstheme="majorBidi" w:hint="cs"/>
          <w:sz w:val="28"/>
          <w:szCs w:val="28"/>
          <w:cs/>
        </w:rPr>
        <w:t>ที่ทำกับกิจการที่เกี่ยวข้องกัน มีดังนี้</w:t>
      </w:r>
    </w:p>
    <w:p w14:paraId="344BFA29" w14:textId="77777777" w:rsidR="00E9659A" w:rsidRPr="0052396E" w:rsidRDefault="00E9659A" w:rsidP="0003108B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E50413C" w14:textId="18D09D97" w:rsidR="00E9659A" w:rsidRPr="00543565" w:rsidRDefault="00E9659A" w:rsidP="00543565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3427F">
        <w:rPr>
          <w:rFonts w:asciiTheme="majorBidi" w:hAnsiTheme="majorBidi" w:cstheme="majorBidi" w:hint="cs"/>
          <w:sz w:val="28"/>
          <w:szCs w:val="28"/>
          <w:cs/>
        </w:rPr>
        <w:t xml:space="preserve">ในเดือนมีนาคม </w:t>
      </w:r>
      <w:r w:rsidR="00943A43">
        <w:rPr>
          <w:rFonts w:asciiTheme="majorBidi" w:hAnsiTheme="majorBidi" w:cstheme="majorBidi" w:hint="cs"/>
          <w:sz w:val="28"/>
          <w:szCs w:val="28"/>
          <w:cs/>
        </w:rPr>
        <w:t>และเดือน</w:t>
      </w:r>
      <w:r w:rsidR="00943A43" w:rsidRPr="00943A43">
        <w:rPr>
          <w:rFonts w:asciiTheme="majorBidi" w:hAnsiTheme="majorBidi"/>
          <w:sz w:val="28"/>
          <w:szCs w:val="28"/>
          <w:cs/>
        </w:rPr>
        <w:t xml:space="preserve">มิถุนายน </w:t>
      </w:r>
      <w:r w:rsidR="00E86714" w:rsidRPr="00E86714">
        <w:rPr>
          <w:rFonts w:asciiTheme="majorBidi" w:hAnsiTheme="majorBidi" w:cstheme="majorBidi"/>
          <w:sz w:val="28"/>
          <w:szCs w:val="28"/>
        </w:rPr>
        <w:t>2569</w:t>
      </w:r>
      <w:r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Pr="00F3427F">
        <w:rPr>
          <w:rFonts w:asciiTheme="majorBidi" w:hAnsiTheme="majorBidi" w:cstheme="majorBidi" w:hint="cs"/>
          <w:sz w:val="28"/>
          <w:szCs w:val="28"/>
          <w:cs/>
        </w:rPr>
        <w:t>บริษัทได้</w:t>
      </w:r>
      <w:r w:rsidR="00BE0753" w:rsidRPr="00BE0753">
        <w:rPr>
          <w:rFonts w:asciiTheme="majorBidi" w:hAnsiTheme="majorBidi" w:cstheme="majorBidi"/>
          <w:sz w:val="28"/>
          <w:szCs w:val="28"/>
          <w:cs/>
        </w:rPr>
        <w:t>ทำสัญญาเงินกู้ยืมระยะสั้นจากกิจการที่เกี่ยวข้องกันแห่งหนึ่ง</w:t>
      </w:r>
      <w:r w:rsidR="001D0084" w:rsidRPr="00F3427F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="002E656E">
        <w:rPr>
          <w:rFonts w:asciiTheme="majorBidi" w:hAnsiTheme="majorBidi" w:cstheme="majorBidi"/>
          <w:sz w:val="28"/>
          <w:szCs w:val="28"/>
          <w:cs/>
        </w:rPr>
        <w:br/>
      </w:r>
      <w:r w:rsidR="002A32C5">
        <w:rPr>
          <w:rFonts w:asciiTheme="majorBidi" w:hAnsiTheme="majorBidi" w:cstheme="majorBidi" w:hint="cs"/>
          <w:sz w:val="28"/>
          <w:szCs w:val="28"/>
          <w:cs/>
        </w:rPr>
        <w:t>รวม</w:t>
      </w:r>
      <w:r w:rsidR="001D0084" w:rsidRPr="00F3427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86714" w:rsidRPr="00E86714">
        <w:rPr>
          <w:rFonts w:asciiTheme="majorBidi" w:hAnsiTheme="majorBidi" w:cstheme="majorBidi"/>
          <w:sz w:val="28"/>
          <w:szCs w:val="28"/>
        </w:rPr>
        <w:t>95</w:t>
      </w:r>
      <w:r w:rsidR="001D0084"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="001D0084" w:rsidRPr="00F3427F">
        <w:rPr>
          <w:rFonts w:asciiTheme="majorBidi" w:hAnsiTheme="majorBidi" w:cstheme="majorBidi" w:hint="cs"/>
          <w:sz w:val="28"/>
          <w:szCs w:val="28"/>
          <w:cs/>
        </w:rPr>
        <w:t xml:space="preserve">ล้านบาท ซึ่งมีอัตราดอกเบี้ยร้อยละ </w:t>
      </w:r>
      <w:r w:rsidR="00E86714" w:rsidRPr="00E86714">
        <w:rPr>
          <w:rFonts w:asciiTheme="majorBidi" w:hAnsiTheme="majorBidi" w:cstheme="majorBidi"/>
          <w:sz w:val="28"/>
          <w:szCs w:val="28"/>
        </w:rPr>
        <w:t>5</w:t>
      </w:r>
      <w:r w:rsidR="001D0084" w:rsidRPr="00F3427F">
        <w:rPr>
          <w:rFonts w:asciiTheme="majorBidi" w:hAnsiTheme="majorBidi" w:cstheme="majorBidi"/>
          <w:sz w:val="28"/>
          <w:szCs w:val="28"/>
        </w:rPr>
        <w:t>.</w:t>
      </w:r>
      <w:r w:rsidR="00E86714" w:rsidRPr="00E86714">
        <w:rPr>
          <w:rFonts w:asciiTheme="majorBidi" w:hAnsiTheme="majorBidi" w:cstheme="majorBidi"/>
          <w:sz w:val="28"/>
          <w:szCs w:val="28"/>
        </w:rPr>
        <w:t>55</w:t>
      </w:r>
      <w:r w:rsidR="00543565">
        <w:rPr>
          <w:rFonts w:asciiTheme="majorBidi" w:hAnsiTheme="majorBidi" w:cstheme="majorBidi"/>
          <w:sz w:val="28"/>
          <w:szCs w:val="28"/>
        </w:rPr>
        <w:t xml:space="preserve"> </w:t>
      </w:r>
      <w:r w:rsidR="001D0084" w:rsidRPr="00543565">
        <w:rPr>
          <w:rFonts w:asciiTheme="majorBidi" w:hAnsiTheme="majorBidi" w:cstheme="majorBidi" w:hint="cs"/>
          <w:sz w:val="28"/>
          <w:szCs w:val="28"/>
          <w:cs/>
        </w:rPr>
        <w:t xml:space="preserve">ต่อปี </w:t>
      </w:r>
      <w:r w:rsidR="001D0084" w:rsidRPr="00543565">
        <w:rPr>
          <w:rFonts w:asciiTheme="majorBidi" w:hAnsiTheme="majorBidi"/>
          <w:sz w:val="28"/>
          <w:szCs w:val="28"/>
          <w:cs/>
        </w:rPr>
        <w:t>โดยตั๋วสัญญา</w:t>
      </w:r>
      <w:r w:rsidR="002A32C5">
        <w:rPr>
          <w:rFonts w:asciiTheme="majorBidi" w:hAnsiTheme="majorBidi" w:hint="cs"/>
          <w:sz w:val="28"/>
          <w:szCs w:val="28"/>
          <w:cs/>
        </w:rPr>
        <w:t>เหล่านี้</w:t>
      </w:r>
      <w:r w:rsidR="001D0084" w:rsidRPr="00543565">
        <w:rPr>
          <w:rFonts w:asciiTheme="majorBidi" w:hAnsiTheme="majorBidi"/>
          <w:sz w:val="28"/>
          <w:szCs w:val="28"/>
          <w:cs/>
        </w:rPr>
        <w:t>จะสิ้นสุดเมื่อบริษัทได้ชำระคืนเงินต้นหมดหรือเมื่อผู้ให้กู้ทวงถาม</w:t>
      </w:r>
    </w:p>
    <w:p w14:paraId="459CF7B6" w14:textId="77777777" w:rsidR="00E9659A" w:rsidRPr="0052396E" w:rsidRDefault="00E9659A" w:rsidP="0003108B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59755BE" w14:textId="5D64E27A" w:rsidR="00187221" w:rsidRPr="00F3427F" w:rsidRDefault="007C1CF2" w:rsidP="00905738">
      <w:pPr>
        <w:pStyle w:val="ListParagraph"/>
        <w:tabs>
          <w:tab w:val="clear" w:pos="4678"/>
          <w:tab w:val="clear" w:pos="5387"/>
          <w:tab w:val="left" w:pos="540"/>
          <w:tab w:val="left" w:pos="450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3427F">
        <w:rPr>
          <w:rFonts w:asciiTheme="majorBidi" w:hAnsiTheme="majorBidi"/>
          <w:sz w:val="28"/>
          <w:szCs w:val="28"/>
          <w:cs/>
        </w:rPr>
        <w:lastRenderedPageBreak/>
        <w:t xml:space="preserve">ในปี </w:t>
      </w:r>
      <w:r w:rsidR="00E86714" w:rsidRPr="00E86714">
        <w:rPr>
          <w:rFonts w:asciiTheme="majorBidi" w:hAnsiTheme="majorBidi"/>
          <w:sz w:val="28"/>
          <w:szCs w:val="28"/>
        </w:rPr>
        <w:t>2567</w:t>
      </w:r>
      <w:r w:rsidRPr="00F3427F">
        <w:rPr>
          <w:rFonts w:asciiTheme="majorBidi" w:hAnsiTheme="majorBidi"/>
          <w:sz w:val="28"/>
          <w:szCs w:val="28"/>
        </w:rPr>
        <w:t xml:space="preserve"> </w:t>
      </w:r>
      <w:r w:rsidRPr="00F3427F">
        <w:rPr>
          <w:rFonts w:asciiTheme="majorBidi" w:hAnsiTheme="majorBidi"/>
          <w:sz w:val="28"/>
          <w:szCs w:val="28"/>
          <w:cs/>
        </w:rPr>
        <w:t xml:space="preserve">บริษัทได้ทำสัญญาเงินกู้ยืมจากกรรมการ </w:t>
      </w:r>
      <w:r w:rsidR="00E86714" w:rsidRPr="00E86714">
        <w:rPr>
          <w:rFonts w:asciiTheme="majorBidi" w:hAnsiTheme="majorBidi"/>
          <w:sz w:val="28"/>
          <w:szCs w:val="28"/>
        </w:rPr>
        <w:t>2</w:t>
      </w:r>
      <w:r w:rsidRPr="00F3427F">
        <w:rPr>
          <w:rFonts w:asciiTheme="majorBidi" w:hAnsiTheme="majorBidi"/>
          <w:sz w:val="28"/>
          <w:szCs w:val="28"/>
        </w:rPr>
        <w:t xml:space="preserve"> </w:t>
      </w:r>
      <w:r w:rsidR="001545CF">
        <w:rPr>
          <w:rFonts w:asciiTheme="majorBidi" w:hAnsiTheme="majorBidi"/>
          <w:sz w:val="28"/>
          <w:szCs w:val="28"/>
        </w:rPr>
        <w:tab/>
      </w:r>
      <w:r w:rsidRPr="00F3427F">
        <w:rPr>
          <w:rFonts w:asciiTheme="majorBidi" w:hAnsiTheme="majorBidi"/>
          <w:sz w:val="28"/>
          <w:szCs w:val="28"/>
          <w:cs/>
        </w:rPr>
        <w:t xml:space="preserve">ฉบับซึ่งมีวงเงินกู้ยืมจำนวน </w:t>
      </w:r>
      <w:r w:rsidR="00E86714" w:rsidRPr="00E86714">
        <w:rPr>
          <w:rFonts w:asciiTheme="majorBidi" w:hAnsiTheme="majorBidi"/>
          <w:sz w:val="28"/>
          <w:szCs w:val="28"/>
        </w:rPr>
        <w:t>201</w:t>
      </w:r>
      <w:r w:rsidRPr="00F3427F">
        <w:rPr>
          <w:rFonts w:asciiTheme="majorBidi" w:hAnsiTheme="majorBidi"/>
          <w:sz w:val="28"/>
          <w:szCs w:val="28"/>
        </w:rPr>
        <w:t>.</w:t>
      </w:r>
      <w:r w:rsidR="00E86714" w:rsidRPr="00E86714">
        <w:rPr>
          <w:rFonts w:asciiTheme="majorBidi" w:hAnsiTheme="majorBidi"/>
          <w:sz w:val="28"/>
          <w:szCs w:val="28"/>
        </w:rPr>
        <w:t>5</w:t>
      </w:r>
      <w:r w:rsidRPr="00F3427F">
        <w:rPr>
          <w:rFonts w:asciiTheme="majorBidi" w:hAnsiTheme="majorBidi"/>
          <w:sz w:val="28"/>
          <w:szCs w:val="28"/>
          <w:cs/>
        </w:rPr>
        <w:t xml:space="preserve"> ล้านบาท</w:t>
      </w:r>
      <w:r w:rsidR="00EF3A55" w:rsidRPr="00F3427F">
        <w:rPr>
          <w:rFonts w:asciiTheme="majorBidi" w:hAnsiTheme="majorBidi"/>
          <w:sz w:val="28"/>
          <w:szCs w:val="28"/>
        </w:rPr>
        <w:t xml:space="preserve"> </w:t>
      </w:r>
      <w:r w:rsidRPr="00F3427F">
        <w:rPr>
          <w:rFonts w:asciiTheme="majorBidi" w:hAnsiTheme="majorBidi"/>
          <w:sz w:val="28"/>
          <w:szCs w:val="28"/>
          <w:cs/>
        </w:rPr>
        <w:t xml:space="preserve">และ </w:t>
      </w:r>
      <w:r w:rsidR="00E86714" w:rsidRPr="00E86714">
        <w:rPr>
          <w:rFonts w:asciiTheme="majorBidi" w:hAnsiTheme="majorBidi"/>
          <w:sz w:val="28"/>
          <w:szCs w:val="28"/>
        </w:rPr>
        <w:t>250</w:t>
      </w:r>
      <w:r w:rsidRPr="00F3427F">
        <w:rPr>
          <w:rFonts w:asciiTheme="majorBidi" w:hAnsiTheme="majorBidi"/>
          <w:sz w:val="28"/>
          <w:szCs w:val="28"/>
        </w:rPr>
        <w:t>.</w:t>
      </w:r>
      <w:r w:rsidR="00E86714" w:rsidRPr="00E86714">
        <w:rPr>
          <w:rFonts w:asciiTheme="majorBidi" w:hAnsiTheme="majorBidi"/>
          <w:sz w:val="28"/>
          <w:szCs w:val="28"/>
        </w:rPr>
        <w:t>0</w:t>
      </w:r>
      <w:r w:rsidRPr="00F3427F">
        <w:rPr>
          <w:rFonts w:asciiTheme="majorBidi" w:hAnsiTheme="majorBidi"/>
          <w:sz w:val="28"/>
          <w:szCs w:val="28"/>
        </w:rPr>
        <w:t xml:space="preserve"> </w:t>
      </w:r>
      <w:r w:rsidR="006F2405" w:rsidRPr="00F3427F">
        <w:rPr>
          <w:rFonts w:asciiTheme="majorBidi" w:hAnsiTheme="majorBidi"/>
          <w:sz w:val="28"/>
          <w:szCs w:val="28"/>
        </w:rPr>
        <w:br/>
      </w:r>
      <w:r w:rsidRPr="00F3427F">
        <w:rPr>
          <w:rFonts w:asciiTheme="majorBidi" w:hAnsiTheme="majorBidi"/>
          <w:sz w:val="28"/>
          <w:szCs w:val="28"/>
          <w:cs/>
        </w:rPr>
        <w:t xml:space="preserve">ล้านบาท </w:t>
      </w:r>
      <w:r w:rsidR="00EF3A55" w:rsidRPr="00F3427F">
        <w:rPr>
          <w:rFonts w:asciiTheme="majorBidi" w:hAnsiTheme="majorBidi" w:hint="cs"/>
          <w:sz w:val="28"/>
          <w:szCs w:val="28"/>
          <w:cs/>
        </w:rPr>
        <w:t>ซึ่ง</w:t>
      </w:r>
      <w:r w:rsidR="00187221" w:rsidRPr="00F3427F">
        <w:rPr>
          <w:rFonts w:asciiTheme="majorBidi" w:hAnsiTheme="majorBidi"/>
          <w:sz w:val="28"/>
          <w:szCs w:val="28"/>
          <w:cs/>
        </w:rPr>
        <w:t xml:space="preserve">มีอัตราดอกเบี้ยร้อยละ </w:t>
      </w:r>
      <w:r w:rsidR="00E86714" w:rsidRPr="00E86714">
        <w:rPr>
          <w:rFonts w:asciiTheme="majorBidi" w:hAnsiTheme="majorBidi" w:cstheme="majorBidi"/>
          <w:sz w:val="28"/>
          <w:szCs w:val="28"/>
        </w:rPr>
        <w:t>5</w:t>
      </w:r>
      <w:r w:rsidR="00187221" w:rsidRPr="00F3427F">
        <w:rPr>
          <w:rFonts w:asciiTheme="majorBidi" w:hAnsiTheme="majorBidi" w:cstheme="majorBidi"/>
          <w:sz w:val="28"/>
          <w:szCs w:val="28"/>
        </w:rPr>
        <w:t>.</w:t>
      </w:r>
      <w:r w:rsidR="00E86714" w:rsidRPr="00E86714">
        <w:rPr>
          <w:rFonts w:asciiTheme="majorBidi" w:hAnsiTheme="majorBidi" w:cstheme="majorBidi"/>
          <w:sz w:val="28"/>
          <w:szCs w:val="28"/>
        </w:rPr>
        <w:t>33</w:t>
      </w:r>
      <w:r w:rsidR="00187221" w:rsidRPr="00F3427F">
        <w:rPr>
          <w:rFonts w:asciiTheme="majorBidi" w:hAnsiTheme="majorBidi"/>
          <w:sz w:val="28"/>
          <w:szCs w:val="28"/>
          <w:cs/>
        </w:rPr>
        <w:t xml:space="preserve"> ต่อปี</w:t>
      </w:r>
      <w:r w:rsidRPr="00F3427F">
        <w:rPr>
          <w:rFonts w:asciiTheme="majorBidi" w:hAnsiTheme="majorBidi"/>
          <w:sz w:val="28"/>
          <w:szCs w:val="28"/>
          <w:cs/>
        </w:rPr>
        <w:t xml:space="preserve"> และร้อยละ </w:t>
      </w:r>
      <w:r w:rsidR="00E86714" w:rsidRPr="00E86714">
        <w:rPr>
          <w:rFonts w:asciiTheme="majorBidi" w:hAnsiTheme="majorBidi"/>
          <w:sz w:val="28"/>
          <w:szCs w:val="28"/>
        </w:rPr>
        <w:t>6</w:t>
      </w:r>
      <w:r w:rsidRPr="00F3427F">
        <w:rPr>
          <w:rFonts w:asciiTheme="majorBidi" w:hAnsiTheme="majorBidi"/>
          <w:sz w:val="28"/>
          <w:szCs w:val="28"/>
        </w:rPr>
        <w:t>.</w:t>
      </w:r>
      <w:r w:rsidR="00E86714" w:rsidRPr="00E86714">
        <w:rPr>
          <w:rFonts w:asciiTheme="majorBidi" w:hAnsiTheme="majorBidi"/>
          <w:sz w:val="28"/>
          <w:szCs w:val="28"/>
        </w:rPr>
        <w:t>50</w:t>
      </w:r>
      <w:r w:rsidRPr="00F3427F">
        <w:rPr>
          <w:rFonts w:asciiTheme="majorBidi" w:hAnsiTheme="majorBidi"/>
          <w:sz w:val="28"/>
          <w:szCs w:val="28"/>
        </w:rPr>
        <w:t xml:space="preserve"> </w:t>
      </w:r>
      <w:r w:rsidRPr="00F3427F">
        <w:rPr>
          <w:rFonts w:asciiTheme="majorBidi" w:hAnsiTheme="majorBidi"/>
          <w:sz w:val="28"/>
          <w:szCs w:val="28"/>
          <w:cs/>
        </w:rPr>
        <w:t>ต่อปี</w:t>
      </w:r>
      <w:r w:rsidR="004B560C" w:rsidRPr="00F3427F">
        <w:rPr>
          <w:rFonts w:asciiTheme="majorBidi" w:hAnsiTheme="majorBidi" w:hint="cs"/>
          <w:sz w:val="28"/>
          <w:szCs w:val="28"/>
          <w:cs/>
        </w:rPr>
        <w:t xml:space="preserve"> </w:t>
      </w:r>
      <w:r w:rsidR="00187221" w:rsidRPr="00F3427F">
        <w:rPr>
          <w:rFonts w:asciiTheme="majorBidi" w:hAnsiTheme="majorBidi"/>
          <w:sz w:val="28"/>
          <w:szCs w:val="28"/>
          <w:cs/>
        </w:rPr>
        <w:t xml:space="preserve">มีกำหนดชำระคืนในเดือนมกราคม </w:t>
      </w:r>
      <w:r w:rsidR="00E86714" w:rsidRPr="00E86714">
        <w:rPr>
          <w:rFonts w:asciiTheme="majorBidi" w:hAnsiTheme="majorBidi" w:cstheme="majorBidi"/>
          <w:sz w:val="28"/>
          <w:szCs w:val="28"/>
        </w:rPr>
        <w:t>2570</w:t>
      </w:r>
      <w:r w:rsidR="00187221" w:rsidRPr="00F3427F">
        <w:rPr>
          <w:rFonts w:asciiTheme="majorBidi" w:hAnsiTheme="majorBidi"/>
          <w:sz w:val="28"/>
          <w:szCs w:val="28"/>
          <w:cs/>
        </w:rPr>
        <w:t xml:space="preserve"> </w:t>
      </w:r>
      <w:r w:rsidRPr="00F3427F">
        <w:rPr>
          <w:rFonts w:asciiTheme="majorBidi" w:hAnsiTheme="majorBidi"/>
          <w:sz w:val="28"/>
          <w:szCs w:val="28"/>
          <w:cs/>
        </w:rPr>
        <w:t xml:space="preserve">และ กันยายน </w:t>
      </w:r>
      <w:r w:rsidR="00E86714" w:rsidRPr="00E86714">
        <w:rPr>
          <w:rFonts w:asciiTheme="majorBidi" w:hAnsiTheme="majorBidi"/>
          <w:sz w:val="28"/>
          <w:szCs w:val="28"/>
        </w:rPr>
        <w:t>2569</w:t>
      </w:r>
      <w:r w:rsidRPr="00F3427F">
        <w:rPr>
          <w:rFonts w:asciiTheme="majorBidi" w:hAnsiTheme="majorBidi"/>
          <w:sz w:val="28"/>
          <w:szCs w:val="28"/>
        </w:rPr>
        <w:t xml:space="preserve"> </w:t>
      </w:r>
      <w:r w:rsidRPr="00F3427F">
        <w:rPr>
          <w:rFonts w:asciiTheme="majorBidi" w:hAnsiTheme="majorBidi"/>
          <w:sz w:val="28"/>
          <w:szCs w:val="28"/>
          <w:cs/>
        </w:rPr>
        <w:t xml:space="preserve">ตามลำดับ </w:t>
      </w:r>
      <w:r w:rsidR="00187221" w:rsidRPr="00F3427F">
        <w:rPr>
          <w:rFonts w:asciiTheme="majorBidi" w:hAnsiTheme="majorBidi"/>
          <w:sz w:val="28"/>
          <w:szCs w:val="28"/>
          <w:cs/>
        </w:rPr>
        <w:t>ต่อมาใ</w:t>
      </w:r>
      <w:r w:rsidRPr="00F3427F">
        <w:rPr>
          <w:rFonts w:asciiTheme="majorBidi" w:hAnsiTheme="majorBidi"/>
          <w:sz w:val="28"/>
          <w:szCs w:val="28"/>
          <w:cs/>
        </w:rPr>
        <w:t>นไตรมาส</w:t>
      </w:r>
      <w:r w:rsidR="00CD4639" w:rsidRPr="00F3427F">
        <w:rPr>
          <w:rFonts w:asciiTheme="majorBidi" w:hAnsiTheme="majorBidi" w:hint="cs"/>
          <w:sz w:val="28"/>
          <w:szCs w:val="28"/>
          <w:cs/>
        </w:rPr>
        <w:t>ที่</w:t>
      </w:r>
      <w:r w:rsidRPr="00F3427F">
        <w:rPr>
          <w:rFonts w:asciiTheme="majorBidi" w:hAnsiTheme="majorBidi"/>
          <w:sz w:val="28"/>
          <w:szCs w:val="28"/>
          <w:cs/>
        </w:rPr>
        <w:t xml:space="preserve"> </w:t>
      </w:r>
      <w:r w:rsidR="00E86714" w:rsidRPr="00E86714">
        <w:rPr>
          <w:rFonts w:asciiTheme="majorBidi" w:hAnsiTheme="majorBidi"/>
          <w:sz w:val="28"/>
          <w:szCs w:val="28"/>
        </w:rPr>
        <w:t>1</w:t>
      </w:r>
      <w:r w:rsidR="00CD4639" w:rsidRPr="00F3427F">
        <w:rPr>
          <w:rFonts w:asciiTheme="majorBidi" w:hAnsiTheme="majorBidi" w:hint="cs"/>
          <w:sz w:val="28"/>
          <w:szCs w:val="28"/>
          <w:cs/>
        </w:rPr>
        <w:t xml:space="preserve"> ปี</w:t>
      </w:r>
      <w:r w:rsidRPr="00F3427F">
        <w:rPr>
          <w:rFonts w:asciiTheme="majorBidi" w:hAnsiTheme="majorBidi"/>
          <w:sz w:val="28"/>
          <w:szCs w:val="28"/>
        </w:rPr>
        <w:t xml:space="preserve"> </w:t>
      </w:r>
      <w:r w:rsidR="00E86714" w:rsidRPr="00E86714">
        <w:rPr>
          <w:rFonts w:asciiTheme="majorBidi" w:hAnsiTheme="majorBidi"/>
          <w:sz w:val="28"/>
          <w:szCs w:val="28"/>
        </w:rPr>
        <w:t>2569</w:t>
      </w:r>
      <w:r w:rsidRPr="00F3427F">
        <w:rPr>
          <w:rFonts w:asciiTheme="majorBidi" w:hAnsiTheme="majorBidi"/>
          <w:sz w:val="28"/>
          <w:szCs w:val="28"/>
        </w:rPr>
        <w:t xml:space="preserve"> </w:t>
      </w:r>
      <w:r w:rsidR="00187221" w:rsidRPr="00F3427F">
        <w:rPr>
          <w:rFonts w:asciiTheme="majorBidi" w:hAnsiTheme="majorBidi"/>
          <w:sz w:val="28"/>
          <w:szCs w:val="28"/>
          <w:cs/>
        </w:rPr>
        <w:t>บริษัทได้ลงนามแก้ไข</w:t>
      </w:r>
      <w:r w:rsidRPr="00F3427F">
        <w:rPr>
          <w:rFonts w:asciiTheme="majorBidi" w:hAnsiTheme="majorBidi"/>
          <w:sz w:val="28"/>
          <w:szCs w:val="28"/>
          <w:cs/>
        </w:rPr>
        <w:t>เรื่องการ</w:t>
      </w:r>
      <w:r w:rsidR="00187221" w:rsidRPr="00F3427F">
        <w:rPr>
          <w:rFonts w:asciiTheme="majorBidi" w:hAnsiTheme="majorBidi"/>
          <w:sz w:val="28"/>
          <w:szCs w:val="28"/>
          <w:cs/>
        </w:rPr>
        <w:t>ขยายระยะเวลาชำระคืนออกไป</w:t>
      </w:r>
      <w:r w:rsidRPr="00F3427F">
        <w:rPr>
          <w:rFonts w:asciiTheme="majorBidi" w:hAnsiTheme="majorBidi"/>
          <w:sz w:val="28"/>
          <w:szCs w:val="28"/>
          <w:cs/>
        </w:rPr>
        <w:t>อีก</w:t>
      </w:r>
      <w:r w:rsidR="00187221" w:rsidRPr="00F3427F">
        <w:rPr>
          <w:rFonts w:asciiTheme="majorBidi" w:hAnsiTheme="majorBidi"/>
          <w:sz w:val="28"/>
          <w:szCs w:val="28"/>
          <w:cs/>
        </w:rPr>
        <w:t xml:space="preserve"> </w:t>
      </w:r>
      <w:r w:rsidR="00E86714" w:rsidRPr="00E86714">
        <w:rPr>
          <w:rFonts w:asciiTheme="majorBidi" w:hAnsiTheme="majorBidi" w:cstheme="majorBidi"/>
          <w:sz w:val="28"/>
          <w:szCs w:val="28"/>
        </w:rPr>
        <w:t>1</w:t>
      </w:r>
      <w:r w:rsidR="00187221" w:rsidRPr="00F3427F">
        <w:rPr>
          <w:rFonts w:asciiTheme="majorBidi" w:hAnsiTheme="majorBidi"/>
          <w:sz w:val="28"/>
          <w:szCs w:val="28"/>
          <w:cs/>
        </w:rPr>
        <w:t xml:space="preserve"> ปี โดยมีกำหนดชำระคืนในเดือนมกราคม</w:t>
      </w:r>
      <w:r w:rsidR="00CF42CF">
        <w:rPr>
          <w:rFonts w:asciiTheme="majorBidi" w:hAnsiTheme="majorBidi" w:hint="cs"/>
          <w:sz w:val="28"/>
          <w:szCs w:val="28"/>
          <w:cs/>
        </w:rPr>
        <w:t xml:space="preserve"> </w:t>
      </w:r>
      <w:r w:rsidR="00E86714" w:rsidRPr="00E86714">
        <w:rPr>
          <w:rFonts w:asciiTheme="majorBidi" w:hAnsiTheme="majorBidi"/>
          <w:sz w:val="28"/>
          <w:szCs w:val="28"/>
        </w:rPr>
        <w:t>2571</w:t>
      </w:r>
      <w:r w:rsidRPr="00F3427F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CF42CF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F3427F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E86714" w:rsidRPr="00E86714">
        <w:rPr>
          <w:rFonts w:asciiTheme="majorBidi" w:hAnsiTheme="majorBidi" w:cstheme="majorBidi"/>
          <w:sz w:val="28"/>
          <w:szCs w:val="28"/>
        </w:rPr>
        <w:t>2571</w:t>
      </w:r>
      <w:r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Pr="00F3427F">
        <w:rPr>
          <w:rFonts w:asciiTheme="majorBidi" w:hAnsiTheme="majorBidi" w:cstheme="majorBidi"/>
          <w:sz w:val="28"/>
          <w:szCs w:val="28"/>
          <w:cs/>
        </w:rPr>
        <w:t>ตามลำดับ ทั้งนี้</w:t>
      </w:r>
      <w:r w:rsidR="00DF56DE" w:rsidRPr="00F3427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3427F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E86714" w:rsidRPr="00E86714">
        <w:rPr>
          <w:rFonts w:asciiTheme="majorBidi" w:hAnsiTheme="majorBidi" w:cstheme="majorBidi"/>
          <w:sz w:val="28"/>
          <w:szCs w:val="28"/>
        </w:rPr>
        <w:t>30</w:t>
      </w:r>
      <w:r w:rsidR="00A41C80">
        <w:rPr>
          <w:rFonts w:asciiTheme="majorBidi" w:hAnsiTheme="majorBidi" w:cstheme="majorBidi"/>
          <w:sz w:val="28"/>
          <w:szCs w:val="28"/>
        </w:rPr>
        <w:t xml:space="preserve"> </w:t>
      </w:r>
      <w:r w:rsidR="00A41C80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F3427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86714" w:rsidRPr="00E86714">
        <w:rPr>
          <w:rFonts w:asciiTheme="majorBidi" w:hAnsiTheme="majorBidi" w:cstheme="majorBidi"/>
          <w:sz w:val="28"/>
          <w:szCs w:val="28"/>
        </w:rPr>
        <w:t>2569</w:t>
      </w:r>
      <w:r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Pr="00F3427F">
        <w:rPr>
          <w:rFonts w:asciiTheme="majorBidi" w:hAnsiTheme="majorBidi" w:cstheme="majorBidi"/>
          <w:sz w:val="28"/>
          <w:szCs w:val="28"/>
          <w:cs/>
        </w:rPr>
        <w:t>บริษัทมียอดคงเหลือของเงินกู้ยืมจากกรรมการจำนวน</w:t>
      </w:r>
      <w:r w:rsidR="00842BB2" w:rsidRPr="00F3427F">
        <w:rPr>
          <w:rFonts w:asciiTheme="majorBidi" w:hAnsiTheme="majorBidi" w:cstheme="majorBidi"/>
          <w:sz w:val="28"/>
          <w:szCs w:val="28"/>
          <w:cs/>
        </w:rPr>
        <w:t xml:space="preserve">รวม </w:t>
      </w:r>
      <w:r w:rsidR="00E86714" w:rsidRPr="00E86714">
        <w:rPr>
          <w:rFonts w:asciiTheme="majorBidi" w:hAnsiTheme="majorBidi" w:cstheme="majorBidi"/>
          <w:sz w:val="28"/>
          <w:szCs w:val="28"/>
        </w:rPr>
        <w:t>403</w:t>
      </w:r>
      <w:r w:rsidR="00AB111F">
        <w:rPr>
          <w:rFonts w:asciiTheme="majorBidi" w:hAnsiTheme="majorBidi" w:cstheme="majorBidi"/>
          <w:sz w:val="28"/>
          <w:szCs w:val="28"/>
        </w:rPr>
        <w:t>.</w:t>
      </w:r>
      <w:r w:rsidR="00E86714" w:rsidRPr="00E86714">
        <w:rPr>
          <w:rFonts w:asciiTheme="majorBidi" w:hAnsiTheme="majorBidi" w:cstheme="majorBidi"/>
          <w:sz w:val="28"/>
          <w:szCs w:val="28"/>
        </w:rPr>
        <w:t>5</w:t>
      </w:r>
      <w:r w:rsidR="00842BB2"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="00842BB2" w:rsidRPr="00F3427F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842BB2" w:rsidRPr="00F3427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2DF31D71" w14:textId="6D2B140C" w:rsidR="00E9659A" w:rsidRPr="00F3427F" w:rsidRDefault="00E96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0CC0578E" w14:textId="45CA1318" w:rsidR="00F30622" w:rsidRPr="00F3427F" w:rsidRDefault="00F30622" w:rsidP="00CC055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28"/>
          <w:szCs w:val="28"/>
        </w:rPr>
      </w:pPr>
      <w:r w:rsidRPr="00F3427F">
        <w:rPr>
          <w:rFonts w:ascii="Angsana New" w:hAnsi="Angsana New" w:hint="cs"/>
          <w:bCs/>
          <w:sz w:val="28"/>
          <w:szCs w:val="28"/>
          <w:cs/>
        </w:rPr>
        <w:t>ลูกหนี้การค้า</w:t>
      </w:r>
      <w:r w:rsidR="00322D32" w:rsidRPr="00F3427F">
        <w:rPr>
          <w:rFonts w:ascii="Angsana New" w:hAnsi="Angsana New" w:hint="cs"/>
          <w:bCs/>
          <w:sz w:val="28"/>
          <w:szCs w:val="28"/>
          <w:cs/>
        </w:rPr>
        <w:t>และลูกหนี้หมุนเวียนอื่น</w:t>
      </w:r>
      <w:r w:rsidR="00273DD2" w:rsidRPr="00F3427F">
        <w:rPr>
          <w:rFonts w:ascii="Angsana New" w:hAnsi="Angsana New"/>
          <w:bCs/>
          <w:sz w:val="28"/>
          <w:szCs w:val="28"/>
        </w:rPr>
        <w:t xml:space="preserve"> </w:t>
      </w:r>
    </w:p>
    <w:p w14:paraId="42721DBF" w14:textId="15C19305" w:rsidR="00F30622" w:rsidRPr="00F3427F" w:rsidRDefault="00F30622" w:rsidP="00B815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68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14"/>
        <w:gridCol w:w="1441"/>
        <w:gridCol w:w="1175"/>
        <w:gridCol w:w="185"/>
        <w:gridCol w:w="1166"/>
        <w:gridCol w:w="6"/>
        <w:gridCol w:w="175"/>
        <w:gridCol w:w="6"/>
        <w:gridCol w:w="1161"/>
        <w:gridCol w:w="188"/>
        <w:gridCol w:w="1163"/>
        <w:gridCol w:w="6"/>
      </w:tblGrid>
      <w:tr w:rsidR="003955AD" w:rsidRPr="00F3427F" w14:paraId="20D7F101" w14:textId="77777777" w:rsidTr="003B0612">
        <w:trPr>
          <w:gridAfter w:val="1"/>
          <w:wAfter w:w="6" w:type="dxa"/>
          <w:cantSplit/>
          <w:tblHeader/>
        </w:trPr>
        <w:tc>
          <w:tcPr>
            <w:tcW w:w="3014" w:type="dxa"/>
            <w:vAlign w:val="bottom"/>
            <w:hideMark/>
          </w:tcPr>
          <w:p w14:paraId="1404A279" w14:textId="77777777" w:rsidR="003955AD" w:rsidRPr="00F3427F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441" w:type="dxa"/>
          </w:tcPr>
          <w:p w14:paraId="10D9BCC6" w14:textId="77777777" w:rsidR="003955AD" w:rsidRPr="00F3427F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2526" w:type="dxa"/>
            <w:gridSpan w:val="3"/>
            <w:vAlign w:val="bottom"/>
          </w:tcPr>
          <w:p w14:paraId="0C2BAFFB" w14:textId="77777777" w:rsidR="003955AD" w:rsidRPr="00F3427F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F3427F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bidi="ar-SA"/>
              </w:rPr>
              <w:t xml:space="preserve">งบการเงินรวม </w:t>
            </w:r>
          </w:p>
        </w:tc>
        <w:tc>
          <w:tcPr>
            <w:tcW w:w="181" w:type="dxa"/>
            <w:gridSpan w:val="2"/>
          </w:tcPr>
          <w:p w14:paraId="030ADE91" w14:textId="77777777" w:rsidR="003955AD" w:rsidRPr="00F3427F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518" w:type="dxa"/>
            <w:gridSpan w:val="4"/>
            <w:vAlign w:val="bottom"/>
          </w:tcPr>
          <w:p w14:paraId="530924DC" w14:textId="77777777" w:rsidR="003955AD" w:rsidRPr="00F3427F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  <w:r w:rsidRPr="00F3427F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bidi="ar-SA"/>
              </w:rPr>
              <w:t xml:space="preserve">งบการเงินเฉพาะกิจการ </w:t>
            </w:r>
          </w:p>
        </w:tc>
      </w:tr>
      <w:tr w:rsidR="0083246E" w:rsidRPr="00F3427F" w14:paraId="7C036794" w14:textId="77777777" w:rsidTr="003B0612">
        <w:trPr>
          <w:cantSplit/>
          <w:tblHeader/>
        </w:trPr>
        <w:tc>
          <w:tcPr>
            <w:tcW w:w="3014" w:type="dxa"/>
            <w:vAlign w:val="bottom"/>
          </w:tcPr>
          <w:p w14:paraId="17457F1E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GB" w:bidi="ar-SA"/>
              </w:rPr>
            </w:pPr>
          </w:p>
        </w:tc>
        <w:tc>
          <w:tcPr>
            <w:tcW w:w="1441" w:type="dxa"/>
          </w:tcPr>
          <w:p w14:paraId="602A6DE0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175" w:type="dxa"/>
          </w:tcPr>
          <w:p w14:paraId="56C60B42" w14:textId="5510AF67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-79" w:firstLine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30</w:t>
            </w:r>
            <w:r w:rsidR="00A41C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41C8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5" w:type="dxa"/>
          </w:tcPr>
          <w:p w14:paraId="06AAB780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5E4E58C7" w14:textId="52F5A7DB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31</w:t>
            </w:r>
            <w:r w:rsidR="0083246E" w:rsidRPr="00F342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3246E" w:rsidRPr="00F3427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1" w:type="dxa"/>
            <w:gridSpan w:val="2"/>
          </w:tcPr>
          <w:p w14:paraId="7EB0BBBB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5D1EF549" w14:textId="5B1ACEE5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30</w:t>
            </w:r>
            <w:r w:rsidR="00A41C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41C8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8" w:type="dxa"/>
          </w:tcPr>
          <w:p w14:paraId="07B4D135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</w:tcPr>
          <w:p w14:paraId="3ECA9002" w14:textId="04716B02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firstLine="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31</w:t>
            </w:r>
            <w:r w:rsidR="0083246E" w:rsidRPr="00F342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3246E" w:rsidRPr="00F3427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83246E" w:rsidRPr="00F3427F" w14:paraId="214ED1AE" w14:textId="77777777" w:rsidTr="003B0612">
        <w:trPr>
          <w:cantSplit/>
          <w:tblHeader/>
        </w:trPr>
        <w:tc>
          <w:tcPr>
            <w:tcW w:w="3014" w:type="dxa"/>
            <w:vAlign w:val="bottom"/>
          </w:tcPr>
          <w:p w14:paraId="29A98437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GB" w:bidi="ar-SA"/>
              </w:rPr>
            </w:pPr>
          </w:p>
        </w:tc>
        <w:tc>
          <w:tcPr>
            <w:tcW w:w="1441" w:type="dxa"/>
          </w:tcPr>
          <w:p w14:paraId="6741F7B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F3427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/>
              </w:rPr>
              <w:t>หมายเหตุ</w:t>
            </w:r>
          </w:p>
        </w:tc>
        <w:tc>
          <w:tcPr>
            <w:tcW w:w="1175" w:type="dxa"/>
          </w:tcPr>
          <w:p w14:paraId="68C9EB9E" w14:textId="0540B73F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5" w:type="dxa"/>
          </w:tcPr>
          <w:p w14:paraId="25610410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15E5905D" w14:textId="00CB0A97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1" w:type="dxa"/>
            <w:gridSpan w:val="2"/>
          </w:tcPr>
          <w:p w14:paraId="22DFFC41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1" w:type="dxa"/>
          </w:tcPr>
          <w:p w14:paraId="05DD137F" w14:textId="2B6B7B53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 w:bidi="ar-SA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8" w:type="dxa"/>
          </w:tcPr>
          <w:p w14:paraId="0D41A65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2A97EC3E" w14:textId="2F59A1E4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firstLine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83246E" w:rsidRPr="00F3427F" w14:paraId="6CFA014D" w14:textId="77777777" w:rsidTr="003B0612">
        <w:trPr>
          <w:cantSplit/>
          <w:trHeight w:val="335"/>
          <w:tblHeader/>
        </w:trPr>
        <w:tc>
          <w:tcPr>
            <w:tcW w:w="3014" w:type="dxa"/>
            <w:vAlign w:val="bottom"/>
            <w:hideMark/>
          </w:tcPr>
          <w:p w14:paraId="67CEBACE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441" w:type="dxa"/>
          </w:tcPr>
          <w:p w14:paraId="00E14C54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231" w:type="dxa"/>
            <w:gridSpan w:val="10"/>
            <w:vAlign w:val="bottom"/>
            <w:hideMark/>
          </w:tcPr>
          <w:p w14:paraId="5E39DDAC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  <w:r w:rsidRPr="00F3427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GB"/>
              </w:rPr>
              <w:t>(</w:t>
            </w:r>
            <w:r w:rsidRPr="00F3427F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val="en-GB"/>
              </w:rPr>
              <w:t>พัน</w:t>
            </w:r>
            <w:r w:rsidRPr="00F3427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83246E" w:rsidRPr="00F3427F" w14:paraId="72029DD5" w14:textId="77777777" w:rsidTr="003B0612">
        <w:trPr>
          <w:cantSplit/>
        </w:trPr>
        <w:tc>
          <w:tcPr>
            <w:tcW w:w="3014" w:type="dxa"/>
            <w:hideMark/>
          </w:tcPr>
          <w:p w14:paraId="4E10C8E7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41" w:type="dxa"/>
          </w:tcPr>
          <w:p w14:paraId="74F82F57" w14:textId="79EAA410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94" w:right="-80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175" w:type="dxa"/>
          </w:tcPr>
          <w:p w14:paraId="703D0C3F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5" w:type="dxa"/>
          </w:tcPr>
          <w:p w14:paraId="710BBF99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6AC25461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1" w:type="dxa"/>
            <w:gridSpan w:val="2"/>
          </w:tcPr>
          <w:p w14:paraId="3C2BFA8F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1" w:type="dxa"/>
          </w:tcPr>
          <w:p w14:paraId="7E381A4F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8" w:type="dxa"/>
          </w:tcPr>
          <w:p w14:paraId="49564B26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0E8DD3CA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83246E" w:rsidRPr="00F3427F" w14:paraId="420732B4" w14:textId="77777777" w:rsidTr="003B0612">
        <w:trPr>
          <w:cantSplit/>
        </w:trPr>
        <w:tc>
          <w:tcPr>
            <w:tcW w:w="3014" w:type="dxa"/>
          </w:tcPr>
          <w:p w14:paraId="696DF015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1" w:type="dxa"/>
          </w:tcPr>
          <w:p w14:paraId="39A051A3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5" w:type="dxa"/>
          </w:tcPr>
          <w:p w14:paraId="5668A54B" w14:textId="79FAA014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D546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85" w:type="dxa"/>
          </w:tcPr>
          <w:p w14:paraId="079A083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3B3AC568" w14:textId="68DFB652" w:rsidR="0083246E" w:rsidRPr="00F3427F" w:rsidRDefault="00E86714" w:rsidP="00B1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454E70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181" w:type="dxa"/>
            <w:gridSpan w:val="2"/>
          </w:tcPr>
          <w:p w14:paraId="58B3F7E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1" w:type="dxa"/>
          </w:tcPr>
          <w:p w14:paraId="0B3B3470" w14:textId="02D767D3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199</w:t>
            </w:r>
            <w:r w:rsidR="00F241C5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029</w:t>
            </w:r>
          </w:p>
        </w:tc>
        <w:tc>
          <w:tcPr>
            <w:tcW w:w="188" w:type="dxa"/>
          </w:tcPr>
          <w:p w14:paraId="79577165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2AA61F30" w14:textId="3170EE64" w:rsidR="0083246E" w:rsidRPr="00F3427F" w:rsidRDefault="00E86714" w:rsidP="00B1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209</w:t>
            </w:r>
            <w:r w:rsidR="00454E70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095</w:t>
            </w:r>
          </w:p>
        </w:tc>
      </w:tr>
      <w:tr w:rsidR="0083246E" w:rsidRPr="00F3427F" w14:paraId="0AAE1BAF" w14:textId="77777777" w:rsidTr="003B0612">
        <w:trPr>
          <w:cantSplit/>
        </w:trPr>
        <w:tc>
          <w:tcPr>
            <w:tcW w:w="3014" w:type="dxa"/>
          </w:tcPr>
          <w:p w14:paraId="2930FB0F" w14:textId="7F2A7456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F342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441" w:type="dxa"/>
          </w:tcPr>
          <w:p w14:paraId="571C35DB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704AF05E" w14:textId="35326014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F241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725</w:t>
            </w:r>
          </w:p>
        </w:tc>
        <w:tc>
          <w:tcPr>
            <w:tcW w:w="185" w:type="dxa"/>
          </w:tcPr>
          <w:p w14:paraId="05F42FE0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</w:tcPr>
          <w:p w14:paraId="03DD633E" w14:textId="5815CDA6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454E70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496</w:t>
            </w:r>
          </w:p>
        </w:tc>
        <w:tc>
          <w:tcPr>
            <w:tcW w:w="181" w:type="dxa"/>
            <w:gridSpan w:val="2"/>
          </w:tcPr>
          <w:p w14:paraId="5F350435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FEF586C" w14:textId="455889EF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41</w:t>
            </w:r>
            <w:r w:rsidR="00F241C5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188" w:type="dxa"/>
          </w:tcPr>
          <w:p w14:paraId="6C1FE1A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</w:tcPr>
          <w:p w14:paraId="1E219DC4" w14:textId="5BBBBD6A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454E70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030</w:t>
            </w:r>
          </w:p>
        </w:tc>
      </w:tr>
      <w:tr w:rsidR="0083246E" w:rsidRPr="00F3427F" w14:paraId="4826FD74" w14:textId="77777777" w:rsidTr="003B0612">
        <w:trPr>
          <w:cantSplit/>
        </w:trPr>
        <w:tc>
          <w:tcPr>
            <w:tcW w:w="3014" w:type="dxa"/>
          </w:tcPr>
          <w:p w14:paraId="5468B3E2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</w:tcPr>
          <w:p w14:paraId="4FC9BE7E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099DB601" w14:textId="2412654C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  <w:r w:rsidR="00F241C5" w:rsidRPr="005D54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866</w:t>
            </w:r>
          </w:p>
        </w:tc>
        <w:tc>
          <w:tcPr>
            <w:tcW w:w="185" w:type="dxa"/>
          </w:tcPr>
          <w:p w14:paraId="025BE9C2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235D18" w14:textId="35DC9757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454E70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619</w:t>
            </w:r>
          </w:p>
        </w:tc>
        <w:tc>
          <w:tcPr>
            <w:tcW w:w="181" w:type="dxa"/>
            <w:gridSpan w:val="2"/>
          </w:tcPr>
          <w:p w14:paraId="36B71C3E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29C33BAF" w14:textId="2BE9C548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240</w:t>
            </w:r>
            <w:r w:rsidR="00F241C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225</w:t>
            </w:r>
          </w:p>
        </w:tc>
        <w:tc>
          <w:tcPr>
            <w:tcW w:w="188" w:type="dxa"/>
          </w:tcPr>
          <w:p w14:paraId="41D57527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FC2512" w14:textId="3745BCC6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246</w:t>
            </w:r>
            <w:r w:rsidR="00454E70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125</w:t>
            </w:r>
          </w:p>
        </w:tc>
      </w:tr>
      <w:tr w:rsidR="0083246E" w:rsidRPr="00F3427F" w14:paraId="30A61D07" w14:textId="77777777" w:rsidTr="00184FE4">
        <w:trPr>
          <w:cantSplit/>
        </w:trPr>
        <w:tc>
          <w:tcPr>
            <w:tcW w:w="3014" w:type="dxa"/>
          </w:tcPr>
          <w:p w14:paraId="7BA5D5EE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</w:tcPr>
          <w:p w14:paraId="240D012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21F2DC9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</w:tcPr>
          <w:p w14:paraId="7D062E86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</w:tcPr>
          <w:p w14:paraId="7133D36C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1" w:type="dxa"/>
            <w:gridSpan w:val="2"/>
          </w:tcPr>
          <w:p w14:paraId="6C42C31A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5843B9C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8" w:type="dxa"/>
          </w:tcPr>
          <w:p w14:paraId="393BC2F7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</w:tcBorders>
          </w:tcPr>
          <w:p w14:paraId="44B3613C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3246E" w:rsidRPr="00F3427F" w14:paraId="44C632F3" w14:textId="77777777" w:rsidTr="003B0612">
        <w:trPr>
          <w:cantSplit/>
        </w:trPr>
        <w:tc>
          <w:tcPr>
            <w:tcW w:w="3014" w:type="dxa"/>
            <w:hideMark/>
          </w:tcPr>
          <w:p w14:paraId="1FA6D56E" w14:textId="120C9136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บุคคลหรือกิจการอื่น</w:t>
            </w:r>
            <w:r w:rsidRPr="00F342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F342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1441" w:type="dxa"/>
          </w:tcPr>
          <w:p w14:paraId="5E568D70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75" w:type="dxa"/>
          </w:tcPr>
          <w:p w14:paraId="397CEF88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185" w:type="dxa"/>
          </w:tcPr>
          <w:p w14:paraId="08FE1930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171905AE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gridSpan w:val="2"/>
          </w:tcPr>
          <w:p w14:paraId="35FBA360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1" w:type="dxa"/>
          </w:tcPr>
          <w:p w14:paraId="11B77870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8" w:type="dxa"/>
          </w:tcPr>
          <w:p w14:paraId="46941D01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3B2991AB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246E" w:rsidRPr="00F3427F" w14:paraId="3A03984B" w14:textId="77777777" w:rsidTr="003B0612">
        <w:trPr>
          <w:cantSplit/>
        </w:trPr>
        <w:tc>
          <w:tcPr>
            <w:tcW w:w="3014" w:type="dxa"/>
          </w:tcPr>
          <w:p w14:paraId="029D685A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1" w:type="dxa"/>
          </w:tcPr>
          <w:p w14:paraId="6BB8F087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5" w:type="dxa"/>
          </w:tcPr>
          <w:p w14:paraId="30F04EDA" w14:textId="1BC7E087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296</w:t>
            </w:r>
            <w:r w:rsidR="001223F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659</w:t>
            </w:r>
          </w:p>
        </w:tc>
        <w:tc>
          <w:tcPr>
            <w:tcW w:w="185" w:type="dxa"/>
          </w:tcPr>
          <w:p w14:paraId="0E0DC9A8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41FDD7F2" w14:textId="5E6E7FCD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319</w:t>
            </w:r>
            <w:r w:rsidR="00454E70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807</w:t>
            </w:r>
          </w:p>
        </w:tc>
        <w:tc>
          <w:tcPr>
            <w:tcW w:w="181" w:type="dxa"/>
            <w:gridSpan w:val="2"/>
          </w:tcPr>
          <w:p w14:paraId="4252354E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1" w:type="dxa"/>
          </w:tcPr>
          <w:p w14:paraId="66D3DBBB" w14:textId="1DBA28A0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250</w:t>
            </w:r>
            <w:r w:rsidR="00F241C5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152</w:t>
            </w:r>
          </w:p>
        </w:tc>
        <w:tc>
          <w:tcPr>
            <w:tcW w:w="188" w:type="dxa"/>
          </w:tcPr>
          <w:p w14:paraId="68A19270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197BB60C" w14:textId="54166F26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275</w:t>
            </w:r>
            <w:r w:rsidR="00454E70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</w:tr>
      <w:tr w:rsidR="00D047F8" w:rsidRPr="00F3427F" w14:paraId="3B160936" w14:textId="77777777" w:rsidTr="003B0612">
        <w:trPr>
          <w:cantSplit/>
        </w:trPr>
        <w:tc>
          <w:tcPr>
            <w:tcW w:w="3014" w:type="dxa"/>
          </w:tcPr>
          <w:p w14:paraId="53E27836" w14:textId="5E4FB87B" w:rsidR="00D047F8" w:rsidRPr="00F3427F" w:rsidRDefault="00D047F8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ลูกหนี้ค่าหุ้น</w:t>
            </w:r>
          </w:p>
        </w:tc>
        <w:tc>
          <w:tcPr>
            <w:tcW w:w="1441" w:type="dxa"/>
          </w:tcPr>
          <w:p w14:paraId="322A8962" w14:textId="5CD1F527" w:rsidR="00D047F8" w:rsidRPr="00F3427F" w:rsidRDefault="00E86714" w:rsidP="003F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94" w:right="-80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1175" w:type="dxa"/>
          </w:tcPr>
          <w:p w14:paraId="24E53F4F" w14:textId="6AFDF128" w:rsidR="00D047F8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8F44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985</w:t>
            </w:r>
          </w:p>
        </w:tc>
        <w:tc>
          <w:tcPr>
            <w:tcW w:w="185" w:type="dxa"/>
          </w:tcPr>
          <w:p w14:paraId="09BA70DA" w14:textId="77777777" w:rsidR="00D047F8" w:rsidRPr="00F3427F" w:rsidRDefault="00D047F8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508802AF" w14:textId="594434A2" w:rsidR="00D047F8" w:rsidRPr="00F3427F" w:rsidRDefault="003130CE" w:rsidP="0031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100" w:afterAutospacing="1"/>
              <w:ind w:left="-126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</w:tcPr>
          <w:p w14:paraId="0CDBC2DA" w14:textId="77777777" w:rsidR="00D047F8" w:rsidRPr="00F3427F" w:rsidRDefault="00D047F8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1" w:type="dxa"/>
          </w:tcPr>
          <w:p w14:paraId="65CEDF6A" w14:textId="109BC0B3" w:rsidR="00D047F8" w:rsidRPr="00F3427F" w:rsidRDefault="00251433" w:rsidP="0031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100" w:afterAutospacing="1"/>
              <w:ind w:left="-99" w:right="-8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8" w:type="dxa"/>
          </w:tcPr>
          <w:p w14:paraId="4C5DC484" w14:textId="77777777" w:rsidR="00D047F8" w:rsidRPr="00F3427F" w:rsidRDefault="00D047F8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4448E215" w14:textId="3640D864" w:rsidR="00D047F8" w:rsidRPr="00F3427F" w:rsidRDefault="003130CE" w:rsidP="0031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3246E" w:rsidRPr="00F3427F" w14:paraId="0996A814" w14:textId="77777777" w:rsidTr="003B0612">
        <w:trPr>
          <w:cantSplit/>
        </w:trPr>
        <w:tc>
          <w:tcPr>
            <w:tcW w:w="3014" w:type="dxa"/>
          </w:tcPr>
          <w:p w14:paraId="46D3B99B" w14:textId="6C98A673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ภาษีซื้อที่ยังไม่ถึงกำหนดชำระ</w:t>
            </w:r>
          </w:p>
        </w:tc>
        <w:tc>
          <w:tcPr>
            <w:tcW w:w="1441" w:type="dxa"/>
          </w:tcPr>
          <w:p w14:paraId="43844E3E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5" w:type="dxa"/>
          </w:tcPr>
          <w:p w14:paraId="45BA7FAF" w14:textId="094CD416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1223F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692</w:t>
            </w:r>
          </w:p>
        </w:tc>
        <w:tc>
          <w:tcPr>
            <w:tcW w:w="185" w:type="dxa"/>
          </w:tcPr>
          <w:p w14:paraId="1EC12A47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737FA721" w14:textId="34E5C19B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454E70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181" w:type="dxa"/>
            <w:gridSpan w:val="2"/>
          </w:tcPr>
          <w:p w14:paraId="033B85D1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1" w:type="dxa"/>
          </w:tcPr>
          <w:p w14:paraId="1D895AE6" w14:textId="01A783E2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3</w:t>
            </w:r>
            <w:r w:rsidR="00F241C5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920</w:t>
            </w:r>
          </w:p>
        </w:tc>
        <w:tc>
          <w:tcPr>
            <w:tcW w:w="188" w:type="dxa"/>
          </w:tcPr>
          <w:p w14:paraId="3970F755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3DCD5730" w14:textId="7732C58E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54E70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052</w:t>
            </w:r>
            <w:r w:rsidR="00454E70" w:rsidRPr="00F3427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83246E" w:rsidRPr="00F3427F" w14:paraId="5A396D1A" w14:textId="77777777" w:rsidTr="003B0612">
        <w:trPr>
          <w:cantSplit/>
        </w:trPr>
        <w:tc>
          <w:tcPr>
            <w:tcW w:w="3014" w:type="dxa"/>
          </w:tcPr>
          <w:p w14:paraId="26336426" w14:textId="20709374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441" w:type="dxa"/>
          </w:tcPr>
          <w:p w14:paraId="1C95C1E6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5" w:type="dxa"/>
          </w:tcPr>
          <w:p w14:paraId="383C61F5" w14:textId="1AE89107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1223F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  <w:tc>
          <w:tcPr>
            <w:tcW w:w="185" w:type="dxa"/>
          </w:tcPr>
          <w:p w14:paraId="7F86BFD4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6F7A2152" w14:textId="17E4FD8E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454E70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045</w:t>
            </w:r>
          </w:p>
        </w:tc>
        <w:tc>
          <w:tcPr>
            <w:tcW w:w="181" w:type="dxa"/>
            <w:gridSpan w:val="2"/>
          </w:tcPr>
          <w:p w14:paraId="3B5D49F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1" w:type="dxa"/>
          </w:tcPr>
          <w:p w14:paraId="04EC4ADA" w14:textId="1A044FF8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9</w:t>
            </w:r>
            <w:r w:rsidR="00F241C5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184</w:t>
            </w:r>
          </w:p>
        </w:tc>
        <w:tc>
          <w:tcPr>
            <w:tcW w:w="188" w:type="dxa"/>
          </w:tcPr>
          <w:p w14:paraId="78003BCC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3C030090" w14:textId="7BC02FA8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54E70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83246E" w:rsidRPr="00F3427F" w14:paraId="78F169F2" w14:textId="77777777" w:rsidTr="003B0612">
        <w:trPr>
          <w:cantSplit/>
        </w:trPr>
        <w:tc>
          <w:tcPr>
            <w:tcW w:w="3014" w:type="dxa"/>
          </w:tcPr>
          <w:p w14:paraId="0A8C169E" w14:textId="0D10E9C6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441" w:type="dxa"/>
          </w:tcPr>
          <w:p w14:paraId="3B4C67DE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5" w:type="dxa"/>
          </w:tcPr>
          <w:p w14:paraId="7D397986" w14:textId="7F796FAE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223F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323</w:t>
            </w:r>
          </w:p>
        </w:tc>
        <w:tc>
          <w:tcPr>
            <w:tcW w:w="185" w:type="dxa"/>
          </w:tcPr>
          <w:p w14:paraId="20F80DA1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672FAE61" w14:textId="04B7D27A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54E70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665</w:t>
            </w:r>
          </w:p>
        </w:tc>
        <w:tc>
          <w:tcPr>
            <w:tcW w:w="181" w:type="dxa"/>
            <w:gridSpan w:val="2"/>
          </w:tcPr>
          <w:p w14:paraId="2B41B7B9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1" w:type="dxa"/>
          </w:tcPr>
          <w:p w14:paraId="1332110C" w14:textId="6852BAE5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242</w:t>
            </w:r>
          </w:p>
        </w:tc>
        <w:tc>
          <w:tcPr>
            <w:tcW w:w="188" w:type="dxa"/>
          </w:tcPr>
          <w:p w14:paraId="02C4AED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4E74FBEC" w14:textId="41E93EC3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242</w:t>
            </w:r>
          </w:p>
        </w:tc>
      </w:tr>
      <w:tr w:rsidR="0083246E" w:rsidRPr="00F3427F" w14:paraId="73A22D80" w14:textId="77777777" w:rsidTr="00A52FC3">
        <w:trPr>
          <w:cantSplit/>
        </w:trPr>
        <w:tc>
          <w:tcPr>
            <w:tcW w:w="3014" w:type="dxa"/>
          </w:tcPr>
          <w:p w14:paraId="7C4FB7B2" w14:textId="248A7918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เงินมัดจำสินค้า</w:t>
            </w:r>
          </w:p>
        </w:tc>
        <w:tc>
          <w:tcPr>
            <w:tcW w:w="1441" w:type="dxa"/>
          </w:tcPr>
          <w:p w14:paraId="19471B48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5" w:type="dxa"/>
          </w:tcPr>
          <w:p w14:paraId="57EE571F" w14:textId="41DDBCAA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223F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637</w:t>
            </w:r>
          </w:p>
        </w:tc>
        <w:tc>
          <w:tcPr>
            <w:tcW w:w="185" w:type="dxa"/>
          </w:tcPr>
          <w:p w14:paraId="6D91226A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73E23AC2" w14:textId="71BA0C13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54E70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921</w:t>
            </w:r>
          </w:p>
        </w:tc>
        <w:tc>
          <w:tcPr>
            <w:tcW w:w="181" w:type="dxa"/>
            <w:gridSpan w:val="2"/>
          </w:tcPr>
          <w:p w14:paraId="48F5273A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1" w:type="dxa"/>
          </w:tcPr>
          <w:p w14:paraId="7FEEB48F" w14:textId="5A233A39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</w:t>
            </w:r>
            <w:r w:rsidR="00F241C5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361</w:t>
            </w:r>
          </w:p>
        </w:tc>
        <w:tc>
          <w:tcPr>
            <w:tcW w:w="188" w:type="dxa"/>
          </w:tcPr>
          <w:p w14:paraId="0391BFA6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0971F3C9" w14:textId="4BE1786F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54E70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438</w:t>
            </w:r>
          </w:p>
        </w:tc>
      </w:tr>
      <w:tr w:rsidR="0083246E" w:rsidRPr="00F3427F" w14:paraId="30E9823D" w14:textId="77777777" w:rsidTr="00A52FC3">
        <w:trPr>
          <w:cantSplit/>
        </w:trPr>
        <w:tc>
          <w:tcPr>
            <w:tcW w:w="3014" w:type="dxa"/>
          </w:tcPr>
          <w:p w14:paraId="7B0C17D3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F342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441" w:type="dxa"/>
          </w:tcPr>
          <w:p w14:paraId="19FAE926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49CF1512" w14:textId="54528444" w:rsidR="0083246E" w:rsidRPr="002F3B89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5D5464" w:rsidRPr="002F3B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  <w:tc>
          <w:tcPr>
            <w:tcW w:w="185" w:type="dxa"/>
          </w:tcPr>
          <w:p w14:paraId="28682B35" w14:textId="77777777" w:rsidR="0083246E" w:rsidRPr="002F3B89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</w:tcPr>
          <w:p w14:paraId="3F4E57A9" w14:textId="7B9E5C21" w:rsidR="0083246E" w:rsidRPr="002F3B89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454E70" w:rsidRPr="002F3B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  <w:tc>
          <w:tcPr>
            <w:tcW w:w="181" w:type="dxa"/>
            <w:gridSpan w:val="2"/>
          </w:tcPr>
          <w:p w14:paraId="3B85CC35" w14:textId="77777777" w:rsidR="0083246E" w:rsidRPr="002F3B89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16F7D09E" w14:textId="2FF11FBA" w:rsidR="0083246E" w:rsidRPr="002F3B89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8"/>
                <w:szCs w:val="28"/>
                <w:cs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25</w:t>
            </w:r>
            <w:r w:rsidR="00064B96" w:rsidRPr="002F3B89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463</w:t>
            </w:r>
          </w:p>
        </w:tc>
        <w:tc>
          <w:tcPr>
            <w:tcW w:w="188" w:type="dxa"/>
          </w:tcPr>
          <w:p w14:paraId="3C0AFC30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2" w:right="-81" w:firstLine="8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</w:tcPr>
          <w:p w14:paraId="0C799F86" w14:textId="67FCC0CB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454E70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993</w:t>
            </w:r>
          </w:p>
        </w:tc>
      </w:tr>
      <w:tr w:rsidR="0083246E" w:rsidRPr="00F3427F" w14:paraId="5F86D311" w14:textId="77777777" w:rsidTr="003B0612">
        <w:trPr>
          <w:cantSplit/>
        </w:trPr>
        <w:tc>
          <w:tcPr>
            <w:tcW w:w="3014" w:type="dxa"/>
          </w:tcPr>
          <w:p w14:paraId="09363E99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</w:tcPr>
          <w:p w14:paraId="010C1E4C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48F2EB41" w14:textId="697C4CEC" w:rsidR="0083246E" w:rsidRPr="002F3B89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377</w:t>
            </w:r>
            <w:r w:rsidR="00064B96" w:rsidRPr="002F3B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009</w:t>
            </w:r>
          </w:p>
        </w:tc>
        <w:tc>
          <w:tcPr>
            <w:tcW w:w="185" w:type="dxa"/>
          </w:tcPr>
          <w:p w14:paraId="2A37E572" w14:textId="77777777" w:rsidR="0083246E" w:rsidRPr="002F3B89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6A1AA2" w14:textId="1EA94B80" w:rsidR="0083246E" w:rsidRPr="002F3B89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375</w:t>
            </w:r>
            <w:r w:rsidR="00454E70" w:rsidRPr="002F3B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760</w:t>
            </w:r>
          </w:p>
        </w:tc>
        <w:tc>
          <w:tcPr>
            <w:tcW w:w="181" w:type="dxa"/>
            <w:gridSpan w:val="2"/>
          </w:tcPr>
          <w:p w14:paraId="2A8C98FC" w14:textId="77777777" w:rsidR="0083246E" w:rsidRPr="002F3B89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6ED5D71B" w14:textId="73CE6329" w:rsidR="0083246E" w:rsidRPr="002F3B89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right="-8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291</w:t>
            </w:r>
            <w:r w:rsidR="00064B96" w:rsidRPr="002F3B8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322</w:t>
            </w:r>
          </w:p>
        </w:tc>
        <w:tc>
          <w:tcPr>
            <w:tcW w:w="188" w:type="dxa"/>
          </w:tcPr>
          <w:p w14:paraId="1CAA25AA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73B22A" w14:textId="11349F14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312</w:t>
            </w:r>
            <w:r w:rsidR="00454E70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040</w:t>
            </w:r>
          </w:p>
        </w:tc>
      </w:tr>
      <w:tr w:rsidR="0083246E" w:rsidRPr="00F3427F" w14:paraId="6D985370" w14:textId="77777777" w:rsidTr="003B0612">
        <w:trPr>
          <w:cantSplit/>
        </w:trPr>
        <w:tc>
          <w:tcPr>
            <w:tcW w:w="3014" w:type="dxa"/>
          </w:tcPr>
          <w:p w14:paraId="525C1CE6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</w:tcPr>
          <w:p w14:paraId="32CD88B6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120269D7" w14:textId="745E19E9" w:rsidR="0083246E" w:rsidRPr="002F3B89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5" w:type="dxa"/>
          </w:tcPr>
          <w:p w14:paraId="01A307AB" w14:textId="77777777" w:rsidR="0083246E" w:rsidRPr="002F3B89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</w:tcPr>
          <w:p w14:paraId="6669E530" w14:textId="77777777" w:rsidR="0083246E" w:rsidRPr="002F3B89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gridSpan w:val="2"/>
          </w:tcPr>
          <w:p w14:paraId="078A59E1" w14:textId="77777777" w:rsidR="0083246E" w:rsidRPr="002F3B89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1A6B9D8" w14:textId="77777777" w:rsidR="0083246E" w:rsidRPr="002F3B89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</w:tcPr>
          <w:p w14:paraId="54347AA5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</w:tcBorders>
          </w:tcPr>
          <w:p w14:paraId="7C51EA59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246E" w:rsidRPr="00F3427F" w14:paraId="75C360AD" w14:textId="77777777" w:rsidTr="001425F3">
        <w:trPr>
          <w:cantSplit/>
        </w:trPr>
        <w:tc>
          <w:tcPr>
            <w:tcW w:w="3014" w:type="dxa"/>
            <w:hideMark/>
          </w:tcPr>
          <w:p w14:paraId="07C5DA50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2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1" w:type="dxa"/>
          </w:tcPr>
          <w:p w14:paraId="4C54F4D2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5" w:type="dxa"/>
          </w:tcPr>
          <w:p w14:paraId="7240FA3F" w14:textId="661E28F2" w:rsidR="0083246E" w:rsidRPr="002F3B89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404</w:t>
            </w:r>
            <w:r w:rsidR="00064B96" w:rsidRPr="002F3B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875</w:t>
            </w:r>
          </w:p>
        </w:tc>
        <w:tc>
          <w:tcPr>
            <w:tcW w:w="185" w:type="dxa"/>
          </w:tcPr>
          <w:p w14:paraId="41CD3A8C" w14:textId="77777777" w:rsidR="0083246E" w:rsidRPr="002F3B89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794BE9D8" w14:textId="6E27C4F9" w:rsidR="0083246E" w:rsidRPr="002F3B89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405</w:t>
            </w:r>
            <w:r w:rsidR="00454E70" w:rsidRPr="002F3B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181" w:type="dxa"/>
            <w:gridSpan w:val="2"/>
          </w:tcPr>
          <w:p w14:paraId="7056ED44" w14:textId="77777777" w:rsidR="0083246E" w:rsidRPr="002F3B89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1" w:type="dxa"/>
          </w:tcPr>
          <w:p w14:paraId="51D935D3" w14:textId="5BA9B669" w:rsidR="0083246E" w:rsidRPr="002F3B89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531</w:t>
            </w:r>
            <w:r w:rsidR="00064B96" w:rsidRPr="002F3B8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547</w:t>
            </w:r>
          </w:p>
        </w:tc>
        <w:tc>
          <w:tcPr>
            <w:tcW w:w="188" w:type="dxa"/>
          </w:tcPr>
          <w:p w14:paraId="14F2BDB1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3F63E134" w14:textId="133F03DA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558</w:t>
            </w:r>
            <w:r w:rsidR="00454E70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165</w:t>
            </w:r>
          </w:p>
        </w:tc>
      </w:tr>
      <w:tr w:rsidR="0083246E" w:rsidRPr="00F3427F" w14:paraId="4F090297" w14:textId="77777777" w:rsidTr="001425F3">
        <w:trPr>
          <w:cantSplit/>
        </w:trPr>
        <w:tc>
          <w:tcPr>
            <w:tcW w:w="3014" w:type="dxa"/>
          </w:tcPr>
          <w:p w14:paraId="0E7EE5D5" w14:textId="53C1B31D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F3427F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</w:t>
            </w: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1441" w:type="dxa"/>
          </w:tcPr>
          <w:p w14:paraId="3543CE95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5" w:type="dxa"/>
          </w:tcPr>
          <w:p w14:paraId="0558F86F" w14:textId="77777777" w:rsidR="0083246E" w:rsidRPr="002F3B89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</w:tcPr>
          <w:p w14:paraId="413F66AF" w14:textId="77777777" w:rsidR="0083246E" w:rsidRPr="002F3B89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38530F6E" w14:textId="77777777" w:rsidR="0083246E" w:rsidRPr="002F3B89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1" w:type="dxa"/>
            <w:gridSpan w:val="2"/>
          </w:tcPr>
          <w:p w14:paraId="6583D037" w14:textId="77777777" w:rsidR="0083246E" w:rsidRPr="002F3B89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1" w:type="dxa"/>
          </w:tcPr>
          <w:p w14:paraId="0CD7C558" w14:textId="77777777" w:rsidR="0083246E" w:rsidRPr="002F3B89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8" w:type="dxa"/>
          </w:tcPr>
          <w:p w14:paraId="4CBA8202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2A1A53AE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776B2" w:rsidRPr="00F3427F" w14:paraId="0B50D73C" w14:textId="77777777" w:rsidTr="001425F3">
        <w:trPr>
          <w:cantSplit/>
        </w:trPr>
        <w:tc>
          <w:tcPr>
            <w:tcW w:w="4455" w:type="dxa"/>
            <w:gridSpan w:val="2"/>
          </w:tcPr>
          <w:p w14:paraId="150E8D3B" w14:textId="2D0EA71E" w:rsidR="002776B2" w:rsidRPr="00F3427F" w:rsidRDefault="002776B2" w:rsidP="0027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right="36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F3427F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  </w:t>
            </w: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175" w:type="dxa"/>
          </w:tcPr>
          <w:p w14:paraId="6A4CD969" w14:textId="05C1E12F" w:rsidR="002776B2" w:rsidRPr="002F3B89" w:rsidRDefault="001223F6" w:rsidP="0027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100" w:afterAutospacing="1"/>
              <w:ind w:left="-126" w:right="-8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F3B8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E86714" w:rsidRPr="00E86714">
              <w:rPr>
                <w:rFonts w:asciiTheme="majorBidi" w:hAnsiTheme="majorBidi" w:cstheme="majorBidi" w:hint="cs"/>
                <w:sz w:val="28"/>
                <w:szCs w:val="28"/>
              </w:rPr>
              <w:t>19</w:t>
            </w:r>
            <w:r w:rsidR="00E86714" w:rsidRPr="00E8671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63C17" w:rsidRPr="002F3B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86714" w:rsidRPr="00E86714">
              <w:rPr>
                <w:rFonts w:asciiTheme="majorBidi" w:hAnsiTheme="majorBidi" w:cstheme="majorBidi"/>
                <w:sz w:val="28"/>
                <w:szCs w:val="28"/>
              </w:rPr>
              <w:t>576</w:t>
            </w:r>
            <w:r w:rsidRPr="002F3B8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85" w:type="dxa"/>
          </w:tcPr>
          <w:p w14:paraId="213D8E34" w14:textId="77777777" w:rsidR="002776B2" w:rsidRPr="002F3B89" w:rsidRDefault="002776B2" w:rsidP="0027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</w:tcPr>
          <w:p w14:paraId="51851A6F" w14:textId="643AE007" w:rsidR="002776B2" w:rsidRPr="002F3B89" w:rsidRDefault="000A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28"/>
                <w:szCs w:val="28"/>
              </w:rPr>
            </w:pPr>
            <w:r w:rsidRPr="002F3B8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="00E86714" w:rsidRPr="00E86714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191</w:t>
            </w:r>
            <w:r w:rsidRPr="002F3B8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="00E86714" w:rsidRPr="00E86714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286</w:t>
            </w:r>
            <w:r w:rsidRPr="002F3B8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81" w:type="dxa"/>
            <w:gridSpan w:val="2"/>
          </w:tcPr>
          <w:p w14:paraId="7A540157" w14:textId="77777777" w:rsidR="002776B2" w:rsidRPr="002F3B89" w:rsidRDefault="002776B2" w:rsidP="0027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3C471D4" w14:textId="7BECE99E" w:rsidR="002776B2" w:rsidRPr="002F3B89" w:rsidRDefault="001223F6" w:rsidP="0027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8"/>
                <w:szCs w:val="28"/>
              </w:rPr>
            </w:pPr>
            <w:r w:rsidRPr="002F3B89">
              <w:rPr>
                <w:rFonts w:ascii="Angsana New" w:hAnsi="Angsana New"/>
                <w:sz w:val="28"/>
                <w:szCs w:val="28"/>
              </w:rPr>
              <w:t>(</w:t>
            </w:r>
            <w:r w:rsidR="00E86714" w:rsidRPr="00E86714">
              <w:rPr>
                <w:rFonts w:ascii="Angsana New" w:hAnsi="Angsana New"/>
                <w:sz w:val="28"/>
                <w:szCs w:val="28"/>
              </w:rPr>
              <w:t>231</w:t>
            </w:r>
            <w:r w:rsidRPr="002F3B89">
              <w:rPr>
                <w:rFonts w:ascii="Angsana New" w:hAnsi="Angsana New"/>
                <w:sz w:val="28"/>
                <w:szCs w:val="28"/>
              </w:rPr>
              <w:t>,</w:t>
            </w:r>
            <w:r w:rsidR="00E86714" w:rsidRPr="00E86714">
              <w:rPr>
                <w:rFonts w:ascii="Angsana New" w:hAnsi="Angsana New"/>
                <w:sz w:val="28"/>
                <w:szCs w:val="28"/>
              </w:rPr>
              <w:t>826</w:t>
            </w:r>
            <w:r w:rsidRPr="002F3B8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8" w:type="dxa"/>
          </w:tcPr>
          <w:p w14:paraId="224F7203" w14:textId="77777777" w:rsidR="002776B2" w:rsidRPr="00F3427F" w:rsidRDefault="002776B2" w:rsidP="0027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</w:tcPr>
          <w:p w14:paraId="5CD5A612" w14:textId="146EF08F" w:rsidR="002776B2" w:rsidRPr="00F3427F" w:rsidRDefault="000A0A43" w:rsidP="0027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8"/>
                <w:szCs w:val="28"/>
              </w:rPr>
            </w:pPr>
            <w:r w:rsidRPr="000A0A4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86714" w:rsidRPr="00E86714">
              <w:rPr>
                <w:rFonts w:asciiTheme="majorBidi" w:hAnsiTheme="majorBidi" w:cstheme="majorBidi"/>
                <w:sz w:val="28"/>
                <w:szCs w:val="28"/>
              </w:rPr>
              <w:t>232</w:t>
            </w:r>
            <w:r w:rsidRPr="000A0A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86714" w:rsidRPr="00E86714">
              <w:rPr>
                <w:rFonts w:asciiTheme="majorBidi" w:hAnsiTheme="majorBidi" w:cstheme="majorBidi"/>
                <w:sz w:val="28"/>
                <w:szCs w:val="28"/>
              </w:rPr>
              <w:t>472</w:t>
            </w:r>
            <w:r w:rsidRPr="000A0A4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776B2" w:rsidRPr="00F3427F" w14:paraId="4358A4B9" w14:textId="77777777" w:rsidTr="001425F3">
        <w:trPr>
          <w:cantSplit/>
        </w:trPr>
        <w:tc>
          <w:tcPr>
            <w:tcW w:w="3014" w:type="dxa"/>
            <w:hideMark/>
          </w:tcPr>
          <w:p w14:paraId="55D1AF0B" w14:textId="77777777" w:rsidR="002776B2" w:rsidRPr="00F3427F" w:rsidRDefault="002776B2" w:rsidP="0027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1" w:type="dxa"/>
          </w:tcPr>
          <w:p w14:paraId="6835262A" w14:textId="77777777" w:rsidR="002776B2" w:rsidRPr="00F3427F" w:rsidRDefault="002776B2" w:rsidP="0027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5A060C0C" w14:textId="59614D8A" w:rsidR="002776B2" w:rsidRPr="002F3B89" w:rsidRDefault="00E86714" w:rsidP="0027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214</w:t>
            </w:r>
            <w:r w:rsidR="001223F6" w:rsidRPr="002F3B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299</w:t>
            </w:r>
          </w:p>
        </w:tc>
        <w:tc>
          <w:tcPr>
            <w:tcW w:w="185" w:type="dxa"/>
          </w:tcPr>
          <w:p w14:paraId="35090CB0" w14:textId="04DF7116" w:rsidR="002776B2" w:rsidRPr="002F3B89" w:rsidRDefault="002776B2" w:rsidP="0027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  <w:gridSpan w:val="2"/>
            <w:tcBorders>
              <w:bottom w:val="double" w:sz="4" w:space="0" w:color="auto"/>
            </w:tcBorders>
          </w:tcPr>
          <w:p w14:paraId="37389E18" w14:textId="6AC4B2CB" w:rsidR="002776B2" w:rsidRPr="002F3B89" w:rsidRDefault="00E86714" w:rsidP="0027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214</w:t>
            </w:r>
            <w:r w:rsidR="000A0A43" w:rsidRPr="002F3B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093</w:t>
            </w:r>
          </w:p>
        </w:tc>
        <w:tc>
          <w:tcPr>
            <w:tcW w:w="181" w:type="dxa"/>
            <w:gridSpan w:val="2"/>
          </w:tcPr>
          <w:p w14:paraId="1215D69D" w14:textId="77777777" w:rsidR="002776B2" w:rsidRPr="002F3B89" w:rsidRDefault="002776B2" w:rsidP="0027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6AD6FAFB" w14:textId="7A0A492B" w:rsidR="002776B2" w:rsidRPr="002F3B89" w:rsidRDefault="00E86714" w:rsidP="0027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299</w:t>
            </w:r>
            <w:r w:rsidR="001223F6" w:rsidRPr="002F3B8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721</w:t>
            </w:r>
          </w:p>
        </w:tc>
        <w:tc>
          <w:tcPr>
            <w:tcW w:w="188" w:type="dxa"/>
          </w:tcPr>
          <w:p w14:paraId="546766FE" w14:textId="77777777" w:rsidR="002776B2" w:rsidRPr="00F3427F" w:rsidRDefault="002776B2" w:rsidP="0027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gridSpan w:val="2"/>
            <w:tcBorders>
              <w:bottom w:val="double" w:sz="4" w:space="0" w:color="auto"/>
            </w:tcBorders>
          </w:tcPr>
          <w:p w14:paraId="1DE70933" w14:textId="3559AA0F" w:rsidR="002776B2" w:rsidRPr="00F3427F" w:rsidRDefault="00E86714" w:rsidP="0027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325</w:t>
            </w:r>
            <w:r w:rsidR="000A0A43" w:rsidRPr="000A0A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693</w:t>
            </w:r>
          </w:p>
        </w:tc>
      </w:tr>
    </w:tbl>
    <w:p w14:paraId="5FCBAC2D" w14:textId="2470B257" w:rsidR="00D05300" w:rsidRPr="00F3427F" w:rsidRDefault="00D053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72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1260"/>
        <w:gridCol w:w="180"/>
        <w:gridCol w:w="1170"/>
        <w:gridCol w:w="180"/>
        <w:gridCol w:w="1170"/>
        <w:gridCol w:w="180"/>
        <w:gridCol w:w="1170"/>
      </w:tblGrid>
      <w:tr w:rsidR="00A30656" w:rsidRPr="00F3427F" w14:paraId="3618F042" w14:textId="77777777" w:rsidTr="00157CF1">
        <w:trPr>
          <w:cantSplit/>
          <w:trHeight w:val="308"/>
          <w:tblHeader/>
        </w:trPr>
        <w:tc>
          <w:tcPr>
            <w:tcW w:w="4410" w:type="dxa"/>
            <w:vAlign w:val="bottom"/>
            <w:hideMark/>
          </w:tcPr>
          <w:p w14:paraId="2A89DED8" w14:textId="7B6D823E" w:rsidR="00A30656" w:rsidRPr="00F3427F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F3427F">
              <w:rPr>
                <w:rFonts w:ascii="Angsana New" w:hAnsi="Angsana New"/>
                <w:bCs/>
                <w:sz w:val="28"/>
                <w:szCs w:val="28"/>
                <w:cs/>
                <w:lang w:val="en-GB" w:bidi="ar-SA"/>
              </w:rPr>
              <w:lastRenderedPageBreak/>
              <w:br w:type="page"/>
            </w:r>
            <w:r w:rsidRPr="00F3427F">
              <w:rPr>
                <w:rFonts w:ascii="Times New Roman" w:hAnsi="Times New Roman"/>
                <w:sz w:val="28"/>
                <w:szCs w:val="28"/>
                <w:lang w:val="en-GB" w:bidi="ar-SA"/>
              </w:rPr>
              <w:br w:type="column"/>
            </w:r>
          </w:p>
        </w:tc>
        <w:tc>
          <w:tcPr>
            <w:tcW w:w="2610" w:type="dxa"/>
            <w:gridSpan w:val="3"/>
            <w:vAlign w:val="bottom"/>
          </w:tcPr>
          <w:p w14:paraId="0636BD58" w14:textId="583D3FF1" w:rsidR="00A30656" w:rsidRPr="00F3427F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F3427F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bidi="ar-SA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7D0A92C6" w14:textId="77777777" w:rsidR="00A30656" w:rsidRPr="00F3427F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9ADA829" w14:textId="77777777" w:rsidR="00A30656" w:rsidRPr="00F3427F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73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  <w:r w:rsidRPr="00F3427F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bidi="ar-SA"/>
              </w:rPr>
              <w:t xml:space="preserve">งบการเงินเฉพาะกิจการ </w:t>
            </w:r>
          </w:p>
        </w:tc>
      </w:tr>
      <w:tr w:rsidR="0083246E" w:rsidRPr="00F3427F" w14:paraId="2037B036" w14:textId="77777777" w:rsidTr="00157CF1">
        <w:trPr>
          <w:cantSplit/>
          <w:trHeight w:val="263"/>
          <w:tblHeader/>
        </w:trPr>
        <w:tc>
          <w:tcPr>
            <w:tcW w:w="4410" w:type="dxa"/>
            <w:vAlign w:val="bottom"/>
          </w:tcPr>
          <w:p w14:paraId="75C5D2C3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1338B49" w14:textId="1CA6BFEF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30</w:t>
            </w:r>
            <w:r w:rsidR="00A41C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41C8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</w:tcPr>
          <w:p w14:paraId="71734084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7EEF5A" w14:textId="4BD49469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31</w:t>
            </w:r>
            <w:r w:rsidR="0083246E" w:rsidRPr="00F342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3246E" w:rsidRPr="00F3427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39B14303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64928B" w14:textId="18F614B2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53" w:right="-5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30</w:t>
            </w:r>
            <w:r w:rsidR="00A41C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41C8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</w:tcPr>
          <w:p w14:paraId="0D56D124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A2021B" w14:textId="06907D1A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firstLine="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31</w:t>
            </w:r>
            <w:r w:rsidR="0083246E" w:rsidRPr="00F342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3246E" w:rsidRPr="00F3427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83246E" w:rsidRPr="00F3427F" w14:paraId="73763DAA" w14:textId="77777777" w:rsidTr="00157CF1">
        <w:trPr>
          <w:cantSplit/>
          <w:tblHeader/>
        </w:trPr>
        <w:tc>
          <w:tcPr>
            <w:tcW w:w="4410" w:type="dxa"/>
            <w:vAlign w:val="bottom"/>
          </w:tcPr>
          <w:p w14:paraId="136FB866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val="en-GB"/>
              </w:rPr>
            </w:pPr>
            <w:r w:rsidRPr="00F342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4001DE0C" w14:textId="16021C49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0" w:type="dxa"/>
          </w:tcPr>
          <w:p w14:paraId="22B046A8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5F935BC5" w14:textId="71B197C8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33346C02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7D206197" w14:textId="32295A76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0" w:type="dxa"/>
          </w:tcPr>
          <w:p w14:paraId="5E4CC807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42A29D38" w14:textId="617973A4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firstLine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83246E" w:rsidRPr="00F3427F" w14:paraId="3BFD6DA3" w14:textId="77777777" w:rsidTr="00157CF1">
        <w:trPr>
          <w:cantSplit/>
          <w:tblHeader/>
        </w:trPr>
        <w:tc>
          <w:tcPr>
            <w:tcW w:w="4410" w:type="dxa"/>
            <w:vAlign w:val="bottom"/>
            <w:hideMark/>
          </w:tcPr>
          <w:p w14:paraId="1A28982C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310" w:type="dxa"/>
            <w:gridSpan w:val="7"/>
            <w:vAlign w:val="bottom"/>
            <w:hideMark/>
          </w:tcPr>
          <w:p w14:paraId="22629BB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  <w:r w:rsidRPr="00F3427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GB"/>
              </w:rPr>
              <w:t>(</w:t>
            </w:r>
            <w:r w:rsidRPr="00F3427F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val="en-GB"/>
              </w:rPr>
              <w:t>พัน</w:t>
            </w:r>
            <w:r w:rsidRPr="00F3427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83246E" w:rsidRPr="00F3427F" w14:paraId="72F6AF96" w14:textId="77777777" w:rsidTr="00157CF1">
        <w:trPr>
          <w:cantSplit/>
        </w:trPr>
        <w:tc>
          <w:tcPr>
            <w:tcW w:w="4410" w:type="dxa"/>
            <w:vAlign w:val="bottom"/>
          </w:tcPr>
          <w:p w14:paraId="0463E71A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  <w:cs/>
                <w:lang w:bidi="ar-SA"/>
              </w:rPr>
              <w:t>กิจการที่เกี่ยวข้องกัน</w:t>
            </w:r>
          </w:p>
        </w:tc>
        <w:tc>
          <w:tcPr>
            <w:tcW w:w="5310" w:type="dxa"/>
            <w:gridSpan w:val="7"/>
            <w:vAlign w:val="bottom"/>
          </w:tcPr>
          <w:p w14:paraId="07A57E9B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GB"/>
              </w:rPr>
            </w:pPr>
          </w:p>
        </w:tc>
      </w:tr>
      <w:tr w:rsidR="0083246E" w:rsidRPr="00F3427F" w14:paraId="55D5D532" w14:textId="77777777" w:rsidTr="00157CF1">
        <w:trPr>
          <w:cantSplit/>
        </w:trPr>
        <w:tc>
          <w:tcPr>
            <w:tcW w:w="4410" w:type="dxa"/>
            <w:hideMark/>
          </w:tcPr>
          <w:p w14:paraId="7CBAFEEE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2CD2F0F7" w14:textId="0BA41716" w:rsidR="0083246E" w:rsidRPr="00F3427F" w:rsidRDefault="00E86714" w:rsidP="0000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4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64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193</w:t>
            </w:r>
          </w:p>
        </w:tc>
        <w:tc>
          <w:tcPr>
            <w:tcW w:w="180" w:type="dxa"/>
          </w:tcPr>
          <w:p w14:paraId="3372FAF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5D138BC8" w14:textId="4834D408" w:rsidR="0083246E" w:rsidRPr="00F3427F" w:rsidRDefault="00E86714" w:rsidP="00B1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  <w:tab w:val="left" w:pos="106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D05DF0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548</w:t>
            </w:r>
          </w:p>
        </w:tc>
        <w:tc>
          <w:tcPr>
            <w:tcW w:w="180" w:type="dxa"/>
          </w:tcPr>
          <w:p w14:paraId="51E6699F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0F6EDD2B" w14:textId="4370EA0E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223F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294</w:t>
            </w:r>
          </w:p>
        </w:tc>
        <w:tc>
          <w:tcPr>
            <w:tcW w:w="180" w:type="dxa"/>
          </w:tcPr>
          <w:p w14:paraId="2B277D62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2501EC60" w14:textId="10162133" w:rsidR="0083246E" w:rsidRPr="00F3427F" w:rsidRDefault="00E86714" w:rsidP="00B1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1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D05DF0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493</w:t>
            </w:r>
          </w:p>
        </w:tc>
      </w:tr>
      <w:tr w:rsidR="0083246E" w:rsidRPr="00F3427F" w14:paraId="24B03E94" w14:textId="77777777" w:rsidTr="00157CF1">
        <w:trPr>
          <w:cantSplit/>
        </w:trPr>
        <w:tc>
          <w:tcPr>
            <w:tcW w:w="4410" w:type="dxa"/>
            <w:hideMark/>
          </w:tcPr>
          <w:p w14:paraId="0760D375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289CDF63" w14:textId="16971443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5328F11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1FA73833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D23B8C4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0E7438E8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1BB7DFF2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7816FB36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246E" w:rsidRPr="00F3427F" w14:paraId="69F06875" w14:textId="77777777" w:rsidTr="00157CF1">
        <w:trPr>
          <w:cantSplit/>
        </w:trPr>
        <w:tc>
          <w:tcPr>
            <w:tcW w:w="4410" w:type="dxa"/>
            <w:hideMark/>
          </w:tcPr>
          <w:p w14:paraId="185D8644" w14:textId="06B924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 xml:space="preserve">   น้อยกว่า </w:t>
            </w:r>
            <w:r w:rsidR="00E86714" w:rsidRPr="00E86714">
              <w:rPr>
                <w:rFonts w:ascii="Angsana New" w:hAnsi="Angsana New"/>
                <w:sz w:val="28"/>
                <w:szCs w:val="28"/>
              </w:rPr>
              <w:t>3</w:t>
            </w:r>
            <w:r w:rsidRPr="00F3427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56F491A7" w14:textId="7E07325B" w:rsidR="0083246E" w:rsidRPr="00F3427F" w:rsidRDefault="00E86714" w:rsidP="00E0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373</w:t>
            </w:r>
          </w:p>
        </w:tc>
        <w:tc>
          <w:tcPr>
            <w:tcW w:w="180" w:type="dxa"/>
          </w:tcPr>
          <w:p w14:paraId="7F84A149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1E2C63C2" w14:textId="154E9D27" w:rsidR="0083246E" w:rsidRPr="00F3427F" w:rsidRDefault="0083246E" w:rsidP="001425F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7FBD53B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0330046A" w14:textId="62C2644A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22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428</w:t>
            </w:r>
          </w:p>
        </w:tc>
        <w:tc>
          <w:tcPr>
            <w:tcW w:w="180" w:type="dxa"/>
          </w:tcPr>
          <w:p w14:paraId="64261106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23680E11" w14:textId="39831A72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05DF0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245</w:t>
            </w:r>
          </w:p>
        </w:tc>
      </w:tr>
      <w:tr w:rsidR="0083246E" w:rsidRPr="00F3427F" w14:paraId="5FE2AD1A" w14:textId="77777777" w:rsidTr="00157CF1">
        <w:trPr>
          <w:cantSplit/>
        </w:trPr>
        <w:tc>
          <w:tcPr>
            <w:tcW w:w="4410" w:type="dxa"/>
            <w:hideMark/>
          </w:tcPr>
          <w:p w14:paraId="46E438E1" w14:textId="1B36FB80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E86714" w:rsidRPr="00E86714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="00E86714" w:rsidRPr="00E86714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C66EA8D" w14:textId="28BE22CC" w:rsidR="0083246E" w:rsidRPr="00F3427F" w:rsidRDefault="001223F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298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534102C1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1396A9" w14:textId="319E4246" w:rsidR="0083246E" w:rsidRPr="00F3427F" w:rsidRDefault="00D05DF0" w:rsidP="001425F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A877E21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0AFE7C54" w14:textId="16DCFE52" w:rsidR="0083246E" w:rsidRPr="00F3427F" w:rsidRDefault="001223F6" w:rsidP="002F7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-1" w:line="240" w:lineRule="auto"/>
              <w:ind w:left="99" w:right="8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5FF45675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3BA5BA23" w14:textId="70473A77" w:rsidR="0083246E" w:rsidRPr="00F3427F" w:rsidRDefault="00D05DF0" w:rsidP="001425F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3246E" w:rsidRPr="00F3427F" w14:paraId="4FFA9FB9" w14:textId="77777777" w:rsidTr="00157CF1">
        <w:trPr>
          <w:cantSplit/>
        </w:trPr>
        <w:tc>
          <w:tcPr>
            <w:tcW w:w="4410" w:type="dxa"/>
            <w:hideMark/>
          </w:tcPr>
          <w:p w14:paraId="1C081E32" w14:textId="061CBEE5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="00E86714" w:rsidRPr="00E86714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7B30D0" w14:textId="70754912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223F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575</w:t>
            </w:r>
          </w:p>
        </w:tc>
        <w:tc>
          <w:tcPr>
            <w:tcW w:w="180" w:type="dxa"/>
          </w:tcPr>
          <w:p w14:paraId="570C94CC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B52C0E" w14:textId="1B5BDE45" w:rsidR="0083246E" w:rsidRPr="00F3427F" w:rsidRDefault="00E86714" w:rsidP="0000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7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05DF0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575</w:t>
            </w:r>
          </w:p>
        </w:tc>
        <w:tc>
          <w:tcPr>
            <w:tcW w:w="180" w:type="dxa"/>
          </w:tcPr>
          <w:p w14:paraId="7967D5AC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D175B" w14:textId="2ECEF243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187</w:t>
            </w:r>
            <w:r w:rsidR="00122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307</w:t>
            </w:r>
          </w:p>
        </w:tc>
        <w:tc>
          <w:tcPr>
            <w:tcW w:w="180" w:type="dxa"/>
          </w:tcPr>
          <w:p w14:paraId="1CF5B8E1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C259C5" w14:textId="1090B2C2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195</w:t>
            </w:r>
            <w:r w:rsidR="00D05DF0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357</w:t>
            </w:r>
          </w:p>
        </w:tc>
      </w:tr>
      <w:tr w:rsidR="0083246E" w:rsidRPr="00F3427F" w14:paraId="126C2223" w14:textId="77777777" w:rsidTr="00157CF1">
        <w:trPr>
          <w:cantSplit/>
        </w:trPr>
        <w:tc>
          <w:tcPr>
            <w:tcW w:w="4410" w:type="dxa"/>
            <w:hideMark/>
          </w:tcPr>
          <w:p w14:paraId="5CCE6F25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8AD0B4" w14:textId="6BD5166C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2F75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141</w:t>
            </w:r>
          </w:p>
        </w:tc>
        <w:tc>
          <w:tcPr>
            <w:tcW w:w="180" w:type="dxa"/>
          </w:tcPr>
          <w:p w14:paraId="467589AB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F3DC3" w14:textId="5CF60E7B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D05DF0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123</w:t>
            </w:r>
          </w:p>
        </w:tc>
        <w:tc>
          <w:tcPr>
            <w:tcW w:w="180" w:type="dxa"/>
          </w:tcPr>
          <w:p w14:paraId="7D61371B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8BFBC6" w14:textId="102666BB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199</w:t>
            </w:r>
            <w:r w:rsidR="001223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029</w:t>
            </w:r>
          </w:p>
        </w:tc>
        <w:tc>
          <w:tcPr>
            <w:tcW w:w="180" w:type="dxa"/>
          </w:tcPr>
          <w:p w14:paraId="3646A33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EF11980" w14:textId="19FC2569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209</w:t>
            </w:r>
            <w:r w:rsidR="00D05DF0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095</w:t>
            </w:r>
          </w:p>
        </w:tc>
      </w:tr>
      <w:tr w:rsidR="0083246E" w:rsidRPr="00F3427F" w14:paraId="668AD879" w14:textId="77777777" w:rsidTr="005D6079">
        <w:trPr>
          <w:cantSplit/>
          <w:trHeight w:val="71"/>
        </w:trPr>
        <w:tc>
          <w:tcPr>
            <w:tcW w:w="4410" w:type="dxa"/>
            <w:vAlign w:val="bottom"/>
            <w:hideMark/>
          </w:tcPr>
          <w:p w14:paraId="59665C00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97" w:hanging="197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46E44A2F" w14:textId="165DF70D" w:rsidR="0083246E" w:rsidRPr="00F3427F" w:rsidRDefault="001223F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E86714" w:rsidRPr="00E8671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E86714" w:rsidRPr="00E86714">
              <w:rPr>
                <w:rFonts w:asciiTheme="majorBidi" w:hAnsiTheme="majorBidi" w:cstheme="majorBidi"/>
                <w:sz w:val="28"/>
                <w:szCs w:val="28"/>
              </w:rPr>
              <w:t>575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3EFED347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50FC1B57" w14:textId="578B0C66" w:rsidR="0083246E" w:rsidRPr="00F3427F" w:rsidRDefault="00D05DF0" w:rsidP="0000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86714" w:rsidRPr="00E8671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86714" w:rsidRPr="00E86714">
              <w:rPr>
                <w:rFonts w:asciiTheme="majorBidi" w:hAnsiTheme="majorBidi" w:cstheme="majorBidi"/>
                <w:sz w:val="28"/>
                <w:szCs w:val="28"/>
              </w:rPr>
              <w:t>575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72B1BC8F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279B9FA1" w14:textId="7E3FE0FD" w:rsidR="0083246E" w:rsidRPr="00F3427F" w:rsidRDefault="001223F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86714" w:rsidRPr="00E86714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86714" w:rsidRPr="00E86714">
              <w:rPr>
                <w:rFonts w:asciiTheme="majorBidi" w:hAnsiTheme="majorBidi" w:cstheme="majorBidi"/>
                <w:sz w:val="28"/>
                <w:szCs w:val="28"/>
              </w:rPr>
              <w:t>299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1847A9B3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1045F313" w14:textId="52479B19" w:rsidR="0083246E" w:rsidRPr="00F3427F" w:rsidRDefault="00D05DF0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86714" w:rsidRPr="00E86714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86714" w:rsidRPr="00E86714">
              <w:rPr>
                <w:rFonts w:asciiTheme="majorBidi" w:hAnsiTheme="majorBidi" w:cstheme="majorBidi"/>
                <w:sz w:val="28"/>
                <w:szCs w:val="28"/>
              </w:rPr>
              <w:t>299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3246E" w:rsidRPr="00F3427F" w14:paraId="65CB3385" w14:textId="77777777" w:rsidTr="00650731">
        <w:trPr>
          <w:cantSplit/>
        </w:trPr>
        <w:tc>
          <w:tcPr>
            <w:tcW w:w="4410" w:type="dxa"/>
            <w:hideMark/>
          </w:tcPr>
          <w:p w14:paraId="779F791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3" w:name="_Hlk204258815"/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3BF6419A" w14:textId="25B8DCD8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D27E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566</w:t>
            </w:r>
          </w:p>
        </w:tc>
        <w:tc>
          <w:tcPr>
            <w:tcW w:w="180" w:type="dxa"/>
          </w:tcPr>
          <w:p w14:paraId="713F725B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2A12FCDA" w14:textId="3A179AFF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D05DF0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548</w:t>
            </w:r>
          </w:p>
        </w:tc>
        <w:tc>
          <w:tcPr>
            <w:tcW w:w="180" w:type="dxa"/>
          </w:tcPr>
          <w:p w14:paraId="357B1156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4D54D76C" w14:textId="7912F268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151</w:t>
            </w:r>
            <w:r w:rsidR="001223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730</w:t>
            </w:r>
          </w:p>
        </w:tc>
        <w:tc>
          <w:tcPr>
            <w:tcW w:w="180" w:type="dxa"/>
          </w:tcPr>
          <w:p w14:paraId="4AD93981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</w:tcPr>
          <w:p w14:paraId="0A7FD997" w14:textId="05DEDE59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161</w:t>
            </w:r>
            <w:r w:rsidR="006C07EC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796</w:t>
            </w:r>
          </w:p>
        </w:tc>
      </w:tr>
      <w:tr w:rsidR="0083246E" w:rsidRPr="00F3427F" w14:paraId="2816C5B2" w14:textId="77777777" w:rsidTr="00845497">
        <w:trPr>
          <w:cantSplit/>
        </w:trPr>
        <w:tc>
          <w:tcPr>
            <w:tcW w:w="4410" w:type="dxa"/>
          </w:tcPr>
          <w:p w14:paraId="25109D58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09710E9E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514A681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2E88FA87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57FFC649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0A66D609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262DBFE2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42705D0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bookmarkEnd w:id="3"/>
      <w:tr w:rsidR="0083246E" w:rsidRPr="00F3427F" w14:paraId="58F61E73" w14:textId="77777777" w:rsidTr="00845497">
        <w:trPr>
          <w:cantSplit/>
        </w:trPr>
        <w:tc>
          <w:tcPr>
            <w:tcW w:w="4410" w:type="dxa"/>
          </w:tcPr>
          <w:p w14:paraId="193E86D1" w14:textId="3C48141F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EC6B607" w14:textId="2DBD8B05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7841E38F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2C3EDEC" w14:textId="531A29AC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018B2BB6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318A8B4" w14:textId="7ED882AD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740CD515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2B578E2D" w14:textId="3438B730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83246E" w:rsidRPr="00F3427F" w14:paraId="2A96666F" w14:textId="77777777" w:rsidTr="00157CF1">
        <w:trPr>
          <w:cantSplit/>
        </w:trPr>
        <w:tc>
          <w:tcPr>
            <w:tcW w:w="4410" w:type="dxa"/>
            <w:hideMark/>
          </w:tcPr>
          <w:p w14:paraId="74FB1444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5F456385" w14:textId="69919A82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3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138</w:t>
            </w:r>
            <w:r w:rsidR="008272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759</w:t>
            </w:r>
          </w:p>
        </w:tc>
        <w:tc>
          <w:tcPr>
            <w:tcW w:w="180" w:type="dxa"/>
          </w:tcPr>
          <w:p w14:paraId="0407D809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3BF78844" w14:textId="0DBD42D4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155</w:t>
            </w:r>
            <w:r w:rsidR="006C07EC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967</w:t>
            </w:r>
          </w:p>
        </w:tc>
        <w:tc>
          <w:tcPr>
            <w:tcW w:w="180" w:type="dxa"/>
          </w:tcPr>
          <w:p w14:paraId="22337EFB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2C9B3AB4" w14:textId="7D142CC5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="008272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217</w:t>
            </w:r>
          </w:p>
        </w:tc>
        <w:tc>
          <w:tcPr>
            <w:tcW w:w="180" w:type="dxa"/>
          </w:tcPr>
          <w:p w14:paraId="5A27C4DC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42B811F9" w14:textId="36541840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127</w:t>
            </w:r>
            <w:r w:rsidR="006C07EC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</w:tr>
      <w:tr w:rsidR="0083246E" w:rsidRPr="00F3427F" w14:paraId="1C55D6B6" w14:textId="77777777" w:rsidTr="00157CF1">
        <w:trPr>
          <w:cantSplit/>
        </w:trPr>
        <w:tc>
          <w:tcPr>
            <w:tcW w:w="4410" w:type="dxa"/>
            <w:hideMark/>
          </w:tcPr>
          <w:p w14:paraId="66E47628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6595C175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D2B990B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4C9B1848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4FF6176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044AEDDF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9943D2F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56FBFE41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246E" w:rsidRPr="00F3427F" w14:paraId="53443345" w14:textId="77777777" w:rsidTr="00157CF1">
        <w:trPr>
          <w:cantSplit/>
        </w:trPr>
        <w:tc>
          <w:tcPr>
            <w:tcW w:w="4410" w:type="dxa"/>
            <w:hideMark/>
          </w:tcPr>
          <w:p w14:paraId="241AC874" w14:textId="348F4343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 xml:space="preserve">   น้อยกว่า </w:t>
            </w:r>
            <w:r w:rsidR="00E86714" w:rsidRPr="00E86714">
              <w:rPr>
                <w:rFonts w:ascii="Angsana New" w:hAnsi="Angsana New"/>
                <w:sz w:val="28"/>
                <w:szCs w:val="28"/>
              </w:rPr>
              <w:t>3</w:t>
            </w:r>
            <w:r w:rsidRPr="00F3427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288D6CB" w14:textId="57C0028B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8272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834</w:t>
            </w:r>
          </w:p>
        </w:tc>
        <w:tc>
          <w:tcPr>
            <w:tcW w:w="180" w:type="dxa"/>
          </w:tcPr>
          <w:p w14:paraId="46A4FC9E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427C0F31" w14:textId="18F5CD52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6C07EC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640</w:t>
            </w:r>
          </w:p>
        </w:tc>
        <w:tc>
          <w:tcPr>
            <w:tcW w:w="180" w:type="dxa"/>
          </w:tcPr>
          <w:p w14:paraId="2C5FA3D1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6C1C5AAC" w14:textId="0EE5EF01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272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443</w:t>
            </w:r>
          </w:p>
        </w:tc>
        <w:tc>
          <w:tcPr>
            <w:tcW w:w="180" w:type="dxa"/>
          </w:tcPr>
          <w:p w14:paraId="16CF58D8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2B9020B9" w14:textId="1F1A123D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C07EC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039</w:t>
            </w:r>
          </w:p>
        </w:tc>
      </w:tr>
      <w:tr w:rsidR="0083246E" w:rsidRPr="00F3427F" w14:paraId="741375B2" w14:textId="77777777" w:rsidTr="00157CF1">
        <w:trPr>
          <w:cantSplit/>
        </w:trPr>
        <w:tc>
          <w:tcPr>
            <w:tcW w:w="4410" w:type="dxa"/>
            <w:hideMark/>
          </w:tcPr>
          <w:p w14:paraId="7A6FC4A4" w14:textId="316E0E12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E86714" w:rsidRPr="00E86714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="00E86714" w:rsidRPr="00E86714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CD7BAF8" w14:textId="76B49DE0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221</w:t>
            </w:r>
          </w:p>
        </w:tc>
        <w:tc>
          <w:tcPr>
            <w:tcW w:w="180" w:type="dxa"/>
          </w:tcPr>
          <w:p w14:paraId="6B2C8B71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26EE559B" w14:textId="3BB089CE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C07EC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003</w:t>
            </w:r>
          </w:p>
        </w:tc>
        <w:tc>
          <w:tcPr>
            <w:tcW w:w="180" w:type="dxa"/>
          </w:tcPr>
          <w:p w14:paraId="2056CFFC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3D75C49F" w14:textId="77292836" w:rsidR="0083246E" w:rsidRPr="00DF2175" w:rsidRDefault="00827246" w:rsidP="00FC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-1" w:line="240" w:lineRule="auto"/>
              <w:ind w:left="99" w:right="8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F217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6A04EBF0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59DC50C5" w14:textId="60A90C90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C07EC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003</w:t>
            </w:r>
          </w:p>
        </w:tc>
      </w:tr>
      <w:tr w:rsidR="0083246E" w:rsidRPr="00F3427F" w14:paraId="42ED447B" w14:textId="77777777" w:rsidTr="00157CF1">
        <w:trPr>
          <w:cantSplit/>
        </w:trPr>
        <w:tc>
          <w:tcPr>
            <w:tcW w:w="4410" w:type="dxa"/>
            <w:hideMark/>
          </w:tcPr>
          <w:p w14:paraId="29972F97" w14:textId="3A877FF1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E86714" w:rsidRPr="00E86714">
              <w:rPr>
                <w:rFonts w:ascii="Angsana New" w:hAnsi="Angsana New"/>
                <w:sz w:val="28"/>
                <w:szCs w:val="28"/>
              </w:rPr>
              <w:t>6</w:t>
            </w:r>
            <w:r w:rsidRPr="00F3427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  <w:r w:rsidRPr="00F3427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86714" w:rsidRPr="00E86714">
              <w:rPr>
                <w:rFonts w:ascii="Angsana New" w:hAnsi="Angsana New"/>
                <w:sz w:val="28"/>
                <w:szCs w:val="28"/>
              </w:rPr>
              <w:t>12</w:t>
            </w:r>
            <w:r w:rsidRPr="00F3427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8098C7F" w14:textId="53CCFFBB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272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718</w:t>
            </w:r>
          </w:p>
        </w:tc>
        <w:tc>
          <w:tcPr>
            <w:tcW w:w="180" w:type="dxa"/>
          </w:tcPr>
          <w:p w14:paraId="115FB969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20589962" w14:textId="6132AA48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C07EC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471</w:t>
            </w:r>
          </w:p>
        </w:tc>
        <w:tc>
          <w:tcPr>
            <w:tcW w:w="180" w:type="dxa"/>
          </w:tcPr>
          <w:p w14:paraId="02010CD6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7D56251C" w14:textId="071EACF4" w:rsidR="0083246E" w:rsidRPr="00F3427F" w:rsidRDefault="00E86714" w:rsidP="0000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272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476</w:t>
            </w:r>
          </w:p>
        </w:tc>
        <w:tc>
          <w:tcPr>
            <w:tcW w:w="180" w:type="dxa"/>
          </w:tcPr>
          <w:p w14:paraId="6CDAAC4A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1C10933D" w14:textId="5CF4C700" w:rsidR="0083246E" w:rsidRPr="00F3427F" w:rsidRDefault="00E86714" w:rsidP="0000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7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C07EC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</w:tr>
      <w:tr w:rsidR="0083246E" w:rsidRPr="00F3427F" w14:paraId="1C5FFF5A" w14:textId="77777777" w:rsidTr="00157CF1">
        <w:trPr>
          <w:cantSplit/>
        </w:trPr>
        <w:tc>
          <w:tcPr>
            <w:tcW w:w="4410" w:type="dxa"/>
            <w:hideMark/>
          </w:tcPr>
          <w:p w14:paraId="2368FACD" w14:textId="539FD27E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="00E86714" w:rsidRPr="00E86714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6A5554" w14:textId="03629B32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142</w:t>
            </w:r>
            <w:r w:rsidR="008272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  <w:tc>
          <w:tcPr>
            <w:tcW w:w="180" w:type="dxa"/>
          </w:tcPr>
          <w:p w14:paraId="43583C9A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19A58E" w14:textId="09B02FDC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 w:rsidR="006C07EC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726</w:t>
            </w:r>
          </w:p>
        </w:tc>
        <w:tc>
          <w:tcPr>
            <w:tcW w:w="180" w:type="dxa"/>
          </w:tcPr>
          <w:p w14:paraId="11F1089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42236" w14:textId="069A5A6D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6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 w:rsidR="008272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016</w:t>
            </w:r>
          </w:p>
        </w:tc>
        <w:tc>
          <w:tcPr>
            <w:tcW w:w="180" w:type="dxa"/>
          </w:tcPr>
          <w:p w14:paraId="59014DC7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11B52B" w14:textId="724E7554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6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138</w:t>
            </w:r>
            <w:r w:rsidR="006C07EC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</w:tr>
      <w:tr w:rsidR="0083246E" w:rsidRPr="00F3427F" w14:paraId="34BBB319" w14:textId="77777777" w:rsidTr="00157CF1">
        <w:trPr>
          <w:cantSplit/>
        </w:trPr>
        <w:tc>
          <w:tcPr>
            <w:tcW w:w="4410" w:type="dxa"/>
            <w:hideMark/>
          </w:tcPr>
          <w:p w14:paraId="29D3D32C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5910A8" w14:textId="7D37F3BE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296</w:t>
            </w:r>
            <w:r w:rsidR="008272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659</w:t>
            </w:r>
          </w:p>
        </w:tc>
        <w:tc>
          <w:tcPr>
            <w:tcW w:w="180" w:type="dxa"/>
          </w:tcPr>
          <w:p w14:paraId="79E0D66B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EBB76" w14:textId="0F262F2A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319</w:t>
            </w:r>
            <w:r w:rsidR="006C07EC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807</w:t>
            </w:r>
          </w:p>
        </w:tc>
        <w:tc>
          <w:tcPr>
            <w:tcW w:w="180" w:type="dxa"/>
          </w:tcPr>
          <w:p w14:paraId="1BBA699F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72C4BD" w14:textId="0C589806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714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250</w:t>
            </w:r>
            <w:r w:rsidR="008272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152</w:t>
            </w:r>
          </w:p>
        </w:tc>
        <w:tc>
          <w:tcPr>
            <w:tcW w:w="180" w:type="dxa"/>
          </w:tcPr>
          <w:p w14:paraId="22F2678B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87B1404" w14:textId="6DCA0E94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275</w:t>
            </w:r>
            <w:r w:rsidR="006C07EC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215</w:t>
            </w:r>
          </w:p>
        </w:tc>
      </w:tr>
      <w:tr w:rsidR="0083246E" w:rsidRPr="00F3427F" w14:paraId="15FFA1AD" w14:textId="77777777" w:rsidTr="00157CF1">
        <w:trPr>
          <w:cantSplit/>
          <w:trHeight w:val="71"/>
        </w:trPr>
        <w:tc>
          <w:tcPr>
            <w:tcW w:w="4410" w:type="dxa"/>
            <w:vAlign w:val="bottom"/>
            <w:hideMark/>
          </w:tcPr>
          <w:p w14:paraId="1FD2912A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97" w:hanging="197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17ABE2" w14:textId="01BF6A9D" w:rsidR="0083246E" w:rsidRPr="00F3427F" w:rsidRDefault="0082724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86714" w:rsidRPr="00E86714">
              <w:rPr>
                <w:rFonts w:asciiTheme="majorBidi" w:hAnsiTheme="majorBidi" w:cstheme="majorBidi"/>
                <w:sz w:val="28"/>
                <w:szCs w:val="28"/>
              </w:rPr>
              <w:t>158</w:t>
            </w:r>
            <w:r w:rsidR="00A231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86714" w:rsidRPr="00E86714">
              <w:rPr>
                <w:rFonts w:asciiTheme="majorBidi" w:hAnsiTheme="majorBidi" w:cstheme="majorBidi"/>
                <w:sz w:val="28"/>
                <w:szCs w:val="28"/>
              </w:rPr>
              <w:t>115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6329DCB5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050343" w14:textId="03324EB8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86714" w:rsidRPr="00E86714">
              <w:rPr>
                <w:rFonts w:asciiTheme="majorBidi" w:hAnsiTheme="majorBidi" w:cstheme="majorBidi"/>
                <w:sz w:val="28"/>
                <w:szCs w:val="28"/>
              </w:rPr>
              <w:t>158</w:t>
            </w:r>
            <w:r w:rsidR="006C07EC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86714" w:rsidRPr="00E86714">
              <w:rPr>
                <w:rFonts w:asciiTheme="majorBidi" w:hAnsiTheme="majorBidi" w:cstheme="majorBidi"/>
                <w:sz w:val="28"/>
                <w:szCs w:val="28"/>
              </w:rPr>
              <w:t>825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535B16A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81D5EB" w14:textId="135D4B95" w:rsidR="0083246E" w:rsidRPr="00F3427F" w:rsidRDefault="0082724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86714" w:rsidRPr="00E86714">
              <w:rPr>
                <w:rFonts w:asciiTheme="majorBidi" w:hAnsiTheme="majorBidi" w:cstheme="majorBidi"/>
                <w:sz w:val="28"/>
                <w:szCs w:val="28"/>
              </w:rPr>
              <w:t>154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86714" w:rsidRPr="00E86714">
              <w:rPr>
                <w:rFonts w:asciiTheme="majorBidi" w:hAnsiTheme="majorBidi" w:cstheme="majorBidi"/>
                <w:sz w:val="28"/>
                <w:szCs w:val="28"/>
              </w:rPr>
              <w:t>641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57F887D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74810DE9" w14:textId="49A15992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86714" w:rsidRPr="00E86714">
              <w:rPr>
                <w:rFonts w:asciiTheme="majorBidi" w:hAnsiTheme="majorBidi" w:cstheme="majorBidi"/>
                <w:sz w:val="28"/>
                <w:szCs w:val="28"/>
              </w:rPr>
              <w:t>155</w:t>
            </w:r>
            <w:r w:rsidR="006C07EC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86714" w:rsidRPr="00E86714">
              <w:rPr>
                <w:rFonts w:asciiTheme="majorBidi" w:hAnsiTheme="majorBidi" w:cstheme="majorBidi"/>
                <w:sz w:val="28"/>
                <w:szCs w:val="28"/>
              </w:rPr>
              <w:t>287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3246E" w:rsidRPr="00F3427F" w14:paraId="176D1FA6" w14:textId="77777777" w:rsidTr="00157CF1">
        <w:trPr>
          <w:cantSplit/>
        </w:trPr>
        <w:tc>
          <w:tcPr>
            <w:tcW w:w="4410" w:type="dxa"/>
            <w:hideMark/>
          </w:tcPr>
          <w:p w14:paraId="0AEA3168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76282A" w14:textId="71A6F51C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138</w:t>
            </w:r>
            <w:r w:rsidR="008272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544</w:t>
            </w:r>
          </w:p>
        </w:tc>
        <w:tc>
          <w:tcPr>
            <w:tcW w:w="180" w:type="dxa"/>
          </w:tcPr>
          <w:p w14:paraId="30EFB4BE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F59C8F" w14:textId="68885571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160</w:t>
            </w:r>
            <w:r w:rsidR="006C07EC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982</w:t>
            </w:r>
          </w:p>
        </w:tc>
        <w:tc>
          <w:tcPr>
            <w:tcW w:w="180" w:type="dxa"/>
          </w:tcPr>
          <w:p w14:paraId="47841B5A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1A19D9" w14:textId="097313DA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95</w:t>
            </w:r>
            <w:r w:rsidR="0082724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511</w:t>
            </w:r>
          </w:p>
        </w:tc>
        <w:tc>
          <w:tcPr>
            <w:tcW w:w="180" w:type="dxa"/>
          </w:tcPr>
          <w:p w14:paraId="2E5E5E9E" w14:textId="2910CB0C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</w:tcPr>
          <w:p w14:paraId="7560A37E" w14:textId="3ED0EF0F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119</w:t>
            </w:r>
            <w:r w:rsidR="006C07EC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928</w:t>
            </w:r>
          </w:p>
        </w:tc>
      </w:tr>
      <w:tr w:rsidR="0083246E" w:rsidRPr="00F3427F" w14:paraId="582C5D42" w14:textId="77777777" w:rsidTr="00157CF1">
        <w:trPr>
          <w:cantSplit/>
        </w:trPr>
        <w:tc>
          <w:tcPr>
            <w:tcW w:w="4410" w:type="dxa"/>
          </w:tcPr>
          <w:p w14:paraId="5063D4FB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20EE8B6F" w14:textId="4B79E45E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7A67EA87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7F9D28A3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B2CEF1F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15DE667C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00E5DF2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236B78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246E" w:rsidRPr="00F3427F" w14:paraId="736C1920" w14:textId="77777777" w:rsidTr="00157CF1">
        <w:trPr>
          <w:cantSplit/>
        </w:trPr>
        <w:tc>
          <w:tcPr>
            <w:tcW w:w="4410" w:type="dxa"/>
          </w:tcPr>
          <w:p w14:paraId="3902A04B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34CC25A1" w14:textId="64812797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142</w:t>
            </w:r>
            <w:r w:rsidR="003C05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110</w:t>
            </w:r>
          </w:p>
        </w:tc>
        <w:tc>
          <w:tcPr>
            <w:tcW w:w="180" w:type="dxa"/>
          </w:tcPr>
          <w:p w14:paraId="16CC56C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382AAAA0" w14:textId="0D75CAD7" w:rsidR="0083246E" w:rsidRPr="00F3427F" w:rsidRDefault="00E86714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169</w:t>
            </w:r>
            <w:r w:rsidR="006C07EC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530</w:t>
            </w:r>
          </w:p>
        </w:tc>
        <w:tc>
          <w:tcPr>
            <w:tcW w:w="180" w:type="dxa"/>
          </w:tcPr>
          <w:p w14:paraId="57E07FC9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5A931CAE" w14:textId="544EBD15" w:rsidR="0083246E" w:rsidRPr="00F3427F" w:rsidRDefault="00E86714" w:rsidP="0000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1"/>
              </w:tabs>
              <w:spacing w:after="100" w:afterAutospacing="1" w:line="240" w:lineRule="auto"/>
              <w:ind w:left="-83" w:right="45" w:firstLine="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247</w:t>
            </w:r>
            <w:r w:rsidR="0062510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241</w:t>
            </w:r>
          </w:p>
        </w:tc>
        <w:tc>
          <w:tcPr>
            <w:tcW w:w="180" w:type="dxa"/>
          </w:tcPr>
          <w:p w14:paraId="58C0372C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1116567" w14:textId="3415944B" w:rsidR="0083246E" w:rsidRPr="00F3427F" w:rsidRDefault="00E86714" w:rsidP="0000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281</w:t>
            </w:r>
            <w:r w:rsidR="006C07EC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724</w:t>
            </w:r>
          </w:p>
        </w:tc>
      </w:tr>
    </w:tbl>
    <w:p w14:paraId="409AB993" w14:textId="77777777" w:rsidR="001F3E09" w:rsidRPr="00F3427F" w:rsidRDefault="001F3E09" w:rsidP="001321E3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72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1260"/>
        <w:gridCol w:w="180"/>
        <w:gridCol w:w="1170"/>
        <w:gridCol w:w="180"/>
        <w:gridCol w:w="1170"/>
        <w:gridCol w:w="181"/>
        <w:gridCol w:w="1169"/>
      </w:tblGrid>
      <w:tr w:rsidR="001321E3" w:rsidRPr="00F3427F" w14:paraId="0A537CF5" w14:textId="77777777" w:rsidTr="006B0344">
        <w:trPr>
          <w:cantSplit/>
          <w:trHeight w:val="416"/>
        </w:trPr>
        <w:tc>
          <w:tcPr>
            <w:tcW w:w="4410" w:type="dxa"/>
            <w:vAlign w:val="bottom"/>
            <w:hideMark/>
          </w:tcPr>
          <w:p w14:paraId="2A05430D" w14:textId="6A2B7001" w:rsidR="001321E3" w:rsidRPr="00F3427F" w:rsidRDefault="001321E3" w:rsidP="00703157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F3427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</w:t>
            </w:r>
            <w:r w:rsidRPr="00F342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ขาดทุนด้านเครดิตที่คาดว่าจะเกิดขึ้น</w:t>
            </w:r>
            <w:r w:rsidRPr="00F3427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610" w:type="dxa"/>
            <w:gridSpan w:val="3"/>
            <w:vAlign w:val="bottom"/>
          </w:tcPr>
          <w:p w14:paraId="26EA2357" w14:textId="77777777" w:rsidR="001321E3" w:rsidRPr="00F3427F" w:rsidRDefault="001321E3" w:rsidP="0070315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F3427F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F5A7D5E" w14:textId="77777777" w:rsidR="001321E3" w:rsidRPr="00F3427F" w:rsidRDefault="001321E3" w:rsidP="0070315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D888B44" w14:textId="77777777" w:rsidR="001321E3" w:rsidRPr="00F3427F" w:rsidRDefault="001321E3" w:rsidP="0070315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9B7721" w:rsidRPr="00F3427F" w14:paraId="4E8DE124" w14:textId="77777777" w:rsidTr="006B0344">
        <w:trPr>
          <w:cantSplit/>
        </w:trPr>
        <w:tc>
          <w:tcPr>
            <w:tcW w:w="4410" w:type="dxa"/>
            <w:vAlign w:val="bottom"/>
          </w:tcPr>
          <w:p w14:paraId="3FED80E5" w14:textId="3765B614" w:rsidR="00513BF6" w:rsidRPr="00F3427F" w:rsidRDefault="003170C3" w:rsidP="00513BF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</w:t>
            </w:r>
            <w:r w:rsidR="0010794E" w:rsidRPr="00F342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งวด</w:t>
            </w:r>
            <w:r w:rsidR="00A41C8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หก</w:t>
            </w:r>
            <w:r w:rsidR="0010794E" w:rsidRPr="00F342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เดือน</w:t>
            </w:r>
            <w:r w:rsidRPr="00F342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สิ้นสุดวันที่</w:t>
            </w:r>
            <w:r w:rsidRPr="00F342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E86714" w:rsidRPr="00E867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30</w:t>
            </w:r>
            <w:r w:rsidR="00A41C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="00A41C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1576AC62" w14:textId="61BDACC4" w:rsidR="009B7721" w:rsidRPr="00F3427F" w:rsidRDefault="00E86714" w:rsidP="009B772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E8671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180" w:type="dxa"/>
            <w:vAlign w:val="bottom"/>
          </w:tcPr>
          <w:p w14:paraId="04BFE141" w14:textId="77777777" w:rsidR="009B7721" w:rsidRPr="00F3427F" w:rsidRDefault="009B7721" w:rsidP="009B772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313030" w14:textId="41BB1757" w:rsidR="009B7721" w:rsidRPr="00F3427F" w:rsidRDefault="00E86714" w:rsidP="009B7721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E8671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0A127669" w14:textId="77777777" w:rsidR="009B7721" w:rsidRPr="00F3427F" w:rsidRDefault="009B7721" w:rsidP="009B772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554CE0" w14:textId="5B2D115A" w:rsidR="009B7721" w:rsidRPr="00F3427F" w:rsidRDefault="00E86714" w:rsidP="009B7721">
            <w:pPr>
              <w:spacing w:line="240" w:lineRule="auto"/>
              <w:ind w:left="14" w:right="-55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E86714">
              <w:rPr>
                <w:rFonts w:asciiTheme="majorBidi" w:hAnsiTheme="majorBidi" w:cstheme="majorBidi"/>
                <w:bCs/>
                <w:sz w:val="28"/>
                <w:szCs w:val="28"/>
              </w:rPr>
              <w:t>2569</w:t>
            </w:r>
          </w:p>
        </w:tc>
        <w:tc>
          <w:tcPr>
            <w:tcW w:w="181" w:type="dxa"/>
            <w:vAlign w:val="bottom"/>
          </w:tcPr>
          <w:p w14:paraId="4072DFBA" w14:textId="77777777" w:rsidR="009B7721" w:rsidRPr="00F3427F" w:rsidRDefault="009B7721" w:rsidP="009B772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1FDBED0" w14:textId="329B501E" w:rsidR="009B7721" w:rsidRPr="00F3427F" w:rsidRDefault="00E86714" w:rsidP="009B772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E8671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2568</w:t>
            </w:r>
          </w:p>
        </w:tc>
      </w:tr>
      <w:tr w:rsidR="001321E3" w:rsidRPr="00F3427F" w14:paraId="4DA03A40" w14:textId="77777777" w:rsidTr="006B0344">
        <w:trPr>
          <w:cantSplit/>
        </w:trPr>
        <w:tc>
          <w:tcPr>
            <w:tcW w:w="4410" w:type="dxa"/>
            <w:vAlign w:val="bottom"/>
            <w:hideMark/>
          </w:tcPr>
          <w:p w14:paraId="34030908" w14:textId="77777777" w:rsidR="001321E3" w:rsidRPr="00F3427F" w:rsidRDefault="001321E3" w:rsidP="001321E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310" w:type="dxa"/>
            <w:gridSpan w:val="7"/>
            <w:vAlign w:val="bottom"/>
            <w:hideMark/>
          </w:tcPr>
          <w:p w14:paraId="737E4168" w14:textId="77777777" w:rsidR="001321E3" w:rsidRPr="00F3427F" w:rsidRDefault="001321E3" w:rsidP="001321E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E2CD7" w:rsidRPr="00F3427F" w14:paraId="454C0E15" w14:textId="77777777" w:rsidTr="006B0344">
        <w:trPr>
          <w:cantSplit/>
        </w:trPr>
        <w:tc>
          <w:tcPr>
            <w:tcW w:w="4410" w:type="dxa"/>
          </w:tcPr>
          <w:p w14:paraId="16E792AD" w14:textId="7D225A0B" w:rsidR="00EE2CD7" w:rsidRPr="00F3427F" w:rsidRDefault="00EE2CD7" w:rsidP="001C533E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680"/>
                <w:tab w:val="left" w:pos="188"/>
              </w:tabs>
              <w:spacing w:line="240" w:lineRule="auto"/>
              <w:ind w:hanging="7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="006F107C" w:rsidRPr="00F3427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(ลดลง)</w:t>
            </w:r>
          </w:p>
        </w:tc>
        <w:tc>
          <w:tcPr>
            <w:tcW w:w="1260" w:type="dxa"/>
          </w:tcPr>
          <w:p w14:paraId="4CF2C021" w14:textId="7A38911C" w:rsidR="00EE2CD7" w:rsidRPr="00F3427F" w:rsidRDefault="00922B47" w:rsidP="006B0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86714" w:rsidRPr="00E86714">
              <w:rPr>
                <w:rFonts w:asciiTheme="majorBidi" w:hAnsiTheme="majorBidi" w:cstheme="majorBidi"/>
                <w:sz w:val="28"/>
                <w:szCs w:val="28"/>
              </w:rPr>
              <w:t>710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17C17E31" w14:textId="77777777" w:rsidR="00EE2CD7" w:rsidRPr="00F3427F" w:rsidRDefault="00EE2CD7" w:rsidP="00EE2CD7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512ED39" w14:textId="5EB8D752" w:rsidR="00EE2CD7" w:rsidRPr="00F3427F" w:rsidRDefault="00E86714" w:rsidP="006B0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B7CC6" w:rsidRPr="000B7C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180" w:type="dxa"/>
          </w:tcPr>
          <w:p w14:paraId="72239239" w14:textId="77777777" w:rsidR="00EE2CD7" w:rsidRPr="00F3427F" w:rsidRDefault="00EE2CD7" w:rsidP="00EE2CD7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9AD91E9" w14:textId="244251D2" w:rsidR="00EE2CD7" w:rsidRPr="00F3427F" w:rsidRDefault="00922B47" w:rsidP="008D5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100" w:afterAutospacing="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86714" w:rsidRPr="00E86714">
              <w:rPr>
                <w:rFonts w:asciiTheme="majorBidi" w:hAnsiTheme="majorBidi" w:cstheme="majorBidi"/>
                <w:sz w:val="28"/>
                <w:szCs w:val="28"/>
              </w:rPr>
              <w:t>646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1" w:type="dxa"/>
          </w:tcPr>
          <w:p w14:paraId="72C38590" w14:textId="77777777" w:rsidR="00EE2CD7" w:rsidRPr="00F3427F" w:rsidRDefault="00EE2CD7" w:rsidP="00EE2CD7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8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</w:tcPr>
          <w:p w14:paraId="51E7D10F" w14:textId="191AB140" w:rsidR="00EE2CD7" w:rsidRPr="00F3427F" w:rsidRDefault="00E86714" w:rsidP="00BF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B7CC6" w:rsidRPr="000B7C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861</w:t>
            </w:r>
          </w:p>
        </w:tc>
      </w:tr>
    </w:tbl>
    <w:p w14:paraId="21B95D64" w14:textId="62EE6D73" w:rsidR="00680119" w:rsidRPr="00F3427F" w:rsidRDefault="00680119" w:rsidP="001D1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055"/>
        <w:rPr>
          <w:rFonts w:ascii="Angsana New" w:hAnsi="Angsana New"/>
          <w:bCs/>
          <w:sz w:val="28"/>
          <w:szCs w:val="28"/>
          <w:cs/>
        </w:rPr>
        <w:sectPr w:rsidR="00680119" w:rsidRPr="00F3427F" w:rsidSect="00A41C80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14" w:chapStyle="1"/>
          <w:cols w:space="720"/>
          <w:titlePg/>
          <w:docGrid w:linePitch="245"/>
        </w:sectPr>
      </w:pPr>
    </w:p>
    <w:p w14:paraId="434EAD08" w14:textId="0A738E07" w:rsidR="00680119" w:rsidRPr="00F3427F" w:rsidRDefault="0096319B" w:rsidP="0068011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28"/>
          <w:szCs w:val="28"/>
        </w:rPr>
      </w:pPr>
      <w:r w:rsidRPr="00F3427F">
        <w:rPr>
          <w:rFonts w:ascii="Angsana New" w:hAnsi="Angsana New"/>
          <w:bCs/>
          <w:sz w:val="28"/>
          <w:szCs w:val="28"/>
          <w:cs/>
        </w:rPr>
        <w:lastRenderedPageBreak/>
        <w:t>เงินลงทุนในบริษัทร่วมและการร่วมค้า</w:t>
      </w:r>
    </w:p>
    <w:p w14:paraId="3C50F03C" w14:textId="77777777" w:rsidR="00680119" w:rsidRPr="00F3427F" w:rsidRDefault="00680119" w:rsidP="00CA229D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5DF9DB88" w14:textId="5487C4EE" w:rsidR="00680119" w:rsidRPr="00F3427F" w:rsidRDefault="0096319B" w:rsidP="00680119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F3427F">
        <w:rPr>
          <w:rFonts w:ascii="Angsana New" w:hAnsi="Angsana New"/>
          <w:sz w:val="28"/>
          <w:szCs w:val="28"/>
          <w:cs/>
        </w:rPr>
        <w:t>เงินลงทุนใน</w:t>
      </w:r>
      <w:r w:rsidRPr="00F3427F">
        <w:rPr>
          <w:rFonts w:ascii="Angsana New" w:hAnsi="Angsana New" w:hint="cs"/>
          <w:sz w:val="28"/>
          <w:szCs w:val="28"/>
          <w:cs/>
        </w:rPr>
        <w:t>บริษัทร่วมและ</w:t>
      </w:r>
      <w:r w:rsidRPr="00F3427F">
        <w:rPr>
          <w:rFonts w:ascii="Angsana New" w:hAnsi="Angsana New"/>
          <w:sz w:val="28"/>
          <w:szCs w:val="28"/>
          <w:cs/>
        </w:rPr>
        <w:t>การร่วมค้า</w:t>
      </w:r>
      <w:r w:rsidR="00680119" w:rsidRPr="00F3427F">
        <w:rPr>
          <w:rFonts w:ascii="Angsana New" w:hAnsi="Angsana New"/>
          <w:sz w:val="28"/>
          <w:szCs w:val="28"/>
          <w:rtl/>
          <w:cs/>
        </w:rPr>
        <w:t xml:space="preserve"> </w:t>
      </w:r>
      <w:r w:rsidR="003170C3" w:rsidRPr="00F3427F">
        <w:rPr>
          <w:rFonts w:ascii="Angsana New" w:hAnsi="Angsana New"/>
          <w:sz w:val="28"/>
          <w:szCs w:val="28"/>
          <w:cs/>
        </w:rPr>
        <w:t>ณ</w:t>
      </w:r>
      <w:r w:rsidR="003170C3" w:rsidRPr="00F3427F">
        <w:rPr>
          <w:rFonts w:ascii="Angsana New" w:hAnsi="Angsana New"/>
          <w:sz w:val="28"/>
          <w:szCs w:val="28"/>
          <w:rtl/>
          <w:cs/>
        </w:rPr>
        <w:t xml:space="preserve"> </w:t>
      </w:r>
      <w:r w:rsidR="003170C3" w:rsidRPr="00F3427F">
        <w:rPr>
          <w:rFonts w:ascii="Angsana New" w:hAnsi="Angsana New"/>
          <w:sz w:val="28"/>
          <w:szCs w:val="28"/>
          <w:cs/>
        </w:rPr>
        <w:t xml:space="preserve">วันที่ </w:t>
      </w:r>
      <w:r w:rsidR="00E86714" w:rsidRPr="00E86714">
        <w:rPr>
          <w:rFonts w:ascii="Angsana New" w:hAnsi="Angsana New"/>
          <w:sz w:val="28"/>
          <w:szCs w:val="28"/>
        </w:rPr>
        <w:t>30</w:t>
      </w:r>
      <w:r w:rsidR="00A41C80">
        <w:rPr>
          <w:rFonts w:ascii="Angsana New" w:hAnsi="Angsana New"/>
          <w:sz w:val="28"/>
          <w:szCs w:val="28"/>
        </w:rPr>
        <w:t xml:space="preserve"> </w:t>
      </w:r>
      <w:r w:rsidR="00A41C80">
        <w:rPr>
          <w:rFonts w:ascii="Angsana New" w:hAnsi="Angsana New"/>
          <w:sz w:val="28"/>
          <w:szCs w:val="28"/>
          <w:cs/>
        </w:rPr>
        <w:t>มิถุนายน</w:t>
      </w:r>
      <w:r w:rsidR="00EA13C6" w:rsidRPr="00F3427F">
        <w:rPr>
          <w:rFonts w:ascii="Angsana New" w:hAnsi="Angsana New" w:hint="cs"/>
          <w:sz w:val="28"/>
          <w:szCs w:val="28"/>
          <w:cs/>
        </w:rPr>
        <w:t xml:space="preserve"> </w:t>
      </w:r>
      <w:r w:rsidR="00E86714" w:rsidRPr="00E86714">
        <w:rPr>
          <w:rFonts w:ascii="Angsana New" w:hAnsi="Angsana New"/>
          <w:sz w:val="28"/>
          <w:szCs w:val="28"/>
        </w:rPr>
        <w:t>2569</w:t>
      </w:r>
      <w:r w:rsidR="0045378B" w:rsidRPr="00F3427F">
        <w:rPr>
          <w:rFonts w:ascii="Angsana New" w:hAnsi="Angsana New"/>
          <w:sz w:val="28"/>
          <w:szCs w:val="28"/>
        </w:rPr>
        <w:t xml:space="preserve"> </w:t>
      </w:r>
      <w:r w:rsidR="00AB7224" w:rsidRPr="00F3427F">
        <w:rPr>
          <w:rFonts w:ascii="Angsana New" w:hAnsi="Angsana New"/>
          <w:sz w:val="28"/>
          <w:szCs w:val="28"/>
          <w:cs/>
        </w:rPr>
        <w:t xml:space="preserve">และ </w:t>
      </w:r>
      <w:r w:rsidR="00E86714" w:rsidRPr="00E86714">
        <w:rPr>
          <w:rFonts w:ascii="Angsana New" w:hAnsi="Angsana New"/>
          <w:sz w:val="28"/>
          <w:szCs w:val="28"/>
        </w:rPr>
        <w:t>31</w:t>
      </w:r>
      <w:r w:rsidR="00AB7224" w:rsidRPr="00F3427F">
        <w:rPr>
          <w:rFonts w:ascii="Angsana New" w:hAnsi="Angsana New"/>
          <w:sz w:val="28"/>
          <w:szCs w:val="28"/>
        </w:rPr>
        <w:t xml:space="preserve"> </w:t>
      </w:r>
      <w:r w:rsidR="00AB7224" w:rsidRPr="00F3427F">
        <w:rPr>
          <w:rFonts w:ascii="Angsana New" w:hAnsi="Angsana New"/>
          <w:sz w:val="28"/>
          <w:szCs w:val="28"/>
          <w:cs/>
        </w:rPr>
        <w:t xml:space="preserve">ธันวาคม </w:t>
      </w:r>
      <w:r w:rsidR="00E86714" w:rsidRPr="00E86714">
        <w:rPr>
          <w:rFonts w:ascii="Angsana New" w:hAnsi="Angsana New"/>
          <w:sz w:val="28"/>
          <w:szCs w:val="28"/>
        </w:rPr>
        <w:t>2568</w:t>
      </w:r>
      <w:r w:rsidR="00AB7224" w:rsidRPr="00F3427F">
        <w:rPr>
          <w:rFonts w:ascii="Angsana New" w:hAnsi="Angsana New"/>
          <w:sz w:val="28"/>
          <w:szCs w:val="28"/>
        </w:rPr>
        <w:t xml:space="preserve"> </w:t>
      </w:r>
      <w:r w:rsidR="00AB7224" w:rsidRPr="00F3427F">
        <w:rPr>
          <w:rFonts w:ascii="Angsana New" w:hAnsi="Angsana New" w:hint="cs"/>
          <w:sz w:val="28"/>
          <w:szCs w:val="28"/>
          <w:cs/>
        </w:rPr>
        <w:t>และ</w:t>
      </w:r>
      <w:r w:rsidR="00680119" w:rsidRPr="00F3427F">
        <w:rPr>
          <w:rFonts w:ascii="Angsana New" w:hAnsi="Angsana New"/>
          <w:sz w:val="28"/>
          <w:szCs w:val="28"/>
          <w:cs/>
        </w:rPr>
        <w:t>เงินปันผลรับสำหรับ</w:t>
      </w:r>
      <w:r w:rsidR="0010794E" w:rsidRPr="00F3427F">
        <w:rPr>
          <w:rFonts w:ascii="Angsana New" w:hAnsi="Angsana New" w:hint="cs"/>
          <w:sz w:val="28"/>
          <w:szCs w:val="28"/>
          <w:cs/>
        </w:rPr>
        <w:t>งวด</w:t>
      </w:r>
      <w:r w:rsidR="00A41C80">
        <w:rPr>
          <w:rFonts w:ascii="Angsana New" w:hAnsi="Angsana New" w:hint="cs"/>
          <w:sz w:val="28"/>
          <w:szCs w:val="28"/>
          <w:cs/>
        </w:rPr>
        <w:t>หก</w:t>
      </w:r>
      <w:r w:rsidR="0010794E" w:rsidRPr="00F3427F">
        <w:rPr>
          <w:rFonts w:ascii="Angsana New" w:hAnsi="Angsana New" w:hint="cs"/>
          <w:sz w:val="28"/>
          <w:szCs w:val="28"/>
          <w:cs/>
        </w:rPr>
        <w:t>เดือน</w:t>
      </w:r>
      <w:r w:rsidR="003170C3" w:rsidRPr="00F3427F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E86714" w:rsidRPr="00E86714">
        <w:rPr>
          <w:rFonts w:ascii="Angsana New" w:hAnsi="Angsana New"/>
          <w:sz w:val="28"/>
          <w:szCs w:val="28"/>
        </w:rPr>
        <w:t>30</w:t>
      </w:r>
      <w:r w:rsidR="00A41C80">
        <w:rPr>
          <w:rFonts w:ascii="Angsana New" w:hAnsi="Angsana New"/>
          <w:sz w:val="28"/>
          <w:szCs w:val="28"/>
        </w:rPr>
        <w:t xml:space="preserve"> </w:t>
      </w:r>
      <w:r w:rsidR="00A41C80">
        <w:rPr>
          <w:rFonts w:ascii="Angsana New" w:hAnsi="Angsana New"/>
          <w:sz w:val="28"/>
          <w:szCs w:val="28"/>
          <w:cs/>
        </w:rPr>
        <w:t>มิถุนายน</w:t>
      </w:r>
      <w:r w:rsidR="003170C3" w:rsidRPr="00F3427F">
        <w:rPr>
          <w:rFonts w:ascii="Angsana New" w:hAnsi="Angsana New"/>
          <w:sz w:val="28"/>
          <w:szCs w:val="28"/>
        </w:rPr>
        <w:t xml:space="preserve"> </w:t>
      </w:r>
      <w:r w:rsidR="00680119" w:rsidRPr="00F3427F">
        <w:rPr>
          <w:rFonts w:ascii="Angsana New" w:hAnsi="Angsana New"/>
          <w:sz w:val="28"/>
          <w:szCs w:val="28"/>
          <w:cs/>
        </w:rPr>
        <w:t>มีดังนี้</w:t>
      </w:r>
      <w:r w:rsidR="00680119" w:rsidRPr="00F3427F">
        <w:rPr>
          <w:rFonts w:ascii="Angsana New" w:hAnsi="Angsana New"/>
          <w:sz w:val="28"/>
          <w:szCs w:val="28"/>
        </w:rPr>
        <w:t xml:space="preserve"> </w:t>
      </w:r>
    </w:p>
    <w:p w14:paraId="289FEB26" w14:textId="77777777" w:rsidR="005644D0" w:rsidRPr="00F3427F" w:rsidRDefault="005644D0" w:rsidP="00065490">
      <w:pPr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155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1346"/>
        <w:gridCol w:w="628"/>
        <w:gridCol w:w="630"/>
        <w:gridCol w:w="180"/>
        <w:gridCol w:w="639"/>
        <w:gridCol w:w="711"/>
        <w:gridCol w:w="189"/>
        <w:gridCol w:w="711"/>
        <w:gridCol w:w="180"/>
        <w:gridCol w:w="630"/>
        <w:gridCol w:w="180"/>
        <w:gridCol w:w="720"/>
        <w:gridCol w:w="178"/>
        <w:gridCol w:w="641"/>
        <w:gridCol w:w="180"/>
        <w:gridCol w:w="711"/>
        <w:gridCol w:w="182"/>
        <w:gridCol w:w="637"/>
        <w:gridCol w:w="180"/>
        <w:gridCol w:w="713"/>
        <w:gridCol w:w="182"/>
        <w:gridCol w:w="725"/>
        <w:gridCol w:w="180"/>
        <w:gridCol w:w="722"/>
        <w:gridCol w:w="180"/>
        <w:gridCol w:w="719"/>
        <w:gridCol w:w="181"/>
        <w:gridCol w:w="722"/>
      </w:tblGrid>
      <w:tr w:rsidR="00E52F85" w:rsidRPr="00CE359D" w14:paraId="0E379606" w14:textId="24C3FEAA" w:rsidTr="00D0239D">
        <w:trPr>
          <w:cantSplit/>
          <w:tblHeader/>
        </w:trPr>
        <w:tc>
          <w:tcPr>
            <w:tcW w:w="1800" w:type="dxa"/>
          </w:tcPr>
          <w:p w14:paraId="1A0CD032" w14:textId="77777777" w:rsidR="00E52F85" w:rsidRPr="00CE359D" w:rsidRDefault="00E52F85" w:rsidP="00096608">
            <w:pPr>
              <w:tabs>
                <w:tab w:val="clear" w:pos="1644"/>
                <w:tab w:val="left" w:pos="1634"/>
              </w:tabs>
              <w:spacing w:line="240" w:lineRule="auto"/>
              <w:ind w:left="-346" w:right="-173" w:firstLine="34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77" w:type="dxa"/>
            <w:gridSpan w:val="28"/>
            <w:vAlign w:val="bottom"/>
          </w:tcPr>
          <w:p w14:paraId="0E0D87B1" w14:textId="4D7995D1" w:rsidR="00E52F85" w:rsidRPr="00CE359D" w:rsidRDefault="00E52F85" w:rsidP="0009660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  <w:r w:rsidRPr="00CE359D">
              <w:rPr>
                <w:rFonts w:ascii="Angsana New" w:hAnsi="Angsana New" w:hint="cs"/>
                <w:b/>
                <w:bCs/>
                <w:sz w:val="20"/>
                <w:cs/>
                <w:lang w:bidi="th-TH"/>
              </w:rPr>
              <w:t>งบการเงินรวม</w:t>
            </w:r>
          </w:p>
        </w:tc>
      </w:tr>
      <w:tr w:rsidR="00E52F85" w:rsidRPr="00CE359D" w14:paraId="3F31A8B4" w14:textId="381B532A" w:rsidTr="00D0239D">
        <w:trPr>
          <w:cantSplit/>
          <w:tblHeader/>
        </w:trPr>
        <w:tc>
          <w:tcPr>
            <w:tcW w:w="1800" w:type="dxa"/>
          </w:tcPr>
          <w:p w14:paraId="05832140" w14:textId="77777777" w:rsidR="006C7519" w:rsidRPr="00CE359D" w:rsidRDefault="006C7519" w:rsidP="00096608">
            <w:pPr>
              <w:tabs>
                <w:tab w:val="clear" w:pos="1644"/>
                <w:tab w:val="left" w:pos="1634"/>
              </w:tabs>
              <w:spacing w:line="240" w:lineRule="auto"/>
              <w:ind w:left="-346" w:right="-173" w:firstLine="34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6" w:type="dxa"/>
            <w:vAlign w:val="bottom"/>
          </w:tcPr>
          <w:p w14:paraId="129F4927" w14:textId="77777777" w:rsidR="006C7519" w:rsidRPr="00CE359D" w:rsidRDefault="006C7519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E359D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628" w:type="dxa"/>
          </w:tcPr>
          <w:p w14:paraId="03C619CA" w14:textId="77777777" w:rsidR="006C7519" w:rsidRPr="00CE359D" w:rsidRDefault="006C7519" w:rsidP="00096608">
            <w:pPr>
              <w:tabs>
                <w:tab w:val="left" w:pos="732"/>
                <w:tab w:val="left" w:pos="822"/>
              </w:tabs>
              <w:spacing w:line="240" w:lineRule="auto"/>
              <w:ind w:left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E359D">
              <w:rPr>
                <w:rFonts w:ascii="Angsana New" w:hAnsi="Angsana New"/>
                <w:sz w:val="20"/>
                <w:szCs w:val="20"/>
                <w:cs/>
              </w:rPr>
              <w:t>ประเทศที่กิจการจัดตั้ง</w:t>
            </w:r>
          </w:p>
        </w:tc>
        <w:tc>
          <w:tcPr>
            <w:tcW w:w="1449" w:type="dxa"/>
            <w:gridSpan w:val="3"/>
          </w:tcPr>
          <w:p w14:paraId="61D80BD5" w14:textId="77777777" w:rsidR="006C7519" w:rsidRPr="00CE359D" w:rsidRDefault="006C7519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84AE616" w14:textId="77777777" w:rsidR="006C7519" w:rsidRPr="00CE359D" w:rsidRDefault="006C7519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E359D">
              <w:rPr>
                <w:rFonts w:ascii="Angsana New" w:hAnsi="Angsana New"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1611" w:type="dxa"/>
            <w:gridSpan w:val="3"/>
          </w:tcPr>
          <w:p w14:paraId="2C69AF90" w14:textId="77777777" w:rsidR="006C7519" w:rsidRPr="00CE359D" w:rsidRDefault="006C7519" w:rsidP="00096608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2633A1B1" w14:textId="77777777" w:rsidR="00187221" w:rsidRPr="00CE359D" w:rsidRDefault="00187221" w:rsidP="00096608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6D80EB6B" w14:textId="77777777" w:rsidR="006C7519" w:rsidRPr="00CE359D" w:rsidRDefault="006C7519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CE359D">
              <w:rPr>
                <w:rFonts w:ascii="Angsana New" w:hAnsi="Angsana New"/>
                <w:sz w:val="20"/>
                <w:cs/>
                <w:lang w:bidi="th-TH"/>
              </w:rPr>
              <w:t>ทุนชำระแล้ว</w:t>
            </w:r>
            <w:r w:rsidRPr="00CE359D">
              <w:rPr>
                <w:rFonts w:ascii="Angsana New" w:hAnsi="Angsana New"/>
                <w:b w:val="0"/>
                <w:bCs/>
                <w:sz w:val="20"/>
              </w:rPr>
              <w:t xml:space="preserve"> </w:t>
            </w:r>
          </w:p>
        </w:tc>
        <w:tc>
          <w:tcPr>
            <w:tcW w:w="180" w:type="dxa"/>
          </w:tcPr>
          <w:p w14:paraId="05D46C59" w14:textId="77777777" w:rsidR="006C7519" w:rsidRPr="00CE359D" w:rsidRDefault="006C7519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1530" w:type="dxa"/>
            <w:gridSpan w:val="3"/>
          </w:tcPr>
          <w:p w14:paraId="414D4B34" w14:textId="77777777" w:rsidR="006C7519" w:rsidRPr="00CE359D" w:rsidRDefault="006C7519" w:rsidP="00096608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09EA1811" w14:textId="77777777" w:rsidR="00187221" w:rsidRPr="00CE359D" w:rsidRDefault="00187221" w:rsidP="00096608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4D4ADE8F" w14:textId="77777777" w:rsidR="006C7519" w:rsidRPr="00CE359D" w:rsidRDefault="006C7519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CE359D">
              <w:rPr>
                <w:rFonts w:ascii="Angsana New" w:hAnsi="Angsana New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710" w:type="dxa"/>
            <w:gridSpan w:val="4"/>
          </w:tcPr>
          <w:p w14:paraId="389CC72F" w14:textId="77777777" w:rsidR="00187221" w:rsidRPr="00CE359D" w:rsidRDefault="00187221" w:rsidP="0018722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6FE021D7" w14:textId="48653FCB" w:rsidR="006C7519" w:rsidRPr="00CE359D" w:rsidRDefault="006C7519" w:rsidP="006C75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CE359D">
              <w:rPr>
                <w:rFonts w:ascii="Angsana New" w:hAnsi="Angsana New"/>
                <w:sz w:val="20"/>
                <w:cs/>
                <w:lang w:bidi="th-TH"/>
              </w:rPr>
              <w:t>มูลค่าตาม</w:t>
            </w:r>
          </w:p>
          <w:p w14:paraId="4C48F787" w14:textId="047F292C" w:rsidR="006C7519" w:rsidRPr="00CE359D" w:rsidRDefault="006C7519" w:rsidP="006C75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CE359D">
              <w:rPr>
                <w:rFonts w:ascii="Angsana New" w:hAnsi="Angsana New"/>
                <w:sz w:val="20"/>
                <w:cs/>
                <w:lang w:bidi="th-TH"/>
              </w:rPr>
              <w:t>วิธีส่วนได้เสีย</w:t>
            </w:r>
          </w:p>
        </w:tc>
        <w:tc>
          <w:tcPr>
            <w:tcW w:w="182" w:type="dxa"/>
          </w:tcPr>
          <w:p w14:paraId="5D5963A7" w14:textId="24B32952" w:rsidR="006C7519" w:rsidRPr="00CE359D" w:rsidRDefault="006C7519" w:rsidP="0009660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530" w:type="dxa"/>
            <w:gridSpan w:val="3"/>
          </w:tcPr>
          <w:p w14:paraId="28C3C96B" w14:textId="77777777" w:rsidR="00F45962" w:rsidRPr="00CE359D" w:rsidRDefault="00F45962" w:rsidP="00096608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0FA3FCED" w14:textId="77777777" w:rsidR="00187221" w:rsidRPr="00CE359D" w:rsidRDefault="00187221" w:rsidP="00096608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6E1D2842" w14:textId="5A54E693" w:rsidR="006C7519" w:rsidRPr="00CE359D" w:rsidRDefault="00065FE3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CE359D">
              <w:rPr>
                <w:rFonts w:ascii="Angsana New" w:hAnsi="Angsana New"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182" w:type="dxa"/>
          </w:tcPr>
          <w:p w14:paraId="6F9E6AE7" w14:textId="77777777" w:rsidR="006C7519" w:rsidRPr="00CE359D" w:rsidRDefault="006C7519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1627" w:type="dxa"/>
            <w:gridSpan w:val="3"/>
          </w:tcPr>
          <w:p w14:paraId="640A6AF3" w14:textId="77777777" w:rsidR="00F45962" w:rsidRPr="00CE359D" w:rsidRDefault="00F45962" w:rsidP="00A474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lang w:bidi="th-TH"/>
              </w:rPr>
            </w:pPr>
          </w:p>
          <w:p w14:paraId="00A92F90" w14:textId="77777777" w:rsidR="00187221" w:rsidRPr="00CE359D" w:rsidRDefault="00187221" w:rsidP="00A474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lang w:bidi="th-TH"/>
              </w:rPr>
            </w:pPr>
          </w:p>
          <w:p w14:paraId="38C02AAB" w14:textId="48E2B8FF" w:rsidR="006C7519" w:rsidRPr="00CE359D" w:rsidRDefault="00065FE3" w:rsidP="00A474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CE359D">
              <w:rPr>
                <w:rFonts w:ascii="Angsana New" w:hAnsi="Angsana New"/>
                <w:sz w:val="20"/>
                <w:cs/>
                <w:lang w:bidi="th-TH"/>
              </w:rPr>
              <w:t>ส่วนได้เสีย - สุทธิ</w:t>
            </w:r>
          </w:p>
        </w:tc>
        <w:tc>
          <w:tcPr>
            <w:tcW w:w="180" w:type="dxa"/>
          </w:tcPr>
          <w:p w14:paraId="45B1E3CF" w14:textId="77777777" w:rsidR="006C7519" w:rsidRPr="00CE359D" w:rsidRDefault="006C7519" w:rsidP="00A474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622" w:type="dxa"/>
            <w:gridSpan w:val="3"/>
          </w:tcPr>
          <w:p w14:paraId="5F12627D" w14:textId="77777777" w:rsidR="00F45962" w:rsidRPr="00CE359D" w:rsidRDefault="00F45962" w:rsidP="005220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lang w:bidi="th-TH"/>
              </w:rPr>
            </w:pPr>
          </w:p>
          <w:p w14:paraId="238DEB54" w14:textId="736404A0" w:rsidR="006C7519" w:rsidRPr="00CE359D" w:rsidRDefault="006C7519" w:rsidP="005220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CE359D">
              <w:rPr>
                <w:rFonts w:ascii="Angsana New" w:hAnsi="Angsana New"/>
                <w:sz w:val="20"/>
                <w:cs/>
                <w:lang w:bidi="th-TH"/>
              </w:rPr>
              <w:t>เงินปันผลรับสำหรับ</w:t>
            </w:r>
            <w:r w:rsidRPr="00CE359D">
              <w:rPr>
                <w:rFonts w:ascii="Angsana New" w:hAnsi="Angsana New" w:hint="cs"/>
                <w:sz w:val="20"/>
                <w:cs/>
                <w:lang w:bidi="th-TH"/>
              </w:rPr>
              <w:t>งวด</w:t>
            </w:r>
          </w:p>
          <w:p w14:paraId="0B523F23" w14:textId="1C0DAE0E" w:rsidR="006C7519" w:rsidRPr="00CE359D" w:rsidRDefault="00A41C80" w:rsidP="005220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หก</w:t>
            </w:r>
            <w:r w:rsidR="006C7519" w:rsidRPr="00CE359D">
              <w:rPr>
                <w:rFonts w:asciiTheme="majorBidi" w:hAnsiTheme="majorBidi" w:cstheme="majorBidi"/>
                <w:sz w:val="20"/>
                <w:cs/>
                <w:lang w:bidi="th-TH"/>
              </w:rPr>
              <w:t>เดือนสิ้นสุดวันที่</w:t>
            </w:r>
          </w:p>
        </w:tc>
      </w:tr>
      <w:tr w:rsidR="00E52F85" w:rsidRPr="00CE359D" w14:paraId="3BA9E2E0" w14:textId="6D4CE320" w:rsidTr="00D0239D">
        <w:trPr>
          <w:cantSplit/>
          <w:tblHeader/>
        </w:trPr>
        <w:tc>
          <w:tcPr>
            <w:tcW w:w="1800" w:type="dxa"/>
          </w:tcPr>
          <w:p w14:paraId="6F21DF46" w14:textId="77777777" w:rsidR="00E52F85" w:rsidRPr="00CE359D" w:rsidRDefault="00E52F85" w:rsidP="00E52F85">
            <w:pPr>
              <w:pStyle w:val="acctfourfigures"/>
              <w:tabs>
                <w:tab w:val="left" w:pos="1634"/>
              </w:tabs>
              <w:spacing w:line="240" w:lineRule="auto"/>
              <w:ind w:left="-346" w:right="-173" w:firstLine="346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346" w:type="dxa"/>
          </w:tcPr>
          <w:p w14:paraId="017F7120" w14:textId="77777777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628" w:type="dxa"/>
          </w:tcPr>
          <w:p w14:paraId="1123934C" w14:textId="77777777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6CFA804A" w14:textId="5654A343" w:rsidR="00E52F85" w:rsidRPr="00CE359D" w:rsidRDefault="00E86714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167" w:hanging="90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30</w:t>
            </w:r>
            <w:r w:rsidR="00A41C80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A41C80">
              <w:rPr>
                <w:rFonts w:ascii="Angsana New" w:hAnsi="Angsana New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611897B8" w14:textId="77777777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639" w:type="dxa"/>
            <w:vAlign w:val="bottom"/>
          </w:tcPr>
          <w:p w14:paraId="0A705F28" w14:textId="3C2F6C8E" w:rsidR="00E52F85" w:rsidRPr="00CE359D" w:rsidRDefault="00E86714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E52F85" w:rsidRPr="00CE359D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711" w:type="dxa"/>
            <w:vAlign w:val="bottom"/>
          </w:tcPr>
          <w:p w14:paraId="41EED066" w14:textId="5BB7DA6E" w:rsidR="00E52F85" w:rsidRPr="00CE359D" w:rsidRDefault="00E86714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30</w:t>
            </w:r>
            <w:r w:rsidR="00A41C80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A41C80">
              <w:rPr>
                <w:rFonts w:ascii="Angsana New" w:hAnsi="Angsana New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9" w:type="dxa"/>
            <w:vAlign w:val="bottom"/>
          </w:tcPr>
          <w:p w14:paraId="01BDA0C4" w14:textId="77777777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11" w:type="dxa"/>
            <w:vAlign w:val="bottom"/>
          </w:tcPr>
          <w:p w14:paraId="7423FA22" w14:textId="34C92BA2" w:rsidR="00E52F85" w:rsidRPr="00CE359D" w:rsidRDefault="00E86714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E52F85" w:rsidRPr="00CE359D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233FE802" w14:textId="77777777" w:rsidR="00E52F85" w:rsidRPr="00CE359D" w:rsidRDefault="00E52F85" w:rsidP="00E52F85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630" w:type="dxa"/>
            <w:vAlign w:val="bottom"/>
          </w:tcPr>
          <w:p w14:paraId="53C95BF4" w14:textId="023047DA" w:rsidR="00E52F85" w:rsidRPr="00CE359D" w:rsidRDefault="00E86714" w:rsidP="00364820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30</w:t>
            </w:r>
            <w:r w:rsidR="00A41C80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A41C80">
              <w:rPr>
                <w:rFonts w:ascii="Angsana New" w:hAnsi="Angsana New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6ED9835E" w14:textId="77777777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5358572A" w14:textId="0D6C8BB4" w:rsidR="00E52F85" w:rsidRPr="00CE359D" w:rsidRDefault="00E86714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9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E52F85" w:rsidRPr="00CE359D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  <w:vAlign w:val="bottom"/>
          </w:tcPr>
          <w:p w14:paraId="67BBCB4F" w14:textId="77777777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641" w:type="dxa"/>
            <w:vAlign w:val="bottom"/>
          </w:tcPr>
          <w:p w14:paraId="2BA9A4DC" w14:textId="3E762FA1" w:rsidR="00E52F85" w:rsidRPr="00CE359D" w:rsidRDefault="00E86714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30</w:t>
            </w:r>
            <w:r w:rsidR="00A41C80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A41C80">
              <w:rPr>
                <w:rFonts w:ascii="Angsana New" w:hAnsi="Angsana New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2A738FD5" w14:textId="081F165D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11" w:type="dxa"/>
            <w:vAlign w:val="bottom"/>
          </w:tcPr>
          <w:p w14:paraId="2E61BB11" w14:textId="52A34FDB" w:rsidR="00E52F85" w:rsidRPr="00CE359D" w:rsidRDefault="00E86714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E52F85" w:rsidRPr="00CE359D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2" w:type="dxa"/>
            <w:vAlign w:val="bottom"/>
          </w:tcPr>
          <w:p w14:paraId="7F14CD81" w14:textId="38D1E7F1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637" w:type="dxa"/>
            <w:vAlign w:val="bottom"/>
          </w:tcPr>
          <w:p w14:paraId="59D4E001" w14:textId="2A0B196A" w:rsidR="00E52F85" w:rsidRPr="00CE359D" w:rsidRDefault="00E86714" w:rsidP="00364820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30</w:t>
            </w:r>
            <w:r w:rsidR="00A41C80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A41C80">
              <w:rPr>
                <w:rFonts w:ascii="Angsana New" w:hAnsi="Angsana New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56A27841" w14:textId="77777777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13" w:type="dxa"/>
            <w:vAlign w:val="bottom"/>
          </w:tcPr>
          <w:p w14:paraId="4D6F409B" w14:textId="0FC7013D" w:rsidR="00E52F85" w:rsidRPr="00CE359D" w:rsidRDefault="00E86714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E52F85" w:rsidRPr="00CE359D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2" w:type="dxa"/>
            <w:vAlign w:val="bottom"/>
          </w:tcPr>
          <w:p w14:paraId="400E4DB4" w14:textId="77777777" w:rsidR="00E52F85" w:rsidRPr="00CE359D" w:rsidRDefault="00E52F85" w:rsidP="00E52F85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725" w:type="dxa"/>
            <w:vAlign w:val="bottom"/>
          </w:tcPr>
          <w:p w14:paraId="45734AAA" w14:textId="3C68B4FE" w:rsidR="00E52F85" w:rsidRPr="00CE359D" w:rsidRDefault="00E86714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30</w:t>
            </w:r>
            <w:r w:rsidR="00A41C80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A41C80">
              <w:rPr>
                <w:rFonts w:ascii="Angsana New" w:hAnsi="Angsana New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73043BAA" w14:textId="77777777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242BB420" w14:textId="128DBE66" w:rsidR="00E52F85" w:rsidRPr="00CE359D" w:rsidRDefault="00E86714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E52F85" w:rsidRPr="00CE359D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315D3E9F" w14:textId="77777777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622" w:type="dxa"/>
            <w:gridSpan w:val="3"/>
          </w:tcPr>
          <w:p w14:paraId="39B2326B" w14:textId="170CCD02" w:rsidR="00E52F85" w:rsidRPr="00CE359D" w:rsidRDefault="00E86714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30</w:t>
            </w:r>
            <w:r w:rsidR="00A41C80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A41C80">
              <w:rPr>
                <w:rFonts w:ascii="Angsana New" w:hAnsi="Angsana New"/>
                <w:sz w:val="20"/>
                <w:cs/>
                <w:lang w:val="en-US" w:bidi="th-TH"/>
              </w:rPr>
              <w:t>มิถุนายน</w:t>
            </w:r>
          </w:p>
        </w:tc>
      </w:tr>
      <w:tr w:rsidR="00E52F85" w:rsidRPr="00CE359D" w14:paraId="33A8DFBB" w14:textId="04450D04" w:rsidTr="00D0239D">
        <w:trPr>
          <w:cantSplit/>
          <w:tblHeader/>
        </w:trPr>
        <w:tc>
          <w:tcPr>
            <w:tcW w:w="1800" w:type="dxa"/>
          </w:tcPr>
          <w:p w14:paraId="7F718E80" w14:textId="77777777" w:rsidR="00E52F85" w:rsidRPr="00CE359D" w:rsidRDefault="00E52F85" w:rsidP="00E52F85">
            <w:pPr>
              <w:pStyle w:val="acctfourfigures"/>
              <w:tabs>
                <w:tab w:val="left" w:pos="1634"/>
              </w:tabs>
              <w:spacing w:line="240" w:lineRule="auto"/>
              <w:ind w:left="-346" w:right="-173" w:firstLine="346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346" w:type="dxa"/>
          </w:tcPr>
          <w:p w14:paraId="4274D09E" w14:textId="77777777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628" w:type="dxa"/>
          </w:tcPr>
          <w:p w14:paraId="16740AA7" w14:textId="77777777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7CC9668E" w14:textId="08661393" w:rsidR="00E52F85" w:rsidRPr="00CE359D" w:rsidRDefault="00E86714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E86714">
              <w:rPr>
                <w:rFonts w:ascii="Angsana New" w:hAnsi="Angsana New"/>
                <w:sz w:val="20"/>
                <w:lang w:val="en-US"/>
              </w:rPr>
              <w:t>56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55705723" w14:textId="77777777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639" w:type="dxa"/>
            <w:vAlign w:val="bottom"/>
          </w:tcPr>
          <w:p w14:paraId="51CBB5CD" w14:textId="6A08C988" w:rsidR="00E52F85" w:rsidRPr="00CE359D" w:rsidRDefault="00E86714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E86714">
              <w:rPr>
                <w:rFonts w:ascii="Angsana New" w:hAnsi="Angsana New"/>
                <w:sz w:val="20"/>
                <w:lang w:val="en-US"/>
              </w:rPr>
              <w:t>2568</w:t>
            </w:r>
          </w:p>
        </w:tc>
        <w:tc>
          <w:tcPr>
            <w:tcW w:w="711" w:type="dxa"/>
            <w:vAlign w:val="bottom"/>
          </w:tcPr>
          <w:p w14:paraId="0F0A5C62" w14:textId="41996F22" w:rsidR="00E52F85" w:rsidRPr="00CE359D" w:rsidRDefault="00E86714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E86714">
              <w:rPr>
                <w:rFonts w:ascii="Angsana New" w:hAnsi="Angsana New"/>
                <w:sz w:val="20"/>
                <w:lang w:val="en-US"/>
              </w:rPr>
              <w:t>56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9</w:t>
            </w:r>
          </w:p>
        </w:tc>
        <w:tc>
          <w:tcPr>
            <w:tcW w:w="189" w:type="dxa"/>
            <w:vAlign w:val="bottom"/>
          </w:tcPr>
          <w:p w14:paraId="1B86C617" w14:textId="77777777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11" w:type="dxa"/>
            <w:vAlign w:val="bottom"/>
          </w:tcPr>
          <w:p w14:paraId="1C6A1376" w14:textId="1B186CD6" w:rsidR="00E52F85" w:rsidRPr="00CE359D" w:rsidRDefault="00E86714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E86714">
              <w:rPr>
                <w:rFonts w:ascii="Angsana New" w:hAnsi="Angsana New"/>
                <w:sz w:val="20"/>
                <w:lang w:val="en-US"/>
              </w:rPr>
              <w:t>2568</w:t>
            </w:r>
          </w:p>
        </w:tc>
        <w:tc>
          <w:tcPr>
            <w:tcW w:w="180" w:type="dxa"/>
            <w:vAlign w:val="bottom"/>
          </w:tcPr>
          <w:p w14:paraId="2C7944B3" w14:textId="77777777" w:rsidR="00E52F85" w:rsidRPr="00CE359D" w:rsidRDefault="00E52F85" w:rsidP="00E52F85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630" w:type="dxa"/>
            <w:vAlign w:val="bottom"/>
          </w:tcPr>
          <w:p w14:paraId="434D4EA9" w14:textId="31F0917E" w:rsidR="00E52F85" w:rsidRPr="00CE359D" w:rsidRDefault="00E86714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E86714">
              <w:rPr>
                <w:rFonts w:ascii="Angsana New" w:hAnsi="Angsana New"/>
                <w:sz w:val="20"/>
                <w:lang w:val="en-US"/>
              </w:rPr>
              <w:t>56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07CF75C0" w14:textId="77777777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3CE4FDBF" w14:textId="012F16A4" w:rsidR="00E52F85" w:rsidRPr="00CE359D" w:rsidRDefault="00E86714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E86714">
              <w:rPr>
                <w:rFonts w:ascii="Angsana New" w:hAnsi="Angsana New"/>
                <w:sz w:val="20"/>
                <w:lang w:val="en-US"/>
              </w:rPr>
              <w:t>2568</w:t>
            </w:r>
          </w:p>
        </w:tc>
        <w:tc>
          <w:tcPr>
            <w:tcW w:w="178" w:type="dxa"/>
            <w:vAlign w:val="bottom"/>
          </w:tcPr>
          <w:p w14:paraId="2F93BC4B" w14:textId="77777777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641" w:type="dxa"/>
            <w:vAlign w:val="bottom"/>
          </w:tcPr>
          <w:p w14:paraId="51AB4975" w14:textId="2BFD1977" w:rsidR="00E52F85" w:rsidRPr="00CE359D" w:rsidRDefault="00E86714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E86714">
              <w:rPr>
                <w:rFonts w:ascii="Angsana New" w:hAnsi="Angsana New"/>
                <w:sz w:val="20"/>
                <w:lang w:val="en-US"/>
              </w:rPr>
              <w:t>56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332E00E5" w14:textId="77777777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11" w:type="dxa"/>
            <w:vAlign w:val="bottom"/>
          </w:tcPr>
          <w:p w14:paraId="06E5208B" w14:textId="1B543C05" w:rsidR="00E52F85" w:rsidRPr="00CE359D" w:rsidRDefault="00E86714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  <w:r w:rsidRPr="00E86714">
              <w:rPr>
                <w:rFonts w:ascii="Angsana New" w:hAnsi="Angsana New"/>
                <w:sz w:val="20"/>
                <w:lang w:val="en-US"/>
              </w:rPr>
              <w:t>2568</w:t>
            </w:r>
          </w:p>
        </w:tc>
        <w:tc>
          <w:tcPr>
            <w:tcW w:w="182" w:type="dxa"/>
            <w:vAlign w:val="bottom"/>
          </w:tcPr>
          <w:p w14:paraId="37E76EAA" w14:textId="395C9382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637" w:type="dxa"/>
            <w:vAlign w:val="bottom"/>
          </w:tcPr>
          <w:p w14:paraId="448D4746" w14:textId="0F3A39C4" w:rsidR="00E52F85" w:rsidRPr="00CE359D" w:rsidRDefault="00E86714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E86714">
              <w:rPr>
                <w:rFonts w:ascii="Angsana New" w:hAnsi="Angsana New"/>
                <w:sz w:val="20"/>
                <w:lang w:val="en-US"/>
              </w:rPr>
              <w:t>56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7AF42842" w14:textId="77777777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13" w:type="dxa"/>
            <w:vAlign w:val="bottom"/>
          </w:tcPr>
          <w:p w14:paraId="03B97865" w14:textId="5A5FF29C" w:rsidR="00E52F85" w:rsidRPr="00CE359D" w:rsidRDefault="00E86714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E86714">
              <w:rPr>
                <w:rFonts w:ascii="Angsana New" w:hAnsi="Angsana New"/>
                <w:sz w:val="20"/>
                <w:lang w:val="en-US"/>
              </w:rPr>
              <w:t>2568</w:t>
            </w:r>
          </w:p>
        </w:tc>
        <w:tc>
          <w:tcPr>
            <w:tcW w:w="182" w:type="dxa"/>
            <w:vAlign w:val="bottom"/>
          </w:tcPr>
          <w:p w14:paraId="7D4C7D73" w14:textId="77777777" w:rsidR="00E52F85" w:rsidRPr="00CE359D" w:rsidRDefault="00E52F85" w:rsidP="00E52F85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725" w:type="dxa"/>
            <w:vAlign w:val="bottom"/>
          </w:tcPr>
          <w:p w14:paraId="7A759EE8" w14:textId="317F5D85" w:rsidR="00E52F85" w:rsidRPr="00CE359D" w:rsidRDefault="00E86714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E86714">
              <w:rPr>
                <w:rFonts w:ascii="Angsana New" w:hAnsi="Angsana New"/>
                <w:sz w:val="20"/>
                <w:lang w:val="en-US"/>
              </w:rPr>
              <w:t>56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0D5E2D7C" w14:textId="77777777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2" w:type="dxa"/>
            <w:vAlign w:val="bottom"/>
          </w:tcPr>
          <w:p w14:paraId="7103A39E" w14:textId="329DC373" w:rsidR="00E52F85" w:rsidRPr="00CE359D" w:rsidRDefault="00E86714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E86714">
              <w:rPr>
                <w:rFonts w:ascii="Angsana New" w:hAnsi="Angsana New"/>
                <w:sz w:val="20"/>
                <w:lang w:val="en-US"/>
              </w:rPr>
              <w:t>2568</w:t>
            </w:r>
          </w:p>
        </w:tc>
        <w:tc>
          <w:tcPr>
            <w:tcW w:w="180" w:type="dxa"/>
          </w:tcPr>
          <w:p w14:paraId="4C3AC9BA" w14:textId="77777777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719" w:type="dxa"/>
            <w:vAlign w:val="bottom"/>
          </w:tcPr>
          <w:p w14:paraId="0659CB4D" w14:textId="19CD8ECB" w:rsidR="00E52F85" w:rsidRPr="00CE359D" w:rsidRDefault="00E86714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E86714">
              <w:rPr>
                <w:rFonts w:ascii="Angsana New" w:hAnsi="Angsana New"/>
                <w:sz w:val="20"/>
                <w:lang w:val="en-US"/>
              </w:rPr>
              <w:t>56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9</w:t>
            </w:r>
          </w:p>
        </w:tc>
        <w:tc>
          <w:tcPr>
            <w:tcW w:w="181" w:type="dxa"/>
            <w:vAlign w:val="bottom"/>
          </w:tcPr>
          <w:p w14:paraId="3DD8FD93" w14:textId="77777777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722" w:type="dxa"/>
            <w:vAlign w:val="bottom"/>
          </w:tcPr>
          <w:p w14:paraId="6810F345" w14:textId="1DA9963B" w:rsidR="00E52F85" w:rsidRPr="00CE359D" w:rsidRDefault="00E86714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/>
              </w:rPr>
            </w:pPr>
            <w:r w:rsidRPr="00E86714">
              <w:rPr>
                <w:rFonts w:ascii="Angsana New" w:hAnsi="Angsana New"/>
                <w:sz w:val="20"/>
                <w:lang w:val="en-US"/>
              </w:rPr>
              <w:t>2568</w:t>
            </w:r>
          </w:p>
        </w:tc>
      </w:tr>
      <w:tr w:rsidR="00E52F85" w:rsidRPr="00CE359D" w14:paraId="44369734" w14:textId="6D518D55" w:rsidTr="00D0239D">
        <w:trPr>
          <w:cantSplit/>
          <w:trHeight w:val="270"/>
        </w:trPr>
        <w:tc>
          <w:tcPr>
            <w:tcW w:w="1800" w:type="dxa"/>
          </w:tcPr>
          <w:p w14:paraId="709BE22C" w14:textId="77777777" w:rsidR="00E52F85" w:rsidRPr="00CE359D" w:rsidRDefault="00E52F85" w:rsidP="00E52F85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46" w:type="dxa"/>
          </w:tcPr>
          <w:p w14:paraId="274098A3" w14:textId="77777777" w:rsidR="00E52F85" w:rsidRPr="00CE359D" w:rsidRDefault="00E52F85" w:rsidP="00E52F8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28" w:type="dxa"/>
          </w:tcPr>
          <w:p w14:paraId="742C795B" w14:textId="77777777" w:rsidR="00E52F85" w:rsidRPr="00CE359D" w:rsidRDefault="00E52F85" w:rsidP="00E52F8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449" w:type="dxa"/>
            <w:gridSpan w:val="3"/>
          </w:tcPr>
          <w:p w14:paraId="69389796" w14:textId="77777777" w:rsidR="00E52F85" w:rsidRPr="00CE359D" w:rsidRDefault="00E52F85" w:rsidP="001425F3">
            <w:pPr>
              <w:tabs>
                <w:tab w:val="clear" w:pos="227"/>
                <w:tab w:val="clear" w:pos="907"/>
                <w:tab w:val="left" w:pos="385"/>
              </w:tabs>
              <w:spacing w:line="240" w:lineRule="auto"/>
              <w:ind w:left="295" w:hanging="260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CE359D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354" w:type="dxa"/>
            <w:gridSpan w:val="23"/>
          </w:tcPr>
          <w:p w14:paraId="6CA7EBF7" w14:textId="2CA3E23F" w:rsidR="00E52F85" w:rsidRPr="00CE359D" w:rsidRDefault="00E52F85" w:rsidP="00E52F8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0"/>
                <w:cs/>
                <w:lang w:bidi="th-TH"/>
              </w:rPr>
            </w:pPr>
            <w:r w:rsidRPr="00CE359D">
              <w:rPr>
                <w:rFonts w:ascii="Angsana New" w:hAnsi="Angsana New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E52F85" w:rsidRPr="00CE359D" w14:paraId="6928CD5A" w14:textId="011446C4" w:rsidTr="00D0239D">
        <w:trPr>
          <w:cantSplit/>
          <w:trHeight w:val="270"/>
        </w:trPr>
        <w:tc>
          <w:tcPr>
            <w:tcW w:w="1800" w:type="dxa"/>
          </w:tcPr>
          <w:p w14:paraId="7D538EDD" w14:textId="77777777" w:rsidR="00E52F85" w:rsidRPr="00CE359D" w:rsidRDefault="00E52F85" w:rsidP="00E52F85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E359D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346" w:type="dxa"/>
          </w:tcPr>
          <w:p w14:paraId="099CA07C" w14:textId="77777777" w:rsidR="00E52F85" w:rsidRPr="00CE359D" w:rsidRDefault="00E52F85" w:rsidP="00E52F85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628" w:type="dxa"/>
          </w:tcPr>
          <w:p w14:paraId="58C5739C" w14:textId="77777777" w:rsidR="00E52F85" w:rsidRPr="00CE359D" w:rsidRDefault="00E52F85" w:rsidP="00E52F85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630" w:type="dxa"/>
          </w:tcPr>
          <w:p w14:paraId="29F11B37" w14:textId="77777777" w:rsidR="00E52F85" w:rsidRPr="00CE359D" w:rsidRDefault="00E52F85" w:rsidP="00E52F85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80" w:type="dxa"/>
          </w:tcPr>
          <w:p w14:paraId="21ADC3E8" w14:textId="77777777" w:rsidR="00E52F85" w:rsidRPr="00CE359D" w:rsidRDefault="00E52F85" w:rsidP="00E52F85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639" w:type="dxa"/>
          </w:tcPr>
          <w:p w14:paraId="2241543B" w14:textId="77777777" w:rsidR="00E52F85" w:rsidRPr="00CE359D" w:rsidRDefault="00E52F85" w:rsidP="00E52F85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711" w:type="dxa"/>
          </w:tcPr>
          <w:p w14:paraId="3F4910B5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9" w:type="dxa"/>
          </w:tcPr>
          <w:p w14:paraId="7112CF36" w14:textId="77777777" w:rsidR="00E52F85" w:rsidRPr="00CE359D" w:rsidRDefault="00E52F85" w:rsidP="00E52F85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11" w:type="dxa"/>
          </w:tcPr>
          <w:p w14:paraId="79A43430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2B731318" w14:textId="77777777" w:rsidR="00E52F85" w:rsidRPr="00CE359D" w:rsidRDefault="00E52F85" w:rsidP="00E52F85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630" w:type="dxa"/>
          </w:tcPr>
          <w:p w14:paraId="78B04AB8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1E2F6E3B" w14:textId="77777777" w:rsidR="00E52F85" w:rsidRPr="00CE359D" w:rsidRDefault="00E52F85" w:rsidP="00E52F85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</w:tcPr>
          <w:p w14:paraId="1CA48ACD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78" w:type="dxa"/>
          </w:tcPr>
          <w:p w14:paraId="11F3D5EF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641" w:type="dxa"/>
          </w:tcPr>
          <w:p w14:paraId="5262DE2E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35F278EE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711" w:type="dxa"/>
          </w:tcPr>
          <w:p w14:paraId="321623B8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2" w:type="dxa"/>
          </w:tcPr>
          <w:p w14:paraId="6F6DAB3E" w14:textId="24314A15" w:rsidR="00E52F85" w:rsidRPr="00CE359D" w:rsidRDefault="00E52F85" w:rsidP="00E52F8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637" w:type="dxa"/>
          </w:tcPr>
          <w:p w14:paraId="5D4F6262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497E22FE" w14:textId="77777777" w:rsidR="00E52F85" w:rsidRPr="00CE359D" w:rsidRDefault="00E52F85" w:rsidP="00E52F85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13" w:type="dxa"/>
          </w:tcPr>
          <w:p w14:paraId="07113881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8"/>
              <w:rPr>
                <w:rFonts w:ascii="Angsana New" w:hAnsi="Angsana New"/>
                <w:sz w:val="20"/>
              </w:rPr>
            </w:pPr>
          </w:p>
        </w:tc>
        <w:tc>
          <w:tcPr>
            <w:tcW w:w="182" w:type="dxa"/>
          </w:tcPr>
          <w:p w14:paraId="3AB15241" w14:textId="77777777" w:rsidR="00E52F85" w:rsidRPr="00CE359D" w:rsidRDefault="00E52F85" w:rsidP="00E52F85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5" w:type="dxa"/>
          </w:tcPr>
          <w:p w14:paraId="3FAD5397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776CA8BC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722" w:type="dxa"/>
          </w:tcPr>
          <w:p w14:paraId="1E922F2E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757EA0DA" w14:textId="77777777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19" w:type="dxa"/>
          </w:tcPr>
          <w:p w14:paraId="15EDC51B" w14:textId="77777777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1" w:type="dxa"/>
          </w:tcPr>
          <w:p w14:paraId="5DAF64AA" w14:textId="77777777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2" w:type="dxa"/>
          </w:tcPr>
          <w:p w14:paraId="01EB6D34" w14:textId="6D4E722A" w:rsidR="00E52F85" w:rsidRPr="00CE359D" w:rsidRDefault="00E52F85" w:rsidP="001425F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</w:tr>
      <w:tr w:rsidR="00E52F85" w:rsidRPr="00CE359D" w14:paraId="46FAFFC2" w14:textId="3FC90682" w:rsidTr="00D0239D">
        <w:trPr>
          <w:cantSplit/>
          <w:trHeight w:val="270"/>
        </w:trPr>
        <w:tc>
          <w:tcPr>
            <w:tcW w:w="1800" w:type="dxa"/>
          </w:tcPr>
          <w:p w14:paraId="7BBD2053" w14:textId="77777777" w:rsidR="00B63E38" w:rsidRDefault="00E52F85" w:rsidP="00E52F85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</w:rPr>
            </w:pPr>
            <w:r w:rsidRPr="00CE359D">
              <w:rPr>
                <w:rFonts w:ascii="Angsana New" w:hAnsi="Angsana New"/>
                <w:sz w:val="20"/>
                <w:szCs w:val="20"/>
                <w:cs/>
              </w:rPr>
              <w:t>บริษัท กรีนเอิร์ธพาวเวอร์</w:t>
            </w:r>
          </w:p>
          <w:p w14:paraId="5D5AE723" w14:textId="218E069E" w:rsidR="00E52F85" w:rsidRPr="00CE359D" w:rsidRDefault="00E52F85" w:rsidP="00E52F85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  <w:r w:rsidRPr="00CE359D">
              <w:rPr>
                <w:rFonts w:ascii="Angsana New" w:hAnsi="Angsana New"/>
                <w:sz w:val="20"/>
                <w:szCs w:val="20"/>
              </w:rPr>
              <w:t>(</w:t>
            </w:r>
            <w:r w:rsidRPr="00CE359D">
              <w:rPr>
                <w:rFonts w:ascii="Angsana New" w:hAnsi="Angsana New"/>
                <w:sz w:val="20"/>
                <w:szCs w:val="20"/>
                <w:cs/>
              </w:rPr>
              <w:t>ไทยแลนด์</w:t>
            </w:r>
            <w:r w:rsidRPr="00CE359D">
              <w:rPr>
                <w:rFonts w:ascii="Angsana New" w:hAnsi="Angsana New"/>
                <w:sz w:val="20"/>
                <w:szCs w:val="20"/>
              </w:rPr>
              <w:t>)</w:t>
            </w:r>
            <w:r w:rsidRPr="00CE359D">
              <w:rPr>
                <w:rFonts w:ascii="Angsana New" w:hAnsi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1346" w:type="dxa"/>
            <w:vAlign w:val="bottom"/>
          </w:tcPr>
          <w:p w14:paraId="036203B5" w14:textId="77777777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CE359D">
              <w:rPr>
                <w:rFonts w:ascii="Angsana New" w:hAnsi="Angsana New"/>
                <w:sz w:val="20"/>
                <w:cs/>
                <w:lang w:bidi="th-TH"/>
              </w:rPr>
              <w:t>ธุรกิจเกี่ยวกับการลงทุน</w:t>
            </w:r>
          </w:p>
        </w:tc>
        <w:tc>
          <w:tcPr>
            <w:tcW w:w="628" w:type="dxa"/>
            <w:vAlign w:val="bottom"/>
          </w:tcPr>
          <w:p w14:paraId="6234EFFF" w14:textId="77777777" w:rsidR="00E52F85" w:rsidRPr="00CE359D" w:rsidRDefault="00E52F85" w:rsidP="001425F3">
            <w:pPr>
              <w:pStyle w:val="acctfourfigures"/>
              <w:tabs>
                <w:tab w:val="clear" w:pos="765"/>
              </w:tabs>
              <w:spacing w:line="240" w:lineRule="auto"/>
              <w:ind w:left="-79" w:right="101"/>
              <w:jc w:val="right"/>
              <w:rPr>
                <w:rFonts w:ascii="Angsana New" w:hAnsi="Angsana New"/>
                <w:sz w:val="20"/>
                <w:cs/>
                <w:lang w:bidi="th-TH"/>
              </w:rPr>
            </w:pPr>
            <w:r w:rsidRPr="00CE359D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630" w:type="dxa"/>
            <w:vAlign w:val="bottom"/>
          </w:tcPr>
          <w:p w14:paraId="23E80126" w14:textId="76AACD1E" w:rsidR="00E52F85" w:rsidRPr="00CE359D" w:rsidRDefault="00E86714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40</w:t>
            </w:r>
          </w:p>
        </w:tc>
        <w:tc>
          <w:tcPr>
            <w:tcW w:w="180" w:type="dxa"/>
          </w:tcPr>
          <w:p w14:paraId="1680DDC8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639" w:type="dxa"/>
            <w:vAlign w:val="bottom"/>
          </w:tcPr>
          <w:p w14:paraId="68C9065D" w14:textId="3EE56FC8" w:rsidR="00E52F85" w:rsidRPr="00CE359D" w:rsidRDefault="00E86714" w:rsidP="00CD14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40</w:t>
            </w:r>
          </w:p>
        </w:tc>
        <w:tc>
          <w:tcPr>
            <w:tcW w:w="711" w:type="dxa"/>
            <w:vAlign w:val="bottom"/>
          </w:tcPr>
          <w:p w14:paraId="03060D48" w14:textId="5A09758C" w:rsidR="00E52F85" w:rsidRPr="00CE359D" w:rsidRDefault="00E86714" w:rsidP="00E52F85">
            <w:pPr>
              <w:pStyle w:val="acctfourfigures"/>
              <w:tabs>
                <w:tab w:val="clear" w:pos="765"/>
                <w:tab w:val="left" w:pos="631"/>
              </w:tabs>
              <w:spacing w:line="240" w:lineRule="auto"/>
              <w:ind w:right="-68" w:hanging="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="00F12A97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658</w:t>
            </w:r>
            <w:r w:rsidR="00F12A97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290</w:t>
            </w:r>
          </w:p>
        </w:tc>
        <w:tc>
          <w:tcPr>
            <w:tcW w:w="189" w:type="dxa"/>
            <w:vAlign w:val="bottom"/>
          </w:tcPr>
          <w:p w14:paraId="1A38416D" w14:textId="77777777" w:rsidR="00E52F85" w:rsidRPr="00CE359D" w:rsidRDefault="00E52F85" w:rsidP="00E52F8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11" w:type="dxa"/>
            <w:vAlign w:val="bottom"/>
          </w:tcPr>
          <w:p w14:paraId="7B32A3E6" w14:textId="732D8BE7" w:rsidR="00E52F85" w:rsidRPr="00CE359D" w:rsidRDefault="00E86714" w:rsidP="00003B06">
            <w:pPr>
              <w:pStyle w:val="acctfourfigures"/>
              <w:tabs>
                <w:tab w:val="clear" w:pos="765"/>
                <w:tab w:val="left" w:pos="100"/>
                <w:tab w:val="decimal" w:pos="55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="00E52F85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658</w:t>
            </w:r>
            <w:r w:rsidR="00E52F85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290</w:t>
            </w:r>
          </w:p>
        </w:tc>
        <w:tc>
          <w:tcPr>
            <w:tcW w:w="180" w:type="dxa"/>
            <w:vAlign w:val="bottom"/>
          </w:tcPr>
          <w:p w14:paraId="60C6B353" w14:textId="77777777" w:rsidR="00E52F85" w:rsidRPr="00CE359D" w:rsidRDefault="00E52F85" w:rsidP="00E52F8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41DA7242" w14:textId="76A19E19" w:rsidR="00E52F85" w:rsidRPr="00CE359D" w:rsidRDefault="00E86714" w:rsidP="00E52F85">
            <w:pPr>
              <w:pStyle w:val="acctfourfigures"/>
              <w:tabs>
                <w:tab w:val="clear" w:pos="765"/>
                <w:tab w:val="decimal" w:pos="426"/>
                <w:tab w:val="left" w:pos="636"/>
              </w:tabs>
              <w:spacing w:line="240" w:lineRule="auto"/>
              <w:ind w:right="-233" w:hanging="27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958</w:t>
            </w:r>
            <w:r w:rsidR="00F12A97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679</w:t>
            </w:r>
          </w:p>
        </w:tc>
        <w:tc>
          <w:tcPr>
            <w:tcW w:w="180" w:type="dxa"/>
            <w:vAlign w:val="bottom"/>
          </w:tcPr>
          <w:p w14:paraId="745E3886" w14:textId="77777777" w:rsidR="00E52F85" w:rsidRPr="00CE359D" w:rsidRDefault="00E52F85" w:rsidP="00E52F85">
            <w:pPr>
              <w:pStyle w:val="acctfourfigures"/>
              <w:tabs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5DAB51C2" w14:textId="0739B233" w:rsidR="00E52F85" w:rsidRPr="00CE359D" w:rsidRDefault="00E86714" w:rsidP="001425F3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 w:hanging="1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958</w:t>
            </w:r>
            <w:r w:rsidR="00E52F85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679</w:t>
            </w:r>
          </w:p>
        </w:tc>
        <w:tc>
          <w:tcPr>
            <w:tcW w:w="178" w:type="dxa"/>
            <w:vAlign w:val="bottom"/>
          </w:tcPr>
          <w:p w14:paraId="17D34C11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68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41" w:type="dxa"/>
            <w:vAlign w:val="bottom"/>
          </w:tcPr>
          <w:p w14:paraId="2019EAF0" w14:textId="729D2956" w:rsidR="00E52F85" w:rsidRPr="00CE359D" w:rsidRDefault="00E86714" w:rsidP="00395F61">
            <w:pPr>
              <w:pStyle w:val="acctfourfigures"/>
              <w:tabs>
                <w:tab w:val="clear" w:pos="765"/>
                <w:tab w:val="left" w:pos="277"/>
              </w:tabs>
              <w:spacing w:line="240" w:lineRule="auto"/>
              <w:ind w:right="-41" w:hanging="33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="00F12A97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250</w:t>
            </w:r>
            <w:r w:rsidR="00F12A97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723</w:t>
            </w:r>
          </w:p>
        </w:tc>
        <w:tc>
          <w:tcPr>
            <w:tcW w:w="180" w:type="dxa"/>
            <w:vAlign w:val="bottom"/>
          </w:tcPr>
          <w:p w14:paraId="1D56CCF6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68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711" w:type="dxa"/>
            <w:vAlign w:val="bottom"/>
          </w:tcPr>
          <w:p w14:paraId="2601AFB1" w14:textId="5C3E409F" w:rsidR="00E52F85" w:rsidRPr="00CE359D" w:rsidRDefault="00E86714" w:rsidP="00003B06">
            <w:pPr>
              <w:pStyle w:val="acctfourfigures"/>
              <w:tabs>
                <w:tab w:val="clear" w:pos="765"/>
                <w:tab w:val="left" w:pos="100"/>
                <w:tab w:val="decimal" w:pos="55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="00E52F85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169</w:t>
            </w:r>
            <w:r w:rsidR="00E52F85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948</w:t>
            </w:r>
          </w:p>
        </w:tc>
        <w:tc>
          <w:tcPr>
            <w:tcW w:w="182" w:type="dxa"/>
            <w:vAlign w:val="bottom"/>
          </w:tcPr>
          <w:p w14:paraId="106C5AAB" w14:textId="74BD28CE" w:rsidR="00E52F85" w:rsidRPr="00CE359D" w:rsidRDefault="00E52F85" w:rsidP="00E52F8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68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37" w:type="dxa"/>
            <w:vAlign w:val="bottom"/>
          </w:tcPr>
          <w:p w14:paraId="27DF07C6" w14:textId="7A417797" w:rsidR="00E52F85" w:rsidRPr="00CE359D" w:rsidRDefault="00F12A97" w:rsidP="006A6975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239EC81" w14:textId="77777777" w:rsidR="00E52F85" w:rsidRPr="00CE359D" w:rsidRDefault="00E52F85" w:rsidP="006A6975">
            <w:pPr>
              <w:pStyle w:val="acctfourfigures"/>
              <w:tabs>
                <w:tab w:val="clear" w:pos="765"/>
                <w:tab w:val="decimal" w:pos="322"/>
                <w:tab w:val="decimal" w:pos="551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13" w:type="dxa"/>
            <w:vAlign w:val="bottom"/>
          </w:tcPr>
          <w:p w14:paraId="7332E5D4" w14:textId="6A6CBC09" w:rsidR="00E52F85" w:rsidRPr="00CE359D" w:rsidRDefault="00065FE3" w:rsidP="001425F3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  <w:lang w:bidi="th-TH"/>
              </w:rPr>
            </w:pPr>
            <w:r w:rsidRPr="00CE359D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02A7F579" w14:textId="77777777" w:rsidR="00E52F85" w:rsidRPr="00CE359D" w:rsidRDefault="00E52F85" w:rsidP="00E52F85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5" w:type="dxa"/>
            <w:vAlign w:val="bottom"/>
          </w:tcPr>
          <w:p w14:paraId="0080D563" w14:textId="635AF7C4" w:rsidR="00E52F85" w:rsidRPr="00CE359D" w:rsidRDefault="00E86714" w:rsidP="00003B06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="00F12A97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250</w:t>
            </w:r>
            <w:r w:rsidR="00F12A97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723</w:t>
            </w:r>
          </w:p>
        </w:tc>
        <w:tc>
          <w:tcPr>
            <w:tcW w:w="180" w:type="dxa"/>
            <w:vAlign w:val="bottom"/>
          </w:tcPr>
          <w:p w14:paraId="6986F3CF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7944298D" w14:textId="30FB0E7C" w:rsidR="00E52F85" w:rsidRPr="00CE359D" w:rsidRDefault="00E86714" w:rsidP="0090369D">
            <w:pPr>
              <w:pStyle w:val="acctfourfigures"/>
              <w:tabs>
                <w:tab w:val="clear" w:pos="765"/>
                <w:tab w:val="left" w:pos="100"/>
                <w:tab w:val="decimal" w:pos="551"/>
              </w:tabs>
              <w:spacing w:line="240" w:lineRule="auto"/>
              <w:ind w:right="-260" w:hanging="232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="00065FE3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169</w:t>
            </w:r>
            <w:r w:rsidR="00065FE3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948</w:t>
            </w:r>
          </w:p>
        </w:tc>
        <w:tc>
          <w:tcPr>
            <w:tcW w:w="180" w:type="dxa"/>
          </w:tcPr>
          <w:p w14:paraId="4B124D02" w14:textId="77777777" w:rsidR="00E52F85" w:rsidRPr="00CE359D" w:rsidRDefault="00E52F85" w:rsidP="00E5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719" w:type="dxa"/>
          </w:tcPr>
          <w:p w14:paraId="534D0981" w14:textId="77777777" w:rsidR="00E52F85" w:rsidRPr="00261973" w:rsidRDefault="00E52F85" w:rsidP="00F1516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right="20"/>
              <w:rPr>
                <w:rFonts w:ascii="Angsana New" w:hAnsi="Angsana New"/>
                <w:sz w:val="20"/>
              </w:rPr>
            </w:pPr>
          </w:p>
          <w:p w14:paraId="18211CCC" w14:textId="4D728DED" w:rsidR="00F12A97" w:rsidRPr="00261973" w:rsidRDefault="00F12A97" w:rsidP="00F1516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right="20"/>
              <w:rPr>
                <w:rFonts w:ascii="Angsana New" w:hAnsi="Angsana New"/>
                <w:sz w:val="20"/>
              </w:rPr>
            </w:pPr>
            <w:r w:rsidRPr="00261973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181" w:type="dxa"/>
          </w:tcPr>
          <w:p w14:paraId="495A7422" w14:textId="77777777" w:rsidR="00E52F85" w:rsidRPr="00CE359D" w:rsidRDefault="00E52F85" w:rsidP="00E5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722" w:type="dxa"/>
            <w:vAlign w:val="bottom"/>
          </w:tcPr>
          <w:p w14:paraId="1E0B8B6C" w14:textId="40410336" w:rsidR="00E52F85" w:rsidRPr="00CE359D" w:rsidRDefault="00E52F85" w:rsidP="001425F3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</w:rPr>
            </w:pPr>
            <w:r w:rsidRPr="00CE359D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E52F85" w:rsidRPr="00CE359D" w14:paraId="21ADDF8C" w14:textId="3BF05F76" w:rsidTr="00D0239D">
        <w:trPr>
          <w:cantSplit/>
          <w:trHeight w:val="270"/>
        </w:trPr>
        <w:tc>
          <w:tcPr>
            <w:tcW w:w="1800" w:type="dxa"/>
          </w:tcPr>
          <w:p w14:paraId="7B1EA056" w14:textId="77777777" w:rsidR="00E52F85" w:rsidRPr="00CE359D" w:rsidRDefault="00E52F85" w:rsidP="00E52F85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6" w:type="dxa"/>
            <w:vAlign w:val="bottom"/>
          </w:tcPr>
          <w:p w14:paraId="60FA0444" w14:textId="77777777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628" w:type="dxa"/>
            <w:vAlign w:val="bottom"/>
          </w:tcPr>
          <w:p w14:paraId="72829CCF" w14:textId="77777777" w:rsidR="00E52F85" w:rsidRPr="00CE359D" w:rsidRDefault="00E52F85" w:rsidP="001425F3">
            <w:pPr>
              <w:pStyle w:val="acctfourfigures"/>
              <w:tabs>
                <w:tab w:val="clear" w:pos="765"/>
              </w:tabs>
              <w:spacing w:line="240" w:lineRule="auto"/>
              <w:ind w:left="-79" w:right="101"/>
              <w:jc w:val="right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7C6B7EC" w14:textId="77777777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D8AA2FD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639" w:type="dxa"/>
            <w:vAlign w:val="bottom"/>
          </w:tcPr>
          <w:p w14:paraId="0A9B9DFA" w14:textId="77777777" w:rsidR="00E52F85" w:rsidRPr="00CE359D" w:rsidRDefault="00E52F85" w:rsidP="00CD14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11" w:type="dxa"/>
            <w:vAlign w:val="bottom"/>
          </w:tcPr>
          <w:p w14:paraId="0F08400A" w14:textId="7A17B7FC" w:rsidR="00E52F85" w:rsidRPr="00CE359D" w:rsidRDefault="00E52F85" w:rsidP="00E52F85">
            <w:pPr>
              <w:pStyle w:val="acctfourfigures"/>
              <w:tabs>
                <w:tab w:val="clear" w:pos="765"/>
                <w:tab w:val="left" w:pos="631"/>
              </w:tabs>
              <w:spacing w:line="240" w:lineRule="auto"/>
              <w:ind w:right="-68" w:hanging="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9" w:type="dxa"/>
            <w:vAlign w:val="bottom"/>
          </w:tcPr>
          <w:p w14:paraId="4A8D664C" w14:textId="77777777" w:rsidR="00E52F85" w:rsidRPr="00CE359D" w:rsidRDefault="00E52F85" w:rsidP="00E52F8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11" w:type="dxa"/>
            <w:vAlign w:val="bottom"/>
          </w:tcPr>
          <w:p w14:paraId="2D9A40F6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left" w:pos="100"/>
                <w:tab w:val="decimal" w:pos="55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1BADE8F" w14:textId="77777777" w:rsidR="00E52F85" w:rsidRPr="00CE359D" w:rsidRDefault="00E52F85" w:rsidP="00E52F8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48F8C879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426"/>
                <w:tab w:val="left" w:pos="636"/>
              </w:tabs>
              <w:spacing w:line="240" w:lineRule="auto"/>
              <w:ind w:right="-233" w:hanging="27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B2FB076" w14:textId="77777777" w:rsidR="00E52F85" w:rsidRPr="00CE359D" w:rsidRDefault="00E52F85" w:rsidP="00E52F85">
            <w:pPr>
              <w:pStyle w:val="acctfourfigures"/>
              <w:tabs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F9164ED" w14:textId="77777777" w:rsidR="00E52F85" w:rsidRPr="00CE359D" w:rsidRDefault="00E52F85" w:rsidP="001425F3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 w:hanging="1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76C1CEF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68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41" w:type="dxa"/>
            <w:vAlign w:val="bottom"/>
          </w:tcPr>
          <w:p w14:paraId="799ED443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68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D420D91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68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711" w:type="dxa"/>
            <w:vAlign w:val="bottom"/>
          </w:tcPr>
          <w:p w14:paraId="4A0F5E00" w14:textId="77777777" w:rsidR="00E52F85" w:rsidRPr="00CE359D" w:rsidRDefault="00E52F85" w:rsidP="001425F3">
            <w:pPr>
              <w:pStyle w:val="acctfourfigures"/>
              <w:tabs>
                <w:tab w:val="clear" w:pos="765"/>
                <w:tab w:val="left" w:pos="474"/>
              </w:tabs>
              <w:spacing w:line="240" w:lineRule="auto"/>
              <w:ind w:right="-233" w:hanging="24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7D9AB91" w14:textId="67CC65D9" w:rsidR="00E52F85" w:rsidRPr="00CE359D" w:rsidRDefault="00E52F85" w:rsidP="00E52F8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68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37" w:type="dxa"/>
            <w:vAlign w:val="bottom"/>
          </w:tcPr>
          <w:p w14:paraId="0497C0DB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523"/>
                <w:tab w:val="decimal" w:pos="665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CCE499B" w14:textId="77777777" w:rsidR="00E52F85" w:rsidRPr="00CE359D" w:rsidRDefault="00E52F85" w:rsidP="00E52F85">
            <w:pPr>
              <w:pStyle w:val="acctfourfigures"/>
              <w:tabs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13" w:type="dxa"/>
            <w:vAlign w:val="bottom"/>
          </w:tcPr>
          <w:p w14:paraId="20EA940E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24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23EA145" w14:textId="77777777" w:rsidR="00E52F85" w:rsidRPr="00CE359D" w:rsidRDefault="00E52F85" w:rsidP="00E52F85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5" w:type="dxa"/>
            <w:vAlign w:val="bottom"/>
          </w:tcPr>
          <w:p w14:paraId="17BDB926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94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4749B8D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68806BA1" w14:textId="77777777" w:rsidR="00E52F85" w:rsidRPr="00CE359D" w:rsidRDefault="00E52F85" w:rsidP="001425F3">
            <w:pPr>
              <w:pStyle w:val="acctfourfigures"/>
              <w:tabs>
                <w:tab w:val="clear" w:pos="765"/>
                <w:tab w:val="decimal" w:pos="371"/>
                <w:tab w:val="decimal" w:pos="407"/>
              </w:tabs>
              <w:spacing w:line="240" w:lineRule="auto"/>
              <w:ind w:right="-233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2E8E94A6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371"/>
                <w:tab w:val="decimal" w:pos="407"/>
              </w:tabs>
              <w:spacing w:line="240" w:lineRule="auto"/>
              <w:ind w:right="-233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19" w:type="dxa"/>
          </w:tcPr>
          <w:p w14:paraId="2EE96FE9" w14:textId="77777777" w:rsidR="00E52F85" w:rsidRPr="00261973" w:rsidRDefault="00E52F85" w:rsidP="00D743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1" w:type="dxa"/>
          </w:tcPr>
          <w:p w14:paraId="4C76FBAF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371"/>
                <w:tab w:val="decimal" w:pos="407"/>
              </w:tabs>
              <w:spacing w:line="240" w:lineRule="auto"/>
              <w:ind w:right="-233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0F8B18AC" w14:textId="56163F7D" w:rsidR="00E52F85" w:rsidRPr="00CE359D" w:rsidRDefault="00E52F85" w:rsidP="0014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firstLine="4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</w:tr>
      <w:tr w:rsidR="00E52F85" w:rsidRPr="00CE359D" w14:paraId="702A5A4F" w14:textId="663E3A0D" w:rsidTr="00D0239D">
        <w:trPr>
          <w:cantSplit/>
        </w:trPr>
        <w:tc>
          <w:tcPr>
            <w:tcW w:w="1800" w:type="dxa"/>
          </w:tcPr>
          <w:p w14:paraId="263280EE" w14:textId="77777777" w:rsidR="00E52F85" w:rsidRPr="00CE359D" w:rsidRDefault="00E52F85" w:rsidP="00E52F85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CE359D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346" w:type="dxa"/>
            <w:vAlign w:val="bottom"/>
          </w:tcPr>
          <w:p w14:paraId="7A8900ED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628" w:type="dxa"/>
            <w:vAlign w:val="bottom"/>
          </w:tcPr>
          <w:p w14:paraId="74F57576" w14:textId="77777777" w:rsidR="00E52F85" w:rsidRPr="00CE359D" w:rsidRDefault="00E52F85" w:rsidP="001425F3">
            <w:pPr>
              <w:pStyle w:val="acctfourfigures"/>
              <w:tabs>
                <w:tab w:val="clear" w:pos="765"/>
              </w:tabs>
              <w:spacing w:line="240" w:lineRule="auto"/>
              <w:ind w:left="-79" w:right="101"/>
              <w:jc w:val="right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7A82954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9463FED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639" w:type="dxa"/>
            <w:vAlign w:val="bottom"/>
          </w:tcPr>
          <w:p w14:paraId="770F3AB7" w14:textId="77777777" w:rsidR="00E52F85" w:rsidRPr="00CE359D" w:rsidRDefault="00E52F85" w:rsidP="00CD149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11" w:type="dxa"/>
            <w:vAlign w:val="bottom"/>
          </w:tcPr>
          <w:p w14:paraId="1E4C7399" w14:textId="7F46BFE1" w:rsidR="00E52F85" w:rsidRPr="00CE359D" w:rsidRDefault="00E52F85" w:rsidP="00F12A9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9" w:type="dxa"/>
            <w:vAlign w:val="bottom"/>
          </w:tcPr>
          <w:p w14:paraId="75FB6475" w14:textId="77777777" w:rsidR="00E52F85" w:rsidRPr="00CE359D" w:rsidRDefault="00E52F85" w:rsidP="00E52F8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11" w:type="dxa"/>
            <w:vAlign w:val="bottom"/>
          </w:tcPr>
          <w:p w14:paraId="4849DF54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509790C" w14:textId="77777777" w:rsidR="00E52F85" w:rsidRPr="00CE359D" w:rsidRDefault="00E52F85" w:rsidP="00E52F8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6775B1E6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936BE04" w14:textId="77777777" w:rsidR="00E52F85" w:rsidRPr="00CE359D" w:rsidRDefault="00E52F85" w:rsidP="00E52F85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42463CA" w14:textId="77777777" w:rsidR="00E52F85" w:rsidRPr="00CE359D" w:rsidRDefault="00E52F85" w:rsidP="001425F3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 w:hanging="1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C01778A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41" w:type="dxa"/>
            <w:vAlign w:val="bottom"/>
          </w:tcPr>
          <w:p w14:paraId="5F53EFB4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1FAEEC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711" w:type="dxa"/>
            <w:vAlign w:val="bottom"/>
          </w:tcPr>
          <w:p w14:paraId="0486681C" w14:textId="77777777" w:rsidR="00E52F85" w:rsidRPr="00CE359D" w:rsidRDefault="00E52F85" w:rsidP="001425F3">
            <w:pPr>
              <w:pStyle w:val="acctfourfigures"/>
              <w:tabs>
                <w:tab w:val="clear" w:pos="765"/>
                <w:tab w:val="left" w:pos="474"/>
              </w:tabs>
              <w:spacing w:line="240" w:lineRule="auto"/>
              <w:ind w:right="-233" w:hanging="24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3150908" w14:textId="133BE65F" w:rsidR="00E52F85" w:rsidRPr="00CE359D" w:rsidRDefault="00E52F85" w:rsidP="00E52F85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37" w:type="dxa"/>
            <w:vAlign w:val="bottom"/>
          </w:tcPr>
          <w:p w14:paraId="09087125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3E94806" w14:textId="77777777" w:rsidR="00E52F85" w:rsidRPr="00CE359D" w:rsidRDefault="00E52F85" w:rsidP="00E52F85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13" w:type="dxa"/>
            <w:vAlign w:val="bottom"/>
          </w:tcPr>
          <w:p w14:paraId="477CCEC5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24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A152513" w14:textId="77777777" w:rsidR="00E52F85" w:rsidRPr="00CE359D" w:rsidRDefault="00E52F85" w:rsidP="00E52F85">
            <w:pPr>
              <w:pStyle w:val="acctfourfigures"/>
              <w:tabs>
                <w:tab w:val="decimal" w:pos="426"/>
                <w:tab w:val="decimal" w:pos="551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5" w:type="dxa"/>
            <w:vAlign w:val="bottom"/>
          </w:tcPr>
          <w:p w14:paraId="383C04A6" w14:textId="77777777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18B175D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000C3A6F" w14:textId="77777777" w:rsidR="00E52F85" w:rsidRPr="00CE359D" w:rsidRDefault="00E52F85" w:rsidP="001425F3">
            <w:pPr>
              <w:pStyle w:val="acctfourfigures"/>
              <w:tabs>
                <w:tab w:val="clear" w:pos="765"/>
                <w:tab w:val="decimal" w:pos="371"/>
                <w:tab w:val="decimal" w:pos="407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3DD5549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371"/>
                <w:tab w:val="decimal" w:pos="407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19" w:type="dxa"/>
          </w:tcPr>
          <w:p w14:paraId="1D1DA1B2" w14:textId="77777777" w:rsidR="00E52F85" w:rsidRPr="00261973" w:rsidRDefault="00E52F85" w:rsidP="00D743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1" w:type="dxa"/>
          </w:tcPr>
          <w:p w14:paraId="14D0EAC8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371"/>
                <w:tab w:val="decimal" w:pos="407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7C45EE12" w14:textId="4002BB6F" w:rsidR="00E52F85" w:rsidRPr="00CE359D" w:rsidRDefault="00E52F85" w:rsidP="0014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firstLine="4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</w:tr>
      <w:tr w:rsidR="00E52F85" w:rsidRPr="00CE359D" w14:paraId="4E35E734" w14:textId="21CB1137" w:rsidTr="00D0239D">
        <w:trPr>
          <w:cantSplit/>
        </w:trPr>
        <w:tc>
          <w:tcPr>
            <w:tcW w:w="1800" w:type="dxa"/>
          </w:tcPr>
          <w:p w14:paraId="063CEFFC" w14:textId="77777777" w:rsidR="00187221" w:rsidRPr="00CE359D" w:rsidRDefault="00E52F85" w:rsidP="00E52F85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</w:rPr>
            </w:pPr>
            <w:r w:rsidRPr="00CE359D">
              <w:rPr>
                <w:rFonts w:ascii="Angsana New" w:hAnsi="Angsana New"/>
                <w:sz w:val="20"/>
                <w:szCs w:val="20"/>
                <w:cs/>
              </w:rPr>
              <w:t>บริษัท เครือข่ายก๊าซ</w:t>
            </w:r>
            <w:r w:rsidRPr="00CE359D">
              <w:rPr>
                <w:rFonts w:ascii="Angsana New" w:hAnsi="Angsana New" w:hint="cs"/>
                <w:sz w:val="20"/>
                <w:szCs w:val="20"/>
                <w:cs/>
              </w:rPr>
              <w:t xml:space="preserve">          </w:t>
            </w:r>
            <w:r w:rsidR="00187221" w:rsidRPr="00CE359D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  <w:p w14:paraId="17669529" w14:textId="7B22B914" w:rsidR="00E52F85" w:rsidRPr="00CE359D" w:rsidRDefault="00187221" w:rsidP="00E52F85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  <w:r w:rsidRPr="00CE359D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="00E52F85" w:rsidRPr="00CE359D">
              <w:rPr>
                <w:rFonts w:ascii="Angsana New" w:hAnsi="Angsana New"/>
                <w:sz w:val="20"/>
                <w:szCs w:val="20"/>
                <w:cs/>
              </w:rPr>
              <w:t>ไทย-ญี่ปุ่น จำกัด</w:t>
            </w:r>
          </w:p>
        </w:tc>
        <w:tc>
          <w:tcPr>
            <w:tcW w:w="1346" w:type="dxa"/>
            <w:vAlign w:val="bottom"/>
          </w:tcPr>
          <w:p w14:paraId="55750BCD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5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CE359D">
              <w:rPr>
                <w:rFonts w:ascii="Angsana New" w:hAnsi="Angsana New"/>
                <w:sz w:val="20"/>
                <w:cs/>
                <w:lang w:bidi="th-TH"/>
              </w:rPr>
              <w:t>ธุรกิจก๊าซธรรมชาติอัดสำหรั</w:t>
            </w:r>
            <w:r w:rsidRPr="00CE359D">
              <w:rPr>
                <w:rFonts w:ascii="Angsana New" w:hAnsi="Angsana New"/>
                <w:sz w:val="20"/>
                <w:cs/>
                <w:lang w:val="en-US" w:bidi="th-TH"/>
              </w:rPr>
              <w:t>บ</w:t>
            </w:r>
            <w:r w:rsidRPr="00CE359D">
              <w:rPr>
                <w:rFonts w:ascii="Angsana New" w:hAnsi="Angsana New"/>
                <w:sz w:val="20"/>
                <w:cs/>
                <w:lang w:bidi="th-TH"/>
              </w:rPr>
              <w:t>อุตสาหกรรม</w:t>
            </w:r>
          </w:p>
        </w:tc>
        <w:tc>
          <w:tcPr>
            <w:tcW w:w="628" w:type="dxa"/>
            <w:vAlign w:val="bottom"/>
          </w:tcPr>
          <w:p w14:paraId="0652A360" w14:textId="77777777" w:rsidR="00E52F85" w:rsidRPr="00CE359D" w:rsidRDefault="00E52F85" w:rsidP="001425F3">
            <w:pPr>
              <w:pStyle w:val="acctfourfigures"/>
              <w:tabs>
                <w:tab w:val="clear" w:pos="765"/>
              </w:tabs>
              <w:spacing w:line="240" w:lineRule="auto"/>
              <w:ind w:left="-79" w:right="101"/>
              <w:jc w:val="right"/>
              <w:rPr>
                <w:rFonts w:ascii="Angsana New" w:hAnsi="Angsana New"/>
                <w:sz w:val="20"/>
                <w:cs/>
                <w:lang w:bidi="th-TH"/>
              </w:rPr>
            </w:pPr>
            <w:r w:rsidRPr="00CE359D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630" w:type="dxa"/>
            <w:vAlign w:val="bottom"/>
          </w:tcPr>
          <w:p w14:paraId="2B523C92" w14:textId="1C440FA9" w:rsidR="00E52F85" w:rsidRPr="00CE359D" w:rsidRDefault="00E86714" w:rsidP="00003B06">
            <w:pPr>
              <w:pStyle w:val="acctfourfigures"/>
              <w:tabs>
                <w:tab w:val="clear" w:pos="765"/>
                <w:tab w:val="decimal" w:pos="-65"/>
                <w:tab w:val="decimal" w:pos="20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51</w:t>
            </w:r>
          </w:p>
        </w:tc>
        <w:tc>
          <w:tcPr>
            <w:tcW w:w="180" w:type="dxa"/>
          </w:tcPr>
          <w:p w14:paraId="0CEA6457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639" w:type="dxa"/>
            <w:vAlign w:val="bottom"/>
          </w:tcPr>
          <w:p w14:paraId="17181308" w14:textId="430E1C03" w:rsidR="00E52F85" w:rsidRPr="00CE359D" w:rsidRDefault="00E86714" w:rsidP="00CD14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51</w:t>
            </w:r>
          </w:p>
        </w:tc>
        <w:tc>
          <w:tcPr>
            <w:tcW w:w="711" w:type="dxa"/>
            <w:vAlign w:val="bottom"/>
          </w:tcPr>
          <w:p w14:paraId="119EE0F1" w14:textId="0560C42B" w:rsidR="00E52F85" w:rsidRPr="00CE359D" w:rsidRDefault="00E86714" w:rsidP="00E52F85">
            <w:pPr>
              <w:pStyle w:val="acctfourfigures"/>
              <w:tabs>
                <w:tab w:val="clear" w:pos="765"/>
                <w:tab w:val="left" w:pos="675"/>
              </w:tabs>
              <w:spacing w:line="240" w:lineRule="auto"/>
              <w:ind w:right="-165" w:hanging="4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411</w:t>
            </w:r>
            <w:r w:rsidR="00F12A97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999</w:t>
            </w:r>
          </w:p>
        </w:tc>
        <w:tc>
          <w:tcPr>
            <w:tcW w:w="189" w:type="dxa"/>
            <w:vAlign w:val="bottom"/>
          </w:tcPr>
          <w:p w14:paraId="17283886" w14:textId="77777777" w:rsidR="00E52F85" w:rsidRPr="00CE359D" w:rsidRDefault="00E52F85" w:rsidP="00E52F8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11" w:type="dxa"/>
            <w:vAlign w:val="bottom"/>
          </w:tcPr>
          <w:p w14:paraId="7D0D1E47" w14:textId="0A095B08" w:rsidR="00E52F85" w:rsidRPr="00CE359D" w:rsidRDefault="00E86714" w:rsidP="00E52F85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 w:hanging="1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411</w:t>
            </w:r>
            <w:r w:rsidR="00E52F85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999</w:t>
            </w:r>
          </w:p>
        </w:tc>
        <w:tc>
          <w:tcPr>
            <w:tcW w:w="180" w:type="dxa"/>
            <w:vAlign w:val="bottom"/>
          </w:tcPr>
          <w:p w14:paraId="7B4F936F" w14:textId="77777777" w:rsidR="00E52F85" w:rsidRPr="00CE359D" w:rsidRDefault="00E52F85" w:rsidP="00E52F8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36D7FD17" w14:textId="2F93EE1A" w:rsidR="00E52F85" w:rsidRPr="00CE359D" w:rsidRDefault="00E86714" w:rsidP="00E52F85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 w:hanging="27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379</w:t>
            </w:r>
            <w:r w:rsidR="00F12A97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031</w:t>
            </w:r>
          </w:p>
        </w:tc>
        <w:tc>
          <w:tcPr>
            <w:tcW w:w="180" w:type="dxa"/>
            <w:vAlign w:val="bottom"/>
          </w:tcPr>
          <w:p w14:paraId="17152743" w14:textId="1EF57A8A" w:rsidR="00E52F85" w:rsidRPr="00CE359D" w:rsidRDefault="00E52F85" w:rsidP="00E52F85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218FE8E5" w14:textId="0BF67626" w:rsidR="00E52F85" w:rsidRPr="00CE359D" w:rsidRDefault="00E86714" w:rsidP="001425F3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 w:hanging="1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379</w:t>
            </w:r>
            <w:r w:rsidR="00E52F85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031</w:t>
            </w:r>
          </w:p>
        </w:tc>
        <w:tc>
          <w:tcPr>
            <w:tcW w:w="178" w:type="dxa"/>
            <w:vAlign w:val="bottom"/>
          </w:tcPr>
          <w:p w14:paraId="3FAA3610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41" w:type="dxa"/>
            <w:vAlign w:val="bottom"/>
          </w:tcPr>
          <w:p w14:paraId="7FE8E2D1" w14:textId="1130DE24" w:rsidR="00E52F85" w:rsidRPr="00CE359D" w:rsidRDefault="00E86714" w:rsidP="00395F61">
            <w:pPr>
              <w:pStyle w:val="acctfourfigures"/>
              <w:tabs>
                <w:tab w:val="clear" w:pos="765"/>
                <w:tab w:val="left" w:pos="277"/>
              </w:tabs>
              <w:spacing w:line="240" w:lineRule="auto"/>
              <w:ind w:right="-136" w:hanging="33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389</w:t>
            </w:r>
            <w:r w:rsidR="00F12A97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872</w:t>
            </w:r>
          </w:p>
        </w:tc>
        <w:tc>
          <w:tcPr>
            <w:tcW w:w="180" w:type="dxa"/>
            <w:vAlign w:val="bottom"/>
          </w:tcPr>
          <w:p w14:paraId="2452786B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711" w:type="dxa"/>
            <w:vAlign w:val="bottom"/>
          </w:tcPr>
          <w:p w14:paraId="0AE26A87" w14:textId="3E445886" w:rsidR="00E52F85" w:rsidRPr="00CE359D" w:rsidRDefault="00E86714" w:rsidP="001425F3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 w:hanging="133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388</w:t>
            </w:r>
            <w:r w:rsidR="00E52F85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868</w:t>
            </w:r>
          </w:p>
        </w:tc>
        <w:tc>
          <w:tcPr>
            <w:tcW w:w="182" w:type="dxa"/>
            <w:vAlign w:val="bottom"/>
          </w:tcPr>
          <w:p w14:paraId="28E64B78" w14:textId="5F78FDB7" w:rsidR="00E52F85" w:rsidRPr="00CE359D" w:rsidRDefault="00E52F85" w:rsidP="00E52F85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37" w:type="dxa"/>
            <w:vAlign w:val="bottom"/>
          </w:tcPr>
          <w:p w14:paraId="25EA0FDD" w14:textId="3C95E80C" w:rsidR="00E52F85" w:rsidRPr="00CE359D" w:rsidRDefault="00F12A97" w:rsidP="006A6975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F6F5FE3" w14:textId="2DFBD7CC" w:rsidR="00E52F85" w:rsidRPr="00CE359D" w:rsidRDefault="00E52F85" w:rsidP="00E52F85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713" w:type="dxa"/>
            <w:vAlign w:val="bottom"/>
          </w:tcPr>
          <w:p w14:paraId="0EBE4FB3" w14:textId="1CAA13E9" w:rsidR="00E52F85" w:rsidRPr="00CE359D" w:rsidRDefault="00065FE3" w:rsidP="001425F3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  <w:lang w:bidi="th-TH"/>
              </w:rPr>
            </w:pPr>
            <w:r w:rsidRPr="00CE359D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36043D66" w14:textId="77777777" w:rsidR="00E52F85" w:rsidRPr="00CE359D" w:rsidRDefault="00E52F85" w:rsidP="00E52F85">
            <w:pPr>
              <w:pStyle w:val="acctfourfigures"/>
              <w:tabs>
                <w:tab w:val="decimal" w:pos="426"/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5" w:type="dxa"/>
            <w:vAlign w:val="bottom"/>
          </w:tcPr>
          <w:p w14:paraId="5BB454CF" w14:textId="5463EC73" w:rsidR="00E52F85" w:rsidRPr="00CE359D" w:rsidRDefault="00E86714" w:rsidP="006A6975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 w:hanging="133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389</w:t>
            </w:r>
            <w:r w:rsidR="00F12A97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872</w:t>
            </w:r>
          </w:p>
        </w:tc>
        <w:tc>
          <w:tcPr>
            <w:tcW w:w="180" w:type="dxa"/>
            <w:vAlign w:val="bottom"/>
          </w:tcPr>
          <w:p w14:paraId="3026727A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4E026DAA" w14:textId="1FF0065E" w:rsidR="00E52F85" w:rsidRPr="00CE359D" w:rsidRDefault="00E86714" w:rsidP="001425F3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 w:hanging="1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388</w:t>
            </w:r>
            <w:r w:rsidR="00065FE3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868</w:t>
            </w:r>
          </w:p>
        </w:tc>
        <w:tc>
          <w:tcPr>
            <w:tcW w:w="180" w:type="dxa"/>
          </w:tcPr>
          <w:p w14:paraId="0D56711F" w14:textId="77777777" w:rsidR="00E52F85" w:rsidRPr="00CE359D" w:rsidRDefault="00E52F85" w:rsidP="00E5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719" w:type="dxa"/>
          </w:tcPr>
          <w:p w14:paraId="3FAE0EEF" w14:textId="77777777" w:rsidR="00E52F85" w:rsidRPr="00261973" w:rsidRDefault="00E52F85" w:rsidP="00D743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  <w:p w14:paraId="483E7553" w14:textId="137FC516" w:rsidR="00F12A97" w:rsidRPr="00261973" w:rsidRDefault="00F12A97" w:rsidP="00D743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  <w:r w:rsidRPr="00261973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181" w:type="dxa"/>
          </w:tcPr>
          <w:p w14:paraId="1F27BA6F" w14:textId="77777777" w:rsidR="00E52F85" w:rsidRPr="00CE359D" w:rsidRDefault="00E52F85" w:rsidP="00E5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722" w:type="dxa"/>
            <w:vAlign w:val="bottom"/>
          </w:tcPr>
          <w:p w14:paraId="06603B62" w14:textId="19251366" w:rsidR="00E52F85" w:rsidRPr="00CE359D" w:rsidRDefault="00E52F85" w:rsidP="001425F3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</w:rPr>
            </w:pPr>
            <w:r w:rsidRPr="00CE359D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8A760F" w:rsidRPr="00CE359D" w14:paraId="31800CC1" w14:textId="34D2CE42" w:rsidTr="00D0239D">
        <w:trPr>
          <w:cantSplit/>
        </w:trPr>
        <w:tc>
          <w:tcPr>
            <w:tcW w:w="1800" w:type="dxa"/>
          </w:tcPr>
          <w:p w14:paraId="1CEF9D7D" w14:textId="1C7DCA49" w:rsidR="008A760F" w:rsidRPr="00D0239D" w:rsidRDefault="007D3E12" w:rsidP="007D3E12">
            <w:pPr>
              <w:tabs>
                <w:tab w:val="clear" w:pos="1644"/>
                <w:tab w:val="left" w:pos="9"/>
                <w:tab w:val="left" w:pos="1634"/>
              </w:tabs>
              <w:spacing w:line="240" w:lineRule="auto"/>
              <w:ind w:left="-170" w:right="-173" w:firstLine="180"/>
              <w:rPr>
                <w:rFonts w:asciiTheme="majorBidi" w:hAnsiTheme="majorBidi" w:cstheme="majorBidi"/>
                <w:sz w:val="20"/>
                <w:szCs w:val="20"/>
              </w:rPr>
            </w:pPr>
            <w:r w:rsidRPr="007D3E12">
              <w:rPr>
                <w:rFonts w:asciiTheme="majorBidi" w:hAnsiTheme="majorBidi"/>
                <w:sz w:val="20"/>
                <w:szCs w:val="20"/>
                <w:cs/>
              </w:rPr>
              <w:t>บริ</w:t>
            </w:r>
            <w:r w:rsidRPr="007D3E12">
              <w:rPr>
                <w:rFonts w:ascii="Angsana New" w:hAnsi="Angsana New"/>
                <w:sz w:val="20"/>
                <w:szCs w:val="20"/>
                <w:cs/>
              </w:rPr>
              <w:t>ษัท พืชเภสัชกรรม จำกัด (*)</w:t>
            </w:r>
          </w:p>
        </w:tc>
        <w:tc>
          <w:tcPr>
            <w:tcW w:w="1346" w:type="dxa"/>
            <w:vAlign w:val="bottom"/>
          </w:tcPr>
          <w:p w14:paraId="2F798DC4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CE359D">
              <w:rPr>
                <w:rFonts w:ascii="Angsana New" w:hAnsi="Angsana New"/>
                <w:sz w:val="20"/>
                <w:cs/>
                <w:lang w:bidi="th-TH"/>
              </w:rPr>
              <w:t>ธุรกิจปลูกและจำหน่ายกัญชา กัญชง</w:t>
            </w:r>
          </w:p>
        </w:tc>
        <w:tc>
          <w:tcPr>
            <w:tcW w:w="628" w:type="dxa"/>
            <w:vAlign w:val="bottom"/>
          </w:tcPr>
          <w:p w14:paraId="65406B5F" w14:textId="77777777" w:rsidR="008A760F" w:rsidRPr="00CE359D" w:rsidRDefault="008A760F" w:rsidP="008A760F">
            <w:pPr>
              <w:pStyle w:val="acctfourfigures"/>
              <w:tabs>
                <w:tab w:val="clear" w:pos="765"/>
              </w:tabs>
              <w:spacing w:line="240" w:lineRule="auto"/>
              <w:ind w:left="-79" w:right="101"/>
              <w:jc w:val="right"/>
              <w:rPr>
                <w:rFonts w:ascii="Angsana New" w:hAnsi="Angsana New"/>
                <w:sz w:val="20"/>
                <w:cs/>
                <w:lang w:bidi="th-TH"/>
              </w:rPr>
            </w:pPr>
            <w:r w:rsidRPr="00CE359D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630" w:type="dxa"/>
            <w:vAlign w:val="bottom"/>
          </w:tcPr>
          <w:p w14:paraId="73640D2D" w14:textId="31E8AC28" w:rsidR="008A760F" w:rsidRPr="00CE359D" w:rsidRDefault="00E86714" w:rsidP="008A760F">
            <w:pPr>
              <w:pStyle w:val="acctfourfigures"/>
              <w:tabs>
                <w:tab w:val="clear" w:pos="765"/>
              </w:tabs>
              <w:spacing w:line="240" w:lineRule="auto"/>
              <w:ind w:left="-77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40</w:t>
            </w:r>
            <w:r w:rsidR="00F12A97">
              <w:rPr>
                <w:rFonts w:ascii="Angsana New" w:hAnsi="Angsana New"/>
                <w:sz w:val="20"/>
                <w:lang w:val="en-US" w:bidi="th-TH"/>
              </w:rPr>
              <w:t>.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80</w:t>
            </w:r>
          </w:p>
        </w:tc>
        <w:tc>
          <w:tcPr>
            <w:tcW w:w="180" w:type="dxa"/>
          </w:tcPr>
          <w:p w14:paraId="605A663D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639" w:type="dxa"/>
            <w:vAlign w:val="bottom"/>
          </w:tcPr>
          <w:p w14:paraId="07112BC6" w14:textId="06DF9B80" w:rsidR="008A760F" w:rsidRPr="00CE359D" w:rsidRDefault="00E86714" w:rsidP="008A76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40</w:t>
            </w:r>
            <w:r w:rsidR="008A760F" w:rsidRPr="00CE359D">
              <w:rPr>
                <w:rFonts w:ascii="Angsana New" w:hAnsi="Angsana New"/>
                <w:sz w:val="20"/>
                <w:lang w:val="en-US" w:bidi="th-TH"/>
              </w:rPr>
              <w:t>.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80</w:t>
            </w:r>
          </w:p>
        </w:tc>
        <w:tc>
          <w:tcPr>
            <w:tcW w:w="711" w:type="dxa"/>
            <w:vAlign w:val="bottom"/>
          </w:tcPr>
          <w:p w14:paraId="38C8F6D7" w14:textId="10589E1D" w:rsidR="008A760F" w:rsidRPr="00CE359D" w:rsidRDefault="00E86714" w:rsidP="008A760F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6</w:t>
            </w:r>
            <w:r w:rsidR="00F12A97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250</w:t>
            </w:r>
          </w:p>
        </w:tc>
        <w:tc>
          <w:tcPr>
            <w:tcW w:w="189" w:type="dxa"/>
            <w:vAlign w:val="bottom"/>
          </w:tcPr>
          <w:p w14:paraId="10B25A85" w14:textId="77777777" w:rsidR="008A760F" w:rsidRPr="00CE359D" w:rsidRDefault="008A760F" w:rsidP="008A760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11" w:type="dxa"/>
            <w:vAlign w:val="bottom"/>
          </w:tcPr>
          <w:p w14:paraId="25474D93" w14:textId="1E9693DD" w:rsidR="008A760F" w:rsidRPr="00CE359D" w:rsidRDefault="00E86714" w:rsidP="008A760F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6</w:t>
            </w:r>
            <w:r w:rsidR="008A760F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250</w:t>
            </w:r>
          </w:p>
        </w:tc>
        <w:tc>
          <w:tcPr>
            <w:tcW w:w="180" w:type="dxa"/>
            <w:vAlign w:val="bottom"/>
          </w:tcPr>
          <w:p w14:paraId="3B77CF27" w14:textId="77777777" w:rsidR="008A760F" w:rsidRPr="00CE359D" w:rsidRDefault="008A760F" w:rsidP="008A760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E52E155" w14:textId="05E73D37" w:rsidR="008A760F" w:rsidRPr="00CE359D" w:rsidRDefault="00E86714" w:rsidP="008A760F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 w:firstLine="36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24</w:t>
            </w:r>
            <w:r w:rsidR="00F12A97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571</w:t>
            </w:r>
          </w:p>
        </w:tc>
        <w:tc>
          <w:tcPr>
            <w:tcW w:w="180" w:type="dxa"/>
            <w:vAlign w:val="bottom"/>
          </w:tcPr>
          <w:p w14:paraId="4C9B75BC" w14:textId="6364D108" w:rsidR="008A760F" w:rsidRPr="00CE359D" w:rsidRDefault="008A760F" w:rsidP="008A760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30090E1" w14:textId="6B59E933" w:rsidR="008A760F" w:rsidRPr="00CE359D" w:rsidRDefault="00E86714" w:rsidP="00003B06">
            <w:pPr>
              <w:pStyle w:val="acctfourfigures"/>
              <w:tabs>
                <w:tab w:val="clear" w:pos="765"/>
                <w:tab w:val="left" w:pos="116"/>
                <w:tab w:val="decimal" w:pos="565"/>
              </w:tabs>
              <w:spacing w:line="240" w:lineRule="auto"/>
              <w:ind w:left="-64" w:right="-26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24</w:t>
            </w:r>
            <w:r w:rsidR="008A760F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571</w:t>
            </w:r>
          </w:p>
        </w:tc>
        <w:tc>
          <w:tcPr>
            <w:tcW w:w="178" w:type="dxa"/>
            <w:vAlign w:val="bottom"/>
          </w:tcPr>
          <w:p w14:paraId="1125896F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8161B3F" w14:textId="49920C88" w:rsidR="008A760F" w:rsidRPr="00CE359D" w:rsidRDefault="00E86714" w:rsidP="008A760F">
            <w:pPr>
              <w:pStyle w:val="acctfourfigures"/>
              <w:tabs>
                <w:tab w:val="clear" w:pos="765"/>
                <w:tab w:val="left" w:pos="277"/>
              </w:tabs>
              <w:spacing w:line="240" w:lineRule="auto"/>
              <w:ind w:right="-249" w:hanging="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="00F12A97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550</w:t>
            </w:r>
          </w:p>
        </w:tc>
        <w:tc>
          <w:tcPr>
            <w:tcW w:w="180" w:type="dxa"/>
            <w:vAlign w:val="bottom"/>
          </w:tcPr>
          <w:p w14:paraId="33203B5F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76926C2C" w14:textId="35874BD5" w:rsidR="008A760F" w:rsidRPr="00CE359D" w:rsidRDefault="00E86714" w:rsidP="008A760F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="008A760F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550</w:t>
            </w:r>
          </w:p>
        </w:tc>
        <w:tc>
          <w:tcPr>
            <w:tcW w:w="182" w:type="dxa"/>
            <w:vAlign w:val="bottom"/>
          </w:tcPr>
          <w:p w14:paraId="47C2CA93" w14:textId="69C3A1DD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14:paraId="16E24425" w14:textId="34C8450A" w:rsidR="008A760F" w:rsidRPr="00CE359D" w:rsidRDefault="00F12A97" w:rsidP="00003B06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(</w:t>
            </w:r>
            <w:r w:rsidR="00E86714" w:rsidRPr="00E86714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E86714" w:rsidRPr="00E86714">
              <w:rPr>
                <w:rFonts w:asciiTheme="majorBidi" w:hAnsiTheme="majorBidi" w:cstheme="majorBidi"/>
                <w:sz w:val="20"/>
                <w:lang w:val="en-US" w:bidi="th-TH"/>
              </w:rPr>
              <w:t>550</w:t>
            </w:r>
            <w:r>
              <w:rPr>
                <w:rFonts w:asciiTheme="majorBidi" w:hAnsiTheme="majorBidi" w:cstheme="majorBidi"/>
                <w:sz w:val="2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15D08A7" w14:textId="77777777" w:rsidR="008A760F" w:rsidRPr="00CE359D" w:rsidRDefault="008A760F" w:rsidP="008A760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vAlign w:val="bottom"/>
          </w:tcPr>
          <w:p w14:paraId="69218D89" w14:textId="46641017" w:rsidR="008A760F" w:rsidRPr="00CE359D" w:rsidRDefault="008A760F" w:rsidP="00003B06">
            <w:pPr>
              <w:pStyle w:val="acctfourfigures"/>
              <w:tabs>
                <w:tab w:val="clear" w:pos="765"/>
                <w:tab w:val="left" w:pos="100"/>
                <w:tab w:val="decimal" w:pos="480"/>
              </w:tabs>
              <w:spacing w:line="240" w:lineRule="auto"/>
              <w:ind w:right="-26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(</w:t>
            </w:r>
            <w:r w:rsidR="00E86714" w:rsidRPr="00E86714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E86714" w:rsidRPr="00E86714">
              <w:rPr>
                <w:rFonts w:ascii="Angsana New" w:hAnsi="Angsana New"/>
                <w:sz w:val="20"/>
                <w:lang w:val="en-US" w:bidi="th-TH"/>
              </w:rPr>
              <w:t>550</w:t>
            </w:r>
            <w:r w:rsidRPr="00CE359D">
              <w:rPr>
                <w:rFonts w:ascii="Angsana New" w:hAnsi="Angsana New"/>
                <w:sz w:val="20"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473FBAAE" w14:textId="77777777" w:rsidR="008A760F" w:rsidRPr="00CE359D" w:rsidRDefault="008A760F" w:rsidP="008A760F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72E97874" w14:textId="2CC3CA10" w:rsidR="008A760F" w:rsidRPr="00CE359D" w:rsidRDefault="00F12A97" w:rsidP="008A76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BEF2C8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11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157480DB" w14:textId="0C3D1C1B" w:rsidR="008A760F" w:rsidRPr="00CE359D" w:rsidRDefault="008A760F" w:rsidP="008A760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  <w:lang w:bidi="th-TH"/>
              </w:rPr>
            </w:pPr>
            <w:r w:rsidRPr="00CE359D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4CCD6BC5" w14:textId="77777777" w:rsidR="008A760F" w:rsidRPr="00CE359D" w:rsidRDefault="008A760F" w:rsidP="008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7170BBE6" w14:textId="77777777" w:rsidR="008A760F" w:rsidRPr="00261973" w:rsidRDefault="008A760F" w:rsidP="008A760F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FAC5495" w14:textId="0CE54AE3" w:rsidR="00F12A97" w:rsidRPr="00261973" w:rsidRDefault="00F12A97" w:rsidP="008A760F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  <w:lang w:bidi="th-TH"/>
              </w:rPr>
            </w:pPr>
            <w:r w:rsidRPr="00261973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1" w:type="dxa"/>
          </w:tcPr>
          <w:p w14:paraId="1135C72D" w14:textId="77777777" w:rsidR="008A760F" w:rsidRPr="00CE359D" w:rsidRDefault="008A760F" w:rsidP="008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163F8189" w14:textId="3E65EF4B" w:rsidR="008A760F" w:rsidRPr="00CE359D" w:rsidRDefault="008A760F" w:rsidP="008A760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</w:rPr>
            </w:pPr>
            <w:r w:rsidRPr="00CE359D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8A760F" w:rsidRPr="00CE359D" w14:paraId="3403C9EB" w14:textId="1D592A28" w:rsidTr="00D0239D">
        <w:trPr>
          <w:cantSplit/>
        </w:trPr>
        <w:tc>
          <w:tcPr>
            <w:tcW w:w="1800" w:type="dxa"/>
          </w:tcPr>
          <w:p w14:paraId="2FBB7013" w14:textId="77777777" w:rsidR="008A760F" w:rsidRPr="00CE359D" w:rsidRDefault="008A760F" w:rsidP="008A760F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6" w:type="dxa"/>
            <w:vAlign w:val="bottom"/>
          </w:tcPr>
          <w:p w14:paraId="44C75E66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628" w:type="dxa"/>
            <w:vAlign w:val="bottom"/>
          </w:tcPr>
          <w:p w14:paraId="2F7D4333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387D4B0" w14:textId="77777777" w:rsidR="008A760F" w:rsidRPr="00CE359D" w:rsidRDefault="008A760F" w:rsidP="008A760F">
            <w:pPr>
              <w:pStyle w:val="acctfourfigures"/>
              <w:tabs>
                <w:tab w:val="clear" w:pos="765"/>
              </w:tabs>
              <w:spacing w:line="240" w:lineRule="auto"/>
              <w:ind w:left="-77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CF769FC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639" w:type="dxa"/>
            <w:vAlign w:val="bottom"/>
          </w:tcPr>
          <w:p w14:paraId="7AA9C0BC" w14:textId="77777777" w:rsidR="008A760F" w:rsidRPr="00CE359D" w:rsidRDefault="008A760F" w:rsidP="008A76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11" w:type="dxa"/>
            <w:vAlign w:val="bottom"/>
          </w:tcPr>
          <w:p w14:paraId="5D53E47B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9" w:type="dxa"/>
            <w:vAlign w:val="bottom"/>
          </w:tcPr>
          <w:p w14:paraId="76712A02" w14:textId="77777777" w:rsidR="008A760F" w:rsidRPr="00CE359D" w:rsidRDefault="008A760F" w:rsidP="008A760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11" w:type="dxa"/>
            <w:vAlign w:val="bottom"/>
          </w:tcPr>
          <w:p w14:paraId="6E657B12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62F548E" w14:textId="77777777" w:rsidR="008A760F" w:rsidRPr="00CE359D" w:rsidRDefault="008A760F" w:rsidP="008A760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B9E89" w14:textId="2749F7D6" w:rsidR="008A760F" w:rsidRPr="00CE359D" w:rsidRDefault="00E86714" w:rsidP="008A760F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 w:hanging="27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403</w:t>
            </w:r>
            <w:r w:rsidR="00F12A97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602</w:t>
            </w:r>
          </w:p>
        </w:tc>
        <w:tc>
          <w:tcPr>
            <w:tcW w:w="180" w:type="dxa"/>
            <w:vAlign w:val="bottom"/>
          </w:tcPr>
          <w:p w14:paraId="3E8DA42B" w14:textId="174A45E6" w:rsidR="008A760F" w:rsidRPr="00CE359D" w:rsidRDefault="008A760F" w:rsidP="008A760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FDA83" w14:textId="601E1252" w:rsidR="008A760F" w:rsidRPr="00CE359D" w:rsidRDefault="00E86714" w:rsidP="00003B06">
            <w:pPr>
              <w:pStyle w:val="acctfourfigures"/>
              <w:tabs>
                <w:tab w:val="clear" w:pos="765"/>
                <w:tab w:val="left" w:pos="100"/>
                <w:tab w:val="decimal" w:pos="536"/>
              </w:tabs>
              <w:spacing w:line="240" w:lineRule="auto"/>
              <w:ind w:right="-260" w:hanging="1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403</w:t>
            </w:r>
            <w:r w:rsidR="008A760F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602</w:t>
            </w:r>
          </w:p>
        </w:tc>
        <w:tc>
          <w:tcPr>
            <w:tcW w:w="178" w:type="dxa"/>
            <w:vAlign w:val="bottom"/>
          </w:tcPr>
          <w:p w14:paraId="75A93815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D96B19" w14:textId="078FEFB2" w:rsidR="008A760F" w:rsidRPr="00CE359D" w:rsidRDefault="00E86714" w:rsidP="008A760F">
            <w:pPr>
              <w:pStyle w:val="acctfourfigures"/>
              <w:tabs>
                <w:tab w:val="clear" w:pos="765"/>
                <w:tab w:val="left" w:pos="277"/>
              </w:tabs>
              <w:spacing w:line="240" w:lineRule="auto"/>
              <w:ind w:right="-136" w:hanging="33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392</w:t>
            </w:r>
            <w:r w:rsidR="00F12A97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422</w:t>
            </w:r>
          </w:p>
        </w:tc>
        <w:tc>
          <w:tcPr>
            <w:tcW w:w="180" w:type="dxa"/>
            <w:vAlign w:val="bottom"/>
          </w:tcPr>
          <w:p w14:paraId="6AEE8674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A91164" w14:textId="550FFE02" w:rsidR="008A760F" w:rsidRPr="00CE359D" w:rsidRDefault="00E86714" w:rsidP="008A760F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 w:hanging="133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391</w:t>
            </w:r>
            <w:r w:rsidR="008A760F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418</w:t>
            </w:r>
          </w:p>
        </w:tc>
        <w:tc>
          <w:tcPr>
            <w:tcW w:w="182" w:type="dxa"/>
            <w:vAlign w:val="bottom"/>
          </w:tcPr>
          <w:p w14:paraId="58CECC13" w14:textId="761DF0BB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7D1BE" w14:textId="2A75C39A" w:rsidR="008A760F" w:rsidRPr="00CE359D" w:rsidRDefault="00F12A97" w:rsidP="008A760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(</w:t>
            </w:r>
            <w:r w:rsidR="00E86714" w:rsidRPr="00E86714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E86714" w:rsidRPr="00E86714">
              <w:rPr>
                <w:rFonts w:asciiTheme="majorBidi" w:hAnsiTheme="majorBidi" w:cstheme="majorBidi"/>
                <w:sz w:val="20"/>
                <w:lang w:val="en-US" w:bidi="th-TH"/>
              </w:rPr>
              <w:t>550</w:t>
            </w:r>
            <w:r>
              <w:rPr>
                <w:rFonts w:asciiTheme="majorBidi" w:hAnsiTheme="majorBidi" w:cstheme="majorBidi"/>
                <w:sz w:val="2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FB61B85" w14:textId="77777777" w:rsidR="008A760F" w:rsidRPr="00CE359D" w:rsidRDefault="008A760F" w:rsidP="008A760F">
            <w:pPr>
              <w:pStyle w:val="acctfourfigures"/>
              <w:tabs>
                <w:tab w:val="decimal" w:pos="322"/>
                <w:tab w:val="decimal" w:pos="551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4AB1AE" w14:textId="5673A3EE" w:rsidR="008A760F" w:rsidRPr="00CE359D" w:rsidRDefault="008A760F" w:rsidP="008A760F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(</w:t>
            </w:r>
            <w:r w:rsidR="00E86714" w:rsidRPr="00E86714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E86714" w:rsidRPr="00E86714">
              <w:rPr>
                <w:rFonts w:ascii="Angsana New" w:hAnsi="Angsana New"/>
                <w:sz w:val="20"/>
                <w:lang w:val="en-US" w:bidi="th-TH"/>
              </w:rPr>
              <w:t>550</w:t>
            </w:r>
            <w:r w:rsidRPr="00CE359D">
              <w:rPr>
                <w:rFonts w:ascii="Angsana New" w:hAnsi="Angsana New"/>
                <w:sz w:val="20"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148F3D6D" w14:textId="77777777" w:rsidR="008A760F" w:rsidRPr="00CE359D" w:rsidRDefault="008A760F" w:rsidP="008A760F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43093" w14:textId="7DCCBAE5" w:rsidR="008A760F" w:rsidRPr="00CE359D" w:rsidRDefault="00E86714" w:rsidP="008A760F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 w:hanging="1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389</w:t>
            </w:r>
            <w:r w:rsidR="00F12A97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872</w:t>
            </w:r>
          </w:p>
        </w:tc>
        <w:tc>
          <w:tcPr>
            <w:tcW w:w="180" w:type="dxa"/>
            <w:vAlign w:val="bottom"/>
          </w:tcPr>
          <w:p w14:paraId="2B38572A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49EFB" w14:textId="24808254" w:rsidR="008A760F" w:rsidRPr="00CE359D" w:rsidRDefault="00E86714" w:rsidP="008A760F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 w:hanging="1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388</w:t>
            </w:r>
            <w:r w:rsidR="008A760F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868</w:t>
            </w:r>
          </w:p>
        </w:tc>
        <w:tc>
          <w:tcPr>
            <w:tcW w:w="180" w:type="dxa"/>
          </w:tcPr>
          <w:p w14:paraId="5F9CCEB6" w14:textId="77777777" w:rsidR="008A760F" w:rsidRPr="00CE359D" w:rsidRDefault="008A760F" w:rsidP="008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14:paraId="1DB31355" w14:textId="5376A255" w:rsidR="008A760F" w:rsidRPr="00261973" w:rsidRDefault="00F12A97" w:rsidP="008A760F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</w:rPr>
            </w:pPr>
            <w:r w:rsidRPr="00261973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1" w:type="dxa"/>
          </w:tcPr>
          <w:p w14:paraId="79F956FA" w14:textId="77777777" w:rsidR="008A760F" w:rsidRPr="00CE359D" w:rsidRDefault="008A760F" w:rsidP="008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2FBA7" w14:textId="6799F5C6" w:rsidR="008A760F" w:rsidRPr="00CE359D" w:rsidRDefault="008A760F" w:rsidP="008A760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</w:rPr>
            </w:pPr>
            <w:r w:rsidRPr="00CE359D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8A760F" w:rsidRPr="00CE359D" w14:paraId="35E25CCD" w14:textId="6D6CF534" w:rsidTr="00D0239D">
        <w:trPr>
          <w:cantSplit/>
        </w:trPr>
        <w:tc>
          <w:tcPr>
            <w:tcW w:w="1800" w:type="dxa"/>
          </w:tcPr>
          <w:p w14:paraId="187625A0" w14:textId="77777777" w:rsidR="008A760F" w:rsidRPr="00CE359D" w:rsidRDefault="008A760F" w:rsidP="008A760F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E359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346" w:type="dxa"/>
            <w:vAlign w:val="bottom"/>
          </w:tcPr>
          <w:p w14:paraId="078E38FB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628" w:type="dxa"/>
            <w:vAlign w:val="bottom"/>
          </w:tcPr>
          <w:p w14:paraId="762C9E17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8B9DF4E" w14:textId="77777777" w:rsidR="008A760F" w:rsidRPr="00CE359D" w:rsidRDefault="008A760F" w:rsidP="008A76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DB86C0E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639" w:type="dxa"/>
            <w:vAlign w:val="bottom"/>
          </w:tcPr>
          <w:p w14:paraId="2716422F" w14:textId="77777777" w:rsidR="008A760F" w:rsidRPr="00CE359D" w:rsidRDefault="008A760F" w:rsidP="008A76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11" w:type="dxa"/>
            <w:vAlign w:val="bottom"/>
          </w:tcPr>
          <w:p w14:paraId="1BF5CA89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9" w:type="dxa"/>
            <w:vAlign w:val="bottom"/>
          </w:tcPr>
          <w:p w14:paraId="3F67ABDB" w14:textId="77777777" w:rsidR="008A760F" w:rsidRPr="00CE359D" w:rsidRDefault="008A760F" w:rsidP="008A760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711" w:type="dxa"/>
            <w:vAlign w:val="bottom"/>
          </w:tcPr>
          <w:p w14:paraId="0738D258" w14:textId="77777777" w:rsidR="008A760F" w:rsidRPr="00CE359D" w:rsidRDefault="008A760F" w:rsidP="008A760F">
            <w:pPr>
              <w:pStyle w:val="acctfourfigures"/>
              <w:tabs>
                <w:tab w:val="clear" w:pos="765"/>
              </w:tabs>
              <w:spacing w:line="240" w:lineRule="auto"/>
              <w:ind w:right="-68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9EA2F05" w14:textId="77777777" w:rsidR="008A760F" w:rsidRPr="00CE359D" w:rsidRDefault="008A760F" w:rsidP="008A760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181A9D5F" w14:textId="3BF5CEFD" w:rsidR="008A760F" w:rsidRPr="00CE359D" w:rsidRDefault="00E86714" w:rsidP="008A760F">
            <w:pPr>
              <w:pStyle w:val="acctfourfigures"/>
              <w:tabs>
                <w:tab w:val="clear" w:pos="765"/>
                <w:tab w:val="left" w:pos="316"/>
              </w:tabs>
              <w:spacing w:line="240" w:lineRule="auto"/>
              <w:ind w:right="-8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b/>
                <w:bCs/>
                <w:sz w:val="20"/>
                <w:lang w:val="en-US" w:bidi="th-TH"/>
              </w:rPr>
              <w:t>1</w:t>
            </w:r>
            <w:r w:rsidR="00F12A97">
              <w:rPr>
                <w:rFonts w:ascii="Angsana New" w:hAnsi="Angsana New"/>
                <w:b/>
                <w:bCs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0"/>
                <w:lang w:val="en-US" w:bidi="th-TH"/>
              </w:rPr>
              <w:t>362</w:t>
            </w:r>
            <w:r w:rsidR="00F12A97">
              <w:rPr>
                <w:rFonts w:ascii="Angsana New" w:hAnsi="Angsana New"/>
                <w:b/>
                <w:bCs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0"/>
                <w:lang w:val="en-US" w:bidi="th-TH"/>
              </w:rPr>
              <w:t>281</w:t>
            </w:r>
          </w:p>
        </w:tc>
        <w:tc>
          <w:tcPr>
            <w:tcW w:w="180" w:type="dxa"/>
            <w:vAlign w:val="bottom"/>
          </w:tcPr>
          <w:p w14:paraId="50141516" w14:textId="77777777" w:rsidR="008A760F" w:rsidRPr="00CE359D" w:rsidRDefault="008A760F" w:rsidP="008A760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2D79C316" w14:textId="43033F0B" w:rsidR="008A760F" w:rsidRPr="00CE359D" w:rsidRDefault="00E86714" w:rsidP="008A760F">
            <w:pPr>
              <w:pStyle w:val="acctfourfigures"/>
              <w:tabs>
                <w:tab w:val="clear" w:pos="765"/>
                <w:tab w:val="left" w:pos="100"/>
                <w:tab w:val="decimal" w:pos="55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b/>
                <w:bCs/>
                <w:sz w:val="20"/>
                <w:lang w:val="en-US" w:bidi="th-TH"/>
              </w:rPr>
              <w:t>1</w:t>
            </w:r>
            <w:r w:rsidR="008A760F" w:rsidRPr="00CE359D">
              <w:rPr>
                <w:rFonts w:ascii="Angsana New" w:hAnsi="Angsana New"/>
                <w:b/>
                <w:bCs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0"/>
                <w:lang w:val="en-US" w:bidi="th-TH"/>
              </w:rPr>
              <w:t>362</w:t>
            </w:r>
            <w:r w:rsidR="008A760F" w:rsidRPr="00CE359D">
              <w:rPr>
                <w:rFonts w:ascii="Angsana New" w:hAnsi="Angsana New"/>
                <w:b/>
                <w:bCs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0"/>
                <w:lang w:val="en-US" w:bidi="th-TH"/>
              </w:rPr>
              <w:t>281</w:t>
            </w:r>
          </w:p>
        </w:tc>
        <w:tc>
          <w:tcPr>
            <w:tcW w:w="178" w:type="dxa"/>
            <w:vAlign w:val="bottom"/>
          </w:tcPr>
          <w:p w14:paraId="2C8D2D88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left" w:pos="100"/>
                <w:tab w:val="decimal" w:pos="551"/>
                <w:tab w:val="decimal" w:pos="619"/>
              </w:tabs>
              <w:spacing w:line="240" w:lineRule="auto"/>
              <w:ind w:left="-79" w:right="-260" w:hanging="232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8984B" w14:textId="75860D1F" w:rsidR="008A760F" w:rsidRPr="00CE359D" w:rsidRDefault="00E86714" w:rsidP="008A760F">
            <w:pPr>
              <w:pStyle w:val="acctfourfigures"/>
              <w:tabs>
                <w:tab w:val="clear" w:pos="765"/>
                <w:tab w:val="left" w:pos="277"/>
              </w:tabs>
              <w:spacing w:line="240" w:lineRule="auto"/>
              <w:ind w:right="-136" w:hanging="155"/>
              <w:jc w:val="center"/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</w:pPr>
            <w:r w:rsidRPr="00E86714">
              <w:rPr>
                <w:rFonts w:ascii="Angsana New" w:hAnsi="Angsana New"/>
                <w:b/>
                <w:bCs/>
                <w:sz w:val="20"/>
                <w:lang w:val="en-US" w:bidi="th-TH"/>
              </w:rPr>
              <w:t>1</w:t>
            </w:r>
            <w:r w:rsidR="00F12A97">
              <w:rPr>
                <w:rFonts w:ascii="Angsana New" w:hAnsi="Angsana New"/>
                <w:b/>
                <w:bCs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0"/>
                <w:lang w:val="en-US" w:bidi="th-TH"/>
              </w:rPr>
              <w:t>643</w:t>
            </w:r>
            <w:r w:rsidR="00F12A97">
              <w:rPr>
                <w:rFonts w:ascii="Angsana New" w:hAnsi="Angsana New"/>
                <w:b/>
                <w:bCs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0"/>
                <w:lang w:val="en-US" w:bidi="th-TH"/>
              </w:rPr>
              <w:t>145</w:t>
            </w:r>
          </w:p>
        </w:tc>
        <w:tc>
          <w:tcPr>
            <w:tcW w:w="180" w:type="dxa"/>
            <w:vAlign w:val="bottom"/>
          </w:tcPr>
          <w:p w14:paraId="2D973F94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6ECB70" w14:textId="68DBD345" w:rsidR="008A760F" w:rsidRPr="00CE359D" w:rsidRDefault="00E86714" w:rsidP="008A760F">
            <w:pPr>
              <w:pStyle w:val="acctfourfigures"/>
              <w:tabs>
                <w:tab w:val="clear" w:pos="765"/>
                <w:tab w:val="left" w:pos="100"/>
                <w:tab w:val="decimal" w:pos="55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</w:pPr>
            <w:r w:rsidRPr="00E86714">
              <w:rPr>
                <w:rFonts w:ascii="Angsana New" w:hAnsi="Angsana New"/>
                <w:b/>
                <w:bCs/>
                <w:sz w:val="20"/>
                <w:lang w:val="en-US" w:bidi="th-TH"/>
              </w:rPr>
              <w:t>1</w:t>
            </w:r>
            <w:r w:rsidR="008A760F" w:rsidRPr="00CE359D">
              <w:rPr>
                <w:rFonts w:ascii="Angsana New" w:hAnsi="Angsana New"/>
                <w:b/>
                <w:bCs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0"/>
                <w:lang w:val="en-US" w:bidi="th-TH"/>
              </w:rPr>
              <w:t>561</w:t>
            </w:r>
            <w:r w:rsidR="008A760F" w:rsidRPr="00CE359D">
              <w:rPr>
                <w:rFonts w:ascii="Angsana New" w:hAnsi="Angsana New"/>
                <w:b/>
                <w:bCs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0"/>
                <w:lang w:val="en-US" w:bidi="th-TH"/>
              </w:rPr>
              <w:t>366</w:t>
            </w:r>
          </w:p>
        </w:tc>
        <w:tc>
          <w:tcPr>
            <w:tcW w:w="182" w:type="dxa"/>
            <w:vAlign w:val="bottom"/>
          </w:tcPr>
          <w:p w14:paraId="333DF185" w14:textId="5D554D8E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637" w:type="dxa"/>
            <w:tcBorders>
              <w:bottom w:val="double" w:sz="4" w:space="0" w:color="auto"/>
            </w:tcBorders>
            <w:vAlign w:val="bottom"/>
          </w:tcPr>
          <w:p w14:paraId="6A673C94" w14:textId="623C2845" w:rsidR="008A760F" w:rsidRPr="00CE359D" w:rsidRDefault="00F12A97" w:rsidP="008A760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(</w:t>
            </w:r>
            <w:r w:rsidR="00E86714" w:rsidRPr="00E86714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,</w:t>
            </w:r>
            <w:r w:rsidR="00E86714" w:rsidRPr="00E86714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550</w:t>
            </w:r>
            <w:r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58BDBA0" w14:textId="77777777" w:rsidR="008A760F" w:rsidRPr="00CE359D" w:rsidRDefault="008A760F" w:rsidP="008A760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13" w:type="dxa"/>
            <w:tcBorders>
              <w:bottom w:val="double" w:sz="4" w:space="0" w:color="auto"/>
            </w:tcBorders>
            <w:vAlign w:val="bottom"/>
          </w:tcPr>
          <w:p w14:paraId="31754525" w14:textId="338800BE" w:rsidR="008A760F" w:rsidRPr="00CE359D" w:rsidRDefault="008A760F" w:rsidP="008A760F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</w:pPr>
            <w:r w:rsidRPr="00CE359D">
              <w:rPr>
                <w:rFonts w:ascii="Angsana New" w:hAnsi="Angsana New"/>
                <w:b/>
                <w:bCs/>
                <w:sz w:val="20"/>
                <w:lang w:val="en-US" w:bidi="th-TH"/>
              </w:rPr>
              <w:t>(</w:t>
            </w:r>
            <w:r w:rsidR="00E86714" w:rsidRPr="00E86714">
              <w:rPr>
                <w:rFonts w:ascii="Angsana New" w:hAnsi="Angsana New"/>
                <w:b/>
                <w:bCs/>
                <w:sz w:val="20"/>
                <w:lang w:val="en-US" w:bidi="th-TH"/>
              </w:rPr>
              <w:t>2</w:t>
            </w:r>
            <w:r w:rsidRPr="00CE359D">
              <w:rPr>
                <w:rFonts w:ascii="Angsana New" w:hAnsi="Angsana New"/>
                <w:b/>
                <w:bCs/>
                <w:sz w:val="20"/>
                <w:lang w:val="en-US" w:bidi="th-TH"/>
              </w:rPr>
              <w:t>,</w:t>
            </w:r>
            <w:r w:rsidR="00E86714" w:rsidRPr="00E86714">
              <w:rPr>
                <w:rFonts w:ascii="Angsana New" w:hAnsi="Angsana New"/>
                <w:b/>
                <w:bCs/>
                <w:sz w:val="20"/>
                <w:lang w:val="en-US" w:bidi="th-TH"/>
              </w:rPr>
              <w:t>550</w:t>
            </w:r>
            <w:r w:rsidRPr="00CE359D">
              <w:rPr>
                <w:rFonts w:ascii="Angsana New" w:hAnsi="Angsana New"/>
                <w:b/>
                <w:bCs/>
                <w:sz w:val="20"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7AEA62DF" w14:textId="77777777" w:rsidR="008A760F" w:rsidRPr="00CE359D" w:rsidRDefault="008A760F" w:rsidP="008A760F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25" w:type="dxa"/>
            <w:tcBorders>
              <w:bottom w:val="double" w:sz="4" w:space="0" w:color="auto"/>
            </w:tcBorders>
            <w:vAlign w:val="bottom"/>
          </w:tcPr>
          <w:p w14:paraId="0CDFFB54" w14:textId="31543799" w:rsidR="008A760F" w:rsidRPr="00CE359D" w:rsidRDefault="00E86714" w:rsidP="008A760F">
            <w:pPr>
              <w:pStyle w:val="acctfourfigures"/>
              <w:tabs>
                <w:tab w:val="clear" w:pos="765"/>
                <w:tab w:val="decimal" w:pos="94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b/>
                <w:bCs/>
                <w:sz w:val="20"/>
                <w:lang w:val="en-US" w:bidi="th-TH"/>
              </w:rPr>
              <w:t>1</w:t>
            </w:r>
            <w:r w:rsidR="00F12A97">
              <w:rPr>
                <w:rFonts w:ascii="Angsana New" w:hAnsi="Angsana New"/>
                <w:b/>
                <w:bCs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0"/>
                <w:lang w:val="en-US" w:bidi="th-TH"/>
              </w:rPr>
              <w:t>640</w:t>
            </w:r>
            <w:r w:rsidR="00F12A97">
              <w:rPr>
                <w:rFonts w:ascii="Angsana New" w:hAnsi="Angsana New"/>
                <w:b/>
                <w:bCs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0"/>
                <w:lang w:val="en-US" w:bidi="th-TH"/>
              </w:rPr>
              <w:t>595</w:t>
            </w:r>
          </w:p>
        </w:tc>
        <w:tc>
          <w:tcPr>
            <w:tcW w:w="180" w:type="dxa"/>
            <w:vAlign w:val="bottom"/>
          </w:tcPr>
          <w:p w14:paraId="07B971CD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22" w:type="dxa"/>
            <w:tcBorders>
              <w:bottom w:val="double" w:sz="4" w:space="0" w:color="auto"/>
            </w:tcBorders>
            <w:vAlign w:val="bottom"/>
          </w:tcPr>
          <w:p w14:paraId="704F865C" w14:textId="7E77A939" w:rsidR="008A760F" w:rsidRPr="00CE359D" w:rsidRDefault="00E86714" w:rsidP="008A760F">
            <w:pPr>
              <w:pStyle w:val="acctfourfigures"/>
              <w:tabs>
                <w:tab w:val="clear" w:pos="765"/>
                <w:tab w:val="left" w:pos="100"/>
                <w:tab w:val="decimal" w:pos="551"/>
              </w:tabs>
              <w:spacing w:line="240" w:lineRule="auto"/>
              <w:ind w:right="-260" w:hanging="23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E86714">
              <w:rPr>
                <w:rFonts w:ascii="Angsana New" w:hAnsi="Angsana New"/>
                <w:b/>
                <w:bCs/>
                <w:sz w:val="20"/>
                <w:lang w:val="en-US" w:bidi="th-TH"/>
              </w:rPr>
              <w:t>1</w:t>
            </w:r>
            <w:r w:rsidR="008A760F" w:rsidRPr="00CE359D">
              <w:rPr>
                <w:rFonts w:ascii="Angsana New" w:hAnsi="Angsana New"/>
                <w:b/>
                <w:bCs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0"/>
                <w:lang w:val="en-US" w:bidi="th-TH"/>
              </w:rPr>
              <w:t>558</w:t>
            </w:r>
            <w:r w:rsidR="008A760F" w:rsidRPr="00CE359D">
              <w:rPr>
                <w:rFonts w:ascii="Angsana New" w:hAnsi="Angsana New"/>
                <w:b/>
                <w:bCs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0"/>
                <w:lang w:val="en-US" w:bidi="th-TH"/>
              </w:rPr>
              <w:t>816</w:t>
            </w:r>
          </w:p>
        </w:tc>
        <w:tc>
          <w:tcPr>
            <w:tcW w:w="180" w:type="dxa"/>
          </w:tcPr>
          <w:p w14:paraId="0D26AE1D" w14:textId="77777777" w:rsidR="008A760F" w:rsidRPr="00CE359D" w:rsidRDefault="008A760F" w:rsidP="008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1FF24C81" w14:textId="093E75BE" w:rsidR="008A760F" w:rsidRPr="00CE359D" w:rsidRDefault="00F12A97" w:rsidP="008A760F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-</w:t>
            </w:r>
          </w:p>
        </w:tc>
        <w:tc>
          <w:tcPr>
            <w:tcW w:w="181" w:type="dxa"/>
          </w:tcPr>
          <w:p w14:paraId="2D6DACA8" w14:textId="77777777" w:rsidR="008A760F" w:rsidRPr="00CE359D" w:rsidRDefault="008A760F" w:rsidP="008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07CD4C" w14:textId="18768B7E" w:rsidR="008A760F" w:rsidRPr="00CE359D" w:rsidRDefault="008A760F" w:rsidP="008A760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E359D">
              <w:rPr>
                <w:rFonts w:asciiTheme="majorBidi" w:hAnsiTheme="majorBidi" w:cstheme="majorBidi"/>
                <w:b/>
                <w:bCs/>
                <w:sz w:val="20"/>
              </w:rPr>
              <w:t>-</w:t>
            </w:r>
          </w:p>
        </w:tc>
      </w:tr>
    </w:tbl>
    <w:p w14:paraId="4D86119A" w14:textId="3A347645" w:rsidR="00D2259E" w:rsidRDefault="00D2259E" w:rsidP="00680119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36707C8D" w14:textId="6017C54D" w:rsidR="00D0239D" w:rsidRPr="0037793E" w:rsidRDefault="00B37080" w:rsidP="00B63E38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1856F4">
        <w:rPr>
          <w:rFonts w:ascii="Angsana New" w:hAnsi="Angsana New"/>
          <w:sz w:val="28"/>
          <w:szCs w:val="28"/>
        </w:rPr>
        <w:t xml:space="preserve">(*) </w:t>
      </w:r>
      <w:r w:rsidRPr="001856F4">
        <w:rPr>
          <w:rFonts w:ascii="Angsana New" w:hAnsi="Angsana New"/>
          <w:sz w:val="28"/>
          <w:szCs w:val="28"/>
          <w:cs/>
        </w:rPr>
        <w:t>บริษัท พืชเภสัชกรรม จำกัด</w:t>
      </w:r>
      <w:r w:rsidRPr="001856F4">
        <w:rPr>
          <w:rFonts w:ascii="Angsana New" w:hAnsi="Angsana New"/>
          <w:sz w:val="28"/>
          <w:szCs w:val="28"/>
        </w:rPr>
        <w:t xml:space="preserve"> </w:t>
      </w:r>
      <w:r w:rsidRPr="001856F4">
        <w:rPr>
          <w:rFonts w:ascii="Angsana New" w:hAnsi="Angsana New" w:hint="cs"/>
          <w:sz w:val="28"/>
          <w:szCs w:val="28"/>
          <w:cs/>
        </w:rPr>
        <w:t>ได้หยุดการดำเนินธุรกิจในระหว่างไตรมาส</w:t>
      </w:r>
      <w:r w:rsidR="0037793E" w:rsidRPr="001856F4">
        <w:rPr>
          <w:rFonts w:ascii="Angsana New" w:hAnsi="Angsana New" w:hint="cs"/>
          <w:sz w:val="28"/>
          <w:szCs w:val="28"/>
          <w:cs/>
        </w:rPr>
        <w:t xml:space="preserve"> </w:t>
      </w:r>
      <w:r w:rsidR="00E86714" w:rsidRPr="00E86714">
        <w:rPr>
          <w:rFonts w:ascii="Angsana New" w:hAnsi="Angsana New"/>
          <w:sz w:val="28"/>
          <w:szCs w:val="28"/>
        </w:rPr>
        <w:t>4</w:t>
      </w:r>
      <w:r w:rsidR="00491DA2">
        <w:rPr>
          <w:rFonts w:ascii="Angsana New" w:hAnsi="Angsana New"/>
          <w:sz w:val="28"/>
          <w:szCs w:val="28"/>
        </w:rPr>
        <w:t xml:space="preserve"> </w:t>
      </w:r>
      <w:r w:rsidR="0037793E" w:rsidRPr="001856F4">
        <w:rPr>
          <w:rFonts w:ascii="Angsana New" w:hAnsi="Angsana New" w:hint="cs"/>
          <w:sz w:val="28"/>
          <w:szCs w:val="28"/>
          <w:cs/>
        </w:rPr>
        <w:t xml:space="preserve">ของปี </w:t>
      </w:r>
      <w:r w:rsidR="00E86714" w:rsidRPr="00E86714">
        <w:rPr>
          <w:rFonts w:ascii="Angsana New" w:hAnsi="Angsana New"/>
          <w:sz w:val="28"/>
          <w:szCs w:val="28"/>
        </w:rPr>
        <w:t>2568</w:t>
      </w:r>
    </w:p>
    <w:p w14:paraId="09AA1B1F" w14:textId="77777777" w:rsidR="00D2259E" w:rsidRPr="00F3427F" w:rsidRDefault="00D22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F3427F">
        <w:rPr>
          <w:rFonts w:ascii="Angsana New" w:hAnsi="Angsana New"/>
          <w:sz w:val="28"/>
          <w:szCs w:val="28"/>
        </w:rPr>
        <w:br w:type="page"/>
      </w:r>
    </w:p>
    <w:tbl>
      <w:tblPr>
        <w:tblW w:w="155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1350"/>
        <w:gridCol w:w="720"/>
        <w:gridCol w:w="630"/>
        <w:gridCol w:w="180"/>
        <w:gridCol w:w="630"/>
        <w:gridCol w:w="180"/>
        <w:gridCol w:w="720"/>
        <w:gridCol w:w="180"/>
        <w:gridCol w:w="72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720"/>
        <w:gridCol w:w="270"/>
        <w:gridCol w:w="720"/>
      </w:tblGrid>
      <w:tr w:rsidR="005644D0" w:rsidRPr="00CE359D" w14:paraId="6595350C" w14:textId="77777777" w:rsidTr="00032AF7">
        <w:trPr>
          <w:cantSplit/>
          <w:tblHeader/>
        </w:trPr>
        <w:tc>
          <w:tcPr>
            <w:tcW w:w="2430" w:type="dxa"/>
          </w:tcPr>
          <w:p w14:paraId="3C46FE51" w14:textId="77777777" w:rsidR="005644D0" w:rsidRPr="00CE359D" w:rsidRDefault="005644D0" w:rsidP="001425F3">
            <w:pPr>
              <w:spacing w:line="240" w:lineRule="auto"/>
              <w:ind w:left="-4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40" w:type="dxa"/>
            <w:gridSpan w:val="25"/>
            <w:vAlign w:val="bottom"/>
          </w:tcPr>
          <w:p w14:paraId="0A97333C" w14:textId="77777777" w:rsidR="005644D0" w:rsidRPr="00CE359D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  <w:r w:rsidRPr="00CE359D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F45962" w:rsidRPr="00CE359D" w14:paraId="388FA33F" w14:textId="77777777" w:rsidTr="00032AF7">
        <w:trPr>
          <w:cantSplit/>
          <w:tblHeader/>
        </w:trPr>
        <w:tc>
          <w:tcPr>
            <w:tcW w:w="2430" w:type="dxa"/>
          </w:tcPr>
          <w:p w14:paraId="28210CAA" w14:textId="77777777" w:rsidR="00CD1491" w:rsidRPr="00CE359D" w:rsidRDefault="00CD1491" w:rsidP="00096608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16EFA08A" w14:textId="77777777" w:rsidR="00CD1491" w:rsidRPr="00CE359D" w:rsidRDefault="00CD1491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E359D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720" w:type="dxa"/>
          </w:tcPr>
          <w:p w14:paraId="5A1140FF" w14:textId="77777777" w:rsidR="00992E31" w:rsidRPr="00CE359D" w:rsidRDefault="00CD1491" w:rsidP="00992E31">
            <w:pPr>
              <w:tabs>
                <w:tab w:val="clear" w:pos="454"/>
                <w:tab w:val="clear" w:pos="680"/>
                <w:tab w:val="left" w:pos="100"/>
                <w:tab w:val="left" w:pos="190"/>
              </w:tabs>
              <w:spacing w:line="240" w:lineRule="auto"/>
              <w:ind w:right="-170" w:hanging="17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E359D">
              <w:rPr>
                <w:rFonts w:ascii="Angsana New" w:hAnsi="Angsana New"/>
                <w:sz w:val="20"/>
                <w:szCs w:val="20"/>
                <w:cs/>
              </w:rPr>
              <w:t>ประเทศที่</w:t>
            </w:r>
          </w:p>
          <w:p w14:paraId="37873CFB" w14:textId="51AC4CF5" w:rsidR="00CD1491" w:rsidRPr="00CE359D" w:rsidRDefault="00CD1491" w:rsidP="00992E31">
            <w:pPr>
              <w:tabs>
                <w:tab w:val="clear" w:pos="454"/>
                <w:tab w:val="clear" w:pos="680"/>
                <w:tab w:val="left" w:pos="100"/>
                <w:tab w:val="left" w:pos="190"/>
              </w:tabs>
              <w:spacing w:line="240" w:lineRule="auto"/>
              <w:ind w:right="-170" w:hanging="17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E359D">
              <w:rPr>
                <w:rFonts w:ascii="Angsana New" w:hAnsi="Angsana New"/>
                <w:sz w:val="20"/>
                <w:szCs w:val="20"/>
                <w:cs/>
              </w:rPr>
              <w:t>กิจการจัดตั้ง</w:t>
            </w:r>
          </w:p>
        </w:tc>
        <w:tc>
          <w:tcPr>
            <w:tcW w:w="1440" w:type="dxa"/>
            <w:gridSpan w:val="3"/>
          </w:tcPr>
          <w:p w14:paraId="01CED4E0" w14:textId="77777777" w:rsidR="00992E31" w:rsidRPr="00CE359D" w:rsidRDefault="00992E31" w:rsidP="00992E31">
            <w:pPr>
              <w:spacing w:line="240" w:lineRule="auto"/>
              <w:ind w:right="-80" w:hanging="8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D003772" w14:textId="5E6FCB15" w:rsidR="00CD1491" w:rsidRPr="00CE359D" w:rsidRDefault="00CD1491" w:rsidP="00992E31">
            <w:pPr>
              <w:spacing w:line="240" w:lineRule="auto"/>
              <w:ind w:right="-80" w:hanging="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E359D">
              <w:rPr>
                <w:rFonts w:ascii="Angsana New" w:hAnsi="Angsana New"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7C5BD1C0" w14:textId="77777777" w:rsidR="00CD1491" w:rsidRPr="00CE359D" w:rsidRDefault="00CD1491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3"/>
          </w:tcPr>
          <w:p w14:paraId="48917F0E" w14:textId="77777777" w:rsidR="00992E31" w:rsidRPr="00CE359D" w:rsidRDefault="00992E31" w:rsidP="00096608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057F34BE" w14:textId="62F7695A" w:rsidR="00CD1491" w:rsidRPr="00CE359D" w:rsidRDefault="00CD1491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CE359D">
              <w:rPr>
                <w:rFonts w:ascii="Angsana New" w:hAnsi="Angsana New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7C17046F" w14:textId="77777777" w:rsidR="00CD1491" w:rsidRPr="00CE359D" w:rsidRDefault="00CD1491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1800" w:type="dxa"/>
            <w:gridSpan w:val="3"/>
          </w:tcPr>
          <w:p w14:paraId="238C5E68" w14:textId="77777777" w:rsidR="00992E31" w:rsidRPr="00CE359D" w:rsidRDefault="00992E31" w:rsidP="00096608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4056690D" w14:textId="76C94C98" w:rsidR="00CD1491" w:rsidRPr="00CE359D" w:rsidRDefault="00CD1491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CE359D">
              <w:rPr>
                <w:rFonts w:ascii="Angsana New" w:hAnsi="Angsana New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A2D6019" w14:textId="77777777" w:rsidR="00CD1491" w:rsidRPr="00CE359D" w:rsidRDefault="00CD1491" w:rsidP="0009660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212A0E9A" w14:textId="08FF96FE" w:rsidR="00992E31" w:rsidRPr="00CE359D" w:rsidRDefault="00992E31" w:rsidP="00992E31">
            <w:pPr>
              <w:pStyle w:val="acctmergecolhdg"/>
              <w:tabs>
                <w:tab w:val="left" w:pos="270"/>
                <w:tab w:val="center" w:pos="821"/>
              </w:tabs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79CC83C8" w14:textId="50505335" w:rsidR="00CD1491" w:rsidRPr="00CE359D" w:rsidRDefault="00F45962" w:rsidP="00992E31">
            <w:pPr>
              <w:pStyle w:val="acctmergecolhdg"/>
              <w:tabs>
                <w:tab w:val="left" w:pos="270"/>
                <w:tab w:val="center" w:pos="821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  <w:r w:rsidRPr="00CE359D">
              <w:rPr>
                <w:rFonts w:ascii="Angsana New" w:hAnsi="Angsana New"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35E894A8" w14:textId="77777777" w:rsidR="00CD1491" w:rsidRPr="00CE359D" w:rsidRDefault="00CD1491" w:rsidP="001425F3">
            <w:pPr>
              <w:pStyle w:val="acctmergecolhdg"/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5106B2A0" w14:textId="77777777" w:rsidR="00992E31" w:rsidRPr="00CE359D" w:rsidRDefault="00992E31" w:rsidP="001425F3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369BB465" w14:textId="657EEAE8" w:rsidR="00CD1491" w:rsidRPr="00CE359D" w:rsidRDefault="00F45962" w:rsidP="001425F3">
            <w:pPr>
              <w:pStyle w:val="acctmergecolhdg"/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  <w:r w:rsidRPr="00CE359D">
              <w:rPr>
                <w:rFonts w:ascii="Angsana New" w:hAnsi="Angsana New"/>
                <w:sz w:val="20"/>
                <w:cs/>
                <w:lang w:bidi="th-TH"/>
              </w:rPr>
              <w:t>ราคาทุน - สุทธิ</w:t>
            </w:r>
          </w:p>
        </w:tc>
        <w:tc>
          <w:tcPr>
            <w:tcW w:w="180" w:type="dxa"/>
          </w:tcPr>
          <w:p w14:paraId="4E08FD53" w14:textId="27A68447" w:rsidR="00CD1491" w:rsidRPr="00CE359D" w:rsidRDefault="00CD1491" w:rsidP="0009660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7DFC2CBF" w14:textId="4266F40A" w:rsidR="00CD1491" w:rsidRPr="00CE359D" w:rsidRDefault="00CD1491" w:rsidP="0009660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CE359D">
              <w:rPr>
                <w:rFonts w:ascii="Angsana New" w:hAnsi="Angsana New"/>
                <w:sz w:val="20"/>
                <w:cs/>
                <w:lang w:bidi="th-TH"/>
              </w:rPr>
              <w:t>เงินปันผลรับสำหรับ</w:t>
            </w:r>
            <w:r w:rsidRPr="00CE359D">
              <w:rPr>
                <w:rFonts w:ascii="Angsana New" w:hAnsi="Angsana New" w:hint="cs"/>
                <w:sz w:val="20"/>
                <w:cs/>
                <w:lang w:bidi="th-TH"/>
              </w:rPr>
              <w:t>งวด</w:t>
            </w:r>
          </w:p>
          <w:p w14:paraId="60D077C5" w14:textId="14A7B85B" w:rsidR="00CD1491" w:rsidRPr="00CE359D" w:rsidRDefault="00A41C80" w:rsidP="00E2608C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หก</w:t>
            </w:r>
            <w:r w:rsidR="00CD1491" w:rsidRPr="00CE359D">
              <w:rPr>
                <w:rFonts w:asciiTheme="majorBidi" w:hAnsiTheme="majorBidi" w:cstheme="majorBidi"/>
                <w:sz w:val="20"/>
                <w:cs/>
                <w:lang w:bidi="th-TH"/>
              </w:rPr>
              <w:t>เดือนสิ้นสุดวันที่</w:t>
            </w:r>
          </w:p>
        </w:tc>
      </w:tr>
      <w:tr w:rsidR="00992E31" w:rsidRPr="00CE359D" w14:paraId="190A8FE6" w14:textId="77777777" w:rsidTr="00032AF7">
        <w:trPr>
          <w:cantSplit/>
          <w:tblHeader/>
        </w:trPr>
        <w:tc>
          <w:tcPr>
            <w:tcW w:w="2430" w:type="dxa"/>
          </w:tcPr>
          <w:p w14:paraId="79768A31" w14:textId="77777777" w:rsidR="00F45962" w:rsidRPr="00CE359D" w:rsidRDefault="00F45962" w:rsidP="00F4596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350" w:type="dxa"/>
          </w:tcPr>
          <w:p w14:paraId="53A05FA1" w14:textId="77777777" w:rsidR="00F45962" w:rsidRPr="00CE359D" w:rsidRDefault="00F45962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</w:tcPr>
          <w:p w14:paraId="4A8177A2" w14:textId="77777777" w:rsidR="00F45962" w:rsidRPr="00CE359D" w:rsidRDefault="00F45962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57CB8823" w14:textId="321615E1" w:rsidR="00F45962" w:rsidRPr="00CE359D" w:rsidRDefault="00E86714" w:rsidP="00FD0CA5">
            <w:pPr>
              <w:pStyle w:val="acctfourfigures"/>
              <w:tabs>
                <w:tab w:val="clear" w:pos="765"/>
              </w:tabs>
              <w:spacing w:line="240" w:lineRule="auto"/>
              <w:ind w:left="-79" w:right="-152" w:hanging="91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30</w:t>
            </w:r>
            <w:r w:rsidR="00A41C80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A41C80">
              <w:rPr>
                <w:rFonts w:ascii="Angsana New" w:hAnsi="Angsana New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36327ED5" w14:textId="77777777" w:rsidR="00F45962" w:rsidRPr="00CE359D" w:rsidRDefault="00F45962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7402CEE1" w14:textId="30514A9A" w:rsidR="00F45962" w:rsidRPr="00CE359D" w:rsidRDefault="00E86714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F45962" w:rsidRPr="00CE359D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2AC779B6" w14:textId="77777777" w:rsidR="00F45962" w:rsidRPr="00CE359D" w:rsidRDefault="00F45962" w:rsidP="00F4596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720" w:type="dxa"/>
            <w:vAlign w:val="bottom"/>
          </w:tcPr>
          <w:p w14:paraId="0DDC1D7E" w14:textId="759906AA" w:rsidR="00F45962" w:rsidRPr="00CE359D" w:rsidRDefault="00E86714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30</w:t>
            </w:r>
            <w:r w:rsidR="00A41C80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A41C80">
              <w:rPr>
                <w:rFonts w:ascii="Angsana New" w:hAnsi="Angsana New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50641C73" w14:textId="77777777" w:rsidR="00F45962" w:rsidRPr="00CE359D" w:rsidRDefault="00F45962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59EB9FBF" w14:textId="73991E02" w:rsidR="00F45962" w:rsidRPr="00CE359D" w:rsidRDefault="00E86714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F45962" w:rsidRPr="00CE359D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3F5C4DFC" w14:textId="77777777" w:rsidR="00F45962" w:rsidRPr="00CE359D" w:rsidRDefault="00F45962" w:rsidP="00F4596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62CB080" w14:textId="1949BF2C" w:rsidR="00F45962" w:rsidRPr="00CE359D" w:rsidRDefault="00E86714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30</w:t>
            </w:r>
            <w:r w:rsidR="00A41C80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A41C80">
              <w:rPr>
                <w:rFonts w:ascii="Angsana New" w:hAnsi="Angsana New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0B7BF8CB" w14:textId="77777777" w:rsidR="00F45962" w:rsidRPr="00CE359D" w:rsidRDefault="00F45962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2123F86" w14:textId="1EB9392F" w:rsidR="00F45962" w:rsidRPr="00CE359D" w:rsidRDefault="00E86714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F45962" w:rsidRPr="00CE359D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4302BD62" w14:textId="77777777" w:rsidR="00F45962" w:rsidRPr="00CE359D" w:rsidRDefault="00F45962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B282720" w14:textId="487CF1EF" w:rsidR="00F45962" w:rsidRPr="00CE359D" w:rsidRDefault="00E86714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30</w:t>
            </w:r>
            <w:r w:rsidR="00A41C80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A41C80">
              <w:rPr>
                <w:rFonts w:ascii="Angsana New" w:hAnsi="Angsana New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2E71DE41" w14:textId="77777777" w:rsidR="00F45962" w:rsidRPr="00CE359D" w:rsidRDefault="00F45962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61681F1B" w14:textId="2AE87403" w:rsidR="00F45962" w:rsidRPr="00CE359D" w:rsidRDefault="00E86714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F45962" w:rsidRPr="00CE359D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727E3130" w14:textId="77777777" w:rsidR="00F45962" w:rsidRPr="00CE359D" w:rsidRDefault="00F45962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6E31EB3B" w14:textId="3E411C80" w:rsidR="00F45962" w:rsidRPr="00CE359D" w:rsidRDefault="00E86714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30</w:t>
            </w:r>
            <w:r w:rsidR="00A41C80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A41C80">
              <w:rPr>
                <w:rFonts w:ascii="Angsana New" w:hAnsi="Angsana New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0C1A2CC0" w14:textId="77777777" w:rsidR="00F45962" w:rsidRPr="00CE359D" w:rsidRDefault="00F45962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63336E08" w14:textId="0EA9346B" w:rsidR="00F45962" w:rsidRPr="00CE359D" w:rsidRDefault="00E86714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F45962" w:rsidRPr="00CE359D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411BEE84" w14:textId="4D0B3BD2" w:rsidR="00F45962" w:rsidRPr="00CE359D" w:rsidRDefault="00F45962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3F396CAA" w14:textId="727C8A54" w:rsidR="00F45962" w:rsidRPr="00CE359D" w:rsidRDefault="00E86714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30</w:t>
            </w:r>
            <w:r w:rsidR="00A41C80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A41C80">
              <w:rPr>
                <w:rFonts w:ascii="Angsana New" w:hAnsi="Angsana New"/>
                <w:sz w:val="20"/>
                <w:cs/>
                <w:lang w:val="en-US" w:bidi="th-TH"/>
              </w:rPr>
              <w:t>มิถุนายน</w:t>
            </w:r>
          </w:p>
        </w:tc>
      </w:tr>
      <w:tr w:rsidR="00992E31" w:rsidRPr="00CE359D" w14:paraId="7193E9B2" w14:textId="77777777" w:rsidTr="00032AF7">
        <w:trPr>
          <w:cantSplit/>
          <w:tblHeader/>
        </w:trPr>
        <w:tc>
          <w:tcPr>
            <w:tcW w:w="2430" w:type="dxa"/>
          </w:tcPr>
          <w:p w14:paraId="453F31BD" w14:textId="77777777" w:rsidR="00F45962" w:rsidRPr="00CE359D" w:rsidRDefault="00F45962" w:rsidP="00F4596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350" w:type="dxa"/>
          </w:tcPr>
          <w:p w14:paraId="2463E891" w14:textId="77777777" w:rsidR="00F45962" w:rsidRPr="00CE359D" w:rsidRDefault="00F45962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</w:tcPr>
          <w:p w14:paraId="27DDD267" w14:textId="77777777" w:rsidR="00F45962" w:rsidRPr="00CE359D" w:rsidRDefault="00F45962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03DD7717" w14:textId="332A8B68" w:rsidR="00F45962" w:rsidRPr="00CE359D" w:rsidRDefault="00E86714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E86714">
              <w:rPr>
                <w:rFonts w:ascii="Angsana New" w:hAnsi="Angsana New"/>
                <w:sz w:val="20"/>
                <w:lang w:val="en-US"/>
              </w:rPr>
              <w:t>56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622E4D46" w14:textId="77777777" w:rsidR="00F45962" w:rsidRPr="00CE359D" w:rsidRDefault="00F45962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25575ECF" w14:textId="1060CCDC" w:rsidR="00F45962" w:rsidRPr="00CE359D" w:rsidRDefault="00E86714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E86714">
              <w:rPr>
                <w:rFonts w:ascii="Angsana New" w:hAnsi="Angsana New"/>
                <w:sz w:val="20"/>
                <w:lang w:val="en-US"/>
              </w:rPr>
              <w:t>2568</w:t>
            </w:r>
          </w:p>
        </w:tc>
        <w:tc>
          <w:tcPr>
            <w:tcW w:w="180" w:type="dxa"/>
            <w:vAlign w:val="bottom"/>
          </w:tcPr>
          <w:p w14:paraId="23DCDFA7" w14:textId="77777777" w:rsidR="00F45962" w:rsidRPr="00CE359D" w:rsidRDefault="00F45962" w:rsidP="00F4596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B7CC2D6" w14:textId="72C8EBAB" w:rsidR="00F45962" w:rsidRPr="00CE359D" w:rsidRDefault="00E86714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E86714">
              <w:rPr>
                <w:rFonts w:ascii="Angsana New" w:hAnsi="Angsana New"/>
                <w:sz w:val="20"/>
                <w:lang w:val="en-US"/>
              </w:rPr>
              <w:t>56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2C4B7C49" w14:textId="77777777" w:rsidR="00F45962" w:rsidRPr="00CE359D" w:rsidRDefault="00F45962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6EBCFC3" w14:textId="4B7765C8" w:rsidR="00F45962" w:rsidRPr="00CE359D" w:rsidRDefault="00E86714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E86714">
              <w:rPr>
                <w:rFonts w:ascii="Angsana New" w:hAnsi="Angsana New"/>
                <w:sz w:val="20"/>
                <w:lang w:val="en-US"/>
              </w:rPr>
              <w:t>2568</w:t>
            </w:r>
          </w:p>
        </w:tc>
        <w:tc>
          <w:tcPr>
            <w:tcW w:w="180" w:type="dxa"/>
            <w:vAlign w:val="bottom"/>
          </w:tcPr>
          <w:p w14:paraId="7F8E6479" w14:textId="77777777" w:rsidR="00F45962" w:rsidRPr="00CE359D" w:rsidRDefault="00F45962" w:rsidP="00F4596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810" w:type="dxa"/>
            <w:vAlign w:val="bottom"/>
          </w:tcPr>
          <w:p w14:paraId="14B160BC" w14:textId="7E745826" w:rsidR="00F45962" w:rsidRPr="00CE359D" w:rsidRDefault="00E86714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E86714">
              <w:rPr>
                <w:rFonts w:ascii="Angsana New" w:hAnsi="Angsana New"/>
                <w:sz w:val="20"/>
                <w:lang w:val="en-US"/>
              </w:rPr>
              <w:t>56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73D8B9A0" w14:textId="77777777" w:rsidR="00F45962" w:rsidRPr="00CE359D" w:rsidRDefault="00F45962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C562B34" w14:textId="18CA128D" w:rsidR="00F45962" w:rsidRPr="00CE359D" w:rsidRDefault="00E86714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E86714">
              <w:rPr>
                <w:rFonts w:ascii="Angsana New" w:hAnsi="Angsana New"/>
                <w:sz w:val="20"/>
                <w:lang w:val="en-US"/>
              </w:rPr>
              <w:t>2568</w:t>
            </w:r>
          </w:p>
        </w:tc>
        <w:tc>
          <w:tcPr>
            <w:tcW w:w="180" w:type="dxa"/>
            <w:vAlign w:val="bottom"/>
          </w:tcPr>
          <w:p w14:paraId="1D8DAE74" w14:textId="77777777" w:rsidR="00F45962" w:rsidRPr="00CE359D" w:rsidRDefault="00F45962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F6A573B" w14:textId="0C898C94" w:rsidR="00F45962" w:rsidRPr="00CE359D" w:rsidRDefault="00E86714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E86714">
              <w:rPr>
                <w:rFonts w:ascii="Angsana New" w:hAnsi="Angsana New"/>
                <w:sz w:val="20"/>
                <w:lang w:val="en-US"/>
              </w:rPr>
              <w:t>56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0DA14A07" w14:textId="77777777" w:rsidR="00F45962" w:rsidRPr="00CE359D" w:rsidRDefault="00F45962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FA1AEFA" w14:textId="0F015488" w:rsidR="00F45962" w:rsidRPr="00CE359D" w:rsidRDefault="00E86714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  <w:r w:rsidRPr="00E86714">
              <w:rPr>
                <w:rFonts w:ascii="Angsana New" w:hAnsi="Angsana New"/>
                <w:sz w:val="20"/>
                <w:lang w:val="en-US"/>
              </w:rPr>
              <w:t>2568</w:t>
            </w:r>
          </w:p>
        </w:tc>
        <w:tc>
          <w:tcPr>
            <w:tcW w:w="180" w:type="dxa"/>
            <w:vAlign w:val="bottom"/>
          </w:tcPr>
          <w:p w14:paraId="78C2B51D" w14:textId="77777777" w:rsidR="00F45962" w:rsidRPr="00CE359D" w:rsidRDefault="00F45962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60AB02F5" w14:textId="7E79CE8F" w:rsidR="00F45962" w:rsidRPr="00CE359D" w:rsidRDefault="00E86714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E86714">
              <w:rPr>
                <w:rFonts w:ascii="Angsana New" w:hAnsi="Angsana New"/>
                <w:sz w:val="20"/>
                <w:lang w:val="en-US"/>
              </w:rPr>
              <w:t>56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1B9D60B9" w14:textId="77777777" w:rsidR="00F45962" w:rsidRPr="00CE359D" w:rsidRDefault="00F45962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F946C60" w14:textId="4F1A1DAF" w:rsidR="00F45962" w:rsidRPr="00CE359D" w:rsidRDefault="00E86714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  <w:r w:rsidRPr="00E86714">
              <w:rPr>
                <w:rFonts w:ascii="Angsana New" w:hAnsi="Angsana New"/>
                <w:sz w:val="20"/>
                <w:lang w:val="en-US"/>
              </w:rPr>
              <w:t>2568</w:t>
            </w:r>
          </w:p>
        </w:tc>
        <w:tc>
          <w:tcPr>
            <w:tcW w:w="180" w:type="dxa"/>
            <w:vAlign w:val="bottom"/>
          </w:tcPr>
          <w:p w14:paraId="70C4624C" w14:textId="51329BBE" w:rsidR="00F45962" w:rsidRPr="00CE359D" w:rsidRDefault="00F45962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38FBF9D7" w14:textId="00B8314D" w:rsidR="00F45962" w:rsidRPr="00CE359D" w:rsidRDefault="00E86714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E86714">
              <w:rPr>
                <w:rFonts w:ascii="Angsana New" w:hAnsi="Angsana New"/>
                <w:sz w:val="20"/>
                <w:lang w:val="en-US"/>
              </w:rPr>
              <w:t>56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35AC8D3D" w14:textId="77777777" w:rsidR="00F45962" w:rsidRPr="00CE359D" w:rsidRDefault="00F45962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37B338B9" w14:textId="4E8B37D4" w:rsidR="00F45962" w:rsidRPr="00CE359D" w:rsidRDefault="00E86714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/>
              </w:rPr>
              <w:t>2568</w:t>
            </w:r>
          </w:p>
        </w:tc>
      </w:tr>
      <w:tr w:rsidR="00F45962" w:rsidRPr="00CE359D" w14:paraId="7B8100C5" w14:textId="77777777" w:rsidTr="00032AF7">
        <w:trPr>
          <w:cantSplit/>
          <w:trHeight w:val="270"/>
        </w:trPr>
        <w:tc>
          <w:tcPr>
            <w:tcW w:w="2430" w:type="dxa"/>
          </w:tcPr>
          <w:p w14:paraId="52793F5C" w14:textId="77777777" w:rsidR="00F45962" w:rsidRPr="00CE359D" w:rsidRDefault="00F45962" w:rsidP="00F45962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</w:tcPr>
          <w:p w14:paraId="10808344" w14:textId="77777777" w:rsidR="00F45962" w:rsidRPr="00CE359D" w:rsidRDefault="00F45962" w:rsidP="00F4596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2D388F30" w14:textId="77777777" w:rsidR="00F45962" w:rsidRPr="00CE359D" w:rsidRDefault="00F45962" w:rsidP="00F4596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3"/>
          </w:tcPr>
          <w:p w14:paraId="6DD9E2DA" w14:textId="1C90B9E0" w:rsidR="00F45962" w:rsidRPr="00CE359D" w:rsidRDefault="00F45962" w:rsidP="001425F3">
            <w:pPr>
              <w:tabs>
                <w:tab w:val="clear" w:pos="227"/>
                <w:tab w:val="clear" w:pos="907"/>
                <w:tab w:val="left" w:pos="385"/>
              </w:tabs>
              <w:spacing w:line="240" w:lineRule="auto"/>
              <w:ind w:left="295" w:hanging="260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CE359D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(ร้อ</w:t>
            </w:r>
            <w:r w:rsidRPr="00CE359D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ย</w:t>
            </w:r>
            <w:r w:rsidRPr="00CE359D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ละ)</w:t>
            </w:r>
          </w:p>
        </w:tc>
        <w:tc>
          <w:tcPr>
            <w:tcW w:w="180" w:type="dxa"/>
          </w:tcPr>
          <w:p w14:paraId="5AE0AACC" w14:textId="77777777" w:rsidR="00F45962" w:rsidRPr="00CE359D" w:rsidRDefault="00F45962" w:rsidP="00F4596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9450" w:type="dxa"/>
            <w:gridSpan w:val="19"/>
          </w:tcPr>
          <w:p w14:paraId="780539A2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0"/>
                <w:cs/>
                <w:lang w:bidi="th-TH"/>
              </w:rPr>
            </w:pPr>
            <w:r w:rsidRPr="00CE359D">
              <w:rPr>
                <w:rFonts w:ascii="Angsana New" w:hAnsi="Angsana New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992E31" w:rsidRPr="00CE359D" w14:paraId="68A4FD9D" w14:textId="77777777" w:rsidTr="00032AF7">
        <w:trPr>
          <w:cantSplit/>
          <w:trHeight w:val="270"/>
        </w:trPr>
        <w:tc>
          <w:tcPr>
            <w:tcW w:w="2430" w:type="dxa"/>
          </w:tcPr>
          <w:p w14:paraId="1F078EC3" w14:textId="77777777" w:rsidR="00F45962" w:rsidRPr="00CE359D" w:rsidRDefault="00F45962" w:rsidP="00F45962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E359D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7FFC98CA" w14:textId="77777777" w:rsidR="00F45962" w:rsidRPr="00CE359D" w:rsidRDefault="00F45962" w:rsidP="00F4596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14:paraId="187E884D" w14:textId="77777777" w:rsidR="00F45962" w:rsidRPr="00CE359D" w:rsidRDefault="00F45962" w:rsidP="00F4596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630" w:type="dxa"/>
          </w:tcPr>
          <w:p w14:paraId="493FC2D2" w14:textId="77777777" w:rsidR="00F45962" w:rsidRPr="00CE359D" w:rsidRDefault="00F45962" w:rsidP="00F4596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80" w:type="dxa"/>
          </w:tcPr>
          <w:p w14:paraId="2E21CBC1" w14:textId="77777777" w:rsidR="00F45962" w:rsidRPr="00CE359D" w:rsidRDefault="00F45962" w:rsidP="00F4596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630" w:type="dxa"/>
          </w:tcPr>
          <w:p w14:paraId="6192804E" w14:textId="77777777" w:rsidR="00F45962" w:rsidRPr="00CE359D" w:rsidRDefault="00F45962" w:rsidP="00F4596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80" w:type="dxa"/>
          </w:tcPr>
          <w:p w14:paraId="4C511E55" w14:textId="77777777" w:rsidR="00F45962" w:rsidRPr="00CE359D" w:rsidRDefault="00F45962" w:rsidP="00F4596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14:paraId="5F056F3B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6E8907CB" w14:textId="77777777" w:rsidR="00F45962" w:rsidRPr="00CE359D" w:rsidRDefault="00F45962" w:rsidP="00F4596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</w:tcPr>
          <w:p w14:paraId="19FCDD07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14B806C6" w14:textId="77777777" w:rsidR="00F45962" w:rsidRPr="00CE359D" w:rsidRDefault="00F45962" w:rsidP="00F4596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</w:tcPr>
          <w:p w14:paraId="72E89A5E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6076EA14" w14:textId="77777777" w:rsidR="00F45962" w:rsidRPr="00CE359D" w:rsidRDefault="00F45962" w:rsidP="00F4596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</w:tcPr>
          <w:p w14:paraId="4CFEEAB0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1ADCD097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</w:tcPr>
          <w:p w14:paraId="243ADF17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018D39FE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</w:tcPr>
          <w:p w14:paraId="21F68770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09B69614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</w:tcPr>
          <w:p w14:paraId="3CA839B2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1CBA3B3E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</w:tcPr>
          <w:p w14:paraId="2F7F85F4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6A7E5194" w14:textId="004CBC34" w:rsidR="00F45962" w:rsidRPr="00CE359D" w:rsidRDefault="00F45962" w:rsidP="00F459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</w:tcPr>
          <w:p w14:paraId="0B0C8D56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270" w:type="dxa"/>
          </w:tcPr>
          <w:p w14:paraId="7B96C54D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</w:tcPr>
          <w:p w14:paraId="621C097D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504"/>
              <w:jc w:val="center"/>
              <w:rPr>
                <w:rFonts w:ascii="Angsana New" w:hAnsi="Angsana New"/>
                <w:sz w:val="20"/>
              </w:rPr>
            </w:pPr>
          </w:p>
        </w:tc>
      </w:tr>
      <w:tr w:rsidR="00992E31" w:rsidRPr="00CE359D" w14:paraId="0BAB78E6" w14:textId="77777777" w:rsidTr="00032AF7">
        <w:trPr>
          <w:cantSplit/>
          <w:trHeight w:val="270"/>
        </w:trPr>
        <w:tc>
          <w:tcPr>
            <w:tcW w:w="2430" w:type="dxa"/>
          </w:tcPr>
          <w:p w14:paraId="1CA25DE2" w14:textId="60EFC89E" w:rsidR="00F45962" w:rsidRPr="00CE359D" w:rsidRDefault="00F45962" w:rsidP="001425F3">
            <w:pPr>
              <w:spacing w:line="240" w:lineRule="auto"/>
              <w:ind w:right="-173"/>
              <w:rPr>
                <w:rFonts w:ascii="Angsana New" w:hAnsi="Angsana New"/>
                <w:sz w:val="20"/>
                <w:szCs w:val="20"/>
              </w:rPr>
            </w:pPr>
            <w:r w:rsidRPr="00CE359D">
              <w:rPr>
                <w:rFonts w:ascii="Angsana New" w:hAnsi="Angsana New"/>
                <w:sz w:val="20"/>
                <w:szCs w:val="20"/>
                <w:cs/>
              </w:rPr>
              <w:t xml:space="preserve">บริษัท กรีนเอิร์ธพาวเวอร์ </w:t>
            </w:r>
            <w:r w:rsidRPr="00CE359D">
              <w:rPr>
                <w:rFonts w:ascii="Angsana New" w:hAnsi="Angsana New"/>
                <w:sz w:val="20"/>
                <w:szCs w:val="20"/>
              </w:rPr>
              <w:t>(</w:t>
            </w:r>
            <w:r w:rsidRPr="00CE359D">
              <w:rPr>
                <w:rFonts w:ascii="Angsana New" w:hAnsi="Angsana New"/>
                <w:sz w:val="20"/>
                <w:szCs w:val="20"/>
                <w:cs/>
              </w:rPr>
              <w:t>ไทยแลนด์</w:t>
            </w:r>
            <w:r w:rsidRPr="00CE359D">
              <w:rPr>
                <w:rFonts w:ascii="Angsana New" w:hAnsi="Angsana New"/>
                <w:sz w:val="20"/>
                <w:szCs w:val="20"/>
              </w:rPr>
              <w:t>)</w:t>
            </w:r>
            <w:r w:rsidRPr="00CE359D">
              <w:rPr>
                <w:rFonts w:ascii="Angsana New" w:hAnsi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1350" w:type="dxa"/>
            <w:vAlign w:val="bottom"/>
          </w:tcPr>
          <w:p w14:paraId="1BF86585" w14:textId="77777777" w:rsidR="00F45962" w:rsidRPr="00CE359D" w:rsidRDefault="00F45962" w:rsidP="001425F3">
            <w:pPr>
              <w:tabs>
                <w:tab w:val="clear" w:pos="454"/>
                <w:tab w:val="decimal" w:pos="461"/>
              </w:tabs>
              <w:spacing w:line="240" w:lineRule="auto"/>
              <w:ind w:left="-175" w:right="-16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E359D">
              <w:rPr>
                <w:rFonts w:ascii="Angsana New" w:hAnsi="Angsana New"/>
                <w:sz w:val="20"/>
                <w:szCs w:val="20"/>
                <w:cs/>
              </w:rPr>
              <w:t>ธุรกิจเกี่ยวกับการลงทุน</w:t>
            </w:r>
          </w:p>
        </w:tc>
        <w:tc>
          <w:tcPr>
            <w:tcW w:w="720" w:type="dxa"/>
            <w:vAlign w:val="bottom"/>
          </w:tcPr>
          <w:p w14:paraId="235B5E8F" w14:textId="77777777" w:rsidR="00F45962" w:rsidRPr="00CE359D" w:rsidRDefault="00F45962" w:rsidP="001425F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7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CE359D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630" w:type="dxa"/>
            <w:vAlign w:val="bottom"/>
          </w:tcPr>
          <w:p w14:paraId="0347531E" w14:textId="68B84809" w:rsidR="00F45962" w:rsidRPr="00CE359D" w:rsidRDefault="00E86714" w:rsidP="001425F3">
            <w:pPr>
              <w:pStyle w:val="acctfourfigures"/>
              <w:tabs>
                <w:tab w:val="clear" w:pos="765"/>
                <w:tab w:val="left" w:pos="187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40</w:t>
            </w:r>
          </w:p>
        </w:tc>
        <w:tc>
          <w:tcPr>
            <w:tcW w:w="180" w:type="dxa"/>
          </w:tcPr>
          <w:p w14:paraId="624C5E18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26C2A167" w14:textId="0CE2A1F6" w:rsidR="00F45962" w:rsidRPr="00CE359D" w:rsidRDefault="00E86714" w:rsidP="001425F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40</w:t>
            </w:r>
          </w:p>
        </w:tc>
        <w:tc>
          <w:tcPr>
            <w:tcW w:w="180" w:type="dxa"/>
            <w:vAlign w:val="bottom"/>
          </w:tcPr>
          <w:p w14:paraId="13B6BF5E" w14:textId="77777777" w:rsidR="00F45962" w:rsidRPr="00CE359D" w:rsidRDefault="00F45962" w:rsidP="00F45962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4D82F8B" w14:textId="254A6C09" w:rsidR="00F45962" w:rsidRPr="00CE359D" w:rsidRDefault="00E86714" w:rsidP="0090369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="00320DEA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658</w:t>
            </w:r>
            <w:r w:rsidR="00320DEA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290</w:t>
            </w:r>
          </w:p>
        </w:tc>
        <w:tc>
          <w:tcPr>
            <w:tcW w:w="180" w:type="dxa"/>
            <w:vAlign w:val="bottom"/>
          </w:tcPr>
          <w:p w14:paraId="54A4E2C1" w14:textId="77777777" w:rsidR="00F45962" w:rsidRPr="00CE359D" w:rsidRDefault="00F45962" w:rsidP="001425F3">
            <w:pPr>
              <w:pStyle w:val="acctfourfigures"/>
              <w:tabs>
                <w:tab w:val="decimal" w:pos="371"/>
                <w:tab w:val="decimal" w:pos="55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549BD83C" w14:textId="5260472F" w:rsidR="00F45962" w:rsidRPr="00CE359D" w:rsidRDefault="00E86714" w:rsidP="0090369D">
            <w:pPr>
              <w:pStyle w:val="acctfourfigures"/>
              <w:tabs>
                <w:tab w:val="clear" w:pos="765"/>
                <w:tab w:val="decimal" w:pos="371"/>
                <w:tab w:val="decimal" w:pos="745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="00F45962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658</w:t>
            </w:r>
            <w:r w:rsidR="00F45962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290</w:t>
            </w:r>
          </w:p>
        </w:tc>
        <w:tc>
          <w:tcPr>
            <w:tcW w:w="180" w:type="dxa"/>
            <w:vAlign w:val="bottom"/>
          </w:tcPr>
          <w:p w14:paraId="79C352A1" w14:textId="77777777" w:rsidR="00F45962" w:rsidRPr="00CE359D" w:rsidRDefault="00F45962" w:rsidP="00F45962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545ECB6" w14:textId="7E382706" w:rsidR="00F45962" w:rsidRPr="00CE359D" w:rsidRDefault="00E86714" w:rsidP="0090369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958</w:t>
            </w:r>
            <w:r w:rsidR="00320DEA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679</w:t>
            </w:r>
          </w:p>
        </w:tc>
        <w:tc>
          <w:tcPr>
            <w:tcW w:w="180" w:type="dxa"/>
            <w:vAlign w:val="bottom"/>
          </w:tcPr>
          <w:p w14:paraId="7696F6A1" w14:textId="77777777" w:rsidR="00F45962" w:rsidRPr="00CE359D" w:rsidRDefault="00F45962" w:rsidP="00F45962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188069A3" w14:textId="66BA60A4" w:rsidR="00F45962" w:rsidRPr="00CE359D" w:rsidRDefault="00E86714" w:rsidP="0090369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958</w:t>
            </w:r>
            <w:r w:rsidR="00F45962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679</w:t>
            </w:r>
          </w:p>
        </w:tc>
        <w:tc>
          <w:tcPr>
            <w:tcW w:w="180" w:type="dxa"/>
            <w:vAlign w:val="bottom"/>
          </w:tcPr>
          <w:p w14:paraId="1C7C61A7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ABB0C1F" w14:textId="21E2E247" w:rsidR="00F45962" w:rsidRPr="00CE359D" w:rsidRDefault="00320DEA" w:rsidP="006A6975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4CCF3E7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5B5BB4F" w14:textId="2FC9F623" w:rsidR="00F45962" w:rsidRPr="00CE359D" w:rsidRDefault="00F45962" w:rsidP="001425F3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E359D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7DFB01A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B73863A" w14:textId="09EC6B10" w:rsidR="00F45962" w:rsidRPr="00CE359D" w:rsidRDefault="00E86714" w:rsidP="0090369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958</w:t>
            </w:r>
            <w:r w:rsidR="00320DEA">
              <w:rPr>
                <w:rFonts w:ascii="Angsana New" w:hAnsi="Angsana New"/>
                <w:sz w:val="20"/>
                <w:lang w:bidi="th-TH"/>
              </w:rPr>
              <w:t>,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679</w:t>
            </w:r>
          </w:p>
        </w:tc>
        <w:tc>
          <w:tcPr>
            <w:tcW w:w="180" w:type="dxa"/>
            <w:vAlign w:val="bottom"/>
          </w:tcPr>
          <w:p w14:paraId="09F11C11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1CE661C" w14:textId="5C183952" w:rsidR="00F45962" w:rsidRPr="00CE359D" w:rsidRDefault="00E86714" w:rsidP="0090369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958</w:t>
            </w:r>
            <w:r w:rsidR="00F45962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679</w:t>
            </w:r>
          </w:p>
        </w:tc>
        <w:tc>
          <w:tcPr>
            <w:tcW w:w="180" w:type="dxa"/>
            <w:vAlign w:val="bottom"/>
          </w:tcPr>
          <w:p w14:paraId="11616277" w14:textId="10A4C73E" w:rsidR="00F45962" w:rsidRPr="00CE359D" w:rsidRDefault="00F45962" w:rsidP="00F459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00B374F" w14:textId="25948180" w:rsidR="00F45962" w:rsidRPr="00CE359D" w:rsidRDefault="00320DEA" w:rsidP="006A6975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2955C7DD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5AE12DEB" w14:textId="139B8442" w:rsidR="00F45962" w:rsidRPr="00CE359D" w:rsidRDefault="00F45962" w:rsidP="001425F3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</w:rPr>
            </w:pPr>
            <w:r w:rsidRPr="00CE359D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992E31" w:rsidRPr="00CE359D" w14:paraId="22ACE6AC" w14:textId="77777777" w:rsidTr="00032AF7">
        <w:trPr>
          <w:cantSplit/>
          <w:trHeight w:val="270"/>
        </w:trPr>
        <w:tc>
          <w:tcPr>
            <w:tcW w:w="2430" w:type="dxa"/>
          </w:tcPr>
          <w:p w14:paraId="6896C2B0" w14:textId="77777777" w:rsidR="00F45962" w:rsidRPr="00CE359D" w:rsidRDefault="00F45962" w:rsidP="00F45962">
            <w:pPr>
              <w:spacing w:line="240" w:lineRule="auto"/>
              <w:ind w:left="191" w:right="-1157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7AB7DA49" w14:textId="77777777" w:rsidR="00F45962" w:rsidRPr="00CE359D" w:rsidRDefault="00F45962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8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A3E287D" w14:textId="77777777" w:rsidR="00F45962" w:rsidRPr="00CE359D" w:rsidRDefault="00F45962" w:rsidP="001425F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7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DA43AEC" w14:textId="77777777" w:rsidR="00F45962" w:rsidRPr="00CE359D" w:rsidRDefault="00F45962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60753EC8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0CF670B3" w14:textId="77777777" w:rsidR="00F45962" w:rsidRPr="00CE359D" w:rsidRDefault="00F45962" w:rsidP="001425F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54E4809" w14:textId="77777777" w:rsidR="00F45962" w:rsidRPr="00CE359D" w:rsidRDefault="00F45962" w:rsidP="00F45962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72E6647" w14:textId="7F3FED9A" w:rsidR="00F45962" w:rsidRPr="00CE359D" w:rsidRDefault="00F45962" w:rsidP="001425F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A165F94" w14:textId="77777777" w:rsidR="00F45962" w:rsidRPr="00CE359D" w:rsidRDefault="00F45962" w:rsidP="001425F3">
            <w:pPr>
              <w:pStyle w:val="acctfourfigures"/>
              <w:tabs>
                <w:tab w:val="decimal" w:pos="371"/>
                <w:tab w:val="decimal" w:pos="55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75D6391" w14:textId="77777777" w:rsidR="00F45962" w:rsidRPr="00CE359D" w:rsidRDefault="00F45962" w:rsidP="001425F3">
            <w:pPr>
              <w:pStyle w:val="acctfourfigures"/>
              <w:tabs>
                <w:tab w:val="clear" w:pos="765"/>
                <w:tab w:val="decimal" w:pos="371"/>
                <w:tab w:val="decimal" w:pos="745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4C1915D" w14:textId="77777777" w:rsidR="00F45962" w:rsidRPr="00CE359D" w:rsidRDefault="00F45962" w:rsidP="00F45962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10F24E8A" w14:textId="77777777" w:rsidR="00F45962" w:rsidRPr="00CE359D" w:rsidRDefault="00F45962" w:rsidP="001425F3">
            <w:pPr>
              <w:pStyle w:val="acctfourfigures"/>
              <w:tabs>
                <w:tab w:val="clear" w:pos="765"/>
                <w:tab w:val="left" w:pos="191"/>
              </w:tabs>
              <w:spacing w:line="240" w:lineRule="auto"/>
              <w:ind w:right="-260" w:hanging="1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ABBCEFD" w14:textId="77777777" w:rsidR="00F45962" w:rsidRPr="00CE359D" w:rsidRDefault="00F45962" w:rsidP="00F45962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20084FE" w14:textId="77777777" w:rsidR="00F45962" w:rsidRPr="00CE359D" w:rsidRDefault="00F45962" w:rsidP="001425F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C9669F5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16BC428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E50F870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357CC95" w14:textId="77777777" w:rsidR="00F45962" w:rsidRPr="00CE359D" w:rsidRDefault="00F45962" w:rsidP="001425F3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A505F8C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86E5B85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CB9D91A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0CAA7D8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8FAF03E" w14:textId="43952AC4" w:rsidR="00F45962" w:rsidRPr="00CE359D" w:rsidRDefault="00F45962" w:rsidP="00F459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DDF70E9" w14:textId="77777777" w:rsidR="00F45962" w:rsidRPr="00CE359D" w:rsidRDefault="00F45962" w:rsidP="006A6975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vAlign w:val="bottom"/>
          </w:tcPr>
          <w:p w14:paraId="0FFB7430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CA50B3D" w14:textId="77777777" w:rsidR="00F45962" w:rsidRPr="00CE359D" w:rsidRDefault="00F45962" w:rsidP="001425F3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</w:rPr>
            </w:pPr>
          </w:p>
        </w:tc>
      </w:tr>
      <w:tr w:rsidR="00992E31" w:rsidRPr="00CE359D" w14:paraId="18E2BC68" w14:textId="77777777" w:rsidTr="00032AF7">
        <w:trPr>
          <w:cantSplit/>
        </w:trPr>
        <w:tc>
          <w:tcPr>
            <w:tcW w:w="2430" w:type="dxa"/>
          </w:tcPr>
          <w:p w14:paraId="4C49D1F1" w14:textId="77777777" w:rsidR="00F45962" w:rsidRPr="00CE359D" w:rsidRDefault="00F45962" w:rsidP="00F45962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E359D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4707E1D8" w14:textId="77777777" w:rsidR="00F45962" w:rsidRPr="00CE359D" w:rsidRDefault="00F45962" w:rsidP="00F45962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46FE666" w14:textId="77777777" w:rsidR="00F45962" w:rsidRPr="00CE359D" w:rsidRDefault="00F45962" w:rsidP="001425F3">
            <w:pPr>
              <w:tabs>
                <w:tab w:val="clear" w:pos="454"/>
                <w:tab w:val="decimal" w:pos="461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23E6A31C" w14:textId="77777777" w:rsidR="00F45962" w:rsidRPr="00CE359D" w:rsidRDefault="00F45962" w:rsidP="00F45962">
            <w:pPr>
              <w:tabs>
                <w:tab w:val="clear" w:pos="454"/>
                <w:tab w:val="decimal" w:pos="46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</w:tcPr>
          <w:p w14:paraId="620C2AA8" w14:textId="77777777" w:rsidR="00F45962" w:rsidRPr="00CE359D" w:rsidRDefault="00F45962" w:rsidP="00F45962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07CD65CC" w14:textId="77777777" w:rsidR="00F45962" w:rsidRPr="00CE359D" w:rsidRDefault="00F45962" w:rsidP="001425F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6DC6F2C3" w14:textId="77777777" w:rsidR="00F45962" w:rsidRPr="00CE359D" w:rsidRDefault="00F45962" w:rsidP="00F45962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45C10C3" w14:textId="46B82317" w:rsidR="00F45962" w:rsidRPr="00CE359D" w:rsidRDefault="00F45962" w:rsidP="001425F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AFBCE4C" w14:textId="77777777" w:rsidR="00F45962" w:rsidRPr="00CE359D" w:rsidRDefault="00F45962" w:rsidP="001425F3">
            <w:pPr>
              <w:pStyle w:val="acctfourfigures"/>
              <w:tabs>
                <w:tab w:val="decimal" w:pos="371"/>
                <w:tab w:val="decimal" w:pos="55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09262210" w14:textId="77777777" w:rsidR="00F45962" w:rsidRPr="00CE359D" w:rsidRDefault="00F45962" w:rsidP="001425F3">
            <w:pPr>
              <w:pStyle w:val="acctfourfigures"/>
              <w:tabs>
                <w:tab w:val="clear" w:pos="765"/>
                <w:tab w:val="decimal" w:pos="371"/>
                <w:tab w:val="decimal" w:pos="745"/>
              </w:tabs>
              <w:spacing w:line="240" w:lineRule="auto"/>
              <w:ind w:left="-79"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6F57B3C" w14:textId="77777777" w:rsidR="00F45962" w:rsidRPr="00CE359D" w:rsidRDefault="00F45962" w:rsidP="00F45962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810" w:type="dxa"/>
            <w:vAlign w:val="bottom"/>
          </w:tcPr>
          <w:p w14:paraId="628561D8" w14:textId="77777777" w:rsidR="00F45962" w:rsidRPr="00CE359D" w:rsidRDefault="00F45962" w:rsidP="001425F3">
            <w:pPr>
              <w:pStyle w:val="acctfourfigures"/>
              <w:tabs>
                <w:tab w:val="clear" w:pos="765"/>
                <w:tab w:val="left" w:pos="191"/>
              </w:tabs>
              <w:spacing w:line="240" w:lineRule="auto"/>
              <w:ind w:right="-260" w:hanging="1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078C63" w14:textId="77777777" w:rsidR="00F45962" w:rsidRPr="00CE359D" w:rsidRDefault="00F45962" w:rsidP="00F45962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810" w:type="dxa"/>
            <w:vAlign w:val="bottom"/>
          </w:tcPr>
          <w:p w14:paraId="66A18189" w14:textId="77777777" w:rsidR="00F45962" w:rsidRPr="00CE359D" w:rsidRDefault="00F45962" w:rsidP="001425F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FB44B5C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2BC0C25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32ACDDE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C28A31A" w14:textId="77777777" w:rsidR="00F45962" w:rsidRPr="00CE359D" w:rsidRDefault="00F45962" w:rsidP="001425F3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E05F40A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56FE412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08D6879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BEDACF2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CF36139" w14:textId="079524E0" w:rsidR="00F45962" w:rsidRPr="00CE359D" w:rsidRDefault="00F45962" w:rsidP="00F459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FE5BC97" w14:textId="78488F59" w:rsidR="00F45962" w:rsidRPr="00CE359D" w:rsidRDefault="00F45962" w:rsidP="006A6975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vAlign w:val="bottom"/>
          </w:tcPr>
          <w:p w14:paraId="2B80FAD9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0E241267" w14:textId="77777777" w:rsidR="00F45962" w:rsidRPr="00CE359D" w:rsidRDefault="00F45962" w:rsidP="001425F3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</w:rPr>
            </w:pPr>
          </w:p>
        </w:tc>
      </w:tr>
      <w:tr w:rsidR="00992E31" w:rsidRPr="00CE359D" w14:paraId="1061B6B5" w14:textId="77777777" w:rsidTr="00032AF7">
        <w:trPr>
          <w:cantSplit/>
        </w:trPr>
        <w:tc>
          <w:tcPr>
            <w:tcW w:w="2430" w:type="dxa"/>
          </w:tcPr>
          <w:p w14:paraId="4D62A418" w14:textId="77777777" w:rsidR="00F45962" w:rsidRPr="00CE359D" w:rsidRDefault="00F45962" w:rsidP="00F45962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E359D">
              <w:rPr>
                <w:rFonts w:ascii="Angsana New" w:hAnsi="Angsana New"/>
                <w:sz w:val="20"/>
                <w:szCs w:val="20"/>
                <w:cs/>
              </w:rPr>
              <w:t>บริษัท เครือข่ายก๊าซไทย-ญี่ปุ่น จำกัด</w:t>
            </w:r>
          </w:p>
        </w:tc>
        <w:tc>
          <w:tcPr>
            <w:tcW w:w="1350" w:type="dxa"/>
            <w:vAlign w:val="bottom"/>
          </w:tcPr>
          <w:p w14:paraId="5C3DFD0A" w14:textId="77777777" w:rsidR="00F45962" w:rsidRPr="00CE359D" w:rsidRDefault="00F45962" w:rsidP="00F45962">
            <w:pPr>
              <w:tabs>
                <w:tab w:val="clear" w:pos="454"/>
                <w:tab w:val="decimal" w:pos="461"/>
              </w:tabs>
              <w:spacing w:line="240" w:lineRule="auto"/>
              <w:ind w:left="-175" w:right="-16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E359D">
              <w:rPr>
                <w:rFonts w:ascii="Angsana New" w:hAnsi="Angsana New"/>
                <w:sz w:val="20"/>
                <w:szCs w:val="20"/>
                <w:cs/>
              </w:rPr>
              <w:t>ธุรกิจก๊าซธรรมชาติอัดสำหรับอุตสาหกรรม</w:t>
            </w:r>
          </w:p>
        </w:tc>
        <w:tc>
          <w:tcPr>
            <w:tcW w:w="720" w:type="dxa"/>
            <w:vAlign w:val="bottom"/>
          </w:tcPr>
          <w:p w14:paraId="51215E0B" w14:textId="77777777" w:rsidR="00F45962" w:rsidRPr="00CE359D" w:rsidRDefault="00F45962" w:rsidP="001425F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7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CE359D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630" w:type="dxa"/>
            <w:vAlign w:val="bottom"/>
          </w:tcPr>
          <w:p w14:paraId="0821BE0A" w14:textId="4B5B6388" w:rsidR="00F45962" w:rsidRPr="00CE359D" w:rsidRDefault="00E86714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51</w:t>
            </w:r>
          </w:p>
        </w:tc>
        <w:tc>
          <w:tcPr>
            <w:tcW w:w="180" w:type="dxa"/>
          </w:tcPr>
          <w:p w14:paraId="11844AA5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1B305A96" w14:textId="66F2F357" w:rsidR="00F45962" w:rsidRPr="00CE359D" w:rsidRDefault="00E86714" w:rsidP="001425F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290FDA46" w14:textId="77777777" w:rsidR="00F45962" w:rsidRPr="00CE359D" w:rsidRDefault="00F45962" w:rsidP="00F45962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0358898" w14:textId="6894606C" w:rsidR="00F45962" w:rsidRPr="00CE359D" w:rsidRDefault="00E86714" w:rsidP="001425F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411</w:t>
            </w:r>
            <w:r w:rsidR="00320DEA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999</w:t>
            </w:r>
          </w:p>
        </w:tc>
        <w:tc>
          <w:tcPr>
            <w:tcW w:w="180" w:type="dxa"/>
            <w:vAlign w:val="bottom"/>
          </w:tcPr>
          <w:p w14:paraId="00C60EE8" w14:textId="77777777" w:rsidR="00F45962" w:rsidRPr="00CE359D" w:rsidRDefault="00F45962" w:rsidP="001425F3">
            <w:pPr>
              <w:pStyle w:val="acctfourfigures"/>
              <w:tabs>
                <w:tab w:val="decimal" w:pos="371"/>
                <w:tab w:val="decimal" w:pos="55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9368C09" w14:textId="521D7761" w:rsidR="00F45962" w:rsidRPr="00CE359D" w:rsidRDefault="00E86714" w:rsidP="001425F3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 w:hanging="1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411</w:t>
            </w:r>
            <w:r w:rsidR="00F45962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999</w:t>
            </w:r>
          </w:p>
        </w:tc>
        <w:tc>
          <w:tcPr>
            <w:tcW w:w="180" w:type="dxa"/>
            <w:vAlign w:val="bottom"/>
          </w:tcPr>
          <w:p w14:paraId="4CA70020" w14:textId="77777777" w:rsidR="00F45962" w:rsidRPr="00CE359D" w:rsidRDefault="00F45962" w:rsidP="00F45962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DBC9C2C" w14:textId="6BACB7E7" w:rsidR="00F45962" w:rsidRPr="00CE359D" w:rsidRDefault="00E86714" w:rsidP="001425F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210</w:t>
            </w:r>
            <w:r w:rsidR="00320DEA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120</w:t>
            </w:r>
          </w:p>
        </w:tc>
        <w:tc>
          <w:tcPr>
            <w:tcW w:w="180" w:type="dxa"/>
            <w:vAlign w:val="bottom"/>
          </w:tcPr>
          <w:p w14:paraId="07C027F1" w14:textId="77777777" w:rsidR="00F45962" w:rsidRPr="00CE359D" w:rsidRDefault="00F45962" w:rsidP="00F45962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1C907DD" w14:textId="4625C27F" w:rsidR="00F45962" w:rsidRPr="00CE359D" w:rsidRDefault="00E86714" w:rsidP="001425F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210</w:t>
            </w:r>
            <w:r w:rsidR="00F45962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120</w:t>
            </w:r>
          </w:p>
        </w:tc>
        <w:tc>
          <w:tcPr>
            <w:tcW w:w="180" w:type="dxa"/>
            <w:vAlign w:val="bottom"/>
          </w:tcPr>
          <w:p w14:paraId="5A3AA8BF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7689CF4" w14:textId="180F87D3" w:rsidR="00F45962" w:rsidRPr="00CE359D" w:rsidRDefault="00320DEA" w:rsidP="006A6975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359EFE5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C54E0F5" w14:textId="71F47367" w:rsidR="00F45962" w:rsidRPr="00CE359D" w:rsidRDefault="00F45962" w:rsidP="001425F3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E359D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F46FCC1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15B6B95" w14:textId="52151C67" w:rsidR="00F45962" w:rsidRPr="00CE359D" w:rsidRDefault="00E86714" w:rsidP="00F459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210</w:t>
            </w:r>
            <w:r w:rsidR="00320DEA">
              <w:rPr>
                <w:rFonts w:ascii="Angsana New" w:hAnsi="Angsana New"/>
                <w:sz w:val="20"/>
                <w:lang w:bidi="th-TH"/>
              </w:rPr>
              <w:t>,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120</w:t>
            </w:r>
          </w:p>
        </w:tc>
        <w:tc>
          <w:tcPr>
            <w:tcW w:w="180" w:type="dxa"/>
            <w:vAlign w:val="bottom"/>
          </w:tcPr>
          <w:p w14:paraId="7B3AE328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D295FEF" w14:textId="63B42BD7" w:rsidR="00F45962" w:rsidRPr="00CE359D" w:rsidRDefault="00E86714" w:rsidP="001425F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210</w:t>
            </w:r>
            <w:r w:rsidR="00F45962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120</w:t>
            </w:r>
          </w:p>
        </w:tc>
        <w:tc>
          <w:tcPr>
            <w:tcW w:w="180" w:type="dxa"/>
            <w:vAlign w:val="bottom"/>
          </w:tcPr>
          <w:p w14:paraId="483F95C8" w14:textId="5FD71B2E" w:rsidR="00F45962" w:rsidRPr="00CE359D" w:rsidRDefault="00F45962" w:rsidP="00F459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A61F418" w14:textId="4D38E317" w:rsidR="00F45962" w:rsidRPr="00CE359D" w:rsidRDefault="00320DEA" w:rsidP="006A6975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2ADE1FC7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2675CDB7" w14:textId="64FDF012" w:rsidR="00F45962" w:rsidRPr="00CE359D" w:rsidRDefault="00F45962" w:rsidP="001425F3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</w:rPr>
            </w:pPr>
            <w:r w:rsidRPr="00CE359D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8A760F" w:rsidRPr="00CE359D" w14:paraId="0B7E43AB" w14:textId="77777777" w:rsidTr="00032AF7">
        <w:trPr>
          <w:cantSplit/>
        </w:trPr>
        <w:tc>
          <w:tcPr>
            <w:tcW w:w="2430" w:type="dxa"/>
          </w:tcPr>
          <w:p w14:paraId="60888D72" w14:textId="68416FE2" w:rsidR="008A760F" w:rsidRPr="00CE359D" w:rsidRDefault="008A760F" w:rsidP="008A760F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E359D">
              <w:rPr>
                <w:rFonts w:ascii="Angsana New" w:hAnsi="Angsana New"/>
                <w:sz w:val="20"/>
                <w:szCs w:val="20"/>
                <w:cs/>
              </w:rPr>
              <w:t>บริษัท พืชเภสัชกรรม จำกัด</w:t>
            </w:r>
            <w:r w:rsidR="005E24D9">
              <w:rPr>
                <w:rFonts w:ascii="Angsana New" w:hAnsi="Angsana New"/>
                <w:sz w:val="20"/>
                <w:szCs w:val="20"/>
              </w:rPr>
              <w:t xml:space="preserve"> (*)</w:t>
            </w:r>
          </w:p>
        </w:tc>
        <w:tc>
          <w:tcPr>
            <w:tcW w:w="1350" w:type="dxa"/>
            <w:vAlign w:val="bottom"/>
          </w:tcPr>
          <w:p w14:paraId="71A74373" w14:textId="77777777" w:rsidR="008A760F" w:rsidRPr="00CE359D" w:rsidRDefault="008A760F" w:rsidP="008A760F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E359D">
              <w:rPr>
                <w:rFonts w:ascii="Angsana New" w:hAnsi="Angsana New"/>
                <w:sz w:val="20"/>
                <w:szCs w:val="20"/>
                <w:cs/>
              </w:rPr>
              <w:t>ธุรกิจปลูกและจำหน่ายกัญชา กัญชง</w:t>
            </w:r>
          </w:p>
        </w:tc>
        <w:tc>
          <w:tcPr>
            <w:tcW w:w="720" w:type="dxa"/>
            <w:vAlign w:val="bottom"/>
          </w:tcPr>
          <w:p w14:paraId="38D38857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7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CE359D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630" w:type="dxa"/>
            <w:vAlign w:val="bottom"/>
          </w:tcPr>
          <w:p w14:paraId="26224B4C" w14:textId="45D78EA7" w:rsidR="008A760F" w:rsidRPr="00CE359D" w:rsidRDefault="00E86714" w:rsidP="008A760F">
            <w:pPr>
              <w:pStyle w:val="acctfourfigures"/>
              <w:tabs>
                <w:tab w:val="clear" w:pos="765"/>
                <w:tab w:val="left" w:pos="187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40</w:t>
            </w:r>
            <w:r w:rsidR="00320DEA">
              <w:rPr>
                <w:rFonts w:ascii="Angsana New" w:hAnsi="Angsana New"/>
                <w:sz w:val="20"/>
                <w:lang w:val="en-US" w:bidi="th-TH"/>
              </w:rPr>
              <w:t>.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80</w:t>
            </w:r>
          </w:p>
        </w:tc>
        <w:tc>
          <w:tcPr>
            <w:tcW w:w="180" w:type="dxa"/>
          </w:tcPr>
          <w:p w14:paraId="0CAF6659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3FF61F9A" w14:textId="02963225" w:rsidR="008A760F" w:rsidRPr="00CE359D" w:rsidRDefault="00E86714" w:rsidP="008A76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40</w:t>
            </w:r>
            <w:r w:rsidR="008A760F" w:rsidRPr="00CE359D">
              <w:rPr>
                <w:rFonts w:ascii="Angsana New" w:hAnsi="Angsana New"/>
                <w:sz w:val="20"/>
                <w:lang w:val="en-US" w:bidi="th-TH"/>
              </w:rPr>
              <w:t>.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80</w:t>
            </w:r>
          </w:p>
        </w:tc>
        <w:tc>
          <w:tcPr>
            <w:tcW w:w="180" w:type="dxa"/>
            <w:vAlign w:val="bottom"/>
          </w:tcPr>
          <w:p w14:paraId="6027246B" w14:textId="77777777" w:rsidR="008A760F" w:rsidRPr="00CE359D" w:rsidRDefault="008A760F" w:rsidP="008A760F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8AD1607" w14:textId="591684FB" w:rsidR="008A760F" w:rsidRPr="00CE359D" w:rsidRDefault="00E86714" w:rsidP="008A760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6</w:t>
            </w:r>
            <w:r w:rsidR="00320DEA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250</w:t>
            </w:r>
          </w:p>
        </w:tc>
        <w:tc>
          <w:tcPr>
            <w:tcW w:w="180" w:type="dxa"/>
            <w:vAlign w:val="bottom"/>
          </w:tcPr>
          <w:p w14:paraId="0332FFBC" w14:textId="77777777" w:rsidR="008A760F" w:rsidRPr="00CE359D" w:rsidRDefault="008A760F" w:rsidP="008A760F">
            <w:pPr>
              <w:pStyle w:val="acctfourfigures"/>
              <w:tabs>
                <w:tab w:val="decimal" w:pos="371"/>
                <w:tab w:val="decimal" w:pos="55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56898612" w14:textId="0C64865C" w:rsidR="008A760F" w:rsidRPr="00CE359D" w:rsidRDefault="00E86714" w:rsidP="008A760F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6</w:t>
            </w:r>
            <w:r w:rsidR="008A760F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250</w:t>
            </w:r>
          </w:p>
        </w:tc>
        <w:tc>
          <w:tcPr>
            <w:tcW w:w="180" w:type="dxa"/>
            <w:vAlign w:val="bottom"/>
          </w:tcPr>
          <w:p w14:paraId="74E931E9" w14:textId="77777777" w:rsidR="008A760F" w:rsidRPr="00CE359D" w:rsidRDefault="008A760F" w:rsidP="008A760F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12CB287" w14:textId="6A5EE603" w:rsidR="008A760F" w:rsidRPr="00CE359D" w:rsidRDefault="00E86714" w:rsidP="008A760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="00320DEA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550</w:t>
            </w:r>
          </w:p>
        </w:tc>
        <w:tc>
          <w:tcPr>
            <w:tcW w:w="180" w:type="dxa"/>
            <w:vAlign w:val="bottom"/>
          </w:tcPr>
          <w:p w14:paraId="1AC9BAB0" w14:textId="77777777" w:rsidR="008A760F" w:rsidRPr="00CE359D" w:rsidRDefault="008A760F" w:rsidP="008A760F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80BBD04" w14:textId="24BD7A66" w:rsidR="008A760F" w:rsidRPr="00CE359D" w:rsidRDefault="00E86714" w:rsidP="008A760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="008A760F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550</w:t>
            </w:r>
          </w:p>
        </w:tc>
        <w:tc>
          <w:tcPr>
            <w:tcW w:w="180" w:type="dxa"/>
            <w:vAlign w:val="bottom"/>
          </w:tcPr>
          <w:p w14:paraId="22FA4B2E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722D709" w14:textId="3DA353B4" w:rsidR="008A760F" w:rsidRPr="00CE359D" w:rsidRDefault="00320DEA" w:rsidP="008A760F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(</w:t>
            </w:r>
            <w:r w:rsidR="00E86714" w:rsidRPr="00E86714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E86714" w:rsidRPr="00E86714">
              <w:rPr>
                <w:rFonts w:asciiTheme="majorBidi" w:hAnsiTheme="majorBidi" w:cstheme="majorBidi"/>
                <w:sz w:val="20"/>
                <w:lang w:val="en-US" w:bidi="th-TH"/>
              </w:rPr>
              <w:t>550</w:t>
            </w:r>
            <w:r>
              <w:rPr>
                <w:rFonts w:asciiTheme="majorBidi" w:hAnsiTheme="majorBidi" w:cstheme="majorBidi"/>
                <w:sz w:val="2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EA05E5F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9511DC8" w14:textId="493046F9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(</w:t>
            </w:r>
            <w:r w:rsidR="00E86714" w:rsidRPr="00E86714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E86714" w:rsidRPr="00E86714">
              <w:rPr>
                <w:rFonts w:ascii="Angsana New" w:hAnsi="Angsana New"/>
                <w:sz w:val="20"/>
                <w:lang w:val="en-US" w:bidi="th-TH"/>
              </w:rPr>
              <w:t>550</w:t>
            </w:r>
            <w:r w:rsidRPr="00CE359D">
              <w:rPr>
                <w:rFonts w:ascii="Angsana New" w:hAnsi="Angsana New"/>
                <w:sz w:val="2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7F04F21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9189E25" w14:textId="75F3216B" w:rsidR="008A760F" w:rsidRPr="00CE359D" w:rsidRDefault="00320DEA" w:rsidP="008A760F">
            <w:pPr>
              <w:pStyle w:val="acctfourfigures"/>
              <w:tabs>
                <w:tab w:val="clear" w:pos="765"/>
                <w:tab w:val="decimal" w:pos="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077E6B5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2DA6B7F" w14:textId="3918914D" w:rsidR="008A760F" w:rsidRPr="00CE359D" w:rsidRDefault="008A760F" w:rsidP="008A760F">
            <w:pPr>
              <w:pStyle w:val="acctfourfigures"/>
              <w:tabs>
                <w:tab w:val="clear" w:pos="765"/>
                <w:tab w:val="decimal" w:pos="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CE359D">
              <w:rPr>
                <w:rFonts w:ascii="Angsana New" w:hAnsi="Angsana New"/>
                <w:sz w:val="2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55F1C72" w14:textId="42326931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CD2FAA9" w14:textId="1A6CD029" w:rsidR="008A760F" w:rsidRPr="00CE359D" w:rsidRDefault="00320DEA" w:rsidP="008A760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34E6F68B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B8D0179" w14:textId="1628AF3F" w:rsidR="008A760F" w:rsidRPr="00CE359D" w:rsidRDefault="008A760F" w:rsidP="008A760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</w:rPr>
            </w:pPr>
            <w:r w:rsidRPr="00CE359D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8A760F" w:rsidRPr="00CE359D" w14:paraId="51ABF14F" w14:textId="77777777" w:rsidTr="00032AF7">
        <w:trPr>
          <w:cantSplit/>
        </w:trPr>
        <w:tc>
          <w:tcPr>
            <w:tcW w:w="2430" w:type="dxa"/>
          </w:tcPr>
          <w:p w14:paraId="258FCBDA" w14:textId="77777777" w:rsidR="008A760F" w:rsidRPr="00CE359D" w:rsidRDefault="008A760F" w:rsidP="008A760F">
            <w:pPr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188C2A90" w14:textId="77777777" w:rsidR="008A760F" w:rsidRPr="00CE359D" w:rsidRDefault="008A760F" w:rsidP="008A760F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14:paraId="54498AE9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462FA1E" w14:textId="77777777" w:rsidR="008A760F" w:rsidRPr="00CE359D" w:rsidRDefault="008A760F" w:rsidP="008A760F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42212D7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2A396F97" w14:textId="77777777" w:rsidR="008A760F" w:rsidRPr="00CE359D" w:rsidRDefault="008A760F" w:rsidP="008A760F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87AB125" w14:textId="77777777" w:rsidR="008A760F" w:rsidRPr="00CE359D" w:rsidRDefault="008A760F" w:rsidP="008A760F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5EAC89D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B1EDF5D" w14:textId="77777777" w:rsidR="008A760F" w:rsidRPr="00CE359D" w:rsidRDefault="008A760F" w:rsidP="008A760F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720" w:type="dxa"/>
            <w:vAlign w:val="bottom"/>
          </w:tcPr>
          <w:p w14:paraId="1A6BD2B2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745"/>
              </w:tabs>
              <w:spacing w:after="100" w:afterAutospacing="1" w:line="240" w:lineRule="auto"/>
              <w:ind w:right="144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57EBD53" w14:textId="77777777" w:rsidR="008A760F" w:rsidRPr="00CE359D" w:rsidRDefault="008A760F" w:rsidP="008A760F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A31D7A4" w14:textId="459256D1" w:rsidR="008A760F" w:rsidRPr="00CE359D" w:rsidRDefault="00E86714" w:rsidP="008A760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212</w:t>
            </w:r>
            <w:r w:rsidR="00320DEA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670</w:t>
            </w:r>
          </w:p>
        </w:tc>
        <w:tc>
          <w:tcPr>
            <w:tcW w:w="180" w:type="dxa"/>
            <w:vAlign w:val="bottom"/>
          </w:tcPr>
          <w:p w14:paraId="452A9B26" w14:textId="77777777" w:rsidR="008A760F" w:rsidRPr="00CE359D" w:rsidRDefault="008A760F" w:rsidP="008A760F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E8EE237" w14:textId="5BF2B643" w:rsidR="008A760F" w:rsidRPr="00CE359D" w:rsidRDefault="00E86714" w:rsidP="008A760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212</w:t>
            </w:r>
            <w:r w:rsidR="008A760F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670</w:t>
            </w:r>
          </w:p>
        </w:tc>
        <w:tc>
          <w:tcPr>
            <w:tcW w:w="180" w:type="dxa"/>
            <w:vAlign w:val="bottom"/>
          </w:tcPr>
          <w:p w14:paraId="3D04A7C5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4F798" w14:textId="5088F318" w:rsidR="008A760F" w:rsidRPr="00CE359D" w:rsidRDefault="00320DEA" w:rsidP="008A760F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(</w:t>
            </w:r>
            <w:r w:rsidR="00E86714" w:rsidRPr="00E86714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E86714" w:rsidRPr="00E86714">
              <w:rPr>
                <w:rFonts w:asciiTheme="majorBidi" w:hAnsiTheme="majorBidi" w:cstheme="majorBidi"/>
                <w:sz w:val="20"/>
                <w:lang w:val="en-US" w:bidi="th-TH"/>
              </w:rPr>
              <w:t>550</w:t>
            </w:r>
            <w:r>
              <w:rPr>
                <w:rFonts w:asciiTheme="majorBidi" w:hAnsiTheme="majorBidi" w:cstheme="majorBidi"/>
                <w:sz w:val="2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1BB89EA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6AE0D" w14:textId="5F971842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(</w:t>
            </w:r>
            <w:r w:rsidR="00E86714" w:rsidRPr="00E86714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E86714" w:rsidRPr="00E86714">
              <w:rPr>
                <w:rFonts w:ascii="Angsana New" w:hAnsi="Angsana New"/>
                <w:sz w:val="20"/>
                <w:lang w:val="en-US" w:bidi="th-TH"/>
              </w:rPr>
              <w:t>550</w:t>
            </w:r>
            <w:r w:rsidRPr="00CE359D">
              <w:rPr>
                <w:rFonts w:ascii="Angsana New" w:hAnsi="Angsana New"/>
                <w:sz w:val="2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F6FEC9B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D4E5E2" w14:textId="4D98FE88" w:rsidR="008A760F" w:rsidRPr="00CE359D" w:rsidRDefault="00E86714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210</w:t>
            </w:r>
            <w:r w:rsidR="00320DEA">
              <w:rPr>
                <w:rFonts w:ascii="Angsana New" w:hAnsi="Angsana New"/>
                <w:sz w:val="20"/>
                <w:lang w:bidi="th-TH"/>
              </w:rPr>
              <w:t>,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120</w:t>
            </w:r>
          </w:p>
        </w:tc>
        <w:tc>
          <w:tcPr>
            <w:tcW w:w="180" w:type="dxa"/>
            <w:vAlign w:val="bottom"/>
          </w:tcPr>
          <w:p w14:paraId="6983C4F9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8754C" w14:textId="099A28FC" w:rsidR="008A760F" w:rsidRPr="00CE359D" w:rsidRDefault="00E86714" w:rsidP="008A760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E86714">
              <w:rPr>
                <w:rFonts w:ascii="Angsana New" w:hAnsi="Angsana New"/>
                <w:sz w:val="20"/>
                <w:lang w:val="en-US" w:bidi="th-TH"/>
              </w:rPr>
              <w:t>210</w:t>
            </w:r>
            <w:r w:rsidR="008A760F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sz w:val="20"/>
                <w:lang w:val="en-US" w:bidi="th-TH"/>
              </w:rPr>
              <w:t>120</w:t>
            </w:r>
          </w:p>
        </w:tc>
        <w:tc>
          <w:tcPr>
            <w:tcW w:w="180" w:type="dxa"/>
            <w:vAlign w:val="bottom"/>
          </w:tcPr>
          <w:p w14:paraId="1A89108E" w14:textId="15D8E638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74CD062" w14:textId="5B7A7076" w:rsidR="008A760F" w:rsidRPr="00CE359D" w:rsidRDefault="00320DEA" w:rsidP="008A760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78E30D4D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9822AAD" w14:textId="3D8AE679" w:rsidR="008A760F" w:rsidRPr="00CE359D" w:rsidRDefault="008A760F" w:rsidP="008A760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</w:rPr>
            </w:pPr>
            <w:r w:rsidRPr="00CE359D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8A760F" w:rsidRPr="00CE359D" w14:paraId="5143C83B" w14:textId="77777777" w:rsidTr="00032AF7">
        <w:trPr>
          <w:cantSplit/>
        </w:trPr>
        <w:tc>
          <w:tcPr>
            <w:tcW w:w="2430" w:type="dxa"/>
          </w:tcPr>
          <w:p w14:paraId="05F6C041" w14:textId="77777777" w:rsidR="008A760F" w:rsidRPr="00CE359D" w:rsidRDefault="008A760F" w:rsidP="008A760F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E359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63A3BE0" w14:textId="77777777" w:rsidR="008A760F" w:rsidRPr="00CE359D" w:rsidRDefault="008A760F" w:rsidP="008A760F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317FE67" w14:textId="77777777" w:rsidR="008A760F" w:rsidRPr="00CE359D" w:rsidRDefault="008A760F" w:rsidP="008A760F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2A87A331" w14:textId="77777777" w:rsidR="008A760F" w:rsidRPr="00CE359D" w:rsidRDefault="008A760F" w:rsidP="008A760F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</w:tcPr>
          <w:p w14:paraId="308C4640" w14:textId="77777777" w:rsidR="008A760F" w:rsidRPr="00CE359D" w:rsidRDefault="008A760F" w:rsidP="008A760F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106FC89D" w14:textId="77777777" w:rsidR="008A760F" w:rsidRPr="00CE359D" w:rsidRDefault="008A760F" w:rsidP="008A760F">
            <w:pPr>
              <w:tabs>
                <w:tab w:val="clear" w:pos="454"/>
                <w:tab w:val="decimal" w:pos="461"/>
              </w:tabs>
              <w:spacing w:line="240" w:lineRule="auto"/>
              <w:ind w:right="-15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2B6FEDD4" w14:textId="77777777" w:rsidR="008A760F" w:rsidRPr="00CE359D" w:rsidRDefault="008A760F" w:rsidP="008A760F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00399BD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52D9239" w14:textId="77777777" w:rsidR="008A760F" w:rsidRPr="00CE359D" w:rsidRDefault="008A760F" w:rsidP="008A760F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04F4EC7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D8E0730" w14:textId="77777777" w:rsidR="008A760F" w:rsidRPr="00CE359D" w:rsidRDefault="008A760F" w:rsidP="008A760F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B6AB55" w14:textId="0AABF4AB" w:rsidR="008A760F" w:rsidRPr="00CE359D" w:rsidRDefault="00E86714" w:rsidP="008A760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b/>
                <w:bCs/>
                <w:sz w:val="20"/>
                <w:lang w:val="en-US" w:bidi="th-TH"/>
              </w:rPr>
              <w:t>1</w:t>
            </w:r>
            <w:r w:rsidR="00320DEA">
              <w:rPr>
                <w:rFonts w:ascii="Angsana New" w:hAnsi="Angsana New"/>
                <w:b/>
                <w:bCs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0"/>
                <w:lang w:val="en-US" w:bidi="th-TH"/>
              </w:rPr>
              <w:t>171</w:t>
            </w:r>
            <w:r w:rsidR="00320DEA">
              <w:rPr>
                <w:rFonts w:ascii="Angsana New" w:hAnsi="Angsana New"/>
                <w:b/>
                <w:bCs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0"/>
                <w:lang w:val="en-US" w:bidi="th-TH"/>
              </w:rPr>
              <w:t>349</w:t>
            </w:r>
          </w:p>
        </w:tc>
        <w:tc>
          <w:tcPr>
            <w:tcW w:w="180" w:type="dxa"/>
            <w:vAlign w:val="bottom"/>
          </w:tcPr>
          <w:p w14:paraId="76D7AF1F" w14:textId="77777777" w:rsidR="008A760F" w:rsidRPr="00CE359D" w:rsidRDefault="008A760F" w:rsidP="008A760F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6630E5" w14:textId="0B87F7BA" w:rsidR="008A760F" w:rsidRPr="00CE359D" w:rsidRDefault="00E86714" w:rsidP="008A760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E86714">
              <w:rPr>
                <w:rFonts w:ascii="Angsana New" w:hAnsi="Angsana New"/>
                <w:b/>
                <w:bCs/>
                <w:sz w:val="20"/>
                <w:lang w:val="en-US" w:bidi="th-TH"/>
              </w:rPr>
              <w:t>1</w:t>
            </w:r>
            <w:r w:rsidR="008A760F" w:rsidRPr="00CE359D">
              <w:rPr>
                <w:rFonts w:ascii="Angsana New" w:hAnsi="Angsana New"/>
                <w:b/>
                <w:bCs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0"/>
                <w:lang w:val="en-US" w:bidi="th-TH"/>
              </w:rPr>
              <w:t>171</w:t>
            </w:r>
            <w:r w:rsidR="008A760F" w:rsidRPr="00CE359D">
              <w:rPr>
                <w:rFonts w:ascii="Angsana New" w:hAnsi="Angsana New"/>
                <w:b/>
                <w:bCs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0"/>
                <w:lang w:val="en-US" w:bidi="th-TH"/>
              </w:rPr>
              <w:t>349</w:t>
            </w:r>
          </w:p>
        </w:tc>
        <w:tc>
          <w:tcPr>
            <w:tcW w:w="180" w:type="dxa"/>
            <w:vAlign w:val="bottom"/>
          </w:tcPr>
          <w:p w14:paraId="1E5716AC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0D7E2F" w14:textId="0BC4BD4B" w:rsidR="008A760F" w:rsidRPr="00CE359D" w:rsidRDefault="00320DEA" w:rsidP="008A760F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(</w:t>
            </w:r>
            <w:r w:rsidR="00E86714" w:rsidRPr="00E86714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,</w:t>
            </w:r>
            <w:r w:rsidR="00E86714" w:rsidRPr="00E86714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550</w:t>
            </w:r>
            <w:r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6AE7F4E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56AFF2" w14:textId="6C9FF1A2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  <w:r w:rsidRPr="00CE359D">
              <w:rPr>
                <w:rFonts w:ascii="Angsana New" w:hAnsi="Angsana New"/>
                <w:b/>
                <w:bCs/>
                <w:sz w:val="20"/>
                <w:lang w:val="en-US" w:bidi="th-TH"/>
              </w:rPr>
              <w:t>(</w:t>
            </w:r>
            <w:r w:rsidR="00E86714" w:rsidRPr="00E86714">
              <w:rPr>
                <w:rFonts w:ascii="Angsana New" w:hAnsi="Angsana New"/>
                <w:b/>
                <w:bCs/>
                <w:sz w:val="20"/>
                <w:lang w:val="en-US" w:bidi="th-TH"/>
              </w:rPr>
              <w:t>2</w:t>
            </w:r>
            <w:r w:rsidRPr="00CE359D">
              <w:rPr>
                <w:rFonts w:ascii="Angsana New" w:hAnsi="Angsana New"/>
                <w:b/>
                <w:bCs/>
                <w:sz w:val="20"/>
                <w:lang w:val="en-US" w:bidi="th-TH"/>
              </w:rPr>
              <w:t>,</w:t>
            </w:r>
            <w:r w:rsidR="00E86714" w:rsidRPr="00E86714">
              <w:rPr>
                <w:rFonts w:ascii="Angsana New" w:hAnsi="Angsana New"/>
                <w:b/>
                <w:bCs/>
                <w:sz w:val="20"/>
                <w:lang w:val="en-US" w:bidi="th-TH"/>
              </w:rPr>
              <w:t>550</w:t>
            </w:r>
            <w:r w:rsidRPr="00CE359D">
              <w:rPr>
                <w:rFonts w:ascii="Angsana New" w:hAnsi="Angsana New"/>
                <w:b/>
                <w:bCs/>
                <w:sz w:val="2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BA8C43D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7D0C29" w14:textId="08992CA9" w:rsidR="008A760F" w:rsidRPr="00CE359D" w:rsidRDefault="00E86714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  <w:r w:rsidRPr="00E86714">
              <w:rPr>
                <w:rFonts w:ascii="Angsana New" w:hAnsi="Angsana New"/>
                <w:b/>
                <w:bCs/>
                <w:sz w:val="20"/>
                <w:lang w:val="en-US" w:bidi="th-TH"/>
              </w:rPr>
              <w:t>1</w:t>
            </w:r>
            <w:r w:rsidR="00320DEA">
              <w:rPr>
                <w:rFonts w:ascii="Angsana New" w:hAnsi="Angsana New"/>
                <w:b/>
                <w:bCs/>
                <w:sz w:val="20"/>
                <w:lang w:bidi="th-TH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0"/>
                <w:lang w:val="en-US" w:bidi="th-TH"/>
              </w:rPr>
              <w:t>168</w:t>
            </w:r>
            <w:r w:rsidR="00320DEA">
              <w:rPr>
                <w:rFonts w:ascii="Angsana New" w:hAnsi="Angsana New"/>
                <w:b/>
                <w:bCs/>
                <w:sz w:val="20"/>
                <w:lang w:bidi="th-TH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0"/>
                <w:lang w:val="en-US" w:bidi="th-TH"/>
              </w:rPr>
              <w:t>799</w:t>
            </w:r>
          </w:p>
        </w:tc>
        <w:tc>
          <w:tcPr>
            <w:tcW w:w="180" w:type="dxa"/>
            <w:vAlign w:val="bottom"/>
          </w:tcPr>
          <w:p w14:paraId="3C485CFB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23EC17" w14:textId="4C525970" w:rsidR="008A760F" w:rsidRPr="00CE359D" w:rsidRDefault="00E86714" w:rsidP="008A760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</w:pPr>
            <w:r w:rsidRPr="00E86714">
              <w:rPr>
                <w:rFonts w:ascii="Angsana New" w:hAnsi="Angsana New"/>
                <w:b/>
                <w:bCs/>
                <w:sz w:val="20"/>
                <w:lang w:val="en-US" w:bidi="th-TH"/>
              </w:rPr>
              <w:t>1</w:t>
            </w:r>
            <w:r w:rsidR="008A760F" w:rsidRPr="00CE359D">
              <w:rPr>
                <w:rFonts w:ascii="Angsana New" w:hAnsi="Angsana New"/>
                <w:b/>
                <w:bCs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0"/>
                <w:lang w:val="en-US" w:bidi="th-TH"/>
              </w:rPr>
              <w:t>168</w:t>
            </w:r>
            <w:r w:rsidR="008A760F" w:rsidRPr="00CE359D">
              <w:rPr>
                <w:rFonts w:ascii="Angsana New" w:hAnsi="Angsana New"/>
                <w:b/>
                <w:bCs/>
                <w:sz w:val="20"/>
                <w:lang w:val="en-US" w:bidi="th-TH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0"/>
                <w:lang w:val="en-US" w:bidi="th-TH"/>
              </w:rPr>
              <w:t>799</w:t>
            </w:r>
          </w:p>
        </w:tc>
        <w:tc>
          <w:tcPr>
            <w:tcW w:w="180" w:type="dxa"/>
            <w:vAlign w:val="bottom"/>
          </w:tcPr>
          <w:p w14:paraId="2A6EAC1E" w14:textId="4A46EF4C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CDB617" w14:textId="03394838" w:rsidR="008A760F" w:rsidRPr="00CE359D" w:rsidRDefault="00320DEA" w:rsidP="008A760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58CF7D3A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03F110" w14:textId="3DB05360" w:rsidR="008A760F" w:rsidRPr="00CE359D" w:rsidRDefault="008A760F" w:rsidP="008A760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E359D">
              <w:rPr>
                <w:rFonts w:asciiTheme="majorBidi" w:hAnsiTheme="majorBidi" w:cstheme="majorBidi"/>
                <w:b/>
                <w:bCs/>
                <w:sz w:val="20"/>
              </w:rPr>
              <w:t>-</w:t>
            </w:r>
          </w:p>
        </w:tc>
      </w:tr>
    </w:tbl>
    <w:p w14:paraId="53CC077A" w14:textId="5547ABBC" w:rsidR="005644D0" w:rsidRPr="00F3427F" w:rsidRDefault="005644D0" w:rsidP="00680119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3642CAB2" w14:textId="1B99C450" w:rsidR="00FB7D33" w:rsidRPr="0037793E" w:rsidRDefault="00FB7D33" w:rsidP="00DC0A2F">
      <w:pPr>
        <w:ind w:left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(*) </w:t>
      </w:r>
      <w:r w:rsidRPr="00B37080">
        <w:rPr>
          <w:rFonts w:ascii="Angsana New" w:hAnsi="Angsana New"/>
          <w:sz w:val="28"/>
          <w:szCs w:val="28"/>
          <w:cs/>
        </w:rPr>
        <w:t>บริษัท พืชเภสัชกรรม จำกัด</w:t>
      </w:r>
      <w:r w:rsidRPr="0037793E">
        <w:rPr>
          <w:rFonts w:ascii="Angsana New" w:hAnsi="Angsana New"/>
          <w:sz w:val="28"/>
          <w:szCs w:val="28"/>
        </w:rPr>
        <w:t xml:space="preserve"> </w:t>
      </w:r>
      <w:r w:rsidRPr="0037793E">
        <w:rPr>
          <w:rFonts w:ascii="Angsana New" w:hAnsi="Angsana New" w:hint="cs"/>
          <w:sz w:val="28"/>
          <w:szCs w:val="28"/>
          <w:cs/>
        </w:rPr>
        <w:t xml:space="preserve">ได้หยุดการดำเนินธุรกิจในระหว่างไตรมาส </w:t>
      </w:r>
      <w:r w:rsidR="00E86714" w:rsidRPr="00E86714">
        <w:rPr>
          <w:rFonts w:ascii="Angsana New" w:hAnsi="Angsana New"/>
          <w:sz w:val="28"/>
          <w:szCs w:val="28"/>
        </w:rPr>
        <w:t>4</w:t>
      </w:r>
      <w:r w:rsidR="00A60524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ของปี </w:t>
      </w:r>
      <w:r w:rsidR="00E86714" w:rsidRPr="00E86714">
        <w:rPr>
          <w:rFonts w:ascii="Angsana New" w:hAnsi="Angsana New"/>
          <w:sz w:val="28"/>
          <w:szCs w:val="28"/>
        </w:rPr>
        <w:t>2568</w:t>
      </w:r>
    </w:p>
    <w:p w14:paraId="65FCB18C" w14:textId="2A343029" w:rsidR="005644D0" w:rsidRPr="00F3427F" w:rsidRDefault="005644D0" w:rsidP="00680119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02687DAE" w14:textId="33171DCD" w:rsidR="00C815D9" w:rsidRPr="00F3427F" w:rsidRDefault="00C815D9" w:rsidP="00C815D9">
      <w:pPr>
        <w:rPr>
          <w:rFonts w:ascii="Angsana New" w:hAnsi="Angsana New"/>
          <w:sz w:val="28"/>
          <w:szCs w:val="28"/>
        </w:rPr>
        <w:sectPr w:rsidR="00C815D9" w:rsidRPr="00F3427F" w:rsidSect="0095740D">
          <w:pgSz w:w="16834" w:h="11909" w:orient="landscape" w:code="9"/>
          <w:pgMar w:top="691" w:right="576" w:bottom="576" w:left="864" w:header="720" w:footer="720" w:gutter="0"/>
          <w:cols w:space="720"/>
          <w:docGrid w:linePitch="245"/>
        </w:sectPr>
      </w:pPr>
    </w:p>
    <w:p w14:paraId="08899931" w14:textId="6F9E318F" w:rsidR="00BF3DAB" w:rsidRPr="00F3427F" w:rsidRDefault="00571348" w:rsidP="00174B2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28"/>
          <w:szCs w:val="28"/>
        </w:rPr>
      </w:pPr>
      <w:bookmarkStart w:id="4" w:name="_Hlk109651150"/>
      <w:r w:rsidRPr="00F3427F">
        <w:rPr>
          <w:rFonts w:ascii="Angsana New" w:hAnsi="Angsana New"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3E1BBEA5" w14:textId="77777777" w:rsidR="005644D0" w:rsidRPr="00F3427F" w:rsidRDefault="005644D0" w:rsidP="005644D0">
      <w:pPr>
        <w:ind w:left="540"/>
        <w:rPr>
          <w:rFonts w:ascii="Angsana New" w:hAnsi="Angsana New"/>
          <w:bCs/>
          <w:sz w:val="28"/>
          <w:szCs w:val="28"/>
        </w:rPr>
      </w:pPr>
    </w:p>
    <w:p w14:paraId="496D955C" w14:textId="7D1C6761" w:rsidR="005644D0" w:rsidRPr="00F3427F" w:rsidRDefault="005644D0" w:rsidP="005644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contextualSpacing/>
        <w:jc w:val="thaiDistribute"/>
        <w:rPr>
          <w:rFonts w:ascii="Angsana New" w:hAnsi="Angsana New"/>
          <w:sz w:val="28"/>
          <w:szCs w:val="28"/>
        </w:rPr>
      </w:pPr>
      <w:r w:rsidRPr="00F3427F">
        <w:rPr>
          <w:rFonts w:ascii="Angsana New" w:hAnsi="Angsana New"/>
          <w:sz w:val="28"/>
          <w:szCs w:val="28"/>
          <w:cs/>
        </w:rPr>
        <w:t xml:space="preserve">เงินลงทุนในบริษัทย่อย ณ </w:t>
      </w:r>
      <w:r w:rsidR="003170C3" w:rsidRPr="00F3427F">
        <w:rPr>
          <w:rFonts w:ascii="Angsana New" w:hAnsi="Angsana New"/>
          <w:sz w:val="28"/>
          <w:szCs w:val="28"/>
          <w:cs/>
        </w:rPr>
        <w:t xml:space="preserve">วันที่ </w:t>
      </w:r>
      <w:r w:rsidR="00E86714" w:rsidRPr="00E86714">
        <w:rPr>
          <w:rFonts w:ascii="Angsana New" w:hAnsi="Angsana New"/>
          <w:sz w:val="28"/>
          <w:szCs w:val="28"/>
        </w:rPr>
        <w:t>30</w:t>
      </w:r>
      <w:r w:rsidR="00A41C80">
        <w:rPr>
          <w:rFonts w:ascii="Angsana New" w:hAnsi="Angsana New"/>
          <w:sz w:val="28"/>
          <w:szCs w:val="28"/>
        </w:rPr>
        <w:t xml:space="preserve"> </w:t>
      </w:r>
      <w:r w:rsidR="00A41C80">
        <w:rPr>
          <w:rFonts w:ascii="Angsana New" w:hAnsi="Angsana New"/>
          <w:sz w:val="28"/>
          <w:szCs w:val="28"/>
          <w:cs/>
        </w:rPr>
        <w:t>มิถุนายน</w:t>
      </w:r>
      <w:r w:rsidR="00BC7F44" w:rsidRPr="00F3427F">
        <w:rPr>
          <w:rFonts w:ascii="Angsana New" w:hAnsi="Angsana New"/>
          <w:sz w:val="28"/>
          <w:szCs w:val="28"/>
          <w:cs/>
        </w:rPr>
        <w:t xml:space="preserve"> </w:t>
      </w:r>
      <w:r w:rsidR="00E86714" w:rsidRPr="00E86714">
        <w:rPr>
          <w:rFonts w:ascii="Angsana New" w:hAnsi="Angsana New"/>
          <w:sz w:val="28"/>
          <w:szCs w:val="28"/>
        </w:rPr>
        <w:t>2569</w:t>
      </w:r>
      <w:r w:rsidR="00BC7F44" w:rsidRPr="00F3427F">
        <w:rPr>
          <w:rFonts w:ascii="Angsana New" w:hAnsi="Angsana New"/>
          <w:sz w:val="28"/>
          <w:szCs w:val="28"/>
          <w:cs/>
        </w:rPr>
        <w:t xml:space="preserve"> และ </w:t>
      </w:r>
      <w:r w:rsidR="00E86714" w:rsidRPr="00E86714">
        <w:rPr>
          <w:rFonts w:ascii="Angsana New" w:hAnsi="Angsana New"/>
          <w:sz w:val="28"/>
          <w:szCs w:val="28"/>
        </w:rPr>
        <w:t>31</w:t>
      </w:r>
      <w:r w:rsidR="00BC7F44" w:rsidRPr="00F3427F">
        <w:rPr>
          <w:rFonts w:ascii="Angsana New" w:hAnsi="Angsana New"/>
          <w:sz w:val="28"/>
          <w:szCs w:val="28"/>
          <w:cs/>
        </w:rPr>
        <w:t xml:space="preserve"> ธันวาคม </w:t>
      </w:r>
      <w:r w:rsidR="00E86714" w:rsidRPr="00E86714">
        <w:rPr>
          <w:rFonts w:ascii="Angsana New" w:hAnsi="Angsana New"/>
          <w:sz w:val="28"/>
          <w:szCs w:val="28"/>
        </w:rPr>
        <w:t>2568</w:t>
      </w:r>
      <w:r w:rsidR="00BC7F44" w:rsidRPr="00F3427F">
        <w:rPr>
          <w:rFonts w:ascii="Angsana New" w:hAnsi="Angsana New"/>
          <w:sz w:val="28"/>
          <w:szCs w:val="28"/>
          <w:cs/>
        </w:rPr>
        <w:t xml:space="preserve"> </w:t>
      </w:r>
      <w:r w:rsidRPr="00F3427F">
        <w:rPr>
          <w:rFonts w:ascii="Angsana New" w:hAnsi="Angsana New"/>
          <w:sz w:val="28"/>
          <w:szCs w:val="28"/>
          <w:cs/>
        </w:rPr>
        <w:t>และเงินปันผลรับ</w:t>
      </w:r>
      <w:r w:rsidRPr="00F3427F">
        <w:rPr>
          <w:rFonts w:ascii="Angsana New" w:hAnsi="Angsana New" w:hint="cs"/>
          <w:sz w:val="28"/>
          <w:szCs w:val="28"/>
          <w:cs/>
        </w:rPr>
        <w:t>สำหรับ</w:t>
      </w:r>
      <w:r w:rsidR="0010794E" w:rsidRPr="00F3427F">
        <w:rPr>
          <w:rFonts w:ascii="Angsana New" w:hAnsi="Angsana New" w:hint="cs"/>
          <w:sz w:val="28"/>
          <w:szCs w:val="28"/>
          <w:cs/>
        </w:rPr>
        <w:t>งวด</w:t>
      </w:r>
      <w:r w:rsidR="00A41C80">
        <w:rPr>
          <w:rFonts w:ascii="Angsana New" w:hAnsi="Angsana New" w:hint="cs"/>
          <w:sz w:val="28"/>
          <w:szCs w:val="28"/>
          <w:cs/>
        </w:rPr>
        <w:t>หก</w:t>
      </w:r>
      <w:r w:rsidR="0010794E" w:rsidRPr="00F3427F">
        <w:rPr>
          <w:rFonts w:ascii="Angsana New" w:hAnsi="Angsana New" w:hint="cs"/>
          <w:sz w:val="28"/>
          <w:szCs w:val="28"/>
          <w:cs/>
        </w:rPr>
        <w:t>เดือน</w:t>
      </w:r>
      <w:r w:rsidR="003170C3" w:rsidRPr="00F3427F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E86714" w:rsidRPr="00E86714">
        <w:rPr>
          <w:rFonts w:ascii="Angsana New" w:hAnsi="Angsana New"/>
          <w:sz w:val="28"/>
          <w:szCs w:val="28"/>
        </w:rPr>
        <w:t>30</w:t>
      </w:r>
      <w:r w:rsidR="00A41C80">
        <w:rPr>
          <w:rFonts w:ascii="Angsana New" w:hAnsi="Angsana New"/>
          <w:sz w:val="28"/>
          <w:szCs w:val="28"/>
        </w:rPr>
        <w:t xml:space="preserve"> </w:t>
      </w:r>
      <w:r w:rsidR="00A41C80">
        <w:rPr>
          <w:rFonts w:ascii="Angsana New" w:hAnsi="Angsana New"/>
          <w:sz w:val="28"/>
          <w:szCs w:val="28"/>
          <w:cs/>
        </w:rPr>
        <w:t>มิถุนายน</w:t>
      </w:r>
      <w:r w:rsidR="00BC7F44" w:rsidRPr="00F3427F">
        <w:rPr>
          <w:rFonts w:ascii="Angsana New" w:hAnsi="Angsana New"/>
          <w:sz w:val="28"/>
          <w:szCs w:val="28"/>
          <w:cs/>
        </w:rPr>
        <w:t xml:space="preserve"> </w:t>
      </w:r>
      <w:r w:rsidRPr="00F3427F">
        <w:rPr>
          <w:rFonts w:ascii="Angsana New" w:hAnsi="Angsana New"/>
          <w:sz w:val="28"/>
          <w:szCs w:val="28"/>
          <w:cs/>
        </w:rPr>
        <w:t>มีดังนี้</w:t>
      </w:r>
    </w:p>
    <w:p w14:paraId="0C07C6F6" w14:textId="77777777" w:rsidR="005644D0" w:rsidRPr="00F3427F" w:rsidRDefault="005644D0" w:rsidP="005644D0">
      <w:pPr>
        <w:ind w:left="540"/>
        <w:rPr>
          <w:rFonts w:ascii="Angsana New" w:hAnsi="Angsana New"/>
          <w:bCs/>
          <w:sz w:val="28"/>
          <w:szCs w:val="28"/>
        </w:rPr>
      </w:pPr>
    </w:p>
    <w:tbl>
      <w:tblPr>
        <w:tblW w:w="142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080"/>
        <w:gridCol w:w="180"/>
        <w:gridCol w:w="1080"/>
        <w:gridCol w:w="180"/>
        <w:gridCol w:w="1082"/>
        <w:gridCol w:w="180"/>
        <w:gridCol w:w="1080"/>
        <w:gridCol w:w="180"/>
        <w:gridCol w:w="1080"/>
        <w:gridCol w:w="180"/>
        <w:gridCol w:w="1080"/>
        <w:gridCol w:w="180"/>
        <w:gridCol w:w="1258"/>
        <w:gridCol w:w="178"/>
        <w:gridCol w:w="1262"/>
      </w:tblGrid>
      <w:tr w:rsidR="005644D0" w:rsidRPr="00F3427F" w14:paraId="019CB036" w14:textId="77777777" w:rsidTr="00187221">
        <w:trPr>
          <w:cantSplit/>
          <w:tblHeader/>
        </w:trPr>
        <w:tc>
          <w:tcPr>
            <w:tcW w:w="3960" w:type="dxa"/>
          </w:tcPr>
          <w:p w14:paraId="21688B5C" w14:textId="77777777" w:rsidR="005644D0" w:rsidRPr="00F3427F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260" w:type="dxa"/>
            <w:gridSpan w:val="15"/>
          </w:tcPr>
          <w:p w14:paraId="42B7008B" w14:textId="77777777" w:rsidR="005644D0" w:rsidRPr="00F3427F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5644D0" w:rsidRPr="00F3427F" w14:paraId="6E471456" w14:textId="77777777" w:rsidTr="00187221">
        <w:trPr>
          <w:cantSplit/>
          <w:tblHeader/>
        </w:trPr>
        <w:tc>
          <w:tcPr>
            <w:tcW w:w="3960" w:type="dxa"/>
          </w:tcPr>
          <w:p w14:paraId="7320C7AE" w14:textId="77777777" w:rsidR="005644D0" w:rsidRPr="00F3427F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340" w:type="dxa"/>
            <w:gridSpan w:val="3"/>
          </w:tcPr>
          <w:p w14:paraId="4B9943AA" w14:textId="77777777" w:rsidR="005644D0" w:rsidRPr="00F3427F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สัดส่วนการถือหุ้นโดยตรง</w:t>
            </w:r>
          </w:p>
        </w:tc>
        <w:tc>
          <w:tcPr>
            <w:tcW w:w="180" w:type="dxa"/>
          </w:tcPr>
          <w:p w14:paraId="51C5B3E3" w14:textId="77777777" w:rsidR="005644D0" w:rsidRPr="00F3427F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2" w:type="dxa"/>
            <w:gridSpan w:val="3"/>
          </w:tcPr>
          <w:p w14:paraId="2892F138" w14:textId="77777777" w:rsidR="005644D0" w:rsidRPr="00F3427F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</w:tcPr>
          <w:p w14:paraId="283CBE72" w14:textId="77777777" w:rsidR="005644D0" w:rsidRPr="00F3427F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340" w:type="dxa"/>
            <w:gridSpan w:val="3"/>
          </w:tcPr>
          <w:p w14:paraId="3D62F1BB" w14:textId="77777777" w:rsidR="005644D0" w:rsidRPr="00F3427F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180" w:type="dxa"/>
          </w:tcPr>
          <w:p w14:paraId="17E0765E" w14:textId="77777777" w:rsidR="005644D0" w:rsidRPr="00F3427F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698" w:type="dxa"/>
            <w:gridSpan w:val="3"/>
          </w:tcPr>
          <w:p w14:paraId="1929A90D" w14:textId="23964876" w:rsidR="005644D0" w:rsidRPr="00F3427F" w:rsidRDefault="005644D0" w:rsidP="001E1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เงินปันผลรับสำหรับ</w:t>
            </w:r>
            <w:r w:rsidR="00A1306F" w:rsidRPr="00F3427F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</w:tr>
      <w:tr w:rsidR="00BC7F44" w:rsidRPr="00F3427F" w14:paraId="378E0333" w14:textId="77777777" w:rsidTr="00187221">
        <w:trPr>
          <w:cantSplit/>
          <w:tblHeader/>
        </w:trPr>
        <w:tc>
          <w:tcPr>
            <w:tcW w:w="3960" w:type="dxa"/>
          </w:tcPr>
          <w:p w14:paraId="37E4256C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67C7594" w14:textId="23C35DC3" w:rsidR="00BC7F44" w:rsidRPr="00F3427F" w:rsidRDefault="00E8671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30</w:t>
            </w:r>
            <w:r w:rsidR="00A41C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41C8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2FB78456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E5C9B5A" w14:textId="6A95DA7A" w:rsidR="00BC7F44" w:rsidRPr="00F3427F" w:rsidRDefault="00E86714" w:rsidP="00BC7F4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97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31</w:t>
            </w:r>
            <w:r w:rsidR="00BC7F44" w:rsidRPr="00F3427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31C0A9CE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473F2312" w14:textId="0EB77BA9" w:rsidR="00BC7F44" w:rsidRPr="00F3427F" w:rsidRDefault="00E8671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30</w:t>
            </w:r>
            <w:r w:rsidR="00A41C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41C8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5C313E35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82C5AD5" w14:textId="678FC8DC" w:rsidR="00BC7F44" w:rsidRPr="00F3427F" w:rsidRDefault="00E8671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31</w:t>
            </w:r>
            <w:r w:rsidR="00BC7F44" w:rsidRPr="00F3427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08A58695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128B681" w14:textId="7A5D7199" w:rsidR="00BC7F44" w:rsidRPr="00F3427F" w:rsidRDefault="00E8671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30</w:t>
            </w:r>
            <w:r w:rsidR="00A41C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41C8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21EE4B6E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DD08943" w14:textId="2A592C64" w:rsidR="00BC7F44" w:rsidRPr="00F3427F" w:rsidRDefault="00E8671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31</w:t>
            </w:r>
            <w:r w:rsidR="00BC7F44" w:rsidRPr="00F3427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542EA20F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698" w:type="dxa"/>
            <w:gridSpan w:val="3"/>
          </w:tcPr>
          <w:p w14:paraId="4EDAB63C" w14:textId="7FB88A30" w:rsidR="00BC7F44" w:rsidRPr="00F3427F" w:rsidRDefault="00A41C80" w:rsidP="00187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11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="00BC7F44"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="00BC7F44" w:rsidRPr="00F3427F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E86714" w:rsidRPr="00E86714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BC7F44" w:rsidRPr="00F3427F" w14:paraId="3504DB9C" w14:textId="77777777" w:rsidTr="00187221">
        <w:trPr>
          <w:cantSplit/>
          <w:tblHeader/>
        </w:trPr>
        <w:tc>
          <w:tcPr>
            <w:tcW w:w="3960" w:type="dxa"/>
          </w:tcPr>
          <w:p w14:paraId="5E1D887A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E099F11" w14:textId="178FDC02" w:rsidR="00BC7F44" w:rsidRPr="00F3427F" w:rsidRDefault="00E8671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0" w:type="dxa"/>
            <w:vAlign w:val="bottom"/>
          </w:tcPr>
          <w:p w14:paraId="4228147C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6A6B390" w14:textId="260C4BC6" w:rsidR="00BC7F44" w:rsidRPr="00F3427F" w:rsidRDefault="00E8671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14435EFA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779F511E" w14:textId="3567017D" w:rsidR="00BC7F44" w:rsidRPr="00F3427F" w:rsidRDefault="00E8671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0" w:type="dxa"/>
            <w:vAlign w:val="bottom"/>
          </w:tcPr>
          <w:p w14:paraId="35F7E3DC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1ED416C" w14:textId="2BB20CAE" w:rsidR="00BC7F44" w:rsidRPr="00F3427F" w:rsidRDefault="00E8671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05F37F31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9631BB2" w14:textId="5AD7DAA0" w:rsidR="00BC7F44" w:rsidRPr="00F3427F" w:rsidRDefault="00E8671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0" w:type="dxa"/>
            <w:vAlign w:val="bottom"/>
          </w:tcPr>
          <w:p w14:paraId="1A2A6289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712D505" w14:textId="714274D8" w:rsidR="00BC7F44" w:rsidRPr="00F3427F" w:rsidRDefault="00E8671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588303F2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8" w:type="dxa"/>
            <w:vAlign w:val="bottom"/>
          </w:tcPr>
          <w:p w14:paraId="353B40AB" w14:textId="441FC89A" w:rsidR="00BC7F44" w:rsidRPr="00F3427F" w:rsidRDefault="00E8671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78" w:type="dxa"/>
            <w:vAlign w:val="bottom"/>
          </w:tcPr>
          <w:p w14:paraId="3D2CAD39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2" w:type="dxa"/>
            <w:vAlign w:val="bottom"/>
          </w:tcPr>
          <w:p w14:paraId="75FE3A05" w14:textId="3FDF8CCD" w:rsidR="00BC7F44" w:rsidRPr="00F3427F" w:rsidRDefault="00E8671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BC7F44" w:rsidRPr="00F3427F" w14:paraId="3B393AE6" w14:textId="77777777" w:rsidTr="00187221">
        <w:trPr>
          <w:cantSplit/>
          <w:trHeight w:val="254"/>
        </w:trPr>
        <w:tc>
          <w:tcPr>
            <w:tcW w:w="3960" w:type="dxa"/>
          </w:tcPr>
          <w:p w14:paraId="1669CB03" w14:textId="7FC27D71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  <w:r w:rsidRPr="00F3427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ทางตรง</w:t>
            </w:r>
          </w:p>
        </w:tc>
        <w:tc>
          <w:tcPr>
            <w:tcW w:w="2340" w:type="dxa"/>
            <w:gridSpan w:val="3"/>
          </w:tcPr>
          <w:p w14:paraId="739DF5AC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</w:pPr>
            <w:r w:rsidRPr="00F3427F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80" w:type="dxa"/>
          </w:tcPr>
          <w:p w14:paraId="0DE6C18C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-1" w:line="240" w:lineRule="auto"/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7740" w:type="dxa"/>
            <w:gridSpan w:val="11"/>
          </w:tcPr>
          <w:p w14:paraId="689BC749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</w:pPr>
            <w:r w:rsidRPr="00F3427F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BC7F44" w:rsidRPr="00F3427F" w14:paraId="59B62E41" w14:textId="77777777" w:rsidTr="00187221">
        <w:trPr>
          <w:cantSplit/>
        </w:trPr>
        <w:tc>
          <w:tcPr>
            <w:tcW w:w="3960" w:type="dxa"/>
          </w:tcPr>
          <w:p w14:paraId="1D955B4E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บริษัท สยามวาสโก จำกัด</w:t>
            </w:r>
          </w:p>
        </w:tc>
        <w:tc>
          <w:tcPr>
            <w:tcW w:w="1080" w:type="dxa"/>
          </w:tcPr>
          <w:p w14:paraId="05DC7956" w14:textId="31E3EEA9" w:rsidR="00BC7F44" w:rsidRPr="00F3427F" w:rsidRDefault="00E86714" w:rsidP="00BE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100" w:afterAutospacing="1" w:line="240" w:lineRule="auto"/>
              <w:ind w:right="1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100</w:t>
            </w:r>
            <w:r w:rsidR="00320DEA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E86714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80" w:type="dxa"/>
          </w:tcPr>
          <w:p w14:paraId="76277BFB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3CC3EAC" w14:textId="2514E014" w:rsidR="00BC7F44" w:rsidRPr="00F3427F" w:rsidRDefault="00E8671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100</w:t>
            </w:r>
            <w:r w:rsidR="00BC7F44" w:rsidRPr="00F3427F">
              <w:rPr>
                <w:rFonts w:ascii="Angsana New" w:hAnsi="Angsana New"/>
                <w:sz w:val="28"/>
                <w:szCs w:val="28"/>
              </w:rPr>
              <w:t>.</w:t>
            </w:r>
            <w:r w:rsidRPr="00E86714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80" w:type="dxa"/>
          </w:tcPr>
          <w:p w14:paraId="2D8D3B4E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1E28EB9E" w14:textId="65A2C76F" w:rsidR="00BC7F44" w:rsidRPr="00F3427F" w:rsidRDefault="00E86714" w:rsidP="0090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200</w:t>
            </w:r>
            <w:r w:rsidR="00320DEA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22E3BC6E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5C08C00" w14:textId="49FE3001" w:rsidR="00BC7F44" w:rsidRPr="00F3427F" w:rsidRDefault="00E86714" w:rsidP="0090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200</w:t>
            </w:r>
            <w:r w:rsidR="00BC7F44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16C78CC8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07091A7" w14:textId="6F7AE4EE" w:rsidR="00BC7F44" w:rsidRPr="00F3427F" w:rsidRDefault="00E86714" w:rsidP="0090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200</w:t>
            </w:r>
            <w:r w:rsidR="006F42F5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79906199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</w:tcPr>
          <w:p w14:paraId="32FD11B0" w14:textId="10DE8895" w:rsidR="00BC7F44" w:rsidRPr="00F3427F" w:rsidRDefault="00E86714" w:rsidP="0090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200</w:t>
            </w:r>
            <w:r w:rsidR="00BC7F44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319C498E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8" w:type="dxa"/>
          </w:tcPr>
          <w:p w14:paraId="53BEA467" w14:textId="3BEA01EB" w:rsidR="00BC7F44" w:rsidRPr="00F3427F" w:rsidRDefault="006F42F5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53B5D8C3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02498669" w14:textId="1076AF47" w:rsidR="00BC7F44" w:rsidRPr="00F3427F" w:rsidRDefault="00BC7F44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C7F44" w:rsidRPr="00F3427F" w14:paraId="1390BFB3" w14:textId="77777777" w:rsidTr="00187221">
        <w:trPr>
          <w:cantSplit/>
        </w:trPr>
        <w:tc>
          <w:tcPr>
            <w:tcW w:w="3960" w:type="dxa"/>
          </w:tcPr>
          <w:p w14:paraId="3D1951BA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บริษัท คอนโทร์โน จำกัด</w:t>
            </w:r>
          </w:p>
        </w:tc>
        <w:tc>
          <w:tcPr>
            <w:tcW w:w="1080" w:type="dxa"/>
          </w:tcPr>
          <w:p w14:paraId="0F611C72" w14:textId="22F100F0" w:rsidR="00BC7F44" w:rsidRPr="00F3427F" w:rsidRDefault="00E8671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99</w:t>
            </w:r>
            <w:r w:rsidR="00320DEA">
              <w:rPr>
                <w:rFonts w:ascii="Angsana New" w:hAnsi="Angsana New"/>
                <w:sz w:val="28"/>
                <w:szCs w:val="28"/>
              </w:rPr>
              <w:t>.</w:t>
            </w:r>
            <w:r w:rsidRPr="00E86714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1B8D0D05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D3936DC" w14:textId="63CC9222" w:rsidR="00BC7F44" w:rsidRPr="00F3427F" w:rsidRDefault="00E8671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99</w:t>
            </w:r>
            <w:r w:rsidR="00BC7F44" w:rsidRPr="00F3427F">
              <w:rPr>
                <w:rFonts w:ascii="Angsana New" w:hAnsi="Angsana New"/>
                <w:sz w:val="28"/>
                <w:szCs w:val="28"/>
              </w:rPr>
              <w:t>.</w:t>
            </w:r>
            <w:r w:rsidRPr="00E86714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66FA58AE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2D290558" w14:textId="58094550" w:rsidR="00BC7F44" w:rsidRPr="00F3427F" w:rsidRDefault="00E8671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103</w:t>
            </w:r>
            <w:r w:rsidR="00320DE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80" w:type="dxa"/>
          </w:tcPr>
          <w:p w14:paraId="19BEDDA8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A4A43F5" w14:textId="18D79090" w:rsidR="00BC7F44" w:rsidRPr="00F3427F" w:rsidRDefault="00E86714" w:rsidP="0014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103</w:t>
            </w:r>
            <w:r w:rsidR="00BC7F44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80" w:type="dxa"/>
          </w:tcPr>
          <w:p w14:paraId="1E1DE440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BCA2158" w14:textId="242BECE2" w:rsidR="00BC7F44" w:rsidRPr="00F3427F" w:rsidRDefault="00E8671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103</w:t>
            </w:r>
            <w:r w:rsidR="006F42F5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80" w:type="dxa"/>
          </w:tcPr>
          <w:p w14:paraId="146E32B8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29C7929" w14:textId="50458AA8" w:rsidR="00BC7F44" w:rsidRPr="00F3427F" w:rsidRDefault="00E86714" w:rsidP="0014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103</w:t>
            </w:r>
            <w:r w:rsidR="00BC7F44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80" w:type="dxa"/>
          </w:tcPr>
          <w:p w14:paraId="27E0FC34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8" w:type="dxa"/>
          </w:tcPr>
          <w:p w14:paraId="7D38165A" w14:textId="1B587628" w:rsidR="00BC7F44" w:rsidRPr="00F3427F" w:rsidRDefault="006F42F5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6BBE7520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04A04557" w14:textId="342F016C" w:rsidR="00BC7F44" w:rsidRPr="00F3427F" w:rsidRDefault="00BC7F44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C7F44" w:rsidRPr="00F3427F" w14:paraId="3F64743A" w14:textId="77777777" w:rsidTr="00187221">
        <w:trPr>
          <w:cantSplit/>
        </w:trPr>
        <w:tc>
          <w:tcPr>
            <w:tcW w:w="3960" w:type="dxa"/>
          </w:tcPr>
          <w:p w14:paraId="3316E622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บริษัท สแกน อินเตอร์ โลจิสติกส์ จำกัด</w:t>
            </w:r>
          </w:p>
        </w:tc>
        <w:tc>
          <w:tcPr>
            <w:tcW w:w="1080" w:type="dxa"/>
          </w:tcPr>
          <w:p w14:paraId="1087715C" w14:textId="1BD08C6A" w:rsidR="00BC7F44" w:rsidRPr="00F3427F" w:rsidRDefault="00E8671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99</w:t>
            </w:r>
            <w:r w:rsidR="00320DEA">
              <w:rPr>
                <w:rFonts w:ascii="Angsana New" w:hAnsi="Angsana New"/>
                <w:sz w:val="28"/>
                <w:szCs w:val="28"/>
              </w:rPr>
              <w:t>.</w:t>
            </w:r>
            <w:r w:rsidRPr="00E86714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37148314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8F579FF" w14:textId="3A985324" w:rsidR="00BC7F44" w:rsidRPr="00F3427F" w:rsidRDefault="00E8671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99</w:t>
            </w:r>
            <w:r w:rsidR="00BC7F44" w:rsidRPr="00F3427F">
              <w:rPr>
                <w:rFonts w:ascii="Angsana New" w:hAnsi="Angsana New"/>
                <w:sz w:val="28"/>
                <w:szCs w:val="28"/>
              </w:rPr>
              <w:t>.</w:t>
            </w:r>
            <w:r w:rsidRPr="00E86714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6C55FC68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39C11AA4" w14:textId="4C65FF18" w:rsidR="00BC7F44" w:rsidRPr="00F3427F" w:rsidRDefault="00E8671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65</w:t>
            </w:r>
            <w:r w:rsidR="00320DEA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4027DEF8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4A19E51" w14:textId="692C79F7" w:rsidR="00BC7F44" w:rsidRPr="00F3427F" w:rsidRDefault="00E86714" w:rsidP="0014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65</w:t>
            </w:r>
            <w:r w:rsidR="00BC7F44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57437B8A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2E74F79" w14:textId="145C5523" w:rsidR="00BC7F44" w:rsidRPr="00F3427F" w:rsidRDefault="00E8671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66</w:t>
            </w:r>
            <w:r w:rsidR="006F42F5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054</w:t>
            </w:r>
          </w:p>
        </w:tc>
        <w:tc>
          <w:tcPr>
            <w:tcW w:w="180" w:type="dxa"/>
          </w:tcPr>
          <w:p w14:paraId="0EE0B5D8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DACCDA0" w14:textId="0849902B" w:rsidR="00BC7F44" w:rsidRPr="00F3427F" w:rsidRDefault="00E86714" w:rsidP="0014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66</w:t>
            </w:r>
            <w:r w:rsidR="00BC7F44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054</w:t>
            </w:r>
          </w:p>
        </w:tc>
        <w:tc>
          <w:tcPr>
            <w:tcW w:w="180" w:type="dxa"/>
          </w:tcPr>
          <w:p w14:paraId="495948C5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8" w:type="dxa"/>
          </w:tcPr>
          <w:p w14:paraId="014978A6" w14:textId="2BB99195" w:rsidR="00BC7F44" w:rsidRPr="00F3427F" w:rsidRDefault="006F42F5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7AA62BED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53F02912" w14:textId="0A5662C8" w:rsidR="00BC7F44" w:rsidRPr="00F3427F" w:rsidRDefault="00BC7F44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C7F44" w:rsidRPr="00F3427F" w14:paraId="7D3F19F8" w14:textId="77777777" w:rsidTr="00187221">
        <w:trPr>
          <w:cantSplit/>
        </w:trPr>
        <w:tc>
          <w:tcPr>
            <w:tcW w:w="3960" w:type="dxa"/>
          </w:tcPr>
          <w:p w14:paraId="0BCBA300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บริษัท วี.โอ.เน็ต ไบโอดีเซล เอเซีย จำกัด</w:t>
            </w:r>
          </w:p>
        </w:tc>
        <w:tc>
          <w:tcPr>
            <w:tcW w:w="1080" w:type="dxa"/>
          </w:tcPr>
          <w:p w14:paraId="1E38E6E2" w14:textId="31D4D865" w:rsidR="00BC7F44" w:rsidRPr="00F3427F" w:rsidRDefault="00E8671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99</w:t>
            </w:r>
            <w:r w:rsidR="00320DEA">
              <w:rPr>
                <w:rFonts w:ascii="Angsana New" w:hAnsi="Angsana New"/>
                <w:sz w:val="28"/>
                <w:szCs w:val="28"/>
              </w:rPr>
              <w:t>.</w:t>
            </w:r>
            <w:r w:rsidRPr="00E86714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07FE2234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B72DDE9" w14:textId="55D15A03" w:rsidR="00BC7F44" w:rsidRPr="00F3427F" w:rsidRDefault="00E8671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99</w:t>
            </w:r>
            <w:r w:rsidR="00BC7F44" w:rsidRPr="00F3427F">
              <w:rPr>
                <w:rFonts w:ascii="Angsana New" w:hAnsi="Angsana New"/>
                <w:sz w:val="28"/>
                <w:szCs w:val="28"/>
              </w:rPr>
              <w:t>.</w:t>
            </w:r>
            <w:r w:rsidRPr="00E86714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40B81640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713A7096" w14:textId="6B45D3C4" w:rsidR="00BC7F44" w:rsidRPr="00F3427F" w:rsidRDefault="00E8671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20</w:t>
            </w:r>
            <w:r w:rsidR="00320DE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69FE1470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36306E5" w14:textId="72830B95" w:rsidR="00BC7F44" w:rsidRPr="00F3427F" w:rsidRDefault="00E86714" w:rsidP="0014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20</w:t>
            </w:r>
            <w:r w:rsidR="00BC7F44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190C62D9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B38E8A4" w14:textId="4CB13669" w:rsidR="00BC7F44" w:rsidRPr="00F3427F" w:rsidRDefault="00E8671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22</w:t>
            </w:r>
            <w:r w:rsidR="006F42F5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80" w:type="dxa"/>
          </w:tcPr>
          <w:p w14:paraId="21418BD6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A9E4351" w14:textId="0A800788" w:rsidR="00BC7F44" w:rsidRPr="00F3427F" w:rsidRDefault="00E86714" w:rsidP="0014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22</w:t>
            </w:r>
            <w:r w:rsidR="00BC7F44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80" w:type="dxa"/>
          </w:tcPr>
          <w:p w14:paraId="54896B91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8" w:type="dxa"/>
          </w:tcPr>
          <w:p w14:paraId="36F07E28" w14:textId="0912CBB0" w:rsidR="00BC7F44" w:rsidRPr="00F3427F" w:rsidRDefault="006F42F5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43248E43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6C726FFC" w14:textId="2F183E44" w:rsidR="00BC7F44" w:rsidRPr="00F3427F" w:rsidRDefault="00BC7F44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C7F44" w:rsidRPr="00F3427F" w14:paraId="56B14150" w14:textId="77777777" w:rsidTr="00187221">
        <w:trPr>
          <w:cantSplit/>
        </w:trPr>
        <w:tc>
          <w:tcPr>
            <w:tcW w:w="3960" w:type="dxa"/>
          </w:tcPr>
          <w:p w14:paraId="3030DDF2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บริษัท แพนเทอรา มอเตอร์ จำกัด</w:t>
            </w:r>
          </w:p>
          <w:p w14:paraId="5CFEB3C6" w14:textId="29F54562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87221" w:rsidRPr="00F3427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3427F">
              <w:rPr>
                <w:rFonts w:ascii="Angsana New" w:hAnsi="Angsana New"/>
                <w:sz w:val="28"/>
                <w:szCs w:val="28"/>
                <w:cs/>
              </w:rPr>
              <w:t xml:space="preserve"> (เดิมชื่อ “บริษัท ภูผา เทรนนิ่ง จำกัด”)</w:t>
            </w:r>
          </w:p>
        </w:tc>
        <w:tc>
          <w:tcPr>
            <w:tcW w:w="1080" w:type="dxa"/>
          </w:tcPr>
          <w:p w14:paraId="57E1B02A" w14:textId="77777777" w:rsidR="00BE3852" w:rsidRDefault="00BE3852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14:paraId="3243A26D" w14:textId="4A5E6FB2" w:rsidR="00320DEA" w:rsidRPr="00F3427F" w:rsidRDefault="00E8671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99</w:t>
            </w:r>
            <w:r w:rsidR="00320DEA">
              <w:rPr>
                <w:rFonts w:ascii="Angsana New" w:hAnsi="Angsana New"/>
                <w:sz w:val="28"/>
                <w:szCs w:val="28"/>
              </w:rPr>
              <w:t>.</w:t>
            </w:r>
            <w:r w:rsidRPr="00E86714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67BAEDDC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153B896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14:paraId="09440EF4" w14:textId="02E87FC8" w:rsidR="00BC7F44" w:rsidRPr="00F3427F" w:rsidRDefault="00E8671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99</w:t>
            </w:r>
            <w:r w:rsidR="00BC7F44" w:rsidRPr="00F3427F">
              <w:rPr>
                <w:rFonts w:ascii="Angsana New" w:hAnsi="Angsana New"/>
                <w:sz w:val="28"/>
                <w:szCs w:val="28"/>
              </w:rPr>
              <w:t>.</w:t>
            </w:r>
            <w:r w:rsidRPr="00E86714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12FE6E0D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23838A1C" w14:textId="77777777" w:rsidR="00BE3852" w:rsidRDefault="00BE3852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  <w:p w14:paraId="45D0A02B" w14:textId="2A556F01" w:rsidR="00320DEA" w:rsidRPr="00F3427F" w:rsidRDefault="00E8671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13</w:t>
            </w:r>
            <w:r w:rsidR="00320DEA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750</w:t>
            </w:r>
          </w:p>
        </w:tc>
        <w:tc>
          <w:tcPr>
            <w:tcW w:w="180" w:type="dxa"/>
          </w:tcPr>
          <w:p w14:paraId="6F9D7B58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779829F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791C420" w14:textId="7DE322EA" w:rsidR="00BC7F44" w:rsidRPr="00F3427F" w:rsidRDefault="00E86714" w:rsidP="0014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13</w:t>
            </w:r>
            <w:r w:rsidR="00BC7F44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750</w:t>
            </w:r>
          </w:p>
        </w:tc>
        <w:tc>
          <w:tcPr>
            <w:tcW w:w="180" w:type="dxa"/>
          </w:tcPr>
          <w:p w14:paraId="7E1DBB7D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FC0CF89" w14:textId="77777777" w:rsidR="00BE3852" w:rsidRDefault="00BE3852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  <w:p w14:paraId="55AEAFA2" w14:textId="00590CC9" w:rsidR="006F42F5" w:rsidRPr="00F3427F" w:rsidDel="00727AAE" w:rsidRDefault="00E8671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13</w:t>
            </w:r>
            <w:r w:rsidR="006F42F5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750</w:t>
            </w:r>
          </w:p>
        </w:tc>
        <w:tc>
          <w:tcPr>
            <w:tcW w:w="180" w:type="dxa"/>
          </w:tcPr>
          <w:p w14:paraId="2994B232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3FCCA6E" w14:textId="77777777" w:rsidR="00BC7F44" w:rsidRPr="00F3427F" w:rsidRDefault="00BC7F44" w:rsidP="0014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884E18F" w14:textId="49F74E76" w:rsidR="00BC7F44" w:rsidRPr="00F3427F" w:rsidRDefault="00E86714" w:rsidP="0014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13</w:t>
            </w:r>
            <w:r w:rsidR="00BC7F44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750</w:t>
            </w:r>
          </w:p>
        </w:tc>
        <w:tc>
          <w:tcPr>
            <w:tcW w:w="180" w:type="dxa"/>
          </w:tcPr>
          <w:p w14:paraId="2CCE0A09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8" w:type="dxa"/>
          </w:tcPr>
          <w:p w14:paraId="38372FE6" w14:textId="77777777" w:rsidR="00BE3852" w:rsidRDefault="00BE3852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14:paraId="7763C200" w14:textId="38355915" w:rsidR="006F42F5" w:rsidRPr="00F3427F" w:rsidDel="00727AAE" w:rsidRDefault="006F42F5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491665D2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45627929" w14:textId="77777777" w:rsidR="004D7395" w:rsidRPr="00F3427F" w:rsidRDefault="004D7395" w:rsidP="004D7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ab/>
            </w:r>
          </w:p>
          <w:p w14:paraId="7B4D11D0" w14:textId="3494F64A" w:rsidR="004D7395" w:rsidRPr="00F3427F" w:rsidRDefault="004D7395" w:rsidP="00992E3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C7F44" w:rsidRPr="00F3427F" w14:paraId="15F6938C" w14:textId="77777777" w:rsidTr="00187221">
        <w:trPr>
          <w:cantSplit/>
        </w:trPr>
        <w:tc>
          <w:tcPr>
            <w:tcW w:w="3960" w:type="dxa"/>
          </w:tcPr>
          <w:p w14:paraId="620DD24F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บริษัท เก้าก้อง ปิโตรเลียม จำกัด</w:t>
            </w:r>
          </w:p>
        </w:tc>
        <w:tc>
          <w:tcPr>
            <w:tcW w:w="1080" w:type="dxa"/>
          </w:tcPr>
          <w:p w14:paraId="4749F97D" w14:textId="3B2F16BD" w:rsidR="00BC7F44" w:rsidRPr="00F3427F" w:rsidRDefault="00E8671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99</w:t>
            </w:r>
            <w:r w:rsidR="00320DEA">
              <w:rPr>
                <w:rFonts w:ascii="Angsana New" w:hAnsi="Angsana New"/>
                <w:sz w:val="28"/>
                <w:szCs w:val="28"/>
              </w:rPr>
              <w:t>.</w:t>
            </w:r>
            <w:r w:rsidRPr="00E86714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80" w:type="dxa"/>
          </w:tcPr>
          <w:p w14:paraId="7BF5139D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3FE5AC3" w14:textId="0A2A39CE" w:rsidR="00BC7F44" w:rsidRPr="00F3427F" w:rsidRDefault="00E8671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99</w:t>
            </w:r>
            <w:r w:rsidR="00BC7F44" w:rsidRPr="00F3427F">
              <w:rPr>
                <w:rFonts w:ascii="Angsana New" w:hAnsi="Angsana New"/>
                <w:sz w:val="28"/>
                <w:szCs w:val="28"/>
              </w:rPr>
              <w:t>.</w:t>
            </w:r>
            <w:r w:rsidRPr="00E86714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80" w:type="dxa"/>
          </w:tcPr>
          <w:p w14:paraId="4FEC8D88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40FE7811" w14:textId="5D42D82B" w:rsidR="00BC7F44" w:rsidRPr="00F3427F" w:rsidRDefault="00E8671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25</w:t>
            </w:r>
            <w:r w:rsidR="00320DE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80" w:type="dxa"/>
          </w:tcPr>
          <w:p w14:paraId="7D50FFF6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7786DC4" w14:textId="70F18785" w:rsidR="00BC7F44" w:rsidRPr="00F3427F" w:rsidRDefault="00E86714" w:rsidP="0014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25</w:t>
            </w:r>
            <w:r w:rsidR="00BC7F44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80" w:type="dxa"/>
          </w:tcPr>
          <w:p w14:paraId="5217B32C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24176F3" w14:textId="562EE310" w:rsidR="00BC7F44" w:rsidRPr="00F3427F" w:rsidRDefault="00E8671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276</w:t>
            </w:r>
            <w:r w:rsidR="006F42F5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651</w:t>
            </w:r>
          </w:p>
        </w:tc>
        <w:tc>
          <w:tcPr>
            <w:tcW w:w="180" w:type="dxa"/>
          </w:tcPr>
          <w:p w14:paraId="547D2B8E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0FCDA59" w14:textId="5C36CAE3" w:rsidR="00BC7F44" w:rsidRPr="00F3427F" w:rsidRDefault="00E86714" w:rsidP="0014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276</w:t>
            </w:r>
            <w:r w:rsidR="00BC7F44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651</w:t>
            </w:r>
          </w:p>
        </w:tc>
        <w:tc>
          <w:tcPr>
            <w:tcW w:w="180" w:type="dxa"/>
          </w:tcPr>
          <w:p w14:paraId="5F517A85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8" w:type="dxa"/>
          </w:tcPr>
          <w:p w14:paraId="53D639A0" w14:textId="71A73BE4" w:rsidR="00BC7F44" w:rsidRPr="00F3427F" w:rsidRDefault="006F42F5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5C6D8BE3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19C585B" w14:textId="7E27490C" w:rsidR="00BC7F44" w:rsidRPr="00F3427F" w:rsidRDefault="00BC7F44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C7F44" w:rsidRPr="00F3427F" w14:paraId="1C4408BF" w14:textId="77777777" w:rsidTr="00187221">
        <w:trPr>
          <w:cantSplit/>
        </w:trPr>
        <w:tc>
          <w:tcPr>
            <w:tcW w:w="3960" w:type="dxa"/>
          </w:tcPr>
          <w:p w14:paraId="5AD8E512" w14:textId="103B3F6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บริษัท สแกน</w:t>
            </w: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3427F">
              <w:rPr>
                <w:rFonts w:ascii="Angsana New" w:hAnsi="Angsana New"/>
                <w:sz w:val="28"/>
                <w:szCs w:val="28"/>
                <w:cs/>
              </w:rPr>
              <w:t>ชีวาแก</w:t>
            </w:r>
            <w:r w:rsidR="00FB0433">
              <w:rPr>
                <w:rFonts w:ascii="Angsana New" w:hAnsi="Angsana New" w:hint="cs"/>
                <w:sz w:val="28"/>
                <w:szCs w:val="28"/>
                <w:cs/>
              </w:rPr>
              <w:t>๊</w:t>
            </w:r>
            <w:r w:rsidRPr="00F3427F">
              <w:rPr>
                <w:rFonts w:ascii="Angsana New" w:hAnsi="Angsana New"/>
                <w:sz w:val="28"/>
                <w:szCs w:val="28"/>
                <w:cs/>
              </w:rPr>
              <w:t>ส จำกัด</w:t>
            </w:r>
            <w:r w:rsidR="001B2CC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B2CCF">
              <w:rPr>
                <w:rFonts w:ascii="Angsana New" w:hAnsi="Angsana New"/>
                <w:sz w:val="28"/>
                <w:szCs w:val="28"/>
              </w:rPr>
              <w:t>(*)</w:t>
            </w:r>
          </w:p>
        </w:tc>
        <w:tc>
          <w:tcPr>
            <w:tcW w:w="1080" w:type="dxa"/>
          </w:tcPr>
          <w:p w14:paraId="4DD8D98D" w14:textId="241B7EF9" w:rsidR="00BC7F44" w:rsidRPr="00F3427F" w:rsidRDefault="00E8671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99</w:t>
            </w:r>
            <w:r w:rsidR="00320DEA">
              <w:rPr>
                <w:rFonts w:ascii="Angsana New" w:hAnsi="Angsana New"/>
                <w:sz w:val="28"/>
                <w:szCs w:val="28"/>
              </w:rPr>
              <w:t>.</w:t>
            </w:r>
            <w:r w:rsidRPr="00E86714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131ED349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09C61ED" w14:textId="6F562C1A" w:rsidR="00BC7F44" w:rsidRPr="00F3427F" w:rsidRDefault="00E86714" w:rsidP="0014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99</w:t>
            </w:r>
            <w:r w:rsidR="00BC7F44" w:rsidRPr="00F3427F">
              <w:rPr>
                <w:rFonts w:ascii="Angsana New" w:hAnsi="Angsana New"/>
                <w:sz w:val="28"/>
                <w:szCs w:val="28"/>
              </w:rPr>
              <w:t>.</w:t>
            </w:r>
            <w:r w:rsidRPr="00E86714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2A6582BD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35544A2" w14:textId="0145AB90" w:rsidR="00BC7F44" w:rsidRPr="00F3427F" w:rsidDel="00727AAE" w:rsidRDefault="00E8671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12</w:t>
            </w:r>
            <w:r w:rsidR="00320DEA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80" w:type="dxa"/>
          </w:tcPr>
          <w:p w14:paraId="4936C8A0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BB90CB" w14:textId="0EF8FDA2" w:rsidR="00BC7F44" w:rsidRPr="00F3427F" w:rsidRDefault="00E86714" w:rsidP="0014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80" w:type="dxa"/>
          </w:tcPr>
          <w:p w14:paraId="17AEA074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4E3A6A" w14:textId="4A2E533C" w:rsidR="00BC7F44" w:rsidRPr="00F3427F" w:rsidDel="00727AAE" w:rsidRDefault="00E8671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12</w:t>
            </w:r>
            <w:r w:rsidR="006F42F5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80" w:type="dxa"/>
          </w:tcPr>
          <w:p w14:paraId="5123B7CB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4EC4EE" w14:textId="0C90C848" w:rsidR="00BC7F44" w:rsidRPr="00F3427F" w:rsidRDefault="00E86714" w:rsidP="0014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80" w:type="dxa"/>
          </w:tcPr>
          <w:p w14:paraId="02E5C4AB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43B67E4E" w14:textId="37B17BAF" w:rsidR="00BC7F44" w:rsidRPr="00F3427F" w:rsidDel="00727AAE" w:rsidRDefault="006F42F5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4B185A4B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004CC591" w14:textId="00B8B247" w:rsidR="00BC7F44" w:rsidRPr="00F3427F" w:rsidRDefault="00BC7F44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BC7F44" w:rsidRPr="00F3427F" w14:paraId="4EE1F069" w14:textId="77777777" w:rsidTr="00187221">
        <w:trPr>
          <w:cantSplit/>
        </w:trPr>
        <w:tc>
          <w:tcPr>
            <w:tcW w:w="3960" w:type="dxa"/>
          </w:tcPr>
          <w:p w14:paraId="712352D1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732D1E60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4F32BDB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FE64874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60764016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38583CE" w14:textId="4BA59A81" w:rsidR="00BC7F44" w:rsidRPr="00F3427F" w:rsidRDefault="00E8671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6714">
              <w:rPr>
                <w:rFonts w:ascii="Angsana New" w:hAnsi="Angsana New" w:hint="cs"/>
                <w:b/>
                <w:bCs/>
                <w:sz w:val="28"/>
                <w:szCs w:val="28"/>
              </w:rPr>
              <w:t>439</w:t>
            </w:r>
            <w:r w:rsidR="006F42F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750</w:t>
            </w:r>
          </w:p>
        </w:tc>
        <w:tc>
          <w:tcPr>
            <w:tcW w:w="180" w:type="dxa"/>
          </w:tcPr>
          <w:p w14:paraId="241E3A53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B03661" w14:textId="3FF68240" w:rsidR="00BC7F44" w:rsidRPr="00F3427F" w:rsidRDefault="00E86714" w:rsidP="0014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427</w:t>
            </w:r>
            <w:r w:rsidR="00F860A5" w:rsidRPr="00F3427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500</w:t>
            </w:r>
          </w:p>
        </w:tc>
        <w:tc>
          <w:tcPr>
            <w:tcW w:w="180" w:type="dxa"/>
          </w:tcPr>
          <w:p w14:paraId="2122F1DE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A5A831" w14:textId="4BE8799A" w:rsidR="00BC7F44" w:rsidRPr="00F3427F" w:rsidRDefault="00E8671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694</w:t>
            </w:r>
            <w:r w:rsidR="006F42F5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308</w:t>
            </w:r>
          </w:p>
        </w:tc>
        <w:tc>
          <w:tcPr>
            <w:tcW w:w="180" w:type="dxa"/>
          </w:tcPr>
          <w:p w14:paraId="723231C5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AC47D5" w14:textId="66842862" w:rsidR="00BC7F44" w:rsidRPr="00F3427F" w:rsidRDefault="00E86714" w:rsidP="0014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682</w:t>
            </w:r>
            <w:r w:rsidR="00F860A5" w:rsidRPr="00F3427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058</w:t>
            </w:r>
          </w:p>
        </w:tc>
        <w:tc>
          <w:tcPr>
            <w:tcW w:w="180" w:type="dxa"/>
          </w:tcPr>
          <w:p w14:paraId="0E4C7433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26127663" w14:textId="2EE2CB1B" w:rsidR="00BC7F44" w:rsidRPr="00F3427F" w:rsidRDefault="006F42F5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2D546DBC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1B02A0DD" w14:textId="12A0EA17" w:rsidR="00BC7F44" w:rsidRPr="00F3427F" w:rsidRDefault="00BC7F44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6007EAB2" w14:textId="77777777" w:rsidR="00C25C90" w:rsidRPr="00F3427F" w:rsidRDefault="00C25C90" w:rsidP="00C066BC">
      <w:pPr>
        <w:ind w:left="540"/>
        <w:rPr>
          <w:rFonts w:ascii="Angsana New" w:hAnsi="Angsana New"/>
          <w:bCs/>
          <w:sz w:val="28"/>
          <w:szCs w:val="28"/>
        </w:rPr>
      </w:pPr>
    </w:p>
    <w:p w14:paraId="01B084E2" w14:textId="2F04B404" w:rsidR="007F30B3" w:rsidRPr="00ED5FD1" w:rsidRDefault="00ED5FD1" w:rsidP="00ED5FD1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D5FD1">
        <w:rPr>
          <w:rFonts w:asciiTheme="majorBidi" w:hAnsiTheme="majorBidi" w:cstheme="majorBidi"/>
          <w:sz w:val="28"/>
          <w:szCs w:val="28"/>
        </w:rPr>
        <w:t xml:space="preserve">(*) </w:t>
      </w:r>
      <w:r w:rsidRPr="00ED5FD1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E86714" w:rsidRPr="00E86714">
        <w:rPr>
          <w:rFonts w:asciiTheme="majorBidi" w:hAnsiTheme="majorBidi" w:cstheme="majorBidi"/>
          <w:sz w:val="28"/>
          <w:szCs w:val="28"/>
        </w:rPr>
        <w:t>15</w:t>
      </w:r>
      <w:r w:rsidRPr="00ED5FD1">
        <w:rPr>
          <w:rFonts w:asciiTheme="majorBidi" w:hAnsiTheme="majorBidi" w:cstheme="majorBidi"/>
          <w:sz w:val="28"/>
          <w:szCs w:val="28"/>
        </w:rPr>
        <w:t xml:space="preserve"> </w:t>
      </w:r>
      <w:r w:rsidRPr="00ED5FD1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E86714" w:rsidRPr="00E86714">
        <w:rPr>
          <w:rFonts w:asciiTheme="majorBidi" w:hAnsiTheme="majorBidi" w:cstheme="majorBidi"/>
          <w:sz w:val="28"/>
          <w:szCs w:val="28"/>
        </w:rPr>
        <w:t>2569</w:t>
      </w:r>
      <w:r w:rsidRPr="00ED5FD1">
        <w:rPr>
          <w:rFonts w:asciiTheme="majorBidi" w:hAnsiTheme="majorBidi" w:cstheme="majorBidi"/>
          <w:sz w:val="28"/>
          <w:szCs w:val="28"/>
        </w:rPr>
        <w:t xml:space="preserve"> </w:t>
      </w:r>
      <w:r w:rsidRPr="00ED5FD1">
        <w:rPr>
          <w:rFonts w:asciiTheme="majorBidi" w:hAnsiTheme="majorBidi" w:cstheme="majorBidi"/>
          <w:sz w:val="28"/>
          <w:szCs w:val="28"/>
          <w:cs/>
        </w:rPr>
        <w:t xml:space="preserve">บริษัท สแกน ชีวาแก๊ส จำกัด ซึ่งเป็นบริษัทย่อย ได้จดทะเบียนเพิ่มทุนและออกหุ้นสามัญเพิ่มทุนจำนวน </w:t>
      </w:r>
      <w:r w:rsidR="00E86714" w:rsidRPr="00E86714">
        <w:rPr>
          <w:rFonts w:asciiTheme="majorBidi" w:hAnsiTheme="majorBidi" w:cstheme="majorBidi"/>
          <w:sz w:val="28"/>
          <w:szCs w:val="28"/>
        </w:rPr>
        <w:t>4</w:t>
      </w:r>
      <w:r w:rsidRPr="00ED5FD1">
        <w:rPr>
          <w:rFonts w:asciiTheme="majorBidi" w:hAnsiTheme="majorBidi" w:cstheme="majorBidi"/>
          <w:sz w:val="28"/>
          <w:szCs w:val="28"/>
        </w:rPr>
        <w:t>.</w:t>
      </w:r>
      <w:r w:rsidR="00E86714" w:rsidRPr="00E86714">
        <w:rPr>
          <w:rFonts w:asciiTheme="majorBidi" w:hAnsiTheme="majorBidi" w:cstheme="majorBidi"/>
          <w:sz w:val="28"/>
          <w:szCs w:val="28"/>
        </w:rPr>
        <w:t>90</w:t>
      </w:r>
      <w:r w:rsidRPr="00ED5FD1">
        <w:rPr>
          <w:rFonts w:asciiTheme="majorBidi" w:hAnsiTheme="majorBidi" w:cstheme="majorBidi"/>
          <w:sz w:val="28"/>
          <w:szCs w:val="28"/>
        </w:rPr>
        <w:t xml:space="preserve"> </w:t>
      </w:r>
      <w:r w:rsidRPr="00ED5FD1">
        <w:rPr>
          <w:rFonts w:asciiTheme="majorBidi" w:hAnsiTheme="majorBidi" w:cstheme="majorBidi"/>
          <w:sz w:val="28"/>
          <w:szCs w:val="28"/>
          <w:cs/>
        </w:rPr>
        <w:t xml:space="preserve">ล้านหุ้น โดยบริษัทได้เข้าซื้อหุ้นสามัญเพิ่มทุนดังกล่าวตามสัดส่วนการถือหุ้นในราคาหุ้นละ </w:t>
      </w:r>
      <w:r w:rsidR="00E86714" w:rsidRPr="00E86714">
        <w:rPr>
          <w:rFonts w:asciiTheme="majorBidi" w:hAnsiTheme="majorBidi" w:cstheme="majorBidi"/>
          <w:sz w:val="28"/>
          <w:szCs w:val="28"/>
        </w:rPr>
        <w:t>2</w:t>
      </w:r>
      <w:r w:rsidRPr="00ED5FD1">
        <w:rPr>
          <w:rFonts w:asciiTheme="majorBidi" w:hAnsiTheme="majorBidi" w:cstheme="majorBidi"/>
          <w:sz w:val="28"/>
          <w:szCs w:val="28"/>
        </w:rPr>
        <w:t>.</w:t>
      </w:r>
      <w:r w:rsidR="00E86714" w:rsidRPr="00E86714">
        <w:rPr>
          <w:rFonts w:asciiTheme="majorBidi" w:hAnsiTheme="majorBidi" w:cstheme="majorBidi"/>
          <w:sz w:val="28"/>
          <w:szCs w:val="28"/>
        </w:rPr>
        <w:t>50</w:t>
      </w:r>
      <w:r w:rsidRPr="00ED5FD1">
        <w:rPr>
          <w:rFonts w:asciiTheme="majorBidi" w:hAnsiTheme="majorBidi" w:cstheme="majorBidi"/>
          <w:sz w:val="28"/>
          <w:szCs w:val="28"/>
        </w:rPr>
        <w:t xml:space="preserve"> </w:t>
      </w:r>
      <w:r w:rsidRPr="00ED5FD1">
        <w:rPr>
          <w:rFonts w:asciiTheme="majorBidi" w:hAnsiTheme="majorBidi" w:cstheme="majorBidi"/>
          <w:sz w:val="28"/>
          <w:szCs w:val="28"/>
          <w:cs/>
        </w:rPr>
        <w:t xml:space="preserve">บาท ส่งผลให้เงินลงทุนในบริษัทย่อยเพิ่มขึ้นจำนวน </w:t>
      </w:r>
      <w:r w:rsidR="00E86714" w:rsidRPr="00E86714">
        <w:rPr>
          <w:rFonts w:asciiTheme="majorBidi" w:hAnsiTheme="majorBidi" w:cstheme="majorBidi"/>
          <w:sz w:val="28"/>
          <w:szCs w:val="28"/>
        </w:rPr>
        <w:t>12</w:t>
      </w:r>
      <w:r w:rsidRPr="00ED5FD1">
        <w:rPr>
          <w:rFonts w:asciiTheme="majorBidi" w:hAnsiTheme="majorBidi" w:cstheme="majorBidi"/>
          <w:sz w:val="28"/>
          <w:szCs w:val="28"/>
        </w:rPr>
        <w:t>.</w:t>
      </w:r>
      <w:r w:rsidR="00E86714" w:rsidRPr="00E86714">
        <w:rPr>
          <w:rFonts w:asciiTheme="majorBidi" w:hAnsiTheme="majorBidi" w:cstheme="majorBidi"/>
          <w:sz w:val="28"/>
          <w:szCs w:val="28"/>
        </w:rPr>
        <w:t>25</w:t>
      </w:r>
      <w:r w:rsidRPr="00ED5FD1">
        <w:rPr>
          <w:rFonts w:asciiTheme="majorBidi" w:hAnsiTheme="majorBidi" w:cstheme="majorBidi"/>
          <w:sz w:val="28"/>
          <w:szCs w:val="28"/>
        </w:rPr>
        <w:t xml:space="preserve"> </w:t>
      </w:r>
      <w:r w:rsidRPr="00ED5FD1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20BDC2FC" w14:textId="77777777" w:rsidR="007F30B3" w:rsidRPr="00F3427F" w:rsidRDefault="007F30B3" w:rsidP="008651C1">
      <w:pPr>
        <w:rPr>
          <w:rFonts w:ascii="Angsana New" w:hAnsi="Angsana New"/>
          <w:bCs/>
          <w:sz w:val="28"/>
          <w:szCs w:val="28"/>
        </w:rPr>
      </w:pPr>
    </w:p>
    <w:tbl>
      <w:tblPr>
        <w:tblW w:w="1469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440"/>
        <w:gridCol w:w="1080"/>
        <w:gridCol w:w="180"/>
        <w:gridCol w:w="1080"/>
        <w:gridCol w:w="180"/>
        <w:gridCol w:w="1082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194"/>
      </w:tblGrid>
      <w:tr w:rsidR="00824632" w:rsidRPr="00F3427F" w14:paraId="585ECFAE" w14:textId="77777777" w:rsidTr="00F2774B">
        <w:trPr>
          <w:cantSplit/>
          <w:tblHeader/>
        </w:trPr>
        <w:tc>
          <w:tcPr>
            <w:tcW w:w="3240" w:type="dxa"/>
          </w:tcPr>
          <w:p w14:paraId="594C5CD9" w14:textId="77777777" w:rsidR="00824632" w:rsidRPr="00F3427F" w:rsidRDefault="00824632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6C83DC43" w14:textId="77777777" w:rsidR="00824632" w:rsidRPr="00F3427F" w:rsidRDefault="00824632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14" w:type="dxa"/>
            <w:gridSpan w:val="15"/>
          </w:tcPr>
          <w:p w14:paraId="6192D0BD" w14:textId="2A432234" w:rsidR="00824632" w:rsidRPr="00F3427F" w:rsidRDefault="00824632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824632" w:rsidRPr="00F3427F" w14:paraId="6998D8E1" w14:textId="77777777" w:rsidTr="00F2774B">
        <w:trPr>
          <w:cantSplit/>
          <w:tblHeader/>
        </w:trPr>
        <w:tc>
          <w:tcPr>
            <w:tcW w:w="3240" w:type="dxa"/>
          </w:tcPr>
          <w:p w14:paraId="48522B10" w14:textId="77777777" w:rsidR="00824632" w:rsidRPr="00F3427F" w:rsidRDefault="00824632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</w:tcPr>
          <w:p w14:paraId="0A865725" w14:textId="77777777" w:rsidR="00824632" w:rsidRPr="00F3427F" w:rsidRDefault="00824632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40" w:type="dxa"/>
            <w:gridSpan w:val="3"/>
          </w:tcPr>
          <w:p w14:paraId="134AF163" w14:textId="19A5D919" w:rsidR="00824632" w:rsidRPr="00F3427F" w:rsidRDefault="00824632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สัดส่วนการถือหุ้น</w:t>
            </w:r>
            <w:r w:rsidRPr="00F3427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ทางอ้อม</w:t>
            </w:r>
          </w:p>
        </w:tc>
        <w:tc>
          <w:tcPr>
            <w:tcW w:w="180" w:type="dxa"/>
          </w:tcPr>
          <w:p w14:paraId="3D1B1E02" w14:textId="77777777" w:rsidR="00824632" w:rsidRPr="00F3427F" w:rsidRDefault="00824632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2" w:type="dxa"/>
            <w:gridSpan w:val="3"/>
          </w:tcPr>
          <w:p w14:paraId="545B11A9" w14:textId="77777777" w:rsidR="00824632" w:rsidRPr="00F3427F" w:rsidRDefault="00824632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</w:tcPr>
          <w:p w14:paraId="44C15F8E" w14:textId="77777777" w:rsidR="00824632" w:rsidRPr="00F3427F" w:rsidRDefault="00824632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340" w:type="dxa"/>
            <w:gridSpan w:val="3"/>
          </w:tcPr>
          <w:p w14:paraId="497B9849" w14:textId="77777777" w:rsidR="00824632" w:rsidRPr="00F3427F" w:rsidRDefault="00824632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180" w:type="dxa"/>
          </w:tcPr>
          <w:p w14:paraId="258E1039" w14:textId="77777777" w:rsidR="00824632" w:rsidRPr="00F3427F" w:rsidRDefault="00824632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452" w:type="dxa"/>
            <w:gridSpan w:val="3"/>
          </w:tcPr>
          <w:p w14:paraId="56111D2B" w14:textId="77777777" w:rsidR="00824632" w:rsidRPr="00F3427F" w:rsidRDefault="00824632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เงินปันผลรับสำหรับ</w:t>
            </w: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</w:tr>
      <w:tr w:rsidR="007F30B3" w:rsidRPr="00F3427F" w14:paraId="7F8AF5EC" w14:textId="77777777" w:rsidTr="00F2774B">
        <w:trPr>
          <w:cantSplit/>
          <w:tblHeader/>
        </w:trPr>
        <w:tc>
          <w:tcPr>
            <w:tcW w:w="3240" w:type="dxa"/>
          </w:tcPr>
          <w:p w14:paraId="27C51CE9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</w:tcPr>
          <w:p w14:paraId="03FE586A" w14:textId="77777777" w:rsidR="007F30B3" w:rsidRPr="00F3427F" w:rsidDel="0010794E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F2E312" w14:textId="63ACFF74" w:rsidR="007F30B3" w:rsidRPr="00F3427F" w:rsidRDefault="00E86714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30</w:t>
            </w:r>
            <w:r w:rsidR="00A41C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41C8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33FE0DDE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466DFCE" w14:textId="330BFB0C" w:rsidR="007F30B3" w:rsidRPr="00F3427F" w:rsidRDefault="00E86714" w:rsidP="007F30B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97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31</w:t>
            </w:r>
            <w:r w:rsidR="007F30B3" w:rsidRPr="00F3427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69A4B9B9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6F75F0E1" w14:textId="4D999902" w:rsidR="007F30B3" w:rsidRPr="00F3427F" w:rsidRDefault="00E86714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30</w:t>
            </w:r>
            <w:r w:rsidR="00A41C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41C8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1AA6DF8D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EDAE8C9" w14:textId="5FEFDAC2" w:rsidR="007F30B3" w:rsidRPr="00F3427F" w:rsidRDefault="00E86714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31</w:t>
            </w:r>
            <w:r w:rsidR="007F30B3" w:rsidRPr="00F3427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7F212236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52A5E7D" w14:textId="3F272088" w:rsidR="007F30B3" w:rsidRPr="00F3427F" w:rsidRDefault="00E86714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30</w:t>
            </w:r>
            <w:r w:rsidR="00A41C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41C8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3577B867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CEA1CD6" w14:textId="3A62F2AB" w:rsidR="007F30B3" w:rsidRPr="00F3427F" w:rsidRDefault="00E86714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31</w:t>
            </w:r>
            <w:r w:rsidR="007F30B3" w:rsidRPr="00F3427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4C611A47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452" w:type="dxa"/>
            <w:gridSpan w:val="3"/>
          </w:tcPr>
          <w:p w14:paraId="4439FC25" w14:textId="1D8A87ED" w:rsidR="007F30B3" w:rsidRPr="00F3427F" w:rsidRDefault="00A41C80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="007F30B3"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="007F30B3" w:rsidRPr="00F3427F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E86714" w:rsidRPr="00E86714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7F30B3" w:rsidRPr="00F3427F" w14:paraId="3328484A" w14:textId="77777777" w:rsidTr="00F2774B">
        <w:trPr>
          <w:cantSplit/>
          <w:tblHeader/>
        </w:trPr>
        <w:tc>
          <w:tcPr>
            <w:tcW w:w="3240" w:type="dxa"/>
          </w:tcPr>
          <w:p w14:paraId="110960D0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</w:tcPr>
          <w:p w14:paraId="42CE4032" w14:textId="368B4B03" w:rsidR="007F30B3" w:rsidRPr="00F3427F" w:rsidDel="006D7E95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  <w:vAlign w:val="bottom"/>
          </w:tcPr>
          <w:p w14:paraId="2FD3CBA1" w14:textId="1C5798CB" w:rsidR="007F30B3" w:rsidRPr="00F3427F" w:rsidRDefault="00E86714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0" w:type="dxa"/>
            <w:vAlign w:val="bottom"/>
          </w:tcPr>
          <w:p w14:paraId="6B379E93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FCB6B5B" w14:textId="73A897BC" w:rsidR="007F30B3" w:rsidRPr="00F3427F" w:rsidRDefault="00E86714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49E268EF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0DE081BA" w14:textId="364F00BF" w:rsidR="007F30B3" w:rsidRPr="00F3427F" w:rsidRDefault="00E86714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0" w:type="dxa"/>
            <w:vAlign w:val="bottom"/>
          </w:tcPr>
          <w:p w14:paraId="78DD7B6F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3D53A5F" w14:textId="03E41D5B" w:rsidR="007F30B3" w:rsidRPr="00F3427F" w:rsidRDefault="00E86714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062D41D5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1432A66" w14:textId="193A4B33" w:rsidR="007F30B3" w:rsidRPr="00F3427F" w:rsidRDefault="00E86714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0" w:type="dxa"/>
            <w:vAlign w:val="bottom"/>
          </w:tcPr>
          <w:p w14:paraId="58BE505D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81DDA4D" w14:textId="782DEE9A" w:rsidR="007F30B3" w:rsidRPr="00F3427F" w:rsidRDefault="00E86714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4C4C7FA2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DC94484" w14:textId="46E94D67" w:rsidR="007F30B3" w:rsidRPr="00F3427F" w:rsidRDefault="00E86714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78" w:type="dxa"/>
            <w:vAlign w:val="bottom"/>
          </w:tcPr>
          <w:p w14:paraId="1D564D8D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4" w:type="dxa"/>
            <w:vAlign w:val="bottom"/>
          </w:tcPr>
          <w:p w14:paraId="12E9ECA6" w14:textId="260326F9" w:rsidR="007F30B3" w:rsidRPr="00F3427F" w:rsidRDefault="00E86714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7F30B3" w:rsidRPr="00F3427F" w14:paraId="0E428E85" w14:textId="77777777" w:rsidTr="00F2774B">
        <w:trPr>
          <w:cantSplit/>
          <w:trHeight w:val="254"/>
        </w:trPr>
        <w:tc>
          <w:tcPr>
            <w:tcW w:w="3240" w:type="dxa"/>
          </w:tcPr>
          <w:p w14:paraId="2B6A0A43" w14:textId="7D322771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  <w:r w:rsidRPr="00F3427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440" w:type="dxa"/>
          </w:tcPr>
          <w:p w14:paraId="6F3B5556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340" w:type="dxa"/>
            <w:gridSpan w:val="3"/>
          </w:tcPr>
          <w:p w14:paraId="1E187BD7" w14:textId="7D8194ED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</w:pPr>
            <w:r w:rsidRPr="00F3427F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80" w:type="dxa"/>
          </w:tcPr>
          <w:p w14:paraId="2C53B63B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-1" w:line="240" w:lineRule="auto"/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7494" w:type="dxa"/>
            <w:gridSpan w:val="11"/>
          </w:tcPr>
          <w:p w14:paraId="2282C815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</w:pPr>
            <w:r w:rsidRPr="00F3427F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7F30B3" w:rsidRPr="00F3427F" w14:paraId="6D40CB3C" w14:textId="77777777" w:rsidTr="00F2774B">
        <w:trPr>
          <w:cantSplit/>
        </w:trPr>
        <w:tc>
          <w:tcPr>
            <w:tcW w:w="3240" w:type="dxa"/>
          </w:tcPr>
          <w:p w14:paraId="3E808469" w14:textId="342DF7EA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F342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ถือหุ้นโดยบริษัท สยามวาสโก จำกัด</w:t>
            </w:r>
          </w:p>
        </w:tc>
        <w:tc>
          <w:tcPr>
            <w:tcW w:w="1440" w:type="dxa"/>
          </w:tcPr>
          <w:p w14:paraId="56130340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36491A0" w14:textId="5245AD3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4338D08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8B62094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E0CC235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3A832912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4CB6BC2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AF1D19D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A03293C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651BB49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88ACD37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</w:tcPr>
          <w:p w14:paraId="3FEF8DD3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4209F22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285C021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70289797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604C6162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30B3" w:rsidRPr="00F3427F" w14:paraId="201EF6B1" w14:textId="77777777" w:rsidTr="00F2774B">
        <w:trPr>
          <w:cantSplit/>
        </w:trPr>
        <w:tc>
          <w:tcPr>
            <w:tcW w:w="3240" w:type="dxa"/>
          </w:tcPr>
          <w:p w14:paraId="2A624355" w14:textId="40BBF324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บริษัท บี.พี.เอ อินเตอร์เทรด จำกัด</w:t>
            </w:r>
          </w:p>
        </w:tc>
        <w:tc>
          <w:tcPr>
            <w:tcW w:w="1440" w:type="dxa"/>
          </w:tcPr>
          <w:p w14:paraId="24D66CDD" w14:textId="77777777" w:rsidR="007F30B3" w:rsidRPr="00F3427F" w:rsidDel="006D7E95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BDE481" w14:textId="2E578A44" w:rsidR="007F30B3" w:rsidRPr="00F3427F" w:rsidRDefault="00E86714" w:rsidP="00B10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100" w:afterAutospacing="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100</w:t>
            </w:r>
            <w:r w:rsidR="00CD4852">
              <w:rPr>
                <w:rFonts w:ascii="Angsana New" w:hAnsi="Angsana New"/>
                <w:sz w:val="28"/>
                <w:szCs w:val="28"/>
              </w:rPr>
              <w:t>.</w:t>
            </w:r>
            <w:r w:rsidRPr="00E86714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80" w:type="dxa"/>
          </w:tcPr>
          <w:p w14:paraId="0DF3ED6D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1E829CA" w14:textId="5740862D" w:rsidR="007F30B3" w:rsidRPr="00F3427F" w:rsidRDefault="00E86714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100</w:t>
            </w:r>
            <w:r w:rsidR="007F30B3" w:rsidRPr="00F3427F">
              <w:rPr>
                <w:rFonts w:ascii="Angsana New" w:hAnsi="Angsana New"/>
                <w:sz w:val="28"/>
                <w:szCs w:val="28"/>
              </w:rPr>
              <w:t>.</w:t>
            </w:r>
            <w:r w:rsidRPr="00E86714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80" w:type="dxa"/>
          </w:tcPr>
          <w:p w14:paraId="22981741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3FC0EF88" w14:textId="498353CB" w:rsidR="007F30B3" w:rsidRPr="00F3427F" w:rsidRDefault="00E86714" w:rsidP="0090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50</w:t>
            </w:r>
            <w:r w:rsidR="00CD4852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67B202DB" w14:textId="77777777" w:rsidR="007F30B3" w:rsidRPr="00F3427F" w:rsidRDefault="007F30B3" w:rsidP="00B10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3246C38" w14:textId="00628B76" w:rsidR="007F30B3" w:rsidRPr="00F3427F" w:rsidRDefault="00E86714" w:rsidP="0090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50</w:t>
            </w:r>
            <w:r w:rsidR="007F30B3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17585FF6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4661C03" w14:textId="7FB6046D" w:rsidR="007F30B3" w:rsidRPr="00F3427F" w:rsidRDefault="00CD4852" w:rsidP="008D3E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C4D690B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</w:tcPr>
          <w:p w14:paraId="50C3AF8D" w14:textId="4938EFC4" w:rsidR="007F30B3" w:rsidRPr="00F3427F" w:rsidRDefault="007F30B3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E3284EB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3221D42" w14:textId="67ED2C92" w:rsidR="007F30B3" w:rsidRPr="00F3427F" w:rsidRDefault="00CD4852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7EC970C6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10F84941" w14:textId="77777777" w:rsidR="007F30B3" w:rsidRPr="00F3427F" w:rsidRDefault="007F30B3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F30B3" w:rsidRPr="00F3427F" w14:paraId="3000FC7E" w14:textId="77777777" w:rsidTr="00F2774B">
        <w:trPr>
          <w:cantSplit/>
        </w:trPr>
        <w:tc>
          <w:tcPr>
            <w:tcW w:w="3240" w:type="dxa"/>
          </w:tcPr>
          <w:p w14:paraId="5EEAA0FE" w14:textId="2BB132D8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บริษัท เอ็น ที เอนเนอจี ก๊าซ จำกัด</w:t>
            </w:r>
          </w:p>
        </w:tc>
        <w:tc>
          <w:tcPr>
            <w:tcW w:w="1440" w:type="dxa"/>
          </w:tcPr>
          <w:p w14:paraId="167E5CEB" w14:textId="77777777" w:rsidR="007F30B3" w:rsidRPr="00F3427F" w:rsidDel="006D7E95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2F0F0E" w14:textId="3E6CB305" w:rsidR="007F30B3" w:rsidRPr="00F3427F" w:rsidRDefault="00E86714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99</w:t>
            </w:r>
            <w:r w:rsidR="00CD4852">
              <w:rPr>
                <w:rFonts w:ascii="Angsana New" w:hAnsi="Angsana New"/>
                <w:sz w:val="28"/>
                <w:szCs w:val="28"/>
              </w:rPr>
              <w:t>.</w:t>
            </w:r>
            <w:r w:rsidRPr="00E86714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80" w:type="dxa"/>
          </w:tcPr>
          <w:p w14:paraId="2A6183AC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05336D" w14:textId="1C2E7797" w:rsidR="007F30B3" w:rsidRPr="00F3427F" w:rsidRDefault="00E86714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99</w:t>
            </w:r>
            <w:r w:rsidR="007F30B3" w:rsidRPr="00F3427F">
              <w:rPr>
                <w:rFonts w:ascii="Angsana New" w:hAnsi="Angsana New"/>
                <w:sz w:val="28"/>
                <w:szCs w:val="28"/>
              </w:rPr>
              <w:t>.</w:t>
            </w:r>
            <w:r w:rsidRPr="00E86714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80" w:type="dxa"/>
          </w:tcPr>
          <w:p w14:paraId="3492C38D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7D64C1E0" w14:textId="3788E2DB" w:rsidR="007F30B3" w:rsidRPr="00F3427F" w:rsidRDefault="00E86714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35</w:t>
            </w:r>
            <w:r w:rsidR="00CD4852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1D6E9D6C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799F334" w14:textId="063290B8" w:rsidR="007F30B3" w:rsidRPr="00F3427F" w:rsidRDefault="00E86714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35</w:t>
            </w:r>
            <w:r w:rsidR="007F30B3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2813E9DC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EFF59D7" w14:textId="04D4CF33" w:rsidR="007F30B3" w:rsidRPr="00F3427F" w:rsidRDefault="00CD4852" w:rsidP="008D3E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5265A6E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B68192E" w14:textId="1404DF0D" w:rsidR="007F30B3" w:rsidRPr="00F3427F" w:rsidRDefault="007F30B3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39AF725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B07FC9D" w14:textId="10D3D05B" w:rsidR="007F30B3" w:rsidRPr="00F3427F" w:rsidRDefault="00CD4852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3C72F963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21D62974" w14:textId="77777777" w:rsidR="007F30B3" w:rsidRPr="00F3427F" w:rsidRDefault="007F30B3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F30B3" w:rsidRPr="00F3427F" w14:paraId="2BA1180A" w14:textId="77777777" w:rsidTr="00F2774B">
        <w:trPr>
          <w:cantSplit/>
        </w:trPr>
        <w:tc>
          <w:tcPr>
            <w:tcW w:w="3240" w:type="dxa"/>
          </w:tcPr>
          <w:p w14:paraId="30E32DD7" w14:textId="367B1C51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บริษัท เอ็มมี่ เอ็นจีวี จำกัด</w:t>
            </w:r>
          </w:p>
        </w:tc>
        <w:tc>
          <w:tcPr>
            <w:tcW w:w="1440" w:type="dxa"/>
          </w:tcPr>
          <w:p w14:paraId="3261D2C0" w14:textId="77777777" w:rsidR="007F30B3" w:rsidRPr="00F3427F" w:rsidDel="006D7E95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625033" w14:textId="0EDBFA6B" w:rsidR="007F30B3" w:rsidRPr="00F3427F" w:rsidRDefault="00E86714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99</w:t>
            </w:r>
            <w:r w:rsidR="00CD4852">
              <w:rPr>
                <w:rFonts w:ascii="Angsana New" w:hAnsi="Angsana New"/>
                <w:sz w:val="28"/>
                <w:szCs w:val="28"/>
              </w:rPr>
              <w:t>.</w:t>
            </w:r>
            <w:r w:rsidRPr="00E86714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80" w:type="dxa"/>
          </w:tcPr>
          <w:p w14:paraId="54AB65C1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6B83EA" w14:textId="5CFBBBF5" w:rsidR="007F30B3" w:rsidRPr="00F3427F" w:rsidRDefault="00E86714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99</w:t>
            </w:r>
            <w:r w:rsidR="007F30B3" w:rsidRPr="00F3427F">
              <w:rPr>
                <w:rFonts w:ascii="Angsana New" w:hAnsi="Angsana New"/>
                <w:sz w:val="28"/>
                <w:szCs w:val="28"/>
              </w:rPr>
              <w:t>.</w:t>
            </w:r>
            <w:r w:rsidRPr="00E86714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80" w:type="dxa"/>
          </w:tcPr>
          <w:p w14:paraId="0DB089F1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48A8A589" w14:textId="04BD10B2" w:rsidR="007F30B3" w:rsidRPr="00F3427F" w:rsidRDefault="00E86714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43</w:t>
            </w:r>
            <w:r w:rsidR="00CD4852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08E36173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61E22BD" w14:textId="0C3DF9A3" w:rsidR="007F30B3" w:rsidRPr="00F3427F" w:rsidRDefault="00E86714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43</w:t>
            </w:r>
            <w:r w:rsidR="007F30B3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1D277BB6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EC1C0CC" w14:textId="731D85E8" w:rsidR="007F30B3" w:rsidRPr="00F3427F" w:rsidRDefault="00CD4852" w:rsidP="008D3E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A0E171E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999BEE7" w14:textId="500A7DF9" w:rsidR="007F30B3" w:rsidRPr="00F3427F" w:rsidRDefault="007F30B3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A3D7810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333D6FB" w14:textId="28ECFB71" w:rsidR="007F30B3" w:rsidRPr="00F3427F" w:rsidRDefault="00CD4852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46CB1481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77DE70FA" w14:textId="77777777" w:rsidR="007F30B3" w:rsidRPr="00F3427F" w:rsidRDefault="007F30B3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F30B3" w:rsidRPr="00F3427F" w14:paraId="24FD5A6B" w14:textId="77777777" w:rsidTr="00F2774B">
        <w:trPr>
          <w:cantSplit/>
        </w:trPr>
        <w:tc>
          <w:tcPr>
            <w:tcW w:w="3240" w:type="dxa"/>
          </w:tcPr>
          <w:p w14:paraId="5B3A6259" w14:textId="3CA5676D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 xml:space="preserve">บริษัท น้ำพอง เอ็นจีวี </w:t>
            </w:r>
            <w:r w:rsidR="00E86714" w:rsidRPr="00E86714">
              <w:rPr>
                <w:rFonts w:ascii="Angsana New" w:hAnsi="Angsana New"/>
                <w:sz w:val="28"/>
                <w:szCs w:val="28"/>
              </w:rPr>
              <w:t>2558</w:t>
            </w:r>
            <w:r w:rsidRPr="00F3427F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1B6C3AC3" w14:textId="77777777" w:rsidR="007F30B3" w:rsidRPr="00F3427F" w:rsidDel="006D7E95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DBDCC0" w14:textId="7A30DBE6" w:rsidR="007F30B3" w:rsidRPr="00F3427F" w:rsidRDefault="00E86714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100</w:t>
            </w:r>
            <w:r w:rsidR="00CD4852">
              <w:rPr>
                <w:rFonts w:ascii="Angsana New" w:hAnsi="Angsana New"/>
                <w:sz w:val="28"/>
                <w:szCs w:val="28"/>
              </w:rPr>
              <w:t>.</w:t>
            </w:r>
            <w:r w:rsidRPr="00E86714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80" w:type="dxa"/>
          </w:tcPr>
          <w:p w14:paraId="32B0AB96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B35A4E" w14:textId="6A7F7BDD" w:rsidR="007F30B3" w:rsidRPr="00F3427F" w:rsidRDefault="00E86714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100</w:t>
            </w:r>
            <w:r w:rsidR="007F30B3" w:rsidRPr="00F3427F">
              <w:rPr>
                <w:rFonts w:ascii="Angsana New" w:hAnsi="Angsana New"/>
                <w:sz w:val="28"/>
                <w:szCs w:val="28"/>
              </w:rPr>
              <w:t>.</w:t>
            </w:r>
            <w:r w:rsidRPr="00E86714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80" w:type="dxa"/>
          </w:tcPr>
          <w:p w14:paraId="019C40C0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626CB421" w14:textId="3AE6A93D" w:rsidR="007F30B3" w:rsidRPr="00F3427F" w:rsidRDefault="00E86714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97</w:t>
            </w:r>
            <w:r w:rsidR="00CD4852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001</w:t>
            </w:r>
          </w:p>
        </w:tc>
        <w:tc>
          <w:tcPr>
            <w:tcW w:w="180" w:type="dxa"/>
          </w:tcPr>
          <w:p w14:paraId="7F474089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B83B84F" w14:textId="57ABFC84" w:rsidR="007F30B3" w:rsidRPr="00F3427F" w:rsidRDefault="00E86714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97</w:t>
            </w:r>
            <w:r w:rsidR="007F30B3" w:rsidRPr="00F3427F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001</w:t>
            </w:r>
          </w:p>
        </w:tc>
        <w:tc>
          <w:tcPr>
            <w:tcW w:w="180" w:type="dxa"/>
          </w:tcPr>
          <w:p w14:paraId="3742A84F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33FB10C" w14:textId="4EA6FFD4" w:rsidR="007F30B3" w:rsidRPr="00F3427F" w:rsidRDefault="00CD4852" w:rsidP="008D3E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D77E4BE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B8EF629" w14:textId="46692F6C" w:rsidR="007F30B3" w:rsidRPr="00F3427F" w:rsidRDefault="007F30B3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6865205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A055C77" w14:textId="2676E35D" w:rsidR="007F30B3" w:rsidRPr="00F3427F" w:rsidRDefault="00CD4852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2AB9021F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16931E47" w14:textId="77777777" w:rsidR="007F30B3" w:rsidRPr="00F3427F" w:rsidRDefault="007F30B3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F30B3" w:rsidRPr="00F3427F" w14:paraId="35414875" w14:textId="77777777" w:rsidTr="00F2774B">
        <w:trPr>
          <w:cantSplit/>
        </w:trPr>
        <w:tc>
          <w:tcPr>
            <w:tcW w:w="3240" w:type="dxa"/>
          </w:tcPr>
          <w:p w14:paraId="26827F6F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6B09CE59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775F8084" w14:textId="2217183E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5D234D3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C4159A6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218E45C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4FFD79F5" w14:textId="57D6A8C4" w:rsidR="007F30B3" w:rsidRPr="00F3427F" w:rsidRDefault="00E86714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225</w:t>
            </w:r>
            <w:r w:rsidR="00CD485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001</w:t>
            </w:r>
          </w:p>
        </w:tc>
        <w:tc>
          <w:tcPr>
            <w:tcW w:w="180" w:type="dxa"/>
          </w:tcPr>
          <w:p w14:paraId="4A3C925B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C78B8C" w14:textId="072DD784" w:rsidR="007F30B3" w:rsidRPr="00F3427F" w:rsidRDefault="00E86714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225</w:t>
            </w:r>
            <w:r w:rsidR="007F30B3" w:rsidRPr="00F3427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001</w:t>
            </w:r>
          </w:p>
        </w:tc>
        <w:tc>
          <w:tcPr>
            <w:tcW w:w="180" w:type="dxa"/>
          </w:tcPr>
          <w:p w14:paraId="52412F35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BCEAAF" w14:textId="77B14D3E" w:rsidR="007F30B3" w:rsidRPr="00F3427F" w:rsidRDefault="00CD4852" w:rsidP="008D3E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F83FAAA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34235A" w14:textId="44941E13" w:rsidR="007F30B3" w:rsidRPr="00F3427F" w:rsidRDefault="007F30B3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C3CF423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6E9E49" w14:textId="39FD1AF0" w:rsidR="007F30B3" w:rsidRPr="00F3427F" w:rsidRDefault="00CD4852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43BB1981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7BCE5289" w14:textId="77777777" w:rsidR="007F30B3" w:rsidRPr="00F3427F" w:rsidRDefault="007F30B3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7F30B3" w:rsidRPr="00F3427F" w14:paraId="4C55F573" w14:textId="77777777" w:rsidTr="00F2774B">
        <w:trPr>
          <w:cantSplit/>
        </w:trPr>
        <w:tc>
          <w:tcPr>
            <w:tcW w:w="3240" w:type="dxa"/>
          </w:tcPr>
          <w:p w14:paraId="24857F8E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536E16A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07B3644" w14:textId="723E25A3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01DD93B7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C78921F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88A8369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64E01CF2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4C36CE6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8356621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39BF122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07E6377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BBABC52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5D78BCC" w14:textId="77777777" w:rsidR="007F30B3" w:rsidRPr="00F3427F" w:rsidRDefault="007F30B3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91B149B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EF2761E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46AA47BF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0D8F44FA" w14:textId="77777777" w:rsidR="007F30B3" w:rsidRPr="00F3427F" w:rsidRDefault="007F30B3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30B3" w:rsidRPr="00F3427F" w14:paraId="51E31017" w14:textId="77777777" w:rsidTr="00F2774B">
        <w:trPr>
          <w:cantSplit/>
        </w:trPr>
        <w:tc>
          <w:tcPr>
            <w:tcW w:w="3240" w:type="dxa"/>
          </w:tcPr>
          <w:p w14:paraId="18B61352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  <w:r w:rsidRPr="00F3427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440" w:type="dxa"/>
          </w:tcPr>
          <w:p w14:paraId="03F69963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C1002C3" w14:textId="35727B72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D46C1BE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E8353C5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F315374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</w:tcPr>
          <w:p w14:paraId="025B6D66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88096E2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82911C1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A9AE5AE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36A2731" w14:textId="72084CC6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A6E5A9E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69734BD" w14:textId="77777777" w:rsidR="007F30B3" w:rsidRPr="00F3427F" w:rsidRDefault="007F30B3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1CF3297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4D4B555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3F3D35A0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</w:tcPr>
          <w:p w14:paraId="2A3F1A5C" w14:textId="77777777" w:rsidR="007F30B3" w:rsidRPr="00F3427F" w:rsidRDefault="007F30B3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30B3" w:rsidRPr="00F3427F" w14:paraId="652130A2" w14:textId="77777777" w:rsidTr="00F2774B">
        <w:trPr>
          <w:cantSplit/>
        </w:trPr>
        <w:tc>
          <w:tcPr>
            <w:tcW w:w="3240" w:type="dxa"/>
          </w:tcPr>
          <w:p w14:paraId="579BC175" w14:textId="38562AF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ถือหุ้นโดยบริษัท คอนโทร์โน จำกัด</w:t>
            </w:r>
          </w:p>
        </w:tc>
        <w:tc>
          <w:tcPr>
            <w:tcW w:w="1440" w:type="dxa"/>
          </w:tcPr>
          <w:p w14:paraId="5CEAE804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D5986C4" w14:textId="26671DB1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3E93B7D6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44007425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0747C64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</w:tcPr>
          <w:p w14:paraId="6FD4F712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8175936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2C64735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BA686E2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E9162A5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A8225EA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DF550E7" w14:textId="77777777" w:rsidR="007F30B3" w:rsidRPr="00F3427F" w:rsidRDefault="007F30B3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72DB863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0077B37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7A0ED13B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</w:tcPr>
          <w:p w14:paraId="257DC5FD" w14:textId="77777777" w:rsidR="007F30B3" w:rsidRPr="00F3427F" w:rsidRDefault="007F30B3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30B3" w:rsidRPr="00F3427F" w14:paraId="547FA194" w14:textId="77777777" w:rsidTr="00F2774B">
        <w:trPr>
          <w:cantSplit/>
        </w:trPr>
        <w:tc>
          <w:tcPr>
            <w:tcW w:w="3240" w:type="dxa"/>
          </w:tcPr>
          <w:p w14:paraId="6EBF7656" w14:textId="509BD89B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บริษัท สแกน เอิร์ธ พาวเวอร์ จำกัด</w:t>
            </w:r>
          </w:p>
        </w:tc>
        <w:tc>
          <w:tcPr>
            <w:tcW w:w="1440" w:type="dxa"/>
          </w:tcPr>
          <w:p w14:paraId="6820F9C7" w14:textId="77777777" w:rsidR="007F30B3" w:rsidRPr="00F3427F" w:rsidDel="006D7E95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2BBBC0" w14:textId="5D226B95" w:rsidR="007F30B3" w:rsidRPr="00F3427F" w:rsidRDefault="00E86714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99</w:t>
            </w:r>
            <w:r w:rsidR="00CD4852">
              <w:rPr>
                <w:rFonts w:ascii="Angsana New" w:hAnsi="Angsana New"/>
                <w:sz w:val="28"/>
                <w:szCs w:val="28"/>
              </w:rPr>
              <w:t>.</w:t>
            </w:r>
            <w:r w:rsidRPr="00E86714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80" w:type="dxa"/>
          </w:tcPr>
          <w:p w14:paraId="22CE8DFE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92A098F" w14:textId="25DFA1E0" w:rsidR="007F30B3" w:rsidRPr="00F3427F" w:rsidRDefault="00E86714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99</w:t>
            </w:r>
            <w:r w:rsidR="007F30B3" w:rsidRPr="00F3427F">
              <w:rPr>
                <w:rFonts w:ascii="Angsana New" w:hAnsi="Angsana New"/>
                <w:sz w:val="28"/>
                <w:szCs w:val="28"/>
              </w:rPr>
              <w:t>.</w:t>
            </w:r>
            <w:r w:rsidRPr="00E86714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80" w:type="dxa"/>
          </w:tcPr>
          <w:p w14:paraId="0CBDAD50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</w:tcPr>
          <w:p w14:paraId="63AE7AED" w14:textId="70497B19" w:rsidR="007F30B3" w:rsidRPr="00F3427F" w:rsidRDefault="00E86714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26</w:t>
            </w:r>
            <w:r w:rsidR="00CD4852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37AEBE06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5BCC38C" w14:textId="195B6B9D" w:rsidR="007F30B3" w:rsidRPr="00F3427F" w:rsidRDefault="00E86714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26</w:t>
            </w:r>
            <w:r w:rsidR="007F30B3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75A6A3C1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4E51169" w14:textId="3B4259CF" w:rsidR="007F30B3" w:rsidRPr="00F3427F" w:rsidRDefault="00CD4852" w:rsidP="008D3E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2D9AB02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382389A" w14:textId="290DA0FE" w:rsidR="007F30B3" w:rsidRPr="00F3427F" w:rsidRDefault="007F30B3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5C253B9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B12A9A3" w14:textId="610BD9F7" w:rsidR="007F30B3" w:rsidRPr="00F3427F" w:rsidRDefault="00CD4852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7602AC5A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5F9AE63D" w14:textId="6931811B" w:rsidR="007F30B3" w:rsidRPr="00F3427F" w:rsidRDefault="007F30B3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F30B3" w:rsidRPr="00F3427F" w14:paraId="3C1D1355" w14:textId="77777777" w:rsidTr="00F2774B">
        <w:trPr>
          <w:cantSplit/>
        </w:trPr>
        <w:tc>
          <w:tcPr>
            <w:tcW w:w="3240" w:type="dxa"/>
          </w:tcPr>
          <w:p w14:paraId="0EED25F0" w14:textId="7D7B2E89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บริษัท สแกน แอดวานซ์ เพาเวอร์ จำกัด</w:t>
            </w:r>
          </w:p>
        </w:tc>
        <w:tc>
          <w:tcPr>
            <w:tcW w:w="1440" w:type="dxa"/>
          </w:tcPr>
          <w:p w14:paraId="32FD828E" w14:textId="2FC1AFB0" w:rsidR="007F30B3" w:rsidRPr="00F3427F" w:rsidDel="006D7E95" w:rsidRDefault="00E86714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86714">
              <w:rPr>
                <w:rFonts w:ascii="Angsana New" w:hAnsi="Angsana New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1080" w:type="dxa"/>
          </w:tcPr>
          <w:p w14:paraId="3AD52B06" w14:textId="21A0097E" w:rsidR="007F30B3" w:rsidRPr="00F3427F" w:rsidRDefault="00CD4852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EE05FEC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0CC92F0" w14:textId="5343A34A" w:rsidR="007F30B3" w:rsidRPr="00F3427F" w:rsidRDefault="00E86714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68</w:t>
            </w:r>
            <w:r w:rsidR="007F30B3" w:rsidRPr="00F3427F">
              <w:rPr>
                <w:rFonts w:ascii="Angsana New" w:hAnsi="Angsana New"/>
                <w:sz w:val="28"/>
                <w:szCs w:val="28"/>
              </w:rPr>
              <w:t>.</w:t>
            </w:r>
            <w:r w:rsidRPr="00E86714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180" w:type="dxa"/>
          </w:tcPr>
          <w:p w14:paraId="632DCF7C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F7DC121" w14:textId="0AEC2B03" w:rsidR="007F30B3" w:rsidRPr="00F3427F" w:rsidRDefault="00CD4852" w:rsidP="008D3E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666FD35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0CBB95" w14:textId="217D8040" w:rsidR="007F30B3" w:rsidRPr="00F3427F" w:rsidRDefault="00E86714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220</w:t>
            </w:r>
            <w:r w:rsidR="007F30B3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552</w:t>
            </w:r>
          </w:p>
        </w:tc>
        <w:tc>
          <w:tcPr>
            <w:tcW w:w="180" w:type="dxa"/>
          </w:tcPr>
          <w:p w14:paraId="1B854176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2D08EF" w14:textId="7B7C2845" w:rsidR="007F30B3" w:rsidRPr="00F3427F" w:rsidRDefault="00CD4852" w:rsidP="008D3E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4BC9416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89F2FA" w14:textId="31FA1BEE" w:rsidR="007F30B3" w:rsidRPr="00F3427F" w:rsidRDefault="007F30B3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43B125A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3BBCA6" w14:textId="1EB5BFD6" w:rsidR="007F30B3" w:rsidRPr="00F3427F" w:rsidRDefault="00CD4852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53C0E2E4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29CD17F6" w14:textId="565680FC" w:rsidR="007F30B3" w:rsidRPr="00F3427F" w:rsidRDefault="007F30B3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F30B3" w:rsidRPr="00F3427F" w14:paraId="72C2BB13" w14:textId="77777777" w:rsidTr="00F2774B">
        <w:trPr>
          <w:cantSplit/>
        </w:trPr>
        <w:tc>
          <w:tcPr>
            <w:tcW w:w="3240" w:type="dxa"/>
          </w:tcPr>
          <w:p w14:paraId="427B6AFC" w14:textId="6A5B15A5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35ADCA72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C42DDA" w14:textId="42864FBC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81FB1AD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2F01D81" w14:textId="3FC6B8A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0A8A7AA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113521BE" w14:textId="40CE6844" w:rsidR="007F30B3" w:rsidRPr="00F3427F" w:rsidRDefault="00E86714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26</w:t>
            </w:r>
            <w:r w:rsidR="00CD485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3E5C289A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8E66B9" w14:textId="39DF9B29" w:rsidR="007F30B3" w:rsidRPr="00F3427F" w:rsidRDefault="00E86714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246</w:t>
            </w:r>
            <w:r w:rsidR="007F30B3" w:rsidRPr="00F3427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552</w:t>
            </w:r>
          </w:p>
        </w:tc>
        <w:tc>
          <w:tcPr>
            <w:tcW w:w="180" w:type="dxa"/>
          </w:tcPr>
          <w:p w14:paraId="2207ABB0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5248BF" w14:textId="6521E99B" w:rsidR="007F30B3" w:rsidRPr="00F3427F" w:rsidRDefault="00CD4852" w:rsidP="008D3E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EBD77A4" w14:textId="77777777" w:rsidR="007F30B3" w:rsidRPr="00F3427F" w:rsidRDefault="007F30B3" w:rsidP="0014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  <w:tab w:val="decimal" w:pos="865"/>
              </w:tabs>
              <w:spacing w:after="-1" w:line="240" w:lineRule="auto"/>
              <w:ind w:left="-55" w:right="-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A3A786" w14:textId="35797B59" w:rsidR="007F30B3" w:rsidRPr="00F3427F" w:rsidRDefault="007F30B3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25E6418" w14:textId="77777777" w:rsidR="007F30B3" w:rsidRPr="00F3427F" w:rsidRDefault="007F30B3" w:rsidP="0014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  <w:tab w:val="decimal" w:pos="865"/>
              </w:tabs>
              <w:spacing w:after="-1" w:line="240" w:lineRule="auto"/>
              <w:ind w:left="-55" w:right="-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32D133" w14:textId="3D8D25D2" w:rsidR="007F30B3" w:rsidRPr="00F3427F" w:rsidRDefault="00CD4852" w:rsidP="008D3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7A905B54" w14:textId="77777777" w:rsidR="007F30B3" w:rsidRPr="00F3427F" w:rsidRDefault="007F30B3" w:rsidP="0014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0F0CA280" w14:textId="25655A14" w:rsidR="007F30B3" w:rsidRPr="00F3427F" w:rsidRDefault="007F30B3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7F30B3" w:rsidRPr="00F3427F" w14:paraId="76251CE9" w14:textId="77777777" w:rsidTr="00F2774B">
        <w:trPr>
          <w:cantSplit/>
        </w:trPr>
        <w:tc>
          <w:tcPr>
            <w:tcW w:w="3240" w:type="dxa"/>
          </w:tcPr>
          <w:p w14:paraId="338FB90C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E904D1A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BABFA0" w14:textId="673C4783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65634CB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4341728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D6910FA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42BD308B" w14:textId="7BFA97D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EFC29B9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AD98741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626BBED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70461D7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E2A60C6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ACF8CE2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75C84CE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35FB059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48FD142F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2FFC1E5A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4DFA1261" w14:textId="3D4583DF" w:rsidR="00D810FD" w:rsidRPr="00F3427F" w:rsidRDefault="00AB34D8" w:rsidP="005F5E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contextualSpacing/>
        <w:rPr>
          <w:rFonts w:ascii="Angsana New" w:hAnsi="Angsana New"/>
          <w:sz w:val="28"/>
          <w:szCs w:val="28"/>
        </w:rPr>
        <w:sectPr w:rsidR="00D810FD" w:rsidRPr="00F3427F" w:rsidSect="0095740D">
          <w:pgSz w:w="16834" w:h="11909" w:orient="landscape" w:code="9"/>
          <w:pgMar w:top="691" w:right="1152" w:bottom="576" w:left="1152" w:header="576" w:footer="720" w:gutter="0"/>
          <w:cols w:space="720"/>
          <w:docGrid w:linePitch="245"/>
        </w:sectPr>
      </w:pPr>
      <w:r w:rsidRPr="00F3427F">
        <w:rPr>
          <w:rFonts w:ascii="Angsana New" w:hAnsi="Angsana New"/>
          <w:sz w:val="28"/>
          <w:szCs w:val="28"/>
        </w:rPr>
        <w:br/>
      </w:r>
    </w:p>
    <w:p w14:paraId="4CC61404" w14:textId="40868D63" w:rsidR="005E65C8" w:rsidRPr="00F3427F" w:rsidRDefault="005E65C8" w:rsidP="00C2398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28"/>
          <w:szCs w:val="28"/>
        </w:rPr>
      </w:pPr>
      <w:bookmarkStart w:id="5" w:name="OLE_LINK1"/>
      <w:bookmarkEnd w:id="4"/>
      <w:r w:rsidRPr="00F3427F">
        <w:rPr>
          <w:rFonts w:ascii="Angsana New" w:hAnsi="Angsana New" w:hint="cs"/>
          <w:bCs/>
          <w:sz w:val="28"/>
          <w:szCs w:val="28"/>
          <w:cs/>
        </w:rPr>
        <w:lastRenderedPageBreak/>
        <w:t>การดำเนินงานร่วมกัน</w:t>
      </w:r>
    </w:p>
    <w:p w14:paraId="6A3EDDB5" w14:textId="77777777" w:rsidR="00765C01" w:rsidRPr="00F3427F" w:rsidRDefault="00765C01" w:rsidP="00765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7F097814" w14:textId="70B28A6C" w:rsidR="0013532B" w:rsidRPr="00F3427F" w:rsidRDefault="006A5548" w:rsidP="00B52602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3427F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E86714" w:rsidRPr="00E86714">
        <w:rPr>
          <w:rFonts w:asciiTheme="majorBidi" w:hAnsiTheme="majorBidi" w:cstheme="majorBidi"/>
          <w:sz w:val="28"/>
          <w:szCs w:val="28"/>
        </w:rPr>
        <w:t>4</w:t>
      </w:r>
      <w:r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Pr="00F3427F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E86714" w:rsidRPr="00E86714">
        <w:rPr>
          <w:rFonts w:asciiTheme="majorBidi" w:hAnsiTheme="majorBidi" w:cstheme="majorBidi"/>
          <w:sz w:val="28"/>
          <w:szCs w:val="28"/>
        </w:rPr>
        <w:t>2567</w:t>
      </w:r>
      <w:r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="00BE32EC" w:rsidRPr="00F3427F">
        <w:rPr>
          <w:rFonts w:asciiTheme="majorBidi" w:hAnsiTheme="majorBidi" w:cstheme="majorBidi"/>
          <w:sz w:val="28"/>
          <w:szCs w:val="28"/>
          <w:cs/>
        </w:rPr>
        <w:t>กิจการร่วมค้า</w:t>
      </w:r>
      <w:r w:rsidR="00BE32EC"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Pr="00F3427F">
        <w:rPr>
          <w:rFonts w:asciiTheme="majorBidi" w:hAnsiTheme="majorBidi" w:cstheme="majorBidi"/>
          <w:sz w:val="28"/>
          <w:szCs w:val="28"/>
          <w:cs/>
        </w:rPr>
        <w:t xml:space="preserve">กลุ่มร่วมทำงาน </w:t>
      </w:r>
      <w:r w:rsidRPr="00F3427F">
        <w:rPr>
          <w:rFonts w:asciiTheme="majorBidi" w:hAnsiTheme="majorBidi" w:cstheme="majorBidi"/>
          <w:sz w:val="28"/>
          <w:szCs w:val="28"/>
        </w:rPr>
        <w:t xml:space="preserve">SCN-CHO </w:t>
      </w:r>
      <w:r w:rsidRPr="00F3427F">
        <w:rPr>
          <w:rFonts w:asciiTheme="majorBidi" w:hAnsiTheme="majorBidi" w:cstheme="majorBidi"/>
          <w:sz w:val="28"/>
          <w:szCs w:val="28"/>
          <w:cs/>
        </w:rPr>
        <w:t>ได้ส่งหนังสือบอกเลิกสัญญาซื้อขายและซ่อมแซมบำรุงรักษารถยนต์โดยสารปรับอากาศใช้เชื้อเพลิงก๊าซธรรมชาติ (</w:t>
      </w:r>
      <w:r w:rsidRPr="00F3427F">
        <w:rPr>
          <w:rFonts w:asciiTheme="majorBidi" w:hAnsiTheme="majorBidi" w:cstheme="majorBidi"/>
          <w:sz w:val="28"/>
          <w:szCs w:val="28"/>
        </w:rPr>
        <w:t xml:space="preserve">NGV) </w:t>
      </w:r>
      <w:r w:rsidRPr="00F3427F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E86714" w:rsidRPr="00E86714">
        <w:rPr>
          <w:rFonts w:asciiTheme="majorBidi" w:hAnsiTheme="majorBidi" w:cstheme="majorBidi"/>
          <w:sz w:val="28"/>
          <w:szCs w:val="28"/>
        </w:rPr>
        <w:t>489</w:t>
      </w:r>
      <w:r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Pr="00F3427F">
        <w:rPr>
          <w:rFonts w:asciiTheme="majorBidi" w:hAnsiTheme="majorBidi" w:cstheme="majorBidi"/>
          <w:sz w:val="28"/>
          <w:szCs w:val="28"/>
          <w:cs/>
        </w:rPr>
        <w:t>คัน กับองค์การขนส่งมวลชนกรุงเทพ</w:t>
      </w:r>
      <w:r w:rsidR="002542D1" w:rsidRPr="00F3427F">
        <w:rPr>
          <w:rFonts w:asciiTheme="majorBidi" w:hAnsiTheme="majorBidi" w:cstheme="majorBidi"/>
          <w:sz w:val="28"/>
          <w:szCs w:val="28"/>
          <w:cs/>
        </w:rPr>
        <w:t xml:space="preserve"> (ขสมก.)</w:t>
      </w:r>
      <w:r w:rsidRPr="00F3427F">
        <w:rPr>
          <w:rFonts w:asciiTheme="majorBidi" w:hAnsiTheme="majorBidi" w:cstheme="majorBidi"/>
          <w:sz w:val="28"/>
          <w:szCs w:val="28"/>
          <w:cs/>
        </w:rPr>
        <w:t xml:space="preserve"> อันเนื่องมาจากมีสาเหตุบางประการซึ่งทำให้</w:t>
      </w:r>
      <w:r w:rsidR="008743FA" w:rsidRPr="00F3427F">
        <w:rPr>
          <w:rFonts w:asciiTheme="majorBidi" w:hAnsiTheme="majorBidi" w:cstheme="majorBidi"/>
          <w:sz w:val="28"/>
          <w:szCs w:val="28"/>
          <w:cs/>
        </w:rPr>
        <w:t>กิจการร่วมค้า</w:t>
      </w:r>
      <w:r w:rsidR="008743FA"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="008743FA" w:rsidRPr="00F3427F">
        <w:rPr>
          <w:rFonts w:asciiTheme="majorBidi" w:hAnsiTheme="majorBidi" w:cstheme="majorBidi"/>
          <w:sz w:val="28"/>
          <w:szCs w:val="28"/>
          <w:cs/>
        </w:rPr>
        <w:t xml:space="preserve">กลุ่มร่วมทำงาน </w:t>
      </w:r>
      <w:r w:rsidR="008743FA" w:rsidRPr="00F3427F">
        <w:rPr>
          <w:rFonts w:asciiTheme="majorBidi" w:hAnsiTheme="majorBidi" w:cstheme="majorBidi"/>
          <w:sz w:val="28"/>
          <w:szCs w:val="28"/>
        </w:rPr>
        <w:t>SCN-CHO</w:t>
      </w:r>
      <w:r w:rsidR="008743FA" w:rsidRPr="00F3427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3427F">
        <w:rPr>
          <w:rFonts w:asciiTheme="majorBidi" w:hAnsiTheme="majorBidi" w:cstheme="majorBidi"/>
          <w:sz w:val="28"/>
          <w:szCs w:val="28"/>
          <w:cs/>
        </w:rPr>
        <w:t>ไม่สามารถดำเนินงานตามข้อกำหนดในสัญญาได้</w:t>
      </w:r>
      <w:r w:rsidR="00AB2324" w:rsidRPr="00F3427F">
        <w:rPr>
          <w:rFonts w:asciiTheme="majorBidi" w:hAnsiTheme="majorBidi" w:cstheme="majorBidi"/>
          <w:sz w:val="28"/>
          <w:szCs w:val="28"/>
        </w:rPr>
        <w:t xml:space="preserve"> </w:t>
      </w:r>
    </w:p>
    <w:p w14:paraId="12207BBE" w14:textId="77777777" w:rsidR="0013532B" w:rsidRPr="00F3427F" w:rsidRDefault="0013532B" w:rsidP="00135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4314BF58" w14:textId="70D0F332" w:rsidR="00765C01" w:rsidRPr="00F3427F" w:rsidRDefault="00B52602" w:rsidP="00B554E8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3427F">
        <w:rPr>
          <w:rFonts w:asciiTheme="majorBidi" w:hAnsiTheme="majorBidi" w:cstheme="majorBidi"/>
          <w:sz w:val="28"/>
          <w:szCs w:val="28"/>
          <w:cs/>
        </w:rPr>
        <w:t xml:space="preserve">ต่อมาเมื่อวันที่ </w:t>
      </w:r>
      <w:r w:rsidR="00E86714" w:rsidRPr="00E86714">
        <w:rPr>
          <w:rFonts w:asciiTheme="majorBidi" w:hAnsiTheme="majorBidi" w:cstheme="majorBidi"/>
          <w:sz w:val="28"/>
          <w:szCs w:val="28"/>
        </w:rPr>
        <w:t>15</w:t>
      </w:r>
      <w:r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Pr="00F3427F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="00E86714" w:rsidRPr="00E86714">
        <w:rPr>
          <w:rFonts w:asciiTheme="majorBidi" w:hAnsiTheme="majorBidi" w:cstheme="majorBidi"/>
          <w:sz w:val="28"/>
          <w:szCs w:val="28"/>
        </w:rPr>
        <w:t>2567</w:t>
      </w:r>
      <w:r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Pr="00F3427F">
        <w:rPr>
          <w:rFonts w:asciiTheme="majorBidi" w:hAnsiTheme="majorBidi" w:cstheme="majorBidi"/>
          <w:sz w:val="28"/>
          <w:szCs w:val="28"/>
          <w:cs/>
        </w:rPr>
        <w:t>กลุ่มร่วมทำงานได้ดำเนินกระบวนการ</w:t>
      </w:r>
      <w:bookmarkStart w:id="6" w:name="_Hlk204348714"/>
      <w:r w:rsidRPr="00F3427F">
        <w:rPr>
          <w:rFonts w:asciiTheme="majorBidi" w:hAnsiTheme="majorBidi" w:cstheme="majorBidi"/>
          <w:sz w:val="28"/>
          <w:szCs w:val="28"/>
          <w:cs/>
        </w:rPr>
        <w:t>ยื่นคำฟ้องต่อศาลปกครอง</w:t>
      </w:r>
      <w:bookmarkEnd w:id="6"/>
      <w:r w:rsidRPr="00F3427F">
        <w:rPr>
          <w:rFonts w:asciiTheme="majorBidi" w:hAnsiTheme="majorBidi" w:cstheme="majorBidi"/>
          <w:sz w:val="28"/>
          <w:szCs w:val="28"/>
          <w:cs/>
        </w:rPr>
        <w:t>กลาง</w:t>
      </w:r>
      <w:r w:rsidR="00CE359D">
        <w:rPr>
          <w:rFonts w:asciiTheme="majorBidi" w:hAnsiTheme="majorBidi" w:cstheme="majorBidi"/>
          <w:sz w:val="28"/>
          <w:szCs w:val="28"/>
        </w:rPr>
        <w:t xml:space="preserve"> </w:t>
      </w:r>
      <w:r w:rsidRPr="00F3427F">
        <w:rPr>
          <w:rFonts w:asciiTheme="majorBidi" w:hAnsiTheme="majorBidi" w:cstheme="majorBidi"/>
          <w:sz w:val="28"/>
          <w:szCs w:val="28"/>
          <w:cs/>
        </w:rPr>
        <w:t xml:space="preserve">คดีหมายเลขดำที่ </w:t>
      </w:r>
      <w:r w:rsidR="00E86714" w:rsidRPr="00E86714">
        <w:rPr>
          <w:rFonts w:asciiTheme="majorBidi" w:hAnsiTheme="majorBidi" w:cstheme="majorBidi"/>
          <w:sz w:val="28"/>
          <w:szCs w:val="28"/>
        </w:rPr>
        <w:t>1482</w:t>
      </w:r>
      <w:r w:rsidRPr="00F3427F">
        <w:rPr>
          <w:rFonts w:asciiTheme="majorBidi" w:hAnsiTheme="majorBidi" w:cstheme="majorBidi"/>
          <w:sz w:val="28"/>
          <w:szCs w:val="28"/>
        </w:rPr>
        <w:t>/</w:t>
      </w:r>
      <w:r w:rsidR="00E86714" w:rsidRPr="00E86714">
        <w:rPr>
          <w:rFonts w:asciiTheme="majorBidi" w:hAnsiTheme="majorBidi" w:cstheme="majorBidi"/>
          <w:sz w:val="28"/>
          <w:szCs w:val="28"/>
        </w:rPr>
        <w:t>2567</w:t>
      </w:r>
      <w:r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Pr="00F3427F">
        <w:rPr>
          <w:rFonts w:asciiTheme="majorBidi" w:hAnsiTheme="majorBidi" w:cstheme="majorBidi"/>
          <w:sz w:val="28"/>
          <w:szCs w:val="28"/>
          <w:cs/>
        </w:rPr>
        <w:t xml:space="preserve">เพื่อเรียกให้ ขสมก. คืนเงินหลักประกันการปฎิบัติตามสัญญาจำนวน </w:t>
      </w:r>
      <w:r w:rsidR="00E86714" w:rsidRPr="00E86714">
        <w:rPr>
          <w:rFonts w:asciiTheme="majorBidi" w:hAnsiTheme="majorBidi" w:cstheme="majorBidi"/>
          <w:sz w:val="28"/>
          <w:szCs w:val="28"/>
        </w:rPr>
        <w:t>426</w:t>
      </w:r>
      <w:r w:rsidRPr="00F3427F">
        <w:rPr>
          <w:rFonts w:asciiTheme="majorBidi" w:hAnsiTheme="majorBidi" w:cstheme="majorBidi"/>
          <w:sz w:val="28"/>
          <w:szCs w:val="28"/>
        </w:rPr>
        <w:t>.</w:t>
      </w:r>
      <w:r w:rsidR="00E86714" w:rsidRPr="00E86714">
        <w:rPr>
          <w:rFonts w:asciiTheme="majorBidi" w:hAnsiTheme="majorBidi" w:cstheme="majorBidi"/>
          <w:sz w:val="28"/>
          <w:szCs w:val="28"/>
        </w:rPr>
        <w:t>08</w:t>
      </w:r>
      <w:r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Pr="00F3427F">
        <w:rPr>
          <w:rFonts w:asciiTheme="majorBidi" w:hAnsiTheme="majorBidi" w:cstheme="majorBidi"/>
          <w:sz w:val="28"/>
          <w:szCs w:val="28"/>
          <w:cs/>
        </w:rPr>
        <w:t xml:space="preserve">ล้านบาทและชำระค่าเสียหายต่าง ๆ ซึ่งรวมเงินหลักประกันดังกล่าวแล้วเป็นจำนวนเงินรวม </w:t>
      </w:r>
      <w:r w:rsidR="00E86714" w:rsidRPr="00E86714">
        <w:rPr>
          <w:rFonts w:asciiTheme="majorBidi" w:hAnsiTheme="majorBidi" w:cstheme="majorBidi"/>
          <w:sz w:val="28"/>
          <w:szCs w:val="28"/>
        </w:rPr>
        <w:t>1</w:t>
      </w:r>
      <w:r w:rsidRPr="00F3427F">
        <w:rPr>
          <w:rFonts w:asciiTheme="majorBidi" w:hAnsiTheme="majorBidi" w:cstheme="majorBidi"/>
          <w:sz w:val="28"/>
          <w:szCs w:val="28"/>
        </w:rPr>
        <w:t>,</w:t>
      </w:r>
      <w:r w:rsidR="00E86714" w:rsidRPr="00E86714">
        <w:rPr>
          <w:rFonts w:asciiTheme="majorBidi" w:hAnsiTheme="majorBidi" w:cstheme="majorBidi"/>
          <w:sz w:val="28"/>
          <w:szCs w:val="28"/>
        </w:rPr>
        <w:t>301</w:t>
      </w:r>
      <w:r w:rsidRPr="00F3427F">
        <w:rPr>
          <w:rFonts w:asciiTheme="majorBidi" w:hAnsiTheme="majorBidi" w:cstheme="majorBidi"/>
          <w:sz w:val="28"/>
          <w:szCs w:val="28"/>
        </w:rPr>
        <w:t>.</w:t>
      </w:r>
      <w:r w:rsidR="00E86714" w:rsidRPr="00E86714">
        <w:rPr>
          <w:rFonts w:asciiTheme="majorBidi" w:hAnsiTheme="majorBidi" w:cstheme="majorBidi"/>
          <w:sz w:val="28"/>
          <w:szCs w:val="28"/>
        </w:rPr>
        <w:t>07</w:t>
      </w:r>
      <w:r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Pr="00F3427F">
        <w:rPr>
          <w:rFonts w:asciiTheme="majorBidi" w:hAnsiTheme="majorBidi" w:cstheme="majorBidi"/>
          <w:sz w:val="28"/>
          <w:szCs w:val="28"/>
          <w:cs/>
        </w:rPr>
        <w:t xml:space="preserve">ล้านบาท พร้อมดอกเบี้ยตามกฎหมาย </w:t>
      </w:r>
    </w:p>
    <w:p w14:paraId="0FE58B42" w14:textId="77777777" w:rsidR="00B554E8" w:rsidRPr="00F3427F" w:rsidRDefault="00B554E8" w:rsidP="00B554E8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6F1B0D9B" w14:textId="18F833FD" w:rsidR="00B554E8" w:rsidRPr="00F3427F" w:rsidRDefault="00BE3625" w:rsidP="00B554E8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3427F">
        <w:rPr>
          <w:rFonts w:asciiTheme="majorBidi" w:hAnsiTheme="majorBidi" w:cstheme="majorBidi"/>
          <w:sz w:val="28"/>
          <w:szCs w:val="28"/>
          <w:cs/>
        </w:rPr>
        <w:t xml:space="preserve">ต่อมาเมื่อวันที่ </w:t>
      </w:r>
      <w:r w:rsidR="00E86714" w:rsidRPr="00E86714">
        <w:rPr>
          <w:rFonts w:asciiTheme="majorBidi" w:hAnsiTheme="majorBidi" w:cstheme="majorBidi"/>
          <w:sz w:val="28"/>
          <w:szCs w:val="28"/>
        </w:rPr>
        <w:t>20</w:t>
      </w:r>
      <w:r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="00255A1B" w:rsidRPr="00F3427F">
        <w:rPr>
          <w:rFonts w:asciiTheme="majorBidi" w:hAnsiTheme="majorBidi" w:cstheme="majorBidi"/>
          <w:sz w:val="28"/>
          <w:szCs w:val="28"/>
          <w:cs/>
        </w:rPr>
        <w:t>พฤษภา</w:t>
      </w:r>
      <w:r w:rsidRPr="00F3427F">
        <w:rPr>
          <w:rFonts w:asciiTheme="majorBidi" w:hAnsiTheme="majorBidi" w:cstheme="majorBidi"/>
          <w:sz w:val="28"/>
          <w:szCs w:val="28"/>
          <w:cs/>
        </w:rPr>
        <w:t xml:space="preserve">คม </w:t>
      </w:r>
      <w:r w:rsidR="00E86714" w:rsidRPr="00E86714">
        <w:rPr>
          <w:rFonts w:asciiTheme="majorBidi" w:hAnsiTheme="majorBidi" w:cstheme="majorBidi"/>
          <w:sz w:val="28"/>
          <w:szCs w:val="28"/>
        </w:rPr>
        <w:t>2568</w:t>
      </w:r>
      <w:r w:rsidR="00434339"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="00F6254F" w:rsidRPr="00F3427F">
        <w:rPr>
          <w:rFonts w:asciiTheme="majorBidi" w:hAnsiTheme="majorBidi" w:cstheme="majorBidi"/>
          <w:sz w:val="28"/>
          <w:szCs w:val="28"/>
          <w:cs/>
        </w:rPr>
        <w:t>ขสมก</w:t>
      </w:r>
      <w:r w:rsidR="00F6254F" w:rsidRPr="00F3427F">
        <w:rPr>
          <w:rFonts w:asciiTheme="majorBidi" w:hAnsiTheme="majorBidi" w:cstheme="majorBidi"/>
          <w:sz w:val="28"/>
          <w:szCs w:val="28"/>
        </w:rPr>
        <w:t>.</w:t>
      </w:r>
      <w:r w:rsidR="00F6254F" w:rsidRPr="00F3427F">
        <w:rPr>
          <w:rFonts w:asciiTheme="majorBidi" w:hAnsiTheme="majorBidi" w:cstheme="majorBidi"/>
          <w:sz w:val="28"/>
          <w:szCs w:val="28"/>
          <w:cs/>
        </w:rPr>
        <w:t>ได้ยื่นคำ</w:t>
      </w:r>
      <w:r w:rsidR="005F6B8C" w:rsidRPr="00F3427F">
        <w:rPr>
          <w:rFonts w:asciiTheme="majorBidi" w:hAnsiTheme="majorBidi" w:cstheme="majorBidi"/>
          <w:sz w:val="28"/>
          <w:szCs w:val="28"/>
          <w:cs/>
        </w:rPr>
        <w:t>ให้การ</w:t>
      </w:r>
      <w:r w:rsidR="00F6254F" w:rsidRPr="00F3427F">
        <w:rPr>
          <w:rFonts w:asciiTheme="majorBidi" w:hAnsiTheme="majorBidi" w:cstheme="majorBidi"/>
          <w:sz w:val="28"/>
          <w:szCs w:val="28"/>
          <w:cs/>
        </w:rPr>
        <w:t>ต่อศาลปกครอง</w:t>
      </w:r>
      <w:r w:rsidR="006F76BB" w:rsidRPr="00F3427F">
        <w:rPr>
          <w:rFonts w:asciiTheme="majorBidi" w:hAnsiTheme="majorBidi" w:cstheme="majorBidi"/>
          <w:sz w:val="28"/>
          <w:szCs w:val="28"/>
          <w:cs/>
        </w:rPr>
        <w:t>กลาง</w:t>
      </w:r>
      <w:r w:rsidR="00C3444F" w:rsidRPr="00F3427F">
        <w:rPr>
          <w:rFonts w:asciiTheme="majorBidi" w:hAnsiTheme="majorBidi" w:cstheme="majorBidi"/>
          <w:sz w:val="28"/>
          <w:szCs w:val="28"/>
          <w:cs/>
        </w:rPr>
        <w:t xml:space="preserve">แล้ว </w:t>
      </w:r>
      <w:r w:rsidR="005F4563" w:rsidRPr="00F3427F">
        <w:rPr>
          <w:rFonts w:asciiTheme="majorBidi" w:hAnsiTheme="majorBidi" w:cstheme="majorBidi"/>
          <w:sz w:val="28"/>
          <w:szCs w:val="28"/>
          <w:cs/>
        </w:rPr>
        <w:t xml:space="preserve">โดยได้ขอให้ศาลพิจารณายกฟ้องและขอฟ้องแย้งแก่กิจการร่วมค้า กลุ่มร่วมทำงาน </w:t>
      </w:r>
      <w:r w:rsidR="005F4563" w:rsidRPr="00F3427F">
        <w:rPr>
          <w:rFonts w:asciiTheme="majorBidi" w:hAnsiTheme="majorBidi" w:cstheme="majorBidi"/>
          <w:sz w:val="28"/>
          <w:szCs w:val="28"/>
        </w:rPr>
        <w:t xml:space="preserve">SCN-CHO </w:t>
      </w:r>
      <w:r w:rsidR="004502A9" w:rsidRPr="00F3427F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E86714" w:rsidRPr="00E86714">
        <w:rPr>
          <w:rFonts w:asciiTheme="majorBidi" w:hAnsiTheme="majorBidi" w:cstheme="majorBidi"/>
          <w:sz w:val="28"/>
          <w:szCs w:val="28"/>
        </w:rPr>
        <w:t>26</w:t>
      </w:r>
      <w:r w:rsidR="004502A9"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="004502A9" w:rsidRPr="00F3427F">
        <w:rPr>
          <w:rFonts w:asciiTheme="majorBidi" w:hAnsiTheme="majorBidi" w:cstheme="majorBidi" w:hint="cs"/>
          <w:sz w:val="28"/>
          <w:szCs w:val="28"/>
          <w:cs/>
        </w:rPr>
        <w:t xml:space="preserve">มกราคม </w:t>
      </w:r>
      <w:r w:rsidR="00E86714" w:rsidRPr="00E86714">
        <w:rPr>
          <w:rFonts w:asciiTheme="majorBidi" w:hAnsiTheme="majorBidi" w:cstheme="majorBidi"/>
          <w:sz w:val="28"/>
          <w:szCs w:val="28"/>
        </w:rPr>
        <w:t>2569</w:t>
      </w:r>
      <w:r w:rsidR="004502A9" w:rsidRPr="00F3427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F4563" w:rsidRPr="00F3427F">
        <w:rPr>
          <w:rFonts w:asciiTheme="majorBidi" w:hAnsiTheme="majorBidi" w:cstheme="majorBidi"/>
          <w:sz w:val="28"/>
          <w:szCs w:val="28"/>
          <w:cs/>
        </w:rPr>
        <w:t xml:space="preserve">กลุ่มร่วมทำงาน </w:t>
      </w:r>
      <w:r w:rsidR="005F4563" w:rsidRPr="00F3427F">
        <w:rPr>
          <w:rFonts w:asciiTheme="majorBidi" w:hAnsiTheme="majorBidi" w:cstheme="majorBidi"/>
          <w:sz w:val="28"/>
          <w:szCs w:val="28"/>
        </w:rPr>
        <w:t xml:space="preserve">SCN-CHO </w:t>
      </w:r>
      <w:r w:rsidR="00A85F13" w:rsidRPr="00F3427F">
        <w:rPr>
          <w:rFonts w:asciiTheme="majorBidi" w:hAnsiTheme="majorBidi" w:cstheme="majorBidi"/>
          <w:sz w:val="28"/>
          <w:szCs w:val="28"/>
          <w:cs/>
        </w:rPr>
        <w:t>ได้ยื่น</w:t>
      </w:r>
      <w:r w:rsidR="00CE359D">
        <w:rPr>
          <w:rFonts w:asciiTheme="majorBidi" w:hAnsiTheme="majorBidi" w:cstheme="majorBidi"/>
          <w:sz w:val="28"/>
          <w:szCs w:val="28"/>
        </w:rPr>
        <w:t xml:space="preserve">       </w:t>
      </w:r>
      <w:r w:rsidR="00A85F13" w:rsidRPr="00F3427F">
        <w:rPr>
          <w:rFonts w:asciiTheme="majorBidi" w:hAnsiTheme="majorBidi" w:cstheme="majorBidi"/>
          <w:sz w:val="28"/>
          <w:szCs w:val="28"/>
          <w:cs/>
        </w:rPr>
        <w:t>คำคัดค้านต่อคำให้การฟ้องแย้ง</w:t>
      </w:r>
      <w:r w:rsidR="00A85F13" w:rsidRPr="00F3427F">
        <w:rPr>
          <w:rFonts w:asciiTheme="majorBidi" w:hAnsiTheme="majorBidi" w:cstheme="majorBidi" w:hint="cs"/>
          <w:sz w:val="28"/>
          <w:szCs w:val="28"/>
          <w:cs/>
        </w:rPr>
        <w:t>ต่อ</w:t>
      </w:r>
      <w:r w:rsidR="00B82B9D" w:rsidRPr="00F3427F">
        <w:rPr>
          <w:rFonts w:asciiTheme="majorBidi" w:hAnsiTheme="majorBidi" w:cstheme="majorBidi"/>
          <w:sz w:val="28"/>
          <w:szCs w:val="28"/>
          <w:cs/>
        </w:rPr>
        <w:t>ศาลปกครอง</w:t>
      </w:r>
      <w:r w:rsidR="004502A9" w:rsidRPr="00F3427F">
        <w:rPr>
          <w:rFonts w:asciiTheme="majorBidi" w:hAnsiTheme="majorBidi"/>
          <w:sz w:val="28"/>
          <w:szCs w:val="28"/>
          <w:cs/>
        </w:rPr>
        <w:t>และเมื่อวันที่</w:t>
      </w:r>
      <w:r w:rsidR="004502A9" w:rsidRPr="00F3427F">
        <w:rPr>
          <w:rFonts w:asciiTheme="majorBidi" w:hAnsiTheme="majorBidi" w:hint="cs"/>
          <w:sz w:val="28"/>
          <w:szCs w:val="28"/>
          <w:cs/>
        </w:rPr>
        <w:t xml:space="preserve"> </w:t>
      </w:r>
      <w:r w:rsidR="00E86714" w:rsidRPr="00E86714">
        <w:rPr>
          <w:rFonts w:asciiTheme="majorBidi" w:hAnsiTheme="majorBidi"/>
          <w:sz w:val="28"/>
          <w:szCs w:val="28"/>
        </w:rPr>
        <w:t>28</w:t>
      </w:r>
      <w:r w:rsidR="004502A9" w:rsidRPr="00F3427F">
        <w:rPr>
          <w:rFonts w:asciiTheme="majorBidi" w:hAnsiTheme="majorBidi"/>
          <w:sz w:val="28"/>
          <w:szCs w:val="28"/>
          <w:cs/>
        </w:rPr>
        <w:t xml:space="preserve"> เมษายน</w:t>
      </w:r>
      <w:r w:rsidR="004502A9" w:rsidRPr="00F3427F">
        <w:rPr>
          <w:rFonts w:asciiTheme="majorBidi" w:hAnsiTheme="majorBidi"/>
          <w:sz w:val="28"/>
          <w:szCs w:val="28"/>
        </w:rPr>
        <w:t xml:space="preserve"> </w:t>
      </w:r>
      <w:r w:rsidR="00E86714" w:rsidRPr="00E86714">
        <w:rPr>
          <w:rFonts w:asciiTheme="majorBidi" w:hAnsiTheme="majorBidi"/>
          <w:sz w:val="28"/>
          <w:szCs w:val="28"/>
        </w:rPr>
        <w:t>2569</w:t>
      </w:r>
      <w:r w:rsidR="004502A9" w:rsidRPr="00F3427F">
        <w:rPr>
          <w:rFonts w:asciiTheme="majorBidi" w:hAnsiTheme="majorBidi"/>
          <w:sz w:val="28"/>
          <w:szCs w:val="28"/>
          <w:cs/>
        </w:rPr>
        <w:t xml:space="preserve"> ขสมก.ได้ยื่นคำให้การเพิ่มเติมและคำคัดค้านต่อคำให้การแก้ฟ้องแย้งต่อศาลปกครองแล้ว </w:t>
      </w:r>
      <w:r w:rsidR="005D3DC0">
        <w:rPr>
          <w:rFonts w:asciiTheme="majorBidi" w:hAnsiTheme="majorBidi" w:hint="cs"/>
          <w:sz w:val="28"/>
          <w:szCs w:val="28"/>
          <w:cs/>
        </w:rPr>
        <w:t xml:space="preserve">เมื่อวันที่ </w:t>
      </w:r>
      <w:r w:rsidR="00E86714" w:rsidRPr="00E86714">
        <w:rPr>
          <w:rFonts w:asciiTheme="majorBidi" w:hAnsiTheme="majorBidi"/>
          <w:sz w:val="28"/>
          <w:szCs w:val="28"/>
        </w:rPr>
        <w:t>17</w:t>
      </w:r>
      <w:r w:rsidR="005D3DC0">
        <w:rPr>
          <w:rFonts w:asciiTheme="majorBidi" w:hAnsiTheme="majorBidi"/>
          <w:sz w:val="28"/>
          <w:szCs w:val="28"/>
        </w:rPr>
        <w:t xml:space="preserve"> </w:t>
      </w:r>
      <w:r w:rsidR="005D3DC0">
        <w:rPr>
          <w:rFonts w:asciiTheme="majorBidi" w:hAnsiTheme="majorBidi" w:hint="cs"/>
          <w:sz w:val="28"/>
          <w:szCs w:val="28"/>
          <w:cs/>
        </w:rPr>
        <w:t xml:space="preserve">กรกฎาคม </w:t>
      </w:r>
      <w:r w:rsidR="00E86714" w:rsidRPr="00E86714">
        <w:rPr>
          <w:rFonts w:asciiTheme="majorBidi" w:hAnsiTheme="majorBidi"/>
          <w:sz w:val="28"/>
          <w:szCs w:val="28"/>
        </w:rPr>
        <w:t>2569</w:t>
      </w:r>
      <w:r w:rsidR="005D3DC0">
        <w:rPr>
          <w:rFonts w:asciiTheme="majorBidi" w:hAnsiTheme="majorBidi" w:hint="cs"/>
          <w:sz w:val="28"/>
          <w:szCs w:val="28"/>
          <w:cs/>
        </w:rPr>
        <w:t xml:space="preserve"> กลุ่มร่วมทำงาน </w:t>
      </w:r>
      <w:r w:rsidR="005D3DC0">
        <w:rPr>
          <w:rFonts w:asciiTheme="majorBidi" w:hAnsiTheme="majorBidi"/>
          <w:sz w:val="28"/>
          <w:szCs w:val="28"/>
        </w:rPr>
        <w:t>SCN-CHO</w:t>
      </w:r>
      <w:r w:rsidR="004502A9"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="005D3DC0">
        <w:rPr>
          <w:rFonts w:asciiTheme="majorBidi" w:hAnsiTheme="majorBidi" w:hint="cs"/>
          <w:sz w:val="28"/>
          <w:szCs w:val="28"/>
          <w:cs/>
        </w:rPr>
        <w:t>ได้</w:t>
      </w:r>
      <w:r w:rsidR="004502A9" w:rsidRPr="00F3427F">
        <w:rPr>
          <w:rFonts w:asciiTheme="majorBidi" w:hAnsiTheme="majorBidi"/>
          <w:sz w:val="28"/>
          <w:szCs w:val="28"/>
          <w:cs/>
        </w:rPr>
        <w:t>ยื่นคำให้การแก้</w:t>
      </w:r>
      <w:r w:rsidR="00CE359D">
        <w:rPr>
          <w:rFonts w:asciiTheme="majorBidi" w:hAnsiTheme="majorBidi"/>
          <w:sz w:val="28"/>
          <w:szCs w:val="28"/>
        </w:rPr>
        <w:t xml:space="preserve">        </w:t>
      </w:r>
      <w:r w:rsidR="004502A9" w:rsidRPr="00F3427F">
        <w:rPr>
          <w:rFonts w:asciiTheme="majorBidi" w:hAnsiTheme="majorBidi"/>
          <w:sz w:val="28"/>
          <w:szCs w:val="28"/>
          <w:cs/>
        </w:rPr>
        <w:t>ฟ้องแย้งเพิ่มเติมต่อ</w:t>
      </w:r>
      <w:r w:rsidR="005D3DC0">
        <w:rPr>
          <w:rFonts w:asciiTheme="majorBidi" w:hAnsiTheme="majorBidi" w:hint="cs"/>
          <w:sz w:val="28"/>
          <w:szCs w:val="28"/>
          <w:cs/>
        </w:rPr>
        <w:t>ศาลปกครองกลางแล้ว</w:t>
      </w:r>
      <w:r w:rsidR="004502A9" w:rsidRPr="00F3427F">
        <w:rPr>
          <w:rFonts w:asciiTheme="majorBidi" w:hAnsiTheme="majorBidi" w:hint="cs"/>
          <w:sz w:val="28"/>
          <w:szCs w:val="28"/>
          <w:cs/>
        </w:rPr>
        <w:t xml:space="preserve"> </w:t>
      </w:r>
      <w:r w:rsidR="006C14E6">
        <w:rPr>
          <w:rFonts w:asciiTheme="majorBidi" w:hAnsiTheme="majorBidi" w:hint="cs"/>
          <w:sz w:val="28"/>
          <w:szCs w:val="28"/>
          <w:cs/>
        </w:rPr>
        <w:t>ปัจจุบันอยู่ระหว่างการพิจารณาคดีของศาล</w:t>
      </w:r>
      <w:r w:rsidR="004502A9" w:rsidRPr="00F3427F">
        <w:rPr>
          <w:rFonts w:asciiTheme="majorBidi" w:hAnsiTheme="majorBidi" w:hint="cs"/>
          <w:sz w:val="28"/>
          <w:szCs w:val="28"/>
          <w:cs/>
        </w:rPr>
        <w:t xml:space="preserve"> </w:t>
      </w:r>
    </w:p>
    <w:p w14:paraId="2348652D" w14:textId="3B634C50" w:rsidR="00FA3358" w:rsidRPr="00F3427F" w:rsidRDefault="00FA3358" w:rsidP="00765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Cs/>
          <w:sz w:val="28"/>
          <w:szCs w:val="28"/>
          <w:cs/>
        </w:rPr>
      </w:pPr>
    </w:p>
    <w:p w14:paraId="0BE1D6E8" w14:textId="009E1CDE" w:rsidR="00297A37" w:rsidRPr="00F3427F" w:rsidRDefault="00297A37" w:rsidP="00C2398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28"/>
          <w:szCs w:val="28"/>
          <w:cs/>
        </w:rPr>
      </w:pPr>
      <w:r w:rsidRPr="00F3427F">
        <w:rPr>
          <w:rFonts w:ascii="Angsana New" w:hAnsi="Angsana New"/>
          <w:bCs/>
          <w:sz w:val="28"/>
          <w:szCs w:val="28"/>
          <w:cs/>
        </w:rPr>
        <w:t>ที่ดิน อาคารและอุปกรณ์</w:t>
      </w:r>
    </w:p>
    <w:p w14:paraId="50755672" w14:textId="77777777" w:rsidR="005644D0" w:rsidRPr="00F3427F" w:rsidRDefault="005644D0" w:rsidP="00B762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tbl>
      <w:tblPr>
        <w:tblW w:w="9432" w:type="dxa"/>
        <w:tblInd w:w="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990"/>
        <w:gridCol w:w="1350"/>
        <w:gridCol w:w="180"/>
        <w:gridCol w:w="1692"/>
      </w:tblGrid>
      <w:tr w:rsidR="0053419F" w:rsidRPr="00F3427F" w14:paraId="5665955B" w14:textId="77777777" w:rsidTr="0053419F">
        <w:trPr>
          <w:cantSplit/>
          <w:tblHeader/>
        </w:trPr>
        <w:tc>
          <w:tcPr>
            <w:tcW w:w="5220" w:type="dxa"/>
            <w:vAlign w:val="bottom"/>
          </w:tcPr>
          <w:p w14:paraId="408235DF" w14:textId="64C4191B" w:rsidR="0053419F" w:rsidRPr="00F3427F" w:rsidRDefault="0053419F" w:rsidP="003A7AAE">
            <w:pPr>
              <w:pStyle w:val="acctfourfigures"/>
              <w:tabs>
                <w:tab w:val="left" w:pos="720"/>
              </w:tabs>
              <w:spacing w:line="240" w:lineRule="auto"/>
              <w:ind w:left="193" w:firstLine="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A41C8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หก</w:t>
            </w:r>
            <w:r w:rsidRPr="00F342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เดือนสิ้นสุดวันที่</w:t>
            </w:r>
            <w:r w:rsidRPr="00F342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E86714" w:rsidRPr="00E867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="00A41C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="00A41C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มิถุนายน</w:t>
            </w:r>
            <w:r w:rsidR="00897A13" w:rsidRPr="00F3427F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  <w:r w:rsidR="00E86714" w:rsidRPr="00E867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990" w:type="dxa"/>
          </w:tcPr>
          <w:p w14:paraId="32B7B0A4" w14:textId="77777777" w:rsidR="0053419F" w:rsidRPr="00F3427F" w:rsidRDefault="0053419F" w:rsidP="00FA7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DE7BA83" w14:textId="3D1F59FB" w:rsidR="0053419F" w:rsidRPr="00F3427F" w:rsidRDefault="0053419F" w:rsidP="00FA7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993A356" w14:textId="3275D7E2" w:rsidR="0053419F" w:rsidRPr="00F3427F" w:rsidRDefault="0053419F" w:rsidP="00FA7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FEDED31" w14:textId="77777777" w:rsidR="0053419F" w:rsidRPr="00F3427F" w:rsidRDefault="0053419F" w:rsidP="00FA759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692" w:type="dxa"/>
            <w:vAlign w:val="bottom"/>
          </w:tcPr>
          <w:p w14:paraId="05B12734" w14:textId="77777777" w:rsidR="0053419F" w:rsidRPr="00F3427F" w:rsidRDefault="0053419F" w:rsidP="00FA759C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</w:t>
            </w:r>
          </w:p>
          <w:p w14:paraId="7839A46B" w14:textId="77777777" w:rsidR="0053419F" w:rsidRPr="00F3427F" w:rsidRDefault="0053419F" w:rsidP="00FA759C">
            <w:pPr>
              <w:pStyle w:val="acctmergecolhdg"/>
              <w:spacing w:line="240" w:lineRule="auto"/>
              <w:ind w:right="-12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F3427F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 xml:space="preserve">เฉพาะกิจการ </w:t>
            </w:r>
          </w:p>
        </w:tc>
      </w:tr>
      <w:tr w:rsidR="0053419F" w:rsidRPr="00F3427F" w14:paraId="54A58934" w14:textId="77777777" w:rsidTr="0053419F">
        <w:trPr>
          <w:cantSplit/>
        </w:trPr>
        <w:tc>
          <w:tcPr>
            <w:tcW w:w="5220" w:type="dxa"/>
          </w:tcPr>
          <w:p w14:paraId="121FA0E6" w14:textId="77777777" w:rsidR="0053419F" w:rsidRPr="00F3427F" w:rsidRDefault="0053419F" w:rsidP="00FA759C">
            <w:pPr>
              <w:spacing w:line="240" w:lineRule="auto"/>
              <w:ind w:left="193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0B940BD" w14:textId="77777777" w:rsidR="0053419F" w:rsidRPr="00F3427F" w:rsidRDefault="0053419F" w:rsidP="00FA759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3222" w:type="dxa"/>
            <w:gridSpan w:val="3"/>
          </w:tcPr>
          <w:p w14:paraId="6FD4E015" w14:textId="6DEB2361" w:rsidR="0053419F" w:rsidRPr="00F3427F" w:rsidRDefault="0053419F" w:rsidP="00FA759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F3427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3419F" w:rsidRPr="00F3427F" w14:paraId="59A19167" w14:textId="77777777" w:rsidTr="0053419F">
        <w:trPr>
          <w:cantSplit/>
        </w:trPr>
        <w:tc>
          <w:tcPr>
            <w:tcW w:w="5220" w:type="dxa"/>
          </w:tcPr>
          <w:p w14:paraId="6D8D683B" w14:textId="4CC3E007" w:rsidR="0053419F" w:rsidRPr="00F3427F" w:rsidRDefault="0053419F" w:rsidP="00952C6A">
            <w:pPr>
              <w:spacing w:line="240" w:lineRule="auto"/>
              <w:ind w:left="193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  <w:r w:rsidRPr="00F3427F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และการโอนเข้า</w:t>
            </w: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F3427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</w:tcPr>
          <w:p w14:paraId="1E471A1B" w14:textId="77777777" w:rsidR="0053419F" w:rsidRPr="00F3427F" w:rsidRDefault="0053419F" w:rsidP="00952C6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CF05A09" w14:textId="0A415BB1" w:rsidR="0053419F" w:rsidRPr="00F3427F" w:rsidRDefault="00E86714" w:rsidP="005772D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</w:t>
            </w:r>
            <w:r w:rsidR="005772D6" w:rsidRPr="003773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487</w:t>
            </w:r>
          </w:p>
        </w:tc>
        <w:tc>
          <w:tcPr>
            <w:tcW w:w="180" w:type="dxa"/>
          </w:tcPr>
          <w:p w14:paraId="1BBADFF1" w14:textId="77777777" w:rsidR="0053419F" w:rsidRPr="00F3427F" w:rsidRDefault="0053419F" w:rsidP="00952C6A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6B2DDDC4" w14:textId="7E689BD3" w:rsidR="0053419F" w:rsidRPr="00F3427F" w:rsidRDefault="00E86714" w:rsidP="0090369D">
            <w:pPr>
              <w:pStyle w:val="acctfourfigures"/>
              <w:tabs>
                <w:tab w:val="clear" w:pos="765"/>
                <w:tab w:val="decimal" w:pos="1359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</w:t>
            </w:r>
            <w:r w:rsidR="00F350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009</w:t>
            </w:r>
          </w:p>
        </w:tc>
      </w:tr>
      <w:tr w:rsidR="0053419F" w:rsidRPr="00F3427F" w14:paraId="7DC536D8" w14:textId="77777777" w:rsidTr="0053419F">
        <w:trPr>
          <w:cantSplit/>
        </w:trPr>
        <w:tc>
          <w:tcPr>
            <w:tcW w:w="5220" w:type="dxa"/>
          </w:tcPr>
          <w:p w14:paraId="44AA1A43" w14:textId="31A55511" w:rsidR="0053419F" w:rsidRPr="00F3427F" w:rsidRDefault="0053419F" w:rsidP="00952C6A">
            <w:pPr>
              <w:spacing w:line="240" w:lineRule="auto"/>
              <w:ind w:left="193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การจำหน่ายและการโอนออก 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3427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</w:tcPr>
          <w:p w14:paraId="1B357986" w14:textId="77777777" w:rsidR="0053419F" w:rsidRPr="00F3427F" w:rsidRDefault="0053419F" w:rsidP="00952C6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CBE54D4" w14:textId="3AAC8D9E" w:rsidR="0053419F" w:rsidRPr="00F3427F" w:rsidRDefault="00F350F8" w:rsidP="00952C6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86714"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86714"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CC936B6" w14:textId="77777777" w:rsidR="0053419F" w:rsidRPr="00F3427F" w:rsidRDefault="0053419F" w:rsidP="00952C6A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0E44BAF6" w14:textId="74722E1E" w:rsidR="006F107C" w:rsidRPr="00F3427F" w:rsidRDefault="00F350F8" w:rsidP="0090369D">
            <w:pPr>
              <w:pStyle w:val="acctfourfigures"/>
              <w:tabs>
                <w:tab w:val="clear" w:pos="765"/>
                <w:tab w:val="decimal" w:pos="1269"/>
              </w:tabs>
              <w:spacing w:line="240" w:lineRule="auto"/>
              <w:ind w:right="20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E86714"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E86714" w:rsidRPr="00E86714">
              <w:rPr>
                <w:rFonts w:ascii="Angsana New" w:hAnsi="Angsana New"/>
                <w:sz w:val="28"/>
                <w:szCs w:val="28"/>
                <w:lang w:val="en-US" w:bidi="th-TH"/>
              </w:rPr>
              <w:t>274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</w:tr>
    </w:tbl>
    <w:p w14:paraId="7C81E10D" w14:textId="77777777" w:rsidR="00B030A7" w:rsidRPr="00F3427F" w:rsidRDefault="00B030A7" w:rsidP="00564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1415920" w14:textId="0B1B5FCB" w:rsidR="00A72734" w:rsidRPr="00F3427F" w:rsidRDefault="00A72734" w:rsidP="00564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F3427F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กลุ่มบริษัทและบริษัทรับรู้ค่าเสื่อมราคาของที่ดิน อาคารและอุปกรณ์ไม่รวมสินทรัพย์สิทธิการใช้สำหรับ</w:t>
      </w:r>
      <w:r w:rsidR="0010794E" w:rsidRPr="00F3427F">
        <w:rPr>
          <w:rFonts w:asciiTheme="majorBidi" w:hAnsiTheme="majorBidi" w:cstheme="majorBidi"/>
          <w:sz w:val="28"/>
          <w:szCs w:val="28"/>
          <w:cs/>
        </w:rPr>
        <w:t>งวด</w:t>
      </w:r>
      <w:r w:rsidR="00A41C80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10794E" w:rsidRPr="00F3427F">
        <w:rPr>
          <w:rFonts w:asciiTheme="majorBidi" w:hAnsiTheme="majorBidi" w:cstheme="majorBidi"/>
          <w:sz w:val="28"/>
          <w:szCs w:val="28"/>
          <w:cs/>
        </w:rPr>
        <w:t>เดือน</w:t>
      </w:r>
      <w:r w:rsidR="00EE2CD7" w:rsidRPr="00F3427F">
        <w:rPr>
          <w:rFonts w:ascii="Angsana New" w:hAnsi="Angsana New"/>
          <w:sz w:val="28"/>
          <w:szCs w:val="28"/>
          <w:cs/>
        </w:rPr>
        <w:t>สิ้นสุดวันที่</w:t>
      </w:r>
      <w:r w:rsidR="000B7843" w:rsidRPr="00F3427F">
        <w:rPr>
          <w:rFonts w:ascii="Angsana New" w:hAnsi="Angsana New" w:hint="cs"/>
          <w:sz w:val="28"/>
          <w:szCs w:val="28"/>
          <w:cs/>
        </w:rPr>
        <w:t xml:space="preserve"> </w:t>
      </w:r>
      <w:r w:rsidR="00E86714" w:rsidRPr="00E86714">
        <w:rPr>
          <w:rFonts w:ascii="Angsana New" w:hAnsi="Angsana New"/>
          <w:sz w:val="28"/>
          <w:szCs w:val="28"/>
        </w:rPr>
        <w:t>30</w:t>
      </w:r>
      <w:r w:rsidR="00A41C80">
        <w:rPr>
          <w:rFonts w:ascii="Angsana New" w:hAnsi="Angsana New"/>
          <w:sz w:val="28"/>
          <w:szCs w:val="28"/>
        </w:rPr>
        <w:t xml:space="preserve"> </w:t>
      </w:r>
      <w:r w:rsidR="00A41C80">
        <w:rPr>
          <w:rFonts w:ascii="Angsana New" w:hAnsi="Angsana New"/>
          <w:sz w:val="28"/>
          <w:szCs w:val="28"/>
          <w:cs/>
        </w:rPr>
        <w:t>มิถุนายน</w:t>
      </w:r>
      <w:r w:rsidR="00897A13" w:rsidRPr="00F3427F">
        <w:rPr>
          <w:rFonts w:ascii="Angsana New" w:hAnsi="Angsana New"/>
          <w:sz w:val="28"/>
          <w:szCs w:val="28"/>
          <w:cs/>
        </w:rPr>
        <w:t xml:space="preserve"> </w:t>
      </w:r>
      <w:r w:rsidR="00E86714" w:rsidRPr="00E86714">
        <w:rPr>
          <w:rFonts w:ascii="Angsana New" w:hAnsi="Angsana New"/>
          <w:sz w:val="28"/>
          <w:szCs w:val="28"/>
        </w:rPr>
        <w:t>2569</w:t>
      </w:r>
      <w:r w:rsidR="000B7843" w:rsidRPr="00F3427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3427F">
        <w:rPr>
          <w:rFonts w:asciiTheme="majorBidi" w:hAnsiTheme="majorBidi" w:cstheme="majorBidi"/>
          <w:sz w:val="28"/>
          <w:szCs w:val="28"/>
          <w:cs/>
        </w:rPr>
        <w:t>จำนว</w:t>
      </w:r>
      <w:r w:rsidR="00222375" w:rsidRPr="00F3427F">
        <w:rPr>
          <w:rFonts w:asciiTheme="majorBidi" w:hAnsiTheme="majorBidi" w:cstheme="majorBidi" w:hint="cs"/>
          <w:sz w:val="28"/>
          <w:szCs w:val="28"/>
          <w:cs/>
        </w:rPr>
        <w:t>น</w:t>
      </w:r>
      <w:r w:rsidR="00FC3954"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="00E86714" w:rsidRPr="00E86714">
        <w:rPr>
          <w:rFonts w:asciiTheme="majorBidi" w:hAnsiTheme="majorBidi" w:cstheme="majorBidi"/>
          <w:sz w:val="28"/>
          <w:szCs w:val="28"/>
        </w:rPr>
        <w:t>33</w:t>
      </w:r>
      <w:r w:rsidR="00F350F8">
        <w:rPr>
          <w:rFonts w:asciiTheme="majorBidi" w:hAnsiTheme="majorBidi" w:cstheme="majorBidi"/>
          <w:sz w:val="28"/>
          <w:szCs w:val="28"/>
        </w:rPr>
        <w:t>.</w:t>
      </w:r>
      <w:r w:rsidR="00E86714" w:rsidRPr="00E86714">
        <w:rPr>
          <w:rFonts w:asciiTheme="majorBidi" w:hAnsiTheme="majorBidi" w:cstheme="majorBidi"/>
          <w:sz w:val="28"/>
          <w:szCs w:val="28"/>
        </w:rPr>
        <w:t>10</w:t>
      </w:r>
      <w:r w:rsidR="00E275BF"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Pr="00F3427F">
        <w:rPr>
          <w:rFonts w:asciiTheme="majorBidi" w:hAnsiTheme="majorBidi" w:cstheme="majorBidi"/>
          <w:sz w:val="28"/>
          <w:szCs w:val="28"/>
          <w:cs/>
        </w:rPr>
        <w:t>ล้านบาท และจำนว</w:t>
      </w:r>
      <w:r w:rsidR="00222375" w:rsidRPr="00F3427F">
        <w:rPr>
          <w:rFonts w:asciiTheme="majorBidi" w:hAnsiTheme="majorBidi" w:cstheme="majorBidi" w:hint="cs"/>
          <w:sz w:val="28"/>
          <w:szCs w:val="28"/>
          <w:cs/>
        </w:rPr>
        <w:t>น</w:t>
      </w:r>
      <w:r w:rsidR="00753E29"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="00E86714" w:rsidRPr="00E86714">
        <w:rPr>
          <w:rFonts w:asciiTheme="majorBidi" w:hAnsiTheme="majorBidi" w:cstheme="majorBidi"/>
          <w:sz w:val="28"/>
          <w:szCs w:val="28"/>
        </w:rPr>
        <w:t>16</w:t>
      </w:r>
      <w:r w:rsidR="00F350F8">
        <w:rPr>
          <w:rFonts w:asciiTheme="majorBidi" w:hAnsiTheme="majorBidi" w:cstheme="majorBidi"/>
          <w:sz w:val="28"/>
          <w:szCs w:val="28"/>
        </w:rPr>
        <w:t>.</w:t>
      </w:r>
      <w:r w:rsidR="00E86714" w:rsidRPr="00E86714">
        <w:rPr>
          <w:rFonts w:asciiTheme="majorBidi" w:hAnsiTheme="majorBidi" w:cstheme="majorBidi"/>
          <w:sz w:val="28"/>
          <w:szCs w:val="28"/>
        </w:rPr>
        <w:t>38</w:t>
      </w:r>
      <w:r w:rsidR="002B10D7"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Pr="00F3427F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</w:p>
    <w:p w14:paraId="38D789E8" w14:textId="77777777" w:rsidR="006C06DD" w:rsidRPr="00F3427F" w:rsidRDefault="006C06DD" w:rsidP="005644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09060C0A" w14:textId="3078852E" w:rsidR="00CE359D" w:rsidRDefault="003170C3" w:rsidP="007A5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3427F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E86714" w:rsidRPr="00E86714">
        <w:rPr>
          <w:rFonts w:asciiTheme="majorBidi" w:hAnsiTheme="majorBidi"/>
          <w:sz w:val="28"/>
          <w:szCs w:val="28"/>
        </w:rPr>
        <w:t>30</w:t>
      </w:r>
      <w:r w:rsidR="00A41C80">
        <w:rPr>
          <w:rFonts w:asciiTheme="majorBidi" w:hAnsiTheme="majorBidi"/>
          <w:sz w:val="28"/>
          <w:szCs w:val="28"/>
        </w:rPr>
        <w:t xml:space="preserve"> </w:t>
      </w:r>
      <w:r w:rsidR="00A41C80">
        <w:rPr>
          <w:rFonts w:asciiTheme="majorBidi" w:hAnsiTheme="majorBidi"/>
          <w:sz w:val="28"/>
          <w:szCs w:val="28"/>
          <w:cs/>
        </w:rPr>
        <w:t>มิถุนายน</w:t>
      </w:r>
      <w:r w:rsidR="00897A13" w:rsidRPr="00F3427F">
        <w:rPr>
          <w:rFonts w:asciiTheme="majorBidi" w:hAnsiTheme="majorBidi"/>
          <w:sz w:val="28"/>
          <w:szCs w:val="28"/>
          <w:cs/>
        </w:rPr>
        <w:t xml:space="preserve"> </w:t>
      </w:r>
      <w:r w:rsidR="00E86714" w:rsidRPr="00E86714">
        <w:rPr>
          <w:rFonts w:asciiTheme="majorBidi" w:hAnsiTheme="majorBidi"/>
          <w:sz w:val="28"/>
          <w:szCs w:val="28"/>
        </w:rPr>
        <w:t>2569</w:t>
      </w:r>
      <w:r w:rsidR="00F36B83" w:rsidRPr="00F3427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430EB" w:rsidRPr="00F3427F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อาคารและอุปกรณ์ของกลุ่มบริษัทมูลค่าสุทธิตามบัญชีจำนวน</w:t>
      </w:r>
      <w:r w:rsidR="00E25796"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="00E86714" w:rsidRPr="00E86714">
        <w:rPr>
          <w:rFonts w:asciiTheme="majorBidi" w:hAnsiTheme="majorBidi" w:cstheme="majorBidi"/>
          <w:sz w:val="28"/>
          <w:szCs w:val="28"/>
        </w:rPr>
        <w:t>431</w:t>
      </w:r>
      <w:r w:rsidR="005772D6">
        <w:rPr>
          <w:rFonts w:asciiTheme="majorBidi" w:hAnsiTheme="majorBidi" w:cstheme="majorBidi"/>
          <w:sz w:val="28"/>
          <w:szCs w:val="28"/>
        </w:rPr>
        <w:t>.</w:t>
      </w:r>
      <w:r w:rsidR="00E86714" w:rsidRPr="00E86714">
        <w:rPr>
          <w:rFonts w:asciiTheme="majorBidi" w:hAnsiTheme="majorBidi" w:cstheme="majorBidi"/>
          <w:sz w:val="28"/>
          <w:szCs w:val="28"/>
        </w:rPr>
        <w:t>57</w:t>
      </w:r>
      <w:r w:rsidR="00897A13"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="002430EB" w:rsidRPr="00F3427F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281CAD" w:rsidRPr="00F3427F">
        <w:rPr>
          <w:rFonts w:asciiTheme="majorBidi" w:hAnsiTheme="majorBidi" w:cstheme="majorBidi"/>
          <w:sz w:val="28"/>
          <w:szCs w:val="28"/>
          <w:cs/>
        </w:rPr>
        <w:t xml:space="preserve">         </w:t>
      </w:r>
      <w:r w:rsidR="00B027A1" w:rsidRPr="00F3427F">
        <w:rPr>
          <w:rFonts w:asciiTheme="majorBidi" w:hAnsiTheme="majorBidi" w:cstheme="majorBidi"/>
          <w:sz w:val="28"/>
          <w:szCs w:val="28"/>
        </w:rPr>
        <w:br/>
      </w:r>
      <w:r w:rsidR="002430EB" w:rsidRPr="00F3427F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E86714" w:rsidRPr="00E86714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2430EB" w:rsidRPr="00F3427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="00E86714" w:rsidRPr="00E86714">
        <w:rPr>
          <w:rFonts w:asciiTheme="majorBidi" w:hAnsiTheme="majorBidi" w:cstheme="majorBidi"/>
          <w:i/>
          <w:iCs/>
          <w:sz w:val="28"/>
          <w:szCs w:val="28"/>
        </w:rPr>
        <w:t>2568</w:t>
      </w:r>
      <w:r w:rsidR="002430EB" w:rsidRPr="00F3427F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6A2055" w:rsidRPr="00F3427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86714" w:rsidRPr="00E86714">
        <w:rPr>
          <w:rFonts w:asciiTheme="majorBidi" w:hAnsiTheme="majorBidi" w:cstheme="majorBidi"/>
          <w:i/>
          <w:iCs/>
          <w:sz w:val="28"/>
          <w:szCs w:val="28"/>
        </w:rPr>
        <w:t>521</w:t>
      </w:r>
      <w:r w:rsidR="00C519E7" w:rsidRPr="00F3427F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E86714" w:rsidRPr="00E86714">
        <w:rPr>
          <w:rFonts w:asciiTheme="majorBidi" w:hAnsiTheme="majorBidi" w:cstheme="majorBidi"/>
          <w:i/>
          <w:iCs/>
          <w:sz w:val="28"/>
          <w:szCs w:val="28"/>
        </w:rPr>
        <w:t>82</w:t>
      </w:r>
      <w:r w:rsidR="000168D7" w:rsidRPr="00F3427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2430EB" w:rsidRPr="00F3427F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2430EB" w:rsidRPr="00F3427F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2430EB" w:rsidRPr="00F3427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52759" w:rsidRPr="00F3427F">
        <w:rPr>
          <w:rFonts w:asciiTheme="majorBidi" w:hAnsiTheme="majorBidi" w:cstheme="majorBidi"/>
          <w:sz w:val="28"/>
          <w:szCs w:val="28"/>
          <w:cs/>
        </w:rPr>
        <w:t>ใช้ในการ</w:t>
      </w:r>
      <w:r w:rsidR="002430EB" w:rsidRPr="00F3427F">
        <w:rPr>
          <w:rFonts w:asciiTheme="majorBidi" w:hAnsiTheme="majorBidi" w:cstheme="majorBidi"/>
          <w:sz w:val="28"/>
          <w:szCs w:val="28"/>
          <w:cs/>
        </w:rPr>
        <w:t>ค้ำประกันวงเงินสินเชื่อ วงเงินเบิกเกินบัญชี</w:t>
      </w:r>
      <w:r w:rsidR="00FD5468" w:rsidRPr="00F3427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430EB" w:rsidRPr="00F3427F">
        <w:rPr>
          <w:rFonts w:asciiTheme="majorBidi" w:hAnsiTheme="majorBidi" w:cstheme="majorBidi"/>
          <w:sz w:val="28"/>
          <w:szCs w:val="28"/>
          <w:cs/>
        </w:rPr>
        <w:t>วงเงินกู้ยืม</w:t>
      </w:r>
      <w:r w:rsidR="00793200" w:rsidRPr="00F3427F">
        <w:rPr>
          <w:rFonts w:asciiTheme="majorBidi" w:hAnsiTheme="majorBidi" w:cstheme="majorBidi" w:hint="cs"/>
          <w:sz w:val="28"/>
          <w:szCs w:val="28"/>
          <w:cs/>
        </w:rPr>
        <w:t>และหุ้นกู้</w:t>
      </w:r>
      <w:r w:rsidR="002430EB" w:rsidRPr="00F3427F">
        <w:rPr>
          <w:rFonts w:asciiTheme="majorBidi" w:hAnsiTheme="majorBidi" w:cstheme="majorBidi"/>
          <w:sz w:val="28"/>
          <w:szCs w:val="28"/>
          <w:cs/>
        </w:rPr>
        <w:t>ของ</w:t>
      </w:r>
      <w:r w:rsidR="007A223B" w:rsidRPr="00F3427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D3431">
        <w:rPr>
          <w:rFonts w:asciiTheme="majorBidi" w:hAnsiTheme="majorBidi" w:cstheme="majorBidi"/>
          <w:sz w:val="28"/>
          <w:szCs w:val="28"/>
        </w:rPr>
        <w:t xml:space="preserve">       </w:t>
      </w:r>
      <w:r w:rsidR="002430EB" w:rsidRPr="00F3427F">
        <w:rPr>
          <w:rFonts w:asciiTheme="majorBidi" w:hAnsiTheme="majorBidi" w:cstheme="majorBidi"/>
          <w:sz w:val="28"/>
          <w:szCs w:val="28"/>
          <w:cs/>
        </w:rPr>
        <w:t>กลุ่มบริษัทกับสถาบันการเงินในประเทศหลายแห่ง</w:t>
      </w:r>
    </w:p>
    <w:p w14:paraId="77A280E9" w14:textId="77777777" w:rsidR="00CE359D" w:rsidRDefault="00CE3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bookmarkEnd w:id="5"/>
    <w:p w14:paraId="0759DBBC" w14:textId="70FFAB80" w:rsidR="00016D17" w:rsidRPr="00F3427F" w:rsidRDefault="008D721A" w:rsidP="00A17E9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Cs/>
          <w:sz w:val="28"/>
          <w:szCs w:val="28"/>
        </w:rPr>
      </w:pPr>
      <w:r w:rsidRPr="00F3427F">
        <w:rPr>
          <w:rFonts w:asciiTheme="majorBidi" w:hAnsiTheme="majorBidi" w:cstheme="majorBidi" w:hint="cs"/>
          <w:bCs/>
          <w:sz w:val="28"/>
          <w:szCs w:val="28"/>
          <w:cs/>
        </w:rPr>
        <w:lastRenderedPageBreak/>
        <w:t>หนี้สินที่มีภาระดอกเบี้ย</w:t>
      </w:r>
    </w:p>
    <w:p w14:paraId="387A9EDE" w14:textId="77777777" w:rsidR="00277B7E" w:rsidRPr="005E070D" w:rsidRDefault="00277B7E" w:rsidP="00B604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7B883FA" w14:textId="50A7205E" w:rsidR="005508C1" w:rsidRPr="00F3427F" w:rsidRDefault="005508C1" w:rsidP="00550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pacing w:val="4"/>
          <w:sz w:val="28"/>
          <w:szCs w:val="28"/>
        </w:rPr>
      </w:pPr>
      <w:r w:rsidRPr="00F3427F">
        <w:rPr>
          <w:rFonts w:asciiTheme="majorBidi" w:hAnsiTheme="majorBidi" w:cstheme="majorBidi"/>
          <w:i/>
          <w:iCs/>
          <w:spacing w:val="4"/>
          <w:sz w:val="28"/>
          <w:szCs w:val="28"/>
          <w:cs/>
        </w:rPr>
        <w:t>เงินกู้ยืมระยะสั้นจากสถาบันการเงิน</w:t>
      </w:r>
    </w:p>
    <w:p w14:paraId="404057A1" w14:textId="3050329B" w:rsidR="00F37C93" w:rsidRPr="00F3427F" w:rsidRDefault="003170C3" w:rsidP="00CD7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F3427F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E86714" w:rsidRPr="00E86714">
        <w:rPr>
          <w:rFonts w:asciiTheme="majorBidi" w:hAnsiTheme="majorBidi"/>
          <w:spacing w:val="-2"/>
          <w:sz w:val="28"/>
          <w:szCs w:val="28"/>
        </w:rPr>
        <w:t>30</w:t>
      </w:r>
      <w:r w:rsidR="00A41C80">
        <w:rPr>
          <w:rFonts w:asciiTheme="majorBidi" w:hAnsiTheme="majorBidi"/>
          <w:spacing w:val="-2"/>
          <w:sz w:val="28"/>
          <w:szCs w:val="28"/>
        </w:rPr>
        <w:t xml:space="preserve"> </w:t>
      </w:r>
      <w:r w:rsidR="00A41C80">
        <w:rPr>
          <w:rFonts w:asciiTheme="majorBidi" w:hAnsiTheme="majorBidi"/>
          <w:spacing w:val="-2"/>
          <w:sz w:val="28"/>
          <w:szCs w:val="28"/>
          <w:cs/>
        </w:rPr>
        <w:t>มิถุนายน</w:t>
      </w:r>
      <w:r w:rsidR="00897A13" w:rsidRPr="00F3427F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E86714" w:rsidRPr="00E86714">
        <w:rPr>
          <w:rFonts w:asciiTheme="majorBidi" w:hAnsiTheme="majorBidi"/>
          <w:spacing w:val="-2"/>
          <w:sz w:val="28"/>
          <w:szCs w:val="28"/>
        </w:rPr>
        <w:t>2569</w:t>
      </w:r>
      <w:r w:rsidR="00897A13" w:rsidRPr="00F3427F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="000D7E8E" w:rsidRPr="00F3427F">
        <w:rPr>
          <w:rFonts w:asciiTheme="majorBidi" w:hAnsiTheme="majorBidi" w:cstheme="majorBidi"/>
          <w:spacing w:val="-2"/>
          <w:sz w:val="28"/>
          <w:szCs w:val="28"/>
          <w:cs/>
        </w:rPr>
        <w:t>กลุ่มบริษัทและ</w:t>
      </w:r>
      <w:r w:rsidR="00C26110" w:rsidRPr="00F3427F">
        <w:rPr>
          <w:rFonts w:asciiTheme="majorBidi" w:hAnsiTheme="majorBidi" w:cstheme="majorBidi"/>
          <w:spacing w:val="-2"/>
          <w:sz w:val="28"/>
          <w:szCs w:val="28"/>
          <w:cs/>
        </w:rPr>
        <w:t>บริษัท</w:t>
      </w:r>
      <w:r w:rsidR="001D25E4" w:rsidRPr="00F3427F">
        <w:rPr>
          <w:rFonts w:asciiTheme="majorBidi" w:hAnsiTheme="majorBidi" w:cstheme="majorBidi"/>
          <w:spacing w:val="-2"/>
          <w:sz w:val="28"/>
          <w:szCs w:val="28"/>
          <w:cs/>
        </w:rPr>
        <w:t>มี</w:t>
      </w:r>
      <w:r w:rsidR="00D5638C" w:rsidRPr="00F3427F">
        <w:rPr>
          <w:rFonts w:asciiTheme="majorBidi" w:hAnsiTheme="majorBidi" w:cstheme="majorBidi"/>
          <w:spacing w:val="-2"/>
          <w:sz w:val="28"/>
          <w:szCs w:val="28"/>
          <w:cs/>
        </w:rPr>
        <w:t>สัญญากู้ยืม</w:t>
      </w:r>
      <w:r w:rsidR="00B859AF" w:rsidRPr="00F3427F">
        <w:rPr>
          <w:rFonts w:asciiTheme="majorBidi" w:hAnsiTheme="majorBidi" w:cstheme="majorBidi"/>
          <w:spacing w:val="-2"/>
          <w:sz w:val="28"/>
          <w:szCs w:val="28"/>
          <w:cs/>
        </w:rPr>
        <w:t>เงิน</w:t>
      </w:r>
      <w:r w:rsidR="00D5638C" w:rsidRPr="00F3427F">
        <w:rPr>
          <w:rFonts w:asciiTheme="majorBidi" w:hAnsiTheme="majorBidi" w:cstheme="majorBidi"/>
          <w:spacing w:val="-2"/>
          <w:sz w:val="28"/>
          <w:szCs w:val="28"/>
          <w:cs/>
        </w:rPr>
        <w:t>ระยะสั้นจากสถาบันการเงิน</w:t>
      </w:r>
      <w:r w:rsidR="00B859AF" w:rsidRPr="00F3427F">
        <w:rPr>
          <w:rFonts w:asciiTheme="majorBidi" w:hAnsiTheme="majorBidi" w:cstheme="majorBidi"/>
          <w:spacing w:val="-2"/>
          <w:sz w:val="28"/>
          <w:szCs w:val="28"/>
          <w:cs/>
        </w:rPr>
        <w:t>ในประเทศหลายแห่ง</w:t>
      </w:r>
      <w:r w:rsidR="00B859AF" w:rsidRPr="00F3427F">
        <w:rPr>
          <w:rFonts w:asciiTheme="majorBidi" w:hAnsiTheme="majorBidi" w:cstheme="majorBidi"/>
          <w:spacing w:val="4"/>
          <w:sz w:val="28"/>
          <w:szCs w:val="28"/>
          <w:cs/>
        </w:rPr>
        <w:t>เป็น</w:t>
      </w:r>
      <w:r w:rsidR="00D5638C" w:rsidRPr="00F3427F">
        <w:rPr>
          <w:rFonts w:asciiTheme="majorBidi" w:hAnsiTheme="majorBidi" w:cstheme="majorBidi"/>
          <w:spacing w:val="4"/>
          <w:sz w:val="28"/>
          <w:szCs w:val="28"/>
          <w:cs/>
        </w:rPr>
        <w:t>จำนวน</w:t>
      </w:r>
      <w:r w:rsidR="00753E29" w:rsidRPr="00F3427F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="00E86714" w:rsidRPr="00E86714">
        <w:rPr>
          <w:rFonts w:asciiTheme="majorBidi" w:hAnsiTheme="majorBidi" w:cstheme="majorBidi"/>
          <w:spacing w:val="4"/>
          <w:sz w:val="28"/>
          <w:szCs w:val="28"/>
        </w:rPr>
        <w:t>1</w:t>
      </w:r>
      <w:r w:rsidR="0050380D">
        <w:rPr>
          <w:rFonts w:asciiTheme="majorBidi" w:hAnsiTheme="majorBidi" w:cstheme="majorBidi"/>
          <w:spacing w:val="4"/>
          <w:sz w:val="28"/>
          <w:szCs w:val="28"/>
        </w:rPr>
        <w:t>,</w:t>
      </w:r>
      <w:r w:rsidR="00E86714" w:rsidRPr="00E86714">
        <w:rPr>
          <w:rFonts w:asciiTheme="majorBidi" w:hAnsiTheme="majorBidi" w:cstheme="majorBidi"/>
          <w:spacing w:val="4"/>
          <w:sz w:val="28"/>
          <w:szCs w:val="28"/>
        </w:rPr>
        <w:t>327</w:t>
      </w:r>
      <w:r w:rsidR="00F23FFD">
        <w:rPr>
          <w:rFonts w:asciiTheme="majorBidi" w:hAnsiTheme="majorBidi" w:cstheme="majorBidi"/>
          <w:spacing w:val="4"/>
          <w:sz w:val="28"/>
          <w:szCs w:val="28"/>
        </w:rPr>
        <w:t>.</w:t>
      </w:r>
      <w:r w:rsidR="00E86714" w:rsidRPr="00E86714">
        <w:rPr>
          <w:rFonts w:asciiTheme="majorBidi" w:hAnsiTheme="majorBidi" w:cstheme="majorBidi"/>
          <w:spacing w:val="4"/>
          <w:sz w:val="28"/>
          <w:szCs w:val="28"/>
        </w:rPr>
        <w:t>08</w:t>
      </w:r>
      <w:r w:rsidR="0050380D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="0015397F" w:rsidRPr="00F3427F">
        <w:rPr>
          <w:rFonts w:asciiTheme="majorBidi" w:hAnsiTheme="majorBidi" w:cstheme="majorBidi" w:hint="cs"/>
          <w:spacing w:val="4"/>
          <w:sz w:val="28"/>
          <w:szCs w:val="28"/>
          <w:cs/>
        </w:rPr>
        <w:t>ล้านบาทและ</w:t>
      </w:r>
      <w:r w:rsidR="002E2682"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="00E86714" w:rsidRPr="00E86714">
        <w:rPr>
          <w:rFonts w:asciiTheme="majorBidi" w:hAnsiTheme="majorBidi" w:cstheme="majorBidi"/>
          <w:sz w:val="28"/>
          <w:szCs w:val="28"/>
        </w:rPr>
        <w:t>1</w:t>
      </w:r>
      <w:r w:rsidR="0050380D">
        <w:rPr>
          <w:rFonts w:asciiTheme="majorBidi" w:hAnsiTheme="majorBidi" w:cstheme="majorBidi"/>
          <w:sz w:val="28"/>
          <w:szCs w:val="28"/>
        </w:rPr>
        <w:t>,</w:t>
      </w:r>
      <w:r w:rsidR="00E86714" w:rsidRPr="00E86714">
        <w:rPr>
          <w:rFonts w:asciiTheme="majorBidi" w:hAnsiTheme="majorBidi" w:cstheme="majorBidi"/>
          <w:sz w:val="28"/>
          <w:szCs w:val="28"/>
        </w:rPr>
        <w:t>326</w:t>
      </w:r>
      <w:r w:rsidR="0050380D">
        <w:rPr>
          <w:rFonts w:asciiTheme="majorBidi" w:hAnsiTheme="majorBidi" w:cstheme="majorBidi"/>
          <w:sz w:val="28"/>
          <w:szCs w:val="28"/>
        </w:rPr>
        <w:t>.</w:t>
      </w:r>
      <w:r w:rsidR="00E86714" w:rsidRPr="00E86714">
        <w:rPr>
          <w:rFonts w:asciiTheme="majorBidi" w:hAnsiTheme="majorBidi" w:cstheme="majorBidi"/>
          <w:sz w:val="28"/>
          <w:szCs w:val="28"/>
        </w:rPr>
        <w:t>92</w:t>
      </w:r>
      <w:r w:rsidR="00E275BF"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="00B859AF" w:rsidRPr="00F3427F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582B24"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="00582B24" w:rsidRPr="00F3427F">
        <w:rPr>
          <w:rFonts w:asciiTheme="majorBidi" w:hAnsiTheme="majorBidi" w:cstheme="majorBidi" w:hint="cs"/>
          <w:sz w:val="28"/>
          <w:szCs w:val="28"/>
          <w:cs/>
        </w:rPr>
        <w:t>ตามลำดับ</w:t>
      </w:r>
      <w:r w:rsidR="00281CAD" w:rsidRPr="00F3427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6581B" w:rsidRPr="00F3427F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E86714" w:rsidRPr="00E86714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281CAD" w:rsidRPr="00F3427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16581B" w:rsidRPr="00F3427F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E86714" w:rsidRPr="00E86714">
        <w:rPr>
          <w:rFonts w:asciiTheme="majorBidi" w:hAnsiTheme="majorBidi" w:cstheme="majorBidi"/>
          <w:i/>
          <w:iCs/>
          <w:sz w:val="28"/>
          <w:szCs w:val="28"/>
        </w:rPr>
        <w:t>2568</w:t>
      </w:r>
      <w:r w:rsidR="0016581B" w:rsidRPr="00F3427F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AB5621" w:rsidRPr="00F3427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86714" w:rsidRPr="00E86714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897A13" w:rsidRPr="00F3427F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E86714" w:rsidRPr="00E86714">
        <w:rPr>
          <w:rFonts w:asciiTheme="majorBidi" w:hAnsiTheme="majorBidi" w:cstheme="majorBidi"/>
          <w:i/>
          <w:iCs/>
          <w:sz w:val="28"/>
          <w:szCs w:val="28"/>
        </w:rPr>
        <w:t>424</w:t>
      </w:r>
      <w:r w:rsidR="00897A13" w:rsidRPr="00F3427F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E86714" w:rsidRPr="00E86714">
        <w:rPr>
          <w:rFonts w:asciiTheme="majorBidi" w:hAnsiTheme="majorBidi" w:cstheme="majorBidi"/>
          <w:i/>
          <w:iCs/>
          <w:sz w:val="28"/>
          <w:szCs w:val="28"/>
        </w:rPr>
        <w:t>78</w:t>
      </w:r>
      <w:r w:rsidR="00897A13" w:rsidRPr="00F3427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6581B" w:rsidRPr="00F3427F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8733BD" w:rsidRPr="00F3427F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และ</w:t>
      </w:r>
      <w:r w:rsidR="00C43B2D" w:rsidRPr="00F3427F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E86714" w:rsidRPr="00E86714">
        <w:rPr>
          <w:rFonts w:asciiTheme="majorBidi" w:hAnsiTheme="majorBidi"/>
          <w:i/>
          <w:iCs/>
          <w:sz w:val="28"/>
          <w:szCs w:val="28"/>
        </w:rPr>
        <w:t>1</w:t>
      </w:r>
      <w:r w:rsidR="00897A13" w:rsidRPr="00F3427F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E86714" w:rsidRPr="00E86714">
        <w:rPr>
          <w:rFonts w:asciiTheme="majorBidi" w:hAnsiTheme="majorBidi"/>
          <w:i/>
          <w:iCs/>
          <w:sz w:val="28"/>
          <w:szCs w:val="28"/>
        </w:rPr>
        <w:t>419</w:t>
      </w:r>
      <w:r w:rsidR="00897A13" w:rsidRPr="00F3427F">
        <w:rPr>
          <w:rFonts w:asciiTheme="majorBidi" w:hAnsiTheme="majorBidi"/>
          <w:i/>
          <w:iCs/>
          <w:sz w:val="28"/>
          <w:szCs w:val="28"/>
        </w:rPr>
        <w:t>.</w:t>
      </w:r>
      <w:r w:rsidR="00E86714" w:rsidRPr="00E86714">
        <w:rPr>
          <w:rFonts w:asciiTheme="majorBidi" w:hAnsiTheme="majorBidi"/>
          <w:i/>
          <w:iCs/>
          <w:sz w:val="28"/>
          <w:szCs w:val="28"/>
        </w:rPr>
        <w:t>8</w:t>
      </w:r>
      <w:r w:rsidR="00E86714" w:rsidRPr="00E86714">
        <w:rPr>
          <w:rFonts w:asciiTheme="majorBidi" w:hAnsiTheme="majorBidi" w:cstheme="majorBidi"/>
          <w:i/>
          <w:iCs/>
          <w:sz w:val="28"/>
          <w:szCs w:val="28"/>
        </w:rPr>
        <w:t>0</w:t>
      </w:r>
      <w:r w:rsidR="002E2682" w:rsidRPr="00F3427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C43B2D" w:rsidRPr="00F3427F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C43B2D" w:rsidRPr="00F3427F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ตามลำดับ</w:t>
      </w:r>
      <w:r w:rsidR="0016581B" w:rsidRPr="00F3427F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B859AF" w:rsidRPr="00F3427F">
        <w:rPr>
          <w:rFonts w:asciiTheme="majorBidi" w:hAnsiTheme="majorBidi" w:cstheme="majorBidi"/>
          <w:sz w:val="28"/>
          <w:szCs w:val="28"/>
          <w:cs/>
        </w:rPr>
        <w:t xml:space="preserve"> เงินกู้ยืมดังกล่าวมีอัตราดอกเบี้ยร้อยละ</w:t>
      </w:r>
      <w:r w:rsidR="00C442D2"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="00E86714" w:rsidRPr="00E86714">
        <w:rPr>
          <w:rFonts w:asciiTheme="majorBidi" w:hAnsiTheme="majorBidi" w:cstheme="majorBidi"/>
          <w:spacing w:val="4"/>
          <w:sz w:val="28"/>
          <w:szCs w:val="28"/>
        </w:rPr>
        <w:t>4</w:t>
      </w:r>
      <w:r w:rsidR="0050380D">
        <w:rPr>
          <w:rFonts w:asciiTheme="majorBidi" w:hAnsiTheme="majorBidi" w:cstheme="majorBidi"/>
          <w:spacing w:val="4"/>
          <w:sz w:val="28"/>
          <w:szCs w:val="28"/>
        </w:rPr>
        <w:t>.</w:t>
      </w:r>
      <w:r w:rsidR="00E86714" w:rsidRPr="00E86714">
        <w:rPr>
          <w:rFonts w:asciiTheme="majorBidi" w:hAnsiTheme="majorBidi" w:cstheme="majorBidi"/>
          <w:spacing w:val="4"/>
          <w:sz w:val="28"/>
          <w:szCs w:val="28"/>
        </w:rPr>
        <w:t>40</w:t>
      </w:r>
      <w:r w:rsidR="00444A44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="007A65D8" w:rsidRPr="00F3427F">
        <w:rPr>
          <w:rFonts w:asciiTheme="majorBidi" w:hAnsiTheme="majorBidi" w:cstheme="majorBidi" w:hint="cs"/>
          <w:sz w:val="28"/>
          <w:szCs w:val="28"/>
          <w:cs/>
        </w:rPr>
        <w:t>ต่</w:t>
      </w:r>
      <w:r w:rsidR="0016581B" w:rsidRPr="00F3427F">
        <w:rPr>
          <w:rFonts w:asciiTheme="majorBidi" w:hAnsiTheme="majorBidi" w:cstheme="majorBidi"/>
          <w:spacing w:val="4"/>
          <w:sz w:val="28"/>
          <w:szCs w:val="28"/>
          <w:cs/>
        </w:rPr>
        <w:t>อปี</w:t>
      </w:r>
      <w:r w:rsidR="00942D5F" w:rsidRPr="00F3427F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="00942D5F" w:rsidRPr="00F3427F">
        <w:rPr>
          <w:rFonts w:asciiTheme="majorBidi" w:hAnsiTheme="majorBidi" w:cstheme="majorBidi" w:hint="cs"/>
          <w:spacing w:val="4"/>
          <w:sz w:val="28"/>
          <w:szCs w:val="28"/>
          <w:cs/>
        </w:rPr>
        <w:t>ถึง</w:t>
      </w:r>
      <w:r w:rsidR="00F815B6" w:rsidRPr="00F3427F">
        <w:rPr>
          <w:rFonts w:asciiTheme="majorBidi" w:hAnsiTheme="majorBidi"/>
          <w:spacing w:val="4"/>
          <w:sz w:val="28"/>
          <w:szCs w:val="28"/>
          <w:cs/>
        </w:rPr>
        <w:t>ร้อยละ</w:t>
      </w:r>
      <w:r w:rsidR="00E275BF" w:rsidRPr="00F3427F">
        <w:rPr>
          <w:rFonts w:asciiTheme="majorBidi" w:hAnsiTheme="majorBidi"/>
          <w:spacing w:val="4"/>
          <w:sz w:val="28"/>
          <w:szCs w:val="28"/>
        </w:rPr>
        <w:t xml:space="preserve"> </w:t>
      </w:r>
      <w:r w:rsidR="00E86714" w:rsidRPr="00E86714">
        <w:rPr>
          <w:rFonts w:asciiTheme="majorBidi" w:hAnsiTheme="majorBidi"/>
          <w:spacing w:val="4"/>
          <w:sz w:val="28"/>
          <w:szCs w:val="28"/>
        </w:rPr>
        <w:t>8</w:t>
      </w:r>
      <w:r w:rsidR="0050380D">
        <w:rPr>
          <w:rFonts w:asciiTheme="majorBidi" w:hAnsiTheme="majorBidi"/>
          <w:spacing w:val="4"/>
          <w:sz w:val="28"/>
          <w:szCs w:val="28"/>
        </w:rPr>
        <w:t>.</w:t>
      </w:r>
      <w:r w:rsidR="00E86714" w:rsidRPr="00E86714">
        <w:rPr>
          <w:rFonts w:asciiTheme="majorBidi" w:hAnsiTheme="majorBidi"/>
          <w:spacing w:val="4"/>
          <w:sz w:val="28"/>
          <w:szCs w:val="28"/>
        </w:rPr>
        <w:t>00</w:t>
      </w:r>
      <w:r w:rsidR="00753E29" w:rsidRPr="00F3427F">
        <w:rPr>
          <w:rFonts w:asciiTheme="majorBidi" w:hAnsiTheme="majorBidi"/>
          <w:spacing w:val="4"/>
          <w:sz w:val="28"/>
          <w:szCs w:val="28"/>
        </w:rPr>
        <w:t xml:space="preserve"> </w:t>
      </w:r>
      <w:r w:rsidR="00F815B6" w:rsidRPr="00F3427F">
        <w:rPr>
          <w:rFonts w:asciiTheme="majorBidi" w:hAnsiTheme="majorBidi"/>
          <w:spacing w:val="4"/>
          <w:sz w:val="28"/>
          <w:szCs w:val="28"/>
          <w:cs/>
        </w:rPr>
        <w:t>ต่อปี</w:t>
      </w:r>
      <w:r w:rsidR="00281CAD" w:rsidRPr="00F3427F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="0016581B" w:rsidRPr="00F3427F">
        <w:rPr>
          <w:rFonts w:asciiTheme="majorBidi" w:hAnsiTheme="majorBidi" w:cstheme="majorBidi"/>
          <w:i/>
          <w:iCs/>
          <w:spacing w:val="4"/>
          <w:sz w:val="28"/>
          <w:szCs w:val="28"/>
        </w:rPr>
        <w:t>(</w:t>
      </w:r>
      <w:r w:rsidR="00E86714" w:rsidRPr="00E86714">
        <w:rPr>
          <w:rFonts w:asciiTheme="majorBidi" w:hAnsiTheme="majorBidi" w:cstheme="majorBidi"/>
          <w:i/>
          <w:iCs/>
          <w:spacing w:val="4"/>
          <w:sz w:val="28"/>
          <w:szCs w:val="28"/>
        </w:rPr>
        <w:t>31</w:t>
      </w:r>
      <w:r w:rsidR="00281CAD" w:rsidRPr="00F3427F">
        <w:rPr>
          <w:rFonts w:asciiTheme="majorBidi" w:hAnsiTheme="majorBidi" w:cstheme="majorBidi"/>
          <w:i/>
          <w:iCs/>
          <w:spacing w:val="4"/>
          <w:sz w:val="28"/>
          <w:szCs w:val="28"/>
          <w:cs/>
        </w:rPr>
        <w:t xml:space="preserve"> </w:t>
      </w:r>
      <w:r w:rsidR="0016581B" w:rsidRPr="00F3427F">
        <w:rPr>
          <w:rFonts w:asciiTheme="majorBidi" w:hAnsiTheme="majorBidi" w:cstheme="majorBidi"/>
          <w:i/>
          <w:iCs/>
          <w:spacing w:val="4"/>
          <w:sz w:val="28"/>
          <w:szCs w:val="28"/>
          <w:cs/>
        </w:rPr>
        <w:t xml:space="preserve">ธันวาคม </w:t>
      </w:r>
      <w:r w:rsidR="00E86714" w:rsidRPr="00E86714">
        <w:rPr>
          <w:rFonts w:asciiTheme="majorBidi" w:hAnsiTheme="majorBidi" w:cstheme="majorBidi"/>
          <w:i/>
          <w:iCs/>
          <w:spacing w:val="4"/>
          <w:sz w:val="28"/>
          <w:szCs w:val="28"/>
        </w:rPr>
        <w:t>2568</w:t>
      </w:r>
      <w:r w:rsidR="0016581B" w:rsidRPr="00F3427F">
        <w:rPr>
          <w:rFonts w:asciiTheme="majorBidi" w:hAnsiTheme="majorBidi" w:cstheme="majorBidi"/>
          <w:i/>
          <w:iCs/>
          <w:spacing w:val="4"/>
          <w:sz w:val="28"/>
          <w:szCs w:val="28"/>
        </w:rPr>
        <w:t>:</w:t>
      </w:r>
      <w:r w:rsidR="0016581B" w:rsidRPr="00F3427F">
        <w:rPr>
          <w:rFonts w:asciiTheme="majorBidi" w:hAnsiTheme="majorBidi" w:cstheme="majorBidi"/>
          <w:i/>
          <w:iCs/>
          <w:spacing w:val="4"/>
          <w:sz w:val="28"/>
          <w:szCs w:val="28"/>
          <w:cs/>
        </w:rPr>
        <w:t xml:space="preserve"> ร้อยละ</w:t>
      </w:r>
      <w:r w:rsidR="000B017A" w:rsidRPr="00F3427F">
        <w:rPr>
          <w:rFonts w:asciiTheme="majorBidi" w:hAnsiTheme="majorBidi" w:cstheme="majorBidi"/>
          <w:i/>
          <w:iCs/>
          <w:spacing w:val="4"/>
          <w:sz w:val="28"/>
          <w:szCs w:val="28"/>
        </w:rPr>
        <w:t xml:space="preserve"> </w:t>
      </w:r>
      <w:r w:rsidR="00E86714" w:rsidRPr="00E86714">
        <w:rPr>
          <w:rFonts w:asciiTheme="majorBidi" w:hAnsiTheme="majorBidi" w:cstheme="majorBidi"/>
          <w:i/>
          <w:iCs/>
          <w:spacing w:val="4"/>
          <w:sz w:val="28"/>
          <w:szCs w:val="28"/>
        </w:rPr>
        <w:t>4</w:t>
      </w:r>
      <w:r w:rsidR="00135F40" w:rsidRPr="00F3427F">
        <w:rPr>
          <w:rFonts w:asciiTheme="majorBidi" w:hAnsiTheme="majorBidi" w:cstheme="majorBidi"/>
          <w:i/>
          <w:iCs/>
          <w:spacing w:val="4"/>
          <w:sz w:val="28"/>
          <w:szCs w:val="28"/>
        </w:rPr>
        <w:t>.</w:t>
      </w:r>
      <w:r w:rsidR="00E86714" w:rsidRPr="00E86714">
        <w:rPr>
          <w:rFonts w:asciiTheme="majorBidi" w:hAnsiTheme="majorBidi" w:cstheme="majorBidi"/>
          <w:i/>
          <w:iCs/>
          <w:spacing w:val="4"/>
          <w:sz w:val="28"/>
          <w:szCs w:val="28"/>
        </w:rPr>
        <w:t>25</w:t>
      </w:r>
      <w:r w:rsidR="000B017A" w:rsidRPr="00F3427F">
        <w:rPr>
          <w:rFonts w:asciiTheme="majorBidi" w:hAnsiTheme="majorBidi" w:cstheme="majorBidi"/>
          <w:i/>
          <w:iCs/>
          <w:spacing w:val="4"/>
          <w:sz w:val="28"/>
          <w:szCs w:val="28"/>
        </w:rPr>
        <w:t xml:space="preserve"> </w:t>
      </w:r>
      <w:r w:rsidR="000B017A" w:rsidRPr="00F3427F">
        <w:rPr>
          <w:rFonts w:asciiTheme="majorBidi" w:hAnsiTheme="majorBidi" w:cstheme="majorBidi" w:hint="cs"/>
          <w:i/>
          <w:iCs/>
          <w:spacing w:val="4"/>
          <w:sz w:val="28"/>
          <w:szCs w:val="28"/>
          <w:cs/>
        </w:rPr>
        <w:t xml:space="preserve">ต่อปี ถึงร้อยละ </w:t>
      </w:r>
      <w:r w:rsidR="00E86714" w:rsidRPr="00E86714">
        <w:rPr>
          <w:rFonts w:asciiTheme="majorBidi" w:hAnsiTheme="majorBidi" w:cstheme="majorBidi"/>
          <w:i/>
          <w:iCs/>
          <w:spacing w:val="4"/>
          <w:sz w:val="28"/>
          <w:szCs w:val="28"/>
        </w:rPr>
        <w:t>8</w:t>
      </w:r>
      <w:r w:rsidR="00897A13" w:rsidRPr="00F3427F">
        <w:rPr>
          <w:rFonts w:asciiTheme="majorBidi" w:hAnsiTheme="majorBidi" w:cstheme="majorBidi"/>
          <w:i/>
          <w:iCs/>
          <w:spacing w:val="4"/>
          <w:sz w:val="28"/>
          <w:szCs w:val="28"/>
        </w:rPr>
        <w:t>.</w:t>
      </w:r>
      <w:r w:rsidR="00E86714" w:rsidRPr="00E86714">
        <w:rPr>
          <w:rFonts w:asciiTheme="majorBidi" w:hAnsiTheme="majorBidi" w:cstheme="majorBidi"/>
          <w:i/>
          <w:iCs/>
          <w:spacing w:val="4"/>
          <w:sz w:val="28"/>
          <w:szCs w:val="28"/>
        </w:rPr>
        <w:t>00</w:t>
      </w:r>
      <w:r w:rsidR="0021092F" w:rsidRPr="00F3427F">
        <w:rPr>
          <w:rFonts w:asciiTheme="majorBidi" w:hAnsiTheme="majorBidi" w:cstheme="majorBidi" w:hint="cs"/>
          <w:i/>
          <w:iCs/>
          <w:spacing w:val="4"/>
          <w:sz w:val="28"/>
          <w:szCs w:val="28"/>
          <w:cs/>
        </w:rPr>
        <w:t xml:space="preserve"> </w:t>
      </w:r>
      <w:r w:rsidR="0016581B" w:rsidRPr="00F3427F">
        <w:rPr>
          <w:rFonts w:asciiTheme="majorBidi" w:hAnsiTheme="majorBidi" w:cstheme="majorBidi"/>
          <w:i/>
          <w:iCs/>
          <w:spacing w:val="4"/>
          <w:sz w:val="28"/>
          <w:szCs w:val="28"/>
          <w:cs/>
        </w:rPr>
        <w:t>ต่อปี</w:t>
      </w:r>
      <w:r w:rsidR="0016581B" w:rsidRPr="00F3427F">
        <w:rPr>
          <w:rFonts w:asciiTheme="majorBidi" w:hAnsiTheme="majorBidi" w:cstheme="majorBidi"/>
          <w:i/>
          <w:iCs/>
          <w:spacing w:val="4"/>
          <w:sz w:val="28"/>
          <w:szCs w:val="28"/>
        </w:rPr>
        <w:t>)</w:t>
      </w:r>
      <w:r w:rsidR="0016581B" w:rsidRPr="00F3427F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="00D02A12" w:rsidRPr="00F3427F">
        <w:rPr>
          <w:rFonts w:asciiTheme="majorBidi" w:hAnsiTheme="majorBidi" w:cstheme="majorBidi"/>
          <w:spacing w:val="4"/>
          <w:sz w:val="28"/>
          <w:szCs w:val="28"/>
          <w:cs/>
        </w:rPr>
        <w:t>เงินกู้ยืมระยะสั้นนี้มีหลักประกัน</w:t>
      </w:r>
      <w:r w:rsidR="000D4889" w:rsidRPr="00F3427F"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 </w:t>
      </w:r>
      <w:r w:rsidR="000D4889" w:rsidRPr="00F3427F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(ดูหมายเหตุ </w:t>
      </w:r>
      <w:r w:rsidR="00E86714" w:rsidRPr="00E86714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0D4889" w:rsidRPr="00F3427F">
        <w:rPr>
          <w:rFonts w:asciiTheme="majorBidi" w:hAnsiTheme="majorBidi" w:cstheme="majorBidi" w:hint="cs"/>
          <w:i/>
          <w:iCs/>
          <w:sz w:val="28"/>
          <w:szCs w:val="28"/>
          <w:cs/>
        </w:rPr>
        <w:t>)</w:t>
      </w:r>
    </w:p>
    <w:p w14:paraId="29AB672D" w14:textId="77777777" w:rsidR="00911A6D" w:rsidRPr="005E070D" w:rsidRDefault="00911A6D" w:rsidP="00F27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4"/>
          <w:sz w:val="24"/>
          <w:szCs w:val="24"/>
          <w:cs/>
        </w:rPr>
      </w:pPr>
    </w:p>
    <w:p w14:paraId="2522F565" w14:textId="5E0C951D" w:rsidR="007C76B0" w:rsidRPr="00F3427F" w:rsidRDefault="007C76B0" w:rsidP="00F27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3427F">
        <w:rPr>
          <w:rFonts w:asciiTheme="majorBidi" w:hAnsiTheme="majorBidi" w:cstheme="majorBidi"/>
          <w:i/>
          <w:iCs/>
          <w:sz w:val="28"/>
          <w:szCs w:val="28"/>
          <w:cs/>
        </w:rPr>
        <w:t>เงินกู้ยืมระยะยาวจากสถาบันการเงิน</w:t>
      </w:r>
    </w:p>
    <w:p w14:paraId="5F98A954" w14:textId="42469DA7" w:rsidR="00A90F58" w:rsidRPr="00F3427F" w:rsidRDefault="003170C3" w:rsidP="00905C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3427F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E86714" w:rsidRPr="00E86714">
        <w:rPr>
          <w:rFonts w:asciiTheme="majorBidi" w:hAnsiTheme="majorBidi"/>
          <w:sz w:val="28"/>
          <w:szCs w:val="28"/>
        </w:rPr>
        <w:t>30</w:t>
      </w:r>
      <w:r w:rsidR="00A41C80">
        <w:rPr>
          <w:rFonts w:asciiTheme="majorBidi" w:hAnsiTheme="majorBidi"/>
          <w:sz w:val="28"/>
          <w:szCs w:val="28"/>
        </w:rPr>
        <w:t xml:space="preserve"> </w:t>
      </w:r>
      <w:r w:rsidR="00A41C80">
        <w:rPr>
          <w:rFonts w:asciiTheme="majorBidi" w:hAnsiTheme="majorBidi"/>
          <w:sz w:val="28"/>
          <w:szCs w:val="28"/>
          <w:cs/>
        </w:rPr>
        <w:t>มิถุนายน</w:t>
      </w:r>
      <w:r w:rsidR="00C519E7" w:rsidRPr="00F3427F">
        <w:rPr>
          <w:rFonts w:asciiTheme="majorBidi" w:hAnsiTheme="majorBidi"/>
          <w:sz w:val="28"/>
          <w:szCs w:val="28"/>
          <w:cs/>
        </w:rPr>
        <w:t xml:space="preserve"> </w:t>
      </w:r>
      <w:r w:rsidR="00E86714" w:rsidRPr="00E86714">
        <w:rPr>
          <w:rFonts w:asciiTheme="majorBidi" w:hAnsiTheme="majorBidi"/>
          <w:sz w:val="28"/>
          <w:szCs w:val="28"/>
        </w:rPr>
        <w:t>2569</w:t>
      </w:r>
      <w:r w:rsidR="00C519E7" w:rsidRPr="00F3427F">
        <w:rPr>
          <w:rFonts w:asciiTheme="majorBidi" w:hAnsiTheme="majorBidi"/>
          <w:sz w:val="28"/>
          <w:szCs w:val="28"/>
          <w:cs/>
        </w:rPr>
        <w:t xml:space="preserve"> </w:t>
      </w:r>
      <w:r w:rsidR="00C26110" w:rsidRPr="00F3427F">
        <w:rPr>
          <w:rFonts w:asciiTheme="majorBidi" w:hAnsiTheme="majorBidi" w:cstheme="majorBidi"/>
          <w:sz w:val="28"/>
          <w:szCs w:val="28"/>
          <w:cs/>
        </w:rPr>
        <w:t>บริษัทมีสัญญากู้ยืมเงินระยะยาวจากสถาบันการเงินในประเทศหลา</w:t>
      </w:r>
      <w:r w:rsidR="006E1EC3" w:rsidRPr="00F3427F">
        <w:rPr>
          <w:rFonts w:asciiTheme="majorBidi" w:hAnsiTheme="majorBidi" w:cstheme="majorBidi"/>
          <w:sz w:val="28"/>
          <w:szCs w:val="28"/>
          <w:cs/>
        </w:rPr>
        <w:t>ย</w:t>
      </w:r>
      <w:r w:rsidR="00C26110" w:rsidRPr="00F3427F">
        <w:rPr>
          <w:rFonts w:asciiTheme="majorBidi" w:hAnsiTheme="majorBidi" w:cstheme="majorBidi"/>
          <w:sz w:val="28"/>
          <w:szCs w:val="28"/>
          <w:cs/>
        </w:rPr>
        <w:t>แห่ง</w:t>
      </w:r>
      <w:r w:rsidR="00C8246F" w:rsidRPr="00C8246F">
        <w:rPr>
          <w:rFonts w:asciiTheme="majorBidi" w:hAnsiTheme="majorBidi"/>
          <w:sz w:val="28"/>
          <w:szCs w:val="28"/>
          <w:cs/>
        </w:rPr>
        <w:t>เพื่อ</w:t>
      </w:r>
      <w:r w:rsidR="00C8246F" w:rsidRPr="004C7424">
        <w:rPr>
          <w:rFonts w:asciiTheme="majorBidi" w:hAnsiTheme="majorBidi" w:hint="cs"/>
          <w:sz w:val="28"/>
          <w:szCs w:val="28"/>
          <w:cs/>
        </w:rPr>
        <w:t>การดำเนินงาน</w:t>
      </w:r>
      <w:r w:rsidR="004C7424" w:rsidRPr="004C7424">
        <w:rPr>
          <w:rFonts w:asciiTheme="majorBidi" w:hAnsiTheme="majorBidi" w:hint="cs"/>
          <w:sz w:val="28"/>
          <w:szCs w:val="28"/>
          <w:cs/>
        </w:rPr>
        <w:t>ทั่วไป</w:t>
      </w:r>
      <w:r w:rsidR="00C26110" w:rsidRPr="00F3427F">
        <w:rPr>
          <w:rFonts w:asciiTheme="majorBidi" w:hAnsiTheme="majorBidi" w:cstheme="majorBidi"/>
          <w:sz w:val="28"/>
          <w:szCs w:val="28"/>
          <w:cs/>
        </w:rPr>
        <w:t>เป็น</w:t>
      </w:r>
      <w:r w:rsidR="007C76B0" w:rsidRPr="00F3427F">
        <w:rPr>
          <w:rFonts w:asciiTheme="majorBidi" w:hAnsiTheme="majorBidi" w:cstheme="majorBidi"/>
          <w:sz w:val="28"/>
          <w:szCs w:val="28"/>
          <w:cs/>
        </w:rPr>
        <w:t>จำนวน</w:t>
      </w:r>
      <w:r w:rsidR="00922D84"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="00E86714" w:rsidRPr="00E86714">
        <w:rPr>
          <w:rFonts w:asciiTheme="majorBidi" w:hAnsiTheme="majorBidi" w:cstheme="majorBidi"/>
          <w:sz w:val="28"/>
          <w:szCs w:val="28"/>
        </w:rPr>
        <w:t>63</w:t>
      </w:r>
      <w:r w:rsidR="0050380D">
        <w:rPr>
          <w:rFonts w:asciiTheme="majorBidi" w:hAnsiTheme="majorBidi" w:cstheme="majorBidi"/>
          <w:sz w:val="28"/>
          <w:szCs w:val="28"/>
        </w:rPr>
        <w:t>.</w:t>
      </w:r>
      <w:r w:rsidR="00E86714" w:rsidRPr="00E86714">
        <w:rPr>
          <w:rFonts w:asciiTheme="majorBidi" w:hAnsiTheme="majorBidi" w:cstheme="majorBidi"/>
          <w:sz w:val="28"/>
          <w:szCs w:val="28"/>
        </w:rPr>
        <w:t>87</w:t>
      </w:r>
      <w:r w:rsidR="00E32A96"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="007C76B0" w:rsidRPr="00F3427F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7C76B0" w:rsidRPr="00F3427F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E86714" w:rsidRPr="00E86714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7C76B0" w:rsidRPr="00F3427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="00E86714" w:rsidRPr="00E86714">
        <w:rPr>
          <w:rFonts w:asciiTheme="majorBidi" w:hAnsiTheme="majorBidi" w:cstheme="majorBidi"/>
          <w:i/>
          <w:iCs/>
          <w:sz w:val="28"/>
          <w:szCs w:val="28"/>
        </w:rPr>
        <w:t>2568</w:t>
      </w:r>
      <w:r w:rsidR="007C76B0" w:rsidRPr="00F3427F">
        <w:rPr>
          <w:rFonts w:asciiTheme="majorBidi" w:hAnsiTheme="majorBidi" w:cstheme="majorBidi"/>
          <w:i/>
          <w:iCs/>
          <w:sz w:val="28"/>
          <w:szCs w:val="28"/>
          <w:cs/>
        </w:rPr>
        <w:t>:</w:t>
      </w:r>
      <w:r w:rsidR="002A1E8B" w:rsidRPr="00F3427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86714" w:rsidRPr="00E86714">
        <w:rPr>
          <w:rFonts w:asciiTheme="majorBidi" w:hAnsiTheme="majorBidi" w:cstheme="majorBidi"/>
          <w:i/>
          <w:iCs/>
          <w:sz w:val="28"/>
          <w:szCs w:val="28"/>
        </w:rPr>
        <w:t>116</w:t>
      </w:r>
      <w:r w:rsidR="001C1A12" w:rsidRPr="00F3427F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E86714" w:rsidRPr="00E86714">
        <w:rPr>
          <w:rFonts w:asciiTheme="majorBidi" w:hAnsiTheme="majorBidi" w:cstheme="majorBidi"/>
          <w:i/>
          <w:iCs/>
          <w:sz w:val="28"/>
          <w:szCs w:val="28"/>
        </w:rPr>
        <w:t>02</w:t>
      </w:r>
      <w:r w:rsidR="001C1A12" w:rsidRPr="00F3427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0C08E9" w:rsidRPr="00F3427F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7C76B0" w:rsidRPr="00F3427F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="007C76B0" w:rsidRPr="00F3427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26110" w:rsidRPr="00F3427F">
        <w:rPr>
          <w:rFonts w:asciiTheme="majorBidi" w:hAnsiTheme="majorBidi" w:cstheme="majorBidi"/>
          <w:sz w:val="28"/>
          <w:szCs w:val="28"/>
          <w:cs/>
        </w:rPr>
        <w:t>เงินกู้ยืมดังกล่าวมีอัตราดอกเบี้</w:t>
      </w:r>
      <w:r w:rsidR="000876EA" w:rsidRPr="00F3427F">
        <w:rPr>
          <w:rFonts w:asciiTheme="majorBidi" w:hAnsiTheme="majorBidi" w:cstheme="majorBidi"/>
          <w:sz w:val="28"/>
          <w:szCs w:val="28"/>
          <w:cs/>
        </w:rPr>
        <w:t>ยเท่ากับที่ระบุในสัญญา</w:t>
      </w:r>
      <w:r w:rsidR="00754E77"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="009A7488" w:rsidRPr="00F3427F">
        <w:rPr>
          <w:rFonts w:asciiTheme="majorBidi" w:hAnsiTheme="majorBidi" w:cstheme="majorBidi"/>
          <w:sz w:val="28"/>
          <w:szCs w:val="28"/>
          <w:cs/>
        </w:rPr>
        <w:t>เงินกู้ยืมระยะยาวของบริษัท</w:t>
      </w:r>
      <w:r w:rsidR="00DE64A2" w:rsidRPr="00F3427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A7488" w:rsidRPr="00F3427F">
        <w:rPr>
          <w:rFonts w:asciiTheme="majorBidi" w:hAnsiTheme="majorBidi" w:cstheme="majorBidi"/>
          <w:sz w:val="28"/>
          <w:szCs w:val="28"/>
          <w:cs/>
        </w:rPr>
        <w:t>ค้ำประกันโดยอสังหาริมทรัพย์เพื่อการลงทุน</w:t>
      </w:r>
      <w:r w:rsidR="00905C68" w:rsidRPr="00F3427F">
        <w:rPr>
          <w:rFonts w:asciiTheme="majorBidi" w:hAnsiTheme="majorBidi" w:cstheme="majorBidi" w:hint="cs"/>
          <w:sz w:val="28"/>
          <w:szCs w:val="28"/>
          <w:cs/>
        </w:rPr>
        <w:t>ของกลุ่มบริษัทเป็นจำนวน</w:t>
      </w:r>
      <w:r w:rsidR="00CA557F" w:rsidRPr="00F3427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86714" w:rsidRPr="00E86714">
        <w:rPr>
          <w:rFonts w:asciiTheme="majorBidi" w:hAnsiTheme="majorBidi" w:cstheme="majorBidi"/>
          <w:sz w:val="28"/>
          <w:szCs w:val="28"/>
        </w:rPr>
        <w:t>1</w:t>
      </w:r>
      <w:r w:rsidR="0050380D">
        <w:rPr>
          <w:rFonts w:asciiTheme="majorBidi" w:hAnsiTheme="majorBidi" w:cstheme="majorBidi"/>
          <w:sz w:val="28"/>
          <w:szCs w:val="28"/>
        </w:rPr>
        <w:t>.</w:t>
      </w:r>
      <w:r w:rsidR="00E86714" w:rsidRPr="00E86714">
        <w:rPr>
          <w:rFonts w:asciiTheme="majorBidi" w:hAnsiTheme="majorBidi" w:cstheme="majorBidi"/>
          <w:sz w:val="28"/>
          <w:szCs w:val="28"/>
        </w:rPr>
        <w:t>5</w:t>
      </w:r>
      <w:r w:rsidR="00905C68" w:rsidRPr="00F3427F">
        <w:rPr>
          <w:rFonts w:asciiTheme="majorBidi" w:hAnsiTheme="majorBidi" w:cstheme="majorBidi" w:hint="cs"/>
          <w:sz w:val="28"/>
          <w:szCs w:val="28"/>
          <w:cs/>
        </w:rPr>
        <w:t xml:space="preserve"> ล้านบาท </w:t>
      </w:r>
      <w:r w:rsidR="00905C68" w:rsidRPr="00F3427F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E86714" w:rsidRPr="00E86714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905C68" w:rsidRPr="00F3427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905C68" w:rsidRPr="00F3427F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ธันวาคม </w:t>
      </w:r>
      <w:r w:rsidR="00E86714" w:rsidRPr="00E86714">
        <w:rPr>
          <w:rFonts w:asciiTheme="majorBidi" w:hAnsiTheme="majorBidi" w:cstheme="majorBidi"/>
          <w:i/>
          <w:iCs/>
          <w:sz w:val="28"/>
          <w:szCs w:val="28"/>
        </w:rPr>
        <w:t>2568</w:t>
      </w:r>
      <w:r w:rsidR="00905C68" w:rsidRPr="00F3427F">
        <w:rPr>
          <w:rFonts w:asciiTheme="majorBidi" w:hAnsiTheme="majorBidi" w:cstheme="majorBidi"/>
          <w:i/>
          <w:iCs/>
          <w:sz w:val="28"/>
          <w:szCs w:val="28"/>
        </w:rPr>
        <w:t xml:space="preserve"> : </w:t>
      </w:r>
      <w:r w:rsidR="00E86714" w:rsidRPr="00E86714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905C68" w:rsidRPr="00F3427F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E86714" w:rsidRPr="00E86714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9A7488" w:rsidRPr="00F3427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905C68" w:rsidRPr="00F3427F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="00905C68" w:rsidRPr="00F3427F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905C68"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="009A7488" w:rsidRPr="00F3427F">
        <w:rPr>
          <w:rFonts w:asciiTheme="majorBidi" w:hAnsiTheme="majorBidi" w:cstheme="majorBidi"/>
          <w:sz w:val="28"/>
          <w:szCs w:val="28"/>
          <w:cs/>
        </w:rPr>
        <w:t>และที่ดิน อาคารและอุปกรณ์ของกลุ่มบริษัท</w:t>
      </w:r>
      <w:r w:rsidR="003A09A1" w:rsidRPr="00F3427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A09A1" w:rsidRPr="00F3427F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(ดูหมายเหตุ </w:t>
      </w:r>
      <w:r w:rsidR="00E86714" w:rsidRPr="00E86714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3A09A1" w:rsidRPr="00F3427F">
        <w:rPr>
          <w:rFonts w:asciiTheme="majorBidi" w:hAnsiTheme="majorBidi" w:cstheme="majorBidi" w:hint="cs"/>
          <w:i/>
          <w:iCs/>
          <w:sz w:val="28"/>
          <w:szCs w:val="28"/>
          <w:cs/>
        </w:rPr>
        <w:t>)</w:t>
      </w:r>
    </w:p>
    <w:p w14:paraId="7121FE6C" w14:textId="77777777" w:rsidR="003F440C" w:rsidRPr="005E070D" w:rsidRDefault="003F440C" w:rsidP="001C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A71F323" w14:textId="44BA89F6" w:rsidR="00DD0D40" w:rsidRPr="00236CC1" w:rsidRDefault="00DD0D40" w:rsidP="00236C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36CC1">
        <w:rPr>
          <w:rFonts w:asciiTheme="majorBidi" w:hAnsiTheme="majorBidi" w:cstheme="majorBidi"/>
          <w:sz w:val="28"/>
          <w:szCs w:val="28"/>
          <w:cs/>
        </w:rPr>
        <w:t>กลุ่มบริษัทจะต้องปฏิบัติตามเงื่อนไขที่ระบุไว้ในสัญญาวงเงินสินเชื่อรวมทั้งรักษาอัตราส่วนทางการเงินบางประการ</w:t>
      </w:r>
      <w:r w:rsidR="0023717E">
        <w:rPr>
          <w:rFonts w:asciiTheme="majorBidi" w:hAnsiTheme="majorBidi" w:cstheme="majorBidi" w:hint="cs"/>
          <w:sz w:val="28"/>
          <w:szCs w:val="28"/>
          <w:cs/>
        </w:rPr>
        <w:t xml:space="preserve">        โดย</w:t>
      </w:r>
      <w:r w:rsidR="0023717E" w:rsidRPr="00F3427F">
        <w:rPr>
          <w:rFonts w:asciiTheme="majorBidi" w:hAnsiTheme="majorBidi" w:cstheme="majorBidi" w:hint="cs"/>
          <w:sz w:val="28"/>
          <w:szCs w:val="28"/>
          <w:cs/>
        </w:rPr>
        <w:t>พิจารณาเป็นราย</w:t>
      </w:r>
      <w:r w:rsidR="0023717E">
        <w:rPr>
          <w:rFonts w:asciiTheme="majorBidi" w:hAnsiTheme="majorBidi" w:cstheme="majorBidi" w:hint="cs"/>
          <w:sz w:val="28"/>
          <w:szCs w:val="28"/>
          <w:cs/>
        </w:rPr>
        <w:t>ปี</w:t>
      </w:r>
    </w:p>
    <w:p w14:paraId="15759215" w14:textId="77777777" w:rsidR="00DD0D40" w:rsidRPr="005E070D" w:rsidRDefault="00DD0D40" w:rsidP="001C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35C5425" w14:textId="35282108" w:rsidR="008D721A" w:rsidRPr="00444A44" w:rsidRDefault="008D721A" w:rsidP="008D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44A44">
        <w:rPr>
          <w:rFonts w:asciiTheme="majorBidi" w:hAnsiTheme="majorBidi" w:cstheme="majorBidi"/>
          <w:i/>
          <w:iCs/>
          <w:sz w:val="28"/>
          <w:szCs w:val="28"/>
          <w:cs/>
        </w:rPr>
        <w:t>หุ้นกู้</w:t>
      </w:r>
    </w:p>
    <w:p w14:paraId="00EF7DFC" w14:textId="640742B5" w:rsidR="002178F7" w:rsidRPr="00F3427F" w:rsidRDefault="003170C3" w:rsidP="002178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44A4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E86714" w:rsidRPr="00E86714">
        <w:rPr>
          <w:rFonts w:asciiTheme="majorBidi" w:hAnsiTheme="majorBidi"/>
          <w:sz w:val="28"/>
          <w:szCs w:val="28"/>
        </w:rPr>
        <w:t>30</w:t>
      </w:r>
      <w:r w:rsidR="00A41C80" w:rsidRPr="00444A44">
        <w:rPr>
          <w:rFonts w:asciiTheme="majorBidi" w:hAnsiTheme="majorBidi"/>
          <w:sz w:val="28"/>
          <w:szCs w:val="28"/>
        </w:rPr>
        <w:t xml:space="preserve"> </w:t>
      </w:r>
      <w:r w:rsidR="00A41C80" w:rsidRPr="00444A44">
        <w:rPr>
          <w:rFonts w:asciiTheme="majorBidi" w:hAnsiTheme="majorBidi"/>
          <w:sz w:val="28"/>
          <w:szCs w:val="28"/>
          <w:cs/>
        </w:rPr>
        <w:t>มิถุนายน</w:t>
      </w:r>
      <w:r w:rsidR="00DE4805" w:rsidRPr="00444A44">
        <w:rPr>
          <w:rFonts w:asciiTheme="majorBidi" w:hAnsiTheme="majorBidi"/>
          <w:sz w:val="28"/>
          <w:szCs w:val="28"/>
          <w:cs/>
        </w:rPr>
        <w:t xml:space="preserve"> </w:t>
      </w:r>
      <w:r w:rsidR="00E86714" w:rsidRPr="00E86714">
        <w:rPr>
          <w:rFonts w:asciiTheme="majorBidi" w:hAnsiTheme="majorBidi"/>
          <w:sz w:val="28"/>
          <w:szCs w:val="28"/>
        </w:rPr>
        <w:t>2569</w:t>
      </w:r>
      <w:r w:rsidR="00DE4805" w:rsidRPr="00444A44">
        <w:rPr>
          <w:rFonts w:asciiTheme="majorBidi" w:hAnsiTheme="majorBidi"/>
          <w:sz w:val="28"/>
          <w:szCs w:val="28"/>
          <w:cs/>
        </w:rPr>
        <w:t xml:space="preserve"> </w:t>
      </w:r>
      <w:r w:rsidR="002178F7" w:rsidRPr="00444A44">
        <w:rPr>
          <w:rFonts w:asciiTheme="majorBidi" w:hAnsiTheme="majorBidi" w:cstheme="majorBidi"/>
          <w:sz w:val="28"/>
          <w:szCs w:val="28"/>
          <w:cs/>
        </w:rPr>
        <w:t>บริษัทมียอดคงเหลือจากการออกหุ้นกู้ระบุชื่อผู้ถือประเภทไม่ด้อยสิทธิ มีหลักประกัน</w:t>
      </w:r>
      <w:r w:rsidR="00CE359D" w:rsidRPr="00444A44">
        <w:rPr>
          <w:rFonts w:asciiTheme="majorBidi" w:hAnsiTheme="majorBidi" w:cstheme="majorBidi"/>
          <w:sz w:val="28"/>
          <w:szCs w:val="28"/>
        </w:rPr>
        <w:t xml:space="preserve">                      </w:t>
      </w:r>
      <w:r w:rsidR="002178F7" w:rsidRPr="00444A44">
        <w:rPr>
          <w:rFonts w:asciiTheme="majorBidi" w:hAnsiTheme="majorBidi" w:cstheme="majorBidi"/>
          <w:sz w:val="28"/>
          <w:szCs w:val="28"/>
          <w:cs/>
        </w:rPr>
        <w:t>โดยมีรายละเอียดดังนี้</w:t>
      </w:r>
    </w:p>
    <w:p w14:paraId="7EC0D1EF" w14:textId="77777777" w:rsidR="002178F7" w:rsidRPr="005E070D" w:rsidRDefault="002178F7" w:rsidP="002178F7">
      <w:pPr>
        <w:spacing w:line="240" w:lineRule="auto"/>
        <w:ind w:left="450"/>
        <w:jc w:val="thaiDistribute"/>
        <w:rPr>
          <w:rFonts w:ascii="Angsana New" w:hAnsi="Angsana New"/>
          <w:spacing w:val="-4"/>
          <w:sz w:val="24"/>
          <w:szCs w:val="24"/>
        </w:rPr>
      </w:pPr>
    </w:p>
    <w:tbl>
      <w:tblPr>
        <w:tblW w:w="9090" w:type="dxa"/>
        <w:tblInd w:w="567" w:type="dxa"/>
        <w:tblLook w:val="01E0" w:firstRow="1" w:lastRow="1" w:firstColumn="1" w:lastColumn="1" w:noHBand="0" w:noVBand="0"/>
      </w:tblPr>
      <w:tblGrid>
        <w:gridCol w:w="3510"/>
        <w:gridCol w:w="5580"/>
      </w:tblGrid>
      <w:tr w:rsidR="002178F7" w:rsidRPr="00F3427F" w14:paraId="019811AF" w14:textId="77777777" w:rsidTr="002178F7">
        <w:tc>
          <w:tcPr>
            <w:tcW w:w="3510" w:type="dxa"/>
          </w:tcPr>
          <w:p w14:paraId="4642B02A" w14:textId="77777777" w:rsidR="002178F7" w:rsidRPr="00F3427F" w:rsidRDefault="002178F7" w:rsidP="00EC6DCA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14:paraId="076D27AF" w14:textId="353E1242" w:rsidR="002178F7" w:rsidRPr="00F3427F" w:rsidRDefault="002178F7" w:rsidP="00EC6DCA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E86714" w:rsidRPr="00E86714">
              <w:rPr>
                <w:rFonts w:ascii="Angsana New" w:hAnsi="Angsana New"/>
                <w:sz w:val="28"/>
                <w:szCs w:val="28"/>
              </w:rPr>
              <w:t>28</w:t>
            </w:r>
            <w:r w:rsidRPr="00F342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3427F">
              <w:rPr>
                <w:rFonts w:ascii="Angsana New" w:hAnsi="Angsana New"/>
                <w:sz w:val="28"/>
                <w:szCs w:val="28"/>
                <w:cs/>
              </w:rPr>
              <w:t xml:space="preserve">กุมภาพันธ์ </w:t>
            </w:r>
            <w:r w:rsidR="00E86714" w:rsidRPr="00E8671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2178F7" w:rsidRPr="00F3427F" w14:paraId="07504616" w14:textId="77777777" w:rsidTr="002178F7">
        <w:tc>
          <w:tcPr>
            <w:tcW w:w="3510" w:type="dxa"/>
          </w:tcPr>
          <w:p w14:paraId="41EB2763" w14:textId="77777777" w:rsidR="002178F7" w:rsidRPr="00F3427F" w:rsidRDefault="002178F7" w:rsidP="00EC6DCA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14:paraId="7552DF5F" w14:textId="78A658FF" w:rsidR="002178F7" w:rsidRPr="00F3427F" w:rsidRDefault="00E86714" w:rsidP="00EC6DCA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50</w:t>
            </w:r>
            <w:r w:rsidR="002E6614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000</w:t>
            </w:r>
            <w:r w:rsidR="002178F7" w:rsidRPr="00F3427F">
              <w:rPr>
                <w:rFonts w:ascii="Angsana New" w:hAnsi="Angsana New"/>
                <w:sz w:val="28"/>
                <w:szCs w:val="28"/>
                <w:cs/>
              </w:rPr>
              <w:t xml:space="preserve"> หน่วย หน่วยละ </w:t>
            </w:r>
            <w:r w:rsidRPr="00E86714">
              <w:rPr>
                <w:rFonts w:ascii="Angsana New" w:hAnsi="Angsana New"/>
                <w:sz w:val="28"/>
                <w:szCs w:val="28"/>
              </w:rPr>
              <w:t>1</w:t>
            </w:r>
            <w:r w:rsidR="002178F7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000</w:t>
            </w:r>
            <w:r w:rsidR="002178F7" w:rsidRPr="00F3427F">
              <w:rPr>
                <w:rFonts w:ascii="Angsana New" w:hAnsi="Angsana New"/>
                <w:sz w:val="28"/>
                <w:szCs w:val="28"/>
                <w:cs/>
              </w:rPr>
              <w:t xml:space="preserve"> บาท</w:t>
            </w:r>
          </w:p>
        </w:tc>
      </w:tr>
      <w:tr w:rsidR="002178F7" w:rsidRPr="00F3427F" w14:paraId="5CB11368" w14:textId="77777777" w:rsidTr="002178F7">
        <w:tc>
          <w:tcPr>
            <w:tcW w:w="3510" w:type="dxa"/>
          </w:tcPr>
          <w:p w14:paraId="2D9D7629" w14:textId="77777777" w:rsidR="002178F7" w:rsidRPr="00F3427F" w:rsidRDefault="002178F7" w:rsidP="00EC6DCA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14:paraId="0CCAD744" w14:textId="450066A6" w:rsidR="002178F7" w:rsidRPr="00F3427F" w:rsidRDefault="00E86714" w:rsidP="00EC6DCA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50</w:t>
            </w:r>
            <w:r w:rsidR="002178F7" w:rsidRPr="00F3427F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</w:tr>
      <w:tr w:rsidR="002178F7" w:rsidRPr="00F3427F" w14:paraId="6264BE3E" w14:textId="77777777" w:rsidTr="002178F7">
        <w:tc>
          <w:tcPr>
            <w:tcW w:w="3510" w:type="dxa"/>
          </w:tcPr>
          <w:p w14:paraId="10427678" w14:textId="77777777" w:rsidR="002178F7" w:rsidRPr="00F3427F" w:rsidRDefault="002178F7" w:rsidP="00EC6DCA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มูลค่าหุ้นกู้ที่ออกและจำหน่าย</w:t>
            </w:r>
          </w:p>
        </w:tc>
        <w:tc>
          <w:tcPr>
            <w:tcW w:w="5580" w:type="dxa"/>
          </w:tcPr>
          <w:p w14:paraId="60C78C78" w14:textId="4A5378D3" w:rsidR="002178F7" w:rsidRPr="00F3427F" w:rsidRDefault="00E86714" w:rsidP="00EC6DCA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24</w:t>
            </w:r>
            <w:r w:rsidR="002178F7" w:rsidRPr="00F3427F">
              <w:rPr>
                <w:rFonts w:ascii="Angsana New" w:hAnsi="Angsana New"/>
                <w:sz w:val="28"/>
                <w:szCs w:val="28"/>
              </w:rPr>
              <w:t>.</w:t>
            </w:r>
            <w:r w:rsidRPr="00E86714">
              <w:rPr>
                <w:rFonts w:ascii="Angsana New" w:hAnsi="Angsana New"/>
                <w:sz w:val="28"/>
                <w:szCs w:val="28"/>
              </w:rPr>
              <w:t>30</w:t>
            </w:r>
            <w:r w:rsidR="002178F7" w:rsidRPr="00F342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178F7" w:rsidRPr="00F3427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2178F7" w:rsidRPr="00F3427F" w14:paraId="1339FD72" w14:textId="77777777" w:rsidTr="002178F7">
        <w:tc>
          <w:tcPr>
            <w:tcW w:w="3510" w:type="dxa"/>
          </w:tcPr>
          <w:p w14:paraId="4DE34AE1" w14:textId="77777777" w:rsidR="002178F7" w:rsidRPr="00F3427F" w:rsidRDefault="002178F7" w:rsidP="00EC6DCA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14:paraId="23BC8B55" w14:textId="1086A0C8" w:rsidR="002178F7" w:rsidRPr="00F3427F" w:rsidRDefault="00E86714" w:rsidP="00EC6DCA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1</w:t>
            </w:r>
            <w:r w:rsidR="002178F7" w:rsidRPr="00F3427F">
              <w:rPr>
                <w:rFonts w:ascii="Angsana New" w:hAnsi="Angsana New"/>
                <w:sz w:val="28"/>
                <w:szCs w:val="28"/>
                <w:cs/>
              </w:rPr>
              <w:t xml:space="preserve"> ปี </w:t>
            </w:r>
            <w:r w:rsidRPr="00E86714">
              <w:rPr>
                <w:rFonts w:ascii="Angsana New" w:hAnsi="Angsana New"/>
                <w:sz w:val="28"/>
                <w:szCs w:val="28"/>
              </w:rPr>
              <w:t>6</w:t>
            </w:r>
            <w:r w:rsidR="002178F7" w:rsidRPr="00F3427F">
              <w:rPr>
                <w:rFonts w:ascii="Angsana New" w:hAnsi="Angsana New"/>
                <w:sz w:val="28"/>
                <w:szCs w:val="28"/>
                <w:cs/>
              </w:rPr>
              <w:t xml:space="preserve"> เดือน ครบกำหนดไถ่ถอนในวันที่ </w:t>
            </w:r>
            <w:r w:rsidRPr="00E86714">
              <w:rPr>
                <w:rFonts w:ascii="Angsana New" w:hAnsi="Angsana New"/>
                <w:sz w:val="28"/>
                <w:szCs w:val="28"/>
              </w:rPr>
              <w:t>28</w:t>
            </w:r>
            <w:r w:rsidR="002178F7" w:rsidRPr="00F3427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B5638" w:rsidRPr="00F3427F">
              <w:rPr>
                <w:rFonts w:ascii="Angsana New" w:hAnsi="Angsana New"/>
                <w:sz w:val="28"/>
                <w:szCs w:val="28"/>
                <w:cs/>
              </w:rPr>
              <w:t>สิงหาคม</w:t>
            </w:r>
            <w:r w:rsidR="002178F7" w:rsidRPr="00F3427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8671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2178F7" w:rsidRPr="00F3427F" w14:paraId="7159E67F" w14:textId="77777777" w:rsidTr="002178F7">
        <w:tc>
          <w:tcPr>
            <w:tcW w:w="3510" w:type="dxa"/>
          </w:tcPr>
          <w:p w14:paraId="32BCAF6B" w14:textId="77777777" w:rsidR="002178F7" w:rsidRPr="00F3427F" w:rsidRDefault="002178F7" w:rsidP="00EC6DCA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14:paraId="0BA26DC5" w14:textId="3ACF3CB3" w:rsidR="002178F7" w:rsidRPr="00F3427F" w:rsidRDefault="002178F7" w:rsidP="00EC6DCA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อัตราดอกเบี้ยคงที่ร้อยละ </w:t>
            </w:r>
            <w:r w:rsidR="00E86714" w:rsidRPr="00E86714">
              <w:rPr>
                <w:rFonts w:ascii="Angsana New" w:hAnsi="Angsana New"/>
                <w:sz w:val="28"/>
                <w:szCs w:val="28"/>
              </w:rPr>
              <w:t>7</w:t>
            </w:r>
            <w:r w:rsidRPr="00F3427F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</w:tr>
      <w:tr w:rsidR="002178F7" w:rsidRPr="00F3427F" w14:paraId="607C550A" w14:textId="77777777" w:rsidTr="002178F7">
        <w:tc>
          <w:tcPr>
            <w:tcW w:w="3510" w:type="dxa"/>
          </w:tcPr>
          <w:p w14:paraId="20EC7E5D" w14:textId="77777777" w:rsidR="002178F7" w:rsidRPr="00F3427F" w:rsidRDefault="002178F7" w:rsidP="00EC6DCA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14:paraId="2BB882BD" w14:textId="798E7512" w:rsidR="002178F7" w:rsidRPr="00F3427F" w:rsidRDefault="002178F7" w:rsidP="00EC6DCA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 xml:space="preserve">ทุก </w:t>
            </w:r>
            <w:r w:rsidR="00E86714" w:rsidRPr="00E86714">
              <w:rPr>
                <w:rFonts w:ascii="Angsana New" w:hAnsi="Angsana New"/>
                <w:sz w:val="28"/>
                <w:szCs w:val="28"/>
              </w:rPr>
              <w:t>3</w:t>
            </w:r>
            <w:r w:rsidRPr="00F3427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</w:tr>
    </w:tbl>
    <w:p w14:paraId="0561ACA7" w14:textId="4ACC23C9" w:rsidR="000E0370" w:rsidRPr="005E070D" w:rsidRDefault="000E0370" w:rsidP="008D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2BCEF3EA" w14:textId="0DAF9D57" w:rsidR="0088764A" w:rsidRPr="00F3427F" w:rsidRDefault="00F716E3" w:rsidP="00F716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3427F">
        <w:rPr>
          <w:rFonts w:asciiTheme="majorBidi" w:hAnsiTheme="majorBidi" w:cstheme="majorBidi"/>
          <w:sz w:val="28"/>
          <w:szCs w:val="28"/>
          <w:cs/>
        </w:rPr>
        <w:t>โดยบริษัทจะต้องปฏิบัติตามเงื่อนไขที่ระบุไว้ใ</w:t>
      </w:r>
      <w:r w:rsidR="0021568D" w:rsidRPr="00F3427F">
        <w:rPr>
          <w:rFonts w:asciiTheme="majorBidi" w:hAnsiTheme="majorBidi" w:cstheme="majorBidi" w:hint="cs"/>
          <w:sz w:val="28"/>
          <w:szCs w:val="28"/>
          <w:cs/>
        </w:rPr>
        <w:t>นข้อกำหนดว่าด้วยสิทธิและหน้าที่ของผู้ออกหุ้นกู้และผู้ถือหุ้นกู้</w:t>
      </w:r>
      <w:r w:rsidRPr="00F3427F">
        <w:rPr>
          <w:rFonts w:asciiTheme="majorBidi" w:hAnsiTheme="majorBidi" w:cstheme="majorBidi"/>
          <w:sz w:val="28"/>
          <w:szCs w:val="28"/>
          <w:cs/>
        </w:rPr>
        <w:t>รวมทั้งรักษาอัตราส่วนทางการเงินบางประการ</w:t>
      </w:r>
      <w:r w:rsidR="003D1ADC" w:rsidRPr="00F3427F">
        <w:rPr>
          <w:rFonts w:asciiTheme="majorBidi" w:hAnsiTheme="majorBidi" w:cstheme="majorBidi" w:hint="cs"/>
          <w:sz w:val="28"/>
          <w:szCs w:val="28"/>
          <w:cs/>
        </w:rPr>
        <w:t>โดยพิจารณาเป็น</w:t>
      </w:r>
      <w:r w:rsidR="00163E41" w:rsidRPr="00F3427F">
        <w:rPr>
          <w:rFonts w:asciiTheme="majorBidi" w:hAnsiTheme="majorBidi" w:cstheme="majorBidi" w:hint="cs"/>
          <w:sz w:val="28"/>
          <w:szCs w:val="28"/>
          <w:cs/>
        </w:rPr>
        <w:t>รายไตรมาส</w:t>
      </w:r>
    </w:p>
    <w:p w14:paraId="3DB879D9" w14:textId="5BD6BF7B" w:rsidR="00032AF7" w:rsidRPr="005E070D" w:rsidRDefault="00032AF7" w:rsidP="00624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69D855E2" w14:textId="6B30E7D0" w:rsidR="005508C1" w:rsidRPr="00F3427F" w:rsidRDefault="005508C1" w:rsidP="00277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3427F">
        <w:rPr>
          <w:rFonts w:asciiTheme="majorBidi" w:hAnsiTheme="majorBidi" w:cstheme="majorBidi"/>
          <w:i/>
          <w:iCs/>
          <w:sz w:val="28"/>
          <w:szCs w:val="28"/>
          <w:cs/>
        </w:rPr>
        <w:t>วงเงินสินเชื่อ</w:t>
      </w:r>
    </w:p>
    <w:p w14:paraId="0C6FB9F7" w14:textId="1E5FB35A" w:rsidR="00CE359D" w:rsidRDefault="003170C3" w:rsidP="005E0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3427F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E86714" w:rsidRPr="00E86714">
        <w:rPr>
          <w:rFonts w:asciiTheme="majorBidi" w:hAnsiTheme="majorBidi"/>
          <w:sz w:val="28"/>
          <w:szCs w:val="28"/>
        </w:rPr>
        <w:t>30</w:t>
      </w:r>
      <w:r w:rsidR="00A41C80">
        <w:rPr>
          <w:rFonts w:asciiTheme="majorBidi" w:hAnsiTheme="majorBidi"/>
          <w:sz w:val="28"/>
          <w:szCs w:val="28"/>
        </w:rPr>
        <w:t xml:space="preserve"> </w:t>
      </w:r>
      <w:r w:rsidR="00A41C80">
        <w:rPr>
          <w:rFonts w:asciiTheme="majorBidi" w:hAnsiTheme="majorBidi"/>
          <w:sz w:val="28"/>
          <w:szCs w:val="28"/>
          <w:cs/>
        </w:rPr>
        <w:t>มิถุนายน</w:t>
      </w:r>
      <w:r w:rsidR="00DE4805" w:rsidRPr="00F3427F">
        <w:rPr>
          <w:rFonts w:asciiTheme="majorBidi" w:hAnsiTheme="majorBidi"/>
          <w:sz w:val="28"/>
          <w:szCs w:val="28"/>
          <w:cs/>
        </w:rPr>
        <w:t xml:space="preserve"> </w:t>
      </w:r>
      <w:r w:rsidR="00E86714" w:rsidRPr="00E86714">
        <w:rPr>
          <w:rFonts w:asciiTheme="majorBidi" w:hAnsiTheme="majorBidi"/>
          <w:sz w:val="28"/>
          <w:szCs w:val="28"/>
        </w:rPr>
        <w:t>2569</w:t>
      </w:r>
      <w:r w:rsidR="00DE4805" w:rsidRPr="00F3427F">
        <w:rPr>
          <w:rFonts w:asciiTheme="majorBidi" w:hAnsiTheme="majorBidi"/>
          <w:sz w:val="28"/>
          <w:szCs w:val="28"/>
          <w:cs/>
        </w:rPr>
        <w:t xml:space="preserve"> </w:t>
      </w:r>
      <w:r w:rsidR="000F5205" w:rsidRPr="00F3427F">
        <w:rPr>
          <w:rFonts w:asciiTheme="majorBidi" w:hAnsiTheme="majorBidi" w:cstheme="majorBidi"/>
          <w:sz w:val="28"/>
          <w:szCs w:val="28"/>
          <w:cs/>
        </w:rPr>
        <w:t xml:space="preserve">กลุ่มบริษัทและบริษัทมีวงเงินสินเชื่อที่ยังไม่ได้เบิกใช้เป็นจำนวนเงิน </w:t>
      </w:r>
      <w:r w:rsidR="00E86714" w:rsidRPr="00E86714">
        <w:rPr>
          <w:rFonts w:asciiTheme="majorBidi" w:hAnsiTheme="majorBidi" w:cstheme="majorBidi"/>
          <w:sz w:val="28"/>
          <w:szCs w:val="28"/>
        </w:rPr>
        <w:t>384</w:t>
      </w:r>
      <w:r w:rsidR="00F23FFD">
        <w:rPr>
          <w:rFonts w:asciiTheme="majorBidi" w:hAnsiTheme="majorBidi" w:cstheme="majorBidi"/>
          <w:sz w:val="28"/>
          <w:szCs w:val="28"/>
        </w:rPr>
        <w:t>.</w:t>
      </w:r>
      <w:r w:rsidR="00E86714" w:rsidRPr="00E86714">
        <w:rPr>
          <w:rFonts w:asciiTheme="majorBidi" w:hAnsiTheme="majorBidi" w:cstheme="majorBidi"/>
          <w:sz w:val="28"/>
          <w:szCs w:val="28"/>
        </w:rPr>
        <w:t>16</w:t>
      </w:r>
      <w:r w:rsidR="00E32A96"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="000F5205" w:rsidRPr="00F3427F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37017E"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="000F5205" w:rsidRPr="00F3427F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E86714" w:rsidRPr="00E86714">
        <w:rPr>
          <w:rFonts w:asciiTheme="majorBidi" w:hAnsiTheme="majorBidi" w:cstheme="majorBidi"/>
          <w:sz w:val="28"/>
          <w:szCs w:val="28"/>
        </w:rPr>
        <w:t>359</w:t>
      </w:r>
      <w:r w:rsidR="00F23FFD">
        <w:rPr>
          <w:rFonts w:asciiTheme="majorBidi" w:hAnsiTheme="majorBidi" w:cstheme="majorBidi"/>
          <w:sz w:val="28"/>
          <w:szCs w:val="28"/>
        </w:rPr>
        <w:t>.</w:t>
      </w:r>
      <w:r w:rsidR="00E86714" w:rsidRPr="00E86714">
        <w:rPr>
          <w:rFonts w:asciiTheme="majorBidi" w:hAnsiTheme="majorBidi" w:cstheme="majorBidi"/>
          <w:sz w:val="28"/>
          <w:szCs w:val="28"/>
        </w:rPr>
        <w:t>88</w:t>
      </w:r>
      <w:r w:rsidR="00F529E9"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="000F5205" w:rsidRPr="00F3427F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0F5205" w:rsidRPr="00F3427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0F5205" w:rsidRPr="00F3427F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="000F5205" w:rsidRPr="00F3427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</w:t>
      </w:r>
      <w:r w:rsidR="00E86714" w:rsidRPr="00E86714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7E364C" w:rsidRPr="00F3427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7E364C" w:rsidRPr="00F3427F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E86714" w:rsidRPr="00E86714">
        <w:rPr>
          <w:rFonts w:asciiTheme="majorBidi" w:hAnsiTheme="majorBidi" w:cstheme="majorBidi"/>
          <w:i/>
          <w:iCs/>
          <w:sz w:val="28"/>
          <w:szCs w:val="28"/>
        </w:rPr>
        <w:t>25</w:t>
      </w:r>
      <w:bookmarkStart w:id="7" w:name="_Hlk141177982"/>
      <w:r w:rsidR="00E86714" w:rsidRPr="00E86714">
        <w:rPr>
          <w:rFonts w:asciiTheme="majorBidi" w:hAnsiTheme="majorBidi" w:cstheme="majorBidi"/>
          <w:i/>
          <w:iCs/>
          <w:sz w:val="28"/>
          <w:szCs w:val="28"/>
        </w:rPr>
        <w:t>68</w:t>
      </w:r>
      <w:r w:rsidR="000F5205" w:rsidRPr="00F3427F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0B017A" w:rsidRPr="00F3427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86714" w:rsidRPr="00E86714">
        <w:rPr>
          <w:rFonts w:asciiTheme="majorBidi" w:hAnsiTheme="majorBidi" w:cstheme="majorBidi"/>
          <w:i/>
          <w:iCs/>
          <w:sz w:val="28"/>
          <w:szCs w:val="28"/>
        </w:rPr>
        <w:t>663</w:t>
      </w:r>
      <w:r w:rsidR="00E86C0C" w:rsidRPr="00F3427F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E86714" w:rsidRPr="00E86714">
        <w:rPr>
          <w:rFonts w:asciiTheme="majorBidi" w:hAnsiTheme="majorBidi" w:cstheme="majorBidi"/>
          <w:i/>
          <w:iCs/>
          <w:sz w:val="28"/>
          <w:szCs w:val="28"/>
        </w:rPr>
        <w:t>38</w:t>
      </w:r>
      <w:r w:rsidR="000B017A" w:rsidRPr="00F3427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bookmarkEnd w:id="7"/>
      <w:r w:rsidR="000B017A" w:rsidRPr="00F3427F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="000F5205" w:rsidRPr="00F3427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และ </w:t>
      </w:r>
      <w:r w:rsidR="00E86714" w:rsidRPr="00E86714">
        <w:rPr>
          <w:rFonts w:asciiTheme="majorBidi" w:hAnsiTheme="majorBidi"/>
          <w:i/>
          <w:iCs/>
          <w:sz w:val="28"/>
          <w:szCs w:val="28"/>
        </w:rPr>
        <w:t>594</w:t>
      </w:r>
      <w:r w:rsidR="00E86C0C" w:rsidRPr="00F3427F">
        <w:rPr>
          <w:rFonts w:asciiTheme="majorBidi" w:hAnsiTheme="majorBidi"/>
          <w:i/>
          <w:iCs/>
          <w:sz w:val="28"/>
          <w:szCs w:val="28"/>
          <w:cs/>
        </w:rPr>
        <w:t>.</w:t>
      </w:r>
      <w:r w:rsidR="00E86714" w:rsidRPr="00E86714">
        <w:rPr>
          <w:rFonts w:asciiTheme="majorBidi" w:hAnsiTheme="majorBidi"/>
          <w:i/>
          <w:iCs/>
          <w:sz w:val="28"/>
          <w:szCs w:val="28"/>
        </w:rPr>
        <w:t>36</w:t>
      </w:r>
      <w:r w:rsidR="00E86C0C" w:rsidRPr="00F3427F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="000F5205" w:rsidRPr="00F3427F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ตามลำดับ)</w:t>
      </w:r>
      <w:r w:rsidR="00CE359D"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004C7354" w14:textId="77777777" w:rsidR="003820A1" w:rsidRPr="00F3427F" w:rsidRDefault="003820A1" w:rsidP="003820A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28"/>
          <w:szCs w:val="28"/>
        </w:rPr>
      </w:pPr>
      <w:r w:rsidRPr="00F3427F">
        <w:rPr>
          <w:rFonts w:ascii="Angsana New" w:hAnsi="Angsana New" w:hint="cs"/>
          <w:bCs/>
          <w:sz w:val="28"/>
          <w:szCs w:val="28"/>
          <w:cs/>
        </w:rPr>
        <w:lastRenderedPageBreak/>
        <w:t>ทุนเรือนหุ้น</w:t>
      </w:r>
    </w:p>
    <w:p w14:paraId="67075BBE" w14:textId="77777777" w:rsidR="003820A1" w:rsidRPr="00F3427F" w:rsidRDefault="003820A1" w:rsidP="003820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8"/>
          <w:szCs w:val="28"/>
        </w:rPr>
      </w:pPr>
    </w:p>
    <w:tbl>
      <w:tblPr>
        <w:tblW w:w="98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810"/>
        <w:gridCol w:w="237"/>
        <w:gridCol w:w="1230"/>
        <w:gridCol w:w="265"/>
        <w:gridCol w:w="1295"/>
        <w:gridCol w:w="265"/>
        <w:gridCol w:w="992"/>
        <w:gridCol w:w="265"/>
        <w:gridCol w:w="998"/>
        <w:gridCol w:w="9"/>
      </w:tblGrid>
      <w:tr w:rsidR="003820A1" w:rsidRPr="00F3427F" w14:paraId="04B366F3" w14:textId="77777777" w:rsidTr="007C68B1">
        <w:trPr>
          <w:gridAfter w:val="1"/>
          <w:wAfter w:w="9" w:type="dxa"/>
          <w:tblHeader/>
        </w:trPr>
        <w:tc>
          <w:tcPr>
            <w:tcW w:w="3510" w:type="dxa"/>
          </w:tcPr>
          <w:p w14:paraId="091D7043" w14:textId="77777777" w:rsidR="003820A1" w:rsidRPr="00F3427F" w:rsidRDefault="003820A1" w:rsidP="004D1B1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4968730F" w14:textId="77777777" w:rsidR="003820A1" w:rsidRPr="00F3427F" w:rsidRDefault="003820A1" w:rsidP="004D1B1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37" w:type="dxa"/>
          </w:tcPr>
          <w:p w14:paraId="4712F38B" w14:textId="77777777" w:rsidR="003820A1" w:rsidRPr="00F3427F" w:rsidRDefault="003820A1" w:rsidP="004D1B1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3D160752" w14:textId="65FB4DE5" w:rsidR="003820A1" w:rsidRPr="00F3427F" w:rsidRDefault="00E86714" w:rsidP="004D1B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65" w:type="dxa"/>
          </w:tcPr>
          <w:p w14:paraId="112396E1" w14:textId="77777777" w:rsidR="003820A1" w:rsidRPr="00F3427F" w:rsidRDefault="003820A1" w:rsidP="004D1B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5" w:type="dxa"/>
            <w:gridSpan w:val="3"/>
            <w:tcBorders>
              <w:bottom w:val="single" w:sz="4" w:space="0" w:color="auto"/>
            </w:tcBorders>
          </w:tcPr>
          <w:p w14:paraId="1D5FF129" w14:textId="531BBED3" w:rsidR="003820A1" w:rsidRPr="00F3427F" w:rsidRDefault="00E86714" w:rsidP="004D1B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3820A1" w:rsidRPr="00F3427F" w14:paraId="0CC0ABDD" w14:textId="77777777" w:rsidTr="007C68B1">
        <w:trPr>
          <w:gridAfter w:val="1"/>
          <w:wAfter w:w="9" w:type="dxa"/>
          <w:tblHeader/>
        </w:trPr>
        <w:tc>
          <w:tcPr>
            <w:tcW w:w="3510" w:type="dxa"/>
          </w:tcPr>
          <w:p w14:paraId="71811C77" w14:textId="77777777" w:rsidR="003820A1" w:rsidRPr="00F3427F" w:rsidRDefault="003820A1" w:rsidP="004D1B1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012DF72C" w14:textId="77777777" w:rsidR="003820A1" w:rsidRPr="00F3427F" w:rsidRDefault="003820A1" w:rsidP="004D1B1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37" w:type="dxa"/>
          </w:tcPr>
          <w:p w14:paraId="5B7002DD" w14:textId="77777777" w:rsidR="003820A1" w:rsidRPr="00F3427F" w:rsidRDefault="003820A1" w:rsidP="004D1B1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732AB4BF" w14:textId="77777777" w:rsidR="003820A1" w:rsidRPr="00F3427F" w:rsidRDefault="003820A1" w:rsidP="004D1B19">
            <w:pPr>
              <w:ind w:left="-108" w:right="-13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4864EE3C" w14:textId="77777777" w:rsidR="003820A1" w:rsidRPr="00F3427F" w:rsidRDefault="003820A1" w:rsidP="004D1B19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63144E89" w14:textId="77777777" w:rsidR="003820A1" w:rsidRPr="00F3427F" w:rsidRDefault="003820A1" w:rsidP="004D1B19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5" w:type="dxa"/>
          </w:tcPr>
          <w:p w14:paraId="1D15B656" w14:textId="77777777" w:rsidR="003820A1" w:rsidRPr="00F3427F" w:rsidRDefault="003820A1" w:rsidP="004D1B19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500CF8A" w14:textId="77777777" w:rsidR="003820A1" w:rsidRPr="00F3427F" w:rsidRDefault="003820A1" w:rsidP="004D1B19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6B26DA37" w14:textId="77777777" w:rsidR="003820A1" w:rsidRPr="00F3427F" w:rsidRDefault="003820A1" w:rsidP="004D1B19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4C8E5E33" w14:textId="77777777" w:rsidR="003820A1" w:rsidRPr="00F3427F" w:rsidRDefault="003820A1" w:rsidP="004D1B19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3820A1" w:rsidRPr="00F3427F" w14:paraId="023F4AAD" w14:textId="77777777" w:rsidTr="007C68B1">
        <w:trPr>
          <w:tblHeader/>
        </w:trPr>
        <w:tc>
          <w:tcPr>
            <w:tcW w:w="3510" w:type="dxa"/>
          </w:tcPr>
          <w:p w14:paraId="568DEEE3" w14:textId="77777777" w:rsidR="003820A1" w:rsidRPr="00F3427F" w:rsidRDefault="003820A1" w:rsidP="004D1B1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1E125DBF" w14:textId="77777777" w:rsidR="003820A1" w:rsidRPr="00F3427F" w:rsidRDefault="003820A1" w:rsidP="004D1B1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7" w:type="dxa"/>
          </w:tcPr>
          <w:p w14:paraId="41A335B7" w14:textId="77777777" w:rsidR="003820A1" w:rsidRPr="00F3427F" w:rsidRDefault="003820A1" w:rsidP="004D1B1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319" w:type="dxa"/>
            <w:gridSpan w:val="8"/>
          </w:tcPr>
          <w:p w14:paraId="2D507257" w14:textId="77777777" w:rsidR="003820A1" w:rsidRPr="00F3427F" w:rsidRDefault="003820A1" w:rsidP="004D1B19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F3427F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 xml:space="preserve"> </w:t>
            </w:r>
            <w:r w:rsidRPr="00F3427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F3427F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 xml:space="preserve"> </w:t>
            </w:r>
            <w:r w:rsidRPr="00F3427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820A1" w:rsidRPr="00F3427F" w14:paraId="4BFBB070" w14:textId="77777777" w:rsidTr="007C68B1">
        <w:tc>
          <w:tcPr>
            <w:tcW w:w="3510" w:type="dxa"/>
          </w:tcPr>
          <w:p w14:paraId="512084DF" w14:textId="77777777" w:rsidR="003820A1" w:rsidRPr="00F3427F" w:rsidRDefault="003820A1" w:rsidP="004D1B19">
            <w:pPr>
              <w:pStyle w:val="BodyText"/>
              <w:spacing w:after="0"/>
              <w:ind w:hanging="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6796376D" w14:textId="77777777" w:rsidR="003820A1" w:rsidRPr="00F3427F" w:rsidRDefault="003820A1" w:rsidP="004D1B1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08D94E55" w14:textId="77777777" w:rsidR="003820A1" w:rsidRPr="00F3427F" w:rsidRDefault="003820A1" w:rsidP="004D1B1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319" w:type="dxa"/>
            <w:gridSpan w:val="8"/>
          </w:tcPr>
          <w:p w14:paraId="139EBE6A" w14:textId="77777777" w:rsidR="003820A1" w:rsidRPr="00F3427F" w:rsidRDefault="003820A1" w:rsidP="004D1B19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7713CA" w:rsidRPr="00F3427F" w14:paraId="532C4A63" w14:textId="77777777" w:rsidTr="007C68B1">
        <w:trPr>
          <w:gridAfter w:val="1"/>
          <w:wAfter w:w="9" w:type="dxa"/>
        </w:trPr>
        <w:tc>
          <w:tcPr>
            <w:tcW w:w="3510" w:type="dxa"/>
          </w:tcPr>
          <w:p w14:paraId="11ACA0EA" w14:textId="4C6F06AD" w:rsidR="007713CA" w:rsidRPr="00F3427F" w:rsidRDefault="007713CA" w:rsidP="007713CA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E86714" w:rsidRPr="00E8671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- หุ้นสามัญ</w:t>
            </w:r>
          </w:p>
        </w:tc>
        <w:tc>
          <w:tcPr>
            <w:tcW w:w="810" w:type="dxa"/>
          </w:tcPr>
          <w:p w14:paraId="26A5FDE3" w14:textId="53B2A2FC" w:rsidR="007713CA" w:rsidRPr="00F3427F" w:rsidRDefault="00E86714" w:rsidP="007713C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7713CA" w:rsidRPr="00F3427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E86714">
              <w:rPr>
                <w:rFonts w:asciiTheme="majorBidi" w:hAnsiTheme="majorBidi" w:cstheme="majorBidi" w:hint="cs"/>
                <w:sz w:val="28"/>
                <w:szCs w:val="28"/>
              </w:rPr>
              <w:t>50</w:t>
            </w:r>
          </w:p>
        </w:tc>
        <w:tc>
          <w:tcPr>
            <w:tcW w:w="237" w:type="dxa"/>
          </w:tcPr>
          <w:p w14:paraId="4909AEE1" w14:textId="77777777" w:rsidR="007713CA" w:rsidRPr="00F3427F" w:rsidRDefault="007713CA" w:rsidP="007713CA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1386B72C" w14:textId="5D4CEEBA" w:rsidR="007713CA" w:rsidRPr="00F3427F" w:rsidRDefault="00E86714" w:rsidP="001425F3">
            <w:pPr>
              <w:pStyle w:val="acctfourfigures"/>
              <w:tabs>
                <w:tab w:val="clear" w:pos="76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713CA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738</w:t>
            </w:r>
            <w:r w:rsidR="007713CA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</w:t>
            </w:r>
          </w:p>
        </w:tc>
        <w:tc>
          <w:tcPr>
            <w:tcW w:w="265" w:type="dxa"/>
          </w:tcPr>
          <w:p w14:paraId="322DC6C3" w14:textId="77777777" w:rsidR="007713CA" w:rsidRPr="00F3427F" w:rsidRDefault="007713CA" w:rsidP="007713CA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5" w:type="dxa"/>
          </w:tcPr>
          <w:p w14:paraId="212EEE06" w14:textId="0933D326" w:rsidR="007713CA" w:rsidRPr="00F3427F" w:rsidRDefault="00E86714" w:rsidP="001425F3">
            <w:pPr>
              <w:pStyle w:val="acctfourfigures"/>
              <w:tabs>
                <w:tab w:val="clear" w:pos="76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869</w:t>
            </w:r>
            <w:r w:rsidR="007713CA" w:rsidRPr="00F3427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145</w:t>
            </w:r>
          </w:p>
        </w:tc>
        <w:tc>
          <w:tcPr>
            <w:tcW w:w="265" w:type="dxa"/>
          </w:tcPr>
          <w:p w14:paraId="206E2516" w14:textId="77777777" w:rsidR="007713CA" w:rsidRPr="00F3427F" w:rsidRDefault="007713CA" w:rsidP="001425F3">
            <w:pPr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C918CB7" w14:textId="65A7FA7A" w:rsidR="007713CA" w:rsidRPr="00F3427F" w:rsidRDefault="00E86714" w:rsidP="007713CA">
            <w:pPr>
              <w:pStyle w:val="acctfourfigures"/>
              <w:tabs>
                <w:tab w:val="clear" w:pos="76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713CA" w:rsidRPr="00F342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732</w:t>
            </w:r>
            <w:r w:rsidR="007713CA" w:rsidRPr="00F342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</w:t>
            </w:r>
          </w:p>
        </w:tc>
        <w:tc>
          <w:tcPr>
            <w:tcW w:w="265" w:type="dxa"/>
          </w:tcPr>
          <w:p w14:paraId="36D02C83" w14:textId="77777777" w:rsidR="007713CA" w:rsidRPr="00F3427F" w:rsidRDefault="007713CA" w:rsidP="007713CA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8" w:type="dxa"/>
          </w:tcPr>
          <w:p w14:paraId="6B4863DF" w14:textId="0D93C320" w:rsidR="007713CA" w:rsidRPr="00F3427F" w:rsidRDefault="00E86714" w:rsidP="001425F3">
            <w:pPr>
              <w:pStyle w:val="acctfourfigures"/>
              <w:tabs>
                <w:tab w:val="clear" w:pos="76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866</w:t>
            </w:r>
            <w:r w:rsidR="007713CA" w:rsidRPr="00F342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</w:t>
            </w:r>
          </w:p>
        </w:tc>
      </w:tr>
      <w:tr w:rsidR="007713CA" w:rsidRPr="00F3427F" w14:paraId="006C00BA" w14:textId="77777777" w:rsidTr="007C68B1">
        <w:trPr>
          <w:gridAfter w:val="1"/>
          <w:wAfter w:w="9" w:type="dxa"/>
        </w:trPr>
        <w:tc>
          <w:tcPr>
            <w:tcW w:w="3510" w:type="dxa"/>
          </w:tcPr>
          <w:p w14:paraId="652E92DA" w14:textId="77777777" w:rsidR="007713CA" w:rsidRPr="00F3427F" w:rsidRDefault="007713CA" w:rsidP="007713CA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เพิ่มทุนจดทะเบียน</w:t>
            </w:r>
          </w:p>
        </w:tc>
        <w:tc>
          <w:tcPr>
            <w:tcW w:w="810" w:type="dxa"/>
          </w:tcPr>
          <w:p w14:paraId="46C49BB2" w14:textId="78DBDBB4" w:rsidR="007713CA" w:rsidRPr="00F3427F" w:rsidRDefault="00E86714" w:rsidP="007713CA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86714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7713CA" w:rsidRPr="00F3427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E86714">
              <w:rPr>
                <w:rFonts w:asciiTheme="majorBidi" w:hAnsiTheme="majorBidi" w:cstheme="majorBidi" w:hint="cs"/>
                <w:sz w:val="28"/>
                <w:szCs w:val="28"/>
              </w:rPr>
              <w:t>50</w:t>
            </w:r>
          </w:p>
        </w:tc>
        <w:tc>
          <w:tcPr>
            <w:tcW w:w="237" w:type="dxa"/>
          </w:tcPr>
          <w:p w14:paraId="7F95E815" w14:textId="77777777" w:rsidR="007713CA" w:rsidRPr="00F3427F" w:rsidRDefault="007713CA" w:rsidP="007713CA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34F56777" w14:textId="175193FF" w:rsidR="007713CA" w:rsidRPr="00F3427F" w:rsidRDefault="007C68B1" w:rsidP="00E93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298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65" w:type="dxa"/>
          </w:tcPr>
          <w:p w14:paraId="458F0131" w14:textId="77777777" w:rsidR="007713CA" w:rsidRPr="00F3427F" w:rsidRDefault="007713CA" w:rsidP="007713CA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bottom"/>
          </w:tcPr>
          <w:p w14:paraId="1A2DA126" w14:textId="2F0BD14C" w:rsidR="007713CA" w:rsidRPr="00F3427F" w:rsidRDefault="00444A44" w:rsidP="00E93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298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65" w:type="dxa"/>
          </w:tcPr>
          <w:p w14:paraId="638BFB4E" w14:textId="77777777" w:rsidR="007713CA" w:rsidRPr="00F3427F" w:rsidRDefault="007713CA" w:rsidP="007713CA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C34CAA3" w14:textId="72D1AD4D" w:rsidR="007713CA" w:rsidRPr="00F3427F" w:rsidRDefault="00E86714">
            <w:pPr>
              <w:pStyle w:val="acctfourfigures"/>
              <w:tabs>
                <w:tab w:val="clear" w:pos="76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404</w:t>
            </w:r>
            <w:r w:rsidR="007713CA" w:rsidRPr="00F342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572</w:t>
            </w:r>
          </w:p>
        </w:tc>
        <w:tc>
          <w:tcPr>
            <w:tcW w:w="265" w:type="dxa"/>
          </w:tcPr>
          <w:p w14:paraId="604E86E3" w14:textId="77777777" w:rsidR="007713CA" w:rsidRPr="00F3427F" w:rsidRDefault="007713CA" w:rsidP="001425F3">
            <w:pPr>
              <w:pStyle w:val="acctfourfigures"/>
              <w:tabs>
                <w:tab w:val="clear" w:pos="76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8" w:type="dxa"/>
            <w:vAlign w:val="bottom"/>
          </w:tcPr>
          <w:p w14:paraId="3F998ABB" w14:textId="4612F730" w:rsidR="007713CA" w:rsidRPr="00F3427F" w:rsidRDefault="00E86714" w:rsidP="001425F3">
            <w:pPr>
              <w:pStyle w:val="acctfourfigures"/>
              <w:tabs>
                <w:tab w:val="clear" w:pos="76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202</w:t>
            </w:r>
            <w:r w:rsidR="007713CA" w:rsidRPr="00F342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286</w:t>
            </w:r>
          </w:p>
        </w:tc>
      </w:tr>
      <w:tr w:rsidR="007713CA" w:rsidRPr="00F3427F" w14:paraId="6E2FCB97" w14:textId="77777777" w:rsidTr="007C68B1">
        <w:trPr>
          <w:gridAfter w:val="1"/>
          <w:wAfter w:w="9" w:type="dxa"/>
        </w:trPr>
        <w:tc>
          <w:tcPr>
            <w:tcW w:w="3510" w:type="dxa"/>
          </w:tcPr>
          <w:p w14:paraId="4A649C69" w14:textId="77777777" w:rsidR="007713CA" w:rsidRPr="00F3427F" w:rsidRDefault="007713CA" w:rsidP="007713CA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ลดทุนจดทะเบียน</w:t>
            </w:r>
          </w:p>
        </w:tc>
        <w:tc>
          <w:tcPr>
            <w:tcW w:w="810" w:type="dxa"/>
          </w:tcPr>
          <w:p w14:paraId="10D154DF" w14:textId="583F9585" w:rsidR="007713CA" w:rsidRPr="00F3427F" w:rsidRDefault="00E86714" w:rsidP="007713C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7713CA" w:rsidRPr="00F3427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37" w:type="dxa"/>
          </w:tcPr>
          <w:p w14:paraId="49B19D18" w14:textId="77777777" w:rsidR="007713CA" w:rsidRPr="00F3427F" w:rsidRDefault="007713CA" w:rsidP="007713CA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3DE47065" w14:textId="246EBC02" w:rsidR="007713CA" w:rsidRPr="00F3427F" w:rsidRDefault="007C68B1" w:rsidP="008E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83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E86714" w:rsidRPr="00E86714">
              <w:rPr>
                <w:rFonts w:asciiTheme="majorBidi" w:hAnsiTheme="majorBidi" w:cstheme="majorBidi"/>
                <w:sz w:val="28"/>
                <w:szCs w:val="28"/>
              </w:rPr>
              <w:t>524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E86714" w:rsidRPr="00E86714">
              <w:rPr>
                <w:rFonts w:asciiTheme="majorBidi" w:hAnsiTheme="majorBidi" w:cstheme="majorBidi"/>
                <w:sz w:val="28"/>
                <w:szCs w:val="28"/>
              </w:rPr>
              <w:t>566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65" w:type="dxa"/>
          </w:tcPr>
          <w:p w14:paraId="7FB8A1E3" w14:textId="77777777" w:rsidR="007713CA" w:rsidRPr="00F3427F" w:rsidRDefault="007713CA" w:rsidP="007713CA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69278171" w14:textId="3796F69B" w:rsidR="007713CA" w:rsidRPr="00F3427F" w:rsidRDefault="007C68B1" w:rsidP="008E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53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E86714" w:rsidRPr="00E86714">
              <w:rPr>
                <w:rFonts w:asciiTheme="majorBidi" w:hAnsiTheme="majorBidi" w:cstheme="majorBidi"/>
                <w:sz w:val="28"/>
                <w:szCs w:val="28"/>
              </w:rPr>
              <w:t>262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E86714" w:rsidRPr="00E86714">
              <w:rPr>
                <w:rFonts w:asciiTheme="majorBidi" w:hAnsiTheme="majorBidi" w:cstheme="majorBidi"/>
                <w:sz w:val="28"/>
                <w:szCs w:val="28"/>
              </w:rPr>
              <w:t>284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65" w:type="dxa"/>
          </w:tcPr>
          <w:p w14:paraId="2B9DAF2F" w14:textId="77777777" w:rsidR="007713CA" w:rsidRPr="00F3427F" w:rsidRDefault="007713CA" w:rsidP="007713CA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B565D76" w14:textId="17F95846" w:rsidR="007713CA" w:rsidRPr="00F3427F" w:rsidRDefault="007713CA" w:rsidP="00E93C4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86714"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398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86714"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511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5" w:type="dxa"/>
          </w:tcPr>
          <w:p w14:paraId="1B4C6B56" w14:textId="77777777" w:rsidR="007713CA" w:rsidRPr="00F3427F" w:rsidRDefault="007713CA" w:rsidP="001425F3">
            <w:pPr>
              <w:pStyle w:val="acctfourfigures"/>
              <w:tabs>
                <w:tab w:val="clear" w:pos="76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5DBE7232" w14:textId="30ABF8E9" w:rsidR="007713CA" w:rsidRPr="00F3427F" w:rsidRDefault="007713CA" w:rsidP="00E93C4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86714"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199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86714"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255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7713CA" w:rsidRPr="00F3427F" w14:paraId="7C2CDB0C" w14:textId="77777777" w:rsidTr="007C68B1">
        <w:trPr>
          <w:gridAfter w:val="1"/>
          <w:wAfter w:w="9" w:type="dxa"/>
        </w:trPr>
        <w:tc>
          <w:tcPr>
            <w:tcW w:w="3510" w:type="dxa"/>
          </w:tcPr>
          <w:p w14:paraId="3AA2617B" w14:textId="053D934F" w:rsidR="007713CA" w:rsidRPr="00F3427F" w:rsidRDefault="007713CA" w:rsidP="007713CA">
            <w:pPr>
              <w:tabs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86714"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A41C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41C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342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E86714" w:rsidRPr="00E86714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342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F342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02828ED1" w14:textId="77777777" w:rsidR="007713CA" w:rsidRPr="00F3427F" w:rsidRDefault="007713CA" w:rsidP="007713CA">
            <w:pPr>
              <w:tabs>
                <w:tab w:val="left" w:pos="372"/>
              </w:tabs>
              <w:ind w:left="1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- หุ้นสามัญ</w:t>
            </w:r>
          </w:p>
        </w:tc>
        <w:tc>
          <w:tcPr>
            <w:tcW w:w="810" w:type="dxa"/>
          </w:tcPr>
          <w:p w14:paraId="65ADA750" w14:textId="77777777" w:rsidR="007713CA" w:rsidRPr="00F3427F" w:rsidRDefault="007713CA" w:rsidP="007713C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1F89B87" w14:textId="5217CD33" w:rsidR="007713CA" w:rsidRPr="00F3427F" w:rsidRDefault="00E86714" w:rsidP="007713C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6714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0</w:t>
            </w:r>
            <w:r w:rsidR="007713CA" w:rsidRPr="00F342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.</w:t>
            </w:r>
            <w:r w:rsidRPr="00E86714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237" w:type="dxa"/>
          </w:tcPr>
          <w:p w14:paraId="4973775D" w14:textId="77777777" w:rsidR="007713CA" w:rsidRPr="00F3427F" w:rsidRDefault="007713CA" w:rsidP="007713CA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B70525" w14:textId="1A52AF72" w:rsidR="007713CA" w:rsidRPr="00F3427F" w:rsidRDefault="00E86714" w:rsidP="008E184F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7C68B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213</w:t>
            </w:r>
            <w:r w:rsidR="007C68B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722</w:t>
            </w:r>
          </w:p>
        </w:tc>
        <w:tc>
          <w:tcPr>
            <w:tcW w:w="265" w:type="dxa"/>
          </w:tcPr>
          <w:p w14:paraId="214D5EE5" w14:textId="77777777" w:rsidR="007713CA" w:rsidRPr="00F3427F" w:rsidRDefault="007713CA" w:rsidP="007713CA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38ADA05A" w14:textId="77777777" w:rsidR="00B4121C" w:rsidRDefault="00B4121C" w:rsidP="007713C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5D566404" w14:textId="10DFFAA9" w:rsidR="007C68B1" w:rsidRPr="00F3427F" w:rsidRDefault="00E86714" w:rsidP="008E184F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606</w:t>
            </w:r>
            <w:r w:rsidR="007C68B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861</w:t>
            </w:r>
          </w:p>
        </w:tc>
        <w:tc>
          <w:tcPr>
            <w:tcW w:w="265" w:type="dxa"/>
          </w:tcPr>
          <w:p w14:paraId="5647C2CC" w14:textId="77777777" w:rsidR="007713CA" w:rsidRPr="00F3427F" w:rsidRDefault="007713CA" w:rsidP="007713CA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08E1AE" w14:textId="51D65E03" w:rsidR="007713CA" w:rsidRPr="00F3427F" w:rsidRDefault="00E86714" w:rsidP="007713CA">
            <w:pPr>
              <w:pStyle w:val="acctfourfigures"/>
              <w:tabs>
                <w:tab w:val="clear" w:pos="76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7713CA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738</w:t>
            </w:r>
            <w:r w:rsidR="007713CA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288</w:t>
            </w:r>
          </w:p>
        </w:tc>
        <w:tc>
          <w:tcPr>
            <w:tcW w:w="265" w:type="dxa"/>
          </w:tcPr>
          <w:p w14:paraId="61C69452" w14:textId="77777777" w:rsidR="007713CA" w:rsidRPr="00F3427F" w:rsidRDefault="007713CA" w:rsidP="007713CA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SA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3E45B97E" w14:textId="77777777" w:rsidR="007713CA" w:rsidRPr="00F3427F" w:rsidRDefault="007713CA" w:rsidP="007713CA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7B4AB5C9" w14:textId="438D8250" w:rsidR="007713CA" w:rsidRPr="00F3427F" w:rsidRDefault="00E86714" w:rsidP="001425F3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869</w:t>
            </w:r>
            <w:r w:rsidR="007713CA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145</w:t>
            </w:r>
          </w:p>
        </w:tc>
      </w:tr>
      <w:tr w:rsidR="007713CA" w:rsidRPr="00F3427F" w14:paraId="00C43A30" w14:textId="77777777" w:rsidTr="007C68B1">
        <w:trPr>
          <w:gridAfter w:val="1"/>
          <w:wAfter w:w="9" w:type="dxa"/>
        </w:trPr>
        <w:tc>
          <w:tcPr>
            <w:tcW w:w="3510" w:type="dxa"/>
          </w:tcPr>
          <w:p w14:paraId="5FDC6573" w14:textId="77777777" w:rsidR="007713CA" w:rsidRPr="00F3427F" w:rsidRDefault="007713CA" w:rsidP="007713CA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52CE3FD" w14:textId="77777777" w:rsidR="007713CA" w:rsidRPr="00F3427F" w:rsidRDefault="007713CA" w:rsidP="007713C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46333A60" w14:textId="77777777" w:rsidR="007713CA" w:rsidRPr="00F3427F" w:rsidRDefault="007713CA" w:rsidP="007713CA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36534A12" w14:textId="77777777" w:rsidR="007713CA" w:rsidRPr="00F3427F" w:rsidRDefault="007713CA" w:rsidP="007713CA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344D5C2C" w14:textId="77777777" w:rsidR="007713CA" w:rsidRPr="00F3427F" w:rsidRDefault="007713CA" w:rsidP="007713CA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16D5D057" w14:textId="2C148FDA" w:rsidR="007713CA" w:rsidRPr="00F3427F" w:rsidRDefault="007713CA" w:rsidP="007713CA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23A6509B" w14:textId="77777777" w:rsidR="007713CA" w:rsidRPr="00F3427F" w:rsidRDefault="007713CA" w:rsidP="007713CA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3E6F0A39" w14:textId="77777777" w:rsidR="007713CA" w:rsidRPr="00F3427F" w:rsidRDefault="007713CA" w:rsidP="007713C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44E80439" w14:textId="77777777" w:rsidR="007713CA" w:rsidRPr="00F3427F" w:rsidRDefault="007713CA" w:rsidP="007713CA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13F6DE8B" w14:textId="77777777" w:rsidR="007713CA" w:rsidRPr="00F3427F" w:rsidRDefault="007713CA" w:rsidP="007713CA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7713CA" w:rsidRPr="00F3427F" w14:paraId="0C06B4B5" w14:textId="77777777" w:rsidTr="007C68B1">
        <w:trPr>
          <w:gridAfter w:val="1"/>
          <w:wAfter w:w="9" w:type="dxa"/>
        </w:trPr>
        <w:tc>
          <w:tcPr>
            <w:tcW w:w="3510" w:type="dxa"/>
          </w:tcPr>
          <w:p w14:paraId="02F9060E" w14:textId="77777777" w:rsidR="007713CA" w:rsidRPr="00F3427F" w:rsidRDefault="007713CA" w:rsidP="007713CA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810" w:type="dxa"/>
          </w:tcPr>
          <w:p w14:paraId="2669E68F" w14:textId="77777777" w:rsidR="007713CA" w:rsidRPr="00F3427F" w:rsidRDefault="007713CA" w:rsidP="007713C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47BEC603" w14:textId="77777777" w:rsidR="007713CA" w:rsidRPr="00F3427F" w:rsidRDefault="007713CA" w:rsidP="007713CA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</w:tcPr>
          <w:p w14:paraId="7CBF4C45" w14:textId="77777777" w:rsidR="007713CA" w:rsidRPr="00F3427F" w:rsidRDefault="007713CA" w:rsidP="007713CA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51DE003B" w14:textId="77777777" w:rsidR="007713CA" w:rsidRPr="00F3427F" w:rsidRDefault="007713CA" w:rsidP="007713CA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4CBBB95D" w14:textId="77777777" w:rsidR="007713CA" w:rsidRPr="00F3427F" w:rsidRDefault="007713CA" w:rsidP="007713CA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58C30E22" w14:textId="77777777" w:rsidR="007713CA" w:rsidRPr="00F3427F" w:rsidRDefault="007713CA" w:rsidP="007713CA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4E021707" w14:textId="77777777" w:rsidR="007713CA" w:rsidRPr="00F3427F" w:rsidRDefault="007713CA" w:rsidP="007713C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413A37DE" w14:textId="77777777" w:rsidR="007713CA" w:rsidRPr="00F3427F" w:rsidRDefault="007713CA" w:rsidP="007713CA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717E0EB2" w14:textId="77777777" w:rsidR="007713CA" w:rsidRPr="00F3427F" w:rsidRDefault="007713CA" w:rsidP="007713CA">
            <w:pPr>
              <w:pStyle w:val="30"/>
              <w:tabs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713CA" w:rsidRPr="00F3427F" w14:paraId="36184461" w14:textId="77777777" w:rsidTr="007C68B1">
        <w:trPr>
          <w:gridAfter w:val="1"/>
          <w:wAfter w:w="9" w:type="dxa"/>
        </w:trPr>
        <w:tc>
          <w:tcPr>
            <w:tcW w:w="3510" w:type="dxa"/>
          </w:tcPr>
          <w:p w14:paraId="784F48E9" w14:textId="6A444560" w:rsidR="007713CA" w:rsidRPr="00F3427F" w:rsidRDefault="007713CA" w:rsidP="007713CA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E86714" w:rsidRPr="00E8671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- หุ้นสามัญ</w:t>
            </w:r>
          </w:p>
        </w:tc>
        <w:tc>
          <w:tcPr>
            <w:tcW w:w="810" w:type="dxa"/>
          </w:tcPr>
          <w:p w14:paraId="14AD0596" w14:textId="58C06AF1" w:rsidR="007713CA" w:rsidRPr="00F3427F" w:rsidRDefault="00E86714" w:rsidP="007713C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7713CA" w:rsidRPr="00F3427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37" w:type="dxa"/>
          </w:tcPr>
          <w:p w14:paraId="4CBC178B" w14:textId="77777777" w:rsidR="007713CA" w:rsidRPr="00F3427F" w:rsidRDefault="007713CA" w:rsidP="007713CA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66E01758" w14:textId="117E2E2C" w:rsidR="007713CA" w:rsidRPr="00F3427F" w:rsidRDefault="00E86714" w:rsidP="001425F3">
            <w:pPr>
              <w:pStyle w:val="acctfourfigures"/>
              <w:tabs>
                <w:tab w:val="clear" w:pos="76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7713CA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213</w:t>
            </w:r>
            <w:r w:rsidR="007713CA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721</w:t>
            </w:r>
          </w:p>
        </w:tc>
        <w:tc>
          <w:tcPr>
            <w:tcW w:w="265" w:type="dxa"/>
          </w:tcPr>
          <w:p w14:paraId="3DEC81BB" w14:textId="77777777" w:rsidR="007713CA" w:rsidRPr="00F3427F" w:rsidRDefault="007713CA" w:rsidP="007713CA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5" w:type="dxa"/>
          </w:tcPr>
          <w:p w14:paraId="3539B8F4" w14:textId="50CA043D" w:rsidR="007713CA" w:rsidRPr="00F3427F" w:rsidRDefault="00E86714" w:rsidP="001425F3">
            <w:pPr>
              <w:pStyle w:val="acctfourfigures"/>
              <w:tabs>
                <w:tab w:val="clear" w:pos="76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606</w:t>
            </w:r>
            <w:r w:rsidR="007713CA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861</w:t>
            </w:r>
          </w:p>
        </w:tc>
        <w:tc>
          <w:tcPr>
            <w:tcW w:w="265" w:type="dxa"/>
          </w:tcPr>
          <w:p w14:paraId="02793034" w14:textId="77777777" w:rsidR="007713CA" w:rsidRPr="00F3427F" w:rsidRDefault="007713CA" w:rsidP="007713CA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7E3AD9E8" w14:textId="04EBD64D" w:rsidR="007713CA" w:rsidRPr="00F3427F" w:rsidRDefault="00E86714" w:rsidP="007713CA">
            <w:pPr>
              <w:pStyle w:val="acctfourfigures"/>
              <w:tabs>
                <w:tab w:val="clear" w:pos="76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7713CA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213</w:t>
            </w:r>
            <w:r w:rsidR="007713CA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716</w:t>
            </w:r>
          </w:p>
        </w:tc>
        <w:tc>
          <w:tcPr>
            <w:tcW w:w="265" w:type="dxa"/>
          </w:tcPr>
          <w:p w14:paraId="32C6A121" w14:textId="77777777" w:rsidR="007713CA" w:rsidRPr="00F3427F" w:rsidRDefault="007713CA" w:rsidP="007713CA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</w:tcPr>
          <w:p w14:paraId="09204589" w14:textId="22693CF0" w:rsidR="007713CA" w:rsidRPr="00F3427F" w:rsidRDefault="00E86714" w:rsidP="001425F3">
            <w:pPr>
              <w:pStyle w:val="acctfourfigures"/>
              <w:tabs>
                <w:tab w:val="clear" w:pos="76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606</w:t>
            </w:r>
            <w:r w:rsidR="007713CA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858</w:t>
            </w:r>
          </w:p>
        </w:tc>
      </w:tr>
      <w:tr w:rsidR="00B030A7" w:rsidRPr="00F3427F" w14:paraId="20CFFB25" w14:textId="77777777" w:rsidTr="007C68B1">
        <w:trPr>
          <w:gridAfter w:val="1"/>
          <w:wAfter w:w="9" w:type="dxa"/>
        </w:trPr>
        <w:tc>
          <w:tcPr>
            <w:tcW w:w="3510" w:type="dxa"/>
          </w:tcPr>
          <w:p w14:paraId="5C040C23" w14:textId="1149DE52" w:rsidR="00B030A7" w:rsidRPr="00F3427F" w:rsidRDefault="00A4425C" w:rsidP="00B030A7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hint="cs"/>
                <w:sz w:val="28"/>
                <w:szCs w:val="28"/>
                <w:cs/>
              </w:rPr>
              <w:t>หุ้นทุนออกให้ตามสิทธิ</w:t>
            </w:r>
          </w:p>
        </w:tc>
        <w:tc>
          <w:tcPr>
            <w:tcW w:w="810" w:type="dxa"/>
          </w:tcPr>
          <w:p w14:paraId="22527ED2" w14:textId="58E66185" w:rsidR="00B030A7" w:rsidRPr="00F3427F" w:rsidRDefault="00E86714" w:rsidP="00B030A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B030A7" w:rsidRPr="00F3427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86714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37" w:type="dxa"/>
          </w:tcPr>
          <w:p w14:paraId="51D80B8A" w14:textId="77777777" w:rsidR="00B030A7" w:rsidRPr="00F3427F" w:rsidRDefault="00B030A7" w:rsidP="00B030A7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683F9162" w14:textId="71F3F7AF" w:rsidR="00B030A7" w:rsidRPr="00F3427F" w:rsidRDefault="00E86714" w:rsidP="00B030A7">
            <w:pPr>
              <w:pStyle w:val="acctfourfigures"/>
              <w:tabs>
                <w:tab w:val="clear" w:pos="76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65" w:type="dxa"/>
          </w:tcPr>
          <w:p w14:paraId="69B95E26" w14:textId="77777777" w:rsidR="00B030A7" w:rsidRPr="00F3427F" w:rsidRDefault="00B030A7" w:rsidP="00B030A7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075DDA2F" w14:textId="0602732B" w:rsidR="00B030A7" w:rsidRPr="00F3427F" w:rsidRDefault="007C68B1" w:rsidP="00B0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298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3687F2A6" w14:textId="77777777" w:rsidR="00B030A7" w:rsidRPr="00F3427F" w:rsidRDefault="00B030A7" w:rsidP="00B030A7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18749F47" w14:textId="18103FD7" w:rsidR="00B030A7" w:rsidRPr="00F3427F" w:rsidRDefault="00E86714" w:rsidP="00B030A7">
            <w:pPr>
              <w:pStyle w:val="acctfourfigures"/>
              <w:tabs>
                <w:tab w:val="clear" w:pos="76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65" w:type="dxa"/>
          </w:tcPr>
          <w:p w14:paraId="4D0F1985" w14:textId="77777777" w:rsidR="00B030A7" w:rsidRPr="00F3427F" w:rsidRDefault="00B030A7" w:rsidP="00B030A7">
            <w:pPr>
              <w:pStyle w:val="acctfourfigures"/>
              <w:tabs>
                <w:tab w:val="clear" w:pos="76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</w:tcPr>
          <w:p w14:paraId="5752DC08" w14:textId="75318423" w:rsidR="00B030A7" w:rsidRPr="00F3427F" w:rsidRDefault="00E86714" w:rsidP="00B030A7">
            <w:pPr>
              <w:pStyle w:val="acctfourfigures"/>
              <w:tabs>
                <w:tab w:val="clear" w:pos="76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7713CA" w:rsidRPr="00F3427F" w14:paraId="79C271BD" w14:textId="77777777" w:rsidTr="007C68B1">
        <w:trPr>
          <w:gridAfter w:val="1"/>
          <w:wAfter w:w="9" w:type="dxa"/>
        </w:trPr>
        <w:tc>
          <w:tcPr>
            <w:tcW w:w="3510" w:type="dxa"/>
          </w:tcPr>
          <w:p w14:paraId="65E284EB" w14:textId="1E3D16BD" w:rsidR="007713CA" w:rsidRPr="00F3427F" w:rsidRDefault="007713CA" w:rsidP="007713CA">
            <w:pPr>
              <w:tabs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86714"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A41C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41C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342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E86714" w:rsidRPr="00E86714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342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F342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3E121A57" w14:textId="77777777" w:rsidR="007713CA" w:rsidRPr="00F3427F" w:rsidRDefault="007713CA" w:rsidP="007713CA">
            <w:pPr>
              <w:tabs>
                <w:tab w:val="left" w:pos="372"/>
              </w:tabs>
              <w:ind w:left="1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- หุ้นสามัญ</w:t>
            </w:r>
          </w:p>
        </w:tc>
        <w:tc>
          <w:tcPr>
            <w:tcW w:w="810" w:type="dxa"/>
          </w:tcPr>
          <w:p w14:paraId="578955D1" w14:textId="77777777" w:rsidR="007713CA" w:rsidRPr="00F3427F" w:rsidRDefault="007713CA" w:rsidP="007713C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AAE2770" w14:textId="0B2D69B3" w:rsidR="007713CA" w:rsidRPr="00F3427F" w:rsidRDefault="00E86714" w:rsidP="007713C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7713CA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237" w:type="dxa"/>
          </w:tcPr>
          <w:p w14:paraId="162BDED6" w14:textId="77777777" w:rsidR="007713CA" w:rsidRPr="00F3427F" w:rsidRDefault="007713CA" w:rsidP="007713CA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</w:tcPr>
          <w:p w14:paraId="7CB48AE2" w14:textId="77777777" w:rsidR="00B4121C" w:rsidRDefault="00B4121C" w:rsidP="007713CA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1138239E" w14:textId="2FFAFE43" w:rsidR="007C68B1" w:rsidRPr="00F3427F" w:rsidRDefault="00E86714" w:rsidP="008E184F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7C68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213</w:t>
            </w:r>
            <w:r w:rsidR="007C68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722</w:t>
            </w:r>
          </w:p>
        </w:tc>
        <w:tc>
          <w:tcPr>
            <w:tcW w:w="265" w:type="dxa"/>
          </w:tcPr>
          <w:p w14:paraId="31BB1614" w14:textId="77777777" w:rsidR="007713CA" w:rsidRPr="00F3427F" w:rsidRDefault="007713CA" w:rsidP="007713CA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1D75BFD3" w14:textId="77777777" w:rsidR="00B4121C" w:rsidRDefault="00B4121C" w:rsidP="007713C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5BE0BE5F" w14:textId="33B932DB" w:rsidR="007C68B1" w:rsidRPr="00F3427F" w:rsidRDefault="00E86714" w:rsidP="008E184F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606</w:t>
            </w:r>
            <w:r w:rsidR="007C68B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861</w:t>
            </w:r>
          </w:p>
        </w:tc>
        <w:tc>
          <w:tcPr>
            <w:tcW w:w="265" w:type="dxa"/>
          </w:tcPr>
          <w:p w14:paraId="57F42E2F" w14:textId="77777777" w:rsidR="007713CA" w:rsidRPr="00F3427F" w:rsidRDefault="007713CA" w:rsidP="007713CA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A44D2F9" w14:textId="77777777" w:rsidR="007713CA" w:rsidRPr="00F3427F" w:rsidRDefault="007713CA" w:rsidP="007713CA">
            <w:pPr>
              <w:pStyle w:val="acctfourfigures"/>
              <w:tabs>
                <w:tab w:val="clear" w:pos="76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0C09B385" w14:textId="50E89A02" w:rsidR="007713CA" w:rsidRPr="00F3427F" w:rsidRDefault="00E86714" w:rsidP="007713CA">
            <w:pPr>
              <w:pStyle w:val="acctfourfigures"/>
              <w:tabs>
                <w:tab w:val="clear" w:pos="76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7713CA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213</w:t>
            </w:r>
            <w:r w:rsidR="007713CA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721</w:t>
            </w:r>
          </w:p>
        </w:tc>
        <w:tc>
          <w:tcPr>
            <w:tcW w:w="265" w:type="dxa"/>
          </w:tcPr>
          <w:p w14:paraId="6B38A99D" w14:textId="77777777" w:rsidR="007713CA" w:rsidRPr="00F3427F" w:rsidRDefault="007713CA" w:rsidP="007713CA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3A3069D6" w14:textId="77777777" w:rsidR="007713CA" w:rsidRPr="00F3427F" w:rsidRDefault="007713CA" w:rsidP="007713CA">
            <w:pPr>
              <w:pStyle w:val="acctfourfigures"/>
              <w:tabs>
                <w:tab w:val="clear" w:pos="76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7D6A8021" w14:textId="646D927C" w:rsidR="007713CA" w:rsidRPr="00F3427F" w:rsidRDefault="00E86714" w:rsidP="001425F3">
            <w:pPr>
              <w:pStyle w:val="acctfourfigures"/>
              <w:tabs>
                <w:tab w:val="clear" w:pos="76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606</w:t>
            </w:r>
            <w:r w:rsidR="007713CA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861</w:t>
            </w:r>
          </w:p>
        </w:tc>
      </w:tr>
    </w:tbl>
    <w:p w14:paraId="32EA6388" w14:textId="77777777" w:rsidR="00662B44" w:rsidRDefault="00662B44" w:rsidP="006D2B4E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7A8C17F" w14:textId="3185AA69" w:rsidR="008E184F" w:rsidRPr="008E184F" w:rsidRDefault="008E184F" w:rsidP="008E184F">
      <w:pPr>
        <w:pStyle w:val="ListParagraph"/>
        <w:tabs>
          <w:tab w:val="left" w:pos="63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8E184F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E86714" w:rsidRPr="00E86714">
        <w:rPr>
          <w:rFonts w:ascii="Angsana New" w:hAnsi="Angsana New"/>
          <w:sz w:val="28"/>
          <w:szCs w:val="28"/>
        </w:rPr>
        <w:t>27</w:t>
      </w:r>
      <w:r w:rsidRPr="008E184F">
        <w:rPr>
          <w:rFonts w:ascii="Angsana New" w:hAnsi="Angsana New"/>
          <w:sz w:val="28"/>
          <w:szCs w:val="28"/>
        </w:rPr>
        <w:t xml:space="preserve"> </w:t>
      </w:r>
      <w:r w:rsidRPr="008E184F">
        <w:rPr>
          <w:rFonts w:ascii="Angsana New" w:hAnsi="Angsana New"/>
          <w:sz w:val="28"/>
          <w:szCs w:val="28"/>
          <w:cs/>
        </w:rPr>
        <w:t xml:space="preserve">เมษายน </w:t>
      </w:r>
      <w:r w:rsidR="00E86714" w:rsidRPr="00E86714">
        <w:rPr>
          <w:rFonts w:ascii="Angsana New" w:hAnsi="Angsana New"/>
          <w:sz w:val="28"/>
          <w:szCs w:val="28"/>
        </w:rPr>
        <w:t>2569</w:t>
      </w:r>
      <w:r w:rsidRPr="008E184F">
        <w:rPr>
          <w:rFonts w:ascii="Angsana New" w:hAnsi="Angsana New"/>
          <w:sz w:val="28"/>
          <w:szCs w:val="28"/>
        </w:rPr>
        <w:t xml:space="preserve"> </w:t>
      </w:r>
      <w:r w:rsidRPr="008E184F">
        <w:rPr>
          <w:rFonts w:ascii="Angsana New" w:hAnsi="Angsana New"/>
          <w:sz w:val="28"/>
          <w:szCs w:val="28"/>
          <w:cs/>
        </w:rPr>
        <w:t xml:space="preserve">ที่ประชุมผู้ถือหุ้นมีมติอนุมัติการลดทุนจดทะเบียนของบริษัทจากทุนจดทะเบียนเดิม </w:t>
      </w:r>
      <w:r w:rsidR="00E86714" w:rsidRPr="00E86714">
        <w:rPr>
          <w:rFonts w:ascii="Angsana New" w:hAnsi="Angsana New"/>
          <w:sz w:val="28"/>
          <w:szCs w:val="28"/>
        </w:rPr>
        <w:t>869</w:t>
      </w:r>
      <w:r w:rsidRPr="008E184F">
        <w:rPr>
          <w:rFonts w:ascii="Angsana New" w:hAnsi="Angsana New"/>
          <w:sz w:val="28"/>
          <w:szCs w:val="28"/>
        </w:rPr>
        <w:t>,</w:t>
      </w:r>
      <w:r w:rsidR="00E86714" w:rsidRPr="00E86714">
        <w:rPr>
          <w:rFonts w:ascii="Angsana New" w:hAnsi="Angsana New"/>
          <w:sz w:val="28"/>
          <w:szCs w:val="28"/>
        </w:rPr>
        <w:t>144</w:t>
      </w:r>
      <w:r w:rsidRPr="008E184F">
        <w:rPr>
          <w:rFonts w:ascii="Angsana New" w:hAnsi="Angsana New"/>
          <w:sz w:val="28"/>
          <w:szCs w:val="28"/>
        </w:rPr>
        <w:t>,</w:t>
      </w:r>
      <w:r w:rsidR="00E86714" w:rsidRPr="00E86714">
        <w:rPr>
          <w:rFonts w:ascii="Angsana New" w:hAnsi="Angsana New"/>
          <w:sz w:val="28"/>
          <w:szCs w:val="28"/>
        </w:rPr>
        <w:t>532</w:t>
      </w:r>
      <w:r w:rsidRPr="008E184F">
        <w:rPr>
          <w:rFonts w:ascii="Angsana New" w:hAnsi="Angsana New"/>
          <w:sz w:val="28"/>
          <w:szCs w:val="28"/>
        </w:rPr>
        <w:t xml:space="preserve"> </w:t>
      </w:r>
      <w:r w:rsidRPr="008E184F">
        <w:rPr>
          <w:rFonts w:ascii="Angsana New" w:hAnsi="Angsana New"/>
          <w:sz w:val="28"/>
          <w:szCs w:val="28"/>
          <w:cs/>
        </w:rPr>
        <w:t xml:space="preserve">บาท เป็น </w:t>
      </w:r>
      <w:r w:rsidR="00E86714" w:rsidRPr="00E86714">
        <w:rPr>
          <w:rFonts w:ascii="Angsana New" w:hAnsi="Angsana New"/>
          <w:sz w:val="28"/>
          <w:szCs w:val="28"/>
        </w:rPr>
        <w:t>606</w:t>
      </w:r>
      <w:r w:rsidRPr="008E184F">
        <w:rPr>
          <w:rFonts w:ascii="Angsana New" w:hAnsi="Angsana New"/>
          <w:sz w:val="28"/>
          <w:szCs w:val="28"/>
        </w:rPr>
        <w:t>,</w:t>
      </w:r>
      <w:r w:rsidR="00E86714" w:rsidRPr="00E86714">
        <w:rPr>
          <w:rFonts w:ascii="Angsana New" w:hAnsi="Angsana New"/>
          <w:sz w:val="28"/>
          <w:szCs w:val="28"/>
        </w:rPr>
        <w:t>861</w:t>
      </w:r>
      <w:r w:rsidRPr="008E184F">
        <w:rPr>
          <w:rFonts w:ascii="Angsana New" w:hAnsi="Angsana New"/>
          <w:sz w:val="28"/>
          <w:szCs w:val="28"/>
        </w:rPr>
        <w:t>,</w:t>
      </w:r>
      <w:r w:rsidR="00E86714" w:rsidRPr="00E86714">
        <w:rPr>
          <w:rFonts w:ascii="Angsana New" w:hAnsi="Angsana New"/>
          <w:sz w:val="28"/>
          <w:szCs w:val="28"/>
        </w:rPr>
        <w:t>175</w:t>
      </w:r>
      <w:r w:rsidRPr="008E184F">
        <w:rPr>
          <w:rFonts w:ascii="Angsana New" w:hAnsi="Angsana New"/>
          <w:sz w:val="28"/>
          <w:szCs w:val="28"/>
        </w:rPr>
        <w:t xml:space="preserve"> </w:t>
      </w:r>
      <w:r w:rsidRPr="008E184F">
        <w:rPr>
          <w:rFonts w:ascii="Angsana New" w:hAnsi="Angsana New"/>
          <w:sz w:val="28"/>
          <w:szCs w:val="28"/>
          <w:cs/>
        </w:rPr>
        <w:t xml:space="preserve">บาท โดยลดหุ้นสามัญจดทะเบียนที่ยังไม่ได้จำหน่าย จำนวน </w:t>
      </w:r>
      <w:r w:rsidR="00E86714" w:rsidRPr="00E86714">
        <w:rPr>
          <w:rFonts w:ascii="Angsana New" w:hAnsi="Angsana New"/>
          <w:sz w:val="28"/>
          <w:szCs w:val="28"/>
        </w:rPr>
        <w:t>524</w:t>
      </w:r>
      <w:r w:rsidRPr="008E184F">
        <w:rPr>
          <w:rFonts w:ascii="Angsana New" w:hAnsi="Angsana New"/>
          <w:sz w:val="28"/>
          <w:szCs w:val="28"/>
        </w:rPr>
        <w:t>,</w:t>
      </w:r>
      <w:r w:rsidR="00E86714" w:rsidRPr="00E86714">
        <w:rPr>
          <w:rFonts w:ascii="Angsana New" w:hAnsi="Angsana New"/>
          <w:sz w:val="28"/>
          <w:szCs w:val="28"/>
        </w:rPr>
        <w:t>566</w:t>
      </w:r>
      <w:r w:rsidRPr="008E184F">
        <w:rPr>
          <w:rFonts w:ascii="Angsana New" w:hAnsi="Angsana New"/>
          <w:sz w:val="28"/>
          <w:szCs w:val="28"/>
        </w:rPr>
        <w:t>,</w:t>
      </w:r>
      <w:r w:rsidR="00E86714" w:rsidRPr="00E86714">
        <w:rPr>
          <w:rFonts w:ascii="Angsana New" w:hAnsi="Angsana New"/>
          <w:sz w:val="28"/>
          <w:szCs w:val="28"/>
        </w:rPr>
        <w:t>714</w:t>
      </w:r>
      <w:r w:rsidRPr="008E184F">
        <w:rPr>
          <w:rFonts w:ascii="Angsana New" w:hAnsi="Angsana New"/>
          <w:sz w:val="28"/>
          <w:szCs w:val="28"/>
        </w:rPr>
        <w:t xml:space="preserve"> </w:t>
      </w:r>
      <w:r w:rsidRPr="008E184F">
        <w:rPr>
          <w:rFonts w:ascii="Angsana New" w:hAnsi="Angsana New"/>
          <w:sz w:val="28"/>
          <w:szCs w:val="28"/>
          <w:cs/>
        </w:rPr>
        <w:t xml:space="preserve">หุ้น มูลค่าที่ตราไว้หุ้นละ </w:t>
      </w:r>
      <w:r w:rsidR="00E86714" w:rsidRPr="00E86714">
        <w:rPr>
          <w:rFonts w:ascii="Angsana New" w:hAnsi="Angsana New"/>
          <w:sz w:val="28"/>
          <w:szCs w:val="28"/>
        </w:rPr>
        <w:t>0</w:t>
      </w:r>
      <w:r w:rsidRPr="008E184F">
        <w:rPr>
          <w:rFonts w:ascii="Angsana New" w:hAnsi="Angsana New"/>
          <w:sz w:val="28"/>
          <w:szCs w:val="28"/>
        </w:rPr>
        <w:t>.</w:t>
      </w:r>
      <w:r w:rsidR="00E86714" w:rsidRPr="00E86714">
        <w:rPr>
          <w:rFonts w:ascii="Angsana New" w:hAnsi="Angsana New"/>
          <w:sz w:val="28"/>
          <w:szCs w:val="28"/>
        </w:rPr>
        <w:t>50</w:t>
      </w:r>
      <w:r w:rsidRPr="008E184F">
        <w:rPr>
          <w:rFonts w:ascii="Angsana New" w:hAnsi="Angsana New"/>
          <w:sz w:val="28"/>
          <w:szCs w:val="28"/>
        </w:rPr>
        <w:t xml:space="preserve"> </w:t>
      </w:r>
      <w:r w:rsidRPr="008E184F">
        <w:rPr>
          <w:rFonts w:ascii="Angsana New" w:hAnsi="Angsana New"/>
          <w:sz w:val="28"/>
          <w:szCs w:val="28"/>
          <w:cs/>
        </w:rPr>
        <w:t xml:space="preserve">บาท ซึ่งเป็นหุ้นคงเหลือจากการรองรับการใช้สิทธิตามใบสำคัญแสดงสิทธิที่จะซื้อหุ้นสามัญของบริษัท ครั้งที่ </w:t>
      </w:r>
      <w:r w:rsidR="00E86714" w:rsidRPr="00E86714">
        <w:rPr>
          <w:rFonts w:ascii="Angsana New" w:hAnsi="Angsana New"/>
          <w:sz w:val="28"/>
          <w:szCs w:val="28"/>
        </w:rPr>
        <w:t>2</w:t>
      </w:r>
      <w:r w:rsidRPr="008E184F">
        <w:rPr>
          <w:rFonts w:ascii="Angsana New" w:hAnsi="Angsana New"/>
          <w:sz w:val="28"/>
          <w:szCs w:val="28"/>
        </w:rPr>
        <w:t xml:space="preserve"> (“SCN-W</w:t>
      </w:r>
      <w:r w:rsidR="00E86714" w:rsidRPr="00E86714">
        <w:rPr>
          <w:rFonts w:ascii="Angsana New" w:hAnsi="Angsana New"/>
          <w:sz w:val="28"/>
          <w:szCs w:val="28"/>
        </w:rPr>
        <w:t>2</w:t>
      </w:r>
      <w:r w:rsidRPr="008E184F">
        <w:rPr>
          <w:rFonts w:ascii="Angsana New" w:hAnsi="Angsana New"/>
          <w:sz w:val="28"/>
          <w:szCs w:val="28"/>
        </w:rPr>
        <w:t xml:space="preserve">”) </w:t>
      </w:r>
      <w:r w:rsidRPr="008E184F">
        <w:rPr>
          <w:rFonts w:ascii="Angsana New" w:hAnsi="Angsana New"/>
          <w:sz w:val="28"/>
          <w:szCs w:val="28"/>
          <w:cs/>
        </w:rPr>
        <w:t xml:space="preserve">ซึ่งหมดอายุระยะเวลาใช้สิทธิไปแล้วเมื่อวันที่ </w:t>
      </w:r>
      <w:r w:rsidR="00E86714" w:rsidRPr="00E86714">
        <w:rPr>
          <w:rFonts w:ascii="Angsana New" w:hAnsi="Angsana New"/>
          <w:sz w:val="28"/>
          <w:szCs w:val="28"/>
        </w:rPr>
        <w:t>14</w:t>
      </w:r>
      <w:r w:rsidRPr="008E184F">
        <w:rPr>
          <w:rFonts w:ascii="Angsana New" w:hAnsi="Angsana New"/>
          <w:sz w:val="28"/>
          <w:szCs w:val="28"/>
        </w:rPr>
        <w:t xml:space="preserve"> </w:t>
      </w:r>
      <w:r w:rsidRPr="008E184F">
        <w:rPr>
          <w:rFonts w:ascii="Angsana New" w:hAnsi="Angsana New"/>
          <w:sz w:val="28"/>
          <w:szCs w:val="28"/>
          <w:cs/>
        </w:rPr>
        <w:t xml:space="preserve">มกราคม </w:t>
      </w:r>
      <w:r w:rsidR="00E86714" w:rsidRPr="00E86714">
        <w:rPr>
          <w:rFonts w:ascii="Angsana New" w:hAnsi="Angsana New"/>
          <w:sz w:val="28"/>
          <w:szCs w:val="28"/>
        </w:rPr>
        <w:t>2569</w:t>
      </w:r>
      <w:r w:rsidRPr="008E184F">
        <w:rPr>
          <w:rFonts w:ascii="Angsana New" w:hAnsi="Angsana New"/>
          <w:sz w:val="28"/>
          <w:szCs w:val="28"/>
        </w:rPr>
        <w:t xml:space="preserve"> </w:t>
      </w:r>
      <w:r w:rsidRPr="008E184F">
        <w:rPr>
          <w:rFonts w:ascii="Angsana New" w:hAnsi="Angsana New"/>
          <w:sz w:val="28"/>
          <w:szCs w:val="28"/>
          <w:cs/>
        </w:rPr>
        <w:t xml:space="preserve">โดยบริษัทได้จดทะเบียนลดทุนกับกระทรวงพาณิชย์เมื่อวันที่ </w:t>
      </w:r>
      <w:r w:rsidR="00E86714" w:rsidRPr="00E86714">
        <w:rPr>
          <w:rFonts w:ascii="Angsana New" w:hAnsi="Angsana New"/>
          <w:sz w:val="28"/>
          <w:szCs w:val="28"/>
        </w:rPr>
        <w:t>19</w:t>
      </w:r>
      <w:r w:rsidRPr="0093020C">
        <w:rPr>
          <w:rFonts w:ascii="Angsana New" w:hAnsi="Angsana New"/>
          <w:sz w:val="28"/>
          <w:szCs w:val="28"/>
        </w:rPr>
        <w:t xml:space="preserve"> </w:t>
      </w:r>
      <w:r w:rsidR="0093020C" w:rsidRPr="0093020C">
        <w:rPr>
          <w:rFonts w:ascii="Angsana New" w:hAnsi="Angsana New" w:hint="cs"/>
          <w:sz w:val="28"/>
          <w:szCs w:val="28"/>
          <w:cs/>
        </w:rPr>
        <w:t>พฤษภาคม</w:t>
      </w:r>
      <w:r w:rsidRPr="0093020C">
        <w:rPr>
          <w:rFonts w:ascii="Angsana New" w:hAnsi="Angsana New"/>
          <w:sz w:val="28"/>
          <w:szCs w:val="28"/>
          <w:cs/>
        </w:rPr>
        <w:t xml:space="preserve"> </w:t>
      </w:r>
      <w:r w:rsidR="00E86714" w:rsidRPr="00E86714">
        <w:rPr>
          <w:rFonts w:ascii="Angsana New" w:hAnsi="Angsana New"/>
          <w:sz w:val="28"/>
          <w:szCs w:val="28"/>
        </w:rPr>
        <w:t>2569</w:t>
      </w:r>
    </w:p>
    <w:p w14:paraId="18D11255" w14:textId="77777777" w:rsidR="008E184F" w:rsidRPr="008E184F" w:rsidRDefault="008E184F" w:rsidP="008E184F">
      <w:pPr>
        <w:tabs>
          <w:tab w:val="left" w:pos="63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5E3A5FEE" w14:textId="1660007B" w:rsidR="00D047F8" w:rsidRPr="00F3427F" w:rsidRDefault="00D047F8" w:rsidP="00973F0C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bookmarkStart w:id="8" w:name="_Hlk204691493"/>
      <w:r w:rsidRPr="00F3427F">
        <w:rPr>
          <w:rFonts w:ascii="Angsana New" w:hAnsi="Angsana New" w:hint="cs"/>
          <w:sz w:val="28"/>
          <w:szCs w:val="28"/>
          <w:cs/>
        </w:rPr>
        <w:t>ในระหว่างงวด</w:t>
      </w:r>
      <w:r w:rsidR="00756A0E" w:rsidRPr="00F3427F">
        <w:rPr>
          <w:rFonts w:ascii="Angsana New" w:hAnsi="Angsana New"/>
          <w:sz w:val="28"/>
          <w:szCs w:val="28"/>
          <w:cs/>
        </w:rPr>
        <w:t xml:space="preserve">วันที่ </w:t>
      </w:r>
      <w:r w:rsidR="00E86714" w:rsidRPr="00E86714">
        <w:rPr>
          <w:rFonts w:ascii="Angsana New" w:hAnsi="Angsana New"/>
          <w:sz w:val="28"/>
          <w:szCs w:val="28"/>
        </w:rPr>
        <w:t>30</w:t>
      </w:r>
      <w:r w:rsidR="00A41C80">
        <w:rPr>
          <w:rFonts w:ascii="Angsana New" w:hAnsi="Angsana New"/>
          <w:sz w:val="28"/>
          <w:szCs w:val="28"/>
        </w:rPr>
        <w:t xml:space="preserve"> </w:t>
      </w:r>
      <w:r w:rsidR="00A41C80">
        <w:rPr>
          <w:rFonts w:ascii="Angsana New" w:hAnsi="Angsana New"/>
          <w:sz w:val="28"/>
          <w:szCs w:val="28"/>
          <w:cs/>
        </w:rPr>
        <w:t>มิถุนายน</w:t>
      </w:r>
      <w:r w:rsidR="00E770CE" w:rsidRPr="00F3427F">
        <w:rPr>
          <w:rFonts w:ascii="Angsana New" w:hAnsi="Angsana New"/>
          <w:sz w:val="28"/>
          <w:szCs w:val="28"/>
          <w:cs/>
        </w:rPr>
        <w:t xml:space="preserve"> </w:t>
      </w:r>
      <w:r w:rsidR="00E86714" w:rsidRPr="00E86714">
        <w:rPr>
          <w:rFonts w:ascii="Angsana New" w:hAnsi="Angsana New"/>
          <w:sz w:val="28"/>
          <w:szCs w:val="28"/>
        </w:rPr>
        <w:t>2569</w:t>
      </w:r>
      <w:r w:rsidR="00756A0E" w:rsidRPr="00F3427F">
        <w:rPr>
          <w:rFonts w:ascii="Angsana New" w:hAnsi="Angsana New"/>
          <w:sz w:val="28"/>
          <w:szCs w:val="28"/>
        </w:rPr>
        <w:t xml:space="preserve"> </w:t>
      </w:r>
      <w:r w:rsidRPr="00F3427F">
        <w:rPr>
          <w:rFonts w:ascii="Angsana New" w:hAnsi="Angsana New"/>
          <w:sz w:val="28"/>
          <w:szCs w:val="28"/>
          <w:cs/>
        </w:rPr>
        <w:t>มีผู้ใช้สิทธิ</w:t>
      </w:r>
      <w:r w:rsidRPr="00F3427F">
        <w:rPr>
          <w:rFonts w:ascii="Angsana New" w:hAnsi="Angsana New" w:hint="cs"/>
          <w:sz w:val="28"/>
          <w:szCs w:val="28"/>
          <w:cs/>
        </w:rPr>
        <w:t xml:space="preserve"> </w:t>
      </w:r>
      <w:r w:rsidRPr="00F3427F">
        <w:rPr>
          <w:rFonts w:ascii="Angsana New" w:hAnsi="Angsana New"/>
          <w:sz w:val="28"/>
          <w:szCs w:val="28"/>
        </w:rPr>
        <w:t>SCN-W</w:t>
      </w:r>
      <w:r w:rsidR="00E86714" w:rsidRPr="00E86714">
        <w:rPr>
          <w:rFonts w:ascii="Angsana New" w:hAnsi="Angsana New"/>
          <w:sz w:val="28"/>
          <w:szCs w:val="28"/>
        </w:rPr>
        <w:t>2</w:t>
      </w:r>
      <w:r w:rsidRPr="00F3427F">
        <w:rPr>
          <w:rFonts w:ascii="Angsana New" w:hAnsi="Angsana New" w:hint="cs"/>
          <w:sz w:val="28"/>
          <w:szCs w:val="28"/>
          <w:cs/>
        </w:rPr>
        <w:t xml:space="preserve"> </w:t>
      </w:r>
      <w:r w:rsidRPr="00F3427F">
        <w:rPr>
          <w:rFonts w:ascii="Angsana New" w:hAnsi="Angsana New"/>
          <w:sz w:val="28"/>
          <w:szCs w:val="28"/>
          <w:cs/>
        </w:rPr>
        <w:t>จำนวน</w:t>
      </w:r>
      <w:r w:rsidRPr="00F3427F">
        <w:rPr>
          <w:rFonts w:ascii="Angsana New" w:hAnsi="Angsana New" w:hint="cs"/>
          <w:sz w:val="28"/>
          <w:szCs w:val="28"/>
          <w:cs/>
        </w:rPr>
        <w:t xml:space="preserve"> </w:t>
      </w:r>
      <w:r w:rsidR="00E86714" w:rsidRPr="00E86714">
        <w:rPr>
          <w:rFonts w:ascii="Angsana New" w:hAnsi="Angsana New"/>
          <w:sz w:val="28"/>
          <w:szCs w:val="28"/>
        </w:rPr>
        <w:t>311</w:t>
      </w:r>
      <w:r w:rsidRPr="00F3427F">
        <w:rPr>
          <w:rFonts w:ascii="Angsana New" w:hAnsi="Angsana New"/>
          <w:sz w:val="28"/>
          <w:szCs w:val="28"/>
          <w:cs/>
        </w:rPr>
        <w:t xml:space="preserve"> </w:t>
      </w:r>
      <w:r w:rsidRPr="00F3427F">
        <w:rPr>
          <w:rFonts w:ascii="Angsana New" w:hAnsi="Angsana New" w:hint="cs"/>
          <w:sz w:val="28"/>
          <w:szCs w:val="28"/>
          <w:cs/>
        </w:rPr>
        <w:t>หน่วย</w:t>
      </w:r>
      <w:r w:rsidRPr="00F3427F">
        <w:rPr>
          <w:rFonts w:ascii="Angsana New" w:hAnsi="Angsana New"/>
          <w:sz w:val="28"/>
          <w:szCs w:val="28"/>
          <w:cs/>
        </w:rPr>
        <w:t xml:space="preserve"> มูลค่า</w:t>
      </w:r>
      <w:r w:rsidRPr="00F3427F">
        <w:rPr>
          <w:rFonts w:ascii="Angsana New" w:hAnsi="Angsana New"/>
          <w:sz w:val="28"/>
          <w:szCs w:val="28"/>
        </w:rPr>
        <w:t xml:space="preserve"> </w:t>
      </w:r>
      <w:r w:rsidR="00E86714" w:rsidRPr="00E86714">
        <w:rPr>
          <w:rFonts w:ascii="Angsana New" w:hAnsi="Angsana New"/>
          <w:sz w:val="28"/>
          <w:szCs w:val="28"/>
        </w:rPr>
        <w:t>1</w:t>
      </w:r>
      <w:r w:rsidR="008E184F">
        <w:rPr>
          <w:rFonts w:ascii="Angsana New" w:hAnsi="Angsana New"/>
          <w:sz w:val="28"/>
          <w:szCs w:val="28"/>
        </w:rPr>
        <w:t>,</w:t>
      </w:r>
      <w:r w:rsidR="00E86714" w:rsidRPr="00E86714">
        <w:rPr>
          <w:rFonts w:ascii="Angsana New" w:hAnsi="Angsana New"/>
          <w:sz w:val="28"/>
          <w:szCs w:val="28"/>
        </w:rPr>
        <w:t>555</w:t>
      </w:r>
      <w:r w:rsidRPr="00F3427F">
        <w:rPr>
          <w:rFonts w:ascii="Angsana New" w:hAnsi="Angsana New"/>
          <w:sz w:val="28"/>
          <w:szCs w:val="28"/>
          <w:cs/>
        </w:rPr>
        <w:t xml:space="preserve"> บาท</w:t>
      </w:r>
      <w:r w:rsidRPr="00F3427F">
        <w:rPr>
          <w:rFonts w:ascii="Angsana New" w:hAnsi="Angsana New" w:hint="cs"/>
          <w:sz w:val="28"/>
          <w:szCs w:val="28"/>
          <w:cs/>
        </w:rPr>
        <w:t xml:space="preserve"> โดยสิทธิคงเหลือจำนวน</w:t>
      </w:r>
      <w:r w:rsidRPr="00F3427F">
        <w:rPr>
          <w:rFonts w:ascii="Angsana New" w:hAnsi="Angsana New"/>
          <w:sz w:val="28"/>
          <w:szCs w:val="28"/>
        </w:rPr>
        <w:t xml:space="preserve"> </w:t>
      </w:r>
      <w:r w:rsidR="00E86714" w:rsidRPr="00E86714">
        <w:rPr>
          <w:rFonts w:ascii="Angsana New" w:hAnsi="Angsana New"/>
          <w:sz w:val="28"/>
          <w:szCs w:val="28"/>
        </w:rPr>
        <w:t>119</w:t>
      </w:r>
      <w:r w:rsidRPr="00F3427F">
        <w:rPr>
          <w:rFonts w:ascii="Angsana New" w:hAnsi="Angsana New"/>
          <w:sz w:val="28"/>
          <w:szCs w:val="28"/>
        </w:rPr>
        <w:t>,</w:t>
      </w:r>
      <w:r w:rsidR="00E86714" w:rsidRPr="00E86714">
        <w:rPr>
          <w:rFonts w:ascii="Angsana New" w:hAnsi="Angsana New"/>
          <w:sz w:val="28"/>
          <w:szCs w:val="28"/>
        </w:rPr>
        <w:t>996</w:t>
      </w:r>
      <w:r w:rsidRPr="00F3427F">
        <w:rPr>
          <w:rFonts w:ascii="Angsana New" w:hAnsi="Angsana New"/>
          <w:sz w:val="28"/>
          <w:szCs w:val="28"/>
        </w:rPr>
        <w:t>,</w:t>
      </w:r>
      <w:r w:rsidR="00E86714" w:rsidRPr="00E86714">
        <w:rPr>
          <w:rFonts w:ascii="Angsana New" w:hAnsi="Angsana New"/>
          <w:sz w:val="28"/>
          <w:szCs w:val="28"/>
        </w:rPr>
        <w:t>446</w:t>
      </w:r>
      <w:r w:rsidRPr="00F3427F">
        <w:rPr>
          <w:rFonts w:ascii="Angsana New" w:hAnsi="Angsana New"/>
          <w:sz w:val="28"/>
          <w:szCs w:val="28"/>
        </w:rPr>
        <w:t xml:space="preserve"> </w:t>
      </w:r>
      <w:r w:rsidRPr="00F3427F">
        <w:rPr>
          <w:rFonts w:ascii="Angsana New" w:hAnsi="Angsana New"/>
          <w:sz w:val="28"/>
          <w:szCs w:val="28"/>
          <w:cs/>
        </w:rPr>
        <w:t>หน่วย</w:t>
      </w:r>
      <w:r w:rsidR="003130CE" w:rsidRPr="00F3427F">
        <w:rPr>
          <w:rFonts w:ascii="Angsana New" w:hAnsi="Angsana New"/>
          <w:sz w:val="28"/>
          <w:szCs w:val="28"/>
        </w:rPr>
        <w:t xml:space="preserve"> </w:t>
      </w:r>
      <w:r w:rsidRPr="00F3427F">
        <w:rPr>
          <w:rFonts w:ascii="Angsana New" w:hAnsi="Angsana New" w:hint="cs"/>
          <w:sz w:val="28"/>
          <w:szCs w:val="28"/>
          <w:cs/>
        </w:rPr>
        <w:t>ได้หมด</w:t>
      </w:r>
      <w:r w:rsidRPr="00F3427F">
        <w:rPr>
          <w:rFonts w:ascii="Angsana New" w:hAnsi="Angsana New"/>
          <w:sz w:val="28"/>
          <w:szCs w:val="28"/>
          <w:cs/>
        </w:rPr>
        <w:t>อายุ</w:t>
      </w:r>
      <w:r w:rsidRPr="00F3427F">
        <w:rPr>
          <w:rFonts w:ascii="Angsana New" w:hAnsi="Angsana New" w:hint="cs"/>
          <w:sz w:val="28"/>
          <w:szCs w:val="28"/>
          <w:cs/>
        </w:rPr>
        <w:t>ลง</w:t>
      </w:r>
      <w:r w:rsidRPr="00F3427F">
        <w:rPr>
          <w:rFonts w:ascii="Angsana New" w:hAnsi="Angsana New"/>
          <w:sz w:val="28"/>
          <w:szCs w:val="28"/>
          <w:cs/>
        </w:rPr>
        <w:t xml:space="preserve">ในวันที่ </w:t>
      </w:r>
      <w:r w:rsidR="00E86714" w:rsidRPr="00E86714">
        <w:rPr>
          <w:rFonts w:ascii="Angsana New" w:hAnsi="Angsana New"/>
          <w:sz w:val="28"/>
          <w:szCs w:val="28"/>
        </w:rPr>
        <w:t>14</w:t>
      </w:r>
      <w:r w:rsidRPr="00F3427F">
        <w:rPr>
          <w:rFonts w:ascii="Angsana New" w:hAnsi="Angsana New"/>
          <w:sz w:val="28"/>
          <w:szCs w:val="28"/>
        </w:rPr>
        <w:t xml:space="preserve"> </w:t>
      </w:r>
      <w:r w:rsidRPr="00F3427F">
        <w:rPr>
          <w:rFonts w:ascii="Angsana New" w:hAnsi="Angsana New"/>
          <w:sz w:val="28"/>
          <w:szCs w:val="28"/>
          <w:cs/>
        </w:rPr>
        <w:t>มกราคม</w:t>
      </w:r>
      <w:r w:rsidRPr="00F3427F">
        <w:rPr>
          <w:rFonts w:ascii="Angsana New" w:hAnsi="Angsana New"/>
          <w:sz w:val="28"/>
          <w:szCs w:val="28"/>
        </w:rPr>
        <w:t xml:space="preserve"> </w:t>
      </w:r>
      <w:r w:rsidR="00E86714" w:rsidRPr="00E86714">
        <w:rPr>
          <w:rFonts w:ascii="Angsana New" w:hAnsi="Angsana New"/>
          <w:sz w:val="28"/>
          <w:szCs w:val="28"/>
        </w:rPr>
        <w:t>2569</w:t>
      </w:r>
    </w:p>
    <w:p w14:paraId="1545928B" w14:textId="341F2731" w:rsidR="00EF40D8" w:rsidRPr="00F3427F" w:rsidRDefault="00EF40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28"/>
          <w:szCs w:val="28"/>
          <w:cs/>
        </w:rPr>
      </w:pPr>
      <w:r w:rsidRPr="00F3427F">
        <w:rPr>
          <w:rFonts w:ascii="Angsana New" w:hAnsi="Angsana New"/>
          <w:spacing w:val="-6"/>
          <w:sz w:val="28"/>
          <w:szCs w:val="28"/>
          <w:cs/>
        </w:rPr>
        <w:br w:type="page"/>
      </w:r>
    </w:p>
    <w:bookmarkEnd w:id="8"/>
    <w:p w14:paraId="0A541CEC" w14:textId="5916B4BD" w:rsidR="00626AEE" w:rsidRPr="00F3427F" w:rsidRDefault="002D4EF1" w:rsidP="007804B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28"/>
          <w:szCs w:val="28"/>
        </w:rPr>
      </w:pPr>
      <w:r w:rsidRPr="00F3427F">
        <w:rPr>
          <w:rFonts w:ascii="Angsana New" w:hAnsi="Angsana New" w:hint="cs"/>
          <w:bCs/>
          <w:sz w:val="28"/>
          <w:szCs w:val="28"/>
          <w:cs/>
        </w:rPr>
        <w:lastRenderedPageBreak/>
        <w:t>ส่วนงานดำเนินงาน</w:t>
      </w:r>
      <w:r w:rsidR="002A559D" w:rsidRPr="00F3427F">
        <w:rPr>
          <w:rFonts w:ascii="Angsana New" w:hAnsi="Angsana New" w:hint="cs"/>
          <w:bCs/>
          <w:sz w:val="28"/>
          <w:szCs w:val="28"/>
          <w:cs/>
        </w:rPr>
        <w:t>และการจำแนกรายได้</w:t>
      </w:r>
    </w:p>
    <w:p w14:paraId="57E63F3B" w14:textId="7B930338" w:rsidR="00C70F92" w:rsidRPr="00F3427F" w:rsidRDefault="00C70F92" w:rsidP="000B5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76"/>
        <w:rPr>
          <w:rFonts w:ascii="Angsana New" w:hAnsi="Angsana New"/>
          <w:sz w:val="28"/>
          <w:szCs w:val="28"/>
          <w:cs/>
        </w:rPr>
      </w:pPr>
    </w:p>
    <w:p w14:paraId="1F3C2641" w14:textId="4AD1FA22" w:rsidR="00064DED" w:rsidRPr="00F3427F" w:rsidRDefault="00064DED" w:rsidP="00D00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3427F">
        <w:rPr>
          <w:rFonts w:asciiTheme="majorBidi" w:hAnsiTheme="majorBidi" w:cstheme="majorBidi"/>
          <w:sz w:val="28"/>
          <w:szCs w:val="28"/>
          <w:cs/>
        </w:rPr>
        <w:t xml:space="preserve">ผู้บริหารพิจารณาว่ากลุ่มบริษัทมี </w:t>
      </w:r>
      <w:r w:rsidR="00E86714" w:rsidRPr="00E86714">
        <w:rPr>
          <w:rFonts w:asciiTheme="majorBidi" w:hAnsiTheme="majorBidi" w:cstheme="majorBidi"/>
          <w:sz w:val="28"/>
          <w:szCs w:val="28"/>
        </w:rPr>
        <w:t>4</w:t>
      </w:r>
      <w:r w:rsidRPr="00F3427F">
        <w:rPr>
          <w:rFonts w:asciiTheme="majorBidi" w:hAnsiTheme="majorBidi" w:cstheme="majorBidi"/>
          <w:sz w:val="28"/>
          <w:szCs w:val="28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หน่วยงานที่สำคัญมีขนาดของกิจการที่แตกต่างกัน โดยมีการพิจารณาจากการจัดกลุ่มโดยทั่วไปของผลิตภัณฑ์และการบริการเป็นเกณฑ์ในการกำหนดส่วนงาน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ซึ่งพิจารณาว่าคือกรรมการผู้จัดการใหญ่</w:t>
      </w:r>
    </w:p>
    <w:p w14:paraId="2C2E3996" w14:textId="270DE97F" w:rsidR="00EF40D8" w:rsidRPr="00F3427F" w:rsidRDefault="00EF40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p w14:paraId="51EF76AD" w14:textId="4CFD4ADF" w:rsidR="00064DED" w:rsidRPr="00F3427F" w:rsidRDefault="00064DED" w:rsidP="00064DED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F3427F">
        <w:rPr>
          <w:rFonts w:ascii="Angsana New" w:hAnsi="Angsana New"/>
          <w:sz w:val="28"/>
          <w:szCs w:val="28"/>
          <w:cs/>
        </w:rPr>
        <w:t>ส่วนงานธุรกิจที่สำคัญของกลุ่มบริษัท มีดังนี้</w:t>
      </w:r>
    </w:p>
    <w:p w14:paraId="6C2A4CEC" w14:textId="642B5259" w:rsidR="00064DED" w:rsidRPr="00F3427F" w:rsidRDefault="00064DED" w:rsidP="00395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76"/>
        <w:rPr>
          <w:rFonts w:ascii="Angsana New" w:hAnsi="Angsana New"/>
          <w:sz w:val="28"/>
          <w:szCs w:val="28"/>
        </w:rPr>
      </w:pPr>
    </w:p>
    <w:tbl>
      <w:tblPr>
        <w:tblW w:w="91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40"/>
        <w:gridCol w:w="7719"/>
      </w:tblGrid>
      <w:tr w:rsidR="00064DED" w:rsidRPr="00F3427F" w14:paraId="49158658" w14:textId="77777777" w:rsidTr="006E35F5">
        <w:trPr>
          <w:cantSplit/>
          <w:trHeight w:val="1829"/>
        </w:trPr>
        <w:tc>
          <w:tcPr>
            <w:tcW w:w="1440" w:type="dxa"/>
          </w:tcPr>
          <w:p w14:paraId="5B0A8DDD" w14:textId="20458834" w:rsidR="00064DED" w:rsidRPr="00F3427F" w:rsidRDefault="00064DED" w:rsidP="00A45880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28"/>
                <w:szCs w:val="28"/>
                <w:lang w:val="en-US" w:bidi="th-TH"/>
              </w:rPr>
            </w:pPr>
            <w:r w:rsidRPr="00F3427F">
              <w:rPr>
                <w:rFonts w:ascii="Angsana New" w:hAnsi="Angsana New"/>
                <w:b/>
                <w:bCs w:val="0"/>
                <w:i w:val="0"/>
                <w:iCs w:val="0"/>
                <w:sz w:val="28"/>
                <w:szCs w:val="28"/>
                <w:cs/>
                <w:lang w:val="en-US" w:bidi="th-TH"/>
              </w:rPr>
              <w:t xml:space="preserve">ส่วนงานที่ </w:t>
            </w:r>
            <w:r w:rsidR="00E86714" w:rsidRPr="00E86714">
              <w:rPr>
                <w:rFonts w:ascii="Angsana New" w:hAnsi="Angsana New"/>
                <w:i w:val="0"/>
                <w:iCs w:val="0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7719" w:type="dxa"/>
          </w:tcPr>
          <w:p w14:paraId="3EF145F4" w14:textId="478CD0DB" w:rsidR="006E35F5" w:rsidRPr="00F3427F" w:rsidRDefault="00064DED" w:rsidP="006E35F5">
            <w:pPr>
              <w:pStyle w:val="BodyText"/>
              <w:ind w:right="-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ธุรกิจที่เกี่ยวเนื่องกับผลิตภัณฑ์ก๊าซธรรมชาติ</w:t>
            </w:r>
            <w:r w:rsidR="00422C39" w:rsidRPr="00F3427F">
              <w:rPr>
                <w:rFonts w:ascii="Angsana New" w:hAnsi="Angsana New" w:hint="cs"/>
                <w:sz w:val="28"/>
                <w:szCs w:val="28"/>
                <w:cs/>
              </w:rPr>
              <w:t>และน้ำมัน</w:t>
            </w:r>
            <w:r w:rsidRPr="00F3427F">
              <w:rPr>
                <w:rFonts w:ascii="Angsana New" w:hAnsi="Angsana New"/>
                <w:sz w:val="28"/>
                <w:szCs w:val="28"/>
                <w:cs/>
              </w:rPr>
              <w:t xml:space="preserve"> ได้แก่ ธุรกิจการค้าก๊าซทางสถานีบริการก๊าซธรรมชาติสำหรับยานยนต์ (</w:t>
            </w:r>
            <w:r w:rsidRPr="00F3427F">
              <w:rPr>
                <w:rFonts w:ascii="Angsana New" w:hAnsi="Angsana New"/>
                <w:sz w:val="28"/>
                <w:szCs w:val="28"/>
                <w:lang w:bidi="ar-SA"/>
              </w:rPr>
              <w:t>NGV)</w:t>
            </w:r>
            <w:r w:rsidRPr="00F3427F">
              <w:rPr>
                <w:rFonts w:ascii="Angsana New" w:hAnsi="Angsana New"/>
                <w:sz w:val="28"/>
                <w:szCs w:val="28"/>
                <w:cs/>
              </w:rPr>
              <w:t xml:space="preserve"> ธุรกิจบริการปรับปรุงคุณภาพก๊าซธรรมชาติ (</w:t>
            </w:r>
            <w:r w:rsidRPr="00F3427F">
              <w:rPr>
                <w:rFonts w:ascii="Angsana New" w:hAnsi="Angsana New"/>
                <w:sz w:val="28"/>
                <w:szCs w:val="28"/>
                <w:lang w:bidi="ar-SA"/>
              </w:rPr>
              <w:t>PMS)</w:t>
            </w:r>
            <w:r w:rsidR="00182B0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3427F">
              <w:rPr>
                <w:rFonts w:ascii="Angsana New" w:hAnsi="Angsana New"/>
                <w:sz w:val="28"/>
                <w:szCs w:val="28"/>
                <w:cs/>
              </w:rPr>
              <w:t>ธุรกิจ</w:t>
            </w:r>
            <w:r w:rsidR="00422C39" w:rsidRPr="00F3427F">
              <w:rPr>
                <w:rFonts w:ascii="Angsana New" w:hAnsi="Angsana New" w:hint="cs"/>
                <w:sz w:val="28"/>
                <w:szCs w:val="28"/>
                <w:cs/>
              </w:rPr>
              <w:t>ซ่อมบำรุงสถานีก๊าซธรรมชาติ ธุรกิจการค้าอะไหล่อุปกรณ์ที่เกี่ยวข้องกับก๊าซธรรมชาติ</w:t>
            </w:r>
            <w:r w:rsidRPr="00F3427F">
              <w:rPr>
                <w:rFonts w:ascii="Angsana New" w:hAnsi="Angsana New"/>
                <w:sz w:val="28"/>
                <w:szCs w:val="28"/>
                <w:cs/>
              </w:rPr>
              <w:t xml:space="preserve"> และธุรกิจติดตั้งระบบก๊าซในรถยนต์และทดสอบถังบรรจุก๊าซ</w:t>
            </w:r>
          </w:p>
        </w:tc>
      </w:tr>
      <w:tr w:rsidR="00064DED" w:rsidRPr="00F3427F" w14:paraId="74AB2A67" w14:textId="77777777" w:rsidTr="00AA2C28">
        <w:trPr>
          <w:cantSplit/>
          <w:trHeight w:val="983"/>
        </w:trPr>
        <w:tc>
          <w:tcPr>
            <w:tcW w:w="1440" w:type="dxa"/>
          </w:tcPr>
          <w:p w14:paraId="59CFBC9A" w14:textId="079220F0" w:rsidR="00064DED" w:rsidRPr="00F3427F" w:rsidRDefault="00064DED" w:rsidP="00A45880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28"/>
                <w:szCs w:val="28"/>
                <w:lang w:val="en-US" w:bidi="th-TH"/>
              </w:rPr>
            </w:pPr>
            <w:r w:rsidRPr="00F3427F">
              <w:rPr>
                <w:rFonts w:ascii="Angsana New" w:hAnsi="Angsana New"/>
                <w:b/>
                <w:bCs w:val="0"/>
                <w:i w:val="0"/>
                <w:iCs w:val="0"/>
                <w:sz w:val="28"/>
                <w:szCs w:val="28"/>
                <w:cs/>
                <w:lang w:val="en-US" w:bidi="th-TH"/>
              </w:rPr>
              <w:t xml:space="preserve">ส่วนงานที่ </w:t>
            </w:r>
            <w:r w:rsidR="00E86714" w:rsidRPr="00E86714">
              <w:rPr>
                <w:rFonts w:ascii="Angsana New" w:hAnsi="Angsana New"/>
                <w:i w:val="0"/>
                <w:iCs w:val="0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7719" w:type="dxa"/>
          </w:tcPr>
          <w:p w14:paraId="11834999" w14:textId="73895677" w:rsidR="00064DED" w:rsidRPr="00F3427F" w:rsidRDefault="00064DED" w:rsidP="00A45880">
            <w:pPr>
              <w:pStyle w:val="headingitalic"/>
              <w:spacing w:after="0" w:line="240" w:lineRule="atLeast"/>
              <w:ind w:right="-80"/>
              <w:jc w:val="thaiDistribute"/>
              <w:rPr>
                <w:rFonts w:ascii="Angsana New" w:hAnsi="Angsana New"/>
                <w:bCs w:val="0"/>
                <w:i w:val="0"/>
                <w:iCs w:val="0"/>
                <w:sz w:val="28"/>
                <w:szCs w:val="28"/>
                <w:cs/>
                <w:lang w:val="en-US" w:bidi="th-TH"/>
              </w:rPr>
            </w:pPr>
            <w:r w:rsidRPr="00F3427F">
              <w:rPr>
                <w:rFonts w:ascii="Angsana New" w:hAnsi="Angsana New"/>
                <w:bCs w:val="0"/>
                <w:i w:val="0"/>
                <w:iCs w:val="0"/>
                <w:sz w:val="28"/>
                <w:szCs w:val="28"/>
                <w:cs/>
                <w:lang w:val="en-US" w:bidi="th-TH"/>
              </w:rPr>
              <w:t>ธุรกิจที่เกี่ยวเนื่องกับ</w:t>
            </w:r>
            <w:r w:rsidR="0014423D" w:rsidRPr="00F3427F">
              <w:rPr>
                <w:rFonts w:ascii="Angsana New" w:hAnsi="Angsana New" w:hint="cs"/>
                <w:bCs w:val="0"/>
                <w:i w:val="0"/>
                <w:iCs w:val="0"/>
                <w:sz w:val="28"/>
                <w:szCs w:val="28"/>
                <w:cs/>
                <w:lang w:val="en-US" w:bidi="th-TH"/>
              </w:rPr>
              <w:t>ยานพาหนะ</w:t>
            </w:r>
            <w:r w:rsidRPr="00F3427F">
              <w:rPr>
                <w:rFonts w:ascii="Angsana New" w:hAnsi="Angsana New"/>
                <w:bCs w:val="0"/>
                <w:i w:val="0"/>
                <w:iCs w:val="0"/>
                <w:sz w:val="28"/>
                <w:szCs w:val="28"/>
                <w:cs/>
                <w:lang w:val="en-US" w:bidi="th-TH"/>
              </w:rPr>
              <w:t>ที่ใช้เชื้อเพลิงก๊าซธรรมชาติ ได้แก่ ธุรกิจการจำหน่ายอะไหล่</w:t>
            </w:r>
            <w:r w:rsidR="00422C39" w:rsidRPr="00F3427F">
              <w:rPr>
                <w:rFonts w:ascii="Angsana New" w:hAnsi="Angsana New" w:hint="cs"/>
                <w:bCs w:val="0"/>
                <w:i w:val="0"/>
                <w:iCs w:val="0"/>
                <w:sz w:val="28"/>
                <w:szCs w:val="28"/>
                <w:cs/>
                <w:lang w:val="en-US" w:bidi="th-TH"/>
              </w:rPr>
              <w:t>และอุปกรณ์</w:t>
            </w:r>
            <w:r w:rsidRPr="00F3427F">
              <w:rPr>
                <w:rFonts w:ascii="Angsana New" w:hAnsi="Angsana New"/>
                <w:bCs w:val="0"/>
                <w:i w:val="0"/>
                <w:iCs w:val="0"/>
                <w:sz w:val="28"/>
                <w:szCs w:val="28"/>
                <w:cs/>
                <w:lang w:val="en-US" w:bidi="th-TH"/>
              </w:rPr>
              <w:t>รถยนต์ รวมถึงการให้บริการซ่อมแซมและบำรุงรักษารถยนต์และรถโดยสาร</w:t>
            </w:r>
          </w:p>
        </w:tc>
      </w:tr>
      <w:tr w:rsidR="00064DED" w:rsidRPr="00F3427F" w14:paraId="24E7DDA8" w14:textId="77777777" w:rsidTr="00AA2C28">
        <w:trPr>
          <w:cantSplit/>
          <w:trHeight w:val="641"/>
        </w:trPr>
        <w:tc>
          <w:tcPr>
            <w:tcW w:w="1440" w:type="dxa"/>
          </w:tcPr>
          <w:p w14:paraId="6586979E" w14:textId="5535F263" w:rsidR="00064DED" w:rsidRPr="00F3427F" w:rsidRDefault="00064DED" w:rsidP="00A45880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28"/>
                <w:szCs w:val="28"/>
                <w:lang w:val="en-US" w:bidi="th-TH"/>
              </w:rPr>
            </w:pPr>
            <w:r w:rsidRPr="00F3427F">
              <w:rPr>
                <w:rFonts w:ascii="Angsana New" w:hAnsi="Angsana New"/>
                <w:b/>
                <w:bCs w:val="0"/>
                <w:i w:val="0"/>
                <w:iCs w:val="0"/>
                <w:sz w:val="28"/>
                <w:szCs w:val="28"/>
                <w:cs/>
                <w:lang w:val="en-US" w:bidi="th-TH"/>
              </w:rPr>
              <w:t xml:space="preserve">ส่วนงานที่ </w:t>
            </w:r>
            <w:r w:rsidR="00E86714" w:rsidRPr="00E86714">
              <w:rPr>
                <w:rFonts w:ascii="Angsana New" w:hAnsi="Angsana New"/>
                <w:i w:val="0"/>
                <w:iCs w:val="0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7719" w:type="dxa"/>
          </w:tcPr>
          <w:p w14:paraId="77737F4E" w14:textId="75C5C36B" w:rsidR="00064DED" w:rsidRPr="00F3427F" w:rsidRDefault="00064DED" w:rsidP="00C40008">
            <w:pPr>
              <w:pStyle w:val="BodyText"/>
              <w:jc w:val="thaiDistribute"/>
              <w:rPr>
                <w:rFonts w:ascii="Angsana New" w:hAnsi="Angsana New"/>
                <w:sz w:val="28"/>
                <w:szCs w:val="28"/>
                <w:highlight w:val="yellow"/>
                <w:lang w:bidi="ar-SA"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ธุรกิจพลังงานหมุนเวียน ได้แก่ ธุรกิจโรงไฟฟ้าพลังงานแสงอาทิตย์</w:t>
            </w:r>
            <w:r w:rsidR="00422C39" w:rsidRPr="00F3427F">
              <w:rPr>
                <w:rFonts w:ascii="Angsana New" w:hAnsi="Angsana New" w:hint="cs"/>
                <w:sz w:val="28"/>
                <w:szCs w:val="28"/>
                <w:cs/>
              </w:rPr>
              <w:t xml:space="preserve"> และ</w:t>
            </w:r>
            <w:r w:rsidR="003C3D5B" w:rsidRPr="00F3427F">
              <w:rPr>
                <w:rFonts w:ascii="Angsana New" w:hAnsi="Angsana New"/>
                <w:sz w:val="28"/>
                <w:szCs w:val="28"/>
                <w:cs/>
              </w:rPr>
              <w:t>ธุรกิจผลิตและจำหน่ายกระแสไฟฟ้าจากพลังงานแสงอาทิตย์</w:t>
            </w:r>
          </w:p>
        </w:tc>
      </w:tr>
      <w:tr w:rsidR="00AB43AE" w:rsidRPr="00F3427F" w14:paraId="07A3EA98" w14:textId="77777777" w:rsidTr="006E35F5">
        <w:trPr>
          <w:cantSplit/>
          <w:trHeight w:val="542"/>
        </w:trPr>
        <w:tc>
          <w:tcPr>
            <w:tcW w:w="1440" w:type="dxa"/>
          </w:tcPr>
          <w:p w14:paraId="53196725" w14:textId="62C9966E" w:rsidR="00AB43AE" w:rsidRPr="00F3427F" w:rsidRDefault="00AB43AE" w:rsidP="00AB43AE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28"/>
                <w:szCs w:val="28"/>
                <w:cs/>
                <w:lang w:val="en-US" w:bidi="th-TH"/>
              </w:rPr>
            </w:pPr>
            <w:r w:rsidRPr="00F3427F">
              <w:rPr>
                <w:rFonts w:ascii="Angsana New" w:hAnsi="Angsana New"/>
                <w:b/>
                <w:bCs w:val="0"/>
                <w:i w:val="0"/>
                <w:iCs w:val="0"/>
                <w:sz w:val="28"/>
                <w:szCs w:val="28"/>
                <w:cs/>
                <w:lang w:val="en-US" w:bidi="th-TH"/>
              </w:rPr>
              <w:t xml:space="preserve">ส่วนงานที่ </w:t>
            </w:r>
            <w:r w:rsidR="00E86714" w:rsidRPr="00E86714">
              <w:rPr>
                <w:rFonts w:ascii="Angsana New" w:hAnsi="Angsana New"/>
                <w:i w:val="0"/>
                <w:iCs w:val="0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7719" w:type="dxa"/>
          </w:tcPr>
          <w:p w14:paraId="1096E38A" w14:textId="4DE936ED" w:rsidR="00AB43AE" w:rsidRPr="00F3427F" w:rsidRDefault="00326C0D" w:rsidP="00AB43AE">
            <w:pPr>
              <w:pStyle w:val="BodyTex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ธุรกิจขนส่ง</w:t>
            </w:r>
          </w:p>
        </w:tc>
      </w:tr>
      <w:tr w:rsidR="00AB43AE" w:rsidRPr="00F3427F" w14:paraId="18814C9A" w14:textId="77777777" w:rsidTr="006E35F5">
        <w:trPr>
          <w:cantSplit/>
          <w:trHeight w:val="533"/>
        </w:trPr>
        <w:tc>
          <w:tcPr>
            <w:tcW w:w="1440" w:type="dxa"/>
          </w:tcPr>
          <w:p w14:paraId="6E2F357E" w14:textId="77777777" w:rsidR="00AB43AE" w:rsidRPr="00F3427F" w:rsidRDefault="00AB43AE" w:rsidP="00AB43AE">
            <w:pPr>
              <w:pStyle w:val="headingitalic"/>
              <w:spacing w:after="100" w:afterAutospacing="1" w:line="240" w:lineRule="auto"/>
              <w:rPr>
                <w:rFonts w:ascii="Angsana New" w:hAnsi="Angsana New"/>
                <w:bCs w:val="0"/>
                <w:i w:val="0"/>
                <w:iCs w:val="0"/>
                <w:sz w:val="28"/>
                <w:szCs w:val="28"/>
                <w:cs/>
                <w:lang w:val="en-US" w:bidi="th-TH"/>
              </w:rPr>
            </w:pPr>
            <w:r w:rsidRPr="00F3427F">
              <w:rPr>
                <w:rFonts w:ascii="Angsana New" w:hAnsi="Angsana New"/>
                <w:b/>
                <w:bCs w:val="0"/>
                <w:i w:val="0"/>
                <w:iCs w:val="0"/>
                <w:sz w:val="28"/>
                <w:szCs w:val="28"/>
                <w:cs/>
                <w:lang w:val="en-US" w:bidi="th-TH"/>
              </w:rPr>
              <w:t>ส่วนงานอื่น ๆ</w:t>
            </w:r>
          </w:p>
        </w:tc>
        <w:tc>
          <w:tcPr>
            <w:tcW w:w="7719" w:type="dxa"/>
          </w:tcPr>
          <w:p w14:paraId="24241D35" w14:textId="6D031F8F" w:rsidR="00AB43AE" w:rsidRPr="00F3427F" w:rsidRDefault="00AB43AE" w:rsidP="00AB43AE">
            <w:pPr>
              <w:pStyle w:val="headingitalic"/>
              <w:spacing w:after="0" w:line="240" w:lineRule="atLeast"/>
              <w:ind w:right="-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bCs w:val="0"/>
                <w:i w:val="0"/>
                <w:iCs w:val="0"/>
                <w:sz w:val="28"/>
                <w:szCs w:val="28"/>
                <w:cs/>
                <w:lang w:val="en-US"/>
              </w:rPr>
              <w:t xml:space="preserve">ธุรกิจอื่น ๆ </w:t>
            </w:r>
          </w:p>
        </w:tc>
      </w:tr>
    </w:tbl>
    <w:p w14:paraId="3AF8409B" w14:textId="77777777" w:rsidR="00AE1CE7" w:rsidRPr="00F3427F" w:rsidRDefault="00AE1CE7" w:rsidP="008D7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025BA2A3" w14:textId="5A757748" w:rsidR="00E70FEE" w:rsidRPr="00F3427F" w:rsidRDefault="006179F0" w:rsidP="00E70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179F0">
        <w:rPr>
          <w:rFonts w:ascii="Angsana New" w:hAnsi="Angsana New"/>
          <w:sz w:val="28"/>
          <w:szCs w:val="28"/>
          <w:cs/>
        </w:rPr>
        <w:t>บริษัท สแกน แอดวานซ์ เพาเวอร์ จำกัด (“</w:t>
      </w:r>
      <w:r w:rsidRPr="006179F0">
        <w:rPr>
          <w:rFonts w:ascii="Angsana New" w:hAnsi="Angsana New"/>
          <w:sz w:val="28"/>
          <w:szCs w:val="28"/>
        </w:rPr>
        <w:t xml:space="preserve">SAP”) </w:t>
      </w:r>
      <w:r w:rsidR="00E70FEE" w:rsidRPr="00F3427F">
        <w:rPr>
          <w:rFonts w:asciiTheme="majorBidi" w:hAnsiTheme="majorBidi" w:cstheme="majorBidi"/>
          <w:sz w:val="28"/>
          <w:szCs w:val="28"/>
          <w:cs/>
        </w:rPr>
        <w:t>มีธุรกิจออกแบบและติดตั้งระบบไฟฟ้าบนหลังคา (</w:t>
      </w:r>
      <w:r w:rsidR="00E70FEE" w:rsidRPr="00F3427F">
        <w:rPr>
          <w:rFonts w:asciiTheme="majorBidi" w:hAnsiTheme="majorBidi" w:cstheme="majorBidi"/>
          <w:sz w:val="28"/>
          <w:szCs w:val="28"/>
        </w:rPr>
        <w:t xml:space="preserve">Solar rooftop) </w:t>
      </w:r>
      <w:r w:rsidR="00E70FEE" w:rsidRPr="00F3427F">
        <w:rPr>
          <w:rFonts w:asciiTheme="majorBidi" w:hAnsiTheme="majorBidi" w:cstheme="majorBidi"/>
          <w:sz w:val="28"/>
          <w:szCs w:val="28"/>
          <w:cs/>
        </w:rPr>
        <w:t>ซึ่งเป็นตัวแทนของสายธุรกิจหลักประเภทหนึ่งที่แยกออกจากกันโดยชัดเจนที่เคยรวมแสดงอยู่ในส่วนงานที่</w:t>
      </w:r>
      <w:r w:rsidR="00E70FEE"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="00E86714" w:rsidRPr="00E86714">
        <w:rPr>
          <w:rFonts w:asciiTheme="majorBidi" w:hAnsiTheme="majorBidi" w:cstheme="majorBidi"/>
          <w:sz w:val="28"/>
          <w:szCs w:val="28"/>
        </w:rPr>
        <w:t>3</w:t>
      </w:r>
      <w:r w:rsidR="00E70FEE" w:rsidRPr="00F3427F">
        <w:rPr>
          <w:rFonts w:asciiTheme="majorBidi" w:hAnsiTheme="majorBidi" w:cstheme="majorBidi"/>
          <w:sz w:val="28"/>
          <w:szCs w:val="28"/>
          <w:cs/>
        </w:rPr>
        <w:t xml:space="preserve"> ธุรกิจพลังงานหมุนเวียน ก่อนการจัดประเภท เป็นการดำเนินงานที่ยกเลิก</w:t>
      </w:r>
      <w:r w:rsidR="00D94F7B"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="00D94F7B" w:rsidRPr="00F3427F">
        <w:rPr>
          <w:rFonts w:asciiTheme="majorBidi" w:hAnsiTheme="majorBidi" w:cstheme="majorBidi"/>
          <w:i/>
          <w:iCs/>
          <w:sz w:val="28"/>
          <w:szCs w:val="28"/>
          <w:cs/>
        </w:rPr>
        <w:t xml:space="preserve">(ดูหมายเหตุข้อ </w:t>
      </w:r>
      <w:r w:rsidR="00E86714" w:rsidRPr="00E86714">
        <w:rPr>
          <w:rFonts w:asciiTheme="majorBidi" w:hAnsiTheme="majorBidi" w:cstheme="majorBidi"/>
          <w:i/>
          <w:iCs/>
          <w:sz w:val="28"/>
          <w:szCs w:val="28"/>
        </w:rPr>
        <w:t>11</w:t>
      </w:r>
      <w:r w:rsidR="00D94F7B" w:rsidRPr="00F3427F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330B887C" w14:textId="77777777" w:rsidR="00E70FEE" w:rsidRPr="00F3427F" w:rsidRDefault="00E70FEE" w:rsidP="0058795E">
      <w:pPr>
        <w:jc w:val="thaiDistribute"/>
        <w:rPr>
          <w:rFonts w:ascii="Angsana New" w:hAnsi="Angsana New"/>
          <w:sz w:val="28"/>
          <w:szCs w:val="28"/>
        </w:rPr>
      </w:pPr>
    </w:p>
    <w:p w14:paraId="5ABA1C9C" w14:textId="77777777" w:rsidR="00E70FEE" w:rsidRPr="00F3427F" w:rsidRDefault="00E70FEE" w:rsidP="0058795E">
      <w:pPr>
        <w:jc w:val="thaiDistribute"/>
        <w:rPr>
          <w:rFonts w:ascii="Angsana New" w:hAnsi="Angsana New"/>
          <w:sz w:val="28"/>
          <w:szCs w:val="28"/>
        </w:rPr>
      </w:pPr>
    </w:p>
    <w:p w14:paraId="6299D441" w14:textId="77777777" w:rsidR="00E70FEE" w:rsidRPr="00F3427F" w:rsidRDefault="00E70FEE" w:rsidP="0058795E">
      <w:pPr>
        <w:jc w:val="thaiDistribute"/>
        <w:rPr>
          <w:rFonts w:ascii="Angsana New" w:hAnsi="Angsana New"/>
          <w:sz w:val="28"/>
          <w:szCs w:val="28"/>
        </w:rPr>
      </w:pPr>
    </w:p>
    <w:p w14:paraId="5272E5FF" w14:textId="14997780" w:rsidR="00E70FEE" w:rsidRPr="00F3427F" w:rsidRDefault="00E70FEE" w:rsidP="0058795E">
      <w:pPr>
        <w:jc w:val="thaiDistribute"/>
        <w:rPr>
          <w:rFonts w:ascii="Angsana New" w:hAnsi="Angsana New"/>
          <w:sz w:val="28"/>
          <w:szCs w:val="28"/>
        </w:rPr>
        <w:sectPr w:rsidR="00E70FEE" w:rsidRPr="00F3427F" w:rsidSect="0095740D">
          <w:head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147088F3" w14:textId="0BFD1B4D" w:rsidR="00633C25" w:rsidRPr="00F3427F" w:rsidRDefault="000A49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F3427F">
        <w:rPr>
          <w:rFonts w:ascii="Angsana New" w:hAnsi="Angsana New"/>
          <w:sz w:val="28"/>
          <w:szCs w:val="28"/>
          <w:cs/>
        </w:rPr>
        <w:lastRenderedPageBreak/>
        <w:t>ข้อมูล</w:t>
      </w:r>
      <w:r w:rsidR="00B71C72" w:rsidRPr="00F3427F">
        <w:rPr>
          <w:rFonts w:ascii="Angsana New" w:hAnsi="Angsana New" w:hint="cs"/>
          <w:sz w:val="28"/>
          <w:szCs w:val="28"/>
          <w:cs/>
        </w:rPr>
        <w:t>เกี่ยวกับส่วนงานที่รายงาน</w:t>
      </w:r>
      <w:r w:rsidRPr="00F3427F">
        <w:rPr>
          <w:rFonts w:ascii="Angsana New" w:hAnsi="Angsana New"/>
          <w:sz w:val="28"/>
          <w:szCs w:val="28"/>
          <w:cs/>
        </w:rPr>
        <w:t>สำหรับ</w:t>
      </w:r>
      <w:r w:rsidR="0010794E" w:rsidRPr="00F3427F">
        <w:rPr>
          <w:rFonts w:ascii="Angsana New" w:hAnsi="Angsana New"/>
          <w:sz w:val="28"/>
          <w:szCs w:val="28"/>
          <w:cs/>
        </w:rPr>
        <w:t>งวด</w:t>
      </w:r>
      <w:r w:rsidR="00A41C80">
        <w:rPr>
          <w:rFonts w:ascii="Angsana New" w:hAnsi="Angsana New" w:hint="cs"/>
          <w:sz w:val="28"/>
          <w:szCs w:val="28"/>
          <w:cs/>
        </w:rPr>
        <w:t>หก</w:t>
      </w:r>
      <w:r w:rsidR="0010794E" w:rsidRPr="00F3427F">
        <w:rPr>
          <w:rFonts w:ascii="Angsana New" w:hAnsi="Angsana New"/>
          <w:sz w:val="28"/>
          <w:szCs w:val="28"/>
          <w:cs/>
        </w:rPr>
        <w:t>เดือน</w:t>
      </w:r>
      <w:r w:rsidRPr="00F3427F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E86714" w:rsidRPr="00E86714">
        <w:rPr>
          <w:rFonts w:ascii="Angsana New" w:hAnsi="Angsana New"/>
          <w:sz w:val="28"/>
          <w:szCs w:val="28"/>
        </w:rPr>
        <w:t>30</w:t>
      </w:r>
      <w:r w:rsidR="00A41C80">
        <w:rPr>
          <w:rFonts w:ascii="Angsana New" w:hAnsi="Angsana New"/>
          <w:sz w:val="28"/>
          <w:szCs w:val="28"/>
        </w:rPr>
        <w:t xml:space="preserve"> </w:t>
      </w:r>
      <w:r w:rsidR="00A41C80">
        <w:rPr>
          <w:rFonts w:ascii="Angsana New" w:hAnsi="Angsana New"/>
          <w:sz w:val="28"/>
          <w:szCs w:val="28"/>
          <w:cs/>
        </w:rPr>
        <w:t>มิถุนายน</w:t>
      </w:r>
      <w:r w:rsidR="00223F39" w:rsidRPr="00F3427F">
        <w:rPr>
          <w:rFonts w:ascii="Angsana New" w:hAnsi="Angsana New" w:hint="cs"/>
          <w:sz w:val="28"/>
          <w:szCs w:val="28"/>
          <w:cs/>
        </w:rPr>
        <w:t xml:space="preserve"> </w:t>
      </w:r>
      <w:r w:rsidR="00E86714" w:rsidRPr="00E86714">
        <w:rPr>
          <w:rFonts w:ascii="Angsana New" w:hAnsi="Angsana New"/>
          <w:sz w:val="28"/>
          <w:szCs w:val="28"/>
        </w:rPr>
        <w:t>2569</w:t>
      </w:r>
      <w:r w:rsidR="00807EE7" w:rsidRPr="00F3427F">
        <w:rPr>
          <w:rFonts w:ascii="Angsana New" w:hAnsi="Angsana New"/>
          <w:sz w:val="28"/>
          <w:szCs w:val="28"/>
        </w:rPr>
        <w:t xml:space="preserve"> </w:t>
      </w:r>
      <w:r w:rsidR="00807EE7" w:rsidRPr="00F3427F">
        <w:rPr>
          <w:rFonts w:ascii="Angsana New" w:hAnsi="Angsana New" w:hint="cs"/>
          <w:sz w:val="28"/>
          <w:szCs w:val="28"/>
          <w:cs/>
        </w:rPr>
        <w:t xml:space="preserve">และ </w:t>
      </w:r>
      <w:r w:rsidR="00E86714" w:rsidRPr="00E86714">
        <w:rPr>
          <w:rFonts w:ascii="Angsana New" w:hAnsi="Angsana New"/>
          <w:sz w:val="28"/>
          <w:szCs w:val="28"/>
        </w:rPr>
        <w:t>2568</w:t>
      </w:r>
      <w:r w:rsidR="003128E3" w:rsidRPr="00F3427F">
        <w:rPr>
          <w:rFonts w:ascii="Angsana New" w:hAnsi="Angsana New" w:hint="cs"/>
          <w:sz w:val="28"/>
          <w:szCs w:val="28"/>
          <w:cs/>
        </w:rPr>
        <w:t xml:space="preserve"> </w:t>
      </w:r>
      <w:r w:rsidRPr="00F3427F">
        <w:rPr>
          <w:rFonts w:ascii="Angsana New" w:hAnsi="Angsana New"/>
          <w:sz w:val="28"/>
          <w:szCs w:val="28"/>
          <w:cs/>
        </w:rPr>
        <w:t>มีดังนี้</w:t>
      </w:r>
    </w:p>
    <w:p w14:paraId="5BE7711E" w14:textId="77777777" w:rsidR="00D91200" w:rsidRPr="00F3427F" w:rsidRDefault="00D912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1584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068"/>
        <w:gridCol w:w="629"/>
        <w:gridCol w:w="539"/>
        <w:gridCol w:w="246"/>
        <w:gridCol w:w="558"/>
        <w:gridCol w:w="238"/>
        <w:gridCol w:w="573"/>
        <w:gridCol w:w="236"/>
        <w:gridCol w:w="583"/>
        <w:gridCol w:w="268"/>
        <w:gridCol w:w="544"/>
        <w:gridCol w:w="242"/>
        <w:gridCol w:w="570"/>
        <w:gridCol w:w="236"/>
        <w:gridCol w:w="575"/>
        <w:gridCol w:w="236"/>
        <w:gridCol w:w="579"/>
        <w:gridCol w:w="236"/>
        <w:gridCol w:w="565"/>
        <w:gridCol w:w="237"/>
        <w:gridCol w:w="569"/>
        <w:gridCol w:w="242"/>
        <w:gridCol w:w="747"/>
        <w:gridCol w:w="240"/>
        <w:gridCol w:w="751"/>
        <w:gridCol w:w="239"/>
        <w:gridCol w:w="518"/>
        <w:gridCol w:w="236"/>
        <w:gridCol w:w="638"/>
        <w:gridCol w:w="270"/>
        <w:gridCol w:w="630"/>
        <w:gridCol w:w="243"/>
        <w:gridCol w:w="559"/>
      </w:tblGrid>
      <w:tr w:rsidR="002A1E8B" w:rsidRPr="00F3427F" w14:paraId="64C93306" w14:textId="77777777" w:rsidTr="00943A43">
        <w:trPr>
          <w:trHeight w:val="225"/>
          <w:tblHeader/>
        </w:trPr>
        <w:tc>
          <w:tcPr>
            <w:tcW w:w="2068" w:type="dxa"/>
            <w:noWrap/>
          </w:tcPr>
          <w:p w14:paraId="310C792F" w14:textId="77777777" w:rsidR="002A1E8B" w:rsidRPr="00CE359D" w:rsidRDefault="002A1E8B" w:rsidP="006F6398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</w:rPr>
            </w:pPr>
          </w:p>
        </w:tc>
        <w:tc>
          <w:tcPr>
            <w:tcW w:w="629" w:type="dxa"/>
          </w:tcPr>
          <w:p w14:paraId="324927B5" w14:textId="77777777" w:rsidR="002A1E8B" w:rsidRPr="00CE359D" w:rsidRDefault="002A1E8B" w:rsidP="006F63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13143" w:type="dxa"/>
            <w:gridSpan w:val="31"/>
          </w:tcPr>
          <w:p w14:paraId="4691DC9C" w14:textId="2C32C1FF" w:rsidR="002A1E8B" w:rsidRPr="00CE359D" w:rsidRDefault="002A1E8B" w:rsidP="006F63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  <w:lang w:val="en-GB"/>
              </w:rPr>
            </w:pPr>
            <w:r w:rsidRPr="00CE359D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  <w:lang w:val="en-GB"/>
              </w:rPr>
              <w:t>งบการเงินรวม</w:t>
            </w:r>
            <w:r w:rsidRPr="00CE359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2A1E8B" w:rsidRPr="00F3427F" w14:paraId="037C284E" w14:textId="77777777" w:rsidTr="00943A43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068" w:type="dxa"/>
            <w:vAlign w:val="bottom"/>
          </w:tcPr>
          <w:p w14:paraId="15B74BAB" w14:textId="4C9B8CA8" w:rsidR="002A1E8B" w:rsidRPr="00CE359D" w:rsidRDefault="002A1E8B" w:rsidP="007F6763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</w:pPr>
            <w:r w:rsidRPr="00CE359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สำหรับงวด</w:t>
            </w:r>
            <w:r w:rsidR="00A41C80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หก</w:t>
            </w:r>
            <w:r w:rsidRPr="00CE359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เดือนสิ้นสุด</w:t>
            </w:r>
            <w:r w:rsidRPr="00CE359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 xml:space="preserve">         </w:t>
            </w:r>
          </w:p>
        </w:tc>
        <w:tc>
          <w:tcPr>
            <w:tcW w:w="629" w:type="dxa"/>
          </w:tcPr>
          <w:p w14:paraId="7CB47A14" w14:textId="77777777" w:rsidR="002A1E8B" w:rsidRPr="00CE359D" w:rsidRDefault="002A1E8B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</w:p>
        </w:tc>
        <w:tc>
          <w:tcPr>
            <w:tcW w:w="1343" w:type="dxa"/>
            <w:gridSpan w:val="3"/>
          </w:tcPr>
          <w:p w14:paraId="33DE9479" w14:textId="23B0F932" w:rsidR="002A1E8B" w:rsidRPr="00CE359D" w:rsidRDefault="002A1E8B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CE359D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="00E86714" w:rsidRPr="00E86714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1</w:t>
            </w:r>
          </w:p>
        </w:tc>
        <w:tc>
          <w:tcPr>
            <w:tcW w:w="238" w:type="dxa"/>
          </w:tcPr>
          <w:p w14:paraId="7CF2A604" w14:textId="77777777" w:rsidR="002A1E8B" w:rsidRPr="00CE359D" w:rsidRDefault="002A1E8B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92" w:type="dxa"/>
            <w:gridSpan w:val="3"/>
          </w:tcPr>
          <w:p w14:paraId="03D7F346" w14:textId="0317A353" w:rsidR="002A1E8B" w:rsidRPr="00CE359D" w:rsidRDefault="002A1E8B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="00E86714" w:rsidRPr="00E86714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68" w:type="dxa"/>
          </w:tcPr>
          <w:p w14:paraId="0E9C75D0" w14:textId="77777777" w:rsidR="002A1E8B" w:rsidRPr="00CE359D" w:rsidRDefault="002A1E8B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56" w:type="dxa"/>
            <w:gridSpan w:val="3"/>
          </w:tcPr>
          <w:p w14:paraId="23605494" w14:textId="13F26081" w:rsidR="002A1E8B" w:rsidRPr="00CE359D" w:rsidRDefault="002A1E8B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CE359D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="00E86714" w:rsidRPr="00E86714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36" w:type="dxa"/>
          </w:tcPr>
          <w:p w14:paraId="41996517" w14:textId="77777777" w:rsidR="002A1E8B" w:rsidRPr="00CE359D" w:rsidRDefault="002A1E8B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90" w:type="dxa"/>
            <w:gridSpan w:val="3"/>
          </w:tcPr>
          <w:p w14:paraId="34C80D74" w14:textId="219DC14C" w:rsidR="002A1E8B" w:rsidRPr="00CE359D" w:rsidRDefault="002A1E8B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CE359D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="00E86714" w:rsidRPr="00E86714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79B8FCC5" w14:textId="77777777" w:rsidR="002A1E8B" w:rsidRPr="00CE359D" w:rsidRDefault="002A1E8B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71" w:type="dxa"/>
            <w:gridSpan w:val="3"/>
          </w:tcPr>
          <w:p w14:paraId="48C60568" w14:textId="77777777" w:rsidR="002A1E8B" w:rsidRPr="00CE359D" w:rsidRDefault="002A1E8B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ส่วนงานอื่น</w:t>
            </w:r>
            <w:r w:rsidRPr="00CE359D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 xml:space="preserve"> </w:t>
            </w:r>
            <w:r w:rsidRPr="00CE359D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ๆ</w:t>
            </w:r>
          </w:p>
        </w:tc>
        <w:tc>
          <w:tcPr>
            <w:tcW w:w="242" w:type="dxa"/>
          </w:tcPr>
          <w:p w14:paraId="6FCA39B9" w14:textId="77777777" w:rsidR="002A1E8B" w:rsidRPr="00CE359D" w:rsidRDefault="002A1E8B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38" w:type="dxa"/>
            <w:gridSpan w:val="3"/>
          </w:tcPr>
          <w:p w14:paraId="3C157155" w14:textId="77777777" w:rsidR="002A1E8B" w:rsidRPr="00CE359D" w:rsidRDefault="002A1E8B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CE359D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  <w:tc>
          <w:tcPr>
            <w:tcW w:w="239" w:type="dxa"/>
          </w:tcPr>
          <w:p w14:paraId="1DA99EED" w14:textId="77777777" w:rsidR="002A1E8B" w:rsidRPr="00CE359D" w:rsidRDefault="002A1E8B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92" w:type="dxa"/>
            <w:gridSpan w:val="3"/>
          </w:tcPr>
          <w:p w14:paraId="0F42A3CC" w14:textId="77777777" w:rsidR="002A1E8B" w:rsidRPr="00CE359D" w:rsidRDefault="002A1E8B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CE359D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รายการตัดบัญชี</w:t>
            </w:r>
          </w:p>
        </w:tc>
        <w:tc>
          <w:tcPr>
            <w:tcW w:w="270" w:type="dxa"/>
          </w:tcPr>
          <w:p w14:paraId="0A927758" w14:textId="77777777" w:rsidR="002A1E8B" w:rsidRPr="00CE359D" w:rsidRDefault="002A1E8B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</w:p>
        </w:tc>
        <w:tc>
          <w:tcPr>
            <w:tcW w:w="1432" w:type="dxa"/>
            <w:gridSpan w:val="3"/>
          </w:tcPr>
          <w:p w14:paraId="2FF92138" w14:textId="77777777" w:rsidR="002A1E8B" w:rsidRPr="00CE359D" w:rsidRDefault="002A1E8B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CE359D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สุทธิ</w:t>
            </w:r>
          </w:p>
        </w:tc>
      </w:tr>
      <w:tr w:rsidR="00223F39" w:rsidRPr="00F3427F" w14:paraId="44BBBF43" w14:textId="77777777" w:rsidTr="00943A43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068" w:type="dxa"/>
            <w:vAlign w:val="bottom"/>
            <w:hideMark/>
          </w:tcPr>
          <w:p w14:paraId="4FD17B54" w14:textId="6F98F49B" w:rsidR="00223F39" w:rsidRPr="00CE359D" w:rsidRDefault="00223F39" w:rsidP="00223F39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วันที่ </w:t>
            </w:r>
            <w:r w:rsidR="00E86714" w:rsidRPr="00E8671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</w:rPr>
              <w:t>30</w:t>
            </w:r>
            <w:r w:rsidR="00A41C8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</w:rPr>
              <w:t xml:space="preserve"> </w:t>
            </w:r>
            <w:r w:rsidR="00A41C8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</w:rPr>
              <w:t>มิถุนายน</w:t>
            </w:r>
          </w:p>
        </w:tc>
        <w:tc>
          <w:tcPr>
            <w:tcW w:w="629" w:type="dxa"/>
          </w:tcPr>
          <w:p w14:paraId="7D3DBDF5" w14:textId="6EF0D922" w:rsidR="00223F39" w:rsidRPr="00CE359D" w:rsidDel="006D7E95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 w:hint="cs"/>
                <w:i/>
                <w:iCs/>
                <w:sz w:val="19"/>
                <w:szCs w:val="19"/>
                <w:cs/>
                <w:lang w:eastAsia="en-GB"/>
              </w:rPr>
              <w:t>หมายเหตุ</w:t>
            </w:r>
          </w:p>
        </w:tc>
        <w:tc>
          <w:tcPr>
            <w:tcW w:w="539" w:type="dxa"/>
          </w:tcPr>
          <w:p w14:paraId="539C8815" w14:textId="7644B939" w:rsidR="00223F39" w:rsidRPr="00CE359D" w:rsidRDefault="00E86714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2569</w:t>
            </w:r>
          </w:p>
        </w:tc>
        <w:tc>
          <w:tcPr>
            <w:tcW w:w="246" w:type="dxa"/>
          </w:tcPr>
          <w:p w14:paraId="371D6718" w14:textId="77777777" w:rsidR="00223F39" w:rsidRPr="00CE359D" w:rsidRDefault="00223F39" w:rsidP="00223F39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347650A4" w14:textId="3B6083CF" w:rsidR="00223F39" w:rsidRPr="00CE359D" w:rsidRDefault="00E86714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2568</w:t>
            </w:r>
          </w:p>
        </w:tc>
        <w:tc>
          <w:tcPr>
            <w:tcW w:w="238" w:type="dxa"/>
          </w:tcPr>
          <w:p w14:paraId="3A006FEE" w14:textId="77777777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5D219091" w14:textId="4493192F" w:rsidR="00223F39" w:rsidRPr="00CE359D" w:rsidRDefault="00E86714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2569</w:t>
            </w:r>
          </w:p>
        </w:tc>
        <w:tc>
          <w:tcPr>
            <w:tcW w:w="236" w:type="dxa"/>
          </w:tcPr>
          <w:p w14:paraId="6BB3E231" w14:textId="77777777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6DBD99FA" w14:textId="1911F542" w:rsidR="00223F39" w:rsidRPr="00CE359D" w:rsidRDefault="00E86714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2568</w:t>
            </w:r>
          </w:p>
        </w:tc>
        <w:tc>
          <w:tcPr>
            <w:tcW w:w="268" w:type="dxa"/>
          </w:tcPr>
          <w:p w14:paraId="1DC8FBD7" w14:textId="77777777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31A2F313" w14:textId="7D4976C5" w:rsidR="00223F39" w:rsidRPr="00CE359D" w:rsidRDefault="00E86714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2569</w:t>
            </w:r>
          </w:p>
        </w:tc>
        <w:tc>
          <w:tcPr>
            <w:tcW w:w="242" w:type="dxa"/>
          </w:tcPr>
          <w:p w14:paraId="5353E5CF" w14:textId="77777777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37BCE223" w14:textId="084FFBF9" w:rsidR="00223F39" w:rsidRPr="00CE359D" w:rsidRDefault="00E86714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2568</w:t>
            </w:r>
          </w:p>
        </w:tc>
        <w:tc>
          <w:tcPr>
            <w:tcW w:w="236" w:type="dxa"/>
          </w:tcPr>
          <w:p w14:paraId="643C3660" w14:textId="77777777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70642CCA" w14:textId="6F821E96" w:rsidR="00223F39" w:rsidRPr="00CE359D" w:rsidRDefault="00E86714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2569</w:t>
            </w:r>
          </w:p>
        </w:tc>
        <w:tc>
          <w:tcPr>
            <w:tcW w:w="236" w:type="dxa"/>
          </w:tcPr>
          <w:p w14:paraId="4E1722B7" w14:textId="77777777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351D3E91" w14:textId="42449CD9" w:rsidR="00223F39" w:rsidRPr="00CE359D" w:rsidRDefault="00E86714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2568</w:t>
            </w:r>
          </w:p>
        </w:tc>
        <w:tc>
          <w:tcPr>
            <w:tcW w:w="236" w:type="dxa"/>
          </w:tcPr>
          <w:p w14:paraId="3DF609E2" w14:textId="77777777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690EFEC9" w14:textId="3A67FF22" w:rsidR="00223F39" w:rsidRPr="00CE359D" w:rsidRDefault="00E86714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2569</w:t>
            </w:r>
          </w:p>
        </w:tc>
        <w:tc>
          <w:tcPr>
            <w:tcW w:w="237" w:type="dxa"/>
          </w:tcPr>
          <w:p w14:paraId="7F515329" w14:textId="77777777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9" w:type="dxa"/>
          </w:tcPr>
          <w:p w14:paraId="36B56C0E" w14:textId="4994BAAC" w:rsidR="00223F39" w:rsidRPr="00CE359D" w:rsidRDefault="00E86714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2568</w:t>
            </w:r>
          </w:p>
        </w:tc>
        <w:tc>
          <w:tcPr>
            <w:tcW w:w="242" w:type="dxa"/>
          </w:tcPr>
          <w:p w14:paraId="68FF1CCA" w14:textId="77777777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47" w:type="dxa"/>
          </w:tcPr>
          <w:p w14:paraId="1118446B" w14:textId="7DCE51B6" w:rsidR="00223F39" w:rsidRPr="00CE359D" w:rsidRDefault="00E86714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2569</w:t>
            </w:r>
          </w:p>
        </w:tc>
        <w:tc>
          <w:tcPr>
            <w:tcW w:w="240" w:type="dxa"/>
          </w:tcPr>
          <w:p w14:paraId="6B057D28" w14:textId="77777777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51" w:type="dxa"/>
          </w:tcPr>
          <w:p w14:paraId="197B3322" w14:textId="0F609027" w:rsidR="00223F39" w:rsidRPr="00CE359D" w:rsidRDefault="00E86714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2568</w:t>
            </w:r>
          </w:p>
        </w:tc>
        <w:tc>
          <w:tcPr>
            <w:tcW w:w="239" w:type="dxa"/>
          </w:tcPr>
          <w:p w14:paraId="266567E2" w14:textId="77777777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44FF549A" w14:textId="7AEEE246" w:rsidR="00223F39" w:rsidRPr="00CE359D" w:rsidRDefault="00E86714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2569</w:t>
            </w:r>
          </w:p>
        </w:tc>
        <w:tc>
          <w:tcPr>
            <w:tcW w:w="236" w:type="dxa"/>
          </w:tcPr>
          <w:p w14:paraId="125D82B9" w14:textId="77777777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</w:tcPr>
          <w:p w14:paraId="6A54C3FA" w14:textId="7EA51A9C" w:rsidR="00223F39" w:rsidRPr="00CE359D" w:rsidRDefault="00E86714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2568</w:t>
            </w:r>
          </w:p>
        </w:tc>
        <w:tc>
          <w:tcPr>
            <w:tcW w:w="270" w:type="dxa"/>
          </w:tcPr>
          <w:p w14:paraId="50EF4A5A" w14:textId="77777777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752F8F1" w14:textId="6F65B671" w:rsidR="00223F39" w:rsidRPr="00CE359D" w:rsidRDefault="00E86714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2569</w:t>
            </w:r>
          </w:p>
        </w:tc>
        <w:tc>
          <w:tcPr>
            <w:tcW w:w="243" w:type="dxa"/>
          </w:tcPr>
          <w:p w14:paraId="552517C8" w14:textId="77777777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3AB4CA25" w14:textId="17676DE7" w:rsidR="00223F39" w:rsidRPr="00CE359D" w:rsidRDefault="00E86714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2568</w:t>
            </w:r>
          </w:p>
        </w:tc>
      </w:tr>
      <w:tr w:rsidR="00943A43" w:rsidRPr="00A21817" w14:paraId="52D0B193" w14:textId="77777777" w:rsidTr="00943A43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068" w:type="dxa"/>
            <w:vAlign w:val="bottom"/>
          </w:tcPr>
          <w:p w14:paraId="20F9ADFB" w14:textId="77777777" w:rsidR="00943A43" w:rsidRPr="00A21817" w:rsidRDefault="00943A43" w:rsidP="00943A43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629" w:type="dxa"/>
          </w:tcPr>
          <w:p w14:paraId="25943F51" w14:textId="77777777" w:rsidR="00943A43" w:rsidRPr="00A21817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  <w:lang w:eastAsia="en-GB"/>
              </w:rPr>
            </w:pPr>
          </w:p>
        </w:tc>
        <w:tc>
          <w:tcPr>
            <w:tcW w:w="539" w:type="dxa"/>
          </w:tcPr>
          <w:p w14:paraId="434DC4B1" w14:textId="77777777" w:rsidR="00943A43" w:rsidRPr="00A21817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</w:p>
        </w:tc>
        <w:tc>
          <w:tcPr>
            <w:tcW w:w="246" w:type="dxa"/>
          </w:tcPr>
          <w:p w14:paraId="197F91F8" w14:textId="77777777" w:rsidR="00943A43" w:rsidRPr="00A21817" w:rsidRDefault="00943A43" w:rsidP="00943A43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4E0F9E80" w14:textId="77777777" w:rsidR="00943A43" w:rsidRPr="00A21817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4840724F" w14:textId="77777777" w:rsidR="00943A43" w:rsidRPr="00A21817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6B6E2A6C" w14:textId="77777777" w:rsidR="00943A43" w:rsidRPr="00A21817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C5E5662" w14:textId="77777777" w:rsidR="00943A43" w:rsidRPr="00A21817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4A24F632" w14:textId="77777777" w:rsidR="00943A43" w:rsidRPr="00A21817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</w:tcPr>
          <w:p w14:paraId="0705BB1A" w14:textId="77777777" w:rsidR="00943A43" w:rsidRPr="00A21817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01E78D3F" w14:textId="77777777" w:rsidR="00943A43" w:rsidRPr="00A21817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2B22513A" w14:textId="77777777" w:rsidR="00943A43" w:rsidRPr="00A21817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5E92DF69" w14:textId="12A3B147" w:rsidR="00943A43" w:rsidRPr="00A21817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  <w:r w:rsidRPr="00A21817"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  <w:t>(</w:t>
            </w:r>
            <w:r w:rsidRPr="00A21817">
              <w:rPr>
                <w:rFonts w:asciiTheme="majorBidi" w:hAnsiTheme="majorBidi" w:cstheme="majorBidi" w:hint="cs"/>
                <w:i/>
                <w:iCs/>
                <w:sz w:val="19"/>
                <w:szCs w:val="19"/>
                <w:cs/>
                <w:lang w:eastAsia="en-GB"/>
              </w:rPr>
              <w:t>ปรับปรุงใหม่</w:t>
            </w:r>
            <w:r w:rsidRPr="00A21817"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4391989C" w14:textId="77777777" w:rsidR="00943A43" w:rsidRPr="00A21817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43986DDE" w14:textId="77777777" w:rsidR="00943A43" w:rsidRPr="00A21817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9BBA548" w14:textId="77777777" w:rsidR="00943A43" w:rsidRPr="00A21817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3EC08782" w14:textId="77777777" w:rsidR="00943A43" w:rsidRPr="00A21817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B1B6395" w14:textId="77777777" w:rsidR="00943A43" w:rsidRPr="00A21817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64C857C4" w14:textId="77777777" w:rsidR="00943A43" w:rsidRPr="00A21817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74DBF828" w14:textId="77777777" w:rsidR="00943A43" w:rsidRPr="00A21817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</w:p>
        </w:tc>
        <w:tc>
          <w:tcPr>
            <w:tcW w:w="569" w:type="dxa"/>
          </w:tcPr>
          <w:p w14:paraId="35CBFD55" w14:textId="77777777" w:rsidR="00943A43" w:rsidRPr="00A21817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6DC287CF" w14:textId="77777777" w:rsidR="00943A43" w:rsidRPr="00A21817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</w:p>
        </w:tc>
        <w:tc>
          <w:tcPr>
            <w:tcW w:w="747" w:type="dxa"/>
          </w:tcPr>
          <w:p w14:paraId="5AE0F98C" w14:textId="77777777" w:rsidR="00943A43" w:rsidRPr="00A21817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03D258B0" w14:textId="77777777" w:rsidR="00943A43" w:rsidRPr="00A21817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</w:p>
        </w:tc>
        <w:tc>
          <w:tcPr>
            <w:tcW w:w="751" w:type="dxa"/>
          </w:tcPr>
          <w:p w14:paraId="37A10FD6" w14:textId="461F1B80" w:rsidR="00943A43" w:rsidRPr="00A21817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  <w:r w:rsidRPr="00A21817"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  <w:t>(</w:t>
            </w:r>
            <w:r w:rsidRPr="00A21817">
              <w:rPr>
                <w:rFonts w:asciiTheme="majorBidi" w:hAnsiTheme="majorBidi" w:cstheme="majorBidi" w:hint="cs"/>
                <w:i/>
                <w:iCs/>
                <w:sz w:val="19"/>
                <w:szCs w:val="19"/>
                <w:cs/>
                <w:lang w:eastAsia="en-GB"/>
              </w:rPr>
              <w:t>ปรับปรุงใหม่</w:t>
            </w:r>
            <w:r w:rsidRPr="00A21817"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9" w:type="dxa"/>
          </w:tcPr>
          <w:p w14:paraId="38E94B8D" w14:textId="77777777" w:rsidR="00943A43" w:rsidRPr="00A21817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69042CA6" w14:textId="77777777" w:rsidR="00943A43" w:rsidRPr="00A21817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031C0A2" w14:textId="77777777" w:rsidR="00943A43" w:rsidRPr="00A21817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</w:tcPr>
          <w:p w14:paraId="6FB7E901" w14:textId="77777777" w:rsidR="00943A43" w:rsidRPr="00A21817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7D72C99D" w14:textId="77777777" w:rsidR="00943A43" w:rsidRPr="00A21817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7AD8EC9" w14:textId="77777777" w:rsidR="00943A43" w:rsidRPr="00A21817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</w:p>
        </w:tc>
        <w:tc>
          <w:tcPr>
            <w:tcW w:w="243" w:type="dxa"/>
          </w:tcPr>
          <w:p w14:paraId="184B8D83" w14:textId="77777777" w:rsidR="00943A43" w:rsidRPr="00A21817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2580A1EC" w14:textId="10213A43" w:rsidR="00943A43" w:rsidRPr="00A21817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  <w:r w:rsidRPr="00A21817"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  <w:t>(</w:t>
            </w:r>
            <w:r w:rsidRPr="00A21817">
              <w:rPr>
                <w:rFonts w:asciiTheme="majorBidi" w:hAnsiTheme="majorBidi" w:cstheme="majorBidi" w:hint="cs"/>
                <w:i/>
                <w:iCs/>
                <w:sz w:val="19"/>
                <w:szCs w:val="19"/>
                <w:cs/>
                <w:lang w:eastAsia="en-GB"/>
              </w:rPr>
              <w:t>ปรับปรุงใหม่</w:t>
            </w:r>
            <w:r w:rsidRPr="00A21817"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  <w:t>)</w:t>
            </w:r>
          </w:p>
        </w:tc>
      </w:tr>
      <w:tr w:rsidR="00943A43" w:rsidRPr="00F3427F" w14:paraId="20FADA76" w14:textId="77777777" w:rsidTr="00943A43">
        <w:tblPrEx>
          <w:tblLook w:val="01E0" w:firstRow="1" w:lastRow="1" w:firstColumn="1" w:lastColumn="1" w:noHBand="0" w:noVBand="0"/>
        </w:tblPrEx>
        <w:trPr>
          <w:trHeight w:val="245"/>
          <w:tblHeader/>
        </w:trPr>
        <w:tc>
          <w:tcPr>
            <w:tcW w:w="2068" w:type="dxa"/>
            <w:vAlign w:val="bottom"/>
          </w:tcPr>
          <w:p w14:paraId="71A554AA" w14:textId="77777777" w:rsidR="00943A43" w:rsidRPr="00CE359D" w:rsidRDefault="00943A43" w:rsidP="00943A43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629" w:type="dxa"/>
          </w:tcPr>
          <w:p w14:paraId="4B56374E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  <w:lang w:eastAsia="en-GB"/>
              </w:rPr>
            </w:pPr>
          </w:p>
        </w:tc>
        <w:tc>
          <w:tcPr>
            <w:tcW w:w="13143" w:type="dxa"/>
            <w:gridSpan w:val="31"/>
          </w:tcPr>
          <w:p w14:paraId="6EADEA1A" w14:textId="44AD6706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  <w:lang w:eastAsia="en-GB"/>
              </w:rPr>
              <w:t>(พันบาท)</w:t>
            </w:r>
          </w:p>
        </w:tc>
      </w:tr>
      <w:tr w:rsidR="00943A43" w:rsidRPr="00F3427F" w14:paraId="40E6D7C3" w14:textId="77777777" w:rsidTr="00943A43">
        <w:tblPrEx>
          <w:tblLook w:val="01E0" w:firstRow="1" w:lastRow="1" w:firstColumn="1" w:lastColumn="1" w:noHBand="0" w:noVBand="0"/>
        </w:tblPrEx>
        <w:tc>
          <w:tcPr>
            <w:tcW w:w="2068" w:type="dxa"/>
            <w:vAlign w:val="bottom"/>
          </w:tcPr>
          <w:p w14:paraId="529BB3D0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CE359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รายได้จากลูกค้าภายนอก</w:t>
            </w:r>
          </w:p>
        </w:tc>
        <w:tc>
          <w:tcPr>
            <w:tcW w:w="629" w:type="dxa"/>
          </w:tcPr>
          <w:p w14:paraId="7115DADE" w14:textId="77777777" w:rsidR="00943A43" w:rsidRPr="00CE359D" w:rsidDel="006D7E95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9" w:type="dxa"/>
            <w:vAlign w:val="bottom"/>
          </w:tcPr>
          <w:p w14:paraId="3A4E0F53" w14:textId="3727EDCB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377</w:t>
            </w:r>
            <w:r w:rsidR="00943A4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435</w:t>
            </w:r>
          </w:p>
        </w:tc>
        <w:tc>
          <w:tcPr>
            <w:tcW w:w="246" w:type="dxa"/>
            <w:vAlign w:val="bottom"/>
          </w:tcPr>
          <w:p w14:paraId="5FAEB80B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  <w:vAlign w:val="bottom"/>
          </w:tcPr>
          <w:p w14:paraId="4CD7767B" w14:textId="6239492C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433</w:t>
            </w:r>
            <w:r w:rsidR="00943A4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230</w:t>
            </w:r>
          </w:p>
        </w:tc>
        <w:tc>
          <w:tcPr>
            <w:tcW w:w="238" w:type="dxa"/>
            <w:vAlign w:val="bottom"/>
          </w:tcPr>
          <w:p w14:paraId="00E92986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0BEAAF2F" w14:textId="241CC60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54F45B6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0D323FD5" w14:textId="32BF5ACD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68" w:type="dxa"/>
            <w:vAlign w:val="bottom"/>
          </w:tcPr>
          <w:p w14:paraId="5BC78EF7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11C4899A" w14:textId="2ABD1E06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24</w:t>
            </w:r>
            <w:r w:rsidR="00943A4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536</w:t>
            </w:r>
          </w:p>
        </w:tc>
        <w:tc>
          <w:tcPr>
            <w:tcW w:w="242" w:type="dxa"/>
            <w:vAlign w:val="bottom"/>
          </w:tcPr>
          <w:p w14:paraId="3BDF93B1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0B31B05D" w14:textId="0EEEE2A7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28</w:t>
            </w:r>
            <w:r w:rsidR="00943A4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340</w:t>
            </w:r>
          </w:p>
        </w:tc>
        <w:tc>
          <w:tcPr>
            <w:tcW w:w="236" w:type="dxa"/>
            <w:vAlign w:val="bottom"/>
          </w:tcPr>
          <w:p w14:paraId="0C47A912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342DBD61" w14:textId="3BFB4732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94</w:t>
            </w:r>
            <w:r w:rsidR="00943A4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438</w:t>
            </w:r>
          </w:p>
        </w:tc>
        <w:tc>
          <w:tcPr>
            <w:tcW w:w="236" w:type="dxa"/>
            <w:vAlign w:val="bottom"/>
          </w:tcPr>
          <w:p w14:paraId="59C701A9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42979EEA" w14:textId="0945656A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173</w:t>
            </w:r>
            <w:r w:rsidR="00943A4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190</w:t>
            </w:r>
          </w:p>
        </w:tc>
        <w:tc>
          <w:tcPr>
            <w:tcW w:w="236" w:type="dxa"/>
          </w:tcPr>
          <w:p w14:paraId="4DB84DC6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328C8BCF" w14:textId="06EA399E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53</w:t>
            </w:r>
            <w:r w:rsidR="00943A4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116</w:t>
            </w:r>
          </w:p>
        </w:tc>
        <w:tc>
          <w:tcPr>
            <w:tcW w:w="237" w:type="dxa"/>
          </w:tcPr>
          <w:p w14:paraId="54DC46BC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9" w:type="dxa"/>
          </w:tcPr>
          <w:p w14:paraId="21927F87" w14:textId="579F5C57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76</w:t>
            </w:r>
            <w:r w:rsidR="00943A4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538</w:t>
            </w:r>
          </w:p>
        </w:tc>
        <w:tc>
          <w:tcPr>
            <w:tcW w:w="242" w:type="dxa"/>
            <w:vAlign w:val="bottom"/>
          </w:tcPr>
          <w:p w14:paraId="0C3320BC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47" w:type="dxa"/>
          </w:tcPr>
          <w:p w14:paraId="207B72BD" w14:textId="0E4A7F8B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549</w:t>
            </w:r>
            <w:r w:rsidR="00943A4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525</w:t>
            </w:r>
          </w:p>
        </w:tc>
        <w:tc>
          <w:tcPr>
            <w:tcW w:w="240" w:type="dxa"/>
            <w:vAlign w:val="bottom"/>
          </w:tcPr>
          <w:p w14:paraId="3AED771B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51" w:type="dxa"/>
          </w:tcPr>
          <w:p w14:paraId="42FF145C" w14:textId="6C9EE21D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711</w:t>
            </w:r>
            <w:r w:rsidR="00943A4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298</w:t>
            </w:r>
          </w:p>
        </w:tc>
        <w:tc>
          <w:tcPr>
            <w:tcW w:w="239" w:type="dxa"/>
            <w:vAlign w:val="bottom"/>
          </w:tcPr>
          <w:p w14:paraId="4EBCE72F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3FFDE724" w14:textId="27C55251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A992D98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</w:tcPr>
          <w:p w14:paraId="3176C7B5" w14:textId="11D52D8A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34D83A07" w14:textId="77777777" w:rsidR="00943A43" w:rsidRPr="00CE359D" w:rsidRDefault="00943A43" w:rsidP="00943A4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636FF20" w14:textId="359B7FCB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549</w:t>
            </w:r>
            <w:r w:rsidR="00943A4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525</w:t>
            </w:r>
          </w:p>
        </w:tc>
        <w:tc>
          <w:tcPr>
            <w:tcW w:w="243" w:type="dxa"/>
          </w:tcPr>
          <w:p w14:paraId="66E64DA2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2C3D25FB" w14:textId="0804D5EC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711</w:t>
            </w:r>
            <w:r w:rsidR="00943A4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298</w:t>
            </w:r>
          </w:p>
        </w:tc>
      </w:tr>
      <w:tr w:rsidR="00943A43" w:rsidRPr="00F3427F" w14:paraId="753E8916" w14:textId="77777777" w:rsidTr="00943A43">
        <w:tblPrEx>
          <w:tblLook w:val="01E0" w:firstRow="1" w:lastRow="1" w:firstColumn="1" w:lastColumn="1" w:noHBand="0" w:noVBand="0"/>
        </w:tblPrEx>
        <w:tc>
          <w:tcPr>
            <w:tcW w:w="2068" w:type="dxa"/>
            <w:vAlign w:val="bottom"/>
          </w:tcPr>
          <w:p w14:paraId="72F03BEA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CE359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รายได้ระหว่างส่วนงาน</w:t>
            </w:r>
          </w:p>
        </w:tc>
        <w:tc>
          <w:tcPr>
            <w:tcW w:w="629" w:type="dxa"/>
          </w:tcPr>
          <w:p w14:paraId="6726694B" w14:textId="77777777" w:rsidR="00943A43" w:rsidRPr="00CE359D" w:rsidDel="006D7E95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14:paraId="05376551" w14:textId="6642B19B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="00943A4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429</w:t>
            </w:r>
          </w:p>
        </w:tc>
        <w:tc>
          <w:tcPr>
            <w:tcW w:w="246" w:type="dxa"/>
            <w:vAlign w:val="bottom"/>
          </w:tcPr>
          <w:p w14:paraId="393677B8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14:paraId="799B9685" w14:textId="6B96B94A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="00943A4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739</w:t>
            </w:r>
          </w:p>
        </w:tc>
        <w:tc>
          <w:tcPr>
            <w:tcW w:w="238" w:type="dxa"/>
            <w:vAlign w:val="bottom"/>
          </w:tcPr>
          <w:p w14:paraId="60EA73DC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14:paraId="1D6BAF64" w14:textId="7EE5D08F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7345B75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  <w:tcBorders>
              <w:bottom w:val="single" w:sz="4" w:space="0" w:color="auto"/>
            </w:tcBorders>
          </w:tcPr>
          <w:p w14:paraId="3EA55FF6" w14:textId="4FC97A69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68" w:type="dxa"/>
            <w:vAlign w:val="bottom"/>
          </w:tcPr>
          <w:p w14:paraId="695F2CA4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</w:tcPr>
          <w:p w14:paraId="03408C56" w14:textId="2FC505AF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="00943A4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110</w:t>
            </w:r>
          </w:p>
        </w:tc>
        <w:tc>
          <w:tcPr>
            <w:tcW w:w="242" w:type="dxa"/>
            <w:vAlign w:val="bottom"/>
          </w:tcPr>
          <w:p w14:paraId="5E548347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14:paraId="6B3D11EF" w14:textId="7E70C4D2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="00943A4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126</w:t>
            </w:r>
          </w:p>
        </w:tc>
        <w:tc>
          <w:tcPr>
            <w:tcW w:w="236" w:type="dxa"/>
            <w:vAlign w:val="bottom"/>
          </w:tcPr>
          <w:p w14:paraId="20E5F82F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316EEE61" w14:textId="596BD777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26</w:t>
            </w:r>
            <w:r w:rsidR="00943A4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420</w:t>
            </w:r>
          </w:p>
        </w:tc>
        <w:tc>
          <w:tcPr>
            <w:tcW w:w="236" w:type="dxa"/>
            <w:vAlign w:val="bottom"/>
          </w:tcPr>
          <w:p w14:paraId="07BBC7C6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  <w:tcBorders>
              <w:bottom w:val="single" w:sz="4" w:space="0" w:color="auto"/>
            </w:tcBorders>
          </w:tcPr>
          <w:p w14:paraId="49EBA3D0" w14:textId="49EDBEC8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43</w:t>
            </w:r>
            <w:r w:rsidR="00943A4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902</w:t>
            </w:r>
          </w:p>
        </w:tc>
        <w:tc>
          <w:tcPr>
            <w:tcW w:w="236" w:type="dxa"/>
          </w:tcPr>
          <w:p w14:paraId="6FF834D5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</w:tcPr>
          <w:p w14:paraId="200FBA27" w14:textId="40ACB9AB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 w:rsidR="00943A4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612</w:t>
            </w:r>
          </w:p>
        </w:tc>
        <w:tc>
          <w:tcPr>
            <w:tcW w:w="237" w:type="dxa"/>
          </w:tcPr>
          <w:p w14:paraId="16653DDE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14:paraId="45031D01" w14:textId="7ED8A19E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  <w:r w:rsidR="00943A4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506</w:t>
            </w:r>
          </w:p>
        </w:tc>
        <w:tc>
          <w:tcPr>
            <w:tcW w:w="242" w:type="dxa"/>
            <w:vAlign w:val="bottom"/>
          </w:tcPr>
          <w:p w14:paraId="237C8169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7A7D6F02" w14:textId="0E92A8D7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40</w:t>
            </w:r>
            <w:r w:rsidR="00943A4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571</w:t>
            </w:r>
          </w:p>
        </w:tc>
        <w:tc>
          <w:tcPr>
            <w:tcW w:w="240" w:type="dxa"/>
          </w:tcPr>
          <w:p w14:paraId="3918A613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01A7F49B" w14:textId="56E31C21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58</w:t>
            </w:r>
            <w:r w:rsidR="00943A4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273</w:t>
            </w:r>
          </w:p>
        </w:tc>
        <w:tc>
          <w:tcPr>
            <w:tcW w:w="239" w:type="dxa"/>
            <w:vAlign w:val="bottom"/>
          </w:tcPr>
          <w:p w14:paraId="235F9FA6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</w:tcPr>
          <w:p w14:paraId="267C65C5" w14:textId="1101FDD8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3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E86714"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40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E86714"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571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  <w:vAlign w:val="bottom"/>
          </w:tcPr>
          <w:p w14:paraId="0D58F9F8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297A4E30" w14:textId="5D914860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E86714"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58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E86714"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273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0" w:type="dxa"/>
          </w:tcPr>
          <w:p w14:paraId="54165447" w14:textId="77777777" w:rsidR="00943A43" w:rsidRPr="00CE359D" w:rsidRDefault="00943A43" w:rsidP="00943A4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77ABF8E6" w14:textId="06CDD711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3" w:type="dxa"/>
          </w:tcPr>
          <w:p w14:paraId="1B7894A1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  <w:tcBorders>
              <w:bottom w:val="single" w:sz="4" w:space="0" w:color="auto"/>
            </w:tcBorders>
          </w:tcPr>
          <w:p w14:paraId="7BEAAEBD" w14:textId="5D208826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</w:tr>
      <w:tr w:rsidR="00943A43" w:rsidRPr="00F3427F" w14:paraId="56657515" w14:textId="77777777" w:rsidTr="00943A43">
        <w:tblPrEx>
          <w:tblLook w:val="01E0" w:firstRow="1" w:lastRow="1" w:firstColumn="1" w:lastColumn="1" w:noHBand="0" w:noVBand="0"/>
        </w:tblPrEx>
        <w:tc>
          <w:tcPr>
            <w:tcW w:w="2068" w:type="dxa"/>
            <w:vAlign w:val="bottom"/>
          </w:tcPr>
          <w:p w14:paraId="7B1DF7B7" w14:textId="7E2B4D67" w:rsidR="00943A43" w:rsidRPr="00CE359D" w:rsidRDefault="00943A43" w:rsidP="00943A4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CE359D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รายได้</w:t>
            </w:r>
            <w:r w:rsidRPr="00CE359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629" w:type="dxa"/>
          </w:tcPr>
          <w:p w14:paraId="391844F0" w14:textId="77777777" w:rsidR="00943A43" w:rsidRPr="00CE359D" w:rsidDel="006D7E95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9" w:type="dxa"/>
            <w:tcBorders>
              <w:top w:val="single" w:sz="4" w:space="0" w:color="auto"/>
            </w:tcBorders>
          </w:tcPr>
          <w:p w14:paraId="47B528E2" w14:textId="484DE59C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383</w:t>
            </w:r>
            <w:r w:rsidR="00943A4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864</w:t>
            </w:r>
          </w:p>
        </w:tc>
        <w:tc>
          <w:tcPr>
            <w:tcW w:w="246" w:type="dxa"/>
          </w:tcPr>
          <w:p w14:paraId="0BEE3441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  <w:tcBorders>
              <w:top w:val="single" w:sz="4" w:space="0" w:color="auto"/>
            </w:tcBorders>
          </w:tcPr>
          <w:p w14:paraId="4C576666" w14:textId="54F48B39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436</w:t>
            </w:r>
            <w:r w:rsidR="00943A4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969</w:t>
            </w:r>
          </w:p>
        </w:tc>
        <w:tc>
          <w:tcPr>
            <w:tcW w:w="238" w:type="dxa"/>
          </w:tcPr>
          <w:p w14:paraId="50002727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tcBorders>
              <w:top w:val="single" w:sz="4" w:space="0" w:color="auto"/>
            </w:tcBorders>
          </w:tcPr>
          <w:p w14:paraId="30EAE3AD" w14:textId="517EEBDE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3E2D3BE4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</w:tcPr>
          <w:p w14:paraId="685F5DB6" w14:textId="7907BB6A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68" w:type="dxa"/>
          </w:tcPr>
          <w:p w14:paraId="2D9AFEB0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  <w:tcBorders>
              <w:top w:val="single" w:sz="4" w:space="0" w:color="auto"/>
            </w:tcBorders>
          </w:tcPr>
          <w:p w14:paraId="2E296B2C" w14:textId="776432C8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26</w:t>
            </w:r>
            <w:r w:rsidR="00943A4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646</w:t>
            </w:r>
          </w:p>
        </w:tc>
        <w:tc>
          <w:tcPr>
            <w:tcW w:w="242" w:type="dxa"/>
          </w:tcPr>
          <w:p w14:paraId="06014A89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</w:tcPr>
          <w:p w14:paraId="7A950B2F" w14:textId="11934742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34</w:t>
            </w:r>
            <w:r w:rsidR="00943A4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466</w:t>
            </w:r>
          </w:p>
        </w:tc>
        <w:tc>
          <w:tcPr>
            <w:tcW w:w="236" w:type="dxa"/>
          </w:tcPr>
          <w:p w14:paraId="42DB0ABA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</w:tcPr>
          <w:p w14:paraId="683756C3" w14:textId="3F2070BC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120</w:t>
            </w:r>
            <w:r w:rsidR="00943A4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858</w:t>
            </w:r>
          </w:p>
        </w:tc>
        <w:tc>
          <w:tcPr>
            <w:tcW w:w="236" w:type="dxa"/>
          </w:tcPr>
          <w:p w14:paraId="2E0864D6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  <w:tcBorders>
              <w:top w:val="single" w:sz="4" w:space="0" w:color="auto"/>
            </w:tcBorders>
          </w:tcPr>
          <w:p w14:paraId="13113219" w14:textId="13595848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217</w:t>
            </w:r>
            <w:r w:rsidR="00943A4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092</w:t>
            </w:r>
          </w:p>
        </w:tc>
        <w:tc>
          <w:tcPr>
            <w:tcW w:w="236" w:type="dxa"/>
          </w:tcPr>
          <w:p w14:paraId="15BBA015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</w:tcPr>
          <w:p w14:paraId="59F9058B" w14:textId="39F7521E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58</w:t>
            </w:r>
            <w:r w:rsidR="00943A4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728</w:t>
            </w:r>
          </w:p>
        </w:tc>
        <w:tc>
          <w:tcPr>
            <w:tcW w:w="237" w:type="dxa"/>
          </w:tcPr>
          <w:p w14:paraId="41567D03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14:paraId="2E06BBED" w14:textId="4D844FB8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81</w:t>
            </w:r>
            <w:r w:rsidR="00943A4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044</w:t>
            </w:r>
          </w:p>
        </w:tc>
        <w:tc>
          <w:tcPr>
            <w:tcW w:w="242" w:type="dxa"/>
          </w:tcPr>
          <w:p w14:paraId="536432C9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</w:tcPr>
          <w:p w14:paraId="45FD31FE" w14:textId="57BB2A79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590</w:t>
            </w:r>
            <w:r w:rsidR="00943A4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096</w:t>
            </w:r>
          </w:p>
        </w:tc>
        <w:tc>
          <w:tcPr>
            <w:tcW w:w="240" w:type="dxa"/>
          </w:tcPr>
          <w:p w14:paraId="1D73C979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</w:tcPr>
          <w:p w14:paraId="7E04E585" w14:textId="771FD032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769</w:t>
            </w:r>
            <w:r w:rsidR="00943A4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571</w:t>
            </w:r>
          </w:p>
        </w:tc>
        <w:tc>
          <w:tcPr>
            <w:tcW w:w="239" w:type="dxa"/>
          </w:tcPr>
          <w:p w14:paraId="1CE612DC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  <w:tcBorders>
              <w:top w:val="single" w:sz="4" w:space="0" w:color="auto"/>
            </w:tcBorders>
          </w:tcPr>
          <w:p w14:paraId="416E38FF" w14:textId="59F24E95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E86714"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40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E86714"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571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3C8D5585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1516A2B7" w14:textId="7435F834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E86714"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58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E86714"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273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0" w:type="dxa"/>
          </w:tcPr>
          <w:p w14:paraId="206D0054" w14:textId="77777777" w:rsidR="00943A43" w:rsidRPr="00CE359D" w:rsidRDefault="00943A43" w:rsidP="00943A4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10B252B0" w14:textId="32380D8C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549</w:t>
            </w:r>
            <w:r w:rsidR="00943A4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525</w:t>
            </w:r>
          </w:p>
        </w:tc>
        <w:tc>
          <w:tcPr>
            <w:tcW w:w="243" w:type="dxa"/>
          </w:tcPr>
          <w:p w14:paraId="241AD7F2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  <w:tcBorders>
              <w:top w:val="single" w:sz="4" w:space="0" w:color="auto"/>
            </w:tcBorders>
          </w:tcPr>
          <w:p w14:paraId="34DB269F" w14:textId="7CD890F7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711</w:t>
            </w:r>
            <w:r w:rsidR="00943A4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298</w:t>
            </w:r>
          </w:p>
        </w:tc>
      </w:tr>
      <w:tr w:rsidR="00943A43" w:rsidRPr="00F3427F" w14:paraId="3E209B50" w14:textId="77777777" w:rsidTr="00943A43">
        <w:tblPrEx>
          <w:tblLook w:val="01E0" w:firstRow="1" w:lastRow="1" w:firstColumn="1" w:lastColumn="1" w:noHBand="0" w:noVBand="0"/>
        </w:tblPrEx>
        <w:tc>
          <w:tcPr>
            <w:tcW w:w="2068" w:type="dxa"/>
            <w:vAlign w:val="bottom"/>
          </w:tcPr>
          <w:p w14:paraId="0D497FDF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CE359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ต้นทุนขายและบริการ</w:t>
            </w:r>
          </w:p>
        </w:tc>
        <w:tc>
          <w:tcPr>
            <w:tcW w:w="629" w:type="dxa"/>
          </w:tcPr>
          <w:p w14:paraId="3214919E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14:paraId="57BB4E4D" w14:textId="55E4AE38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E86714"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341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E86714"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678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6" w:type="dxa"/>
          </w:tcPr>
          <w:p w14:paraId="47B7B3F8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14:paraId="6D7FFC52" w14:textId="3271C4AF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E86714"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382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E86714"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730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8" w:type="dxa"/>
          </w:tcPr>
          <w:p w14:paraId="61FFBDB6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14:paraId="2B1DECEC" w14:textId="0D2B8F79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3616F29A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  <w:tcBorders>
              <w:bottom w:val="single" w:sz="4" w:space="0" w:color="auto"/>
            </w:tcBorders>
          </w:tcPr>
          <w:p w14:paraId="2965C1C2" w14:textId="3BC87441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68" w:type="dxa"/>
          </w:tcPr>
          <w:p w14:paraId="3FC6F1B7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</w:tcPr>
          <w:p w14:paraId="4E33C2D6" w14:textId="411E29E2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E86714"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E86714"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451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2" w:type="dxa"/>
          </w:tcPr>
          <w:p w14:paraId="32C65EEA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14:paraId="7F34024F" w14:textId="184D3485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E86714"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13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E86714"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318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09497F99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63B0BD76" w14:textId="680FA6A8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E86714"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116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E86714"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897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0E615081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  <w:tcBorders>
              <w:bottom w:val="single" w:sz="4" w:space="0" w:color="auto"/>
            </w:tcBorders>
          </w:tcPr>
          <w:p w14:paraId="465A2946" w14:textId="2F44CA3E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E86714"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199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E86714"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854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0BEE360E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</w:tcPr>
          <w:p w14:paraId="4C9C5F79" w14:textId="5754D2F3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E86714"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38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E86714"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930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7" w:type="dxa"/>
          </w:tcPr>
          <w:p w14:paraId="26077B20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14:paraId="080B501F" w14:textId="0C829A32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E86714"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80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E86714"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558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2" w:type="dxa"/>
          </w:tcPr>
          <w:p w14:paraId="350D7267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5FEABBA6" w14:textId="2A10EDD0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E86714"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506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E86714"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0" w:type="dxa"/>
          </w:tcPr>
          <w:p w14:paraId="4B2DAE2A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327F5973" w14:textId="0F6C4D6C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"/>
                <w:tab w:val="decimal" w:pos="553"/>
              </w:tabs>
              <w:spacing w:after="0" w:line="240" w:lineRule="auto"/>
              <w:ind w:left="-86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E86714"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676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E86714"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460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9" w:type="dxa"/>
          </w:tcPr>
          <w:p w14:paraId="5A976299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</w:tcPr>
          <w:p w14:paraId="7CAE6EE8" w14:textId="166E0BB3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36</w:t>
            </w:r>
            <w:r w:rsidR="00943A4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228</w:t>
            </w:r>
          </w:p>
        </w:tc>
        <w:tc>
          <w:tcPr>
            <w:tcW w:w="236" w:type="dxa"/>
          </w:tcPr>
          <w:p w14:paraId="4AE1A6A1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4DC23B24" w14:textId="5C26A692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51</w:t>
            </w:r>
            <w:r w:rsidR="00943A4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981</w:t>
            </w:r>
          </w:p>
        </w:tc>
        <w:tc>
          <w:tcPr>
            <w:tcW w:w="270" w:type="dxa"/>
          </w:tcPr>
          <w:p w14:paraId="2F63A6F3" w14:textId="77777777" w:rsidR="00943A43" w:rsidRPr="00CE359D" w:rsidRDefault="00943A43" w:rsidP="00943A4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D088E13" w14:textId="2FFCD7DC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E86714"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470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E86714"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728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3" w:type="dxa"/>
          </w:tcPr>
          <w:p w14:paraId="6C3F218D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  <w:tcBorders>
              <w:bottom w:val="single" w:sz="4" w:space="0" w:color="auto"/>
            </w:tcBorders>
          </w:tcPr>
          <w:p w14:paraId="4CF71655" w14:textId="5E848C6C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E86714"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624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E86714"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479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</w:tr>
      <w:tr w:rsidR="00943A43" w:rsidRPr="00F3427F" w14:paraId="55A973C0" w14:textId="77777777" w:rsidTr="00943A43">
        <w:tblPrEx>
          <w:tblLook w:val="01E0" w:firstRow="1" w:lastRow="1" w:firstColumn="1" w:lastColumn="1" w:noHBand="0" w:noVBand="0"/>
        </w:tblPrEx>
        <w:trPr>
          <w:trHeight w:val="163"/>
        </w:trPr>
        <w:tc>
          <w:tcPr>
            <w:tcW w:w="2068" w:type="dxa"/>
            <w:vAlign w:val="bottom"/>
          </w:tcPr>
          <w:p w14:paraId="03F31D24" w14:textId="64B00C4B" w:rsidR="00943A43" w:rsidRPr="00CE359D" w:rsidRDefault="00943A43" w:rsidP="00943A4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CE359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กำไรขั้นต้น</w:t>
            </w:r>
          </w:p>
        </w:tc>
        <w:tc>
          <w:tcPr>
            <w:tcW w:w="629" w:type="dxa"/>
          </w:tcPr>
          <w:p w14:paraId="1113F6CE" w14:textId="77777777" w:rsidR="00943A43" w:rsidRPr="00CE359D" w:rsidDel="006D7E95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9" w:type="dxa"/>
            <w:tcBorders>
              <w:top w:val="single" w:sz="4" w:space="0" w:color="auto"/>
              <w:bottom w:val="double" w:sz="4" w:space="0" w:color="auto"/>
            </w:tcBorders>
          </w:tcPr>
          <w:p w14:paraId="20B18FB9" w14:textId="05D32C05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42</w:t>
            </w:r>
            <w:r w:rsidR="00943A4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186</w:t>
            </w:r>
          </w:p>
        </w:tc>
        <w:tc>
          <w:tcPr>
            <w:tcW w:w="246" w:type="dxa"/>
          </w:tcPr>
          <w:p w14:paraId="56E37509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double" w:sz="4" w:space="0" w:color="auto"/>
            </w:tcBorders>
          </w:tcPr>
          <w:p w14:paraId="6F0DC963" w14:textId="4AE6C9FC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54</w:t>
            </w:r>
            <w:r w:rsidR="00943A4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239</w:t>
            </w:r>
          </w:p>
        </w:tc>
        <w:tc>
          <w:tcPr>
            <w:tcW w:w="238" w:type="dxa"/>
          </w:tcPr>
          <w:p w14:paraId="7EF3C31D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tcBorders>
              <w:top w:val="single" w:sz="4" w:space="0" w:color="auto"/>
              <w:bottom w:val="double" w:sz="4" w:space="0" w:color="auto"/>
            </w:tcBorders>
          </w:tcPr>
          <w:p w14:paraId="68911BF4" w14:textId="5B2BD70B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1EA598D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double" w:sz="4" w:space="0" w:color="auto"/>
            </w:tcBorders>
          </w:tcPr>
          <w:p w14:paraId="367A3E01" w14:textId="3E51808A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68" w:type="dxa"/>
          </w:tcPr>
          <w:p w14:paraId="0AA986A8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double" w:sz="4" w:space="0" w:color="auto"/>
            </w:tcBorders>
          </w:tcPr>
          <w:p w14:paraId="249F89CA" w14:textId="2A93288D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17</w:t>
            </w:r>
            <w:r w:rsidR="00943A4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195</w:t>
            </w:r>
          </w:p>
        </w:tc>
        <w:tc>
          <w:tcPr>
            <w:tcW w:w="242" w:type="dxa"/>
          </w:tcPr>
          <w:p w14:paraId="1775CB0C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double" w:sz="4" w:space="0" w:color="auto"/>
            </w:tcBorders>
          </w:tcPr>
          <w:p w14:paraId="1CFB5BD6" w14:textId="3D25589B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5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21</w:t>
            </w:r>
            <w:r w:rsidR="00943A4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148</w:t>
            </w:r>
          </w:p>
        </w:tc>
        <w:tc>
          <w:tcPr>
            <w:tcW w:w="236" w:type="dxa"/>
          </w:tcPr>
          <w:p w14:paraId="71FED75D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</w:tcPr>
          <w:p w14:paraId="5898F495" w14:textId="66D686DE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="00943A4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961</w:t>
            </w:r>
          </w:p>
        </w:tc>
        <w:tc>
          <w:tcPr>
            <w:tcW w:w="236" w:type="dxa"/>
          </w:tcPr>
          <w:p w14:paraId="7EEBE43F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  <w:tcBorders>
              <w:top w:val="single" w:sz="4" w:space="0" w:color="auto"/>
              <w:bottom w:val="double" w:sz="4" w:space="0" w:color="auto"/>
            </w:tcBorders>
          </w:tcPr>
          <w:p w14:paraId="3AA04936" w14:textId="0FE58EAB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17</w:t>
            </w:r>
            <w:r w:rsidR="00943A4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238</w:t>
            </w:r>
          </w:p>
        </w:tc>
        <w:tc>
          <w:tcPr>
            <w:tcW w:w="236" w:type="dxa"/>
          </w:tcPr>
          <w:p w14:paraId="32256E11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double" w:sz="4" w:space="0" w:color="auto"/>
            </w:tcBorders>
          </w:tcPr>
          <w:p w14:paraId="60FC46A9" w14:textId="57C617AF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19</w:t>
            </w:r>
            <w:r w:rsidR="00943A4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798</w:t>
            </w:r>
          </w:p>
        </w:tc>
        <w:tc>
          <w:tcPr>
            <w:tcW w:w="237" w:type="dxa"/>
          </w:tcPr>
          <w:p w14:paraId="492F9BFC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double" w:sz="4" w:space="0" w:color="auto"/>
            </w:tcBorders>
          </w:tcPr>
          <w:p w14:paraId="427FDD2D" w14:textId="207BD5C4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486</w:t>
            </w:r>
          </w:p>
        </w:tc>
        <w:tc>
          <w:tcPr>
            <w:tcW w:w="242" w:type="dxa"/>
          </w:tcPr>
          <w:p w14:paraId="3E54DDE4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</w:tcPr>
          <w:p w14:paraId="58D145CC" w14:textId="126856EF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83</w:t>
            </w:r>
            <w:r w:rsidR="00943A4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140</w:t>
            </w:r>
          </w:p>
        </w:tc>
        <w:tc>
          <w:tcPr>
            <w:tcW w:w="240" w:type="dxa"/>
          </w:tcPr>
          <w:p w14:paraId="6F6F985F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</w:tcPr>
          <w:p w14:paraId="2735589E" w14:textId="1813C524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93</w:t>
            </w:r>
            <w:r w:rsidR="00943A4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111</w:t>
            </w:r>
          </w:p>
        </w:tc>
        <w:tc>
          <w:tcPr>
            <w:tcW w:w="239" w:type="dxa"/>
          </w:tcPr>
          <w:p w14:paraId="449572A6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bottom w:val="double" w:sz="4" w:space="0" w:color="auto"/>
            </w:tcBorders>
          </w:tcPr>
          <w:p w14:paraId="345C2E8F" w14:textId="554BDA3E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E86714"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E86714"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343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4F72FF23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double" w:sz="4" w:space="0" w:color="auto"/>
            </w:tcBorders>
          </w:tcPr>
          <w:p w14:paraId="09B2BDBB" w14:textId="1A136B95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E86714"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E86714"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292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0" w:type="dxa"/>
          </w:tcPr>
          <w:p w14:paraId="29256482" w14:textId="77777777" w:rsidR="00943A43" w:rsidRPr="00CE359D" w:rsidRDefault="00943A43" w:rsidP="00943A4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1A8DA433" w14:textId="4E73367D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78</w:t>
            </w:r>
            <w:r w:rsidR="00943A4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797</w:t>
            </w:r>
          </w:p>
        </w:tc>
        <w:tc>
          <w:tcPr>
            <w:tcW w:w="243" w:type="dxa"/>
          </w:tcPr>
          <w:p w14:paraId="46E0EB41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  <w:tcBorders>
              <w:top w:val="single" w:sz="4" w:space="0" w:color="auto"/>
            </w:tcBorders>
          </w:tcPr>
          <w:p w14:paraId="3DADF554" w14:textId="178529FA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86</w:t>
            </w:r>
            <w:r w:rsidR="00943A4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819</w:t>
            </w:r>
          </w:p>
        </w:tc>
      </w:tr>
      <w:tr w:rsidR="00943A43" w:rsidRPr="00F3427F" w14:paraId="3D9FA1EA" w14:textId="77777777" w:rsidTr="00943A43">
        <w:tblPrEx>
          <w:tblLook w:val="01E0" w:firstRow="1" w:lastRow="1" w:firstColumn="1" w:lastColumn="1" w:noHBand="0" w:noVBand="0"/>
        </w:tblPrEx>
        <w:trPr>
          <w:trHeight w:val="143"/>
        </w:trPr>
        <w:tc>
          <w:tcPr>
            <w:tcW w:w="2068" w:type="dxa"/>
            <w:vAlign w:val="bottom"/>
          </w:tcPr>
          <w:p w14:paraId="60CA7D97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CE359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629" w:type="dxa"/>
          </w:tcPr>
          <w:p w14:paraId="212DBB60" w14:textId="77777777" w:rsidR="00943A43" w:rsidRPr="00CE359D" w:rsidRDefault="00943A43" w:rsidP="00943A4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9" w:type="dxa"/>
            <w:tcBorders>
              <w:top w:val="double" w:sz="4" w:space="0" w:color="auto"/>
            </w:tcBorders>
          </w:tcPr>
          <w:p w14:paraId="5340F8D3" w14:textId="45EFF243" w:rsidR="00943A43" w:rsidRPr="00CE359D" w:rsidRDefault="00943A43" w:rsidP="00943A4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6" w:type="dxa"/>
            <w:vAlign w:val="bottom"/>
          </w:tcPr>
          <w:p w14:paraId="7E9690DD" w14:textId="77777777" w:rsidR="00943A43" w:rsidRPr="00CE359D" w:rsidRDefault="00943A43" w:rsidP="00943A43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  <w:tcBorders>
              <w:top w:val="double" w:sz="4" w:space="0" w:color="auto"/>
            </w:tcBorders>
          </w:tcPr>
          <w:p w14:paraId="714062CC" w14:textId="77777777" w:rsidR="00943A43" w:rsidRPr="00CE359D" w:rsidRDefault="00943A43" w:rsidP="00943A4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4E1B1755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tcBorders>
              <w:top w:val="double" w:sz="4" w:space="0" w:color="auto"/>
            </w:tcBorders>
          </w:tcPr>
          <w:p w14:paraId="005AEF06" w14:textId="77777777" w:rsidR="00943A43" w:rsidRPr="00CE359D" w:rsidRDefault="00943A43" w:rsidP="00943A4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B90762C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  <w:tcBorders>
              <w:top w:val="double" w:sz="4" w:space="0" w:color="auto"/>
            </w:tcBorders>
          </w:tcPr>
          <w:p w14:paraId="30124A48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  <w:vAlign w:val="bottom"/>
          </w:tcPr>
          <w:p w14:paraId="48B87B48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  <w:tcBorders>
              <w:top w:val="double" w:sz="4" w:space="0" w:color="auto"/>
            </w:tcBorders>
          </w:tcPr>
          <w:p w14:paraId="685E4BCD" w14:textId="77777777" w:rsidR="00943A43" w:rsidRPr="00CE359D" w:rsidRDefault="00943A43" w:rsidP="00943A4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green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048EDEBA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  <w:tcBorders>
              <w:top w:val="double" w:sz="4" w:space="0" w:color="auto"/>
            </w:tcBorders>
          </w:tcPr>
          <w:p w14:paraId="78034495" w14:textId="77777777" w:rsidR="00943A43" w:rsidRPr="00CE359D" w:rsidRDefault="00943A43" w:rsidP="00943A43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06AFF1E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</w:tcPr>
          <w:p w14:paraId="13C9E676" w14:textId="77777777" w:rsidR="00943A43" w:rsidRPr="00CE359D" w:rsidRDefault="00943A43" w:rsidP="00943A43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39AF810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  <w:tcBorders>
              <w:top w:val="double" w:sz="4" w:space="0" w:color="auto"/>
            </w:tcBorders>
          </w:tcPr>
          <w:p w14:paraId="2B2B4452" w14:textId="77777777" w:rsidR="00943A43" w:rsidRPr="00CE359D" w:rsidRDefault="00943A43" w:rsidP="00943A43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5E8D4B5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  <w:tcBorders>
              <w:top w:val="double" w:sz="4" w:space="0" w:color="auto"/>
            </w:tcBorders>
          </w:tcPr>
          <w:p w14:paraId="4034F234" w14:textId="77777777" w:rsidR="00943A43" w:rsidRPr="00CE359D" w:rsidRDefault="00943A43" w:rsidP="00943A4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4A3C958C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9" w:type="dxa"/>
            <w:tcBorders>
              <w:top w:val="double" w:sz="4" w:space="0" w:color="auto"/>
            </w:tcBorders>
          </w:tcPr>
          <w:p w14:paraId="114201D7" w14:textId="77777777" w:rsidR="00943A43" w:rsidRPr="00CE359D" w:rsidRDefault="00943A43" w:rsidP="00943A4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2C4D50C0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47" w:type="dxa"/>
            <w:tcBorders>
              <w:top w:val="double" w:sz="4" w:space="0" w:color="auto"/>
            </w:tcBorders>
          </w:tcPr>
          <w:p w14:paraId="2D1F9FB5" w14:textId="77777777" w:rsidR="00943A43" w:rsidRPr="00CE359D" w:rsidRDefault="00943A43" w:rsidP="00943A43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38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313EA0F2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51" w:type="dxa"/>
            <w:tcBorders>
              <w:top w:val="double" w:sz="4" w:space="0" w:color="auto"/>
            </w:tcBorders>
          </w:tcPr>
          <w:p w14:paraId="4AB1349D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0B3C3691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  <w:tcBorders>
              <w:top w:val="double" w:sz="4" w:space="0" w:color="auto"/>
            </w:tcBorders>
          </w:tcPr>
          <w:p w14:paraId="20060FC0" w14:textId="77777777" w:rsidR="00943A43" w:rsidRPr="00CE359D" w:rsidRDefault="00943A43" w:rsidP="00943A4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396FFA2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  <w:tcBorders>
              <w:top w:val="double" w:sz="4" w:space="0" w:color="auto"/>
            </w:tcBorders>
          </w:tcPr>
          <w:p w14:paraId="72D9BD3E" w14:textId="77777777" w:rsidR="00943A43" w:rsidRPr="00CE359D" w:rsidRDefault="00943A43" w:rsidP="00943A4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263DFA19" w14:textId="77777777" w:rsidR="00943A43" w:rsidRPr="00CE359D" w:rsidRDefault="00943A43" w:rsidP="00943A4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2B04D40" w14:textId="5D341A78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34</w:t>
            </w:r>
            <w:r w:rsidR="00943A4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233</w:t>
            </w:r>
          </w:p>
        </w:tc>
        <w:tc>
          <w:tcPr>
            <w:tcW w:w="243" w:type="dxa"/>
          </w:tcPr>
          <w:p w14:paraId="3090649F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59" w:type="dxa"/>
          </w:tcPr>
          <w:p w14:paraId="2E70EF78" w14:textId="15902D69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41</w:t>
            </w:r>
            <w:r w:rsidR="00943A4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121</w:t>
            </w:r>
          </w:p>
        </w:tc>
      </w:tr>
      <w:tr w:rsidR="00943A43" w:rsidRPr="00F3427F" w14:paraId="17196823" w14:textId="77777777" w:rsidTr="00943A43">
        <w:tblPrEx>
          <w:tblLook w:val="01E0" w:firstRow="1" w:lastRow="1" w:firstColumn="1" w:lastColumn="1" w:noHBand="0" w:noVBand="0"/>
        </w:tblPrEx>
        <w:tc>
          <w:tcPr>
            <w:tcW w:w="2068" w:type="dxa"/>
            <w:vAlign w:val="bottom"/>
          </w:tcPr>
          <w:p w14:paraId="27605216" w14:textId="75A4B1C4" w:rsidR="00943A43" w:rsidRPr="00CE359D" w:rsidRDefault="00943A43" w:rsidP="00943A4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CE359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กำไรก่อนค่าใช้จ่าย</w:t>
            </w:r>
          </w:p>
        </w:tc>
        <w:tc>
          <w:tcPr>
            <w:tcW w:w="629" w:type="dxa"/>
          </w:tcPr>
          <w:p w14:paraId="3FF7C460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9" w:type="dxa"/>
          </w:tcPr>
          <w:p w14:paraId="3539E2DF" w14:textId="69BAD7DA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6" w:type="dxa"/>
          </w:tcPr>
          <w:p w14:paraId="08C1466E" w14:textId="77777777" w:rsidR="00943A43" w:rsidRPr="00CE359D" w:rsidRDefault="00943A43" w:rsidP="00943A43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79B78D06" w14:textId="77777777" w:rsidR="00943A43" w:rsidRPr="00CE359D" w:rsidRDefault="00943A43" w:rsidP="00943A4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11AA1FAF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468E43D5" w14:textId="77777777" w:rsidR="00943A43" w:rsidRPr="00CE359D" w:rsidRDefault="00943A43" w:rsidP="00943A4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ACD1240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08421338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</w:tcPr>
          <w:p w14:paraId="69E80962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05BCDDBB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3992FC57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56E7724A" w14:textId="77777777" w:rsidR="00943A43" w:rsidRPr="00CE359D" w:rsidRDefault="00943A43" w:rsidP="00943A43">
            <w:pPr>
              <w:pStyle w:val="NoSpacing"/>
              <w:tabs>
                <w:tab w:val="clear" w:pos="454"/>
                <w:tab w:val="clear" w:pos="680"/>
                <w:tab w:val="left" w:pos="46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818752D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2D53EF3A" w14:textId="77777777" w:rsidR="00943A43" w:rsidRPr="00CE359D" w:rsidRDefault="00943A43" w:rsidP="00943A43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80D6089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043D20CB" w14:textId="77777777" w:rsidR="00943A43" w:rsidRPr="00CE359D" w:rsidRDefault="00943A43" w:rsidP="00943A43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81FC7FD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36481040" w14:textId="77777777" w:rsidR="00943A43" w:rsidRPr="00CE359D" w:rsidRDefault="00943A43" w:rsidP="00943A43">
            <w:pPr>
              <w:pStyle w:val="NoSpacing"/>
              <w:tabs>
                <w:tab w:val="clear" w:pos="454"/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05A42AD7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9" w:type="dxa"/>
          </w:tcPr>
          <w:p w14:paraId="060C2771" w14:textId="77777777" w:rsidR="00943A43" w:rsidRPr="00CE359D" w:rsidRDefault="00943A43" w:rsidP="00943A4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649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1B51C968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47" w:type="dxa"/>
          </w:tcPr>
          <w:p w14:paraId="2BA86CD4" w14:textId="77777777" w:rsidR="00943A43" w:rsidRPr="00CE359D" w:rsidRDefault="00943A43" w:rsidP="00943A4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</w:p>
        </w:tc>
        <w:tc>
          <w:tcPr>
            <w:tcW w:w="240" w:type="dxa"/>
          </w:tcPr>
          <w:p w14:paraId="7763D6E1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51" w:type="dxa"/>
          </w:tcPr>
          <w:p w14:paraId="4C377C16" w14:textId="77777777" w:rsidR="00943A43" w:rsidRPr="00CE359D" w:rsidRDefault="00943A43" w:rsidP="00943A43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9" w:type="dxa"/>
          </w:tcPr>
          <w:p w14:paraId="07A025B2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25D2DF01" w14:textId="77777777" w:rsidR="00943A43" w:rsidRPr="00CE359D" w:rsidRDefault="00943A43" w:rsidP="00943A4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5C1EBD4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</w:tcPr>
          <w:p w14:paraId="1B80DBEA" w14:textId="77777777" w:rsidR="00943A43" w:rsidRPr="00CE359D" w:rsidRDefault="00943A43" w:rsidP="00943A4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398166D1" w14:textId="77777777" w:rsidR="00943A43" w:rsidRPr="00CE359D" w:rsidRDefault="00943A43" w:rsidP="00943A4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34522C5B" w14:textId="50DBC32C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113</w:t>
            </w:r>
            <w:r w:rsidR="00943A4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030</w:t>
            </w:r>
          </w:p>
        </w:tc>
        <w:tc>
          <w:tcPr>
            <w:tcW w:w="243" w:type="dxa"/>
          </w:tcPr>
          <w:p w14:paraId="4F7C5D06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  <w:tcBorders>
              <w:top w:val="single" w:sz="4" w:space="0" w:color="auto"/>
            </w:tcBorders>
          </w:tcPr>
          <w:p w14:paraId="71099155" w14:textId="4CA4A52D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127</w:t>
            </w:r>
            <w:r w:rsidR="00943A4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940</w:t>
            </w:r>
          </w:p>
        </w:tc>
      </w:tr>
      <w:tr w:rsidR="00943A43" w:rsidRPr="00F3427F" w14:paraId="33168CE0" w14:textId="77777777" w:rsidTr="00943A43">
        <w:tblPrEx>
          <w:tblLook w:val="01E0" w:firstRow="1" w:lastRow="1" w:firstColumn="1" w:lastColumn="1" w:noHBand="0" w:noVBand="0"/>
        </w:tblPrEx>
        <w:tc>
          <w:tcPr>
            <w:tcW w:w="2068" w:type="dxa"/>
            <w:vAlign w:val="bottom"/>
          </w:tcPr>
          <w:p w14:paraId="33E28218" w14:textId="3F62DA05" w:rsidR="00943A43" w:rsidRPr="00CE359D" w:rsidRDefault="00943A43" w:rsidP="00943A4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CE359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ต้นทุนการจัดจำหน่ายและ</w:t>
            </w:r>
            <w:r w:rsidRPr="00CE359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br/>
            </w:r>
            <w:r w:rsidRPr="00CE359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629" w:type="dxa"/>
          </w:tcPr>
          <w:p w14:paraId="5F8575E9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9" w:type="dxa"/>
          </w:tcPr>
          <w:p w14:paraId="13A598C8" w14:textId="1F356C38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6" w:type="dxa"/>
          </w:tcPr>
          <w:p w14:paraId="52E2DDC3" w14:textId="77777777" w:rsidR="00943A43" w:rsidRPr="00CE359D" w:rsidRDefault="00943A43" w:rsidP="00943A43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64626904" w14:textId="77777777" w:rsidR="00943A43" w:rsidRPr="00CE359D" w:rsidRDefault="00943A43" w:rsidP="00943A4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2E639CDD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3E859F08" w14:textId="77777777" w:rsidR="00943A43" w:rsidRPr="00CE359D" w:rsidRDefault="00943A43" w:rsidP="00943A4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732BA18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6019E96F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</w:tcPr>
          <w:p w14:paraId="5D1D2270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41BEF7BB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5632A0FE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6F5704DD" w14:textId="77777777" w:rsidR="00943A43" w:rsidRPr="00CE359D" w:rsidRDefault="00943A43" w:rsidP="00943A43">
            <w:pPr>
              <w:pStyle w:val="NoSpacing"/>
              <w:tabs>
                <w:tab w:val="clear" w:pos="454"/>
                <w:tab w:val="clear" w:pos="680"/>
                <w:tab w:val="left" w:pos="46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8629542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7904F24B" w14:textId="77777777" w:rsidR="00943A43" w:rsidRPr="00CE359D" w:rsidRDefault="00943A43" w:rsidP="00943A43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DD0280C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459D377D" w14:textId="77777777" w:rsidR="00943A43" w:rsidRPr="00CE359D" w:rsidRDefault="00943A43" w:rsidP="00943A43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B669C2A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6A81C45B" w14:textId="77777777" w:rsidR="00943A43" w:rsidRPr="00CE359D" w:rsidRDefault="00943A43" w:rsidP="00943A43">
            <w:pPr>
              <w:pStyle w:val="NoSpacing"/>
              <w:tabs>
                <w:tab w:val="clear" w:pos="454"/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0F56D3BE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9" w:type="dxa"/>
          </w:tcPr>
          <w:p w14:paraId="1105DD18" w14:textId="77777777" w:rsidR="00943A43" w:rsidRPr="00CE359D" w:rsidRDefault="00943A43" w:rsidP="00943A4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649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28FF969F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47" w:type="dxa"/>
          </w:tcPr>
          <w:p w14:paraId="70420E60" w14:textId="77777777" w:rsidR="00943A43" w:rsidRPr="00CE359D" w:rsidRDefault="00943A43" w:rsidP="00943A4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</w:p>
        </w:tc>
        <w:tc>
          <w:tcPr>
            <w:tcW w:w="240" w:type="dxa"/>
          </w:tcPr>
          <w:p w14:paraId="312E770E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51" w:type="dxa"/>
          </w:tcPr>
          <w:p w14:paraId="5E9A296D" w14:textId="77777777" w:rsidR="00943A43" w:rsidRPr="00CE359D" w:rsidRDefault="00943A43" w:rsidP="00943A43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9" w:type="dxa"/>
          </w:tcPr>
          <w:p w14:paraId="5B343687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7D1CC383" w14:textId="77777777" w:rsidR="00943A43" w:rsidRPr="00CE359D" w:rsidRDefault="00943A43" w:rsidP="00943A4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3857D10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</w:tcPr>
          <w:p w14:paraId="431BAE0C" w14:textId="77777777" w:rsidR="00943A43" w:rsidRPr="00CE359D" w:rsidRDefault="00943A43" w:rsidP="00943A4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17F0D708" w14:textId="77777777" w:rsidR="00943A43" w:rsidRPr="00CE359D" w:rsidRDefault="00943A43" w:rsidP="00943A4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26BE16B" w14:textId="77777777" w:rsidR="00943A43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0D760B20" w14:textId="32346CF4" w:rsidR="00943A43" w:rsidRPr="00CE359D" w:rsidDel="000373CE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E86714"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69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E86714"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446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3" w:type="dxa"/>
          </w:tcPr>
          <w:p w14:paraId="04958D77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44159BA2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7860C29A" w14:textId="016C341F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2217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E86714"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79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E86714"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604</w:t>
            </w:r>
            <w:r w:rsidRPr="00C2217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</w:tr>
      <w:tr w:rsidR="00943A43" w:rsidRPr="00F3427F" w14:paraId="0214DE3D" w14:textId="77777777" w:rsidTr="00943A43">
        <w:tblPrEx>
          <w:tblLook w:val="01E0" w:firstRow="1" w:lastRow="1" w:firstColumn="1" w:lastColumn="1" w:noHBand="0" w:noVBand="0"/>
        </w:tblPrEx>
        <w:tc>
          <w:tcPr>
            <w:tcW w:w="2068" w:type="dxa"/>
            <w:vAlign w:val="bottom"/>
          </w:tcPr>
          <w:p w14:paraId="71AB5304" w14:textId="3C23D23D" w:rsidR="00943A43" w:rsidRPr="00CE359D" w:rsidRDefault="00943A43" w:rsidP="00943A4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CE359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629" w:type="dxa"/>
          </w:tcPr>
          <w:p w14:paraId="67399B02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9" w:type="dxa"/>
          </w:tcPr>
          <w:p w14:paraId="549CABAD" w14:textId="1E09561F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6" w:type="dxa"/>
          </w:tcPr>
          <w:p w14:paraId="1972E2FE" w14:textId="77777777" w:rsidR="00943A43" w:rsidRPr="00CE359D" w:rsidRDefault="00943A43" w:rsidP="00943A43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677AE743" w14:textId="77777777" w:rsidR="00943A43" w:rsidRPr="00CE359D" w:rsidRDefault="00943A43" w:rsidP="00943A4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7106EFFF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3231F0BD" w14:textId="77777777" w:rsidR="00943A43" w:rsidRPr="00CE359D" w:rsidRDefault="00943A43" w:rsidP="00943A4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0ED5A1A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6CA6704F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</w:tcPr>
          <w:p w14:paraId="482F70DF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5F0A03AF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1E3C4743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0986A465" w14:textId="77777777" w:rsidR="00943A43" w:rsidRPr="00CE359D" w:rsidRDefault="00943A43" w:rsidP="00943A43">
            <w:pPr>
              <w:pStyle w:val="NoSpacing"/>
              <w:tabs>
                <w:tab w:val="clear" w:pos="454"/>
                <w:tab w:val="clear" w:pos="680"/>
                <w:tab w:val="left" w:pos="46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D5D5C02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519F7DBC" w14:textId="77777777" w:rsidR="00943A43" w:rsidRPr="00CE359D" w:rsidRDefault="00943A43" w:rsidP="00943A43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EA77A4C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2A0BB01E" w14:textId="77777777" w:rsidR="00943A43" w:rsidRPr="00CE359D" w:rsidRDefault="00943A43" w:rsidP="00943A43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D704824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778C4D5D" w14:textId="77777777" w:rsidR="00943A43" w:rsidRPr="00CE359D" w:rsidRDefault="00943A43" w:rsidP="00943A43">
            <w:pPr>
              <w:pStyle w:val="NoSpacing"/>
              <w:tabs>
                <w:tab w:val="clear" w:pos="454"/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5C80E324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9" w:type="dxa"/>
          </w:tcPr>
          <w:p w14:paraId="5796CDBE" w14:textId="77777777" w:rsidR="00943A43" w:rsidRPr="00CE359D" w:rsidRDefault="00943A43" w:rsidP="00943A4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649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4F5FE0EB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47" w:type="dxa"/>
          </w:tcPr>
          <w:p w14:paraId="2C446A9E" w14:textId="77777777" w:rsidR="00943A43" w:rsidRPr="00CE359D" w:rsidRDefault="00943A43" w:rsidP="00943A4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</w:p>
        </w:tc>
        <w:tc>
          <w:tcPr>
            <w:tcW w:w="240" w:type="dxa"/>
          </w:tcPr>
          <w:p w14:paraId="57BB01AB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51" w:type="dxa"/>
          </w:tcPr>
          <w:p w14:paraId="3C3BE7E5" w14:textId="77777777" w:rsidR="00943A43" w:rsidRPr="00CE359D" w:rsidRDefault="00943A43" w:rsidP="00943A43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9" w:type="dxa"/>
          </w:tcPr>
          <w:p w14:paraId="613C0FCF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58376D50" w14:textId="77777777" w:rsidR="00943A43" w:rsidRPr="00CE359D" w:rsidRDefault="00943A43" w:rsidP="00943A4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1696C3A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</w:tcPr>
          <w:p w14:paraId="2469E8EE" w14:textId="77777777" w:rsidR="00943A43" w:rsidRPr="00CE359D" w:rsidRDefault="00943A43" w:rsidP="00943A4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0E19AF9B" w14:textId="77777777" w:rsidR="00943A43" w:rsidRPr="00CE359D" w:rsidRDefault="00943A43" w:rsidP="00943A4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A72892E" w14:textId="62D76F93" w:rsidR="00943A43" w:rsidRPr="00CE359D" w:rsidDel="000373CE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E86714"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53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E86714"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542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3" w:type="dxa"/>
          </w:tcPr>
          <w:p w14:paraId="67056234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54956372" w14:textId="51EA18CC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2217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E86714"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55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E86714"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109</w:t>
            </w:r>
            <w:r w:rsidRPr="00C2217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</w:tr>
      <w:tr w:rsidR="00943A43" w:rsidRPr="00F3427F" w14:paraId="607DBD82" w14:textId="77777777" w:rsidTr="00943A43">
        <w:tblPrEx>
          <w:tblLook w:val="01E0" w:firstRow="1" w:lastRow="1" w:firstColumn="1" w:lastColumn="1" w:noHBand="0" w:noVBand="0"/>
        </w:tblPrEx>
        <w:tc>
          <w:tcPr>
            <w:tcW w:w="2068" w:type="dxa"/>
            <w:vAlign w:val="bottom"/>
          </w:tcPr>
          <w:p w14:paraId="17A17714" w14:textId="76DB5461" w:rsidR="00943A43" w:rsidRPr="00CE359D" w:rsidRDefault="00943A43" w:rsidP="00943A43">
            <w:pPr>
              <w:pStyle w:val="NoSpacing"/>
              <w:tabs>
                <w:tab w:val="clear" w:pos="227"/>
                <w:tab w:val="clear" w:pos="1871"/>
                <w:tab w:val="clear" w:pos="2807"/>
                <w:tab w:val="left" w:pos="2052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CE359D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(ผลขาดทุน) </w:t>
            </w:r>
            <w:r w:rsidRPr="00CE359D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จากการ</w:t>
            </w:r>
            <w:r w:rsidRPr="00CE359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br/>
            </w:r>
            <w:r w:rsidRPr="00CE359D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ด้อยค่าซึ่งเป็นไปตาม </w:t>
            </w:r>
            <w:r w:rsidRPr="00CE359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TFRS </w:t>
            </w:r>
            <w:r w:rsidR="00E86714" w:rsidRPr="00E86714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9</w:t>
            </w:r>
          </w:p>
        </w:tc>
        <w:tc>
          <w:tcPr>
            <w:tcW w:w="629" w:type="dxa"/>
          </w:tcPr>
          <w:p w14:paraId="313925EE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</w:p>
          <w:p w14:paraId="1C06040A" w14:textId="63D77996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  <w:lang w:eastAsia="en-GB"/>
              </w:rPr>
            </w:pPr>
          </w:p>
        </w:tc>
        <w:tc>
          <w:tcPr>
            <w:tcW w:w="539" w:type="dxa"/>
          </w:tcPr>
          <w:p w14:paraId="2861FAA1" w14:textId="27FC7AF6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6" w:type="dxa"/>
          </w:tcPr>
          <w:p w14:paraId="51D8CD73" w14:textId="77777777" w:rsidR="00943A43" w:rsidRPr="00CE359D" w:rsidRDefault="00943A43" w:rsidP="00943A43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054EA240" w14:textId="77777777" w:rsidR="00943A43" w:rsidRPr="00CE359D" w:rsidRDefault="00943A43" w:rsidP="00943A4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34B33330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59BF8C48" w14:textId="77777777" w:rsidR="00943A43" w:rsidRPr="00CE359D" w:rsidRDefault="00943A43" w:rsidP="00943A43">
            <w:pPr>
              <w:pStyle w:val="BodyText"/>
              <w:tabs>
                <w:tab w:val="clear" w:pos="454"/>
                <w:tab w:val="clear" w:pos="680"/>
                <w:tab w:val="left" w:pos="37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47589D0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4C34BA5E" w14:textId="77777777" w:rsidR="00943A43" w:rsidRPr="00CE359D" w:rsidRDefault="00943A43" w:rsidP="00943A4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</w:tcPr>
          <w:p w14:paraId="1DDE7EC5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7BB1FE24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766F9C38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32C8F4F9" w14:textId="77777777" w:rsidR="00943A43" w:rsidRPr="00CE359D" w:rsidRDefault="00943A43" w:rsidP="00943A43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26ACC32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36288EE7" w14:textId="77777777" w:rsidR="00943A43" w:rsidRPr="00CE359D" w:rsidRDefault="00943A43" w:rsidP="00943A43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CFF0D9B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6FB9DD68" w14:textId="77777777" w:rsidR="00943A43" w:rsidRPr="00CE359D" w:rsidRDefault="00943A43" w:rsidP="00943A43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86FC06A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02357010" w14:textId="77777777" w:rsidR="00943A43" w:rsidRPr="00CE359D" w:rsidRDefault="00943A43" w:rsidP="00943A4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5718C936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9" w:type="dxa"/>
          </w:tcPr>
          <w:p w14:paraId="6CEC0DAF" w14:textId="77777777" w:rsidR="00943A43" w:rsidRPr="00CE359D" w:rsidRDefault="00943A43" w:rsidP="00943A4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36D5E717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47" w:type="dxa"/>
          </w:tcPr>
          <w:p w14:paraId="470F2237" w14:textId="77777777" w:rsidR="00943A43" w:rsidRPr="00CE359D" w:rsidRDefault="00943A43" w:rsidP="00943A4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2AA06F0C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51" w:type="dxa"/>
          </w:tcPr>
          <w:p w14:paraId="67D0FBBE" w14:textId="77777777" w:rsidR="00943A43" w:rsidRPr="00CE359D" w:rsidRDefault="00943A43" w:rsidP="00943A43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9" w:type="dxa"/>
          </w:tcPr>
          <w:p w14:paraId="5756A6CD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3249ED33" w14:textId="77777777" w:rsidR="00943A43" w:rsidRPr="00CE359D" w:rsidRDefault="00943A43" w:rsidP="00943A4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63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91D987D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</w:tcPr>
          <w:p w14:paraId="5F6FE0E1" w14:textId="77777777" w:rsidR="00943A43" w:rsidRPr="00CE359D" w:rsidRDefault="00943A43" w:rsidP="00943A4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62130009" w14:textId="77777777" w:rsidR="00943A43" w:rsidRPr="00CE359D" w:rsidRDefault="00943A43" w:rsidP="00943A4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13C397D" w14:textId="77777777" w:rsidR="00943A43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179052FA" w14:textId="046A5676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710</w:t>
            </w:r>
          </w:p>
        </w:tc>
        <w:tc>
          <w:tcPr>
            <w:tcW w:w="243" w:type="dxa"/>
          </w:tcPr>
          <w:p w14:paraId="16CC0AA1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52CC5BC6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6DFEBBF6" w14:textId="72F5D91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E86714"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E86714"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809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</w:tr>
      <w:tr w:rsidR="00943A43" w:rsidRPr="00F3427F" w14:paraId="2E38FD61" w14:textId="77777777" w:rsidTr="00943A43">
        <w:tblPrEx>
          <w:tblLook w:val="01E0" w:firstRow="1" w:lastRow="1" w:firstColumn="1" w:lastColumn="1" w:noHBand="0" w:noVBand="0"/>
        </w:tblPrEx>
        <w:tc>
          <w:tcPr>
            <w:tcW w:w="2068" w:type="dxa"/>
            <w:vAlign w:val="bottom"/>
          </w:tcPr>
          <w:p w14:paraId="52DC08DB" w14:textId="4426510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CE359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ส่วนแบ่งกำไรจากเงินลงทุนในบริษั</w:t>
            </w:r>
            <w:r w:rsidRPr="00CE359D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ท</w:t>
            </w:r>
            <w:r w:rsidRPr="00CE359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br/>
            </w:r>
            <w:r w:rsidRPr="00CE359D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    </w:t>
            </w:r>
            <w:r w:rsidRPr="00CE359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ร่วมแล</w:t>
            </w:r>
            <w:r w:rsidRPr="00CE359D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ะ</w:t>
            </w:r>
            <w:r w:rsidRPr="00CE359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การร่วมค้าที่ใช้วิธีส่วนได้เสีย</w:t>
            </w:r>
          </w:p>
        </w:tc>
        <w:tc>
          <w:tcPr>
            <w:tcW w:w="629" w:type="dxa"/>
          </w:tcPr>
          <w:p w14:paraId="5EBC1994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39" w:type="dxa"/>
          </w:tcPr>
          <w:p w14:paraId="5E4C9139" w14:textId="489A33A5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6" w:type="dxa"/>
          </w:tcPr>
          <w:p w14:paraId="3A6C257A" w14:textId="77777777" w:rsidR="00943A43" w:rsidRPr="00CE359D" w:rsidRDefault="00943A43" w:rsidP="00943A43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61E69721" w14:textId="77777777" w:rsidR="00943A43" w:rsidRPr="00CE359D" w:rsidRDefault="00943A43" w:rsidP="00943A4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6640B6B6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5BAE4945" w14:textId="77777777" w:rsidR="00943A43" w:rsidRPr="00CE359D" w:rsidRDefault="00943A43" w:rsidP="00943A4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83DBE26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03B488BB" w14:textId="77777777" w:rsidR="00943A43" w:rsidRPr="00CE359D" w:rsidRDefault="00943A43" w:rsidP="00943A4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</w:tcPr>
          <w:p w14:paraId="3FEE2801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2E817F70" w14:textId="77777777" w:rsidR="00943A43" w:rsidRPr="00CE359D" w:rsidRDefault="00943A43" w:rsidP="00943A4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3902B3B2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37B47C7F" w14:textId="77777777" w:rsidR="00943A43" w:rsidRPr="00CE359D" w:rsidRDefault="00943A43" w:rsidP="00943A4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218DCE5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2EDEFEFB" w14:textId="77777777" w:rsidR="00943A43" w:rsidRPr="00CE359D" w:rsidRDefault="00943A43" w:rsidP="00943A4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BE8A918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67ABC340" w14:textId="77777777" w:rsidR="00943A43" w:rsidRPr="00CE359D" w:rsidRDefault="00943A43" w:rsidP="00943A4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36E5DAB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7C0C46C7" w14:textId="77777777" w:rsidR="00943A43" w:rsidRPr="00CE359D" w:rsidRDefault="00943A43" w:rsidP="00943A4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7E044271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9" w:type="dxa"/>
          </w:tcPr>
          <w:p w14:paraId="0475D686" w14:textId="77777777" w:rsidR="00943A43" w:rsidRPr="00CE359D" w:rsidRDefault="00943A43" w:rsidP="00943A4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37B394B1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47" w:type="dxa"/>
          </w:tcPr>
          <w:p w14:paraId="7F5C251C" w14:textId="77777777" w:rsidR="00943A43" w:rsidRPr="00CE359D" w:rsidRDefault="00943A43" w:rsidP="00943A4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0D08A912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51" w:type="dxa"/>
          </w:tcPr>
          <w:p w14:paraId="204AE1CC" w14:textId="77777777" w:rsidR="00943A43" w:rsidRPr="00CE359D" w:rsidRDefault="00943A43" w:rsidP="00943A43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9" w:type="dxa"/>
          </w:tcPr>
          <w:p w14:paraId="73C502CF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6809A5C6" w14:textId="77777777" w:rsidR="00943A43" w:rsidRPr="00CE359D" w:rsidRDefault="00943A43" w:rsidP="00943A4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63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5299065" w14:textId="77777777" w:rsidR="00943A43" w:rsidRPr="00CE359D" w:rsidRDefault="00943A43" w:rsidP="00943A4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</w:tcPr>
          <w:p w14:paraId="36954902" w14:textId="77777777" w:rsidR="00943A43" w:rsidRPr="00CE359D" w:rsidRDefault="00943A43" w:rsidP="00943A4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181EB529" w14:textId="77777777" w:rsidR="00943A43" w:rsidRPr="00CE359D" w:rsidRDefault="00943A43" w:rsidP="00943A4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162489E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63F740B9" w14:textId="0D385FA2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18</w:t>
            </w:r>
            <w:r w:rsidR="00943A4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954</w:t>
            </w:r>
          </w:p>
        </w:tc>
        <w:tc>
          <w:tcPr>
            <w:tcW w:w="243" w:type="dxa"/>
          </w:tcPr>
          <w:p w14:paraId="1F7AF777" w14:textId="77777777" w:rsidR="00943A43" w:rsidRPr="00CE359D" w:rsidRDefault="00943A43" w:rsidP="00943A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  <w:vAlign w:val="bottom"/>
          </w:tcPr>
          <w:p w14:paraId="46B52428" w14:textId="6D0DAEAD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 w:line="240" w:lineRule="auto"/>
              <w:ind w:left="-86" w:right="-1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12</w:t>
            </w:r>
            <w:r w:rsidR="00943A43" w:rsidRPr="003443E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999</w:t>
            </w:r>
          </w:p>
        </w:tc>
      </w:tr>
      <w:tr w:rsidR="00943A43" w:rsidRPr="00F3427F" w14:paraId="09DC2242" w14:textId="77777777" w:rsidTr="00943A43">
        <w:tblPrEx>
          <w:tblLook w:val="01E0" w:firstRow="1" w:lastRow="1" w:firstColumn="1" w:lastColumn="1" w:noHBand="0" w:noVBand="0"/>
        </w:tblPrEx>
        <w:tc>
          <w:tcPr>
            <w:tcW w:w="2068" w:type="dxa"/>
            <w:vAlign w:val="bottom"/>
          </w:tcPr>
          <w:p w14:paraId="5B5D4CD3" w14:textId="66A4CD86" w:rsidR="00943A43" w:rsidRPr="00CE359D" w:rsidRDefault="00943A43" w:rsidP="00943A4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CE359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กำไรก่อนภาษีเงินได้</w:t>
            </w:r>
          </w:p>
        </w:tc>
        <w:tc>
          <w:tcPr>
            <w:tcW w:w="629" w:type="dxa"/>
          </w:tcPr>
          <w:p w14:paraId="161C9DA8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9" w:type="dxa"/>
            <w:vAlign w:val="bottom"/>
          </w:tcPr>
          <w:p w14:paraId="25592BA5" w14:textId="712E3E65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6" w:type="dxa"/>
            <w:vAlign w:val="bottom"/>
          </w:tcPr>
          <w:p w14:paraId="68EC2F7B" w14:textId="77777777" w:rsidR="00943A43" w:rsidRPr="00CE359D" w:rsidRDefault="00943A43" w:rsidP="00943A43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  <w:vAlign w:val="bottom"/>
          </w:tcPr>
          <w:p w14:paraId="47E67A05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6FE3E0B7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vAlign w:val="bottom"/>
          </w:tcPr>
          <w:p w14:paraId="1430B096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AF337BF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  <w:vAlign w:val="bottom"/>
          </w:tcPr>
          <w:p w14:paraId="4FAE5847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  <w:vAlign w:val="bottom"/>
          </w:tcPr>
          <w:p w14:paraId="6E7D76FA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  <w:vAlign w:val="bottom"/>
          </w:tcPr>
          <w:p w14:paraId="5E4A5732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64FFF519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  <w:vAlign w:val="bottom"/>
          </w:tcPr>
          <w:p w14:paraId="4A6ABB6A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BA4AA98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vAlign w:val="bottom"/>
          </w:tcPr>
          <w:p w14:paraId="7731884B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246A7D9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2BA1FA63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00F778B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6C69BF39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2FD9E299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9" w:type="dxa"/>
          </w:tcPr>
          <w:p w14:paraId="54D6D6A1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50F4D087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47" w:type="dxa"/>
          </w:tcPr>
          <w:p w14:paraId="5AF0B66A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5F92E582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51" w:type="dxa"/>
            <w:vAlign w:val="bottom"/>
          </w:tcPr>
          <w:p w14:paraId="217BA6BD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1FB85377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  <w:vAlign w:val="bottom"/>
          </w:tcPr>
          <w:p w14:paraId="7D66B58C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84FBA56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</w:tcPr>
          <w:p w14:paraId="55AC6675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51E381F3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1FFD3340" w14:textId="4813783C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943A4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</w:rPr>
              <w:t>706</w:t>
            </w:r>
          </w:p>
        </w:tc>
        <w:tc>
          <w:tcPr>
            <w:tcW w:w="243" w:type="dxa"/>
          </w:tcPr>
          <w:p w14:paraId="4FA3EE46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  <w:tcBorders>
              <w:top w:val="single" w:sz="4" w:space="0" w:color="auto"/>
            </w:tcBorders>
          </w:tcPr>
          <w:p w14:paraId="5EF8CCF8" w14:textId="45C6AB54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943A4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</w:rPr>
              <w:t>417</w:t>
            </w:r>
          </w:p>
        </w:tc>
      </w:tr>
      <w:tr w:rsidR="00943A43" w:rsidRPr="00F3427F" w14:paraId="085E0D7A" w14:textId="77777777" w:rsidTr="00943A43">
        <w:tblPrEx>
          <w:tblLook w:val="01E0" w:firstRow="1" w:lastRow="1" w:firstColumn="1" w:lastColumn="1" w:noHBand="0" w:noVBand="0"/>
        </w:tblPrEx>
        <w:tc>
          <w:tcPr>
            <w:tcW w:w="2068" w:type="dxa"/>
            <w:vAlign w:val="bottom"/>
          </w:tcPr>
          <w:p w14:paraId="5D1B017C" w14:textId="65AAA3BD" w:rsidR="00943A43" w:rsidRPr="00CE359D" w:rsidRDefault="00943A43" w:rsidP="00943A4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CE359D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รายได้</w:t>
            </w:r>
            <w:r w:rsidRPr="00CE359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ภาษีเงินได้</w:t>
            </w:r>
          </w:p>
        </w:tc>
        <w:tc>
          <w:tcPr>
            <w:tcW w:w="629" w:type="dxa"/>
          </w:tcPr>
          <w:p w14:paraId="39A20DF2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39" w:type="dxa"/>
            <w:vAlign w:val="bottom"/>
          </w:tcPr>
          <w:p w14:paraId="7014E522" w14:textId="62D8FE56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6" w:type="dxa"/>
            <w:vAlign w:val="bottom"/>
          </w:tcPr>
          <w:p w14:paraId="6CA7498D" w14:textId="77777777" w:rsidR="00943A43" w:rsidRPr="00CE359D" w:rsidRDefault="00943A43" w:rsidP="00943A43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68BD9E55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4D700350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vAlign w:val="bottom"/>
          </w:tcPr>
          <w:p w14:paraId="5D3BE522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DD237B8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64B07D09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</w:tcPr>
          <w:p w14:paraId="61B9B163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2BD70B1E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73D243CE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648021BB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29AF25B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2D50445B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B5B32D8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74BA75DC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048809E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687B0570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528C83EF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69" w:type="dxa"/>
          </w:tcPr>
          <w:p w14:paraId="73AE5764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025B82EE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7" w:type="dxa"/>
          </w:tcPr>
          <w:p w14:paraId="0BBA91A5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0F722EBA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1" w:type="dxa"/>
          </w:tcPr>
          <w:p w14:paraId="2A77607E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9" w:type="dxa"/>
          </w:tcPr>
          <w:p w14:paraId="40BD7E94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40ADC9D2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6245B8C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</w:tcPr>
          <w:p w14:paraId="1BD8F708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6D89BA55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7BE3335" w14:textId="7FD31477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943A4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</w:rPr>
              <w:t>513</w:t>
            </w:r>
          </w:p>
        </w:tc>
        <w:tc>
          <w:tcPr>
            <w:tcW w:w="243" w:type="dxa"/>
          </w:tcPr>
          <w:p w14:paraId="36BF5A7C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  <w:tcBorders>
              <w:bottom w:val="single" w:sz="4" w:space="0" w:color="auto"/>
            </w:tcBorders>
          </w:tcPr>
          <w:p w14:paraId="65FF25E7" w14:textId="2E8C35A3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943A4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</w:rPr>
              <w:t>093</w:t>
            </w:r>
          </w:p>
        </w:tc>
      </w:tr>
      <w:tr w:rsidR="00943A43" w:rsidRPr="00F3427F" w14:paraId="3C26EDF1" w14:textId="77777777" w:rsidTr="00943A43">
        <w:tblPrEx>
          <w:tblLook w:val="01E0" w:firstRow="1" w:lastRow="1" w:firstColumn="1" w:lastColumn="1" w:noHBand="0" w:noVBand="0"/>
        </w:tblPrEx>
        <w:tc>
          <w:tcPr>
            <w:tcW w:w="2068" w:type="dxa"/>
            <w:vAlign w:val="bottom"/>
          </w:tcPr>
          <w:p w14:paraId="4B7FEA1A" w14:textId="71F85CCB" w:rsidR="00943A43" w:rsidRPr="00CE359D" w:rsidRDefault="00943A43" w:rsidP="00943A4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CE359D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กำไรสำหรับงวดจากการดำเนินงานต่อเนื่อง</w:t>
            </w:r>
          </w:p>
        </w:tc>
        <w:tc>
          <w:tcPr>
            <w:tcW w:w="629" w:type="dxa"/>
          </w:tcPr>
          <w:p w14:paraId="0544CF61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39" w:type="dxa"/>
            <w:vAlign w:val="bottom"/>
          </w:tcPr>
          <w:p w14:paraId="3BD45DE2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6" w:type="dxa"/>
            <w:vAlign w:val="bottom"/>
          </w:tcPr>
          <w:p w14:paraId="5D226FEE" w14:textId="77777777" w:rsidR="00943A43" w:rsidRPr="00CE359D" w:rsidRDefault="00943A43" w:rsidP="00943A43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0D2CEC95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0F7CD1EB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vAlign w:val="bottom"/>
          </w:tcPr>
          <w:p w14:paraId="428DEA48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96191B0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0F1EFC5C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</w:tcPr>
          <w:p w14:paraId="32C40CB8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2628CAA2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05F26FE3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40BB126F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3BF044A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32146E2A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4D30E95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3FE3555A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F4E34C4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464AF93A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4547FE7C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69" w:type="dxa"/>
          </w:tcPr>
          <w:p w14:paraId="75FAC1C5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2FE8A3E5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7" w:type="dxa"/>
          </w:tcPr>
          <w:p w14:paraId="0AE44F74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73C8BEA6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1" w:type="dxa"/>
          </w:tcPr>
          <w:p w14:paraId="7746D844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9" w:type="dxa"/>
          </w:tcPr>
          <w:p w14:paraId="73E3B38B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016BCBAB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F710F74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</w:tcPr>
          <w:p w14:paraId="4F6A8EB0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45F0C819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B8A5921" w14:textId="77777777" w:rsidR="00943A43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41393442" w14:textId="1AF2ABE8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943A4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</w:rPr>
              <w:t>219</w:t>
            </w:r>
          </w:p>
        </w:tc>
        <w:tc>
          <w:tcPr>
            <w:tcW w:w="243" w:type="dxa"/>
          </w:tcPr>
          <w:p w14:paraId="4A96A543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  <w:tcBorders>
              <w:bottom w:val="single" w:sz="4" w:space="0" w:color="auto"/>
            </w:tcBorders>
            <w:vAlign w:val="bottom"/>
          </w:tcPr>
          <w:p w14:paraId="104EDAA7" w14:textId="6E8B6E9E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 w:rsidR="00943A4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510</w:t>
            </w:r>
          </w:p>
        </w:tc>
      </w:tr>
      <w:tr w:rsidR="00943A43" w:rsidRPr="00F3427F" w14:paraId="5A5C26E1" w14:textId="77777777" w:rsidTr="00943A43">
        <w:tblPrEx>
          <w:tblLook w:val="01E0" w:firstRow="1" w:lastRow="1" w:firstColumn="1" w:lastColumn="1" w:noHBand="0" w:noVBand="0"/>
        </w:tblPrEx>
        <w:tc>
          <w:tcPr>
            <w:tcW w:w="2068" w:type="dxa"/>
            <w:vAlign w:val="bottom"/>
          </w:tcPr>
          <w:p w14:paraId="04C7016A" w14:textId="22885A9C" w:rsidR="00943A43" w:rsidRPr="00CE359D" w:rsidRDefault="00943A43" w:rsidP="00943A4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E359D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กำไรสำหรับงวดจากการดำเนินงาน</w:t>
            </w:r>
          </w:p>
          <w:p w14:paraId="041751D1" w14:textId="68DB5FD2" w:rsidR="00943A43" w:rsidRPr="00CE359D" w:rsidRDefault="00943A43" w:rsidP="00943A4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CE359D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   ที่ยกเลิก 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–</w:t>
            </w:r>
            <w:r w:rsidRPr="00CE359D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 สุทธิจากภาษี</w:t>
            </w:r>
          </w:p>
        </w:tc>
        <w:tc>
          <w:tcPr>
            <w:tcW w:w="629" w:type="dxa"/>
          </w:tcPr>
          <w:p w14:paraId="1A983624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  <w:p w14:paraId="0DAA74A7" w14:textId="5A643913" w:rsidR="00943A43" w:rsidRPr="00CE359D" w:rsidRDefault="00E86714" w:rsidP="00943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right="11"/>
              <w:jc w:val="center"/>
              <w:rPr>
                <w:sz w:val="19"/>
                <w:szCs w:val="19"/>
                <w:lang w:eastAsia="en-GB"/>
              </w:rPr>
            </w:pPr>
            <w:r w:rsidRPr="00E86714">
              <w:rPr>
                <w:rFonts w:ascii="Angsana New" w:hAnsi="Angsana New"/>
                <w:i/>
                <w:iCs/>
                <w:sz w:val="19"/>
                <w:szCs w:val="19"/>
              </w:rPr>
              <w:t>11</w:t>
            </w:r>
          </w:p>
        </w:tc>
        <w:tc>
          <w:tcPr>
            <w:tcW w:w="539" w:type="dxa"/>
            <w:vAlign w:val="bottom"/>
          </w:tcPr>
          <w:p w14:paraId="5F49E735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6" w:type="dxa"/>
            <w:vAlign w:val="bottom"/>
          </w:tcPr>
          <w:p w14:paraId="3137D377" w14:textId="77777777" w:rsidR="00943A43" w:rsidRPr="00CE359D" w:rsidRDefault="00943A43" w:rsidP="00943A43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45B855B2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4BBC62DB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vAlign w:val="bottom"/>
          </w:tcPr>
          <w:p w14:paraId="1529598E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E5D68EF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108F9C8D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</w:tcPr>
          <w:p w14:paraId="70758D49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68BA0EF8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44DD3E33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76A7F8E6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5048F9C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3B06177C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3BFB248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1C2763E0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E2F5B9F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69DAB508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065FDEAF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69" w:type="dxa"/>
          </w:tcPr>
          <w:p w14:paraId="26EE8CD5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289D9621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7" w:type="dxa"/>
          </w:tcPr>
          <w:p w14:paraId="40954628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39B14206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1" w:type="dxa"/>
          </w:tcPr>
          <w:p w14:paraId="603EC3AF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9" w:type="dxa"/>
          </w:tcPr>
          <w:p w14:paraId="62E5F2CE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2AA0A7B2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04E2FDA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</w:tcPr>
          <w:p w14:paraId="028EB662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37F78E91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65E06C0" w14:textId="77777777" w:rsidR="00943A43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2F2516AA" w14:textId="4BE14B50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943A4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E86714">
              <w:rPr>
                <w:rFonts w:asciiTheme="majorBidi" w:hAnsiTheme="majorBidi" w:cstheme="majorBidi"/>
                <w:sz w:val="19"/>
                <w:szCs w:val="19"/>
              </w:rPr>
              <w:t>204</w:t>
            </w:r>
          </w:p>
        </w:tc>
        <w:tc>
          <w:tcPr>
            <w:tcW w:w="243" w:type="dxa"/>
          </w:tcPr>
          <w:p w14:paraId="3CE334E6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  <w:tcBorders>
              <w:bottom w:val="single" w:sz="4" w:space="0" w:color="auto"/>
            </w:tcBorders>
            <w:vAlign w:val="bottom"/>
          </w:tcPr>
          <w:p w14:paraId="73713DC8" w14:textId="142A72E8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778</w:t>
            </w:r>
          </w:p>
        </w:tc>
      </w:tr>
      <w:tr w:rsidR="00943A43" w:rsidRPr="00F3427F" w14:paraId="5939A528" w14:textId="77777777" w:rsidTr="00943A43">
        <w:tblPrEx>
          <w:tblLook w:val="01E0" w:firstRow="1" w:lastRow="1" w:firstColumn="1" w:lastColumn="1" w:noHBand="0" w:noVBand="0"/>
        </w:tblPrEx>
        <w:tc>
          <w:tcPr>
            <w:tcW w:w="2068" w:type="dxa"/>
            <w:vAlign w:val="bottom"/>
          </w:tcPr>
          <w:p w14:paraId="1B37ACC8" w14:textId="2B867744" w:rsidR="00943A43" w:rsidRPr="00CE359D" w:rsidRDefault="00943A43" w:rsidP="00943A4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CE359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กำไรสำหรับงวด</w:t>
            </w:r>
          </w:p>
        </w:tc>
        <w:tc>
          <w:tcPr>
            <w:tcW w:w="629" w:type="dxa"/>
          </w:tcPr>
          <w:p w14:paraId="7BD03BB1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39" w:type="dxa"/>
            <w:vAlign w:val="bottom"/>
          </w:tcPr>
          <w:p w14:paraId="41EC359F" w14:textId="21CE20E2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6" w:type="dxa"/>
            <w:vAlign w:val="bottom"/>
          </w:tcPr>
          <w:p w14:paraId="1DD1DABF" w14:textId="77777777" w:rsidR="00943A43" w:rsidRPr="00CE359D" w:rsidRDefault="00943A43" w:rsidP="00943A43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16C19DE4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1CD2F8C4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vAlign w:val="bottom"/>
          </w:tcPr>
          <w:p w14:paraId="649E2EDF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3791FA5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78BFAF5D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</w:tcPr>
          <w:p w14:paraId="6CB78C5A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5890456A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31C3E2ED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42E57BC2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8C99D43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69A300BC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D600DA1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58F7B174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15F926C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3A810690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02E5872D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69" w:type="dxa"/>
          </w:tcPr>
          <w:p w14:paraId="3A7F7A0D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477A211D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7" w:type="dxa"/>
          </w:tcPr>
          <w:p w14:paraId="33551E97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63836484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1" w:type="dxa"/>
          </w:tcPr>
          <w:p w14:paraId="42B3F7BE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9" w:type="dxa"/>
          </w:tcPr>
          <w:p w14:paraId="0D33FB0F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1E33296C" w14:textId="3B56166B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BC8C5D7" w14:textId="77777777" w:rsidR="00943A43" w:rsidRPr="00CE359D" w:rsidRDefault="00943A43" w:rsidP="00943A4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</w:tcPr>
          <w:p w14:paraId="505A8606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3BD46182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DAD7D16" w14:textId="429F3760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16</w:t>
            </w:r>
            <w:r w:rsidR="00943A4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423</w:t>
            </w:r>
          </w:p>
        </w:tc>
        <w:tc>
          <w:tcPr>
            <w:tcW w:w="243" w:type="dxa"/>
          </w:tcPr>
          <w:p w14:paraId="63A48C0F" w14:textId="77777777" w:rsidR="00943A43" w:rsidRPr="00CE359D" w:rsidRDefault="00943A43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double" w:sz="4" w:space="0" w:color="auto"/>
            </w:tcBorders>
          </w:tcPr>
          <w:p w14:paraId="3A9DF7D6" w14:textId="124E0CB5" w:rsidR="00943A43" w:rsidRPr="00CE359D" w:rsidRDefault="00E86714" w:rsidP="0094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10</w:t>
            </w:r>
            <w:r w:rsidR="00943A43" w:rsidRPr="003443E4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288</w:t>
            </w:r>
          </w:p>
        </w:tc>
      </w:tr>
    </w:tbl>
    <w:p w14:paraId="59F59493" w14:textId="4CFADE26" w:rsidR="00A72734" w:rsidRPr="00F3427F" w:rsidRDefault="00A72734" w:rsidP="008F5515">
      <w:pPr>
        <w:rPr>
          <w:rFonts w:ascii="Angsana New" w:hAnsi="Angsana New"/>
          <w:sz w:val="28"/>
          <w:szCs w:val="28"/>
          <w:cs/>
        </w:rPr>
        <w:sectPr w:rsidR="00A72734" w:rsidRPr="00F3427F" w:rsidSect="0095740D">
          <w:headerReference w:type="default" r:id="rId16"/>
          <w:pgSz w:w="16834" w:h="11909" w:orient="landscape" w:code="9"/>
          <w:pgMar w:top="691" w:right="864" w:bottom="576" w:left="864" w:header="720" w:footer="720" w:gutter="0"/>
          <w:cols w:space="720"/>
          <w:docGrid w:linePitch="360"/>
        </w:sectPr>
      </w:pPr>
    </w:p>
    <w:p w14:paraId="27BEECB2" w14:textId="0FB795A0" w:rsidR="006139BD" w:rsidRPr="00B03BA7" w:rsidRDefault="006139BD" w:rsidP="006139BD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28"/>
          <w:szCs w:val="28"/>
        </w:rPr>
      </w:pPr>
      <w:bookmarkStart w:id="9" w:name="_Hlk101883478"/>
      <w:bookmarkStart w:id="10" w:name="OLE_LINK4"/>
      <w:r w:rsidRPr="00B03BA7">
        <w:rPr>
          <w:rFonts w:ascii="Angsana New" w:hAnsi="Angsana New" w:hint="cs"/>
          <w:bCs/>
          <w:sz w:val="28"/>
          <w:szCs w:val="28"/>
          <w:cs/>
        </w:rPr>
        <w:t>การดำเนินงานที่ยกเลิก</w:t>
      </w:r>
    </w:p>
    <w:p w14:paraId="73DC8087" w14:textId="77777777" w:rsidR="006139BD" w:rsidRPr="00B03BA7" w:rsidRDefault="006139BD" w:rsidP="006139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8"/>
          <w:szCs w:val="28"/>
          <w:cs/>
        </w:rPr>
      </w:pPr>
    </w:p>
    <w:p w14:paraId="628B21AF" w14:textId="77777777" w:rsidR="006139BD" w:rsidRPr="00B03BA7" w:rsidRDefault="006139BD" w:rsidP="006139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B03BA7">
        <w:rPr>
          <w:rFonts w:ascii="Angsana New" w:hAnsi="Angsana New"/>
          <w:i/>
          <w:iCs/>
          <w:sz w:val="28"/>
          <w:szCs w:val="28"/>
          <w:cs/>
        </w:rPr>
        <w:t>นโยบายการบัญชีที่สำคัญ</w:t>
      </w:r>
    </w:p>
    <w:p w14:paraId="0E98192F" w14:textId="4CCEF0E1" w:rsidR="006139BD" w:rsidRPr="00B03BA7" w:rsidRDefault="006139BD" w:rsidP="006139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B03BA7">
        <w:rPr>
          <w:rFonts w:ascii="Angsana New" w:hAnsi="Angsana New"/>
          <w:sz w:val="28"/>
          <w:szCs w:val="28"/>
          <w:cs/>
        </w:rPr>
        <w:t xml:space="preserve">การดำเนินงานที่ยกเลิกเป็นส่วนประกอบของธุรกิจของกลุ่มบริษัท เป็นสายงานธุรกิจที่สำคัญที่ยกเลิกหรือถือไว้เพื่อขาย </w:t>
      </w:r>
      <w:r w:rsidR="00CE359D" w:rsidRPr="00B03BA7">
        <w:rPr>
          <w:rFonts w:ascii="Angsana New" w:hAnsi="Angsana New"/>
          <w:sz w:val="28"/>
          <w:szCs w:val="28"/>
        </w:rPr>
        <w:t xml:space="preserve"> </w:t>
      </w:r>
      <w:r w:rsidRPr="00B03BA7">
        <w:rPr>
          <w:rFonts w:ascii="Angsana New" w:hAnsi="Angsana New"/>
          <w:sz w:val="28"/>
          <w:szCs w:val="28"/>
          <w:cs/>
        </w:rPr>
        <w:t>โดยจัดประเภทเป็นการดำเนินงานที่ยกเลิกเมื่อมีการขาย หรือเมื่อเข้าเงื่อนไขของการถือไว้เพื่อขาย แล้วแต่เวลาใดจะเกิดขึ้นก่อน เมื่อมีการจัดประเภทเป็นการดำเนินงานที่ยกเลิก งบกำไรขาดทุนเบ็ดเสร็จที่แสดงเปรียบเทียบจะถูกปรับปรุงใหม่เสมือนว่าส่วนงานนั้นได้ถูกยกเลิกตั้งแต่ต้นงวดที่นำมาเปรียบเทียบ</w:t>
      </w:r>
    </w:p>
    <w:p w14:paraId="7C0AD50C" w14:textId="77777777" w:rsidR="006139BD" w:rsidRPr="00B03BA7" w:rsidRDefault="006139BD" w:rsidP="006139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18AE9669" w14:textId="77777777" w:rsidR="00F3129E" w:rsidRPr="00B03BA7" w:rsidRDefault="00F3129E" w:rsidP="00F312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B03BA7">
        <w:rPr>
          <w:rFonts w:ascii="Angsana New" w:hAnsi="Angsana New"/>
          <w:i/>
          <w:iCs/>
          <w:sz w:val="28"/>
          <w:szCs w:val="28"/>
          <w:cs/>
        </w:rPr>
        <w:t xml:space="preserve">การจำหน่ายเงินลงทุนในบริษัท สแกน แอดวานซ์ เพาเวอร์ จำกัด </w:t>
      </w:r>
      <w:r w:rsidRPr="00B03BA7">
        <w:rPr>
          <w:rFonts w:ascii="Angsana New" w:hAnsi="Angsana New"/>
          <w:i/>
          <w:iCs/>
          <w:sz w:val="28"/>
          <w:szCs w:val="28"/>
        </w:rPr>
        <w:t>(“SAP”)</w:t>
      </w:r>
    </w:p>
    <w:p w14:paraId="6D37058B" w14:textId="357E0C02" w:rsidR="006139BD" w:rsidRPr="00B03BA7" w:rsidRDefault="006139BD" w:rsidP="006139BD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B03BA7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E86714" w:rsidRPr="00E86714">
        <w:rPr>
          <w:rFonts w:ascii="Angsana New" w:hAnsi="Angsana New"/>
          <w:sz w:val="28"/>
          <w:szCs w:val="28"/>
        </w:rPr>
        <w:t>14</w:t>
      </w:r>
      <w:r w:rsidRPr="00B03BA7">
        <w:rPr>
          <w:rFonts w:ascii="Angsana New" w:hAnsi="Angsana New"/>
          <w:sz w:val="28"/>
          <w:szCs w:val="28"/>
        </w:rPr>
        <w:t xml:space="preserve"> </w:t>
      </w:r>
      <w:r w:rsidRPr="00B03BA7">
        <w:rPr>
          <w:rFonts w:ascii="Angsana New" w:hAnsi="Angsana New"/>
          <w:sz w:val="28"/>
          <w:szCs w:val="28"/>
          <w:cs/>
        </w:rPr>
        <w:t xml:space="preserve">กรกฎาคม </w:t>
      </w:r>
      <w:r w:rsidR="00E86714" w:rsidRPr="00E86714">
        <w:rPr>
          <w:rFonts w:ascii="Angsana New" w:hAnsi="Angsana New"/>
          <w:sz w:val="28"/>
          <w:szCs w:val="28"/>
        </w:rPr>
        <w:t>2568</w:t>
      </w:r>
      <w:r w:rsidRPr="00B03BA7">
        <w:rPr>
          <w:rFonts w:ascii="Angsana New" w:hAnsi="Angsana New"/>
          <w:sz w:val="28"/>
          <w:szCs w:val="28"/>
        </w:rPr>
        <w:t xml:space="preserve"> </w:t>
      </w:r>
      <w:r w:rsidR="00640ECF" w:rsidRPr="00B03BA7">
        <w:rPr>
          <w:rFonts w:ascii="Angsana New" w:hAnsi="Angsana New"/>
          <w:sz w:val="28"/>
          <w:szCs w:val="28"/>
          <w:cs/>
        </w:rPr>
        <w:t>บริษัทได้เข้า</w:t>
      </w:r>
      <w:r w:rsidRPr="00B03BA7">
        <w:rPr>
          <w:rFonts w:ascii="Angsana New" w:hAnsi="Angsana New"/>
          <w:sz w:val="28"/>
          <w:szCs w:val="28"/>
          <w:cs/>
        </w:rPr>
        <w:t>ทำสัญญาซื้อขายหุ้นของบริษัท สแกน แอดวานซ์ เพาเวอร์ จำกัด (“</w:t>
      </w:r>
      <w:r w:rsidRPr="00B03BA7">
        <w:rPr>
          <w:rFonts w:ascii="Angsana New" w:hAnsi="Angsana New"/>
          <w:sz w:val="28"/>
          <w:szCs w:val="28"/>
        </w:rPr>
        <w:t xml:space="preserve">SAP”) </w:t>
      </w:r>
      <w:r w:rsidRPr="00B03BA7">
        <w:rPr>
          <w:rFonts w:ascii="Angsana New" w:hAnsi="Angsana New"/>
          <w:sz w:val="28"/>
          <w:szCs w:val="28"/>
          <w:cs/>
        </w:rPr>
        <w:t>บริษัทย่อยทางอ้อมในกลุ่มบริษัท ซึ่งถือหุ้นโดยบริษัท คอนโทร์โน จำกัด (“</w:t>
      </w:r>
      <w:r w:rsidRPr="00B03BA7">
        <w:rPr>
          <w:rFonts w:ascii="Angsana New" w:hAnsi="Angsana New"/>
          <w:sz w:val="28"/>
          <w:szCs w:val="28"/>
        </w:rPr>
        <w:t xml:space="preserve">CCL”) </w:t>
      </w:r>
      <w:r w:rsidRPr="00B03BA7">
        <w:rPr>
          <w:rFonts w:ascii="Angsana New" w:hAnsi="Angsana New"/>
          <w:sz w:val="28"/>
          <w:szCs w:val="28"/>
          <w:cs/>
        </w:rPr>
        <w:t xml:space="preserve">บริษัทย่อยทางตรงในกลุ่มบริษัท ออกไปในสัดส่วนร้อยละ </w:t>
      </w:r>
      <w:r w:rsidR="00E86714" w:rsidRPr="00E86714">
        <w:rPr>
          <w:rFonts w:ascii="Angsana New" w:hAnsi="Angsana New"/>
          <w:sz w:val="28"/>
          <w:szCs w:val="28"/>
        </w:rPr>
        <w:t>69</w:t>
      </w:r>
      <w:r w:rsidRPr="00B03BA7">
        <w:rPr>
          <w:rFonts w:ascii="Angsana New" w:hAnsi="Angsana New"/>
          <w:sz w:val="28"/>
          <w:szCs w:val="28"/>
        </w:rPr>
        <w:t xml:space="preserve"> </w:t>
      </w:r>
      <w:r w:rsidRPr="00B03BA7">
        <w:rPr>
          <w:rFonts w:ascii="Angsana New" w:hAnsi="Angsana New"/>
          <w:sz w:val="28"/>
          <w:szCs w:val="28"/>
          <w:cs/>
        </w:rPr>
        <w:t xml:space="preserve">มูลค่ารวมไม่เกิน </w:t>
      </w:r>
      <w:r w:rsidR="00E86714" w:rsidRPr="00E86714">
        <w:rPr>
          <w:rFonts w:ascii="Angsana New" w:hAnsi="Angsana New"/>
          <w:sz w:val="28"/>
          <w:szCs w:val="28"/>
        </w:rPr>
        <w:t>142</w:t>
      </w:r>
      <w:r w:rsidRPr="00B03BA7">
        <w:rPr>
          <w:rFonts w:ascii="Angsana New" w:hAnsi="Angsana New"/>
          <w:sz w:val="28"/>
          <w:szCs w:val="28"/>
        </w:rPr>
        <w:t>.</w:t>
      </w:r>
      <w:r w:rsidR="00E86714" w:rsidRPr="00E86714">
        <w:rPr>
          <w:rFonts w:ascii="Angsana New" w:hAnsi="Angsana New"/>
          <w:sz w:val="28"/>
          <w:szCs w:val="28"/>
        </w:rPr>
        <w:t>85</w:t>
      </w:r>
      <w:r w:rsidRPr="00B03BA7">
        <w:rPr>
          <w:rFonts w:ascii="Angsana New" w:hAnsi="Angsana New"/>
          <w:sz w:val="28"/>
          <w:szCs w:val="28"/>
        </w:rPr>
        <w:t xml:space="preserve"> </w:t>
      </w:r>
      <w:r w:rsidRPr="00B03BA7">
        <w:rPr>
          <w:rFonts w:ascii="Angsana New" w:hAnsi="Angsana New"/>
          <w:sz w:val="28"/>
          <w:szCs w:val="28"/>
          <w:cs/>
        </w:rPr>
        <w:t xml:space="preserve">ล้านบาท ให้แก่กิจการที่ไม่เกี่ยวข้องกัน </w:t>
      </w:r>
      <w:r w:rsidR="00640ECF" w:rsidRPr="00B03BA7">
        <w:rPr>
          <w:rFonts w:ascii="Angsana New" w:hAnsi="Angsana New"/>
          <w:sz w:val="28"/>
          <w:szCs w:val="28"/>
          <w:cs/>
        </w:rPr>
        <w:t>ซึ่งบริษัทต้องปฏิบัติตามเงื่อนไขเบื้องต้น</w:t>
      </w:r>
      <w:r w:rsidR="00640ECF" w:rsidRPr="00B03BA7">
        <w:rPr>
          <w:rFonts w:ascii="Angsana New" w:hAnsi="Angsana New"/>
          <w:sz w:val="28"/>
          <w:szCs w:val="28"/>
        </w:rPr>
        <w:t xml:space="preserve"> (“Conditions precedent”)</w:t>
      </w:r>
      <w:r w:rsidRPr="00B03BA7">
        <w:rPr>
          <w:rFonts w:ascii="Angsana New" w:hAnsi="Angsana New"/>
          <w:sz w:val="28"/>
          <w:szCs w:val="28"/>
        </w:rPr>
        <w:t xml:space="preserve"> </w:t>
      </w:r>
      <w:r w:rsidRPr="00B03BA7">
        <w:rPr>
          <w:rFonts w:ascii="Angsana New" w:hAnsi="Angsana New"/>
          <w:sz w:val="28"/>
          <w:szCs w:val="28"/>
          <w:cs/>
        </w:rPr>
        <w:t>ตามที่กำหนดในสัญญาซื้อขายหุ้นก่อนการดำเนินซื้อขายหุ้นในขั้นตอนสุดท้าย</w:t>
      </w:r>
      <w:r w:rsidR="00F3129E" w:rsidRPr="00B03BA7">
        <w:rPr>
          <w:rFonts w:ascii="Angsana New" w:hAnsi="Angsana New"/>
          <w:sz w:val="28"/>
          <w:szCs w:val="28"/>
          <w:cs/>
        </w:rPr>
        <w:t xml:space="preserve"> </w:t>
      </w:r>
    </w:p>
    <w:p w14:paraId="72DC8926" w14:textId="77777777" w:rsidR="006139BD" w:rsidRPr="00B03BA7" w:rsidRDefault="006139BD" w:rsidP="006139BD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ABD807F" w14:textId="06CA4FA0" w:rsidR="00EF40D8" w:rsidRPr="00B03BA7" w:rsidRDefault="00F3129E" w:rsidP="00EF40D8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B03BA7">
        <w:rPr>
          <w:rFonts w:ascii="Angsana New" w:hAnsi="Angsana New"/>
          <w:sz w:val="28"/>
          <w:szCs w:val="28"/>
          <w:cs/>
        </w:rPr>
        <w:t xml:space="preserve">ณ </w:t>
      </w:r>
      <w:r w:rsidR="006139BD" w:rsidRPr="00B03BA7">
        <w:rPr>
          <w:rFonts w:ascii="Angsana New" w:hAnsi="Angsana New"/>
          <w:sz w:val="28"/>
          <w:szCs w:val="28"/>
          <w:cs/>
        </w:rPr>
        <w:t xml:space="preserve">วันที่ </w:t>
      </w:r>
      <w:r w:rsidR="00E86714" w:rsidRPr="00E86714">
        <w:rPr>
          <w:rFonts w:ascii="Angsana New" w:hAnsi="Angsana New"/>
          <w:sz w:val="28"/>
          <w:szCs w:val="28"/>
        </w:rPr>
        <w:t>31</w:t>
      </w:r>
      <w:r w:rsidR="006139BD" w:rsidRPr="00B03BA7">
        <w:rPr>
          <w:rFonts w:ascii="Angsana New" w:hAnsi="Angsana New"/>
          <w:sz w:val="28"/>
          <w:szCs w:val="28"/>
        </w:rPr>
        <w:t xml:space="preserve"> </w:t>
      </w:r>
      <w:r w:rsidR="0060284D" w:rsidRPr="00B03BA7">
        <w:rPr>
          <w:rFonts w:ascii="Angsana New" w:hAnsi="Angsana New"/>
          <w:sz w:val="28"/>
          <w:szCs w:val="28"/>
          <w:cs/>
        </w:rPr>
        <w:t>ธันวาคม</w:t>
      </w:r>
      <w:r w:rsidR="006139BD" w:rsidRPr="00B03BA7">
        <w:rPr>
          <w:rFonts w:ascii="Angsana New" w:hAnsi="Angsana New"/>
          <w:sz w:val="28"/>
          <w:szCs w:val="28"/>
          <w:cs/>
        </w:rPr>
        <w:t xml:space="preserve"> </w:t>
      </w:r>
      <w:r w:rsidR="00E86714" w:rsidRPr="00E86714">
        <w:rPr>
          <w:rFonts w:ascii="Angsana New" w:hAnsi="Angsana New"/>
          <w:sz w:val="28"/>
          <w:szCs w:val="28"/>
        </w:rPr>
        <w:t>2568</w:t>
      </w:r>
      <w:r w:rsidR="006139BD" w:rsidRPr="00B03BA7">
        <w:rPr>
          <w:rFonts w:ascii="Angsana New" w:hAnsi="Angsana New"/>
          <w:sz w:val="28"/>
          <w:szCs w:val="28"/>
        </w:rPr>
        <w:t xml:space="preserve"> </w:t>
      </w:r>
      <w:r w:rsidR="006139BD" w:rsidRPr="00B03BA7">
        <w:rPr>
          <w:rFonts w:ascii="Angsana New" w:hAnsi="Angsana New"/>
          <w:sz w:val="28"/>
          <w:szCs w:val="28"/>
          <w:cs/>
        </w:rPr>
        <w:t>ฝ่ายบริหารของบริษัท ได้ประเมินและเห็นว่ามีความเป็นไปได้ค่อนข้างแน่นอนที่สัญญาจะมีผลสมบูรณ์ภายในระยะเวลา</w:t>
      </w:r>
      <w:r w:rsidR="006139BD" w:rsidRPr="00B03BA7">
        <w:rPr>
          <w:rFonts w:ascii="Angsana New" w:hAnsi="Angsana New"/>
          <w:sz w:val="28"/>
          <w:szCs w:val="28"/>
        </w:rPr>
        <w:t xml:space="preserve"> </w:t>
      </w:r>
      <w:r w:rsidR="00E86714" w:rsidRPr="00E86714">
        <w:rPr>
          <w:rFonts w:ascii="Angsana New" w:hAnsi="Angsana New"/>
          <w:sz w:val="28"/>
          <w:szCs w:val="28"/>
        </w:rPr>
        <w:t>1</w:t>
      </w:r>
      <w:r w:rsidR="006139BD" w:rsidRPr="00B03BA7">
        <w:rPr>
          <w:rFonts w:ascii="Angsana New" w:hAnsi="Angsana New"/>
          <w:sz w:val="28"/>
          <w:szCs w:val="28"/>
          <w:cs/>
        </w:rPr>
        <w:t xml:space="preserve"> ปี ดังนั้น บริษัทจึงได้จัดประเภทกลุ่มสินทรัพย์และกลุ่มหนี้สินที่เกี่ยวข้องเป็นสินทรัพย์และหนี้สินที่ถือไว้เพื่อขายอยู่ในงบแสดงฐานะการเงินรวมและวัดมูลค่าสินทรัพย์และหนี้สินที่เกี่ยวข้องด้วยจำนวนที่ต่ำกว่าระหว่างมูลค่าตามบัญชีกับมูลค่ายุติธรรม หักต้นทุนในการขาย</w:t>
      </w:r>
      <w:r w:rsidR="006139BD" w:rsidRPr="00B03BA7">
        <w:rPr>
          <w:rFonts w:ascii="Angsana New" w:hAnsi="Angsana New"/>
          <w:sz w:val="28"/>
          <w:szCs w:val="28"/>
        </w:rPr>
        <w:t xml:space="preserve"> </w:t>
      </w:r>
      <w:r w:rsidR="006139BD" w:rsidRPr="00B03BA7">
        <w:rPr>
          <w:rFonts w:ascii="Angsana New" w:hAnsi="Angsana New"/>
          <w:sz w:val="28"/>
          <w:szCs w:val="28"/>
          <w:cs/>
        </w:rPr>
        <w:t>โดยมีผลขาดทุนและค่าเผื่อผลขาดทุนจากการลดมูลค่าของกลุ่มสินทรัพย์ดังกล่าวจำนวน</w:t>
      </w:r>
      <w:r w:rsidR="006139BD" w:rsidRPr="00B03BA7">
        <w:rPr>
          <w:rFonts w:ascii="Angsana New" w:hAnsi="Angsana New"/>
          <w:sz w:val="28"/>
          <w:szCs w:val="28"/>
        </w:rPr>
        <w:t xml:space="preserve"> </w:t>
      </w:r>
      <w:r w:rsidR="00E86714" w:rsidRPr="00E86714">
        <w:rPr>
          <w:rFonts w:ascii="Angsana New" w:hAnsi="Angsana New"/>
          <w:sz w:val="28"/>
          <w:szCs w:val="28"/>
        </w:rPr>
        <w:t>108</w:t>
      </w:r>
      <w:r w:rsidR="006139BD" w:rsidRPr="00B03BA7">
        <w:rPr>
          <w:rFonts w:ascii="Angsana New" w:hAnsi="Angsana New"/>
          <w:sz w:val="28"/>
          <w:szCs w:val="28"/>
        </w:rPr>
        <w:t>.</w:t>
      </w:r>
      <w:r w:rsidR="00E86714" w:rsidRPr="00E86714">
        <w:rPr>
          <w:rFonts w:ascii="Angsana New" w:hAnsi="Angsana New"/>
          <w:sz w:val="28"/>
          <w:szCs w:val="28"/>
        </w:rPr>
        <w:t>28</w:t>
      </w:r>
      <w:r w:rsidR="006139BD" w:rsidRPr="00B03BA7">
        <w:rPr>
          <w:rFonts w:ascii="Angsana New" w:hAnsi="Angsana New"/>
          <w:sz w:val="28"/>
          <w:szCs w:val="28"/>
          <w:cs/>
        </w:rPr>
        <w:t xml:space="preserve"> ล้านบาท</w:t>
      </w:r>
      <w:r w:rsidR="00486ACF" w:rsidRPr="00B03BA7">
        <w:rPr>
          <w:rFonts w:ascii="Angsana New" w:hAnsi="Angsana New"/>
          <w:sz w:val="28"/>
          <w:szCs w:val="28"/>
        </w:rPr>
        <w:t xml:space="preserve"> </w:t>
      </w:r>
      <w:r w:rsidR="00486ACF" w:rsidRPr="00B03BA7">
        <w:rPr>
          <w:rFonts w:ascii="Angsana New" w:hAnsi="Angsana New"/>
          <w:sz w:val="28"/>
          <w:szCs w:val="28"/>
          <w:cs/>
        </w:rPr>
        <w:t xml:space="preserve">ซึ่งรับรู้อยู่ในส่วนของการดำเนินงานที่ยกเลิกของปี </w:t>
      </w:r>
      <w:r w:rsidR="00E86714" w:rsidRPr="00E86714">
        <w:rPr>
          <w:rFonts w:ascii="Angsana New" w:hAnsi="Angsana New"/>
          <w:sz w:val="28"/>
          <w:szCs w:val="28"/>
        </w:rPr>
        <w:t>2568</w:t>
      </w:r>
      <w:r w:rsidRPr="00B03BA7">
        <w:rPr>
          <w:rFonts w:ascii="Angsana New" w:hAnsi="Angsana New"/>
          <w:sz w:val="28"/>
          <w:szCs w:val="28"/>
          <w:cs/>
        </w:rPr>
        <w:t xml:space="preserve"> </w:t>
      </w:r>
    </w:p>
    <w:p w14:paraId="167C70BF" w14:textId="77777777" w:rsidR="00EF40D8" w:rsidRPr="00B03BA7" w:rsidRDefault="00EF40D8" w:rsidP="00EF40D8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341A28F" w14:textId="49BC06F6" w:rsidR="00EF40D8" w:rsidRPr="00B03BA7" w:rsidRDefault="00EF40D8" w:rsidP="00C636F5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Cs/>
          <w:sz w:val="28"/>
          <w:szCs w:val="28"/>
        </w:rPr>
      </w:pPr>
      <w:r w:rsidRPr="00B03BA7">
        <w:rPr>
          <w:rFonts w:ascii="Angsana New" w:hAnsi="Angsana New"/>
          <w:sz w:val="28"/>
          <w:szCs w:val="28"/>
          <w:cs/>
        </w:rPr>
        <w:t>ต่อมา</w:t>
      </w:r>
      <w:r w:rsidR="00413BAE" w:rsidRPr="00B03BA7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E86714" w:rsidRPr="00E86714">
        <w:rPr>
          <w:rFonts w:asciiTheme="majorBidi" w:hAnsiTheme="majorBidi" w:cstheme="majorBidi"/>
          <w:sz w:val="28"/>
          <w:szCs w:val="28"/>
        </w:rPr>
        <w:t>23</w:t>
      </w:r>
      <w:r w:rsidR="00413BAE" w:rsidRPr="00B03BA7">
        <w:rPr>
          <w:rFonts w:asciiTheme="majorBidi" w:hAnsiTheme="majorBidi" w:cstheme="majorBidi"/>
          <w:sz w:val="28"/>
          <w:szCs w:val="28"/>
        </w:rPr>
        <w:t xml:space="preserve"> </w:t>
      </w:r>
      <w:r w:rsidRPr="00B03BA7">
        <w:rPr>
          <w:rFonts w:asciiTheme="majorBidi" w:hAnsiTheme="majorBidi" w:cstheme="majorBidi"/>
          <w:sz w:val="28"/>
          <w:szCs w:val="28"/>
          <w:cs/>
        </w:rPr>
        <w:t>มีนาคม</w:t>
      </w:r>
      <w:r w:rsidRPr="00B03BA7">
        <w:rPr>
          <w:rFonts w:asciiTheme="majorBidi" w:hAnsiTheme="majorBidi" w:cstheme="majorBidi"/>
          <w:sz w:val="28"/>
          <w:szCs w:val="28"/>
        </w:rPr>
        <w:t xml:space="preserve"> </w:t>
      </w:r>
      <w:r w:rsidR="00E86714" w:rsidRPr="00E86714">
        <w:rPr>
          <w:rFonts w:asciiTheme="majorBidi" w:hAnsiTheme="majorBidi" w:cstheme="majorBidi"/>
          <w:sz w:val="28"/>
          <w:szCs w:val="28"/>
        </w:rPr>
        <w:t>2569</w:t>
      </w:r>
      <w:r w:rsidRPr="00B03BA7">
        <w:rPr>
          <w:rFonts w:asciiTheme="majorBidi" w:hAnsiTheme="majorBidi" w:cstheme="majorBidi"/>
          <w:sz w:val="28"/>
          <w:szCs w:val="28"/>
        </w:rPr>
        <w:t xml:space="preserve"> </w:t>
      </w:r>
      <w:r w:rsidR="00F3129E" w:rsidRPr="00B03BA7">
        <w:rPr>
          <w:rFonts w:asciiTheme="majorBidi" w:hAnsiTheme="majorBidi" w:cstheme="majorBidi"/>
          <w:sz w:val="28"/>
          <w:szCs w:val="28"/>
          <w:cs/>
        </w:rPr>
        <w:t>บริษัทได้</w:t>
      </w:r>
      <w:r w:rsidR="00D047F8" w:rsidRPr="00B03BA7">
        <w:rPr>
          <w:rFonts w:asciiTheme="majorBidi" w:hAnsiTheme="majorBidi"/>
          <w:sz w:val="28"/>
          <w:szCs w:val="28"/>
          <w:cs/>
        </w:rPr>
        <w:t>ปฏิบัติตามเงื่อนไขเบื้องต้น</w:t>
      </w:r>
      <w:r w:rsidR="00F3129E" w:rsidRPr="00B03BA7">
        <w:rPr>
          <w:rFonts w:asciiTheme="majorBidi" w:hAnsiTheme="majorBidi" w:cstheme="majorBidi"/>
          <w:sz w:val="28"/>
          <w:szCs w:val="28"/>
          <w:cs/>
        </w:rPr>
        <w:t>ตามที่กำหนดในสัญญาแล้วเสร็จ ส่งผลให้การดำเนินการซื้อขายหุ้นในขั้นตอนสุดท้าย</w:t>
      </w:r>
      <w:r w:rsidR="00C439EE" w:rsidRPr="00B03BA7">
        <w:rPr>
          <w:rFonts w:asciiTheme="majorBidi" w:hAnsiTheme="majorBidi" w:cstheme="majorBidi"/>
          <w:sz w:val="28"/>
          <w:szCs w:val="28"/>
          <w:cs/>
        </w:rPr>
        <w:t>เสร็จสมบูรณ์</w:t>
      </w:r>
      <w:r w:rsidR="00F3129E" w:rsidRPr="00B03BA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A285D" w:rsidRPr="00B03BA7">
        <w:rPr>
          <w:rFonts w:asciiTheme="majorBidi" w:hAnsiTheme="majorBidi" w:cstheme="majorBidi"/>
          <w:sz w:val="28"/>
          <w:szCs w:val="28"/>
          <w:cs/>
        </w:rPr>
        <w:t xml:space="preserve">ตามราคาซื้อขายที่กำหนดไว้จำนวน </w:t>
      </w:r>
      <w:r w:rsidR="00E86714" w:rsidRPr="00E86714">
        <w:rPr>
          <w:rFonts w:asciiTheme="majorBidi" w:hAnsiTheme="majorBidi" w:cstheme="majorBidi"/>
          <w:sz w:val="28"/>
          <w:szCs w:val="28"/>
        </w:rPr>
        <w:t>142</w:t>
      </w:r>
      <w:r w:rsidR="008A285D" w:rsidRPr="00B03BA7">
        <w:rPr>
          <w:rFonts w:asciiTheme="majorBidi" w:hAnsiTheme="majorBidi" w:cstheme="majorBidi"/>
          <w:sz w:val="28"/>
          <w:szCs w:val="28"/>
        </w:rPr>
        <w:t>.</w:t>
      </w:r>
      <w:r w:rsidR="00E86714" w:rsidRPr="00E86714">
        <w:rPr>
          <w:rFonts w:asciiTheme="majorBidi" w:hAnsiTheme="majorBidi" w:cstheme="majorBidi"/>
          <w:sz w:val="28"/>
          <w:szCs w:val="28"/>
        </w:rPr>
        <w:t>85</w:t>
      </w:r>
      <w:r w:rsidR="008A285D" w:rsidRPr="00B03BA7">
        <w:rPr>
          <w:rFonts w:asciiTheme="majorBidi" w:hAnsiTheme="majorBidi" w:cstheme="majorBidi"/>
          <w:sz w:val="28"/>
          <w:szCs w:val="28"/>
        </w:rPr>
        <w:t xml:space="preserve"> </w:t>
      </w:r>
      <w:r w:rsidR="008A285D" w:rsidRPr="00B03BA7">
        <w:rPr>
          <w:rFonts w:asciiTheme="majorBidi" w:hAnsiTheme="majorBidi" w:cstheme="majorBidi"/>
          <w:sz w:val="28"/>
          <w:szCs w:val="28"/>
          <w:cs/>
        </w:rPr>
        <w:t>ล้านบาท โดยบริษัท</w:t>
      </w:r>
      <w:r w:rsidR="00D047F8" w:rsidRPr="00B03BA7">
        <w:rPr>
          <w:rFonts w:asciiTheme="majorBidi" w:hAnsiTheme="majorBidi" w:cstheme="majorBidi"/>
          <w:sz w:val="28"/>
          <w:szCs w:val="28"/>
          <w:cs/>
        </w:rPr>
        <w:t>ได้รับเงิน</w:t>
      </w:r>
      <w:r w:rsidR="009F6CC9" w:rsidRPr="00B03BA7">
        <w:rPr>
          <w:rFonts w:asciiTheme="majorBidi" w:hAnsiTheme="majorBidi" w:cstheme="majorBidi"/>
          <w:sz w:val="28"/>
          <w:szCs w:val="28"/>
          <w:cs/>
        </w:rPr>
        <w:t>จำนวน</w:t>
      </w:r>
      <w:r w:rsidRPr="00B03BA7">
        <w:rPr>
          <w:rFonts w:asciiTheme="majorBidi" w:hAnsiTheme="majorBidi" w:cstheme="majorBidi"/>
          <w:sz w:val="28"/>
          <w:szCs w:val="28"/>
        </w:rPr>
        <w:t xml:space="preserve"> </w:t>
      </w:r>
      <w:r w:rsidR="00E86714" w:rsidRPr="00E86714">
        <w:rPr>
          <w:rFonts w:asciiTheme="majorBidi" w:hAnsiTheme="majorBidi" w:cstheme="majorBidi"/>
          <w:sz w:val="28"/>
          <w:szCs w:val="28"/>
        </w:rPr>
        <w:t>126</w:t>
      </w:r>
      <w:r w:rsidR="003C1CB4" w:rsidRPr="00B03BA7">
        <w:rPr>
          <w:rFonts w:asciiTheme="majorBidi" w:hAnsiTheme="majorBidi" w:cstheme="majorBidi"/>
          <w:sz w:val="28"/>
          <w:szCs w:val="28"/>
        </w:rPr>
        <w:t>.</w:t>
      </w:r>
      <w:r w:rsidR="00E86714" w:rsidRPr="00E86714">
        <w:rPr>
          <w:rFonts w:asciiTheme="majorBidi" w:hAnsiTheme="majorBidi" w:cstheme="majorBidi"/>
          <w:sz w:val="28"/>
          <w:szCs w:val="28"/>
        </w:rPr>
        <w:t>86</w:t>
      </w:r>
      <w:r w:rsidRPr="00B03BA7">
        <w:rPr>
          <w:rFonts w:asciiTheme="majorBidi" w:hAnsiTheme="majorBidi" w:cstheme="majorBidi"/>
          <w:sz w:val="28"/>
          <w:szCs w:val="28"/>
        </w:rPr>
        <w:t xml:space="preserve"> </w:t>
      </w:r>
      <w:r w:rsidRPr="00B03BA7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8A285D" w:rsidRPr="00B03BA7">
        <w:rPr>
          <w:rFonts w:asciiTheme="majorBidi" w:hAnsiTheme="majorBidi" w:cstheme="majorBidi"/>
          <w:sz w:val="28"/>
          <w:szCs w:val="28"/>
          <w:cs/>
        </w:rPr>
        <w:t>แล้ว</w:t>
      </w:r>
      <w:r w:rsidR="00C439EE" w:rsidRPr="00B03BA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439EE" w:rsidRPr="00B03BA7">
        <w:rPr>
          <w:rFonts w:asciiTheme="majorBidi" w:hAnsiTheme="majorBidi" w:cstheme="majorBidi"/>
          <w:sz w:val="28"/>
          <w:szCs w:val="28"/>
          <w:cs/>
        </w:rPr>
        <w:t xml:space="preserve">และส่วนที่เหลือจำนวน </w:t>
      </w:r>
      <w:r w:rsidR="00E86714" w:rsidRPr="00E86714">
        <w:rPr>
          <w:rFonts w:asciiTheme="majorBidi" w:hAnsiTheme="majorBidi" w:cstheme="majorBidi"/>
          <w:sz w:val="28"/>
          <w:szCs w:val="28"/>
        </w:rPr>
        <w:t>15</w:t>
      </w:r>
      <w:r w:rsidR="003C1CB4" w:rsidRPr="00B03BA7">
        <w:rPr>
          <w:rFonts w:asciiTheme="majorBidi" w:hAnsiTheme="majorBidi" w:cstheme="majorBidi"/>
          <w:sz w:val="28"/>
          <w:szCs w:val="28"/>
        </w:rPr>
        <w:t>.</w:t>
      </w:r>
      <w:r w:rsidR="00E86714" w:rsidRPr="00E86714">
        <w:rPr>
          <w:rFonts w:asciiTheme="majorBidi" w:hAnsiTheme="majorBidi" w:cstheme="majorBidi"/>
          <w:sz w:val="28"/>
          <w:szCs w:val="28"/>
        </w:rPr>
        <w:t>99</w:t>
      </w:r>
      <w:r w:rsidR="003C1CB4" w:rsidRPr="00B03BA7">
        <w:rPr>
          <w:rFonts w:asciiTheme="majorBidi" w:hAnsiTheme="majorBidi" w:cstheme="majorBidi"/>
          <w:sz w:val="28"/>
          <w:szCs w:val="28"/>
        </w:rPr>
        <w:t xml:space="preserve"> </w:t>
      </w:r>
      <w:r w:rsidR="00C439EE" w:rsidRPr="00B03BA7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3C1CB4" w:rsidRPr="00B03BA7">
        <w:rPr>
          <w:rFonts w:asciiTheme="majorBidi" w:hAnsiTheme="majorBidi"/>
          <w:sz w:val="28"/>
          <w:szCs w:val="28"/>
          <w:cs/>
        </w:rPr>
        <w:t>เป็นส่วนของงานที่ผู้ซื้อกันไว้ภายใต้เงื่อนไขหรือภาระผูกพันที่ต้องดำเนินการให้สำเร็จหลังจากการทำสัญญา (</w:t>
      </w:r>
      <w:r w:rsidR="003C1CB4" w:rsidRPr="00B03BA7">
        <w:rPr>
          <w:rFonts w:asciiTheme="majorBidi" w:hAnsiTheme="majorBidi" w:cstheme="majorBidi"/>
          <w:sz w:val="28"/>
          <w:szCs w:val="28"/>
        </w:rPr>
        <w:t xml:space="preserve">Conditions Subsequent) </w:t>
      </w:r>
      <w:r w:rsidR="003C1CB4" w:rsidRPr="00B03BA7">
        <w:rPr>
          <w:rFonts w:asciiTheme="majorBidi" w:hAnsiTheme="majorBidi"/>
          <w:sz w:val="28"/>
          <w:szCs w:val="28"/>
          <w:cs/>
        </w:rPr>
        <w:t>ซึ่งเป็นงานซ่อมแซม โดยคาดว่าจะดำเนินการ</w:t>
      </w:r>
      <w:r w:rsidR="00CE359D" w:rsidRPr="00B03BA7">
        <w:rPr>
          <w:rFonts w:asciiTheme="majorBidi" w:hAnsiTheme="majorBidi"/>
          <w:sz w:val="28"/>
          <w:szCs w:val="28"/>
        </w:rPr>
        <w:t xml:space="preserve">   </w:t>
      </w:r>
      <w:r w:rsidR="003C1CB4" w:rsidRPr="00B03BA7">
        <w:rPr>
          <w:rFonts w:asciiTheme="majorBidi" w:hAnsiTheme="majorBidi"/>
          <w:sz w:val="28"/>
          <w:szCs w:val="28"/>
          <w:cs/>
        </w:rPr>
        <w:t>แล้วเสร็จภายในวันที่</w:t>
      </w:r>
      <w:r w:rsidR="003C1CB4" w:rsidRPr="00B03BA7">
        <w:rPr>
          <w:rFonts w:asciiTheme="majorBidi" w:hAnsiTheme="majorBidi" w:cstheme="majorBidi"/>
          <w:sz w:val="28"/>
          <w:szCs w:val="28"/>
        </w:rPr>
        <w:t xml:space="preserve"> </w:t>
      </w:r>
      <w:r w:rsidR="00E86714" w:rsidRPr="00E86714">
        <w:rPr>
          <w:rFonts w:asciiTheme="majorBidi" w:hAnsiTheme="majorBidi" w:cstheme="majorBidi"/>
          <w:sz w:val="28"/>
          <w:szCs w:val="28"/>
        </w:rPr>
        <w:t>22</w:t>
      </w:r>
      <w:r w:rsidR="003C1CB4" w:rsidRPr="00B03BA7">
        <w:rPr>
          <w:rFonts w:asciiTheme="majorBidi" w:hAnsiTheme="majorBidi" w:cstheme="majorBidi"/>
          <w:sz w:val="28"/>
          <w:szCs w:val="28"/>
        </w:rPr>
        <w:t xml:space="preserve"> </w:t>
      </w:r>
      <w:r w:rsidR="003C1CB4" w:rsidRPr="00B03BA7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E86714" w:rsidRPr="00E86714">
        <w:rPr>
          <w:rFonts w:asciiTheme="majorBidi" w:hAnsiTheme="majorBidi" w:cstheme="majorBidi"/>
          <w:sz w:val="28"/>
          <w:szCs w:val="28"/>
        </w:rPr>
        <w:t>2570</w:t>
      </w:r>
      <w:r w:rsidRPr="00B03BA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73F54" w:rsidRPr="00B03BA7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กลุ่มบริษัทได้ประมาณค่าใช้จ่ายในการซ่อมแซมดังกล่าวเป็นจำนวน </w:t>
      </w:r>
      <w:r w:rsidR="00E86714" w:rsidRPr="00E86714">
        <w:rPr>
          <w:rFonts w:asciiTheme="majorBidi" w:hAnsiTheme="majorBidi" w:cstheme="majorBidi"/>
          <w:sz w:val="28"/>
          <w:szCs w:val="28"/>
        </w:rPr>
        <w:t>8</w:t>
      </w:r>
      <w:r w:rsidR="00D73F54" w:rsidRPr="00B03BA7">
        <w:rPr>
          <w:rFonts w:asciiTheme="majorBidi" w:hAnsiTheme="majorBidi" w:cstheme="majorBidi"/>
          <w:sz w:val="28"/>
          <w:szCs w:val="28"/>
        </w:rPr>
        <w:t>.</w:t>
      </w:r>
      <w:r w:rsidR="00E86714" w:rsidRPr="00E86714">
        <w:rPr>
          <w:rFonts w:asciiTheme="majorBidi" w:hAnsiTheme="majorBidi" w:cstheme="majorBidi"/>
          <w:sz w:val="28"/>
          <w:szCs w:val="28"/>
        </w:rPr>
        <w:t>23</w:t>
      </w:r>
      <w:r w:rsidR="00D73F54" w:rsidRPr="00B03BA7">
        <w:rPr>
          <w:rFonts w:asciiTheme="majorBidi" w:hAnsiTheme="majorBidi" w:cstheme="majorBidi"/>
          <w:sz w:val="28"/>
          <w:szCs w:val="28"/>
        </w:rPr>
        <w:t xml:space="preserve"> </w:t>
      </w:r>
      <w:r w:rsidR="00D73F54" w:rsidRPr="00B03BA7">
        <w:rPr>
          <w:rFonts w:asciiTheme="majorBidi" w:hAnsiTheme="majorBidi" w:cstheme="majorBidi" w:hint="cs"/>
          <w:sz w:val="28"/>
          <w:szCs w:val="28"/>
          <w:cs/>
        </w:rPr>
        <w:t>ล้านบาทโดย</w:t>
      </w:r>
      <w:r w:rsidRPr="00B03BA7">
        <w:rPr>
          <w:rFonts w:asciiTheme="majorBidi" w:hAnsiTheme="majorBidi" w:cstheme="majorBidi"/>
          <w:sz w:val="28"/>
          <w:szCs w:val="28"/>
          <w:cs/>
        </w:rPr>
        <w:t>มูลค่าตามบัญชีของสินทรัพย์สุทธิ</w:t>
      </w:r>
      <w:r w:rsidR="008A285D" w:rsidRPr="00B03BA7">
        <w:rPr>
          <w:rFonts w:asciiTheme="majorBidi" w:hAnsiTheme="majorBidi" w:cstheme="majorBidi"/>
          <w:sz w:val="28"/>
          <w:szCs w:val="28"/>
          <w:cs/>
        </w:rPr>
        <w:t>ของบริษัท</w:t>
      </w:r>
      <w:r w:rsidRPr="00B03BA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3BA7">
        <w:rPr>
          <w:rFonts w:asciiTheme="majorBidi" w:hAnsiTheme="majorBidi" w:cstheme="majorBidi"/>
          <w:sz w:val="28"/>
          <w:szCs w:val="28"/>
        </w:rPr>
        <w:t xml:space="preserve">SAP </w:t>
      </w:r>
      <w:r w:rsidRPr="00B03BA7">
        <w:rPr>
          <w:rFonts w:asciiTheme="majorBidi" w:hAnsiTheme="majorBidi" w:cstheme="majorBidi"/>
          <w:sz w:val="28"/>
          <w:szCs w:val="28"/>
          <w:cs/>
        </w:rPr>
        <w:t>ในงบการเงินของกลุ่มบริษัท</w:t>
      </w:r>
      <w:r w:rsidR="00CE359D" w:rsidRPr="00B03BA7">
        <w:rPr>
          <w:rFonts w:asciiTheme="majorBidi" w:hAnsiTheme="majorBidi" w:cstheme="majorBidi"/>
          <w:sz w:val="28"/>
          <w:szCs w:val="28"/>
        </w:rPr>
        <w:t xml:space="preserve"> </w:t>
      </w:r>
      <w:r w:rsidRPr="00B03BA7">
        <w:rPr>
          <w:rFonts w:asciiTheme="majorBidi" w:hAnsiTheme="majorBidi" w:cstheme="majorBidi"/>
          <w:sz w:val="28"/>
          <w:szCs w:val="28"/>
          <w:cs/>
        </w:rPr>
        <w:t>ณ วันที่ขายมีจำนวน</w:t>
      </w:r>
      <w:r w:rsidRPr="00B03BA7">
        <w:rPr>
          <w:rFonts w:asciiTheme="majorBidi" w:hAnsiTheme="majorBidi" w:cstheme="majorBidi"/>
          <w:sz w:val="28"/>
          <w:szCs w:val="28"/>
        </w:rPr>
        <w:t xml:space="preserve"> </w:t>
      </w:r>
      <w:r w:rsidR="00E86714" w:rsidRPr="00E86714">
        <w:rPr>
          <w:rFonts w:asciiTheme="majorBidi" w:hAnsiTheme="majorBidi" w:cstheme="majorBidi"/>
          <w:sz w:val="28"/>
          <w:szCs w:val="28"/>
        </w:rPr>
        <w:t>133</w:t>
      </w:r>
      <w:r w:rsidRPr="00B03BA7">
        <w:rPr>
          <w:rFonts w:asciiTheme="majorBidi" w:hAnsiTheme="majorBidi" w:cstheme="majorBidi"/>
          <w:sz w:val="28"/>
          <w:szCs w:val="28"/>
        </w:rPr>
        <w:t>.</w:t>
      </w:r>
      <w:r w:rsidR="00E86714" w:rsidRPr="00E86714">
        <w:rPr>
          <w:rFonts w:asciiTheme="majorBidi" w:hAnsiTheme="majorBidi" w:cstheme="majorBidi"/>
          <w:sz w:val="28"/>
          <w:szCs w:val="28"/>
        </w:rPr>
        <w:t>36</w:t>
      </w:r>
      <w:r w:rsidR="001D163B" w:rsidRPr="00B03BA7">
        <w:rPr>
          <w:rFonts w:asciiTheme="majorBidi" w:hAnsiTheme="majorBidi" w:cstheme="majorBidi"/>
          <w:sz w:val="28"/>
          <w:szCs w:val="28"/>
        </w:rPr>
        <w:t xml:space="preserve"> </w:t>
      </w:r>
      <w:r w:rsidRPr="00B03BA7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D73F54" w:rsidRPr="00B03BA7">
        <w:rPr>
          <w:rFonts w:asciiTheme="majorBidi" w:hAnsiTheme="majorBidi" w:cstheme="majorBidi" w:hint="cs"/>
          <w:sz w:val="28"/>
          <w:szCs w:val="28"/>
          <w:cs/>
        </w:rPr>
        <w:t xml:space="preserve">    ทำให้</w:t>
      </w:r>
      <w:r w:rsidRPr="00B03BA7">
        <w:rPr>
          <w:rFonts w:asciiTheme="majorBidi" w:hAnsiTheme="majorBidi" w:cstheme="majorBidi"/>
          <w:sz w:val="28"/>
          <w:szCs w:val="28"/>
          <w:cs/>
        </w:rPr>
        <w:t>กลุ่มบริษัทรับรู้</w:t>
      </w:r>
      <w:r w:rsidR="0081620F" w:rsidRPr="00B03BA7">
        <w:rPr>
          <w:rFonts w:asciiTheme="majorBidi" w:hAnsiTheme="majorBidi" w:cstheme="majorBidi" w:hint="cs"/>
          <w:sz w:val="28"/>
          <w:szCs w:val="28"/>
          <w:cs/>
        </w:rPr>
        <w:t>กำไร</w:t>
      </w:r>
      <w:r w:rsidRPr="00B03BA7">
        <w:rPr>
          <w:rFonts w:asciiTheme="majorBidi" w:hAnsiTheme="majorBidi" w:cstheme="majorBidi"/>
          <w:sz w:val="28"/>
          <w:szCs w:val="28"/>
          <w:cs/>
        </w:rPr>
        <w:t>จากการจำหน่าย</w:t>
      </w:r>
      <w:r w:rsidR="00F3129E" w:rsidRPr="00B03BA7">
        <w:rPr>
          <w:rFonts w:asciiTheme="majorBidi" w:hAnsiTheme="majorBidi" w:cstheme="majorBidi"/>
          <w:sz w:val="28"/>
          <w:szCs w:val="28"/>
          <w:cs/>
        </w:rPr>
        <w:t>เงินลงทุนดังกล่าว</w:t>
      </w:r>
      <w:r w:rsidRPr="00B03BA7">
        <w:rPr>
          <w:rFonts w:asciiTheme="majorBidi" w:hAnsiTheme="majorBidi" w:cstheme="majorBidi"/>
          <w:sz w:val="28"/>
          <w:szCs w:val="28"/>
          <w:cs/>
        </w:rPr>
        <w:t>จำนวน</w:t>
      </w:r>
      <w:r w:rsidRPr="00B03BA7">
        <w:rPr>
          <w:rFonts w:asciiTheme="majorBidi" w:hAnsiTheme="majorBidi" w:cstheme="majorBidi"/>
          <w:sz w:val="28"/>
          <w:szCs w:val="28"/>
        </w:rPr>
        <w:t xml:space="preserve"> </w:t>
      </w:r>
      <w:r w:rsidR="00E86714" w:rsidRPr="00E86714">
        <w:rPr>
          <w:rFonts w:asciiTheme="majorBidi" w:hAnsiTheme="majorBidi" w:cstheme="majorBidi"/>
          <w:sz w:val="28"/>
          <w:szCs w:val="28"/>
        </w:rPr>
        <w:t>1</w:t>
      </w:r>
      <w:r w:rsidR="00C636F5" w:rsidRPr="00B03BA7">
        <w:rPr>
          <w:rFonts w:asciiTheme="majorBidi" w:hAnsiTheme="majorBidi" w:cstheme="majorBidi"/>
          <w:sz w:val="28"/>
          <w:szCs w:val="28"/>
        </w:rPr>
        <w:t>.</w:t>
      </w:r>
      <w:r w:rsidR="00E86714" w:rsidRPr="00E86714">
        <w:rPr>
          <w:rFonts w:asciiTheme="majorBidi" w:hAnsiTheme="majorBidi" w:cstheme="majorBidi"/>
          <w:sz w:val="28"/>
          <w:szCs w:val="28"/>
        </w:rPr>
        <w:t>25</w:t>
      </w:r>
      <w:r w:rsidR="00CE359D" w:rsidRPr="00B03BA7">
        <w:rPr>
          <w:rFonts w:asciiTheme="majorBidi" w:hAnsiTheme="majorBidi" w:cstheme="majorBidi"/>
          <w:sz w:val="28"/>
          <w:szCs w:val="28"/>
        </w:rPr>
        <w:t xml:space="preserve"> </w:t>
      </w:r>
      <w:r w:rsidRPr="00B03BA7">
        <w:rPr>
          <w:rFonts w:asciiTheme="majorBidi" w:hAnsiTheme="majorBidi" w:cstheme="majorBidi"/>
          <w:sz w:val="28"/>
          <w:szCs w:val="28"/>
          <w:cs/>
        </w:rPr>
        <w:t>ล้านบาทใน</w:t>
      </w:r>
      <w:r w:rsidR="00616A0A" w:rsidRPr="00B03BA7">
        <w:rPr>
          <w:rFonts w:asciiTheme="majorBidi" w:hAnsiTheme="majorBidi" w:cstheme="majorBidi" w:hint="cs"/>
          <w:sz w:val="28"/>
          <w:szCs w:val="28"/>
          <w:cs/>
        </w:rPr>
        <w:t>ส่วนของการดำเนินงานที่ยกเลิกใน</w:t>
      </w:r>
      <w:r w:rsidRPr="00B03BA7">
        <w:rPr>
          <w:rFonts w:asciiTheme="majorBidi" w:hAnsiTheme="majorBidi" w:cstheme="majorBidi"/>
          <w:sz w:val="28"/>
          <w:szCs w:val="28"/>
          <w:cs/>
        </w:rPr>
        <w:t>งบกำไรขาดทุนรวม</w:t>
      </w:r>
      <w:r w:rsidR="00E44315" w:rsidRPr="00B03BA7">
        <w:rPr>
          <w:rFonts w:asciiTheme="majorBidi" w:hAnsiTheme="majorBidi" w:cstheme="majorBidi" w:hint="cs"/>
          <w:sz w:val="28"/>
          <w:szCs w:val="28"/>
          <w:cs/>
        </w:rPr>
        <w:t xml:space="preserve">ของงวดไตรมาส </w:t>
      </w:r>
      <w:r w:rsidR="00E86714" w:rsidRPr="00E86714">
        <w:rPr>
          <w:rFonts w:asciiTheme="majorBidi" w:hAnsiTheme="majorBidi" w:cstheme="majorBidi"/>
          <w:sz w:val="28"/>
          <w:szCs w:val="28"/>
        </w:rPr>
        <w:t>2</w:t>
      </w:r>
      <w:r w:rsidR="00E44315" w:rsidRPr="00B03BA7">
        <w:rPr>
          <w:rFonts w:asciiTheme="majorBidi" w:hAnsiTheme="majorBidi" w:cstheme="majorBidi"/>
          <w:sz w:val="28"/>
          <w:szCs w:val="28"/>
        </w:rPr>
        <w:t xml:space="preserve"> </w:t>
      </w:r>
      <w:r w:rsidR="00E86714" w:rsidRPr="00E86714">
        <w:rPr>
          <w:rFonts w:asciiTheme="majorBidi" w:hAnsiTheme="majorBidi" w:cstheme="majorBidi"/>
          <w:sz w:val="28"/>
          <w:szCs w:val="28"/>
        </w:rPr>
        <w:t>2569</w:t>
      </w:r>
    </w:p>
    <w:p w14:paraId="0B5FB5AF" w14:textId="77777777" w:rsidR="00EF40D8" w:rsidRPr="00B03BA7" w:rsidRDefault="00EF40D8" w:rsidP="006139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8"/>
          <w:szCs w:val="28"/>
        </w:rPr>
      </w:pPr>
    </w:p>
    <w:p w14:paraId="7E150934" w14:textId="0D8226BD" w:rsidR="00C636F5" w:rsidRPr="00F3427F" w:rsidRDefault="008A285D" w:rsidP="00C636F5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B03BA7">
        <w:rPr>
          <w:rFonts w:ascii="Angsana New" w:hAnsi="Angsana New"/>
          <w:sz w:val="28"/>
          <w:szCs w:val="28"/>
          <w:cs/>
        </w:rPr>
        <w:t xml:space="preserve">บริษัท </w:t>
      </w:r>
      <w:r w:rsidR="006139BD" w:rsidRPr="00B03BA7">
        <w:rPr>
          <w:rFonts w:ascii="Angsana New" w:hAnsi="Angsana New"/>
          <w:sz w:val="28"/>
          <w:szCs w:val="28"/>
        </w:rPr>
        <w:t xml:space="preserve">SAP </w:t>
      </w:r>
      <w:r w:rsidR="006139BD" w:rsidRPr="00B03BA7">
        <w:rPr>
          <w:rFonts w:ascii="Angsana New" w:hAnsi="Angsana New"/>
          <w:sz w:val="28"/>
          <w:szCs w:val="28"/>
          <w:cs/>
        </w:rPr>
        <w:t>มีธุรกิจออกแบบและติดตั้งระบบไฟฟ้าบนหลังคา (</w:t>
      </w:r>
      <w:r w:rsidR="006139BD" w:rsidRPr="00B03BA7">
        <w:rPr>
          <w:rFonts w:ascii="Angsana New" w:hAnsi="Angsana New"/>
          <w:sz w:val="28"/>
          <w:szCs w:val="28"/>
        </w:rPr>
        <w:t xml:space="preserve">Solar rooftop) </w:t>
      </w:r>
      <w:r w:rsidR="006139BD" w:rsidRPr="00B03BA7">
        <w:rPr>
          <w:rFonts w:ascii="Angsana New" w:hAnsi="Angsana New"/>
          <w:sz w:val="28"/>
          <w:szCs w:val="28"/>
          <w:cs/>
        </w:rPr>
        <w:t>ซึ่งเป็นตัวแทนของสายธุรกิจหลักที่แยกออกจากกันโดยชัดเจนที่เคยรวมแสดงอยู่ในส่วนงานที่</w:t>
      </w:r>
      <w:r w:rsidR="006139BD" w:rsidRPr="00B03BA7">
        <w:rPr>
          <w:rFonts w:ascii="Angsana New" w:hAnsi="Angsana New"/>
          <w:sz w:val="28"/>
          <w:szCs w:val="28"/>
        </w:rPr>
        <w:t xml:space="preserve"> </w:t>
      </w:r>
      <w:r w:rsidR="00E86714" w:rsidRPr="00E86714">
        <w:rPr>
          <w:rFonts w:ascii="Angsana New" w:hAnsi="Angsana New"/>
          <w:sz w:val="28"/>
          <w:szCs w:val="28"/>
        </w:rPr>
        <w:t>3</w:t>
      </w:r>
      <w:r w:rsidR="006139BD" w:rsidRPr="00B03BA7">
        <w:rPr>
          <w:rFonts w:ascii="Angsana New" w:hAnsi="Angsana New"/>
          <w:sz w:val="28"/>
          <w:szCs w:val="28"/>
          <w:cs/>
        </w:rPr>
        <w:t xml:space="preserve"> ธุรกิจพลังงานหมุนเวียน ก่อนการจัดประเภท เป็นการดำเนินงานที่ยกเลิก โดยมีกำไรจากการดำเนินงานที่ยกเลิกในงบกำไรขาดทุนเบ็ดเสร็จรวมสำหรับงวด</w:t>
      </w:r>
      <w:r w:rsidR="006B4915">
        <w:rPr>
          <w:rFonts w:ascii="Angsana New" w:hAnsi="Angsana New" w:hint="cs"/>
          <w:sz w:val="28"/>
          <w:szCs w:val="28"/>
          <w:cs/>
        </w:rPr>
        <w:t>หก</w:t>
      </w:r>
      <w:r w:rsidR="006139BD" w:rsidRPr="00B03BA7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E86714" w:rsidRPr="00E86714">
        <w:rPr>
          <w:rFonts w:ascii="Angsana New" w:hAnsi="Angsana New"/>
          <w:sz w:val="28"/>
          <w:szCs w:val="28"/>
        </w:rPr>
        <w:t>30</w:t>
      </w:r>
      <w:r w:rsidR="00A41C80" w:rsidRPr="00B03BA7">
        <w:rPr>
          <w:rFonts w:ascii="Angsana New" w:hAnsi="Angsana New"/>
          <w:sz w:val="28"/>
          <w:szCs w:val="28"/>
        </w:rPr>
        <w:t xml:space="preserve"> </w:t>
      </w:r>
      <w:r w:rsidR="00956960" w:rsidRPr="00B03BA7">
        <w:rPr>
          <w:rFonts w:ascii="Angsana New" w:hAnsi="Angsana New"/>
          <w:sz w:val="28"/>
          <w:szCs w:val="28"/>
          <w:cs/>
        </w:rPr>
        <w:t>ม</w:t>
      </w:r>
      <w:r w:rsidR="00342D22">
        <w:rPr>
          <w:rFonts w:ascii="Angsana New" w:hAnsi="Angsana New" w:hint="cs"/>
          <w:sz w:val="28"/>
          <w:szCs w:val="28"/>
          <w:cs/>
        </w:rPr>
        <w:t>ิถุนายน</w:t>
      </w:r>
      <w:r w:rsidR="006139BD" w:rsidRPr="00B03BA7">
        <w:rPr>
          <w:rFonts w:ascii="Angsana New" w:hAnsi="Angsana New"/>
          <w:sz w:val="28"/>
          <w:szCs w:val="28"/>
          <w:cs/>
        </w:rPr>
        <w:t xml:space="preserve"> </w:t>
      </w:r>
      <w:r w:rsidR="00E86714" w:rsidRPr="00E86714">
        <w:rPr>
          <w:rFonts w:ascii="Angsana New" w:hAnsi="Angsana New"/>
          <w:sz w:val="28"/>
          <w:szCs w:val="28"/>
        </w:rPr>
        <w:t>2569</w:t>
      </w:r>
      <w:r w:rsidR="006139BD" w:rsidRPr="00B03BA7">
        <w:rPr>
          <w:rFonts w:ascii="Angsana New" w:hAnsi="Angsana New"/>
          <w:sz w:val="28"/>
          <w:szCs w:val="28"/>
          <w:cs/>
        </w:rPr>
        <w:t xml:space="preserve"> และ </w:t>
      </w:r>
      <w:r w:rsidR="00E86714" w:rsidRPr="00E86714">
        <w:rPr>
          <w:rFonts w:ascii="Angsana New" w:hAnsi="Angsana New"/>
          <w:sz w:val="28"/>
          <w:szCs w:val="28"/>
        </w:rPr>
        <w:t>2568</w:t>
      </w:r>
      <w:r w:rsidR="006139BD" w:rsidRPr="00B03BA7">
        <w:rPr>
          <w:rFonts w:ascii="Angsana New" w:hAnsi="Angsana New"/>
          <w:sz w:val="28"/>
          <w:szCs w:val="28"/>
          <w:cs/>
        </w:rPr>
        <w:t xml:space="preserve"> มีรายละเอียดดังต่อไปนี้</w:t>
      </w:r>
      <w:r w:rsidR="00C636F5" w:rsidRPr="00F3427F">
        <w:rPr>
          <w:rFonts w:ascii="Angsana New" w:hAnsi="Angsana New"/>
          <w:sz w:val="28"/>
          <w:szCs w:val="28"/>
          <w:cs/>
        </w:rPr>
        <w:br w:type="page"/>
      </w: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670"/>
        <w:gridCol w:w="720"/>
        <w:gridCol w:w="1530"/>
        <w:gridCol w:w="270"/>
        <w:gridCol w:w="1350"/>
      </w:tblGrid>
      <w:tr w:rsidR="00C636F5" w:rsidRPr="00A37A0E" w14:paraId="50C8E037" w14:textId="77777777" w:rsidTr="00C636F5">
        <w:trPr>
          <w:cantSplit/>
          <w:trHeight w:val="308"/>
          <w:tblHeader/>
        </w:trPr>
        <w:tc>
          <w:tcPr>
            <w:tcW w:w="5670" w:type="dxa"/>
            <w:vAlign w:val="bottom"/>
            <w:hideMark/>
          </w:tcPr>
          <w:p w14:paraId="4C53EB02" w14:textId="77777777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100" w:afterAutospacing="1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A37A0E">
              <w:rPr>
                <w:rFonts w:ascii="Angsana New" w:hAnsi="Angsana New"/>
                <w:bCs/>
                <w:sz w:val="28"/>
                <w:szCs w:val="28"/>
                <w:cs/>
                <w:lang w:val="en-GB" w:bidi="ar-SA"/>
              </w:rPr>
              <w:br w:type="page"/>
            </w:r>
            <w:r w:rsidRPr="00A37A0E">
              <w:rPr>
                <w:rFonts w:ascii="Times New Roman" w:hAnsi="Times New Roman"/>
                <w:sz w:val="28"/>
                <w:szCs w:val="28"/>
                <w:lang w:val="en-GB" w:bidi="ar-SA"/>
              </w:rPr>
              <w:br w:type="column"/>
            </w:r>
          </w:p>
        </w:tc>
        <w:tc>
          <w:tcPr>
            <w:tcW w:w="720" w:type="dxa"/>
          </w:tcPr>
          <w:p w14:paraId="4A6B9A78" w14:textId="77777777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73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1D11D945" w14:textId="77777777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73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  <w:r w:rsidRPr="00A37A0E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bidi="ar-SA"/>
              </w:rPr>
              <w:t xml:space="preserve">งบการเงินรวม </w:t>
            </w:r>
          </w:p>
        </w:tc>
      </w:tr>
      <w:tr w:rsidR="00C636F5" w:rsidRPr="00A37A0E" w14:paraId="729236B7" w14:textId="77777777" w:rsidTr="00C636F5">
        <w:trPr>
          <w:cantSplit/>
          <w:trHeight w:val="263"/>
          <w:tblHeader/>
        </w:trPr>
        <w:tc>
          <w:tcPr>
            <w:tcW w:w="5670" w:type="dxa"/>
            <w:vAlign w:val="bottom"/>
          </w:tcPr>
          <w:p w14:paraId="454E8801" w14:textId="77777777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70C46906" w14:textId="77777777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</w:tcPr>
          <w:p w14:paraId="39FE0324" w14:textId="7A9F83F7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A0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FB21E5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A37A0E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  <w:p w14:paraId="60CB4E93" w14:textId="0F6CCD3D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A0E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E86714" w:rsidRPr="00E86714">
              <w:rPr>
                <w:rFonts w:ascii="Angsana New" w:hAnsi="Angsana New"/>
                <w:sz w:val="28"/>
                <w:szCs w:val="28"/>
              </w:rPr>
              <w:t>30</w:t>
            </w:r>
            <w:r w:rsidR="00956960" w:rsidRPr="00A37A0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56960" w:rsidRPr="00A37A0E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A37A0E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</w:p>
        </w:tc>
      </w:tr>
      <w:tr w:rsidR="00C636F5" w:rsidRPr="00A37A0E" w14:paraId="708EB3CA" w14:textId="77777777" w:rsidTr="00C636F5">
        <w:trPr>
          <w:cantSplit/>
          <w:tblHeader/>
        </w:trPr>
        <w:tc>
          <w:tcPr>
            <w:tcW w:w="5670" w:type="dxa"/>
            <w:vAlign w:val="bottom"/>
          </w:tcPr>
          <w:p w14:paraId="6E49F819" w14:textId="77777777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val="en-GB"/>
              </w:rPr>
            </w:pPr>
          </w:p>
        </w:tc>
        <w:tc>
          <w:tcPr>
            <w:tcW w:w="720" w:type="dxa"/>
          </w:tcPr>
          <w:p w14:paraId="26BFCD65" w14:textId="77777777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7376E57" w14:textId="1B491252" w:rsidR="00C636F5" w:rsidRPr="00A37A0E" w:rsidRDefault="00E86714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70" w:type="dxa"/>
          </w:tcPr>
          <w:p w14:paraId="1490C07F" w14:textId="77777777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10358728" w14:textId="682D588B" w:rsidR="00C636F5" w:rsidRPr="00A37A0E" w:rsidRDefault="00E86714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C636F5" w:rsidRPr="00A37A0E" w14:paraId="03275AD7" w14:textId="77777777" w:rsidTr="00C636F5">
        <w:trPr>
          <w:cantSplit/>
          <w:tblHeader/>
        </w:trPr>
        <w:tc>
          <w:tcPr>
            <w:tcW w:w="5670" w:type="dxa"/>
            <w:vAlign w:val="bottom"/>
          </w:tcPr>
          <w:p w14:paraId="2D94374F" w14:textId="77777777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val="en-GB"/>
              </w:rPr>
            </w:pPr>
          </w:p>
        </w:tc>
        <w:tc>
          <w:tcPr>
            <w:tcW w:w="720" w:type="dxa"/>
          </w:tcPr>
          <w:p w14:paraId="2A1A8CF8" w14:textId="77777777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579ED392" w14:textId="77777777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37A0E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A37A0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A37A0E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C636F5" w:rsidRPr="00A37A0E" w14:paraId="400F1245" w14:textId="77777777" w:rsidTr="00C636F5">
        <w:trPr>
          <w:cantSplit/>
        </w:trPr>
        <w:tc>
          <w:tcPr>
            <w:tcW w:w="5670" w:type="dxa"/>
          </w:tcPr>
          <w:p w14:paraId="64E02200" w14:textId="77777777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37A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720" w:type="dxa"/>
          </w:tcPr>
          <w:p w14:paraId="0585398A" w14:textId="77777777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7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2FD06F2" w14:textId="77777777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7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006B60" w14:textId="77777777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4B240636" w14:textId="77777777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  <w:tab w:val="left" w:pos="106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C636F5" w:rsidRPr="00A37A0E" w14:paraId="2C610F7D" w14:textId="77777777" w:rsidTr="00C636F5">
        <w:trPr>
          <w:cantSplit/>
        </w:trPr>
        <w:tc>
          <w:tcPr>
            <w:tcW w:w="5670" w:type="dxa"/>
          </w:tcPr>
          <w:p w14:paraId="1D3CB3F1" w14:textId="77777777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7A0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  <w:r w:rsidRPr="00A37A0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720" w:type="dxa"/>
          </w:tcPr>
          <w:p w14:paraId="3CCFD3FB" w14:textId="77777777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7"/>
              </w:tabs>
              <w:spacing w:after="100" w:afterAutospacing="1"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C041D34" w14:textId="76EEBB86" w:rsidR="00C636F5" w:rsidRPr="00A37A0E" w:rsidRDefault="00E86714" w:rsidP="00A9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185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="007A479A" w:rsidRPr="00A37A0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565</w:t>
            </w:r>
          </w:p>
        </w:tc>
        <w:tc>
          <w:tcPr>
            <w:tcW w:w="270" w:type="dxa"/>
          </w:tcPr>
          <w:p w14:paraId="14E0FF47" w14:textId="77777777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16AE00CA" w14:textId="2F72FE8D" w:rsidR="00C636F5" w:rsidRPr="00A37A0E" w:rsidRDefault="00E86714" w:rsidP="000A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188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</w:t>
            </w:r>
            <w:r w:rsidR="00943A4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125</w:t>
            </w:r>
          </w:p>
        </w:tc>
      </w:tr>
      <w:tr w:rsidR="00C636F5" w:rsidRPr="00A37A0E" w14:paraId="1844C461" w14:textId="77777777" w:rsidTr="00C636F5">
        <w:trPr>
          <w:cantSplit/>
        </w:trPr>
        <w:tc>
          <w:tcPr>
            <w:tcW w:w="5670" w:type="dxa"/>
          </w:tcPr>
          <w:p w14:paraId="229BFA8A" w14:textId="77777777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7A0E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  <w:r w:rsidRPr="00A37A0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720" w:type="dxa"/>
          </w:tcPr>
          <w:p w14:paraId="54E74896" w14:textId="77777777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7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7D89522" w14:textId="069C3BFD" w:rsidR="00C636F5" w:rsidRPr="00A37A0E" w:rsidRDefault="00C636F5" w:rsidP="00A9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113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37A0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E86714" w:rsidRPr="00E867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A37A0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86714" w:rsidRPr="00E867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391</w:t>
            </w:r>
            <w:r w:rsidRPr="00A37A0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ADE0FBE" w14:textId="77777777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40ED66D" w14:textId="0DDD99F1" w:rsidR="00C636F5" w:rsidRPr="00A37A0E" w:rsidRDefault="000A2EDB" w:rsidP="000A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130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37A0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E86714" w:rsidRPr="00E867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943A4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86714" w:rsidRPr="00E867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629</w:t>
            </w:r>
            <w:r w:rsidRPr="00A37A0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C636F5" w:rsidRPr="00A37A0E" w14:paraId="2E3DE38B" w14:textId="77777777" w:rsidTr="00C636F5">
        <w:trPr>
          <w:cantSplit/>
        </w:trPr>
        <w:tc>
          <w:tcPr>
            <w:tcW w:w="5670" w:type="dxa"/>
          </w:tcPr>
          <w:p w14:paraId="212E7A3B" w14:textId="77777777" w:rsidR="00C636F5" w:rsidRPr="00A37A0E" w:rsidRDefault="00C636F5" w:rsidP="0019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37A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720" w:type="dxa"/>
          </w:tcPr>
          <w:p w14:paraId="0F13FDBB" w14:textId="77777777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7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CF9AFAD" w14:textId="64209E63" w:rsidR="00C636F5" w:rsidRPr="00A37A0E" w:rsidRDefault="00E86714" w:rsidP="00A9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185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8</w:t>
            </w:r>
            <w:r w:rsidR="00C636F5" w:rsidRPr="00A37A0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174</w:t>
            </w:r>
          </w:p>
        </w:tc>
        <w:tc>
          <w:tcPr>
            <w:tcW w:w="270" w:type="dxa"/>
          </w:tcPr>
          <w:p w14:paraId="61D530ED" w14:textId="77777777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AC2CCF6" w14:textId="5E5D50BD" w:rsidR="00C636F5" w:rsidRPr="00A37A0E" w:rsidRDefault="00E86714" w:rsidP="000A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188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12</w:t>
            </w:r>
            <w:r w:rsidR="00943A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496</w:t>
            </w:r>
          </w:p>
        </w:tc>
      </w:tr>
      <w:tr w:rsidR="00C636F5" w:rsidRPr="00A37A0E" w14:paraId="31AC5A18" w14:textId="77777777" w:rsidTr="00C636F5">
        <w:trPr>
          <w:cantSplit/>
        </w:trPr>
        <w:tc>
          <w:tcPr>
            <w:tcW w:w="5670" w:type="dxa"/>
          </w:tcPr>
          <w:p w14:paraId="174F0DBC" w14:textId="77777777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4ECEAEA7" w14:textId="77777777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7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A0F0FD6" w14:textId="77777777" w:rsidR="00C636F5" w:rsidRPr="00A37A0E" w:rsidRDefault="00C636F5" w:rsidP="00A9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185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DF7668" w14:textId="77777777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3DCE62AD" w14:textId="77777777" w:rsidR="00C636F5" w:rsidRPr="00A37A0E" w:rsidRDefault="00C636F5" w:rsidP="001B5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C636F5" w:rsidRPr="00A37A0E" w14:paraId="40856BD7" w14:textId="77777777" w:rsidTr="00C636F5">
        <w:trPr>
          <w:cantSplit/>
        </w:trPr>
        <w:tc>
          <w:tcPr>
            <w:tcW w:w="5670" w:type="dxa"/>
          </w:tcPr>
          <w:p w14:paraId="3C091CFE" w14:textId="77777777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7A0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720" w:type="dxa"/>
          </w:tcPr>
          <w:p w14:paraId="44AA00AF" w14:textId="77777777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7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8E90D32" w14:textId="77777777" w:rsidR="00C636F5" w:rsidRPr="00A37A0E" w:rsidRDefault="00C636F5" w:rsidP="00B57DD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4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7A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AC05EA" w14:textId="77777777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756BB82C" w14:textId="778BACF0" w:rsidR="00C636F5" w:rsidRPr="00A37A0E" w:rsidRDefault="00E86714" w:rsidP="000A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188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943A4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366</w:t>
            </w:r>
          </w:p>
        </w:tc>
      </w:tr>
      <w:tr w:rsidR="00C636F5" w:rsidRPr="00A37A0E" w14:paraId="52A4B6E1" w14:textId="77777777" w:rsidTr="00C636F5">
        <w:trPr>
          <w:cantSplit/>
        </w:trPr>
        <w:tc>
          <w:tcPr>
            <w:tcW w:w="5670" w:type="dxa"/>
          </w:tcPr>
          <w:p w14:paraId="5986FAAF" w14:textId="77777777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7A0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</w:tcPr>
          <w:p w14:paraId="2A4BF4C6" w14:textId="77777777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7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EFA2AAB" w14:textId="25C6A261" w:rsidR="00C636F5" w:rsidRPr="00A37A0E" w:rsidRDefault="00C636F5" w:rsidP="00A9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113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37A0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E86714" w:rsidRPr="00E867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A37A0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86714" w:rsidRPr="00E867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822</w:t>
            </w:r>
            <w:r w:rsidRPr="00A37A0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E43BAB0" w14:textId="77777777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75DC03D" w14:textId="2DEE4059" w:rsidR="00C636F5" w:rsidRPr="00A37A0E" w:rsidRDefault="000A2EDB" w:rsidP="000A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130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37A0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E86714" w:rsidRPr="00E867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943A4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86714" w:rsidRPr="00E867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058</w:t>
            </w:r>
            <w:r w:rsidRPr="00A37A0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C636F5" w:rsidRPr="00A37A0E" w14:paraId="21964793" w14:textId="77777777" w:rsidTr="00C636F5">
        <w:trPr>
          <w:cantSplit/>
        </w:trPr>
        <w:tc>
          <w:tcPr>
            <w:tcW w:w="5670" w:type="dxa"/>
          </w:tcPr>
          <w:p w14:paraId="1408C3F6" w14:textId="77777777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37A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กำไรจากกิจกรรมการดำเนินงานที่ยกเลิก</w:t>
            </w:r>
          </w:p>
        </w:tc>
        <w:tc>
          <w:tcPr>
            <w:tcW w:w="720" w:type="dxa"/>
          </w:tcPr>
          <w:p w14:paraId="2F526F43" w14:textId="77777777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7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8832E57" w14:textId="0E46FFBD" w:rsidR="00C636F5" w:rsidRPr="00A37A0E" w:rsidRDefault="00E86714" w:rsidP="00A9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185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6</w:t>
            </w:r>
            <w:r w:rsidR="00C636F5" w:rsidRPr="00A37A0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352</w:t>
            </w:r>
          </w:p>
        </w:tc>
        <w:tc>
          <w:tcPr>
            <w:tcW w:w="270" w:type="dxa"/>
          </w:tcPr>
          <w:p w14:paraId="2B9580A5" w14:textId="77777777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17506E5" w14:textId="0B6900C6" w:rsidR="00C636F5" w:rsidRPr="00A37A0E" w:rsidRDefault="00E86714" w:rsidP="000A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188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6</w:t>
            </w:r>
            <w:r w:rsidR="00943A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804</w:t>
            </w:r>
          </w:p>
        </w:tc>
      </w:tr>
      <w:tr w:rsidR="00C636F5" w:rsidRPr="00A37A0E" w14:paraId="2563BFEE" w14:textId="77777777" w:rsidTr="00C636F5">
        <w:trPr>
          <w:cantSplit/>
        </w:trPr>
        <w:tc>
          <w:tcPr>
            <w:tcW w:w="5670" w:type="dxa"/>
          </w:tcPr>
          <w:p w14:paraId="1D4497B7" w14:textId="77777777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6B7CFBA1" w14:textId="77777777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7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4CE3983" w14:textId="77777777" w:rsidR="00C636F5" w:rsidRPr="00A37A0E" w:rsidRDefault="00C636F5" w:rsidP="00A9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185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813153" w14:textId="77777777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054E3C16" w14:textId="77777777" w:rsidR="00C636F5" w:rsidRPr="00A37A0E" w:rsidRDefault="00C636F5" w:rsidP="001B5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C636F5" w:rsidRPr="00A37A0E" w14:paraId="360C1F62" w14:textId="77777777" w:rsidTr="00C636F5">
        <w:trPr>
          <w:cantSplit/>
        </w:trPr>
        <w:tc>
          <w:tcPr>
            <w:tcW w:w="5670" w:type="dxa"/>
          </w:tcPr>
          <w:p w14:paraId="7EC6E02E" w14:textId="77777777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7A0E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720" w:type="dxa"/>
          </w:tcPr>
          <w:p w14:paraId="2E9332EF" w14:textId="77777777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7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015B5CB" w14:textId="3D73914F" w:rsidR="00C636F5" w:rsidRPr="00A37A0E" w:rsidRDefault="00C636F5" w:rsidP="00A9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113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37A0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E86714" w:rsidRPr="00E867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A37A0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86714" w:rsidRPr="00E867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138</w:t>
            </w:r>
            <w:r w:rsidRPr="00A37A0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BEC04B6" w14:textId="77777777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687D9D65" w14:textId="75AF5B2D" w:rsidR="00C636F5" w:rsidRPr="00A37A0E" w:rsidRDefault="000A2EDB" w:rsidP="000A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130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37A0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E86714" w:rsidRPr="00E867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943A4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86714" w:rsidRPr="00E867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510</w:t>
            </w:r>
            <w:r w:rsidRPr="00A37A0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C636F5" w:rsidRPr="00A37A0E" w14:paraId="561D07D0" w14:textId="77777777" w:rsidTr="00C636F5">
        <w:trPr>
          <w:cantSplit/>
        </w:trPr>
        <w:tc>
          <w:tcPr>
            <w:tcW w:w="5670" w:type="dxa"/>
          </w:tcPr>
          <w:p w14:paraId="0A1CB777" w14:textId="453DBAA4" w:rsidR="00C636F5" w:rsidRPr="00A37A0E" w:rsidRDefault="00D3789E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7A0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  <w:r w:rsidR="00C636F5" w:rsidRPr="00A37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ผลขาดทุนจากการด้อยค่าซึ่งเป็นไปตาม </w:t>
            </w:r>
            <w:r w:rsidR="00C636F5" w:rsidRPr="00A37A0E">
              <w:rPr>
                <w:rFonts w:asciiTheme="majorBidi" w:hAnsiTheme="majorBidi" w:cstheme="majorBidi"/>
                <w:sz w:val="28"/>
                <w:szCs w:val="28"/>
              </w:rPr>
              <w:t xml:space="preserve">TFRS </w:t>
            </w:r>
            <w:r w:rsidR="00E86714" w:rsidRPr="00E8671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720" w:type="dxa"/>
          </w:tcPr>
          <w:p w14:paraId="0AB700F0" w14:textId="77777777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7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9ABAD36" w14:textId="34CFAC93" w:rsidR="00C636F5" w:rsidRPr="00A37A0E" w:rsidRDefault="00E86714" w:rsidP="00A9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185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270" w:type="dxa"/>
          </w:tcPr>
          <w:p w14:paraId="3A20C909" w14:textId="77777777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6CD1EA3" w14:textId="3AC967C3" w:rsidR="00C636F5" w:rsidRPr="00A37A0E" w:rsidRDefault="00E86714" w:rsidP="000A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188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943A4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945</w:t>
            </w:r>
          </w:p>
        </w:tc>
      </w:tr>
      <w:tr w:rsidR="00C636F5" w:rsidRPr="00A37A0E" w14:paraId="6644C1D8" w14:textId="77777777" w:rsidTr="00A23E5F">
        <w:trPr>
          <w:cantSplit/>
        </w:trPr>
        <w:tc>
          <w:tcPr>
            <w:tcW w:w="5670" w:type="dxa"/>
          </w:tcPr>
          <w:p w14:paraId="32C1A409" w14:textId="4138F018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37A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720" w:type="dxa"/>
          </w:tcPr>
          <w:p w14:paraId="49BEAF35" w14:textId="77777777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7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354581A" w14:textId="5C2EBDE2" w:rsidR="00C636F5" w:rsidRPr="00A37A0E" w:rsidRDefault="00E86714" w:rsidP="00A9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185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4</w:t>
            </w:r>
            <w:r w:rsidR="007A479A" w:rsidRPr="00A37A0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228</w:t>
            </w:r>
          </w:p>
        </w:tc>
        <w:tc>
          <w:tcPr>
            <w:tcW w:w="270" w:type="dxa"/>
          </w:tcPr>
          <w:p w14:paraId="45C49ABD" w14:textId="77777777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2710E77" w14:textId="6745F08A" w:rsidR="00C636F5" w:rsidRPr="00A37A0E" w:rsidRDefault="00E86714" w:rsidP="000A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188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943A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239</w:t>
            </w:r>
          </w:p>
        </w:tc>
      </w:tr>
      <w:tr w:rsidR="00C636F5" w:rsidRPr="00A37A0E" w14:paraId="1D1F40C5" w14:textId="77777777" w:rsidTr="00A23E5F">
        <w:trPr>
          <w:cantSplit/>
        </w:trPr>
        <w:tc>
          <w:tcPr>
            <w:tcW w:w="5670" w:type="dxa"/>
          </w:tcPr>
          <w:p w14:paraId="76CD7AC5" w14:textId="0B93BFD0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7A0E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A37A0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720" w:type="dxa"/>
          </w:tcPr>
          <w:p w14:paraId="43EBC8B5" w14:textId="77777777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7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77FAC62" w14:textId="21458D36" w:rsidR="00C636F5" w:rsidRPr="00A37A0E" w:rsidRDefault="00C636F5" w:rsidP="00A9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113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37A0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E86714" w:rsidRPr="00E867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276</w:t>
            </w:r>
            <w:r w:rsidRPr="00A37A0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8050345" w14:textId="77777777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5B3579" w14:textId="652E6FFD" w:rsidR="00C636F5" w:rsidRPr="00A37A0E" w:rsidRDefault="000A2EDB" w:rsidP="000A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130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37A0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E86714" w:rsidRPr="00E867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461</w:t>
            </w:r>
            <w:r w:rsidRPr="00A37A0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C636F5" w:rsidRPr="00A37A0E" w14:paraId="74D3EA3E" w14:textId="77777777" w:rsidTr="00A23E5F">
        <w:trPr>
          <w:cantSplit/>
        </w:trPr>
        <w:tc>
          <w:tcPr>
            <w:tcW w:w="5670" w:type="dxa"/>
          </w:tcPr>
          <w:p w14:paraId="530488ED" w14:textId="4E83DA42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37A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กำไรสำหรับงวดจากการดำเนินงานที่ยกเลิก - สุทธิจากภาษี</w:t>
            </w:r>
          </w:p>
        </w:tc>
        <w:tc>
          <w:tcPr>
            <w:tcW w:w="720" w:type="dxa"/>
          </w:tcPr>
          <w:p w14:paraId="7005D140" w14:textId="77777777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7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A396655" w14:textId="3CFBA9A8" w:rsidR="00C636F5" w:rsidRPr="00A37A0E" w:rsidRDefault="00E86714" w:rsidP="00A9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185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="007A479A" w:rsidRPr="00A37A0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952</w:t>
            </w:r>
          </w:p>
        </w:tc>
        <w:tc>
          <w:tcPr>
            <w:tcW w:w="270" w:type="dxa"/>
          </w:tcPr>
          <w:p w14:paraId="77179BE0" w14:textId="77777777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FC3C7C6" w14:textId="526BCE3E" w:rsidR="00C636F5" w:rsidRPr="00A37A0E" w:rsidRDefault="00E86714" w:rsidP="000A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188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778</w:t>
            </w:r>
          </w:p>
        </w:tc>
      </w:tr>
      <w:tr w:rsidR="007A479A" w:rsidRPr="00A37A0E" w14:paraId="6FD89AE2" w14:textId="77777777" w:rsidTr="00A23E5F">
        <w:trPr>
          <w:cantSplit/>
        </w:trPr>
        <w:tc>
          <w:tcPr>
            <w:tcW w:w="5670" w:type="dxa"/>
          </w:tcPr>
          <w:p w14:paraId="15A9D0E8" w14:textId="684CFAB0" w:rsidR="007A479A" w:rsidRPr="00A37A0E" w:rsidRDefault="006A0058" w:rsidP="007A4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A37A0E">
              <w:rPr>
                <w:rFonts w:asciiTheme="majorBidi" w:hAnsiTheme="majorBidi" w:hint="cs"/>
                <w:sz w:val="28"/>
                <w:szCs w:val="28"/>
                <w:cs/>
              </w:rPr>
              <w:t>กำไร</w:t>
            </w:r>
            <w:r w:rsidR="007A479A" w:rsidRPr="00A37A0E">
              <w:rPr>
                <w:rFonts w:asciiTheme="majorBidi" w:hAnsiTheme="majorBidi"/>
                <w:sz w:val="28"/>
                <w:szCs w:val="28"/>
                <w:cs/>
              </w:rPr>
              <w:t>จากการสูญเสียการควบคุมในบริษัทย่อย</w:t>
            </w:r>
          </w:p>
        </w:tc>
        <w:tc>
          <w:tcPr>
            <w:tcW w:w="720" w:type="dxa"/>
          </w:tcPr>
          <w:p w14:paraId="2EC01E76" w14:textId="77777777" w:rsidR="007A479A" w:rsidRPr="00A37A0E" w:rsidRDefault="007A479A" w:rsidP="007A4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34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B5D67F7" w14:textId="3374A7FB" w:rsidR="007A479A" w:rsidRPr="00A37A0E" w:rsidRDefault="00E86714" w:rsidP="0072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185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CF0685" w:rsidRPr="00A37A0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252</w:t>
            </w:r>
          </w:p>
        </w:tc>
        <w:tc>
          <w:tcPr>
            <w:tcW w:w="270" w:type="dxa"/>
          </w:tcPr>
          <w:p w14:paraId="696A3310" w14:textId="77777777" w:rsidR="007A479A" w:rsidRPr="00A37A0E" w:rsidRDefault="007A479A" w:rsidP="007A4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A35DFD4" w14:textId="76DA8C1E" w:rsidR="007A479A" w:rsidRPr="00A37A0E" w:rsidRDefault="000A2EDB" w:rsidP="00B57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37A0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0A2EDB" w:rsidRPr="00A37A0E" w14:paraId="0ECB4A3D" w14:textId="77777777" w:rsidTr="007A479A">
        <w:trPr>
          <w:cantSplit/>
        </w:trPr>
        <w:tc>
          <w:tcPr>
            <w:tcW w:w="5670" w:type="dxa"/>
          </w:tcPr>
          <w:p w14:paraId="2DAB6101" w14:textId="57B1EA83" w:rsidR="000A2EDB" w:rsidRPr="00A37A0E" w:rsidRDefault="000A2EDB" w:rsidP="000A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A37A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กำไรสำหรับงวดจากการดำเนินงานที่ยกเลิก - สุทธิจากภาษี</w:t>
            </w:r>
          </w:p>
        </w:tc>
        <w:tc>
          <w:tcPr>
            <w:tcW w:w="720" w:type="dxa"/>
          </w:tcPr>
          <w:p w14:paraId="22B534AA" w14:textId="77777777" w:rsidR="000A2EDB" w:rsidRPr="00A37A0E" w:rsidRDefault="000A2EDB" w:rsidP="000A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34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CB2144F" w14:textId="19CF5345" w:rsidR="000A2EDB" w:rsidRPr="00A37A0E" w:rsidRDefault="00E86714" w:rsidP="00A9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185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5</w:t>
            </w:r>
            <w:r w:rsidR="000A2EDB" w:rsidRPr="00A37A0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204</w:t>
            </w:r>
          </w:p>
        </w:tc>
        <w:tc>
          <w:tcPr>
            <w:tcW w:w="270" w:type="dxa"/>
          </w:tcPr>
          <w:p w14:paraId="76C1D72A" w14:textId="77777777" w:rsidR="000A2EDB" w:rsidRPr="00A37A0E" w:rsidRDefault="000A2EDB" w:rsidP="000A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5685681" w14:textId="3EA54C03" w:rsidR="000A2EDB" w:rsidRPr="00A37A0E" w:rsidRDefault="00E86714" w:rsidP="000A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188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778</w:t>
            </w:r>
          </w:p>
        </w:tc>
      </w:tr>
      <w:tr w:rsidR="00C636F5" w:rsidRPr="00F3427F" w14:paraId="4113D498" w14:textId="77777777" w:rsidTr="007A479A">
        <w:trPr>
          <w:cantSplit/>
        </w:trPr>
        <w:tc>
          <w:tcPr>
            <w:tcW w:w="5670" w:type="dxa"/>
          </w:tcPr>
          <w:p w14:paraId="00CE3B46" w14:textId="17DFA3AE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7A0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กำไรต่อหุ้นจากการดำเนินงานที่ยกเลิก </w:t>
            </w:r>
            <w:r w:rsidRPr="00A37A0E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(บาท / หุ้น)</w:t>
            </w:r>
          </w:p>
        </w:tc>
        <w:tc>
          <w:tcPr>
            <w:tcW w:w="720" w:type="dxa"/>
          </w:tcPr>
          <w:p w14:paraId="02C48B87" w14:textId="77777777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34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9297C21" w14:textId="6BAF8B39" w:rsidR="00C636F5" w:rsidRPr="00A37A0E" w:rsidRDefault="00E86714" w:rsidP="00A9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185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0</w:t>
            </w:r>
            <w:r w:rsidR="000A2EDB" w:rsidRPr="00A37A0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.</w:t>
            </w:r>
            <w:r w:rsidRPr="00E8671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003</w:t>
            </w:r>
          </w:p>
        </w:tc>
        <w:tc>
          <w:tcPr>
            <w:tcW w:w="270" w:type="dxa"/>
          </w:tcPr>
          <w:p w14:paraId="578BEB45" w14:textId="77777777" w:rsidR="00C636F5" w:rsidRPr="00A37A0E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DCD892A" w14:textId="6DED6EC6" w:rsidR="00C636F5" w:rsidRPr="00A37A0E" w:rsidRDefault="00E86714" w:rsidP="00A9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193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0</w:t>
            </w:r>
            <w:r w:rsidR="000A2EDB" w:rsidRPr="00A37A0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.</w:t>
            </w:r>
            <w:r w:rsidRPr="00E8671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001</w:t>
            </w:r>
          </w:p>
        </w:tc>
      </w:tr>
    </w:tbl>
    <w:p w14:paraId="2A3088A7" w14:textId="650D9615" w:rsidR="00C636F5" w:rsidRPr="00F3427F" w:rsidRDefault="00C636F5" w:rsidP="00187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28"/>
          <w:szCs w:val="28"/>
        </w:rPr>
      </w:pPr>
    </w:p>
    <w:p w14:paraId="554388DB" w14:textId="77777777" w:rsidR="00C636F5" w:rsidRPr="00F3427F" w:rsidRDefault="00C63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28"/>
          <w:szCs w:val="28"/>
          <w:cs/>
        </w:rPr>
      </w:pPr>
      <w:r w:rsidRPr="00F3427F">
        <w:rPr>
          <w:rFonts w:ascii="Angsana New" w:hAnsi="Angsana New"/>
          <w:bCs/>
          <w:sz w:val="28"/>
          <w:szCs w:val="28"/>
        </w:rPr>
        <w:br w:type="page"/>
      </w:r>
    </w:p>
    <w:p w14:paraId="5347DA54" w14:textId="629817A0" w:rsidR="00187221" w:rsidRPr="005C35E4" w:rsidRDefault="00187221" w:rsidP="00187221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C35E4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กลุ่มบริษัทได้สูญเสียการควบคุมในบริษัทย่อย ณ วันที่ </w:t>
      </w:r>
      <w:r w:rsidR="00E86714" w:rsidRPr="00E86714">
        <w:rPr>
          <w:rFonts w:asciiTheme="majorBidi" w:hAnsiTheme="majorBidi" w:cstheme="majorBidi"/>
          <w:sz w:val="28"/>
          <w:szCs w:val="28"/>
        </w:rPr>
        <w:t>23</w:t>
      </w:r>
      <w:r w:rsidRPr="005C35E4">
        <w:rPr>
          <w:rFonts w:asciiTheme="majorBidi" w:hAnsiTheme="majorBidi" w:cstheme="majorBidi"/>
          <w:sz w:val="28"/>
          <w:szCs w:val="28"/>
        </w:rPr>
        <w:t xml:space="preserve"> </w:t>
      </w:r>
      <w:r w:rsidRPr="005C35E4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E86714" w:rsidRPr="00E86714">
        <w:rPr>
          <w:rFonts w:asciiTheme="majorBidi" w:hAnsiTheme="majorBidi" w:cstheme="majorBidi"/>
          <w:sz w:val="28"/>
          <w:szCs w:val="28"/>
        </w:rPr>
        <w:t>2569</w:t>
      </w:r>
      <w:r w:rsidRPr="005C35E4">
        <w:rPr>
          <w:rFonts w:asciiTheme="majorBidi" w:hAnsiTheme="majorBidi" w:cstheme="majorBidi"/>
          <w:sz w:val="28"/>
          <w:szCs w:val="28"/>
        </w:rPr>
        <w:t xml:space="preserve"> </w:t>
      </w:r>
      <w:r w:rsidRPr="005C35E4">
        <w:rPr>
          <w:rFonts w:asciiTheme="majorBidi" w:hAnsiTheme="majorBidi" w:cstheme="majorBidi" w:hint="cs"/>
          <w:sz w:val="28"/>
          <w:szCs w:val="28"/>
          <w:cs/>
        </w:rPr>
        <w:t>โดยมูลค่าของสินทรัพย์และหนี้สิน ณ</w:t>
      </w:r>
      <w:r w:rsidR="00137060" w:rsidRPr="005C35E4">
        <w:rPr>
          <w:rFonts w:asciiTheme="majorBidi" w:hAnsiTheme="majorBidi" w:cstheme="majorBidi"/>
          <w:sz w:val="28"/>
          <w:szCs w:val="28"/>
        </w:rPr>
        <w:t xml:space="preserve"> </w:t>
      </w:r>
      <w:r w:rsidRPr="005C35E4">
        <w:rPr>
          <w:rFonts w:asciiTheme="majorBidi" w:hAnsiTheme="majorBidi" w:cstheme="majorBidi" w:hint="cs"/>
          <w:sz w:val="28"/>
          <w:szCs w:val="28"/>
          <w:cs/>
        </w:rPr>
        <w:t>วันที่สูญเสียการควบคุม สรุปได้ดังนี้</w:t>
      </w:r>
    </w:p>
    <w:p w14:paraId="43FAE9CA" w14:textId="77777777" w:rsidR="00187221" w:rsidRPr="005C35E4" w:rsidRDefault="00187221" w:rsidP="006139BD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1620"/>
        <w:gridCol w:w="2340"/>
      </w:tblGrid>
      <w:tr w:rsidR="00187221" w:rsidRPr="005C35E4" w14:paraId="47AA4FD0" w14:textId="77777777" w:rsidTr="00134268">
        <w:tc>
          <w:tcPr>
            <w:tcW w:w="5220" w:type="dxa"/>
          </w:tcPr>
          <w:p w14:paraId="6F984F6F" w14:textId="77777777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C35E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สินทรัพย์และหนี้สิน ณ</w:t>
            </w:r>
            <w:r w:rsidRPr="005C35E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C35E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วันที่สูญเสียการควบคุ</w:t>
            </w:r>
            <w:r w:rsidRPr="005C35E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</w:t>
            </w:r>
          </w:p>
        </w:tc>
        <w:tc>
          <w:tcPr>
            <w:tcW w:w="1620" w:type="dxa"/>
          </w:tcPr>
          <w:p w14:paraId="412C4052" w14:textId="77777777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59AC7250" w14:textId="4F65708F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35E4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5C35E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86714" w:rsidRPr="00E86714">
              <w:rPr>
                <w:rFonts w:ascii="Angsana New" w:hAnsi="Angsana New"/>
                <w:sz w:val="28"/>
                <w:szCs w:val="28"/>
              </w:rPr>
              <w:t>23</w:t>
            </w:r>
            <w:r w:rsidRPr="005C35E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C35E4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E86714" w:rsidRPr="00E8671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187221" w:rsidRPr="005C35E4" w14:paraId="01D7A6CC" w14:textId="77777777" w:rsidTr="00134268">
        <w:tc>
          <w:tcPr>
            <w:tcW w:w="5220" w:type="dxa"/>
          </w:tcPr>
          <w:p w14:paraId="6BC4B5DA" w14:textId="77777777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74815D7C" w14:textId="77777777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21EC5077" w14:textId="77777777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C35E4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5C35E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87221" w:rsidRPr="005C35E4" w14:paraId="2A796F23" w14:textId="77777777" w:rsidTr="00134268">
        <w:tc>
          <w:tcPr>
            <w:tcW w:w="5220" w:type="dxa"/>
          </w:tcPr>
          <w:p w14:paraId="4926911D" w14:textId="77777777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C35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620" w:type="dxa"/>
          </w:tcPr>
          <w:p w14:paraId="6799D76F" w14:textId="77777777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</w:tcPr>
          <w:p w14:paraId="13EA9C43" w14:textId="77777777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87221" w:rsidRPr="005C35E4" w14:paraId="3842849A" w14:textId="77777777" w:rsidTr="00134268">
        <w:tc>
          <w:tcPr>
            <w:tcW w:w="5220" w:type="dxa"/>
          </w:tcPr>
          <w:p w14:paraId="0FA95F6B" w14:textId="77777777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C35E4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</w:tcPr>
          <w:p w14:paraId="6FBE4D35" w14:textId="77777777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</w:tcPr>
          <w:p w14:paraId="72A4D313" w14:textId="58248A8D" w:rsidR="00187221" w:rsidRPr="005C35E4" w:rsidRDefault="00E86714" w:rsidP="001B5821">
            <w:pPr>
              <w:pStyle w:val="ListParagraph"/>
              <w:tabs>
                <w:tab w:val="left" w:pos="630"/>
              </w:tabs>
              <w:spacing w:line="240" w:lineRule="auto"/>
              <w:ind w:left="0" w:right="1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4</w:t>
            </w:r>
            <w:r w:rsidR="00187221" w:rsidRPr="005C35E4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259</w:t>
            </w:r>
          </w:p>
        </w:tc>
      </w:tr>
      <w:tr w:rsidR="00187221" w:rsidRPr="005C35E4" w14:paraId="7A0E4BD2" w14:textId="77777777" w:rsidTr="00134268">
        <w:tc>
          <w:tcPr>
            <w:tcW w:w="5220" w:type="dxa"/>
          </w:tcPr>
          <w:p w14:paraId="6AE5D5CB" w14:textId="77777777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C35E4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620" w:type="dxa"/>
          </w:tcPr>
          <w:p w14:paraId="0E47C263" w14:textId="77777777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</w:tcPr>
          <w:p w14:paraId="71F90A55" w14:textId="5470ECD1" w:rsidR="00187221" w:rsidRPr="005C35E4" w:rsidRDefault="00E86714" w:rsidP="001B5821">
            <w:pPr>
              <w:pStyle w:val="ListParagraph"/>
              <w:tabs>
                <w:tab w:val="left" w:pos="630"/>
              </w:tabs>
              <w:spacing w:line="240" w:lineRule="auto"/>
              <w:ind w:left="0" w:right="1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476</w:t>
            </w:r>
            <w:r w:rsidR="00187221" w:rsidRPr="005C35E4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333</w:t>
            </w:r>
          </w:p>
        </w:tc>
      </w:tr>
      <w:tr w:rsidR="00187221" w:rsidRPr="005C35E4" w14:paraId="40D83675" w14:textId="77777777" w:rsidTr="00134268">
        <w:tc>
          <w:tcPr>
            <w:tcW w:w="5220" w:type="dxa"/>
          </w:tcPr>
          <w:p w14:paraId="117FBBB1" w14:textId="77777777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C35E4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620" w:type="dxa"/>
          </w:tcPr>
          <w:p w14:paraId="6C502747" w14:textId="77777777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</w:tcPr>
          <w:p w14:paraId="59FFAE8D" w14:textId="49406792" w:rsidR="00187221" w:rsidRPr="005C35E4" w:rsidRDefault="00E86714" w:rsidP="001B5821">
            <w:pPr>
              <w:pStyle w:val="ListParagraph"/>
              <w:tabs>
                <w:tab w:val="left" w:pos="630"/>
              </w:tabs>
              <w:spacing w:line="240" w:lineRule="auto"/>
              <w:ind w:left="0" w:right="1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447</w:t>
            </w:r>
          </w:p>
        </w:tc>
      </w:tr>
      <w:tr w:rsidR="00187221" w:rsidRPr="005C35E4" w14:paraId="13CE5F55" w14:textId="77777777" w:rsidTr="00134268">
        <w:tc>
          <w:tcPr>
            <w:tcW w:w="5220" w:type="dxa"/>
          </w:tcPr>
          <w:p w14:paraId="41ADFB2C" w14:textId="77777777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C35E4">
              <w:rPr>
                <w:rFonts w:ascii="Angsana New" w:hAnsi="Angsana New"/>
                <w:sz w:val="28"/>
                <w:szCs w:val="28"/>
                <w:cs/>
              </w:rPr>
              <w:t>เงินฝากประจำที่มีข้อจำกัดในการใช้</w:t>
            </w:r>
          </w:p>
        </w:tc>
        <w:tc>
          <w:tcPr>
            <w:tcW w:w="1620" w:type="dxa"/>
          </w:tcPr>
          <w:p w14:paraId="4A89AA90" w14:textId="77777777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</w:tcPr>
          <w:p w14:paraId="1E613F84" w14:textId="06067734" w:rsidR="00187221" w:rsidRPr="005C35E4" w:rsidRDefault="00E86714" w:rsidP="001B5821">
            <w:pPr>
              <w:pStyle w:val="ListParagraph"/>
              <w:tabs>
                <w:tab w:val="left" w:pos="630"/>
              </w:tabs>
              <w:spacing w:line="240" w:lineRule="auto"/>
              <w:ind w:left="0" w:right="1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4</w:t>
            </w:r>
            <w:r w:rsidR="00187221" w:rsidRPr="005C35E4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254</w:t>
            </w:r>
          </w:p>
        </w:tc>
      </w:tr>
      <w:tr w:rsidR="00187221" w:rsidRPr="005C35E4" w14:paraId="781AA0CC" w14:textId="77777777" w:rsidTr="00134268">
        <w:tc>
          <w:tcPr>
            <w:tcW w:w="5220" w:type="dxa"/>
          </w:tcPr>
          <w:p w14:paraId="6F2BF214" w14:textId="77777777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C35E4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620" w:type="dxa"/>
          </w:tcPr>
          <w:p w14:paraId="03F2DDEF" w14:textId="77777777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1738C642" w14:textId="2A9719C6" w:rsidR="00187221" w:rsidRPr="005C35E4" w:rsidRDefault="00E86714" w:rsidP="001B5821">
            <w:pPr>
              <w:pStyle w:val="ListParagraph"/>
              <w:tabs>
                <w:tab w:val="left" w:pos="630"/>
                <w:tab w:val="left" w:pos="1962"/>
              </w:tabs>
              <w:spacing w:line="240" w:lineRule="auto"/>
              <w:ind w:left="0" w:right="1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11</w:t>
            </w:r>
            <w:r w:rsidR="00187221" w:rsidRPr="005C35E4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079</w:t>
            </w:r>
          </w:p>
        </w:tc>
      </w:tr>
      <w:tr w:rsidR="00187221" w:rsidRPr="005C35E4" w14:paraId="03C669FB" w14:textId="77777777" w:rsidTr="00134268">
        <w:tc>
          <w:tcPr>
            <w:tcW w:w="5220" w:type="dxa"/>
          </w:tcPr>
          <w:p w14:paraId="3097B59C" w14:textId="77777777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471EF31E" w14:textId="77777777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0961B0C0" w14:textId="694524DB" w:rsidR="00187221" w:rsidRPr="005C35E4" w:rsidRDefault="00E86714" w:rsidP="001B5821">
            <w:pPr>
              <w:pStyle w:val="ListParagraph"/>
              <w:tabs>
                <w:tab w:val="left" w:pos="630"/>
              </w:tabs>
              <w:spacing w:line="240" w:lineRule="auto"/>
              <w:ind w:left="0" w:right="16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496</w:t>
            </w:r>
            <w:r w:rsidR="00187221" w:rsidRPr="005C35E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372</w:t>
            </w:r>
          </w:p>
        </w:tc>
      </w:tr>
      <w:tr w:rsidR="00187221" w:rsidRPr="005C35E4" w14:paraId="168CEE6A" w14:textId="77777777" w:rsidTr="00134268">
        <w:tc>
          <w:tcPr>
            <w:tcW w:w="5220" w:type="dxa"/>
          </w:tcPr>
          <w:p w14:paraId="1302FECF" w14:textId="77777777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C35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620" w:type="dxa"/>
          </w:tcPr>
          <w:p w14:paraId="74F60066" w14:textId="77777777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</w:tcPr>
          <w:p w14:paraId="1C7A2FEA" w14:textId="77777777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 w:right="16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87221" w:rsidRPr="005C35E4" w14:paraId="6DC48DD8" w14:textId="77777777" w:rsidTr="00134268">
        <w:tc>
          <w:tcPr>
            <w:tcW w:w="5220" w:type="dxa"/>
          </w:tcPr>
          <w:p w14:paraId="37A31A25" w14:textId="77777777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C35E4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20" w:type="dxa"/>
          </w:tcPr>
          <w:p w14:paraId="072EDBC8" w14:textId="77777777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</w:tcPr>
          <w:p w14:paraId="2BB22F12" w14:textId="53E0D2F9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 w:right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35E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86714" w:rsidRPr="00E86714">
              <w:rPr>
                <w:rFonts w:ascii="Angsana New" w:hAnsi="Angsana New"/>
                <w:sz w:val="28"/>
                <w:szCs w:val="28"/>
              </w:rPr>
              <w:t>15</w:t>
            </w:r>
            <w:r w:rsidRPr="005C35E4">
              <w:rPr>
                <w:rFonts w:ascii="Angsana New" w:hAnsi="Angsana New"/>
                <w:sz w:val="28"/>
                <w:szCs w:val="28"/>
              </w:rPr>
              <w:t>,</w:t>
            </w:r>
            <w:r w:rsidR="00E86714" w:rsidRPr="00E86714">
              <w:rPr>
                <w:rFonts w:ascii="Angsana New" w:hAnsi="Angsana New"/>
                <w:sz w:val="28"/>
                <w:szCs w:val="28"/>
              </w:rPr>
              <w:t>759</w:t>
            </w:r>
            <w:r w:rsidRPr="005C35E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87221" w:rsidRPr="005C35E4" w14:paraId="7F95978A" w14:textId="77777777" w:rsidTr="00134268">
        <w:tc>
          <w:tcPr>
            <w:tcW w:w="5220" w:type="dxa"/>
          </w:tcPr>
          <w:p w14:paraId="28827C2D" w14:textId="77777777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C35E4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620" w:type="dxa"/>
          </w:tcPr>
          <w:p w14:paraId="30E2829F" w14:textId="77777777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</w:tcPr>
          <w:p w14:paraId="7CB9D10B" w14:textId="6321F155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 w:right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35E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86714" w:rsidRPr="00E86714">
              <w:rPr>
                <w:rFonts w:ascii="Angsana New" w:hAnsi="Angsana New"/>
                <w:sz w:val="28"/>
                <w:szCs w:val="28"/>
              </w:rPr>
              <w:t>20</w:t>
            </w:r>
            <w:r w:rsidRPr="005C35E4">
              <w:rPr>
                <w:rFonts w:ascii="Angsana New" w:hAnsi="Angsana New"/>
                <w:sz w:val="28"/>
                <w:szCs w:val="28"/>
              </w:rPr>
              <w:t>,</w:t>
            </w:r>
            <w:r w:rsidR="00E86714" w:rsidRPr="00E86714">
              <w:rPr>
                <w:rFonts w:ascii="Angsana New" w:hAnsi="Angsana New"/>
                <w:sz w:val="28"/>
                <w:szCs w:val="28"/>
              </w:rPr>
              <w:t>661</w:t>
            </w:r>
            <w:r w:rsidRPr="005C35E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87221" w:rsidRPr="005C35E4" w14:paraId="318E85D5" w14:textId="77777777" w:rsidTr="00134268">
        <w:tc>
          <w:tcPr>
            <w:tcW w:w="5220" w:type="dxa"/>
          </w:tcPr>
          <w:p w14:paraId="28E395C6" w14:textId="77777777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C35E4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5C35E4">
              <w:rPr>
                <w:rFonts w:ascii="Angsana New" w:hAnsi="Angsana New"/>
                <w:sz w:val="28"/>
                <w:szCs w:val="28"/>
                <w:cs/>
              </w:rPr>
              <w:t>งินกู้ยืมระยะยาวจากสถาบันการเงิน</w:t>
            </w:r>
          </w:p>
        </w:tc>
        <w:tc>
          <w:tcPr>
            <w:tcW w:w="1620" w:type="dxa"/>
          </w:tcPr>
          <w:p w14:paraId="3DF5A485" w14:textId="77777777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</w:tcPr>
          <w:p w14:paraId="13B5691F" w14:textId="773869F2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 w:right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35E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86714" w:rsidRPr="00E86714">
              <w:rPr>
                <w:rFonts w:ascii="Angsana New" w:hAnsi="Angsana New"/>
                <w:sz w:val="28"/>
                <w:szCs w:val="28"/>
              </w:rPr>
              <w:t>145</w:t>
            </w:r>
            <w:r w:rsidRPr="005C35E4">
              <w:rPr>
                <w:rFonts w:ascii="Angsana New" w:hAnsi="Angsana New"/>
                <w:sz w:val="28"/>
                <w:szCs w:val="28"/>
              </w:rPr>
              <w:t>,</w:t>
            </w:r>
            <w:r w:rsidR="00E86714" w:rsidRPr="00E86714">
              <w:rPr>
                <w:rFonts w:ascii="Angsana New" w:hAnsi="Angsana New"/>
                <w:sz w:val="28"/>
                <w:szCs w:val="28"/>
              </w:rPr>
              <w:t>098</w:t>
            </w:r>
            <w:r w:rsidRPr="005C35E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87221" w:rsidRPr="005C35E4" w14:paraId="043ADCDB" w14:textId="77777777" w:rsidTr="00134268">
        <w:tc>
          <w:tcPr>
            <w:tcW w:w="5220" w:type="dxa"/>
          </w:tcPr>
          <w:p w14:paraId="43B0FF5D" w14:textId="77777777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C35E4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620" w:type="dxa"/>
          </w:tcPr>
          <w:p w14:paraId="78417B75" w14:textId="77777777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</w:tcPr>
          <w:p w14:paraId="032A2E32" w14:textId="7B3E4D39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 w:right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35E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86714" w:rsidRPr="00E86714">
              <w:rPr>
                <w:rFonts w:ascii="Angsana New" w:hAnsi="Angsana New"/>
                <w:sz w:val="28"/>
                <w:szCs w:val="28"/>
              </w:rPr>
              <w:t>105</w:t>
            </w:r>
            <w:r w:rsidRPr="005C35E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87221" w:rsidRPr="005C35E4" w14:paraId="644C5DB2" w14:textId="77777777" w:rsidTr="00134268">
        <w:tc>
          <w:tcPr>
            <w:tcW w:w="5220" w:type="dxa"/>
          </w:tcPr>
          <w:p w14:paraId="613762E0" w14:textId="77777777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C35E4">
              <w:rPr>
                <w:rFonts w:ascii="Angsana New" w:hAnsi="Angsana New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620" w:type="dxa"/>
          </w:tcPr>
          <w:p w14:paraId="24D90761" w14:textId="77777777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</w:tcPr>
          <w:p w14:paraId="34FCE0E4" w14:textId="7382BF90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 w:right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35E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86714" w:rsidRPr="00E86714">
              <w:rPr>
                <w:rFonts w:ascii="Angsana New" w:hAnsi="Angsana New"/>
                <w:sz w:val="28"/>
                <w:szCs w:val="28"/>
              </w:rPr>
              <w:t>8</w:t>
            </w:r>
            <w:r w:rsidRPr="005C35E4">
              <w:rPr>
                <w:rFonts w:ascii="Angsana New" w:hAnsi="Angsana New"/>
                <w:sz w:val="28"/>
                <w:szCs w:val="28"/>
              </w:rPr>
              <w:t>,</w:t>
            </w:r>
            <w:r w:rsidR="00E86714" w:rsidRPr="00E86714">
              <w:rPr>
                <w:rFonts w:ascii="Angsana New" w:hAnsi="Angsana New"/>
                <w:sz w:val="28"/>
                <w:szCs w:val="28"/>
              </w:rPr>
              <w:t>101</w:t>
            </w:r>
            <w:r w:rsidRPr="005C35E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87221" w:rsidRPr="005C35E4" w14:paraId="49A50DFD" w14:textId="77777777" w:rsidTr="00134268">
        <w:tc>
          <w:tcPr>
            <w:tcW w:w="5220" w:type="dxa"/>
          </w:tcPr>
          <w:p w14:paraId="60B371D2" w14:textId="77777777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C35E4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620" w:type="dxa"/>
          </w:tcPr>
          <w:p w14:paraId="5F225E4D" w14:textId="77777777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4488A815" w14:textId="52C64F87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 w:right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35E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86714" w:rsidRPr="00E86714">
              <w:rPr>
                <w:rFonts w:ascii="Angsana New" w:hAnsi="Angsana New"/>
                <w:sz w:val="28"/>
                <w:szCs w:val="28"/>
              </w:rPr>
              <w:t>45</w:t>
            </w:r>
            <w:r w:rsidRPr="005C35E4">
              <w:rPr>
                <w:rFonts w:ascii="Angsana New" w:hAnsi="Angsana New"/>
                <w:sz w:val="28"/>
                <w:szCs w:val="28"/>
              </w:rPr>
              <w:t>,</w:t>
            </w:r>
            <w:r w:rsidR="00E86714" w:rsidRPr="00E86714">
              <w:rPr>
                <w:rFonts w:ascii="Angsana New" w:hAnsi="Angsana New"/>
                <w:sz w:val="28"/>
                <w:szCs w:val="28"/>
              </w:rPr>
              <w:t>852</w:t>
            </w:r>
            <w:r w:rsidRPr="005C35E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87221" w:rsidRPr="005C35E4" w14:paraId="51B9E0C5" w14:textId="77777777" w:rsidTr="00134268">
        <w:tc>
          <w:tcPr>
            <w:tcW w:w="5220" w:type="dxa"/>
          </w:tcPr>
          <w:p w14:paraId="5C166D03" w14:textId="77777777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6360FE94" w14:textId="77777777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1B136296" w14:textId="51C619F3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 w:right="12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C35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="00E86714" w:rsidRPr="00E86714">
              <w:rPr>
                <w:rFonts w:ascii="Angsana New" w:hAnsi="Angsana New"/>
                <w:b/>
                <w:bCs/>
                <w:sz w:val="28"/>
                <w:szCs w:val="28"/>
              </w:rPr>
              <w:t>235</w:t>
            </w:r>
            <w:r w:rsidRPr="005C35E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E86714" w:rsidRPr="00E86714">
              <w:rPr>
                <w:rFonts w:ascii="Angsana New" w:hAnsi="Angsana New"/>
                <w:b/>
                <w:bCs/>
                <w:sz w:val="28"/>
                <w:szCs w:val="28"/>
              </w:rPr>
              <w:t>576</w:t>
            </w:r>
            <w:r w:rsidRPr="005C35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187221" w:rsidRPr="005C35E4" w14:paraId="656BCF4D" w14:textId="77777777" w:rsidTr="00134268">
        <w:tc>
          <w:tcPr>
            <w:tcW w:w="5220" w:type="dxa"/>
          </w:tcPr>
          <w:p w14:paraId="62F0BBF5" w14:textId="77777777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48679067" w14:textId="77777777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481B968F" w14:textId="77777777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 w:right="16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187221" w:rsidRPr="005C35E4" w14:paraId="21EFE67A" w14:textId="77777777" w:rsidTr="00134268">
        <w:trPr>
          <w:trHeight w:val="54"/>
        </w:trPr>
        <w:tc>
          <w:tcPr>
            <w:tcW w:w="5220" w:type="dxa"/>
          </w:tcPr>
          <w:p w14:paraId="73FCB7A1" w14:textId="77777777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C35E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รวมสินทรัพย์สุทธิ</w:t>
            </w:r>
          </w:p>
        </w:tc>
        <w:tc>
          <w:tcPr>
            <w:tcW w:w="1620" w:type="dxa"/>
          </w:tcPr>
          <w:p w14:paraId="411D8297" w14:textId="77777777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</w:tcPr>
          <w:p w14:paraId="2427B24C" w14:textId="61FB8B5F" w:rsidR="00187221" w:rsidRPr="005C35E4" w:rsidRDefault="00E86714" w:rsidP="001B5821">
            <w:pPr>
              <w:pStyle w:val="ListParagraph"/>
              <w:tabs>
                <w:tab w:val="left" w:pos="630"/>
              </w:tabs>
              <w:spacing w:line="240" w:lineRule="auto"/>
              <w:ind w:left="0" w:right="16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260</w:t>
            </w:r>
            <w:r w:rsidR="00187221" w:rsidRPr="005C35E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796</w:t>
            </w:r>
          </w:p>
        </w:tc>
      </w:tr>
      <w:tr w:rsidR="00187221" w:rsidRPr="005C35E4" w14:paraId="750498DC" w14:textId="77777777" w:rsidTr="00134268">
        <w:tc>
          <w:tcPr>
            <w:tcW w:w="5220" w:type="dxa"/>
          </w:tcPr>
          <w:p w14:paraId="0B699A22" w14:textId="77777777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C35E4">
              <w:rPr>
                <w:rFonts w:ascii="Angsana New" w:hAnsi="Angsana New" w:hint="cs"/>
                <w:sz w:val="28"/>
                <w:szCs w:val="28"/>
                <w:cs/>
              </w:rPr>
              <w:t>ส่วนได้เสียที่ไม่มีอำนาจควบคุมในบริษัทย่อย</w:t>
            </w:r>
          </w:p>
        </w:tc>
        <w:tc>
          <w:tcPr>
            <w:tcW w:w="1620" w:type="dxa"/>
          </w:tcPr>
          <w:p w14:paraId="6D4ACC96" w14:textId="77777777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69978635" w14:textId="0CAFE1E9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 w:right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35E4">
              <w:rPr>
                <w:rFonts w:ascii="Angsana New" w:hAnsi="Angsana New"/>
                <w:sz w:val="28"/>
                <w:szCs w:val="28"/>
              </w:rPr>
              <w:t>(</w:t>
            </w:r>
            <w:r w:rsidR="00E86714" w:rsidRPr="00E86714">
              <w:rPr>
                <w:rFonts w:ascii="Angsana New" w:hAnsi="Angsana New"/>
                <w:sz w:val="28"/>
                <w:szCs w:val="28"/>
              </w:rPr>
              <w:t>127</w:t>
            </w:r>
            <w:r w:rsidRPr="005C35E4">
              <w:rPr>
                <w:rFonts w:ascii="Angsana New" w:hAnsi="Angsana New"/>
                <w:sz w:val="28"/>
                <w:szCs w:val="28"/>
              </w:rPr>
              <w:t>,</w:t>
            </w:r>
            <w:r w:rsidR="00E86714" w:rsidRPr="00E86714">
              <w:rPr>
                <w:rFonts w:ascii="Angsana New" w:hAnsi="Angsana New"/>
                <w:sz w:val="28"/>
                <w:szCs w:val="28"/>
              </w:rPr>
              <w:t>436</w:t>
            </w:r>
            <w:r w:rsidRPr="005C35E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87221" w:rsidRPr="005C35E4" w14:paraId="3BA55BAD" w14:textId="77777777" w:rsidTr="00134268">
        <w:tc>
          <w:tcPr>
            <w:tcW w:w="5220" w:type="dxa"/>
          </w:tcPr>
          <w:p w14:paraId="4C69288E" w14:textId="77777777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C35E4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มูลค่าตามบัญชีของบริษัท</w:t>
            </w:r>
          </w:p>
        </w:tc>
        <w:tc>
          <w:tcPr>
            <w:tcW w:w="1620" w:type="dxa"/>
          </w:tcPr>
          <w:p w14:paraId="7945BA81" w14:textId="77777777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0310EECA" w14:textId="22DE0CB4" w:rsidR="00187221" w:rsidRPr="005C35E4" w:rsidRDefault="00E86714" w:rsidP="001B5821">
            <w:pPr>
              <w:pStyle w:val="ListParagraph"/>
              <w:tabs>
                <w:tab w:val="left" w:pos="630"/>
              </w:tabs>
              <w:spacing w:line="240" w:lineRule="auto"/>
              <w:ind w:left="0" w:right="1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133</w:t>
            </w:r>
            <w:r w:rsidR="00187221" w:rsidRPr="005C35E4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360</w:t>
            </w:r>
          </w:p>
        </w:tc>
      </w:tr>
      <w:tr w:rsidR="00187221" w:rsidRPr="005C35E4" w14:paraId="6917F247" w14:textId="77777777" w:rsidTr="00134268">
        <w:tc>
          <w:tcPr>
            <w:tcW w:w="5220" w:type="dxa"/>
          </w:tcPr>
          <w:p w14:paraId="51BAE0B4" w14:textId="77777777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094B369B" w14:textId="77777777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</w:tcPr>
          <w:p w14:paraId="257A8A4A" w14:textId="77777777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 w:right="16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87221" w:rsidRPr="005C35E4" w14:paraId="7217BFF5" w14:textId="77777777" w:rsidTr="00134268">
        <w:tc>
          <w:tcPr>
            <w:tcW w:w="5220" w:type="dxa"/>
          </w:tcPr>
          <w:p w14:paraId="56B66CE0" w14:textId="77777777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C35E4">
              <w:rPr>
                <w:rFonts w:ascii="Angsana New" w:hAnsi="Angsana New" w:hint="cs"/>
                <w:sz w:val="28"/>
                <w:szCs w:val="28"/>
                <w:cs/>
              </w:rPr>
              <w:t>สิ่งตอบแทนที่ได้รับจากการจำหน่ายเงินลงทุนในบริษัทย่อย</w:t>
            </w:r>
          </w:p>
        </w:tc>
        <w:tc>
          <w:tcPr>
            <w:tcW w:w="1620" w:type="dxa"/>
          </w:tcPr>
          <w:p w14:paraId="2F7BBA79" w14:textId="77777777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38AD796B" w14:textId="357A030D" w:rsidR="00187221" w:rsidRPr="005C35E4" w:rsidRDefault="00E86714" w:rsidP="001B5821">
            <w:pPr>
              <w:pStyle w:val="ListParagraph"/>
              <w:tabs>
                <w:tab w:val="left" w:pos="630"/>
              </w:tabs>
              <w:spacing w:line="240" w:lineRule="auto"/>
              <w:ind w:left="0" w:right="1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714">
              <w:rPr>
                <w:rFonts w:ascii="Angsana New" w:hAnsi="Angsana New"/>
                <w:sz w:val="28"/>
                <w:szCs w:val="28"/>
              </w:rPr>
              <w:t>142</w:t>
            </w:r>
            <w:r w:rsidR="00187221" w:rsidRPr="005C35E4">
              <w:rPr>
                <w:rFonts w:ascii="Angsana New" w:hAnsi="Angsana New"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sz w:val="28"/>
                <w:szCs w:val="28"/>
              </w:rPr>
              <w:t>845</w:t>
            </w:r>
          </w:p>
        </w:tc>
      </w:tr>
      <w:tr w:rsidR="00187221" w:rsidRPr="005C35E4" w14:paraId="78715E33" w14:textId="77777777" w:rsidTr="00134268">
        <w:tc>
          <w:tcPr>
            <w:tcW w:w="5220" w:type="dxa"/>
          </w:tcPr>
          <w:p w14:paraId="142BFBCA" w14:textId="7C3E5D02" w:rsidR="00187221" w:rsidRPr="005C35E4" w:rsidRDefault="00642052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C35E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187221" w:rsidRPr="005C35E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</w:t>
            </w:r>
            <w:r w:rsidR="00187221" w:rsidRPr="005C35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สูญเสียการควบคุม</w:t>
            </w:r>
            <w:r w:rsidR="00187221" w:rsidRPr="005C35E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ในบริษัทย่อย</w:t>
            </w:r>
          </w:p>
        </w:tc>
        <w:tc>
          <w:tcPr>
            <w:tcW w:w="1620" w:type="dxa"/>
          </w:tcPr>
          <w:p w14:paraId="76672981" w14:textId="77777777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6EB031BF" w14:textId="53938103" w:rsidR="00187221" w:rsidRPr="005C35E4" w:rsidRDefault="00E86714" w:rsidP="001B5821">
            <w:pPr>
              <w:pStyle w:val="ListParagraph"/>
              <w:tabs>
                <w:tab w:val="left" w:pos="630"/>
              </w:tabs>
              <w:spacing w:line="240" w:lineRule="auto"/>
              <w:ind w:left="0" w:right="16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="00187221" w:rsidRPr="005C35E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485</w:t>
            </w:r>
          </w:p>
        </w:tc>
      </w:tr>
      <w:tr w:rsidR="00187221" w:rsidRPr="005C35E4" w14:paraId="16EFEA39" w14:textId="77777777" w:rsidTr="00134268">
        <w:tc>
          <w:tcPr>
            <w:tcW w:w="5220" w:type="dxa"/>
          </w:tcPr>
          <w:p w14:paraId="3037C76F" w14:textId="2A7B085D" w:rsidR="00187221" w:rsidRPr="005C35E4" w:rsidRDefault="00CF0685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C35E4">
              <w:rPr>
                <w:rFonts w:ascii="Angsana New" w:hAnsi="Angsana New" w:hint="cs"/>
                <w:sz w:val="28"/>
                <w:szCs w:val="28"/>
                <w:cs/>
              </w:rPr>
              <w:t>ประมาณการค่าใช้จ่าย</w:t>
            </w:r>
            <w:r w:rsidR="00134268" w:rsidRPr="005C35E4">
              <w:rPr>
                <w:rFonts w:ascii="Angsana New" w:hAnsi="Angsana New" w:hint="cs"/>
                <w:sz w:val="28"/>
                <w:szCs w:val="28"/>
                <w:cs/>
              </w:rPr>
              <w:t>ที่ต้องดำเนินการให้เสร็จหลังจากทำสัญญา</w:t>
            </w:r>
          </w:p>
        </w:tc>
        <w:tc>
          <w:tcPr>
            <w:tcW w:w="1620" w:type="dxa"/>
          </w:tcPr>
          <w:p w14:paraId="66EABF5E" w14:textId="77777777" w:rsidR="00187221" w:rsidRPr="005C35E4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56BC7561" w14:textId="00EB3F4C" w:rsidR="00187221" w:rsidRPr="005C35E4" w:rsidRDefault="00CF0685" w:rsidP="00636F46">
            <w:pPr>
              <w:pStyle w:val="ListParagraph"/>
              <w:tabs>
                <w:tab w:val="left" w:pos="630"/>
              </w:tabs>
              <w:spacing w:line="240" w:lineRule="auto"/>
              <w:ind w:left="0" w:right="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35E4">
              <w:rPr>
                <w:rFonts w:ascii="Angsana New" w:hAnsi="Angsana New"/>
                <w:sz w:val="28"/>
                <w:szCs w:val="28"/>
              </w:rPr>
              <w:t>(</w:t>
            </w:r>
            <w:r w:rsidR="00E86714" w:rsidRPr="00E86714">
              <w:rPr>
                <w:rFonts w:ascii="Angsana New" w:hAnsi="Angsana New"/>
                <w:sz w:val="28"/>
                <w:szCs w:val="28"/>
              </w:rPr>
              <w:t>8</w:t>
            </w:r>
            <w:r w:rsidRPr="005C35E4">
              <w:rPr>
                <w:rFonts w:ascii="Angsana New" w:hAnsi="Angsana New"/>
                <w:sz w:val="28"/>
                <w:szCs w:val="28"/>
              </w:rPr>
              <w:t>,</w:t>
            </w:r>
            <w:r w:rsidR="00E86714" w:rsidRPr="00E86714">
              <w:rPr>
                <w:rFonts w:ascii="Angsana New" w:hAnsi="Angsana New"/>
                <w:sz w:val="28"/>
                <w:szCs w:val="28"/>
              </w:rPr>
              <w:t>233</w:t>
            </w:r>
            <w:r w:rsidRPr="005C35E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F0685" w:rsidRPr="00F3427F" w14:paraId="09A494F8" w14:textId="77777777" w:rsidTr="00134268">
        <w:tc>
          <w:tcPr>
            <w:tcW w:w="5220" w:type="dxa"/>
          </w:tcPr>
          <w:p w14:paraId="665D71DB" w14:textId="60C7C706" w:rsidR="00CF0685" w:rsidRPr="005C35E4" w:rsidRDefault="00CF0685" w:rsidP="00CF0685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C35E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กำไรจากการ</w:t>
            </w:r>
            <w:r w:rsidRPr="005C35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สูญเสียการควบคุม</w:t>
            </w:r>
            <w:r w:rsidRPr="005C35E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ในบริษัทย่อย </w:t>
            </w:r>
            <w:r w:rsidRPr="005C35E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5C35E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620" w:type="dxa"/>
          </w:tcPr>
          <w:p w14:paraId="29E5C1FD" w14:textId="77777777" w:rsidR="00CF0685" w:rsidRPr="005C35E4" w:rsidRDefault="00CF0685" w:rsidP="00CF0685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</w:tcPr>
          <w:p w14:paraId="6E4FE22C" w14:textId="059CFDF0" w:rsidR="00CF0685" w:rsidRPr="005C35E4" w:rsidRDefault="00E86714" w:rsidP="00CF0685">
            <w:pPr>
              <w:pStyle w:val="ListParagraph"/>
              <w:tabs>
                <w:tab w:val="left" w:pos="630"/>
              </w:tabs>
              <w:spacing w:line="240" w:lineRule="auto"/>
              <w:ind w:left="0" w:right="16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CF0685" w:rsidRPr="005C35E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="Angsana New" w:hAnsi="Angsana New"/>
                <w:b/>
                <w:bCs/>
                <w:sz w:val="28"/>
                <w:szCs w:val="28"/>
              </w:rPr>
              <w:t>252</w:t>
            </w:r>
          </w:p>
        </w:tc>
      </w:tr>
    </w:tbl>
    <w:p w14:paraId="5DF3DDFE" w14:textId="77777777" w:rsidR="00187221" w:rsidRPr="00F3427F" w:rsidRDefault="00187221" w:rsidP="006139BD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FEC709A" w14:textId="3C4FAB9E" w:rsidR="00EF40D8" w:rsidRPr="00F3427F" w:rsidRDefault="00EF40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F3427F">
        <w:rPr>
          <w:rFonts w:asciiTheme="majorBidi" w:hAnsiTheme="majorBidi" w:cstheme="majorBidi"/>
          <w:sz w:val="28"/>
          <w:szCs w:val="28"/>
        </w:rPr>
        <w:br w:type="page"/>
      </w:r>
    </w:p>
    <w:p w14:paraId="0BB7FDFE" w14:textId="31E0C34D" w:rsidR="00541200" w:rsidRPr="00F3427F" w:rsidRDefault="00541200" w:rsidP="005E75C4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28"/>
          <w:szCs w:val="28"/>
        </w:rPr>
      </w:pPr>
      <w:r w:rsidRPr="00F3427F">
        <w:rPr>
          <w:rFonts w:ascii="Angsana New" w:hAnsi="Angsana New" w:hint="cs"/>
          <w:bCs/>
          <w:sz w:val="28"/>
          <w:szCs w:val="28"/>
          <w:cs/>
        </w:rPr>
        <w:t>กำไร</w:t>
      </w:r>
      <w:r w:rsidR="00C35C5F" w:rsidRPr="00F3427F">
        <w:rPr>
          <w:rFonts w:ascii="Angsana New" w:hAnsi="Angsana New" w:hint="cs"/>
          <w:bCs/>
          <w:sz w:val="28"/>
          <w:szCs w:val="28"/>
          <w:cs/>
        </w:rPr>
        <w:t xml:space="preserve"> </w:t>
      </w:r>
      <w:r w:rsidR="00C35C5F" w:rsidRPr="00F3427F">
        <w:rPr>
          <w:rFonts w:ascii="Angsana New" w:hAnsi="Angsana New"/>
          <w:bCs/>
          <w:sz w:val="28"/>
          <w:szCs w:val="28"/>
        </w:rPr>
        <w:t>(</w:t>
      </w:r>
      <w:r w:rsidR="00C35C5F" w:rsidRPr="00F3427F">
        <w:rPr>
          <w:rFonts w:ascii="Angsana New" w:hAnsi="Angsana New" w:hint="cs"/>
          <w:bCs/>
          <w:sz w:val="28"/>
          <w:szCs w:val="28"/>
          <w:cs/>
        </w:rPr>
        <w:t>ขาดทุน</w:t>
      </w:r>
      <w:r w:rsidR="00C35C5F" w:rsidRPr="00F3427F">
        <w:rPr>
          <w:rFonts w:ascii="Angsana New" w:hAnsi="Angsana New"/>
          <w:bCs/>
          <w:sz w:val="28"/>
          <w:szCs w:val="28"/>
        </w:rPr>
        <w:t xml:space="preserve">) </w:t>
      </w:r>
      <w:r w:rsidRPr="00F3427F">
        <w:rPr>
          <w:rFonts w:ascii="Angsana New" w:hAnsi="Angsana New" w:hint="cs"/>
          <w:bCs/>
          <w:sz w:val="28"/>
          <w:szCs w:val="28"/>
          <w:cs/>
        </w:rPr>
        <w:t>ต่อหุ้น</w:t>
      </w:r>
    </w:p>
    <w:p w14:paraId="410759C1" w14:textId="7DC2E92C" w:rsidR="006D58A4" w:rsidRPr="00F3427F" w:rsidRDefault="006D58A4" w:rsidP="00831AE2">
      <w:pPr>
        <w:pStyle w:val="NoSpacing"/>
        <w:rPr>
          <w:rFonts w:asciiTheme="majorBidi" w:hAnsiTheme="majorBidi" w:cstheme="majorBidi"/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990"/>
        <w:gridCol w:w="270"/>
        <w:gridCol w:w="990"/>
        <w:gridCol w:w="270"/>
        <w:gridCol w:w="990"/>
        <w:gridCol w:w="270"/>
        <w:gridCol w:w="990"/>
      </w:tblGrid>
      <w:tr w:rsidR="00D3575C" w:rsidRPr="00F3427F" w14:paraId="03F5353D" w14:textId="77777777" w:rsidTr="00616A0A">
        <w:tc>
          <w:tcPr>
            <w:tcW w:w="4770" w:type="dxa"/>
          </w:tcPr>
          <w:bookmarkEnd w:id="9"/>
          <w:p w14:paraId="1ECBCFC2" w14:textId="319B83AB" w:rsidR="00D3575C" w:rsidRPr="00F3427F" w:rsidRDefault="00D3575C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22108C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สาม</w:t>
            </w:r>
            <w:r w:rsidRPr="00F3427F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E86714" w:rsidRPr="00E867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A41C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41C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250" w:type="dxa"/>
            <w:gridSpan w:val="3"/>
          </w:tcPr>
          <w:p w14:paraId="0BEE1B46" w14:textId="77777777" w:rsidR="00D3575C" w:rsidRPr="00F3427F" w:rsidRDefault="00D3575C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F3427F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4898FF15" w14:textId="77777777" w:rsidR="00D3575C" w:rsidRPr="00F3427F" w:rsidRDefault="00D3575C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307E9A60" w14:textId="77777777" w:rsidR="00D3575C" w:rsidRPr="00F3427F" w:rsidRDefault="00D3575C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F3427F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D3575C" w:rsidRPr="00F3427F" w14:paraId="2A624965" w14:textId="77777777" w:rsidTr="00616A0A">
        <w:tc>
          <w:tcPr>
            <w:tcW w:w="4770" w:type="dxa"/>
          </w:tcPr>
          <w:p w14:paraId="710808E6" w14:textId="77777777" w:rsidR="00D3575C" w:rsidRPr="00F3427F" w:rsidRDefault="00D3575C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5C4A520B" w14:textId="2CB93CDE" w:rsidR="00D3575C" w:rsidRPr="00F3427F" w:rsidRDefault="00E86714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70" w:type="dxa"/>
            <w:vAlign w:val="center"/>
          </w:tcPr>
          <w:p w14:paraId="2A3A5ED1" w14:textId="77777777" w:rsidR="00D3575C" w:rsidRPr="00F3427F" w:rsidRDefault="00D3575C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1C544435" w14:textId="6ED37FC1" w:rsidR="00D3575C" w:rsidRPr="00F3427F" w:rsidRDefault="00E86714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67C95548" w14:textId="77777777" w:rsidR="00D3575C" w:rsidRPr="00F3427F" w:rsidRDefault="00D3575C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1D9958E" w14:textId="72DD53F0" w:rsidR="00D3575C" w:rsidRPr="00F3427F" w:rsidRDefault="00E86714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70" w:type="dxa"/>
            <w:vAlign w:val="center"/>
          </w:tcPr>
          <w:p w14:paraId="034B3FBB" w14:textId="77777777" w:rsidR="00D3575C" w:rsidRPr="00F3427F" w:rsidRDefault="00D3575C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78D8A5EC" w14:textId="1C9AA343" w:rsidR="00D3575C" w:rsidRPr="00F3427F" w:rsidRDefault="00E86714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D3575C" w:rsidRPr="00F3427F" w14:paraId="11F613B8" w14:textId="77777777" w:rsidTr="00616A0A">
        <w:tc>
          <w:tcPr>
            <w:tcW w:w="4770" w:type="dxa"/>
          </w:tcPr>
          <w:p w14:paraId="17A67F6F" w14:textId="77777777" w:rsidR="00D3575C" w:rsidRPr="00F3427F" w:rsidRDefault="00D3575C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697393B2" w14:textId="42B41CEA" w:rsidR="00D3575C" w:rsidRPr="00B04D49" w:rsidRDefault="00F86829" w:rsidP="00F86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                       </w:t>
            </w:r>
            <w:r w:rsidRPr="003E555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(</w:t>
            </w:r>
            <w:r w:rsidRPr="003E5555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ปรับปรุงใหม่</w:t>
            </w:r>
            <w:r w:rsidRPr="003E555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)</w:t>
            </w:r>
          </w:p>
        </w:tc>
      </w:tr>
      <w:tr w:rsidR="00F86829" w:rsidRPr="00F3427F" w14:paraId="19501600" w14:textId="77777777" w:rsidTr="00616A0A">
        <w:tc>
          <w:tcPr>
            <w:tcW w:w="4770" w:type="dxa"/>
          </w:tcPr>
          <w:p w14:paraId="60F21F38" w14:textId="77777777" w:rsidR="00F86829" w:rsidRPr="00F3427F" w:rsidRDefault="00F86829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43A4835B" w14:textId="3AB28F66" w:rsidR="00F86829" w:rsidRPr="00F3427F" w:rsidRDefault="00F86829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</w:t>
            </w:r>
            <w:r w:rsidRPr="00F3427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 / </w:t>
            </w:r>
            <w:r w:rsidRPr="00F3427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พันหุ้น)</w:t>
            </w:r>
          </w:p>
        </w:tc>
      </w:tr>
      <w:tr w:rsidR="00D3575C" w:rsidRPr="00F3427F" w14:paraId="79D6B76B" w14:textId="77777777" w:rsidTr="00616A0A">
        <w:tc>
          <w:tcPr>
            <w:tcW w:w="4770" w:type="dxa"/>
          </w:tcPr>
          <w:p w14:paraId="285F3D95" w14:textId="77777777" w:rsidR="00D3575C" w:rsidRPr="00F3427F" w:rsidRDefault="00D3575C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กำไร</w:t>
            </w:r>
            <w:r w:rsidRPr="00F342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(</w:t>
            </w:r>
            <w:r w:rsidRPr="00F342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ขาดทุน</w:t>
            </w:r>
            <w:r w:rsidRPr="00F342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)</w:t>
            </w:r>
            <w:r w:rsidRPr="00F342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ที่เป็นส่วนของผู้ถือหุ้นสามัญ</w:t>
            </w:r>
          </w:p>
        </w:tc>
        <w:tc>
          <w:tcPr>
            <w:tcW w:w="990" w:type="dxa"/>
            <w:vAlign w:val="bottom"/>
          </w:tcPr>
          <w:p w14:paraId="68CA3865" w14:textId="77777777" w:rsidR="00D3575C" w:rsidRPr="00F3427F" w:rsidRDefault="00D3575C" w:rsidP="00F2133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E26E88" w14:textId="77777777" w:rsidR="00D3575C" w:rsidRPr="00F3427F" w:rsidRDefault="00D3575C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9B72A33" w14:textId="77777777" w:rsidR="00D3575C" w:rsidRPr="00F3427F" w:rsidRDefault="00D3575C" w:rsidP="00F2133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DADBB8" w14:textId="77777777" w:rsidR="00D3575C" w:rsidRPr="00F3427F" w:rsidRDefault="00D3575C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12BD89E" w14:textId="77777777" w:rsidR="00D3575C" w:rsidRPr="00F3427F" w:rsidRDefault="00D3575C" w:rsidP="00F2133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21F6C6" w14:textId="77777777" w:rsidR="00D3575C" w:rsidRPr="00F3427F" w:rsidRDefault="00D3575C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404DE72" w14:textId="77777777" w:rsidR="00D3575C" w:rsidRPr="00F3427F" w:rsidRDefault="00D3575C" w:rsidP="00F2133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575C" w:rsidRPr="00F3427F" w14:paraId="64C55193" w14:textId="77777777" w:rsidTr="00616A0A">
        <w:tc>
          <w:tcPr>
            <w:tcW w:w="4770" w:type="dxa"/>
          </w:tcPr>
          <w:p w14:paraId="40E945B5" w14:textId="33A0F444" w:rsidR="00D3575C" w:rsidRPr="00F3427F" w:rsidRDefault="00C5137A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1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กำไร 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3575C"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="00D3575C"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สำหรับงวดที่เป็นส่วนของผู้ถือหุ้นสามัญ</w:t>
            </w:r>
            <w:r w:rsidR="00EF40D8" w:rsidRPr="00F3427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CE359D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="00D3575C"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ของบริษัทจากการดำเนินงานต่อเนื่อง</w:t>
            </w:r>
          </w:p>
        </w:tc>
        <w:tc>
          <w:tcPr>
            <w:tcW w:w="990" w:type="dxa"/>
            <w:vAlign w:val="bottom"/>
          </w:tcPr>
          <w:p w14:paraId="502412E9" w14:textId="0FBF21C8" w:rsidR="00D3575C" w:rsidRPr="00F3427F" w:rsidRDefault="00E86714" w:rsidP="00F2774B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3E55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380</w:t>
            </w:r>
          </w:p>
        </w:tc>
        <w:tc>
          <w:tcPr>
            <w:tcW w:w="270" w:type="dxa"/>
          </w:tcPr>
          <w:p w14:paraId="12F64C8A" w14:textId="77777777" w:rsidR="00D3575C" w:rsidRPr="00F3427F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DE30016" w14:textId="676E44AD" w:rsidR="00D3575C" w:rsidRPr="00F3427F" w:rsidRDefault="00E86714" w:rsidP="001425F3">
            <w:pPr>
              <w:pStyle w:val="acctfourfigures"/>
              <w:tabs>
                <w:tab w:val="clear" w:pos="765"/>
              </w:tabs>
              <w:spacing w:line="240" w:lineRule="atLeast"/>
              <w:ind w:left="-109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C056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685</w:t>
            </w:r>
          </w:p>
        </w:tc>
        <w:tc>
          <w:tcPr>
            <w:tcW w:w="270" w:type="dxa"/>
          </w:tcPr>
          <w:p w14:paraId="5886F713" w14:textId="77777777" w:rsidR="00D3575C" w:rsidRPr="00F3427F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CC17EC0" w14:textId="41552E41" w:rsidR="00D3575C" w:rsidRPr="00F3427F" w:rsidRDefault="001E151F" w:rsidP="00F2774B">
            <w:pPr>
              <w:pStyle w:val="acctfourfigures"/>
              <w:tabs>
                <w:tab w:val="clear" w:pos="765"/>
                <w:tab w:val="decimal" w:pos="733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86714"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3E55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86714"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6286657" w14:textId="77777777" w:rsidR="00D3575C" w:rsidRPr="00F3427F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6EAE23C" w14:textId="15AD297D" w:rsidR="00D3575C" w:rsidRPr="00F3427F" w:rsidRDefault="001E151F" w:rsidP="00D3575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86714" w:rsidRPr="00E867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86714" w:rsidRPr="00E867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3575C" w:rsidRPr="00F3427F" w14:paraId="0F537122" w14:textId="77777777" w:rsidTr="00616A0A">
        <w:tc>
          <w:tcPr>
            <w:tcW w:w="4770" w:type="dxa"/>
          </w:tcPr>
          <w:p w14:paraId="2777CD19" w14:textId="434B44CD" w:rsidR="00D3575C" w:rsidRPr="00F3427F" w:rsidRDefault="00847FA3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1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D3575C"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สำหรับงวดเป็นส่วนของผู้ถือหุ้นสามัญของบริษัท</w:t>
            </w:r>
            <w:r w:rsidR="00EF40D8" w:rsidRPr="00F3427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A9432E" w:rsidRPr="00F3427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CE359D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="00A9432E" w:rsidRPr="00F3427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D3575C"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A03F18D" w14:textId="7849ACFB" w:rsidR="00D3575C" w:rsidRPr="00F3427F" w:rsidRDefault="00A7100F" w:rsidP="00A7100F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9" w:right="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4569446" w14:textId="77777777" w:rsidR="00D3575C" w:rsidRPr="00F3427F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8832A67" w14:textId="1417945F" w:rsidR="00D3575C" w:rsidRPr="00F3427F" w:rsidRDefault="003E5555" w:rsidP="003E5555">
            <w:pPr>
              <w:pStyle w:val="acctfourfigures"/>
              <w:tabs>
                <w:tab w:val="clear" w:pos="765"/>
              </w:tabs>
              <w:spacing w:line="240" w:lineRule="atLeast"/>
              <w:ind w:left="-109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86714"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AFE9D9D" w14:textId="77777777" w:rsidR="00D3575C" w:rsidRPr="00F3427F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4F174F7" w14:textId="37D49485" w:rsidR="00D3575C" w:rsidRPr="00F3427F" w:rsidRDefault="001E151F" w:rsidP="00B30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6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20F4FA" w14:textId="77777777" w:rsidR="00D3575C" w:rsidRPr="00F3427F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1632570" w14:textId="7BC5180F" w:rsidR="00D3575C" w:rsidRPr="00F3427F" w:rsidRDefault="003E5555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6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3575C" w:rsidRPr="00F3427F" w14:paraId="3BCC1EBC" w14:textId="536AA7B8" w:rsidTr="00616A0A">
        <w:tc>
          <w:tcPr>
            <w:tcW w:w="4770" w:type="dxa"/>
          </w:tcPr>
          <w:p w14:paraId="3D477563" w14:textId="6D2FC825" w:rsidR="00D3575C" w:rsidRPr="00F3427F" w:rsidRDefault="00C5137A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1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กำไร 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D3575C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="00D3575C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6B14B3" w:rsidRPr="00F3427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ที่เป็นส่วนของผู้ถือหุ้นสามัญ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6F37FE" w14:textId="14D16A00" w:rsidR="00D3575C" w:rsidRPr="00F3427F" w:rsidRDefault="00E86714" w:rsidP="00F2774B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3E55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380</w:t>
            </w:r>
          </w:p>
        </w:tc>
        <w:tc>
          <w:tcPr>
            <w:tcW w:w="270" w:type="dxa"/>
          </w:tcPr>
          <w:p w14:paraId="3AC41418" w14:textId="77777777" w:rsidR="00D3575C" w:rsidRPr="00F3427F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43AA46" w14:textId="089C1AC4" w:rsidR="00D3575C" w:rsidRPr="00F3427F" w:rsidRDefault="00E86714" w:rsidP="001425F3">
            <w:pPr>
              <w:pStyle w:val="acctfourfigures"/>
              <w:tabs>
                <w:tab w:val="clear" w:pos="765"/>
              </w:tabs>
              <w:spacing w:line="240" w:lineRule="atLeast"/>
              <w:ind w:left="-109" w:right="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3443E4" w:rsidRPr="003443E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433</w:t>
            </w:r>
          </w:p>
        </w:tc>
        <w:tc>
          <w:tcPr>
            <w:tcW w:w="270" w:type="dxa"/>
          </w:tcPr>
          <w:p w14:paraId="31E7F2D5" w14:textId="77777777" w:rsidR="00D3575C" w:rsidRPr="00F3427F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5BA016" w14:textId="4C665A64" w:rsidR="00D3575C" w:rsidRPr="00F3427F" w:rsidRDefault="001E151F" w:rsidP="00F2774B">
            <w:pPr>
              <w:pStyle w:val="acctfourfigures"/>
              <w:tabs>
                <w:tab w:val="clear" w:pos="765"/>
                <w:tab w:val="decimal" w:pos="706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E86714"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3E5555" w:rsidRPr="003E55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E86714"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8192324" w14:textId="77777777" w:rsidR="00D3575C" w:rsidRPr="00F3427F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65E9EE" w14:textId="5B80950B" w:rsidR="00D3575C" w:rsidRPr="00F3427F" w:rsidRDefault="0034751C" w:rsidP="00F2774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3475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86714"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3475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86714"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458</w:t>
            </w:r>
            <w:r w:rsidRPr="003475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D3575C" w:rsidRPr="00F3427F" w14:paraId="419FE872" w14:textId="77777777" w:rsidTr="00616A0A">
        <w:trPr>
          <w:trHeight w:val="254"/>
        </w:trPr>
        <w:tc>
          <w:tcPr>
            <w:tcW w:w="4770" w:type="dxa"/>
          </w:tcPr>
          <w:p w14:paraId="20C3F2E2" w14:textId="77777777" w:rsidR="00D3575C" w:rsidRPr="00F3427F" w:rsidRDefault="00D3575C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84980C0" w14:textId="77777777" w:rsidR="00D3575C" w:rsidRPr="00F3427F" w:rsidRDefault="00D3575C" w:rsidP="00D3575C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DD0583" w14:textId="77777777" w:rsidR="00D3575C" w:rsidRPr="00F3427F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8296288" w14:textId="77777777" w:rsidR="00D3575C" w:rsidRPr="00F3427F" w:rsidRDefault="00D3575C" w:rsidP="00D3575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6B5E37B" w14:textId="77777777" w:rsidR="00D3575C" w:rsidRPr="00F3427F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AE4CB0F" w14:textId="77777777" w:rsidR="00D3575C" w:rsidRPr="00F3427F" w:rsidRDefault="00D3575C" w:rsidP="00D3575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4EF56F" w14:textId="77777777" w:rsidR="00D3575C" w:rsidRPr="00F3427F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E2A8E3E" w14:textId="77777777" w:rsidR="00D3575C" w:rsidRPr="00F3427F" w:rsidRDefault="00D3575C" w:rsidP="00D3575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D3575C" w:rsidRPr="00F3427F" w14:paraId="6244900F" w14:textId="77777777" w:rsidTr="00616A0A">
        <w:tc>
          <w:tcPr>
            <w:tcW w:w="4770" w:type="dxa"/>
          </w:tcPr>
          <w:p w14:paraId="2EA52413" w14:textId="77777777" w:rsidR="00D3575C" w:rsidRPr="00F3427F" w:rsidRDefault="00D3575C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vAlign w:val="bottom"/>
          </w:tcPr>
          <w:p w14:paraId="1065AB65" w14:textId="77777777" w:rsidR="00D3575C" w:rsidRPr="00F3427F" w:rsidRDefault="00D3575C" w:rsidP="00D3575C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6D07E7" w14:textId="77777777" w:rsidR="00D3575C" w:rsidRPr="00F3427F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CD4E3F7" w14:textId="77777777" w:rsidR="00D3575C" w:rsidRPr="00F3427F" w:rsidRDefault="00D3575C" w:rsidP="00D3575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E3A334E" w14:textId="77777777" w:rsidR="00D3575C" w:rsidRPr="00F3427F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9CEF023" w14:textId="77777777" w:rsidR="00D3575C" w:rsidRPr="00F3427F" w:rsidRDefault="00D3575C" w:rsidP="00D3575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DF160D" w14:textId="77777777" w:rsidR="00D3575C" w:rsidRPr="00F3427F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35DD86D" w14:textId="77777777" w:rsidR="00D3575C" w:rsidRPr="00F3427F" w:rsidRDefault="00D3575C" w:rsidP="00D3575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CB129B" w:rsidRPr="00F3427F" w14:paraId="6A122230" w14:textId="77777777" w:rsidTr="00616A0A">
        <w:tc>
          <w:tcPr>
            <w:tcW w:w="4770" w:type="dxa"/>
            <w:vAlign w:val="bottom"/>
          </w:tcPr>
          <w:p w14:paraId="7B576DB5" w14:textId="6036B1DE" w:rsidR="00CB129B" w:rsidRPr="00F3427F" w:rsidRDefault="00CB129B" w:rsidP="00CB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="00E86714" w:rsidRPr="00E86714">
              <w:rPr>
                <w:rFonts w:ascii="Angsana New" w:hAnsi="Angsana New"/>
                <w:sz w:val="28"/>
                <w:szCs w:val="28"/>
              </w:rPr>
              <w:t>1</w:t>
            </w:r>
            <w:r w:rsidR="00E00190" w:rsidRPr="00F342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E340F">
              <w:rPr>
                <w:rFonts w:ascii="Angsana New" w:hAnsi="Angsana New" w:hint="cs"/>
                <w:sz w:val="28"/>
                <w:szCs w:val="28"/>
                <w:cs/>
              </w:rPr>
              <w:t>เมษายน</w:t>
            </w:r>
          </w:p>
        </w:tc>
        <w:tc>
          <w:tcPr>
            <w:tcW w:w="990" w:type="dxa"/>
            <w:vAlign w:val="bottom"/>
          </w:tcPr>
          <w:p w14:paraId="6418A5EC" w14:textId="21B543AD" w:rsidR="00CB129B" w:rsidRPr="00F3427F" w:rsidRDefault="00E86714" w:rsidP="00B3033D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0398E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213</w:t>
            </w:r>
            <w:r w:rsidR="0080398E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722</w:t>
            </w:r>
          </w:p>
        </w:tc>
        <w:tc>
          <w:tcPr>
            <w:tcW w:w="270" w:type="dxa"/>
          </w:tcPr>
          <w:p w14:paraId="20A2419A" w14:textId="77777777" w:rsidR="00CB129B" w:rsidRPr="00F3427F" w:rsidRDefault="00CB129B" w:rsidP="00B30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BBB75E2" w14:textId="7CCC2440" w:rsidR="00CB129B" w:rsidRPr="00F3427F" w:rsidRDefault="00E86714" w:rsidP="00B3033D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B129B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213</w:t>
            </w:r>
            <w:r w:rsidR="00CB129B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716</w:t>
            </w:r>
          </w:p>
        </w:tc>
        <w:tc>
          <w:tcPr>
            <w:tcW w:w="270" w:type="dxa"/>
          </w:tcPr>
          <w:p w14:paraId="31A616C6" w14:textId="77777777" w:rsidR="00CB129B" w:rsidRPr="00F3427F" w:rsidRDefault="00CB129B" w:rsidP="00B30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BC48232" w14:textId="592C6ED2" w:rsidR="00CB129B" w:rsidRPr="00F3427F" w:rsidRDefault="00E86714" w:rsidP="00B3033D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0398E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213</w:t>
            </w:r>
            <w:r w:rsidR="0080398E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722</w:t>
            </w:r>
          </w:p>
        </w:tc>
        <w:tc>
          <w:tcPr>
            <w:tcW w:w="270" w:type="dxa"/>
          </w:tcPr>
          <w:p w14:paraId="4CC390F4" w14:textId="77777777" w:rsidR="00CB129B" w:rsidRPr="00F3427F" w:rsidRDefault="00CB129B" w:rsidP="00B30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59CC3D9" w14:textId="7394F2F5" w:rsidR="00CB129B" w:rsidRPr="00F3427F" w:rsidRDefault="00E86714" w:rsidP="00B3033D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B129B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213</w:t>
            </w:r>
            <w:r w:rsidR="00CB129B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716</w:t>
            </w:r>
          </w:p>
        </w:tc>
      </w:tr>
      <w:tr w:rsidR="0022108C" w:rsidRPr="00F3427F" w14:paraId="22F211A9" w14:textId="77777777" w:rsidTr="00616A0A">
        <w:tc>
          <w:tcPr>
            <w:tcW w:w="4770" w:type="dxa"/>
            <w:vAlign w:val="bottom"/>
          </w:tcPr>
          <w:p w14:paraId="19A75978" w14:textId="752DC4C6" w:rsidR="0022108C" w:rsidRPr="00F3427F" w:rsidRDefault="0022108C" w:rsidP="00CB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178">
              <w:rPr>
                <w:rFonts w:ascii="Angsana New" w:hAnsi="Angsana New"/>
                <w:sz w:val="27"/>
                <w:szCs w:val="27"/>
                <w:cs/>
              </w:rPr>
              <w:t>ผลกระทบจากการ</w:t>
            </w:r>
            <w:r w:rsidRPr="00116178">
              <w:rPr>
                <w:rFonts w:ascii="Angsana New" w:hAnsi="Angsana New" w:hint="cs"/>
                <w:sz w:val="27"/>
                <w:szCs w:val="27"/>
                <w:cs/>
              </w:rPr>
              <w:t>ออก</w:t>
            </w:r>
            <w:r w:rsidRPr="00116178">
              <w:rPr>
                <w:rFonts w:ascii="Angsana New" w:hAnsi="Angsana New"/>
                <w:sz w:val="27"/>
                <w:szCs w:val="27"/>
                <w:cs/>
              </w:rPr>
              <w:t>หุ้น</w:t>
            </w:r>
          </w:p>
        </w:tc>
        <w:tc>
          <w:tcPr>
            <w:tcW w:w="990" w:type="dxa"/>
            <w:vAlign w:val="bottom"/>
          </w:tcPr>
          <w:p w14:paraId="4420106F" w14:textId="179DC8CA" w:rsidR="0022108C" w:rsidRPr="00F3427F" w:rsidRDefault="00BB42A8" w:rsidP="00BB42A8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9" w:right="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2342E0" w14:textId="77777777" w:rsidR="0022108C" w:rsidRPr="00F3427F" w:rsidRDefault="0022108C" w:rsidP="00B30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CC948F7" w14:textId="10910DE3" w:rsidR="0022108C" w:rsidRPr="00F3427F" w:rsidRDefault="00E86714" w:rsidP="00B3033D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0101116A" w14:textId="77777777" w:rsidR="0022108C" w:rsidRPr="00F3427F" w:rsidRDefault="0022108C" w:rsidP="00B30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105AF5B" w14:textId="5C3EAAE2" w:rsidR="0022108C" w:rsidRPr="00F3427F" w:rsidRDefault="00BB42A8" w:rsidP="00BB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6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224F11A" w14:textId="77777777" w:rsidR="0022108C" w:rsidRPr="00F3427F" w:rsidRDefault="0022108C" w:rsidP="00B30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E425CE2" w14:textId="34121345" w:rsidR="0022108C" w:rsidRPr="00F3427F" w:rsidRDefault="00E86714" w:rsidP="00B3033D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D3575C" w:rsidRPr="00F3427F" w14:paraId="5EBD517A" w14:textId="77777777" w:rsidTr="00616A0A">
        <w:trPr>
          <w:trHeight w:val="200"/>
        </w:trPr>
        <w:tc>
          <w:tcPr>
            <w:tcW w:w="4770" w:type="dxa"/>
          </w:tcPr>
          <w:p w14:paraId="42992EB5" w14:textId="0C725426" w:rsidR="00D3575C" w:rsidRPr="00F3427F" w:rsidRDefault="00D3575C" w:rsidP="0021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="00EF40D8" w:rsidRPr="00F342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ขั้นพื้นฐาน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  <w:p w14:paraId="09A1C088" w14:textId="5A24AFA9" w:rsidR="00D3575C" w:rsidRPr="00F3427F" w:rsidRDefault="00D3575C" w:rsidP="0021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86714"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A41C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41C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D63CEAA" w14:textId="1EDF42FA" w:rsidR="00D3575C" w:rsidRPr="00F3427F" w:rsidRDefault="00E86714" w:rsidP="00B3033D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1E151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213</w:t>
            </w:r>
            <w:r w:rsidR="001E151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722</w:t>
            </w:r>
          </w:p>
        </w:tc>
        <w:tc>
          <w:tcPr>
            <w:tcW w:w="270" w:type="dxa"/>
          </w:tcPr>
          <w:p w14:paraId="18FC1E83" w14:textId="77777777" w:rsidR="00D3575C" w:rsidRPr="00F3427F" w:rsidRDefault="00D3575C" w:rsidP="00B30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B2B3766" w14:textId="07860050" w:rsidR="00D3575C" w:rsidRPr="00F3427F" w:rsidRDefault="00E86714" w:rsidP="00B3033D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110C23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213</w:t>
            </w:r>
            <w:r w:rsidR="00110C23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718</w:t>
            </w:r>
          </w:p>
        </w:tc>
        <w:tc>
          <w:tcPr>
            <w:tcW w:w="270" w:type="dxa"/>
          </w:tcPr>
          <w:p w14:paraId="63F8F32F" w14:textId="77777777" w:rsidR="00D3575C" w:rsidRPr="00F3427F" w:rsidRDefault="00D3575C" w:rsidP="00B30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963594" w14:textId="6BE12B4B" w:rsidR="00D3575C" w:rsidRPr="00F3427F" w:rsidRDefault="00E86714" w:rsidP="00B3033D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 w:hanging="10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1E151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213</w:t>
            </w:r>
            <w:r w:rsidR="001E151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722</w:t>
            </w:r>
          </w:p>
        </w:tc>
        <w:tc>
          <w:tcPr>
            <w:tcW w:w="270" w:type="dxa"/>
          </w:tcPr>
          <w:p w14:paraId="7D9250FE" w14:textId="77777777" w:rsidR="00D3575C" w:rsidRPr="00F3427F" w:rsidRDefault="00D3575C" w:rsidP="00B30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13A257E" w14:textId="75D0D462" w:rsidR="00D3575C" w:rsidRPr="00F3427F" w:rsidRDefault="00E86714" w:rsidP="00B3033D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110C23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213</w:t>
            </w:r>
            <w:r w:rsidR="00110C23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718</w:t>
            </w:r>
          </w:p>
        </w:tc>
      </w:tr>
      <w:tr w:rsidR="00D3575C" w:rsidRPr="00F3427F" w14:paraId="1E8F853E" w14:textId="77777777" w:rsidTr="00616A0A">
        <w:trPr>
          <w:trHeight w:val="200"/>
        </w:trPr>
        <w:tc>
          <w:tcPr>
            <w:tcW w:w="4770" w:type="dxa"/>
          </w:tcPr>
          <w:p w14:paraId="1FEB9528" w14:textId="77777777" w:rsidR="00D3575C" w:rsidRPr="00F3427F" w:rsidRDefault="00D3575C" w:rsidP="0021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BC5DF39" w14:textId="77777777" w:rsidR="00D3575C" w:rsidRPr="00F3427F" w:rsidRDefault="00D3575C" w:rsidP="00D3575C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1115051" w14:textId="77777777" w:rsidR="00D3575C" w:rsidRPr="00F3427F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0431F9F" w14:textId="77777777" w:rsidR="00D3575C" w:rsidRPr="00F3427F" w:rsidRDefault="00D3575C" w:rsidP="00D3575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A20FBB0" w14:textId="77777777" w:rsidR="00D3575C" w:rsidRPr="00F3427F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E64828D" w14:textId="77777777" w:rsidR="00D3575C" w:rsidRPr="00F3427F" w:rsidRDefault="00D3575C" w:rsidP="00D3575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F13F7A" w14:textId="77777777" w:rsidR="00D3575C" w:rsidRPr="00F3427F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21D0682" w14:textId="77777777" w:rsidR="00D3575C" w:rsidRPr="00F3427F" w:rsidRDefault="00D3575C" w:rsidP="00D3575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575C" w:rsidRPr="00F3427F" w14:paraId="38CEBABF" w14:textId="77777777" w:rsidTr="00616A0A">
        <w:tc>
          <w:tcPr>
            <w:tcW w:w="4770" w:type="dxa"/>
          </w:tcPr>
          <w:p w14:paraId="53499E12" w14:textId="6DD8D2B4" w:rsidR="00D3575C" w:rsidRPr="00F3427F" w:rsidRDefault="00D3575C" w:rsidP="0021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990" w:type="dxa"/>
            <w:vAlign w:val="bottom"/>
          </w:tcPr>
          <w:p w14:paraId="4A41F021" w14:textId="3116EC64" w:rsidR="00D3575C" w:rsidRPr="00F3427F" w:rsidRDefault="00E86714" w:rsidP="00D3575C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3E55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004</w:t>
            </w:r>
          </w:p>
        </w:tc>
        <w:tc>
          <w:tcPr>
            <w:tcW w:w="270" w:type="dxa"/>
          </w:tcPr>
          <w:p w14:paraId="5EA608CA" w14:textId="77777777" w:rsidR="00D3575C" w:rsidRPr="00F3427F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2AC0F51" w14:textId="333CEAE5" w:rsidR="00D3575C" w:rsidRPr="00F3427F" w:rsidRDefault="00E86714" w:rsidP="003E5555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3E555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006</w:t>
            </w:r>
          </w:p>
        </w:tc>
        <w:tc>
          <w:tcPr>
            <w:tcW w:w="270" w:type="dxa"/>
          </w:tcPr>
          <w:p w14:paraId="3DD4596A" w14:textId="77777777" w:rsidR="00D3575C" w:rsidRPr="00F3427F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76F9D2" w14:textId="6927EE11" w:rsidR="00D3575C" w:rsidRPr="00F3427F" w:rsidRDefault="003E5555" w:rsidP="00D3575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E86714"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E86714"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005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6D5ABD9C" w14:textId="77777777" w:rsidR="00D3575C" w:rsidRPr="00F3427F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D28FF16" w14:textId="06D92D90" w:rsidR="00D3575C" w:rsidRPr="00F3427F" w:rsidRDefault="003E5555" w:rsidP="003E5555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86714" w:rsidRPr="00E867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86714" w:rsidRPr="00E867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3575C" w:rsidRPr="00F3427F" w14:paraId="7141CF9C" w14:textId="77777777" w:rsidTr="00616A0A">
        <w:tc>
          <w:tcPr>
            <w:tcW w:w="4770" w:type="dxa"/>
          </w:tcPr>
          <w:p w14:paraId="2E431148" w14:textId="396C1F65" w:rsidR="00D3575C" w:rsidRPr="00F3427F" w:rsidRDefault="00D3575C" w:rsidP="0021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การดำเนินงานที่ยกเลิก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DFAC275" w14:textId="23F7A11C" w:rsidR="00D3575C" w:rsidRPr="00F3427F" w:rsidRDefault="00B22BA9" w:rsidP="00B22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6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802F165" w14:textId="77777777" w:rsidR="00D3575C" w:rsidRPr="00F3427F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3F3A94D" w14:textId="189596CD" w:rsidR="00D3575C" w:rsidRPr="00F3427F" w:rsidRDefault="00E86714" w:rsidP="003E5555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3E555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55B2C151" w14:textId="77777777" w:rsidR="00D3575C" w:rsidRPr="00F3427F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AF322B" w14:textId="01D2E15A" w:rsidR="00D3575C" w:rsidRPr="00F3427F" w:rsidRDefault="003E5555" w:rsidP="00B30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6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246B1E" w14:textId="77777777" w:rsidR="00D3575C" w:rsidRPr="00F3427F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92E5363" w14:textId="2DCD3468" w:rsidR="00D3575C" w:rsidRPr="00F3427F" w:rsidRDefault="003E5555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6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A2722" w:rsidRPr="00F3427F" w14:paraId="61723D96" w14:textId="77777777" w:rsidTr="00616A0A">
        <w:tc>
          <w:tcPr>
            <w:tcW w:w="4770" w:type="dxa"/>
          </w:tcPr>
          <w:p w14:paraId="3AEABD84" w14:textId="4C5B2A9D" w:rsidR="004A2722" w:rsidRPr="00F3427F" w:rsidRDefault="00C5137A" w:rsidP="0026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กำไร 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4A2722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="004A2722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ต่อหุ้น </w:t>
            </w:r>
            <w:r w:rsidR="004A2722" w:rsidRPr="00F342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754240" w14:textId="1DB9F521" w:rsidR="004A2722" w:rsidRPr="00F3427F" w:rsidRDefault="00E86714" w:rsidP="00066D61">
            <w:pPr>
              <w:pStyle w:val="acctfourfigures"/>
              <w:tabs>
                <w:tab w:val="clear" w:pos="765"/>
                <w:tab w:val="left" w:pos="763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bidi="th-TH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="003E5555" w:rsidRPr="003E555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004</w:t>
            </w:r>
          </w:p>
        </w:tc>
        <w:tc>
          <w:tcPr>
            <w:tcW w:w="270" w:type="dxa"/>
          </w:tcPr>
          <w:p w14:paraId="5F7B6E29" w14:textId="77777777" w:rsidR="004A2722" w:rsidRPr="00F3427F" w:rsidRDefault="004A2722" w:rsidP="0026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3DFDBA" w14:textId="42317FB8" w:rsidR="004A2722" w:rsidRPr="00F3427F" w:rsidRDefault="00E86714" w:rsidP="00F2774B">
            <w:pPr>
              <w:pStyle w:val="acctfourfigures"/>
              <w:tabs>
                <w:tab w:val="clear" w:pos="765"/>
                <w:tab w:val="left" w:pos="763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0</w:t>
            </w:r>
            <w:r w:rsidR="00B02245" w:rsidRPr="00097220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.</w:t>
            </w:r>
            <w:r w:rsidRPr="00E86714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006</w:t>
            </w:r>
          </w:p>
        </w:tc>
        <w:tc>
          <w:tcPr>
            <w:tcW w:w="270" w:type="dxa"/>
          </w:tcPr>
          <w:p w14:paraId="6E3B9272" w14:textId="77777777" w:rsidR="004A2722" w:rsidRPr="00F3427F" w:rsidRDefault="004A2722" w:rsidP="0026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6E235C" w14:textId="56F30A73" w:rsidR="004A2722" w:rsidRPr="00F3427F" w:rsidRDefault="003E5555" w:rsidP="002650E2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E86714"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="00E86714"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624F7BAD" w14:textId="77777777" w:rsidR="004A2722" w:rsidRPr="00F3427F" w:rsidRDefault="004A2722" w:rsidP="0026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489469" w14:textId="54AD10A9" w:rsidR="004A2722" w:rsidRPr="00F3427F" w:rsidRDefault="00B02245" w:rsidP="00F2774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4B5F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(</w:t>
            </w:r>
            <w:r w:rsidR="00E86714" w:rsidRPr="00E86714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0</w:t>
            </w:r>
            <w:r w:rsidRPr="00254B5F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.</w:t>
            </w:r>
            <w:r w:rsidR="00E86714" w:rsidRPr="00E86714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002</w:t>
            </w:r>
            <w:r w:rsidRPr="00254B5F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)</w:t>
            </w:r>
          </w:p>
        </w:tc>
      </w:tr>
    </w:tbl>
    <w:p w14:paraId="39FC5A20" w14:textId="1912F87E" w:rsidR="00C5137A" w:rsidRDefault="00C51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990"/>
        <w:gridCol w:w="270"/>
        <w:gridCol w:w="990"/>
        <w:gridCol w:w="270"/>
        <w:gridCol w:w="990"/>
        <w:gridCol w:w="270"/>
        <w:gridCol w:w="990"/>
      </w:tblGrid>
      <w:tr w:rsidR="00B02245" w:rsidRPr="00F3427F" w14:paraId="38864164" w14:textId="77777777" w:rsidTr="00B02245">
        <w:trPr>
          <w:tblHeader/>
        </w:trPr>
        <w:tc>
          <w:tcPr>
            <w:tcW w:w="4770" w:type="dxa"/>
          </w:tcPr>
          <w:p w14:paraId="519C9E4B" w14:textId="72F1EFFF" w:rsidR="00B02245" w:rsidRPr="00F3427F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หก</w:t>
            </w:r>
            <w:r w:rsidRPr="00F3427F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E86714" w:rsidRPr="00E867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250" w:type="dxa"/>
            <w:gridSpan w:val="3"/>
          </w:tcPr>
          <w:p w14:paraId="0071936C" w14:textId="77777777" w:rsidR="00B02245" w:rsidRPr="00F3427F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F3427F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20313721" w14:textId="77777777" w:rsidR="00B02245" w:rsidRPr="00F3427F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1B1CBCDE" w14:textId="77777777" w:rsidR="00B02245" w:rsidRPr="00F3427F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F3427F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B02245" w:rsidRPr="00F3427F" w14:paraId="63221A7C" w14:textId="77777777" w:rsidTr="00B02245">
        <w:trPr>
          <w:tblHeader/>
        </w:trPr>
        <w:tc>
          <w:tcPr>
            <w:tcW w:w="4770" w:type="dxa"/>
          </w:tcPr>
          <w:p w14:paraId="11876605" w14:textId="77777777" w:rsidR="00B02245" w:rsidRPr="00F3427F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126190F5" w14:textId="4A4F5972" w:rsidR="00B02245" w:rsidRPr="00F3427F" w:rsidRDefault="00E86714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70" w:type="dxa"/>
            <w:vAlign w:val="center"/>
          </w:tcPr>
          <w:p w14:paraId="4402B0E4" w14:textId="77777777" w:rsidR="00B02245" w:rsidRPr="00F3427F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648E2E9" w14:textId="6AEAE95B" w:rsidR="00B02245" w:rsidRPr="00F3427F" w:rsidRDefault="00E86714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2535D472" w14:textId="77777777" w:rsidR="00B02245" w:rsidRPr="00F3427F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1D23DE0D" w14:textId="3B63B86C" w:rsidR="00B02245" w:rsidRPr="00F3427F" w:rsidRDefault="00E86714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70" w:type="dxa"/>
            <w:vAlign w:val="center"/>
          </w:tcPr>
          <w:p w14:paraId="040A5AE3" w14:textId="77777777" w:rsidR="00B02245" w:rsidRPr="00F3427F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1C4D78DB" w14:textId="1BB48ED2" w:rsidR="00B02245" w:rsidRPr="00F3427F" w:rsidRDefault="00E86714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B02245" w:rsidRPr="00F3427F" w14:paraId="56CF2DE1" w14:textId="77777777" w:rsidTr="00B02245">
        <w:trPr>
          <w:tblHeader/>
        </w:trPr>
        <w:tc>
          <w:tcPr>
            <w:tcW w:w="4770" w:type="dxa"/>
          </w:tcPr>
          <w:p w14:paraId="2E5EF857" w14:textId="77777777" w:rsidR="00B02245" w:rsidRPr="00F3427F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0C69EDA9" w14:textId="77777777" w:rsidR="00B02245" w:rsidRPr="00B04D49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                       </w:t>
            </w:r>
            <w:r w:rsidRPr="00847FA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(</w:t>
            </w:r>
            <w:r w:rsidRPr="00847FA3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ปรับปรุงใหม่</w:t>
            </w:r>
            <w:r w:rsidRPr="00847FA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)</w:t>
            </w:r>
          </w:p>
        </w:tc>
      </w:tr>
      <w:tr w:rsidR="00B02245" w:rsidRPr="00F3427F" w14:paraId="7AAAA8DF" w14:textId="77777777" w:rsidTr="00B02245">
        <w:trPr>
          <w:tblHeader/>
        </w:trPr>
        <w:tc>
          <w:tcPr>
            <w:tcW w:w="4770" w:type="dxa"/>
          </w:tcPr>
          <w:p w14:paraId="6520077F" w14:textId="77777777" w:rsidR="00B02245" w:rsidRPr="00F3427F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18CC8F85" w14:textId="77777777" w:rsidR="00B02245" w:rsidRPr="00F3427F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</w:t>
            </w:r>
            <w:r w:rsidRPr="00F3427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 / </w:t>
            </w:r>
            <w:r w:rsidRPr="00F3427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พันหุ้น)</w:t>
            </w:r>
          </w:p>
        </w:tc>
      </w:tr>
      <w:tr w:rsidR="00B02245" w:rsidRPr="00F3427F" w14:paraId="7BE4FF43" w14:textId="77777777" w:rsidTr="00D254F7">
        <w:tc>
          <w:tcPr>
            <w:tcW w:w="4770" w:type="dxa"/>
          </w:tcPr>
          <w:p w14:paraId="001D5EC3" w14:textId="77777777" w:rsidR="00B02245" w:rsidRPr="00F3427F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กำไร</w:t>
            </w:r>
            <w:r w:rsidRPr="00F342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(</w:t>
            </w:r>
            <w:r w:rsidRPr="00F342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ขาดทุน</w:t>
            </w:r>
            <w:r w:rsidRPr="00F342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)</w:t>
            </w:r>
            <w:r w:rsidRPr="00F342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ที่เป็นส่วนของผู้ถือหุ้นสามัญ</w:t>
            </w:r>
          </w:p>
        </w:tc>
        <w:tc>
          <w:tcPr>
            <w:tcW w:w="990" w:type="dxa"/>
            <w:vAlign w:val="bottom"/>
          </w:tcPr>
          <w:p w14:paraId="01C91A1D" w14:textId="77777777" w:rsidR="00B02245" w:rsidRPr="00F3427F" w:rsidRDefault="00B02245" w:rsidP="00D254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FB71A7" w14:textId="77777777" w:rsidR="00B02245" w:rsidRPr="00F3427F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B43CE7A" w14:textId="77777777" w:rsidR="00B02245" w:rsidRPr="00F3427F" w:rsidRDefault="00B02245" w:rsidP="00D254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54E877" w14:textId="77777777" w:rsidR="00B02245" w:rsidRPr="00F3427F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B66D99F" w14:textId="77777777" w:rsidR="00B02245" w:rsidRPr="00F3427F" w:rsidRDefault="00B02245" w:rsidP="00D254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B7920A" w14:textId="77777777" w:rsidR="00B02245" w:rsidRPr="00F3427F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46A44FB" w14:textId="77777777" w:rsidR="00B02245" w:rsidRPr="00F3427F" w:rsidRDefault="00B02245" w:rsidP="00D254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245" w:rsidRPr="00F3427F" w14:paraId="00577EE1" w14:textId="77777777" w:rsidTr="00D254F7">
        <w:tc>
          <w:tcPr>
            <w:tcW w:w="4770" w:type="dxa"/>
          </w:tcPr>
          <w:p w14:paraId="1B21A261" w14:textId="77777777" w:rsidR="00B02245" w:rsidRPr="00F3427F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1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กำไร 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สำหรับงวดที่เป็นส่วนของผู้ถือหุ้นสามัญ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ของบริษัทจากการดำเนินงานต่อเนื่อง</w:t>
            </w:r>
          </w:p>
        </w:tc>
        <w:tc>
          <w:tcPr>
            <w:tcW w:w="990" w:type="dxa"/>
            <w:vAlign w:val="bottom"/>
          </w:tcPr>
          <w:p w14:paraId="745F3296" w14:textId="3230666F" w:rsidR="00B02245" w:rsidRPr="00F3427F" w:rsidRDefault="00E86714" w:rsidP="00D254F7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3E55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626</w:t>
            </w:r>
          </w:p>
        </w:tc>
        <w:tc>
          <w:tcPr>
            <w:tcW w:w="270" w:type="dxa"/>
          </w:tcPr>
          <w:p w14:paraId="03248C0C" w14:textId="77777777" w:rsidR="00B02245" w:rsidRPr="00F3427F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1D5D09" w14:textId="4BE1A9E7" w:rsidR="00B02245" w:rsidRPr="00F3427F" w:rsidRDefault="00E86714" w:rsidP="00D254F7">
            <w:pPr>
              <w:pStyle w:val="acctfourfigures"/>
              <w:tabs>
                <w:tab w:val="clear" w:pos="765"/>
              </w:tabs>
              <w:spacing w:line="240" w:lineRule="atLeast"/>
              <w:ind w:left="-109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3E55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901</w:t>
            </w:r>
          </w:p>
        </w:tc>
        <w:tc>
          <w:tcPr>
            <w:tcW w:w="270" w:type="dxa"/>
          </w:tcPr>
          <w:p w14:paraId="7D86F058" w14:textId="77777777" w:rsidR="00B02245" w:rsidRPr="00F3427F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CBF5B27" w14:textId="4B91D552" w:rsidR="00B02245" w:rsidRPr="00F3427F" w:rsidRDefault="003E5555" w:rsidP="00D254F7">
            <w:pPr>
              <w:pStyle w:val="acctfourfigures"/>
              <w:tabs>
                <w:tab w:val="clear" w:pos="765"/>
                <w:tab w:val="decimal" w:pos="733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86714"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86714"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418B253" w14:textId="77777777" w:rsidR="00B02245" w:rsidRPr="00F3427F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27DD4C0" w14:textId="70B06E52" w:rsidR="00B02245" w:rsidRPr="00F3427F" w:rsidRDefault="00847FA3" w:rsidP="00D254F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86714" w:rsidRPr="00E867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86714" w:rsidRPr="00E867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02245" w:rsidRPr="00F3427F" w14:paraId="66A29A1C" w14:textId="77777777" w:rsidTr="00D254F7">
        <w:tc>
          <w:tcPr>
            <w:tcW w:w="4770" w:type="dxa"/>
          </w:tcPr>
          <w:p w14:paraId="37AB28E6" w14:textId="77777777" w:rsidR="00B02245" w:rsidRPr="00F3427F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1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สำหรับงวดเป็นส่วนของผู้ถือหุ้นสามัญของบริษัท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F3427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F3427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C4CCB02" w14:textId="3D37E473" w:rsidR="00B02245" w:rsidRPr="00F3427F" w:rsidRDefault="00E86714" w:rsidP="00D254F7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3E55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463</w:t>
            </w:r>
          </w:p>
        </w:tc>
        <w:tc>
          <w:tcPr>
            <w:tcW w:w="270" w:type="dxa"/>
          </w:tcPr>
          <w:p w14:paraId="6914F094" w14:textId="77777777" w:rsidR="00B02245" w:rsidRPr="00F3427F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35E4A56" w14:textId="5A4C9C41" w:rsidR="00B02245" w:rsidRPr="00F3427F" w:rsidRDefault="00E86714" w:rsidP="003E5555">
            <w:pPr>
              <w:pStyle w:val="acctfourfigures"/>
              <w:tabs>
                <w:tab w:val="clear" w:pos="765"/>
              </w:tabs>
              <w:spacing w:line="240" w:lineRule="atLeast"/>
              <w:ind w:left="-109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536</w:t>
            </w:r>
          </w:p>
        </w:tc>
        <w:tc>
          <w:tcPr>
            <w:tcW w:w="270" w:type="dxa"/>
          </w:tcPr>
          <w:p w14:paraId="3356A6A6" w14:textId="77777777" w:rsidR="00B02245" w:rsidRPr="00F3427F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E440D3E" w14:textId="069BE136" w:rsidR="00B02245" w:rsidRPr="00F3427F" w:rsidRDefault="003E5555" w:rsidP="00D25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6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3BCBC52" w14:textId="77777777" w:rsidR="00B02245" w:rsidRPr="00F3427F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A91637D" w14:textId="5D27E48A" w:rsidR="00B02245" w:rsidRPr="00F3427F" w:rsidRDefault="00847FA3" w:rsidP="00D25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6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2245" w:rsidRPr="00F3427F" w14:paraId="257A4B69" w14:textId="77777777" w:rsidTr="00D254F7">
        <w:tc>
          <w:tcPr>
            <w:tcW w:w="4770" w:type="dxa"/>
          </w:tcPr>
          <w:p w14:paraId="06FF0D00" w14:textId="77777777" w:rsidR="00B02245" w:rsidRPr="00F3427F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1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กำไร 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Pr="00F3427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ที่เป็นส่วนของผู้ถือหุ้นสามัญ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270E7" w14:textId="1ADD9348" w:rsidR="00B02245" w:rsidRPr="00F3427F" w:rsidRDefault="00E86714" w:rsidP="00D254F7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</w:t>
            </w:r>
            <w:r w:rsidR="00415B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089</w:t>
            </w:r>
          </w:p>
        </w:tc>
        <w:tc>
          <w:tcPr>
            <w:tcW w:w="270" w:type="dxa"/>
          </w:tcPr>
          <w:p w14:paraId="4FD1EE5C" w14:textId="77777777" w:rsidR="00B02245" w:rsidRPr="00F3427F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B23237" w14:textId="3E7F6CDF" w:rsidR="00B02245" w:rsidRPr="00F3427F" w:rsidRDefault="00E86714" w:rsidP="00D254F7">
            <w:pPr>
              <w:pStyle w:val="acctfourfigures"/>
              <w:tabs>
                <w:tab w:val="clear" w:pos="765"/>
              </w:tabs>
              <w:spacing w:line="240" w:lineRule="atLeast"/>
              <w:ind w:left="-109" w:right="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B02245" w:rsidRPr="00B022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437</w:t>
            </w:r>
          </w:p>
        </w:tc>
        <w:tc>
          <w:tcPr>
            <w:tcW w:w="270" w:type="dxa"/>
          </w:tcPr>
          <w:p w14:paraId="263D3169" w14:textId="77777777" w:rsidR="00B02245" w:rsidRPr="00F3427F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9D6349" w14:textId="4B7B5859" w:rsidR="00B02245" w:rsidRPr="00F3427F" w:rsidRDefault="00415B43" w:rsidP="00D254F7">
            <w:pPr>
              <w:pStyle w:val="acctfourfigures"/>
              <w:tabs>
                <w:tab w:val="clear" w:pos="765"/>
                <w:tab w:val="decimal" w:pos="706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E86714"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E86714"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4F6AEB3" w14:textId="77777777" w:rsidR="00B02245" w:rsidRPr="00F3427F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98F84C" w14:textId="66071460" w:rsidR="00B02245" w:rsidRPr="00F3427F" w:rsidRDefault="00B02245" w:rsidP="00D254F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B022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86714"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</w:t>
            </w:r>
            <w:r w:rsidRPr="00B022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86714"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517</w:t>
            </w:r>
            <w:r w:rsidRPr="00B022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B02245" w:rsidRPr="00F3427F" w14:paraId="0B428E81" w14:textId="77777777" w:rsidTr="00D254F7">
        <w:tc>
          <w:tcPr>
            <w:tcW w:w="4770" w:type="dxa"/>
          </w:tcPr>
          <w:p w14:paraId="4753E92E" w14:textId="77777777" w:rsidR="00B02245" w:rsidRPr="00F3427F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vAlign w:val="bottom"/>
          </w:tcPr>
          <w:p w14:paraId="79257574" w14:textId="77777777" w:rsidR="00B02245" w:rsidRPr="00F3427F" w:rsidRDefault="00B02245" w:rsidP="00D254F7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17EAFD" w14:textId="77777777" w:rsidR="00B02245" w:rsidRPr="00F3427F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99EAB87" w14:textId="77777777" w:rsidR="00B02245" w:rsidRPr="00F3427F" w:rsidRDefault="00B02245" w:rsidP="00D254F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72715B0" w14:textId="77777777" w:rsidR="00B02245" w:rsidRPr="00F3427F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177CAE5" w14:textId="77777777" w:rsidR="00B02245" w:rsidRPr="00F3427F" w:rsidRDefault="00B02245" w:rsidP="00D254F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AF7163" w14:textId="77777777" w:rsidR="00B02245" w:rsidRPr="00F3427F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49D8D4C" w14:textId="77777777" w:rsidR="00B02245" w:rsidRPr="00F3427F" w:rsidRDefault="00B02245" w:rsidP="00D254F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B02245" w:rsidRPr="00F3427F" w14:paraId="22B2D770" w14:textId="77777777" w:rsidTr="00D254F7">
        <w:tc>
          <w:tcPr>
            <w:tcW w:w="4770" w:type="dxa"/>
            <w:vAlign w:val="bottom"/>
          </w:tcPr>
          <w:p w14:paraId="1361A1F0" w14:textId="56DF803C" w:rsidR="00B02245" w:rsidRPr="00F3427F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="00E86714" w:rsidRPr="00E86714">
              <w:rPr>
                <w:rFonts w:ascii="Angsana New" w:hAnsi="Angsana New"/>
                <w:sz w:val="28"/>
                <w:szCs w:val="28"/>
              </w:rPr>
              <w:t>1</w:t>
            </w:r>
            <w:r w:rsidRPr="00F342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990" w:type="dxa"/>
            <w:vAlign w:val="bottom"/>
          </w:tcPr>
          <w:p w14:paraId="238E3B12" w14:textId="4133738C" w:rsidR="00B02245" w:rsidRPr="00F3427F" w:rsidRDefault="00E86714" w:rsidP="00D254F7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02245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213</w:t>
            </w:r>
            <w:r w:rsidR="00B02245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721</w:t>
            </w:r>
          </w:p>
        </w:tc>
        <w:tc>
          <w:tcPr>
            <w:tcW w:w="270" w:type="dxa"/>
          </w:tcPr>
          <w:p w14:paraId="227CF4F0" w14:textId="77777777" w:rsidR="00B02245" w:rsidRPr="00F3427F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ECD5509" w14:textId="773E67CC" w:rsidR="00B02245" w:rsidRPr="00F3427F" w:rsidRDefault="00E86714" w:rsidP="00D254F7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02245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213</w:t>
            </w:r>
            <w:r w:rsidR="00B02245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716</w:t>
            </w:r>
          </w:p>
        </w:tc>
        <w:tc>
          <w:tcPr>
            <w:tcW w:w="270" w:type="dxa"/>
          </w:tcPr>
          <w:p w14:paraId="1643F671" w14:textId="77777777" w:rsidR="00B02245" w:rsidRPr="00F3427F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851FB0E" w14:textId="7D43B090" w:rsidR="00B02245" w:rsidRPr="00F3427F" w:rsidRDefault="00E86714" w:rsidP="00BF78FF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02245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213</w:t>
            </w:r>
            <w:r w:rsidR="00B02245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721</w:t>
            </w:r>
          </w:p>
        </w:tc>
        <w:tc>
          <w:tcPr>
            <w:tcW w:w="270" w:type="dxa"/>
          </w:tcPr>
          <w:p w14:paraId="0C193629" w14:textId="77777777" w:rsidR="00B02245" w:rsidRPr="00F3427F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E3F6FDA" w14:textId="3CA0A38F" w:rsidR="00B02245" w:rsidRPr="00F3427F" w:rsidRDefault="00E86714" w:rsidP="00D254F7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02245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213</w:t>
            </w:r>
            <w:r w:rsidR="00B02245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716</w:t>
            </w:r>
          </w:p>
        </w:tc>
      </w:tr>
      <w:tr w:rsidR="00B02245" w:rsidRPr="00F3427F" w14:paraId="00FBC546" w14:textId="77777777" w:rsidTr="00D254F7">
        <w:tc>
          <w:tcPr>
            <w:tcW w:w="4770" w:type="dxa"/>
            <w:vAlign w:val="bottom"/>
          </w:tcPr>
          <w:p w14:paraId="41FFA3FA" w14:textId="77777777" w:rsidR="00B02245" w:rsidRPr="00F3427F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178">
              <w:rPr>
                <w:rFonts w:ascii="Angsana New" w:hAnsi="Angsana New"/>
                <w:sz w:val="27"/>
                <w:szCs w:val="27"/>
                <w:cs/>
              </w:rPr>
              <w:t>ผลกระทบจากการ</w:t>
            </w:r>
            <w:r w:rsidRPr="00116178">
              <w:rPr>
                <w:rFonts w:ascii="Angsana New" w:hAnsi="Angsana New" w:hint="cs"/>
                <w:sz w:val="27"/>
                <w:szCs w:val="27"/>
                <w:cs/>
              </w:rPr>
              <w:t>ออก</w:t>
            </w:r>
            <w:r w:rsidRPr="00116178">
              <w:rPr>
                <w:rFonts w:ascii="Angsana New" w:hAnsi="Angsana New"/>
                <w:sz w:val="27"/>
                <w:szCs w:val="27"/>
                <w:cs/>
              </w:rPr>
              <w:t>หุ้น</w:t>
            </w:r>
          </w:p>
        </w:tc>
        <w:tc>
          <w:tcPr>
            <w:tcW w:w="990" w:type="dxa"/>
            <w:vAlign w:val="bottom"/>
          </w:tcPr>
          <w:p w14:paraId="074281D2" w14:textId="4ABED322" w:rsidR="00B02245" w:rsidRPr="00F3427F" w:rsidRDefault="00E86714" w:rsidP="00943727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1D7AFA28" w14:textId="77777777" w:rsidR="00B02245" w:rsidRPr="00F3427F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1DB9219" w14:textId="17D96630" w:rsidR="00B02245" w:rsidRPr="00F3427F" w:rsidRDefault="00E86714" w:rsidP="00D254F7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2F807A16" w14:textId="77777777" w:rsidR="00B02245" w:rsidRPr="00F3427F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D86FE3" w14:textId="3C2C2B0E" w:rsidR="00B02245" w:rsidRPr="00F3427F" w:rsidRDefault="00E86714" w:rsidP="00943727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004945C3" w14:textId="77777777" w:rsidR="00B02245" w:rsidRPr="00F3427F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060BB4" w14:textId="174D3EE4" w:rsidR="00B02245" w:rsidRPr="00F3427F" w:rsidRDefault="00E86714" w:rsidP="00D254F7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B02245" w:rsidRPr="00F3427F" w14:paraId="585DD023" w14:textId="77777777" w:rsidTr="00D254F7">
        <w:trPr>
          <w:trHeight w:val="200"/>
        </w:trPr>
        <w:tc>
          <w:tcPr>
            <w:tcW w:w="4770" w:type="dxa"/>
          </w:tcPr>
          <w:p w14:paraId="55CBB7D8" w14:textId="77777777" w:rsidR="00B02245" w:rsidRPr="00F3427F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F342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ขั้นพื้นฐาน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  <w:p w14:paraId="0358CC52" w14:textId="3762EF73" w:rsidR="00B02245" w:rsidRPr="00F3427F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86714" w:rsidRPr="00E86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0A317B2" w14:textId="5BD985FA" w:rsidR="00B02245" w:rsidRPr="00F3427F" w:rsidRDefault="00E86714" w:rsidP="00D254F7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415B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213</w:t>
            </w:r>
            <w:r w:rsidR="00415B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722</w:t>
            </w:r>
          </w:p>
        </w:tc>
        <w:tc>
          <w:tcPr>
            <w:tcW w:w="270" w:type="dxa"/>
          </w:tcPr>
          <w:p w14:paraId="0BD0BA18" w14:textId="77777777" w:rsidR="00B02245" w:rsidRPr="00F3427F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17FE78F" w14:textId="5CF8F5AB" w:rsidR="00B02245" w:rsidRPr="00F3427F" w:rsidRDefault="00E86714" w:rsidP="00D254F7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B02245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213</w:t>
            </w:r>
            <w:r w:rsidR="00B02245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717</w:t>
            </w:r>
          </w:p>
        </w:tc>
        <w:tc>
          <w:tcPr>
            <w:tcW w:w="270" w:type="dxa"/>
          </w:tcPr>
          <w:p w14:paraId="02E3512D" w14:textId="77777777" w:rsidR="00B02245" w:rsidRPr="00F3427F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DDCA6" w14:textId="49A29130" w:rsidR="00B02245" w:rsidRPr="00F3427F" w:rsidRDefault="00E86714" w:rsidP="00D254F7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 w:hanging="10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415B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213</w:t>
            </w:r>
            <w:r w:rsidR="00415B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722</w:t>
            </w:r>
          </w:p>
        </w:tc>
        <w:tc>
          <w:tcPr>
            <w:tcW w:w="270" w:type="dxa"/>
          </w:tcPr>
          <w:p w14:paraId="59F6BA13" w14:textId="77777777" w:rsidR="00B02245" w:rsidRPr="00F3427F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94D5FB7" w14:textId="64F1E5F2" w:rsidR="00B02245" w:rsidRPr="00F3427F" w:rsidRDefault="00E86714" w:rsidP="00D254F7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B02245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213</w:t>
            </w:r>
            <w:r w:rsidR="00B02245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717</w:t>
            </w:r>
          </w:p>
        </w:tc>
      </w:tr>
      <w:tr w:rsidR="00B02245" w:rsidRPr="00F3427F" w14:paraId="5F46ADC6" w14:textId="77777777" w:rsidTr="00D254F7">
        <w:trPr>
          <w:trHeight w:val="200"/>
        </w:trPr>
        <w:tc>
          <w:tcPr>
            <w:tcW w:w="4770" w:type="dxa"/>
          </w:tcPr>
          <w:p w14:paraId="2206B4B2" w14:textId="77777777" w:rsidR="00B02245" w:rsidRPr="00F3427F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64ECC4E" w14:textId="77777777" w:rsidR="00B02245" w:rsidRPr="00F3427F" w:rsidRDefault="00B02245" w:rsidP="00D254F7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800BCA7" w14:textId="77777777" w:rsidR="00B02245" w:rsidRPr="00F3427F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F52374C" w14:textId="77777777" w:rsidR="00B02245" w:rsidRPr="00F3427F" w:rsidRDefault="00B02245" w:rsidP="00D254F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0203646" w14:textId="77777777" w:rsidR="00B02245" w:rsidRPr="00F3427F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ECF0934" w14:textId="77777777" w:rsidR="00B02245" w:rsidRPr="00F3427F" w:rsidRDefault="00B02245" w:rsidP="00D254F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7A0C76B" w14:textId="77777777" w:rsidR="00B02245" w:rsidRPr="00F3427F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E0EF7D6" w14:textId="77777777" w:rsidR="00B02245" w:rsidRPr="00F3427F" w:rsidRDefault="00B02245" w:rsidP="00D254F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245" w:rsidRPr="00F3427F" w14:paraId="5E19D111" w14:textId="77777777" w:rsidTr="00D254F7">
        <w:tc>
          <w:tcPr>
            <w:tcW w:w="4770" w:type="dxa"/>
          </w:tcPr>
          <w:p w14:paraId="35856763" w14:textId="77777777" w:rsidR="00B02245" w:rsidRPr="00F3427F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990" w:type="dxa"/>
            <w:vAlign w:val="bottom"/>
          </w:tcPr>
          <w:p w14:paraId="59DC0E5D" w14:textId="125381CD" w:rsidR="00B02245" w:rsidRPr="00F3427F" w:rsidRDefault="00E86714" w:rsidP="00D254F7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847F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010</w:t>
            </w:r>
          </w:p>
        </w:tc>
        <w:tc>
          <w:tcPr>
            <w:tcW w:w="270" w:type="dxa"/>
          </w:tcPr>
          <w:p w14:paraId="6A1FF7F9" w14:textId="77777777" w:rsidR="00B02245" w:rsidRPr="00F3427F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77904C4" w14:textId="170B4B03" w:rsidR="00B02245" w:rsidRPr="00847FA3" w:rsidRDefault="00E86714" w:rsidP="00847FA3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847FA3" w:rsidRPr="00847F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006</w:t>
            </w:r>
          </w:p>
        </w:tc>
        <w:tc>
          <w:tcPr>
            <w:tcW w:w="270" w:type="dxa"/>
          </w:tcPr>
          <w:p w14:paraId="28B8AFF7" w14:textId="77777777" w:rsidR="00B02245" w:rsidRPr="00F3427F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0436BA0" w14:textId="53DA2265" w:rsidR="00B02245" w:rsidRPr="00F3427F" w:rsidRDefault="00E65F76" w:rsidP="00BF78FF">
            <w:pPr>
              <w:pStyle w:val="acctfourfigures"/>
              <w:tabs>
                <w:tab w:val="clear" w:pos="765"/>
              </w:tabs>
              <w:spacing w:line="240" w:lineRule="atLeast"/>
              <w:ind w:left="-109" w:right="-1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E86714"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E86714"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009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4584AB3F" w14:textId="77777777" w:rsidR="00B02245" w:rsidRPr="00F3427F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DAA6CBA" w14:textId="13C1363D" w:rsidR="00B02245" w:rsidRPr="00F3427F" w:rsidRDefault="00E65F76" w:rsidP="00BF7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after="0" w:line="240" w:lineRule="auto"/>
              <w:ind w:left="-86" w:right="-1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86714" w:rsidRPr="00E8671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86714" w:rsidRPr="00E86714">
              <w:rPr>
                <w:rFonts w:asciiTheme="majorBidi" w:hAnsiTheme="majorBidi" w:cstheme="majorBidi"/>
                <w:sz w:val="28"/>
                <w:szCs w:val="28"/>
              </w:rPr>
              <w:t>014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02245" w:rsidRPr="00F3427F" w14:paraId="165CFE3F" w14:textId="77777777" w:rsidTr="00D254F7">
        <w:tc>
          <w:tcPr>
            <w:tcW w:w="4770" w:type="dxa"/>
          </w:tcPr>
          <w:p w14:paraId="1F766D8B" w14:textId="77777777" w:rsidR="00B02245" w:rsidRPr="00F3427F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การดำเนินงานที่ยกเลิก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D552459" w14:textId="2365D006" w:rsidR="00B02245" w:rsidRPr="00F3427F" w:rsidRDefault="00E86714" w:rsidP="00D254F7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847F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003</w:t>
            </w:r>
          </w:p>
        </w:tc>
        <w:tc>
          <w:tcPr>
            <w:tcW w:w="270" w:type="dxa"/>
          </w:tcPr>
          <w:p w14:paraId="66601C4F" w14:textId="77777777" w:rsidR="00B02245" w:rsidRPr="00F3427F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02AE276" w14:textId="17E353D5" w:rsidR="00B02245" w:rsidRPr="00847FA3" w:rsidRDefault="00E86714" w:rsidP="00847FA3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847FA3" w:rsidRPr="00847F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001</w:t>
            </w:r>
          </w:p>
        </w:tc>
        <w:tc>
          <w:tcPr>
            <w:tcW w:w="270" w:type="dxa"/>
          </w:tcPr>
          <w:p w14:paraId="583E8196" w14:textId="77777777" w:rsidR="00B02245" w:rsidRPr="00F3427F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0FE4496" w14:textId="770FC14F" w:rsidR="00B02245" w:rsidRPr="00F3427F" w:rsidRDefault="00847FA3" w:rsidP="00D25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6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9A1A50" w14:textId="77777777" w:rsidR="00B02245" w:rsidRPr="00F3427F" w:rsidRDefault="00B02245" w:rsidP="00D2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3F05796" w14:textId="3277F540" w:rsidR="00B02245" w:rsidRPr="00F3427F" w:rsidRDefault="00847FA3" w:rsidP="00D25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6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2245" w:rsidRPr="00F3427F" w14:paraId="2BDB7F1A" w14:textId="77777777" w:rsidTr="00D254F7">
        <w:tc>
          <w:tcPr>
            <w:tcW w:w="4770" w:type="dxa"/>
          </w:tcPr>
          <w:p w14:paraId="089267D2" w14:textId="77777777" w:rsidR="00B02245" w:rsidRPr="00F3427F" w:rsidRDefault="00B02245" w:rsidP="00B0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กำไร 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ต่อหุ้น </w:t>
            </w:r>
            <w:r w:rsidRPr="00F342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A587DA" w14:textId="1BAB686B" w:rsidR="00B02245" w:rsidRPr="00847FA3" w:rsidRDefault="00E86714" w:rsidP="00B02245">
            <w:pPr>
              <w:pStyle w:val="acctfourfigures"/>
              <w:tabs>
                <w:tab w:val="clear" w:pos="765"/>
                <w:tab w:val="left" w:pos="763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="00847FA3" w:rsidRPr="00847FA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013</w:t>
            </w:r>
          </w:p>
        </w:tc>
        <w:tc>
          <w:tcPr>
            <w:tcW w:w="270" w:type="dxa"/>
          </w:tcPr>
          <w:p w14:paraId="3059A89D" w14:textId="77777777" w:rsidR="00B02245" w:rsidRPr="00847FA3" w:rsidRDefault="00B02245" w:rsidP="00B0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A65098" w14:textId="7A8C256D" w:rsidR="00B02245" w:rsidRPr="00F3427F" w:rsidRDefault="00E86714" w:rsidP="00B02245">
            <w:pPr>
              <w:pStyle w:val="acctfourfigures"/>
              <w:tabs>
                <w:tab w:val="clear" w:pos="765"/>
                <w:tab w:val="left" w:pos="763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0</w:t>
            </w:r>
            <w:r w:rsidR="00B02245" w:rsidRPr="00097220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.</w:t>
            </w:r>
            <w:r w:rsidRPr="00E86714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007</w:t>
            </w:r>
          </w:p>
        </w:tc>
        <w:tc>
          <w:tcPr>
            <w:tcW w:w="270" w:type="dxa"/>
          </w:tcPr>
          <w:p w14:paraId="596ED4F2" w14:textId="77777777" w:rsidR="00B02245" w:rsidRPr="00F3427F" w:rsidRDefault="00B02245" w:rsidP="00B0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EC4054" w14:textId="5CDE5C62" w:rsidR="00B02245" w:rsidRPr="00F3427F" w:rsidRDefault="00E65F76" w:rsidP="00B0224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E86714"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="00E86714"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016C8606" w14:textId="77777777" w:rsidR="00B02245" w:rsidRPr="00F3427F" w:rsidRDefault="00B02245" w:rsidP="00B0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5E4DCD" w14:textId="24CB9AA5" w:rsidR="00B02245" w:rsidRPr="00F3427F" w:rsidRDefault="00B02245" w:rsidP="00BF78FF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109"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7220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(</w:t>
            </w:r>
            <w:r w:rsidR="00E86714" w:rsidRPr="00E86714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0</w:t>
            </w:r>
            <w:r w:rsidRPr="00097220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.</w:t>
            </w:r>
            <w:r w:rsidR="00E86714" w:rsidRPr="00E86714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014</w:t>
            </w:r>
            <w:r w:rsidRPr="00097220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)</w:t>
            </w:r>
          </w:p>
        </w:tc>
      </w:tr>
    </w:tbl>
    <w:p w14:paraId="01D132F5" w14:textId="77777777" w:rsidR="00B02245" w:rsidRPr="00F3427F" w:rsidRDefault="00B02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0C669C2C" w14:textId="48C11F4D" w:rsidR="008712CB" w:rsidRDefault="00B31B52" w:rsidP="008712C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28"/>
          <w:szCs w:val="28"/>
        </w:rPr>
      </w:pPr>
      <w:r>
        <w:rPr>
          <w:rFonts w:ascii="Angsana New" w:hAnsi="Angsana New" w:hint="cs"/>
          <w:bCs/>
          <w:sz w:val="28"/>
          <w:szCs w:val="28"/>
          <w:cs/>
        </w:rPr>
        <w:t>เครื่องมือทางการเงิน</w:t>
      </w:r>
    </w:p>
    <w:p w14:paraId="0E7FBE4F" w14:textId="77777777" w:rsidR="002D48A6" w:rsidRPr="003C68C8" w:rsidRDefault="002D48A6" w:rsidP="002D4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28"/>
          <w:szCs w:val="28"/>
        </w:rPr>
      </w:pPr>
    </w:p>
    <w:p w14:paraId="06835F73" w14:textId="77777777" w:rsidR="003C68C8" w:rsidRPr="003C68C8" w:rsidRDefault="003C68C8" w:rsidP="007D747F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-1" w:line="228" w:lineRule="auto"/>
        <w:ind w:left="540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C68C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78F17DB7" w14:textId="77777777" w:rsidR="003C68C8" w:rsidRPr="00860FD3" w:rsidRDefault="003C68C8" w:rsidP="00860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28"/>
          <w:szCs w:val="28"/>
        </w:rPr>
      </w:pPr>
    </w:p>
    <w:p w14:paraId="6370C57F" w14:textId="51935F52" w:rsidR="003C68C8" w:rsidRPr="005711D9" w:rsidRDefault="003C68C8" w:rsidP="005711D9">
      <w:pPr>
        <w:pStyle w:val="ListParagraph"/>
        <w:tabs>
          <w:tab w:val="left" w:pos="630"/>
        </w:tabs>
        <w:spacing w:line="240" w:lineRule="auto"/>
        <w:ind w:left="540" w:right="-7"/>
        <w:jc w:val="thaiDistribute"/>
        <w:rPr>
          <w:rFonts w:ascii="Angsana New" w:hAnsi="Angsana New"/>
          <w:spacing w:val="-2"/>
          <w:sz w:val="28"/>
          <w:szCs w:val="28"/>
        </w:rPr>
      </w:pPr>
      <w:r w:rsidRPr="005711D9">
        <w:rPr>
          <w:rFonts w:ascii="Angsana New" w:hAnsi="Angsana New"/>
          <w:spacing w:val="-2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AF6CEDB" w14:textId="446ABE18" w:rsidR="0054379D" w:rsidRDefault="005437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95"/>
        <w:gridCol w:w="237"/>
        <w:gridCol w:w="1390"/>
        <w:gridCol w:w="270"/>
        <w:gridCol w:w="810"/>
        <w:gridCol w:w="274"/>
        <w:gridCol w:w="724"/>
        <w:gridCol w:w="270"/>
        <w:gridCol w:w="720"/>
      </w:tblGrid>
      <w:tr w:rsidR="0054379D" w:rsidRPr="00831AE2" w14:paraId="67490232" w14:textId="77777777" w:rsidTr="00B37B66">
        <w:trPr>
          <w:trHeight w:val="144"/>
        </w:trPr>
        <w:tc>
          <w:tcPr>
            <w:tcW w:w="4632" w:type="dxa"/>
            <w:gridSpan w:val="2"/>
            <w:vAlign w:val="bottom"/>
          </w:tcPr>
          <w:p w14:paraId="59B0A269" w14:textId="77777777" w:rsidR="0054379D" w:rsidRPr="00831AE2" w:rsidRDefault="0054379D" w:rsidP="00C06C3C">
            <w:pPr>
              <w:ind w:left="7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58" w:type="dxa"/>
            <w:gridSpan w:val="7"/>
          </w:tcPr>
          <w:p w14:paraId="68538603" w14:textId="77777777" w:rsidR="0054379D" w:rsidRPr="00831AE2" w:rsidRDefault="0054379D" w:rsidP="00C06C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831AE2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  <w:r w:rsidRPr="00831AE2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 xml:space="preserve"> / </w:t>
            </w:r>
            <w:r w:rsidRPr="00831AE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54379D" w:rsidRPr="00831AE2" w14:paraId="5B4618EA" w14:textId="77777777" w:rsidTr="00B37B66">
        <w:trPr>
          <w:trHeight w:val="180"/>
        </w:trPr>
        <w:tc>
          <w:tcPr>
            <w:tcW w:w="4632" w:type="dxa"/>
            <w:gridSpan w:val="2"/>
            <w:vAlign w:val="bottom"/>
          </w:tcPr>
          <w:p w14:paraId="76E62196" w14:textId="77777777" w:rsidR="0054379D" w:rsidRPr="00831AE2" w:rsidRDefault="0054379D" w:rsidP="00C06C3C">
            <w:pPr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470" w:type="dxa"/>
            <w:gridSpan w:val="3"/>
          </w:tcPr>
          <w:p w14:paraId="75A36722" w14:textId="77777777" w:rsidR="0054379D" w:rsidRPr="00831AE2" w:rsidRDefault="0054379D" w:rsidP="00C06C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831AE2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4" w:type="dxa"/>
          </w:tcPr>
          <w:p w14:paraId="18B87612" w14:textId="77777777" w:rsidR="0054379D" w:rsidRPr="00831AE2" w:rsidRDefault="0054379D" w:rsidP="00C06C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14" w:type="dxa"/>
            <w:gridSpan w:val="3"/>
            <w:vAlign w:val="bottom"/>
          </w:tcPr>
          <w:p w14:paraId="7796479C" w14:textId="77777777" w:rsidR="0054379D" w:rsidRPr="00831AE2" w:rsidRDefault="0054379D" w:rsidP="00C06C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831AE2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54379D" w:rsidRPr="00831AE2" w14:paraId="1A1E4C44" w14:textId="77777777" w:rsidTr="005711D9">
        <w:trPr>
          <w:trHeight w:val="657"/>
        </w:trPr>
        <w:tc>
          <w:tcPr>
            <w:tcW w:w="4395" w:type="dxa"/>
            <w:vAlign w:val="bottom"/>
          </w:tcPr>
          <w:p w14:paraId="2B36C2EB" w14:textId="47970C71" w:rsidR="0054379D" w:rsidRPr="00831AE2" w:rsidRDefault="0054379D" w:rsidP="00C06C3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831A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</w:t>
            </w:r>
            <w:r w:rsidRPr="00831AE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="00E86714" w:rsidRPr="00E8671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30</w:t>
            </w:r>
            <w:r w:rsidR="00A41C8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A41C8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E86714" w:rsidRPr="00E8671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2569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และ </w:t>
            </w:r>
            <w:r w:rsidR="00E86714" w:rsidRPr="00E8671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E86714" w:rsidRPr="00E8671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237" w:type="dxa"/>
            <w:vAlign w:val="bottom"/>
          </w:tcPr>
          <w:p w14:paraId="6EE07926" w14:textId="77777777" w:rsidR="0054379D" w:rsidRPr="00831AE2" w:rsidRDefault="0054379D" w:rsidP="00C06C3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90" w:type="dxa"/>
            <w:vAlign w:val="bottom"/>
          </w:tcPr>
          <w:p w14:paraId="3494A775" w14:textId="77777777" w:rsidR="0054379D" w:rsidRPr="003A09A1" w:rsidRDefault="0054379D" w:rsidP="00C06C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31AE2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</w:t>
            </w:r>
            <w:r w:rsidRPr="002C5C5B">
              <w:rPr>
                <w:rFonts w:ascii="Angsana New" w:hAnsi="Angsana New"/>
                <w:sz w:val="26"/>
                <w:szCs w:val="26"/>
                <w:cs/>
                <w:lang w:bidi="th-TH"/>
              </w:rPr>
              <w:t>ครื่องมือทางการเงินที่วัดมูลค่า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 xml:space="preserve"> FVTPL</w:t>
            </w:r>
          </w:p>
        </w:tc>
        <w:tc>
          <w:tcPr>
            <w:tcW w:w="270" w:type="dxa"/>
          </w:tcPr>
          <w:p w14:paraId="45E908B3" w14:textId="77777777" w:rsidR="0054379D" w:rsidRPr="00831AE2" w:rsidRDefault="0054379D" w:rsidP="00C06C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7FF82A9" w14:textId="77777777" w:rsidR="0054379D" w:rsidRPr="00831AE2" w:rsidRDefault="0054379D" w:rsidP="00C06C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31AE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4" w:type="dxa"/>
          </w:tcPr>
          <w:p w14:paraId="404459BF" w14:textId="77777777" w:rsidR="0054379D" w:rsidRPr="00831AE2" w:rsidRDefault="0054379D" w:rsidP="00C06C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4" w:type="dxa"/>
            <w:vAlign w:val="bottom"/>
          </w:tcPr>
          <w:p w14:paraId="1933D1C0" w14:textId="58EBF6F6" w:rsidR="0054379D" w:rsidRPr="00831AE2" w:rsidRDefault="0054379D" w:rsidP="00C06C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31AE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831AE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86714" w:rsidRPr="00E86714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740272A9" w14:textId="77777777" w:rsidR="0054379D" w:rsidRPr="00831AE2" w:rsidRDefault="0054379D" w:rsidP="00C06C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CF5BB47" w14:textId="77777777" w:rsidR="0054379D" w:rsidRPr="00831AE2" w:rsidRDefault="0054379D" w:rsidP="00C06C3C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1AE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54379D" w:rsidRPr="00831AE2" w14:paraId="16B4BD8D" w14:textId="77777777" w:rsidTr="00B37B66">
        <w:trPr>
          <w:trHeight w:val="64"/>
        </w:trPr>
        <w:tc>
          <w:tcPr>
            <w:tcW w:w="4395" w:type="dxa"/>
          </w:tcPr>
          <w:p w14:paraId="17608C65" w14:textId="77777777" w:rsidR="0054379D" w:rsidRPr="00831AE2" w:rsidRDefault="0054379D" w:rsidP="00C06C3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37" w:type="dxa"/>
          </w:tcPr>
          <w:p w14:paraId="6DF6C14D" w14:textId="77777777" w:rsidR="0054379D" w:rsidRPr="00831AE2" w:rsidRDefault="0054379D" w:rsidP="00C06C3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4458" w:type="dxa"/>
            <w:gridSpan w:val="7"/>
          </w:tcPr>
          <w:p w14:paraId="2E62932C" w14:textId="77777777" w:rsidR="0054379D" w:rsidRPr="00831AE2" w:rsidRDefault="0054379D" w:rsidP="00C06C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831AE2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54379D" w:rsidRPr="00831AE2" w14:paraId="744C370C" w14:textId="77777777" w:rsidTr="005711D9">
        <w:trPr>
          <w:trHeight w:val="180"/>
        </w:trPr>
        <w:tc>
          <w:tcPr>
            <w:tcW w:w="4395" w:type="dxa"/>
          </w:tcPr>
          <w:p w14:paraId="2ED89766" w14:textId="77777777" w:rsidR="0054379D" w:rsidRPr="00831AE2" w:rsidRDefault="0054379D" w:rsidP="00C06C3C">
            <w:pPr>
              <w:ind w:left="160" w:right="-9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31A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</w:t>
            </w:r>
            <w:r w:rsidRPr="00831AE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237" w:type="dxa"/>
          </w:tcPr>
          <w:p w14:paraId="46350157" w14:textId="77777777" w:rsidR="0054379D" w:rsidRPr="00831AE2" w:rsidRDefault="0054379D" w:rsidP="00C06C3C">
            <w:pPr>
              <w:ind w:left="160" w:right="-9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90" w:type="dxa"/>
          </w:tcPr>
          <w:p w14:paraId="7A8145E9" w14:textId="77777777" w:rsidR="0054379D" w:rsidRPr="00831AE2" w:rsidRDefault="0054379D" w:rsidP="005711D9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4C63FDA5" w14:textId="77777777" w:rsidR="0054379D" w:rsidRPr="00831AE2" w:rsidRDefault="0054379D" w:rsidP="00C06C3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3306827A" w14:textId="77777777" w:rsidR="0054379D" w:rsidRPr="00831AE2" w:rsidRDefault="0054379D" w:rsidP="00C06C3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4" w:type="dxa"/>
          </w:tcPr>
          <w:p w14:paraId="1BC84C80" w14:textId="77777777" w:rsidR="0054379D" w:rsidRPr="00831AE2" w:rsidRDefault="0054379D" w:rsidP="00C06C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4" w:type="dxa"/>
          </w:tcPr>
          <w:p w14:paraId="6E2B9D98" w14:textId="77777777" w:rsidR="0054379D" w:rsidRPr="00831AE2" w:rsidRDefault="0054379D" w:rsidP="00C06C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1A49BAEB" w14:textId="77777777" w:rsidR="0054379D" w:rsidRPr="00831AE2" w:rsidRDefault="0054379D" w:rsidP="00C06C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14:paraId="19949607" w14:textId="77777777" w:rsidR="0054379D" w:rsidRPr="00831AE2" w:rsidRDefault="0054379D" w:rsidP="00C06C3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37B66" w:rsidRPr="00DE5C9D" w14:paraId="20DA5630" w14:textId="77777777" w:rsidTr="005711D9">
        <w:trPr>
          <w:trHeight w:val="180"/>
        </w:trPr>
        <w:tc>
          <w:tcPr>
            <w:tcW w:w="4395" w:type="dxa"/>
          </w:tcPr>
          <w:p w14:paraId="2AE8C384" w14:textId="77777777" w:rsidR="00B37B66" w:rsidRPr="00831AE2" w:rsidRDefault="00B37B66" w:rsidP="00B37B66">
            <w:pPr>
              <w:ind w:left="160" w:right="-9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31AE2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เงินลงทุนอื่นในตราสารทุนที่ไม่อยู่ในความต้องการของตลาด</w:t>
            </w:r>
          </w:p>
        </w:tc>
        <w:tc>
          <w:tcPr>
            <w:tcW w:w="237" w:type="dxa"/>
          </w:tcPr>
          <w:p w14:paraId="3EA1780B" w14:textId="77777777" w:rsidR="00B37B66" w:rsidRPr="00831AE2" w:rsidRDefault="00B37B66" w:rsidP="00B37B66">
            <w:pPr>
              <w:ind w:left="160" w:right="-9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90" w:type="dxa"/>
          </w:tcPr>
          <w:p w14:paraId="538716B6" w14:textId="18BA523E" w:rsidR="00B37B66" w:rsidRDefault="00B37B66" w:rsidP="00B37B66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7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07F205C" w14:textId="77777777" w:rsidR="00B37B66" w:rsidRDefault="00B37B66" w:rsidP="00B37B66">
            <w:pPr>
              <w:pStyle w:val="acctfourfigures"/>
              <w:tabs>
                <w:tab w:val="clear" w:pos="765"/>
                <w:tab w:val="decimal" w:pos="882"/>
                <w:tab w:val="decimal" w:pos="124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28090D8A" w14:textId="3EF1DF14" w:rsidR="00B37B66" w:rsidRPr="001D4B68" w:rsidRDefault="00B37B66" w:rsidP="00B37B6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7E592FBC" w14:textId="77777777" w:rsidR="00B37B66" w:rsidRPr="00831AE2" w:rsidRDefault="00B37B66" w:rsidP="00B37B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4" w:type="dxa"/>
          </w:tcPr>
          <w:p w14:paraId="3E894B60" w14:textId="6007D1D6" w:rsidR="00B37B66" w:rsidRPr="00DE5C9D" w:rsidRDefault="00B37B66" w:rsidP="00B37B66">
            <w:pPr>
              <w:pStyle w:val="acctfourfigures"/>
              <w:tabs>
                <w:tab w:val="clear" w:pos="765"/>
                <w:tab w:val="decimal" w:pos="218"/>
              </w:tabs>
              <w:spacing w:line="240" w:lineRule="atLeast"/>
              <w:ind w:left="-172" w:right="-86"/>
              <w:jc w:val="both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41D7EB6" w14:textId="77777777" w:rsidR="00B37B66" w:rsidRPr="00831AE2" w:rsidRDefault="00B37B66" w:rsidP="00B37B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A92E7FA" w14:textId="2709FB33" w:rsidR="00B37B66" w:rsidRPr="00DE5C9D" w:rsidRDefault="00B37B66" w:rsidP="00B37B66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B37B66" w14:paraId="382FEF40" w14:textId="77777777" w:rsidTr="005711D9">
        <w:trPr>
          <w:trHeight w:val="180"/>
        </w:trPr>
        <w:tc>
          <w:tcPr>
            <w:tcW w:w="4395" w:type="dxa"/>
          </w:tcPr>
          <w:p w14:paraId="73292648" w14:textId="77777777" w:rsidR="00B37B66" w:rsidRPr="00831AE2" w:rsidRDefault="00B37B66" w:rsidP="00B37B66">
            <w:pPr>
              <w:ind w:left="160" w:right="-9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31AE2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สิทธิการขายหุ้น</w:t>
            </w:r>
          </w:p>
        </w:tc>
        <w:tc>
          <w:tcPr>
            <w:tcW w:w="237" w:type="dxa"/>
          </w:tcPr>
          <w:p w14:paraId="0CAE96DD" w14:textId="77777777" w:rsidR="00B37B66" w:rsidRPr="00831AE2" w:rsidRDefault="00B37B66" w:rsidP="00B37B66">
            <w:pPr>
              <w:ind w:left="160" w:right="-9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20DE55C2" w14:textId="44F6A20D" w:rsidR="00B37B66" w:rsidRDefault="00B37B66" w:rsidP="00B37B6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3" w:right="7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C8CB32B" w14:textId="77777777" w:rsidR="00B37B66" w:rsidRDefault="00B37B66" w:rsidP="00B37B66">
            <w:pPr>
              <w:pStyle w:val="acctfourfigures"/>
              <w:tabs>
                <w:tab w:val="clear" w:pos="765"/>
                <w:tab w:val="decimal" w:pos="882"/>
                <w:tab w:val="decimal" w:pos="124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CC23B3C" w14:textId="44B3B459" w:rsidR="00B37B66" w:rsidRDefault="00B37B66" w:rsidP="00B37B6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126732A2" w14:textId="77777777" w:rsidR="00B37B66" w:rsidRPr="00831AE2" w:rsidRDefault="00B37B66" w:rsidP="00B37B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4" w:type="dxa"/>
          </w:tcPr>
          <w:p w14:paraId="1C0E2F6B" w14:textId="3D1A9C30" w:rsidR="00B37B66" w:rsidRPr="00DE5C9D" w:rsidRDefault="00B37B66" w:rsidP="00B37B66">
            <w:pPr>
              <w:pStyle w:val="acctfourfigures"/>
              <w:tabs>
                <w:tab w:val="clear" w:pos="765"/>
                <w:tab w:val="decimal" w:pos="218"/>
              </w:tabs>
              <w:spacing w:line="240" w:lineRule="atLeast"/>
              <w:ind w:left="-172" w:right="-86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3DE90C" w14:textId="77777777" w:rsidR="00B37B66" w:rsidRPr="00831AE2" w:rsidRDefault="00B37B66" w:rsidP="00B37B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4D224EA5" w14:textId="40E6BFD2" w:rsidR="00B37B66" w:rsidRDefault="00B37B66" w:rsidP="00B37B66">
            <w:pPr>
              <w:pStyle w:val="acctfourfigures"/>
              <w:tabs>
                <w:tab w:val="clear" w:pos="765"/>
                <w:tab w:val="decimal" w:pos="30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B37B66" w:rsidRPr="001D4B68" w14:paraId="57976751" w14:textId="77777777" w:rsidTr="005711D9">
        <w:trPr>
          <w:trHeight w:val="180"/>
        </w:trPr>
        <w:tc>
          <w:tcPr>
            <w:tcW w:w="4395" w:type="dxa"/>
          </w:tcPr>
          <w:p w14:paraId="21FA45E4" w14:textId="77777777" w:rsidR="00B37B66" w:rsidRPr="001D4B68" w:rsidRDefault="00B37B66" w:rsidP="00B37B66">
            <w:pPr>
              <w:ind w:left="160" w:right="-90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4B68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37" w:type="dxa"/>
          </w:tcPr>
          <w:p w14:paraId="1957F4ED" w14:textId="77777777" w:rsidR="00B37B66" w:rsidRPr="001D4B68" w:rsidRDefault="00B37B66" w:rsidP="00B37B66">
            <w:pPr>
              <w:ind w:left="160" w:right="-90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5E5BEB4F" w14:textId="6F59A1B8" w:rsidR="00B37B66" w:rsidRPr="001D4B68" w:rsidRDefault="00B37B66" w:rsidP="00B37B66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43" w:right="7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75F0CEB" w14:textId="77777777" w:rsidR="00B37B66" w:rsidRPr="001D4B68" w:rsidRDefault="00B37B66" w:rsidP="00B37B6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47F5754" w14:textId="5C9E0627" w:rsidR="00B37B66" w:rsidRPr="001D4B68" w:rsidRDefault="00B37B66" w:rsidP="00B37B6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0446280E" w14:textId="77777777" w:rsidR="00B37B66" w:rsidRPr="001D4B68" w:rsidRDefault="00B37B66" w:rsidP="00B37B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4" w:type="dxa"/>
          </w:tcPr>
          <w:p w14:paraId="127B6234" w14:textId="77777777" w:rsidR="00B37B66" w:rsidRPr="001D4B68" w:rsidRDefault="00B37B66" w:rsidP="00B37B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22731273" w14:textId="77777777" w:rsidR="00B37B66" w:rsidRPr="001D4B68" w:rsidRDefault="00B37B66" w:rsidP="00B37B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14:paraId="33978A0A" w14:textId="77777777" w:rsidR="00B37B66" w:rsidRPr="001D4B68" w:rsidRDefault="00B37B66" w:rsidP="00B37B6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23D49CC9" w14:textId="77777777" w:rsidR="003C68C8" w:rsidRDefault="003C68C8" w:rsidP="002D4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28"/>
          <w:szCs w:val="28"/>
        </w:rPr>
      </w:pPr>
    </w:p>
    <w:p w14:paraId="52563B44" w14:textId="298C4CC0" w:rsidR="000D341E" w:rsidRPr="000D341E" w:rsidRDefault="000D341E" w:rsidP="000D341E">
      <w:pPr>
        <w:pStyle w:val="ListParagraph"/>
        <w:tabs>
          <w:tab w:val="left" w:pos="630"/>
        </w:tabs>
        <w:spacing w:line="240" w:lineRule="auto"/>
        <w:ind w:left="540" w:right="-7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0D341E">
        <w:rPr>
          <w:rFonts w:ascii="Angsana New" w:hAnsi="Angsana New"/>
          <w:spacing w:val="-2"/>
          <w:sz w:val="28"/>
          <w:szCs w:val="28"/>
          <w:cs/>
        </w:rPr>
        <w:t>มูลค่ายุติธรรมระดับ</w:t>
      </w:r>
      <w:r w:rsidRPr="000D341E">
        <w:rPr>
          <w:rFonts w:ascii="Angsana New" w:hAnsi="Angsana New"/>
          <w:spacing w:val="-2"/>
          <w:sz w:val="28"/>
          <w:szCs w:val="28"/>
        </w:rPr>
        <w:t xml:space="preserve"> </w:t>
      </w:r>
      <w:r w:rsidR="00E86714" w:rsidRPr="00E86714">
        <w:rPr>
          <w:rFonts w:ascii="Angsana New" w:hAnsi="Angsana New"/>
          <w:spacing w:val="-2"/>
          <w:sz w:val="28"/>
          <w:szCs w:val="28"/>
        </w:rPr>
        <w:t>3</w:t>
      </w:r>
      <w:r w:rsidRPr="000D341E">
        <w:rPr>
          <w:rFonts w:ascii="Angsana New" w:hAnsi="Angsana New"/>
          <w:spacing w:val="-2"/>
          <w:sz w:val="28"/>
          <w:szCs w:val="28"/>
          <w:cs/>
        </w:rPr>
        <w:t xml:space="preserve"> สำหรับเงินลงทุน</w:t>
      </w:r>
      <w:r w:rsidRPr="000D341E">
        <w:rPr>
          <w:rFonts w:ascii="Angsana New" w:hAnsi="Angsana New" w:hint="cs"/>
          <w:spacing w:val="-2"/>
          <w:sz w:val="28"/>
          <w:szCs w:val="28"/>
          <w:cs/>
        </w:rPr>
        <w:t>ใน</w:t>
      </w:r>
      <w:r w:rsidRPr="000D341E">
        <w:rPr>
          <w:rFonts w:ascii="Angsana New" w:hAnsi="Angsana New"/>
          <w:spacing w:val="-2"/>
          <w:sz w:val="28"/>
          <w:szCs w:val="28"/>
          <w:cs/>
        </w:rPr>
        <w:t>ตราสารทุนที่ไม่อยู่ในความต้องการของตลาด</w:t>
      </w:r>
      <w:r w:rsidRPr="000D341E">
        <w:rPr>
          <w:rFonts w:ascii="Angsana New" w:hAnsi="Angsana New" w:hint="cs"/>
          <w:spacing w:val="-2"/>
          <w:sz w:val="28"/>
          <w:szCs w:val="28"/>
          <w:cs/>
        </w:rPr>
        <w:t>รวมถึงสิทธิการขายหุ้น</w:t>
      </w:r>
      <w:r w:rsidRPr="000D341E">
        <w:rPr>
          <w:rFonts w:ascii="Angsana New" w:hAnsi="Angsana New"/>
          <w:spacing w:val="-2"/>
          <w:sz w:val="28"/>
          <w:szCs w:val="28"/>
          <w:cs/>
        </w:rPr>
        <w:t>ที่วัดมูลค่าด้วยมูลค่ายุติธรรมผ่านกำไรขาดทุน ประเมินมูลค่ายุติธรรมโดยการ</w:t>
      </w:r>
      <w:r w:rsidRPr="000D341E">
        <w:rPr>
          <w:rFonts w:ascii="Angsana New" w:hAnsi="Angsana New" w:hint="cs"/>
          <w:spacing w:val="-2"/>
          <w:sz w:val="28"/>
          <w:szCs w:val="28"/>
          <w:cs/>
        </w:rPr>
        <w:t xml:space="preserve">ปรับปรุงมูลค่าตามราคาสิทธิในการขายคืนตามสัญญา </w:t>
      </w:r>
      <w:r w:rsidR="005711D9">
        <w:rPr>
          <w:rFonts w:ascii="Angsana New" w:hAnsi="Angsana New"/>
          <w:spacing w:val="-2"/>
          <w:sz w:val="28"/>
          <w:szCs w:val="28"/>
        </w:rPr>
        <w:br/>
      </w:r>
      <w:r w:rsidRPr="000D341E">
        <w:rPr>
          <w:rFonts w:ascii="Angsana New" w:hAnsi="Angsana New" w:hint="cs"/>
          <w:spacing w:val="-2"/>
          <w:sz w:val="28"/>
          <w:szCs w:val="28"/>
          <w:cs/>
        </w:rPr>
        <w:t xml:space="preserve">ด้วยค่าความเสี่ยงด้านเครดิต และด้านอื่นๆเพื่อสะท้อนมูลค่าที่แท้จริง ทั้งนี้ เมื่อวันที่ </w:t>
      </w:r>
      <w:r w:rsidR="00E86714" w:rsidRPr="00E86714">
        <w:rPr>
          <w:rFonts w:ascii="Angsana New" w:hAnsi="Angsana New"/>
          <w:spacing w:val="-2"/>
          <w:sz w:val="28"/>
          <w:szCs w:val="28"/>
        </w:rPr>
        <w:t>11</w:t>
      </w:r>
      <w:r w:rsidRPr="000D341E">
        <w:rPr>
          <w:rFonts w:ascii="Angsana New" w:hAnsi="Angsana New" w:hint="cs"/>
          <w:spacing w:val="-2"/>
          <w:sz w:val="28"/>
          <w:szCs w:val="28"/>
          <w:cs/>
        </w:rPr>
        <w:t xml:space="preserve"> ธันวาคม </w:t>
      </w:r>
      <w:r w:rsidR="00E86714" w:rsidRPr="00E86714">
        <w:rPr>
          <w:rFonts w:ascii="Angsana New" w:hAnsi="Angsana New"/>
          <w:spacing w:val="-2"/>
          <w:sz w:val="28"/>
          <w:szCs w:val="28"/>
        </w:rPr>
        <w:t>2568</w:t>
      </w:r>
      <w:r w:rsidRPr="000D341E">
        <w:rPr>
          <w:rFonts w:ascii="Angsana New" w:hAnsi="Angsana New"/>
          <w:spacing w:val="-2"/>
          <w:sz w:val="28"/>
          <w:szCs w:val="28"/>
        </w:rPr>
        <w:t xml:space="preserve"> </w:t>
      </w:r>
      <w:r w:rsidRPr="000D341E">
        <w:rPr>
          <w:rFonts w:ascii="Angsana New" w:hAnsi="Angsana New" w:hint="cs"/>
          <w:spacing w:val="-2"/>
          <w:sz w:val="28"/>
          <w:szCs w:val="28"/>
          <w:cs/>
        </w:rPr>
        <w:t>บริษัทได้ใช้สิทธิในการขายคืนตามสัญญา ต่อมาในวันที่</w:t>
      </w:r>
      <w:r w:rsidRPr="000D341E">
        <w:rPr>
          <w:rFonts w:ascii="Angsana New" w:hAnsi="Angsana New"/>
          <w:spacing w:val="-2"/>
          <w:sz w:val="28"/>
          <w:szCs w:val="28"/>
        </w:rPr>
        <w:t xml:space="preserve"> </w:t>
      </w:r>
      <w:r w:rsidR="00E86714" w:rsidRPr="00E86714">
        <w:rPr>
          <w:rFonts w:ascii="Angsana New" w:hAnsi="Angsana New"/>
          <w:spacing w:val="-2"/>
          <w:sz w:val="28"/>
          <w:szCs w:val="28"/>
        </w:rPr>
        <w:t>18</w:t>
      </w:r>
      <w:r w:rsidRPr="000D341E">
        <w:rPr>
          <w:rFonts w:ascii="Angsana New" w:hAnsi="Angsana New"/>
          <w:spacing w:val="-2"/>
          <w:sz w:val="28"/>
          <w:szCs w:val="28"/>
        </w:rPr>
        <w:t xml:space="preserve"> </w:t>
      </w:r>
      <w:r w:rsidRPr="000D341E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="00E86714" w:rsidRPr="00E86714">
        <w:rPr>
          <w:rFonts w:ascii="Angsana New" w:hAnsi="Angsana New"/>
          <w:spacing w:val="-2"/>
          <w:sz w:val="28"/>
          <w:szCs w:val="28"/>
        </w:rPr>
        <w:t>2568</w:t>
      </w:r>
      <w:r w:rsidRPr="000D341E">
        <w:rPr>
          <w:rFonts w:ascii="Angsana New" w:hAnsi="Angsana New" w:hint="cs"/>
          <w:spacing w:val="-2"/>
          <w:sz w:val="28"/>
          <w:szCs w:val="28"/>
          <w:cs/>
        </w:rPr>
        <w:t xml:space="preserve"> คู่สัญญาได้ปฏิเสธการซื้อกลับคืน</w:t>
      </w:r>
      <w:r w:rsidRPr="000D341E">
        <w:rPr>
          <w:rFonts w:ascii="Angsana New" w:hAnsi="Angsana New"/>
          <w:spacing w:val="-2"/>
          <w:sz w:val="28"/>
          <w:szCs w:val="28"/>
        </w:rPr>
        <w:t xml:space="preserve"> </w:t>
      </w:r>
      <w:r w:rsidRPr="000D341E">
        <w:rPr>
          <w:rFonts w:ascii="Angsana New" w:hAnsi="Angsana New" w:hint="cs"/>
          <w:spacing w:val="-2"/>
          <w:sz w:val="28"/>
          <w:szCs w:val="28"/>
          <w:cs/>
        </w:rPr>
        <w:t xml:space="preserve">ซึ่งผู้บริหารได้พิจารณาผลขาดทุนจากการปรับมูลค่ายุติธรรมของเงินลงทุนนี้และสิทธิการขายหุ้นทั้งจำนวน </w:t>
      </w:r>
      <w:r w:rsidR="00E86714" w:rsidRPr="00E86714">
        <w:rPr>
          <w:rFonts w:ascii="Angsana New" w:hAnsi="Angsana New"/>
          <w:spacing w:val="-2"/>
          <w:sz w:val="28"/>
          <w:szCs w:val="28"/>
        </w:rPr>
        <w:t>122</w:t>
      </w:r>
      <w:r w:rsidRPr="000D341E">
        <w:rPr>
          <w:rFonts w:ascii="Angsana New" w:hAnsi="Angsana New"/>
          <w:spacing w:val="-2"/>
          <w:sz w:val="28"/>
          <w:szCs w:val="28"/>
        </w:rPr>
        <w:t xml:space="preserve"> </w:t>
      </w:r>
      <w:r w:rsidRPr="000D341E">
        <w:rPr>
          <w:rFonts w:ascii="Angsana New" w:hAnsi="Angsana New" w:hint="cs"/>
          <w:spacing w:val="-2"/>
          <w:sz w:val="28"/>
          <w:szCs w:val="28"/>
          <w:cs/>
        </w:rPr>
        <w:t>ล้านบาทเนื่องจากคาดว่าจะไม่ได้รับการชำระคืนตามสิทธิการขายคืน</w:t>
      </w:r>
      <w:r w:rsidR="007D747F">
        <w:rPr>
          <w:rFonts w:ascii="Angsana New" w:hAnsi="Angsana New" w:hint="cs"/>
          <w:spacing w:val="-2"/>
          <w:sz w:val="28"/>
          <w:szCs w:val="28"/>
          <w:cs/>
        </w:rPr>
        <w:t xml:space="preserve"> โดยบริษัทอยู่ระหว่าง</w:t>
      </w:r>
      <w:r w:rsidR="00613F47">
        <w:rPr>
          <w:rFonts w:ascii="Angsana New" w:hAnsi="Angsana New" w:hint="cs"/>
          <w:spacing w:val="-2"/>
          <w:sz w:val="28"/>
          <w:szCs w:val="28"/>
          <w:cs/>
        </w:rPr>
        <w:t>เตรียมการ</w:t>
      </w:r>
      <w:r w:rsidR="007D747F">
        <w:rPr>
          <w:rFonts w:ascii="Angsana New" w:hAnsi="Angsana New" w:hint="cs"/>
          <w:spacing w:val="-2"/>
          <w:sz w:val="28"/>
          <w:szCs w:val="28"/>
          <w:cs/>
        </w:rPr>
        <w:t>ดำเนินกระบวนการทางกฎหมาย</w:t>
      </w:r>
    </w:p>
    <w:p w14:paraId="3989DAB2" w14:textId="77777777" w:rsidR="008712CB" w:rsidRPr="001A5371" w:rsidRDefault="008712CB" w:rsidP="008712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28"/>
          <w:szCs w:val="28"/>
        </w:rPr>
      </w:pPr>
    </w:p>
    <w:p w14:paraId="000A97DD" w14:textId="07CE3226" w:rsidR="00BD602B" w:rsidRPr="00F3427F" w:rsidRDefault="00BF37A4" w:rsidP="00D2686C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28"/>
          <w:szCs w:val="28"/>
        </w:rPr>
      </w:pPr>
      <w:r w:rsidRPr="00F3427F">
        <w:rPr>
          <w:rFonts w:ascii="Angsana New" w:hAnsi="Angsana New"/>
          <w:bCs/>
          <w:sz w:val="28"/>
          <w:szCs w:val="28"/>
          <w:cs/>
        </w:rPr>
        <w:t>ภา</w:t>
      </w:r>
      <w:r w:rsidR="00A06FD7" w:rsidRPr="00F3427F">
        <w:rPr>
          <w:rFonts w:ascii="Angsana New" w:hAnsi="Angsana New"/>
          <w:bCs/>
          <w:sz w:val="28"/>
          <w:szCs w:val="28"/>
          <w:cs/>
        </w:rPr>
        <w:t>ระผูกพัน</w:t>
      </w:r>
      <w:bookmarkEnd w:id="10"/>
      <w:r w:rsidR="0051442E" w:rsidRPr="00F3427F">
        <w:rPr>
          <w:rFonts w:ascii="Angsana New" w:hAnsi="Angsana New"/>
          <w:bCs/>
          <w:sz w:val="28"/>
          <w:szCs w:val="28"/>
          <w:cs/>
        </w:rPr>
        <w:t>กับบุคคลหรือกิจการที่ไม่เกี่ยวข้องกัน</w:t>
      </w:r>
    </w:p>
    <w:p w14:paraId="3170A92A" w14:textId="6B6C9796" w:rsidR="00A9387A" w:rsidRPr="001A5371" w:rsidRDefault="00A9387A" w:rsidP="00CB72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9"/>
        <w:gridCol w:w="1621"/>
        <w:gridCol w:w="241"/>
        <w:gridCol w:w="1650"/>
      </w:tblGrid>
      <w:tr w:rsidR="00664D13" w:rsidRPr="00F3427F" w14:paraId="561CDC28" w14:textId="77777777" w:rsidTr="006D108A">
        <w:trPr>
          <w:trHeight w:val="659"/>
          <w:tblHeader/>
        </w:trPr>
        <w:tc>
          <w:tcPr>
            <w:tcW w:w="3106" w:type="pct"/>
            <w:vAlign w:val="bottom"/>
          </w:tcPr>
          <w:p w14:paraId="6B24CCEE" w14:textId="6D9D1141" w:rsidR="00664D13" w:rsidRPr="00F3427F" w:rsidRDefault="00BE70EE" w:rsidP="00B4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3427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F342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E86714" w:rsidRPr="00E8671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 w:rsidR="00A41C8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41C8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="00110C23" w:rsidRPr="00F342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E86714" w:rsidRPr="00E8671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2569</w:t>
            </w:r>
          </w:p>
        </w:tc>
        <w:tc>
          <w:tcPr>
            <w:tcW w:w="874" w:type="pct"/>
            <w:vAlign w:val="bottom"/>
          </w:tcPr>
          <w:p w14:paraId="7DD6BF77" w14:textId="10E44836" w:rsidR="00664D13" w:rsidRPr="00F3427F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281CAD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" w:type="pct"/>
            <w:vAlign w:val="bottom"/>
          </w:tcPr>
          <w:p w14:paraId="327C45EC" w14:textId="77777777" w:rsidR="00664D13" w:rsidRPr="00F3427F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0" w:type="pct"/>
            <w:vAlign w:val="bottom"/>
          </w:tcPr>
          <w:p w14:paraId="649334CA" w14:textId="77777777" w:rsidR="00664D13" w:rsidRPr="00F3427F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7E5D2336" w14:textId="7C978E10" w:rsidR="00664D13" w:rsidRPr="00F3427F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เฉพาะกิจการ </w:t>
            </w:r>
          </w:p>
        </w:tc>
      </w:tr>
      <w:tr w:rsidR="00664D13" w:rsidRPr="00F3427F" w14:paraId="0EBD83B0" w14:textId="77777777" w:rsidTr="00E75182">
        <w:trPr>
          <w:tblHeader/>
        </w:trPr>
        <w:tc>
          <w:tcPr>
            <w:tcW w:w="3106" w:type="pct"/>
          </w:tcPr>
          <w:p w14:paraId="2C36C904" w14:textId="77777777" w:rsidR="00664D13" w:rsidRPr="00F3427F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pct"/>
            <w:gridSpan w:val="3"/>
          </w:tcPr>
          <w:p w14:paraId="4CCA7A2A" w14:textId="62F58526" w:rsidR="00664D13" w:rsidRPr="00F3427F" w:rsidRDefault="00664D13" w:rsidP="00B43F3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F3427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D52174" w:rsidRPr="00F3427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F3427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3A3A77" w:rsidRPr="00F3427F" w14:paraId="65083312" w14:textId="77777777" w:rsidTr="0069102A">
        <w:tc>
          <w:tcPr>
            <w:tcW w:w="3106" w:type="pct"/>
          </w:tcPr>
          <w:p w14:paraId="7EFE59D1" w14:textId="0F3D14A1" w:rsidR="003A3A77" w:rsidRPr="00F3427F" w:rsidRDefault="00124D6E" w:rsidP="00536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24D6E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874" w:type="pct"/>
          </w:tcPr>
          <w:p w14:paraId="7EC89C09" w14:textId="77777777" w:rsidR="003A3A77" w:rsidRPr="00F3427F" w:rsidRDefault="003A3A77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0" w:type="pct"/>
          </w:tcPr>
          <w:p w14:paraId="711701DF" w14:textId="77777777" w:rsidR="003A3A77" w:rsidRPr="00F3427F" w:rsidRDefault="003A3A77" w:rsidP="0053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890" w:type="pct"/>
          </w:tcPr>
          <w:p w14:paraId="1AAFCAEA" w14:textId="77777777" w:rsidR="003A3A77" w:rsidRPr="00F3427F" w:rsidRDefault="003A3A77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752B1D" w:rsidRPr="00F3427F" w14:paraId="638B24F0" w14:textId="77777777" w:rsidTr="0069102A">
        <w:tc>
          <w:tcPr>
            <w:tcW w:w="3106" w:type="pct"/>
          </w:tcPr>
          <w:p w14:paraId="370C9D6B" w14:textId="74FB66C3" w:rsidR="00752B1D" w:rsidRPr="00752B1D" w:rsidRDefault="00752B1D" w:rsidP="0075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2B1D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874" w:type="pct"/>
            <w:tcBorders>
              <w:bottom w:val="single" w:sz="4" w:space="0" w:color="auto"/>
            </w:tcBorders>
          </w:tcPr>
          <w:p w14:paraId="79FFEB42" w14:textId="5AA9C49E" w:rsidR="00752B1D" w:rsidRPr="00F3427F" w:rsidRDefault="00E86714" w:rsidP="00490007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752B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321</w:t>
            </w:r>
          </w:p>
        </w:tc>
        <w:tc>
          <w:tcPr>
            <w:tcW w:w="130" w:type="pct"/>
          </w:tcPr>
          <w:p w14:paraId="69F13790" w14:textId="77777777" w:rsidR="00752B1D" w:rsidRPr="00F3427F" w:rsidRDefault="00752B1D" w:rsidP="0075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890" w:type="pct"/>
            <w:tcBorders>
              <w:bottom w:val="single" w:sz="4" w:space="0" w:color="auto"/>
            </w:tcBorders>
          </w:tcPr>
          <w:p w14:paraId="65ED816D" w14:textId="02B05B7A" w:rsidR="00752B1D" w:rsidRPr="00490007" w:rsidRDefault="00E86714" w:rsidP="00490007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752B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971</w:t>
            </w:r>
          </w:p>
        </w:tc>
      </w:tr>
      <w:tr w:rsidR="00490007" w:rsidRPr="00F3427F" w14:paraId="41EE5E4C" w14:textId="77777777" w:rsidTr="0069102A">
        <w:tc>
          <w:tcPr>
            <w:tcW w:w="3106" w:type="pct"/>
          </w:tcPr>
          <w:p w14:paraId="57030008" w14:textId="360A1DF7" w:rsidR="00490007" w:rsidRPr="00F3427F" w:rsidRDefault="00490007" w:rsidP="00490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90007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รวม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</w:tcPr>
          <w:p w14:paraId="292516B6" w14:textId="236FA6D4" w:rsidR="00490007" w:rsidRPr="00490007" w:rsidRDefault="00E86714" w:rsidP="00490007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  <w:lang w:bidi="th-TH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</w:t>
            </w:r>
            <w:r w:rsidR="00490007" w:rsidRPr="004900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321</w:t>
            </w:r>
          </w:p>
        </w:tc>
        <w:tc>
          <w:tcPr>
            <w:tcW w:w="130" w:type="pct"/>
          </w:tcPr>
          <w:p w14:paraId="0EE51BDD" w14:textId="77777777" w:rsidR="00490007" w:rsidRPr="00490007" w:rsidRDefault="00490007" w:rsidP="0049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90" w:type="pct"/>
            <w:tcBorders>
              <w:top w:val="single" w:sz="4" w:space="0" w:color="auto"/>
              <w:bottom w:val="double" w:sz="4" w:space="0" w:color="auto"/>
            </w:tcBorders>
          </w:tcPr>
          <w:p w14:paraId="066A954D" w14:textId="42832F39" w:rsidR="00490007" w:rsidRPr="00490007" w:rsidRDefault="00E86714" w:rsidP="00490007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5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490007" w:rsidRPr="004900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971</w:t>
            </w:r>
          </w:p>
        </w:tc>
      </w:tr>
      <w:tr w:rsidR="00490007" w:rsidRPr="001A5371" w14:paraId="7D41F5F3" w14:textId="77777777" w:rsidTr="0069102A">
        <w:tc>
          <w:tcPr>
            <w:tcW w:w="3106" w:type="pct"/>
          </w:tcPr>
          <w:p w14:paraId="1799FE03" w14:textId="77777777" w:rsidR="00490007" w:rsidRPr="001A5371" w:rsidRDefault="00490007" w:rsidP="00490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74" w:type="pct"/>
            <w:tcBorders>
              <w:top w:val="double" w:sz="4" w:space="0" w:color="auto"/>
            </w:tcBorders>
          </w:tcPr>
          <w:p w14:paraId="09B28585" w14:textId="77777777" w:rsidR="00490007" w:rsidRPr="001A5371" w:rsidRDefault="00490007" w:rsidP="0049000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0" w:type="pct"/>
          </w:tcPr>
          <w:p w14:paraId="20B8FD49" w14:textId="77777777" w:rsidR="00490007" w:rsidRPr="001A5371" w:rsidRDefault="00490007" w:rsidP="0049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890" w:type="pct"/>
            <w:tcBorders>
              <w:top w:val="double" w:sz="4" w:space="0" w:color="auto"/>
            </w:tcBorders>
          </w:tcPr>
          <w:p w14:paraId="73D9954F" w14:textId="77777777" w:rsidR="00490007" w:rsidRPr="001A5371" w:rsidRDefault="00490007" w:rsidP="0049000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490007" w:rsidRPr="00F3427F" w14:paraId="7B60D9C3" w14:textId="77777777" w:rsidTr="006D108A">
        <w:tc>
          <w:tcPr>
            <w:tcW w:w="3106" w:type="pct"/>
          </w:tcPr>
          <w:p w14:paraId="477211E2" w14:textId="0082B722" w:rsidR="00490007" w:rsidRPr="00F3427F" w:rsidRDefault="00490007" w:rsidP="00490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Pr="00F3427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F342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874" w:type="pct"/>
          </w:tcPr>
          <w:p w14:paraId="7E24E9F5" w14:textId="77777777" w:rsidR="00490007" w:rsidRPr="00F3427F" w:rsidRDefault="00490007" w:rsidP="0049000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0" w:type="pct"/>
          </w:tcPr>
          <w:p w14:paraId="69305A8E" w14:textId="77777777" w:rsidR="00490007" w:rsidRPr="00F3427F" w:rsidRDefault="00490007" w:rsidP="0049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890" w:type="pct"/>
          </w:tcPr>
          <w:p w14:paraId="7F0EF1D8" w14:textId="77777777" w:rsidR="00490007" w:rsidRPr="00F3427F" w:rsidRDefault="00490007" w:rsidP="0049000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490007" w:rsidRPr="00F3427F" w14:paraId="1E74776F" w14:textId="77777777" w:rsidTr="00257774">
        <w:tc>
          <w:tcPr>
            <w:tcW w:w="3106" w:type="pct"/>
          </w:tcPr>
          <w:p w14:paraId="4E92345F" w14:textId="2B4496F9" w:rsidR="00490007" w:rsidRPr="00F3427F" w:rsidRDefault="00490007" w:rsidP="00490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874" w:type="pct"/>
          </w:tcPr>
          <w:p w14:paraId="59EFF182" w14:textId="09BBF419" w:rsidR="00490007" w:rsidRPr="00F3427F" w:rsidRDefault="00E86714" w:rsidP="00490007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280</w:t>
            </w:r>
            <w:r w:rsidR="004900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303</w:t>
            </w:r>
          </w:p>
        </w:tc>
        <w:tc>
          <w:tcPr>
            <w:tcW w:w="130" w:type="pct"/>
          </w:tcPr>
          <w:p w14:paraId="6510EFA0" w14:textId="77777777" w:rsidR="00490007" w:rsidRPr="00F3427F" w:rsidRDefault="00490007" w:rsidP="0049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0" w:type="pct"/>
          </w:tcPr>
          <w:p w14:paraId="55C5C070" w14:textId="44EA6B14" w:rsidR="00490007" w:rsidRPr="00F3427F" w:rsidRDefault="00E86714" w:rsidP="00490007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267</w:t>
            </w:r>
            <w:r w:rsidR="004900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092</w:t>
            </w:r>
          </w:p>
        </w:tc>
      </w:tr>
      <w:tr w:rsidR="00490007" w:rsidRPr="00F3427F" w14:paraId="30EB47D3" w14:textId="77777777" w:rsidTr="00257774">
        <w:tc>
          <w:tcPr>
            <w:tcW w:w="3106" w:type="pct"/>
          </w:tcPr>
          <w:p w14:paraId="3B3A18F9" w14:textId="4A6868BE" w:rsidR="00490007" w:rsidRPr="00F3427F" w:rsidRDefault="00490007" w:rsidP="00490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74" w:type="pct"/>
          </w:tcPr>
          <w:p w14:paraId="3EDCCAEB" w14:textId="4E20DDF1" w:rsidR="00490007" w:rsidRPr="00F3427F" w:rsidRDefault="00E86714" w:rsidP="00490007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104</w:t>
            </w:r>
            <w:r w:rsidR="004900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295</w:t>
            </w:r>
          </w:p>
        </w:tc>
        <w:tc>
          <w:tcPr>
            <w:tcW w:w="130" w:type="pct"/>
          </w:tcPr>
          <w:p w14:paraId="376177A2" w14:textId="77777777" w:rsidR="00490007" w:rsidRPr="00F3427F" w:rsidRDefault="00490007" w:rsidP="0049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0" w:type="pct"/>
          </w:tcPr>
          <w:p w14:paraId="313748A9" w14:textId="4109F108" w:rsidR="00490007" w:rsidRPr="00F3427F" w:rsidRDefault="00E86714" w:rsidP="00490007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  <w:r w:rsidR="004900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922</w:t>
            </w:r>
          </w:p>
        </w:tc>
      </w:tr>
      <w:tr w:rsidR="00490007" w:rsidRPr="00F3427F" w14:paraId="50D50827" w14:textId="77777777" w:rsidTr="00257774">
        <w:tc>
          <w:tcPr>
            <w:tcW w:w="3106" w:type="pct"/>
          </w:tcPr>
          <w:p w14:paraId="30CFC79B" w14:textId="5F2E252E" w:rsidR="00490007" w:rsidRPr="00F3427F" w:rsidRDefault="00490007" w:rsidP="00490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สัญญาอื่น ๆ</w:t>
            </w:r>
          </w:p>
        </w:tc>
        <w:tc>
          <w:tcPr>
            <w:tcW w:w="874" w:type="pct"/>
          </w:tcPr>
          <w:p w14:paraId="2E295F73" w14:textId="3B59CAF9" w:rsidR="00490007" w:rsidRPr="00F3427F" w:rsidRDefault="00E86714" w:rsidP="00490007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902</w:t>
            </w:r>
          </w:p>
        </w:tc>
        <w:tc>
          <w:tcPr>
            <w:tcW w:w="130" w:type="pct"/>
          </w:tcPr>
          <w:p w14:paraId="043F85F7" w14:textId="77777777" w:rsidR="00490007" w:rsidRPr="00F3427F" w:rsidRDefault="00490007" w:rsidP="0049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0" w:type="pct"/>
          </w:tcPr>
          <w:p w14:paraId="1402F747" w14:textId="08968CA1" w:rsidR="00490007" w:rsidRPr="00F3427F" w:rsidRDefault="00E86714" w:rsidP="00490007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449</w:t>
            </w:r>
          </w:p>
        </w:tc>
      </w:tr>
      <w:tr w:rsidR="00490007" w:rsidRPr="00F3427F" w14:paraId="35CFED2A" w14:textId="77777777" w:rsidTr="006D108A">
        <w:tc>
          <w:tcPr>
            <w:tcW w:w="3106" w:type="pct"/>
          </w:tcPr>
          <w:p w14:paraId="7B6B4FEC" w14:textId="77777777" w:rsidR="00490007" w:rsidRPr="00F3427F" w:rsidRDefault="00490007" w:rsidP="00490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6004D" w14:textId="54AFDE44" w:rsidR="00490007" w:rsidRPr="00F3427F" w:rsidRDefault="00E86714" w:rsidP="00490007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385</w:t>
            </w:r>
            <w:r w:rsidR="006A18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500</w:t>
            </w:r>
          </w:p>
        </w:tc>
        <w:tc>
          <w:tcPr>
            <w:tcW w:w="130" w:type="pct"/>
            <w:vAlign w:val="bottom"/>
          </w:tcPr>
          <w:p w14:paraId="38A675A5" w14:textId="77777777" w:rsidR="00490007" w:rsidRPr="00F3427F" w:rsidRDefault="00490007" w:rsidP="0049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C1574" w14:textId="57FCD361" w:rsidR="00490007" w:rsidRPr="00F3427F" w:rsidRDefault="00E86714" w:rsidP="00490007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368</w:t>
            </w:r>
            <w:r w:rsidR="006A185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86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463</w:t>
            </w:r>
          </w:p>
        </w:tc>
      </w:tr>
    </w:tbl>
    <w:p w14:paraId="2BBC6AD4" w14:textId="60FA9DA1" w:rsidR="00A56030" w:rsidRDefault="00A56030" w:rsidP="00CE3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097E0CB2" w14:textId="77777777" w:rsidR="00A56030" w:rsidRDefault="00A56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Cs/>
          <w:sz w:val="30"/>
          <w:szCs w:val="30"/>
        </w:rPr>
        <w:br w:type="page"/>
      </w:r>
    </w:p>
    <w:p w14:paraId="37BC9EFC" w14:textId="3089A645" w:rsidR="00F06B11" w:rsidRPr="00F3427F" w:rsidRDefault="00F06B11" w:rsidP="001042C4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28"/>
          <w:szCs w:val="28"/>
        </w:rPr>
      </w:pPr>
      <w:r w:rsidRPr="00F3427F">
        <w:rPr>
          <w:rFonts w:ascii="Angsana New" w:hAnsi="Angsana New" w:hint="cs"/>
          <w:bCs/>
          <w:sz w:val="28"/>
          <w:szCs w:val="28"/>
          <w:cs/>
        </w:rPr>
        <w:t>คดีฟ้องร้อง</w:t>
      </w:r>
    </w:p>
    <w:p w14:paraId="587D69FB" w14:textId="77777777" w:rsidR="00C6080F" w:rsidRPr="001A5371" w:rsidRDefault="00C6080F" w:rsidP="00201E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6A4C5D8" w14:textId="5463B067" w:rsidR="00914E88" w:rsidRDefault="0067082E" w:rsidP="00D87A1B">
      <w:pPr>
        <w:tabs>
          <w:tab w:val="left" w:pos="540"/>
        </w:tabs>
        <w:ind w:left="536"/>
        <w:jc w:val="thaiDistribute"/>
        <w:rPr>
          <w:rFonts w:ascii="Angsana New" w:hAnsi="Angsana New"/>
          <w:sz w:val="28"/>
          <w:szCs w:val="28"/>
        </w:rPr>
      </w:pPr>
      <w:r w:rsidRPr="00F3427F">
        <w:rPr>
          <w:rFonts w:ascii="Angsana New" w:hAnsi="Angsana New"/>
          <w:sz w:val="28"/>
          <w:szCs w:val="28"/>
          <w:cs/>
        </w:rPr>
        <w:t xml:space="preserve">บริษัทถูกฟ้องร้องในฐานะจำเลยร่วมในศาลชั้นต้นในคดีแพ่งเพื่อเรียกร้องค่าสินไหมทดแทนเป็นจำนวนเงินรวม </w:t>
      </w:r>
      <w:r w:rsidR="00E86714" w:rsidRPr="00E86714">
        <w:rPr>
          <w:rFonts w:ascii="Angsana New" w:hAnsi="Angsana New"/>
          <w:sz w:val="28"/>
          <w:szCs w:val="28"/>
        </w:rPr>
        <w:t>17</w:t>
      </w:r>
      <w:r w:rsidRPr="00F3427F">
        <w:rPr>
          <w:rFonts w:ascii="Angsana New" w:hAnsi="Angsana New"/>
          <w:sz w:val="28"/>
          <w:szCs w:val="28"/>
        </w:rPr>
        <w:t>.</w:t>
      </w:r>
      <w:r w:rsidR="00E86714" w:rsidRPr="00E86714">
        <w:rPr>
          <w:rFonts w:ascii="Angsana New" w:hAnsi="Angsana New"/>
          <w:sz w:val="28"/>
          <w:szCs w:val="28"/>
        </w:rPr>
        <w:t>59</w:t>
      </w:r>
      <w:r w:rsidRPr="00F3427F">
        <w:rPr>
          <w:rFonts w:ascii="Angsana New" w:hAnsi="Angsana New"/>
          <w:sz w:val="28"/>
          <w:szCs w:val="28"/>
          <w:cs/>
        </w:rPr>
        <w:t xml:space="preserve"> ล้านบาทให้แก่โจทก์จากกรณีอุบัติเหตุของพนักงานของบริษัท โดยบริษัทได้รับความคุ้มครองตามประกันวินาศภัยตามวงเงินกรมธรรม์ อย่างไรก็ตาม ส่วนต่างของค่าสินไหมทดแทนและวงเงินกรมธรรม์ที่อาจเกิดขึ้นบริษัทต้องรับผิดชอบร่วมกับพนักงานดังกล่าว ซึ่งได้รับคำตัดสินจากศาลชั้นต้นสำหรับคดีมูลทรัพย์ที่ฟ้อง </w:t>
      </w:r>
      <w:r w:rsidR="00E86714" w:rsidRPr="00E86714">
        <w:rPr>
          <w:rFonts w:ascii="Angsana New" w:hAnsi="Angsana New"/>
          <w:sz w:val="28"/>
          <w:szCs w:val="28"/>
        </w:rPr>
        <w:t>4</w:t>
      </w:r>
      <w:r w:rsidRPr="00F3427F">
        <w:rPr>
          <w:rFonts w:ascii="Angsana New" w:hAnsi="Angsana New"/>
          <w:sz w:val="28"/>
          <w:szCs w:val="28"/>
        </w:rPr>
        <w:t>.</w:t>
      </w:r>
      <w:r w:rsidR="00E86714" w:rsidRPr="00E86714">
        <w:rPr>
          <w:rFonts w:ascii="Angsana New" w:hAnsi="Angsana New"/>
          <w:sz w:val="28"/>
          <w:szCs w:val="28"/>
        </w:rPr>
        <w:t>82</w:t>
      </w:r>
      <w:r w:rsidRPr="00F3427F">
        <w:rPr>
          <w:rFonts w:ascii="Angsana New" w:hAnsi="Angsana New"/>
          <w:sz w:val="28"/>
          <w:szCs w:val="28"/>
          <w:cs/>
        </w:rPr>
        <w:t xml:space="preserve"> ล้านบาทเมื่อวันที่ </w:t>
      </w:r>
      <w:r w:rsidR="00E86714" w:rsidRPr="00E86714">
        <w:rPr>
          <w:rFonts w:ascii="Angsana New" w:hAnsi="Angsana New"/>
          <w:sz w:val="28"/>
          <w:szCs w:val="28"/>
        </w:rPr>
        <w:t>18</w:t>
      </w:r>
      <w:r w:rsidRPr="00F3427F">
        <w:rPr>
          <w:rFonts w:ascii="Angsana New" w:hAnsi="Angsana New"/>
          <w:sz w:val="28"/>
          <w:szCs w:val="28"/>
          <w:cs/>
        </w:rPr>
        <w:t xml:space="preserve"> กรกฎาคม </w:t>
      </w:r>
      <w:r w:rsidR="00E86714" w:rsidRPr="00E86714">
        <w:rPr>
          <w:rFonts w:ascii="Angsana New" w:hAnsi="Angsana New"/>
          <w:sz w:val="28"/>
          <w:szCs w:val="28"/>
        </w:rPr>
        <w:t>2565</w:t>
      </w:r>
      <w:r w:rsidRPr="00F3427F">
        <w:rPr>
          <w:rFonts w:ascii="Angsana New" w:hAnsi="Angsana New"/>
          <w:sz w:val="28"/>
          <w:szCs w:val="28"/>
          <w:cs/>
        </w:rPr>
        <w:t xml:space="preserve"> ให้ชำระเงินแก่โจทย์เป็นจำนวนเงิน </w:t>
      </w:r>
      <w:r w:rsidR="00E86714" w:rsidRPr="00E86714">
        <w:rPr>
          <w:rFonts w:ascii="Angsana New" w:hAnsi="Angsana New"/>
          <w:sz w:val="28"/>
          <w:szCs w:val="28"/>
        </w:rPr>
        <w:t>0</w:t>
      </w:r>
      <w:r w:rsidRPr="00F3427F">
        <w:rPr>
          <w:rFonts w:ascii="Angsana New" w:hAnsi="Angsana New"/>
          <w:sz w:val="28"/>
          <w:szCs w:val="28"/>
        </w:rPr>
        <w:t>.</w:t>
      </w:r>
      <w:r w:rsidR="00E86714" w:rsidRPr="00E86714">
        <w:rPr>
          <w:rFonts w:ascii="Angsana New" w:hAnsi="Angsana New"/>
          <w:sz w:val="28"/>
          <w:szCs w:val="28"/>
        </w:rPr>
        <w:t>63</w:t>
      </w:r>
      <w:r w:rsidRPr="00F3427F">
        <w:rPr>
          <w:rFonts w:ascii="Angsana New" w:hAnsi="Angsana New"/>
          <w:sz w:val="28"/>
          <w:szCs w:val="28"/>
          <w:cs/>
        </w:rPr>
        <w:t xml:space="preserve"> ล้านบาท โดยรวมดอกเบี้ยล่าช้าเป็นจำนวนเงิน </w:t>
      </w:r>
      <w:r w:rsidR="00E86714" w:rsidRPr="00E86714">
        <w:rPr>
          <w:rFonts w:ascii="Angsana New" w:hAnsi="Angsana New"/>
          <w:sz w:val="28"/>
          <w:szCs w:val="28"/>
        </w:rPr>
        <w:t>0</w:t>
      </w:r>
      <w:r w:rsidRPr="00F3427F">
        <w:rPr>
          <w:rFonts w:ascii="Angsana New" w:hAnsi="Angsana New"/>
          <w:sz w:val="28"/>
          <w:szCs w:val="28"/>
        </w:rPr>
        <w:t>.</w:t>
      </w:r>
      <w:r w:rsidR="00E86714" w:rsidRPr="00E86714">
        <w:rPr>
          <w:rFonts w:ascii="Angsana New" w:hAnsi="Angsana New"/>
          <w:sz w:val="28"/>
          <w:szCs w:val="28"/>
        </w:rPr>
        <w:t>09</w:t>
      </w:r>
      <w:r w:rsidRPr="00F3427F">
        <w:rPr>
          <w:rFonts w:ascii="Angsana New" w:hAnsi="Angsana New"/>
          <w:sz w:val="28"/>
          <w:szCs w:val="28"/>
          <w:cs/>
        </w:rPr>
        <w:t xml:space="preserve"> ล้านบาท อย่างไรก็ตาม บริษัทได้รับความคุ้มครองตามประกันวินาศภัยตามวงเงินกรมธรรม์บางส่วน ต่อมาเมื่อวันที่ </w:t>
      </w:r>
      <w:r w:rsidR="00E86714" w:rsidRPr="00E86714">
        <w:rPr>
          <w:rFonts w:ascii="Angsana New" w:hAnsi="Angsana New"/>
          <w:sz w:val="28"/>
          <w:szCs w:val="28"/>
        </w:rPr>
        <w:t>18</w:t>
      </w:r>
      <w:r w:rsidRPr="00F3427F">
        <w:rPr>
          <w:rFonts w:ascii="Angsana New" w:hAnsi="Angsana New"/>
          <w:sz w:val="28"/>
          <w:szCs w:val="28"/>
          <w:cs/>
        </w:rPr>
        <w:t xml:space="preserve"> ธันวาคม </w:t>
      </w:r>
      <w:r w:rsidR="00E86714" w:rsidRPr="00E86714">
        <w:rPr>
          <w:rFonts w:ascii="Angsana New" w:hAnsi="Angsana New"/>
          <w:sz w:val="28"/>
          <w:szCs w:val="28"/>
        </w:rPr>
        <w:t>2566</w:t>
      </w:r>
      <w:r w:rsidRPr="00F3427F">
        <w:rPr>
          <w:rFonts w:ascii="Angsana New" w:hAnsi="Angsana New"/>
          <w:sz w:val="28"/>
          <w:szCs w:val="28"/>
          <w:cs/>
        </w:rPr>
        <w:t xml:space="preserve"> ศาลแพ่งกรุงเทพใต้ได้มีคำพิพากษาให้บริษัทและพนักงานของบริษัท (จำเลยที่ </w:t>
      </w:r>
      <w:r w:rsidR="00E86714" w:rsidRPr="00E86714">
        <w:rPr>
          <w:rFonts w:ascii="Angsana New" w:hAnsi="Angsana New"/>
          <w:sz w:val="28"/>
          <w:szCs w:val="28"/>
        </w:rPr>
        <w:t>1</w:t>
      </w:r>
      <w:r w:rsidRPr="00F3427F">
        <w:rPr>
          <w:rFonts w:ascii="Angsana New" w:hAnsi="Angsana New"/>
          <w:sz w:val="28"/>
          <w:szCs w:val="28"/>
          <w:cs/>
        </w:rPr>
        <w:t xml:space="preserve">) ร่วมกันชำระเงินเป็นจำนวน </w:t>
      </w:r>
      <w:r w:rsidR="00E86714" w:rsidRPr="00E86714">
        <w:rPr>
          <w:rFonts w:ascii="Angsana New" w:hAnsi="Angsana New"/>
          <w:sz w:val="28"/>
          <w:szCs w:val="28"/>
        </w:rPr>
        <w:t>4</w:t>
      </w:r>
      <w:r w:rsidRPr="00F3427F">
        <w:rPr>
          <w:rFonts w:ascii="Angsana New" w:hAnsi="Angsana New"/>
          <w:sz w:val="28"/>
          <w:szCs w:val="28"/>
          <w:cs/>
        </w:rPr>
        <w:t>.</w:t>
      </w:r>
      <w:r w:rsidR="00E86714" w:rsidRPr="00E86714">
        <w:rPr>
          <w:rFonts w:ascii="Angsana New" w:hAnsi="Angsana New"/>
          <w:sz w:val="28"/>
          <w:szCs w:val="28"/>
        </w:rPr>
        <w:t>18</w:t>
      </w:r>
      <w:r w:rsidRPr="00F3427F">
        <w:rPr>
          <w:rFonts w:ascii="Angsana New" w:hAnsi="Angsana New"/>
          <w:sz w:val="28"/>
          <w:szCs w:val="28"/>
          <w:cs/>
        </w:rPr>
        <w:t xml:space="preserve"> ล้านบาท พร้อมดอกเบี้ยอัตราร้อยละ </w:t>
      </w:r>
      <w:r w:rsidR="00E86714" w:rsidRPr="00E86714">
        <w:rPr>
          <w:rFonts w:ascii="Angsana New" w:hAnsi="Angsana New"/>
          <w:sz w:val="28"/>
          <w:szCs w:val="28"/>
        </w:rPr>
        <w:t>7</w:t>
      </w:r>
      <w:r w:rsidRPr="00F3427F">
        <w:rPr>
          <w:rFonts w:ascii="Angsana New" w:hAnsi="Angsana New"/>
          <w:sz w:val="28"/>
          <w:szCs w:val="28"/>
        </w:rPr>
        <w:t>.</w:t>
      </w:r>
      <w:r w:rsidR="00E86714" w:rsidRPr="00E86714">
        <w:rPr>
          <w:rFonts w:ascii="Angsana New" w:hAnsi="Angsana New"/>
          <w:sz w:val="28"/>
          <w:szCs w:val="28"/>
        </w:rPr>
        <w:t>5</w:t>
      </w:r>
      <w:r w:rsidRPr="00F3427F">
        <w:rPr>
          <w:rFonts w:ascii="Angsana New" w:hAnsi="Angsana New"/>
          <w:sz w:val="28"/>
          <w:szCs w:val="28"/>
          <w:cs/>
        </w:rPr>
        <w:t xml:space="preserve"> ต่อปีนับแต่วันฟ้องเป็นต้นไปจนถึงวันที่ </w:t>
      </w:r>
      <w:r w:rsidR="00E86714" w:rsidRPr="00E86714">
        <w:rPr>
          <w:rFonts w:ascii="Angsana New" w:hAnsi="Angsana New"/>
          <w:sz w:val="28"/>
          <w:szCs w:val="28"/>
        </w:rPr>
        <w:t>10</w:t>
      </w:r>
      <w:r w:rsidRPr="00F3427F">
        <w:rPr>
          <w:rFonts w:ascii="Angsana New" w:hAnsi="Angsana New"/>
          <w:sz w:val="28"/>
          <w:szCs w:val="28"/>
          <w:cs/>
        </w:rPr>
        <w:t xml:space="preserve"> เมษายน </w:t>
      </w:r>
      <w:r w:rsidR="00E86714" w:rsidRPr="00E86714">
        <w:rPr>
          <w:rFonts w:ascii="Angsana New" w:hAnsi="Angsana New"/>
          <w:sz w:val="28"/>
          <w:szCs w:val="28"/>
        </w:rPr>
        <w:t>2564</w:t>
      </w:r>
      <w:r w:rsidRPr="00F3427F">
        <w:rPr>
          <w:rFonts w:ascii="Angsana New" w:hAnsi="Angsana New"/>
          <w:sz w:val="28"/>
          <w:szCs w:val="28"/>
          <w:cs/>
        </w:rPr>
        <w:t xml:space="preserve"> และอัตราร้อยละ </w:t>
      </w:r>
      <w:r w:rsidR="00E86714" w:rsidRPr="00E86714">
        <w:rPr>
          <w:rFonts w:ascii="Angsana New" w:hAnsi="Angsana New"/>
          <w:sz w:val="28"/>
          <w:szCs w:val="28"/>
        </w:rPr>
        <w:t>5</w:t>
      </w:r>
      <w:r w:rsidRPr="00F3427F">
        <w:rPr>
          <w:rFonts w:ascii="Angsana New" w:hAnsi="Angsana New"/>
          <w:sz w:val="28"/>
          <w:szCs w:val="28"/>
          <w:cs/>
        </w:rPr>
        <w:t xml:space="preserve"> ต่อปีนับตั้งแต่วันที่ </w:t>
      </w:r>
      <w:r w:rsidR="00E86714" w:rsidRPr="00E86714">
        <w:rPr>
          <w:rFonts w:ascii="Angsana New" w:hAnsi="Angsana New"/>
          <w:sz w:val="28"/>
          <w:szCs w:val="28"/>
        </w:rPr>
        <w:t>11</w:t>
      </w:r>
      <w:r w:rsidRPr="00F3427F">
        <w:rPr>
          <w:rFonts w:ascii="Angsana New" w:hAnsi="Angsana New"/>
          <w:sz w:val="28"/>
          <w:szCs w:val="28"/>
          <w:cs/>
        </w:rPr>
        <w:t xml:space="preserve"> เมษายน </w:t>
      </w:r>
      <w:r w:rsidR="00E86714" w:rsidRPr="00E86714">
        <w:rPr>
          <w:rFonts w:ascii="Angsana New" w:hAnsi="Angsana New"/>
          <w:sz w:val="28"/>
          <w:szCs w:val="28"/>
        </w:rPr>
        <w:t>2564</w:t>
      </w:r>
      <w:r w:rsidRPr="00F3427F">
        <w:rPr>
          <w:rFonts w:ascii="Angsana New" w:hAnsi="Angsana New"/>
          <w:sz w:val="28"/>
          <w:szCs w:val="28"/>
          <w:cs/>
        </w:rPr>
        <w:t xml:space="preserve"> เป็นต้นไปจนกว่าจะชำระเสร็จแก่โจทย์</w:t>
      </w:r>
      <w:r w:rsidR="00CE359D">
        <w:rPr>
          <w:rFonts w:ascii="Angsana New" w:hAnsi="Angsana New"/>
          <w:sz w:val="28"/>
          <w:szCs w:val="28"/>
        </w:rPr>
        <w:t xml:space="preserve"> </w:t>
      </w:r>
      <w:r w:rsidRPr="00F3427F">
        <w:rPr>
          <w:rFonts w:ascii="Angsana New" w:hAnsi="Angsana New"/>
          <w:sz w:val="28"/>
          <w:szCs w:val="28"/>
          <w:cs/>
        </w:rPr>
        <w:t xml:space="preserve">โดยในมูลทรัพย์ที่ฟ้องดังกล่าวบริษัทได้รับความคุ้มครองตามประกันวินาศภัยเป็นวงเงินเป็นจำนวนเงิน </w:t>
      </w:r>
      <w:r w:rsidR="00E86714" w:rsidRPr="00E86714">
        <w:rPr>
          <w:rFonts w:ascii="Angsana New" w:hAnsi="Angsana New"/>
          <w:sz w:val="28"/>
          <w:szCs w:val="28"/>
        </w:rPr>
        <w:t>0</w:t>
      </w:r>
      <w:r w:rsidRPr="00F3427F">
        <w:rPr>
          <w:rFonts w:ascii="Angsana New" w:hAnsi="Angsana New"/>
          <w:sz w:val="28"/>
          <w:szCs w:val="28"/>
        </w:rPr>
        <w:t>.</w:t>
      </w:r>
      <w:r w:rsidR="00E86714" w:rsidRPr="00E86714">
        <w:rPr>
          <w:rFonts w:ascii="Angsana New" w:hAnsi="Angsana New"/>
          <w:sz w:val="28"/>
          <w:szCs w:val="28"/>
        </w:rPr>
        <w:t>85</w:t>
      </w:r>
      <w:r w:rsidRPr="00F3427F">
        <w:rPr>
          <w:rFonts w:ascii="Angsana New" w:hAnsi="Angsana New"/>
          <w:sz w:val="28"/>
          <w:szCs w:val="28"/>
          <w:cs/>
        </w:rPr>
        <w:t xml:space="preserve"> ล้านบาทพร้อมดอกเบี้ยในอัตราเดียวกัน รวมถึงค่าทนายความและค่าฤชาธรรมเนียมแทนโจทย์ </w:t>
      </w:r>
      <w:r w:rsidR="00C608BB" w:rsidRPr="00F3427F">
        <w:rPr>
          <w:rFonts w:ascii="Angsana New" w:hAnsi="Angsana New"/>
          <w:sz w:val="28"/>
          <w:szCs w:val="28"/>
          <w:cs/>
        </w:rPr>
        <w:t>ต่อมาเมื่อวันที่</w:t>
      </w:r>
      <w:r w:rsidR="007072BD" w:rsidRPr="00F3427F">
        <w:rPr>
          <w:rFonts w:ascii="Angsana New" w:hAnsi="Angsana New"/>
          <w:sz w:val="28"/>
          <w:szCs w:val="28"/>
        </w:rPr>
        <w:t xml:space="preserve"> </w:t>
      </w:r>
      <w:r w:rsidR="00E86714" w:rsidRPr="00E86714">
        <w:rPr>
          <w:rFonts w:ascii="Angsana New" w:hAnsi="Angsana New"/>
          <w:sz w:val="28"/>
          <w:szCs w:val="28"/>
        </w:rPr>
        <w:t>18</w:t>
      </w:r>
      <w:r w:rsidR="00C608BB" w:rsidRPr="00F3427F">
        <w:rPr>
          <w:rFonts w:ascii="Angsana New" w:hAnsi="Angsana New"/>
          <w:sz w:val="28"/>
          <w:szCs w:val="28"/>
          <w:cs/>
        </w:rPr>
        <w:t xml:space="preserve"> เมษายน </w:t>
      </w:r>
      <w:r w:rsidR="00E86714" w:rsidRPr="00E86714">
        <w:rPr>
          <w:rFonts w:ascii="Angsana New" w:hAnsi="Angsana New"/>
          <w:sz w:val="28"/>
          <w:szCs w:val="28"/>
        </w:rPr>
        <w:t>2567</w:t>
      </w:r>
      <w:r w:rsidR="00C608BB" w:rsidRPr="00F3427F">
        <w:rPr>
          <w:rFonts w:ascii="Angsana New" w:hAnsi="Angsana New"/>
          <w:sz w:val="28"/>
          <w:szCs w:val="28"/>
          <w:cs/>
        </w:rPr>
        <w:t xml:space="preserve"> บริษัทได้ยื่นอุทธรณ์</w:t>
      </w:r>
      <w:r w:rsidR="00F106B8" w:rsidRPr="00F3427F">
        <w:rPr>
          <w:rFonts w:ascii="Angsana New" w:hAnsi="Angsana New"/>
          <w:sz w:val="28"/>
          <w:szCs w:val="28"/>
          <w:cs/>
        </w:rPr>
        <w:t>ต่อ</w:t>
      </w:r>
      <w:r w:rsidR="00A443DC" w:rsidRPr="00F3427F">
        <w:rPr>
          <w:rFonts w:ascii="Angsana New" w:hAnsi="Angsana New"/>
          <w:sz w:val="28"/>
          <w:szCs w:val="28"/>
          <w:cs/>
        </w:rPr>
        <w:t>ศาล</w:t>
      </w:r>
      <w:r w:rsidR="0021305E" w:rsidRPr="00F3427F">
        <w:rPr>
          <w:rFonts w:ascii="Angsana New" w:hAnsi="Angsana New"/>
          <w:sz w:val="28"/>
          <w:szCs w:val="28"/>
          <w:cs/>
        </w:rPr>
        <w:t>แพ่งกรุงเทพใต้</w:t>
      </w:r>
      <w:r w:rsidR="00E36B19" w:rsidRPr="00F3427F">
        <w:rPr>
          <w:rFonts w:ascii="Angsana New" w:hAnsi="Angsana New"/>
          <w:sz w:val="28"/>
          <w:szCs w:val="28"/>
        </w:rPr>
        <w:t xml:space="preserve"> </w:t>
      </w:r>
      <w:r w:rsidR="00A5208C" w:rsidRPr="00F3427F">
        <w:rPr>
          <w:rFonts w:ascii="Angsana New" w:hAnsi="Angsana New"/>
          <w:sz w:val="28"/>
          <w:szCs w:val="28"/>
          <w:cs/>
        </w:rPr>
        <w:t>ปัจจุบันคดีอยู่ระหว่างการพิจารณาคดีของศาล</w:t>
      </w:r>
      <w:r w:rsidR="002637DF" w:rsidRPr="00F3427F">
        <w:rPr>
          <w:rFonts w:ascii="Angsana New" w:hAnsi="Angsana New"/>
          <w:sz w:val="28"/>
          <w:szCs w:val="28"/>
        </w:rPr>
        <w:t xml:space="preserve"> </w:t>
      </w:r>
      <w:r w:rsidR="002637DF" w:rsidRPr="00F3427F">
        <w:rPr>
          <w:rFonts w:ascii="Angsana New" w:hAnsi="Angsana New"/>
          <w:sz w:val="28"/>
          <w:szCs w:val="28"/>
          <w:cs/>
        </w:rPr>
        <w:t xml:space="preserve">ทั้งนี้ </w:t>
      </w:r>
      <w:r w:rsidRPr="00F3427F">
        <w:rPr>
          <w:rFonts w:ascii="Angsana New" w:hAnsi="Angsana New"/>
          <w:sz w:val="28"/>
          <w:szCs w:val="28"/>
          <w:cs/>
        </w:rPr>
        <w:t>ผลของคดียังไม่ถึงที่สุดและไม่แน่นอน บริษัทจึงยังไม่ได้บันทึกค่าเผื่อผลเสียหายที่อาจเกิดขึ้นจากคดีดังกล่าว</w:t>
      </w:r>
    </w:p>
    <w:p w14:paraId="402D835E" w14:textId="77777777" w:rsidR="00ED4EDC" w:rsidRDefault="00ED4EDC" w:rsidP="00ED4EDC">
      <w:pPr>
        <w:ind w:firstLine="576"/>
        <w:rPr>
          <w:rFonts w:ascii="Angsana New" w:hAnsi="Angsana New"/>
          <w:sz w:val="28"/>
          <w:szCs w:val="28"/>
        </w:rPr>
      </w:pPr>
    </w:p>
    <w:p w14:paraId="7D95D57B" w14:textId="0DAFA1E4" w:rsidR="00ED4EDC" w:rsidRDefault="00ED4EDC" w:rsidP="00ED4EDC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Cs/>
          <w:sz w:val="28"/>
          <w:szCs w:val="28"/>
          <w:cs/>
        </w:rPr>
        <w:t>เหตุการณ์</w:t>
      </w:r>
      <w:r w:rsidRPr="00ED4EDC">
        <w:rPr>
          <w:rFonts w:ascii="Angsana New" w:hAnsi="Angsana New"/>
          <w:b/>
          <w:bCs/>
          <w:sz w:val="28"/>
          <w:szCs w:val="28"/>
          <w:cs/>
        </w:rPr>
        <w:t>ภายหลังรอบระยะเวลารายงาน</w:t>
      </w:r>
    </w:p>
    <w:p w14:paraId="177DC92D" w14:textId="77777777" w:rsidR="00C040F2" w:rsidRPr="00C040F2" w:rsidRDefault="00C040F2" w:rsidP="00C04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0121A09B" w14:textId="784AEB62" w:rsidR="00C040F2" w:rsidRDefault="00C040F2" w:rsidP="00C040F2">
      <w:pPr>
        <w:tabs>
          <w:tab w:val="left" w:pos="540"/>
        </w:tabs>
        <w:ind w:left="536"/>
        <w:jc w:val="thaiDistribute"/>
        <w:rPr>
          <w:rFonts w:ascii="Angsana New" w:hAnsi="Angsana New"/>
          <w:i/>
          <w:iCs/>
          <w:sz w:val="28"/>
          <w:szCs w:val="28"/>
        </w:rPr>
      </w:pPr>
      <w:r w:rsidRPr="00C040F2">
        <w:rPr>
          <w:rFonts w:ascii="Angsana New" w:hAnsi="Angsana New"/>
          <w:i/>
          <w:iCs/>
          <w:sz w:val="28"/>
          <w:szCs w:val="28"/>
          <w:cs/>
        </w:rPr>
        <w:t xml:space="preserve">การจัดตั้งบริษัท สแกน อีโค ฟิวเอล </w:t>
      </w:r>
      <w:r w:rsidR="00E86714" w:rsidRPr="00E86714">
        <w:rPr>
          <w:rFonts w:ascii="Angsana New" w:hAnsi="Angsana New"/>
          <w:i/>
          <w:iCs/>
          <w:sz w:val="28"/>
          <w:szCs w:val="28"/>
        </w:rPr>
        <w:t>1</w:t>
      </w:r>
      <w:r w:rsidRPr="00C040F2">
        <w:rPr>
          <w:rFonts w:ascii="Angsana New" w:hAnsi="Angsana New"/>
          <w:i/>
          <w:iCs/>
          <w:sz w:val="28"/>
          <w:szCs w:val="28"/>
          <w:cs/>
        </w:rPr>
        <w:t xml:space="preserve"> จำกัด</w:t>
      </w:r>
    </w:p>
    <w:p w14:paraId="00E5A64B" w14:textId="6F5C8A34" w:rsidR="00C040F2" w:rsidRDefault="00C040F2" w:rsidP="00C040F2">
      <w:pPr>
        <w:tabs>
          <w:tab w:val="left" w:pos="540"/>
        </w:tabs>
        <w:ind w:left="536"/>
        <w:jc w:val="thaiDistribute"/>
        <w:rPr>
          <w:rFonts w:ascii="Angsana New" w:hAnsi="Angsana New"/>
          <w:sz w:val="28"/>
          <w:szCs w:val="28"/>
        </w:rPr>
      </w:pPr>
      <w:r w:rsidRPr="00C040F2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E86714" w:rsidRPr="00E86714">
        <w:rPr>
          <w:rFonts w:ascii="Angsana New" w:hAnsi="Angsana New"/>
          <w:sz w:val="28"/>
          <w:szCs w:val="28"/>
        </w:rPr>
        <w:t>27</w:t>
      </w:r>
      <w:r w:rsidRPr="00C040F2">
        <w:rPr>
          <w:rFonts w:ascii="Angsana New" w:hAnsi="Angsana New"/>
          <w:sz w:val="28"/>
          <w:szCs w:val="28"/>
          <w:cs/>
        </w:rPr>
        <w:t xml:space="preserve"> เมษายน </w:t>
      </w:r>
      <w:r w:rsidR="00E86714" w:rsidRPr="00E86714">
        <w:rPr>
          <w:rFonts w:ascii="Angsana New" w:hAnsi="Angsana New"/>
          <w:sz w:val="28"/>
          <w:szCs w:val="28"/>
        </w:rPr>
        <w:t>2569</w:t>
      </w:r>
      <w:r w:rsidRPr="00C040F2">
        <w:rPr>
          <w:rFonts w:ascii="Angsana New" w:hAnsi="Angsana New"/>
          <w:sz w:val="28"/>
          <w:szCs w:val="28"/>
          <w:cs/>
        </w:rPr>
        <w:t xml:space="preserve"> ที่ประชุมคณะกรรมการบริษัทมีมติอนุมัติให้คณะกรรมการบริหารเป็นผู้ดำเนินการจัดตั้งบริษัทย่อยใหม่ จำนวน </w:t>
      </w:r>
      <w:r w:rsidR="00E86714" w:rsidRPr="00E86714">
        <w:rPr>
          <w:rFonts w:ascii="Angsana New" w:hAnsi="Angsana New"/>
          <w:sz w:val="28"/>
          <w:szCs w:val="28"/>
        </w:rPr>
        <w:t>1</w:t>
      </w:r>
      <w:r w:rsidRPr="00C040F2">
        <w:rPr>
          <w:rFonts w:ascii="Angsana New" w:hAnsi="Angsana New"/>
          <w:sz w:val="28"/>
          <w:szCs w:val="28"/>
          <w:cs/>
        </w:rPr>
        <w:t xml:space="preserve"> บริษัท ชื่อบริษัท สแกน อีโค ฟิวเอล </w:t>
      </w:r>
      <w:r w:rsidR="00E86714" w:rsidRPr="00E86714">
        <w:rPr>
          <w:rFonts w:ascii="Angsana New" w:hAnsi="Angsana New"/>
          <w:sz w:val="28"/>
          <w:szCs w:val="28"/>
        </w:rPr>
        <w:t>1</w:t>
      </w:r>
      <w:r w:rsidRPr="00C040F2">
        <w:rPr>
          <w:rFonts w:ascii="Angsana New" w:hAnsi="Angsana New"/>
          <w:sz w:val="28"/>
          <w:szCs w:val="28"/>
          <w:cs/>
        </w:rPr>
        <w:t xml:space="preserve"> จำกัด โดยบริษัทถือหุ้นสามัญของบริษัทดังกล่าว จำนวน </w:t>
      </w:r>
      <w:r w:rsidR="00E86714" w:rsidRPr="00E86714">
        <w:rPr>
          <w:rFonts w:ascii="Angsana New" w:hAnsi="Angsana New"/>
          <w:sz w:val="28"/>
          <w:szCs w:val="28"/>
        </w:rPr>
        <w:t>499</w:t>
      </w:r>
      <w:r>
        <w:rPr>
          <w:rFonts w:ascii="Angsana New" w:hAnsi="Angsana New"/>
          <w:sz w:val="28"/>
          <w:szCs w:val="28"/>
        </w:rPr>
        <w:t>,</w:t>
      </w:r>
      <w:r w:rsidR="00E86714" w:rsidRPr="00E86714">
        <w:rPr>
          <w:rFonts w:ascii="Angsana New" w:hAnsi="Angsana New"/>
          <w:sz w:val="28"/>
          <w:szCs w:val="28"/>
        </w:rPr>
        <w:t>999</w:t>
      </w:r>
      <w:r w:rsidRPr="00C040F2">
        <w:rPr>
          <w:rFonts w:ascii="Angsana New" w:hAnsi="Angsana New"/>
          <w:sz w:val="28"/>
          <w:szCs w:val="28"/>
          <w:cs/>
        </w:rPr>
        <w:t xml:space="preserve"> หุ้น จาก </w:t>
      </w:r>
      <w:r w:rsidR="00E86714" w:rsidRPr="00E86714">
        <w:rPr>
          <w:rFonts w:ascii="Angsana New" w:hAnsi="Angsana New"/>
          <w:sz w:val="28"/>
          <w:szCs w:val="28"/>
        </w:rPr>
        <w:t>500</w:t>
      </w:r>
      <w:r>
        <w:rPr>
          <w:rFonts w:ascii="Angsana New" w:hAnsi="Angsana New"/>
          <w:sz w:val="28"/>
          <w:szCs w:val="28"/>
        </w:rPr>
        <w:t>,</w:t>
      </w:r>
      <w:r w:rsidR="00E86714" w:rsidRPr="00E86714">
        <w:rPr>
          <w:rFonts w:ascii="Angsana New" w:hAnsi="Angsana New"/>
          <w:sz w:val="28"/>
          <w:szCs w:val="28"/>
        </w:rPr>
        <w:t>000</w:t>
      </w:r>
      <w:r w:rsidRPr="00C040F2">
        <w:rPr>
          <w:rFonts w:ascii="Angsana New" w:hAnsi="Angsana New"/>
          <w:sz w:val="28"/>
          <w:szCs w:val="28"/>
          <w:cs/>
        </w:rPr>
        <w:t xml:space="preserve"> หุ้น มูลค่าหุ้นละ </w:t>
      </w:r>
      <w:r w:rsidR="00E86714" w:rsidRPr="00E86714">
        <w:rPr>
          <w:rFonts w:ascii="Angsana New" w:hAnsi="Angsana New"/>
          <w:sz w:val="28"/>
          <w:szCs w:val="28"/>
        </w:rPr>
        <w:t>100</w:t>
      </w:r>
      <w:r w:rsidRPr="00C040F2">
        <w:rPr>
          <w:rFonts w:ascii="Angsana New" w:hAnsi="Angsana New"/>
          <w:sz w:val="28"/>
          <w:szCs w:val="28"/>
          <w:cs/>
        </w:rPr>
        <w:t xml:space="preserve"> บาท ต่อมา บริษัท สแกน อีโค ฟิวเอล </w:t>
      </w:r>
      <w:r w:rsidR="00E86714" w:rsidRPr="00E86714">
        <w:rPr>
          <w:rFonts w:ascii="Angsana New" w:hAnsi="Angsana New"/>
          <w:sz w:val="28"/>
          <w:szCs w:val="28"/>
        </w:rPr>
        <w:t>1</w:t>
      </w:r>
      <w:r w:rsidRPr="00C040F2">
        <w:rPr>
          <w:rFonts w:ascii="Angsana New" w:hAnsi="Angsana New"/>
          <w:sz w:val="28"/>
          <w:szCs w:val="28"/>
          <w:cs/>
        </w:rPr>
        <w:t xml:space="preserve"> จำกัด ได้ดำเนินการจดทะเบียนจัดตั้งกับกระทรวงพาณิชย์เรียบร้อยแล้วเมื่อวันที่ </w:t>
      </w:r>
      <w:r w:rsidR="00E86714" w:rsidRPr="00E86714">
        <w:rPr>
          <w:rFonts w:ascii="Angsana New" w:hAnsi="Angsana New"/>
          <w:sz w:val="28"/>
          <w:szCs w:val="28"/>
        </w:rPr>
        <w:t>7</w:t>
      </w:r>
      <w:r w:rsidRPr="00C040F2">
        <w:rPr>
          <w:rFonts w:ascii="Angsana New" w:hAnsi="Angsana New"/>
          <w:sz w:val="28"/>
          <w:szCs w:val="28"/>
          <w:cs/>
        </w:rPr>
        <w:t xml:space="preserve"> กรกฎาคม </w:t>
      </w:r>
      <w:r w:rsidR="00E86714" w:rsidRPr="00E86714">
        <w:rPr>
          <w:rFonts w:ascii="Angsana New" w:hAnsi="Angsana New"/>
          <w:sz w:val="28"/>
          <w:szCs w:val="28"/>
        </w:rPr>
        <w:t>2569</w:t>
      </w:r>
    </w:p>
    <w:p w14:paraId="63A7E2BA" w14:textId="77777777" w:rsidR="00B513EF" w:rsidRDefault="00B513EF" w:rsidP="00C040F2">
      <w:pPr>
        <w:tabs>
          <w:tab w:val="left" w:pos="540"/>
        </w:tabs>
        <w:ind w:left="536"/>
        <w:jc w:val="thaiDistribute"/>
        <w:rPr>
          <w:rFonts w:ascii="Angsana New" w:hAnsi="Angsana New"/>
          <w:sz w:val="28"/>
          <w:szCs w:val="28"/>
        </w:rPr>
      </w:pPr>
    </w:p>
    <w:p w14:paraId="20331E6E" w14:textId="3211E3E9" w:rsidR="00B513EF" w:rsidRDefault="00B513EF" w:rsidP="00B513EF">
      <w:pPr>
        <w:tabs>
          <w:tab w:val="left" w:pos="540"/>
        </w:tabs>
        <w:ind w:left="536"/>
        <w:jc w:val="thaiDistribute"/>
        <w:rPr>
          <w:rFonts w:ascii="Angsana New" w:hAnsi="Angsana New"/>
          <w:i/>
          <w:iCs/>
          <w:sz w:val="28"/>
          <w:szCs w:val="28"/>
        </w:rPr>
      </w:pPr>
      <w:r w:rsidRPr="00C040F2">
        <w:rPr>
          <w:rFonts w:ascii="Angsana New" w:hAnsi="Angsana New"/>
          <w:i/>
          <w:iCs/>
          <w:sz w:val="28"/>
          <w:szCs w:val="28"/>
          <w:cs/>
        </w:rPr>
        <w:t xml:space="preserve">การจัดตั้งบริษัท สแกน </w:t>
      </w:r>
      <w:r>
        <w:rPr>
          <w:rFonts w:ascii="Angsana New" w:hAnsi="Angsana New" w:hint="cs"/>
          <w:i/>
          <w:iCs/>
          <w:sz w:val="28"/>
          <w:szCs w:val="28"/>
          <w:cs/>
        </w:rPr>
        <w:t xml:space="preserve">กรีน แก๊ส </w:t>
      </w:r>
      <w:r w:rsidR="00E86714" w:rsidRPr="00E86714">
        <w:rPr>
          <w:rFonts w:ascii="Angsana New" w:hAnsi="Angsana New"/>
          <w:i/>
          <w:iCs/>
          <w:sz w:val="28"/>
          <w:szCs w:val="28"/>
        </w:rPr>
        <w:t>1</w:t>
      </w:r>
      <w:r w:rsidRPr="00C040F2">
        <w:rPr>
          <w:rFonts w:ascii="Angsana New" w:hAnsi="Angsana New"/>
          <w:i/>
          <w:iCs/>
          <w:sz w:val="28"/>
          <w:szCs w:val="28"/>
          <w:cs/>
        </w:rPr>
        <w:t xml:space="preserve"> จำกัด</w:t>
      </w:r>
    </w:p>
    <w:p w14:paraId="6423216C" w14:textId="5567A4D3" w:rsidR="00B513EF" w:rsidRPr="00C040F2" w:rsidRDefault="00B513EF" w:rsidP="00B513EF">
      <w:pPr>
        <w:tabs>
          <w:tab w:val="left" w:pos="540"/>
        </w:tabs>
        <w:ind w:left="536"/>
        <w:jc w:val="thaiDistribute"/>
        <w:rPr>
          <w:rFonts w:ascii="Angsana New" w:hAnsi="Angsana New"/>
          <w:sz w:val="28"/>
          <w:szCs w:val="28"/>
        </w:rPr>
      </w:pPr>
      <w:r w:rsidRPr="00C040F2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E86714" w:rsidRPr="00E86714">
        <w:rPr>
          <w:rFonts w:ascii="Angsana New" w:hAnsi="Angsana New"/>
          <w:sz w:val="28"/>
          <w:szCs w:val="28"/>
        </w:rPr>
        <w:t>27</w:t>
      </w:r>
      <w:r w:rsidRPr="00C040F2">
        <w:rPr>
          <w:rFonts w:ascii="Angsana New" w:hAnsi="Angsana New"/>
          <w:sz w:val="28"/>
          <w:szCs w:val="28"/>
          <w:cs/>
        </w:rPr>
        <w:t xml:space="preserve"> เมษายน </w:t>
      </w:r>
      <w:r w:rsidR="00E86714" w:rsidRPr="00E86714">
        <w:rPr>
          <w:rFonts w:ascii="Angsana New" w:hAnsi="Angsana New"/>
          <w:sz w:val="28"/>
          <w:szCs w:val="28"/>
        </w:rPr>
        <w:t>2569</w:t>
      </w:r>
      <w:r w:rsidRPr="00C040F2">
        <w:rPr>
          <w:rFonts w:ascii="Angsana New" w:hAnsi="Angsana New"/>
          <w:sz w:val="28"/>
          <w:szCs w:val="28"/>
          <w:cs/>
        </w:rPr>
        <w:t xml:space="preserve"> ที่ประชุมคณะกรรมการบริษัทมีมติอนุมัติให้คณะกรรมการบริหารเป็นผู้ดำเนินการจัดตั้งบริษัทย่อยใหม่ จำนวน </w:t>
      </w:r>
      <w:r w:rsidR="00E86714" w:rsidRPr="00E86714">
        <w:rPr>
          <w:rFonts w:ascii="Angsana New" w:hAnsi="Angsana New"/>
          <w:sz w:val="28"/>
          <w:szCs w:val="28"/>
        </w:rPr>
        <w:t>1</w:t>
      </w:r>
      <w:r w:rsidRPr="00C040F2">
        <w:rPr>
          <w:rFonts w:ascii="Angsana New" w:hAnsi="Angsana New"/>
          <w:sz w:val="28"/>
          <w:szCs w:val="28"/>
          <w:cs/>
        </w:rPr>
        <w:t xml:space="preserve"> บริษัท ชื่อบริษัท </w:t>
      </w:r>
      <w:r w:rsidRPr="00B513EF">
        <w:rPr>
          <w:rFonts w:ascii="Angsana New" w:hAnsi="Angsana New"/>
          <w:sz w:val="28"/>
          <w:szCs w:val="28"/>
          <w:cs/>
        </w:rPr>
        <w:t xml:space="preserve">บริษัท สแกน กรีน แก๊ส </w:t>
      </w:r>
      <w:r w:rsidR="00E86714" w:rsidRPr="00E86714">
        <w:rPr>
          <w:rFonts w:ascii="Angsana New" w:hAnsi="Angsana New"/>
          <w:sz w:val="28"/>
          <w:szCs w:val="28"/>
        </w:rPr>
        <w:t>1</w:t>
      </w:r>
      <w:r w:rsidRPr="00B513EF">
        <w:rPr>
          <w:rFonts w:ascii="Angsana New" w:hAnsi="Angsana New"/>
          <w:sz w:val="28"/>
          <w:szCs w:val="28"/>
          <w:cs/>
        </w:rPr>
        <w:t>จำกัด</w:t>
      </w:r>
      <w:r w:rsidRPr="00C040F2">
        <w:rPr>
          <w:rFonts w:ascii="Angsana New" w:hAnsi="Angsana New"/>
          <w:sz w:val="28"/>
          <w:szCs w:val="28"/>
          <w:cs/>
        </w:rPr>
        <w:t xml:space="preserve"> โดยบริษัทถือหุ้นสามัญของบริษัทดังกล่าว จำนวน </w:t>
      </w:r>
      <w:r w:rsidR="00E86714" w:rsidRPr="00E86714">
        <w:rPr>
          <w:rFonts w:ascii="Angsana New" w:hAnsi="Angsana New"/>
          <w:sz w:val="28"/>
          <w:szCs w:val="28"/>
        </w:rPr>
        <w:t>499</w:t>
      </w:r>
      <w:r>
        <w:rPr>
          <w:rFonts w:ascii="Angsana New" w:hAnsi="Angsana New"/>
          <w:sz w:val="28"/>
          <w:szCs w:val="28"/>
        </w:rPr>
        <w:t>,</w:t>
      </w:r>
      <w:r w:rsidR="00E86714" w:rsidRPr="00E86714">
        <w:rPr>
          <w:rFonts w:ascii="Angsana New" w:hAnsi="Angsana New"/>
          <w:sz w:val="28"/>
          <w:szCs w:val="28"/>
        </w:rPr>
        <w:t>999</w:t>
      </w:r>
      <w:r w:rsidRPr="00C040F2">
        <w:rPr>
          <w:rFonts w:ascii="Angsana New" w:hAnsi="Angsana New"/>
          <w:sz w:val="28"/>
          <w:szCs w:val="28"/>
          <w:cs/>
        </w:rPr>
        <w:t xml:space="preserve"> หุ้น จาก </w:t>
      </w:r>
      <w:r w:rsidR="00E86714" w:rsidRPr="00E86714">
        <w:rPr>
          <w:rFonts w:ascii="Angsana New" w:hAnsi="Angsana New"/>
          <w:sz w:val="28"/>
          <w:szCs w:val="28"/>
        </w:rPr>
        <w:t>500</w:t>
      </w:r>
      <w:r>
        <w:rPr>
          <w:rFonts w:ascii="Angsana New" w:hAnsi="Angsana New"/>
          <w:sz w:val="28"/>
          <w:szCs w:val="28"/>
        </w:rPr>
        <w:t>,</w:t>
      </w:r>
      <w:r w:rsidR="00E86714" w:rsidRPr="00E86714">
        <w:rPr>
          <w:rFonts w:ascii="Angsana New" w:hAnsi="Angsana New"/>
          <w:sz w:val="28"/>
          <w:szCs w:val="28"/>
        </w:rPr>
        <w:t>000</w:t>
      </w:r>
      <w:r w:rsidRPr="00C040F2">
        <w:rPr>
          <w:rFonts w:ascii="Angsana New" w:hAnsi="Angsana New"/>
          <w:sz w:val="28"/>
          <w:szCs w:val="28"/>
          <w:cs/>
        </w:rPr>
        <w:t xml:space="preserve"> หุ้น มูลค่าหุ้นละ </w:t>
      </w:r>
      <w:r w:rsidR="00E86714" w:rsidRPr="00E86714">
        <w:rPr>
          <w:rFonts w:ascii="Angsana New" w:hAnsi="Angsana New"/>
          <w:sz w:val="28"/>
          <w:szCs w:val="28"/>
        </w:rPr>
        <w:t>100</w:t>
      </w:r>
      <w:r w:rsidRPr="00C040F2">
        <w:rPr>
          <w:rFonts w:ascii="Angsana New" w:hAnsi="Angsana New"/>
          <w:sz w:val="28"/>
          <w:szCs w:val="28"/>
          <w:cs/>
        </w:rPr>
        <w:t xml:space="preserve"> บาท ต่อมา </w:t>
      </w:r>
      <w:r w:rsidRPr="00B513EF">
        <w:rPr>
          <w:rFonts w:ascii="Angsana New" w:hAnsi="Angsana New"/>
          <w:sz w:val="28"/>
          <w:szCs w:val="28"/>
          <w:cs/>
        </w:rPr>
        <w:t xml:space="preserve">บริษัท สแกน กรีน แก๊ส </w:t>
      </w:r>
      <w:r w:rsidR="00E86714" w:rsidRPr="00E86714">
        <w:rPr>
          <w:rFonts w:ascii="Angsana New" w:hAnsi="Angsana New"/>
          <w:sz w:val="28"/>
          <w:szCs w:val="28"/>
        </w:rPr>
        <w:t>1</w:t>
      </w:r>
      <w:r w:rsidRPr="00B513EF">
        <w:rPr>
          <w:rFonts w:ascii="Angsana New" w:hAnsi="Angsana New"/>
          <w:sz w:val="28"/>
          <w:szCs w:val="28"/>
          <w:cs/>
        </w:rPr>
        <w:t xml:space="preserve"> จำกัด</w:t>
      </w:r>
      <w:r w:rsidRPr="00C040F2">
        <w:rPr>
          <w:rFonts w:ascii="Angsana New" w:hAnsi="Angsana New"/>
          <w:sz w:val="28"/>
          <w:szCs w:val="28"/>
          <w:cs/>
        </w:rPr>
        <w:t xml:space="preserve"> ได้ดำเนินการจดทะเบียนจัดตั้งกับกระทรวงพาณิชย์เรียบร้อยแล้วเมื่อวันที่ </w:t>
      </w:r>
      <w:r w:rsidR="00E86714" w:rsidRPr="00E86714">
        <w:rPr>
          <w:rFonts w:ascii="Angsana New" w:hAnsi="Angsana New"/>
          <w:sz w:val="28"/>
          <w:szCs w:val="28"/>
        </w:rPr>
        <w:t>15</w:t>
      </w:r>
      <w:r w:rsidRPr="00C040F2">
        <w:rPr>
          <w:rFonts w:ascii="Angsana New" w:hAnsi="Angsana New"/>
          <w:sz w:val="28"/>
          <w:szCs w:val="28"/>
          <w:cs/>
        </w:rPr>
        <w:t xml:space="preserve"> กรกฎาคม </w:t>
      </w:r>
      <w:r w:rsidR="00E86714" w:rsidRPr="00E86714">
        <w:rPr>
          <w:rFonts w:ascii="Angsana New" w:hAnsi="Angsana New"/>
          <w:sz w:val="28"/>
          <w:szCs w:val="28"/>
        </w:rPr>
        <w:t>2569</w:t>
      </w:r>
    </w:p>
    <w:p w14:paraId="53BD4CAB" w14:textId="77777777" w:rsidR="00B513EF" w:rsidRPr="00C040F2" w:rsidRDefault="00B513EF" w:rsidP="00B513EF">
      <w:pPr>
        <w:tabs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14:paraId="25E26545" w14:textId="30351EA6" w:rsidR="00ED4EDC" w:rsidRDefault="00ED4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171FD4EE" w14:textId="77777777" w:rsidR="002B1A48" w:rsidRPr="002B1A48" w:rsidRDefault="002B1A48" w:rsidP="002B1A4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28"/>
          <w:szCs w:val="28"/>
        </w:rPr>
      </w:pPr>
      <w:r w:rsidRPr="002B1A48">
        <w:rPr>
          <w:rFonts w:ascii="Angsana New" w:hAnsi="Angsana New"/>
          <w:bCs/>
          <w:sz w:val="28"/>
          <w:szCs w:val="28"/>
          <w:cs/>
        </w:rPr>
        <w:t>มาตรฐานการรายงานทางการเงินที่ยังไม่ได้ใช้</w:t>
      </w:r>
    </w:p>
    <w:p w14:paraId="22976CD8" w14:textId="77777777" w:rsidR="00ED4EDC" w:rsidRPr="00C608C9" w:rsidRDefault="00ED4EDC" w:rsidP="00ED4EDC">
      <w:pPr>
        <w:pStyle w:val="ListParagraph"/>
        <w:rPr>
          <w:rFonts w:ascii="Angsana New" w:hAnsi="Angsana New"/>
          <w:bCs/>
          <w:sz w:val="28"/>
          <w:szCs w:val="28"/>
          <w:cs/>
        </w:rPr>
      </w:pPr>
    </w:p>
    <w:p w14:paraId="1B278027" w14:textId="3AD7BED2" w:rsidR="00ED4EDC" w:rsidRPr="00434AE1" w:rsidRDefault="00434AE1" w:rsidP="00434AE1">
      <w:pPr>
        <w:tabs>
          <w:tab w:val="left" w:pos="540"/>
        </w:tabs>
        <w:ind w:left="536"/>
        <w:jc w:val="thaiDistribute"/>
        <w:rPr>
          <w:rFonts w:ascii="Angsana New" w:hAnsi="Angsana New"/>
          <w:sz w:val="28"/>
          <w:szCs w:val="28"/>
        </w:rPr>
      </w:pPr>
      <w:r w:rsidRPr="00434AE1">
        <w:rPr>
          <w:rFonts w:ascii="Angsana New" w:hAnsi="Angsana New"/>
          <w:sz w:val="28"/>
          <w:szCs w:val="28"/>
          <w:cs/>
        </w:rPr>
        <w:t>มาตรฐานการรายงานทางการเงินที่ออก</w:t>
      </w:r>
      <w:r w:rsidR="007B5DC4">
        <w:rPr>
          <w:rFonts w:ascii="Angsana New" w:hAnsi="Angsana New" w:hint="cs"/>
          <w:sz w:val="28"/>
          <w:szCs w:val="28"/>
          <w:cs/>
        </w:rPr>
        <w:t>และปรับปรุง</w:t>
      </w:r>
      <w:r w:rsidR="004F4BBE" w:rsidRPr="00434AE1">
        <w:rPr>
          <w:rFonts w:ascii="Angsana New" w:hAnsi="Angsana New"/>
          <w:sz w:val="28"/>
          <w:szCs w:val="28"/>
          <w:cs/>
        </w:rPr>
        <w:t>ใหม่</w:t>
      </w:r>
      <w:r w:rsidRPr="00434AE1">
        <w:rPr>
          <w:rFonts w:ascii="Angsana New" w:hAnsi="Angsana New"/>
          <w:sz w:val="28"/>
          <w:szCs w:val="28"/>
          <w:cs/>
        </w:rPr>
        <w:t>ซึ่งเกี่ยวกับการดำเนินงานของกลุ่มบริษัท</w:t>
      </w:r>
      <w:r w:rsidR="00E00494">
        <w:rPr>
          <w:rFonts w:ascii="Angsana New" w:hAnsi="Angsana New"/>
          <w:sz w:val="28"/>
          <w:szCs w:val="28"/>
        </w:rPr>
        <w:t xml:space="preserve"> </w:t>
      </w:r>
      <w:r w:rsidRPr="00434AE1">
        <w:rPr>
          <w:rFonts w:ascii="Angsana New" w:hAnsi="Angsana New"/>
          <w:sz w:val="28"/>
          <w:szCs w:val="28"/>
          <w:cs/>
        </w:rPr>
        <w:t>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 และจะมีผล</w:t>
      </w:r>
      <w:r w:rsidR="00E00494">
        <w:rPr>
          <w:rFonts w:ascii="Angsana New" w:hAnsi="Angsana New"/>
          <w:sz w:val="28"/>
          <w:szCs w:val="28"/>
        </w:rPr>
        <w:br/>
      </w:r>
      <w:r w:rsidRPr="00434AE1">
        <w:rPr>
          <w:rFonts w:ascii="Angsana New" w:hAnsi="Angsana New"/>
          <w:sz w:val="28"/>
          <w:szCs w:val="28"/>
          <w:cs/>
        </w:rPr>
        <w:t>บังคับใช้กับงบการเงินสำหรับรอบระยะเวลาบัญชีที่เริ่มในหรือหลังวันที่</w:t>
      </w:r>
      <w:r w:rsidR="00B25F50">
        <w:rPr>
          <w:rFonts w:ascii="Angsana New" w:hAnsi="Angsana New"/>
          <w:sz w:val="28"/>
          <w:szCs w:val="28"/>
        </w:rPr>
        <w:t xml:space="preserve"> </w:t>
      </w:r>
      <w:r w:rsidR="00E86714" w:rsidRPr="00E86714">
        <w:rPr>
          <w:rFonts w:ascii="Angsana New" w:hAnsi="Angsana New"/>
          <w:sz w:val="28"/>
          <w:szCs w:val="28"/>
        </w:rPr>
        <w:t>1</w:t>
      </w:r>
      <w:r w:rsidR="0035410A">
        <w:rPr>
          <w:rFonts w:ascii="Angsana New" w:hAnsi="Angsana New"/>
          <w:sz w:val="28"/>
          <w:szCs w:val="28"/>
        </w:rPr>
        <w:t xml:space="preserve"> </w:t>
      </w:r>
      <w:r w:rsidRPr="00434AE1">
        <w:rPr>
          <w:rFonts w:ascii="Angsana New" w:hAnsi="Angsana New"/>
          <w:sz w:val="28"/>
          <w:szCs w:val="28"/>
          <w:cs/>
        </w:rPr>
        <w:t>มกราคม</w:t>
      </w:r>
      <w:r w:rsidR="00C96B84" w:rsidRPr="00C96B84">
        <w:rPr>
          <w:rFonts w:ascii="Angsana New" w:hAnsi="Angsana New"/>
          <w:sz w:val="28"/>
          <w:szCs w:val="28"/>
          <w:cs/>
        </w:rPr>
        <w:t>ในปีดังต่อไปนี้</w:t>
      </w:r>
      <w:r w:rsidR="00B25F50">
        <w:rPr>
          <w:rFonts w:ascii="Angsana New" w:hAnsi="Angsana New"/>
          <w:sz w:val="28"/>
          <w:szCs w:val="28"/>
        </w:rPr>
        <w:t xml:space="preserve"> </w:t>
      </w:r>
      <w:r w:rsidRPr="00434AE1">
        <w:rPr>
          <w:rFonts w:ascii="Angsana New" w:hAnsi="Angsana New"/>
          <w:sz w:val="28"/>
          <w:szCs w:val="28"/>
          <w:cs/>
        </w:rPr>
        <w:t>และอนุญาตให้</w:t>
      </w:r>
      <w:r w:rsidR="00C26C53">
        <w:rPr>
          <w:rFonts w:ascii="Angsana New" w:hAnsi="Angsana New"/>
          <w:sz w:val="28"/>
          <w:szCs w:val="28"/>
          <w:cs/>
        </w:rPr>
        <w:br/>
      </w:r>
      <w:r w:rsidRPr="00434AE1">
        <w:rPr>
          <w:rFonts w:ascii="Angsana New" w:hAnsi="Angsana New"/>
          <w:sz w:val="28"/>
          <w:szCs w:val="28"/>
          <w:cs/>
        </w:rPr>
        <w:t>นำมาถือปฏิบัติก่อนวันที่มีผลบังคับใช้ได้ อย่างไรก็ตามกลุ่มบริษัทไม่ได้นำมาตรฐานการรายงานทางการเงินที่ออก</w:t>
      </w:r>
      <w:r w:rsidR="00EF6FD5">
        <w:rPr>
          <w:rFonts w:ascii="Angsana New" w:hAnsi="Angsana New"/>
          <w:sz w:val="28"/>
          <w:szCs w:val="28"/>
          <w:cs/>
        </w:rPr>
        <w:br/>
      </w:r>
      <w:r w:rsidR="00EF6FD5">
        <w:rPr>
          <w:rFonts w:ascii="Angsana New" w:hAnsi="Angsana New" w:hint="cs"/>
          <w:sz w:val="28"/>
          <w:szCs w:val="28"/>
          <w:cs/>
        </w:rPr>
        <w:t>และปรับปรุง</w:t>
      </w:r>
      <w:r w:rsidRPr="00434AE1">
        <w:rPr>
          <w:rFonts w:ascii="Angsana New" w:hAnsi="Angsana New"/>
          <w:sz w:val="28"/>
          <w:szCs w:val="28"/>
          <w:cs/>
        </w:rPr>
        <w:t>ใหม่ดังกล่าวมาถือปฏิบัติก่อนวันที่มีผลบังคับใช้ในการจัดทำงบการเงินระหว่างกาลฉบับนี้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65672EBB" w14:textId="77777777" w:rsidR="00434AE1" w:rsidRPr="00C608C9" w:rsidRDefault="00434AE1" w:rsidP="00ED4E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tbl>
      <w:tblPr>
        <w:tblStyle w:val="TableGrid"/>
        <w:tblW w:w="891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4156"/>
        <w:gridCol w:w="1244"/>
      </w:tblGrid>
      <w:tr w:rsidR="00BB4FAB" w:rsidRPr="0035410A" w14:paraId="6E714430" w14:textId="77777777" w:rsidTr="000004C9">
        <w:trPr>
          <w:tblHeader/>
        </w:trPr>
        <w:tc>
          <w:tcPr>
            <w:tcW w:w="3510" w:type="dxa"/>
            <w:vAlign w:val="bottom"/>
          </w:tcPr>
          <w:p w14:paraId="6C021DCB" w14:textId="043400BF" w:rsidR="00BB4FAB" w:rsidRPr="0035410A" w:rsidRDefault="00BB4FAB" w:rsidP="00000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35410A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มาตรฐานการรายงานทางการเงิน</w:t>
            </w:r>
            <w:r w:rsidRPr="0035410A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156" w:type="dxa"/>
            <w:vAlign w:val="bottom"/>
          </w:tcPr>
          <w:p w14:paraId="283DD435" w14:textId="77777777" w:rsidR="00BB4FAB" w:rsidRPr="0035410A" w:rsidRDefault="00BB4FAB" w:rsidP="00000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35410A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เรื่อง</w:t>
            </w:r>
          </w:p>
        </w:tc>
        <w:tc>
          <w:tcPr>
            <w:tcW w:w="1244" w:type="dxa"/>
            <w:vAlign w:val="bottom"/>
          </w:tcPr>
          <w:p w14:paraId="6702B89D" w14:textId="77777777" w:rsidR="00BB4FAB" w:rsidRPr="0035410A" w:rsidRDefault="00BB4FAB" w:rsidP="00000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35410A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มีผลบังคับใช้</w:t>
            </w:r>
          </w:p>
        </w:tc>
      </w:tr>
      <w:tr w:rsidR="007273F7" w:rsidRPr="0035410A" w14:paraId="3BCB502F" w14:textId="77777777" w:rsidTr="007B7048">
        <w:trPr>
          <w:tblHeader/>
        </w:trPr>
        <w:tc>
          <w:tcPr>
            <w:tcW w:w="3510" w:type="dxa"/>
          </w:tcPr>
          <w:p w14:paraId="0A51C786" w14:textId="355E57AF" w:rsidR="007273F7" w:rsidRPr="0035410A" w:rsidRDefault="007273F7" w:rsidP="00727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5410A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มาตรฐานการรายงานทางการเงิน ฉบับที่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</w:t>
            </w:r>
            <w:r w:rsidR="00E86714" w:rsidRPr="00E86714">
              <w:rPr>
                <w:rFonts w:asciiTheme="majorBidi" w:eastAsia="Calibr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4156" w:type="dxa"/>
          </w:tcPr>
          <w:p w14:paraId="7E600A4F" w14:textId="158568E7" w:rsidR="007273F7" w:rsidRPr="0035410A" w:rsidRDefault="007273F7" w:rsidP="00727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5410A">
              <w:rPr>
                <w:rFonts w:asciiTheme="majorBidi" w:hAnsiTheme="majorBidi" w:cstheme="majorBidi"/>
                <w:sz w:val="28"/>
                <w:szCs w:val="28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244" w:type="dxa"/>
          </w:tcPr>
          <w:p w14:paraId="45788677" w14:textId="798B84FF" w:rsidR="007273F7" w:rsidRPr="0035410A" w:rsidRDefault="00E86714" w:rsidP="00727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86714">
              <w:rPr>
                <w:rFonts w:asciiTheme="majorBidi" w:eastAsia="Calibri" w:hAnsiTheme="majorBidi" w:cstheme="majorBidi"/>
                <w:sz w:val="28"/>
                <w:szCs w:val="28"/>
              </w:rPr>
              <w:t>2571</w:t>
            </w:r>
          </w:p>
        </w:tc>
      </w:tr>
      <w:tr w:rsidR="007273F7" w:rsidRPr="0035410A" w14:paraId="3D315DE0" w14:textId="77777777" w:rsidTr="000004C9">
        <w:tc>
          <w:tcPr>
            <w:tcW w:w="3510" w:type="dxa"/>
          </w:tcPr>
          <w:p w14:paraId="43F3DB0F" w14:textId="00EFD5AF" w:rsidR="007273F7" w:rsidRPr="004B750D" w:rsidRDefault="004B750D" w:rsidP="00727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B750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มาตรฐานการบัญชี ฉบับที่</w:t>
            </w:r>
            <w:r w:rsidRPr="004B750D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</w:t>
            </w:r>
            <w:r w:rsidR="00E86714" w:rsidRPr="00E86714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4156" w:type="dxa"/>
          </w:tcPr>
          <w:p w14:paraId="7D27A0DE" w14:textId="79E97B76" w:rsidR="007273F7" w:rsidRPr="0035410A" w:rsidRDefault="003C1AE9" w:rsidP="00727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AE9">
              <w:rPr>
                <w:rFonts w:asciiTheme="majorBidi" w:hAnsiTheme="majorBidi"/>
                <w:sz w:val="28"/>
                <w:szCs w:val="28"/>
                <w:cs/>
              </w:rPr>
              <w:t>งบกระแสเงินสด</w:t>
            </w:r>
          </w:p>
        </w:tc>
        <w:tc>
          <w:tcPr>
            <w:tcW w:w="1244" w:type="dxa"/>
          </w:tcPr>
          <w:p w14:paraId="74535D5B" w14:textId="78DE8426" w:rsidR="007273F7" w:rsidRPr="0035410A" w:rsidRDefault="00E86714" w:rsidP="00727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86714">
              <w:rPr>
                <w:rFonts w:asciiTheme="majorBidi" w:eastAsia="Calibri" w:hAnsiTheme="majorBidi" w:cstheme="majorBidi"/>
                <w:sz w:val="28"/>
                <w:szCs w:val="28"/>
              </w:rPr>
              <w:t>2571</w:t>
            </w:r>
          </w:p>
        </w:tc>
      </w:tr>
    </w:tbl>
    <w:p w14:paraId="51FCD848" w14:textId="77777777" w:rsidR="00BB4FAB" w:rsidRPr="00C608C9" w:rsidRDefault="00BB4FAB" w:rsidP="00ED4E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p w14:paraId="556C2053" w14:textId="1AFE1697" w:rsidR="00ED4EDC" w:rsidRPr="00176181" w:rsidRDefault="00ED4EDC" w:rsidP="005F21CC">
      <w:pPr>
        <w:pStyle w:val="ListParagraph"/>
        <w:numPr>
          <w:ilvl w:val="0"/>
          <w:numId w:val="23"/>
        </w:numPr>
        <w:tabs>
          <w:tab w:val="clear" w:pos="907"/>
          <w:tab w:val="left" w:pos="540"/>
        </w:tabs>
        <w:ind w:left="108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176181">
        <w:rPr>
          <w:rFonts w:ascii="Angsana New" w:hAnsi="Angsana New"/>
          <w:b/>
          <w:bCs/>
          <w:i/>
          <w:iCs/>
          <w:sz w:val="28"/>
          <w:szCs w:val="28"/>
          <w:cs/>
        </w:rPr>
        <w:t>มาตรฐานการรายงานทางการเงิน ฉบับที่</w:t>
      </w:r>
      <w:r w:rsidR="00B25F50" w:rsidRPr="00176181">
        <w:rPr>
          <w:rFonts w:ascii="Angsana New" w:hAnsi="Angsana New"/>
          <w:b/>
          <w:bCs/>
          <w:i/>
          <w:iCs/>
          <w:sz w:val="28"/>
          <w:szCs w:val="28"/>
        </w:rPr>
        <w:t xml:space="preserve"> </w:t>
      </w:r>
      <w:r w:rsidR="00E86714" w:rsidRPr="00176181">
        <w:rPr>
          <w:rFonts w:ascii="Angsana New" w:hAnsi="Angsana New"/>
          <w:b/>
          <w:bCs/>
          <w:i/>
          <w:iCs/>
          <w:sz w:val="28"/>
          <w:szCs w:val="28"/>
        </w:rPr>
        <w:t>18</w:t>
      </w:r>
      <w:r w:rsidRPr="00176181">
        <w:rPr>
          <w:rFonts w:ascii="Angsana New" w:hAnsi="Angsana New"/>
          <w:b/>
          <w:bCs/>
          <w:i/>
          <w:iCs/>
          <w:sz w:val="28"/>
          <w:szCs w:val="28"/>
          <w:cs/>
        </w:rPr>
        <w:t xml:space="preserve"> เรื่อง การแสดงรายการและการเปิดเผยข้อมูลในงบการเงิน</w:t>
      </w:r>
    </w:p>
    <w:p w14:paraId="3020E6EC" w14:textId="77777777" w:rsidR="00ED4EDC" w:rsidRPr="00C608C9" w:rsidRDefault="00ED4EDC" w:rsidP="00ED4E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p w14:paraId="7947AC3F" w14:textId="66E63E2D" w:rsidR="00ED4EDC" w:rsidRPr="00441C88" w:rsidRDefault="00ED4EDC" w:rsidP="00030797">
      <w:pPr>
        <w:tabs>
          <w:tab w:val="clear" w:pos="454"/>
        </w:tabs>
        <w:ind w:left="1080" w:firstLine="4"/>
        <w:jc w:val="thaiDistribute"/>
        <w:rPr>
          <w:rFonts w:ascii="Angsana New" w:hAnsi="Angsana New"/>
          <w:b/>
          <w:sz w:val="28"/>
          <w:szCs w:val="28"/>
        </w:rPr>
      </w:pPr>
      <w:r w:rsidRPr="00030797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 ฉบับที่ </w:t>
      </w:r>
      <w:r w:rsidR="00E86714" w:rsidRPr="00E86714">
        <w:rPr>
          <w:rFonts w:ascii="Angsana New" w:hAnsi="Angsana New"/>
          <w:sz w:val="28"/>
          <w:szCs w:val="28"/>
        </w:rPr>
        <w:t>18</w:t>
      </w:r>
      <w:r w:rsidRPr="00030797">
        <w:rPr>
          <w:rFonts w:ascii="Angsana New" w:hAnsi="Angsana New"/>
          <w:sz w:val="28"/>
          <w:szCs w:val="28"/>
          <w:cs/>
        </w:rPr>
        <w:t xml:space="preserve"> จะมาแทนมาตรฐานการบัญชี ฉบับที่ </w:t>
      </w:r>
      <w:r w:rsidR="00E86714" w:rsidRPr="00E86714">
        <w:rPr>
          <w:rFonts w:ascii="Angsana New" w:hAnsi="Angsana New"/>
          <w:sz w:val="28"/>
          <w:szCs w:val="28"/>
        </w:rPr>
        <w:t>1</w:t>
      </w:r>
      <w:r w:rsidRPr="00030797">
        <w:rPr>
          <w:rFonts w:ascii="Angsana New" w:hAnsi="Angsana New"/>
          <w:sz w:val="28"/>
          <w:szCs w:val="28"/>
          <w:cs/>
        </w:rPr>
        <w:t xml:space="preserve"> เรื่อง </w:t>
      </w:r>
      <w:r w:rsidRPr="00E86714">
        <w:rPr>
          <w:rFonts w:ascii="Angsana New" w:hAnsi="Angsana New"/>
          <w:i/>
          <w:iCs/>
          <w:sz w:val="28"/>
          <w:szCs w:val="28"/>
          <w:cs/>
        </w:rPr>
        <w:t xml:space="preserve">การนำเสนองบการเงิน </w:t>
      </w:r>
      <w:r w:rsidR="00E86714">
        <w:rPr>
          <w:rFonts w:ascii="Angsana New" w:hAnsi="Angsana New"/>
          <w:sz w:val="28"/>
          <w:szCs w:val="28"/>
        </w:rPr>
        <w:t xml:space="preserve">  </w:t>
      </w:r>
      <w:r w:rsidRPr="00030797">
        <w:rPr>
          <w:rFonts w:ascii="Angsana New" w:hAnsi="Angsana New"/>
          <w:sz w:val="28"/>
          <w:szCs w:val="28"/>
          <w:cs/>
        </w:rPr>
        <w:t>และนำเสนอข้อกำหนดที่สำคัญใหม่ดังต่อไปนี้</w:t>
      </w:r>
    </w:p>
    <w:p w14:paraId="4DA7D5C9" w14:textId="77777777" w:rsidR="00ED4EDC" w:rsidRPr="00C608C9" w:rsidRDefault="00ED4EDC" w:rsidP="00ED4E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p w14:paraId="2988F7A7" w14:textId="72037493" w:rsidR="00273CB4" w:rsidRPr="00273CB4" w:rsidRDefault="00273CB4" w:rsidP="00273CB4">
      <w:pPr>
        <w:pStyle w:val="ListParagraph"/>
        <w:numPr>
          <w:ilvl w:val="0"/>
          <w:numId w:val="22"/>
        </w:numPr>
        <w:jc w:val="thaiDistribute"/>
        <w:rPr>
          <w:rFonts w:ascii="Angsana New" w:hAnsi="Angsana New"/>
          <w:b/>
          <w:sz w:val="28"/>
          <w:szCs w:val="28"/>
        </w:rPr>
      </w:pPr>
      <w:r w:rsidRPr="00273CB4">
        <w:rPr>
          <w:rFonts w:ascii="Angsana New" w:hAnsi="Angsana New"/>
          <w:b/>
          <w:sz w:val="28"/>
          <w:szCs w:val="28"/>
          <w:cs/>
        </w:rPr>
        <w:t>กิจการต้องจัดหมวดหมู่รายได้และค่าใช้จ่ายทั้งหมดในงบกำไรหรือขาดทุนออกเป็น</w:t>
      </w:r>
      <w:r w:rsidR="00B25F50">
        <w:rPr>
          <w:rFonts w:ascii="Angsana New" w:hAnsi="Angsana New"/>
          <w:b/>
          <w:sz w:val="28"/>
          <w:szCs w:val="28"/>
        </w:rPr>
        <w:t xml:space="preserve"> </w:t>
      </w:r>
      <w:r w:rsidR="00E86714" w:rsidRPr="00E86714">
        <w:rPr>
          <w:rFonts w:ascii="Angsana New" w:hAnsi="Angsana New"/>
          <w:sz w:val="28"/>
          <w:szCs w:val="28"/>
        </w:rPr>
        <w:t>5</w:t>
      </w:r>
      <w:r w:rsidR="00B25F50" w:rsidRPr="00B25F50">
        <w:rPr>
          <w:rFonts w:ascii="Angsana New" w:hAnsi="Angsana New"/>
          <w:sz w:val="28"/>
          <w:szCs w:val="28"/>
        </w:rPr>
        <w:t xml:space="preserve"> </w:t>
      </w:r>
      <w:r w:rsidRPr="00273CB4">
        <w:rPr>
          <w:rFonts w:ascii="Angsana New" w:hAnsi="Angsana New"/>
          <w:b/>
          <w:sz w:val="28"/>
          <w:szCs w:val="28"/>
          <w:cs/>
        </w:rPr>
        <w:t>หมวด ได้แก่ หมวดการดำเนินงาน หมวดการลงทุน หมวดการจัดหาเงินทุน หมวดการดำเนินงานที่ยกเลิก และหมวดภาษีเงินได้ นอกจากนี้ กิจการต้องนำเสนอยอดรวมย่อยที่กำหนดขึ้นใหม่นั่นคือ “กำไรหรือขาดทุนจากการดำเนินงาน” ทั้งนี้ กำไรสุทธิของกิจการจะไม่เปลี่ยนแปลง</w:t>
      </w:r>
    </w:p>
    <w:p w14:paraId="28560AF0" w14:textId="67ABCA89" w:rsidR="00ED4EDC" w:rsidRPr="00441C88" w:rsidRDefault="00ED4EDC" w:rsidP="00273CB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sz w:val="28"/>
          <w:szCs w:val="28"/>
        </w:rPr>
      </w:pPr>
      <w:r w:rsidRPr="00441C88">
        <w:rPr>
          <w:rFonts w:ascii="Angsana New" w:hAnsi="Angsana New"/>
          <w:b/>
          <w:sz w:val="28"/>
          <w:szCs w:val="28"/>
          <w:cs/>
        </w:rPr>
        <w:t>ต้องเปิดเผยมาตรวัดผลการดำเนินงานที่นิยามโดยฝ่ายบริหาร (หรือ “</w:t>
      </w:r>
      <w:r w:rsidRPr="00441C88">
        <w:rPr>
          <w:rFonts w:ascii="Angsana New" w:hAnsi="Angsana New"/>
          <w:bCs/>
          <w:sz w:val="28"/>
          <w:szCs w:val="28"/>
        </w:rPr>
        <w:t>MPMs</w:t>
      </w:r>
      <w:r w:rsidRPr="00441C88">
        <w:rPr>
          <w:rFonts w:ascii="Angsana New" w:hAnsi="Angsana New"/>
          <w:b/>
          <w:sz w:val="28"/>
          <w:szCs w:val="28"/>
        </w:rPr>
        <w:t xml:space="preserve">”) </w:t>
      </w:r>
      <w:r w:rsidRPr="00441C88">
        <w:rPr>
          <w:rFonts w:ascii="Angsana New" w:hAnsi="Angsana New"/>
          <w:b/>
          <w:sz w:val="28"/>
          <w:szCs w:val="28"/>
          <w:cs/>
        </w:rPr>
        <w:t>ไว้ในหมายเหตุประกอบงบการเงินข้อเดียว</w:t>
      </w:r>
    </w:p>
    <w:p w14:paraId="07EE65FE" w14:textId="0AF0C6C3" w:rsidR="00ED4EDC" w:rsidRPr="00441C88" w:rsidRDefault="00ED4EDC" w:rsidP="00273CB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sz w:val="28"/>
          <w:szCs w:val="28"/>
        </w:rPr>
      </w:pPr>
      <w:r w:rsidRPr="00441C88">
        <w:rPr>
          <w:rFonts w:ascii="Angsana New" w:hAnsi="Angsana New"/>
          <w:b/>
          <w:sz w:val="28"/>
          <w:szCs w:val="28"/>
          <w:cs/>
        </w:rPr>
        <w:t>ให้แนวทางเพิ่มเติมเกี่ยวกับการจัดกลุ่มข้อมูลในงบการเงิน</w:t>
      </w:r>
    </w:p>
    <w:p w14:paraId="643B71E7" w14:textId="77777777" w:rsidR="00811815" w:rsidRPr="00C608C9" w:rsidRDefault="00811815" w:rsidP="008118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94" w:hanging="547"/>
        <w:jc w:val="thaiDistribute"/>
        <w:rPr>
          <w:rFonts w:ascii="Angsana New" w:hAnsi="Angsana New"/>
          <w:b/>
          <w:sz w:val="28"/>
          <w:szCs w:val="28"/>
        </w:rPr>
      </w:pPr>
    </w:p>
    <w:p w14:paraId="1C560F66" w14:textId="1C0E81C1" w:rsidR="00ED4EDC" w:rsidRPr="00C53D64" w:rsidRDefault="00ED4EDC" w:rsidP="00030797">
      <w:pPr>
        <w:tabs>
          <w:tab w:val="clear" w:pos="454"/>
        </w:tabs>
        <w:ind w:left="1080" w:firstLine="4"/>
        <w:jc w:val="thaiDistribute"/>
        <w:rPr>
          <w:rFonts w:ascii="Angsana New" w:hAnsi="Angsana New"/>
          <w:b/>
          <w:spacing w:val="2"/>
          <w:sz w:val="28"/>
          <w:szCs w:val="28"/>
        </w:rPr>
      </w:pPr>
      <w:r w:rsidRPr="00030797">
        <w:rPr>
          <w:rFonts w:ascii="Angsana New" w:hAnsi="Angsana New"/>
          <w:sz w:val="28"/>
          <w:szCs w:val="28"/>
          <w:cs/>
        </w:rPr>
        <w:t>นอกจากนี้ ทุกกิจการต้องนำกำไรหรือขาดทุนจากการดำเนินงานที่เป็นยอดรวมย่อยเป็นจุดเริ่มต้นของ</w:t>
      </w:r>
      <w:r w:rsidR="00EF09FD">
        <w:rPr>
          <w:rFonts w:ascii="Angsana New" w:hAnsi="Angsana New"/>
          <w:sz w:val="28"/>
          <w:szCs w:val="28"/>
        </w:rPr>
        <w:br/>
      </w:r>
      <w:r w:rsidRPr="00030797">
        <w:rPr>
          <w:rFonts w:ascii="Angsana New" w:hAnsi="Angsana New"/>
          <w:sz w:val="28"/>
          <w:szCs w:val="28"/>
          <w:cs/>
        </w:rPr>
        <w:t>งบกระแสเงินสด เมื่อกิจการนำเสนอกระแสเงินสดจากกิจกรรมดำเนินงานโดยวิธีทางอ้อม</w:t>
      </w:r>
    </w:p>
    <w:p w14:paraId="2C996F75" w14:textId="77777777" w:rsidR="00ED4EDC" w:rsidRDefault="00ED4EDC" w:rsidP="00ED4E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p w14:paraId="31D19824" w14:textId="605808FD" w:rsidR="00E13180" w:rsidRPr="00176181" w:rsidRDefault="00E13180" w:rsidP="00EA234C">
      <w:pPr>
        <w:pStyle w:val="ListParagraph"/>
        <w:numPr>
          <w:ilvl w:val="0"/>
          <w:numId w:val="23"/>
        </w:numPr>
        <w:tabs>
          <w:tab w:val="clear" w:pos="907"/>
          <w:tab w:val="left" w:pos="540"/>
        </w:tabs>
        <w:ind w:left="108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176181">
        <w:rPr>
          <w:rFonts w:ascii="Angsana New" w:hAnsi="Angsana New"/>
          <w:b/>
          <w:bCs/>
          <w:i/>
          <w:iCs/>
          <w:sz w:val="28"/>
          <w:szCs w:val="28"/>
          <w:cs/>
        </w:rPr>
        <w:t xml:space="preserve">การปรับปรุงมาตรฐานการบัญชี ฉบับที่ </w:t>
      </w:r>
      <w:r w:rsidR="00E86714" w:rsidRPr="00176181">
        <w:rPr>
          <w:rFonts w:ascii="Angsana New" w:hAnsi="Angsana New"/>
          <w:b/>
          <w:bCs/>
          <w:i/>
          <w:iCs/>
          <w:sz w:val="28"/>
          <w:szCs w:val="28"/>
        </w:rPr>
        <w:t>7</w:t>
      </w:r>
      <w:r w:rsidRPr="00176181">
        <w:rPr>
          <w:rFonts w:ascii="Angsana New" w:hAnsi="Angsana New"/>
          <w:b/>
          <w:bCs/>
          <w:i/>
          <w:iCs/>
          <w:sz w:val="28"/>
          <w:szCs w:val="28"/>
          <w:cs/>
        </w:rPr>
        <w:t xml:space="preserve"> เรื่อง งบกระแสเงินสด อันเป็นผลสืบเนื่องมาจากการออกมาตรฐาน</w:t>
      </w:r>
      <w:r w:rsidR="005A38AB" w:rsidRPr="00176181">
        <w:rPr>
          <w:rFonts w:ascii="Angsana New" w:hAnsi="Angsana New"/>
          <w:b/>
          <w:bCs/>
          <w:i/>
          <w:iCs/>
          <w:sz w:val="28"/>
          <w:szCs w:val="28"/>
          <w:cs/>
        </w:rPr>
        <w:br/>
      </w:r>
      <w:r w:rsidRPr="00176181">
        <w:rPr>
          <w:rFonts w:ascii="Angsana New" w:hAnsi="Angsana New"/>
          <w:b/>
          <w:bCs/>
          <w:i/>
          <w:iCs/>
          <w:sz w:val="28"/>
          <w:szCs w:val="28"/>
          <w:cs/>
        </w:rPr>
        <w:t xml:space="preserve">การรายงานทางการเงิน ฉบับที่ </w:t>
      </w:r>
      <w:r w:rsidR="00E86714" w:rsidRPr="00176181">
        <w:rPr>
          <w:rFonts w:ascii="Angsana New" w:hAnsi="Angsana New"/>
          <w:b/>
          <w:bCs/>
          <w:i/>
          <w:iCs/>
          <w:sz w:val="28"/>
          <w:szCs w:val="28"/>
        </w:rPr>
        <w:t>18</w:t>
      </w:r>
      <w:r w:rsidRPr="00176181">
        <w:rPr>
          <w:rFonts w:ascii="Angsana New" w:hAnsi="Angsana New"/>
          <w:b/>
          <w:bCs/>
          <w:i/>
          <w:iCs/>
          <w:sz w:val="28"/>
          <w:szCs w:val="28"/>
          <w:cs/>
        </w:rPr>
        <w:t xml:space="preserve"> เรื่อง การแสดงรายการและการเปิดเผยข้อมูลในงบการเงิน</w:t>
      </w:r>
    </w:p>
    <w:p w14:paraId="39EFD9E0" w14:textId="77777777" w:rsidR="00540328" w:rsidRDefault="00540328" w:rsidP="00ED4E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p w14:paraId="61018496" w14:textId="242D6CE9" w:rsidR="005A38AB" w:rsidRPr="00030797" w:rsidRDefault="00F03F01" w:rsidP="00030797">
      <w:pPr>
        <w:tabs>
          <w:tab w:val="clear" w:pos="454"/>
        </w:tabs>
        <w:ind w:left="1080" w:firstLine="4"/>
        <w:jc w:val="thaiDistribute"/>
        <w:rPr>
          <w:rFonts w:ascii="Angsana New" w:hAnsi="Angsana New"/>
          <w:sz w:val="28"/>
          <w:szCs w:val="28"/>
        </w:rPr>
      </w:pPr>
      <w:r w:rsidRPr="00030797">
        <w:rPr>
          <w:rFonts w:ascii="Angsana New" w:hAnsi="Angsana New"/>
          <w:sz w:val="28"/>
          <w:szCs w:val="28"/>
          <w:cs/>
        </w:rPr>
        <w:t>การปรับปรุงจัดทำขึ้นเพื่อให้มีความสอดคล้องกับมาตรฐานการรายงานทางการเงิน ฉบับที่</w:t>
      </w:r>
      <w:r w:rsidRPr="00030797">
        <w:rPr>
          <w:rFonts w:ascii="Angsana New" w:hAnsi="Angsana New" w:hint="cs"/>
          <w:sz w:val="28"/>
          <w:szCs w:val="28"/>
          <w:cs/>
        </w:rPr>
        <w:t xml:space="preserve"> </w:t>
      </w:r>
      <w:r w:rsidR="00E86714" w:rsidRPr="00E86714">
        <w:rPr>
          <w:rFonts w:ascii="Angsana New" w:hAnsi="Angsana New"/>
          <w:sz w:val="28"/>
          <w:szCs w:val="28"/>
        </w:rPr>
        <w:t>18</w:t>
      </w:r>
      <w:r w:rsidRPr="00030797">
        <w:rPr>
          <w:rFonts w:ascii="Angsana New" w:hAnsi="Angsana New"/>
          <w:sz w:val="28"/>
          <w:szCs w:val="28"/>
        </w:rPr>
        <w:t xml:space="preserve"> </w:t>
      </w:r>
      <w:r w:rsidRPr="00030797">
        <w:rPr>
          <w:rFonts w:ascii="Angsana New" w:hAnsi="Angsana New"/>
          <w:sz w:val="28"/>
          <w:szCs w:val="28"/>
          <w:cs/>
        </w:rPr>
        <w:t xml:space="preserve">เรื่อง </w:t>
      </w:r>
      <w:r w:rsidRPr="00A93227">
        <w:rPr>
          <w:rFonts w:ascii="Angsana New" w:hAnsi="Angsana New"/>
          <w:i/>
          <w:iCs/>
          <w:sz w:val="28"/>
          <w:szCs w:val="28"/>
          <w:cs/>
        </w:rPr>
        <w:t>การแสดงรายการและการเปิดเผยข้อมูลในงบการเงิน</w:t>
      </w:r>
    </w:p>
    <w:p w14:paraId="1577BD07" w14:textId="77777777" w:rsidR="002A17B5" w:rsidRDefault="002A17B5" w:rsidP="00F03F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94" w:hanging="14"/>
        <w:jc w:val="thaiDistribute"/>
        <w:rPr>
          <w:rFonts w:ascii="Angsana New" w:hAnsi="Angsana New"/>
          <w:b/>
          <w:i/>
          <w:iCs/>
          <w:sz w:val="28"/>
          <w:szCs w:val="28"/>
        </w:rPr>
      </w:pPr>
    </w:p>
    <w:p w14:paraId="14583744" w14:textId="14202771" w:rsidR="002A17B5" w:rsidRPr="00030797" w:rsidRDefault="00B709DD" w:rsidP="00030797">
      <w:pPr>
        <w:tabs>
          <w:tab w:val="clear" w:pos="454"/>
        </w:tabs>
        <w:ind w:left="1080" w:firstLine="4"/>
        <w:jc w:val="thaiDistribute"/>
        <w:rPr>
          <w:rFonts w:ascii="Angsana New" w:hAnsi="Angsana New"/>
          <w:sz w:val="28"/>
          <w:szCs w:val="28"/>
        </w:rPr>
      </w:pPr>
      <w:r w:rsidRPr="00030797">
        <w:rPr>
          <w:rFonts w:ascii="Angsana New" w:hAnsi="Angsana New"/>
          <w:sz w:val="28"/>
          <w:szCs w:val="28"/>
        </w:rPr>
        <w:t xml:space="preserve">TFRS </w:t>
      </w:r>
      <w:r w:rsidR="00E86714" w:rsidRPr="00E86714">
        <w:rPr>
          <w:rFonts w:ascii="Angsana New" w:hAnsi="Angsana New"/>
          <w:sz w:val="28"/>
          <w:szCs w:val="28"/>
        </w:rPr>
        <w:t>18</w:t>
      </w:r>
      <w:r w:rsidRPr="00030797">
        <w:rPr>
          <w:rFonts w:ascii="Angsana New" w:hAnsi="Angsana New"/>
          <w:sz w:val="28"/>
          <w:szCs w:val="28"/>
        </w:rPr>
        <w:t xml:space="preserve"> </w:t>
      </w:r>
      <w:r w:rsidRPr="00030797">
        <w:rPr>
          <w:rFonts w:ascii="Angsana New" w:hAnsi="Angsana New"/>
          <w:sz w:val="28"/>
          <w:szCs w:val="28"/>
          <w:cs/>
        </w:rPr>
        <w:t>กำหนดให้มีการปรับปรุงที่เป็นผลสืบเนื่องต่อมาตรฐานการบัญชีฉบับนี้ โดยกำหนดให้กิจการ</w:t>
      </w:r>
      <w:r w:rsidRPr="00030797">
        <w:rPr>
          <w:rFonts w:ascii="Angsana New" w:hAnsi="Angsana New"/>
          <w:sz w:val="28"/>
          <w:szCs w:val="28"/>
        </w:rPr>
        <w:br/>
      </w:r>
      <w:r w:rsidRPr="00030797">
        <w:rPr>
          <w:rFonts w:ascii="Angsana New" w:hAnsi="Angsana New"/>
          <w:sz w:val="28"/>
          <w:szCs w:val="28"/>
          <w:cs/>
        </w:rPr>
        <w:t>นำยอดรวมย่อย “กำไรหรือขาดทุนจากการดำเนินงาน” ที่กำหนดขึ้นใหม่เป็นจุดเริ่มต้นของงบกระแสเงินสด</w:t>
      </w:r>
      <w:r w:rsidRPr="00030797">
        <w:rPr>
          <w:rFonts w:ascii="Angsana New" w:hAnsi="Angsana New"/>
          <w:sz w:val="28"/>
          <w:szCs w:val="28"/>
        </w:rPr>
        <w:br/>
      </w:r>
      <w:r w:rsidRPr="00030797">
        <w:rPr>
          <w:rFonts w:ascii="Angsana New" w:hAnsi="Angsana New"/>
          <w:sz w:val="28"/>
          <w:szCs w:val="28"/>
          <w:cs/>
        </w:rPr>
        <w:t>เมื่อมีการนำเสนอกระแสเงินสดจากกิจกรรมดำเนินงานโดยวิธีทางอ้อม</w:t>
      </w:r>
    </w:p>
    <w:p w14:paraId="7D980DAE" w14:textId="77777777" w:rsidR="005A38AB" w:rsidRDefault="005A38AB" w:rsidP="00ED4E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p w14:paraId="6F04F236" w14:textId="6FCE70DC" w:rsidR="00B709DD" w:rsidRPr="00030797" w:rsidRDefault="00030797" w:rsidP="00030797">
      <w:pPr>
        <w:tabs>
          <w:tab w:val="clear" w:pos="454"/>
        </w:tabs>
        <w:ind w:left="1080" w:firstLine="4"/>
        <w:jc w:val="thaiDistribute"/>
        <w:rPr>
          <w:rFonts w:ascii="Angsana New" w:hAnsi="Angsana New"/>
          <w:sz w:val="28"/>
          <w:szCs w:val="28"/>
        </w:rPr>
      </w:pPr>
      <w:r w:rsidRPr="00030797">
        <w:rPr>
          <w:rFonts w:ascii="Angsana New" w:hAnsi="Angsana New"/>
          <w:sz w:val="28"/>
          <w:szCs w:val="28"/>
          <w:cs/>
        </w:rPr>
        <w:t>นอกจากนี้ การปรับปรุงที่เป็นผลสืบเนื่องดังกล่าวยังให้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71EB711F" w14:textId="77777777" w:rsidR="00B709DD" w:rsidRPr="00C608C9" w:rsidRDefault="00B709DD" w:rsidP="00ED4E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p w14:paraId="13A7ACA8" w14:textId="139795A4" w:rsidR="00ED4EDC" w:rsidRPr="00030797" w:rsidRDefault="00AB4139" w:rsidP="00030797">
      <w:pPr>
        <w:tabs>
          <w:tab w:val="left" w:pos="540"/>
        </w:tabs>
        <w:ind w:left="536"/>
        <w:jc w:val="thaiDistribute"/>
        <w:rPr>
          <w:rFonts w:ascii="Angsana New" w:hAnsi="Angsana New"/>
          <w:sz w:val="28"/>
          <w:szCs w:val="28"/>
        </w:rPr>
      </w:pPr>
      <w:r w:rsidRPr="00030797">
        <w:rPr>
          <w:rFonts w:ascii="Angsana New" w:hAnsi="Angsana New"/>
          <w:sz w:val="28"/>
          <w:szCs w:val="28"/>
          <w:cs/>
        </w:rPr>
        <w:tab/>
      </w:r>
      <w:r w:rsidR="00ED4EDC" w:rsidRPr="00030797">
        <w:rPr>
          <w:rFonts w:ascii="Angsana New" w:hAnsi="Angsana New"/>
          <w:sz w:val="28"/>
          <w:szCs w:val="28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กและปรับปรุงใหม่ตามที่กล่าวข้างต้น</w:t>
      </w:r>
    </w:p>
    <w:sectPr w:rsidR="00ED4EDC" w:rsidRPr="00030797" w:rsidSect="0095740D">
      <w:headerReference w:type="default" r:id="rId17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9AC95" w14:textId="77777777" w:rsidR="006217D7" w:rsidRPr="00A30656" w:rsidRDefault="006217D7">
      <w:pPr>
        <w:rPr>
          <w:sz w:val="17"/>
          <w:szCs w:val="17"/>
        </w:rPr>
      </w:pPr>
      <w:r w:rsidRPr="00A30656">
        <w:rPr>
          <w:sz w:val="17"/>
          <w:szCs w:val="17"/>
        </w:rPr>
        <w:separator/>
      </w:r>
    </w:p>
  </w:endnote>
  <w:endnote w:type="continuationSeparator" w:id="0">
    <w:p w14:paraId="40D7AD7F" w14:textId="77777777" w:rsidR="006217D7" w:rsidRPr="00A30656" w:rsidRDefault="006217D7">
      <w:pPr>
        <w:rPr>
          <w:sz w:val="17"/>
          <w:szCs w:val="17"/>
        </w:rPr>
      </w:pPr>
      <w:r w:rsidRPr="00A30656">
        <w:rPr>
          <w:sz w:val="17"/>
          <w:szCs w:val="17"/>
        </w:rPr>
        <w:continuationSeparator/>
      </w:r>
    </w:p>
  </w:endnote>
  <w:endnote w:type="continuationNotice" w:id="1">
    <w:p w14:paraId="6825DB86" w14:textId="77777777" w:rsidR="006217D7" w:rsidRPr="00A30656" w:rsidRDefault="006217D7">
      <w:pPr>
        <w:spacing w:line="240" w:lineRule="auto"/>
        <w:rPr>
          <w:sz w:val="17"/>
          <w:szCs w:val="1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noProof/>
        <w:sz w:val="32"/>
        <w:szCs w:val="32"/>
        <w:lang w:val="en-US"/>
      </w:rPr>
      <w:id w:val="251478363"/>
      <w:docPartObj>
        <w:docPartGallery w:val="Page Numbers (Bottom of Page)"/>
        <w:docPartUnique/>
      </w:docPartObj>
    </w:sdtPr>
    <w:sdtContent>
      <w:p w14:paraId="23BB1597" w14:textId="20251A1C" w:rsidR="00E71BBA" w:rsidRPr="00E71BBA" w:rsidRDefault="00E71BBA">
        <w:pPr>
          <w:pStyle w:val="Footer"/>
          <w:jc w:val="center"/>
          <w:rPr>
            <w:rFonts w:asciiTheme="majorBidi" w:hAnsiTheme="majorBidi" w:cstheme="majorBidi"/>
            <w:noProof/>
            <w:sz w:val="32"/>
            <w:szCs w:val="32"/>
            <w:lang w:val="en-US"/>
          </w:rPr>
        </w:pPr>
        <w:r w:rsidRPr="00E71BBA">
          <w:rPr>
            <w:rFonts w:asciiTheme="majorBidi" w:hAnsiTheme="majorBidi" w:cstheme="majorBidi"/>
            <w:noProof/>
            <w:sz w:val="32"/>
            <w:szCs w:val="32"/>
            <w:lang w:val="en-US"/>
          </w:rPr>
          <w:fldChar w:fldCharType="begin"/>
        </w:r>
        <w:r w:rsidRPr="00E71BBA">
          <w:rPr>
            <w:rFonts w:asciiTheme="majorBidi" w:hAnsiTheme="majorBidi" w:cstheme="majorBidi"/>
            <w:noProof/>
            <w:sz w:val="32"/>
            <w:szCs w:val="32"/>
            <w:lang w:val="en-US"/>
          </w:rPr>
          <w:instrText xml:space="preserve"> PAGE   \* MERGEFORMAT </w:instrText>
        </w:r>
        <w:r w:rsidRPr="00E71BBA">
          <w:rPr>
            <w:rFonts w:asciiTheme="majorBidi" w:hAnsiTheme="majorBidi" w:cstheme="majorBidi"/>
            <w:noProof/>
            <w:sz w:val="32"/>
            <w:szCs w:val="32"/>
            <w:lang w:val="en-US"/>
          </w:rPr>
          <w:fldChar w:fldCharType="separate"/>
        </w:r>
        <w:r w:rsidR="00E86714" w:rsidRPr="00E86714">
          <w:rPr>
            <w:rFonts w:asciiTheme="majorBidi" w:hAnsiTheme="majorBidi" w:cstheme="majorBidi"/>
            <w:noProof/>
            <w:sz w:val="32"/>
            <w:szCs w:val="32"/>
            <w:lang w:val="en-US"/>
          </w:rPr>
          <w:t>2</w:t>
        </w:r>
        <w:r w:rsidRPr="00E71BBA">
          <w:rPr>
            <w:rFonts w:asciiTheme="majorBidi" w:hAnsiTheme="majorBidi" w:cstheme="majorBidi"/>
            <w:noProof/>
            <w:sz w:val="32"/>
            <w:szCs w:val="32"/>
            <w:lang w:val="en-US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585944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5CB857C0" w14:textId="36E48F93" w:rsidR="0039427C" w:rsidRPr="00F2774B" w:rsidRDefault="0039427C" w:rsidP="00F2774B">
        <w:pPr>
          <w:pStyle w:val="Footer"/>
          <w:jc w:val="center"/>
          <w:rPr>
            <w:rFonts w:asciiTheme="majorBidi" w:hAnsiTheme="majorBidi" w:cstheme="majorBidi"/>
            <w:sz w:val="32"/>
            <w:szCs w:val="32"/>
          </w:rPr>
        </w:pPr>
        <w:r w:rsidRPr="00F2774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F2774B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F2774B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E86714" w:rsidRPr="00E86714">
          <w:rPr>
            <w:rFonts w:asciiTheme="majorBidi" w:hAnsiTheme="majorBidi" w:cstheme="majorBidi"/>
            <w:noProof/>
            <w:sz w:val="32"/>
            <w:szCs w:val="32"/>
            <w:lang w:val="en-US"/>
          </w:rPr>
          <w:t>2</w:t>
        </w:r>
        <w:r w:rsidRPr="00F2774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48E00" w14:textId="77777777" w:rsidR="006217D7" w:rsidRPr="00A30656" w:rsidRDefault="006217D7">
      <w:pPr>
        <w:rPr>
          <w:sz w:val="17"/>
          <w:szCs w:val="17"/>
        </w:rPr>
      </w:pPr>
      <w:r w:rsidRPr="00A30656">
        <w:rPr>
          <w:sz w:val="17"/>
          <w:szCs w:val="17"/>
        </w:rPr>
        <w:separator/>
      </w:r>
    </w:p>
  </w:footnote>
  <w:footnote w:type="continuationSeparator" w:id="0">
    <w:p w14:paraId="0D2AA43A" w14:textId="77777777" w:rsidR="006217D7" w:rsidRPr="00A30656" w:rsidRDefault="006217D7">
      <w:pPr>
        <w:rPr>
          <w:sz w:val="17"/>
          <w:szCs w:val="17"/>
        </w:rPr>
      </w:pPr>
      <w:r w:rsidRPr="00A30656">
        <w:rPr>
          <w:sz w:val="17"/>
          <w:szCs w:val="17"/>
        </w:rPr>
        <w:continuationSeparator/>
      </w:r>
    </w:p>
  </w:footnote>
  <w:footnote w:type="continuationNotice" w:id="1">
    <w:p w14:paraId="4AE0D4F5" w14:textId="77777777" w:rsidR="006217D7" w:rsidRPr="00A30656" w:rsidRDefault="006217D7">
      <w:pPr>
        <w:spacing w:line="240" w:lineRule="auto"/>
        <w:rPr>
          <w:sz w:val="17"/>
          <w:szCs w:val="17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9DD8C" w14:textId="77777777" w:rsidR="00E71BBA" w:rsidRPr="00BF596C" w:rsidRDefault="00E71BBA" w:rsidP="00E71BBA">
    <w:pPr>
      <w:pStyle w:val="Header"/>
      <w:rPr>
        <w:rFonts w:ascii="Angsana New" w:hAnsi="Angsana New"/>
        <w:b/>
        <w:bCs/>
        <w:sz w:val="32"/>
        <w:szCs w:val="32"/>
      </w:rPr>
    </w:pPr>
    <w:r w:rsidRPr="00BF596C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3FB5136F" w14:textId="77777777" w:rsidR="00E71BBA" w:rsidRPr="00BF596C" w:rsidRDefault="00E71BBA" w:rsidP="00E71BBA">
    <w:pPr>
      <w:pStyle w:val="Header"/>
      <w:rPr>
        <w:rFonts w:ascii="Angsana New" w:hAnsi="Angsana New"/>
        <w:b/>
        <w:bCs/>
        <w:sz w:val="32"/>
        <w:szCs w:val="32"/>
      </w:rPr>
    </w:pPr>
    <w:r w:rsidRPr="00BF596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A1A5543" w14:textId="06D7FDEB" w:rsidR="00D807F5" w:rsidRDefault="00E46358" w:rsidP="00D807F5">
    <w:pPr>
      <w:pStyle w:val="Header"/>
      <w:rPr>
        <w:rFonts w:ascii="Angsana New" w:hAnsi="Angsana New"/>
        <w:b/>
        <w:bCs/>
        <w:sz w:val="32"/>
        <w:szCs w:val="32"/>
      </w:rPr>
    </w:pPr>
    <w:r w:rsidRPr="00417248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A41C80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417248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E86714" w:rsidRPr="00E86714">
      <w:rPr>
        <w:rFonts w:ascii="Angsana New" w:hAnsi="Angsana New"/>
        <w:b/>
        <w:bCs/>
        <w:sz w:val="32"/>
        <w:szCs w:val="32"/>
      </w:rPr>
      <w:t>30</w:t>
    </w:r>
    <w:r w:rsidRPr="00417248">
      <w:rPr>
        <w:rFonts w:ascii="Angsana New" w:hAnsi="Angsana New" w:hint="cs"/>
        <w:b/>
        <w:bCs/>
        <w:sz w:val="32"/>
        <w:szCs w:val="32"/>
        <w:cs/>
      </w:rPr>
      <w:t xml:space="preserve"> ม</w:t>
    </w:r>
    <w:r w:rsidR="00A41C80">
      <w:rPr>
        <w:rFonts w:ascii="Angsana New" w:hAnsi="Angsana New" w:hint="cs"/>
        <w:b/>
        <w:bCs/>
        <w:sz w:val="32"/>
        <w:szCs w:val="32"/>
        <w:cs/>
      </w:rPr>
      <w:t>ิถุนายน</w:t>
    </w:r>
    <w:r w:rsidRPr="00417248">
      <w:rPr>
        <w:rFonts w:ascii="Angsana New" w:hAnsi="Angsana New"/>
        <w:b/>
        <w:bCs/>
        <w:sz w:val="32"/>
        <w:szCs w:val="32"/>
      </w:rPr>
      <w:t xml:space="preserve"> </w:t>
    </w:r>
    <w:r w:rsidR="00E86714" w:rsidRPr="00E86714">
      <w:rPr>
        <w:rFonts w:ascii="Angsana New" w:hAnsi="Angsana New"/>
        <w:b/>
        <w:bCs/>
        <w:sz w:val="32"/>
        <w:szCs w:val="32"/>
      </w:rPr>
      <w:t>2569</w:t>
    </w:r>
    <w:r w:rsidRPr="00417248">
      <w:rPr>
        <w:rFonts w:ascii="Angsana New" w:hAnsi="Angsana New"/>
        <w:b/>
        <w:bCs/>
        <w:sz w:val="32"/>
        <w:szCs w:val="32"/>
      </w:rPr>
      <w:t xml:space="preserve"> </w:t>
    </w:r>
    <w:r w:rsidR="00D807F5" w:rsidRPr="00BF596C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6BCBCD94" w14:textId="77777777" w:rsidR="0059146A" w:rsidRPr="00C066BC" w:rsidRDefault="0059146A" w:rsidP="00E71BBA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3A4CB" w14:textId="77777777" w:rsidR="0016508F" w:rsidRPr="00BF596C" w:rsidRDefault="0016508F" w:rsidP="0016508F">
    <w:pPr>
      <w:pStyle w:val="Header"/>
      <w:rPr>
        <w:rFonts w:ascii="Angsana New" w:hAnsi="Angsana New"/>
        <w:b/>
        <w:bCs/>
        <w:sz w:val="32"/>
        <w:szCs w:val="32"/>
      </w:rPr>
    </w:pPr>
    <w:r w:rsidRPr="00BF596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F596C">
      <w:rPr>
        <w:rFonts w:ascii="Angsana New" w:hAnsi="Angsana New"/>
        <w:b/>
        <w:bCs/>
        <w:sz w:val="32"/>
        <w:szCs w:val="32"/>
        <w:cs/>
      </w:rPr>
      <w:t>สแกน อินเตอร์ จำกัด (มหาชน) และบริษัทย่อย</w:t>
    </w:r>
  </w:p>
  <w:p w14:paraId="72C5D5D6" w14:textId="77777777" w:rsidR="0016508F" w:rsidRPr="00BF596C" w:rsidRDefault="0016508F" w:rsidP="0016508F">
    <w:pPr>
      <w:pStyle w:val="Header"/>
      <w:rPr>
        <w:rFonts w:ascii="Angsana New" w:hAnsi="Angsana New"/>
        <w:b/>
        <w:bCs/>
        <w:sz w:val="32"/>
        <w:szCs w:val="32"/>
      </w:rPr>
    </w:pPr>
    <w:r w:rsidRPr="00BF596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AA967A2" w14:textId="2FCCE7B9" w:rsidR="0016508F" w:rsidRDefault="00D807F5" w:rsidP="0016508F">
    <w:pPr>
      <w:pStyle w:val="Header"/>
      <w:rPr>
        <w:rFonts w:ascii="Angsana New" w:hAnsi="Angsana New"/>
        <w:b/>
        <w:bCs/>
        <w:sz w:val="32"/>
        <w:szCs w:val="32"/>
      </w:rPr>
    </w:pPr>
    <w:r w:rsidRPr="00D807F5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="00A41C80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807F5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E86714" w:rsidRPr="00E86714">
      <w:rPr>
        <w:rFonts w:ascii="Angsana New" w:hAnsi="Angsana New"/>
        <w:b/>
        <w:bCs/>
        <w:sz w:val="32"/>
        <w:szCs w:val="32"/>
      </w:rPr>
      <w:t>30</w:t>
    </w:r>
    <w:r w:rsidRPr="00D807F5">
      <w:rPr>
        <w:rFonts w:ascii="Angsana New" w:hAnsi="Angsana New"/>
        <w:b/>
        <w:bCs/>
        <w:sz w:val="32"/>
        <w:szCs w:val="32"/>
        <w:cs/>
      </w:rPr>
      <w:t xml:space="preserve"> </w:t>
    </w:r>
    <w:r w:rsidR="00A41C80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D807F5">
      <w:rPr>
        <w:rFonts w:ascii="Angsana New" w:hAnsi="Angsana New"/>
        <w:b/>
        <w:bCs/>
        <w:sz w:val="32"/>
        <w:szCs w:val="32"/>
        <w:cs/>
      </w:rPr>
      <w:t xml:space="preserve"> </w:t>
    </w:r>
    <w:r w:rsidR="00E86714" w:rsidRPr="00E86714">
      <w:rPr>
        <w:rFonts w:ascii="Angsana New" w:hAnsi="Angsana New"/>
        <w:b/>
        <w:bCs/>
        <w:sz w:val="32"/>
        <w:szCs w:val="32"/>
      </w:rPr>
      <w:t>2569</w:t>
    </w:r>
    <w:r w:rsidR="0016508F" w:rsidRPr="00D807F5">
      <w:rPr>
        <w:rFonts w:ascii="Angsana New" w:hAnsi="Angsana New"/>
        <w:b/>
        <w:bCs/>
        <w:sz w:val="32"/>
        <w:szCs w:val="32"/>
        <w:cs/>
      </w:rPr>
      <w:t xml:space="preserve"> </w:t>
    </w:r>
    <w:r w:rsidR="0016508F" w:rsidRPr="00BF596C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543B4BD2" w14:textId="77777777" w:rsidR="0016508F" w:rsidRPr="00F2774B" w:rsidRDefault="0016508F" w:rsidP="0016508F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C72D8" w14:textId="77777777" w:rsidR="00C75F2F" w:rsidRPr="00B76231" w:rsidRDefault="00C75F2F" w:rsidP="006F2A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7623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76231">
      <w:rPr>
        <w:rFonts w:ascii="Angsana New" w:hAnsi="Angsana New"/>
        <w:b/>
        <w:bCs/>
        <w:sz w:val="32"/>
        <w:szCs w:val="32"/>
        <w:cs/>
      </w:rPr>
      <w:t>สแกน อินเตอร์ จำกัด (มหาชน) และบริษัทย่อย</w:t>
    </w:r>
  </w:p>
  <w:p w14:paraId="0D3EBE8F" w14:textId="77777777" w:rsidR="00C75F2F" w:rsidRPr="00B76231" w:rsidRDefault="00C75F2F" w:rsidP="006F2A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7623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792FA31" w14:textId="230526D2" w:rsidR="0081235F" w:rsidRDefault="00BF2F48" w:rsidP="0081235F">
    <w:pPr>
      <w:pStyle w:val="Header"/>
      <w:rPr>
        <w:rFonts w:ascii="Angsana New" w:hAnsi="Angsana New"/>
        <w:b/>
        <w:bCs/>
        <w:sz w:val="32"/>
        <w:szCs w:val="32"/>
      </w:rPr>
    </w:pPr>
    <w:r w:rsidRPr="00417248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0B66F3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417248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E86714" w:rsidRPr="00E86714">
      <w:rPr>
        <w:rFonts w:ascii="Angsana New" w:hAnsi="Angsana New"/>
        <w:b/>
        <w:bCs/>
        <w:sz w:val="32"/>
        <w:szCs w:val="32"/>
      </w:rPr>
      <w:t>30</w:t>
    </w:r>
    <w:r w:rsidRPr="00417248">
      <w:rPr>
        <w:rFonts w:ascii="Angsana New" w:hAnsi="Angsana New" w:hint="cs"/>
        <w:b/>
        <w:bCs/>
        <w:sz w:val="32"/>
        <w:szCs w:val="32"/>
        <w:cs/>
      </w:rPr>
      <w:t xml:space="preserve"> ม</w:t>
    </w:r>
    <w:r w:rsidR="000B66F3">
      <w:rPr>
        <w:rFonts w:ascii="Angsana New" w:hAnsi="Angsana New" w:hint="cs"/>
        <w:b/>
        <w:bCs/>
        <w:sz w:val="32"/>
        <w:szCs w:val="32"/>
        <w:cs/>
      </w:rPr>
      <w:t>ิถุนายน</w:t>
    </w:r>
    <w:r w:rsidRPr="00417248">
      <w:rPr>
        <w:rFonts w:ascii="Angsana New" w:hAnsi="Angsana New"/>
        <w:b/>
        <w:bCs/>
        <w:sz w:val="32"/>
        <w:szCs w:val="32"/>
      </w:rPr>
      <w:t xml:space="preserve"> </w:t>
    </w:r>
    <w:r w:rsidR="00E86714" w:rsidRPr="00E86714">
      <w:rPr>
        <w:rFonts w:ascii="Angsana New" w:hAnsi="Angsana New"/>
        <w:b/>
        <w:bCs/>
        <w:sz w:val="32"/>
        <w:szCs w:val="32"/>
      </w:rPr>
      <w:t>2569</w:t>
    </w:r>
    <w:r w:rsidRPr="00417248">
      <w:rPr>
        <w:rFonts w:ascii="Angsana New" w:hAnsi="Angsana New"/>
        <w:b/>
        <w:bCs/>
        <w:sz w:val="32"/>
        <w:szCs w:val="32"/>
      </w:rPr>
      <w:t xml:space="preserve"> </w:t>
    </w:r>
    <w:r w:rsidR="0081235F" w:rsidRPr="00BF596C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037940AF" w14:textId="77777777" w:rsidR="00C75F2F" w:rsidRPr="00F2774B" w:rsidRDefault="00C75F2F" w:rsidP="00710AB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1D40F" w14:textId="77777777" w:rsidR="00AA6007" w:rsidRPr="00A30656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1"/>
        <w:szCs w:val="31"/>
      </w:rPr>
    </w:pPr>
    <w:r w:rsidRPr="00A30656">
      <w:rPr>
        <w:rFonts w:ascii="Angsana New" w:hAnsi="Angsana New"/>
        <w:b/>
        <w:bCs/>
        <w:sz w:val="31"/>
        <w:szCs w:val="31"/>
        <w:cs/>
      </w:rPr>
      <w:t xml:space="preserve">บริษัท </w:t>
    </w:r>
    <w:r w:rsidRPr="00A30656">
      <w:rPr>
        <w:rFonts w:ascii="Angsana New" w:hAnsi="Angsana New"/>
        <w:b/>
        <w:bCs/>
        <w:sz w:val="31"/>
        <w:szCs w:val="31"/>
        <w:cs/>
      </w:rPr>
      <w:t>สแกน อินเตอร์ จำกัด (มหาชน) และบริษัทย่อย</w:t>
    </w:r>
  </w:p>
  <w:p w14:paraId="6EF13483" w14:textId="77777777" w:rsidR="00AA6007" w:rsidRPr="00A30656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1"/>
        <w:szCs w:val="31"/>
      </w:rPr>
    </w:pPr>
    <w:r w:rsidRPr="00A30656">
      <w:rPr>
        <w:rFonts w:ascii="Angsana New" w:hAnsi="Angsana New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2318605E" w14:textId="33C6CB4B" w:rsidR="00D2686C" w:rsidRDefault="00D2686C" w:rsidP="00D2686C">
    <w:pPr>
      <w:pStyle w:val="Header"/>
      <w:rPr>
        <w:rFonts w:ascii="Angsana New" w:hAnsi="Angsana New"/>
        <w:b/>
        <w:bCs/>
        <w:sz w:val="32"/>
        <w:szCs w:val="32"/>
      </w:rPr>
    </w:pPr>
    <w:r w:rsidRPr="00417248">
      <w:rPr>
        <w:rFonts w:ascii="Angsana New" w:hAnsi="Angsana New" w:hint="cs"/>
        <w:b/>
        <w:bCs/>
        <w:sz w:val="32"/>
        <w:szCs w:val="32"/>
        <w:cs/>
      </w:rPr>
      <w:t>สำหรับงวดสาม</w:t>
    </w:r>
    <w:r w:rsidR="00C2217D">
      <w:rPr>
        <w:rFonts w:ascii="Angsana New" w:hAnsi="Angsana New" w:hint="cs"/>
        <w:b/>
        <w:bCs/>
        <w:sz w:val="32"/>
        <w:szCs w:val="32"/>
        <w:cs/>
      </w:rPr>
      <w:t>เดือนและ</w:t>
    </w:r>
    <w:r w:rsidR="003443E4">
      <w:rPr>
        <w:rFonts w:ascii="Angsana New" w:hAnsi="Angsana New" w:hint="cs"/>
        <w:b/>
        <w:bCs/>
        <w:sz w:val="32"/>
        <w:szCs w:val="32"/>
        <w:cs/>
      </w:rPr>
      <w:t>หก</w:t>
    </w:r>
    <w:r w:rsidRPr="00417248">
      <w:rPr>
        <w:rFonts w:ascii="Angsana New" w:hAnsi="Angsana New" w:hint="cs"/>
        <w:b/>
        <w:bCs/>
        <w:sz w:val="32"/>
        <w:szCs w:val="32"/>
        <w:cs/>
      </w:rPr>
      <w:t>เดือน</w:t>
    </w:r>
    <w:r w:rsidRPr="00417248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E86714" w:rsidRPr="00E86714">
      <w:rPr>
        <w:rFonts w:ascii="Angsana New" w:hAnsi="Angsana New"/>
        <w:b/>
        <w:bCs/>
        <w:sz w:val="32"/>
        <w:szCs w:val="32"/>
      </w:rPr>
      <w:t>30</w:t>
    </w:r>
    <w:r w:rsidRPr="00417248">
      <w:rPr>
        <w:rFonts w:ascii="Angsana New" w:hAnsi="Angsana New" w:hint="cs"/>
        <w:b/>
        <w:bCs/>
        <w:sz w:val="32"/>
        <w:szCs w:val="32"/>
        <w:cs/>
      </w:rPr>
      <w:t xml:space="preserve"> ม</w:t>
    </w:r>
    <w:r w:rsidR="00C2217D">
      <w:rPr>
        <w:rFonts w:ascii="Angsana New" w:hAnsi="Angsana New" w:hint="cs"/>
        <w:b/>
        <w:bCs/>
        <w:sz w:val="32"/>
        <w:szCs w:val="32"/>
        <w:cs/>
      </w:rPr>
      <w:t>ิถุนายน</w:t>
    </w:r>
    <w:r w:rsidRPr="00417248">
      <w:rPr>
        <w:rFonts w:ascii="Angsana New" w:hAnsi="Angsana New"/>
        <w:b/>
        <w:bCs/>
        <w:sz w:val="32"/>
        <w:szCs w:val="32"/>
      </w:rPr>
      <w:t xml:space="preserve"> </w:t>
    </w:r>
    <w:r w:rsidR="00E86714" w:rsidRPr="00E86714">
      <w:rPr>
        <w:rFonts w:ascii="Angsana New" w:hAnsi="Angsana New"/>
        <w:b/>
        <w:bCs/>
        <w:sz w:val="32"/>
        <w:szCs w:val="32"/>
      </w:rPr>
      <w:t>2569</w:t>
    </w:r>
    <w:r w:rsidRPr="00417248">
      <w:rPr>
        <w:rFonts w:ascii="Angsana New" w:hAnsi="Angsana New"/>
        <w:b/>
        <w:bCs/>
        <w:sz w:val="32"/>
        <w:szCs w:val="32"/>
      </w:rPr>
      <w:t xml:space="preserve"> </w:t>
    </w:r>
    <w:r w:rsidRPr="00BF596C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93E6815" w14:textId="73B47C40" w:rsidR="00AA6007" w:rsidRPr="00A30656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1"/>
        <w:szCs w:val="31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BBCE6" w14:textId="77777777" w:rsidR="00AA6007" w:rsidRPr="00B76231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7623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76231">
      <w:rPr>
        <w:rFonts w:ascii="Angsana New" w:hAnsi="Angsana New"/>
        <w:b/>
        <w:bCs/>
        <w:sz w:val="32"/>
        <w:szCs w:val="32"/>
        <w:cs/>
      </w:rPr>
      <w:t>สแกน อินเตอร์ จำกัด (มหาชน) และบริษัทย่อย</w:t>
    </w:r>
  </w:p>
  <w:p w14:paraId="7AFACA7F" w14:textId="77777777" w:rsidR="00AA6007" w:rsidRPr="00B76231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7623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A3B644A" w14:textId="624F2848" w:rsidR="00D2686C" w:rsidRDefault="00D2686C" w:rsidP="00D2686C">
    <w:pPr>
      <w:pStyle w:val="Header"/>
      <w:rPr>
        <w:rFonts w:ascii="Angsana New" w:hAnsi="Angsana New"/>
        <w:b/>
        <w:bCs/>
        <w:sz w:val="32"/>
        <w:szCs w:val="32"/>
      </w:rPr>
    </w:pPr>
    <w:r w:rsidRPr="00417248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3443E4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417248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E86714" w:rsidRPr="00E86714">
      <w:rPr>
        <w:rFonts w:ascii="Angsana New" w:hAnsi="Angsana New"/>
        <w:b/>
        <w:bCs/>
        <w:sz w:val="32"/>
        <w:szCs w:val="32"/>
      </w:rPr>
      <w:t>30</w:t>
    </w:r>
    <w:r w:rsidRPr="00417248">
      <w:rPr>
        <w:rFonts w:ascii="Angsana New" w:hAnsi="Angsana New" w:hint="cs"/>
        <w:b/>
        <w:bCs/>
        <w:sz w:val="32"/>
        <w:szCs w:val="32"/>
        <w:cs/>
      </w:rPr>
      <w:t xml:space="preserve"> ม</w:t>
    </w:r>
    <w:r w:rsidR="003443E4">
      <w:rPr>
        <w:rFonts w:ascii="Angsana New" w:hAnsi="Angsana New" w:hint="cs"/>
        <w:b/>
        <w:bCs/>
        <w:sz w:val="32"/>
        <w:szCs w:val="32"/>
        <w:cs/>
      </w:rPr>
      <w:t>ิถุนายน</w:t>
    </w:r>
    <w:r w:rsidRPr="00417248">
      <w:rPr>
        <w:rFonts w:ascii="Angsana New" w:hAnsi="Angsana New"/>
        <w:b/>
        <w:bCs/>
        <w:sz w:val="32"/>
        <w:szCs w:val="32"/>
      </w:rPr>
      <w:t xml:space="preserve"> </w:t>
    </w:r>
    <w:r w:rsidR="00E86714" w:rsidRPr="00E86714">
      <w:rPr>
        <w:rFonts w:ascii="Angsana New" w:hAnsi="Angsana New"/>
        <w:b/>
        <w:bCs/>
        <w:sz w:val="32"/>
        <w:szCs w:val="32"/>
      </w:rPr>
      <w:t>2569</w:t>
    </w:r>
    <w:r w:rsidRPr="00417248">
      <w:rPr>
        <w:rFonts w:ascii="Angsana New" w:hAnsi="Angsana New"/>
        <w:b/>
        <w:bCs/>
        <w:sz w:val="32"/>
        <w:szCs w:val="32"/>
      </w:rPr>
      <w:t xml:space="preserve"> </w:t>
    </w:r>
    <w:r w:rsidRPr="00BF596C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23C0944D" w14:textId="77777777" w:rsidR="00AA6007" w:rsidRPr="00A30656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1"/>
        <w:szCs w:val="3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D934606"/>
    <w:multiLevelType w:val="hybridMultilevel"/>
    <w:tmpl w:val="B512E7BC"/>
    <w:lvl w:ilvl="0" w:tplc="D4A67480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9C5235B"/>
    <w:multiLevelType w:val="hybridMultilevel"/>
    <w:tmpl w:val="BE00ACBC"/>
    <w:lvl w:ilvl="0" w:tplc="42E254C6">
      <w:start w:val="1"/>
      <w:numFmt w:val="bullet"/>
      <w:lvlText w:val="•"/>
      <w:lvlJc w:val="left"/>
      <w:pPr>
        <w:ind w:left="14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13" w15:restartNumberingAfterBreak="0">
    <w:nsid w:val="2EBA4D06"/>
    <w:multiLevelType w:val="hybridMultilevel"/>
    <w:tmpl w:val="F2D44A02"/>
    <w:lvl w:ilvl="0" w:tplc="893E8242">
      <w:start w:val="1"/>
      <w:numFmt w:val="thaiLetters"/>
      <w:lvlText w:val="(%1)"/>
      <w:lvlJc w:val="left"/>
      <w:pPr>
        <w:ind w:left="81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6D80ADE"/>
    <w:multiLevelType w:val="hybridMultilevel"/>
    <w:tmpl w:val="D3D8A654"/>
    <w:lvl w:ilvl="0" w:tplc="61CC4B10">
      <w:start w:val="1"/>
      <w:numFmt w:val="decimal"/>
      <w:lvlText w:val="%1"/>
      <w:lvlJc w:val="left"/>
      <w:pPr>
        <w:ind w:left="45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90767C"/>
    <w:multiLevelType w:val="hybridMultilevel"/>
    <w:tmpl w:val="0B6A55E2"/>
    <w:lvl w:ilvl="0" w:tplc="546E60CC">
      <w:start w:val="1"/>
      <w:numFmt w:val="thaiLetters"/>
      <w:lvlText w:val="(%1)"/>
      <w:lvlJc w:val="left"/>
      <w:pPr>
        <w:ind w:left="8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723E0D99"/>
    <w:multiLevelType w:val="hybridMultilevel"/>
    <w:tmpl w:val="B09CC1A0"/>
    <w:lvl w:ilvl="0" w:tplc="FBDE328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172840236">
    <w:abstractNumId w:val="6"/>
  </w:num>
  <w:num w:numId="2" w16cid:durableId="1288123405">
    <w:abstractNumId w:val="5"/>
  </w:num>
  <w:num w:numId="3" w16cid:durableId="2080050974">
    <w:abstractNumId w:val="9"/>
  </w:num>
  <w:num w:numId="4" w16cid:durableId="375468538">
    <w:abstractNumId w:val="7"/>
  </w:num>
  <w:num w:numId="5" w16cid:durableId="413283390">
    <w:abstractNumId w:val="8"/>
  </w:num>
  <w:num w:numId="6" w16cid:durableId="280764331">
    <w:abstractNumId w:val="3"/>
  </w:num>
  <w:num w:numId="7" w16cid:durableId="1401439974">
    <w:abstractNumId w:val="2"/>
  </w:num>
  <w:num w:numId="8" w16cid:durableId="1086851439">
    <w:abstractNumId w:val="0"/>
  </w:num>
  <w:num w:numId="9" w16cid:durableId="1039554294">
    <w:abstractNumId w:val="1"/>
  </w:num>
  <w:num w:numId="10" w16cid:durableId="685711845">
    <w:abstractNumId w:val="4"/>
  </w:num>
  <w:num w:numId="11" w16cid:durableId="1005668796">
    <w:abstractNumId w:val="15"/>
  </w:num>
  <w:num w:numId="12" w16cid:durableId="2139253517">
    <w:abstractNumId w:val="11"/>
  </w:num>
  <w:num w:numId="13" w16cid:durableId="1437015661">
    <w:abstractNumId w:val="19"/>
  </w:num>
  <w:num w:numId="14" w16cid:durableId="1868524526">
    <w:abstractNumId w:val="14"/>
  </w:num>
  <w:num w:numId="15" w16cid:durableId="121074807">
    <w:abstractNumId w:val="16"/>
  </w:num>
  <w:num w:numId="16" w16cid:durableId="723989179">
    <w:abstractNumId w:val="21"/>
  </w:num>
  <w:num w:numId="17" w16cid:durableId="795441836">
    <w:abstractNumId w:val="22"/>
  </w:num>
  <w:num w:numId="18" w16cid:durableId="880673726">
    <w:abstractNumId w:val="17"/>
  </w:num>
  <w:num w:numId="19" w16cid:durableId="1419061186">
    <w:abstractNumId w:val="20"/>
  </w:num>
  <w:num w:numId="20" w16cid:durableId="671686550">
    <w:abstractNumId w:val="13"/>
  </w:num>
  <w:num w:numId="21" w16cid:durableId="1479877886">
    <w:abstractNumId w:val="10"/>
  </w:num>
  <w:num w:numId="22" w16cid:durableId="1397779290">
    <w:abstractNumId w:val="12"/>
  </w:num>
  <w:num w:numId="23" w16cid:durableId="1447505867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4C0"/>
    <w:rsid w:val="00000835"/>
    <w:rsid w:val="00000839"/>
    <w:rsid w:val="00000CAE"/>
    <w:rsid w:val="00000D00"/>
    <w:rsid w:val="00000D9E"/>
    <w:rsid w:val="00000F80"/>
    <w:rsid w:val="0000124A"/>
    <w:rsid w:val="00001346"/>
    <w:rsid w:val="000013CE"/>
    <w:rsid w:val="00001572"/>
    <w:rsid w:val="00001828"/>
    <w:rsid w:val="00001892"/>
    <w:rsid w:val="0000196C"/>
    <w:rsid w:val="00001BE7"/>
    <w:rsid w:val="00001C7E"/>
    <w:rsid w:val="00001CDC"/>
    <w:rsid w:val="00001E99"/>
    <w:rsid w:val="00001FBA"/>
    <w:rsid w:val="0000209F"/>
    <w:rsid w:val="00002300"/>
    <w:rsid w:val="000023A2"/>
    <w:rsid w:val="000025E7"/>
    <w:rsid w:val="00002639"/>
    <w:rsid w:val="00003458"/>
    <w:rsid w:val="00003605"/>
    <w:rsid w:val="00003643"/>
    <w:rsid w:val="00003B06"/>
    <w:rsid w:val="00003DA8"/>
    <w:rsid w:val="00003EC0"/>
    <w:rsid w:val="00003EED"/>
    <w:rsid w:val="00003FF3"/>
    <w:rsid w:val="0000414B"/>
    <w:rsid w:val="00004282"/>
    <w:rsid w:val="00004310"/>
    <w:rsid w:val="0000481B"/>
    <w:rsid w:val="0000494E"/>
    <w:rsid w:val="00004A25"/>
    <w:rsid w:val="0000505B"/>
    <w:rsid w:val="00005144"/>
    <w:rsid w:val="00005218"/>
    <w:rsid w:val="00005481"/>
    <w:rsid w:val="00006056"/>
    <w:rsid w:val="00006270"/>
    <w:rsid w:val="00006398"/>
    <w:rsid w:val="00006482"/>
    <w:rsid w:val="00006A22"/>
    <w:rsid w:val="00006A97"/>
    <w:rsid w:val="00006ABA"/>
    <w:rsid w:val="00006C25"/>
    <w:rsid w:val="00006D28"/>
    <w:rsid w:val="00006D8F"/>
    <w:rsid w:val="00006E55"/>
    <w:rsid w:val="000072BA"/>
    <w:rsid w:val="000073B9"/>
    <w:rsid w:val="0000796E"/>
    <w:rsid w:val="00007A83"/>
    <w:rsid w:val="00007C76"/>
    <w:rsid w:val="00010063"/>
    <w:rsid w:val="0001023B"/>
    <w:rsid w:val="00010410"/>
    <w:rsid w:val="00010826"/>
    <w:rsid w:val="000108A9"/>
    <w:rsid w:val="00010A61"/>
    <w:rsid w:val="00010C8C"/>
    <w:rsid w:val="00010CEF"/>
    <w:rsid w:val="00010E04"/>
    <w:rsid w:val="000110B0"/>
    <w:rsid w:val="00011705"/>
    <w:rsid w:val="00011773"/>
    <w:rsid w:val="00011FC3"/>
    <w:rsid w:val="000121EE"/>
    <w:rsid w:val="00012901"/>
    <w:rsid w:val="00012C22"/>
    <w:rsid w:val="000131EC"/>
    <w:rsid w:val="00013250"/>
    <w:rsid w:val="0001330E"/>
    <w:rsid w:val="000133DE"/>
    <w:rsid w:val="00013633"/>
    <w:rsid w:val="00013C06"/>
    <w:rsid w:val="00013D36"/>
    <w:rsid w:val="00013E97"/>
    <w:rsid w:val="0001403D"/>
    <w:rsid w:val="00014341"/>
    <w:rsid w:val="0001448B"/>
    <w:rsid w:val="00014ED6"/>
    <w:rsid w:val="0001506B"/>
    <w:rsid w:val="0001516F"/>
    <w:rsid w:val="0001523D"/>
    <w:rsid w:val="00015305"/>
    <w:rsid w:val="000156A3"/>
    <w:rsid w:val="00015766"/>
    <w:rsid w:val="00015B7A"/>
    <w:rsid w:val="00015DF2"/>
    <w:rsid w:val="00015E0E"/>
    <w:rsid w:val="00016127"/>
    <w:rsid w:val="00016607"/>
    <w:rsid w:val="00016775"/>
    <w:rsid w:val="000168D7"/>
    <w:rsid w:val="00016D17"/>
    <w:rsid w:val="000171A8"/>
    <w:rsid w:val="000171E2"/>
    <w:rsid w:val="0001721D"/>
    <w:rsid w:val="000172E6"/>
    <w:rsid w:val="00017310"/>
    <w:rsid w:val="00017314"/>
    <w:rsid w:val="00017BEF"/>
    <w:rsid w:val="00017C5A"/>
    <w:rsid w:val="00017DA6"/>
    <w:rsid w:val="0002007E"/>
    <w:rsid w:val="000200AA"/>
    <w:rsid w:val="000200EE"/>
    <w:rsid w:val="00020243"/>
    <w:rsid w:val="000205E4"/>
    <w:rsid w:val="0002085B"/>
    <w:rsid w:val="0002093D"/>
    <w:rsid w:val="00020A03"/>
    <w:rsid w:val="00020A73"/>
    <w:rsid w:val="00020CB7"/>
    <w:rsid w:val="00020D51"/>
    <w:rsid w:val="00020F44"/>
    <w:rsid w:val="00021113"/>
    <w:rsid w:val="000212FC"/>
    <w:rsid w:val="00021395"/>
    <w:rsid w:val="00021412"/>
    <w:rsid w:val="000216AD"/>
    <w:rsid w:val="00021B38"/>
    <w:rsid w:val="000222C3"/>
    <w:rsid w:val="0002243D"/>
    <w:rsid w:val="00022643"/>
    <w:rsid w:val="0002274C"/>
    <w:rsid w:val="00022D01"/>
    <w:rsid w:val="000233EE"/>
    <w:rsid w:val="00023407"/>
    <w:rsid w:val="0002344C"/>
    <w:rsid w:val="0002370E"/>
    <w:rsid w:val="00023900"/>
    <w:rsid w:val="00023A10"/>
    <w:rsid w:val="00023A77"/>
    <w:rsid w:val="00023AEC"/>
    <w:rsid w:val="00023C91"/>
    <w:rsid w:val="00023D94"/>
    <w:rsid w:val="00024237"/>
    <w:rsid w:val="00024486"/>
    <w:rsid w:val="0002461D"/>
    <w:rsid w:val="00024621"/>
    <w:rsid w:val="0002477D"/>
    <w:rsid w:val="00024A58"/>
    <w:rsid w:val="00024AB2"/>
    <w:rsid w:val="00024D2D"/>
    <w:rsid w:val="00024ED3"/>
    <w:rsid w:val="00024F6A"/>
    <w:rsid w:val="000250D1"/>
    <w:rsid w:val="000251DD"/>
    <w:rsid w:val="00025222"/>
    <w:rsid w:val="0002528C"/>
    <w:rsid w:val="00025587"/>
    <w:rsid w:val="000255EF"/>
    <w:rsid w:val="000258CA"/>
    <w:rsid w:val="00025BCA"/>
    <w:rsid w:val="00025BFA"/>
    <w:rsid w:val="00025C53"/>
    <w:rsid w:val="00025C88"/>
    <w:rsid w:val="00025F0B"/>
    <w:rsid w:val="00026636"/>
    <w:rsid w:val="000267F3"/>
    <w:rsid w:val="00026900"/>
    <w:rsid w:val="0002691B"/>
    <w:rsid w:val="000270B7"/>
    <w:rsid w:val="00027598"/>
    <w:rsid w:val="00027A4F"/>
    <w:rsid w:val="00030168"/>
    <w:rsid w:val="000301EE"/>
    <w:rsid w:val="00030326"/>
    <w:rsid w:val="00030697"/>
    <w:rsid w:val="00030797"/>
    <w:rsid w:val="00030A73"/>
    <w:rsid w:val="00030CCE"/>
    <w:rsid w:val="00030CF2"/>
    <w:rsid w:val="00030F46"/>
    <w:rsid w:val="00030F85"/>
    <w:rsid w:val="0003108B"/>
    <w:rsid w:val="0003115F"/>
    <w:rsid w:val="0003123A"/>
    <w:rsid w:val="000313C7"/>
    <w:rsid w:val="00031428"/>
    <w:rsid w:val="000316E8"/>
    <w:rsid w:val="00031B6D"/>
    <w:rsid w:val="00031DC0"/>
    <w:rsid w:val="0003243D"/>
    <w:rsid w:val="00032622"/>
    <w:rsid w:val="00032659"/>
    <w:rsid w:val="00032A0B"/>
    <w:rsid w:val="00032AF7"/>
    <w:rsid w:val="00032E07"/>
    <w:rsid w:val="00033296"/>
    <w:rsid w:val="000335D3"/>
    <w:rsid w:val="0003361F"/>
    <w:rsid w:val="0003363B"/>
    <w:rsid w:val="000337A2"/>
    <w:rsid w:val="0003474C"/>
    <w:rsid w:val="00034DDD"/>
    <w:rsid w:val="000352FE"/>
    <w:rsid w:val="0003539B"/>
    <w:rsid w:val="00035427"/>
    <w:rsid w:val="000354EC"/>
    <w:rsid w:val="00035686"/>
    <w:rsid w:val="00035930"/>
    <w:rsid w:val="00035D4B"/>
    <w:rsid w:val="000366A2"/>
    <w:rsid w:val="00036CE0"/>
    <w:rsid w:val="00036E89"/>
    <w:rsid w:val="00036EE5"/>
    <w:rsid w:val="00036F17"/>
    <w:rsid w:val="0003705E"/>
    <w:rsid w:val="000372BE"/>
    <w:rsid w:val="000373CE"/>
    <w:rsid w:val="00037A0B"/>
    <w:rsid w:val="00037B3A"/>
    <w:rsid w:val="00037BA1"/>
    <w:rsid w:val="00037FD4"/>
    <w:rsid w:val="00040229"/>
    <w:rsid w:val="0004048C"/>
    <w:rsid w:val="00040512"/>
    <w:rsid w:val="00040649"/>
    <w:rsid w:val="0004072C"/>
    <w:rsid w:val="00040A31"/>
    <w:rsid w:val="00040CB2"/>
    <w:rsid w:val="000413CC"/>
    <w:rsid w:val="000414E1"/>
    <w:rsid w:val="00041697"/>
    <w:rsid w:val="00041AFC"/>
    <w:rsid w:val="00041C33"/>
    <w:rsid w:val="00041C99"/>
    <w:rsid w:val="000420C6"/>
    <w:rsid w:val="00042373"/>
    <w:rsid w:val="000424F2"/>
    <w:rsid w:val="0004277E"/>
    <w:rsid w:val="00042C10"/>
    <w:rsid w:val="00042CB9"/>
    <w:rsid w:val="00043076"/>
    <w:rsid w:val="00043227"/>
    <w:rsid w:val="00043277"/>
    <w:rsid w:val="00043422"/>
    <w:rsid w:val="000434EF"/>
    <w:rsid w:val="00043561"/>
    <w:rsid w:val="000435ED"/>
    <w:rsid w:val="00043790"/>
    <w:rsid w:val="0004379D"/>
    <w:rsid w:val="00043A0B"/>
    <w:rsid w:val="00043D2E"/>
    <w:rsid w:val="00044636"/>
    <w:rsid w:val="000446F6"/>
    <w:rsid w:val="000447B8"/>
    <w:rsid w:val="00044981"/>
    <w:rsid w:val="00044AC7"/>
    <w:rsid w:val="00044F20"/>
    <w:rsid w:val="00044F77"/>
    <w:rsid w:val="00045126"/>
    <w:rsid w:val="0004539A"/>
    <w:rsid w:val="000453CA"/>
    <w:rsid w:val="00045483"/>
    <w:rsid w:val="0004560C"/>
    <w:rsid w:val="0004570C"/>
    <w:rsid w:val="000459F3"/>
    <w:rsid w:val="00045B5F"/>
    <w:rsid w:val="00045B61"/>
    <w:rsid w:val="00045C80"/>
    <w:rsid w:val="00045CBF"/>
    <w:rsid w:val="00045CC0"/>
    <w:rsid w:val="00045DD1"/>
    <w:rsid w:val="00045EBB"/>
    <w:rsid w:val="000462CA"/>
    <w:rsid w:val="0004662B"/>
    <w:rsid w:val="00046899"/>
    <w:rsid w:val="00046CD4"/>
    <w:rsid w:val="00046D17"/>
    <w:rsid w:val="00046EB9"/>
    <w:rsid w:val="00046EE5"/>
    <w:rsid w:val="000472DA"/>
    <w:rsid w:val="00047559"/>
    <w:rsid w:val="00047600"/>
    <w:rsid w:val="000476C0"/>
    <w:rsid w:val="0004783D"/>
    <w:rsid w:val="00047962"/>
    <w:rsid w:val="00047C76"/>
    <w:rsid w:val="00047C82"/>
    <w:rsid w:val="00047EEA"/>
    <w:rsid w:val="00050015"/>
    <w:rsid w:val="000500C3"/>
    <w:rsid w:val="000502EE"/>
    <w:rsid w:val="00050684"/>
    <w:rsid w:val="00050760"/>
    <w:rsid w:val="00050962"/>
    <w:rsid w:val="00050AE9"/>
    <w:rsid w:val="00050CD9"/>
    <w:rsid w:val="00050DC8"/>
    <w:rsid w:val="00051079"/>
    <w:rsid w:val="0005109F"/>
    <w:rsid w:val="0005113F"/>
    <w:rsid w:val="00051184"/>
    <w:rsid w:val="00052303"/>
    <w:rsid w:val="0005244D"/>
    <w:rsid w:val="00052A78"/>
    <w:rsid w:val="00052B60"/>
    <w:rsid w:val="00052BF4"/>
    <w:rsid w:val="00052DC7"/>
    <w:rsid w:val="00052F3E"/>
    <w:rsid w:val="000530DE"/>
    <w:rsid w:val="0005383B"/>
    <w:rsid w:val="000539B9"/>
    <w:rsid w:val="00053AEE"/>
    <w:rsid w:val="00053DFC"/>
    <w:rsid w:val="00054235"/>
    <w:rsid w:val="000543AC"/>
    <w:rsid w:val="0005478B"/>
    <w:rsid w:val="00054875"/>
    <w:rsid w:val="00054990"/>
    <w:rsid w:val="00054DD0"/>
    <w:rsid w:val="00054E9A"/>
    <w:rsid w:val="00054FB7"/>
    <w:rsid w:val="000550A4"/>
    <w:rsid w:val="000550BC"/>
    <w:rsid w:val="00055276"/>
    <w:rsid w:val="000554FF"/>
    <w:rsid w:val="0005590F"/>
    <w:rsid w:val="00055FCC"/>
    <w:rsid w:val="00055FE1"/>
    <w:rsid w:val="000565D9"/>
    <w:rsid w:val="00056815"/>
    <w:rsid w:val="0005686A"/>
    <w:rsid w:val="00056A9B"/>
    <w:rsid w:val="00056FE1"/>
    <w:rsid w:val="0005779F"/>
    <w:rsid w:val="000577CD"/>
    <w:rsid w:val="00057891"/>
    <w:rsid w:val="00057AAC"/>
    <w:rsid w:val="00057B67"/>
    <w:rsid w:val="00057DFB"/>
    <w:rsid w:val="000600B8"/>
    <w:rsid w:val="000604CC"/>
    <w:rsid w:val="0006056B"/>
    <w:rsid w:val="000605D7"/>
    <w:rsid w:val="00060600"/>
    <w:rsid w:val="0006060D"/>
    <w:rsid w:val="00060AA7"/>
    <w:rsid w:val="00060AD0"/>
    <w:rsid w:val="00060E6E"/>
    <w:rsid w:val="000612F6"/>
    <w:rsid w:val="00061503"/>
    <w:rsid w:val="000615AA"/>
    <w:rsid w:val="00061877"/>
    <w:rsid w:val="0006189A"/>
    <w:rsid w:val="00061EB7"/>
    <w:rsid w:val="0006242A"/>
    <w:rsid w:val="00062A87"/>
    <w:rsid w:val="00062B9E"/>
    <w:rsid w:val="00062C1C"/>
    <w:rsid w:val="00063026"/>
    <w:rsid w:val="00063068"/>
    <w:rsid w:val="000630B6"/>
    <w:rsid w:val="000636F7"/>
    <w:rsid w:val="00063CB4"/>
    <w:rsid w:val="00063CF4"/>
    <w:rsid w:val="00063FAA"/>
    <w:rsid w:val="0006441C"/>
    <w:rsid w:val="00064784"/>
    <w:rsid w:val="000648DD"/>
    <w:rsid w:val="00064ABA"/>
    <w:rsid w:val="00064B8B"/>
    <w:rsid w:val="00064B96"/>
    <w:rsid w:val="00064C88"/>
    <w:rsid w:val="00064DED"/>
    <w:rsid w:val="00064FCF"/>
    <w:rsid w:val="000651B1"/>
    <w:rsid w:val="000653B7"/>
    <w:rsid w:val="00065490"/>
    <w:rsid w:val="00065586"/>
    <w:rsid w:val="00065841"/>
    <w:rsid w:val="00065D4B"/>
    <w:rsid w:val="00065E39"/>
    <w:rsid w:val="00065E3D"/>
    <w:rsid w:val="00065E74"/>
    <w:rsid w:val="00065FE3"/>
    <w:rsid w:val="0006610F"/>
    <w:rsid w:val="00066B57"/>
    <w:rsid w:val="00066D61"/>
    <w:rsid w:val="00066EAF"/>
    <w:rsid w:val="00067227"/>
    <w:rsid w:val="0006722E"/>
    <w:rsid w:val="000676D9"/>
    <w:rsid w:val="00067739"/>
    <w:rsid w:val="00070152"/>
    <w:rsid w:val="00070792"/>
    <w:rsid w:val="00070C00"/>
    <w:rsid w:val="00070E96"/>
    <w:rsid w:val="00070F1D"/>
    <w:rsid w:val="00070F9A"/>
    <w:rsid w:val="00070FC5"/>
    <w:rsid w:val="00071317"/>
    <w:rsid w:val="00071332"/>
    <w:rsid w:val="00071601"/>
    <w:rsid w:val="0007191E"/>
    <w:rsid w:val="00071958"/>
    <w:rsid w:val="00071A57"/>
    <w:rsid w:val="00071A91"/>
    <w:rsid w:val="00072203"/>
    <w:rsid w:val="00072463"/>
    <w:rsid w:val="0007255C"/>
    <w:rsid w:val="00072895"/>
    <w:rsid w:val="00072CBA"/>
    <w:rsid w:val="000731D0"/>
    <w:rsid w:val="000732C1"/>
    <w:rsid w:val="0007346C"/>
    <w:rsid w:val="000735C0"/>
    <w:rsid w:val="00073B38"/>
    <w:rsid w:val="00074479"/>
    <w:rsid w:val="00074BF4"/>
    <w:rsid w:val="00074C22"/>
    <w:rsid w:val="00074CF8"/>
    <w:rsid w:val="00074FF3"/>
    <w:rsid w:val="000751DA"/>
    <w:rsid w:val="00075675"/>
    <w:rsid w:val="000756A6"/>
    <w:rsid w:val="0007587A"/>
    <w:rsid w:val="00075ABC"/>
    <w:rsid w:val="00075ADA"/>
    <w:rsid w:val="00075BFB"/>
    <w:rsid w:val="00076391"/>
    <w:rsid w:val="000763DA"/>
    <w:rsid w:val="00076491"/>
    <w:rsid w:val="000765E6"/>
    <w:rsid w:val="000772E9"/>
    <w:rsid w:val="000774D8"/>
    <w:rsid w:val="000777A4"/>
    <w:rsid w:val="000778C5"/>
    <w:rsid w:val="000779B6"/>
    <w:rsid w:val="000779C5"/>
    <w:rsid w:val="000779FA"/>
    <w:rsid w:val="00077D2D"/>
    <w:rsid w:val="00077E2E"/>
    <w:rsid w:val="00080938"/>
    <w:rsid w:val="00080EF3"/>
    <w:rsid w:val="0008123C"/>
    <w:rsid w:val="00081618"/>
    <w:rsid w:val="00081DC0"/>
    <w:rsid w:val="00082023"/>
    <w:rsid w:val="0008234D"/>
    <w:rsid w:val="00082364"/>
    <w:rsid w:val="000824E2"/>
    <w:rsid w:val="000824E7"/>
    <w:rsid w:val="00082C79"/>
    <w:rsid w:val="00082CB4"/>
    <w:rsid w:val="00082D49"/>
    <w:rsid w:val="00083356"/>
    <w:rsid w:val="000834DE"/>
    <w:rsid w:val="0008358B"/>
    <w:rsid w:val="00083891"/>
    <w:rsid w:val="000838CE"/>
    <w:rsid w:val="000839F7"/>
    <w:rsid w:val="00083A01"/>
    <w:rsid w:val="00083ADE"/>
    <w:rsid w:val="00083C22"/>
    <w:rsid w:val="0008432C"/>
    <w:rsid w:val="0008450E"/>
    <w:rsid w:val="0008455A"/>
    <w:rsid w:val="000846D1"/>
    <w:rsid w:val="000847D4"/>
    <w:rsid w:val="00084DA6"/>
    <w:rsid w:val="00084DE7"/>
    <w:rsid w:val="00084EBE"/>
    <w:rsid w:val="00084EC4"/>
    <w:rsid w:val="00084ED6"/>
    <w:rsid w:val="000850E7"/>
    <w:rsid w:val="000850F0"/>
    <w:rsid w:val="00085678"/>
    <w:rsid w:val="00085A5D"/>
    <w:rsid w:val="00085AFC"/>
    <w:rsid w:val="00085BCA"/>
    <w:rsid w:val="00085DB0"/>
    <w:rsid w:val="00085E88"/>
    <w:rsid w:val="00086094"/>
    <w:rsid w:val="000862DF"/>
    <w:rsid w:val="00086C66"/>
    <w:rsid w:val="00086DF9"/>
    <w:rsid w:val="00086E2D"/>
    <w:rsid w:val="0008702A"/>
    <w:rsid w:val="000876EA"/>
    <w:rsid w:val="00087771"/>
    <w:rsid w:val="00087AAB"/>
    <w:rsid w:val="00087C21"/>
    <w:rsid w:val="00087CF8"/>
    <w:rsid w:val="00087EA8"/>
    <w:rsid w:val="00087FD1"/>
    <w:rsid w:val="00090028"/>
    <w:rsid w:val="0009010F"/>
    <w:rsid w:val="000902FD"/>
    <w:rsid w:val="00090466"/>
    <w:rsid w:val="00090572"/>
    <w:rsid w:val="0009061F"/>
    <w:rsid w:val="0009089C"/>
    <w:rsid w:val="00090A0D"/>
    <w:rsid w:val="00090C1E"/>
    <w:rsid w:val="00090C71"/>
    <w:rsid w:val="00090D9D"/>
    <w:rsid w:val="00090E03"/>
    <w:rsid w:val="00091C42"/>
    <w:rsid w:val="00091CF4"/>
    <w:rsid w:val="00091E98"/>
    <w:rsid w:val="000921D7"/>
    <w:rsid w:val="00092367"/>
    <w:rsid w:val="00092593"/>
    <w:rsid w:val="0009263F"/>
    <w:rsid w:val="0009273C"/>
    <w:rsid w:val="00092AA5"/>
    <w:rsid w:val="00092E3F"/>
    <w:rsid w:val="00092FD0"/>
    <w:rsid w:val="0009325E"/>
    <w:rsid w:val="000934A0"/>
    <w:rsid w:val="00093716"/>
    <w:rsid w:val="00093881"/>
    <w:rsid w:val="00093E2A"/>
    <w:rsid w:val="000944F9"/>
    <w:rsid w:val="000945EC"/>
    <w:rsid w:val="00095192"/>
    <w:rsid w:val="0009598B"/>
    <w:rsid w:val="00095B29"/>
    <w:rsid w:val="00095B78"/>
    <w:rsid w:val="00095BE5"/>
    <w:rsid w:val="00095C51"/>
    <w:rsid w:val="00095CD4"/>
    <w:rsid w:val="00095DC6"/>
    <w:rsid w:val="00095FDD"/>
    <w:rsid w:val="000960D5"/>
    <w:rsid w:val="00096333"/>
    <w:rsid w:val="00096528"/>
    <w:rsid w:val="0009689B"/>
    <w:rsid w:val="000969D5"/>
    <w:rsid w:val="00096B4B"/>
    <w:rsid w:val="00096BD0"/>
    <w:rsid w:val="00096E05"/>
    <w:rsid w:val="000970D5"/>
    <w:rsid w:val="000971B0"/>
    <w:rsid w:val="00097220"/>
    <w:rsid w:val="0009728E"/>
    <w:rsid w:val="00097421"/>
    <w:rsid w:val="000974DA"/>
    <w:rsid w:val="00097F05"/>
    <w:rsid w:val="000A02B7"/>
    <w:rsid w:val="000A044E"/>
    <w:rsid w:val="000A04B4"/>
    <w:rsid w:val="000A0541"/>
    <w:rsid w:val="000A0947"/>
    <w:rsid w:val="000A099D"/>
    <w:rsid w:val="000A0A43"/>
    <w:rsid w:val="000A0BEC"/>
    <w:rsid w:val="000A10CD"/>
    <w:rsid w:val="000A117A"/>
    <w:rsid w:val="000A13B7"/>
    <w:rsid w:val="000A146D"/>
    <w:rsid w:val="000A1787"/>
    <w:rsid w:val="000A18E6"/>
    <w:rsid w:val="000A198C"/>
    <w:rsid w:val="000A1BE0"/>
    <w:rsid w:val="000A2350"/>
    <w:rsid w:val="000A2359"/>
    <w:rsid w:val="000A2A55"/>
    <w:rsid w:val="000A2DA1"/>
    <w:rsid w:val="000A2DA2"/>
    <w:rsid w:val="000A2DC1"/>
    <w:rsid w:val="000A2EDB"/>
    <w:rsid w:val="000A2FC6"/>
    <w:rsid w:val="000A31EF"/>
    <w:rsid w:val="000A3384"/>
    <w:rsid w:val="000A339A"/>
    <w:rsid w:val="000A358E"/>
    <w:rsid w:val="000A386C"/>
    <w:rsid w:val="000A391A"/>
    <w:rsid w:val="000A3A4C"/>
    <w:rsid w:val="000A3E1B"/>
    <w:rsid w:val="000A435D"/>
    <w:rsid w:val="000A43C2"/>
    <w:rsid w:val="000A4443"/>
    <w:rsid w:val="000A45E8"/>
    <w:rsid w:val="000A4922"/>
    <w:rsid w:val="000A4C33"/>
    <w:rsid w:val="000A4D0B"/>
    <w:rsid w:val="000A5192"/>
    <w:rsid w:val="000A5261"/>
    <w:rsid w:val="000A533B"/>
    <w:rsid w:val="000A5553"/>
    <w:rsid w:val="000A5C60"/>
    <w:rsid w:val="000A5FA5"/>
    <w:rsid w:val="000A64D4"/>
    <w:rsid w:val="000A6642"/>
    <w:rsid w:val="000A6974"/>
    <w:rsid w:val="000A700A"/>
    <w:rsid w:val="000A70CB"/>
    <w:rsid w:val="000A7164"/>
    <w:rsid w:val="000A71CD"/>
    <w:rsid w:val="000A7275"/>
    <w:rsid w:val="000A75C3"/>
    <w:rsid w:val="000A78FE"/>
    <w:rsid w:val="000A7946"/>
    <w:rsid w:val="000A79C0"/>
    <w:rsid w:val="000B017A"/>
    <w:rsid w:val="000B054E"/>
    <w:rsid w:val="000B0631"/>
    <w:rsid w:val="000B08A2"/>
    <w:rsid w:val="000B0D72"/>
    <w:rsid w:val="000B142C"/>
    <w:rsid w:val="000B16D4"/>
    <w:rsid w:val="000B180C"/>
    <w:rsid w:val="000B1BCF"/>
    <w:rsid w:val="000B1D42"/>
    <w:rsid w:val="000B2BED"/>
    <w:rsid w:val="000B31C2"/>
    <w:rsid w:val="000B3226"/>
    <w:rsid w:val="000B3287"/>
    <w:rsid w:val="000B3549"/>
    <w:rsid w:val="000B359C"/>
    <w:rsid w:val="000B35BC"/>
    <w:rsid w:val="000B374D"/>
    <w:rsid w:val="000B3794"/>
    <w:rsid w:val="000B3ACB"/>
    <w:rsid w:val="000B3B42"/>
    <w:rsid w:val="000B3F46"/>
    <w:rsid w:val="000B405A"/>
    <w:rsid w:val="000B407D"/>
    <w:rsid w:val="000B454E"/>
    <w:rsid w:val="000B4702"/>
    <w:rsid w:val="000B4788"/>
    <w:rsid w:val="000B47E1"/>
    <w:rsid w:val="000B481F"/>
    <w:rsid w:val="000B4A40"/>
    <w:rsid w:val="000B4CEA"/>
    <w:rsid w:val="000B4D96"/>
    <w:rsid w:val="000B5293"/>
    <w:rsid w:val="000B5390"/>
    <w:rsid w:val="000B53D5"/>
    <w:rsid w:val="000B5568"/>
    <w:rsid w:val="000B5638"/>
    <w:rsid w:val="000B58BF"/>
    <w:rsid w:val="000B59AD"/>
    <w:rsid w:val="000B5A4E"/>
    <w:rsid w:val="000B5C77"/>
    <w:rsid w:val="000B6262"/>
    <w:rsid w:val="000B6358"/>
    <w:rsid w:val="000B6529"/>
    <w:rsid w:val="000B6640"/>
    <w:rsid w:val="000B6698"/>
    <w:rsid w:val="000B66F3"/>
    <w:rsid w:val="000B7135"/>
    <w:rsid w:val="000B71B7"/>
    <w:rsid w:val="000B76D6"/>
    <w:rsid w:val="000B7843"/>
    <w:rsid w:val="000B7CAE"/>
    <w:rsid w:val="000B7CC6"/>
    <w:rsid w:val="000B7EA8"/>
    <w:rsid w:val="000B7F3D"/>
    <w:rsid w:val="000C009C"/>
    <w:rsid w:val="000C01EE"/>
    <w:rsid w:val="000C0290"/>
    <w:rsid w:val="000C037D"/>
    <w:rsid w:val="000C0551"/>
    <w:rsid w:val="000C08E9"/>
    <w:rsid w:val="000C0B73"/>
    <w:rsid w:val="000C11BF"/>
    <w:rsid w:val="000C1261"/>
    <w:rsid w:val="000C1434"/>
    <w:rsid w:val="000C14ED"/>
    <w:rsid w:val="000C16C9"/>
    <w:rsid w:val="000C17A0"/>
    <w:rsid w:val="000C17A3"/>
    <w:rsid w:val="000C1C6C"/>
    <w:rsid w:val="000C1D2B"/>
    <w:rsid w:val="000C260D"/>
    <w:rsid w:val="000C2777"/>
    <w:rsid w:val="000C2819"/>
    <w:rsid w:val="000C2855"/>
    <w:rsid w:val="000C2965"/>
    <w:rsid w:val="000C2D64"/>
    <w:rsid w:val="000C3306"/>
    <w:rsid w:val="000C361C"/>
    <w:rsid w:val="000C3670"/>
    <w:rsid w:val="000C3816"/>
    <w:rsid w:val="000C38BD"/>
    <w:rsid w:val="000C39C6"/>
    <w:rsid w:val="000C411E"/>
    <w:rsid w:val="000C433B"/>
    <w:rsid w:val="000C43A7"/>
    <w:rsid w:val="000C44F5"/>
    <w:rsid w:val="000C45A2"/>
    <w:rsid w:val="000C4855"/>
    <w:rsid w:val="000C4A19"/>
    <w:rsid w:val="000C4EB2"/>
    <w:rsid w:val="000C4F93"/>
    <w:rsid w:val="000C524B"/>
    <w:rsid w:val="000C52F3"/>
    <w:rsid w:val="000C57E3"/>
    <w:rsid w:val="000C57E4"/>
    <w:rsid w:val="000C588A"/>
    <w:rsid w:val="000C58D1"/>
    <w:rsid w:val="000C5B63"/>
    <w:rsid w:val="000C5B76"/>
    <w:rsid w:val="000C5EC2"/>
    <w:rsid w:val="000C616A"/>
    <w:rsid w:val="000C6363"/>
    <w:rsid w:val="000C648A"/>
    <w:rsid w:val="000C66D5"/>
    <w:rsid w:val="000C673E"/>
    <w:rsid w:val="000C6760"/>
    <w:rsid w:val="000C690E"/>
    <w:rsid w:val="000C6D15"/>
    <w:rsid w:val="000C71B6"/>
    <w:rsid w:val="000C77C3"/>
    <w:rsid w:val="000C7B6E"/>
    <w:rsid w:val="000C7D8F"/>
    <w:rsid w:val="000C7F5A"/>
    <w:rsid w:val="000D0159"/>
    <w:rsid w:val="000D06FD"/>
    <w:rsid w:val="000D0BDF"/>
    <w:rsid w:val="000D0EDF"/>
    <w:rsid w:val="000D1385"/>
    <w:rsid w:val="000D1463"/>
    <w:rsid w:val="000D1E0F"/>
    <w:rsid w:val="000D1E93"/>
    <w:rsid w:val="000D225C"/>
    <w:rsid w:val="000D252E"/>
    <w:rsid w:val="000D2E29"/>
    <w:rsid w:val="000D2F25"/>
    <w:rsid w:val="000D3082"/>
    <w:rsid w:val="000D3189"/>
    <w:rsid w:val="000D339B"/>
    <w:rsid w:val="000D341E"/>
    <w:rsid w:val="000D3536"/>
    <w:rsid w:val="000D3B20"/>
    <w:rsid w:val="000D3B36"/>
    <w:rsid w:val="000D3B85"/>
    <w:rsid w:val="000D3C8D"/>
    <w:rsid w:val="000D3C9A"/>
    <w:rsid w:val="000D404F"/>
    <w:rsid w:val="000D45DD"/>
    <w:rsid w:val="000D46B0"/>
    <w:rsid w:val="000D4889"/>
    <w:rsid w:val="000D4BD1"/>
    <w:rsid w:val="000D4C3C"/>
    <w:rsid w:val="000D4EA8"/>
    <w:rsid w:val="000D55CE"/>
    <w:rsid w:val="000D56FA"/>
    <w:rsid w:val="000D57C0"/>
    <w:rsid w:val="000D5891"/>
    <w:rsid w:val="000D5970"/>
    <w:rsid w:val="000D5BBA"/>
    <w:rsid w:val="000D6381"/>
    <w:rsid w:val="000D6438"/>
    <w:rsid w:val="000D680A"/>
    <w:rsid w:val="000D69DF"/>
    <w:rsid w:val="000D6B87"/>
    <w:rsid w:val="000D6D1F"/>
    <w:rsid w:val="000D6F10"/>
    <w:rsid w:val="000D6F65"/>
    <w:rsid w:val="000D70DA"/>
    <w:rsid w:val="000D72EE"/>
    <w:rsid w:val="000D7679"/>
    <w:rsid w:val="000D76D5"/>
    <w:rsid w:val="000D76F6"/>
    <w:rsid w:val="000D77CE"/>
    <w:rsid w:val="000D7807"/>
    <w:rsid w:val="000D7924"/>
    <w:rsid w:val="000D79B6"/>
    <w:rsid w:val="000D7C6A"/>
    <w:rsid w:val="000D7E8E"/>
    <w:rsid w:val="000E012E"/>
    <w:rsid w:val="000E0370"/>
    <w:rsid w:val="000E0434"/>
    <w:rsid w:val="000E049A"/>
    <w:rsid w:val="000E0656"/>
    <w:rsid w:val="000E0AF5"/>
    <w:rsid w:val="000E0BFD"/>
    <w:rsid w:val="000E0D87"/>
    <w:rsid w:val="000E1031"/>
    <w:rsid w:val="000E12CF"/>
    <w:rsid w:val="000E192B"/>
    <w:rsid w:val="000E1C24"/>
    <w:rsid w:val="000E1CE4"/>
    <w:rsid w:val="000E20F7"/>
    <w:rsid w:val="000E2755"/>
    <w:rsid w:val="000E2B77"/>
    <w:rsid w:val="000E2D4F"/>
    <w:rsid w:val="000E2F15"/>
    <w:rsid w:val="000E2FA3"/>
    <w:rsid w:val="000E31B5"/>
    <w:rsid w:val="000E339D"/>
    <w:rsid w:val="000E3706"/>
    <w:rsid w:val="000E3804"/>
    <w:rsid w:val="000E380F"/>
    <w:rsid w:val="000E38FF"/>
    <w:rsid w:val="000E3A23"/>
    <w:rsid w:val="000E3BFC"/>
    <w:rsid w:val="000E3EE5"/>
    <w:rsid w:val="000E4006"/>
    <w:rsid w:val="000E4192"/>
    <w:rsid w:val="000E41B8"/>
    <w:rsid w:val="000E422B"/>
    <w:rsid w:val="000E4751"/>
    <w:rsid w:val="000E47E5"/>
    <w:rsid w:val="000E483C"/>
    <w:rsid w:val="000E48A5"/>
    <w:rsid w:val="000E4D2B"/>
    <w:rsid w:val="000E4D3E"/>
    <w:rsid w:val="000E4D7F"/>
    <w:rsid w:val="000E4DF1"/>
    <w:rsid w:val="000E509E"/>
    <w:rsid w:val="000E5349"/>
    <w:rsid w:val="000E565C"/>
    <w:rsid w:val="000E5B2F"/>
    <w:rsid w:val="000E5CB4"/>
    <w:rsid w:val="000E5CBF"/>
    <w:rsid w:val="000E5E10"/>
    <w:rsid w:val="000E6117"/>
    <w:rsid w:val="000E6210"/>
    <w:rsid w:val="000E62C4"/>
    <w:rsid w:val="000E66F0"/>
    <w:rsid w:val="000E6AEA"/>
    <w:rsid w:val="000E6AFF"/>
    <w:rsid w:val="000E7138"/>
    <w:rsid w:val="000E720A"/>
    <w:rsid w:val="000E73B6"/>
    <w:rsid w:val="000E7425"/>
    <w:rsid w:val="000E79F1"/>
    <w:rsid w:val="000E7D75"/>
    <w:rsid w:val="000F0F93"/>
    <w:rsid w:val="000F13D7"/>
    <w:rsid w:val="000F1450"/>
    <w:rsid w:val="000F16E1"/>
    <w:rsid w:val="000F174E"/>
    <w:rsid w:val="000F1F65"/>
    <w:rsid w:val="000F249B"/>
    <w:rsid w:val="000F267C"/>
    <w:rsid w:val="000F287E"/>
    <w:rsid w:val="000F290C"/>
    <w:rsid w:val="000F2947"/>
    <w:rsid w:val="000F2A50"/>
    <w:rsid w:val="000F3093"/>
    <w:rsid w:val="000F30D1"/>
    <w:rsid w:val="000F3136"/>
    <w:rsid w:val="000F31BE"/>
    <w:rsid w:val="000F3366"/>
    <w:rsid w:val="000F339D"/>
    <w:rsid w:val="000F3756"/>
    <w:rsid w:val="000F37A5"/>
    <w:rsid w:val="000F39E1"/>
    <w:rsid w:val="000F3AD1"/>
    <w:rsid w:val="000F3D1D"/>
    <w:rsid w:val="000F447C"/>
    <w:rsid w:val="000F468B"/>
    <w:rsid w:val="000F4D17"/>
    <w:rsid w:val="000F4E27"/>
    <w:rsid w:val="000F5205"/>
    <w:rsid w:val="000F53DE"/>
    <w:rsid w:val="000F54A1"/>
    <w:rsid w:val="000F5522"/>
    <w:rsid w:val="000F55BE"/>
    <w:rsid w:val="000F56CF"/>
    <w:rsid w:val="000F579D"/>
    <w:rsid w:val="000F5E15"/>
    <w:rsid w:val="000F6019"/>
    <w:rsid w:val="000F609E"/>
    <w:rsid w:val="000F6405"/>
    <w:rsid w:val="000F65CB"/>
    <w:rsid w:val="000F6A64"/>
    <w:rsid w:val="000F6C17"/>
    <w:rsid w:val="000F71ED"/>
    <w:rsid w:val="000F724C"/>
    <w:rsid w:val="000F7497"/>
    <w:rsid w:val="000F7A31"/>
    <w:rsid w:val="000F7BC6"/>
    <w:rsid w:val="000F7C1F"/>
    <w:rsid w:val="000F7C52"/>
    <w:rsid w:val="000F7CCB"/>
    <w:rsid w:val="000F7DB9"/>
    <w:rsid w:val="001000D4"/>
    <w:rsid w:val="001005A5"/>
    <w:rsid w:val="001007EF"/>
    <w:rsid w:val="00100D38"/>
    <w:rsid w:val="00100D7B"/>
    <w:rsid w:val="00100DEB"/>
    <w:rsid w:val="00101481"/>
    <w:rsid w:val="0010150D"/>
    <w:rsid w:val="00101576"/>
    <w:rsid w:val="001015E1"/>
    <w:rsid w:val="001018AD"/>
    <w:rsid w:val="00101A66"/>
    <w:rsid w:val="00101E73"/>
    <w:rsid w:val="001021FF"/>
    <w:rsid w:val="001022B4"/>
    <w:rsid w:val="001022EC"/>
    <w:rsid w:val="001027BB"/>
    <w:rsid w:val="001027E9"/>
    <w:rsid w:val="00102BE5"/>
    <w:rsid w:val="00102F0E"/>
    <w:rsid w:val="001030D5"/>
    <w:rsid w:val="0010326D"/>
    <w:rsid w:val="0010334B"/>
    <w:rsid w:val="00103861"/>
    <w:rsid w:val="0010386E"/>
    <w:rsid w:val="00103AD6"/>
    <w:rsid w:val="001042C4"/>
    <w:rsid w:val="001042F3"/>
    <w:rsid w:val="00104377"/>
    <w:rsid w:val="001043FA"/>
    <w:rsid w:val="001044D1"/>
    <w:rsid w:val="0010463A"/>
    <w:rsid w:val="00104B2F"/>
    <w:rsid w:val="00104B54"/>
    <w:rsid w:val="00104BF1"/>
    <w:rsid w:val="00104DE9"/>
    <w:rsid w:val="00104F6C"/>
    <w:rsid w:val="00105064"/>
    <w:rsid w:val="001055A7"/>
    <w:rsid w:val="00105617"/>
    <w:rsid w:val="00105673"/>
    <w:rsid w:val="0010572F"/>
    <w:rsid w:val="001058DF"/>
    <w:rsid w:val="00105A0B"/>
    <w:rsid w:val="00105AC0"/>
    <w:rsid w:val="00105AFF"/>
    <w:rsid w:val="00105B28"/>
    <w:rsid w:val="00105C87"/>
    <w:rsid w:val="00105EA8"/>
    <w:rsid w:val="00105F1A"/>
    <w:rsid w:val="001062CF"/>
    <w:rsid w:val="0010664E"/>
    <w:rsid w:val="001067C2"/>
    <w:rsid w:val="00106883"/>
    <w:rsid w:val="00106D56"/>
    <w:rsid w:val="001070AA"/>
    <w:rsid w:val="00107118"/>
    <w:rsid w:val="001073C6"/>
    <w:rsid w:val="00107541"/>
    <w:rsid w:val="0010794E"/>
    <w:rsid w:val="001101F3"/>
    <w:rsid w:val="00110253"/>
    <w:rsid w:val="001102AB"/>
    <w:rsid w:val="001103BB"/>
    <w:rsid w:val="001104EF"/>
    <w:rsid w:val="0011062F"/>
    <w:rsid w:val="0011080B"/>
    <w:rsid w:val="00110956"/>
    <w:rsid w:val="001109FD"/>
    <w:rsid w:val="00110BE3"/>
    <w:rsid w:val="00110C23"/>
    <w:rsid w:val="00110D4A"/>
    <w:rsid w:val="00110E80"/>
    <w:rsid w:val="00110F3B"/>
    <w:rsid w:val="00110F57"/>
    <w:rsid w:val="00111416"/>
    <w:rsid w:val="00111614"/>
    <w:rsid w:val="0011183F"/>
    <w:rsid w:val="0011197B"/>
    <w:rsid w:val="00111B28"/>
    <w:rsid w:val="00111E90"/>
    <w:rsid w:val="00111F09"/>
    <w:rsid w:val="00112379"/>
    <w:rsid w:val="00112411"/>
    <w:rsid w:val="001124CD"/>
    <w:rsid w:val="00112916"/>
    <w:rsid w:val="00112B31"/>
    <w:rsid w:val="00112C55"/>
    <w:rsid w:val="00112F85"/>
    <w:rsid w:val="00113044"/>
    <w:rsid w:val="00113D14"/>
    <w:rsid w:val="00113FD7"/>
    <w:rsid w:val="00114124"/>
    <w:rsid w:val="0011441A"/>
    <w:rsid w:val="0011460E"/>
    <w:rsid w:val="00114B53"/>
    <w:rsid w:val="00114C40"/>
    <w:rsid w:val="00114CC4"/>
    <w:rsid w:val="00114ED1"/>
    <w:rsid w:val="0011501A"/>
    <w:rsid w:val="00115D81"/>
    <w:rsid w:val="00116178"/>
    <w:rsid w:val="00116284"/>
    <w:rsid w:val="0011660D"/>
    <w:rsid w:val="001169C8"/>
    <w:rsid w:val="001169F0"/>
    <w:rsid w:val="001169FA"/>
    <w:rsid w:val="00116B73"/>
    <w:rsid w:val="00116ED5"/>
    <w:rsid w:val="00117303"/>
    <w:rsid w:val="001174A8"/>
    <w:rsid w:val="00117C00"/>
    <w:rsid w:val="001201C4"/>
    <w:rsid w:val="00120B99"/>
    <w:rsid w:val="00120DED"/>
    <w:rsid w:val="001214CF"/>
    <w:rsid w:val="001216F2"/>
    <w:rsid w:val="00121A52"/>
    <w:rsid w:val="00121A83"/>
    <w:rsid w:val="00121AAD"/>
    <w:rsid w:val="00121B82"/>
    <w:rsid w:val="001223CC"/>
    <w:rsid w:val="001223F6"/>
    <w:rsid w:val="001225B9"/>
    <w:rsid w:val="001229C5"/>
    <w:rsid w:val="00122C75"/>
    <w:rsid w:val="00122E9D"/>
    <w:rsid w:val="00123177"/>
    <w:rsid w:val="001232BD"/>
    <w:rsid w:val="00123433"/>
    <w:rsid w:val="00123462"/>
    <w:rsid w:val="0012368A"/>
    <w:rsid w:val="001238CD"/>
    <w:rsid w:val="00123928"/>
    <w:rsid w:val="00123947"/>
    <w:rsid w:val="001240CE"/>
    <w:rsid w:val="00124227"/>
    <w:rsid w:val="00124417"/>
    <w:rsid w:val="0012456C"/>
    <w:rsid w:val="001247DD"/>
    <w:rsid w:val="00124912"/>
    <w:rsid w:val="00124D6E"/>
    <w:rsid w:val="00124DF3"/>
    <w:rsid w:val="00125036"/>
    <w:rsid w:val="001251F6"/>
    <w:rsid w:val="001255ED"/>
    <w:rsid w:val="0012566B"/>
    <w:rsid w:val="00125673"/>
    <w:rsid w:val="00125ABD"/>
    <w:rsid w:val="0012609F"/>
    <w:rsid w:val="00126155"/>
    <w:rsid w:val="001263DC"/>
    <w:rsid w:val="0012651D"/>
    <w:rsid w:val="001266D2"/>
    <w:rsid w:val="00126722"/>
    <w:rsid w:val="00126B4F"/>
    <w:rsid w:val="00127198"/>
    <w:rsid w:val="00127447"/>
    <w:rsid w:val="00127586"/>
    <w:rsid w:val="0012772A"/>
    <w:rsid w:val="001278BC"/>
    <w:rsid w:val="00127EB0"/>
    <w:rsid w:val="001300E0"/>
    <w:rsid w:val="00130135"/>
    <w:rsid w:val="001303C2"/>
    <w:rsid w:val="0013075F"/>
    <w:rsid w:val="00130F28"/>
    <w:rsid w:val="00130FBC"/>
    <w:rsid w:val="00130FF9"/>
    <w:rsid w:val="0013101C"/>
    <w:rsid w:val="001313BB"/>
    <w:rsid w:val="00131E2C"/>
    <w:rsid w:val="001321E3"/>
    <w:rsid w:val="001324D5"/>
    <w:rsid w:val="001326A6"/>
    <w:rsid w:val="00132F72"/>
    <w:rsid w:val="00132FE4"/>
    <w:rsid w:val="00133071"/>
    <w:rsid w:val="001330D0"/>
    <w:rsid w:val="001331C6"/>
    <w:rsid w:val="001334AD"/>
    <w:rsid w:val="00133523"/>
    <w:rsid w:val="0013359B"/>
    <w:rsid w:val="00133906"/>
    <w:rsid w:val="001339CC"/>
    <w:rsid w:val="001339E6"/>
    <w:rsid w:val="00133AC7"/>
    <w:rsid w:val="00133C7D"/>
    <w:rsid w:val="00133D33"/>
    <w:rsid w:val="00134268"/>
    <w:rsid w:val="00134579"/>
    <w:rsid w:val="001345F0"/>
    <w:rsid w:val="0013462C"/>
    <w:rsid w:val="0013467C"/>
    <w:rsid w:val="00134828"/>
    <w:rsid w:val="00134A8E"/>
    <w:rsid w:val="00134D08"/>
    <w:rsid w:val="00134E8C"/>
    <w:rsid w:val="0013532B"/>
    <w:rsid w:val="001354E5"/>
    <w:rsid w:val="001357C6"/>
    <w:rsid w:val="001358B1"/>
    <w:rsid w:val="00135A39"/>
    <w:rsid w:val="00135F40"/>
    <w:rsid w:val="00135F62"/>
    <w:rsid w:val="00135FDB"/>
    <w:rsid w:val="0013620C"/>
    <w:rsid w:val="00136469"/>
    <w:rsid w:val="00136482"/>
    <w:rsid w:val="001365A3"/>
    <w:rsid w:val="00136609"/>
    <w:rsid w:val="00136698"/>
    <w:rsid w:val="001368DD"/>
    <w:rsid w:val="001369BF"/>
    <w:rsid w:val="00136E62"/>
    <w:rsid w:val="00136FE4"/>
    <w:rsid w:val="00137060"/>
    <w:rsid w:val="001371B7"/>
    <w:rsid w:val="0013750A"/>
    <w:rsid w:val="001376F5"/>
    <w:rsid w:val="00137748"/>
    <w:rsid w:val="00137A62"/>
    <w:rsid w:val="00137A8F"/>
    <w:rsid w:val="00137CB7"/>
    <w:rsid w:val="00137DE9"/>
    <w:rsid w:val="0014041E"/>
    <w:rsid w:val="00140513"/>
    <w:rsid w:val="001406A1"/>
    <w:rsid w:val="00140907"/>
    <w:rsid w:val="00141102"/>
    <w:rsid w:val="00141104"/>
    <w:rsid w:val="001411B7"/>
    <w:rsid w:val="001413E0"/>
    <w:rsid w:val="00141557"/>
    <w:rsid w:val="001416E5"/>
    <w:rsid w:val="00141891"/>
    <w:rsid w:val="00141BB6"/>
    <w:rsid w:val="00141BD8"/>
    <w:rsid w:val="00141BF7"/>
    <w:rsid w:val="00141E84"/>
    <w:rsid w:val="00141E88"/>
    <w:rsid w:val="00142168"/>
    <w:rsid w:val="0014230E"/>
    <w:rsid w:val="001425F3"/>
    <w:rsid w:val="00142906"/>
    <w:rsid w:val="00142D63"/>
    <w:rsid w:val="00142EB3"/>
    <w:rsid w:val="0014301C"/>
    <w:rsid w:val="00143053"/>
    <w:rsid w:val="00143466"/>
    <w:rsid w:val="001435EA"/>
    <w:rsid w:val="001436EA"/>
    <w:rsid w:val="00143B5C"/>
    <w:rsid w:val="00143B7A"/>
    <w:rsid w:val="00143F59"/>
    <w:rsid w:val="0014423D"/>
    <w:rsid w:val="00144504"/>
    <w:rsid w:val="00144508"/>
    <w:rsid w:val="00144699"/>
    <w:rsid w:val="00144883"/>
    <w:rsid w:val="00144C5F"/>
    <w:rsid w:val="00145623"/>
    <w:rsid w:val="00145875"/>
    <w:rsid w:val="00145AB2"/>
    <w:rsid w:val="00145D0B"/>
    <w:rsid w:val="00145D9B"/>
    <w:rsid w:val="00145ECD"/>
    <w:rsid w:val="001460BA"/>
    <w:rsid w:val="00146470"/>
    <w:rsid w:val="00146587"/>
    <w:rsid w:val="001465B4"/>
    <w:rsid w:val="001466EA"/>
    <w:rsid w:val="00146898"/>
    <w:rsid w:val="00146AFC"/>
    <w:rsid w:val="00146D54"/>
    <w:rsid w:val="00147634"/>
    <w:rsid w:val="0014777E"/>
    <w:rsid w:val="001477F2"/>
    <w:rsid w:val="00147D7B"/>
    <w:rsid w:val="00147DF2"/>
    <w:rsid w:val="00147E7A"/>
    <w:rsid w:val="0015039A"/>
    <w:rsid w:val="0015041B"/>
    <w:rsid w:val="00150BC8"/>
    <w:rsid w:val="00150FB9"/>
    <w:rsid w:val="00151084"/>
    <w:rsid w:val="00151196"/>
    <w:rsid w:val="001512F9"/>
    <w:rsid w:val="001512FC"/>
    <w:rsid w:val="001514ED"/>
    <w:rsid w:val="0015153F"/>
    <w:rsid w:val="001516B9"/>
    <w:rsid w:val="00151837"/>
    <w:rsid w:val="00151C04"/>
    <w:rsid w:val="00151D3D"/>
    <w:rsid w:val="00151DCE"/>
    <w:rsid w:val="00151F02"/>
    <w:rsid w:val="00152175"/>
    <w:rsid w:val="001521E6"/>
    <w:rsid w:val="00152557"/>
    <w:rsid w:val="0015273A"/>
    <w:rsid w:val="00152A56"/>
    <w:rsid w:val="00152AA3"/>
    <w:rsid w:val="00152ACF"/>
    <w:rsid w:val="00152B13"/>
    <w:rsid w:val="00152DDA"/>
    <w:rsid w:val="00153394"/>
    <w:rsid w:val="0015368B"/>
    <w:rsid w:val="00153772"/>
    <w:rsid w:val="0015397F"/>
    <w:rsid w:val="001539C1"/>
    <w:rsid w:val="00154089"/>
    <w:rsid w:val="001542B4"/>
    <w:rsid w:val="001545CF"/>
    <w:rsid w:val="0015487B"/>
    <w:rsid w:val="001548A4"/>
    <w:rsid w:val="00154B5C"/>
    <w:rsid w:val="00154C47"/>
    <w:rsid w:val="00154E63"/>
    <w:rsid w:val="0015535B"/>
    <w:rsid w:val="00155615"/>
    <w:rsid w:val="0015562D"/>
    <w:rsid w:val="00155AB9"/>
    <w:rsid w:val="00155F6D"/>
    <w:rsid w:val="00156259"/>
    <w:rsid w:val="001562C6"/>
    <w:rsid w:val="001563F3"/>
    <w:rsid w:val="00156402"/>
    <w:rsid w:val="00156714"/>
    <w:rsid w:val="0015685B"/>
    <w:rsid w:val="0015692A"/>
    <w:rsid w:val="00156935"/>
    <w:rsid w:val="00156B85"/>
    <w:rsid w:val="00156D8E"/>
    <w:rsid w:val="00156EA4"/>
    <w:rsid w:val="00157374"/>
    <w:rsid w:val="00157389"/>
    <w:rsid w:val="001573C4"/>
    <w:rsid w:val="00157A0A"/>
    <w:rsid w:val="00157CF1"/>
    <w:rsid w:val="00157E82"/>
    <w:rsid w:val="00160158"/>
    <w:rsid w:val="001608C2"/>
    <w:rsid w:val="00160906"/>
    <w:rsid w:val="0016090C"/>
    <w:rsid w:val="00160952"/>
    <w:rsid w:val="00160D2A"/>
    <w:rsid w:val="00160E3E"/>
    <w:rsid w:val="00160EBD"/>
    <w:rsid w:val="001611C0"/>
    <w:rsid w:val="001611EF"/>
    <w:rsid w:val="00161623"/>
    <w:rsid w:val="00161796"/>
    <w:rsid w:val="00161DE8"/>
    <w:rsid w:val="00161FA4"/>
    <w:rsid w:val="001621ED"/>
    <w:rsid w:val="00162222"/>
    <w:rsid w:val="00162338"/>
    <w:rsid w:val="0016272D"/>
    <w:rsid w:val="0016295B"/>
    <w:rsid w:val="001630C3"/>
    <w:rsid w:val="0016318A"/>
    <w:rsid w:val="00163921"/>
    <w:rsid w:val="00163E41"/>
    <w:rsid w:val="00163FE8"/>
    <w:rsid w:val="001641B8"/>
    <w:rsid w:val="00164201"/>
    <w:rsid w:val="00164B2C"/>
    <w:rsid w:val="00164C87"/>
    <w:rsid w:val="00164E37"/>
    <w:rsid w:val="0016508F"/>
    <w:rsid w:val="001654C5"/>
    <w:rsid w:val="0016581B"/>
    <w:rsid w:val="00165B77"/>
    <w:rsid w:val="00165BFC"/>
    <w:rsid w:val="00165E16"/>
    <w:rsid w:val="00165EB6"/>
    <w:rsid w:val="00165EEC"/>
    <w:rsid w:val="00166156"/>
    <w:rsid w:val="0016621C"/>
    <w:rsid w:val="0016624B"/>
    <w:rsid w:val="00166402"/>
    <w:rsid w:val="001664C4"/>
    <w:rsid w:val="0016661B"/>
    <w:rsid w:val="00166923"/>
    <w:rsid w:val="00166AE2"/>
    <w:rsid w:val="00166DED"/>
    <w:rsid w:val="00166E4C"/>
    <w:rsid w:val="00166FCB"/>
    <w:rsid w:val="00167163"/>
    <w:rsid w:val="001676AF"/>
    <w:rsid w:val="0016792D"/>
    <w:rsid w:val="00167956"/>
    <w:rsid w:val="00167BFA"/>
    <w:rsid w:val="00170200"/>
    <w:rsid w:val="00170293"/>
    <w:rsid w:val="001706FA"/>
    <w:rsid w:val="00170855"/>
    <w:rsid w:val="00170D3B"/>
    <w:rsid w:val="00170E60"/>
    <w:rsid w:val="0017111F"/>
    <w:rsid w:val="00171139"/>
    <w:rsid w:val="001711BC"/>
    <w:rsid w:val="001713CE"/>
    <w:rsid w:val="0017162A"/>
    <w:rsid w:val="00171BBA"/>
    <w:rsid w:val="00171BC8"/>
    <w:rsid w:val="00171CF4"/>
    <w:rsid w:val="00171E41"/>
    <w:rsid w:val="00171FE9"/>
    <w:rsid w:val="001727E6"/>
    <w:rsid w:val="00172BF0"/>
    <w:rsid w:val="00172EA9"/>
    <w:rsid w:val="0017314A"/>
    <w:rsid w:val="001732A2"/>
    <w:rsid w:val="001733B8"/>
    <w:rsid w:val="00173AA9"/>
    <w:rsid w:val="0017436B"/>
    <w:rsid w:val="0017455E"/>
    <w:rsid w:val="00174590"/>
    <w:rsid w:val="00174B23"/>
    <w:rsid w:val="00175132"/>
    <w:rsid w:val="001753DF"/>
    <w:rsid w:val="0017547C"/>
    <w:rsid w:val="00175EC3"/>
    <w:rsid w:val="00176023"/>
    <w:rsid w:val="00176181"/>
    <w:rsid w:val="00176AAB"/>
    <w:rsid w:val="00176C97"/>
    <w:rsid w:val="00176FF3"/>
    <w:rsid w:val="00177047"/>
    <w:rsid w:val="00177131"/>
    <w:rsid w:val="00177382"/>
    <w:rsid w:val="001775B9"/>
    <w:rsid w:val="0017761B"/>
    <w:rsid w:val="001776EA"/>
    <w:rsid w:val="00177801"/>
    <w:rsid w:val="00177B90"/>
    <w:rsid w:val="00177CEB"/>
    <w:rsid w:val="00177F84"/>
    <w:rsid w:val="0018029D"/>
    <w:rsid w:val="001802C7"/>
    <w:rsid w:val="0018033A"/>
    <w:rsid w:val="001803A2"/>
    <w:rsid w:val="00181159"/>
    <w:rsid w:val="001815B4"/>
    <w:rsid w:val="0018181A"/>
    <w:rsid w:val="00181DA1"/>
    <w:rsid w:val="00181F58"/>
    <w:rsid w:val="00182B04"/>
    <w:rsid w:val="00182BFD"/>
    <w:rsid w:val="00182D8A"/>
    <w:rsid w:val="00182EC6"/>
    <w:rsid w:val="0018356E"/>
    <w:rsid w:val="0018372C"/>
    <w:rsid w:val="00183B91"/>
    <w:rsid w:val="00184121"/>
    <w:rsid w:val="00184166"/>
    <w:rsid w:val="00184230"/>
    <w:rsid w:val="0018434C"/>
    <w:rsid w:val="0018457E"/>
    <w:rsid w:val="0018466B"/>
    <w:rsid w:val="0018468D"/>
    <w:rsid w:val="0018470C"/>
    <w:rsid w:val="001847BF"/>
    <w:rsid w:val="00184B12"/>
    <w:rsid w:val="00184FE4"/>
    <w:rsid w:val="00185184"/>
    <w:rsid w:val="00185277"/>
    <w:rsid w:val="00185485"/>
    <w:rsid w:val="00185500"/>
    <w:rsid w:val="0018569E"/>
    <w:rsid w:val="001856F4"/>
    <w:rsid w:val="0018571B"/>
    <w:rsid w:val="00185813"/>
    <w:rsid w:val="00185870"/>
    <w:rsid w:val="00185A57"/>
    <w:rsid w:val="00185AFF"/>
    <w:rsid w:val="00185B1D"/>
    <w:rsid w:val="00185C01"/>
    <w:rsid w:val="00185CF9"/>
    <w:rsid w:val="00185E07"/>
    <w:rsid w:val="00186501"/>
    <w:rsid w:val="00186657"/>
    <w:rsid w:val="001868CC"/>
    <w:rsid w:val="00186AB1"/>
    <w:rsid w:val="00187221"/>
    <w:rsid w:val="0018727D"/>
    <w:rsid w:val="001873B0"/>
    <w:rsid w:val="00187A94"/>
    <w:rsid w:val="00190502"/>
    <w:rsid w:val="0019051A"/>
    <w:rsid w:val="00190598"/>
    <w:rsid w:val="00190676"/>
    <w:rsid w:val="00190759"/>
    <w:rsid w:val="00190C8B"/>
    <w:rsid w:val="00190DA4"/>
    <w:rsid w:val="001912A1"/>
    <w:rsid w:val="001914DC"/>
    <w:rsid w:val="00191547"/>
    <w:rsid w:val="00191AF1"/>
    <w:rsid w:val="0019210E"/>
    <w:rsid w:val="00192366"/>
    <w:rsid w:val="00192493"/>
    <w:rsid w:val="001924CB"/>
    <w:rsid w:val="001925C6"/>
    <w:rsid w:val="0019279A"/>
    <w:rsid w:val="0019297F"/>
    <w:rsid w:val="00192A50"/>
    <w:rsid w:val="00192B62"/>
    <w:rsid w:val="00192EB0"/>
    <w:rsid w:val="00192F3F"/>
    <w:rsid w:val="00192F46"/>
    <w:rsid w:val="0019303E"/>
    <w:rsid w:val="001933C2"/>
    <w:rsid w:val="0019345E"/>
    <w:rsid w:val="0019384A"/>
    <w:rsid w:val="00193A08"/>
    <w:rsid w:val="00193B07"/>
    <w:rsid w:val="00193D1D"/>
    <w:rsid w:val="001940B5"/>
    <w:rsid w:val="0019414B"/>
    <w:rsid w:val="001941FB"/>
    <w:rsid w:val="001943AD"/>
    <w:rsid w:val="00194468"/>
    <w:rsid w:val="00194524"/>
    <w:rsid w:val="001949A1"/>
    <w:rsid w:val="00194BBC"/>
    <w:rsid w:val="00194C38"/>
    <w:rsid w:val="00195204"/>
    <w:rsid w:val="0019522F"/>
    <w:rsid w:val="0019530A"/>
    <w:rsid w:val="00195644"/>
    <w:rsid w:val="0019565F"/>
    <w:rsid w:val="00195692"/>
    <w:rsid w:val="001956B8"/>
    <w:rsid w:val="001957A6"/>
    <w:rsid w:val="00195AB6"/>
    <w:rsid w:val="00195D12"/>
    <w:rsid w:val="001962AA"/>
    <w:rsid w:val="0019642C"/>
    <w:rsid w:val="001964F1"/>
    <w:rsid w:val="001967E5"/>
    <w:rsid w:val="00196BD8"/>
    <w:rsid w:val="00196E59"/>
    <w:rsid w:val="00197559"/>
    <w:rsid w:val="00197874"/>
    <w:rsid w:val="00197CA7"/>
    <w:rsid w:val="00197D3F"/>
    <w:rsid w:val="00197EB4"/>
    <w:rsid w:val="00197FD6"/>
    <w:rsid w:val="001A07B1"/>
    <w:rsid w:val="001A09A9"/>
    <w:rsid w:val="001A0B0C"/>
    <w:rsid w:val="001A0D1E"/>
    <w:rsid w:val="001A0F79"/>
    <w:rsid w:val="001A1744"/>
    <w:rsid w:val="001A1C98"/>
    <w:rsid w:val="001A1D83"/>
    <w:rsid w:val="001A1DFA"/>
    <w:rsid w:val="001A1F09"/>
    <w:rsid w:val="001A1FDC"/>
    <w:rsid w:val="001A1FFF"/>
    <w:rsid w:val="001A202B"/>
    <w:rsid w:val="001A20DC"/>
    <w:rsid w:val="001A230C"/>
    <w:rsid w:val="001A2608"/>
    <w:rsid w:val="001A2910"/>
    <w:rsid w:val="001A2ADB"/>
    <w:rsid w:val="001A2BD2"/>
    <w:rsid w:val="001A2BFB"/>
    <w:rsid w:val="001A2CEC"/>
    <w:rsid w:val="001A2D66"/>
    <w:rsid w:val="001A2F00"/>
    <w:rsid w:val="001A3196"/>
    <w:rsid w:val="001A31F6"/>
    <w:rsid w:val="001A3E3D"/>
    <w:rsid w:val="001A41E7"/>
    <w:rsid w:val="001A42B2"/>
    <w:rsid w:val="001A43B3"/>
    <w:rsid w:val="001A4431"/>
    <w:rsid w:val="001A464A"/>
    <w:rsid w:val="001A479F"/>
    <w:rsid w:val="001A4812"/>
    <w:rsid w:val="001A49F1"/>
    <w:rsid w:val="001A4A2C"/>
    <w:rsid w:val="001A4A70"/>
    <w:rsid w:val="001A4D96"/>
    <w:rsid w:val="001A4DA1"/>
    <w:rsid w:val="001A4F49"/>
    <w:rsid w:val="001A5206"/>
    <w:rsid w:val="001A52E9"/>
    <w:rsid w:val="001A5371"/>
    <w:rsid w:val="001A563E"/>
    <w:rsid w:val="001A593B"/>
    <w:rsid w:val="001A59E9"/>
    <w:rsid w:val="001A5E44"/>
    <w:rsid w:val="001A5F5B"/>
    <w:rsid w:val="001A5FC2"/>
    <w:rsid w:val="001A6439"/>
    <w:rsid w:val="001A65C9"/>
    <w:rsid w:val="001A6CF4"/>
    <w:rsid w:val="001A6E46"/>
    <w:rsid w:val="001A6E79"/>
    <w:rsid w:val="001A7263"/>
    <w:rsid w:val="001A735A"/>
    <w:rsid w:val="001A73AD"/>
    <w:rsid w:val="001A77D7"/>
    <w:rsid w:val="001A7A85"/>
    <w:rsid w:val="001A7F83"/>
    <w:rsid w:val="001B0303"/>
    <w:rsid w:val="001B0392"/>
    <w:rsid w:val="001B07AA"/>
    <w:rsid w:val="001B08C1"/>
    <w:rsid w:val="001B0942"/>
    <w:rsid w:val="001B09E7"/>
    <w:rsid w:val="001B09FD"/>
    <w:rsid w:val="001B0EA6"/>
    <w:rsid w:val="001B0EDC"/>
    <w:rsid w:val="001B1117"/>
    <w:rsid w:val="001B1697"/>
    <w:rsid w:val="001B17EF"/>
    <w:rsid w:val="001B1A6B"/>
    <w:rsid w:val="001B1A81"/>
    <w:rsid w:val="001B1B05"/>
    <w:rsid w:val="001B1B66"/>
    <w:rsid w:val="001B2633"/>
    <w:rsid w:val="001B2BC8"/>
    <w:rsid w:val="001B2CCF"/>
    <w:rsid w:val="001B2DBA"/>
    <w:rsid w:val="001B3178"/>
    <w:rsid w:val="001B366C"/>
    <w:rsid w:val="001B42C4"/>
    <w:rsid w:val="001B446B"/>
    <w:rsid w:val="001B44BD"/>
    <w:rsid w:val="001B48F3"/>
    <w:rsid w:val="001B4BA2"/>
    <w:rsid w:val="001B4DBB"/>
    <w:rsid w:val="001B594F"/>
    <w:rsid w:val="001B5EC8"/>
    <w:rsid w:val="001B62FE"/>
    <w:rsid w:val="001B6373"/>
    <w:rsid w:val="001B6856"/>
    <w:rsid w:val="001B6966"/>
    <w:rsid w:val="001B6A5E"/>
    <w:rsid w:val="001B6AAC"/>
    <w:rsid w:val="001B6B8A"/>
    <w:rsid w:val="001B6C2A"/>
    <w:rsid w:val="001B6F56"/>
    <w:rsid w:val="001B72FB"/>
    <w:rsid w:val="001B7305"/>
    <w:rsid w:val="001B7847"/>
    <w:rsid w:val="001B785F"/>
    <w:rsid w:val="001B78C8"/>
    <w:rsid w:val="001B7C8F"/>
    <w:rsid w:val="001B7D20"/>
    <w:rsid w:val="001B7E57"/>
    <w:rsid w:val="001B7F17"/>
    <w:rsid w:val="001C0319"/>
    <w:rsid w:val="001C0619"/>
    <w:rsid w:val="001C0849"/>
    <w:rsid w:val="001C0AF4"/>
    <w:rsid w:val="001C0B2C"/>
    <w:rsid w:val="001C0CEE"/>
    <w:rsid w:val="001C10FA"/>
    <w:rsid w:val="001C1A12"/>
    <w:rsid w:val="001C1ABE"/>
    <w:rsid w:val="001C1CC3"/>
    <w:rsid w:val="001C2283"/>
    <w:rsid w:val="001C22A1"/>
    <w:rsid w:val="001C2336"/>
    <w:rsid w:val="001C2527"/>
    <w:rsid w:val="001C2822"/>
    <w:rsid w:val="001C28CF"/>
    <w:rsid w:val="001C29EA"/>
    <w:rsid w:val="001C2CAD"/>
    <w:rsid w:val="001C2D61"/>
    <w:rsid w:val="001C2F8C"/>
    <w:rsid w:val="001C3041"/>
    <w:rsid w:val="001C3525"/>
    <w:rsid w:val="001C3528"/>
    <w:rsid w:val="001C3769"/>
    <w:rsid w:val="001C3B3F"/>
    <w:rsid w:val="001C3D06"/>
    <w:rsid w:val="001C3D21"/>
    <w:rsid w:val="001C3F64"/>
    <w:rsid w:val="001C4005"/>
    <w:rsid w:val="001C40AC"/>
    <w:rsid w:val="001C4215"/>
    <w:rsid w:val="001C45D5"/>
    <w:rsid w:val="001C46B4"/>
    <w:rsid w:val="001C49BC"/>
    <w:rsid w:val="001C4FBC"/>
    <w:rsid w:val="001C5110"/>
    <w:rsid w:val="001C51F4"/>
    <w:rsid w:val="001C5256"/>
    <w:rsid w:val="001C533E"/>
    <w:rsid w:val="001C53B6"/>
    <w:rsid w:val="001C5434"/>
    <w:rsid w:val="001C5742"/>
    <w:rsid w:val="001C5847"/>
    <w:rsid w:val="001C5A1B"/>
    <w:rsid w:val="001C5B07"/>
    <w:rsid w:val="001C5E11"/>
    <w:rsid w:val="001C60C5"/>
    <w:rsid w:val="001C62F1"/>
    <w:rsid w:val="001C682F"/>
    <w:rsid w:val="001C6853"/>
    <w:rsid w:val="001C6D02"/>
    <w:rsid w:val="001C6DBB"/>
    <w:rsid w:val="001C6ED7"/>
    <w:rsid w:val="001C6F14"/>
    <w:rsid w:val="001C7066"/>
    <w:rsid w:val="001C70E5"/>
    <w:rsid w:val="001C711F"/>
    <w:rsid w:val="001C7301"/>
    <w:rsid w:val="001C73DC"/>
    <w:rsid w:val="001C73FB"/>
    <w:rsid w:val="001C7527"/>
    <w:rsid w:val="001C7770"/>
    <w:rsid w:val="001C77AA"/>
    <w:rsid w:val="001C7DF7"/>
    <w:rsid w:val="001C7E97"/>
    <w:rsid w:val="001D0084"/>
    <w:rsid w:val="001D0194"/>
    <w:rsid w:val="001D01A1"/>
    <w:rsid w:val="001D02F9"/>
    <w:rsid w:val="001D0B95"/>
    <w:rsid w:val="001D0C44"/>
    <w:rsid w:val="001D0C64"/>
    <w:rsid w:val="001D10EE"/>
    <w:rsid w:val="001D1267"/>
    <w:rsid w:val="001D163B"/>
    <w:rsid w:val="001D1863"/>
    <w:rsid w:val="001D1960"/>
    <w:rsid w:val="001D1B04"/>
    <w:rsid w:val="001D1C62"/>
    <w:rsid w:val="001D2017"/>
    <w:rsid w:val="001D213E"/>
    <w:rsid w:val="001D2186"/>
    <w:rsid w:val="001D21CA"/>
    <w:rsid w:val="001D2286"/>
    <w:rsid w:val="001D25E4"/>
    <w:rsid w:val="001D29BC"/>
    <w:rsid w:val="001D2AC1"/>
    <w:rsid w:val="001D2AD7"/>
    <w:rsid w:val="001D2C14"/>
    <w:rsid w:val="001D2F56"/>
    <w:rsid w:val="001D311E"/>
    <w:rsid w:val="001D3475"/>
    <w:rsid w:val="001D3887"/>
    <w:rsid w:val="001D44E9"/>
    <w:rsid w:val="001D47D8"/>
    <w:rsid w:val="001D49CC"/>
    <w:rsid w:val="001D51C7"/>
    <w:rsid w:val="001D54D5"/>
    <w:rsid w:val="001D5630"/>
    <w:rsid w:val="001D572C"/>
    <w:rsid w:val="001D57A7"/>
    <w:rsid w:val="001D585D"/>
    <w:rsid w:val="001D58F0"/>
    <w:rsid w:val="001D5A61"/>
    <w:rsid w:val="001D5AB6"/>
    <w:rsid w:val="001D6133"/>
    <w:rsid w:val="001D6286"/>
    <w:rsid w:val="001D6640"/>
    <w:rsid w:val="001D69B9"/>
    <w:rsid w:val="001D6B6A"/>
    <w:rsid w:val="001D6E5F"/>
    <w:rsid w:val="001D70F4"/>
    <w:rsid w:val="001D720A"/>
    <w:rsid w:val="001D724E"/>
    <w:rsid w:val="001D7270"/>
    <w:rsid w:val="001D744A"/>
    <w:rsid w:val="001D7645"/>
    <w:rsid w:val="001D7659"/>
    <w:rsid w:val="001D79CA"/>
    <w:rsid w:val="001D7AB1"/>
    <w:rsid w:val="001D7B79"/>
    <w:rsid w:val="001D7D35"/>
    <w:rsid w:val="001D7DFA"/>
    <w:rsid w:val="001D7F95"/>
    <w:rsid w:val="001E0000"/>
    <w:rsid w:val="001E036B"/>
    <w:rsid w:val="001E09D3"/>
    <w:rsid w:val="001E0B64"/>
    <w:rsid w:val="001E0C2D"/>
    <w:rsid w:val="001E0C99"/>
    <w:rsid w:val="001E0CA6"/>
    <w:rsid w:val="001E0DDD"/>
    <w:rsid w:val="001E0FC0"/>
    <w:rsid w:val="001E10D1"/>
    <w:rsid w:val="001E13E3"/>
    <w:rsid w:val="001E151F"/>
    <w:rsid w:val="001E1597"/>
    <w:rsid w:val="001E168C"/>
    <w:rsid w:val="001E18B3"/>
    <w:rsid w:val="001E19C6"/>
    <w:rsid w:val="001E1B56"/>
    <w:rsid w:val="001E1C20"/>
    <w:rsid w:val="001E1E2D"/>
    <w:rsid w:val="001E21B6"/>
    <w:rsid w:val="001E21C4"/>
    <w:rsid w:val="001E229B"/>
    <w:rsid w:val="001E2A3C"/>
    <w:rsid w:val="001E2A7F"/>
    <w:rsid w:val="001E2B18"/>
    <w:rsid w:val="001E2D8D"/>
    <w:rsid w:val="001E320A"/>
    <w:rsid w:val="001E330B"/>
    <w:rsid w:val="001E336F"/>
    <w:rsid w:val="001E340F"/>
    <w:rsid w:val="001E341F"/>
    <w:rsid w:val="001E3510"/>
    <w:rsid w:val="001E3731"/>
    <w:rsid w:val="001E3A07"/>
    <w:rsid w:val="001E3A97"/>
    <w:rsid w:val="001E40B9"/>
    <w:rsid w:val="001E41CF"/>
    <w:rsid w:val="001E4856"/>
    <w:rsid w:val="001E4E14"/>
    <w:rsid w:val="001E52AE"/>
    <w:rsid w:val="001E536A"/>
    <w:rsid w:val="001E537F"/>
    <w:rsid w:val="001E539B"/>
    <w:rsid w:val="001E5408"/>
    <w:rsid w:val="001E575E"/>
    <w:rsid w:val="001E5A90"/>
    <w:rsid w:val="001E5AE2"/>
    <w:rsid w:val="001E5CEB"/>
    <w:rsid w:val="001E5E85"/>
    <w:rsid w:val="001E6179"/>
    <w:rsid w:val="001E67BC"/>
    <w:rsid w:val="001E6AC3"/>
    <w:rsid w:val="001E6B93"/>
    <w:rsid w:val="001E6CB6"/>
    <w:rsid w:val="001E6E89"/>
    <w:rsid w:val="001E6FFD"/>
    <w:rsid w:val="001E7186"/>
    <w:rsid w:val="001E7815"/>
    <w:rsid w:val="001E7825"/>
    <w:rsid w:val="001E797D"/>
    <w:rsid w:val="001E7D45"/>
    <w:rsid w:val="001E7DCB"/>
    <w:rsid w:val="001F0082"/>
    <w:rsid w:val="001F0276"/>
    <w:rsid w:val="001F05F8"/>
    <w:rsid w:val="001F0737"/>
    <w:rsid w:val="001F0A31"/>
    <w:rsid w:val="001F0B22"/>
    <w:rsid w:val="001F0C23"/>
    <w:rsid w:val="001F0CBD"/>
    <w:rsid w:val="001F13D4"/>
    <w:rsid w:val="001F177D"/>
    <w:rsid w:val="001F1B69"/>
    <w:rsid w:val="001F1F48"/>
    <w:rsid w:val="001F21CC"/>
    <w:rsid w:val="001F2254"/>
    <w:rsid w:val="001F2339"/>
    <w:rsid w:val="001F26BF"/>
    <w:rsid w:val="001F2717"/>
    <w:rsid w:val="001F28ED"/>
    <w:rsid w:val="001F290B"/>
    <w:rsid w:val="001F2957"/>
    <w:rsid w:val="001F2AE5"/>
    <w:rsid w:val="001F32C0"/>
    <w:rsid w:val="001F335E"/>
    <w:rsid w:val="001F33D5"/>
    <w:rsid w:val="001F364E"/>
    <w:rsid w:val="001F3889"/>
    <w:rsid w:val="001F3E09"/>
    <w:rsid w:val="001F40FE"/>
    <w:rsid w:val="001F44C6"/>
    <w:rsid w:val="001F48F1"/>
    <w:rsid w:val="001F4B91"/>
    <w:rsid w:val="001F4D40"/>
    <w:rsid w:val="001F59E7"/>
    <w:rsid w:val="001F5E02"/>
    <w:rsid w:val="001F63DA"/>
    <w:rsid w:val="001F64EC"/>
    <w:rsid w:val="001F6551"/>
    <w:rsid w:val="001F65E7"/>
    <w:rsid w:val="001F6AAE"/>
    <w:rsid w:val="001F6BA2"/>
    <w:rsid w:val="001F6C60"/>
    <w:rsid w:val="001F6FD5"/>
    <w:rsid w:val="001F71AF"/>
    <w:rsid w:val="001F7A4C"/>
    <w:rsid w:val="001F7BE9"/>
    <w:rsid w:val="001F7CCE"/>
    <w:rsid w:val="001F7D08"/>
    <w:rsid w:val="001F7E2D"/>
    <w:rsid w:val="0020017B"/>
    <w:rsid w:val="002001B7"/>
    <w:rsid w:val="0020065D"/>
    <w:rsid w:val="00200763"/>
    <w:rsid w:val="00200B54"/>
    <w:rsid w:val="00200C31"/>
    <w:rsid w:val="00200DD3"/>
    <w:rsid w:val="00200DF3"/>
    <w:rsid w:val="00200F14"/>
    <w:rsid w:val="0020143E"/>
    <w:rsid w:val="00201745"/>
    <w:rsid w:val="00201757"/>
    <w:rsid w:val="002018BC"/>
    <w:rsid w:val="00201985"/>
    <w:rsid w:val="00201A3A"/>
    <w:rsid w:val="00201E47"/>
    <w:rsid w:val="00201EB2"/>
    <w:rsid w:val="00202105"/>
    <w:rsid w:val="00202157"/>
    <w:rsid w:val="0020230A"/>
    <w:rsid w:val="00202A1C"/>
    <w:rsid w:val="00202D69"/>
    <w:rsid w:val="00202EA2"/>
    <w:rsid w:val="00202F87"/>
    <w:rsid w:val="00203290"/>
    <w:rsid w:val="002032AE"/>
    <w:rsid w:val="00203AA1"/>
    <w:rsid w:val="00203B89"/>
    <w:rsid w:val="00203CA9"/>
    <w:rsid w:val="00203DD8"/>
    <w:rsid w:val="00204214"/>
    <w:rsid w:val="0020448E"/>
    <w:rsid w:val="0020455B"/>
    <w:rsid w:val="002046A1"/>
    <w:rsid w:val="002048C9"/>
    <w:rsid w:val="00204B0C"/>
    <w:rsid w:val="00204BCD"/>
    <w:rsid w:val="00204CB9"/>
    <w:rsid w:val="00204F81"/>
    <w:rsid w:val="00204FAD"/>
    <w:rsid w:val="00205195"/>
    <w:rsid w:val="0020569D"/>
    <w:rsid w:val="0020577D"/>
    <w:rsid w:val="002057FB"/>
    <w:rsid w:val="002058E1"/>
    <w:rsid w:val="00205E15"/>
    <w:rsid w:val="00205EC3"/>
    <w:rsid w:val="00205EC8"/>
    <w:rsid w:val="0020642D"/>
    <w:rsid w:val="0020652D"/>
    <w:rsid w:val="002065C1"/>
    <w:rsid w:val="002067DF"/>
    <w:rsid w:val="0020690B"/>
    <w:rsid w:val="00206B29"/>
    <w:rsid w:val="00206E3E"/>
    <w:rsid w:val="00207472"/>
    <w:rsid w:val="0020750B"/>
    <w:rsid w:val="0020790E"/>
    <w:rsid w:val="00207CB8"/>
    <w:rsid w:val="002100A3"/>
    <w:rsid w:val="002100FD"/>
    <w:rsid w:val="0021012B"/>
    <w:rsid w:val="00210135"/>
    <w:rsid w:val="0021042A"/>
    <w:rsid w:val="00210629"/>
    <w:rsid w:val="0021065B"/>
    <w:rsid w:val="0021092F"/>
    <w:rsid w:val="00210A49"/>
    <w:rsid w:val="00210DF2"/>
    <w:rsid w:val="00210F45"/>
    <w:rsid w:val="00211274"/>
    <w:rsid w:val="002117E5"/>
    <w:rsid w:val="00211810"/>
    <w:rsid w:val="00211E6A"/>
    <w:rsid w:val="00211EE8"/>
    <w:rsid w:val="00211FCE"/>
    <w:rsid w:val="002122F8"/>
    <w:rsid w:val="002123A2"/>
    <w:rsid w:val="0021288D"/>
    <w:rsid w:val="00212A50"/>
    <w:rsid w:val="00212B7D"/>
    <w:rsid w:val="00212E7B"/>
    <w:rsid w:val="00212ED2"/>
    <w:rsid w:val="0021305E"/>
    <w:rsid w:val="00213245"/>
    <w:rsid w:val="002135F5"/>
    <w:rsid w:val="0021371F"/>
    <w:rsid w:val="002139EA"/>
    <w:rsid w:val="00213C37"/>
    <w:rsid w:val="00213C48"/>
    <w:rsid w:val="00213E67"/>
    <w:rsid w:val="00213F76"/>
    <w:rsid w:val="00214318"/>
    <w:rsid w:val="002146D7"/>
    <w:rsid w:val="00214809"/>
    <w:rsid w:val="002148E9"/>
    <w:rsid w:val="00214E41"/>
    <w:rsid w:val="00214EE7"/>
    <w:rsid w:val="0021551A"/>
    <w:rsid w:val="0021568D"/>
    <w:rsid w:val="0021580A"/>
    <w:rsid w:val="0021580C"/>
    <w:rsid w:val="00215BD0"/>
    <w:rsid w:val="00215D2F"/>
    <w:rsid w:val="002161D5"/>
    <w:rsid w:val="002161EA"/>
    <w:rsid w:val="00216BDB"/>
    <w:rsid w:val="00216D00"/>
    <w:rsid w:val="00216EF8"/>
    <w:rsid w:val="00216FE2"/>
    <w:rsid w:val="0021724A"/>
    <w:rsid w:val="00217294"/>
    <w:rsid w:val="0021751F"/>
    <w:rsid w:val="002177CC"/>
    <w:rsid w:val="002177EB"/>
    <w:rsid w:val="002178F5"/>
    <w:rsid w:val="002178F7"/>
    <w:rsid w:val="002178F8"/>
    <w:rsid w:val="0021792C"/>
    <w:rsid w:val="00217C29"/>
    <w:rsid w:val="00217FA2"/>
    <w:rsid w:val="00220010"/>
    <w:rsid w:val="00220251"/>
    <w:rsid w:val="002202BB"/>
    <w:rsid w:val="00220645"/>
    <w:rsid w:val="00220797"/>
    <w:rsid w:val="002207B1"/>
    <w:rsid w:val="00220852"/>
    <w:rsid w:val="00220B41"/>
    <w:rsid w:val="00220C15"/>
    <w:rsid w:val="00220D76"/>
    <w:rsid w:val="00220D8C"/>
    <w:rsid w:val="00220F42"/>
    <w:rsid w:val="0022102C"/>
    <w:rsid w:val="0022108C"/>
    <w:rsid w:val="002211E8"/>
    <w:rsid w:val="002212AA"/>
    <w:rsid w:val="00221322"/>
    <w:rsid w:val="00221445"/>
    <w:rsid w:val="002214C6"/>
    <w:rsid w:val="002217D6"/>
    <w:rsid w:val="00221852"/>
    <w:rsid w:val="0022197F"/>
    <w:rsid w:val="002219A8"/>
    <w:rsid w:val="00221A28"/>
    <w:rsid w:val="00221A4F"/>
    <w:rsid w:val="00221BD4"/>
    <w:rsid w:val="00221DC2"/>
    <w:rsid w:val="00221E29"/>
    <w:rsid w:val="002222E4"/>
    <w:rsid w:val="00222375"/>
    <w:rsid w:val="002228C6"/>
    <w:rsid w:val="002229B7"/>
    <w:rsid w:val="0022326D"/>
    <w:rsid w:val="00223301"/>
    <w:rsid w:val="0022352C"/>
    <w:rsid w:val="0022354B"/>
    <w:rsid w:val="002236C9"/>
    <w:rsid w:val="00223BAD"/>
    <w:rsid w:val="00223F14"/>
    <w:rsid w:val="00223F39"/>
    <w:rsid w:val="00224AE6"/>
    <w:rsid w:val="00224DD8"/>
    <w:rsid w:val="00224E19"/>
    <w:rsid w:val="002255F8"/>
    <w:rsid w:val="002257DF"/>
    <w:rsid w:val="00225D95"/>
    <w:rsid w:val="00225EC1"/>
    <w:rsid w:val="00225ED4"/>
    <w:rsid w:val="002265F1"/>
    <w:rsid w:val="00226950"/>
    <w:rsid w:val="00226EA0"/>
    <w:rsid w:val="002270A6"/>
    <w:rsid w:val="0022712B"/>
    <w:rsid w:val="002274E3"/>
    <w:rsid w:val="00227A71"/>
    <w:rsid w:val="00227D0B"/>
    <w:rsid w:val="00227F2D"/>
    <w:rsid w:val="002302EF"/>
    <w:rsid w:val="00230309"/>
    <w:rsid w:val="0023075C"/>
    <w:rsid w:val="00231172"/>
    <w:rsid w:val="00231300"/>
    <w:rsid w:val="00231365"/>
    <w:rsid w:val="00231866"/>
    <w:rsid w:val="002318B1"/>
    <w:rsid w:val="00231A71"/>
    <w:rsid w:val="00231CE8"/>
    <w:rsid w:val="00231E2C"/>
    <w:rsid w:val="00232181"/>
    <w:rsid w:val="002323DB"/>
    <w:rsid w:val="002324A3"/>
    <w:rsid w:val="0023265A"/>
    <w:rsid w:val="0023282E"/>
    <w:rsid w:val="00232AA5"/>
    <w:rsid w:val="00232BED"/>
    <w:rsid w:val="00232F11"/>
    <w:rsid w:val="00232F45"/>
    <w:rsid w:val="00233586"/>
    <w:rsid w:val="002337A5"/>
    <w:rsid w:val="00233AD5"/>
    <w:rsid w:val="002343FF"/>
    <w:rsid w:val="00234822"/>
    <w:rsid w:val="00234C6C"/>
    <w:rsid w:val="00234CA0"/>
    <w:rsid w:val="00234CAD"/>
    <w:rsid w:val="00234F4A"/>
    <w:rsid w:val="00235099"/>
    <w:rsid w:val="00235311"/>
    <w:rsid w:val="0023532E"/>
    <w:rsid w:val="00235491"/>
    <w:rsid w:val="002355BC"/>
    <w:rsid w:val="00235903"/>
    <w:rsid w:val="00235B58"/>
    <w:rsid w:val="00235C18"/>
    <w:rsid w:val="00235D2A"/>
    <w:rsid w:val="00235EED"/>
    <w:rsid w:val="0023640F"/>
    <w:rsid w:val="002365DF"/>
    <w:rsid w:val="00236CC1"/>
    <w:rsid w:val="00236F53"/>
    <w:rsid w:val="00236FB9"/>
    <w:rsid w:val="0023717E"/>
    <w:rsid w:val="002373E2"/>
    <w:rsid w:val="002374AB"/>
    <w:rsid w:val="0023794F"/>
    <w:rsid w:val="00237A39"/>
    <w:rsid w:val="00237EBC"/>
    <w:rsid w:val="00237EF0"/>
    <w:rsid w:val="0024004C"/>
    <w:rsid w:val="00240062"/>
    <w:rsid w:val="002401AC"/>
    <w:rsid w:val="00240359"/>
    <w:rsid w:val="002403CB"/>
    <w:rsid w:val="00240426"/>
    <w:rsid w:val="00240564"/>
    <w:rsid w:val="002406F3"/>
    <w:rsid w:val="0024074F"/>
    <w:rsid w:val="00240990"/>
    <w:rsid w:val="00240BF2"/>
    <w:rsid w:val="00240D33"/>
    <w:rsid w:val="00240DF5"/>
    <w:rsid w:val="00240F21"/>
    <w:rsid w:val="00241164"/>
    <w:rsid w:val="00241254"/>
    <w:rsid w:val="0024186D"/>
    <w:rsid w:val="00241E0F"/>
    <w:rsid w:val="00242404"/>
    <w:rsid w:val="00242556"/>
    <w:rsid w:val="002426E1"/>
    <w:rsid w:val="00242D13"/>
    <w:rsid w:val="00242D1A"/>
    <w:rsid w:val="00242DCF"/>
    <w:rsid w:val="00242F12"/>
    <w:rsid w:val="00242F51"/>
    <w:rsid w:val="002430EB"/>
    <w:rsid w:val="002432FF"/>
    <w:rsid w:val="00243338"/>
    <w:rsid w:val="00243356"/>
    <w:rsid w:val="00243485"/>
    <w:rsid w:val="002434B9"/>
    <w:rsid w:val="002436C1"/>
    <w:rsid w:val="002438FA"/>
    <w:rsid w:val="00243A30"/>
    <w:rsid w:val="00243B15"/>
    <w:rsid w:val="00243D5A"/>
    <w:rsid w:val="00243D66"/>
    <w:rsid w:val="0024421A"/>
    <w:rsid w:val="00244415"/>
    <w:rsid w:val="00244499"/>
    <w:rsid w:val="00244DDA"/>
    <w:rsid w:val="00244FBD"/>
    <w:rsid w:val="00245146"/>
    <w:rsid w:val="00245568"/>
    <w:rsid w:val="00245898"/>
    <w:rsid w:val="002458C2"/>
    <w:rsid w:val="0024595A"/>
    <w:rsid w:val="00245ABB"/>
    <w:rsid w:val="00245E7C"/>
    <w:rsid w:val="00245E95"/>
    <w:rsid w:val="00245EDE"/>
    <w:rsid w:val="00245F57"/>
    <w:rsid w:val="00246281"/>
    <w:rsid w:val="00246708"/>
    <w:rsid w:val="00246833"/>
    <w:rsid w:val="00246B0E"/>
    <w:rsid w:val="00247310"/>
    <w:rsid w:val="00247884"/>
    <w:rsid w:val="00247C48"/>
    <w:rsid w:val="00247C8F"/>
    <w:rsid w:val="00247E5A"/>
    <w:rsid w:val="00247FEE"/>
    <w:rsid w:val="002502CE"/>
    <w:rsid w:val="00250943"/>
    <w:rsid w:val="00250980"/>
    <w:rsid w:val="002509D6"/>
    <w:rsid w:val="00250C82"/>
    <w:rsid w:val="0025127C"/>
    <w:rsid w:val="00251362"/>
    <w:rsid w:val="00251433"/>
    <w:rsid w:val="002514ED"/>
    <w:rsid w:val="002515A4"/>
    <w:rsid w:val="002516B4"/>
    <w:rsid w:val="0025186E"/>
    <w:rsid w:val="002518CC"/>
    <w:rsid w:val="00251BE2"/>
    <w:rsid w:val="002523BA"/>
    <w:rsid w:val="00252456"/>
    <w:rsid w:val="00252974"/>
    <w:rsid w:val="002529E5"/>
    <w:rsid w:val="002531A2"/>
    <w:rsid w:val="002532C8"/>
    <w:rsid w:val="002532FC"/>
    <w:rsid w:val="002535D2"/>
    <w:rsid w:val="00253635"/>
    <w:rsid w:val="00253780"/>
    <w:rsid w:val="00253B17"/>
    <w:rsid w:val="00253B9B"/>
    <w:rsid w:val="002542D1"/>
    <w:rsid w:val="002543A0"/>
    <w:rsid w:val="00254568"/>
    <w:rsid w:val="002548A1"/>
    <w:rsid w:val="00254955"/>
    <w:rsid w:val="002549C3"/>
    <w:rsid w:val="00254B5A"/>
    <w:rsid w:val="00254B5F"/>
    <w:rsid w:val="00254BD4"/>
    <w:rsid w:val="00254CB2"/>
    <w:rsid w:val="002553D8"/>
    <w:rsid w:val="00255A1B"/>
    <w:rsid w:val="00255AD2"/>
    <w:rsid w:val="00255BC1"/>
    <w:rsid w:val="00255FA0"/>
    <w:rsid w:val="002562E0"/>
    <w:rsid w:val="00256337"/>
    <w:rsid w:val="00256484"/>
    <w:rsid w:val="002564DF"/>
    <w:rsid w:val="00256F35"/>
    <w:rsid w:val="00256F8E"/>
    <w:rsid w:val="00257186"/>
    <w:rsid w:val="00257229"/>
    <w:rsid w:val="002574D9"/>
    <w:rsid w:val="002576C2"/>
    <w:rsid w:val="0025772F"/>
    <w:rsid w:val="00257774"/>
    <w:rsid w:val="0025797E"/>
    <w:rsid w:val="00257D12"/>
    <w:rsid w:val="00257DE7"/>
    <w:rsid w:val="00257F3E"/>
    <w:rsid w:val="00260155"/>
    <w:rsid w:val="0026032B"/>
    <w:rsid w:val="00260598"/>
    <w:rsid w:val="00260715"/>
    <w:rsid w:val="00260C86"/>
    <w:rsid w:val="00260EAA"/>
    <w:rsid w:val="00261431"/>
    <w:rsid w:val="0026183B"/>
    <w:rsid w:val="00261973"/>
    <w:rsid w:val="00261D31"/>
    <w:rsid w:val="00261DB6"/>
    <w:rsid w:val="00261DC2"/>
    <w:rsid w:val="0026219C"/>
    <w:rsid w:val="002623C2"/>
    <w:rsid w:val="0026241D"/>
    <w:rsid w:val="00262849"/>
    <w:rsid w:val="002629F1"/>
    <w:rsid w:val="00262A0C"/>
    <w:rsid w:val="00262D1D"/>
    <w:rsid w:val="00262FB4"/>
    <w:rsid w:val="00263117"/>
    <w:rsid w:val="002631AF"/>
    <w:rsid w:val="00263274"/>
    <w:rsid w:val="00263337"/>
    <w:rsid w:val="002635A2"/>
    <w:rsid w:val="002637DF"/>
    <w:rsid w:val="002639A0"/>
    <w:rsid w:val="00263E45"/>
    <w:rsid w:val="00264044"/>
    <w:rsid w:val="00264128"/>
    <w:rsid w:val="00264283"/>
    <w:rsid w:val="002649CC"/>
    <w:rsid w:val="00264E79"/>
    <w:rsid w:val="00264EC4"/>
    <w:rsid w:val="00264FCC"/>
    <w:rsid w:val="00265765"/>
    <w:rsid w:val="00265871"/>
    <w:rsid w:val="002658EF"/>
    <w:rsid w:val="002659F0"/>
    <w:rsid w:val="00265B42"/>
    <w:rsid w:val="00265B62"/>
    <w:rsid w:val="00265C29"/>
    <w:rsid w:val="00265D3C"/>
    <w:rsid w:val="00265EC7"/>
    <w:rsid w:val="00265F27"/>
    <w:rsid w:val="00265FCE"/>
    <w:rsid w:val="00266059"/>
    <w:rsid w:val="002663AB"/>
    <w:rsid w:val="002663DE"/>
    <w:rsid w:val="002670D5"/>
    <w:rsid w:val="002673C5"/>
    <w:rsid w:val="00267462"/>
    <w:rsid w:val="00267B1B"/>
    <w:rsid w:val="00267D70"/>
    <w:rsid w:val="00267DAF"/>
    <w:rsid w:val="00267FB1"/>
    <w:rsid w:val="00270455"/>
    <w:rsid w:val="0027046C"/>
    <w:rsid w:val="002704F7"/>
    <w:rsid w:val="00270777"/>
    <w:rsid w:val="00270AA2"/>
    <w:rsid w:val="002714F4"/>
    <w:rsid w:val="00271905"/>
    <w:rsid w:val="00271A3B"/>
    <w:rsid w:val="00271C14"/>
    <w:rsid w:val="00271CD5"/>
    <w:rsid w:val="00271DEC"/>
    <w:rsid w:val="00271DF1"/>
    <w:rsid w:val="00271F27"/>
    <w:rsid w:val="00271FD3"/>
    <w:rsid w:val="002720A0"/>
    <w:rsid w:val="002723BA"/>
    <w:rsid w:val="002723E0"/>
    <w:rsid w:val="002732CE"/>
    <w:rsid w:val="00273855"/>
    <w:rsid w:val="00273B2C"/>
    <w:rsid w:val="00273CB4"/>
    <w:rsid w:val="00273DD2"/>
    <w:rsid w:val="00273E03"/>
    <w:rsid w:val="00273EB4"/>
    <w:rsid w:val="00273F69"/>
    <w:rsid w:val="00273F86"/>
    <w:rsid w:val="002741BE"/>
    <w:rsid w:val="00274740"/>
    <w:rsid w:val="00274B04"/>
    <w:rsid w:val="00274FC5"/>
    <w:rsid w:val="002750B5"/>
    <w:rsid w:val="002752D6"/>
    <w:rsid w:val="002753B6"/>
    <w:rsid w:val="00275424"/>
    <w:rsid w:val="0027546F"/>
    <w:rsid w:val="00275505"/>
    <w:rsid w:val="00275A96"/>
    <w:rsid w:val="00275F61"/>
    <w:rsid w:val="002760D3"/>
    <w:rsid w:val="0027616E"/>
    <w:rsid w:val="0027635B"/>
    <w:rsid w:val="00276700"/>
    <w:rsid w:val="0027672C"/>
    <w:rsid w:val="0027687A"/>
    <w:rsid w:val="002768FA"/>
    <w:rsid w:val="00277064"/>
    <w:rsid w:val="00277125"/>
    <w:rsid w:val="00277387"/>
    <w:rsid w:val="002774E0"/>
    <w:rsid w:val="0027765B"/>
    <w:rsid w:val="002776B2"/>
    <w:rsid w:val="002779FB"/>
    <w:rsid w:val="00277A0B"/>
    <w:rsid w:val="00277B6B"/>
    <w:rsid w:val="00277B7E"/>
    <w:rsid w:val="00277CE7"/>
    <w:rsid w:val="0028009D"/>
    <w:rsid w:val="00280120"/>
    <w:rsid w:val="00280462"/>
    <w:rsid w:val="00280581"/>
    <w:rsid w:val="0028063F"/>
    <w:rsid w:val="002806BD"/>
    <w:rsid w:val="002807A4"/>
    <w:rsid w:val="00280807"/>
    <w:rsid w:val="00280A48"/>
    <w:rsid w:val="00280C5E"/>
    <w:rsid w:val="0028104B"/>
    <w:rsid w:val="00281097"/>
    <w:rsid w:val="002812E0"/>
    <w:rsid w:val="002814AF"/>
    <w:rsid w:val="00281581"/>
    <w:rsid w:val="002819EB"/>
    <w:rsid w:val="00281CAD"/>
    <w:rsid w:val="002821A5"/>
    <w:rsid w:val="0028236E"/>
    <w:rsid w:val="002825E7"/>
    <w:rsid w:val="002826C4"/>
    <w:rsid w:val="0028278E"/>
    <w:rsid w:val="00282831"/>
    <w:rsid w:val="00282CE1"/>
    <w:rsid w:val="00283086"/>
    <w:rsid w:val="002831FA"/>
    <w:rsid w:val="002832E8"/>
    <w:rsid w:val="00283345"/>
    <w:rsid w:val="002835BA"/>
    <w:rsid w:val="00283B01"/>
    <w:rsid w:val="00283B03"/>
    <w:rsid w:val="00283BB0"/>
    <w:rsid w:val="00284087"/>
    <w:rsid w:val="00284580"/>
    <w:rsid w:val="00284664"/>
    <w:rsid w:val="00284681"/>
    <w:rsid w:val="002855D9"/>
    <w:rsid w:val="002858EF"/>
    <w:rsid w:val="00285AF1"/>
    <w:rsid w:val="00285ECD"/>
    <w:rsid w:val="002860D5"/>
    <w:rsid w:val="00286159"/>
    <w:rsid w:val="002863D7"/>
    <w:rsid w:val="002864C5"/>
    <w:rsid w:val="002865DF"/>
    <w:rsid w:val="00286708"/>
    <w:rsid w:val="00286CB3"/>
    <w:rsid w:val="00287311"/>
    <w:rsid w:val="0028795D"/>
    <w:rsid w:val="00287ABE"/>
    <w:rsid w:val="00287AE0"/>
    <w:rsid w:val="00287B7F"/>
    <w:rsid w:val="00287CAB"/>
    <w:rsid w:val="00287D6C"/>
    <w:rsid w:val="00287FAB"/>
    <w:rsid w:val="002904DC"/>
    <w:rsid w:val="002904EE"/>
    <w:rsid w:val="002904EF"/>
    <w:rsid w:val="002905F1"/>
    <w:rsid w:val="002905F7"/>
    <w:rsid w:val="002906F5"/>
    <w:rsid w:val="002907FC"/>
    <w:rsid w:val="0029083C"/>
    <w:rsid w:val="002908C0"/>
    <w:rsid w:val="00290BA4"/>
    <w:rsid w:val="00290C70"/>
    <w:rsid w:val="00290D62"/>
    <w:rsid w:val="00291034"/>
    <w:rsid w:val="002910EA"/>
    <w:rsid w:val="00291482"/>
    <w:rsid w:val="002914F6"/>
    <w:rsid w:val="002920FC"/>
    <w:rsid w:val="002924C2"/>
    <w:rsid w:val="002924D6"/>
    <w:rsid w:val="002925A8"/>
    <w:rsid w:val="002925CB"/>
    <w:rsid w:val="0029276F"/>
    <w:rsid w:val="0029282D"/>
    <w:rsid w:val="00292902"/>
    <w:rsid w:val="00292C76"/>
    <w:rsid w:val="00292CA0"/>
    <w:rsid w:val="00292FA1"/>
    <w:rsid w:val="00293227"/>
    <w:rsid w:val="00293381"/>
    <w:rsid w:val="002933DF"/>
    <w:rsid w:val="0029358E"/>
    <w:rsid w:val="002938CA"/>
    <w:rsid w:val="00293E62"/>
    <w:rsid w:val="00293EA4"/>
    <w:rsid w:val="002941ED"/>
    <w:rsid w:val="002942E7"/>
    <w:rsid w:val="0029449F"/>
    <w:rsid w:val="00294518"/>
    <w:rsid w:val="002948B1"/>
    <w:rsid w:val="0029528F"/>
    <w:rsid w:val="00295C7E"/>
    <w:rsid w:val="00295DAC"/>
    <w:rsid w:val="0029602D"/>
    <w:rsid w:val="002962F0"/>
    <w:rsid w:val="00296445"/>
    <w:rsid w:val="00296532"/>
    <w:rsid w:val="002965FD"/>
    <w:rsid w:val="002966AB"/>
    <w:rsid w:val="00296D32"/>
    <w:rsid w:val="00296E70"/>
    <w:rsid w:val="00297009"/>
    <w:rsid w:val="00297196"/>
    <w:rsid w:val="0029731F"/>
    <w:rsid w:val="00297717"/>
    <w:rsid w:val="00297A08"/>
    <w:rsid w:val="00297A37"/>
    <w:rsid w:val="002A03BF"/>
    <w:rsid w:val="002A04C0"/>
    <w:rsid w:val="002A0952"/>
    <w:rsid w:val="002A0F3D"/>
    <w:rsid w:val="002A1019"/>
    <w:rsid w:val="002A129F"/>
    <w:rsid w:val="002A1567"/>
    <w:rsid w:val="002A161C"/>
    <w:rsid w:val="002A17B5"/>
    <w:rsid w:val="002A1E70"/>
    <w:rsid w:val="002A1E8B"/>
    <w:rsid w:val="002A240A"/>
    <w:rsid w:val="002A2505"/>
    <w:rsid w:val="002A2548"/>
    <w:rsid w:val="002A28CB"/>
    <w:rsid w:val="002A2BAC"/>
    <w:rsid w:val="002A2D9D"/>
    <w:rsid w:val="002A32C5"/>
    <w:rsid w:val="002A32C7"/>
    <w:rsid w:val="002A3304"/>
    <w:rsid w:val="002A3556"/>
    <w:rsid w:val="002A36AC"/>
    <w:rsid w:val="002A3778"/>
    <w:rsid w:val="002A3C51"/>
    <w:rsid w:val="002A41ED"/>
    <w:rsid w:val="002A42DF"/>
    <w:rsid w:val="002A4861"/>
    <w:rsid w:val="002A493B"/>
    <w:rsid w:val="002A4D75"/>
    <w:rsid w:val="002A4DB0"/>
    <w:rsid w:val="002A5027"/>
    <w:rsid w:val="002A50E5"/>
    <w:rsid w:val="002A536A"/>
    <w:rsid w:val="002A559D"/>
    <w:rsid w:val="002A55E3"/>
    <w:rsid w:val="002A562C"/>
    <w:rsid w:val="002A5EA5"/>
    <w:rsid w:val="002A6117"/>
    <w:rsid w:val="002A613D"/>
    <w:rsid w:val="002A6429"/>
    <w:rsid w:val="002A6506"/>
    <w:rsid w:val="002A6585"/>
    <w:rsid w:val="002A658D"/>
    <w:rsid w:val="002A65A2"/>
    <w:rsid w:val="002A6A5A"/>
    <w:rsid w:val="002A6A88"/>
    <w:rsid w:val="002A6CCC"/>
    <w:rsid w:val="002A710F"/>
    <w:rsid w:val="002A7147"/>
    <w:rsid w:val="002A7495"/>
    <w:rsid w:val="002A77C7"/>
    <w:rsid w:val="002A7C81"/>
    <w:rsid w:val="002B011F"/>
    <w:rsid w:val="002B0196"/>
    <w:rsid w:val="002B036F"/>
    <w:rsid w:val="002B04F6"/>
    <w:rsid w:val="002B05EC"/>
    <w:rsid w:val="002B0A11"/>
    <w:rsid w:val="002B0A5D"/>
    <w:rsid w:val="002B0C87"/>
    <w:rsid w:val="002B10BC"/>
    <w:rsid w:val="002B10D7"/>
    <w:rsid w:val="002B13B9"/>
    <w:rsid w:val="002B1A48"/>
    <w:rsid w:val="002B1A50"/>
    <w:rsid w:val="002B1B5B"/>
    <w:rsid w:val="002B1D4B"/>
    <w:rsid w:val="002B1EFD"/>
    <w:rsid w:val="002B2333"/>
    <w:rsid w:val="002B23C4"/>
    <w:rsid w:val="002B24BA"/>
    <w:rsid w:val="002B251F"/>
    <w:rsid w:val="002B2752"/>
    <w:rsid w:val="002B27A1"/>
    <w:rsid w:val="002B27DB"/>
    <w:rsid w:val="002B29FF"/>
    <w:rsid w:val="002B2CA6"/>
    <w:rsid w:val="002B2D28"/>
    <w:rsid w:val="002B3078"/>
    <w:rsid w:val="002B3107"/>
    <w:rsid w:val="002B31DA"/>
    <w:rsid w:val="002B3356"/>
    <w:rsid w:val="002B33EF"/>
    <w:rsid w:val="002B35A5"/>
    <w:rsid w:val="002B35BF"/>
    <w:rsid w:val="002B3A37"/>
    <w:rsid w:val="002B3BF5"/>
    <w:rsid w:val="002B3DD9"/>
    <w:rsid w:val="002B3F9C"/>
    <w:rsid w:val="002B408C"/>
    <w:rsid w:val="002B41E1"/>
    <w:rsid w:val="002B43BA"/>
    <w:rsid w:val="002B4411"/>
    <w:rsid w:val="002B4472"/>
    <w:rsid w:val="002B48B5"/>
    <w:rsid w:val="002B5123"/>
    <w:rsid w:val="002B5568"/>
    <w:rsid w:val="002B58A9"/>
    <w:rsid w:val="002B5AF1"/>
    <w:rsid w:val="002B5D59"/>
    <w:rsid w:val="002B608F"/>
    <w:rsid w:val="002B629A"/>
    <w:rsid w:val="002B654D"/>
    <w:rsid w:val="002B6AAE"/>
    <w:rsid w:val="002B6BCB"/>
    <w:rsid w:val="002B6D08"/>
    <w:rsid w:val="002B6D22"/>
    <w:rsid w:val="002B6D7D"/>
    <w:rsid w:val="002B6F6A"/>
    <w:rsid w:val="002B7146"/>
    <w:rsid w:val="002B72A3"/>
    <w:rsid w:val="002B72A9"/>
    <w:rsid w:val="002B7A60"/>
    <w:rsid w:val="002B7D94"/>
    <w:rsid w:val="002C04AF"/>
    <w:rsid w:val="002C05A7"/>
    <w:rsid w:val="002C1E70"/>
    <w:rsid w:val="002C2031"/>
    <w:rsid w:val="002C2422"/>
    <w:rsid w:val="002C2748"/>
    <w:rsid w:val="002C284C"/>
    <w:rsid w:val="002C2BA0"/>
    <w:rsid w:val="002C2CEB"/>
    <w:rsid w:val="002C2E67"/>
    <w:rsid w:val="002C31AF"/>
    <w:rsid w:val="002C351B"/>
    <w:rsid w:val="002C3938"/>
    <w:rsid w:val="002C3B14"/>
    <w:rsid w:val="002C3B9F"/>
    <w:rsid w:val="002C3BFE"/>
    <w:rsid w:val="002C3EB3"/>
    <w:rsid w:val="002C3EE9"/>
    <w:rsid w:val="002C4492"/>
    <w:rsid w:val="002C44D5"/>
    <w:rsid w:val="002C48B9"/>
    <w:rsid w:val="002C4988"/>
    <w:rsid w:val="002C4C10"/>
    <w:rsid w:val="002C4D7A"/>
    <w:rsid w:val="002C4DEE"/>
    <w:rsid w:val="002C4FEE"/>
    <w:rsid w:val="002C5163"/>
    <w:rsid w:val="002C5181"/>
    <w:rsid w:val="002C51C2"/>
    <w:rsid w:val="002C55E6"/>
    <w:rsid w:val="002C55F5"/>
    <w:rsid w:val="002C5636"/>
    <w:rsid w:val="002C5BBD"/>
    <w:rsid w:val="002C5C5B"/>
    <w:rsid w:val="002C5EE0"/>
    <w:rsid w:val="002C61DB"/>
    <w:rsid w:val="002C64A8"/>
    <w:rsid w:val="002C64C1"/>
    <w:rsid w:val="002C6A16"/>
    <w:rsid w:val="002C6DB3"/>
    <w:rsid w:val="002C6F0A"/>
    <w:rsid w:val="002C70DA"/>
    <w:rsid w:val="002C70F4"/>
    <w:rsid w:val="002C771C"/>
    <w:rsid w:val="002C7C3D"/>
    <w:rsid w:val="002C7C8B"/>
    <w:rsid w:val="002C7FD1"/>
    <w:rsid w:val="002D0135"/>
    <w:rsid w:val="002D01CC"/>
    <w:rsid w:val="002D02A8"/>
    <w:rsid w:val="002D1610"/>
    <w:rsid w:val="002D171D"/>
    <w:rsid w:val="002D17B5"/>
    <w:rsid w:val="002D17C3"/>
    <w:rsid w:val="002D1804"/>
    <w:rsid w:val="002D1B8C"/>
    <w:rsid w:val="002D1BE9"/>
    <w:rsid w:val="002D1D51"/>
    <w:rsid w:val="002D1F26"/>
    <w:rsid w:val="002D2003"/>
    <w:rsid w:val="002D20D7"/>
    <w:rsid w:val="002D2334"/>
    <w:rsid w:val="002D23E0"/>
    <w:rsid w:val="002D27F9"/>
    <w:rsid w:val="002D285F"/>
    <w:rsid w:val="002D2BC7"/>
    <w:rsid w:val="002D2CB3"/>
    <w:rsid w:val="002D2EB4"/>
    <w:rsid w:val="002D2FC6"/>
    <w:rsid w:val="002D3072"/>
    <w:rsid w:val="002D3265"/>
    <w:rsid w:val="002D32FA"/>
    <w:rsid w:val="002D37D9"/>
    <w:rsid w:val="002D3B10"/>
    <w:rsid w:val="002D3C90"/>
    <w:rsid w:val="002D3D9B"/>
    <w:rsid w:val="002D44CE"/>
    <w:rsid w:val="002D453F"/>
    <w:rsid w:val="002D4792"/>
    <w:rsid w:val="002D48A6"/>
    <w:rsid w:val="002D4A06"/>
    <w:rsid w:val="002D4B9B"/>
    <w:rsid w:val="002D4EF1"/>
    <w:rsid w:val="002D4F13"/>
    <w:rsid w:val="002D5298"/>
    <w:rsid w:val="002D5392"/>
    <w:rsid w:val="002D58AF"/>
    <w:rsid w:val="002D5A74"/>
    <w:rsid w:val="002D5B32"/>
    <w:rsid w:val="002D5D17"/>
    <w:rsid w:val="002D5EA1"/>
    <w:rsid w:val="002D68E9"/>
    <w:rsid w:val="002D6909"/>
    <w:rsid w:val="002D69A9"/>
    <w:rsid w:val="002D6AE1"/>
    <w:rsid w:val="002D6D07"/>
    <w:rsid w:val="002D755F"/>
    <w:rsid w:val="002D7611"/>
    <w:rsid w:val="002D7C32"/>
    <w:rsid w:val="002E00A5"/>
    <w:rsid w:val="002E01C4"/>
    <w:rsid w:val="002E02E4"/>
    <w:rsid w:val="002E05D8"/>
    <w:rsid w:val="002E0630"/>
    <w:rsid w:val="002E070F"/>
    <w:rsid w:val="002E0AE7"/>
    <w:rsid w:val="002E0EFA"/>
    <w:rsid w:val="002E0F47"/>
    <w:rsid w:val="002E11F7"/>
    <w:rsid w:val="002E1433"/>
    <w:rsid w:val="002E1489"/>
    <w:rsid w:val="002E1891"/>
    <w:rsid w:val="002E1CB8"/>
    <w:rsid w:val="002E2162"/>
    <w:rsid w:val="002E2174"/>
    <w:rsid w:val="002E21C3"/>
    <w:rsid w:val="002E25C1"/>
    <w:rsid w:val="002E2682"/>
    <w:rsid w:val="002E26A8"/>
    <w:rsid w:val="002E297C"/>
    <w:rsid w:val="002E299B"/>
    <w:rsid w:val="002E2A9E"/>
    <w:rsid w:val="002E2C96"/>
    <w:rsid w:val="002E2DDA"/>
    <w:rsid w:val="002E326C"/>
    <w:rsid w:val="002E33A1"/>
    <w:rsid w:val="002E3570"/>
    <w:rsid w:val="002E3635"/>
    <w:rsid w:val="002E37C0"/>
    <w:rsid w:val="002E392D"/>
    <w:rsid w:val="002E3CEF"/>
    <w:rsid w:val="002E3D97"/>
    <w:rsid w:val="002E3EA0"/>
    <w:rsid w:val="002E4001"/>
    <w:rsid w:val="002E400F"/>
    <w:rsid w:val="002E4185"/>
    <w:rsid w:val="002E43CC"/>
    <w:rsid w:val="002E449D"/>
    <w:rsid w:val="002E450A"/>
    <w:rsid w:val="002E4705"/>
    <w:rsid w:val="002E4BC6"/>
    <w:rsid w:val="002E4BFA"/>
    <w:rsid w:val="002E4F4A"/>
    <w:rsid w:val="002E520D"/>
    <w:rsid w:val="002E5502"/>
    <w:rsid w:val="002E556D"/>
    <w:rsid w:val="002E5999"/>
    <w:rsid w:val="002E5B07"/>
    <w:rsid w:val="002E5E80"/>
    <w:rsid w:val="002E5F8C"/>
    <w:rsid w:val="002E656E"/>
    <w:rsid w:val="002E6614"/>
    <w:rsid w:val="002E675A"/>
    <w:rsid w:val="002E6859"/>
    <w:rsid w:val="002E68A3"/>
    <w:rsid w:val="002E68E6"/>
    <w:rsid w:val="002E6902"/>
    <w:rsid w:val="002E6AF0"/>
    <w:rsid w:val="002E6C38"/>
    <w:rsid w:val="002E6CAE"/>
    <w:rsid w:val="002E6CE2"/>
    <w:rsid w:val="002E6D40"/>
    <w:rsid w:val="002E7247"/>
    <w:rsid w:val="002E73A9"/>
    <w:rsid w:val="002E7A37"/>
    <w:rsid w:val="002E7A83"/>
    <w:rsid w:val="002E7B3F"/>
    <w:rsid w:val="002E7FF6"/>
    <w:rsid w:val="002F00D4"/>
    <w:rsid w:val="002F0218"/>
    <w:rsid w:val="002F02D7"/>
    <w:rsid w:val="002F030B"/>
    <w:rsid w:val="002F0999"/>
    <w:rsid w:val="002F0B4E"/>
    <w:rsid w:val="002F0B81"/>
    <w:rsid w:val="002F0E65"/>
    <w:rsid w:val="002F1027"/>
    <w:rsid w:val="002F11C5"/>
    <w:rsid w:val="002F192C"/>
    <w:rsid w:val="002F1B1D"/>
    <w:rsid w:val="002F2027"/>
    <w:rsid w:val="002F2033"/>
    <w:rsid w:val="002F2209"/>
    <w:rsid w:val="002F23F5"/>
    <w:rsid w:val="002F2532"/>
    <w:rsid w:val="002F276B"/>
    <w:rsid w:val="002F2907"/>
    <w:rsid w:val="002F29E7"/>
    <w:rsid w:val="002F2CF0"/>
    <w:rsid w:val="002F34FD"/>
    <w:rsid w:val="002F3698"/>
    <w:rsid w:val="002F3703"/>
    <w:rsid w:val="002F3AF5"/>
    <w:rsid w:val="002F3B04"/>
    <w:rsid w:val="002F3B89"/>
    <w:rsid w:val="002F3C25"/>
    <w:rsid w:val="002F3C6C"/>
    <w:rsid w:val="002F3D10"/>
    <w:rsid w:val="002F3E0A"/>
    <w:rsid w:val="002F4344"/>
    <w:rsid w:val="002F4575"/>
    <w:rsid w:val="002F462C"/>
    <w:rsid w:val="002F4A08"/>
    <w:rsid w:val="002F4A5E"/>
    <w:rsid w:val="002F4C72"/>
    <w:rsid w:val="002F4D88"/>
    <w:rsid w:val="002F4DEB"/>
    <w:rsid w:val="002F54C2"/>
    <w:rsid w:val="002F5D29"/>
    <w:rsid w:val="002F5DC4"/>
    <w:rsid w:val="002F5F39"/>
    <w:rsid w:val="002F6075"/>
    <w:rsid w:val="002F6B43"/>
    <w:rsid w:val="002F6DCA"/>
    <w:rsid w:val="002F6ECF"/>
    <w:rsid w:val="002F7101"/>
    <w:rsid w:val="002F7191"/>
    <w:rsid w:val="002F748E"/>
    <w:rsid w:val="002F755C"/>
    <w:rsid w:val="002F7666"/>
    <w:rsid w:val="002F7E32"/>
    <w:rsid w:val="002F7F20"/>
    <w:rsid w:val="0030001E"/>
    <w:rsid w:val="00300129"/>
    <w:rsid w:val="00300228"/>
    <w:rsid w:val="0030059F"/>
    <w:rsid w:val="003009AB"/>
    <w:rsid w:val="003009CD"/>
    <w:rsid w:val="00300BAA"/>
    <w:rsid w:val="00301082"/>
    <w:rsid w:val="0030115D"/>
    <w:rsid w:val="00301215"/>
    <w:rsid w:val="00301630"/>
    <w:rsid w:val="003018C8"/>
    <w:rsid w:val="003019DB"/>
    <w:rsid w:val="00301A5E"/>
    <w:rsid w:val="00301CC6"/>
    <w:rsid w:val="00301EB1"/>
    <w:rsid w:val="003020DB"/>
    <w:rsid w:val="003021AC"/>
    <w:rsid w:val="00302323"/>
    <w:rsid w:val="0030237E"/>
    <w:rsid w:val="00302411"/>
    <w:rsid w:val="00302738"/>
    <w:rsid w:val="00302F4B"/>
    <w:rsid w:val="00303067"/>
    <w:rsid w:val="00303243"/>
    <w:rsid w:val="0030341D"/>
    <w:rsid w:val="0030365C"/>
    <w:rsid w:val="0030393F"/>
    <w:rsid w:val="00303B8E"/>
    <w:rsid w:val="00303E65"/>
    <w:rsid w:val="00303E97"/>
    <w:rsid w:val="003041D9"/>
    <w:rsid w:val="00304582"/>
    <w:rsid w:val="0030478A"/>
    <w:rsid w:val="003048C3"/>
    <w:rsid w:val="00304AD6"/>
    <w:rsid w:val="00304E36"/>
    <w:rsid w:val="00304EAD"/>
    <w:rsid w:val="00304EF3"/>
    <w:rsid w:val="0030542B"/>
    <w:rsid w:val="0030567F"/>
    <w:rsid w:val="0030595D"/>
    <w:rsid w:val="0030596C"/>
    <w:rsid w:val="00305BE7"/>
    <w:rsid w:val="0030605F"/>
    <w:rsid w:val="00306246"/>
    <w:rsid w:val="00306267"/>
    <w:rsid w:val="003062C1"/>
    <w:rsid w:val="0030630A"/>
    <w:rsid w:val="003066E0"/>
    <w:rsid w:val="003067CA"/>
    <w:rsid w:val="003067D6"/>
    <w:rsid w:val="003068CC"/>
    <w:rsid w:val="003069E6"/>
    <w:rsid w:val="00306B9D"/>
    <w:rsid w:val="00306DD1"/>
    <w:rsid w:val="00306E15"/>
    <w:rsid w:val="003070A0"/>
    <w:rsid w:val="00307175"/>
    <w:rsid w:val="00307261"/>
    <w:rsid w:val="0030731E"/>
    <w:rsid w:val="00307407"/>
    <w:rsid w:val="003074B8"/>
    <w:rsid w:val="0030756E"/>
    <w:rsid w:val="00307873"/>
    <w:rsid w:val="0030789F"/>
    <w:rsid w:val="0030793F"/>
    <w:rsid w:val="00307B8D"/>
    <w:rsid w:val="00307BD7"/>
    <w:rsid w:val="00307D66"/>
    <w:rsid w:val="00310296"/>
    <w:rsid w:val="003102E4"/>
    <w:rsid w:val="003105A9"/>
    <w:rsid w:val="0031083D"/>
    <w:rsid w:val="003109EF"/>
    <w:rsid w:val="00310C3F"/>
    <w:rsid w:val="00310C5B"/>
    <w:rsid w:val="00311026"/>
    <w:rsid w:val="00311335"/>
    <w:rsid w:val="0031141B"/>
    <w:rsid w:val="00311432"/>
    <w:rsid w:val="003118FC"/>
    <w:rsid w:val="00311974"/>
    <w:rsid w:val="00312413"/>
    <w:rsid w:val="00312482"/>
    <w:rsid w:val="00312654"/>
    <w:rsid w:val="00312868"/>
    <w:rsid w:val="003128E3"/>
    <w:rsid w:val="003129E8"/>
    <w:rsid w:val="00312AFD"/>
    <w:rsid w:val="00312D02"/>
    <w:rsid w:val="00312F2D"/>
    <w:rsid w:val="003130CE"/>
    <w:rsid w:val="00313134"/>
    <w:rsid w:val="0031368E"/>
    <w:rsid w:val="00313888"/>
    <w:rsid w:val="003138C8"/>
    <w:rsid w:val="003138D3"/>
    <w:rsid w:val="00313C6C"/>
    <w:rsid w:val="00313FD0"/>
    <w:rsid w:val="00314116"/>
    <w:rsid w:val="00314437"/>
    <w:rsid w:val="0031455E"/>
    <w:rsid w:val="0031459B"/>
    <w:rsid w:val="00314A16"/>
    <w:rsid w:val="00314A3F"/>
    <w:rsid w:val="003151C2"/>
    <w:rsid w:val="0031521A"/>
    <w:rsid w:val="003152E7"/>
    <w:rsid w:val="00315419"/>
    <w:rsid w:val="0031542C"/>
    <w:rsid w:val="00315509"/>
    <w:rsid w:val="0031585A"/>
    <w:rsid w:val="00315922"/>
    <w:rsid w:val="00315EB4"/>
    <w:rsid w:val="00316262"/>
    <w:rsid w:val="00316780"/>
    <w:rsid w:val="003168F1"/>
    <w:rsid w:val="00316925"/>
    <w:rsid w:val="00316A72"/>
    <w:rsid w:val="00316BA3"/>
    <w:rsid w:val="00316CE3"/>
    <w:rsid w:val="00316E55"/>
    <w:rsid w:val="003170A4"/>
    <w:rsid w:val="003170C3"/>
    <w:rsid w:val="003173ED"/>
    <w:rsid w:val="0031768E"/>
    <w:rsid w:val="00317C27"/>
    <w:rsid w:val="00317E19"/>
    <w:rsid w:val="003200EE"/>
    <w:rsid w:val="003205BD"/>
    <w:rsid w:val="003205BF"/>
    <w:rsid w:val="0032065D"/>
    <w:rsid w:val="00320B7D"/>
    <w:rsid w:val="00320D7E"/>
    <w:rsid w:val="00320DEA"/>
    <w:rsid w:val="00320F8D"/>
    <w:rsid w:val="00320FA8"/>
    <w:rsid w:val="00321106"/>
    <w:rsid w:val="003214F0"/>
    <w:rsid w:val="003215BF"/>
    <w:rsid w:val="003218C3"/>
    <w:rsid w:val="00321934"/>
    <w:rsid w:val="00321938"/>
    <w:rsid w:val="00321995"/>
    <w:rsid w:val="00321A90"/>
    <w:rsid w:val="00321B17"/>
    <w:rsid w:val="00321BCE"/>
    <w:rsid w:val="00321CE5"/>
    <w:rsid w:val="00321DBC"/>
    <w:rsid w:val="00321F0C"/>
    <w:rsid w:val="00321FC8"/>
    <w:rsid w:val="00322040"/>
    <w:rsid w:val="0032220C"/>
    <w:rsid w:val="003228B3"/>
    <w:rsid w:val="00322B7A"/>
    <w:rsid w:val="00322D32"/>
    <w:rsid w:val="00323012"/>
    <w:rsid w:val="00323302"/>
    <w:rsid w:val="00323435"/>
    <w:rsid w:val="003235E5"/>
    <w:rsid w:val="00323CD4"/>
    <w:rsid w:val="00323D70"/>
    <w:rsid w:val="00323E6A"/>
    <w:rsid w:val="00323EE8"/>
    <w:rsid w:val="00323FE9"/>
    <w:rsid w:val="003243B6"/>
    <w:rsid w:val="003245B6"/>
    <w:rsid w:val="003247D9"/>
    <w:rsid w:val="00324913"/>
    <w:rsid w:val="0032498D"/>
    <w:rsid w:val="003249AE"/>
    <w:rsid w:val="003249EA"/>
    <w:rsid w:val="00325171"/>
    <w:rsid w:val="00325351"/>
    <w:rsid w:val="00325601"/>
    <w:rsid w:val="00325C97"/>
    <w:rsid w:val="003261B9"/>
    <w:rsid w:val="00326304"/>
    <w:rsid w:val="0032636A"/>
    <w:rsid w:val="00326836"/>
    <w:rsid w:val="00326C0D"/>
    <w:rsid w:val="00326F36"/>
    <w:rsid w:val="003276B1"/>
    <w:rsid w:val="003279E0"/>
    <w:rsid w:val="00327F50"/>
    <w:rsid w:val="003300C4"/>
    <w:rsid w:val="0033040E"/>
    <w:rsid w:val="00330427"/>
    <w:rsid w:val="00330AAE"/>
    <w:rsid w:val="00330B25"/>
    <w:rsid w:val="00330C19"/>
    <w:rsid w:val="00330D48"/>
    <w:rsid w:val="00330D56"/>
    <w:rsid w:val="00330EEF"/>
    <w:rsid w:val="003311F9"/>
    <w:rsid w:val="00331213"/>
    <w:rsid w:val="003316E3"/>
    <w:rsid w:val="003317EA"/>
    <w:rsid w:val="0033184F"/>
    <w:rsid w:val="003318AF"/>
    <w:rsid w:val="00331AA0"/>
    <w:rsid w:val="00331AE5"/>
    <w:rsid w:val="00331B92"/>
    <w:rsid w:val="00331D3E"/>
    <w:rsid w:val="00331F0E"/>
    <w:rsid w:val="00331F66"/>
    <w:rsid w:val="003324D0"/>
    <w:rsid w:val="00332500"/>
    <w:rsid w:val="003328E2"/>
    <w:rsid w:val="00332B2B"/>
    <w:rsid w:val="0033338E"/>
    <w:rsid w:val="003336E9"/>
    <w:rsid w:val="00333762"/>
    <w:rsid w:val="00333996"/>
    <w:rsid w:val="00333BBB"/>
    <w:rsid w:val="00333CF5"/>
    <w:rsid w:val="00333D08"/>
    <w:rsid w:val="00333F73"/>
    <w:rsid w:val="00334D06"/>
    <w:rsid w:val="00334D16"/>
    <w:rsid w:val="00334D2A"/>
    <w:rsid w:val="00334D99"/>
    <w:rsid w:val="00334F86"/>
    <w:rsid w:val="00335523"/>
    <w:rsid w:val="00335846"/>
    <w:rsid w:val="00335A11"/>
    <w:rsid w:val="00335B4B"/>
    <w:rsid w:val="00335C6E"/>
    <w:rsid w:val="003366FB"/>
    <w:rsid w:val="00336DDE"/>
    <w:rsid w:val="0033733C"/>
    <w:rsid w:val="00337519"/>
    <w:rsid w:val="0033759A"/>
    <w:rsid w:val="00337CF4"/>
    <w:rsid w:val="00337D71"/>
    <w:rsid w:val="003406D8"/>
    <w:rsid w:val="00340AE5"/>
    <w:rsid w:val="00340D71"/>
    <w:rsid w:val="00340D81"/>
    <w:rsid w:val="00340F7F"/>
    <w:rsid w:val="00341363"/>
    <w:rsid w:val="003414B8"/>
    <w:rsid w:val="00341519"/>
    <w:rsid w:val="003415E8"/>
    <w:rsid w:val="0034191B"/>
    <w:rsid w:val="003419B9"/>
    <w:rsid w:val="00341A05"/>
    <w:rsid w:val="00341C62"/>
    <w:rsid w:val="0034272A"/>
    <w:rsid w:val="003427D4"/>
    <w:rsid w:val="0034298C"/>
    <w:rsid w:val="0034299D"/>
    <w:rsid w:val="00342D22"/>
    <w:rsid w:val="00342EC7"/>
    <w:rsid w:val="00342F34"/>
    <w:rsid w:val="00342F4E"/>
    <w:rsid w:val="0034318E"/>
    <w:rsid w:val="0034369A"/>
    <w:rsid w:val="00343742"/>
    <w:rsid w:val="00343876"/>
    <w:rsid w:val="00343997"/>
    <w:rsid w:val="00343A9D"/>
    <w:rsid w:val="00343E75"/>
    <w:rsid w:val="003440EB"/>
    <w:rsid w:val="003440F2"/>
    <w:rsid w:val="003441DE"/>
    <w:rsid w:val="003443E4"/>
    <w:rsid w:val="003445D6"/>
    <w:rsid w:val="00344873"/>
    <w:rsid w:val="0034493D"/>
    <w:rsid w:val="00344E41"/>
    <w:rsid w:val="00344EB9"/>
    <w:rsid w:val="00344EDF"/>
    <w:rsid w:val="00345220"/>
    <w:rsid w:val="0034574C"/>
    <w:rsid w:val="00345973"/>
    <w:rsid w:val="00345BA1"/>
    <w:rsid w:val="00345E56"/>
    <w:rsid w:val="00345E67"/>
    <w:rsid w:val="0034665C"/>
    <w:rsid w:val="00346C66"/>
    <w:rsid w:val="00346E38"/>
    <w:rsid w:val="0034732C"/>
    <w:rsid w:val="0034751C"/>
    <w:rsid w:val="00347B40"/>
    <w:rsid w:val="00347B51"/>
    <w:rsid w:val="00350283"/>
    <w:rsid w:val="0035034A"/>
    <w:rsid w:val="0035039A"/>
    <w:rsid w:val="00350522"/>
    <w:rsid w:val="003506AD"/>
    <w:rsid w:val="00350797"/>
    <w:rsid w:val="00350958"/>
    <w:rsid w:val="00350BFB"/>
    <w:rsid w:val="00350F11"/>
    <w:rsid w:val="003510C6"/>
    <w:rsid w:val="0035126C"/>
    <w:rsid w:val="0035127E"/>
    <w:rsid w:val="003513E5"/>
    <w:rsid w:val="00351666"/>
    <w:rsid w:val="00351A87"/>
    <w:rsid w:val="00351BD4"/>
    <w:rsid w:val="00351FCD"/>
    <w:rsid w:val="00352778"/>
    <w:rsid w:val="0035289B"/>
    <w:rsid w:val="003529D6"/>
    <w:rsid w:val="00352D78"/>
    <w:rsid w:val="003530F2"/>
    <w:rsid w:val="00353285"/>
    <w:rsid w:val="003532F0"/>
    <w:rsid w:val="0035330B"/>
    <w:rsid w:val="003534B1"/>
    <w:rsid w:val="003535F7"/>
    <w:rsid w:val="003537EE"/>
    <w:rsid w:val="00353950"/>
    <w:rsid w:val="003540CE"/>
    <w:rsid w:val="0035410A"/>
    <w:rsid w:val="0035428F"/>
    <w:rsid w:val="0035475C"/>
    <w:rsid w:val="00355156"/>
    <w:rsid w:val="00355524"/>
    <w:rsid w:val="003556FB"/>
    <w:rsid w:val="00355EC7"/>
    <w:rsid w:val="003560B6"/>
    <w:rsid w:val="00356188"/>
    <w:rsid w:val="00356322"/>
    <w:rsid w:val="003565CD"/>
    <w:rsid w:val="003566D6"/>
    <w:rsid w:val="00356708"/>
    <w:rsid w:val="0035672E"/>
    <w:rsid w:val="0035711B"/>
    <w:rsid w:val="003571F5"/>
    <w:rsid w:val="003572DB"/>
    <w:rsid w:val="0035765A"/>
    <w:rsid w:val="00357763"/>
    <w:rsid w:val="003577C0"/>
    <w:rsid w:val="003577D4"/>
    <w:rsid w:val="00357DE5"/>
    <w:rsid w:val="00357E6C"/>
    <w:rsid w:val="00357E75"/>
    <w:rsid w:val="00357ED5"/>
    <w:rsid w:val="00357F84"/>
    <w:rsid w:val="0036038E"/>
    <w:rsid w:val="003603A5"/>
    <w:rsid w:val="003610FA"/>
    <w:rsid w:val="00361216"/>
    <w:rsid w:val="0036128C"/>
    <w:rsid w:val="00361439"/>
    <w:rsid w:val="00361658"/>
    <w:rsid w:val="00361715"/>
    <w:rsid w:val="00361778"/>
    <w:rsid w:val="00361917"/>
    <w:rsid w:val="00361AE2"/>
    <w:rsid w:val="00361C42"/>
    <w:rsid w:val="003620F0"/>
    <w:rsid w:val="00362154"/>
    <w:rsid w:val="00362268"/>
    <w:rsid w:val="00362842"/>
    <w:rsid w:val="00362C01"/>
    <w:rsid w:val="00362CDB"/>
    <w:rsid w:val="0036300B"/>
    <w:rsid w:val="003631CE"/>
    <w:rsid w:val="003636E4"/>
    <w:rsid w:val="0036378F"/>
    <w:rsid w:val="00363B35"/>
    <w:rsid w:val="00363CD2"/>
    <w:rsid w:val="00363E93"/>
    <w:rsid w:val="00363F90"/>
    <w:rsid w:val="00363FA2"/>
    <w:rsid w:val="0036421F"/>
    <w:rsid w:val="003645EF"/>
    <w:rsid w:val="003647CD"/>
    <w:rsid w:val="00364820"/>
    <w:rsid w:val="00364843"/>
    <w:rsid w:val="00364870"/>
    <w:rsid w:val="00364D3D"/>
    <w:rsid w:val="00364FFF"/>
    <w:rsid w:val="00365045"/>
    <w:rsid w:val="003656CA"/>
    <w:rsid w:val="003657B8"/>
    <w:rsid w:val="00365AB9"/>
    <w:rsid w:val="00365BB7"/>
    <w:rsid w:val="00365CE0"/>
    <w:rsid w:val="00365D88"/>
    <w:rsid w:val="00365E58"/>
    <w:rsid w:val="00365E85"/>
    <w:rsid w:val="00366040"/>
    <w:rsid w:val="0036604E"/>
    <w:rsid w:val="003662A5"/>
    <w:rsid w:val="003663FA"/>
    <w:rsid w:val="003669C7"/>
    <w:rsid w:val="00366E59"/>
    <w:rsid w:val="00367315"/>
    <w:rsid w:val="00367600"/>
    <w:rsid w:val="003676AD"/>
    <w:rsid w:val="00367974"/>
    <w:rsid w:val="00367EA3"/>
    <w:rsid w:val="0037017E"/>
    <w:rsid w:val="003702BA"/>
    <w:rsid w:val="0037038D"/>
    <w:rsid w:val="00370723"/>
    <w:rsid w:val="003708A3"/>
    <w:rsid w:val="00370A6B"/>
    <w:rsid w:val="003711D3"/>
    <w:rsid w:val="00371F78"/>
    <w:rsid w:val="00372067"/>
    <w:rsid w:val="003721BB"/>
    <w:rsid w:val="0037231B"/>
    <w:rsid w:val="0037287D"/>
    <w:rsid w:val="00372952"/>
    <w:rsid w:val="0037297D"/>
    <w:rsid w:val="00372BAC"/>
    <w:rsid w:val="00372D79"/>
    <w:rsid w:val="0037311E"/>
    <w:rsid w:val="00373ABD"/>
    <w:rsid w:val="00373DD4"/>
    <w:rsid w:val="00373F11"/>
    <w:rsid w:val="0037441E"/>
    <w:rsid w:val="003745F0"/>
    <w:rsid w:val="0037465A"/>
    <w:rsid w:val="00374707"/>
    <w:rsid w:val="003747D0"/>
    <w:rsid w:val="003748DE"/>
    <w:rsid w:val="00374BFA"/>
    <w:rsid w:val="00374C0A"/>
    <w:rsid w:val="00374DB7"/>
    <w:rsid w:val="00374EC7"/>
    <w:rsid w:val="00375015"/>
    <w:rsid w:val="0037533E"/>
    <w:rsid w:val="003754B4"/>
    <w:rsid w:val="003756F9"/>
    <w:rsid w:val="00375A84"/>
    <w:rsid w:val="00375D0E"/>
    <w:rsid w:val="00376067"/>
    <w:rsid w:val="003763B2"/>
    <w:rsid w:val="00376679"/>
    <w:rsid w:val="00376877"/>
    <w:rsid w:val="003768D2"/>
    <w:rsid w:val="003769E7"/>
    <w:rsid w:val="00376C10"/>
    <w:rsid w:val="00376C2B"/>
    <w:rsid w:val="00376CCD"/>
    <w:rsid w:val="00376D4D"/>
    <w:rsid w:val="00377207"/>
    <w:rsid w:val="003773E2"/>
    <w:rsid w:val="0037740B"/>
    <w:rsid w:val="00377510"/>
    <w:rsid w:val="00377794"/>
    <w:rsid w:val="0037793E"/>
    <w:rsid w:val="00377A94"/>
    <w:rsid w:val="00377E04"/>
    <w:rsid w:val="00377E75"/>
    <w:rsid w:val="00377EEE"/>
    <w:rsid w:val="00377FD1"/>
    <w:rsid w:val="00380110"/>
    <w:rsid w:val="0038029F"/>
    <w:rsid w:val="003803DD"/>
    <w:rsid w:val="003806A8"/>
    <w:rsid w:val="00380B46"/>
    <w:rsid w:val="00380C1C"/>
    <w:rsid w:val="00380E63"/>
    <w:rsid w:val="00380EC6"/>
    <w:rsid w:val="0038124D"/>
    <w:rsid w:val="00381385"/>
    <w:rsid w:val="003814D7"/>
    <w:rsid w:val="003816E3"/>
    <w:rsid w:val="00381988"/>
    <w:rsid w:val="00381F12"/>
    <w:rsid w:val="003820A1"/>
    <w:rsid w:val="0038215B"/>
    <w:rsid w:val="003822F7"/>
    <w:rsid w:val="00382700"/>
    <w:rsid w:val="003827F9"/>
    <w:rsid w:val="00382E54"/>
    <w:rsid w:val="00382EB4"/>
    <w:rsid w:val="00382EC1"/>
    <w:rsid w:val="00383068"/>
    <w:rsid w:val="003831CE"/>
    <w:rsid w:val="0038364A"/>
    <w:rsid w:val="0038381D"/>
    <w:rsid w:val="00383A77"/>
    <w:rsid w:val="00383BA2"/>
    <w:rsid w:val="00383CEC"/>
    <w:rsid w:val="00383D5D"/>
    <w:rsid w:val="00383DE6"/>
    <w:rsid w:val="00383FB7"/>
    <w:rsid w:val="00384775"/>
    <w:rsid w:val="00384E4C"/>
    <w:rsid w:val="00384E8C"/>
    <w:rsid w:val="00384EE1"/>
    <w:rsid w:val="00385B49"/>
    <w:rsid w:val="00385BD9"/>
    <w:rsid w:val="00385FF9"/>
    <w:rsid w:val="0038609B"/>
    <w:rsid w:val="003862AA"/>
    <w:rsid w:val="003864E6"/>
    <w:rsid w:val="00386865"/>
    <w:rsid w:val="00386975"/>
    <w:rsid w:val="00386AC6"/>
    <w:rsid w:val="00386C4D"/>
    <w:rsid w:val="0038759E"/>
    <w:rsid w:val="003876B9"/>
    <w:rsid w:val="00387710"/>
    <w:rsid w:val="003877DF"/>
    <w:rsid w:val="00387830"/>
    <w:rsid w:val="00387856"/>
    <w:rsid w:val="0038791E"/>
    <w:rsid w:val="003879F2"/>
    <w:rsid w:val="00387B1B"/>
    <w:rsid w:val="00387BAE"/>
    <w:rsid w:val="00387CC6"/>
    <w:rsid w:val="00387ED1"/>
    <w:rsid w:val="00390381"/>
    <w:rsid w:val="003904F8"/>
    <w:rsid w:val="0039086C"/>
    <w:rsid w:val="00391098"/>
    <w:rsid w:val="00391303"/>
    <w:rsid w:val="003916AF"/>
    <w:rsid w:val="0039192B"/>
    <w:rsid w:val="00391A7F"/>
    <w:rsid w:val="00391AF5"/>
    <w:rsid w:val="00392376"/>
    <w:rsid w:val="00392629"/>
    <w:rsid w:val="003928C5"/>
    <w:rsid w:val="00392A61"/>
    <w:rsid w:val="00392EE0"/>
    <w:rsid w:val="00393219"/>
    <w:rsid w:val="0039332D"/>
    <w:rsid w:val="003934BE"/>
    <w:rsid w:val="00393E22"/>
    <w:rsid w:val="003940BF"/>
    <w:rsid w:val="0039411B"/>
    <w:rsid w:val="0039427C"/>
    <w:rsid w:val="003944B8"/>
    <w:rsid w:val="00394703"/>
    <w:rsid w:val="00394D10"/>
    <w:rsid w:val="00394DF7"/>
    <w:rsid w:val="00395250"/>
    <w:rsid w:val="003953A8"/>
    <w:rsid w:val="0039542C"/>
    <w:rsid w:val="00395431"/>
    <w:rsid w:val="003954C7"/>
    <w:rsid w:val="003955AD"/>
    <w:rsid w:val="00395733"/>
    <w:rsid w:val="003957D3"/>
    <w:rsid w:val="003958EE"/>
    <w:rsid w:val="00395AD3"/>
    <w:rsid w:val="00395B89"/>
    <w:rsid w:val="00395BC7"/>
    <w:rsid w:val="00395F61"/>
    <w:rsid w:val="00396341"/>
    <w:rsid w:val="00396CB4"/>
    <w:rsid w:val="00396D2E"/>
    <w:rsid w:val="00396EBD"/>
    <w:rsid w:val="00397291"/>
    <w:rsid w:val="00397473"/>
    <w:rsid w:val="00397484"/>
    <w:rsid w:val="003976CC"/>
    <w:rsid w:val="00397AF7"/>
    <w:rsid w:val="003A0090"/>
    <w:rsid w:val="003A0132"/>
    <w:rsid w:val="003A08F5"/>
    <w:rsid w:val="003A09A1"/>
    <w:rsid w:val="003A0B72"/>
    <w:rsid w:val="003A0F18"/>
    <w:rsid w:val="003A125D"/>
    <w:rsid w:val="003A1B1A"/>
    <w:rsid w:val="003A1E80"/>
    <w:rsid w:val="003A245C"/>
    <w:rsid w:val="003A2C25"/>
    <w:rsid w:val="003A2C66"/>
    <w:rsid w:val="003A2CF7"/>
    <w:rsid w:val="003A2D4E"/>
    <w:rsid w:val="003A3058"/>
    <w:rsid w:val="003A319B"/>
    <w:rsid w:val="003A324B"/>
    <w:rsid w:val="003A3260"/>
    <w:rsid w:val="003A3404"/>
    <w:rsid w:val="003A347A"/>
    <w:rsid w:val="003A3A77"/>
    <w:rsid w:val="003A3CB7"/>
    <w:rsid w:val="003A3EA2"/>
    <w:rsid w:val="003A3FD2"/>
    <w:rsid w:val="003A4044"/>
    <w:rsid w:val="003A440C"/>
    <w:rsid w:val="003A4584"/>
    <w:rsid w:val="003A4588"/>
    <w:rsid w:val="003A47A0"/>
    <w:rsid w:val="003A4A49"/>
    <w:rsid w:val="003A51FC"/>
    <w:rsid w:val="003A560B"/>
    <w:rsid w:val="003A5F19"/>
    <w:rsid w:val="003A6079"/>
    <w:rsid w:val="003A61A3"/>
    <w:rsid w:val="003A64D6"/>
    <w:rsid w:val="003A652F"/>
    <w:rsid w:val="003A6663"/>
    <w:rsid w:val="003A69CE"/>
    <w:rsid w:val="003A6CD2"/>
    <w:rsid w:val="003A6D5E"/>
    <w:rsid w:val="003A6E67"/>
    <w:rsid w:val="003A7145"/>
    <w:rsid w:val="003A71A6"/>
    <w:rsid w:val="003A720E"/>
    <w:rsid w:val="003A74AE"/>
    <w:rsid w:val="003A74DC"/>
    <w:rsid w:val="003A763A"/>
    <w:rsid w:val="003A7912"/>
    <w:rsid w:val="003A7AAE"/>
    <w:rsid w:val="003A7C98"/>
    <w:rsid w:val="003A7DCF"/>
    <w:rsid w:val="003A7FA9"/>
    <w:rsid w:val="003B0158"/>
    <w:rsid w:val="003B01BF"/>
    <w:rsid w:val="003B04AA"/>
    <w:rsid w:val="003B0612"/>
    <w:rsid w:val="003B0A9F"/>
    <w:rsid w:val="003B0EC2"/>
    <w:rsid w:val="003B0EC3"/>
    <w:rsid w:val="003B0FF9"/>
    <w:rsid w:val="003B142F"/>
    <w:rsid w:val="003B166B"/>
    <w:rsid w:val="003B1ABB"/>
    <w:rsid w:val="003B1D9D"/>
    <w:rsid w:val="003B1EBD"/>
    <w:rsid w:val="003B2301"/>
    <w:rsid w:val="003B23ED"/>
    <w:rsid w:val="003B27C4"/>
    <w:rsid w:val="003B2844"/>
    <w:rsid w:val="003B28AD"/>
    <w:rsid w:val="003B28FD"/>
    <w:rsid w:val="003B2905"/>
    <w:rsid w:val="003B2907"/>
    <w:rsid w:val="003B2A57"/>
    <w:rsid w:val="003B2AF3"/>
    <w:rsid w:val="003B31A4"/>
    <w:rsid w:val="003B35C4"/>
    <w:rsid w:val="003B3B48"/>
    <w:rsid w:val="003B4252"/>
    <w:rsid w:val="003B49BA"/>
    <w:rsid w:val="003B4DAA"/>
    <w:rsid w:val="003B4F77"/>
    <w:rsid w:val="003B4F78"/>
    <w:rsid w:val="003B51B3"/>
    <w:rsid w:val="003B51F1"/>
    <w:rsid w:val="003B5251"/>
    <w:rsid w:val="003B5254"/>
    <w:rsid w:val="003B5459"/>
    <w:rsid w:val="003B5BD7"/>
    <w:rsid w:val="003B5C4F"/>
    <w:rsid w:val="003B5C8F"/>
    <w:rsid w:val="003B5E44"/>
    <w:rsid w:val="003B5F28"/>
    <w:rsid w:val="003B5F7D"/>
    <w:rsid w:val="003B60B0"/>
    <w:rsid w:val="003B65E8"/>
    <w:rsid w:val="003B667D"/>
    <w:rsid w:val="003B6775"/>
    <w:rsid w:val="003B68C6"/>
    <w:rsid w:val="003B6D6D"/>
    <w:rsid w:val="003B6EC2"/>
    <w:rsid w:val="003B702C"/>
    <w:rsid w:val="003B72FD"/>
    <w:rsid w:val="003B7350"/>
    <w:rsid w:val="003B751D"/>
    <w:rsid w:val="003B7736"/>
    <w:rsid w:val="003B77B7"/>
    <w:rsid w:val="003B7C01"/>
    <w:rsid w:val="003B7E84"/>
    <w:rsid w:val="003C0550"/>
    <w:rsid w:val="003C0610"/>
    <w:rsid w:val="003C073A"/>
    <w:rsid w:val="003C07E9"/>
    <w:rsid w:val="003C0AB2"/>
    <w:rsid w:val="003C0B6E"/>
    <w:rsid w:val="003C0CE6"/>
    <w:rsid w:val="003C1335"/>
    <w:rsid w:val="003C13A2"/>
    <w:rsid w:val="003C1896"/>
    <w:rsid w:val="003C19CD"/>
    <w:rsid w:val="003C1AE9"/>
    <w:rsid w:val="003C1C0F"/>
    <w:rsid w:val="003C1CB4"/>
    <w:rsid w:val="003C208A"/>
    <w:rsid w:val="003C21FA"/>
    <w:rsid w:val="003C250C"/>
    <w:rsid w:val="003C29A8"/>
    <w:rsid w:val="003C2B79"/>
    <w:rsid w:val="003C2BC4"/>
    <w:rsid w:val="003C319B"/>
    <w:rsid w:val="003C31D2"/>
    <w:rsid w:val="003C3463"/>
    <w:rsid w:val="003C384B"/>
    <w:rsid w:val="003C38AA"/>
    <w:rsid w:val="003C3AFA"/>
    <w:rsid w:val="003C3D5B"/>
    <w:rsid w:val="003C3D85"/>
    <w:rsid w:val="003C463A"/>
    <w:rsid w:val="003C4E25"/>
    <w:rsid w:val="003C515B"/>
    <w:rsid w:val="003C5207"/>
    <w:rsid w:val="003C5286"/>
    <w:rsid w:val="003C5419"/>
    <w:rsid w:val="003C547B"/>
    <w:rsid w:val="003C559C"/>
    <w:rsid w:val="003C577C"/>
    <w:rsid w:val="003C5CB8"/>
    <w:rsid w:val="003C5F0B"/>
    <w:rsid w:val="003C5F2F"/>
    <w:rsid w:val="003C608B"/>
    <w:rsid w:val="003C6279"/>
    <w:rsid w:val="003C62DF"/>
    <w:rsid w:val="003C644A"/>
    <w:rsid w:val="003C6723"/>
    <w:rsid w:val="003C68C8"/>
    <w:rsid w:val="003C6AF0"/>
    <w:rsid w:val="003C7017"/>
    <w:rsid w:val="003C7019"/>
    <w:rsid w:val="003C7565"/>
    <w:rsid w:val="003C7744"/>
    <w:rsid w:val="003C778E"/>
    <w:rsid w:val="003C77D1"/>
    <w:rsid w:val="003C78D8"/>
    <w:rsid w:val="003C79BC"/>
    <w:rsid w:val="003C7AB7"/>
    <w:rsid w:val="003C7D8E"/>
    <w:rsid w:val="003D02A1"/>
    <w:rsid w:val="003D0317"/>
    <w:rsid w:val="003D0540"/>
    <w:rsid w:val="003D0596"/>
    <w:rsid w:val="003D06D0"/>
    <w:rsid w:val="003D086F"/>
    <w:rsid w:val="003D0877"/>
    <w:rsid w:val="003D08EB"/>
    <w:rsid w:val="003D0EAE"/>
    <w:rsid w:val="003D1159"/>
    <w:rsid w:val="003D1189"/>
    <w:rsid w:val="003D122D"/>
    <w:rsid w:val="003D13AE"/>
    <w:rsid w:val="003D1464"/>
    <w:rsid w:val="003D167A"/>
    <w:rsid w:val="003D16A5"/>
    <w:rsid w:val="003D17AF"/>
    <w:rsid w:val="003D188A"/>
    <w:rsid w:val="003D1AB0"/>
    <w:rsid w:val="003D1ADC"/>
    <w:rsid w:val="003D1AE3"/>
    <w:rsid w:val="003D2108"/>
    <w:rsid w:val="003D25FE"/>
    <w:rsid w:val="003D2B8F"/>
    <w:rsid w:val="003D2CAB"/>
    <w:rsid w:val="003D2DA8"/>
    <w:rsid w:val="003D2DB4"/>
    <w:rsid w:val="003D3007"/>
    <w:rsid w:val="003D303D"/>
    <w:rsid w:val="003D333C"/>
    <w:rsid w:val="003D3527"/>
    <w:rsid w:val="003D35F4"/>
    <w:rsid w:val="003D3606"/>
    <w:rsid w:val="003D3836"/>
    <w:rsid w:val="003D39A1"/>
    <w:rsid w:val="003D3B59"/>
    <w:rsid w:val="003D3E6B"/>
    <w:rsid w:val="003D42FA"/>
    <w:rsid w:val="003D43A8"/>
    <w:rsid w:val="003D4448"/>
    <w:rsid w:val="003D4A64"/>
    <w:rsid w:val="003D4BCB"/>
    <w:rsid w:val="003D4EB7"/>
    <w:rsid w:val="003D4F61"/>
    <w:rsid w:val="003D523E"/>
    <w:rsid w:val="003D5327"/>
    <w:rsid w:val="003D5691"/>
    <w:rsid w:val="003D58D8"/>
    <w:rsid w:val="003D5A85"/>
    <w:rsid w:val="003D5AA0"/>
    <w:rsid w:val="003D5EF6"/>
    <w:rsid w:val="003D5F42"/>
    <w:rsid w:val="003D5F89"/>
    <w:rsid w:val="003D6583"/>
    <w:rsid w:val="003D69A7"/>
    <w:rsid w:val="003D6B6E"/>
    <w:rsid w:val="003D6F1F"/>
    <w:rsid w:val="003D6F2B"/>
    <w:rsid w:val="003D7536"/>
    <w:rsid w:val="003D76CE"/>
    <w:rsid w:val="003D7C8E"/>
    <w:rsid w:val="003D7C95"/>
    <w:rsid w:val="003D7D51"/>
    <w:rsid w:val="003E012A"/>
    <w:rsid w:val="003E0777"/>
    <w:rsid w:val="003E085D"/>
    <w:rsid w:val="003E0AE0"/>
    <w:rsid w:val="003E0B5D"/>
    <w:rsid w:val="003E0C96"/>
    <w:rsid w:val="003E0F04"/>
    <w:rsid w:val="003E1003"/>
    <w:rsid w:val="003E138B"/>
    <w:rsid w:val="003E1619"/>
    <w:rsid w:val="003E16EF"/>
    <w:rsid w:val="003E199B"/>
    <w:rsid w:val="003E20E4"/>
    <w:rsid w:val="003E21B6"/>
    <w:rsid w:val="003E21E5"/>
    <w:rsid w:val="003E2253"/>
    <w:rsid w:val="003E286A"/>
    <w:rsid w:val="003E295F"/>
    <w:rsid w:val="003E29BC"/>
    <w:rsid w:val="003E2C86"/>
    <w:rsid w:val="003E2EEC"/>
    <w:rsid w:val="003E2F54"/>
    <w:rsid w:val="003E3020"/>
    <w:rsid w:val="003E33F2"/>
    <w:rsid w:val="003E35FD"/>
    <w:rsid w:val="003E3919"/>
    <w:rsid w:val="003E3C26"/>
    <w:rsid w:val="003E3D77"/>
    <w:rsid w:val="003E3DDE"/>
    <w:rsid w:val="003E4048"/>
    <w:rsid w:val="003E42C9"/>
    <w:rsid w:val="003E4674"/>
    <w:rsid w:val="003E47B4"/>
    <w:rsid w:val="003E4871"/>
    <w:rsid w:val="003E4B56"/>
    <w:rsid w:val="003E4CF3"/>
    <w:rsid w:val="003E4F84"/>
    <w:rsid w:val="003E51C4"/>
    <w:rsid w:val="003E5340"/>
    <w:rsid w:val="003E5434"/>
    <w:rsid w:val="003E5555"/>
    <w:rsid w:val="003E55E1"/>
    <w:rsid w:val="003E5789"/>
    <w:rsid w:val="003E5A42"/>
    <w:rsid w:val="003E5DDE"/>
    <w:rsid w:val="003E610B"/>
    <w:rsid w:val="003E6821"/>
    <w:rsid w:val="003E6E38"/>
    <w:rsid w:val="003E6F1E"/>
    <w:rsid w:val="003E71F2"/>
    <w:rsid w:val="003E72C6"/>
    <w:rsid w:val="003E7758"/>
    <w:rsid w:val="003E786D"/>
    <w:rsid w:val="003E7AAE"/>
    <w:rsid w:val="003E7BD7"/>
    <w:rsid w:val="003F0241"/>
    <w:rsid w:val="003F0251"/>
    <w:rsid w:val="003F086D"/>
    <w:rsid w:val="003F0B00"/>
    <w:rsid w:val="003F0C55"/>
    <w:rsid w:val="003F0EDA"/>
    <w:rsid w:val="003F1582"/>
    <w:rsid w:val="003F1C7C"/>
    <w:rsid w:val="003F1F59"/>
    <w:rsid w:val="003F2073"/>
    <w:rsid w:val="003F20F9"/>
    <w:rsid w:val="003F24C7"/>
    <w:rsid w:val="003F250D"/>
    <w:rsid w:val="003F25E8"/>
    <w:rsid w:val="003F2A9C"/>
    <w:rsid w:val="003F2AD8"/>
    <w:rsid w:val="003F2B4D"/>
    <w:rsid w:val="003F2F48"/>
    <w:rsid w:val="003F2F73"/>
    <w:rsid w:val="003F3A09"/>
    <w:rsid w:val="003F3B18"/>
    <w:rsid w:val="003F3F2B"/>
    <w:rsid w:val="003F4074"/>
    <w:rsid w:val="003F43FE"/>
    <w:rsid w:val="003F440C"/>
    <w:rsid w:val="003F5611"/>
    <w:rsid w:val="003F56BC"/>
    <w:rsid w:val="003F57CF"/>
    <w:rsid w:val="003F5A9D"/>
    <w:rsid w:val="003F5BA4"/>
    <w:rsid w:val="003F5C21"/>
    <w:rsid w:val="003F5D31"/>
    <w:rsid w:val="003F5EAD"/>
    <w:rsid w:val="003F6305"/>
    <w:rsid w:val="003F6486"/>
    <w:rsid w:val="003F6636"/>
    <w:rsid w:val="003F6684"/>
    <w:rsid w:val="003F6CE4"/>
    <w:rsid w:val="003F6D5E"/>
    <w:rsid w:val="003F7438"/>
    <w:rsid w:val="003F78B7"/>
    <w:rsid w:val="003F7A1A"/>
    <w:rsid w:val="003F7B0E"/>
    <w:rsid w:val="003F7BDA"/>
    <w:rsid w:val="003F7F8C"/>
    <w:rsid w:val="00400043"/>
    <w:rsid w:val="00400091"/>
    <w:rsid w:val="004002B0"/>
    <w:rsid w:val="004003B0"/>
    <w:rsid w:val="00400435"/>
    <w:rsid w:val="004004C1"/>
    <w:rsid w:val="00400507"/>
    <w:rsid w:val="00400D12"/>
    <w:rsid w:val="00401218"/>
    <w:rsid w:val="0040125B"/>
    <w:rsid w:val="004012C9"/>
    <w:rsid w:val="00401491"/>
    <w:rsid w:val="004015BB"/>
    <w:rsid w:val="00401931"/>
    <w:rsid w:val="00401E14"/>
    <w:rsid w:val="0040209E"/>
    <w:rsid w:val="00402166"/>
    <w:rsid w:val="004023E6"/>
    <w:rsid w:val="00402C44"/>
    <w:rsid w:val="00402CA4"/>
    <w:rsid w:val="00402EE7"/>
    <w:rsid w:val="00402F8A"/>
    <w:rsid w:val="004035F3"/>
    <w:rsid w:val="00403706"/>
    <w:rsid w:val="0040370A"/>
    <w:rsid w:val="00403A05"/>
    <w:rsid w:val="00404004"/>
    <w:rsid w:val="004041C3"/>
    <w:rsid w:val="004043DD"/>
    <w:rsid w:val="00404435"/>
    <w:rsid w:val="00404A38"/>
    <w:rsid w:val="00404A52"/>
    <w:rsid w:val="00404AA5"/>
    <w:rsid w:val="00404B58"/>
    <w:rsid w:val="00404B67"/>
    <w:rsid w:val="004050F7"/>
    <w:rsid w:val="0040515F"/>
    <w:rsid w:val="00405491"/>
    <w:rsid w:val="0040556C"/>
    <w:rsid w:val="00405723"/>
    <w:rsid w:val="004059F5"/>
    <w:rsid w:val="00405A86"/>
    <w:rsid w:val="00405DCB"/>
    <w:rsid w:val="00406004"/>
    <w:rsid w:val="0040605B"/>
    <w:rsid w:val="004064EF"/>
    <w:rsid w:val="00406509"/>
    <w:rsid w:val="004069AA"/>
    <w:rsid w:val="00406CFA"/>
    <w:rsid w:val="00406DFF"/>
    <w:rsid w:val="00406E4C"/>
    <w:rsid w:val="00407010"/>
    <w:rsid w:val="004072B0"/>
    <w:rsid w:val="00407B54"/>
    <w:rsid w:val="00407C1C"/>
    <w:rsid w:val="00407C75"/>
    <w:rsid w:val="00410011"/>
    <w:rsid w:val="004104A8"/>
    <w:rsid w:val="004105B5"/>
    <w:rsid w:val="0041082D"/>
    <w:rsid w:val="00410852"/>
    <w:rsid w:val="00410A96"/>
    <w:rsid w:val="00410B4C"/>
    <w:rsid w:val="00410D18"/>
    <w:rsid w:val="00410E69"/>
    <w:rsid w:val="00411206"/>
    <w:rsid w:val="0041129F"/>
    <w:rsid w:val="00411388"/>
    <w:rsid w:val="00411C99"/>
    <w:rsid w:val="00411FE5"/>
    <w:rsid w:val="00412018"/>
    <w:rsid w:val="0041205C"/>
    <w:rsid w:val="00412629"/>
    <w:rsid w:val="004129DE"/>
    <w:rsid w:val="00412B6F"/>
    <w:rsid w:val="0041307B"/>
    <w:rsid w:val="004131DE"/>
    <w:rsid w:val="00413302"/>
    <w:rsid w:val="00413468"/>
    <w:rsid w:val="00413561"/>
    <w:rsid w:val="00413A8B"/>
    <w:rsid w:val="00413AE3"/>
    <w:rsid w:val="00413BAE"/>
    <w:rsid w:val="00413BF3"/>
    <w:rsid w:val="00413C29"/>
    <w:rsid w:val="0041418F"/>
    <w:rsid w:val="004141D1"/>
    <w:rsid w:val="004143ED"/>
    <w:rsid w:val="00414690"/>
    <w:rsid w:val="00414819"/>
    <w:rsid w:val="00414CC8"/>
    <w:rsid w:val="00414DD4"/>
    <w:rsid w:val="0041500A"/>
    <w:rsid w:val="00415061"/>
    <w:rsid w:val="0041513A"/>
    <w:rsid w:val="00415AD9"/>
    <w:rsid w:val="00415B43"/>
    <w:rsid w:val="00415C3B"/>
    <w:rsid w:val="00415D2E"/>
    <w:rsid w:val="00415E4F"/>
    <w:rsid w:val="00415EEA"/>
    <w:rsid w:val="00415EFE"/>
    <w:rsid w:val="0041602A"/>
    <w:rsid w:val="004164FB"/>
    <w:rsid w:val="00416531"/>
    <w:rsid w:val="0041663A"/>
    <w:rsid w:val="00416647"/>
    <w:rsid w:val="004166F8"/>
    <w:rsid w:val="00416929"/>
    <w:rsid w:val="0041699A"/>
    <w:rsid w:val="00416BFA"/>
    <w:rsid w:val="00416F11"/>
    <w:rsid w:val="0041700E"/>
    <w:rsid w:val="00417099"/>
    <w:rsid w:val="004170BA"/>
    <w:rsid w:val="004171A9"/>
    <w:rsid w:val="00417248"/>
    <w:rsid w:val="004177C0"/>
    <w:rsid w:val="004177D9"/>
    <w:rsid w:val="00417C0A"/>
    <w:rsid w:val="00417CD6"/>
    <w:rsid w:val="004201B2"/>
    <w:rsid w:val="0042036F"/>
    <w:rsid w:val="004204CB"/>
    <w:rsid w:val="00420510"/>
    <w:rsid w:val="0042060A"/>
    <w:rsid w:val="0042069A"/>
    <w:rsid w:val="00420EFC"/>
    <w:rsid w:val="00421647"/>
    <w:rsid w:val="004218A6"/>
    <w:rsid w:val="0042195E"/>
    <w:rsid w:val="00421B96"/>
    <w:rsid w:val="00421B9D"/>
    <w:rsid w:val="00421E35"/>
    <w:rsid w:val="00421ED3"/>
    <w:rsid w:val="00421EDE"/>
    <w:rsid w:val="00422314"/>
    <w:rsid w:val="0042276D"/>
    <w:rsid w:val="00422C39"/>
    <w:rsid w:val="004231F5"/>
    <w:rsid w:val="0042330F"/>
    <w:rsid w:val="004238DD"/>
    <w:rsid w:val="004239D1"/>
    <w:rsid w:val="00423E86"/>
    <w:rsid w:val="0042499C"/>
    <w:rsid w:val="00424AAD"/>
    <w:rsid w:val="00424AD7"/>
    <w:rsid w:val="00424CF8"/>
    <w:rsid w:val="00424D17"/>
    <w:rsid w:val="00424D61"/>
    <w:rsid w:val="00424EB0"/>
    <w:rsid w:val="0042514C"/>
    <w:rsid w:val="0042533D"/>
    <w:rsid w:val="00425716"/>
    <w:rsid w:val="00425726"/>
    <w:rsid w:val="00425CB9"/>
    <w:rsid w:val="00425E9D"/>
    <w:rsid w:val="00425F67"/>
    <w:rsid w:val="0042601B"/>
    <w:rsid w:val="00426249"/>
    <w:rsid w:val="00426C04"/>
    <w:rsid w:val="00426D97"/>
    <w:rsid w:val="00427064"/>
    <w:rsid w:val="0042728C"/>
    <w:rsid w:val="004274D7"/>
    <w:rsid w:val="00427732"/>
    <w:rsid w:val="00427B5B"/>
    <w:rsid w:val="00427D0F"/>
    <w:rsid w:val="00427D86"/>
    <w:rsid w:val="00427F92"/>
    <w:rsid w:val="004301F5"/>
    <w:rsid w:val="0043024B"/>
    <w:rsid w:val="004305BA"/>
    <w:rsid w:val="0043069B"/>
    <w:rsid w:val="004306AC"/>
    <w:rsid w:val="00430C73"/>
    <w:rsid w:val="00431054"/>
    <w:rsid w:val="00431237"/>
    <w:rsid w:val="004319B5"/>
    <w:rsid w:val="00431EDE"/>
    <w:rsid w:val="00431EEE"/>
    <w:rsid w:val="00431F34"/>
    <w:rsid w:val="004321EB"/>
    <w:rsid w:val="0043262A"/>
    <w:rsid w:val="00432A01"/>
    <w:rsid w:val="00432A8C"/>
    <w:rsid w:val="00432B02"/>
    <w:rsid w:val="00432C05"/>
    <w:rsid w:val="0043310C"/>
    <w:rsid w:val="004332F2"/>
    <w:rsid w:val="0043341C"/>
    <w:rsid w:val="00433478"/>
    <w:rsid w:val="00433BCB"/>
    <w:rsid w:val="00433C86"/>
    <w:rsid w:val="00433DEB"/>
    <w:rsid w:val="00433F0B"/>
    <w:rsid w:val="004341C8"/>
    <w:rsid w:val="00434313"/>
    <w:rsid w:val="00434339"/>
    <w:rsid w:val="00434538"/>
    <w:rsid w:val="00434667"/>
    <w:rsid w:val="004348DA"/>
    <w:rsid w:val="00434A03"/>
    <w:rsid w:val="00434AE1"/>
    <w:rsid w:val="00434E2F"/>
    <w:rsid w:val="00434FD3"/>
    <w:rsid w:val="00435000"/>
    <w:rsid w:val="004356F4"/>
    <w:rsid w:val="0043585E"/>
    <w:rsid w:val="00435D53"/>
    <w:rsid w:val="00435FBF"/>
    <w:rsid w:val="00436168"/>
    <w:rsid w:val="00436224"/>
    <w:rsid w:val="004362F5"/>
    <w:rsid w:val="00436EB3"/>
    <w:rsid w:val="0043702B"/>
    <w:rsid w:val="004370C4"/>
    <w:rsid w:val="004372A9"/>
    <w:rsid w:val="004372AC"/>
    <w:rsid w:val="004373A2"/>
    <w:rsid w:val="00437768"/>
    <w:rsid w:val="0043796B"/>
    <w:rsid w:val="00437BB4"/>
    <w:rsid w:val="00437C77"/>
    <w:rsid w:val="00437CA5"/>
    <w:rsid w:val="00437D55"/>
    <w:rsid w:val="00440263"/>
    <w:rsid w:val="004402F0"/>
    <w:rsid w:val="004406E0"/>
    <w:rsid w:val="00440848"/>
    <w:rsid w:val="0044085B"/>
    <w:rsid w:val="004409AE"/>
    <w:rsid w:val="00440B74"/>
    <w:rsid w:val="00440CBF"/>
    <w:rsid w:val="0044153D"/>
    <w:rsid w:val="004418A7"/>
    <w:rsid w:val="00441C81"/>
    <w:rsid w:val="00441C88"/>
    <w:rsid w:val="00441DED"/>
    <w:rsid w:val="0044225D"/>
    <w:rsid w:val="004426E9"/>
    <w:rsid w:val="00442894"/>
    <w:rsid w:val="00442C20"/>
    <w:rsid w:val="00442C3F"/>
    <w:rsid w:val="00442DB9"/>
    <w:rsid w:val="00442DE4"/>
    <w:rsid w:val="00442FD4"/>
    <w:rsid w:val="004435EC"/>
    <w:rsid w:val="004437BF"/>
    <w:rsid w:val="00443BF7"/>
    <w:rsid w:val="00443ECC"/>
    <w:rsid w:val="00444131"/>
    <w:rsid w:val="00444449"/>
    <w:rsid w:val="0044469F"/>
    <w:rsid w:val="004449E7"/>
    <w:rsid w:val="00444A44"/>
    <w:rsid w:val="00445034"/>
    <w:rsid w:val="004450BB"/>
    <w:rsid w:val="00445380"/>
    <w:rsid w:val="00445912"/>
    <w:rsid w:val="00445AE9"/>
    <w:rsid w:val="00445CF0"/>
    <w:rsid w:val="00445D95"/>
    <w:rsid w:val="00445E50"/>
    <w:rsid w:val="004463FA"/>
    <w:rsid w:val="0044666E"/>
    <w:rsid w:val="004466C5"/>
    <w:rsid w:val="00446830"/>
    <w:rsid w:val="004468AC"/>
    <w:rsid w:val="00446AA6"/>
    <w:rsid w:val="00446DC8"/>
    <w:rsid w:val="00446E91"/>
    <w:rsid w:val="00446EFB"/>
    <w:rsid w:val="00446FB1"/>
    <w:rsid w:val="0044723D"/>
    <w:rsid w:val="004477AD"/>
    <w:rsid w:val="0044787F"/>
    <w:rsid w:val="00447E8A"/>
    <w:rsid w:val="00447F89"/>
    <w:rsid w:val="00450236"/>
    <w:rsid w:val="004502A9"/>
    <w:rsid w:val="0045041F"/>
    <w:rsid w:val="0045077B"/>
    <w:rsid w:val="004507B9"/>
    <w:rsid w:val="00450C00"/>
    <w:rsid w:val="00450EB9"/>
    <w:rsid w:val="00450EE7"/>
    <w:rsid w:val="00450F7B"/>
    <w:rsid w:val="004512D4"/>
    <w:rsid w:val="004513BF"/>
    <w:rsid w:val="00451460"/>
    <w:rsid w:val="0045166E"/>
    <w:rsid w:val="00451E38"/>
    <w:rsid w:val="00452071"/>
    <w:rsid w:val="00452125"/>
    <w:rsid w:val="004521B0"/>
    <w:rsid w:val="00452636"/>
    <w:rsid w:val="0045264A"/>
    <w:rsid w:val="004526A7"/>
    <w:rsid w:val="004528D3"/>
    <w:rsid w:val="004528DB"/>
    <w:rsid w:val="0045291C"/>
    <w:rsid w:val="00452D61"/>
    <w:rsid w:val="00452E79"/>
    <w:rsid w:val="00453385"/>
    <w:rsid w:val="0045378B"/>
    <w:rsid w:val="0045399F"/>
    <w:rsid w:val="00453B66"/>
    <w:rsid w:val="00453FC4"/>
    <w:rsid w:val="0045435A"/>
    <w:rsid w:val="0045436A"/>
    <w:rsid w:val="004549F6"/>
    <w:rsid w:val="00454DD7"/>
    <w:rsid w:val="00454E70"/>
    <w:rsid w:val="00454FFC"/>
    <w:rsid w:val="004551BF"/>
    <w:rsid w:val="00455372"/>
    <w:rsid w:val="004555CE"/>
    <w:rsid w:val="0045585E"/>
    <w:rsid w:val="00455A22"/>
    <w:rsid w:val="00455C1B"/>
    <w:rsid w:val="00455C44"/>
    <w:rsid w:val="00455CEF"/>
    <w:rsid w:val="00455EDE"/>
    <w:rsid w:val="00455EF7"/>
    <w:rsid w:val="004563AF"/>
    <w:rsid w:val="0045670E"/>
    <w:rsid w:val="004568AF"/>
    <w:rsid w:val="00456B3E"/>
    <w:rsid w:val="00456C65"/>
    <w:rsid w:val="00456E67"/>
    <w:rsid w:val="00456F70"/>
    <w:rsid w:val="0045711F"/>
    <w:rsid w:val="00457547"/>
    <w:rsid w:val="0045792C"/>
    <w:rsid w:val="00457C4C"/>
    <w:rsid w:val="00457EC7"/>
    <w:rsid w:val="00460022"/>
    <w:rsid w:val="004601EB"/>
    <w:rsid w:val="0046020B"/>
    <w:rsid w:val="0046032E"/>
    <w:rsid w:val="0046058F"/>
    <w:rsid w:val="00460C99"/>
    <w:rsid w:val="00460D4C"/>
    <w:rsid w:val="00460D77"/>
    <w:rsid w:val="0046102B"/>
    <w:rsid w:val="0046123B"/>
    <w:rsid w:val="004613BA"/>
    <w:rsid w:val="004614B8"/>
    <w:rsid w:val="00461A01"/>
    <w:rsid w:val="00461A33"/>
    <w:rsid w:val="00461BB7"/>
    <w:rsid w:val="004620CD"/>
    <w:rsid w:val="004621D8"/>
    <w:rsid w:val="00462359"/>
    <w:rsid w:val="004623B8"/>
    <w:rsid w:val="0046252B"/>
    <w:rsid w:val="004628AD"/>
    <w:rsid w:val="004628E1"/>
    <w:rsid w:val="004628F8"/>
    <w:rsid w:val="00462951"/>
    <w:rsid w:val="00462B98"/>
    <w:rsid w:val="00462BBA"/>
    <w:rsid w:val="00462BF2"/>
    <w:rsid w:val="00462C8C"/>
    <w:rsid w:val="00462E56"/>
    <w:rsid w:val="00462EDC"/>
    <w:rsid w:val="00462F45"/>
    <w:rsid w:val="00463255"/>
    <w:rsid w:val="00463459"/>
    <w:rsid w:val="0046351B"/>
    <w:rsid w:val="0046358A"/>
    <w:rsid w:val="004635F4"/>
    <w:rsid w:val="00463780"/>
    <w:rsid w:val="004638E0"/>
    <w:rsid w:val="0046392C"/>
    <w:rsid w:val="00463D30"/>
    <w:rsid w:val="00463DFA"/>
    <w:rsid w:val="004643E9"/>
    <w:rsid w:val="0046462A"/>
    <w:rsid w:val="004648BA"/>
    <w:rsid w:val="00464A14"/>
    <w:rsid w:val="00464A7F"/>
    <w:rsid w:val="00464A94"/>
    <w:rsid w:val="00464B7A"/>
    <w:rsid w:val="00464BB8"/>
    <w:rsid w:val="00464F7D"/>
    <w:rsid w:val="00464F85"/>
    <w:rsid w:val="004650CD"/>
    <w:rsid w:val="00465490"/>
    <w:rsid w:val="004657B3"/>
    <w:rsid w:val="00465AEE"/>
    <w:rsid w:val="00465D73"/>
    <w:rsid w:val="00465DBB"/>
    <w:rsid w:val="0046649C"/>
    <w:rsid w:val="0046673A"/>
    <w:rsid w:val="004668EF"/>
    <w:rsid w:val="00466932"/>
    <w:rsid w:val="004670EB"/>
    <w:rsid w:val="004672D6"/>
    <w:rsid w:val="004674E4"/>
    <w:rsid w:val="004677D3"/>
    <w:rsid w:val="00467C42"/>
    <w:rsid w:val="00467CBB"/>
    <w:rsid w:val="0047031C"/>
    <w:rsid w:val="0047045F"/>
    <w:rsid w:val="004704A6"/>
    <w:rsid w:val="00470655"/>
    <w:rsid w:val="004709D0"/>
    <w:rsid w:val="00470ACE"/>
    <w:rsid w:val="00470AF7"/>
    <w:rsid w:val="00471001"/>
    <w:rsid w:val="004710A1"/>
    <w:rsid w:val="004712A8"/>
    <w:rsid w:val="004712C9"/>
    <w:rsid w:val="004713E6"/>
    <w:rsid w:val="004715DE"/>
    <w:rsid w:val="00471622"/>
    <w:rsid w:val="004717A2"/>
    <w:rsid w:val="0047182F"/>
    <w:rsid w:val="00471946"/>
    <w:rsid w:val="00471A84"/>
    <w:rsid w:val="00471C0F"/>
    <w:rsid w:val="00471E86"/>
    <w:rsid w:val="00471F1B"/>
    <w:rsid w:val="0047208E"/>
    <w:rsid w:val="004721CC"/>
    <w:rsid w:val="00472548"/>
    <w:rsid w:val="004725FF"/>
    <w:rsid w:val="004729D0"/>
    <w:rsid w:val="00472CBA"/>
    <w:rsid w:val="00472D1C"/>
    <w:rsid w:val="0047352F"/>
    <w:rsid w:val="004736AD"/>
    <w:rsid w:val="00473734"/>
    <w:rsid w:val="0047407A"/>
    <w:rsid w:val="00474092"/>
    <w:rsid w:val="00474626"/>
    <w:rsid w:val="004746C4"/>
    <w:rsid w:val="00474910"/>
    <w:rsid w:val="004749CF"/>
    <w:rsid w:val="00474A72"/>
    <w:rsid w:val="00474DDB"/>
    <w:rsid w:val="00475244"/>
    <w:rsid w:val="004753B4"/>
    <w:rsid w:val="00475625"/>
    <w:rsid w:val="00475748"/>
    <w:rsid w:val="004757E1"/>
    <w:rsid w:val="00475807"/>
    <w:rsid w:val="00475899"/>
    <w:rsid w:val="00475A71"/>
    <w:rsid w:val="00475AC8"/>
    <w:rsid w:val="00475ACF"/>
    <w:rsid w:val="00475B19"/>
    <w:rsid w:val="00475C9E"/>
    <w:rsid w:val="00475FF7"/>
    <w:rsid w:val="004761C8"/>
    <w:rsid w:val="00476421"/>
    <w:rsid w:val="004767C4"/>
    <w:rsid w:val="004769AD"/>
    <w:rsid w:val="00476B98"/>
    <w:rsid w:val="00476E13"/>
    <w:rsid w:val="00476F13"/>
    <w:rsid w:val="004779CF"/>
    <w:rsid w:val="004802D4"/>
    <w:rsid w:val="004808AF"/>
    <w:rsid w:val="00480C15"/>
    <w:rsid w:val="00480F42"/>
    <w:rsid w:val="00481084"/>
    <w:rsid w:val="004810C8"/>
    <w:rsid w:val="00481280"/>
    <w:rsid w:val="004813E5"/>
    <w:rsid w:val="00481617"/>
    <w:rsid w:val="004816E2"/>
    <w:rsid w:val="004819E1"/>
    <w:rsid w:val="00481BD1"/>
    <w:rsid w:val="00481D1E"/>
    <w:rsid w:val="00482010"/>
    <w:rsid w:val="00482057"/>
    <w:rsid w:val="00482647"/>
    <w:rsid w:val="004828AE"/>
    <w:rsid w:val="00482B97"/>
    <w:rsid w:val="00482EF4"/>
    <w:rsid w:val="00483026"/>
    <w:rsid w:val="004831A8"/>
    <w:rsid w:val="004831E7"/>
    <w:rsid w:val="004832D2"/>
    <w:rsid w:val="0048351D"/>
    <w:rsid w:val="00483A41"/>
    <w:rsid w:val="00483B37"/>
    <w:rsid w:val="00483CD5"/>
    <w:rsid w:val="00483D3A"/>
    <w:rsid w:val="00483D60"/>
    <w:rsid w:val="00483D71"/>
    <w:rsid w:val="004843D4"/>
    <w:rsid w:val="0048484F"/>
    <w:rsid w:val="00484BCF"/>
    <w:rsid w:val="00484C3D"/>
    <w:rsid w:val="00484EF3"/>
    <w:rsid w:val="00484F6C"/>
    <w:rsid w:val="00485023"/>
    <w:rsid w:val="004851CE"/>
    <w:rsid w:val="00485256"/>
    <w:rsid w:val="00485486"/>
    <w:rsid w:val="004855F6"/>
    <w:rsid w:val="00485A8C"/>
    <w:rsid w:val="00485CA6"/>
    <w:rsid w:val="00485E22"/>
    <w:rsid w:val="00485E50"/>
    <w:rsid w:val="00486073"/>
    <w:rsid w:val="0048629F"/>
    <w:rsid w:val="004862A7"/>
    <w:rsid w:val="004864C0"/>
    <w:rsid w:val="0048675D"/>
    <w:rsid w:val="00486816"/>
    <w:rsid w:val="004868C7"/>
    <w:rsid w:val="00486ACF"/>
    <w:rsid w:val="00486F64"/>
    <w:rsid w:val="004872C7"/>
    <w:rsid w:val="00487349"/>
    <w:rsid w:val="00487419"/>
    <w:rsid w:val="00487621"/>
    <w:rsid w:val="004876BC"/>
    <w:rsid w:val="00487718"/>
    <w:rsid w:val="00487822"/>
    <w:rsid w:val="0048786E"/>
    <w:rsid w:val="00487A31"/>
    <w:rsid w:val="00487A72"/>
    <w:rsid w:val="00487B08"/>
    <w:rsid w:val="00490007"/>
    <w:rsid w:val="00490018"/>
    <w:rsid w:val="004903BE"/>
    <w:rsid w:val="004906CD"/>
    <w:rsid w:val="00490851"/>
    <w:rsid w:val="00490B14"/>
    <w:rsid w:val="00490D74"/>
    <w:rsid w:val="00491159"/>
    <w:rsid w:val="004911BE"/>
    <w:rsid w:val="00491362"/>
    <w:rsid w:val="00491477"/>
    <w:rsid w:val="00491600"/>
    <w:rsid w:val="0049190B"/>
    <w:rsid w:val="00491CB9"/>
    <w:rsid w:val="00491D79"/>
    <w:rsid w:val="00491DA2"/>
    <w:rsid w:val="00491F71"/>
    <w:rsid w:val="00491F73"/>
    <w:rsid w:val="00491F91"/>
    <w:rsid w:val="004926C7"/>
    <w:rsid w:val="004927F6"/>
    <w:rsid w:val="0049290E"/>
    <w:rsid w:val="00492A47"/>
    <w:rsid w:val="00492AC2"/>
    <w:rsid w:val="00492B34"/>
    <w:rsid w:val="00492CDE"/>
    <w:rsid w:val="00493035"/>
    <w:rsid w:val="0049321B"/>
    <w:rsid w:val="0049325A"/>
    <w:rsid w:val="00493A4C"/>
    <w:rsid w:val="00493D06"/>
    <w:rsid w:val="00493DB6"/>
    <w:rsid w:val="00493F63"/>
    <w:rsid w:val="00494256"/>
    <w:rsid w:val="004946F5"/>
    <w:rsid w:val="00494AE8"/>
    <w:rsid w:val="00495526"/>
    <w:rsid w:val="004956F7"/>
    <w:rsid w:val="004957EC"/>
    <w:rsid w:val="00495838"/>
    <w:rsid w:val="00495C19"/>
    <w:rsid w:val="00495CE2"/>
    <w:rsid w:val="00495D54"/>
    <w:rsid w:val="00496099"/>
    <w:rsid w:val="0049653B"/>
    <w:rsid w:val="00496ACF"/>
    <w:rsid w:val="00496AD9"/>
    <w:rsid w:val="00496B06"/>
    <w:rsid w:val="00496B25"/>
    <w:rsid w:val="00496B99"/>
    <w:rsid w:val="00496BBF"/>
    <w:rsid w:val="00496BC0"/>
    <w:rsid w:val="00496CF0"/>
    <w:rsid w:val="00496D90"/>
    <w:rsid w:val="00496F15"/>
    <w:rsid w:val="00496F9B"/>
    <w:rsid w:val="00497237"/>
    <w:rsid w:val="004974B7"/>
    <w:rsid w:val="00497510"/>
    <w:rsid w:val="0049763F"/>
    <w:rsid w:val="004978AA"/>
    <w:rsid w:val="004A00CD"/>
    <w:rsid w:val="004A0287"/>
    <w:rsid w:val="004A075A"/>
    <w:rsid w:val="004A08F9"/>
    <w:rsid w:val="004A09EF"/>
    <w:rsid w:val="004A0DD4"/>
    <w:rsid w:val="004A0E38"/>
    <w:rsid w:val="004A0EBD"/>
    <w:rsid w:val="004A0F3E"/>
    <w:rsid w:val="004A104E"/>
    <w:rsid w:val="004A1353"/>
    <w:rsid w:val="004A13B4"/>
    <w:rsid w:val="004A15DE"/>
    <w:rsid w:val="004A1930"/>
    <w:rsid w:val="004A23BA"/>
    <w:rsid w:val="004A248B"/>
    <w:rsid w:val="004A2704"/>
    <w:rsid w:val="004A2722"/>
    <w:rsid w:val="004A29A2"/>
    <w:rsid w:val="004A2B23"/>
    <w:rsid w:val="004A2E67"/>
    <w:rsid w:val="004A2E9C"/>
    <w:rsid w:val="004A33B7"/>
    <w:rsid w:val="004A3935"/>
    <w:rsid w:val="004A3A7C"/>
    <w:rsid w:val="004A3CB2"/>
    <w:rsid w:val="004A402F"/>
    <w:rsid w:val="004A4514"/>
    <w:rsid w:val="004A45E1"/>
    <w:rsid w:val="004A461C"/>
    <w:rsid w:val="004A467E"/>
    <w:rsid w:val="004A4878"/>
    <w:rsid w:val="004A495A"/>
    <w:rsid w:val="004A4A47"/>
    <w:rsid w:val="004A50D3"/>
    <w:rsid w:val="004A53CA"/>
    <w:rsid w:val="004A5491"/>
    <w:rsid w:val="004A59C0"/>
    <w:rsid w:val="004A5AB4"/>
    <w:rsid w:val="004A5B56"/>
    <w:rsid w:val="004A5C40"/>
    <w:rsid w:val="004A5DA7"/>
    <w:rsid w:val="004A5F47"/>
    <w:rsid w:val="004A64DC"/>
    <w:rsid w:val="004A69BB"/>
    <w:rsid w:val="004A6B5F"/>
    <w:rsid w:val="004A6D2A"/>
    <w:rsid w:val="004A70A7"/>
    <w:rsid w:val="004A73C3"/>
    <w:rsid w:val="004A755F"/>
    <w:rsid w:val="004A7AC2"/>
    <w:rsid w:val="004A7AC8"/>
    <w:rsid w:val="004B06D5"/>
    <w:rsid w:val="004B0750"/>
    <w:rsid w:val="004B1136"/>
    <w:rsid w:val="004B1171"/>
    <w:rsid w:val="004B16DD"/>
    <w:rsid w:val="004B1A91"/>
    <w:rsid w:val="004B1F1A"/>
    <w:rsid w:val="004B20B3"/>
    <w:rsid w:val="004B21BE"/>
    <w:rsid w:val="004B2967"/>
    <w:rsid w:val="004B2B46"/>
    <w:rsid w:val="004B2FE9"/>
    <w:rsid w:val="004B3202"/>
    <w:rsid w:val="004B365A"/>
    <w:rsid w:val="004B3926"/>
    <w:rsid w:val="004B3AC6"/>
    <w:rsid w:val="004B3B9F"/>
    <w:rsid w:val="004B3C70"/>
    <w:rsid w:val="004B3E44"/>
    <w:rsid w:val="004B3EBA"/>
    <w:rsid w:val="004B3F82"/>
    <w:rsid w:val="004B3FB8"/>
    <w:rsid w:val="004B4028"/>
    <w:rsid w:val="004B4209"/>
    <w:rsid w:val="004B45C6"/>
    <w:rsid w:val="004B48DA"/>
    <w:rsid w:val="004B4D98"/>
    <w:rsid w:val="004B4E8A"/>
    <w:rsid w:val="004B5144"/>
    <w:rsid w:val="004B526A"/>
    <w:rsid w:val="004B5299"/>
    <w:rsid w:val="004B5555"/>
    <w:rsid w:val="004B560C"/>
    <w:rsid w:val="004B5630"/>
    <w:rsid w:val="004B5756"/>
    <w:rsid w:val="004B612D"/>
    <w:rsid w:val="004B6207"/>
    <w:rsid w:val="004B6924"/>
    <w:rsid w:val="004B6992"/>
    <w:rsid w:val="004B6DB7"/>
    <w:rsid w:val="004B6F2C"/>
    <w:rsid w:val="004B6FCD"/>
    <w:rsid w:val="004B72E8"/>
    <w:rsid w:val="004B750D"/>
    <w:rsid w:val="004C0277"/>
    <w:rsid w:val="004C041E"/>
    <w:rsid w:val="004C0493"/>
    <w:rsid w:val="004C04EC"/>
    <w:rsid w:val="004C0E5B"/>
    <w:rsid w:val="004C12C5"/>
    <w:rsid w:val="004C1D3B"/>
    <w:rsid w:val="004C1E8E"/>
    <w:rsid w:val="004C1F0F"/>
    <w:rsid w:val="004C25C6"/>
    <w:rsid w:val="004C2836"/>
    <w:rsid w:val="004C2964"/>
    <w:rsid w:val="004C2A06"/>
    <w:rsid w:val="004C2B73"/>
    <w:rsid w:val="004C3228"/>
    <w:rsid w:val="004C3273"/>
    <w:rsid w:val="004C3363"/>
    <w:rsid w:val="004C3368"/>
    <w:rsid w:val="004C36D1"/>
    <w:rsid w:val="004C3895"/>
    <w:rsid w:val="004C3A41"/>
    <w:rsid w:val="004C3CC7"/>
    <w:rsid w:val="004C41CE"/>
    <w:rsid w:val="004C4312"/>
    <w:rsid w:val="004C4632"/>
    <w:rsid w:val="004C484F"/>
    <w:rsid w:val="004C4A64"/>
    <w:rsid w:val="004C4A77"/>
    <w:rsid w:val="004C4B4B"/>
    <w:rsid w:val="004C4C01"/>
    <w:rsid w:val="004C4DB3"/>
    <w:rsid w:val="004C514F"/>
    <w:rsid w:val="004C5154"/>
    <w:rsid w:val="004C51CF"/>
    <w:rsid w:val="004C542D"/>
    <w:rsid w:val="004C5468"/>
    <w:rsid w:val="004C561A"/>
    <w:rsid w:val="004C5672"/>
    <w:rsid w:val="004C5A2F"/>
    <w:rsid w:val="004C5AA8"/>
    <w:rsid w:val="004C5B1C"/>
    <w:rsid w:val="004C5C9B"/>
    <w:rsid w:val="004C5D49"/>
    <w:rsid w:val="004C5ED4"/>
    <w:rsid w:val="004C5EE4"/>
    <w:rsid w:val="004C5FE8"/>
    <w:rsid w:val="004C61EA"/>
    <w:rsid w:val="004C6244"/>
    <w:rsid w:val="004C6317"/>
    <w:rsid w:val="004C6846"/>
    <w:rsid w:val="004C69A1"/>
    <w:rsid w:val="004C6ACD"/>
    <w:rsid w:val="004C6C80"/>
    <w:rsid w:val="004C7314"/>
    <w:rsid w:val="004C7424"/>
    <w:rsid w:val="004C7634"/>
    <w:rsid w:val="004C7875"/>
    <w:rsid w:val="004C791D"/>
    <w:rsid w:val="004C79FE"/>
    <w:rsid w:val="004D000E"/>
    <w:rsid w:val="004D02D4"/>
    <w:rsid w:val="004D0469"/>
    <w:rsid w:val="004D077C"/>
    <w:rsid w:val="004D09DB"/>
    <w:rsid w:val="004D09ED"/>
    <w:rsid w:val="004D0DAB"/>
    <w:rsid w:val="004D108A"/>
    <w:rsid w:val="004D10E9"/>
    <w:rsid w:val="004D1102"/>
    <w:rsid w:val="004D1182"/>
    <w:rsid w:val="004D11E2"/>
    <w:rsid w:val="004D12C7"/>
    <w:rsid w:val="004D1462"/>
    <w:rsid w:val="004D1642"/>
    <w:rsid w:val="004D1962"/>
    <w:rsid w:val="004D1B76"/>
    <w:rsid w:val="004D1F15"/>
    <w:rsid w:val="004D2297"/>
    <w:rsid w:val="004D2478"/>
    <w:rsid w:val="004D29B5"/>
    <w:rsid w:val="004D3279"/>
    <w:rsid w:val="004D3341"/>
    <w:rsid w:val="004D34BE"/>
    <w:rsid w:val="004D3766"/>
    <w:rsid w:val="004D3878"/>
    <w:rsid w:val="004D3B9B"/>
    <w:rsid w:val="004D3D6A"/>
    <w:rsid w:val="004D3E98"/>
    <w:rsid w:val="004D3FDF"/>
    <w:rsid w:val="004D40C6"/>
    <w:rsid w:val="004D41D2"/>
    <w:rsid w:val="004D4212"/>
    <w:rsid w:val="004D46F8"/>
    <w:rsid w:val="004D479D"/>
    <w:rsid w:val="004D4970"/>
    <w:rsid w:val="004D4A25"/>
    <w:rsid w:val="004D4CDC"/>
    <w:rsid w:val="004D4D94"/>
    <w:rsid w:val="004D4E01"/>
    <w:rsid w:val="004D4E6C"/>
    <w:rsid w:val="004D508D"/>
    <w:rsid w:val="004D50E9"/>
    <w:rsid w:val="004D544B"/>
    <w:rsid w:val="004D5766"/>
    <w:rsid w:val="004D59F1"/>
    <w:rsid w:val="004D59FC"/>
    <w:rsid w:val="004D5DCF"/>
    <w:rsid w:val="004D5E26"/>
    <w:rsid w:val="004D633C"/>
    <w:rsid w:val="004D642C"/>
    <w:rsid w:val="004D64D4"/>
    <w:rsid w:val="004D651E"/>
    <w:rsid w:val="004D65C5"/>
    <w:rsid w:val="004D67B0"/>
    <w:rsid w:val="004D71A4"/>
    <w:rsid w:val="004D7395"/>
    <w:rsid w:val="004D75A1"/>
    <w:rsid w:val="004D79F8"/>
    <w:rsid w:val="004D7C64"/>
    <w:rsid w:val="004D7E9A"/>
    <w:rsid w:val="004D7FB1"/>
    <w:rsid w:val="004E016B"/>
    <w:rsid w:val="004E02CB"/>
    <w:rsid w:val="004E04F6"/>
    <w:rsid w:val="004E0A75"/>
    <w:rsid w:val="004E0D6D"/>
    <w:rsid w:val="004E0DDF"/>
    <w:rsid w:val="004E101C"/>
    <w:rsid w:val="004E1204"/>
    <w:rsid w:val="004E12E0"/>
    <w:rsid w:val="004E16F5"/>
    <w:rsid w:val="004E180B"/>
    <w:rsid w:val="004E1A66"/>
    <w:rsid w:val="004E1F4F"/>
    <w:rsid w:val="004E201B"/>
    <w:rsid w:val="004E230D"/>
    <w:rsid w:val="004E2676"/>
    <w:rsid w:val="004E2B44"/>
    <w:rsid w:val="004E2F83"/>
    <w:rsid w:val="004E30D4"/>
    <w:rsid w:val="004E31DD"/>
    <w:rsid w:val="004E32B4"/>
    <w:rsid w:val="004E32E5"/>
    <w:rsid w:val="004E35DF"/>
    <w:rsid w:val="004E3A64"/>
    <w:rsid w:val="004E3AAF"/>
    <w:rsid w:val="004E3DC5"/>
    <w:rsid w:val="004E42C8"/>
    <w:rsid w:val="004E4961"/>
    <w:rsid w:val="004E4D5A"/>
    <w:rsid w:val="004E4D5E"/>
    <w:rsid w:val="004E4D60"/>
    <w:rsid w:val="004E4D82"/>
    <w:rsid w:val="004E5264"/>
    <w:rsid w:val="004E52FC"/>
    <w:rsid w:val="004E537B"/>
    <w:rsid w:val="004E54B1"/>
    <w:rsid w:val="004E5D85"/>
    <w:rsid w:val="004E60CC"/>
    <w:rsid w:val="004E6206"/>
    <w:rsid w:val="004E62BD"/>
    <w:rsid w:val="004E63E3"/>
    <w:rsid w:val="004E6416"/>
    <w:rsid w:val="004E6AF8"/>
    <w:rsid w:val="004E6C19"/>
    <w:rsid w:val="004E6D71"/>
    <w:rsid w:val="004E6D85"/>
    <w:rsid w:val="004E6DEA"/>
    <w:rsid w:val="004E7130"/>
    <w:rsid w:val="004E715D"/>
    <w:rsid w:val="004E759D"/>
    <w:rsid w:val="004E75A9"/>
    <w:rsid w:val="004E77C8"/>
    <w:rsid w:val="004E7B1A"/>
    <w:rsid w:val="004E7B40"/>
    <w:rsid w:val="004F0068"/>
    <w:rsid w:val="004F012C"/>
    <w:rsid w:val="004F05F6"/>
    <w:rsid w:val="004F08A3"/>
    <w:rsid w:val="004F0EA0"/>
    <w:rsid w:val="004F0F0C"/>
    <w:rsid w:val="004F0F30"/>
    <w:rsid w:val="004F104D"/>
    <w:rsid w:val="004F11AC"/>
    <w:rsid w:val="004F15D7"/>
    <w:rsid w:val="004F19D8"/>
    <w:rsid w:val="004F1AA9"/>
    <w:rsid w:val="004F20E3"/>
    <w:rsid w:val="004F224A"/>
    <w:rsid w:val="004F2416"/>
    <w:rsid w:val="004F2A08"/>
    <w:rsid w:val="004F2A89"/>
    <w:rsid w:val="004F2C00"/>
    <w:rsid w:val="004F2C0C"/>
    <w:rsid w:val="004F2DAB"/>
    <w:rsid w:val="004F3019"/>
    <w:rsid w:val="004F311C"/>
    <w:rsid w:val="004F322F"/>
    <w:rsid w:val="004F32E2"/>
    <w:rsid w:val="004F3536"/>
    <w:rsid w:val="004F3671"/>
    <w:rsid w:val="004F3827"/>
    <w:rsid w:val="004F388E"/>
    <w:rsid w:val="004F3A12"/>
    <w:rsid w:val="004F40A5"/>
    <w:rsid w:val="004F4531"/>
    <w:rsid w:val="004F4682"/>
    <w:rsid w:val="004F4930"/>
    <w:rsid w:val="004F49BD"/>
    <w:rsid w:val="004F49CB"/>
    <w:rsid w:val="004F4AE4"/>
    <w:rsid w:val="004F4AF1"/>
    <w:rsid w:val="004F4BBE"/>
    <w:rsid w:val="004F4F75"/>
    <w:rsid w:val="004F4FBF"/>
    <w:rsid w:val="004F522A"/>
    <w:rsid w:val="004F5237"/>
    <w:rsid w:val="004F523B"/>
    <w:rsid w:val="004F553E"/>
    <w:rsid w:val="004F57D5"/>
    <w:rsid w:val="004F6190"/>
    <w:rsid w:val="004F6284"/>
    <w:rsid w:val="004F6296"/>
    <w:rsid w:val="004F63A2"/>
    <w:rsid w:val="004F652B"/>
    <w:rsid w:val="004F65EE"/>
    <w:rsid w:val="004F65F9"/>
    <w:rsid w:val="004F68B8"/>
    <w:rsid w:val="004F6C42"/>
    <w:rsid w:val="004F6CF0"/>
    <w:rsid w:val="004F6ECC"/>
    <w:rsid w:val="004F7055"/>
    <w:rsid w:val="004F70F9"/>
    <w:rsid w:val="004F7328"/>
    <w:rsid w:val="004F7441"/>
    <w:rsid w:val="004F750C"/>
    <w:rsid w:val="004F7D00"/>
    <w:rsid w:val="004F7E55"/>
    <w:rsid w:val="005004C8"/>
    <w:rsid w:val="005005CF"/>
    <w:rsid w:val="005005F2"/>
    <w:rsid w:val="005006EE"/>
    <w:rsid w:val="00500F4B"/>
    <w:rsid w:val="0050174F"/>
    <w:rsid w:val="0050178E"/>
    <w:rsid w:val="005017BA"/>
    <w:rsid w:val="00501823"/>
    <w:rsid w:val="00501CB7"/>
    <w:rsid w:val="00501D38"/>
    <w:rsid w:val="00501E5B"/>
    <w:rsid w:val="00501F1A"/>
    <w:rsid w:val="00502514"/>
    <w:rsid w:val="00502567"/>
    <w:rsid w:val="0050281E"/>
    <w:rsid w:val="00502C50"/>
    <w:rsid w:val="00503017"/>
    <w:rsid w:val="0050322F"/>
    <w:rsid w:val="00503385"/>
    <w:rsid w:val="0050348A"/>
    <w:rsid w:val="00503583"/>
    <w:rsid w:val="005035FC"/>
    <w:rsid w:val="005037FB"/>
    <w:rsid w:val="0050380D"/>
    <w:rsid w:val="0050393F"/>
    <w:rsid w:val="005039E5"/>
    <w:rsid w:val="00503B4C"/>
    <w:rsid w:val="00503BD6"/>
    <w:rsid w:val="00503CCB"/>
    <w:rsid w:val="00503E85"/>
    <w:rsid w:val="00503F50"/>
    <w:rsid w:val="005042D3"/>
    <w:rsid w:val="0050438F"/>
    <w:rsid w:val="00504A1D"/>
    <w:rsid w:val="00504C9D"/>
    <w:rsid w:val="005052DB"/>
    <w:rsid w:val="0050532F"/>
    <w:rsid w:val="005058A5"/>
    <w:rsid w:val="00505A93"/>
    <w:rsid w:val="00505BC9"/>
    <w:rsid w:val="00505C2B"/>
    <w:rsid w:val="00505D12"/>
    <w:rsid w:val="0050628F"/>
    <w:rsid w:val="00506418"/>
    <w:rsid w:val="005064B6"/>
    <w:rsid w:val="00506574"/>
    <w:rsid w:val="00506843"/>
    <w:rsid w:val="00506966"/>
    <w:rsid w:val="00506E0E"/>
    <w:rsid w:val="005077E6"/>
    <w:rsid w:val="00507956"/>
    <w:rsid w:val="00507A41"/>
    <w:rsid w:val="00507A49"/>
    <w:rsid w:val="00507EB3"/>
    <w:rsid w:val="00507F97"/>
    <w:rsid w:val="005100B0"/>
    <w:rsid w:val="005100F5"/>
    <w:rsid w:val="00510B86"/>
    <w:rsid w:val="00510C7D"/>
    <w:rsid w:val="00510F2A"/>
    <w:rsid w:val="0051116A"/>
    <w:rsid w:val="0051147D"/>
    <w:rsid w:val="0051156F"/>
    <w:rsid w:val="00511636"/>
    <w:rsid w:val="005116AF"/>
    <w:rsid w:val="00511810"/>
    <w:rsid w:val="00511AFD"/>
    <w:rsid w:val="00511B02"/>
    <w:rsid w:val="00511C41"/>
    <w:rsid w:val="00511C5F"/>
    <w:rsid w:val="00511F50"/>
    <w:rsid w:val="0051230B"/>
    <w:rsid w:val="005125C3"/>
    <w:rsid w:val="00512645"/>
    <w:rsid w:val="005126A6"/>
    <w:rsid w:val="00512721"/>
    <w:rsid w:val="00512BBF"/>
    <w:rsid w:val="00512D25"/>
    <w:rsid w:val="00512F63"/>
    <w:rsid w:val="00513332"/>
    <w:rsid w:val="00513508"/>
    <w:rsid w:val="005137AB"/>
    <w:rsid w:val="005139DF"/>
    <w:rsid w:val="00513A7E"/>
    <w:rsid w:val="00513BF6"/>
    <w:rsid w:val="00513CED"/>
    <w:rsid w:val="0051405E"/>
    <w:rsid w:val="00514234"/>
    <w:rsid w:val="0051439C"/>
    <w:rsid w:val="0051442E"/>
    <w:rsid w:val="00514568"/>
    <w:rsid w:val="00514C8C"/>
    <w:rsid w:val="00514CFA"/>
    <w:rsid w:val="00514E4A"/>
    <w:rsid w:val="00515115"/>
    <w:rsid w:val="00515139"/>
    <w:rsid w:val="00515372"/>
    <w:rsid w:val="005155D8"/>
    <w:rsid w:val="0051567C"/>
    <w:rsid w:val="005157DA"/>
    <w:rsid w:val="005159B0"/>
    <w:rsid w:val="00515CBF"/>
    <w:rsid w:val="00515D46"/>
    <w:rsid w:val="00515DFA"/>
    <w:rsid w:val="00516126"/>
    <w:rsid w:val="005161BC"/>
    <w:rsid w:val="0051644D"/>
    <w:rsid w:val="00516660"/>
    <w:rsid w:val="0051698A"/>
    <w:rsid w:val="00516B7E"/>
    <w:rsid w:val="00516BA8"/>
    <w:rsid w:val="00517237"/>
    <w:rsid w:val="00517967"/>
    <w:rsid w:val="00517A34"/>
    <w:rsid w:val="00517BAB"/>
    <w:rsid w:val="00517C91"/>
    <w:rsid w:val="00517F78"/>
    <w:rsid w:val="00520058"/>
    <w:rsid w:val="00520682"/>
    <w:rsid w:val="00520CD3"/>
    <w:rsid w:val="005211E1"/>
    <w:rsid w:val="0052144E"/>
    <w:rsid w:val="0052146A"/>
    <w:rsid w:val="005215DC"/>
    <w:rsid w:val="005216AA"/>
    <w:rsid w:val="00521AA8"/>
    <w:rsid w:val="0052209F"/>
    <w:rsid w:val="00522209"/>
    <w:rsid w:val="0052254E"/>
    <w:rsid w:val="005225E0"/>
    <w:rsid w:val="00522691"/>
    <w:rsid w:val="005227C0"/>
    <w:rsid w:val="00522C97"/>
    <w:rsid w:val="00522CD2"/>
    <w:rsid w:val="00522E24"/>
    <w:rsid w:val="00522FA1"/>
    <w:rsid w:val="0052370C"/>
    <w:rsid w:val="00523738"/>
    <w:rsid w:val="0052387D"/>
    <w:rsid w:val="005238AE"/>
    <w:rsid w:val="0052396E"/>
    <w:rsid w:val="005239E9"/>
    <w:rsid w:val="00523A52"/>
    <w:rsid w:val="00523E77"/>
    <w:rsid w:val="00523F45"/>
    <w:rsid w:val="00524976"/>
    <w:rsid w:val="00524E7F"/>
    <w:rsid w:val="00524E9C"/>
    <w:rsid w:val="005250B4"/>
    <w:rsid w:val="005251DE"/>
    <w:rsid w:val="00525335"/>
    <w:rsid w:val="00525528"/>
    <w:rsid w:val="00525659"/>
    <w:rsid w:val="005258EB"/>
    <w:rsid w:val="00525AE3"/>
    <w:rsid w:val="00525BBA"/>
    <w:rsid w:val="00525C04"/>
    <w:rsid w:val="00525C3F"/>
    <w:rsid w:val="00525F00"/>
    <w:rsid w:val="00525FEA"/>
    <w:rsid w:val="005263A6"/>
    <w:rsid w:val="00526479"/>
    <w:rsid w:val="00526873"/>
    <w:rsid w:val="0052692C"/>
    <w:rsid w:val="00526D0D"/>
    <w:rsid w:val="00526F1D"/>
    <w:rsid w:val="00527091"/>
    <w:rsid w:val="005272DF"/>
    <w:rsid w:val="005274E5"/>
    <w:rsid w:val="0052751B"/>
    <w:rsid w:val="0052766D"/>
    <w:rsid w:val="005304BF"/>
    <w:rsid w:val="005306CB"/>
    <w:rsid w:val="0053089E"/>
    <w:rsid w:val="00530AC8"/>
    <w:rsid w:val="00530C60"/>
    <w:rsid w:val="00530F0B"/>
    <w:rsid w:val="00531109"/>
    <w:rsid w:val="0053133F"/>
    <w:rsid w:val="0053161A"/>
    <w:rsid w:val="00531A10"/>
    <w:rsid w:val="00531BF7"/>
    <w:rsid w:val="00531E3C"/>
    <w:rsid w:val="00532777"/>
    <w:rsid w:val="005328BF"/>
    <w:rsid w:val="00532FCA"/>
    <w:rsid w:val="00533029"/>
    <w:rsid w:val="0053323A"/>
    <w:rsid w:val="00533273"/>
    <w:rsid w:val="0053332C"/>
    <w:rsid w:val="00533491"/>
    <w:rsid w:val="005334DA"/>
    <w:rsid w:val="00533763"/>
    <w:rsid w:val="0053390F"/>
    <w:rsid w:val="00533B61"/>
    <w:rsid w:val="00533B7D"/>
    <w:rsid w:val="00533BC3"/>
    <w:rsid w:val="00533F02"/>
    <w:rsid w:val="0053418C"/>
    <w:rsid w:val="0053418D"/>
    <w:rsid w:val="0053419F"/>
    <w:rsid w:val="0053447D"/>
    <w:rsid w:val="005344EB"/>
    <w:rsid w:val="00534718"/>
    <w:rsid w:val="005349B8"/>
    <w:rsid w:val="00535064"/>
    <w:rsid w:val="00535383"/>
    <w:rsid w:val="00535455"/>
    <w:rsid w:val="005356AC"/>
    <w:rsid w:val="00535733"/>
    <w:rsid w:val="0053573A"/>
    <w:rsid w:val="005358D7"/>
    <w:rsid w:val="00535B8F"/>
    <w:rsid w:val="00535D86"/>
    <w:rsid w:val="005360DE"/>
    <w:rsid w:val="00536399"/>
    <w:rsid w:val="00536425"/>
    <w:rsid w:val="00536549"/>
    <w:rsid w:val="0053668B"/>
    <w:rsid w:val="00536690"/>
    <w:rsid w:val="0053678E"/>
    <w:rsid w:val="00536876"/>
    <w:rsid w:val="00536AE4"/>
    <w:rsid w:val="00536D35"/>
    <w:rsid w:val="00536E61"/>
    <w:rsid w:val="005371A3"/>
    <w:rsid w:val="00537420"/>
    <w:rsid w:val="0053754E"/>
    <w:rsid w:val="005376A0"/>
    <w:rsid w:val="00537845"/>
    <w:rsid w:val="00537E7E"/>
    <w:rsid w:val="00537F5A"/>
    <w:rsid w:val="0054001E"/>
    <w:rsid w:val="005400EA"/>
    <w:rsid w:val="00540328"/>
    <w:rsid w:val="0054066E"/>
    <w:rsid w:val="00540688"/>
    <w:rsid w:val="005409C2"/>
    <w:rsid w:val="00540A5D"/>
    <w:rsid w:val="00540AF2"/>
    <w:rsid w:val="00540CE9"/>
    <w:rsid w:val="00540F18"/>
    <w:rsid w:val="0054110C"/>
    <w:rsid w:val="00541200"/>
    <w:rsid w:val="00541241"/>
    <w:rsid w:val="00541299"/>
    <w:rsid w:val="0054137D"/>
    <w:rsid w:val="005414A7"/>
    <w:rsid w:val="005414EE"/>
    <w:rsid w:val="00541963"/>
    <w:rsid w:val="00541D82"/>
    <w:rsid w:val="00541EE1"/>
    <w:rsid w:val="00541FB5"/>
    <w:rsid w:val="00541FC2"/>
    <w:rsid w:val="00542266"/>
    <w:rsid w:val="00542C3B"/>
    <w:rsid w:val="00542C3E"/>
    <w:rsid w:val="00542CDB"/>
    <w:rsid w:val="00542DAF"/>
    <w:rsid w:val="0054316C"/>
    <w:rsid w:val="00543565"/>
    <w:rsid w:val="00543709"/>
    <w:rsid w:val="0054379D"/>
    <w:rsid w:val="00543BDA"/>
    <w:rsid w:val="00543C32"/>
    <w:rsid w:val="00543C74"/>
    <w:rsid w:val="00543CCF"/>
    <w:rsid w:val="00543EE1"/>
    <w:rsid w:val="0054440A"/>
    <w:rsid w:val="00544506"/>
    <w:rsid w:val="005447F3"/>
    <w:rsid w:val="005449D3"/>
    <w:rsid w:val="00544E8F"/>
    <w:rsid w:val="00545235"/>
    <w:rsid w:val="005452D5"/>
    <w:rsid w:val="00545380"/>
    <w:rsid w:val="0054559C"/>
    <w:rsid w:val="00545860"/>
    <w:rsid w:val="00545964"/>
    <w:rsid w:val="00545C28"/>
    <w:rsid w:val="00545CB8"/>
    <w:rsid w:val="00545E85"/>
    <w:rsid w:val="0054665D"/>
    <w:rsid w:val="005469E3"/>
    <w:rsid w:val="00546D8E"/>
    <w:rsid w:val="00546DA8"/>
    <w:rsid w:val="00547079"/>
    <w:rsid w:val="005471E1"/>
    <w:rsid w:val="005476C1"/>
    <w:rsid w:val="0054776B"/>
    <w:rsid w:val="0054780A"/>
    <w:rsid w:val="00547AF8"/>
    <w:rsid w:val="00547E15"/>
    <w:rsid w:val="00547E9A"/>
    <w:rsid w:val="00547EEF"/>
    <w:rsid w:val="00547F27"/>
    <w:rsid w:val="00547F7C"/>
    <w:rsid w:val="005500CD"/>
    <w:rsid w:val="005500E2"/>
    <w:rsid w:val="005505F5"/>
    <w:rsid w:val="00550816"/>
    <w:rsid w:val="005508C1"/>
    <w:rsid w:val="00551307"/>
    <w:rsid w:val="00551373"/>
    <w:rsid w:val="0055190D"/>
    <w:rsid w:val="00551A2D"/>
    <w:rsid w:val="00551B81"/>
    <w:rsid w:val="00551DA4"/>
    <w:rsid w:val="00551E40"/>
    <w:rsid w:val="00552162"/>
    <w:rsid w:val="0055263B"/>
    <w:rsid w:val="0055285D"/>
    <w:rsid w:val="00552CE7"/>
    <w:rsid w:val="00552F24"/>
    <w:rsid w:val="005533D9"/>
    <w:rsid w:val="00553C48"/>
    <w:rsid w:val="005540D2"/>
    <w:rsid w:val="00554327"/>
    <w:rsid w:val="005543DE"/>
    <w:rsid w:val="00554644"/>
    <w:rsid w:val="005546D2"/>
    <w:rsid w:val="00554813"/>
    <w:rsid w:val="00554D3B"/>
    <w:rsid w:val="00555EFF"/>
    <w:rsid w:val="0055617D"/>
    <w:rsid w:val="00556A82"/>
    <w:rsid w:val="00556CDF"/>
    <w:rsid w:val="005572F6"/>
    <w:rsid w:val="00557433"/>
    <w:rsid w:val="0055753C"/>
    <w:rsid w:val="0055757C"/>
    <w:rsid w:val="0055797B"/>
    <w:rsid w:val="0056002C"/>
    <w:rsid w:val="00560234"/>
    <w:rsid w:val="00560B14"/>
    <w:rsid w:val="00560CA0"/>
    <w:rsid w:val="00560ED2"/>
    <w:rsid w:val="00561015"/>
    <w:rsid w:val="00561179"/>
    <w:rsid w:val="00561185"/>
    <w:rsid w:val="00561776"/>
    <w:rsid w:val="005617C4"/>
    <w:rsid w:val="00561814"/>
    <w:rsid w:val="0056192E"/>
    <w:rsid w:val="00561969"/>
    <w:rsid w:val="005619B0"/>
    <w:rsid w:val="00561B4C"/>
    <w:rsid w:val="00561B70"/>
    <w:rsid w:val="00561B75"/>
    <w:rsid w:val="00561E5A"/>
    <w:rsid w:val="00561F4E"/>
    <w:rsid w:val="005620DF"/>
    <w:rsid w:val="00562124"/>
    <w:rsid w:val="00562534"/>
    <w:rsid w:val="00562A7A"/>
    <w:rsid w:val="00562B65"/>
    <w:rsid w:val="00562EB7"/>
    <w:rsid w:val="005637B4"/>
    <w:rsid w:val="00563B05"/>
    <w:rsid w:val="00563C41"/>
    <w:rsid w:val="00563FF6"/>
    <w:rsid w:val="005644D0"/>
    <w:rsid w:val="005645C6"/>
    <w:rsid w:val="005647A7"/>
    <w:rsid w:val="005648C4"/>
    <w:rsid w:val="00564A1C"/>
    <w:rsid w:val="00564BD3"/>
    <w:rsid w:val="00564C34"/>
    <w:rsid w:val="00564DC9"/>
    <w:rsid w:val="00564E8A"/>
    <w:rsid w:val="00565115"/>
    <w:rsid w:val="005651CA"/>
    <w:rsid w:val="005651DC"/>
    <w:rsid w:val="005654A4"/>
    <w:rsid w:val="0056564B"/>
    <w:rsid w:val="00565875"/>
    <w:rsid w:val="00565D95"/>
    <w:rsid w:val="00565DFB"/>
    <w:rsid w:val="00565F56"/>
    <w:rsid w:val="005662CD"/>
    <w:rsid w:val="00566398"/>
    <w:rsid w:val="005664BD"/>
    <w:rsid w:val="00566617"/>
    <w:rsid w:val="00566899"/>
    <w:rsid w:val="00566A00"/>
    <w:rsid w:val="00566EDA"/>
    <w:rsid w:val="00566F08"/>
    <w:rsid w:val="0056732A"/>
    <w:rsid w:val="00567AA0"/>
    <w:rsid w:val="005702C9"/>
    <w:rsid w:val="005703A3"/>
    <w:rsid w:val="005708B3"/>
    <w:rsid w:val="00570969"/>
    <w:rsid w:val="00570996"/>
    <w:rsid w:val="0057109C"/>
    <w:rsid w:val="00571170"/>
    <w:rsid w:val="005711D9"/>
    <w:rsid w:val="00571348"/>
    <w:rsid w:val="0057168B"/>
    <w:rsid w:val="005717B0"/>
    <w:rsid w:val="00571B9D"/>
    <w:rsid w:val="00571C0B"/>
    <w:rsid w:val="00571EFA"/>
    <w:rsid w:val="00572143"/>
    <w:rsid w:val="0057217C"/>
    <w:rsid w:val="005731AF"/>
    <w:rsid w:val="00573367"/>
    <w:rsid w:val="005735B3"/>
    <w:rsid w:val="005736DC"/>
    <w:rsid w:val="0057397B"/>
    <w:rsid w:val="00573CA1"/>
    <w:rsid w:val="00573E96"/>
    <w:rsid w:val="005740D3"/>
    <w:rsid w:val="0057417C"/>
    <w:rsid w:val="00574270"/>
    <w:rsid w:val="00574905"/>
    <w:rsid w:val="00574B94"/>
    <w:rsid w:val="00574DA3"/>
    <w:rsid w:val="00574F79"/>
    <w:rsid w:val="00574FA0"/>
    <w:rsid w:val="00575143"/>
    <w:rsid w:val="00575C6C"/>
    <w:rsid w:val="00575E73"/>
    <w:rsid w:val="005764B7"/>
    <w:rsid w:val="005768F6"/>
    <w:rsid w:val="00576948"/>
    <w:rsid w:val="005769A8"/>
    <w:rsid w:val="005769B7"/>
    <w:rsid w:val="00576AD5"/>
    <w:rsid w:val="00576BB7"/>
    <w:rsid w:val="00576CC0"/>
    <w:rsid w:val="00576D7F"/>
    <w:rsid w:val="005772D6"/>
    <w:rsid w:val="0057734F"/>
    <w:rsid w:val="005773A2"/>
    <w:rsid w:val="00577498"/>
    <w:rsid w:val="0057749A"/>
    <w:rsid w:val="00577522"/>
    <w:rsid w:val="0057761D"/>
    <w:rsid w:val="00577B3A"/>
    <w:rsid w:val="00577B47"/>
    <w:rsid w:val="00577BAD"/>
    <w:rsid w:val="00577BE4"/>
    <w:rsid w:val="0058020A"/>
    <w:rsid w:val="005802EA"/>
    <w:rsid w:val="00580754"/>
    <w:rsid w:val="005808C7"/>
    <w:rsid w:val="00580B8D"/>
    <w:rsid w:val="0058123A"/>
    <w:rsid w:val="00581517"/>
    <w:rsid w:val="005815E4"/>
    <w:rsid w:val="00581890"/>
    <w:rsid w:val="0058191D"/>
    <w:rsid w:val="00581C9B"/>
    <w:rsid w:val="00581D3E"/>
    <w:rsid w:val="00581F49"/>
    <w:rsid w:val="005825CF"/>
    <w:rsid w:val="00582641"/>
    <w:rsid w:val="00582671"/>
    <w:rsid w:val="005827CA"/>
    <w:rsid w:val="00582A5D"/>
    <w:rsid w:val="00582B24"/>
    <w:rsid w:val="0058308D"/>
    <w:rsid w:val="00583624"/>
    <w:rsid w:val="0058385F"/>
    <w:rsid w:val="005841F9"/>
    <w:rsid w:val="00584634"/>
    <w:rsid w:val="0058496B"/>
    <w:rsid w:val="00584B21"/>
    <w:rsid w:val="00584DB5"/>
    <w:rsid w:val="00584EC3"/>
    <w:rsid w:val="005851D0"/>
    <w:rsid w:val="00585565"/>
    <w:rsid w:val="00585642"/>
    <w:rsid w:val="005858F5"/>
    <w:rsid w:val="00585A7A"/>
    <w:rsid w:val="00585FE8"/>
    <w:rsid w:val="00586787"/>
    <w:rsid w:val="005867A4"/>
    <w:rsid w:val="00586835"/>
    <w:rsid w:val="00586A95"/>
    <w:rsid w:val="00587177"/>
    <w:rsid w:val="0058723F"/>
    <w:rsid w:val="00587271"/>
    <w:rsid w:val="005874AA"/>
    <w:rsid w:val="00587635"/>
    <w:rsid w:val="005877DF"/>
    <w:rsid w:val="0058795E"/>
    <w:rsid w:val="00587BB9"/>
    <w:rsid w:val="00587D19"/>
    <w:rsid w:val="00590324"/>
    <w:rsid w:val="00590507"/>
    <w:rsid w:val="005905FD"/>
    <w:rsid w:val="00590CEA"/>
    <w:rsid w:val="00590D83"/>
    <w:rsid w:val="00590E37"/>
    <w:rsid w:val="00591221"/>
    <w:rsid w:val="0059136C"/>
    <w:rsid w:val="0059140F"/>
    <w:rsid w:val="0059146A"/>
    <w:rsid w:val="005915BB"/>
    <w:rsid w:val="005917A6"/>
    <w:rsid w:val="00591C8A"/>
    <w:rsid w:val="00592043"/>
    <w:rsid w:val="0059293E"/>
    <w:rsid w:val="00592D10"/>
    <w:rsid w:val="00592F0D"/>
    <w:rsid w:val="005930A7"/>
    <w:rsid w:val="0059314F"/>
    <w:rsid w:val="005933CF"/>
    <w:rsid w:val="00593E45"/>
    <w:rsid w:val="00593F64"/>
    <w:rsid w:val="005940C2"/>
    <w:rsid w:val="005943D2"/>
    <w:rsid w:val="005945A1"/>
    <w:rsid w:val="00594843"/>
    <w:rsid w:val="00594925"/>
    <w:rsid w:val="0059496B"/>
    <w:rsid w:val="00594979"/>
    <w:rsid w:val="00594A15"/>
    <w:rsid w:val="00594AA0"/>
    <w:rsid w:val="00594CDB"/>
    <w:rsid w:val="0059512D"/>
    <w:rsid w:val="00595144"/>
    <w:rsid w:val="005951F4"/>
    <w:rsid w:val="005952D1"/>
    <w:rsid w:val="005958A1"/>
    <w:rsid w:val="00595CD7"/>
    <w:rsid w:val="00596209"/>
    <w:rsid w:val="00596285"/>
    <w:rsid w:val="00596781"/>
    <w:rsid w:val="00596941"/>
    <w:rsid w:val="00596DBD"/>
    <w:rsid w:val="00596EF4"/>
    <w:rsid w:val="005971F4"/>
    <w:rsid w:val="005974B8"/>
    <w:rsid w:val="0059760A"/>
    <w:rsid w:val="0059782C"/>
    <w:rsid w:val="00597830"/>
    <w:rsid w:val="00597A29"/>
    <w:rsid w:val="00597BC9"/>
    <w:rsid w:val="00597E57"/>
    <w:rsid w:val="005A02CF"/>
    <w:rsid w:val="005A059F"/>
    <w:rsid w:val="005A14E4"/>
    <w:rsid w:val="005A1712"/>
    <w:rsid w:val="005A180E"/>
    <w:rsid w:val="005A1B5D"/>
    <w:rsid w:val="005A212C"/>
    <w:rsid w:val="005A239D"/>
    <w:rsid w:val="005A2484"/>
    <w:rsid w:val="005A24ED"/>
    <w:rsid w:val="005A25BF"/>
    <w:rsid w:val="005A2770"/>
    <w:rsid w:val="005A28CA"/>
    <w:rsid w:val="005A2942"/>
    <w:rsid w:val="005A2948"/>
    <w:rsid w:val="005A2FF8"/>
    <w:rsid w:val="005A32FD"/>
    <w:rsid w:val="005A3701"/>
    <w:rsid w:val="005A38AB"/>
    <w:rsid w:val="005A395D"/>
    <w:rsid w:val="005A3B1F"/>
    <w:rsid w:val="005A3B8F"/>
    <w:rsid w:val="005A3E6D"/>
    <w:rsid w:val="005A44E2"/>
    <w:rsid w:val="005A4DF1"/>
    <w:rsid w:val="005A4F1E"/>
    <w:rsid w:val="005A5046"/>
    <w:rsid w:val="005A51C5"/>
    <w:rsid w:val="005A5319"/>
    <w:rsid w:val="005A54CB"/>
    <w:rsid w:val="005A5722"/>
    <w:rsid w:val="005A5995"/>
    <w:rsid w:val="005A59FE"/>
    <w:rsid w:val="005A5BF4"/>
    <w:rsid w:val="005A5D6A"/>
    <w:rsid w:val="005A5F7A"/>
    <w:rsid w:val="005A6156"/>
    <w:rsid w:val="005A620E"/>
    <w:rsid w:val="005A6353"/>
    <w:rsid w:val="005A650D"/>
    <w:rsid w:val="005A6609"/>
    <w:rsid w:val="005A6670"/>
    <w:rsid w:val="005A6BF9"/>
    <w:rsid w:val="005A6C9F"/>
    <w:rsid w:val="005A736E"/>
    <w:rsid w:val="005A74D3"/>
    <w:rsid w:val="005A75BA"/>
    <w:rsid w:val="005A76D6"/>
    <w:rsid w:val="005A775B"/>
    <w:rsid w:val="005A7888"/>
    <w:rsid w:val="005A7942"/>
    <w:rsid w:val="005A7A05"/>
    <w:rsid w:val="005A7B46"/>
    <w:rsid w:val="005A7CD8"/>
    <w:rsid w:val="005A7EA2"/>
    <w:rsid w:val="005B027C"/>
    <w:rsid w:val="005B035C"/>
    <w:rsid w:val="005B0471"/>
    <w:rsid w:val="005B04A7"/>
    <w:rsid w:val="005B0675"/>
    <w:rsid w:val="005B08DB"/>
    <w:rsid w:val="005B0AC1"/>
    <w:rsid w:val="005B0CC2"/>
    <w:rsid w:val="005B0F26"/>
    <w:rsid w:val="005B0F42"/>
    <w:rsid w:val="005B0F78"/>
    <w:rsid w:val="005B142E"/>
    <w:rsid w:val="005B16AB"/>
    <w:rsid w:val="005B16C7"/>
    <w:rsid w:val="005B18EF"/>
    <w:rsid w:val="005B1989"/>
    <w:rsid w:val="005B236D"/>
    <w:rsid w:val="005B26A5"/>
    <w:rsid w:val="005B2A46"/>
    <w:rsid w:val="005B2C1D"/>
    <w:rsid w:val="005B311A"/>
    <w:rsid w:val="005B3192"/>
    <w:rsid w:val="005B3475"/>
    <w:rsid w:val="005B3A37"/>
    <w:rsid w:val="005B3AFD"/>
    <w:rsid w:val="005B3BBE"/>
    <w:rsid w:val="005B4150"/>
    <w:rsid w:val="005B416D"/>
    <w:rsid w:val="005B46DA"/>
    <w:rsid w:val="005B4D2D"/>
    <w:rsid w:val="005B4F0D"/>
    <w:rsid w:val="005B55B4"/>
    <w:rsid w:val="005B5988"/>
    <w:rsid w:val="005B5BB3"/>
    <w:rsid w:val="005B5F5E"/>
    <w:rsid w:val="005B6168"/>
    <w:rsid w:val="005B65C7"/>
    <w:rsid w:val="005B6613"/>
    <w:rsid w:val="005B66CA"/>
    <w:rsid w:val="005B68D4"/>
    <w:rsid w:val="005B6926"/>
    <w:rsid w:val="005B6954"/>
    <w:rsid w:val="005B6975"/>
    <w:rsid w:val="005B6CEC"/>
    <w:rsid w:val="005B70EC"/>
    <w:rsid w:val="005B7CF7"/>
    <w:rsid w:val="005B7E65"/>
    <w:rsid w:val="005C05C3"/>
    <w:rsid w:val="005C06FC"/>
    <w:rsid w:val="005C0874"/>
    <w:rsid w:val="005C0AC3"/>
    <w:rsid w:val="005C0E86"/>
    <w:rsid w:val="005C0F84"/>
    <w:rsid w:val="005C10D0"/>
    <w:rsid w:val="005C11E0"/>
    <w:rsid w:val="005C1533"/>
    <w:rsid w:val="005C1661"/>
    <w:rsid w:val="005C19D4"/>
    <w:rsid w:val="005C1A5A"/>
    <w:rsid w:val="005C1A5E"/>
    <w:rsid w:val="005C1D33"/>
    <w:rsid w:val="005C1D99"/>
    <w:rsid w:val="005C1FB4"/>
    <w:rsid w:val="005C2462"/>
    <w:rsid w:val="005C2566"/>
    <w:rsid w:val="005C27AF"/>
    <w:rsid w:val="005C2BA4"/>
    <w:rsid w:val="005C2C8C"/>
    <w:rsid w:val="005C2F52"/>
    <w:rsid w:val="005C3162"/>
    <w:rsid w:val="005C34D0"/>
    <w:rsid w:val="005C35E4"/>
    <w:rsid w:val="005C3A4F"/>
    <w:rsid w:val="005C3ABF"/>
    <w:rsid w:val="005C3E3B"/>
    <w:rsid w:val="005C40AC"/>
    <w:rsid w:val="005C40B9"/>
    <w:rsid w:val="005C41CC"/>
    <w:rsid w:val="005C4443"/>
    <w:rsid w:val="005C44CB"/>
    <w:rsid w:val="005C4BD0"/>
    <w:rsid w:val="005C4D66"/>
    <w:rsid w:val="005C549D"/>
    <w:rsid w:val="005C5888"/>
    <w:rsid w:val="005C58D2"/>
    <w:rsid w:val="005C5C29"/>
    <w:rsid w:val="005C5EE5"/>
    <w:rsid w:val="005C5FDA"/>
    <w:rsid w:val="005C60B7"/>
    <w:rsid w:val="005C6432"/>
    <w:rsid w:val="005C6630"/>
    <w:rsid w:val="005C6712"/>
    <w:rsid w:val="005C678A"/>
    <w:rsid w:val="005C69AC"/>
    <w:rsid w:val="005C6A42"/>
    <w:rsid w:val="005C6A6B"/>
    <w:rsid w:val="005C6C35"/>
    <w:rsid w:val="005C6C53"/>
    <w:rsid w:val="005C6E1A"/>
    <w:rsid w:val="005C6FA4"/>
    <w:rsid w:val="005C7019"/>
    <w:rsid w:val="005C701D"/>
    <w:rsid w:val="005C7097"/>
    <w:rsid w:val="005C7143"/>
    <w:rsid w:val="005C7239"/>
    <w:rsid w:val="005C744D"/>
    <w:rsid w:val="005C74EC"/>
    <w:rsid w:val="005C77B8"/>
    <w:rsid w:val="005C7B72"/>
    <w:rsid w:val="005C7E42"/>
    <w:rsid w:val="005C7E58"/>
    <w:rsid w:val="005C7F43"/>
    <w:rsid w:val="005C7F9D"/>
    <w:rsid w:val="005D0166"/>
    <w:rsid w:val="005D0834"/>
    <w:rsid w:val="005D0D09"/>
    <w:rsid w:val="005D0F73"/>
    <w:rsid w:val="005D112F"/>
    <w:rsid w:val="005D115D"/>
    <w:rsid w:val="005D1344"/>
    <w:rsid w:val="005D1606"/>
    <w:rsid w:val="005D1966"/>
    <w:rsid w:val="005D1C19"/>
    <w:rsid w:val="005D1D4A"/>
    <w:rsid w:val="005D1D4D"/>
    <w:rsid w:val="005D2007"/>
    <w:rsid w:val="005D2369"/>
    <w:rsid w:val="005D2560"/>
    <w:rsid w:val="005D266B"/>
    <w:rsid w:val="005D2855"/>
    <w:rsid w:val="005D29DC"/>
    <w:rsid w:val="005D2ECF"/>
    <w:rsid w:val="005D33E7"/>
    <w:rsid w:val="005D3583"/>
    <w:rsid w:val="005D37BA"/>
    <w:rsid w:val="005D3A6A"/>
    <w:rsid w:val="005D3B11"/>
    <w:rsid w:val="005D3B72"/>
    <w:rsid w:val="005D3C29"/>
    <w:rsid w:val="005D3C91"/>
    <w:rsid w:val="005D3D9F"/>
    <w:rsid w:val="005D3DC0"/>
    <w:rsid w:val="005D3E31"/>
    <w:rsid w:val="005D4378"/>
    <w:rsid w:val="005D44C9"/>
    <w:rsid w:val="005D450A"/>
    <w:rsid w:val="005D4C40"/>
    <w:rsid w:val="005D4E77"/>
    <w:rsid w:val="005D4FE4"/>
    <w:rsid w:val="005D5338"/>
    <w:rsid w:val="005D5428"/>
    <w:rsid w:val="005D5464"/>
    <w:rsid w:val="005D5472"/>
    <w:rsid w:val="005D5855"/>
    <w:rsid w:val="005D5917"/>
    <w:rsid w:val="005D5C64"/>
    <w:rsid w:val="005D5CDC"/>
    <w:rsid w:val="005D5E5F"/>
    <w:rsid w:val="005D6079"/>
    <w:rsid w:val="005D60EA"/>
    <w:rsid w:val="005D6128"/>
    <w:rsid w:val="005D6B55"/>
    <w:rsid w:val="005D6C46"/>
    <w:rsid w:val="005D6DFC"/>
    <w:rsid w:val="005D707A"/>
    <w:rsid w:val="005D7421"/>
    <w:rsid w:val="005D7431"/>
    <w:rsid w:val="005D7575"/>
    <w:rsid w:val="005D7727"/>
    <w:rsid w:val="005D7810"/>
    <w:rsid w:val="005D79D3"/>
    <w:rsid w:val="005E070D"/>
    <w:rsid w:val="005E0911"/>
    <w:rsid w:val="005E1103"/>
    <w:rsid w:val="005E1339"/>
    <w:rsid w:val="005E13CA"/>
    <w:rsid w:val="005E1411"/>
    <w:rsid w:val="005E144D"/>
    <w:rsid w:val="005E16B9"/>
    <w:rsid w:val="005E1CB9"/>
    <w:rsid w:val="005E248E"/>
    <w:rsid w:val="005E24D9"/>
    <w:rsid w:val="005E2E27"/>
    <w:rsid w:val="005E35D2"/>
    <w:rsid w:val="005E3856"/>
    <w:rsid w:val="005E39C0"/>
    <w:rsid w:val="005E3A27"/>
    <w:rsid w:val="005E3DAC"/>
    <w:rsid w:val="005E3DD7"/>
    <w:rsid w:val="005E4873"/>
    <w:rsid w:val="005E4926"/>
    <w:rsid w:val="005E4989"/>
    <w:rsid w:val="005E4A62"/>
    <w:rsid w:val="005E4B5B"/>
    <w:rsid w:val="005E4C0E"/>
    <w:rsid w:val="005E4D92"/>
    <w:rsid w:val="005E4E97"/>
    <w:rsid w:val="005E53EC"/>
    <w:rsid w:val="005E53F6"/>
    <w:rsid w:val="005E569D"/>
    <w:rsid w:val="005E583D"/>
    <w:rsid w:val="005E5B09"/>
    <w:rsid w:val="005E5C3C"/>
    <w:rsid w:val="005E5E78"/>
    <w:rsid w:val="005E5ED8"/>
    <w:rsid w:val="005E5F2A"/>
    <w:rsid w:val="005E6122"/>
    <w:rsid w:val="005E65C8"/>
    <w:rsid w:val="005E6638"/>
    <w:rsid w:val="005E6AD0"/>
    <w:rsid w:val="005E6F55"/>
    <w:rsid w:val="005E704D"/>
    <w:rsid w:val="005E731A"/>
    <w:rsid w:val="005E7425"/>
    <w:rsid w:val="005E797A"/>
    <w:rsid w:val="005F00EF"/>
    <w:rsid w:val="005F07A9"/>
    <w:rsid w:val="005F0816"/>
    <w:rsid w:val="005F0897"/>
    <w:rsid w:val="005F0E04"/>
    <w:rsid w:val="005F0E45"/>
    <w:rsid w:val="005F0F08"/>
    <w:rsid w:val="005F0FBB"/>
    <w:rsid w:val="005F1083"/>
    <w:rsid w:val="005F174F"/>
    <w:rsid w:val="005F18EF"/>
    <w:rsid w:val="005F1BD2"/>
    <w:rsid w:val="005F1D89"/>
    <w:rsid w:val="005F21CC"/>
    <w:rsid w:val="005F2B0C"/>
    <w:rsid w:val="005F2D54"/>
    <w:rsid w:val="005F2E13"/>
    <w:rsid w:val="005F2EF5"/>
    <w:rsid w:val="005F2F6F"/>
    <w:rsid w:val="005F3024"/>
    <w:rsid w:val="005F3170"/>
    <w:rsid w:val="005F31FD"/>
    <w:rsid w:val="005F33A2"/>
    <w:rsid w:val="005F36E2"/>
    <w:rsid w:val="005F3804"/>
    <w:rsid w:val="005F3F49"/>
    <w:rsid w:val="005F422C"/>
    <w:rsid w:val="005F44E5"/>
    <w:rsid w:val="005F4563"/>
    <w:rsid w:val="005F47FC"/>
    <w:rsid w:val="005F4850"/>
    <w:rsid w:val="005F4934"/>
    <w:rsid w:val="005F4AE6"/>
    <w:rsid w:val="005F4C4F"/>
    <w:rsid w:val="005F4FA0"/>
    <w:rsid w:val="005F511D"/>
    <w:rsid w:val="005F5344"/>
    <w:rsid w:val="005F5437"/>
    <w:rsid w:val="005F54A7"/>
    <w:rsid w:val="005F5B6D"/>
    <w:rsid w:val="005F5E7F"/>
    <w:rsid w:val="005F65A9"/>
    <w:rsid w:val="005F69CC"/>
    <w:rsid w:val="005F6B8C"/>
    <w:rsid w:val="005F6FC7"/>
    <w:rsid w:val="005F7087"/>
    <w:rsid w:val="005F720F"/>
    <w:rsid w:val="005F7328"/>
    <w:rsid w:val="005F74A4"/>
    <w:rsid w:val="005F765B"/>
    <w:rsid w:val="005F76F5"/>
    <w:rsid w:val="005F7787"/>
    <w:rsid w:val="005F78D3"/>
    <w:rsid w:val="005F7D32"/>
    <w:rsid w:val="005F7F0F"/>
    <w:rsid w:val="006005C9"/>
    <w:rsid w:val="006005F2"/>
    <w:rsid w:val="00600670"/>
    <w:rsid w:val="0060069D"/>
    <w:rsid w:val="00600F8A"/>
    <w:rsid w:val="00600FFF"/>
    <w:rsid w:val="0060161F"/>
    <w:rsid w:val="00601AA9"/>
    <w:rsid w:val="00601B35"/>
    <w:rsid w:val="00601D10"/>
    <w:rsid w:val="00601D76"/>
    <w:rsid w:val="00601EDA"/>
    <w:rsid w:val="00601F68"/>
    <w:rsid w:val="0060284D"/>
    <w:rsid w:val="0060298A"/>
    <w:rsid w:val="006029FA"/>
    <w:rsid w:val="00602A13"/>
    <w:rsid w:val="00602B07"/>
    <w:rsid w:val="00602EF6"/>
    <w:rsid w:val="006031F9"/>
    <w:rsid w:val="00603216"/>
    <w:rsid w:val="00603545"/>
    <w:rsid w:val="00603756"/>
    <w:rsid w:val="0060377B"/>
    <w:rsid w:val="00603883"/>
    <w:rsid w:val="00603EDF"/>
    <w:rsid w:val="00603F5F"/>
    <w:rsid w:val="00604246"/>
    <w:rsid w:val="00604248"/>
    <w:rsid w:val="00604BD4"/>
    <w:rsid w:val="00604F8A"/>
    <w:rsid w:val="00605014"/>
    <w:rsid w:val="00605087"/>
    <w:rsid w:val="00605139"/>
    <w:rsid w:val="00605196"/>
    <w:rsid w:val="00605758"/>
    <w:rsid w:val="006057F8"/>
    <w:rsid w:val="00605AA0"/>
    <w:rsid w:val="00605C7D"/>
    <w:rsid w:val="00605E05"/>
    <w:rsid w:val="00605E2A"/>
    <w:rsid w:val="00605FBD"/>
    <w:rsid w:val="00606191"/>
    <w:rsid w:val="00606436"/>
    <w:rsid w:val="00606D41"/>
    <w:rsid w:val="006075DC"/>
    <w:rsid w:val="00607B1A"/>
    <w:rsid w:val="00607FA5"/>
    <w:rsid w:val="00607FAE"/>
    <w:rsid w:val="0061021F"/>
    <w:rsid w:val="006102DD"/>
    <w:rsid w:val="00610443"/>
    <w:rsid w:val="0061079F"/>
    <w:rsid w:val="00610A2B"/>
    <w:rsid w:val="00610A7E"/>
    <w:rsid w:val="00610FD1"/>
    <w:rsid w:val="00611352"/>
    <w:rsid w:val="00611363"/>
    <w:rsid w:val="006114E5"/>
    <w:rsid w:val="006116E5"/>
    <w:rsid w:val="00611B09"/>
    <w:rsid w:val="00611B18"/>
    <w:rsid w:val="00611B74"/>
    <w:rsid w:val="00611B92"/>
    <w:rsid w:val="00611C52"/>
    <w:rsid w:val="00611D04"/>
    <w:rsid w:val="00612130"/>
    <w:rsid w:val="0061220A"/>
    <w:rsid w:val="00612351"/>
    <w:rsid w:val="0061241F"/>
    <w:rsid w:val="00612598"/>
    <w:rsid w:val="0061295D"/>
    <w:rsid w:val="00612ABA"/>
    <w:rsid w:val="00612B23"/>
    <w:rsid w:val="00612DA1"/>
    <w:rsid w:val="00612E09"/>
    <w:rsid w:val="00612FEC"/>
    <w:rsid w:val="0061311C"/>
    <w:rsid w:val="00613130"/>
    <w:rsid w:val="00613246"/>
    <w:rsid w:val="006133E1"/>
    <w:rsid w:val="00613788"/>
    <w:rsid w:val="006139BD"/>
    <w:rsid w:val="00613B97"/>
    <w:rsid w:val="00613F47"/>
    <w:rsid w:val="00614216"/>
    <w:rsid w:val="006142B5"/>
    <w:rsid w:val="0061442C"/>
    <w:rsid w:val="00614750"/>
    <w:rsid w:val="00614C29"/>
    <w:rsid w:val="00614F1E"/>
    <w:rsid w:val="00615822"/>
    <w:rsid w:val="00615890"/>
    <w:rsid w:val="00615B5C"/>
    <w:rsid w:val="00615B8A"/>
    <w:rsid w:val="00615E91"/>
    <w:rsid w:val="00615EAB"/>
    <w:rsid w:val="00615EDB"/>
    <w:rsid w:val="0061629D"/>
    <w:rsid w:val="0061644E"/>
    <w:rsid w:val="0061651E"/>
    <w:rsid w:val="00616692"/>
    <w:rsid w:val="006167C5"/>
    <w:rsid w:val="006167F7"/>
    <w:rsid w:val="006168EB"/>
    <w:rsid w:val="00616918"/>
    <w:rsid w:val="00616A0A"/>
    <w:rsid w:val="00616BFC"/>
    <w:rsid w:val="00616D1E"/>
    <w:rsid w:val="00616D63"/>
    <w:rsid w:val="00616F5D"/>
    <w:rsid w:val="0061700D"/>
    <w:rsid w:val="00617452"/>
    <w:rsid w:val="00617563"/>
    <w:rsid w:val="006175AF"/>
    <w:rsid w:val="006177D2"/>
    <w:rsid w:val="0061798A"/>
    <w:rsid w:val="006179F0"/>
    <w:rsid w:val="00617CAE"/>
    <w:rsid w:val="00617DAD"/>
    <w:rsid w:val="00617F0D"/>
    <w:rsid w:val="00617F11"/>
    <w:rsid w:val="00617F29"/>
    <w:rsid w:val="00620248"/>
    <w:rsid w:val="00620355"/>
    <w:rsid w:val="006204ED"/>
    <w:rsid w:val="00620533"/>
    <w:rsid w:val="00620597"/>
    <w:rsid w:val="006205B7"/>
    <w:rsid w:val="006208BE"/>
    <w:rsid w:val="00620B36"/>
    <w:rsid w:val="00620B80"/>
    <w:rsid w:val="00620F74"/>
    <w:rsid w:val="0062156F"/>
    <w:rsid w:val="006217D7"/>
    <w:rsid w:val="006218D7"/>
    <w:rsid w:val="00621932"/>
    <w:rsid w:val="00621B23"/>
    <w:rsid w:val="00621B2B"/>
    <w:rsid w:val="00621B34"/>
    <w:rsid w:val="00621E0C"/>
    <w:rsid w:val="0062232F"/>
    <w:rsid w:val="00622355"/>
    <w:rsid w:val="0062276E"/>
    <w:rsid w:val="00622851"/>
    <w:rsid w:val="006228F8"/>
    <w:rsid w:val="0062298F"/>
    <w:rsid w:val="006229B8"/>
    <w:rsid w:val="00622B73"/>
    <w:rsid w:val="00622BFC"/>
    <w:rsid w:val="00622DA0"/>
    <w:rsid w:val="00622F46"/>
    <w:rsid w:val="00622F7C"/>
    <w:rsid w:val="0062323A"/>
    <w:rsid w:val="006233FD"/>
    <w:rsid w:val="00623436"/>
    <w:rsid w:val="006235DE"/>
    <w:rsid w:val="00623627"/>
    <w:rsid w:val="00623A9E"/>
    <w:rsid w:val="00624073"/>
    <w:rsid w:val="0062438C"/>
    <w:rsid w:val="006246BE"/>
    <w:rsid w:val="006247E4"/>
    <w:rsid w:val="0062485A"/>
    <w:rsid w:val="006249A6"/>
    <w:rsid w:val="00624D64"/>
    <w:rsid w:val="00624F6A"/>
    <w:rsid w:val="00625002"/>
    <w:rsid w:val="0062510C"/>
    <w:rsid w:val="006252FF"/>
    <w:rsid w:val="006256A3"/>
    <w:rsid w:val="006257C5"/>
    <w:rsid w:val="00625B40"/>
    <w:rsid w:val="00625C8B"/>
    <w:rsid w:val="0062609E"/>
    <w:rsid w:val="006262EF"/>
    <w:rsid w:val="00626721"/>
    <w:rsid w:val="00626730"/>
    <w:rsid w:val="0062688C"/>
    <w:rsid w:val="0062694D"/>
    <w:rsid w:val="00626AEE"/>
    <w:rsid w:val="00626D10"/>
    <w:rsid w:val="00626D96"/>
    <w:rsid w:val="00627017"/>
    <w:rsid w:val="00627AB8"/>
    <w:rsid w:val="00627BCD"/>
    <w:rsid w:val="006300D8"/>
    <w:rsid w:val="006300F6"/>
    <w:rsid w:val="00630333"/>
    <w:rsid w:val="00630ABF"/>
    <w:rsid w:val="00630F30"/>
    <w:rsid w:val="006310F3"/>
    <w:rsid w:val="006315E0"/>
    <w:rsid w:val="00631B93"/>
    <w:rsid w:val="00631D56"/>
    <w:rsid w:val="00631E18"/>
    <w:rsid w:val="00631EAE"/>
    <w:rsid w:val="0063245F"/>
    <w:rsid w:val="006324FB"/>
    <w:rsid w:val="0063289D"/>
    <w:rsid w:val="00633717"/>
    <w:rsid w:val="00633AAC"/>
    <w:rsid w:val="00633C25"/>
    <w:rsid w:val="00633E5D"/>
    <w:rsid w:val="006341BA"/>
    <w:rsid w:val="00634B03"/>
    <w:rsid w:val="006358FF"/>
    <w:rsid w:val="0063591A"/>
    <w:rsid w:val="00635A7B"/>
    <w:rsid w:val="00635B6D"/>
    <w:rsid w:val="006361E9"/>
    <w:rsid w:val="006362DE"/>
    <w:rsid w:val="00636474"/>
    <w:rsid w:val="00636488"/>
    <w:rsid w:val="006364ED"/>
    <w:rsid w:val="00636AAC"/>
    <w:rsid w:val="00636F46"/>
    <w:rsid w:val="006370EC"/>
    <w:rsid w:val="00637350"/>
    <w:rsid w:val="0063749E"/>
    <w:rsid w:val="00637567"/>
    <w:rsid w:val="0063768B"/>
    <w:rsid w:val="0063770A"/>
    <w:rsid w:val="006379EB"/>
    <w:rsid w:val="00637BB4"/>
    <w:rsid w:val="00637D99"/>
    <w:rsid w:val="006404FC"/>
    <w:rsid w:val="006405A7"/>
    <w:rsid w:val="0064099E"/>
    <w:rsid w:val="00640A69"/>
    <w:rsid w:val="00640C5B"/>
    <w:rsid w:val="00640CD2"/>
    <w:rsid w:val="00640DC9"/>
    <w:rsid w:val="00640ECF"/>
    <w:rsid w:val="006410BA"/>
    <w:rsid w:val="00641387"/>
    <w:rsid w:val="00641668"/>
    <w:rsid w:val="006416D5"/>
    <w:rsid w:val="0064183F"/>
    <w:rsid w:val="006418E2"/>
    <w:rsid w:val="00641C5F"/>
    <w:rsid w:val="00642052"/>
    <w:rsid w:val="00642061"/>
    <w:rsid w:val="00642245"/>
    <w:rsid w:val="00642517"/>
    <w:rsid w:val="00642887"/>
    <w:rsid w:val="00642D31"/>
    <w:rsid w:val="00642D6A"/>
    <w:rsid w:val="00642ECF"/>
    <w:rsid w:val="00642EEA"/>
    <w:rsid w:val="00642F48"/>
    <w:rsid w:val="00643097"/>
    <w:rsid w:val="00643178"/>
    <w:rsid w:val="00643284"/>
    <w:rsid w:val="00643BA2"/>
    <w:rsid w:val="00643BAF"/>
    <w:rsid w:val="00643DC9"/>
    <w:rsid w:val="00644124"/>
    <w:rsid w:val="006441CF"/>
    <w:rsid w:val="00645092"/>
    <w:rsid w:val="006453AC"/>
    <w:rsid w:val="006454EA"/>
    <w:rsid w:val="006455E5"/>
    <w:rsid w:val="0064581A"/>
    <w:rsid w:val="00645835"/>
    <w:rsid w:val="0064585D"/>
    <w:rsid w:val="006459A5"/>
    <w:rsid w:val="00645A14"/>
    <w:rsid w:val="00645A57"/>
    <w:rsid w:val="00645E8E"/>
    <w:rsid w:val="00646118"/>
    <w:rsid w:val="00646574"/>
    <w:rsid w:val="0064659D"/>
    <w:rsid w:val="006469F7"/>
    <w:rsid w:val="00646FE8"/>
    <w:rsid w:val="00647205"/>
    <w:rsid w:val="00647322"/>
    <w:rsid w:val="00647348"/>
    <w:rsid w:val="006475CB"/>
    <w:rsid w:val="006477A3"/>
    <w:rsid w:val="00647B07"/>
    <w:rsid w:val="00647BC6"/>
    <w:rsid w:val="00647DE8"/>
    <w:rsid w:val="00647E68"/>
    <w:rsid w:val="0065008B"/>
    <w:rsid w:val="00650296"/>
    <w:rsid w:val="006503C8"/>
    <w:rsid w:val="006504EA"/>
    <w:rsid w:val="00650731"/>
    <w:rsid w:val="00650832"/>
    <w:rsid w:val="00650C75"/>
    <w:rsid w:val="00650E36"/>
    <w:rsid w:val="0065115B"/>
    <w:rsid w:val="006511A3"/>
    <w:rsid w:val="0065124E"/>
    <w:rsid w:val="0065127C"/>
    <w:rsid w:val="00651457"/>
    <w:rsid w:val="00651D21"/>
    <w:rsid w:val="00651DC0"/>
    <w:rsid w:val="00652392"/>
    <w:rsid w:val="006524CA"/>
    <w:rsid w:val="00652A60"/>
    <w:rsid w:val="00652E21"/>
    <w:rsid w:val="00652F36"/>
    <w:rsid w:val="00653046"/>
    <w:rsid w:val="00653092"/>
    <w:rsid w:val="0065329F"/>
    <w:rsid w:val="0065346C"/>
    <w:rsid w:val="00653937"/>
    <w:rsid w:val="00653CC3"/>
    <w:rsid w:val="00653D18"/>
    <w:rsid w:val="00653EFA"/>
    <w:rsid w:val="00653FF8"/>
    <w:rsid w:val="0065409E"/>
    <w:rsid w:val="00654236"/>
    <w:rsid w:val="0065444E"/>
    <w:rsid w:val="00654C28"/>
    <w:rsid w:val="00654D0A"/>
    <w:rsid w:val="00654D90"/>
    <w:rsid w:val="006557AB"/>
    <w:rsid w:val="00655CD1"/>
    <w:rsid w:val="00655EA2"/>
    <w:rsid w:val="00655F52"/>
    <w:rsid w:val="00656289"/>
    <w:rsid w:val="0065631D"/>
    <w:rsid w:val="0065653C"/>
    <w:rsid w:val="00656993"/>
    <w:rsid w:val="00656BE8"/>
    <w:rsid w:val="006570B5"/>
    <w:rsid w:val="006570C7"/>
    <w:rsid w:val="006571B0"/>
    <w:rsid w:val="006572A2"/>
    <w:rsid w:val="00657380"/>
    <w:rsid w:val="00657526"/>
    <w:rsid w:val="00657914"/>
    <w:rsid w:val="00657B35"/>
    <w:rsid w:val="00657B56"/>
    <w:rsid w:val="00657FE5"/>
    <w:rsid w:val="006608F1"/>
    <w:rsid w:val="00660A32"/>
    <w:rsid w:val="00660A59"/>
    <w:rsid w:val="00660AEF"/>
    <w:rsid w:val="00660AF3"/>
    <w:rsid w:val="00661ACE"/>
    <w:rsid w:val="00661CC0"/>
    <w:rsid w:val="00661CD7"/>
    <w:rsid w:val="00661DB0"/>
    <w:rsid w:val="006621A9"/>
    <w:rsid w:val="00662387"/>
    <w:rsid w:val="0066251C"/>
    <w:rsid w:val="0066271E"/>
    <w:rsid w:val="00662A33"/>
    <w:rsid w:val="00662B44"/>
    <w:rsid w:val="00662C4C"/>
    <w:rsid w:val="00662CD3"/>
    <w:rsid w:val="00662CEF"/>
    <w:rsid w:val="00662CF3"/>
    <w:rsid w:val="00662D48"/>
    <w:rsid w:val="00663402"/>
    <w:rsid w:val="0066344F"/>
    <w:rsid w:val="0066359C"/>
    <w:rsid w:val="006638F9"/>
    <w:rsid w:val="00663C29"/>
    <w:rsid w:val="00663C6F"/>
    <w:rsid w:val="00663D11"/>
    <w:rsid w:val="006641C2"/>
    <w:rsid w:val="006642AC"/>
    <w:rsid w:val="006642DA"/>
    <w:rsid w:val="00664512"/>
    <w:rsid w:val="006645E6"/>
    <w:rsid w:val="0066475A"/>
    <w:rsid w:val="00664BF0"/>
    <w:rsid w:val="00664D13"/>
    <w:rsid w:val="00664F4C"/>
    <w:rsid w:val="00665379"/>
    <w:rsid w:val="006653E3"/>
    <w:rsid w:val="006654FA"/>
    <w:rsid w:val="006657E0"/>
    <w:rsid w:val="00665A67"/>
    <w:rsid w:val="00665B4B"/>
    <w:rsid w:val="0066625D"/>
    <w:rsid w:val="00666363"/>
    <w:rsid w:val="0066643D"/>
    <w:rsid w:val="00666696"/>
    <w:rsid w:val="0066697D"/>
    <w:rsid w:val="00666E89"/>
    <w:rsid w:val="00666FCC"/>
    <w:rsid w:val="00667303"/>
    <w:rsid w:val="00667338"/>
    <w:rsid w:val="00667687"/>
    <w:rsid w:val="00667857"/>
    <w:rsid w:val="006678CB"/>
    <w:rsid w:val="0066799A"/>
    <w:rsid w:val="00667AD0"/>
    <w:rsid w:val="00667DE6"/>
    <w:rsid w:val="0067001F"/>
    <w:rsid w:val="006701EA"/>
    <w:rsid w:val="00670797"/>
    <w:rsid w:val="0067082E"/>
    <w:rsid w:val="00670925"/>
    <w:rsid w:val="00670A81"/>
    <w:rsid w:val="00670B6E"/>
    <w:rsid w:val="00670DE3"/>
    <w:rsid w:val="00671448"/>
    <w:rsid w:val="00671714"/>
    <w:rsid w:val="00671876"/>
    <w:rsid w:val="00671951"/>
    <w:rsid w:val="00671A79"/>
    <w:rsid w:val="00671B42"/>
    <w:rsid w:val="006721E6"/>
    <w:rsid w:val="006722D3"/>
    <w:rsid w:val="006725B5"/>
    <w:rsid w:val="00672716"/>
    <w:rsid w:val="00672CAD"/>
    <w:rsid w:val="00672D22"/>
    <w:rsid w:val="00673123"/>
    <w:rsid w:val="0067365E"/>
    <w:rsid w:val="00673871"/>
    <w:rsid w:val="006738FC"/>
    <w:rsid w:val="00673BBE"/>
    <w:rsid w:val="00673FCB"/>
    <w:rsid w:val="0067407E"/>
    <w:rsid w:val="006740A1"/>
    <w:rsid w:val="006746D8"/>
    <w:rsid w:val="006748FB"/>
    <w:rsid w:val="00674B12"/>
    <w:rsid w:val="00674B66"/>
    <w:rsid w:val="00674EA3"/>
    <w:rsid w:val="006753D0"/>
    <w:rsid w:val="006757F0"/>
    <w:rsid w:val="00675B9D"/>
    <w:rsid w:val="00675EC6"/>
    <w:rsid w:val="006760E2"/>
    <w:rsid w:val="00676381"/>
    <w:rsid w:val="00676893"/>
    <w:rsid w:val="006769B7"/>
    <w:rsid w:val="00676B89"/>
    <w:rsid w:val="00676DD5"/>
    <w:rsid w:val="006770AD"/>
    <w:rsid w:val="006770C5"/>
    <w:rsid w:val="006770E5"/>
    <w:rsid w:val="006771A1"/>
    <w:rsid w:val="00677390"/>
    <w:rsid w:val="006774E2"/>
    <w:rsid w:val="00677592"/>
    <w:rsid w:val="00677778"/>
    <w:rsid w:val="006778C1"/>
    <w:rsid w:val="00677B36"/>
    <w:rsid w:val="00677D91"/>
    <w:rsid w:val="00677DE4"/>
    <w:rsid w:val="00680119"/>
    <w:rsid w:val="006802B8"/>
    <w:rsid w:val="006803C6"/>
    <w:rsid w:val="00680E37"/>
    <w:rsid w:val="00681054"/>
    <w:rsid w:val="006816B5"/>
    <w:rsid w:val="00681962"/>
    <w:rsid w:val="00681AC3"/>
    <w:rsid w:val="00681BB6"/>
    <w:rsid w:val="00681C5A"/>
    <w:rsid w:val="00681EFF"/>
    <w:rsid w:val="00681FA7"/>
    <w:rsid w:val="0068236E"/>
    <w:rsid w:val="0068292A"/>
    <w:rsid w:val="00682F8D"/>
    <w:rsid w:val="00682FBC"/>
    <w:rsid w:val="006831E9"/>
    <w:rsid w:val="00683277"/>
    <w:rsid w:val="0068332B"/>
    <w:rsid w:val="00683531"/>
    <w:rsid w:val="0068392B"/>
    <w:rsid w:val="00683BA9"/>
    <w:rsid w:val="00683BB6"/>
    <w:rsid w:val="00683EF0"/>
    <w:rsid w:val="006841E1"/>
    <w:rsid w:val="0068431F"/>
    <w:rsid w:val="0068452E"/>
    <w:rsid w:val="0068478B"/>
    <w:rsid w:val="0068487A"/>
    <w:rsid w:val="00684A6D"/>
    <w:rsid w:val="00684AED"/>
    <w:rsid w:val="00685E79"/>
    <w:rsid w:val="00686B0C"/>
    <w:rsid w:val="0068700C"/>
    <w:rsid w:val="006870D5"/>
    <w:rsid w:val="006871AC"/>
    <w:rsid w:val="0068735C"/>
    <w:rsid w:val="00687379"/>
    <w:rsid w:val="00687685"/>
    <w:rsid w:val="00687D56"/>
    <w:rsid w:val="00687DE4"/>
    <w:rsid w:val="00687F3E"/>
    <w:rsid w:val="00687F55"/>
    <w:rsid w:val="00690022"/>
    <w:rsid w:val="0069021C"/>
    <w:rsid w:val="00690439"/>
    <w:rsid w:val="00690514"/>
    <w:rsid w:val="00690795"/>
    <w:rsid w:val="00690853"/>
    <w:rsid w:val="00690ACE"/>
    <w:rsid w:val="00690ADC"/>
    <w:rsid w:val="00690B8B"/>
    <w:rsid w:val="0069102A"/>
    <w:rsid w:val="006910FA"/>
    <w:rsid w:val="006918E2"/>
    <w:rsid w:val="00691DDA"/>
    <w:rsid w:val="0069211C"/>
    <w:rsid w:val="0069224B"/>
    <w:rsid w:val="006922E6"/>
    <w:rsid w:val="00692582"/>
    <w:rsid w:val="00692781"/>
    <w:rsid w:val="0069294D"/>
    <w:rsid w:val="00692A4D"/>
    <w:rsid w:val="00692D6E"/>
    <w:rsid w:val="006933F7"/>
    <w:rsid w:val="00693537"/>
    <w:rsid w:val="00693A8C"/>
    <w:rsid w:val="00693E53"/>
    <w:rsid w:val="006940E5"/>
    <w:rsid w:val="00694245"/>
    <w:rsid w:val="006942AA"/>
    <w:rsid w:val="00694346"/>
    <w:rsid w:val="006949F1"/>
    <w:rsid w:val="00694E62"/>
    <w:rsid w:val="0069504E"/>
    <w:rsid w:val="00695726"/>
    <w:rsid w:val="006957A5"/>
    <w:rsid w:val="00695E94"/>
    <w:rsid w:val="00695EC8"/>
    <w:rsid w:val="00695F90"/>
    <w:rsid w:val="00696015"/>
    <w:rsid w:val="0069604A"/>
    <w:rsid w:val="006962A9"/>
    <w:rsid w:val="00696627"/>
    <w:rsid w:val="00696722"/>
    <w:rsid w:val="0069695D"/>
    <w:rsid w:val="00696AED"/>
    <w:rsid w:val="00696BF9"/>
    <w:rsid w:val="00696C17"/>
    <w:rsid w:val="00697419"/>
    <w:rsid w:val="00697449"/>
    <w:rsid w:val="00697536"/>
    <w:rsid w:val="006A0026"/>
    <w:rsid w:val="006A0058"/>
    <w:rsid w:val="006A007A"/>
    <w:rsid w:val="006A0724"/>
    <w:rsid w:val="006A073F"/>
    <w:rsid w:val="006A0A00"/>
    <w:rsid w:val="006A0E25"/>
    <w:rsid w:val="006A10E9"/>
    <w:rsid w:val="006A1230"/>
    <w:rsid w:val="006A1856"/>
    <w:rsid w:val="006A2055"/>
    <w:rsid w:val="006A21CF"/>
    <w:rsid w:val="006A239B"/>
    <w:rsid w:val="006A287F"/>
    <w:rsid w:val="006A29CD"/>
    <w:rsid w:val="006A2C86"/>
    <w:rsid w:val="006A2E5D"/>
    <w:rsid w:val="006A2FF9"/>
    <w:rsid w:val="006A30C8"/>
    <w:rsid w:val="006A3259"/>
    <w:rsid w:val="006A339F"/>
    <w:rsid w:val="006A37ED"/>
    <w:rsid w:val="006A390D"/>
    <w:rsid w:val="006A39F4"/>
    <w:rsid w:val="006A3AFD"/>
    <w:rsid w:val="006A3DFE"/>
    <w:rsid w:val="006A485C"/>
    <w:rsid w:val="006A48B3"/>
    <w:rsid w:val="006A4AD4"/>
    <w:rsid w:val="006A4B53"/>
    <w:rsid w:val="006A4C8C"/>
    <w:rsid w:val="006A4CEC"/>
    <w:rsid w:val="006A4DB3"/>
    <w:rsid w:val="006A5548"/>
    <w:rsid w:val="006A5590"/>
    <w:rsid w:val="006A5794"/>
    <w:rsid w:val="006A5927"/>
    <w:rsid w:val="006A5A0E"/>
    <w:rsid w:val="006A5B86"/>
    <w:rsid w:val="006A5BBB"/>
    <w:rsid w:val="006A5DDF"/>
    <w:rsid w:val="006A5E13"/>
    <w:rsid w:val="006A6448"/>
    <w:rsid w:val="006A64DE"/>
    <w:rsid w:val="006A6975"/>
    <w:rsid w:val="006A6BC4"/>
    <w:rsid w:val="006A6C21"/>
    <w:rsid w:val="006A6D7A"/>
    <w:rsid w:val="006A7090"/>
    <w:rsid w:val="006A70DE"/>
    <w:rsid w:val="006A72B7"/>
    <w:rsid w:val="006A72C2"/>
    <w:rsid w:val="006A743D"/>
    <w:rsid w:val="006A79DF"/>
    <w:rsid w:val="006A7DE0"/>
    <w:rsid w:val="006A7F17"/>
    <w:rsid w:val="006B00FC"/>
    <w:rsid w:val="006B0344"/>
    <w:rsid w:val="006B04EF"/>
    <w:rsid w:val="006B0574"/>
    <w:rsid w:val="006B0594"/>
    <w:rsid w:val="006B0827"/>
    <w:rsid w:val="006B0B22"/>
    <w:rsid w:val="006B0B6D"/>
    <w:rsid w:val="006B0BE7"/>
    <w:rsid w:val="006B0F33"/>
    <w:rsid w:val="006B0F95"/>
    <w:rsid w:val="006B10EB"/>
    <w:rsid w:val="006B1359"/>
    <w:rsid w:val="006B13E3"/>
    <w:rsid w:val="006B14B3"/>
    <w:rsid w:val="006B1A87"/>
    <w:rsid w:val="006B1C1A"/>
    <w:rsid w:val="006B1CDE"/>
    <w:rsid w:val="006B21E5"/>
    <w:rsid w:val="006B22D8"/>
    <w:rsid w:val="006B2A9D"/>
    <w:rsid w:val="006B2FBC"/>
    <w:rsid w:val="006B33D9"/>
    <w:rsid w:val="006B3674"/>
    <w:rsid w:val="006B379E"/>
    <w:rsid w:val="006B3B0D"/>
    <w:rsid w:val="006B3D30"/>
    <w:rsid w:val="006B3E98"/>
    <w:rsid w:val="006B4043"/>
    <w:rsid w:val="006B40D8"/>
    <w:rsid w:val="006B4278"/>
    <w:rsid w:val="006B43A2"/>
    <w:rsid w:val="006B4543"/>
    <w:rsid w:val="006B4915"/>
    <w:rsid w:val="006B4AEC"/>
    <w:rsid w:val="006B4B3B"/>
    <w:rsid w:val="006B4E4F"/>
    <w:rsid w:val="006B5054"/>
    <w:rsid w:val="006B62A2"/>
    <w:rsid w:val="006B63C0"/>
    <w:rsid w:val="006B6576"/>
    <w:rsid w:val="006B66E2"/>
    <w:rsid w:val="006B67EC"/>
    <w:rsid w:val="006B6893"/>
    <w:rsid w:val="006B6985"/>
    <w:rsid w:val="006B6ACB"/>
    <w:rsid w:val="006B6B3A"/>
    <w:rsid w:val="006B6D42"/>
    <w:rsid w:val="006B6DC0"/>
    <w:rsid w:val="006B6E0E"/>
    <w:rsid w:val="006B6E83"/>
    <w:rsid w:val="006B7046"/>
    <w:rsid w:val="006B7068"/>
    <w:rsid w:val="006B771F"/>
    <w:rsid w:val="006B7A9B"/>
    <w:rsid w:val="006B7FDD"/>
    <w:rsid w:val="006C00C8"/>
    <w:rsid w:val="006C06DD"/>
    <w:rsid w:val="006C07EC"/>
    <w:rsid w:val="006C0E48"/>
    <w:rsid w:val="006C0F10"/>
    <w:rsid w:val="006C102A"/>
    <w:rsid w:val="006C12BB"/>
    <w:rsid w:val="006C1359"/>
    <w:rsid w:val="006C140D"/>
    <w:rsid w:val="006C1481"/>
    <w:rsid w:val="006C14E6"/>
    <w:rsid w:val="006C1A77"/>
    <w:rsid w:val="006C1B65"/>
    <w:rsid w:val="006C1E32"/>
    <w:rsid w:val="006C1F85"/>
    <w:rsid w:val="006C1FA1"/>
    <w:rsid w:val="006C22CB"/>
    <w:rsid w:val="006C2573"/>
    <w:rsid w:val="006C2613"/>
    <w:rsid w:val="006C27A5"/>
    <w:rsid w:val="006C2BD3"/>
    <w:rsid w:val="006C2CCC"/>
    <w:rsid w:val="006C2EDD"/>
    <w:rsid w:val="006C2F63"/>
    <w:rsid w:val="006C310C"/>
    <w:rsid w:val="006C3119"/>
    <w:rsid w:val="006C3571"/>
    <w:rsid w:val="006C3597"/>
    <w:rsid w:val="006C3617"/>
    <w:rsid w:val="006C382C"/>
    <w:rsid w:val="006C3C30"/>
    <w:rsid w:val="006C3E8F"/>
    <w:rsid w:val="006C3F7A"/>
    <w:rsid w:val="006C42E0"/>
    <w:rsid w:val="006C447E"/>
    <w:rsid w:val="006C4A2D"/>
    <w:rsid w:val="006C4A3C"/>
    <w:rsid w:val="006C4D90"/>
    <w:rsid w:val="006C5357"/>
    <w:rsid w:val="006C561E"/>
    <w:rsid w:val="006C564F"/>
    <w:rsid w:val="006C5DD8"/>
    <w:rsid w:val="006C60A6"/>
    <w:rsid w:val="006C6138"/>
    <w:rsid w:val="006C70B3"/>
    <w:rsid w:val="006C71E4"/>
    <w:rsid w:val="006C7519"/>
    <w:rsid w:val="006C7673"/>
    <w:rsid w:val="006C777B"/>
    <w:rsid w:val="006C7910"/>
    <w:rsid w:val="006C798A"/>
    <w:rsid w:val="006C7CA2"/>
    <w:rsid w:val="006C7D17"/>
    <w:rsid w:val="006C7F65"/>
    <w:rsid w:val="006D00B4"/>
    <w:rsid w:val="006D0522"/>
    <w:rsid w:val="006D06C8"/>
    <w:rsid w:val="006D07EE"/>
    <w:rsid w:val="006D098E"/>
    <w:rsid w:val="006D0B95"/>
    <w:rsid w:val="006D0CCC"/>
    <w:rsid w:val="006D0CDD"/>
    <w:rsid w:val="006D0F85"/>
    <w:rsid w:val="006D107C"/>
    <w:rsid w:val="006D108A"/>
    <w:rsid w:val="006D12A1"/>
    <w:rsid w:val="006D137A"/>
    <w:rsid w:val="006D13ED"/>
    <w:rsid w:val="006D14E8"/>
    <w:rsid w:val="006D15FE"/>
    <w:rsid w:val="006D1712"/>
    <w:rsid w:val="006D199F"/>
    <w:rsid w:val="006D1C4E"/>
    <w:rsid w:val="006D2137"/>
    <w:rsid w:val="006D2329"/>
    <w:rsid w:val="006D2412"/>
    <w:rsid w:val="006D282C"/>
    <w:rsid w:val="006D287C"/>
    <w:rsid w:val="006D2969"/>
    <w:rsid w:val="006D2B4E"/>
    <w:rsid w:val="006D2FBD"/>
    <w:rsid w:val="006D2FF6"/>
    <w:rsid w:val="006D32A6"/>
    <w:rsid w:val="006D32F7"/>
    <w:rsid w:val="006D37D9"/>
    <w:rsid w:val="006D37F9"/>
    <w:rsid w:val="006D393E"/>
    <w:rsid w:val="006D3B2E"/>
    <w:rsid w:val="006D3C69"/>
    <w:rsid w:val="006D3D7F"/>
    <w:rsid w:val="006D3F5A"/>
    <w:rsid w:val="006D43B6"/>
    <w:rsid w:val="006D48C7"/>
    <w:rsid w:val="006D4D1A"/>
    <w:rsid w:val="006D4DA4"/>
    <w:rsid w:val="006D4E5C"/>
    <w:rsid w:val="006D4E82"/>
    <w:rsid w:val="006D545A"/>
    <w:rsid w:val="006D56A9"/>
    <w:rsid w:val="006D57A5"/>
    <w:rsid w:val="006D57CE"/>
    <w:rsid w:val="006D58A4"/>
    <w:rsid w:val="006D5A07"/>
    <w:rsid w:val="006D5B6B"/>
    <w:rsid w:val="006D5E4D"/>
    <w:rsid w:val="006D5F2D"/>
    <w:rsid w:val="006D60A9"/>
    <w:rsid w:val="006D61BF"/>
    <w:rsid w:val="006D620C"/>
    <w:rsid w:val="006D638B"/>
    <w:rsid w:val="006D63A8"/>
    <w:rsid w:val="006D66AE"/>
    <w:rsid w:val="006D6B46"/>
    <w:rsid w:val="006D6E2E"/>
    <w:rsid w:val="006D6ED3"/>
    <w:rsid w:val="006D6F80"/>
    <w:rsid w:val="006D71C0"/>
    <w:rsid w:val="006D75DA"/>
    <w:rsid w:val="006D75DC"/>
    <w:rsid w:val="006D7803"/>
    <w:rsid w:val="006D7CB5"/>
    <w:rsid w:val="006D7E95"/>
    <w:rsid w:val="006D7F80"/>
    <w:rsid w:val="006E0589"/>
    <w:rsid w:val="006E05CF"/>
    <w:rsid w:val="006E05F6"/>
    <w:rsid w:val="006E06F3"/>
    <w:rsid w:val="006E12BC"/>
    <w:rsid w:val="006E1395"/>
    <w:rsid w:val="006E1407"/>
    <w:rsid w:val="006E1491"/>
    <w:rsid w:val="006E14F2"/>
    <w:rsid w:val="006E15A4"/>
    <w:rsid w:val="006E15E0"/>
    <w:rsid w:val="006E16D8"/>
    <w:rsid w:val="006E1818"/>
    <w:rsid w:val="006E1892"/>
    <w:rsid w:val="006E196B"/>
    <w:rsid w:val="006E19E8"/>
    <w:rsid w:val="006E1A65"/>
    <w:rsid w:val="006E1D00"/>
    <w:rsid w:val="006E1E1C"/>
    <w:rsid w:val="006E1EC3"/>
    <w:rsid w:val="006E1F99"/>
    <w:rsid w:val="006E2131"/>
    <w:rsid w:val="006E21CC"/>
    <w:rsid w:val="006E226F"/>
    <w:rsid w:val="006E2397"/>
    <w:rsid w:val="006E249A"/>
    <w:rsid w:val="006E254A"/>
    <w:rsid w:val="006E27BF"/>
    <w:rsid w:val="006E27DC"/>
    <w:rsid w:val="006E2910"/>
    <w:rsid w:val="006E295A"/>
    <w:rsid w:val="006E295B"/>
    <w:rsid w:val="006E2B67"/>
    <w:rsid w:val="006E2D30"/>
    <w:rsid w:val="006E2E1A"/>
    <w:rsid w:val="006E2EA6"/>
    <w:rsid w:val="006E315B"/>
    <w:rsid w:val="006E327F"/>
    <w:rsid w:val="006E335F"/>
    <w:rsid w:val="006E35F5"/>
    <w:rsid w:val="006E4678"/>
    <w:rsid w:val="006E4809"/>
    <w:rsid w:val="006E482F"/>
    <w:rsid w:val="006E4873"/>
    <w:rsid w:val="006E4B3B"/>
    <w:rsid w:val="006E4D84"/>
    <w:rsid w:val="006E4ECA"/>
    <w:rsid w:val="006E5141"/>
    <w:rsid w:val="006E521E"/>
    <w:rsid w:val="006E561B"/>
    <w:rsid w:val="006E5817"/>
    <w:rsid w:val="006E599C"/>
    <w:rsid w:val="006E5BA8"/>
    <w:rsid w:val="006E5C8A"/>
    <w:rsid w:val="006E5DBF"/>
    <w:rsid w:val="006E5EA2"/>
    <w:rsid w:val="006E65BB"/>
    <w:rsid w:val="006E68A0"/>
    <w:rsid w:val="006E6981"/>
    <w:rsid w:val="006E6A16"/>
    <w:rsid w:val="006E6B19"/>
    <w:rsid w:val="006E6B28"/>
    <w:rsid w:val="006E6D28"/>
    <w:rsid w:val="006E7110"/>
    <w:rsid w:val="006E76C7"/>
    <w:rsid w:val="006E7C5F"/>
    <w:rsid w:val="006E7C82"/>
    <w:rsid w:val="006E7CD1"/>
    <w:rsid w:val="006E7CED"/>
    <w:rsid w:val="006E7E45"/>
    <w:rsid w:val="006E7F87"/>
    <w:rsid w:val="006F020F"/>
    <w:rsid w:val="006F030D"/>
    <w:rsid w:val="006F0314"/>
    <w:rsid w:val="006F0380"/>
    <w:rsid w:val="006F03C1"/>
    <w:rsid w:val="006F048F"/>
    <w:rsid w:val="006F04A4"/>
    <w:rsid w:val="006F0668"/>
    <w:rsid w:val="006F0904"/>
    <w:rsid w:val="006F09BF"/>
    <w:rsid w:val="006F107C"/>
    <w:rsid w:val="006F118D"/>
    <w:rsid w:val="006F1965"/>
    <w:rsid w:val="006F1B07"/>
    <w:rsid w:val="006F1B90"/>
    <w:rsid w:val="006F1EA8"/>
    <w:rsid w:val="006F2041"/>
    <w:rsid w:val="006F2147"/>
    <w:rsid w:val="006F214C"/>
    <w:rsid w:val="006F225A"/>
    <w:rsid w:val="006F22F9"/>
    <w:rsid w:val="006F2405"/>
    <w:rsid w:val="006F25F5"/>
    <w:rsid w:val="006F26AE"/>
    <w:rsid w:val="006F26B4"/>
    <w:rsid w:val="006F2773"/>
    <w:rsid w:val="006F2A28"/>
    <w:rsid w:val="006F2D2B"/>
    <w:rsid w:val="006F2D51"/>
    <w:rsid w:val="006F2EAC"/>
    <w:rsid w:val="006F3840"/>
    <w:rsid w:val="006F390D"/>
    <w:rsid w:val="006F3C4F"/>
    <w:rsid w:val="006F3D98"/>
    <w:rsid w:val="006F4203"/>
    <w:rsid w:val="006F42F5"/>
    <w:rsid w:val="006F43A2"/>
    <w:rsid w:val="006F4839"/>
    <w:rsid w:val="006F4981"/>
    <w:rsid w:val="006F4C5D"/>
    <w:rsid w:val="006F4DF5"/>
    <w:rsid w:val="006F4FFD"/>
    <w:rsid w:val="006F52FB"/>
    <w:rsid w:val="006F53A9"/>
    <w:rsid w:val="006F561A"/>
    <w:rsid w:val="006F58BC"/>
    <w:rsid w:val="006F5CCF"/>
    <w:rsid w:val="006F5E15"/>
    <w:rsid w:val="006F62F2"/>
    <w:rsid w:val="006F63D1"/>
    <w:rsid w:val="006F64BD"/>
    <w:rsid w:val="006F67EC"/>
    <w:rsid w:val="006F68AE"/>
    <w:rsid w:val="006F68F5"/>
    <w:rsid w:val="006F693D"/>
    <w:rsid w:val="006F6E7D"/>
    <w:rsid w:val="006F6F8F"/>
    <w:rsid w:val="006F702E"/>
    <w:rsid w:val="006F71D4"/>
    <w:rsid w:val="006F7506"/>
    <w:rsid w:val="006F7528"/>
    <w:rsid w:val="006F76BB"/>
    <w:rsid w:val="006F7791"/>
    <w:rsid w:val="006F7E52"/>
    <w:rsid w:val="006F7E76"/>
    <w:rsid w:val="006F7FB5"/>
    <w:rsid w:val="0070030A"/>
    <w:rsid w:val="00700B83"/>
    <w:rsid w:val="00700CC5"/>
    <w:rsid w:val="00701186"/>
    <w:rsid w:val="0070136F"/>
    <w:rsid w:val="007014D8"/>
    <w:rsid w:val="00701634"/>
    <w:rsid w:val="00701752"/>
    <w:rsid w:val="00701B52"/>
    <w:rsid w:val="00701DF8"/>
    <w:rsid w:val="0070208A"/>
    <w:rsid w:val="00702120"/>
    <w:rsid w:val="0070246F"/>
    <w:rsid w:val="007025A4"/>
    <w:rsid w:val="0070263A"/>
    <w:rsid w:val="007027BC"/>
    <w:rsid w:val="007029D7"/>
    <w:rsid w:val="00702A65"/>
    <w:rsid w:val="00702AFD"/>
    <w:rsid w:val="0070321D"/>
    <w:rsid w:val="00703464"/>
    <w:rsid w:val="00703934"/>
    <w:rsid w:val="00703A48"/>
    <w:rsid w:val="00703CB9"/>
    <w:rsid w:val="00703D04"/>
    <w:rsid w:val="0070436C"/>
    <w:rsid w:val="007044A2"/>
    <w:rsid w:val="00704558"/>
    <w:rsid w:val="007045D1"/>
    <w:rsid w:val="00704673"/>
    <w:rsid w:val="00704690"/>
    <w:rsid w:val="00704742"/>
    <w:rsid w:val="00704A60"/>
    <w:rsid w:val="00704C0B"/>
    <w:rsid w:val="00704F1A"/>
    <w:rsid w:val="00704F25"/>
    <w:rsid w:val="0070526B"/>
    <w:rsid w:val="00705455"/>
    <w:rsid w:val="007061EB"/>
    <w:rsid w:val="0070622E"/>
    <w:rsid w:val="007065E9"/>
    <w:rsid w:val="00706AB7"/>
    <w:rsid w:val="007070A9"/>
    <w:rsid w:val="007070D3"/>
    <w:rsid w:val="007072BD"/>
    <w:rsid w:val="0070734A"/>
    <w:rsid w:val="0070776B"/>
    <w:rsid w:val="007077E6"/>
    <w:rsid w:val="007078FC"/>
    <w:rsid w:val="0071058D"/>
    <w:rsid w:val="00710627"/>
    <w:rsid w:val="00710725"/>
    <w:rsid w:val="007109BF"/>
    <w:rsid w:val="00710AB0"/>
    <w:rsid w:val="00710FE0"/>
    <w:rsid w:val="00711123"/>
    <w:rsid w:val="00711252"/>
    <w:rsid w:val="00711796"/>
    <w:rsid w:val="00711806"/>
    <w:rsid w:val="0071195A"/>
    <w:rsid w:val="00711C1A"/>
    <w:rsid w:val="0071206C"/>
    <w:rsid w:val="0071277C"/>
    <w:rsid w:val="007127B7"/>
    <w:rsid w:val="00712A9E"/>
    <w:rsid w:val="00712F4F"/>
    <w:rsid w:val="00712F98"/>
    <w:rsid w:val="007131FC"/>
    <w:rsid w:val="007137E3"/>
    <w:rsid w:val="00713929"/>
    <w:rsid w:val="0071411B"/>
    <w:rsid w:val="0071414A"/>
    <w:rsid w:val="00714161"/>
    <w:rsid w:val="007141E5"/>
    <w:rsid w:val="007143A1"/>
    <w:rsid w:val="007143D1"/>
    <w:rsid w:val="00714A37"/>
    <w:rsid w:val="00714DB3"/>
    <w:rsid w:val="00714DD5"/>
    <w:rsid w:val="00714F17"/>
    <w:rsid w:val="00714FD5"/>
    <w:rsid w:val="00715538"/>
    <w:rsid w:val="007156C6"/>
    <w:rsid w:val="00715820"/>
    <w:rsid w:val="00715AC8"/>
    <w:rsid w:val="00715CDA"/>
    <w:rsid w:val="007160A2"/>
    <w:rsid w:val="00716403"/>
    <w:rsid w:val="007165A4"/>
    <w:rsid w:val="0071677B"/>
    <w:rsid w:val="00716B64"/>
    <w:rsid w:val="00716B80"/>
    <w:rsid w:val="00716F48"/>
    <w:rsid w:val="00717045"/>
    <w:rsid w:val="00717129"/>
    <w:rsid w:val="007177D0"/>
    <w:rsid w:val="00717816"/>
    <w:rsid w:val="00717A05"/>
    <w:rsid w:val="00717B1D"/>
    <w:rsid w:val="00717C69"/>
    <w:rsid w:val="00717CCD"/>
    <w:rsid w:val="00717F85"/>
    <w:rsid w:val="00720768"/>
    <w:rsid w:val="0072076E"/>
    <w:rsid w:val="00720971"/>
    <w:rsid w:val="00720997"/>
    <w:rsid w:val="00720B80"/>
    <w:rsid w:val="00720D1D"/>
    <w:rsid w:val="00720E97"/>
    <w:rsid w:val="00720FA1"/>
    <w:rsid w:val="00720FF5"/>
    <w:rsid w:val="00721057"/>
    <w:rsid w:val="007210D8"/>
    <w:rsid w:val="00721A2D"/>
    <w:rsid w:val="00721B3F"/>
    <w:rsid w:val="00721D51"/>
    <w:rsid w:val="00721F83"/>
    <w:rsid w:val="00721FFA"/>
    <w:rsid w:val="0072200E"/>
    <w:rsid w:val="00722364"/>
    <w:rsid w:val="007224D9"/>
    <w:rsid w:val="00722F2B"/>
    <w:rsid w:val="007232B5"/>
    <w:rsid w:val="00723471"/>
    <w:rsid w:val="00723638"/>
    <w:rsid w:val="007236C2"/>
    <w:rsid w:val="00723FD4"/>
    <w:rsid w:val="00724250"/>
    <w:rsid w:val="007243E0"/>
    <w:rsid w:val="00724682"/>
    <w:rsid w:val="00724908"/>
    <w:rsid w:val="007249E2"/>
    <w:rsid w:val="007249E9"/>
    <w:rsid w:val="00724AF3"/>
    <w:rsid w:val="00724C59"/>
    <w:rsid w:val="00724CBE"/>
    <w:rsid w:val="00724F8E"/>
    <w:rsid w:val="00725058"/>
    <w:rsid w:val="0072505F"/>
    <w:rsid w:val="00725126"/>
    <w:rsid w:val="0072538B"/>
    <w:rsid w:val="0072552B"/>
    <w:rsid w:val="007255E9"/>
    <w:rsid w:val="00725AA7"/>
    <w:rsid w:val="00725B25"/>
    <w:rsid w:val="00725CCC"/>
    <w:rsid w:val="00726036"/>
    <w:rsid w:val="0072608A"/>
    <w:rsid w:val="00726138"/>
    <w:rsid w:val="007261A0"/>
    <w:rsid w:val="007261D4"/>
    <w:rsid w:val="007266A1"/>
    <w:rsid w:val="007266B4"/>
    <w:rsid w:val="007266CE"/>
    <w:rsid w:val="00726874"/>
    <w:rsid w:val="00726A22"/>
    <w:rsid w:val="00726AF2"/>
    <w:rsid w:val="00726DBB"/>
    <w:rsid w:val="007273F7"/>
    <w:rsid w:val="00727910"/>
    <w:rsid w:val="00727AAE"/>
    <w:rsid w:val="00727BD8"/>
    <w:rsid w:val="007303D5"/>
    <w:rsid w:val="00730710"/>
    <w:rsid w:val="00730745"/>
    <w:rsid w:val="0073075C"/>
    <w:rsid w:val="00730C70"/>
    <w:rsid w:val="00730CC7"/>
    <w:rsid w:val="00730F1C"/>
    <w:rsid w:val="007310C9"/>
    <w:rsid w:val="007312C4"/>
    <w:rsid w:val="00731481"/>
    <w:rsid w:val="00731545"/>
    <w:rsid w:val="00731556"/>
    <w:rsid w:val="00731749"/>
    <w:rsid w:val="00731C35"/>
    <w:rsid w:val="00731F6A"/>
    <w:rsid w:val="00732046"/>
    <w:rsid w:val="007322D4"/>
    <w:rsid w:val="00732466"/>
    <w:rsid w:val="007324E2"/>
    <w:rsid w:val="00732511"/>
    <w:rsid w:val="007325B1"/>
    <w:rsid w:val="00732612"/>
    <w:rsid w:val="00732623"/>
    <w:rsid w:val="00732624"/>
    <w:rsid w:val="00732675"/>
    <w:rsid w:val="007327A5"/>
    <w:rsid w:val="00732A58"/>
    <w:rsid w:val="00732A9B"/>
    <w:rsid w:val="00732DBA"/>
    <w:rsid w:val="00733291"/>
    <w:rsid w:val="007335C4"/>
    <w:rsid w:val="00733731"/>
    <w:rsid w:val="0073380D"/>
    <w:rsid w:val="007338F3"/>
    <w:rsid w:val="00733A2D"/>
    <w:rsid w:val="00733CD4"/>
    <w:rsid w:val="00733EE4"/>
    <w:rsid w:val="007342B0"/>
    <w:rsid w:val="007346FA"/>
    <w:rsid w:val="00734C4A"/>
    <w:rsid w:val="00734ED8"/>
    <w:rsid w:val="00734F55"/>
    <w:rsid w:val="0073530F"/>
    <w:rsid w:val="007353E0"/>
    <w:rsid w:val="0073571F"/>
    <w:rsid w:val="007357FC"/>
    <w:rsid w:val="00735958"/>
    <w:rsid w:val="00735A60"/>
    <w:rsid w:val="00735A63"/>
    <w:rsid w:val="00735CFD"/>
    <w:rsid w:val="00735D92"/>
    <w:rsid w:val="007361D5"/>
    <w:rsid w:val="00736552"/>
    <w:rsid w:val="00736653"/>
    <w:rsid w:val="00736756"/>
    <w:rsid w:val="007370FF"/>
    <w:rsid w:val="00737123"/>
    <w:rsid w:val="007375B3"/>
    <w:rsid w:val="007378FC"/>
    <w:rsid w:val="00737902"/>
    <w:rsid w:val="00737EC6"/>
    <w:rsid w:val="00737FFD"/>
    <w:rsid w:val="00740095"/>
    <w:rsid w:val="00740456"/>
    <w:rsid w:val="0074054B"/>
    <w:rsid w:val="0074063A"/>
    <w:rsid w:val="007406BA"/>
    <w:rsid w:val="00740B75"/>
    <w:rsid w:val="00740B97"/>
    <w:rsid w:val="00740D32"/>
    <w:rsid w:val="00740DD2"/>
    <w:rsid w:val="00740DFD"/>
    <w:rsid w:val="00740F1E"/>
    <w:rsid w:val="00740FB7"/>
    <w:rsid w:val="00741540"/>
    <w:rsid w:val="0074183B"/>
    <w:rsid w:val="00741C7A"/>
    <w:rsid w:val="00741EDE"/>
    <w:rsid w:val="00742179"/>
    <w:rsid w:val="0074225B"/>
    <w:rsid w:val="00742B02"/>
    <w:rsid w:val="00742D58"/>
    <w:rsid w:val="00742E88"/>
    <w:rsid w:val="00742FEE"/>
    <w:rsid w:val="0074301B"/>
    <w:rsid w:val="007433E4"/>
    <w:rsid w:val="0074347D"/>
    <w:rsid w:val="007434B3"/>
    <w:rsid w:val="007434BB"/>
    <w:rsid w:val="00743995"/>
    <w:rsid w:val="00743B2F"/>
    <w:rsid w:val="00743C62"/>
    <w:rsid w:val="00743DEF"/>
    <w:rsid w:val="00744083"/>
    <w:rsid w:val="00744088"/>
    <w:rsid w:val="00744156"/>
    <w:rsid w:val="007443F9"/>
    <w:rsid w:val="0074464D"/>
    <w:rsid w:val="007448E4"/>
    <w:rsid w:val="00744FAF"/>
    <w:rsid w:val="007451B6"/>
    <w:rsid w:val="007453F4"/>
    <w:rsid w:val="00745637"/>
    <w:rsid w:val="00745E70"/>
    <w:rsid w:val="00746013"/>
    <w:rsid w:val="007460A6"/>
    <w:rsid w:val="007463E5"/>
    <w:rsid w:val="0074663F"/>
    <w:rsid w:val="00746B4A"/>
    <w:rsid w:val="0074766D"/>
    <w:rsid w:val="00747678"/>
    <w:rsid w:val="007476F1"/>
    <w:rsid w:val="0074779E"/>
    <w:rsid w:val="007477D4"/>
    <w:rsid w:val="00747A0D"/>
    <w:rsid w:val="00747B41"/>
    <w:rsid w:val="00747C16"/>
    <w:rsid w:val="007503EA"/>
    <w:rsid w:val="00750473"/>
    <w:rsid w:val="007504D8"/>
    <w:rsid w:val="007505D9"/>
    <w:rsid w:val="00750682"/>
    <w:rsid w:val="00750BD5"/>
    <w:rsid w:val="00751158"/>
    <w:rsid w:val="00751670"/>
    <w:rsid w:val="007517F2"/>
    <w:rsid w:val="00751910"/>
    <w:rsid w:val="00751A48"/>
    <w:rsid w:val="00751DDF"/>
    <w:rsid w:val="00751E44"/>
    <w:rsid w:val="00752001"/>
    <w:rsid w:val="00752076"/>
    <w:rsid w:val="007520EF"/>
    <w:rsid w:val="0075232A"/>
    <w:rsid w:val="00752776"/>
    <w:rsid w:val="007528E7"/>
    <w:rsid w:val="00752931"/>
    <w:rsid w:val="0075296A"/>
    <w:rsid w:val="007529A6"/>
    <w:rsid w:val="00752A35"/>
    <w:rsid w:val="00752B1D"/>
    <w:rsid w:val="00752FD5"/>
    <w:rsid w:val="00753379"/>
    <w:rsid w:val="00753580"/>
    <w:rsid w:val="00753AA4"/>
    <w:rsid w:val="00753D54"/>
    <w:rsid w:val="00753D89"/>
    <w:rsid w:val="00753DBD"/>
    <w:rsid w:val="00753DBF"/>
    <w:rsid w:val="00753E29"/>
    <w:rsid w:val="00753FB6"/>
    <w:rsid w:val="00754858"/>
    <w:rsid w:val="00754913"/>
    <w:rsid w:val="00754E77"/>
    <w:rsid w:val="00754E92"/>
    <w:rsid w:val="00754F09"/>
    <w:rsid w:val="00755252"/>
    <w:rsid w:val="007553DB"/>
    <w:rsid w:val="00755624"/>
    <w:rsid w:val="00755772"/>
    <w:rsid w:val="007558C2"/>
    <w:rsid w:val="00755B81"/>
    <w:rsid w:val="00755ED8"/>
    <w:rsid w:val="00756153"/>
    <w:rsid w:val="00756289"/>
    <w:rsid w:val="00756329"/>
    <w:rsid w:val="00756349"/>
    <w:rsid w:val="00756A0E"/>
    <w:rsid w:val="00756B38"/>
    <w:rsid w:val="00756F5A"/>
    <w:rsid w:val="0075717D"/>
    <w:rsid w:val="00757478"/>
    <w:rsid w:val="007576E1"/>
    <w:rsid w:val="0075770A"/>
    <w:rsid w:val="00757764"/>
    <w:rsid w:val="00757DE1"/>
    <w:rsid w:val="00760296"/>
    <w:rsid w:val="00760429"/>
    <w:rsid w:val="007605A8"/>
    <w:rsid w:val="00760964"/>
    <w:rsid w:val="00760A1B"/>
    <w:rsid w:val="00760AEA"/>
    <w:rsid w:val="00760AF8"/>
    <w:rsid w:val="00760E1D"/>
    <w:rsid w:val="00760E96"/>
    <w:rsid w:val="007614A5"/>
    <w:rsid w:val="00761BC5"/>
    <w:rsid w:val="00761C44"/>
    <w:rsid w:val="00761E17"/>
    <w:rsid w:val="00762252"/>
    <w:rsid w:val="00762BA5"/>
    <w:rsid w:val="00763038"/>
    <w:rsid w:val="0076306E"/>
    <w:rsid w:val="0076321F"/>
    <w:rsid w:val="0076377E"/>
    <w:rsid w:val="00763DDD"/>
    <w:rsid w:val="0076472F"/>
    <w:rsid w:val="00764A86"/>
    <w:rsid w:val="00764D1C"/>
    <w:rsid w:val="00764D86"/>
    <w:rsid w:val="00764EE1"/>
    <w:rsid w:val="0076547A"/>
    <w:rsid w:val="00765947"/>
    <w:rsid w:val="00765A3F"/>
    <w:rsid w:val="00765B38"/>
    <w:rsid w:val="00765C01"/>
    <w:rsid w:val="007661E2"/>
    <w:rsid w:val="007662A7"/>
    <w:rsid w:val="007669D3"/>
    <w:rsid w:val="00766E67"/>
    <w:rsid w:val="00767138"/>
    <w:rsid w:val="00767141"/>
    <w:rsid w:val="0076715D"/>
    <w:rsid w:val="007673D0"/>
    <w:rsid w:val="007674CB"/>
    <w:rsid w:val="00767552"/>
    <w:rsid w:val="0076757B"/>
    <w:rsid w:val="007678D4"/>
    <w:rsid w:val="00767F05"/>
    <w:rsid w:val="00770674"/>
    <w:rsid w:val="007706C9"/>
    <w:rsid w:val="00770703"/>
    <w:rsid w:val="00770881"/>
    <w:rsid w:val="00770B72"/>
    <w:rsid w:val="00770BF2"/>
    <w:rsid w:val="00770C8D"/>
    <w:rsid w:val="00770EA0"/>
    <w:rsid w:val="007712AB"/>
    <w:rsid w:val="007713CA"/>
    <w:rsid w:val="00771409"/>
    <w:rsid w:val="00771777"/>
    <w:rsid w:val="007717BA"/>
    <w:rsid w:val="00771CFB"/>
    <w:rsid w:val="007720A8"/>
    <w:rsid w:val="007725EC"/>
    <w:rsid w:val="007727A2"/>
    <w:rsid w:val="00772924"/>
    <w:rsid w:val="00772E3B"/>
    <w:rsid w:val="00773776"/>
    <w:rsid w:val="00773908"/>
    <w:rsid w:val="00773B65"/>
    <w:rsid w:val="00773F69"/>
    <w:rsid w:val="0077426C"/>
    <w:rsid w:val="00774380"/>
    <w:rsid w:val="007743E0"/>
    <w:rsid w:val="007746E4"/>
    <w:rsid w:val="00774828"/>
    <w:rsid w:val="00774EA8"/>
    <w:rsid w:val="00775031"/>
    <w:rsid w:val="0077516D"/>
    <w:rsid w:val="00775363"/>
    <w:rsid w:val="00775443"/>
    <w:rsid w:val="007754D7"/>
    <w:rsid w:val="0077574D"/>
    <w:rsid w:val="007757FD"/>
    <w:rsid w:val="00775931"/>
    <w:rsid w:val="00775BDD"/>
    <w:rsid w:val="00776363"/>
    <w:rsid w:val="00776485"/>
    <w:rsid w:val="00776852"/>
    <w:rsid w:val="007768BB"/>
    <w:rsid w:val="007769CF"/>
    <w:rsid w:val="00776BB2"/>
    <w:rsid w:val="00776D6D"/>
    <w:rsid w:val="00776F26"/>
    <w:rsid w:val="00777016"/>
    <w:rsid w:val="0077724B"/>
    <w:rsid w:val="0077749C"/>
    <w:rsid w:val="007775D4"/>
    <w:rsid w:val="007777D5"/>
    <w:rsid w:val="00777B8A"/>
    <w:rsid w:val="00777D8B"/>
    <w:rsid w:val="007801FC"/>
    <w:rsid w:val="0078020C"/>
    <w:rsid w:val="0078030D"/>
    <w:rsid w:val="007804BA"/>
    <w:rsid w:val="00780971"/>
    <w:rsid w:val="00780A27"/>
    <w:rsid w:val="00780D30"/>
    <w:rsid w:val="007810DE"/>
    <w:rsid w:val="00781257"/>
    <w:rsid w:val="0078135B"/>
    <w:rsid w:val="007814FD"/>
    <w:rsid w:val="00781755"/>
    <w:rsid w:val="007818DB"/>
    <w:rsid w:val="00781A0B"/>
    <w:rsid w:val="00781BBB"/>
    <w:rsid w:val="00781BD8"/>
    <w:rsid w:val="00781C51"/>
    <w:rsid w:val="007822BB"/>
    <w:rsid w:val="007823C8"/>
    <w:rsid w:val="00782729"/>
    <w:rsid w:val="00782D5F"/>
    <w:rsid w:val="00782DBE"/>
    <w:rsid w:val="007830A6"/>
    <w:rsid w:val="0078315A"/>
    <w:rsid w:val="00783445"/>
    <w:rsid w:val="0078389F"/>
    <w:rsid w:val="00783964"/>
    <w:rsid w:val="00783B8E"/>
    <w:rsid w:val="00783F31"/>
    <w:rsid w:val="007840FA"/>
    <w:rsid w:val="00784582"/>
    <w:rsid w:val="00784859"/>
    <w:rsid w:val="007849DC"/>
    <w:rsid w:val="00784E6C"/>
    <w:rsid w:val="0078549B"/>
    <w:rsid w:val="00785552"/>
    <w:rsid w:val="007856AE"/>
    <w:rsid w:val="00785845"/>
    <w:rsid w:val="00785875"/>
    <w:rsid w:val="00785C59"/>
    <w:rsid w:val="0078621C"/>
    <w:rsid w:val="0078636C"/>
    <w:rsid w:val="0078693F"/>
    <w:rsid w:val="00786CCA"/>
    <w:rsid w:val="00786EA1"/>
    <w:rsid w:val="00786F99"/>
    <w:rsid w:val="007871B5"/>
    <w:rsid w:val="007872E6"/>
    <w:rsid w:val="00787533"/>
    <w:rsid w:val="0078764B"/>
    <w:rsid w:val="007876EB"/>
    <w:rsid w:val="0078775B"/>
    <w:rsid w:val="0078780D"/>
    <w:rsid w:val="00787888"/>
    <w:rsid w:val="00790314"/>
    <w:rsid w:val="00790721"/>
    <w:rsid w:val="007907DB"/>
    <w:rsid w:val="007909FE"/>
    <w:rsid w:val="00790E2E"/>
    <w:rsid w:val="0079127E"/>
    <w:rsid w:val="007912F2"/>
    <w:rsid w:val="0079155F"/>
    <w:rsid w:val="00791E6F"/>
    <w:rsid w:val="007920E1"/>
    <w:rsid w:val="00792636"/>
    <w:rsid w:val="00792712"/>
    <w:rsid w:val="00792719"/>
    <w:rsid w:val="007927E9"/>
    <w:rsid w:val="00792821"/>
    <w:rsid w:val="00792C6C"/>
    <w:rsid w:val="00792C8B"/>
    <w:rsid w:val="0079301E"/>
    <w:rsid w:val="007930EC"/>
    <w:rsid w:val="007931E9"/>
    <w:rsid w:val="00793200"/>
    <w:rsid w:val="00793242"/>
    <w:rsid w:val="00793341"/>
    <w:rsid w:val="00793472"/>
    <w:rsid w:val="007934E9"/>
    <w:rsid w:val="007934F2"/>
    <w:rsid w:val="00793597"/>
    <w:rsid w:val="00793999"/>
    <w:rsid w:val="00793BFD"/>
    <w:rsid w:val="00793C20"/>
    <w:rsid w:val="00793E91"/>
    <w:rsid w:val="0079424A"/>
    <w:rsid w:val="007945A2"/>
    <w:rsid w:val="00794677"/>
    <w:rsid w:val="00794A4B"/>
    <w:rsid w:val="00794CF3"/>
    <w:rsid w:val="00794DDF"/>
    <w:rsid w:val="00795411"/>
    <w:rsid w:val="007954CB"/>
    <w:rsid w:val="0079593A"/>
    <w:rsid w:val="00795FFE"/>
    <w:rsid w:val="007961A9"/>
    <w:rsid w:val="00796506"/>
    <w:rsid w:val="00796C13"/>
    <w:rsid w:val="007977F8"/>
    <w:rsid w:val="00797D16"/>
    <w:rsid w:val="007A003A"/>
    <w:rsid w:val="007A02E3"/>
    <w:rsid w:val="007A0939"/>
    <w:rsid w:val="007A0CAA"/>
    <w:rsid w:val="007A0EF3"/>
    <w:rsid w:val="007A1127"/>
    <w:rsid w:val="007A120F"/>
    <w:rsid w:val="007A1471"/>
    <w:rsid w:val="007A1580"/>
    <w:rsid w:val="007A1625"/>
    <w:rsid w:val="007A168A"/>
    <w:rsid w:val="007A1B3F"/>
    <w:rsid w:val="007A1B87"/>
    <w:rsid w:val="007A1C34"/>
    <w:rsid w:val="007A1CCD"/>
    <w:rsid w:val="007A1FD4"/>
    <w:rsid w:val="007A20B4"/>
    <w:rsid w:val="007A223B"/>
    <w:rsid w:val="007A27B4"/>
    <w:rsid w:val="007A2C0A"/>
    <w:rsid w:val="007A2D1C"/>
    <w:rsid w:val="007A2E67"/>
    <w:rsid w:val="007A2F2F"/>
    <w:rsid w:val="007A30A9"/>
    <w:rsid w:val="007A3203"/>
    <w:rsid w:val="007A337D"/>
    <w:rsid w:val="007A3587"/>
    <w:rsid w:val="007A35BC"/>
    <w:rsid w:val="007A3703"/>
    <w:rsid w:val="007A37E1"/>
    <w:rsid w:val="007A3BC2"/>
    <w:rsid w:val="007A3D14"/>
    <w:rsid w:val="007A3ECA"/>
    <w:rsid w:val="007A45BD"/>
    <w:rsid w:val="007A479A"/>
    <w:rsid w:val="007A540A"/>
    <w:rsid w:val="007A54DF"/>
    <w:rsid w:val="007A5CE9"/>
    <w:rsid w:val="007A5E33"/>
    <w:rsid w:val="007A5EB3"/>
    <w:rsid w:val="007A608D"/>
    <w:rsid w:val="007A60FD"/>
    <w:rsid w:val="007A6110"/>
    <w:rsid w:val="007A6195"/>
    <w:rsid w:val="007A633B"/>
    <w:rsid w:val="007A64A9"/>
    <w:rsid w:val="007A65C3"/>
    <w:rsid w:val="007A65D8"/>
    <w:rsid w:val="007A6654"/>
    <w:rsid w:val="007A6BA7"/>
    <w:rsid w:val="007A6BB4"/>
    <w:rsid w:val="007A6C04"/>
    <w:rsid w:val="007A701C"/>
    <w:rsid w:val="007A7156"/>
    <w:rsid w:val="007A7D8F"/>
    <w:rsid w:val="007A7E46"/>
    <w:rsid w:val="007A7EEF"/>
    <w:rsid w:val="007B076F"/>
    <w:rsid w:val="007B0A51"/>
    <w:rsid w:val="007B0A99"/>
    <w:rsid w:val="007B1010"/>
    <w:rsid w:val="007B15F2"/>
    <w:rsid w:val="007B1DFC"/>
    <w:rsid w:val="007B21FA"/>
    <w:rsid w:val="007B2944"/>
    <w:rsid w:val="007B2B75"/>
    <w:rsid w:val="007B3235"/>
    <w:rsid w:val="007B324A"/>
    <w:rsid w:val="007B327D"/>
    <w:rsid w:val="007B3397"/>
    <w:rsid w:val="007B3485"/>
    <w:rsid w:val="007B3513"/>
    <w:rsid w:val="007B38C3"/>
    <w:rsid w:val="007B3AD9"/>
    <w:rsid w:val="007B3F27"/>
    <w:rsid w:val="007B42D4"/>
    <w:rsid w:val="007B44F5"/>
    <w:rsid w:val="007B47D5"/>
    <w:rsid w:val="007B4ABB"/>
    <w:rsid w:val="007B4BF1"/>
    <w:rsid w:val="007B4C19"/>
    <w:rsid w:val="007B4C59"/>
    <w:rsid w:val="007B4C5C"/>
    <w:rsid w:val="007B4CDF"/>
    <w:rsid w:val="007B505D"/>
    <w:rsid w:val="007B5375"/>
    <w:rsid w:val="007B545A"/>
    <w:rsid w:val="007B54BB"/>
    <w:rsid w:val="007B5985"/>
    <w:rsid w:val="007B5A1E"/>
    <w:rsid w:val="007B5DC4"/>
    <w:rsid w:val="007B5E88"/>
    <w:rsid w:val="007B6860"/>
    <w:rsid w:val="007B708F"/>
    <w:rsid w:val="007B73CD"/>
    <w:rsid w:val="007B74B4"/>
    <w:rsid w:val="007B75AA"/>
    <w:rsid w:val="007B75C3"/>
    <w:rsid w:val="007B75F9"/>
    <w:rsid w:val="007B76FC"/>
    <w:rsid w:val="007B7867"/>
    <w:rsid w:val="007B7E00"/>
    <w:rsid w:val="007B7E0E"/>
    <w:rsid w:val="007C004A"/>
    <w:rsid w:val="007C015A"/>
    <w:rsid w:val="007C02B1"/>
    <w:rsid w:val="007C036D"/>
    <w:rsid w:val="007C0422"/>
    <w:rsid w:val="007C045B"/>
    <w:rsid w:val="007C06A2"/>
    <w:rsid w:val="007C0C22"/>
    <w:rsid w:val="007C18B3"/>
    <w:rsid w:val="007C1CF0"/>
    <w:rsid w:val="007C1CF2"/>
    <w:rsid w:val="007C1D98"/>
    <w:rsid w:val="007C1DFA"/>
    <w:rsid w:val="007C1FAC"/>
    <w:rsid w:val="007C204F"/>
    <w:rsid w:val="007C22E5"/>
    <w:rsid w:val="007C2374"/>
    <w:rsid w:val="007C247D"/>
    <w:rsid w:val="007C24FB"/>
    <w:rsid w:val="007C29A0"/>
    <w:rsid w:val="007C2B78"/>
    <w:rsid w:val="007C2CC4"/>
    <w:rsid w:val="007C2E3C"/>
    <w:rsid w:val="007C2E90"/>
    <w:rsid w:val="007C30AF"/>
    <w:rsid w:val="007C32AB"/>
    <w:rsid w:val="007C3338"/>
    <w:rsid w:val="007C3346"/>
    <w:rsid w:val="007C34A2"/>
    <w:rsid w:val="007C35F9"/>
    <w:rsid w:val="007C380B"/>
    <w:rsid w:val="007C3965"/>
    <w:rsid w:val="007C3BF1"/>
    <w:rsid w:val="007C3E8A"/>
    <w:rsid w:val="007C41B5"/>
    <w:rsid w:val="007C4210"/>
    <w:rsid w:val="007C4396"/>
    <w:rsid w:val="007C4425"/>
    <w:rsid w:val="007C473B"/>
    <w:rsid w:val="007C48D5"/>
    <w:rsid w:val="007C4A15"/>
    <w:rsid w:val="007C4A64"/>
    <w:rsid w:val="007C4B35"/>
    <w:rsid w:val="007C4B6D"/>
    <w:rsid w:val="007C537B"/>
    <w:rsid w:val="007C575F"/>
    <w:rsid w:val="007C5860"/>
    <w:rsid w:val="007C5877"/>
    <w:rsid w:val="007C5901"/>
    <w:rsid w:val="007C5B74"/>
    <w:rsid w:val="007C5E23"/>
    <w:rsid w:val="007C6777"/>
    <w:rsid w:val="007C6877"/>
    <w:rsid w:val="007C68B1"/>
    <w:rsid w:val="007C6996"/>
    <w:rsid w:val="007C6BBD"/>
    <w:rsid w:val="007C6C8E"/>
    <w:rsid w:val="007C6CD9"/>
    <w:rsid w:val="007C70D9"/>
    <w:rsid w:val="007C7140"/>
    <w:rsid w:val="007C71ED"/>
    <w:rsid w:val="007C7377"/>
    <w:rsid w:val="007C7601"/>
    <w:rsid w:val="007C76B0"/>
    <w:rsid w:val="007C7B5D"/>
    <w:rsid w:val="007C7BF7"/>
    <w:rsid w:val="007C7C12"/>
    <w:rsid w:val="007C7D8C"/>
    <w:rsid w:val="007C7EB8"/>
    <w:rsid w:val="007D0661"/>
    <w:rsid w:val="007D0A6B"/>
    <w:rsid w:val="007D115B"/>
    <w:rsid w:val="007D121D"/>
    <w:rsid w:val="007D13C2"/>
    <w:rsid w:val="007D15E7"/>
    <w:rsid w:val="007D1801"/>
    <w:rsid w:val="007D1821"/>
    <w:rsid w:val="007D1AE4"/>
    <w:rsid w:val="007D1C8A"/>
    <w:rsid w:val="007D1CF3"/>
    <w:rsid w:val="007D21CB"/>
    <w:rsid w:val="007D2212"/>
    <w:rsid w:val="007D22AB"/>
    <w:rsid w:val="007D2443"/>
    <w:rsid w:val="007D2518"/>
    <w:rsid w:val="007D25CF"/>
    <w:rsid w:val="007D27CE"/>
    <w:rsid w:val="007D27F9"/>
    <w:rsid w:val="007D2B00"/>
    <w:rsid w:val="007D2C34"/>
    <w:rsid w:val="007D2E5F"/>
    <w:rsid w:val="007D2F77"/>
    <w:rsid w:val="007D31B4"/>
    <w:rsid w:val="007D35DA"/>
    <w:rsid w:val="007D363A"/>
    <w:rsid w:val="007D376B"/>
    <w:rsid w:val="007D39E5"/>
    <w:rsid w:val="007D3CCF"/>
    <w:rsid w:val="007D3CF6"/>
    <w:rsid w:val="007D3D1D"/>
    <w:rsid w:val="007D3E12"/>
    <w:rsid w:val="007D3EB1"/>
    <w:rsid w:val="007D3FA1"/>
    <w:rsid w:val="007D4165"/>
    <w:rsid w:val="007D41F2"/>
    <w:rsid w:val="007D421B"/>
    <w:rsid w:val="007D42BD"/>
    <w:rsid w:val="007D4463"/>
    <w:rsid w:val="007D4527"/>
    <w:rsid w:val="007D4559"/>
    <w:rsid w:val="007D4573"/>
    <w:rsid w:val="007D4669"/>
    <w:rsid w:val="007D4965"/>
    <w:rsid w:val="007D4F1A"/>
    <w:rsid w:val="007D568B"/>
    <w:rsid w:val="007D58F6"/>
    <w:rsid w:val="007D5944"/>
    <w:rsid w:val="007D6278"/>
    <w:rsid w:val="007D62DD"/>
    <w:rsid w:val="007D660D"/>
    <w:rsid w:val="007D672D"/>
    <w:rsid w:val="007D693C"/>
    <w:rsid w:val="007D6ADE"/>
    <w:rsid w:val="007D6BC9"/>
    <w:rsid w:val="007D6D3B"/>
    <w:rsid w:val="007D6F77"/>
    <w:rsid w:val="007D6FD3"/>
    <w:rsid w:val="007D70C6"/>
    <w:rsid w:val="007D70D1"/>
    <w:rsid w:val="007D747F"/>
    <w:rsid w:val="007D759C"/>
    <w:rsid w:val="007D76F7"/>
    <w:rsid w:val="007D7759"/>
    <w:rsid w:val="007D779E"/>
    <w:rsid w:val="007D7A66"/>
    <w:rsid w:val="007D7CC8"/>
    <w:rsid w:val="007E028A"/>
    <w:rsid w:val="007E0333"/>
    <w:rsid w:val="007E05BF"/>
    <w:rsid w:val="007E0603"/>
    <w:rsid w:val="007E0828"/>
    <w:rsid w:val="007E0A0B"/>
    <w:rsid w:val="007E0F95"/>
    <w:rsid w:val="007E102E"/>
    <w:rsid w:val="007E1058"/>
    <w:rsid w:val="007E124D"/>
    <w:rsid w:val="007E1317"/>
    <w:rsid w:val="007E1330"/>
    <w:rsid w:val="007E156C"/>
    <w:rsid w:val="007E1885"/>
    <w:rsid w:val="007E1C20"/>
    <w:rsid w:val="007E1C69"/>
    <w:rsid w:val="007E1C7D"/>
    <w:rsid w:val="007E1E6D"/>
    <w:rsid w:val="007E206C"/>
    <w:rsid w:val="007E2168"/>
    <w:rsid w:val="007E24ED"/>
    <w:rsid w:val="007E2C04"/>
    <w:rsid w:val="007E2E54"/>
    <w:rsid w:val="007E3247"/>
    <w:rsid w:val="007E32FC"/>
    <w:rsid w:val="007E3310"/>
    <w:rsid w:val="007E332C"/>
    <w:rsid w:val="007E364C"/>
    <w:rsid w:val="007E391D"/>
    <w:rsid w:val="007E3936"/>
    <w:rsid w:val="007E394C"/>
    <w:rsid w:val="007E3A79"/>
    <w:rsid w:val="007E3BC7"/>
    <w:rsid w:val="007E3BEA"/>
    <w:rsid w:val="007E3CE9"/>
    <w:rsid w:val="007E3D21"/>
    <w:rsid w:val="007E3DA5"/>
    <w:rsid w:val="007E4037"/>
    <w:rsid w:val="007E40F8"/>
    <w:rsid w:val="007E4128"/>
    <w:rsid w:val="007E4133"/>
    <w:rsid w:val="007E415F"/>
    <w:rsid w:val="007E4431"/>
    <w:rsid w:val="007E448D"/>
    <w:rsid w:val="007E4596"/>
    <w:rsid w:val="007E45E5"/>
    <w:rsid w:val="007E45F2"/>
    <w:rsid w:val="007E473D"/>
    <w:rsid w:val="007E488B"/>
    <w:rsid w:val="007E4D74"/>
    <w:rsid w:val="007E53BA"/>
    <w:rsid w:val="007E56AC"/>
    <w:rsid w:val="007E583A"/>
    <w:rsid w:val="007E5EB0"/>
    <w:rsid w:val="007E6548"/>
    <w:rsid w:val="007E6E92"/>
    <w:rsid w:val="007E7017"/>
    <w:rsid w:val="007E7483"/>
    <w:rsid w:val="007E7ABB"/>
    <w:rsid w:val="007E7CCE"/>
    <w:rsid w:val="007E7D66"/>
    <w:rsid w:val="007F03AF"/>
    <w:rsid w:val="007F0E96"/>
    <w:rsid w:val="007F0F89"/>
    <w:rsid w:val="007F15CC"/>
    <w:rsid w:val="007F18DC"/>
    <w:rsid w:val="007F1A2C"/>
    <w:rsid w:val="007F1E7B"/>
    <w:rsid w:val="007F1EBB"/>
    <w:rsid w:val="007F227E"/>
    <w:rsid w:val="007F2296"/>
    <w:rsid w:val="007F2688"/>
    <w:rsid w:val="007F2C36"/>
    <w:rsid w:val="007F2DB8"/>
    <w:rsid w:val="007F30B3"/>
    <w:rsid w:val="007F323C"/>
    <w:rsid w:val="007F329F"/>
    <w:rsid w:val="007F337B"/>
    <w:rsid w:val="007F395A"/>
    <w:rsid w:val="007F41AF"/>
    <w:rsid w:val="007F41D2"/>
    <w:rsid w:val="007F4271"/>
    <w:rsid w:val="007F4362"/>
    <w:rsid w:val="007F43E1"/>
    <w:rsid w:val="007F44EC"/>
    <w:rsid w:val="007F459F"/>
    <w:rsid w:val="007F4D46"/>
    <w:rsid w:val="007F4EC6"/>
    <w:rsid w:val="007F4ECC"/>
    <w:rsid w:val="007F549A"/>
    <w:rsid w:val="007F5679"/>
    <w:rsid w:val="007F5830"/>
    <w:rsid w:val="007F5AD3"/>
    <w:rsid w:val="007F5E5A"/>
    <w:rsid w:val="007F5EE8"/>
    <w:rsid w:val="007F600C"/>
    <w:rsid w:val="007F6324"/>
    <w:rsid w:val="007F6628"/>
    <w:rsid w:val="007F6763"/>
    <w:rsid w:val="007F69A8"/>
    <w:rsid w:val="007F6EF7"/>
    <w:rsid w:val="007F6FCE"/>
    <w:rsid w:val="007F7109"/>
    <w:rsid w:val="007F74BA"/>
    <w:rsid w:val="007F74E0"/>
    <w:rsid w:val="007F74F5"/>
    <w:rsid w:val="007F7581"/>
    <w:rsid w:val="007F7679"/>
    <w:rsid w:val="007F7769"/>
    <w:rsid w:val="007F78C4"/>
    <w:rsid w:val="007F78D7"/>
    <w:rsid w:val="007F7A94"/>
    <w:rsid w:val="007F7B26"/>
    <w:rsid w:val="007F7B3C"/>
    <w:rsid w:val="007F7BEE"/>
    <w:rsid w:val="008000EC"/>
    <w:rsid w:val="008000F6"/>
    <w:rsid w:val="00800138"/>
    <w:rsid w:val="008006EB"/>
    <w:rsid w:val="00800BC4"/>
    <w:rsid w:val="00800BDB"/>
    <w:rsid w:val="00800BFF"/>
    <w:rsid w:val="00800C16"/>
    <w:rsid w:val="00800D5B"/>
    <w:rsid w:val="00800E01"/>
    <w:rsid w:val="00800E46"/>
    <w:rsid w:val="00801282"/>
    <w:rsid w:val="008014C0"/>
    <w:rsid w:val="008015DA"/>
    <w:rsid w:val="00801AE4"/>
    <w:rsid w:val="00801AF6"/>
    <w:rsid w:val="00801DD7"/>
    <w:rsid w:val="008021D8"/>
    <w:rsid w:val="00802426"/>
    <w:rsid w:val="008027B9"/>
    <w:rsid w:val="00802892"/>
    <w:rsid w:val="008028C7"/>
    <w:rsid w:val="00802ACF"/>
    <w:rsid w:val="00802B84"/>
    <w:rsid w:val="00802CB8"/>
    <w:rsid w:val="00802D3A"/>
    <w:rsid w:val="00803083"/>
    <w:rsid w:val="00803146"/>
    <w:rsid w:val="0080315A"/>
    <w:rsid w:val="00803240"/>
    <w:rsid w:val="0080327A"/>
    <w:rsid w:val="008032B3"/>
    <w:rsid w:val="00803469"/>
    <w:rsid w:val="008035EC"/>
    <w:rsid w:val="00803659"/>
    <w:rsid w:val="00803828"/>
    <w:rsid w:val="008038CC"/>
    <w:rsid w:val="0080398E"/>
    <w:rsid w:val="00803A2E"/>
    <w:rsid w:val="00803D25"/>
    <w:rsid w:val="00803DA7"/>
    <w:rsid w:val="00803EDA"/>
    <w:rsid w:val="00804078"/>
    <w:rsid w:val="008044EC"/>
    <w:rsid w:val="00804B9F"/>
    <w:rsid w:val="00804D49"/>
    <w:rsid w:val="00805061"/>
    <w:rsid w:val="008050F2"/>
    <w:rsid w:val="00805450"/>
    <w:rsid w:val="0080577F"/>
    <w:rsid w:val="008058F8"/>
    <w:rsid w:val="00805A27"/>
    <w:rsid w:val="00805A54"/>
    <w:rsid w:val="00805CCA"/>
    <w:rsid w:val="0080605D"/>
    <w:rsid w:val="00806496"/>
    <w:rsid w:val="0080653F"/>
    <w:rsid w:val="0080660B"/>
    <w:rsid w:val="0080679F"/>
    <w:rsid w:val="00806AC1"/>
    <w:rsid w:val="00806DA4"/>
    <w:rsid w:val="00807093"/>
    <w:rsid w:val="008070CB"/>
    <w:rsid w:val="00807111"/>
    <w:rsid w:val="00807117"/>
    <w:rsid w:val="008073FA"/>
    <w:rsid w:val="00807506"/>
    <w:rsid w:val="0080780E"/>
    <w:rsid w:val="00807A05"/>
    <w:rsid w:val="00807CEB"/>
    <w:rsid w:val="00807ED1"/>
    <w:rsid w:val="00807EE7"/>
    <w:rsid w:val="008103BA"/>
    <w:rsid w:val="008107D4"/>
    <w:rsid w:val="00810920"/>
    <w:rsid w:val="00810B23"/>
    <w:rsid w:val="00810BBB"/>
    <w:rsid w:val="00810EFD"/>
    <w:rsid w:val="00810FC4"/>
    <w:rsid w:val="00810FFC"/>
    <w:rsid w:val="008111C2"/>
    <w:rsid w:val="00811804"/>
    <w:rsid w:val="00811815"/>
    <w:rsid w:val="0081193C"/>
    <w:rsid w:val="00811B3B"/>
    <w:rsid w:val="00811D1C"/>
    <w:rsid w:val="0081203E"/>
    <w:rsid w:val="00812175"/>
    <w:rsid w:val="0081235F"/>
    <w:rsid w:val="0081241C"/>
    <w:rsid w:val="00812533"/>
    <w:rsid w:val="00812734"/>
    <w:rsid w:val="008129C9"/>
    <w:rsid w:val="00812A54"/>
    <w:rsid w:val="00812C7F"/>
    <w:rsid w:val="00812D67"/>
    <w:rsid w:val="00812E5B"/>
    <w:rsid w:val="00813029"/>
    <w:rsid w:val="008134CE"/>
    <w:rsid w:val="008135FA"/>
    <w:rsid w:val="008137C6"/>
    <w:rsid w:val="0081390F"/>
    <w:rsid w:val="00813972"/>
    <w:rsid w:val="00813AD6"/>
    <w:rsid w:val="00813B1E"/>
    <w:rsid w:val="00813F35"/>
    <w:rsid w:val="00814078"/>
    <w:rsid w:val="0081433A"/>
    <w:rsid w:val="00814DC4"/>
    <w:rsid w:val="00814FA6"/>
    <w:rsid w:val="008150FF"/>
    <w:rsid w:val="008152FD"/>
    <w:rsid w:val="0081541F"/>
    <w:rsid w:val="0081545F"/>
    <w:rsid w:val="0081564F"/>
    <w:rsid w:val="00815A2C"/>
    <w:rsid w:val="00815B61"/>
    <w:rsid w:val="00815E07"/>
    <w:rsid w:val="00815EFA"/>
    <w:rsid w:val="0081601B"/>
    <w:rsid w:val="0081620F"/>
    <w:rsid w:val="00816345"/>
    <w:rsid w:val="008163CD"/>
    <w:rsid w:val="00816421"/>
    <w:rsid w:val="008164E9"/>
    <w:rsid w:val="008165D6"/>
    <w:rsid w:val="008167C7"/>
    <w:rsid w:val="00816834"/>
    <w:rsid w:val="0081684A"/>
    <w:rsid w:val="00816A9F"/>
    <w:rsid w:val="00816D77"/>
    <w:rsid w:val="00816E64"/>
    <w:rsid w:val="0081705F"/>
    <w:rsid w:val="00817101"/>
    <w:rsid w:val="0081721E"/>
    <w:rsid w:val="00817308"/>
    <w:rsid w:val="008175BE"/>
    <w:rsid w:val="008175E1"/>
    <w:rsid w:val="0081776C"/>
    <w:rsid w:val="00817C84"/>
    <w:rsid w:val="00817D13"/>
    <w:rsid w:val="008201E0"/>
    <w:rsid w:val="0082022B"/>
    <w:rsid w:val="00820235"/>
    <w:rsid w:val="0082061D"/>
    <w:rsid w:val="0082062A"/>
    <w:rsid w:val="00820645"/>
    <w:rsid w:val="00820795"/>
    <w:rsid w:val="00820835"/>
    <w:rsid w:val="008208A5"/>
    <w:rsid w:val="00820AE6"/>
    <w:rsid w:val="00820C9C"/>
    <w:rsid w:val="00820E69"/>
    <w:rsid w:val="008211CE"/>
    <w:rsid w:val="008216D8"/>
    <w:rsid w:val="0082175C"/>
    <w:rsid w:val="00821774"/>
    <w:rsid w:val="00821E95"/>
    <w:rsid w:val="00821ED0"/>
    <w:rsid w:val="00822105"/>
    <w:rsid w:val="008221BA"/>
    <w:rsid w:val="008223B3"/>
    <w:rsid w:val="00822F31"/>
    <w:rsid w:val="00822FE3"/>
    <w:rsid w:val="0082308B"/>
    <w:rsid w:val="00823094"/>
    <w:rsid w:val="00823865"/>
    <w:rsid w:val="00823A24"/>
    <w:rsid w:val="00823D2E"/>
    <w:rsid w:val="008240C7"/>
    <w:rsid w:val="00824320"/>
    <w:rsid w:val="00824632"/>
    <w:rsid w:val="00824768"/>
    <w:rsid w:val="00824830"/>
    <w:rsid w:val="00824D5B"/>
    <w:rsid w:val="00825025"/>
    <w:rsid w:val="00825046"/>
    <w:rsid w:val="00825173"/>
    <w:rsid w:val="00825442"/>
    <w:rsid w:val="00825815"/>
    <w:rsid w:val="00825925"/>
    <w:rsid w:val="0082596C"/>
    <w:rsid w:val="00825AAD"/>
    <w:rsid w:val="00825B0B"/>
    <w:rsid w:val="00825B6A"/>
    <w:rsid w:val="00825BA9"/>
    <w:rsid w:val="00825D72"/>
    <w:rsid w:val="00826338"/>
    <w:rsid w:val="00826408"/>
    <w:rsid w:val="00826626"/>
    <w:rsid w:val="0082679A"/>
    <w:rsid w:val="00826929"/>
    <w:rsid w:val="00826B71"/>
    <w:rsid w:val="00826D83"/>
    <w:rsid w:val="008271A1"/>
    <w:rsid w:val="00827246"/>
    <w:rsid w:val="00827489"/>
    <w:rsid w:val="0082750D"/>
    <w:rsid w:val="0082755E"/>
    <w:rsid w:val="00827687"/>
    <w:rsid w:val="008276D6"/>
    <w:rsid w:val="008276FA"/>
    <w:rsid w:val="008301A2"/>
    <w:rsid w:val="00830212"/>
    <w:rsid w:val="008303CF"/>
    <w:rsid w:val="00830B61"/>
    <w:rsid w:val="00830BA9"/>
    <w:rsid w:val="00830BFB"/>
    <w:rsid w:val="00830CCF"/>
    <w:rsid w:val="00830E82"/>
    <w:rsid w:val="00830F1E"/>
    <w:rsid w:val="00830F6B"/>
    <w:rsid w:val="008313BF"/>
    <w:rsid w:val="0083178F"/>
    <w:rsid w:val="008317A7"/>
    <w:rsid w:val="00831820"/>
    <w:rsid w:val="00831907"/>
    <w:rsid w:val="008319E2"/>
    <w:rsid w:val="00831AE2"/>
    <w:rsid w:val="00831BE2"/>
    <w:rsid w:val="00831D90"/>
    <w:rsid w:val="00832222"/>
    <w:rsid w:val="008323BD"/>
    <w:rsid w:val="0083246E"/>
    <w:rsid w:val="0083261F"/>
    <w:rsid w:val="008329A2"/>
    <w:rsid w:val="00832AE4"/>
    <w:rsid w:val="00832D76"/>
    <w:rsid w:val="00833121"/>
    <w:rsid w:val="0083322E"/>
    <w:rsid w:val="00833292"/>
    <w:rsid w:val="00833304"/>
    <w:rsid w:val="0083341D"/>
    <w:rsid w:val="0083344D"/>
    <w:rsid w:val="008336E3"/>
    <w:rsid w:val="00833758"/>
    <w:rsid w:val="00833BE3"/>
    <w:rsid w:val="00833F0B"/>
    <w:rsid w:val="00833FC1"/>
    <w:rsid w:val="00834009"/>
    <w:rsid w:val="0083436E"/>
    <w:rsid w:val="008344D2"/>
    <w:rsid w:val="00834DB3"/>
    <w:rsid w:val="00834DD8"/>
    <w:rsid w:val="008350A7"/>
    <w:rsid w:val="00835717"/>
    <w:rsid w:val="00835963"/>
    <w:rsid w:val="00835B27"/>
    <w:rsid w:val="00835F60"/>
    <w:rsid w:val="00835FEF"/>
    <w:rsid w:val="008361E6"/>
    <w:rsid w:val="00836374"/>
    <w:rsid w:val="00836456"/>
    <w:rsid w:val="008364C8"/>
    <w:rsid w:val="0083657D"/>
    <w:rsid w:val="00836AD7"/>
    <w:rsid w:val="00836B8F"/>
    <w:rsid w:val="00836CE9"/>
    <w:rsid w:val="00837028"/>
    <w:rsid w:val="00837134"/>
    <w:rsid w:val="0083715C"/>
    <w:rsid w:val="0083747F"/>
    <w:rsid w:val="0083778A"/>
    <w:rsid w:val="008377A4"/>
    <w:rsid w:val="00837E5E"/>
    <w:rsid w:val="0084011F"/>
    <w:rsid w:val="008404CB"/>
    <w:rsid w:val="008405BC"/>
    <w:rsid w:val="00840681"/>
    <w:rsid w:val="008406CD"/>
    <w:rsid w:val="0084074A"/>
    <w:rsid w:val="00840882"/>
    <w:rsid w:val="008410B2"/>
    <w:rsid w:val="008410BB"/>
    <w:rsid w:val="008410CC"/>
    <w:rsid w:val="00841580"/>
    <w:rsid w:val="00841B4A"/>
    <w:rsid w:val="00841F0D"/>
    <w:rsid w:val="0084213B"/>
    <w:rsid w:val="0084224B"/>
    <w:rsid w:val="0084247C"/>
    <w:rsid w:val="0084254C"/>
    <w:rsid w:val="00842BB2"/>
    <w:rsid w:val="00842CAA"/>
    <w:rsid w:val="00842DCE"/>
    <w:rsid w:val="008431DF"/>
    <w:rsid w:val="0084324E"/>
    <w:rsid w:val="0084331F"/>
    <w:rsid w:val="0084336B"/>
    <w:rsid w:val="0084377A"/>
    <w:rsid w:val="0084392E"/>
    <w:rsid w:val="00843A38"/>
    <w:rsid w:val="00843ABC"/>
    <w:rsid w:val="00843BFB"/>
    <w:rsid w:val="00843DA8"/>
    <w:rsid w:val="00844556"/>
    <w:rsid w:val="0084460B"/>
    <w:rsid w:val="00844631"/>
    <w:rsid w:val="00844991"/>
    <w:rsid w:val="00844C98"/>
    <w:rsid w:val="00844D55"/>
    <w:rsid w:val="00844E2B"/>
    <w:rsid w:val="00844FB5"/>
    <w:rsid w:val="00845049"/>
    <w:rsid w:val="00845298"/>
    <w:rsid w:val="00845497"/>
    <w:rsid w:val="0084552D"/>
    <w:rsid w:val="0084564E"/>
    <w:rsid w:val="00845BE6"/>
    <w:rsid w:val="00846436"/>
    <w:rsid w:val="00846578"/>
    <w:rsid w:val="008466D5"/>
    <w:rsid w:val="00846A28"/>
    <w:rsid w:val="00846A8C"/>
    <w:rsid w:val="00846DAA"/>
    <w:rsid w:val="00846FF8"/>
    <w:rsid w:val="008471CE"/>
    <w:rsid w:val="00847288"/>
    <w:rsid w:val="00847EA3"/>
    <w:rsid w:val="00847FA3"/>
    <w:rsid w:val="0085009A"/>
    <w:rsid w:val="008502F3"/>
    <w:rsid w:val="00850858"/>
    <w:rsid w:val="00850CA5"/>
    <w:rsid w:val="00850D45"/>
    <w:rsid w:val="00850DED"/>
    <w:rsid w:val="00850E2D"/>
    <w:rsid w:val="00850E2F"/>
    <w:rsid w:val="00850EE3"/>
    <w:rsid w:val="00850F15"/>
    <w:rsid w:val="00850F28"/>
    <w:rsid w:val="0085131A"/>
    <w:rsid w:val="00851491"/>
    <w:rsid w:val="00851506"/>
    <w:rsid w:val="00851842"/>
    <w:rsid w:val="0085188E"/>
    <w:rsid w:val="008519DC"/>
    <w:rsid w:val="00851B31"/>
    <w:rsid w:val="00851FA8"/>
    <w:rsid w:val="008522CF"/>
    <w:rsid w:val="008523CD"/>
    <w:rsid w:val="0085257D"/>
    <w:rsid w:val="008525B1"/>
    <w:rsid w:val="008526F5"/>
    <w:rsid w:val="00852759"/>
    <w:rsid w:val="008527B3"/>
    <w:rsid w:val="008529C7"/>
    <w:rsid w:val="00852CF3"/>
    <w:rsid w:val="00852F10"/>
    <w:rsid w:val="00852F59"/>
    <w:rsid w:val="0085300C"/>
    <w:rsid w:val="008530AB"/>
    <w:rsid w:val="00853669"/>
    <w:rsid w:val="00853710"/>
    <w:rsid w:val="008538FC"/>
    <w:rsid w:val="00853B37"/>
    <w:rsid w:val="00853C01"/>
    <w:rsid w:val="008540B7"/>
    <w:rsid w:val="008547A3"/>
    <w:rsid w:val="008548E7"/>
    <w:rsid w:val="00854906"/>
    <w:rsid w:val="0085490F"/>
    <w:rsid w:val="00854B0C"/>
    <w:rsid w:val="00854B4C"/>
    <w:rsid w:val="008551D6"/>
    <w:rsid w:val="008552D9"/>
    <w:rsid w:val="008559D9"/>
    <w:rsid w:val="00855A46"/>
    <w:rsid w:val="00855C39"/>
    <w:rsid w:val="00855DE8"/>
    <w:rsid w:val="008560FF"/>
    <w:rsid w:val="00856111"/>
    <w:rsid w:val="00856153"/>
    <w:rsid w:val="0085669C"/>
    <w:rsid w:val="0085673A"/>
    <w:rsid w:val="008567AC"/>
    <w:rsid w:val="008569F6"/>
    <w:rsid w:val="00856B33"/>
    <w:rsid w:val="00856C1C"/>
    <w:rsid w:val="00856EDA"/>
    <w:rsid w:val="00856FA8"/>
    <w:rsid w:val="008576DA"/>
    <w:rsid w:val="00857926"/>
    <w:rsid w:val="00857B2C"/>
    <w:rsid w:val="00857C02"/>
    <w:rsid w:val="00857C49"/>
    <w:rsid w:val="00857F71"/>
    <w:rsid w:val="00860223"/>
    <w:rsid w:val="00860533"/>
    <w:rsid w:val="0086072E"/>
    <w:rsid w:val="00860774"/>
    <w:rsid w:val="00860958"/>
    <w:rsid w:val="00860D59"/>
    <w:rsid w:val="00860EEB"/>
    <w:rsid w:val="00860FD3"/>
    <w:rsid w:val="0086112B"/>
    <w:rsid w:val="00861557"/>
    <w:rsid w:val="008615F5"/>
    <w:rsid w:val="0086192C"/>
    <w:rsid w:val="00861A7A"/>
    <w:rsid w:val="00861B9D"/>
    <w:rsid w:val="008620B8"/>
    <w:rsid w:val="008622CC"/>
    <w:rsid w:val="008623BA"/>
    <w:rsid w:val="00862461"/>
    <w:rsid w:val="00862489"/>
    <w:rsid w:val="00863024"/>
    <w:rsid w:val="0086314E"/>
    <w:rsid w:val="00863233"/>
    <w:rsid w:val="00863337"/>
    <w:rsid w:val="0086364A"/>
    <w:rsid w:val="008636CD"/>
    <w:rsid w:val="00863928"/>
    <w:rsid w:val="00863C17"/>
    <w:rsid w:val="00863D85"/>
    <w:rsid w:val="00863DBF"/>
    <w:rsid w:val="00863E0D"/>
    <w:rsid w:val="00863FBD"/>
    <w:rsid w:val="008640B6"/>
    <w:rsid w:val="0086442F"/>
    <w:rsid w:val="00864441"/>
    <w:rsid w:val="0086448B"/>
    <w:rsid w:val="008647A7"/>
    <w:rsid w:val="00864A6D"/>
    <w:rsid w:val="00864B7A"/>
    <w:rsid w:val="00864BFC"/>
    <w:rsid w:val="00864CA2"/>
    <w:rsid w:val="008651C1"/>
    <w:rsid w:val="00865581"/>
    <w:rsid w:val="00865834"/>
    <w:rsid w:val="00865A93"/>
    <w:rsid w:val="00865AE3"/>
    <w:rsid w:val="008662E1"/>
    <w:rsid w:val="00866454"/>
    <w:rsid w:val="008664B5"/>
    <w:rsid w:val="0086661F"/>
    <w:rsid w:val="00866A81"/>
    <w:rsid w:val="00866B33"/>
    <w:rsid w:val="00866BDF"/>
    <w:rsid w:val="00866DB5"/>
    <w:rsid w:val="00866EC4"/>
    <w:rsid w:val="0086737F"/>
    <w:rsid w:val="0086760A"/>
    <w:rsid w:val="00867739"/>
    <w:rsid w:val="00867840"/>
    <w:rsid w:val="00867C8A"/>
    <w:rsid w:val="00867DFC"/>
    <w:rsid w:val="00867FF1"/>
    <w:rsid w:val="0087032B"/>
    <w:rsid w:val="008703BE"/>
    <w:rsid w:val="008703FA"/>
    <w:rsid w:val="008704F5"/>
    <w:rsid w:val="0087072A"/>
    <w:rsid w:val="00870796"/>
    <w:rsid w:val="00870BC3"/>
    <w:rsid w:val="00870C56"/>
    <w:rsid w:val="00870DAE"/>
    <w:rsid w:val="00870E80"/>
    <w:rsid w:val="00870F67"/>
    <w:rsid w:val="008712CB"/>
    <w:rsid w:val="00871622"/>
    <w:rsid w:val="0087174B"/>
    <w:rsid w:val="008719C7"/>
    <w:rsid w:val="00871AE8"/>
    <w:rsid w:val="00871BCD"/>
    <w:rsid w:val="008723F2"/>
    <w:rsid w:val="00872405"/>
    <w:rsid w:val="00872893"/>
    <w:rsid w:val="008728EA"/>
    <w:rsid w:val="00872BB2"/>
    <w:rsid w:val="00872CD0"/>
    <w:rsid w:val="0087325B"/>
    <w:rsid w:val="008733BD"/>
    <w:rsid w:val="008734F2"/>
    <w:rsid w:val="00873520"/>
    <w:rsid w:val="00873531"/>
    <w:rsid w:val="008735AB"/>
    <w:rsid w:val="008735D2"/>
    <w:rsid w:val="008737B0"/>
    <w:rsid w:val="00873833"/>
    <w:rsid w:val="008743FA"/>
    <w:rsid w:val="00874905"/>
    <w:rsid w:val="00874AB4"/>
    <w:rsid w:val="00874FF0"/>
    <w:rsid w:val="008752BA"/>
    <w:rsid w:val="008752CD"/>
    <w:rsid w:val="0087574C"/>
    <w:rsid w:val="00875864"/>
    <w:rsid w:val="00876422"/>
    <w:rsid w:val="008764C4"/>
    <w:rsid w:val="008769B0"/>
    <w:rsid w:val="008769BE"/>
    <w:rsid w:val="00876DFD"/>
    <w:rsid w:val="00876FE3"/>
    <w:rsid w:val="00877121"/>
    <w:rsid w:val="008771FC"/>
    <w:rsid w:val="008773EB"/>
    <w:rsid w:val="0087747C"/>
    <w:rsid w:val="008774CA"/>
    <w:rsid w:val="008774F0"/>
    <w:rsid w:val="00877670"/>
    <w:rsid w:val="008778BE"/>
    <w:rsid w:val="00877F94"/>
    <w:rsid w:val="0088022B"/>
    <w:rsid w:val="0088029A"/>
    <w:rsid w:val="00880497"/>
    <w:rsid w:val="008807FF"/>
    <w:rsid w:val="008808CA"/>
    <w:rsid w:val="00880926"/>
    <w:rsid w:val="00880FD9"/>
    <w:rsid w:val="00881116"/>
    <w:rsid w:val="00881218"/>
    <w:rsid w:val="008814F0"/>
    <w:rsid w:val="00881C5A"/>
    <w:rsid w:val="008820B9"/>
    <w:rsid w:val="0088211C"/>
    <w:rsid w:val="00882291"/>
    <w:rsid w:val="00882519"/>
    <w:rsid w:val="008834B2"/>
    <w:rsid w:val="0088362A"/>
    <w:rsid w:val="00883746"/>
    <w:rsid w:val="00883A1D"/>
    <w:rsid w:val="00883BD7"/>
    <w:rsid w:val="00883C70"/>
    <w:rsid w:val="0088460B"/>
    <w:rsid w:val="0088461F"/>
    <w:rsid w:val="00884786"/>
    <w:rsid w:val="008848C5"/>
    <w:rsid w:val="008849AE"/>
    <w:rsid w:val="008849C2"/>
    <w:rsid w:val="00884AC9"/>
    <w:rsid w:val="00884B64"/>
    <w:rsid w:val="00884E09"/>
    <w:rsid w:val="008851E5"/>
    <w:rsid w:val="0088527C"/>
    <w:rsid w:val="00885D85"/>
    <w:rsid w:val="00885E5E"/>
    <w:rsid w:val="00885E9A"/>
    <w:rsid w:val="00885F0D"/>
    <w:rsid w:val="0088602A"/>
    <w:rsid w:val="00886177"/>
    <w:rsid w:val="008862E0"/>
    <w:rsid w:val="008863B7"/>
    <w:rsid w:val="00886423"/>
    <w:rsid w:val="00886502"/>
    <w:rsid w:val="008865BD"/>
    <w:rsid w:val="008866D2"/>
    <w:rsid w:val="00886BA2"/>
    <w:rsid w:val="00886F71"/>
    <w:rsid w:val="0088764A"/>
    <w:rsid w:val="00887B57"/>
    <w:rsid w:val="00887FB8"/>
    <w:rsid w:val="008901CC"/>
    <w:rsid w:val="0089042B"/>
    <w:rsid w:val="00890728"/>
    <w:rsid w:val="008908B8"/>
    <w:rsid w:val="00890A98"/>
    <w:rsid w:val="00890C20"/>
    <w:rsid w:val="00890F50"/>
    <w:rsid w:val="008910A4"/>
    <w:rsid w:val="008910F4"/>
    <w:rsid w:val="0089126C"/>
    <w:rsid w:val="00891494"/>
    <w:rsid w:val="0089149D"/>
    <w:rsid w:val="00891586"/>
    <w:rsid w:val="00891D58"/>
    <w:rsid w:val="008923EC"/>
    <w:rsid w:val="00892722"/>
    <w:rsid w:val="00892EDF"/>
    <w:rsid w:val="00892EEB"/>
    <w:rsid w:val="008930F4"/>
    <w:rsid w:val="00893186"/>
    <w:rsid w:val="00893757"/>
    <w:rsid w:val="008938F8"/>
    <w:rsid w:val="00893C07"/>
    <w:rsid w:val="00893DEA"/>
    <w:rsid w:val="0089402A"/>
    <w:rsid w:val="0089405D"/>
    <w:rsid w:val="00894372"/>
    <w:rsid w:val="008944B2"/>
    <w:rsid w:val="00894568"/>
    <w:rsid w:val="00894648"/>
    <w:rsid w:val="00894676"/>
    <w:rsid w:val="00894682"/>
    <w:rsid w:val="00894702"/>
    <w:rsid w:val="00894A82"/>
    <w:rsid w:val="00894E30"/>
    <w:rsid w:val="00894E83"/>
    <w:rsid w:val="00894FF6"/>
    <w:rsid w:val="00895396"/>
    <w:rsid w:val="008955BC"/>
    <w:rsid w:val="00895C73"/>
    <w:rsid w:val="00895E6A"/>
    <w:rsid w:val="008967CB"/>
    <w:rsid w:val="00896A00"/>
    <w:rsid w:val="00896A04"/>
    <w:rsid w:val="00896D3D"/>
    <w:rsid w:val="0089701E"/>
    <w:rsid w:val="00897291"/>
    <w:rsid w:val="00897354"/>
    <w:rsid w:val="0089761C"/>
    <w:rsid w:val="008976D5"/>
    <w:rsid w:val="00897972"/>
    <w:rsid w:val="00897A13"/>
    <w:rsid w:val="00897A68"/>
    <w:rsid w:val="008A0A40"/>
    <w:rsid w:val="008A0E1A"/>
    <w:rsid w:val="008A0F30"/>
    <w:rsid w:val="008A0F41"/>
    <w:rsid w:val="008A115A"/>
    <w:rsid w:val="008A1629"/>
    <w:rsid w:val="008A1670"/>
    <w:rsid w:val="008A178D"/>
    <w:rsid w:val="008A17FA"/>
    <w:rsid w:val="008A1D80"/>
    <w:rsid w:val="008A1F71"/>
    <w:rsid w:val="008A23DC"/>
    <w:rsid w:val="008A246B"/>
    <w:rsid w:val="008A248A"/>
    <w:rsid w:val="008A2662"/>
    <w:rsid w:val="008A285D"/>
    <w:rsid w:val="008A2E5F"/>
    <w:rsid w:val="008A2EBC"/>
    <w:rsid w:val="008A2EC8"/>
    <w:rsid w:val="008A31C9"/>
    <w:rsid w:val="008A346F"/>
    <w:rsid w:val="008A3B46"/>
    <w:rsid w:val="008A3B50"/>
    <w:rsid w:val="008A3CAC"/>
    <w:rsid w:val="008A3D85"/>
    <w:rsid w:val="008A3DF3"/>
    <w:rsid w:val="008A3EE2"/>
    <w:rsid w:val="008A4122"/>
    <w:rsid w:val="008A4276"/>
    <w:rsid w:val="008A4368"/>
    <w:rsid w:val="008A4689"/>
    <w:rsid w:val="008A46E8"/>
    <w:rsid w:val="008A4A35"/>
    <w:rsid w:val="008A50BC"/>
    <w:rsid w:val="008A50D5"/>
    <w:rsid w:val="008A5573"/>
    <w:rsid w:val="008A63C0"/>
    <w:rsid w:val="008A6ADA"/>
    <w:rsid w:val="008A6B2B"/>
    <w:rsid w:val="008A6C2F"/>
    <w:rsid w:val="008A6CC8"/>
    <w:rsid w:val="008A6E11"/>
    <w:rsid w:val="008A713B"/>
    <w:rsid w:val="008A736A"/>
    <w:rsid w:val="008A760F"/>
    <w:rsid w:val="008A7DB7"/>
    <w:rsid w:val="008B008C"/>
    <w:rsid w:val="008B013C"/>
    <w:rsid w:val="008B07CB"/>
    <w:rsid w:val="008B0F8E"/>
    <w:rsid w:val="008B143F"/>
    <w:rsid w:val="008B152B"/>
    <w:rsid w:val="008B188F"/>
    <w:rsid w:val="008B1BB7"/>
    <w:rsid w:val="008B1C42"/>
    <w:rsid w:val="008B1E37"/>
    <w:rsid w:val="008B1E79"/>
    <w:rsid w:val="008B1F88"/>
    <w:rsid w:val="008B1FEE"/>
    <w:rsid w:val="008B20B9"/>
    <w:rsid w:val="008B21A2"/>
    <w:rsid w:val="008B221C"/>
    <w:rsid w:val="008B22A5"/>
    <w:rsid w:val="008B23A8"/>
    <w:rsid w:val="008B23D7"/>
    <w:rsid w:val="008B26AE"/>
    <w:rsid w:val="008B27DE"/>
    <w:rsid w:val="008B29E4"/>
    <w:rsid w:val="008B2A9B"/>
    <w:rsid w:val="008B3210"/>
    <w:rsid w:val="008B325A"/>
    <w:rsid w:val="008B3334"/>
    <w:rsid w:val="008B36B5"/>
    <w:rsid w:val="008B3A82"/>
    <w:rsid w:val="008B3B86"/>
    <w:rsid w:val="008B45EE"/>
    <w:rsid w:val="008B467B"/>
    <w:rsid w:val="008B47E1"/>
    <w:rsid w:val="008B4986"/>
    <w:rsid w:val="008B4C1A"/>
    <w:rsid w:val="008B5000"/>
    <w:rsid w:val="008B5074"/>
    <w:rsid w:val="008B50D9"/>
    <w:rsid w:val="008B51D5"/>
    <w:rsid w:val="008B5306"/>
    <w:rsid w:val="008B53D2"/>
    <w:rsid w:val="008B5433"/>
    <w:rsid w:val="008B5745"/>
    <w:rsid w:val="008B57E1"/>
    <w:rsid w:val="008B5C79"/>
    <w:rsid w:val="008B5E76"/>
    <w:rsid w:val="008B5F24"/>
    <w:rsid w:val="008B6090"/>
    <w:rsid w:val="008B6289"/>
    <w:rsid w:val="008B62D8"/>
    <w:rsid w:val="008B6359"/>
    <w:rsid w:val="008B6396"/>
    <w:rsid w:val="008B6413"/>
    <w:rsid w:val="008B6C3E"/>
    <w:rsid w:val="008B6DEE"/>
    <w:rsid w:val="008B6F01"/>
    <w:rsid w:val="008B70A1"/>
    <w:rsid w:val="008B73D8"/>
    <w:rsid w:val="008B750E"/>
    <w:rsid w:val="008B76AA"/>
    <w:rsid w:val="008B7802"/>
    <w:rsid w:val="008B7B15"/>
    <w:rsid w:val="008B7C2E"/>
    <w:rsid w:val="008B7D3E"/>
    <w:rsid w:val="008C02A7"/>
    <w:rsid w:val="008C02D9"/>
    <w:rsid w:val="008C037E"/>
    <w:rsid w:val="008C049C"/>
    <w:rsid w:val="008C052C"/>
    <w:rsid w:val="008C05B2"/>
    <w:rsid w:val="008C0A7B"/>
    <w:rsid w:val="008C0FDF"/>
    <w:rsid w:val="008C14BF"/>
    <w:rsid w:val="008C163A"/>
    <w:rsid w:val="008C1C55"/>
    <w:rsid w:val="008C1C84"/>
    <w:rsid w:val="008C1D48"/>
    <w:rsid w:val="008C1E70"/>
    <w:rsid w:val="008C2170"/>
    <w:rsid w:val="008C26BC"/>
    <w:rsid w:val="008C291F"/>
    <w:rsid w:val="008C2D88"/>
    <w:rsid w:val="008C2F2C"/>
    <w:rsid w:val="008C3032"/>
    <w:rsid w:val="008C312C"/>
    <w:rsid w:val="008C328E"/>
    <w:rsid w:val="008C3843"/>
    <w:rsid w:val="008C3871"/>
    <w:rsid w:val="008C3969"/>
    <w:rsid w:val="008C3AA3"/>
    <w:rsid w:val="008C3BA9"/>
    <w:rsid w:val="008C415F"/>
    <w:rsid w:val="008C42B9"/>
    <w:rsid w:val="008C4378"/>
    <w:rsid w:val="008C43AD"/>
    <w:rsid w:val="008C4716"/>
    <w:rsid w:val="008C4829"/>
    <w:rsid w:val="008C4B42"/>
    <w:rsid w:val="008C4FD3"/>
    <w:rsid w:val="008C507B"/>
    <w:rsid w:val="008C51DC"/>
    <w:rsid w:val="008C534C"/>
    <w:rsid w:val="008C568F"/>
    <w:rsid w:val="008C5694"/>
    <w:rsid w:val="008C57AF"/>
    <w:rsid w:val="008C5BDB"/>
    <w:rsid w:val="008C5E08"/>
    <w:rsid w:val="008C5E3C"/>
    <w:rsid w:val="008C6241"/>
    <w:rsid w:val="008C6431"/>
    <w:rsid w:val="008C6953"/>
    <w:rsid w:val="008C697D"/>
    <w:rsid w:val="008C6A4D"/>
    <w:rsid w:val="008C6E65"/>
    <w:rsid w:val="008C6EDD"/>
    <w:rsid w:val="008C6F99"/>
    <w:rsid w:val="008C7166"/>
    <w:rsid w:val="008C7272"/>
    <w:rsid w:val="008C7395"/>
    <w:rsid w:val="008C7569"/>
    <w:rsid w:val="008C7726"/>
    <w:rsid w:val="008C7A58"/>
    <w:rsid w:val="008C7E1A"/>
    <w:rsid w:val="008D00B3"/>
    <w:rsid w:val="008D0239"/>
    <w:rsid w:val="008D0940"/>
    <w:rsid w:val="008D0A33"/>
    <w:rsid w:val="008D0BBE"/>
    <w:rsid w:val="008D0D21"/>
    <w:rsid w:val="008D0DA0"/>
    <w:rsid w:val="008D0EC9"/>
    <w:rsid w:val="008D0FB1"/>
    <w:rsid w:val="008D12C0"/>
    <w:rsid w:val="008D189B"/>
    <w:rsid w:val="008D1959"/>
    <w:rsid w:val="008D1B8A"/>
    <w:rsid w:val="008D2088"/>
    <w:rsid w:val="008D20AC"/>
    <w:rsid w:val="008D2228"/>
    <w:rsid w:val="008D23B2"/>
    <w:rsid w:val="008D254B"/>
    <w:rsid w:val="008D25CB"/>
    <w:rsid w:val="008D2660"/>
    <w:rsid w:val="008D297A"/>
    <w:rsid w:val="008D29C4"/>
    <w:rsid w:val="008D2AA2"/>
    <w:rsid w:val="008D2ADB"/>
    <w:rsid w:val="008D2E96"/>
    <w:rsid w:val="008D3436"/>
    <w:rsid w:val="008D364F"/>
    <w:rsid w:val="008D3905"/>
    <w:rsid w:val="008D3B67"/>
    <w:rsid w:val="008D3E55"/>
    <w:rsid w:val="008D3EAC"/>
    <w:rsid w:val="008D3F40"/>
    <w:rsid w:val="008D4863"/>
    <w:rsid w:val="008D48B6"/>
    <w:rsid w:val="008D49AA"/>
    <w:rsid w:val="008D4A43"/>
    <w:rsid w:val="008D4A9C"/>
    <w:rsid w:val="008D4BAF"/>
    <w:rsid w:val="008D4CDC"/>
    <w:rsid w:val="008D4EF4"/>
    <w:rsid w:val="008D5045"/>
    <w:rsid w:val="008D504E"/>
    <w:rsid w:val="008D5085"/>
    <w:rsid w:val="008D5497"/>
    <w:rsid w:val="008D559D"/>
    <w:rsid w:val="008D5A18"/>
    <w:rsid w:val="008D5FA0"/>
    <w:rsid w:val="008D6193"/>
    <w:rsid w:val="008D627E"/>
    <w:rsid w:val="008D62D7"/>
    <w:rsid w:val="008D6D95"/>
    <w:rsid w:val="008D6E2E"/>
    <w:rsid w:val="008D6E3D"/>
    <w:rsid w:val="008D721A"/>
    <w:rsid w:val="008D75CA"/>
    <w:rsid w:val="008D772E"/>
    <w:rsid w:val="008D7863"/>
    <w:rsid w:val="008D7936"/>
    <w:rsid w:val="008D7990"/>
    <w:rsid w:val="008D7A55"/>
    <w:rsid w:val="008D7A81"/>
    <w:rsid w:val="008D7CB2"/>
    <w:rsid w:val="008E07B8"/>
    <w:rsid w:val="008E0A9C"/>
    <w:rsid w:val="008E1097"/>
    <w:rsid w:val="008E12EB"/>
    <w:rsid w:val="008E15DE"/>
    <w:rsid w:val="008E1604"/>
    <w:rsid w:val="008E17A4"/>
    <w:rsid w:val="008E184F"/>
    <w:rsid w:val="008E1CD1"/>
    <w:rsid w:val="008E1DD6"/>
    <w:rsid w:val="008E1EBE"/>
    <w:rsid w:val="008E1F35"/>
    <w:rsid w:val="008E2083"/>
    <w:rsid w:val="008E20F1"/>
    <w:rsid w:val="008E249D"/>
    <w:rsid w:val="008E2A29"/>
    <w:rsid w:val="008E2CCD"/>
    <w:rsid w:val="008E2E35"/>
    <w:rsid w:val="008E2EC1"/>
    <w:rsid w:val="008E3003"/>
    <w:rsid w:val="008E31DC"/>
    <w:rsid w:val="008E35A7"/>
    <w:rsid w:val="008E36ED"/>
    <w:rsid w:val="008E38C5"/>
    <w:rsid w:val="008E39CD"/>
    <w:rsid w:val="008E3BAD"/>
    <w:rsid w:val="008E3DB4"/>
    <w:rsid w:val="008E4259"/>
    <w:rsid w:val="008E4498"/>
    <w:rsid w:val="008E44EE"/>
    <w:rsid w:val="008E4A2F"/>
    <w:rsid w:val="008E4B53"/>
    <w:rsid w:val="008E4DF4"/>
    <w:rsid w:val="008E5453"/>
    <w:rsid w:val="008E59CB"/>
    <w:rsid w:val="008E5C05"/>
    <w:rsid w:val="008E5EE0"/>
    <w:rsid w:val="008E6056"/>
    <w:rsid w:val="008E63FB"/>
    <w:rsid w:val="008E6493"/>
    <w:rsid w:val="008E65AC"/>
    <w:rsid w:val="008E65AE"/>
    <w:rsid w:val="008E70DE"/>
    <w:rsid w:val="008E7936"/>
    <w:rsid w:val="008E7A0A"/>
    <w:rsid w:val="008E7CB0"/>
    <w:rsid w:val="008E7D71"/>
    <w:rsid w:val="008E7F30"/>
    <w:rsid w:val="008F04C7"/>
    <w:rsid w:val="008F0594"/>
    <w:rsid w:val="008F06C7"/>
    <w:rsid w:val="008F0994"/>
    <w:rsid w:val="008F0A35"/>
    <w:rsid w:val="008F0EA5"/>
    <w:rsid w:val="008F0F55"/>
    <w:rsid w:val="008F1336"/>
    <w:rsid w:val="008F1422"/>
    <w:rsid w:val="008F16B0"/>
    <w:rsid w:val="008F1759"/>
    <w:rsid w:val="008F1828"/>
    <w:rsid w:val="008F18B1"/>
    <w:rsid w:val="008F196A"/>
    <w:rsid w:val="008F19E2"/>
    <w:rsid w:val="008F1A12"/>
    <w:rsid w:val="008F1E99"/>
    <w:rsid w:val="008F1FB1"/>
    <w:rsid w:val="008F207B"/>
    <w:rsid w:val="008F215C"/>
    <w:rsid w:val="008F21EB"/>
    <w:rsid w:val="008F22E5"/>
    <w:rsid w:val="008F2373"/>
    <w:rsid w:val="008F2403"/>
    <w:rsid w:val="008F26C0"/>
    <w:rsid w:val="008F28C9"/>
    <w:rsid w:val="008F2C88"/>
    <w:rsid w:val="008F3066"/>
    <w:rsid w:val="008F3131"/>
    <w:rsid w:val="008F362A"/>
    <w:rsid w:val="008F3689"/>
    <w:rsid w:val="008F394C"/>
    <w:rsid w:val="008F3A93"/>
    <w:rsid w:val="008F3B93"/>
    <w:rsid w:val="008F3CB3"/>
    <w:rsid w:val="008F3E05"/>
    <w:rsid w:val="008F3F29"/>
    <w:rsid w:val="008F3FAC"/>
    <w:rsid w:val="008F418E"/>
    <w:rsid w:val="008F444E"/>
    <w:rsid w:val="008F44CF"/>
    <w:rsid w:val="008F4703"/>
    <w:rsid w:val="008F4C04"/>
    <w:rsid w:val="008F4FCB"/>
    <w:rsid w:val="008F531F"/>
    <w:rsid w:val="008F5515"/>
    <w:rsid w:val="008F575E"/>
    <w:rsid w:val="008F576F"/>
    <w:rsid w:val="008F589B"/>
    <w:rsid w:val="008F5992"/>
    <w:rsid w:val="008F5ACC"/>
    <w:rsid w:val="008F5BAA"/>
    <w:rsid w:val="008F5E4F"/>
    <w:rsid w:val="008F5FE3"/>
    <w:rsid w:val="008F6BFC"/>
    <w:rsid w:val="008F6D87"/>
    <w:rsid w:val="008F6E12"/>
    <w:rsid w:val="008F706D"/>
    <w:rsid w:val="008F7326"/>
    <w:rsid w:val="008F74CA"/>
    <w:rsid w:val="008F7916"/>
    <w:rsid w:val="008F799D"/>
    <w:rsid w:val="008F7C33"/>
    <w:rsid w:val="00900309"/>
    <w:rsid w:val="0090037E"/>
    <w:rsid w:val="009004E5"/>
    <w:rsid w:val="009005E3"/>
    <w:rsid w:val="009006E0"/>
    <w:rsid w:val="00900841"/>
    <w:rsid w:val="00900EB0"/>
    <w:rsid w:val="00900EE6"/>
    <w:rsid w:val="00900F42"/>
    <w:rsid w:val="00900F5D"/>
    <w:rsid w:val="009010B2"/>
    <w:rsid w:val="009011DF"/>
    <w:rsid w:val="0090189D"/>
    <w:rsid w:val="0090196B"/>
    <w:rsid w:val="00901C0E"/>
    <w:rsid w:val="00901DAF"/>
    <w:rsid w:val="0090201A"/>
    <w:rsid w:val="009020D6"/>
    <w:rsid w:val="00902205"/>
    <w:rsid w:val="009022A2"/>
    <w:rsid w:val="009029C9"/>
    <w:rsid w:val="00902D4C"/>
    <w:rsid w:val="0090316B"/>
    <w:rsid w:val="0090341A"/>
    <w:rsid w:val="0090368C"/>
    <w:rsid w:val="0090369D"/>
    <w:rsid w:val="009037C9"/>
    <w:rsid w:val="0090398F"/>
    <w:rsid w:val="009039E1"/>
    <w:rsid w:val="00903DF2"/>
    <w:rsid w:val="00904183"/>
    <w:rsid w:val="0090446E"/>
    <w:rsid w:val="009044DB"/>
    <w:rsid w:val="0090452D"/>
    <w:rsid w:val="009047EC"/>
    <w:rsid w:val="009047F8"/>
    <w:rsid w:val="00905128"/>
    <w:rsid w:val="00905243"/>
    <w:rsid w:val="00905345"/>
    <w:rsid w:val="0090553E"/>
    <w:rsid w:val="00905558"/>
    <w:rsid w:val="009056F6"/>
    <w:rsid w:val="00905738"/>
    <w:rsid w:val="0090587F"/>
    <w:rsid w:val="00905C68"/>
    <w:rsid w:val="00905D11"/>
    <w:rsid w:val="00905E21"/>
    <w:rsid w:val="00905E86"/>
    <w:rsid w:val="0090606C"/>
    <w:rsid w:val="009060E4"/>
    <w:rsid w:val="009061AF"/>
    <w:rsid w:val="00906210"/>
    <w:rsid w:val="009064A4"/>
    <w:rsid w:val="0090694B"/>
    <w:rsid w:val="00906B01"/>
    <w:rsid w:val="00906C99"/>
    <w:rsid w:val="00906D84"/>
    <w:rsid w:val="00906DCC"/>
    <w:rsid w:val="0090761A"/>
    <w:rsid w:val="00907DE8"/>
    <w:rsid w:val="00910194"/>
    <w:rsid w:val="0091051F"/>
    <w:rsid w:val="009107F1"/>
    <w:rsid w:val="00910B4B"/>
    <w:rsid w:val="00910DAA"/>
    <w:rsid w:val="00910FCD"/>
    <w:rsid w:val="00911022"/>
    <w:rsid w:val="00911316"/>
    <w:rsid w:val="00911435"/>
    <w:rsid w:val="00911457"/>
    <w:rsid w:val="009114B0"/>
    <w:rsid w:val="009119DD"/>
    <w:rsid w:val="00911A6D"/>
    <w:rsid w:val="00911C3B"/>
    <w:rsid w:val="00911C97"/>
    <w:rsid w:val="00911D2A"/>
    <w:rsid w:val="00911F97"/>
    <w:rsid w:val="0091208A"/>
    <w:rsid w:val="0091213B"/>
    <w:rsid w:val="00912152"/>
    <w:rsid w:val="009121AD"/>
    <w:rsid w:val="0091253D"/>
    <w:rsid w:val="0091261B"/>
    <w:rsid w:val="00912688"/>
    <w:rsid w:val="009130C6"/>
    <w:rsid w:val="009131AD"/>
    <w:rsid w:val="0091338A"/>
    <w:rsid w:val="0091365E"/>
    <w:rsid w:val="00913D8D"/>
    <w:rsid w:val="00913DD5"/>
    <w:rsid w:val="00913EC1"/>
    <w:rsid w:val="00913FD3"/>
    <w:rsid w:val="0091422C"/>
    <w:rsid w:val="0091430E"/>
    <w:rsid w:val="00914670"/>
    <w:rsid w:val="0091478A"/>
    <w:rsid w:val="00914B92"/>
    <w:rsid w:val="00914C1F"/>
    <w:rsid w:val="00914C9E"/>
    <w:rsid w:val="00914E88"/>
    <w:rsid w:val="009150CB"/>
    <w:rsid w:val="009150E2"/>
    <w:rsid w:val="00915192"/>
    <w:rsid w:val="00915271"/>
    <w:rsid w:val="009153F8"/>
    <w:rsid w:val="00915927"/>
    <w:rsid w:val="00915DD4"/>
    <w:rsid w:val="00915FA8"/>
    <w:rsid w:val="00915FD7"/>
    <w:rsid w:val="00916147"/>
    <w:rsid w:val="0091632B"/>
    <w:rsid w:val="0091659A"/>
    <w:rsid w:val="009165B0"/>
    <w:rsid w:val="009165FC"/>
    <w:rsid w:val="00916773"/>
    <w:rsid w:val="009177D5"/>
    <w:rsid w:val="00917B23"/>
    <w:rsid w:val="00917CBB"/>
    <w:rsid w:val="00917CFF"/>
    <w:rsid w:val="0092022D"/>
    <w:rsid w:val="0092037B"/>
    <w:rsid w:val="00920853"/>
    <w:rsid w:val="0092092B"/>
    <w:rsid w:val="00920C4A"/>
    <w:rsid w:val="00921053"/>
    <w:rsid w:val="0092107D"/>
    <w:rsid w:val="009210E8"/>
    <w:rsid w:val="0092111B"/>
    <w:rsid w:val="009211A9"/>
    <w:rsid w:val="00921575"/>
    <w:rsid w:val="00921AE9"/>
    <w:rsid w:val="00921FE6"/>
    <w:rsid w:val="009220FA"/>
    <w:rsid w:val="0092212B"/>
    <w:rsid w:val="00922362"/>
    <w:rsid w:val="00922684"/>
    <w:rsid w:val="009226AE"/>
    <w:rsid w:val="00922709"/>
    <w:rsid w:val="009227B1"/>
    <w:rsid w:val="009228B9"/>
    <w:rsid w:val="0092297F"/>
    <w:rsid w:val="00922B38"/>
    <w:rsid w:val="00922B47"/>
    <w:rsid w:val="00922C45"/>
    <w:rsid w:val="00922D84"/>
    <w:rsid w:val="009230AA"/>
    <w:rsid w:val="009231BE"/>
    <w:rsid w:val="0092380F"/>
    <w:rsid w:val="00923A14"/>
    <w:rsid w:val="00923AE6"/>
    <w:rsid w:val="00923D24"/>
    <w:rsid w:val="00923EDD"/>
    <w:rsid w:val="00924139"/>
    <w:rsid w:val="009242F8"/>
    <w:rsid w:val="009242FD"/>
    <w:rsid w:val="00924599"/>
    <w:rsid w:val="00924864"/>
    <w:rsid w:val="00924C24"/>
    <w:rsid w:val="00924CBC"/>
    <w:rsid w:val="00924F1E"/>
    <w:rsid w:val="00924FBF"/>
    <w:rsid w:val="00925209"/>
    <w:rsid w:val="0092537A"/>
    <w:rsid w:val="009254BC"/>
    <w:rsid w:val="00925653"/>
    <w:rsid w:val="00925708"/>
    <w:rsid w:val="00925BFF"/>
    <w:rsid w:val="00925D68"/>
    <w:rsid w:val="00925D7C"/>
    <w:rsid w:val="00925EE9"/>
    <w:rsid w:val="0092636A"/>
    <w:rsid w:val="00926451"/>
    <w:rsid w:val="00926480"/>
    <w:rsid w:val="009266D1"/>
    <w:rsid w:val="009267CD"/>
    <w:rsid w:val="00926A88"/>
    <w:rsid w:val="00926B1E"/>
    <w:rsid w:val="00926B45"/>
    <w:rsid w:val="00926CBE"/>
    <w:rsid w:val="00926CFF"/>
    <w:rsid w:val="0092719C"/>
    <w:rsid w:val="009272D1"/>
    <w:rsid w:val="009272FA"/>
    <w:rsid w:val="00927635"/>
    <w:rsid w:val="00927803"/>
    <w:rsid w:val="0092787C"/>
    <w:rsid w:val="009278AC"/>
    <w:rsid w:val="0092791E"/>
    <w:rsid w:val="00927981"/>
    <w:rsid w:val="00927A5E"/>
    <w:rsid w:val="00927C37"/>
    <w:rsid w:val="00927DA7"/>
    <w:rsid w:val="00927DDB"/>
    <w:rsid w:val="00927DFF"/>
    <w:rsid w:val="00927E12"/>
    <w:rsid w:val="00927ED7"/>
    <w:rsid w:val="00927FFC"/>
    <w:rsid w:val="0093020C"/>
    <w:rsid w:val="00930468"/>
    <w:rsid w:val="0093062A"/>
    <w:rsid w:val="009306AD"/>
    <w:rsid w:val="00930EA9"/>
    <w:rsid w:val="00931424"/>
    <w:rsid w:val="009314E5"/>
    <w:rsid w:val="00931600"/>
    <w:rsid w:val="0093170A"/>
    <w:rsid w:val="00931AC2"/>
    <w:rsid w:val="00931C1E"/>
    <w:rsid w:val="00931CD9"/>
    <w:rsid w:val="009321F4"/>
    <w:rsid w:val="0093234E"/>
    <w:rsid w:val="00932394"/>
    <w:rsid w:val="00932659"/>
    <w:rsid w:val="00932770"/>
    <w:rsid w:val="0093290E"/>
    <w:rsid w:val="00932D3F"/>
    <w:rsid w:val="00932D51"/>
    <w:rsid w:val="00932FC7"/>
    <w:rsid w:val="0093308D"/>
    <w:rsid w:val="00933399"/>
    <w:rsid w:val="009335F1"/>
    <w:rsid w:val="00933DED"/>
    <w:rsid w:val="00933E85"/>
    <w:rsid w:val="00934128"/>
    <w:rsid w:val="00934366"/>
    <w:rsid w:val="009345D8"/>
    <w:rsid w:val="00934638"/>
    <w:rsid w:val="00934A62"/>
    <w:rsid w:val="00934B75"/>
    <w:rsid w:val="00934C53"/>
    <w:rsid w:val="00935052"/>
    <w:rsid w:val="009355A3"/>
    <w:rsid w:val="009355D7"/>
    <w:rsid w:val="009358A0"/>
    <w:rsid w:val="00935DDE"/>
    <w:rsid w:val="00935E79"/>
    <w:rsid w:val="00936160"/>
    <w:rsid w:val="009364C2"/>
    <w:rsid w:val="00936701"/>
    <w:rsid w:val="00936738"/>
    <w:rsid w:val="00936791"/>
    <w:rsid w:val="00936AAF"/>
    <w:rsid w:val="00936BE6"/>
    <w:rsid w:val="00936C30"/>
    <w:rsid w:val="00936EB7"/>
    <w:rsid w:val="00936FA4"/>
    <w:rsid w:val="0093704B"/>
    <w:rsid w:val="00937366"/>
    <w:rsid w:val="009374CF"/>
    <w:rsid w:val="0093777A"/>
    <w:rsid w:val="0093778D"/>
    <w:rsid w:val="00937816"/>
    <w:rsid w:val="00937A67"/>
    <w:rsid w:val="00937B5B"/>
    <w:rsid w:val="00937D29"/>
    <w:rsid w:val="00937ECB"/>
    <w:rsid w:val="0094027E"/>
    <w:rsid w:val="009402CB"/>
    <w:rsid w:val="009404D6"/>
    <w:rsid w:val="00940A78"/>
    <w:rsid w:val="00940A9F"/>
    <w:rsid w:val="00940ABE"/>
    <w:rsid w:val="00940C4C"/>
    <w:rsid w:val="00940C83"/>
    <w:rsid w:val="00940D51"/>
    <w:rsid w:val="00940FC3"/>
    <w:rsid w:val="009410AF"/>
    <w:rsid w:val="009413A0"/>
    <w:rsid w:val="00941408"/>
    <w:rsid w:val="0094141D"/>
    <w:rsid w:val="009414D7"/>
    <w:rsid w:val="009414E3"/>
    <w:rsid w:val="00941598"/>
    <w:rsid w:val="009415D0"/>
    <w:rsid w:val="009418C6"/>
    <w:rsid w:val="00941BE9"/>
    <w:rsid w:val="00941FD2"/>
    <w:rsid w:val="009420A1"/>
    <w:rsid w:val="00942D5F"/>
    <w:rsid w:val="00943237"/>
    <w:rsid w:val="00943332"/>
    <w:rsid w:val="009433A9"/>
    <w:rsid w:val="009433D2"/>
    <w:rsid w:val="009435FB"/>
    <w:rsid w:val="0094371A"/>
    <w:rsid w:val="00943727"/>
    <w:rsid w:val="009438BA"/>
    <w:rsid w:val="0094390C"/>
    <w:rsid w:val="00943A43"/>
    <w:rsid w:val="00943D65"/>
    <w:rsid w:val="00943E7A"/>
    <w:rsid w:val="00943FF9"/>
    <w:rsid w:val="009441B9"/>
    <w:rsid w:val="009442EA"/>
    <w:rsid w:val="009445E7"/>
    <w:rsid w:val="00944622"/>
    <w:rsid w:val="00944820"/>
    <w:rsid w:val="00944AB4"/>
    <w:rsid w:val="00944D71"/>
    <w:rsid w:val="0094552A"/>
    <w:rsid w:val="0094552D"/>
    <w:rsid w:val="0094559E"/>
    <w:rsid w:val="009458B6"/>
    <w:rsid w:val="009458E8"/>
    <w:rsid w:val="00945A50"/>
    <w:rsid w:val="00945F21"/>
    <w:rsid w:val="00946064"/>
    <w:rsid w:val="009460A6"/>
    <w:rsid w:val="00946186"/>
    <w:rsid w:val="009465D0"/>
    <w:rsid w:val="00946897"/>
    <w:rsid w:val="00946949"/>
    <w:rsid w:val="00947037"/>
    <w:rsid w:val="0094720E"/>
    <w:rsid w:val="00947364"/>
    <w:rsid w:val="009477C0"/>
    <w:rsid w:val="0094784F"/>
    <w:rsid w:val="00947C47"/>
    <w:rsid w:val="00947E03"/>
    <w:rsid w:val="009500DE"/>
    <w:rsid w:val="0095031E"/>
    <w:rsid w:val="009504BD"/>
    <w:rsid w:val="00950759"/>
    <w:rsid w:val="00950E27"/>
    <w:rsid w:val="00950F78"/>
    <w:rsid w:val="00950FA7"/>
    <w:rsid w:val="00950FAC"/>
    <w:rsid w:val="00951065"/>
    <w:rsid w:val="00951376"/>
    <w:rsid w:val="0095151F"/>
    <w:rsid w:val="00951804"/>
    <w:rsid w:val="00951973"/>
    <w:rsid w:val="00951B00"/>
    <w:rsid w:val="00951D7F"/>
    <w:rsid w:val="00951DEF"/>
    <w:rsid w:val="00951EA4"/>
    <w:rsid w:val="00951F1F"/>
    <w:rsid w:val="009521EE"/>
    <w:rsid w:val="009525DF"/>
    <w:rsid w:val="0095262D"/>
    <w:rsid w:val="0095285F"/>
    <w:rsid w:val="00952917"/>
    <w:rsid w:val="00952C6A"/>
    <w:rsid w:val="00952E1E"/>
    <w:rsid w:val="00952EC3"/>
    <w:rsid w:val="00952EEB"/>
    <w:rsid w:val="009530BB"/>
    <w:rsid w:val="00953352"/>
    <w:rsid w:val="00953357"/>
    <w:rsid w:val="00953B5C"/>
    <w:rsid w:val="00953B89"/>
    <w:rsid w:val="00953BB3"/>
    <w:rsid w:val="00953D7B"/>
    <w:rsid w:val="00954159"/>
    <w:rsid w:val="009541D8"/>
    <w:rsid w:val="00954584"/>
    <w:rsid w:val="009545AB"/>
    <w:rsid w:val="00954A66"/>
    <w:rsid w:val="0095527C"/>
    <w:rsid w:val="00955298"/>
    <w:rsid w:val="00955419"/>
    <w:rsid w:val="009554AC"/>
    <w:rsid w:val="00955822"/>
    <w:rsid w:val="009558E2"/>
    <w:rsid w:val="00955AA0"/>
    <w:rsid w:val="00955BEF"/>
    <w:rsid w:val="00955D74"/>
    <w:rsid w:val="00955DC6"/>
    <w:rsid w:val="00955F92"/>
    <w:rsid w:val="009561CD"/>
    <w:rsid w:val="00956687"/>
    <w:rsid w:val="00956960"/>
    <w:rsid w:val="00956A99"/>
    <w:rsid w:val="00956AE7"/>
    <w:rsid w:val="00956DDD"/>
    <w:rsid w:val="00956EC5"/>
    <w:rsid w:val="009570D5"/>
    <w:rsid w:val="0095723F"/>
    <w:rsid w:val="0095740D"/>
    <w:rsid w:val="00957438"/>
    <w:rsid w:val="00957983"/>
    <w:rsid w:val="00957A03"/>
    <w:rsid w:val="00957ED2"/>
    <w:rsid w:val="00957F14"/>
    <w:rsid w:val="00960277"/>
    <w:rsid w:val="00960521"/>
    <w:rsid w:val="009606CE"/>
    <w:rsid w:val="0096075E"/>
    <w:rsid w:val="0096096A"/>
    <w:rsid w:val="00960A64"/>
    <w:rsid w:val="00960AC4"/>
    <w:rsid w:val="00960BAA"/>
    <w:rsid w:val="00960F31"/>
    <w:rsid w:val="009610EA"/>
    <w:rsid w:val="00961157"/>
    <w:rsid w:val="009615DE"/>
    <w:rsid w:val="0096167D"/>
    <w:rsid w:val="009619D5"/>
    <w:rsid w:val="00961B21"/>
    <w:rsid w:val="00962181"/>
    <w:rsid w:val="00962286"/>
    <w:rsid w:val="009622B7"/>
    <w:rsid w:val="00962453"/>
    <w:rsid w:val="00962A56"/>
    <w:rsid w:val="00962D53"/>
    <w:rsid w:val="00962D86"/>
    <w:rsid w:val="009630C6"/>
    <w:rsid w:val="0096319B"/>
    <w:rsid w:val="00963334"/>
    <w:rsid w:val="00963C4D"/>
    <w:rsid w:val="00963EB6"/>
    <w:rsid w:val="0096418B"/>
    <w:rsid w:val="009646CC"/>
    <w:rsid w:val="00964754"/>
    <w:rsid w:val="009647EE"/>
    <w:rsid w:val="00964809"/>
    <w:rsid w:val="009648A4"/>
    <w:rsid w:val="009648D0"/>
    <w:rsid w:val="0096493C"/>
    <w:rsid w:val="009649E6"/>
    <w:rsid w:val="00964C7C"/>
    <w:rsid w:val="0096510A"/>
    <w:rsid w:val="009651A9"/>
    <w:rsid w:val="009655E5"/>
    <w:rsid w:val="009657BC"/>
    <w:rsid w:val="00965C17"/>
    <w:rsid w:val="009661A0"/>
    <w:rsid w:val="00966415"/>
    <w:rsid w:val="0096680B"/>
    <w:rsid w:val="0096686A"/>
    <w:rsid w:val="00966985"/>
    <w:rsid w:val="00966F16"/>
    <w:rsid w:val="00966F51"/>
    <w:rsid w:val="0096739A"/>
    <w:rsid w:val="00967474"/>
    <w:rsid w:val="0096765F"/>
    <w:rsid w:val="009678FB"/>
    <w:rsid w:val="00967964"/>
    <w:rsid w:val="00967973"/>
    <w:rsid w:val="00967ADF"/>
    <w:rsid w:val="00967D2F"/>
    <w:rsid w:val="009701B6"/>
    <w:rsid w:val="00970400"/>
    <w:rsid w:val="00970408"/>
    <w:rsid w:val="0097040A"/>
    <w:rsid w:val="0097054F"/>
    <w:rsid w:val="00970603"/>
    <w:rsid w:val="00970757"/>
    <w:rsid w:val="009708FE"/>
    <w:rsid w:val="00970E67"/>
    <w:rsid w:val="00970ECD"/>
    <w:rsid w:val="00971113"/>
    <w:rsid w:val="0097116B"/>
    <w:rsid w:val="009716DA"/>
    <w:rsid w:val="0097174A"/>
    <w:rsid w:val="0097191A"/>
    <w:rsid w:val="009719DC"/>
    <w:rsid w:val="00971A53"/>
    <w:rsid w:val="00971B6C"/>
    <w:rsid w:val="00972144"/>
    <w:rsid w:val="009723E4"/>
    <w:rsid w:val="00972739"/>
    <w:rsid w:val="00973201"/>
    <w:rsid w:val="00973316"/>
    <w:rsid w:val="009733CE"/>
    <w:rsid w:val="0097379D"/>
    <w:rsid w:val="009739D7"/>
    <w:rsid w:val="00973C9E"/>
    <w:rsid w:val="00973D9F"/>
    <w:rsid w:val="00973F0C"/>
    <w:rsid w:val="0097420A"/>
    <w:rsid w:val="0097446F"/>
    <w:rsid w:val="00974477"/>
    <w:rsid w:val="00974562"/>
    <w:rsid w:val="00974A10"/>
    <w:rsid w:val="00974BD4"/>
    <w:rsid w:val="00974E60"/>
    <w:rsid w:val="00975787"/>
    <w:rsid w:val="00975892"/>
    <w:rsid w:val="00975917"/>
    <w:rsid w:val="009759DE"/>
    <w:rsid w:val="00975ED1"/>
    <w:rsid w:val="0097626B"/>
    <w:rsid w:val="00976620"/>
    <w:rsid w:val="00976A9A"/>
    <w:rsid w:val="00976C85"/>
    <w:rsid w:val="00976E3A"/>
    <w:rsid w:val="00977280"/>
    <w:rsid w:val="00977585"/>
    <w:rsid w:val="009777CB"/>
    <w:rsid w:val="0097792B"/>
    <w:rsid w:val="009779D7"/>
    <w:rsid w:val="00977B2D"/>
    <w:rsid w:val="00977BBB"/>
    <w:rsid w:val="00977D3E"/>
    <w:rsid w:val="00977D42"/>
    <w:rsid w:val="00977DE9"/>
    <w:rsid w:val="009801F1"/>
    <w:rsid w:val="009802BB"/>
    <w:rsid w:val="00980473"/>
    <w:rsid w:val="009804E8"/>
    <w:rsid w:val="00980A5C"/>
    <w:rsid w:val="00980C2E"/>
    <w:rsid w:val="00980ED2"/>
    <w:rsid w:val="009810EE"/>
    <w:rsid w:val="00981356"/>
    <w:rsid w:val="009813BD"/>
    <w:rsid w:val="0098177A"/>
    <w:rsid w:val="00981A49"/>
    <w:rsid w:val="00981A95"/>
    <w:rsid w:val="00981AB8"/>
    <w:rsid w:val="00981C06"/>
    <w:rsid w:val="0098200A"/>
    <w:rsid w:val="0098201D"/>
    <w:rsid w:val="0098217B"/>
    <w:rsid w:val="0098249B"/>
    <w:rsid w:val="0098297D"/>
    <w:rsid w:val="00982FA2"/>
    <w:rsid w:val="0098300A"/>
    <w:rsid w:val="00983433"/>
    <w:rsid w:val="00983A52"/>
    <w:rsid w:val="00983E2B"/>
    <w:rsid w:val="00983E59"/>
    <w:rsid w:val="00983F67"/>
    <w:rsid w:val="00983F97"/>
    <w:rsid w:val="00984024"/>
    <w:rsid w:val="00984231"/>
    <w:rsid w:val="009843B0"/>
    <w:rsid w:val="0098451F"/>
    <w:rsid w:val="00984525"/>
    <w:rsid w:val="009846D6"/>
    <w:rsid w:val="009847DF"/>
    <w:rsid w:val="0098489E"/>
    <w:rsid w:val="00984BD4"/>
    <w:rsid w:val="00984CEA"/>
    <w:rsid w:val="00985369"/>
    <w:rsid w:val="009854C3"/>
    <w:rsid w:val="0098566B"/>
    <w:rsid w:val="009856D4"/>
    <w:rsid w:val="00985874"/>
    <w:rsid w:val="009858C8"/>
    <w:rsid w:val="00985942"/>
    <w:rsid w:val="00985F8F"/>
    <w:rsid w:val="00986267"/>
    <w:rsid w:val="0098649F"/>
    <w:rsid w:val="00986974"/>
    <w:rsid w:val="009869C2"/>
    <w:rsid w:val="00986CAE"/>
    <w:rsid w:val="00986DA5"/>
    <w:rsid w:val="00986DB3"/>
    <w:rsid w:val="009875A2"/>
    <w:rsid w:val="009906D2"/>
    <w:rsid w:val="00990D45"/>
    <w:rsid w:val="00991206"/>
    <w:rsid w:val="0099190D"/>
    <w:rsid w:val="00991961"/>
    <w:rsid w:val="009919CC"/>
    <w:rsid w:val="00991B20"/>
    <w:rsid w:val="00991B88"/>
    <w:rsid w:val="00992028"/>
    <w:rsid w:val="0099230B"/>
    <w:rsid w:val="00992486"/>
    <w:rsid w:val="009925BC"/>
    <w:rsid w:val="009926D0"/>
    <w:rsid w:val="00992769"/>
    <w:rsid w:val="009927F7"/>
    <w:rsid w:val="009929B4"/>
    <w:rsid w:val="00992D05"/>
    <w:rsid w:val="00992E31"/>
    <w:rsid w:val="00993019"/>
    <w:rsid w:val="009931A1"/>
    <w:rsid w:val="0099320B"/>
    <w:rsid w:val="00993373"/>
    <w:rsid w:val="00993652"/>
    <w:rsid w:val="00993756"/>
    <w:rsid w:val="00993877"/>
    <w:rsid w:val="009938D5"/>
    <w:rsid w:val="009939A3"/>
    <w:rsid w:val="00993C5C"/>
    <w:rsid w:val="009940DE"/>
    <w:rsid w:val="009942CC"/>
    <w:rsid w:val="009945A6"/>
    <w:rsid w:val="0099475B"/>
    <w:rsid w:val="009947B5"/>
    <w:rsid w:val="00994AAA"/>
    <w:rsid w:val="00994C82"/>
    <w:rsid w:val="00994D18"/>
    <w:rsid w:val="00995104"/>
    <w:rsid w:val="00995392"/>
    <w:rsid w:val="0099539C"/>
    <w:rsid w:val="009956CB"/>
    <w:rsid w:val="00995796"/>
    <w:rsid w:val="00995AF6"/>
    <w:rsid w:val="00995B99"/>
    <w:rsid w:val="00995F7E"/>
    <w:rsid w:val="009965C9"/>
    <w:rsid w:val="00996B02"/>
    <w:rsid w:val="00996DB5"/>
    <w:rsid w:val="009973B1"/>
    <w:rsid w:val="00997737"/>
    <w:rsid w:val="00997772"/>
    <w:rsid w:val="00997B73"/>
    <w:rsid w:val="00997F00"/>
    <w:rsid w:val="009A02D7"/>
    <w:rsid w:val="009A0739"/>
    <w:rsid w:val="009A07A9"/>
    <w:rsid w:val="009A0825"/>
    <w:rsid w:val="009A0847"/>
    <w:rsid w:val="009A1217"/>
    <w:rsid w:val="009A1398"/>
    <w:rsid w:val="009A13DC"/>
    <w:rsid w:val="009A1896"/>
    <w:rsid w:val="009A1FFF"/>
    <w:rsid w:val="009A226B"/>
    <w:rsid w:val="009A227E"/>
    <w:rsid w:val="009A263D"/>
    <w:rsid w:val="009A2AEE"/>
    <w:rsid w:val="009A30C1"/>
    <w:rsid w:val="009A330E"/>
    <w:rsid w:val="009A3402"/>
    <w:rsid w:val="009A3467"/>
    <w:rsid w:val="009A34D4"/>
    <w:rsid w:val="009A352C"/>
    <w:rsid w:val="009A360E"/>
    <w:rsid w:val="009A39D6"/>
    <w:rsid w:val="009A3B3E"/>
    <w:rsid w:val="009A3BE3"/>
    <w:rsid w:val="009A3C55"/>
    <w:rsid w:val="009A3DA6"/>
    <w:rsid w:val="009A3E04"/>
    <w:rsid w:val="009A4132"/>
    <w:rsid w:val="009A42D0"/>
    <w:rsid w:val="009A441D"/>
    <w:rsid w:val="009A465C"/>
    <w:rsid w:val="009A4BAF"/>
    <w:rsid w:val="009A5127"/>
    <w:rsid w:val="009A51FD"/>
    <w:rsid w:val="009A53A1"/>
    <w:rsid w:val="009A5A0D"/>
    <w:rsid w:val="009A5A46"/>
    <w:rsid w:val="009A5B87"/>
    <w:rsid w:val="009A5BF2"/>
    <w:rsid w:val="009A5EF4"/>
    <w:rsid w:val="009A60BA"/>
    <w:rsid w:val="009A6519"/>
    <w:rsid w:val="009A68A6"/>
    <w:rsid w:val="009A695B"/>
    <w:rsid w:val="009A6CEF"/>
    <w:rsid w:val="009A6E8D"/>
    <w:rsid w:val="009A7488"/>
    <w:rsid w:val="009A74E9"/>
    <w:rsid w:val="009A765D"/>
    <w:rsid w:val="009A76CA"/>
    <w:rsid w:val="009A78B3"/>
    <w:rsid w:val="009A78DF"/>
    <w:rsid w:val="009A7C79"/>
    <w:rsid w:val="009A7ED6"/>
    <w:rsid w:val="009B0214"/>
    <w:rsid w:val="009B038D"/>
    <w:rsid w:val="009B0727"/>
    <w:rsid w:val="009B0A11"/>
    <w:rsid w:val="009B0A53"/>
    <w:rsid w:val="009B0ADE"/>
    <w:rsid w:val="009B0B77"/>
    <w:rsid w:val="009B0CD8"/>
    <w:rsid w:val="009B0F87"/>
    <w:rsid w:val="009B1041"/>
    <w:rsid w:val="009B1360"/>
    <w:rsid w:val="009B15D8"/>
    <w:rsid w:val="009B15E5"/>
    <w:rsid w:val="009B18ED"/>
    <w:rsid w:val="009B2392"/>
    <w:rsid w:val="009B25DA"/>
    <w:rsid w:val="009B2623"/>
    <w:rsid w:val="009B274C"/>
    <w:rsid w:val="009B2EFB"/>
    <w:rsid w:val="009B3153"/>
    <w:rsid w:val="009B31F1"/>
    <w:rsid w:val="009B3613"/>
    <w:rsid w:val="009B3929"/>
    <w:rsid w:val="009B3B6A"/>
    <w:rsid w:val="009B3D73"/>
    <w:rsid w:val="009B3DE1"/>
    <w:rsid w:val="009B3DE8"/>
    <w:rsid w:val="009B4180"/>
    <w:rsid w:val="009B4835"/>
    <w:rsid w:val="009B4878"/>
    <w:rsid w:val="009B4B95"/>
    <w:rsid w:val="009B4C19"/>
    <w:rsid w:val="009B4D7E"/>
    <w:rsid w:val="009B4E72"/>
    <w:rsid w:val="009B53F8"/>
    <w:rsid w:val="009B5CD2"/>
    <w:rsid w:val="009B5E0E"/>
    <w:rsid w:val="009B5F47"/>
    <w:rsid w:val="009B5F71"/>
    <w:rsid w:val="009B62F6"/>
    <w:rsid w:val="009B647A"/>
    <w:rsid w:val="009B64C8"/>
    <w:rsid w:val="009B673E"/>
    <w:rsid w:val="009B675D"/>
    <w:rsid w:val="009B683E"/>
    <w:rsid w:val="009B6A02"/>
    <w:rsid w:val="009B6AC7"/>
    <w:rsid w:val="009B6B96"/>
    <w:rsid w:val="009B6F73"/>
    <w:rsid w:val="009B71B2"/>
    <w:rsid w:val="009B75D6"/>
    <w:rsid w:val="009B7721"/>
    <w:rsid w:val="009B7807"/>
    <w:rsid w:val="009B786E"/>
    <w:rsid w:val="009B799B"/>
    <w:rsid w:val="009B79D4"/>
    <w:rsid w:val="009B7B92"/>
    <w:rsid w:val="009B7F40"/>
    <w:rsid w:val="009B7F89"/>
    <w:rsid w:val="009C02FF"/>
    <w:rsid w:val="009C033D"/>
    <w:rsid w:val="009C04B1"/>
    <w:rsid w:val="009C05B7"/>
    <w:rsid w:val="009C0CAD"/>
    <w:rsid w:val="009C109A"/>
    <w:rsid w:val="009C1252"/>
    <w:rsid w:val="009C152A"/>
    <w:rsid w:val="009C18EA"/>
    <w:rsid w:val="009C1C7F"/>
    <w:rsid w:val="009C20F5"/>
    <w:rsid w:val="009C22E4"/>
    <w:rsid w:val="009C2312"/>
    <w:rsid w:val="009C2567"/>
    <w:rsid w:val="009C2C2D"/>
    <w:rsid w:val="009C2F73"/>
    <w:rsid w:val="009C350D"/>
    <w:rsid w:val="009C38BD"/>
    <w:rsid w:val="009C3C6C"/>
    <w:rsid w:val="009C3D23"/>
    <w:rsid w:val="009C4705"/>
    <w:rsid w:val="009C4931"/>
    <w:rsid w:val="009C4CC4"/>
    <w:rsid w:val="009C50BD"/>
    <w:rsid w:val="009C5B36"/>
    <w:rsid w:val="009C5C02"/>
    <w:rsid w:val="009C5F84"/>
    <w:rsid w:val="009C640A"/>
    <w:rsid w:val="009C691E"/>
    <w:rsid w:val="009C6C8F"/>
    <w:rsid w:val="009C6CFA"/>
    <w:rsid w:val="009C6F46"/>
    <w:rsid w:val="009C6F62"/>
    <w:rsid w:val="009C6F6F"/>
    <w:rsid w:val="009C74ED"/>
    <w:rsid w:val="009C7571"/>
    <w:rsid w:val="009C75A0"/>
    <w:rsid w:val="009C762D"/>
    <w:rsid w:val="009C77BE"/>
    <w:rsid w:val="009C77F6"/>
    <w:rsid w:val="009C79B6"/>
    <w:rsid w:val="009C7D56"/>
    <w:rsid w:val="009D0358"/>
    <w:rsid w:val="009D03A3"/>
    <w:rsid w:val="009D04E4"/>
    <w:rsid w:val="009D07F7"/>
    <w:rsid w:val="009D0957"/>
    <w:rsid w:val="009D0C83"/>
    <w:rsid w:val="009D10EC"/>
    <w:rsid w:val="009D14A6"/>
    <w:rsid w:val="009D163A"/>
    <w:rsid w:val="009D16A4"/>
    <w:rsid w:val="009D21DA"/>
    <w:rsid w:val="009D24FE"/>
    <w:rsid w:val="009D25FE"/>
    <w:rsid w:val="009D2853"/>
    <w:rsid w:val="009D2934"/>
    <w:rsid w:val="009D2B5A"/>
    <w:rsid w:val="009D2E61"/>
    <w:rsid w:val="009D2E98"/>
    <w:rsid w:val="009D3018"/>
    <w:rsid w:val="009D331D"/>
    <w:rsid w:val="009D362F"/>
    <w:rsid w:val="009D373C"/>
    <w:rsid w:val="009D3842"/>
    <w:rsid w:val="009D392D"/>
    <w:rsid w:val="009D392F"/>
    <w:rsid w:val="009D3EB3"/>
    <w:rsid w:val="009D3FBE"/>
    <w:rsid w:val="009D410B"/>
    <w:rsid w:val="009D442B"/>
    <w:rsid w:val="009D44F8"/>
    <w:rsid w:val="009D4663"/>
    <w:rsid w:val="009D49E8"/>
    <w:rsid w:val="009D4CB0"/>
    <w:rsid w:val="009D4EF3"/>
    <w:rsid w:val="009D5076"/>
    <w:rsid w:val="009D538A"/>
    <w:rsid w:val="009D53A2"/>
    <w:rsid w:val="009D53EC"/>
    <w:rsid w:val="009D597F"/>
    <w:rsid w:val="009D599D"/>
    <w:rsid w:val="009D5B6E"/>
    <w:rsid w:val="009D5EFD"/>
    <w:rsid w:val="009D5FF8"/>
    <w:rsid w:val="009D606C"/>
    <w:rsid w:val="009D6700"/>
    <w:rsid w:val="009D674A"/>
    <w:rsid w:val="009D6AFD"/>
    <w:rsid w:val="009D6C15"/>
    <w:rsid w:val="009D6D16"/>
    <w:rsid w:val="009D6F72"/>
    <w:rsid w:val="009D7109"/>
    <w:rsid w:val="009D7238"/>
    <w:rsid w:val="009D75E6"/>
    <w:rsid w:val="009D783A"/>
    <w:rsid w:val="009D79BC"/>
    <w:rsid w:val="009D7C00"/>
    <w:rsid w:val="009E0037"/>
    <w:rsid w:val="009E0114"/>
    <w:rsid w:val="009E06C5"/>
    <w:rsid w:val="009E07D5"/>
    <w:rsid w:val="009E09A7"/>
    <w:rsid w:val="009E0CB3"/>
    <w:rsid w:val="009E0E93"/>
    <w:rsid w:val="009E11D6"/>
    <w:rsid w:val="009E1243"/>
    <w:rsid w:val="009E1327"/>
    <w:rsid w:val="009E1367"/>
    <w:rsid w:val="009E1823"/>
    <w:rsid w:val="009E1CD4"/>
    <w:rsid w:val="009E1E76"/>
    <w:rsid w:val="009E1FAC"/>
    <w:rsid w:val="009E2022"/>
    <w:rsid w:val="009E20C9"/>
    <w:rsid w:val="009E20CB"/>
    <w:rsid w:val="009E2160"/>
    <w:rsid w:val="009E25A9"/>
    <w:rsid w:val="009E274E"/>
    <w:rsid w:val="009E2BF8"/>
    <w:rsid w:val="009E2C0A"/>
    <w:rsid w:val="009E2D40"/>
    <w:rsid w:val="009E2D7C"/>
    <w:rsid w:val="009E2FE7"/>
    <w:rsid w:val="009E32E4"/>
    <w:rsid w:val="009E33D7"/>
    <w:rsid w:val="009E3407"/>
    <w:rsid w:val="009E35AD"/>
    <w:rsid w:val="009E35C4"/>
    <w:rsid w:val="009E36E4"/>
    <w:rsid w:val="009E37DC"/>
    <w:rsid w:val="009E37E9"/>
    <w:rsid w:val="009E39C0"/>
    <w:rsid w:val="009E3DD1"/>
    <w:rsid w:val="009E4596"/>
    <w:rsid w:val="009E46A6"/>
    <w:rsid w:val="009E49B0"/>
    <w:rsid w:val="009E4BEC"/>
    <w:rsid w:val="009E4F02"/>
    <w:rsid w:val="009E4FE1"/>
    <w:rsid w:val="009E513A"/>
    <w:rsid w:val="009E533C"/>
    <w:rsid w:val="009E5405"/>
    <w:rsid w:val="009E553F"/>
    <w:rsid w:val="009E5A18"/>
    <w:rsid w:val="009E5AC5"/>
    <w:rsid w:val="009E5B3B"/>
    <w:rsid w:val="009E5BAE"/>
    <w:rsid w:val="009E5EFE"/>
    <w:rsid w:val="009E61D3"/>
    <w:rsid w:val="009E64D6"/>
    <w:rsid w:val="009E679D"/>
    <w:rsid w:val="009E6C41"/>
    <w:rsid w:val="009E6E1B"/>
    <w:rsid w:val="009E6F58"/>
    <w:rsid w:val="009E6F6B"/>
    <w:rsid w:val="009E7235"/>
    <w:rsid w:val="009E7366"/>
    <w:rsid w:val="009E748C"/>
    <w:rsid w:val="009E74D2"/>
    <w:rsid w:val="009E761E"/>
    <w:rsid w:val="009E7627"/>
    <w:rsid w:val="009E78BD"/>
    <w:rsid w:val="009E7EA1"/>
    <w:rsid w:val="009F041E"/>
    <w:rsid w:val="009F04E9"/>
    <w:rsid w:val="009F0A90"/>
    <w:rsid w:val="009F0C48"/>
    <w:rsid w:val="009F0C54"/>
    <w:rsid w:val="009F14C1"/>
    <w:rsid w:val="009F1536"/>
    <w:rsid w:val="009F1714"/>
    <w:rsid w:val="009F1C7C"/>
    <w:rsid w:val="009F2108"/>
    <w:rsid w:val="009F22F1"/>
    <w:rsid w:val="009F24B2"/>
    <w:rsid w:val="009F2713"/>
    <w:rsid w:val="009F27EE"/>
    <w:rsid w:val="009F2A09"/>
    <w:rsid w:val="009F2DDD"/>
    <w:rsid w:val="009F2E9F"/>
    <w:rsid w:val="009F2F68"/>
    <w:rsid w:val="009F324F"/>
    <w:rsid w:val="009F382A"/>
    <w:rsid w:val="009F3990"/>
    <w:rsid w:val="009F3F33"/>
    <w:rsid w:val="009F3F95"/>
    <w:rsid w:val="009F408B"/>
    <w:rsid w:val="009F44AF"/>
    <w:rsid w:val="009F46A9"/>
    <w:rsid w:val="009F46D6"/>
    <w:rsid w:val="009F478A"/>
    <w:rsid w:val="009F47BA"/>
    <w:rsid w:val="009F49B0"/>
    <w:rsid w:val="009F4E05"/>
    <w:rsid w:val="009F4E93"/>
    <w:rsid w:val="009F4F54"/>
    <w:rsid w:val="009F5816"/>
    <w:rsid w:val="009F6352"/>
    <w:rsid w:val="009F65A7"/>
    <w:rsid w:val="009F6629"/>
    <w:rsid w:val="009F67D7"/>
    <w:rsid w:val="009F69DE"/>
    <w:rsid w:val="009F6BC9"/>
    <w:rsid w:val="009F6CC9"/>
    <w:rsid w:val="009F6E27"/>
    <w:rsid w:val="009F716A"/>
    <w:rsid w:val="009F727E"/>
    <w:rsid w:val="009F7318"/>
    <w:rsid w:val="009F7419"/>
    <w:rsid w:val="009F7800"/>
    <w:rsid w:val="009F7966"/>
    <w:rsid w:val="009F7A07"/>
    <w:rsid w:val="009F7A22"/>
    <w:rsid w:val="009F7B2C"/>
    <w:rsid w:val="009F7C3E"/>
    <w:rsid w:val="00A0029A"/>
    <w:rsid w:val="00A00770"/>
    <w:rsid w:val="00A007E6"/>
    <w:rsid w:val="00A00893"/>
    <w:rsid w:val="00A00D9F"/>
    <w:rsid w:val="00A00F3D"/>
    <w:rsid w:val="00A01109"/>
    <w:rsid w:val="00A0127C"/>
    <w:rsid w:val="00A0139E"/>
    <w:rsid w:val="00A01552"/>
    <w:rsid w:val="00A0170A"/>
    <w:rsid w:val="00A017DC"/>
    <w:rsid w:val="00A01EC2"/>
    <w:rsid w:val="00A02394"/>
    <w:rsid w:val="00A0264B"/>
    <w:rsid w:val="00A02A1D"/>
    <w:rsid w:val="00A02BAD"/>
    <w:rsid w:val="00A02C8F"/>
    <w:rsid w:val="00A02D36"/>
    <w:rsid w:val="00A030F1"/>
    <w:rsid w:val="00A032A1"/>
    <w:rsid w:val="00A03A18"/>
    <w:rsid w:val="00A03A39"/>
    <w:rsid w:val="00A03E1D"/>
    <w:rsid w:val="00A03FC8"/>
    <w:rsid w:val="00A04196"/>
    <w:rsid w:val="00A04264"/>
    <w:rsid w:val="00A0470B"/>
    <w:rsid w:val="00A04AE2"/>
    <w:rsid w:val="00A04BF3"/>
    <w:rsid w:val="00A0502C"/>
    <w:rsid w:val="00A050A6"/>
    <w:rsid w:val="00A0534C"/>
    <w:rsid w:val="00A05413"/>
    <w:rsid w:val="00A057BC"/>
    <w:rsid w:val="00A057EF"/>
    <w:rsid w:val="00A059C3"/>
    <w:rsid w:val="00A05B02"/>
    <w:rsid w:val="00A05B07"/>
    <w:rsid w:val="00A05DBE"/>
    <w:rsid w:val="00A05F0A"/>
    <w:rsid w:val="00A0630A"/>
    <w:rsid w:val="00A0668A"/>
    <w:rsid w:val="00A06777"/>
    <w:rsid w:val="00A068D4"/>
    <w:rsid w:val="00A06A1E"/>
    <w:rsid w:val="00A06A1F"/>
    <w:rsid w:val="00A06C37"/>
    <w:rsid w:val="00A06FAA"/>
    <w:rsid w:val="00A06FD7"/>
    <w:rsid w:val="00A071FC"/>
    <w:rsid w:val="00A074F5"/>
    <w:rsid w:val="00A0764E"/>
    <w:rsid w:val="00A07676"/>
    <w:rsid w:val="00A077E8"/>
    <w:rsid w:val="00A078BC"/>
    <w:rsid w:val="00A07AE1"/>
    <w:rsid w:val="00A07B3D"/>
    <w:rsid w:val="00A07D8E"/>
    <w:rsid w:val="00A10070"/>
    <w:rsid w:val="00A10110"/>
    <w:rsid w:val="00A103AF"/>
    <w:rsid w:val="00A1055A"/>
    <w:rsid w:val="00A10871"/>
    <w:rsid w:val="00A10AB5"/>
    <w:rsid w:val="00A10DA7"/>
    <w:rsid w:val="00A10E2F"/>
    <w:rsid w:val="00A11017"/>
    <w:rsid w:val="00A110D0"/>
    <w:rsid w:val="00A1116E"/>
    <w:rsid w:val="00A11879"/>
    <w:rsid w:val="00A11BE9"/>
    <w:rsid w:val="00A11CB5"/>
    <w:rsid w:val="00A11DF5"/>
    <w:rsid w:val="00A11F09"/>
    <w:rsid w:val="00A11F85"/>
    <w:rsid w:val="00A1217A"/>
    <w:rsid w:val="00A127A8"/>
    <w:rsid w:val="00A12869"/>
    <w:rsid w:val="00A12B9F"/>
    <w:rsid w:val="00A12BD3"/>
    <w:rsid w:val="00A12C8E"/>
    <w:rsid w:val="00A1306F"/>
    <w:rsid w:val="00A13625"/>
    <w:rsid w:val="00A136E7"/>
    <w:rsid w:val="00A13765"/>
    <w:rsid w:val="00A13925"/>
    <w:rsid w:val="00A1399D"/>
    <w:rsid w:val="00A13B29"/>
    <w:rsid w:val="00A13F0B"/>
    <w:rsid w:val="00A1416C"/>
    <w:rsid w:val="00A14322"/>
    <w:rsid w:val="00A147D2"/>
    <w:rsid w:val="00A14857"/>
    <w:rsid w:val="00A14935"/>
    <w:rsid w:val="00A14C54"/>
    <w:rsid w:val="00A15269"/>
    <w:rsid w:val="00A15390"/>
    <w:rsid w:val="00A153EB"/>
    <w:rsid w:val="00A1577D"/>
    <w:rsid w:val="00A158F4"/>
    <w:rsid w:val="00A15A93"/>
    <w:rsid w:val="00A15C68"/>
    <w:rsid w:val="00A1663A"/>
    <w:rsid w:val="00A167D7"/>
    <w:rsid w:val="00A16AF6"/>
    <w:rsid w:val="00A16C02"/>
    <w:rsid w:val="00A16D13"/>
    <w:rsid w:val="00A16FE1"/>
    <w:rsid w:val="00A17505"/>
    <w:rsid w:val="00A176DA"/>
    <w:rsid w:val="00A17995"/>
    <w:rsid w:val="00A17E69"/>
    <w:rsid w:val="00A17E93"/>
    <w:rsid w:val="00A20027"/>
    <w:rsid w:val="00A20735"/>
    <w:rsid w:val="00A2086E"/>
    <w:rsid w:val="00A20AED"/>
    <w:rsid w:val="00A20DBF"/>
    <w:rsid w:val="00A210B9"/>
    <w:rsid w:val="00A21239"/>
    <w:rsid w:val="00A21400"/>
    <w:rsid w:val="00A214E4"/>
    <w:rsid w:val="00A21503"/>
    <w:rsid w:val="00A2171F"/>
    <w:rsid w:val="00A21817"/>
    <w:rsid w:val="00A21833"/>
    <w:rsid w:val="00A21CCC"/>
    <w:rsid w:val="00A21D17"/>
    <w:rsid w:val="00A21D96"/>
    <w:rsid w:val="00A220E5"/>
    <w:rsid w:val="00A220ED"/>
    <w:rsid w:val="00A223A7"/>
    <w:rsid w:val="00A223AB"/>
    <w:rsid w:val="00A22671"/>
    <w:rsid w:val="00A22759"/>
    <w:rsid w:val="00A2299B"/>
    <w:rsid w:val="00A22AFF"/>
    <w:rsid w:val="00A23177"/>
    <w:rsid w:val="00A232EB"/>
    <w:rsid w:val="00A235A2"/>
    <w:rsid w:val="00A236D9"/>
    <w:rsid w:val="00A237A2"/>
    <w:rsid w:val="00A23A84"/>
    <w:rsid w:val="00A23A8C"/>
    <w:rsid w:val="00A23AAB"/>
    <w:rsid w:val="00A23B17"/>
    <w:rsid w:val="00A23E5F"/>
    <w:rsid w:val="00A23F1E"/>
    <w:rsid w:val="00A23F79"/>
    <w:rsid w:val="00A23FF5"/>
    <w:rsid w:val="00A24108"/>
    <w:rsid w:val="00A24210"/>
    <w:rsid w:val="00A2486D"/>
    <w:rsid w:val="00A249B8"/>
    <w:rsid w:val="00A2544A"/>
    <w:rsid w:val="00A257C6"/>
    <w:rsid w:val="00A26297"/>
    <w:rsid w:val="00A2674D"/>
    <w:rsid w:val="00A26CB9"/>
    <w:rsid w:val="00A277B0"/>
    <w:rsid w:val="00A278AB"/>
    <w:rsid w:val="00A279A8"/>
    <w:rsid w:val="00A27C39"/>
    <w:rsid w:val="00A27CBE"/>
    <w:rsid w:val="00A27DC3"/>
    <w:rsid w:val="00A30550"/>
    <w:rsid w:val="00A30656"/>
    <w:rsid w:val="00A30838"/>
    <w:rsid w:val="00A308D2"/>
    <w:rsid w:val="00A30DB6"/>
    <w:rsid w:val="00A3117C"/>
    <w:rsid w:val="00A31206"/>
    <w:rsid w:val="00A3163B"/>
    <w:rsid w:val="00A31816"/>
    <w:rsid w:val="00A3185A"/>
    <w:rsid w:val="00A31C34"/>
    <w:rsid w:val="00A31E96"/>
    <w:rsid w:val="00A31ECA"/>
    <w:rsid w:val="00A32097"/>
    <w:rsid w:val="00A32455"/>
    <w:rsid w:val="00A32611"/>
    <w:rsid w:val="00A32890"/>
    <w:rsid w:val="00A328C5"/>
    <w:rsid w:val="00A328D4"/>
    <w:rsid w:val="00A329A8"/>
    <w:rsid w:val="00A32C02"/>
    <w:rsid w:val="00A32C93"/>
    <w:rsid w:val="00A32E01"/>
    <w:rsid w:val="00A33050"/>
    <w:rsid w:val="00A330C6"/>
    <w:rsid w:val="00A333D9"/>
    <w:rsid w:val="00A335E5"/>
    <w:rsid w:val="00A33AC6"/>
    <w:rsid w:val="00A33ACA"/>
    <w:rsid w:val="00A33ECD"/>
    <w:rsid w:val="00A3426B"/>
    <w:rsid w:val="00A34432"/>
    <w:rsid w:val="00A345DE"/>
    <w:rsid w:val="00A34816"/>
    <w:rsid w:val="00A349EE"/>
    <w:rsid w:val="00A34B32"/>
    <w:rsid w:val="00A34B5C"/>
    <w:rsid w:val="00A34D87"/>
    <w:rsid w:val="00A34EC1"/>
    <w:rsid w:val="00A34F0C"/>
    <w:rsid w:val="00A34F60"/>
    <w:rsid w:val="00A35030"/>
    <w:rsid w:val="00A353B9"/>
    <w:rsid w:val="00A354B6"/>
    <w:rsid w:val="00A3575F"/>
    <w:rsid w:val="00A35788"/>
    <w:rsid w:val="00A358C2"/>
    <w:rsid w:val="00A35A49"/>
    <w:rsid w:val="00A35ABC"/>
    <w:rsid w:val="00A35BC7"/>
    <w:rsid w:val="00A35C75"/>
    <w:rsid w:val="00A35D18"/>
    <w:rsid w:val="00A35EAE"/>
    <w:rsid w:val="00A35F57"/>
    <w:rsid w:val="00A367DF"/>
    <w:rsid w:val="00A3681A"/>
    <w:rsid w:val="00A36EF1"/>
    <w:rsid w:val="00A37519"/>
    <w:rsid w:val="00A37655"/>
    <w:rsid w:val="00A376D2"/>
    <w:rsid w:val="00A376D5"/>
    <w:rsid w:val="00A37741"/>
    <w:rsid w:val="00A37763"/>
    <w:rsid w:val="00A378C5"/>
    <w:rsid w:val="00A37A04"/>
    <w:rsid w:val="00A37A0E"/>
    <w:rsid w:val="00A37E22"/>
    <w:rsid w:val="00A37F4B"/>
    <w:rsid w:val="00A37F55"/>
    <w:rsid w:val="00A40396"/>
    <w:rsid w:val="00A40A1F"/>
    <w:rsid w:val="00A40BCD"/>
    <w:rsid w:val="00A40C06"/>
    <w:rsid w:val="00A40D2F"/>
    <w:rsid w:val="00A41064"/>
    <w:rsid w:val="00A410D7"/>
    <w:rsid w:val="00A413F4"/>
    <w:rsid w:val="00A41444"/>
    <w:rsid w:val="00A4180F"/>
    <w:rsid w:val="00A418A9"/>
    <w:rsid w:val="00A4196B"/>
    <w:rsid w:val="00A419BD"/>
    <w:rsid w:val="00A41BDA"/>
    <w:rsid w:val="00A41C80"/>
    <w:rsid w:val="00A41F9A"/>
    <w:rsid w:val="00A42012"/>
    <w:rsid w:val="00A4203C"/>
    <w:rsid w:val="00A42D49"/>
    <w:rsid w:val="00A42E0A"/>
    <w:rsid w:val="00A43305"/>
    <w:rsid w:val="00A433BD"/>
    <w:rsid w:val="00A435D0"/>
    <w:rsid w:val="00A436FA"/>
    <w:rsid w:val="00A439C5"/>
    <w:rsid w:val="00A43A24"/>
    <w:rsid w:val="00A43DEA"/>
    <w:rsid w:val="00A4425C"/>
    <w:rsid w:val="00A443DC"/>
    <w:rsid w:val="00A445BE"/>
    <w:rsid w:val="00A445D5"/>
    <w:rsid w:val="00A445E9"/>
    <w:rsid w:val="00A44929"/>
    <w:rsid w:val="00A44A23"/>
    <w:rsid w:val="00A44A81"/>
    <w:rsid w:val="00A44C56"/>
    <w:rsid w:val="00A44FCC"/>
    <w:rsid w:val="00A4501F"/>
    <w:rsid w:val="00A4512B"/>
    <w:rsid w:val="00A45401"/>
    <w:rsid w:val="00A45880"/>
    <w:rsid w:val="00A458B0"/>
    <w:rsid w:val="00A459AC"/>
    <w:rsid w:val="00A45BFC"/>
    <w:rsid w:val="00A45DC6"/>
    <w:rsid w:val="00A45E63"/>
    <w:rsid w:val="00A462C2"/>
    <w:rsid w:val="00A462EF"/>
    <w:rsid w:val="00A46510"/>
    <w:rsid w:val="00A466DD"/>
    <w:rsid w:val="00A4697C"/>
    <w:rsid w:val="00A46BB9"/>
    <w:rsid w:val="00A46C86"/>
    <w:rsid w:val="00A46E81"/>
    <w:rsid w:val="00A46F08"/>
    <w:rsid w:val="00A47030"/>
    <w:rsid w:val="00A4712C"/>
    <w:rsid w:val="00A4714D"/>
    <w:rsid w:val="00A471D5"/>
    <w:rsid w:val="00A47441"/>
    <w:rsid w:val="00A4750A"/>
    <w:rsid w:val="00A476ED"/>
    <w:rsid w:val="00A47781"/>
    <w:rsid w:val="00A47876"/>
    <w:rsid w:val="00A47B60"/>
    <w:rsid w:val="00A47C36"/>
    <w:rsid w:val="00A501D3"/>
    <w:rsid w:val="00A50481"/>
    <w:rsid w:val="00A504ED"/>
    <w:rsid w:val="00A506DE"/>
    <w:rsid w:val="00A50A52"/>
    <w:rsid w:val="00A50B83"/>
    <w:rsid w:val="00A50BBE"/>
    <w:rsid w:val="00A50CEB"/>
    <w:rsid w:val="00A5139C"/>
    <w:rsid w:val="00A513AC"/>
    <w:rsid w:val="00A5160B"/>
    <w:rsid w:val="00A51693"/>
    <w:rsid w:val="00A51756"/>
    <w:rsid w:val="00A5208C"/>
    <w:rsid w:val="00A52156"/>
    <w:rsid w:val="00A524ED"/>
    <w:rsid w:val="00A52518"/>
    <w:rsid w:val="00A527D0"/>
    <w:rsid w:val="00A52CD6"/>
    <w:rsid w:val="00A52FC3"/>
    <w:rsid w:val="00A532D9"/>
    <w:rsid w:val="00A5372B"/>
    <w:rsid w:val="00A5425C"/>
    <w:rsid w:val="00A5439B"/>
    <w:rsid w:val="00A54415"/>
    <w:rsid w:val="00A54879"/>
    <w:rsid w:val="00A54898"/>
    <w:rsid w:val="00A5493A"/>
    <w:rsid w:val="00A54A20"/>
    <w:rsid w:val="00A54B70"/>
    <w:rsid w:val="00A55412"/>
    <w:rsid w:val="00A55489"/>
    <w:rsid w:val="00A5557B"/>
    <w:rsid w:val="00A55EF1"/>
    <w:rsid w:val="00A56030"/>
    <w:rsid w:val="00A5650C"/>
    <w:rsid w:val="00A56721"/>
    <w:rsid w:val="00A56B67"/>
    <w:rsid w:val="00A56F96"/>
    <w:rsid w:val="00A5712E"/>
    <w:rsid w:val="00A574E8"/>
    <w:rsid w:val="00A57965"/>
    <w:rsid w:val="00A60019"/>
    <w:rsid w:val="00A60300"/>
    <w:rsid w:val="00A60315"/>
    <w:rsid w:val="00A60524"/>
    <w:rsid w:val="00A6094A"/>
    <w:rsid w:val="00A60F73"/>
    <w:rsid w:val="00A61033"/>
    <w:rsid w:val="00A6119C"/>
    <w:rsid w:val="00A61431"/>
    <w:rsid w:val="00A6148E"/>
    <w:rsid w:val="00A614EF"/>
    <w:rsid w:val="00A61933"/>
    <w:rsid w:val="00A619DB"/>
    <w:rsid w:val="00A61DDC"/>
    <w:rsid w:val="00A61FEA"/>
    <w:rsid w:val="00A620E4"/>
    <w:rsid w:val="00A6265F"/>
    <w:rsid w:val="00A62727"/>
    <w:rsid w:val="00A62754"/>
    <w:rsid w:val="00A62E93"/>
    <w:rsid w:val="00A63037"/>
    <w:rsid w:val="00A63243"/>
    <w:rsid w:val="00A634D7"/>
    <w:rsid w:val="00A63615"/>
    <w:rsid w:val="00A63A0D"/>
    <w:rsid w:val="00A63F24"/>
    <w:rsid w:val="00A642A5"/>
    <w:rsid w:val="00A643FD"/>
    <w:rsid w:val="00A64725"/>
    <w:rsid w:val="00A649DB"/>
    <w:rsid w:val="00A6503A"/>
    <w:rsid w:val="00A6509A"/>
    <w:rsid w:val="00A655AF"/>
    <w:rsid w:val="00A6575B"/>
    <w:rsid w:val="00A65820"/>
    <w:rsid w:val="00A65A6B"/>
    <w:rsid w:val="00A65FEE"/>
    <w:rsid w:val="00A66115"/>
    <w:rsid w:val="00A664BB"/>
    <w:rsid w:val="00A66A7A"/>
    <w:rsid w:val="00A66ADE"/>
    <w:rsid w:val="00A66AE7"/>
    <w:rsid w:val="00A66BD3"/>
    <w:rsid w:val="00A66D50"/>
    <w:rsid w:val="00A66E26"/>
    <w:rsid w:val="00A66F6A"/>
    <w:rsid w:val="00A67119"/>
    <w:rsid w:val="00A67565"/>
    <w:rsid w:val="00A67E11"/>
    <w:rsid w:val="00A67E56"/>
    <w:rsid w:val="00A67ED5"/>
    <w:rsid w:val="00A7030F"/>
    <w:rsid w:val="00A7046C"/>
    <w:rsid w:val="00A707B1"/>
    <w:rsid w:val="00A707F7"/>
    <w:rsid w:val="00A7084F"/>
    <w:rsid w:val="00A70FFB"/>
    <w:rsid w:val="00A7100F"/>
    <w:rsid w:val="00A71397"/>
    <w:rsid w:val="00A714D8"/>
    <w:rsid w:val="00A715B6"/>
    <w:rsid w:val="00A715E3"/>
    <w:rsid w:val="00A71B28"/>
    <w:rsid w:val="00A71B89"/>
    <w:rsid w:val="00A71C5F"/>
    <w:rsid w:val="00A71E09"/>
    <w:rsid w:val="00A72155"/>
    <w:rsid w:val="00A721F5"/>
    <w:rsid w:val="00A7239E"/>
    <w:rsid w:val="00A723F1"/>
    <w:rsid w:val="00A7254A"/>
    <w:rsid w:val="00A72734"/>
    <w:rsid w:val="00A72B1F"/>
    <w:rsid w:val="00A72DD1"/>
    <w:rsid w:val="00A72F1A"/>
    <w:rsid w:val="00A731A9"/>
    <w:rsid w:val="00A73241"/>
    <w:rsid w:val="00A73697"/>
    <w:rsid w:val="00A73A36"/>
    <w:rsid w:val="00A740C4"/>
    <w:rsid w:val="00A7414A"/>
    <w:rsid w:val="00A743EE"/>
    <w:rsid w:val="00A747ED"/>
    <w:rsid w:val="00A7480F"/>
    <w:rsid w:val="00A74938"/>
    <w:rsid w:val="00A75748"/>
    <w:rsid w:val="00A7578B"/>
    <w:rsid w:val="00A75BD3"/>
    <w:rsid w:val="00A75BD9"/>
    <w:rsid w:val="00A760AC"/>
    <w:rsid w:val="00A767D4"/>
    <w:rsid w:val="00A768D6"/>
    <w:rsid w:val="00A768E0"/>
    <w:rsid w:val="00A76953"/>
    <w:rsid w:val="00A769A2"/>
    <w:rsid w:val="00A76AB1"/>
    <w:rsid w:val="00A76E07"/>
    <w:rsid w:val="00A7749C"/>
    <w:rsid w:val="00A77791"/>
    <w:rsid w:val="00A77817"/>
    <w:rsid w:val="00A77BF8"/>
    <w:rsid w:val="00A77C6C"/>
    <w:rsid w:val="00A77D34"/>
    <w:rsid w:val="00A77D7D"/>
    <w:rsid w:val="00A8001E"/>
    <w:rsid w:val="00A8003A"/>
    <w:rsid w:val="00A804FE"/>
    <w:rsid w:val="00A805D0"/>
    <w:rsid w:val="00A80B3C"/>
    <w:rsid w:val="00A80CBF"/>
    <w:rsid w:val="00A80E2C"/>
    <w:rsid w:val="00A80ED3"/>
    <w:rsid w:val="00A811FB"/>
    <w:rsid w:val="00A812C2"/>
    <w:rsid w:val="00A81492"/>
    <w:rsid w:val="00A8177D"/>
    <w:rsid w:val="00A81ADE"/>
    <w:rsid w:val="00A81B7C"/>
    <w:rsid w:val="00A81BCA"/>
    <w:rsid w:val="00A81CBF"/>
    <w:rsid w:val="00A81CF2"/>
    <w:rsid w:val="00A81D07"/>
    <w:rsid w:val="00A81E09"/>
    <w:rsid w:val="00A82132"/>
    <w:rsid w:val="00A824C7"/>
    <w:rsid w:val="00A82737"/>
    <w:rsid w:val="00A828AC"/>
    <w:rsid w:val="00A82B6C"/>
    <w:rsid w:val="00A833C1"/>
    <w:rsid w:val="00A8375D"/>
    <w:rsid w:val="00A84249"/>
    <w:rsid w:val="00A843A0"/>
    <w:rsid w:val="00A84737"/>
    <w:rsid w:val="00A84A15"/>
    <w:rsid w:val="00A84F33"/>
    <w:rsid w:val="00A851F4"/>
    <w:rsid w:val="00A85476"/>
    <w:rsid w:val="00A85A58"/>
    <w:rsid w:val="00A85AEE"/>
    <w:rsid w:val="00A85B2C"/>
    <w:rsid w:val="00A85E32"/>
    <w:rsid w:val="00A85F13"/>
    <w:rsid w:val="00A866CF"/>
    <w:rsid w:val="00A867C7"/>
    <w:rsid w:val="00A867DE"/>
    <w:rsid w:val="00A86991"/>
    <w:rsid w:val="00A86A0B"/>
    <w:rsid w:val="00A86FC9"/>
    <w:rsid w:val="00A8732B"/>
    <w:rsid w:val="00A87516"/>
    <w:rsid w:val="00A87730"/>
    <w:rsid w:val="00A877A8"/>
    <w:rsid w:val="00A877DF"/>
    <w:rsid w:val="00A87CDC"/>
    <w:rsid w:val="00A87D31"/>
    <w:rsid w:val="00A90110"/>
    <w:rsid w:val="00A90126"/>
    <w:rsid w:val="00A90170"/>
    <w:rsid w:val="00A907ED"/>
    <w:rsid w:val="00A9083D"/>
    <w:rsid w:val="00A90BDB"/>
    <w:rsid w:val="00A90C13"/>
    <w:rsid w:val="00A90E6E"/>
    <w:rsid w:val="00A90EDF"/>
    <w:rsid w:val="00A90F58"/>
    <w:rsid w:val="00A90FF9"/>
    <w:rsid w:val="00A9107A"/>
    <w:rsid w:val="00A915CE"/>
    <w:rsid w:val="00A917BA"/>
    <w:rsid w:val="00A91BEA"/>
    <w:rsid w:val="00A91D70"/>
    <w:rsid w:val="00A92886"/>
    <w:rsid w:val="00A9294E"/>
    <w:rsid w:val="00A92A2B"/>
    <w:rsid w:val="00A92B49"/>
    <w:rsid w:val="00A92D60"/>
    <w:rsid w:val="00A92E07"/>
    <w:rsid w:val="00A92E81"/>
    <w:rsid w:val="00A93065"/>
    <w:rsid w:val="00A93182"/>
    <w:rsid w:val="00A93227"/>
    <w:rsid w:val="00A934C4"/>
    <w:rsid w:val="00A9357A"/>
    <w:rsid w:val="00A9378F"/>
    <w:rsid w:val="00A93812"/>
    <w:rsid w:val="00A93830"/>
    <w:rsid w:val="00A9387A"/>
    <w:rsid w:val="00A93ACA"/>
    <w:rsid w:val="00A9406E"/>
    <w:rsid w:val="00A94100"/>
    <w:rsid w:val="00A94300"/>
    <w:rsid w:val="00A9432E"/>
    <w:rsid w:val="00A9453B"/>
    <w:rsid w:val="00A94540"/>
    <w:rsid w:val="00A94610"/>
    <w:rsid w:val="00A94B18"/>
    <w:rsid w:val="00A9536F"/>
    <w:rsid w:val="00A95400"/>
    <w:rsid w:val="00A95723"/>
    <w:rsid w:val="00A95A0E"/>
    <w:rsid w:val="00A95AC6"/>
    <w:rsid w:val="00A95B0A"/>
    <w:rsid w:val="00A95FA5"/>
    <w:rsid w:val="00A96315"/>
    <w:rsid w:val="00A966F4"/>
    <w:rsid w:val="00A967EC"/>
    <w:rsid w:val="00A96833"/>
    <w:rsid w:val="00A96A0C"/>
    <w:rsid w:val="00A96A75"/>
    <w:rsid w:val="00A96AFA"/>
    <w:rsid w:val="00A96EB6"/>
    <w:rsid w:val="00A97142"/>
    <w:rsid w:val="00A973D0"/>
    <w:rsid w:val="00A97402"/>
    <w:rsid w:val="00A97481"/>
    <w:rsid w:val="00A974FA"/>
    <w:rsid w:val="00A97B60"/>
    <w:rsid w:val="00A97FE1"/>
    <w:rsid w:val="00AA04FA"/>
    <w:rsid w:val="00AA0596"/>
    <w:rsid w:val="00AA07E5"/>
    <w:rsid w:val="00AA081C"/>
    <w:rsid w:val="00AA0DFE"/>
    <w:rsid w:val="00AA10AC"/>
    <w:rsid w:val="00AA10E6"/>
    <w:rsid w:val="00AA12D4"/>
    <w:rsid w:val="00AA132F"/>
    <w:rsid w:val="00AA148D"/>
    <w:rsid w:val="00AA1633"/>
    <w:rsid w:val="00AA169A"/>
    <w:rsid w:val="00AA18FA"/>
    <w:rsid w:val="00AA1957"/>
    <w:rsid w:val="00AA1AE8"/>
    <w:rsid w:val="00AA2464"/>
    <w:rsid w:val="00AA2BAF"/>
    <w:rsid w:val="00AA2C28"/>
    <w:rsid w:val="00AA2E90"/>
    <w:rsid w:val="00AA2EFA"/>
    <w:rsid w:val="00AA2FBF"/>
    <w:rsid w:val="00AA301E"/>
    <w:rsid w:val="00AA311D"/>
    <w:rsid w:val="00AA33A6"/>
    <w:rsid w:val="00AA3835"/>
    <w:rsid w:val="00AA38A7"/>
    <w:rsid w:val="00AA3A1C"/>
    <w:rsid w:val="00AA3A97"/>
    <w:rsid w:val="00AA3B58"/>
    <w:rsid w:val="00AA3CC2"/>
    <w:rsid w:val="00AA3F5A"/>
    <w:rsid w:val="00AA3F88"/>
    <w:rsid w:val="00AA4166"/>
    <w:rsid w:val="00AA4237"/>
    <w:rsid w:val="00AA46E4"/>
    <w:rsid w:val="00AA4933"/>
    <w:rsid w:val="00AA49D4"/>
    <w:rsid w:val="00AA4B6A"/>
    <w:rsid w:val="00AA4EF1"/>
    <w:rsid w:val="00AA4F5E"/>
    <w:rsid w:val="00AA52DE"/>
    <w:rsid w:val="00AA5656"/>
    <w:rsid w:val="00AA58A1"/>
    <w:rsid w:val="00AA58B3"/>
    <w:rsid w:val="00AA5F3C"/>
    <w:rsid w:val="00AA5F7C"/>
    <w:rsid w:val="00AA6007"/>
    <w:rsid w:val="00AA652A"/>
    <w:rsid w:val="00AA6580"/>
    <w:rsid w:val="00AA6FD0"/>
    <w:rsid w:val="00AA7075"/>
    <w:rsid w:val="00AA70D4"/>
    <w:rsid w:val="00AA71EA"/>
    <w:rsid w:val="00AA7441"/>
    <w:rsid w:val="00AA7681"/>
    <w:rsid w:val="00AA777A"/>
    <w:rsid w:val="00AA7CBF"/>
    <w:rsid w:val="00AA7CC7"/>
    <w:rsid w:val="00AA7F81"/>
    <w:rsid w:val="00AA7FC4"/>
    <w:rsid w:val="00AB00C1"/>
    <w:rsid w:val="00AB08D9"/>
    <w:rsid w:val="00AB0940"/>
    <w:rsid w:val="00AB0A86"/>
    <w:rsid w:val="00AB0E76"/>
    <w:rsid w:val="00AB111F"/>
    <w:rsid w:val="00AB120D"/>
    <w:rsid w:val="00AB1708"/>
    <w:rsid w:val="00AB1BBE"/>
    <w:rsid w:val="00AB1CF8"/>
    <w:rsid w:val="00AB21A8"/>
    <w:rsid w:val="00AB22C9"/>
    <w:rsid w:val="00AB2324"/>
    <w:rsid w:val="00AB2432"/>
    <w:rsid w:val="00AB2553"/>
    <w:rsid w:val="00AB2555"/>
    <w:rsid w:val="00AB2681"/>
    <w:rsid w:val="00AB2944"/>
    <w:rsid w:val="00AB2C34"/>
    <w:rsid w:val="00AB2DB2"/>
    <w:rsid w:val="00AB3043"/>
    <w:rsid w:val="00AB31D1"/>
    <w:rsid w:val="00AB34D5"/>
    <w:rsid w:val="00AB34D8"/>
    <w:rsid w:val="00AB37A6"/>
    <w:rsid w:val="00AB37D1"/>
    <w:rsid w:val="00AB3A09"/>
    <w:rsid w:val="00AB4007"/>
    <w:rsid w:val="00AB4139"/>
    <w:rsid w:val="00AB413D"/>
    <w:rsid w:val="00AB414B"/>
    <w:rsid w:val="00AB41D8"/>
    <w:rsid w:val="00AB43AE"/>
    <w:rsid w:val="00AB46D4"/>
    <w:rsid w:val="00AB4761"/>
    <w:rsid w:val="00AB4A35"/>
    <w:rsid w:val="00AB4C43"/>
    <w:rsid w:val="00AB4CC3"/>
    <w:rsid w:val="00AB4D18"/>
    <w:rsid w:val="00AB4F0D"/>
    <w:rsid w:val="00AB4FA4"/>
    <w:rsid w:val="00AB5229"/>
    <w:rsid w:val="00AB5434"/>
    <w:rsid w:val="00AB54FD"/>
    <w:rsid w:val="00AB554F"/>
    <w:rsid w:val="00AB5621"/>
    <w:rsid w:val="00AB57E3"/>
    <w:rsid w:val="00AB5871"/>
    <w:rsid w:val="00AB5CC6"/>
    <w:rsid w:val="00AB5D12"/>
    <w:rsid w:val="00AB5F13"/>
    <w:rsid w:val="00AB615C"/>
    <w:rsid w:val="00AB676F"/>
    <w:rsid w:val="00AB6BE9"/>
    <w:rsid w:val="00AB6F54"/>
    <w:rsid w:val="00AB7224"/>
    <w:rsid w:val="00AB732F"/>
    <w:rsid w:val="00AB74B4"/>
    <w:rsid w:val="00AB74E6"/>
    <w:rsid w:val="00AB7556"/>
    <w:rsid w:val="00AB790A"/>
    <w:rsid w:val="00AB7B6A"/>
    <w:rsid w:val="00AB7B82"/>
    <w:rsid w:val="00AB7CC0"/>
    <w:rsid w:val="00AB7D80"/>
    <w:rsid w:val="00AB7DB7"/>
    <w:rsid w:val="00AB7DCE"/>
    <w:rsid w:val="00AB7E09"/>
    <w:rsid w:val="00AC00BE"/>
    <w:rsid w:val="00AC014B"/>
    <w:rsid w:val="00AC021F"/>
    <w:rsid w:val="00AC04D7"/>
    <w:rsid w:val="00AC04FA"/>
    <w:rsid w:val="00AC0590"/>
    <w:rsid w:val="00AC09DC"/>
    <w:rsid w:val="00AC0AF4"/>
    <w:rsid w:val="00AC0BC2"/>
    <w:rsid w:val="00AC13EF"/>
    <w:rsid w:val="00AC17BD"/>
    <w:rsid w:val="00AC1D25"/>
    <w:rsid w:val="00AC1F0A"/>
    <w:rsid w:val="00AC1FCD"/>
    <w:rsid w:val="00AC20C6"/>
    <w:rsid w:val="00AC229C"/>
    <w:rsid w:val="00AC235E"/>
    <w:rsid w:val="00AC2C6D"/>
    <w:rsid w:val="00AC2E39"/>
    <w:rsid w:val="00AC30DF"/>
    <w:rsid w:val="00AC3659"/>
    <w:rsid w:val="00AC37B7"/>
    <w:rsid w:val="00AC3C4B"/>
    <w:rsid w:val="00AC3CFE"/>
    <w:rsid w:val="00AC4573"/>
    <w:rsid w:val="00AC4707"/>
    <w:rsid w:val="00AC4800"/>
    <w:rsid w:val="00AC49F9"/>
    <w:rsid w:val="00AC4A70"/>
    <w:rsid w:val="00AC4CF4"/>
    <w:rsid w:val="00AC4D51"/>
    <w:rsid w:val="00AC4D7E"/>
    <w:rsid w:val="00AC4E4E"/>
    <w:rsid w:val="00AC5045"/>
    <w:rsid w:val="00AC5614"/>
    <w:rsid w:val="00AC56C5"/>
    <w:rsid w:val="00AC5A72"/>
    <w:rsid w:val="00AC5EE9"/>
    <w:rsid w:val="00AC6273"/>
    <w:rsid w:val="00AC62A8"/>
    <w:rsid w:val="00AC62F1"/>
    <w:rsid w:val="00AC678F"/>
    <w:rsid w:val="00AC6879"/>
    <w:rsid w:val="00AC6DB3"/>
    <w:rsid w:val="00AC6FC6"/>
    <w:rsid w:val="00AC7363"/>
    <w:rsid w:val="00AC7403"/>
    <w:rsid w:val="00AC7765"/>
    <w:rsid w:val="00AC7933"/>
    <w:rsid w:val="00AD0098"/>
    <w:rsid w:val="00AD02F9"/>
    <w:rsid w:val="00AD0698"/>
    <w:rsid w:val="00AD08CB"/>
    <w:rsid w:val="00AD093E"/>
    <w:rsid w:val="00AD0993"/>
    <w:rsid w:val="00AD0E5C"/>
    <w:rsid w:val="00AD0EE0"/>
    <w:rsid w:val="00AD1211"/>
    <w:rsid w:val="00AD1412"/>
    <w:rsid w:val="00AD14F3"/>
    <w:rsid w:val="00AD18A1"/>
    <w:rsid w:val="00AD1CAA"/>
    <w:rsid w:val="00AD1F1B"/>
    <w:rsid w:val="00AD25D2"/>
    <w:rsid w:val="00AD28BA"/>
    <w:rsid w:val="00AD2B40"/>
    <w:rsid w:val="00AD2D22"/>
    <w:rsid w:val="00AD2D89"/>
    <w:rsid w:val="00AD2F97"/>
    <w:rsid w:val="00AD312B"/>
    <w:rsid w:val="00AD3B81"/>
    <w:rsid w:val="00AD3CCE"/>
    <w:rsid w:val="00AD3EBC"/>
    <w:rsid w:val="00AD4150"/>
    <w:rsid w:val="00AD49EC"/>
    <w:rsid w:val="00AD5258"/>
    <w:rsid w:val="00AD526B"/>
    <w:rsid w:val="00AD52AE"/>
    <w:rsid w:val="00AD52C4"/>
    <w:rsid w:val="00AD54CE"/>
    <w:rsid w:val="00AD582F"/>
    <w:rsid w:val="00AD5951"/>
    <w:rsid w:val="00AD5999"/>
    <w:rsid w:val="00AD59D2"/>
    <w:rsid w:val="00AD5E2D"/>
    <w:rsid w:val="00AD6292"/>
    <w:rsid w:val="00AD651C"/>
    <w:rsid w:val="00AD65F2"/>
    <w:rsid w:val="00AD6637"/>
    <w:rsid w:val="00AD66BD"/>
    <w:rsid w:val="00AD67C8"/>
    <w:rsid w:val="00AD6B08"/>
    <w:rsid w:val="00AD6BAE"/>
    <w:rsid w:val="00AD6C52"/>
    <w:rsid w:val="00AD6E00"/>
    <w:rsid w:val="00AD6EF5"/>
    <w:rsid w:val="00AD6F01"/>
    <w:rsid w:val="00AD7235"/>
    <w:rsid w:val="00AD732C"/>
    <w:rsid w:val="00AD7352"/>
    <w:rsid w:val="00AD7416"/>
    <w:rsid w:val="00AD76A3"/>
    <w:rsid w:val="00AD7A8A"/>
    <w:rsid w:val="00AD7AF8"/>
    <w:rsid w:val="00AD7D34"/>
    <w:rsid w:val="00AD7ED5"/>
    <w:rsid w:val="00AD7F6D"/>
    <w:rsid w:val="00AE0244"/>
    <w:rsid w:val="00AE037E"/>
    <w:rsid w:val="00AE047E"/>
    <w:rsid w:val="00AE0641"/>
    <w:rsid w:val="00AE06F3"/>
    <w:rsid w:val="00AE08CB"/>
    <w:rsid w:val="00AE0CD4"/>
    <w:rsid w:val="00AE0DD0"/>
    <w:rsid w:val="00AE0EDD"/>
    <w:rsid w:val="00AE0FE7"/>
    <w:rsid w:val="00AE148D"/>
    <w:rsid w:val="00AE14D5"/>
    <w:rsid w:val="00AE18FD"/>
    <w:rsid w:val="00AE1926"/>
    <w:rsid w:val="00AE198A"/>
    <w:rsid w:val="00AE1A90"/>
    <w:rsid w:val="00AE1CE7"/>
    <w:rsid w:val="00AE1F4A"/>
    <w:rsid w:val="00AE203C"/>
    <w:rsid w:val="00AE21B5"/>
    <w:rsid w:val="00AE2276"/>
    <w:rsid w:val="00AE22DC"/>
    <w:rsid w:val="00AE23E0"/>
    <w:rsid w:val="00AE23F3"/>
    <w:rsid w:val="00AE24E3"/>
    <w:rsid w:val="00AE2765"/>
    <w:rsid w:val="00AE28E1"/>
    <w:rsid w:val="00AE28EF"/>
    <w:rsid w:val="00AE2959"/>
    <w:rsid w:val="00AE2AE6"/>
    <w:rsid w:val="00AE30C3"/>
    <w:rsid w:val="00AE319C"/>
    <w:rsid w:val="00AE32CE"/>
    <w:rsid w:val="00AE3633"/>
    <w:rsid w:val="00AE3699"/>
    <w:rsid w:val="00AE36A0"/>
    <w:rsid w:val="00AE36B9"/>
    <w:rsid w:val="00AE36EE"/>
    <w:rsid w:val="00AE3D78"/>
    <w:rsid w:val="00AE3F10"/>
    <w:rsid w:val="00AE4180"/>
    <w:rsid w:val="00AE48AE"/>
    <w:rsid w:val="00AE4D86"/>
    <w:rsid w:val="00AE4E1A"/>
    <w:rsid w:val="00AE4F16"/>
    <w:rsid w:val="00AE5091"/>
    <w:rsid w:val="00AE524B"/>
    <w:rsid w:val="00AE525D"/>
    <w:rsid w:val="00AE53F5"/>
    <w:rsid w:val="00AE55B7"/>
    <w:rsid w:val="00AE5636"/>
    <w:rsid w:val="00AE570B"/>
    <w:rsid w:val="00AE5743"/>
    <w:rsid w:val="00AE5B2C"/>
    <w:rsid w:val="00AE5DCF"/>
    <w:rsid w:val="00AE6037"/>
    <w:rsid w:val="00AE67AD"/>
    <w:rsid w:val="00AE684C"/>
    <w:rsid w:val="00AE69C1"/>
    <w:rsid w:val="00AE6FD9"/>
    <w:rsid w:val="00AE71ED"/>
    <w:rsid w:val="00AE72EA"/>
    <w:rsid w:val="00AE7941"/>
    <w:rsid w:val="00AE7D57"/>
    <w:rsid w:val="00AE7E24"/>
    <w:rsid w:val="00AF0309"/>
    <w:rsid w:val="00AF03BE"/>
    <w:rsid w:val="00AF0578"/>
    <w:rsid w:val="00AF057F"/>
    <w:rsid w:val="00AF058D"/>
    <w:rsid w:val="00AF0AB4"/>
    <w:rsid w:val="00AF0EE9"/>
    <w:rsid w:val="00AF1146"/>
    <w:rsid w:val="00AF1229"/>
    <w:rsid w:val="00AF1494"/>
    <w:rsid w:val="00AF14A6"/>
    <w:rsid w:val="00AF14F6"/>
    <w:rsid w:val="00AF1A30"/>
    <w:rsid w:val="00AF1BD8"/>
    <w:rsid w:val="00AF1C9A"/>
    <w:rsid w:val="00AF2087"/>
    <w:rsid w:val="00AF2214"/>
    <w:rsid w:val="00AF2312"/>
    <w:rsid w:val="00AF2444"/>
    <w:rsid w:val="00AF24C1"/>
    <w:rsid w:val="00AF2627"/>
    <w:rsid w:val="00AF279B"/>
    <w:rsid w:val="00AF289A"/>
    <w:rsid w:val="00AF292B"/>
    <w:rsid w:val="00AF2BA2"/>
    <w:rsid w:val="00AF2C4A"/>
    <w:rsid w:val="00AF318F"/>
    <w:rsid w:val="00AF3250"/>
    <w:rsid w:val="00AF35BE"/>
    <w:rsid w:val="00AF35E6"/>
    <w:rsid w:val="00AF3AA6"/>
    <w:rsid w:val="00AF3C0C"/>
    <w:rsid w:val="00AF47F6"/>
    <w:rsid w:val="00AF48ED"/>
    <w:rsid w:val="00AF4C36"/>
    <w:rsid w:val="00AF4D05"/>
    <w:rsid w:val="00AF4DE4"/>
    <w:rsid w:val="00AF50C9"/>
    <w:rsid w:val="00AF5340"/>
    <w:rsid w:val="00AF5500"/>
    <w:rsid w:val="00AF5551"/>
    <w:rsid w:val="00AF580B"/>
    <w:rsid w:val="00AF5861"/>
    <w:rsid w:val="00AF5B4E"/>
    <w:rsid w:val="00AF6026"/>
    <w:rsid w:val="00AF612E"/>
    <w:rsid w:val="00AF66D9"/>
    <w:rsid w:val="00AF68A2"/>
    <w:rsid w:val="00AF68E9"/>
    <w:rsid w:val="00AF69C1"/>
    <w:rsid w:val="00AF6B32"/>
    <w:rsid w:val="00AF6D39"/>
    <w:rsid w:val="00AF6E65"/>
    <w:rsid w:val="00AF6F4B"/>
    <w:rsid w:val="00AF6F6E"/>
    <w:rsid w:val="00AF7192"/>
    <w:rsid w:val="00AF725D"/>
    <w:rsid w:val="00AF7290"/>
    <w:rsid w:val="00AF7333"/>
    <w:rsid w:val="00AF7942"/>
    <w:rsid w:val="00AF797A"/>
    <w:rsid w:val="00AF7C2E"/>
    <w:rsid w:val="00AF7C60"/>
    <w:rsid w:val="00AF7D05"/>
    <w:rsid w:val="00AF7F05"/>
    <w:rsid w:val="00AF7F09"/>
    <w:rsid w:val="00B000AA"/>
    <w:rsid w:val="00B0014E"/>
    <w:rsid w:val="00B0029E"/>
    <w:rsid w:val="00B00368"/>
    <w:rsid w:val="00B00721"/>
    <w:rsid w:val="00B007CA"/>
    <w:rsid w:val="00B00A3C"/>
    <w:rsid w:val="00B00CCC"/>
    <w:rsid w:val="00B00E06"/>
    <w:rsid w:val="00B00EC2"/>
    <w:rsid w:val="00B00F8E"/>
    <w:rsid w:val="00B0141F"/>
    <w:rsid w:val="00B01429"/>
    <w:rsid w:val="00B014EA"/>
    <w:rsid w:val="00B016F5"/>
    <w:rsid w:val="00B01716"/>
    <w:rsid w:val="00B017B4"/>
    <w:rsid w:val="00B01B1F"/>
    <w:rsid w:val="00B01CE1"/>
    <w:rsid w:val="00B01D35"/>
    <w:rsid w:val="00B01E33"/>
    <w:rsid w:val="00B01F49"/>
    <w:rsid w:val="00B01FCF"/>
    <w:rsid w:val="00B02245"/>
    <w:rsid w:val="00B0229A"/>
    <w:rsid w:val="00B0262D"/>
    <w:rsid w:val="00B027A1"/>
    <w:rsid w:val="00B02AA0"/>
    <w:rsid w:val="00B02B14"/>
    <w:rsid w:val="00B02BC8"/>
    <w:rsid w:val="00B02C4B"/>
    <w:rsid w:val="00B02F13"/>
    <w:rsid w:val="00B02F32"/>
    <w:rsid w:val="00B030A7"/>
    <w:rsid w:val="00B03171"/>
    <w:rsid w:val="00B03690"/>
    <w:rsid w:val="00B03B2B"/>
    <w:rsid w:val="00B03BA7"/>
    <w:rsid w:val="00B03CB1"/>
    <w:rsid w:val="00B03E8A"/>
    <w:rsid w:val="00B03F61"/>
    <w:rsid w:val="00B03F7A"/>
    <w:rsid w:val="00B0404B"/>
    <w:rsid w:val="00B0412B"/>
    <w:rsid w:val="00B0423D"/>
    <w:rsid w:val="00B043EE"/>
    <w:rsid w:val="00B043F3"/>
    <w:rsid w:val="00B04C96"/>
    <w:rsid w:val="00B04D49"/>
    <w:rsid w:val="00B04E05"/>
    <w:rsid w:val="00B05016"/>
    <w:rsid w:val="00B051D4"/>
    <w:rsid w:val="00B05399"/>
    <w:rsid w:val="00B05BEB"/>
    <w:rsid w:val="00B05CBE"/>
    <w:rsid w:val="00B06002"/>
    <w:rsid w:val="00B065A2"/>
    <w:rsid w:val="00B0692E"/>
    <w:rsid w:val="00B0693A"/>
    <w:rsid w:val="00B069D9"/>
    <w:rsid w:val="00B06A40"/>
    <w:rsid w:val="00B06D3A"/>
    <w:rsid w:val="00B06DE6"/>
    <w:rsid w:val="00B06E36"/>
    <w:rsid w:val="00B06EC3"/>
    <w:rsid w:val="00B06ED9"/>
    <w:rsid w:val="00B0729B"/>
    <w:rsid w:val="00B0740D"/>
    <w:rsid w:val="00B07C22"/>
    <w:rsid w:val="00B1000A"/>
    <w:rsid w:val="00B10199"/>
    <w:rsid w:val="00B10215"/>
    <w:rsid w:val="00B1038D"/>
    <w:rsid w:val="00B105D6"/>
    <w:rsid w:val="00B109FE"/>
    <w:rsid w:val="00B10E8A"/>
    <w:rsid w:val="00B110E3"/>
    <w:rsid w:val="00B1111B"/>
    <w:rsid w:val="00B11362"/>
    <w:rsid w:val="00B114AC"/>
    <w:rsid w:val="00B114B4"/>
    <w:rsid w:val="00B1177B"/>
    <w:rsid w:val="00B12536"/>
    <w:rsid w:val="00B126BE"/>
    <w:rsid w:val="00B12804"/>
    <w:rsid w:val="00B1287E"/>
    <w:rsid w:val="00B12A96"/>
    <w:rsid w:val="00B12B1C"/>
    <w:rsid w:val="00B12CBD"/>
    <w:rsid w:val="00B12E1D"/>
    <w:rsid w:val="00B1321F"/>
    <w:rsid w:val="00B13267"/>
    <w:rsid w:val="00B133D3"/>
    <w:rsid w:val="00B134AC"/>
    <w:rsid w:val="00B13558"/>
    <w:rsid w:val="00B138D2"/>
    <w:rsid w:val="00B139ED"/>
    <w:rsid w:val="00B13AD6"/>
    <w:rsid w:val="00B13D76"/>
    <w:rsid w:val="00B13E82"/>
    <w:rsid w:val="00B13F7E"/>
    <w:rsid w:val="00B13FF9"/>
    <w:rsid w:val="00B14134"/>
    <w:rsid w:val="00B141FA"/>
    <w:rsid w:val="00B14228"/>
    <w:rsid w:val="00B143C0"/>
    <w:rsid w:val="00B14494"/>
    <w:rsid w:val="00B1462D"/>
    <w:rsid w:val="00B1485B"/>
    <w:rsid w:val="00B14F63"/>
    <w:rsid w:val="00B15416"/>
    <w:rsid w:val="00B155EC"/>
    <w:rsid w:val="00B15888"/>
    <w:rsid w:val="00B15B9B"/>
    <w:rsid w:val="00B1612B"/>
    <w:rsid w:val="00B1643C"/>
    <w:rsid w:val="00B1643E"/>
    <w:rsid w:val="00B16606"/>
    <w:rsid w:val="00B168A6"/>
    <w:rsid w:val="00B169BF"/>
    <w:rsid w:val="00B16A1F"/>
    <w:rsid w:val="00B16DD7"/>
    <w:rsid w:val="00B170C5"/>
    <w:rsid w:val="00B17133"/>
    <w:rsid w:val="00B1728A"/>
    <w:rsid w:val="00B1746B"/>
    <w:rsid w:val="00B1761A"/>
    <w:rsid w:val="00B1765D"/>
    <w:rsid w:val="00B17A20"/>
    <w:rsid w:val="00B20387"/>
    <w:rsid w:val="00B203D0"/>
    <w:rsid w:val="00B20407"/>
    <w:rsid w:val="00B20674"/>
    <w:rsid w:val="00B20803"/>
    <w:rsid w:val="00B20D83"/>
    <w:rsid w:val="00B20DFA"/>
    <w:rsid w:val="00B2108B"/>
    <w:rsid w:val="00B21106"/>
    <w:rsid w:val="00B218DE"/>
    <w:rsid w:val="00B21932"/>
    <w:rsid w:val="00B2199E"/>
    <w:rsid w:val="00B21B7C"/>
    <w:rsid w:val="00B221DD"/>
    <w:rsid w:val="00B22B77"/>
    <w:rsid w:val="00B22BA9"/>
    <w:rsid w:val="00B22CAC"/>
    <w:rsid w:val="00B22FF0"/>
    <w:rsid w:val="00B23296"/>
    <w:rsid w:val="00B233A5"/>
    <w:rsid w:val="00B233BC"/>
    <w:rsid w:val="00B23406"/>
    <w:rsid w:val="00B23678"/>
    <w:rsid w:val="00B23826"/>
    <w:rsid w:val="00B2386E"/>
    <w:rsid w:val="00B2396F"/>
    <w:rsid w:val="00B23E1E"/>
    <w:rsid w:val="00B24107"/>
    <w:rsid w:val="00B2483A"/>
    <w:rsid w:val="00B24B78"/>
    <w:rsid w:val="00B24F48"/>
    <w:rsid w:val="00B2503C"/>
    <w:rsid w:val="00B2504E"/>
    <w:rsid w:val="00B2559F"/>
    <w:rsid w:val="00B25658"/>
    <w:rsid w:val="00B25670"/>
    <w:rsid w:val="00B2572C"/>
    <w:rsid w:val="00B258CF"/>
    <w:rsid w:val="00B25922"/>
    <w:rsid w:val="00B259C4"/>
    <w:rsid w:val="00B259E9"/>
    <w:rsid w:val="00B25D66"/>
    <w:rsid w:val="00B25DEC"/>
    <w:rsid w:val="00B25E47"/>
    <w:rsid w:val="00B25F50"/>
    <w:rsid w:val="00B26221"/>
    <w:rsid w:val="00B26300"/>
    <w:rsid w:val="00B265B1"/>
    <w:rsid w:val="00B26615"/>
    <w:rsid w:val="00B266C7"/>
    <w:rsid w:val="00B2673B"/>
    <w:rsid w:val="00B26D56"/>
    <w:rsid w:val="00B26DC3"/>
    <w:rsid w:val="00B26E16"/>
    <w:rsid w:val="00B26F0D"/>
    <w:rsid w:val="00B272EB"/>
    <w:rsid w:val="00B2797B"/>
    <w:rsid w:val="00B27A07"/>
    <w:rsid w:val="00B27AE5"/>
    <w:rsid w:val="00B27DD9"/>
    <w:rsid w:val="00B27E49"/>
    <w:rsid w:val="00B27EB2"/>
    <w:rsid w:val="00B27F63"/>
    <w:rsid w:val="00B27FBC"/>
    <w:rsid w:val="00B3006E"/>
    <w:rsid w:val="00B3009B"/>
    <w:rsid w:val="00B301DE"/>
    <w:rsid w:val="00B3033D"/>
    <w:rsid w:val="00B305EA"/>
    <w:rsid w:val="00B30715"/>
    <w:rsid w:val="00B30779"/>
    <w:rsid w:val="00B3094F"/>
    <w:rsid w:val="00B30EEB"/>
    <w:rsid w:val="00B310DA"/>
    <w:rsid w:val="00B3138F"/>
    <w:rsid w:val="00B313A1"/>
    <w:rsid w:val="00B316D5"/>
    <w:rsid w:val="00B31A5A"/>
    <w:rsid w:val="00B31B52"/>
    <w:rsid w:val="00B31E70"/>
    <w:rsid w:val="00B31EC2"/>
    <w:rsid w:val="00B31FB6"/>
    <w:rsid w:val="00B32220"/>
    <w:rsid w:val="00B322E2"/>
    <w:rsid w:val="00B326A9"/>
    <w:rsid w:val="00B3288C"/>
    <w:rsid w:val="00B32923"/>
    <w:rsid w:val="00B32A02"/>
    <w:rsid w:val="00B32C5A"/>
    <w:rsid w:val="00B32E57"/>
    <w:rsid w:val="00B32F50"/>
    <w:rsid w:val="00B32FCC"/>
    <w:rsid w:val="00B33212"/>
    <w:rsid w:val="00B332F2"/>
    <w:rsid w:val="00B333B8"/>
    <w:rsid w:val="00B333D5"/>
    <w:rsid w:val="00B33813"/>
    <w:rsid w:val="00B33EC0"/>
    <w:rsid w:val="00B34573"/>
    <w:rsid w:val="00B348EE"/>
    <w:rsid w:val="00B3494B"/>
    <w:rsid w:val="00B34AA7"/>
    <w:rsid w:val="00B34B38"/>
    <w:rsid w:val="00B34C3A"/>
    <w:rsid w:val="00B34E17"/>
    <w:rsid w:val="00B34E40"/>
    <w:rsid w:val="00B34F1D"/>
    <w:rsid w:val="00B34F22"/>
    <w:rsid w:val="00B34F33"/>
    <w:rsid w:val="00B34F67"/>
    <w:rsid w:val="00B35018"/>
    <w:rsid w:val="00B35495"/>
    <w:rsid w:val="00B354C7"/>
    <w:rsid w:val="00B358F7"/>
    <w:rsid w:val="00B35B7A"/>
    <w:rsid w:val="00B35C70"/>
    <w:rsid w:val="00B35CEF"/>
    <w:rsid w:val="00B35F36"/>
    <w:rsid w:val="00B35FBF"/>
    <w:rsid w:val="00B363B2"/>
    <w:rsid w:val="00B3647F"/>
    <w:rsid w:val="00B3650F"/>
    <w:rsid w:val="00B36AB5"/>
    <w:rsid w:val="00B36B7C"/>
    <w:rsid w:val="00B36BFE"/>
    <w:rsid w:val="00B36E6C"/>
    <w:rsid w:val="00B37080"/>
    <w:rsid w:val="00B37304"/>
    <w:rsid w:val="00B3747F"/>
    <w:rsid w:val="00B374EF"/>
    <w:rsid w:val="00B375F0"/>
    <w:rsid w:val="00B37708"/>
    <w:rsid w:val="00B379A1"/>
    <w:rsid w:val="00B37B66"/>
    <w:rsid w:val="00B37D2A"/>
    <w:rsid w:val="00B4039E"/>
    <w:rsid w:val="00B4054C"/>
    <w:rsid w:val="00B40BAE"/>
    <w:rsid w:val="00B40FFE"/>
    <w:rsid w:val="00B4121C"/>
    <w:rsid w:val="00B415CD"/>
    <w:rsid w:val="00B41C61"/>
    <w:rsid w:val="00B41C6C"/>
    <w:rsid w:val="00B42034"/>
    <w:rsid w:val="00B421A0"/>
    <w:rsid w:val="00B42432"/>
    <w:rsid w:val="00B424C2"/>
    <w:rsid w:val="00B42C4B"/>
    <w:rsid w:val="00B42DFE"/>
    <w:rsid w:val="00B42E04"/>
    <w:rsid w:val="00B43046"/>
    <w:rsid w:val="00B430C3"/>
    <w:rsid w:val="00B430FD"/>
    <w:rsid w:val="00B43141"/>
    <w:rsid w:val="00B434DE"/>
    <w:rsid w:val="00B435E2"/>
    <w:rsid w:val="00B43988"/>
    <w:rsid w:val="00B43B45"/>
    <w:rsid w:val="00B43F3F"/>
    <w:rsid w:val="00B43F98"/>
    <w:rsid w:val="00B44808"/>
    <w:rsid w:val="00B44AB9"/>
    <w:rsid w:val="00B44F1F"/>
    <w:rsid w:val="00B452CB"/>
    <w:rsid w:val="00B45359"/>
    <w:rsid w:val="00B4546B"/>
    <w:rsid w:val="00B456DC"/>
    <w:rsid w:val="00B459DB"/>
    <w:rsid w:val="00B45A8C"/>
    <w:rsid w:val="00B45ACC"/>
    <w:rsid w:val="00B45C3D"/>
    <w:rsid w:val="00B45F49"/>
    <w:rsid w:val="00B45FDA"/>
    <w:rsid w:val="00B466C8"/>
    <w:rsid w:val="00B468A9"/>
    <w:rsid w:val="00B4694E"/>
    <w:rsid w:val="00B46B9B"/>
    <w:rsid w:val="00B47405"/>
    <w:rsid w:val="00B474CF"/>
    <w:rsid w:val="00B4766D"/>
    <w:rsid w:val="00B47B4D"/>
    <w:rsid w:val="00B47B71"/>
    <w:rsid w:val="00B47D07"/>
    <w:rsid w:val="00B5010E"/>
    <w:rsid w:val="00B50286"/>
    <w:rsid w:val="00B50376"/>
    <w:rsid w:val="00B50593"/>
    <w:rsid w:val="00B50856"/>
    <w:rsid w:val="00B508F4"/>
    <w:rsid w:val="00B50CEF"/>
    <w:rsid w:val="00B50D49"/>
    <w:rsid w:val="00B50D4A"/>
    <w:rsid w:val="00B50E2D"/>
    <w:rsid w:val="00B51157"/>
    <w:rsid w:val="00B512B3"/>
    <w:rsid w:val="00B513EF"/>
    <w:rsid w:val="00B51419"/>
    <w:rsid w:val="00B51456"/>
    <w:rsid w:val="00B51756"/>
    <w:rsid w:val="00B51AF0"/>
    <w:rsid w:val="00B51B62"/>
    <w:rsid w:val="00B51CD8"/>
    <w:rsid w:val="00B51F49"/>
    <w:rsid w:val="00B52039"/>
    <w:rsid w:val="00B52411"/>
    <w:rsid w:val="00B52579"/>
    <w:rsid w:val="00B52602"/>
    <w:rsid w:val="00B5266B"/>
    <w:rsid w:val="00B53087"/>
    <w:rsid w:val="00B53575"/>
    <w:rsid w:val="00B539B1"/>
    <w:rsid w:val="00B53AA7"/>
    <w:rsid w:val="00B53CCE"/>
    <w:rsid w:val="00B53DE8"/>
    <w:rsid w:val="00B53EDC"/>
    <w:rsid w:val="00B53F57"/>
    <w:rsid w:val="00B54008"/>
    <w:rsid w:val="00B5401D"/>
    <w:rsid w:val="00B5441A"/>
    <w:rsid w:val="00B547EC"/>
    <w:rsid w:val="00B5484A"/>
    <w:rsid w:val="00B5499A"/>
    <w:rsid w:val="00B54E5C"/>
    <w:rsid w:val="00B54F48"/>
    <w:rsid w:val="00B54FEE"/>
    <w:rsid w:val="00B554E8"/>
    <w:rsid w:val="00B5574F"/>
    <w:rsid w:val="00B55ACD"/>
    <w:rsid w:val="00B55AF2"/>
    <w:rsid w:val="00B55D67"/>
    <w:rsid w:val="00B55FE5"/>
    <w:rsid w:val="00B56393"/>
    <w:rsid w:val="00B564CF"/>
    <w:rsid w:val="00B56561"/>
    <w:rsid w:val="00B570DC"/>
    <w:rsid w:val="00B571DA"/>
    <w:rsid w:val="00B572E2"/>
    <w:rsid w:val="00B5742A"/>
    <w:rsid w:val="00B578F0"/>
    <w:rsid w:val="00B57986"/>
    <w:rsid w:val="00B57B9A"/>
    <w:rsid w:val="00B57DDB"/>
    <w:rsid w:val="00B57F9C"/>
    <w:rsid w:val="00B6028E"/>
    <w:rsid w:val="00B60407"/>
    <w:rsid w:val="00B604DF"/>
    <w:rsid w:val="00B6098C"/>
    <w:rsid w:val="00B60AC7"/>
    <w:rsid w:val="00B610EC"/>
    <w:rsid w:val="00B61203"/>
    <w:rsid w:val="00B6191F"/>
    <w:rsid w:val="00B619C7"/>
    <w:rsid w:val="00B61B84"/>
    <w:rsid w:val="00B61EED"/>
    <w:rsid w:val="00B61F86"/>
    <w:rsid w:val="00B621C8"/>
    <w:rsid w:val="00B62516"/>
    <w:rsid w:val="00B628F1"/>
    <w:rsid w:val="00B62D84"/>
    <w:rsid w:val="00B62F86"/>
    <w:rsid w:val="00B62FEC"/>
    <w:rsid w:val="00B632CE"/>
    <w:rsid w:val="00B636DD"/>
    <w:rsid w:val="00B6384C"/>
    <w:rsid w:val="00B638F0"/>
    <w:rsid w:val="00B63B01"/>
    <w:rsid w:val="00B63C05"/>
    <w:rsid w:val="00B63E38"/>
    <w:rsid w:val="00B63F62"/>
    <w:rsid w:val="00B64039"/>
    <w:rsid w:val="00B64288"/>
    <w:rsid w:val="00B64457"/>
    <w:rsid w:val="00B64565"/>
    <w:rsid w:val="00B6459C"/>
    <w:rsid w:val="00B6465D"/>
    <w:rsid w:val="00B648DF"/>
    <w:rsid w:val="00B64CA3"/>
    <w:rsid w:val="00B64F45"/>
    <w:rsid w:val="00B65047"/>
    <w:rsid w:val="00B65152"/>
    <w:rsid w:val="00B6539C"/>
    <w:rsid w:val="00B653B6"/>
    <w:rsid w:val="00B654D5"/>
    <w:rsid w:val="00B656C6"/>
    <w:rsid w:val="00B659D8"/>
    <w:rsid w:val="00B65B1B"/>
    <w:rsid w:val="00B65D32"/>
    <w:rsid w:val="00B65DFA"/>
    <w:rsid w:val="00B66005"/>
    <w:rsid w:val="00B6633F"/>
    <w:rsid w:val="00B663E7"/>
    <w:rsid w:val="00B66CAF"/>
    <w:rsid w:val="00B66EBF"/>
    <w:rsid w:val="00B67026"/>
    <w:rsid w:val="00B67180"/>
    <w:rsid w:val="00B67264"/>
    <w:rsid w:val="00B67679"/>
    <w:rsid w:val="00B67682"/>
    <w:rsid w:val="00B676F5"/>
    <w:rsid w:val="00B67722"/>
    <w:rsid w:val="00B677CE"/>
    <w:rsid w:val="00B67AAC"/>
    <w:rsid w:val="00B70417"/>
    <w:rsid w:val="00B708E4"/>
    <w:rsid w:val="00B70967"/>
    <w:rsid w:val="00B709DD"/>
    <w:rsid w:val="00B70DA8"/>
    <w:rsid w:val="00B70F49"/>
    <w:rsid w:val="00B71240"/>
    <w:rsid w:val="00B714C8"/>
    <w:rsid w:val="00B714D4"/>
    <w:rsid w:val="00B7170E"/>
    <w:rsid w:val="00B71C72"/>
    <w:rsid w:val="00B71FBD"/>
    <w:rsid w:val="00B7230A"/>
    <w:rsid w:val="00B72488"/>
    <w:rsid w:val="00B724BE"/>
    <w:rsid w:val="00B72A96"/>
    <w:rsid w:val="00B72C0B"/>
    <w:rsid w:val="00B73612"/>
    <w:rsid w:val="00B73614"/>
    <w:rsid w:val="00B73753"/>
    <w:rsid w:val="00B738CB"/>
    <w:rsid w:val="00B739E2"/>
    <w:rsid w:val="00B73ABE"/>
    <w:rsid w:val="00B73C20"/>
    <w:rsid w:val="00B73CA2"/>
    <w:rsid w:val="00B73D84"/>
    <w:rsid w:val="00B73DED"/>
    <w:rsid w:val="00B7479C"/>
    <w:rsid w:val="00B74A0B"/>
    <w:rsid w:val="00B74E75"/>
    <w:rsid w:val="00B74EFF"/>
    <w:rsid w:val="00B7505C"/>
    <w:rsid w:val="00B75061"/>
    <w:rsid w:val="00B753B9"/>
    <w:rsid w:val="00B754AB"/>
    <w:rsid w:val="00B754B6"/>
    <w:rsid w:val="00B75571"/>
    <w:rsid w:val="00B75DFF"/>
    <w:rsid w:val="00B75F3E"/>
    <w:rsid w:val="00B76231"/>
    <w:rsid w:val="00B7634F"/>
    <w:rsid w:val="00B7637E"/>
    <w:rsid w:val="00B7638D"/>
    <w:rsid w:val="00B76406"/>
    <w:rsid w:val="00B76823"/>
    <w:rsid w:val="00B768A4"/>
    <w:rsid w:val="00B76B44"/>
    <w:rsid w:val="00B76BBD"/>
    <w:rsid w:val="00B76C44"/>
    <w:rsid w:val="00B76FB6"/>
    <w:rsid w:val="00B77707"/>
    <w:rsid w:val="00B77764"/>
    <w:rsid w:val="00B77838"/>
    <w:rsid w:val="00B77A7D"/>
    <w:rsid w:val="00B77BFA"/>
    <w:rsid w:val="00B77E25"/>
    <w:rsid w:val="00B77E2F"/>
    <w:rsid w:val="00B77FAF"/>
    <w:rsid w:val="00B80342"/>
    <w:rsid w:val="00B80538"/>
    <w:rsid w:val="00B807A7"/>
    <w:rsid w:val="00B8096A"/>
    <w:rsid w:val="00B8098C"/>
    <w:rsid w:val="00B80A53"/>
    <w:rsid w:val="00B80C9E"/>
    <w:rsid w:val="00B81049"/>
    <w:rsid w:val="00B81115"/>
    <w:rsid w:val="00B8127F"/>
    <w:rsid w:val="00B814EC"/>
    <w:rsid w:val="00B815DC"/>
    <w:rsid w:val="00B81753"/>
    <w:rsid w:val="00B81D13"/>
    <w:rsid w:val="00B8220A"/>
    <w:rsid w:val="00B82258"/>
    <w:rsid w:val="00B82562"/>
    <w:rsid w:val="00B82B9D"/>
    <w:rsid w:val="00B82C78"/>
    <w:rsid w:val="00B830E3"/>
    <w:rsid w:val="00B83224"/>
    <w:rsid w:val="00B83507"/>
    <w:rsid w:val="00B83AB4"/>
    <w:rsid w:val="00B83DD7"/>
    <w:rsid w:val="00B83F04"/>
    <w:rsid w:val="00B8414E"/>
    <w:rsid w:val="00B843DD"/>
    <w:rsid w:val="00B8473B"/>
    <w:rsid w:val="00B84A51"/>
    <w:rsid w:val="00B84BCF"/>
    <w:rsid w:val="00B84E78"/>
    <w:rsid w:val="00B84EDF"/>
    <w:rsid w:val="00B8589E"/>
    <w:rsid w:val="00B859AF"/>
    <w:rsid w:val="00B85A8C"/>
    <w:rsid w:val="00B85B06"/>
    <w:rsid w:val="00B85C00"/>
    <w:rsid w:val="00B85C25"/>
    <w:rsid w:val="00B85D0D"/>
    <w:rsid w:val="00B85EC3"/>
    <w:rsid w:val="00B85FD4"/>
    <w:rsid w:val="00B860F4"/>
    <w:rsid w:val="00B86568"/>
    <w:rsid w:val="00B86DDB"/>
    <w:rsid w:val="00B87066"/>
    <w:rsid w:val="00B87613"/>
    <w:rsid w:val="00B8764E"/>
    <w:rsid w:val="00B900E5"/>
    <w:rsid w:val="00B90158"/>
    <w:rsid w:val="00B905CF"/>
    <w:rsid w:val="00B908E5"/>
    <w:rsid w:val="00B90BC8"/>
    <w:rsid w:val="00B90D9C"/>
    <w:rsid w:val="00B90FBA"/>
    <w:rsid w:val="00B9165E"/>
    <w:rsid w:val="00B916A3"/>
    <w:rsid w:val="00B91867"/>
    <w:rsid w:val="00B918B7"/>
    <w:rsid w:val="00B91D4D"/>
    <w:rsid w:val="00B91E7E"/>
    <w:rsid w:val="00B91FE7"/>
    <w:rsid w:val="00B92340"/>
    <w:rsid w:val="00B923C6"/>
    <w:rsid w:val="00B925B4"/>
    <w:rsid w:val="00B92B91"/>
    <w:rsid w:val="00B92C03"/>
    <w:rsid w:val="00B92E00"/>
    <w:rsid w:val="00B9306D"/>
    <w:rsid w:val="00B9321F"/>
    <w:rsid w:val="00B932E0"/>
    <w:rsid w:val="00B937F3"/>
    <w:rsid w:val="00B938C0"/>
    <w:rsid w:val="00B93954"/>
    <w:rsid w:val="00B9397D"/>
    <w:rsid w:val="00B93AC2"/>
    <w:rsid w:val="00B93C36"/>
    <w:rsid w:val="00B93C4C"/>
    <w:rsid w:val="00B93C87"/>
    <w:rsid w:val="00B93D60"/>
    <w:rsid w:val="00B93F39"/>
    <w:rsid w:val="00B9414D"/>
    <w:rsid w:val="00B941A5"/>
    <w:rsid w:val="00B94911"/>
    <w:rsid w:val="00B94B9C"/>
    <w:rsid w:val="00B94D41"/>
    <w:rsid w:val="00B95194"/>
    <w:rsid w:val="00B95604"/>
    <w:rsid w:val="00B95BD2"/>
    <w:rsid w:val="00B960F1"/>
    <w:rsid w:val="00B9675D"/>
    <w:rsid w:val="00B9681E"/>
    <w:rsid w:val="00B97151"/>
    <w:rsid w:val="00B97199"/>
    <w:rsid w:val="00B973FB"/>
    <w:rsid w:val="00B97609"/>
    <w:rsid w:val="00B97793"/>
    <w:rsid w:val="00B97A40"/>
    <w:rsid w:val="00B97F07"/>
    <w:rsid w:val="00BA02DA"/>
    <w:rsid w:val="00BA051A"/>
    <w:rsid w:val="00BA07E6"/>
    <w:rsid w:val="00BA0AE9"/>
    <w:rsid w:val="00BA0C7D"/>
    <w:rsid w:val="00BA0E75"/>
    <w:rsid w:val="00BA0F4A"/>
    <w:rsid w:val="00BA128A"/>
    <w:rsid w:val="00BA143F"/>
    <w:rsid w:val="00BA14C5"/>
    <w:rsid w:val="00BA14DA"/>
    <w:rsid w:val="00BA1510"/>
    <w:rsid w:val="00BA18FD"/>
    <w:rsid w:val="00BA1937"/>
    <w:rsid w:val="00BA1BDA"/>
    <w:rsid w:val="00BA1C58"/>
    <w:rsid w:val="00BA20F6"/>
    <w:rsid w:val="00BA2174"/>
    <w:rsid w:val="00BA2185"/>
    <w:rsid w:val="00BA21F1"/>
    <w:rsid w:val="00BA224D"/>
    <w:rsid w:val="00BA230B"/>
    <w:rsid w:val="00BA235A"/>
    <w:rsid w:val="00BA237D"/>
    <w:rsid w:val="00BA2820"/>
    <w:rsid w:val="00BA29F3"/>
    <w:rsid w:val="00BA2AD2"/>
    <w:rsid w:val="00BA2D81"/>
    <w:rsid w:val="00BA2F33"/>
    <w:rsid w:val="00BA2FB6"/>
    <w:rsid w:val="00BA317E"/>
    <w:rsid w:val="00BA329E"/>
    <w:rsid w:val="00BA32CA"/>
    <w:rsid w:val="00BA3B87"/>
    <w:rsid w:val="00BA3C19"/>
    <w:rsid w:val="00BA3C49"/>
    <w:rsid w:val="00BA41BB"/>
    <w:rsid w:val="00BA44CF"/>
    <w:rsid w:val="00BA4A5D"/>
    <w:rsid w:val="00BA4CFF"/>
    <w:rsid w:val="00BA4E5B"/>
    <w:rsid w:val="00BA52F3"/>
    <w:rsid w:val="00BA5347"/>
    <w:rsid w:val="00BA53D3"/>
    <w:rsid w:val="00BA5432"/>
    <w:rsid w:val="00BA55F0"/>
    <w:rsid w:val="00BA577D"/>
    <w:rsid w:val="00BA5E47"/>
    <w:rsid w:val="00BA5EE3"/>
    <w:rsid w:val="00BA60DE"/>
    <w:rsid w:val="00BA643D"/>
    <w:rsid w:val="00BA64DE"/>
    <w:rsid w:val="00BA6654"/>
    <w:rsid w:val="00BA67CE"/>
    <w:rsid w:val="00BA6818"/>
    <w:rsid w:val="00BA68AB"/>
    <w:rsid w:val="00BA6AF4"/>
    <w:rsid w:val="00BA701C"/>
    <w:rsid w:val="00BA72ED"/>
    <w:rsid w:val="00BA73C4"/>
    <w:rsid w:val="00BA762A"/>
    <w:rsid w:val="00BA7773"/>
    <w:rsid w:val="00BA7BBA"/>
    <w:rsid w:val="00BA7CCF"/>
    <w:rsid w:val="00BA7D7D"/>
    <w:rsid w:val="00BA7D89"/>
    <w:rsid w:val="00BB0049"/>
    <w:rsid w:val="00BB0933"/>
    <w:rsid w:val="00BB0C4F"/>
    <w:rsid w:val="00BB0F51"/>
    <w:rsid w:val="00BB1037"/>
    <w:rsid w:val="00BB1325"/>
    <w:rsid w:val="00BB1337"/>
    <w:rsid w:val="00BB1347"/>
    <w:rsid w:val="00BB197E"/>
    <w:rsid w:val="00BB1C49"/>
    <w:rsid w:val="00BB1E19"/>
    <w:rsid w:val="00BB23AF"/>
    <w:rsid w:val="00BB25E2"/>
    <w:rsid w:val="00BB3005"/>
    <w:rsid w:val="00BB3167"/>
    <w:rsid w:val="00BB3270"/>
    <w:rsid w:val="00BB3390"/>
    <w:rsid w:val="00BB3520"/>
    <w:rsid w:val="00BB367C"/>
    <w:rsid w:val="00BB3ABF"/>
    <w:rsid w:val="00BB3B3B"/>
    <w:rsid w:val="00BB3DEA"/>
    <w:rsid w:val="00BB3EB2"/>
    <w:rsid w:val="00BB3F34"/>
    <w:rsid w:val="00BB40ED"/>
    <w:rsid w:val="00BB42A8"/>
    <w:rsid w:val="00BB43BA"/>
    <w:rsid w:val="00BB44CA"/>
    <w:rsid w:val="00BB4502"/>
    <w:rsid w:val="00BB4510"/>
    <w:rsid w:val="00BB47AF"/>
    <w:rsid w:val="00BB4B84"/>
    <w:rsid w:val="00BB4FAB"/>
    <w:rsid w:val="00BB530E"/>
    <w:rsid w:val="00BB55A7"/>
    <w:rsid w:val="00BB58AD"/>
    <w:rsid w:val="00BB5C6E"/>
    <w:rsid w:val="00BB5C8E"/>
    <w:rsid w:val="00BB5D72"/>
    <w:rsid w:val="00BB60ED"/>
    <w:rsid w:val="00BB6657"/>
    <w:rsid w:val="00BB66AB"/>
    <w:rsid w:val="00BB677F"/>
    <w:rsid w:val="00BB6A81"/>
    <w:rsid w:val="00BB6B47"/>
    <w:rsid w:val="00BB6F3D"/>
    <w:rsid w:val="00BB709B"/>
    <w:rsid w:val="00BB7292"/>
    <w:rsid w:val="00BB73E0"/>
    <w:rsid w:val="00BB73F1"/>
    <w:rsid w:val="00BB7547"/>
    <w:rsid w:val="00BB772B"/>
    <w:rsid w:val="00BB790E"/>
    <w:rsid w:val="00BB796C"/>
    <w:rsid w:val="00BB7A72"/>
    <w:rsid w:val="00BB7D86"/>
    <w:rsid w:val="00BC04B1"/>
    <w:rsid w:val="00BC04C5"/>
    <w:rsid w:val="00BC056A"/>
    <w:rsid w:val="00BC07A5"/>
    <w:rsid w:val="00BC0BBD"/>
    <w:rsid w:val="00BC0C34"/>
    <w:rsid w:val="00BC1834"/>
    <w:rsid w:val="00BC1919"/>
    <w:rsid w:val="00BC1B48"/>
    <w:rsid w:val="00BC1B50"/>
    <w:rsid w:val="00BC1CB5"/>
    <w:rsid w:val="00BC1E82"/>
    <w:rsid w:val="00BC208D"/>
    <w:rsid w:val="00BC2187"/>
    <w:rsid w:val="00BC21FB"/>
    <w:rsid w:val="00BC231F"/>
    <w:rsid w:val="00BC2359"/>
    <w:rsid w:val="00BC26E6"/>
    <w:rsid w:val="00BC2922"/>
    <w:rsid w:val="00BC2973"/>
    <w:rsid w:val="00BC2C87"/>
    <w:rsid w:val="00BC2CD6"/>
    <w:rsid w:val="00BC2F7A"/>
    <w:rsid w:val="00BC3084"/>
    <w:rsid w:val="00BC31A7"/>
    <w:rsid w:val="00BC31F3"/>
    <w:rsid w:val="00BC32CF"/>
    <w:rsid w:val="00BC33D3"/>
    <w:rsid w:val="00BC371F"/>
    <w:rsid w:val="00BC3CED"/>
    <w:rsid w:val="00BC3CFE"/>
    <w:rsid w:val="00BC3F46"/>
    <w:rsid w:val="00BC3FEC"/>
    <w:rsid w:val="00BC4061"/>
    <w:rsid w:val="00BC41B7"/>
    <w:rsid w:val="00BC4298"/>
    <w:rsid w:val="00BC4409"/>
    <w:rsid w:val="00BC4658"/>
    <w:rsid w:val="00BC4786"/>
    <w:rsid w:val="00BC48A3"/>
    <w:rsid w:val="00BC497A"/>
    <w:rsid w:val="00BC4D27"/>
    <w:rsid w:val="00BC54B4"/>
    <w:rsid w:val="00BC5714"/>
    <w:rsid w:val="00BC5761"/>
    <w:rsid w:val="00BC5B4A"/>
    <w:rsid w:val="00BC5D74"/>
    <w:rsid w:val="00BC5EFD"/>
    <w:rsid w:val="00BC623D"/>
    <w:rsid w:val="00BC6525"/>
    <w:rsid w:val="00BC6587"/>
    <w:rsid w:val="00BC6F50"/>
    <w:rsid w:val="00BC6FD1"/>
    <w:rsid w:val="00BC723F"/>
    <w:rsid w:val="00BC761D"/>
    <w:rsid w:val="00BC7728"/>
    <w:rsid w:val="00BC77A4"/>
    <w:rsid w:val="00BC7989"/>
    <w:rsid w:val="00BC7AF3"/>
    <w:rsid w:val="00BC7B20"/>
    <w:rsid w:val="00BC7CAF"/>
    <w:rsid w:val="00BC7F44"/>
    <w:rsid w:val="00BD0098"/>
    <w:rsid w:val="00BD031D"/>
    <w:rsid w:val="00BD03A8"/>
    <w:rsid w:val="00BD060C"/>
    <w:rsid w:val="00BD066C"/>
    <w:rsid w:val="00BD08B9"/>
    <w:rsid w:val="00BD115E"/>
    <w:rsid w:val="00BD122F"/>
    <w:rsid w:val="00BD132B"/>
    <w:rsid w:val="00BD1494"/>
    <w:rsid w:val="00BD1941"/>
    <w:rsid w:val="00BD19AD"/>
    <w:rsid w:val="00BD1C4B"/>
    <w:rsid w:val="00BD1C9A"/>
    <w:rsid w:val="00BD21A9"/>
    <w:rsid w:val="00BD22EE"/>
    <w:rsid w:val="00BD2320"/>
    <w:rsid w:val="00BD24AE"/>
    <w:rsid w:val="00BD2584"/>
    <w:rsid w:val="00BD2AFD"/>
    <w:rsid w:val="00BD2DB1"/>
    <w:rsid w:val="00BD32B9"/>
    <w:rsid w:val="00BD3455"/>
    <w:rsid w:val="00BD39A3"/>
    <w:rsid w:val="00BD3AFA"/>
    <w:rsid w:val="00BD3D44"/>
    <w:rsid w:val="00BD3E58"/>
    <w:rsid w:val="00BD3F70"/>
    <w:rsid w:val="00BD40A3"/>
    <w:rsid w:val="00BD4166"/>
    <w:rsid w:val="00BD4271"/>
    <w:rsid w:val="00BD4906"/>
    <w:rsid w:val="00BD5555"/>
    <w:rsid w:val="00BD5FA0"/>
    <w:rsid w:val="00BD602B"/>
    <w:rsid w:val="00BD60CF"/>
    <w:rsid w:val="00BD60FD"/>
    <w:rsid w:val="00BD6263"/>
    <w:rsid w:val="00BD62A4"/>
    <w:rsid w:val="00BD6621"/>
    <w:rsid w:val="00BD665F"/>
    <w:rsid w:val="00BD681D"/>
    <w:rsid w:val="00BD6832"/>
    <w:rsid w:val="00BD6A66"/>
    <w:rsid w:val="00BD6D39"/>
    <w:rsid w:val="00BD6F26"/>
    <w:rsid w:val="00BD6FE2"/>
    <w:rsid w:val="00BD7063"/>
    <w:rsid w:val="00BD77E7"/>
    <w:rsid w:val="00BD78BD"/>
    <w:rsid w:val="00BD7933"/>
    <w:rsid w:val="00BD7A85"/>
    <w:rsid w:val="00BD7EE3"/>
    <w:rsid w:val="00BE002A"/>
    <w:rsid w:val="00BE0148"/>
    <w:rsid w:val="00BE0387"/>
    <w:rsid w:val="00BE06D5"/>
    <w:rsid w:val="00BE0734"/>
    <w:rsid w:val="00BE0753"/>
    <w:rsid w:val="00BE0CBE"/>
    <w:rsid w:val="00BE0FA4"/>
    <w:rsid w:val="00BE116A"/>
    <w:rsid w:val="00BE11C0"/>
    <w:rsid w:val="00BE1306"/>
    <w:rsid w:val="00BE13C1"/>
    <w:rsid w:val="00BE13DF"/>
    <w:rsid w:val="00BE1741"/>
    <w:rsid w:val="00BE1846"/>
    <w:rsid w:val="00BE1A72"/>
    <w:rsid w:val="00BE1B1A"/>
    <w:rsid w:val="00BE1CFA"/>
    <w:rsid w:val="00BE1D67"/>
    <w:rsid w:val="00BE2A3D"/>
    <w:rsid w:val="00BE2CDA"/>
    <w:rsid w:val="00BE31C8"/>
    <w:rsid w:val="00BE32EC"/>
    <w:rsid w:val="00BE343D"/>
    <w:rsid w:val="00BE3474"/>
    <w:rsid w:val="00BE3625"/>
    <w:rsid w:val="00BE3737"/>
    <w:rsid w:val="00BE3852"/>
    <w:rsid w:val="00BE3AE7"/>
    <w:rsid w:val="00BE3C93"/>
    <w:rsid w:val="00BE3D1A"/>
    <w:rsid w:val="00BE3F4D"/>
    <w:rsid w:val="00BE40A7"/>
    <w:rsid w:val="00BE40C7"/>
    <w:rsid w:val="00BE414D"/>
    <w:rsid w:val="00BE4686"/>
    <w:rsid w:val="00BE484A"/>
    <w:rsid w:val="00BE48BF"/>
    <w:rsid w:val="00BE49A9"/>
    <w:rsid w:val="00BE4BF0"/>
    <w:rsid w:val="00BE4C49"/>
    <w:rsid w:val="00BE4C85"/>
    <w:rsid w:val="00BE4E64"/>
    <w:rsid w:val="00BE4EC0"/>
    <w:rsid w:val="00BE51CA"/>
    <w:rsid w:val="00BE523B"/>
    <w:rsid w:val="00BE56AF"/>
    <w:rsid w:val="00BE56BD"/>
    <w:rsid w:val="00BE5827"/>
    <w:rsid w:val="00BE5CDC"/>
    <w:rsid w:val="00BE5EB7"/>
    <w:rsid w:val="00BE63BB"/>
    <w:rsid w:val="00BE6AD4"/>
    <w:rsid w:val="00BE6E20"/>
    <w:rsid w:val="00BE6E75"/>
    <w:rsid w:val="00BE6EBB"/>
    <w:rsid w:val="00BE70EE"/>
    <w:rsid w:val="00BE7109"/>
    <w:rsid w:val="00BE7347"/>
    <w:rsid w:val="00BE735A"/>
    <w:rsid w:val="00BE7C11"/>
    <w:rsid w:val="00BE7E00"/>
    <w:rsid w:val="00BF00E7"/>
    <w:rsid w:val="00BF010F"/>
    <w:rsid w:val="00BF018F"/>
    <w:rsid w:val="00BF0572"/>
    <w:rsid w:val="00BF062D"/>
    <w:rsid w:val="00BF0A24"/>
    <w:rsid w:val="00BF1221"/>
    <w:rsid w:val="00BF139D"/>
    <w:rsid w:val="00BF1A90"/>
    <w:rsid w:val="00BF1B4A"/>
    <w:rsid w:val="00BF1C5C"/>
    <w:rsid w:val="00BF1E9F"/>
    <w:rsid w:val="00BF2018"/>
    <w:rsid w:val="00BF210A"/>
    <w:rsid w:val="00BF2365"/>
    <w:rsid w:val="00BF2416"/>
    <w:rsid w:val="00BF25F1"/>
    <w:rsid w:val="00BF288F"/>
    <w:rsid w:val="00BF2F48"/>
    <w:rsid w:val="00BF30BE"/>
    <w:rsid w:val="00BF3343"/>
    <w:rsid w:val="00BF3679"/>
    <w:rsid w:val="00BF37A4"/>
    <w:rsid w:val="00BF3D5A"/>
    <w:rsid w:val="00BF3DAB"/>
    <w:rsid w:val="00BF3E87"/>
    <w:rsid w:val="00BF3F86"/>
    <w:rsid w:val="00BF459D"/>
    <w:rsid w:val="00BF45BC"/>
    <w:rsid w:val="00BF4618"/>
    <w:rsid w:val="00BF4621"/>
    <w:rsid w:val="00BF49B6"/>
    <w:rsid w:val="00BF49EE"/>
    <w:rsid w:val="00BF4AAF"/>
    <w:rsid w:val="00BF5070"/>
    <w:rsid w:val="00BF50F4"/>
    <w:rsid w:val="00BF51F6"/>
    <w:rsid w:val="00BF5311"/>
    <w:rsid w:val="00BF53FC"/>
    <w:rsid w:val="00BF595B"/>
    <w:rsid w:val="00BF596C"/>
    <w:rsid w:val="00BF59CB"/>
    <w:rsid w:val="00BF5E22"/>
    <w:rsid w:val="00BF61DD"/>
    <w:rsid w:val="00BF657A"/>
    <w:rsid w:val="00BF66BA"/>
    <w:rsid w:val="00BF66BB"/>
    <w:rsid w:val="00BF6BE4"/>
    <w:rsid w:val="00BF6D2E"/>
    <w:rsid w:val="00BF7398"/>
    <w:rsid w:val="00BF7460"/>
    <w:rsid w:val="00BF75A4"/>
    <w:rsid w:val="00BF7803"/>
    <w:rsid w:val="00BF78FF"/>
    <w:rsid w:val="00BF79D5"/>
    <w:rsid w:val="00BF7A59"/>
    <w:rsid w:val="00BF7EB7"/>
    <w:rsid w:val="00C0049C"/>
    <w:rsid w:val="00C004EE"/>
    <w:rsid w:val="00C005A2"/>
    <w:rsid w:val="00C0097A"/>
    <w:rsid w:val="00C00CF8"/>
    <w:rsid w:val="00C00FC8"/>
    <w:rsid w:val="00C01256"/>
    <w:rsid w:val="00C013D8"/>
    <w:rsid w:val="00C013E6"/>
    <w:rsid w:val="00C014DF"/>
    <w:rsid w:val="00C01896"/>
    <w:rsid w:val="00C019CF"/>
    <w:rsid w:val="00C01AE3"/>
    <w:rsid w:val="00C01BC8"/>
    <w:rsid w:val="00C01BE7"/>
    <w:rsid w:val="00C01C23"/>
    <w:rsid w:val="00C01E4F"/>
    <w:rsid w:val="00C02202"/>
    <w:rsid w:val="00C02231"/>
    <w:rsid w:val="00C023A2"/>
    <w:rsid w:val="00C023C2"/>
    <w:rsid w:val="00C026B0"/>
    <w:rsid w:val="00C02747"/>
    <w:rsid w:val="00C02836"/>
    <w:rsid w:val="00C02B7F"/>
    <w:rsid w:val="00C02B95"/>
    <w:rsid w:val="00C02BB7"/>
    <w:rsid w:val="00C02E1E"/>
    <w:rsid w:val="00C02E5C"/>
    <w:rsid w:val="00C02F1B"/>
    <w:rsid w:val="00C031FF"/>
    <w:rsid w:val="00C03421"/>
    <w:rsid w:val="00C0356A"/>
    <w:rsid w:val="00C03583"/>
    <w:rsid w:val="00C03841"/>
    <w:rsid w:val="00C03AAB"/>
    <w:rsid w:val="00C03D3B"/>
    <w:rsid w:val="00C03F20"/>
    <w:rsid w:val="00C03F91"/>
    <w:rsid w:val="00C040F2"/>
    <w:rsid w:val="00C0413C"/>
    <w:rsid w:val="00C04620"/>
    <w:rsid w:val="00C0471B"/>
    <w:rsid w:val="00C04854"/>
    <w:rsid w:val="00C048B8"/>
    <w:rsid w:val="00C048DA"/>
    <w:rsid w:val="00C04E55"/>
    <w:rsid w:val="00C04E58"/>
    <w:rsid w:val="00C0555E"/>
    <w:rsid w:val="00C05671"/>
    <w:rsid w:val="00C057A1"/>
    <w:rsid w:val="00C05AFC"/>
    <w:rsid w:val="00C05B0D"/>
    <w:rsid w:val="00C05B93"/>
    <w:rsid w:val="00C05BF8"/>
    <w:rsid w:val="00C05E09"/>
    <w:rsid w:val="00C05E8B"/>
    <w:rsid w:val="00C05EE3"/>
    <w:rsid w:val="00C0606E"/>
    <w:rsid w:val="00C061C7"/>
    <w:rsid w:val="00C061F1"/>
    <w:rsid w:val="00C06546"/>
    <w:rsid w:val="00C066BC"/>
    <w:rsid w:val="00C069D2"/>
    <w:rsid w:val="00C06BC6"/>
    <w:rsid w:val="00C06C7D"/>
    <w:rsid w:val="00C06D8F"/>
    <w:rsid w:val="00C06E0F"/>
    <w:rsid w:val="00C07090"/>
    <w:rsid w:val="00C070C6"/>
    <w:rsid w:val="00C075E3"/>
    <w:rsid w:val="00C078CF"/>
    <w:rsid w:val="00C079A7"/>
    <w:rsid w:val="00C079C3"/>
    <w:rsid w:val="00C07B6A"/>
    <w:rsid w:val="00C07C8B"/>
    <w:rsid w:val="00C105D4"/>
    <w:rsid w:val="00C10614"/>
    <w:rsid w:val="00C1073A"/>
    <w:rsid w:val="00C1076C"/>
    <w:rsid w:val="00C108FC"/>
    <w:rsid w:val="00C1094C"/>
    <w:rsid w:val="00C10A33"/>
    <w:rsid w:val="00C10A39"/>
    <w:rsid w:val="00C10D6C"/>
    <w:rsid w:val="00C10DC3"/>
    <w:rsid w:val="00C10E23"/>
    <w:rsid w:val="00C110FA"/>
    <w:rsid w:val="00C11196"/>
    <w:rsid w:val="00C116F1"/>
    <w:rsid w:val="00C11F34"/>
    <w:rsid w:val="00C120E7"/>
    <w:rsid w:val="00C121EB"/>
    <w:rsid w:val="00C12322"/>
    <w:rsid w:val="00C123B5"/>
    <w:rsid w:val="00C12562"/>
    <w:rsid w:val="00C12689"/>
    <w:rsid w:val="00C126AF"/>
    <w:rsid w:val="00C12761"/>
    <w:rsid w:val="00C127B7"/>
    <w:rsid w:val="00C12994"/>
    <w:rsid w:val="00C12996"/>
    <w:rsid w:val="00C12DA5"/>
    <w:rsid w:val="00C12E85"/>
    <w:rsid w:val="00C12FD9"/>
    <w:rsid w:val="00C131D5"/>
    <w:rsid w:val="00C13248"/>
    <w:rsid w:val="00C1360C"/>
    <w:rsid w:val="00C13806"/>
    <w:rsid w:val="00C13A72"/>
    <w:rsid w:val="00C13B4B"/>
    <w:rsid w:val="00C13FF5"/>
    <w:rsid w:val="00C14069"/>
    <w:rsid w:val="00C1406E"/>
    <w:rsid w:val="00C140CB"/>
    <w:rsid w:val="00C14552"/>
    <w:rsid w:val="00C14586"/>
    <w:rsid w:val="00C147A4"/>
    <w:rsid w:val="00C147E1"/>
    <w:rsid w:val="00C14B61"/>
    <w:rsid w:val="00C14C5E"/>
    <w:rsid w:val="00C14C7D"/>
    <w:rsid w:val="00C153B0"/>
    <w:rsid w:val="00C155F5"/>
    <w:rsid w:val="00C159C2"/>
    <w:rsid w:val="00C15AFB"/>
    <w:rsid w:val="00C15ED5"/>
    <w:rsid w:val="00C16236"/>
    <w:rsid w:val="00C16E1D"/>
    <w:rsid w:val="00C17380"/>
    <w:rsid w:val="00C17598"/>
    <w:rsid w:val="00C17877"/>
    <w:rsid w:val="00C178FC"/>
    <w:rsid w:val="00C17AB5"/>
    <w:rsid w:val="00C17BAD"/>
    <w:rsid w:val="00C17F47"/>
    <w:rsid w:val="00C201BA"/>
    <w:rsid w:val="00C202EA"/>
    <w:rsid w:val="00C2043A"/>
    <w:rsid w:val="00C20B90"/>
    <w:rsid w:val="00C20BBC"/>
    <w:rsid w:val="00C20C90"/>
    <w:rsid w:val="00C20CCC"/>
    <w:rsid w:val="00C20DB5"/>
    <w:rsid w:val="00C21233"/>
    <w:rsid w:val="00C21595"/>
    <w:rsid w:val="00C21829"/>
    <w:rsid w:val="00C21B0A"/>
    <w:rsid w:val="00C21B5A"/>
    <w:rsid w:val="00C21E4A"/>
    <w:rsid w:val="00C21E7A"/>
    <w:rsid w:val="00C220DF"/>
    <w:rsid w:val="00C2217D"/>
    <w:rsid w:val="00C22204"/>
    <w:rsid w:val="00C2248F"/>
    <w:rsid w:val="00C225A2"/>
    <w:rsid w:val="00C225A6"/>
    <w:rsid w:val="00C22980"/>
    <w:rsid w:val="00C23085"/>
    <w:rsid w:val="00C23466"/>
    <w:rsid w:val="00C2367D"/>
    <w:rsid w:val="00C2367E"/>
    <w:rsid w:val="00C2380F"/>
    <w:rsid w:val="00C23981"/>
    <w:rsid w:val="00C23B59"/>
    <w:rsid w:val="00C241F2"/>
    <w:rsid w:val="00C2431B"/>
    <w:rsid w:val="00C243FD"/>
    <w:rsid w:val="00C245A3"/>
    <w:rsid w:val="00C2483B"/>
    <w:rsid w:val="00C249DA"/>
    <w:rsid w:val="00C24B30"/>
    <w:rsid w:val="00C25025"/>
    <w:rsid w:val="00C2502A"/>
    <w:rsid w:val="00C250C6"/>
    <w:rsid w:val="00C254C2"/>
    <w:rsid w:val="00C25757"/>
    <w:rsid w:val="00C25C90"/>
    <w:rsid w:val="00C25E84"/>
    <w:rsid w:val="00C25F56"/>
    <w:rsid w:val="00C26110"/>
    <w:rsid w:val="00C26281"/>
    <w:rsid w:val="00C262F5"/>
    <w:rsid w:val="00C26533"/>
    <w:rsid w:val="00C26B0F"/>
    <w:rsid w:val="00C26C53"/>
    <w:rsid w:val="00C272E7"/>
    <w:rsid w:val="00C2736C"/>
    <w:rsid w:val="00C275C7"/>
    <w:rsid w:val="00C27973"/>
    <w:rsid w:val="00C27993"/>
    <w:rsid w:val="00C27A13"/>
    <w:rsid w:val="00C27B6E"/>
    <w:rsid w:val="00C27C13"/>
    <w:rsid w:val="00C27C4F"/>
    <w:rsid w:val="00C30023"/>
    <w:rsid w:val="00C302B9"/>
    <w:rsid w:val="00C3047C"/>
    <w:rsid w:val="00C3055A"/>
    <w:rsid w:val="00C305BF"/>
    <w:rsid w:val="00C30827"/>
    <w:rsid w:val="00C30B88"/>
    <w:rsid w:val="00C30DAE"/>
    <w:rsid w:val="00C30E2E"/>
    <w:rsid w:val="00C310D9"/>
    <w:rsid w:val="00C31198"/>
    <w:rsid w:val="00C31338"/>
    <w:rsid w:val="00C314C4"/>
    <w:rsid w:val="00C315B4"/>
    <w:rsid w:val="00C316AB"/>
    <w:rsid w:val="00C31781"/>
    <w:rsid w:val="00C318E0"/>
    <w:rsid w:val="00C31A0F"/>
    <w:rsid w:val="00C31CC2"/>
    <w:rsid w:val="00C31E05"/>
    <w:rsid w:val="00C31E40"/>
    <w:rsid w:val="00C31F32"/>
    <w:rsid w:val="00C321C8"/>
    <w:rsid w:val="00C3240E"/>
    <w:rsid w:val="00C324D9"/>
    <w:rsid w:val="00C32633"/>
    <w:rsid w:val="00C3268D"/>
    <w:rsid w:val="00C32B01"/>
    <w:rsid w:val="00C32BA1"/>
    <w:rsid w:val="00C32FD0"/>
    <w:rsid w:val="00C331EE"/>
    <w:rsid w:val="00C33303"/>
    <w:rsid w:val="00C33371"/>
    <w:rsid w:val="00C333B8"/>
    <w:rsid w:val="00C3354B"/>
    <w:rsid w:val="00C3356C"/>
    <w:rsid w:val="00C3366C"/>
    <w:rsid w:val="00C33922"/>
    <w:rsid w:val="00C33CEF"/>
    <w:rsid w:val="00C33EAF"/>
    <w:rsid w:val="00C33EB6"/>
    <w:rsid w:val="00C33EBD"/>
    <w:rsid w:val="00C340C9"/>
    <w:rsid w:val="00C3444F"/>
    <w:rsid w:val="00C345EC"/>
    <w:rsid w:val="00C34927"/>
    <w:rsid w:val="00C34AAF"/>
    <w:rsid w:val="00C34BF2"/>
    <w:rsid w:val="00C34C3B"/>
    <w:rsid w:val="00C34D8E"/>
    <w:rsid w:val="00C35238"/>
    <w:rsid w:val="00C353DB"/>
    <w:rsid w:val="00C353E5"/>
    <w:rsid w:val="00C354A3"/>
    <w:rsid w:val="00C354CD"/>
    <w:rsid w:val="00C3552C"/>
    <w:rsid w:val="00C3578A"/>
    <w:rsid w:val="00C359AC"/>
    <w:rsid w:val="00C35A9D"/>
    <w:rsid w:val="00C35C5F"/>
    <w:rsid w:val="00C35F57"/>
    <w:rsid w:val="00C361BA"/>
    <w:rsid w:val="00C36469"/>
    <w:rsid w:val="00C3652F"/>
    <w:rsid w:val="00C366AB"/>
    <w:rsid w:val="00C366D4"/>
    <w:rsid w:val="00C366D8"/>
    <w:rsid w:val="00C36E12"/>
    <w:rsid w:val="00C3704B"/>
    <w:rsid w:val="00C37300"/>
    <w:rsid w:val="00C376CA"/>
    <w:rsid w:val="00C37734"/>
    <w:rsid w:val="00C37ABF"/>
    <w:rsid w:val="00C37CC6"/>
    <w:rsid w:val="00C37F32"/>
    <w:rsid w:val="00C40008"/>
    <w:rsid w:val="00C4004C"/>
    <w:rsid w:val="00C400F1"/>
    <w:rsid w:val="00C40569"/>
    <w:rsid w:val="00C40920"/>
    <w:rsid w:val="00C40C02"/>
    <w:rsid w:val="00C41498"/>
    <w:rsid w:val="00C41EA7"/>
    <w:rsid w:val="00C421C4"/>
    <w:rsid w:val="00C4225E"/>
    <w:rsid w:val="00C42431"/>
    <w:rsid w:val="00C424BB"/>
    <w:rsid w:val="00C424E1"/>
    <w:rsid w:val="00C425FA"/>
    <w:rsid w:val="00C42661"/>
    <w:rsid w:val="00C42711"/>
    <w:rsid w:val="00C42913"/>
    <w:rsid w:val="00C42C0C"/>
    <w:rsid w:val="00C42D37"/>
    <w:rsid w:val="00C42D55"/>
    <w:rsid w:val="00C42DBD"/>
    <w:rsid w:val="00C42F07"/>
    <w:rsid w:val="00C4335F"/>
    <w:rsid w:val="00C434E2"/>
    <w:rsid w:val="00C436F6"/>
    <w:rsid w:val="00C439EE"/>
    <w:rsid w:val="00C43B2D"/>
    <w:rsid w:val="00C442D2"/>
    <w:rsid w:val="00C4452C"/>
    <w:rsid w:val="00C44837"/>
    <w:rsid w:val="00C44955"/>
    <w:rsid w:val="00C44B7A"/>
    <w:rsid w:val="00C44ED6"/>
    <w:rsid w:val="00C44FE5"/>
    <w:rsid w:val="00C450FA"/>
    <w:rsid w:val="00C451B6"/>
    <w:rsid w:val="00C4534F"/>
    <w:rsid w:val="00C4536F"/>
    <w:rsid w:val="00C453B7"/>
    <w:rsid w:val="00C45479"/>
    <w:rsid w:val="00C4563C"/>
    <w:rsid w:val="00C4595E"/>
    <w:rsid w:val="00C45972"/>
    <w:rsid w:val="00C45AB5"/>
    <w:rsid w:val="00C45D7F"/>
    <w:rsid w:val="00C45DC7"/>
    <w:rsid w:val="00C45EB9"/>
    <w:rsid w:val="00C45F96"/>
    <w:rsid w:val="00C4604B"/>
    <w:rsid w:val="00C46091"/>
    <w:rsid w:val="00C46442"/>
    <w:rsid w:val="00C46738"/>
    <w:rsid w:val="00C46983"/>
    <w:rsid w:val="00C46C24"/>
    <w:rsid w:val="00C46C2B"/>
    <w:rsid w:val="00C4751F"/>
    <w:rsid w:val="00C475CD"/>
    <w:rsid w:val="00C4760B"/>
    <w:rsid w:val="00C47840"/>
    <w:rsid w:val="00C478A3"/>
    <w:rsid w:val="00C47939"/>
    <w:rsid w:val="00C47ACC"/>
    <w:rsid w:val="00C47B0B"/>
    <w:rsid w:val="00C47BB2"/>
    <w:rsid w:val="00C47D2C"/>
    <w:rsid w:val="00C50029"/>
    <w:rsid w:val="00C50483"/>
    <w:rsid w:val="00C50743"/>
    <w:rsid w:val="00C508E7"/>
    <w:rsid w:val="00C50C66"/>
    <w:rsid w:val="00C50E0F"/>
    <w:rsid w:val="00C512E4"/>
    <w:rsid w:val="00C5137A"/>
    <w:rsid w:val="00C5179D"/>
    <w:rsid w:val="00C517BA"/>
    <w:rsid w:val="00C519E7"/>
    <w:rsid w:val="00C51A82"/>
    <w:rsid w:val="00C51AB3"/>
    <w:rsid w:val="00C51CFC"/>
    <w:rsid w:val="00C51F6B"/>
    <w:rsid w:val="00C526BD"/>
    <w:rsid w:val="00C52859"/>
    <w:rsid w:val="00C52C17"/>
    <w:rsid w:val="00C52EB4"/>
    <w:rsid w:val="00C530AC"/>
    <w:rsid w:val="00C53181"/>
    <w:rsid w:val="00C53A18"/>
    <w:rsid w:val="00C53D64"/>
    <w:rsid w:val="00C53E57"/>
    <w:rsid w:val="00C54191"/>
    <w:rsid w:val="00C54685"/>
    <w:rsid w:val="00C54D51"/>
    <w:rsid w:val="00C550F5"/>
    <w:rsid w:val="00C5512E"/>
    <w:rsid w:val="00C55579"/>
    <w:rsid w:val="00C55617"/>
    <w:rsid w:val="00C55644"/>
    <w:rsid w:val="00C557D9"/>
    <w:rsid w:val="00C558E6"/>
    <w:rsid w:val="00C5600F"/>
    <w:rsid w:val="00C56062"/>
    <w:rsid w:val="00C561BE"/>
    <w:rsid w:val="00C5691E"/>
    <w:rsid w:val="00C57206"/>
    <w:rsid w:val="00C573ED"/>
    <w:rsid w:val="00C5760A"/>
    <w:rsid w:val="00C577B3"/>
    <w:rsid w:val="00C57917"/>
    <w:rsid w:val="00C57A88"/>
    <w:rsid w:val="00C57C40"/>
    <w:rsid w:val="00C57CEF"/>
    <w:rsid w:val="00C6080F"/>
    <w:rsid w:val="00C608BB"/>
    <w:rsid w:val="00C608C9"/>
    <w:rsid w:val="00C60959"/>
    <w:rsid w:val="00C6096A"/>
    <w:rsid w:val="00C60C31"/>
    <w:rsid w:val="00C60D4F"/>
    <w:rsid w:val="00C60D7A"/>
    <w:rsid w:val="00C61564"/>
    <w:rsid w:val="00C61635"/>
    <w:rsid w:val="00C6183C"/>
    <w:rsid w:val="00C618FA"/>
    <w:rsid w:val="00C61A31"/>
    <w:rsid w:val="00C61B44"/>
    <w:rsid w:val="00C61FC4"/>
    <w:rsid w:val="00C620EA"/>
    <w:rsid w:val="00C624CF"/>
    <w:rsid w:val="00C62654"/>
    <w:rsid w:val="00C626B8"/>
    <w:rsid w:val="00C62999"/>
    <w:rsid w:val="00C62A20"/>
    <w:rsid w:val="00C62A56"/>
    <w:rsid w:val="00C62A89"/>
    <w:rsid w:val="00C62D15"/>
    <w:rsid w:val="00C63256"/>
    <w:rsid w:val="00C63261"/>
    <w:rsid w:val="00C63490"/>
    <w:rsid w:val="00C636F5"/>
    <w:rsid w:val="00C63A46"/>
    <w:rsid w:val="00C63E04"/>
    <w:rsid w:val="00C640BB"/>
    <w:rsid w:val="00C6415C"/>
    <w:rsid w:val="00C64582"/>
    <w:rsid w:val="00C64658"/>
    <w:rsid w:val="00C648E4"/>
    <w:rsid w:val="00C64BD1"/>
    <w:rsid w:val="00C64DF7"/>
    <w:rsid w:val="00C64F7D"/>
    <w:rsid w:val="00C6503C"/>
    <w:rsid w:val="00C6518A"/>
    <w:rsid w:val="00C65299"/>
    <w:rsid w:val="00C65423"/>
    <w:rsid w:val="00C65A79"/>
    <w:rsid w:val="00C661E2"/>
    <w:rsid w:val="00C6673E"/>
    <w:rsid w:val="00C66A30"/>
    <w:rsid w:val="00C66BBE"/>
    <w:rsid w:val="00C6725C"/>
    <w:rsid w:val="00C67528"/>
    <w:rsid w:val="00C679BE"/>
    <w:rsid w:val="00C70259"/>
    <w:rsid w:val="00C702C9"/>
    <w:rsid w:val="00C705C7"/>
    <w:rsid w:val="00C70881"/>
    <w:rsid w:val="00C70CC9"/>
    <w:rsid w:val="00C70F92"/>
    <w:rsid w:val="00C71148"/>
    <w:rsid w:val="00C711CD"/>
    <w:rsid w:val="00C7152D"/>
    <w:rsid w:val="00C71F62"/>
    <w:rsid w:val="00C72028"/>
    <w:rsid w:val="00C720B7"/>
    <w:rsid w:val="00C7213D"/>
    <w:rsid w:val="00C72708"/>
    <w:rsid w:val="00C7283E"/>
    <w:rsid w:val="00C728A4"/>
    <w:rsid w:val="00C732A8"/>
    <w:rsid w:val="00C732B0"/>
    <w:rsid w:val="00C732F3"/>
    <w:rsid w:val="00C733B7"/>
    <w:rsid w:val="00C73424"/>
    <w:rsid w:val="00C734F3"/>
    <w:rsid w:val="00C738A7"/>
    <w:rsid w:val="00C7391A"/>
    <w:rsid w:val="00C73A9C"/>
    <w:rsid w:val="00C73CE0"/>
    <w:rsid w:val="00C73E23"/>
    <w:rsid w:val="00C74067"/>
    <w:rsid w:val="00C7414C"/>
    <w:rsid w:val="00C74154"/>
    <w:rsid w:val="00C7416D"/>
    <w:rsid w:val="00C742C8"/>
    <w:rsid w:val="00C74370"/>
    <w:rsid w:val="00C743AE"/>
    <w:rsid w:val="00C744D6"/>
    <w:rsid w:val="00C746A3"/>
    <w:rsid w:val="00C746D8"/>
    <w:rsid w:val="00C749B1"/>
    <w:rsid w:val="00C74AEF"/>
    <w:rsid w:val="00C74F0D"/>
    <w:rsid w:val="00C75749"/>
    <w:rsid w:val="00C759E0"/>
    <w:rsid w:val="00C75ACF"/>
    <w:rsid w:val="00C75F2F"/>
    <w:rsid w:val="00C760A2"/>
    <w:rsid w:val="00C760B8"/>
    <w:rsid w:val="00C766B4"/>
    <w:rsid w:val="00C76709"/>
    <w:rsid w:val="00C76841"/>
    <w:rsid w:val="00C76C77"/>
    <w:rsid w:val="00C76DF8"/>
    <w:rsid w:val="00C76E93"/>
    <w:rsid w:val="00C772F5"/>
    <w:rsid w:val="00C7761C"/>
    <w:rsid w:val="00C779CF"/>
    <w:rsid w:val="00C779E3"/>
    <w:rsid w:val="00C77D82"/>
    <w:rsid w:val="00C802CF"/>
    <w:rsid w:val="00C803AE"/>
    <w:rsid w:val="00C80980"/>
    <w:rsid w:val="00C80B25"/>
    <w:rsid w:val="00C80D35"/>
    <w:rsid w:val="00C80E94"/>
    <w:rsid w:val="00C81124"/>
    <w:rsid w:val="00C812EA"/>
    <w:rsid w:val="00C815C4"/>
    <w:rsid w:val="00C815D9"/>
    <w:rsid w:val="00C81B02"/>
    <w:rsid w:val="00C81BEC"/>
    <w:rsid w:val="00C81DC7"/>
    <w:rsid w:val="00C81E64"/>
    <w:rsid w:val="00C81ECA"/>
    <w:rsid w:val="00C8246F"/>
    <w:rsid w:val="00C824A2"/>
    <w:rsid w:val="00C829E4"/>
    <w:rsid w:val="00C82A2A"/>
    <w:rsid w:val="00C82C5F"/>
    <w:rsid w:val="00C82E0F"/>
    <w:rsid w:val="00C83468"/>
    <w:rsid w:val="00C835A3"/>
    <w:rsid w:val="00C836C4"/>
    <w:rsid w:val="00C8374E"/>
    <w:rsid w:val="00C838CF"/>
    <w:rsid w:val="00C838D0"/>
    <w:rsid w:val="00C83B62"/>
    <w:rsid w:val="00C83C79"/>
    <w:rsid w:val="00C83F6C"/>
    <w:rsid w:val="00C84122"/>
    <w:rsid w:val="00C8435B"/>
    <w:rsid w:val="00C84368"/>
    <w:rsid w:val="00C84454"/>
    <w:rsid w:val="00C8468D"/>
    <w:rsid w:val="00C84796"/>
    <w:rsid w:val="00C84C4E"/>
    <w:rsid w:val="00C84D24"/>
    <w:rsid w:val="00C8501D"/>
    <w:rsid w:val="00C85024"/>
    <w:rsid w:val="00C850F7"/>
    <w:rsid w:val="00C851AB"/>
    <w:rsid w:val="00C8540A"/>
    <w:rsid w:val="00C85495"/>
    <w:rsid w:val="00C8554D"/>
    <w:rsid w:val="00C85AB5"/>
    <w:rsid w:val="00C85ACD"/>
    <w:rsid w:val="00C85B4F"/>
    <w:rsid w:val="00C85B90"/>
    <w:rsid w:val="00C85ED8"/>
    <w:rsid w:val="00C8601B"/>
    <w:rsid w:val="00C86114"/>
    <w:rsid w:val="00C861E2"/>
    <w:rsid w:val="00C86227"/>
    <w:rsid w:val="00C862E1"/>
    <w:rsid w:val="00C86357"/>
    <w:rsid w:val="00C86379"/>
    <w:rsid w:val="00C86879"/>
    <w:rsid w:val="00C868AC"/>
    <w:rsid w:val="00C86940"/>
    <w:rsid w:val="00C869BE"/>
    <w:rsid w:val="00C86ACF"/>
    <w:rsid w:val="00C86E09"/>
    <w:rsid w:val="00C86E5F"/>
    <w:rsid w:val="00C876F8"/>
    <w:rsid w:val="00C87744"/>
    <w:rsid w:val="00C87CFF"/>
    <w:rsid w:val="00C90182"/>
    <w:rsid w:val="00C90205"/>
    <w:rsid w:val="00C9032C"/>
    <w:rsid w:val="00C9034C"/>
    <w:rsid w:val="00C903FC"/>
    <w:rsid w:val="00C90617"/>
    <w:rsid w:val="00C9080B"/>
    <w:rsid w:val="00C90BC8"/>
    <w:rsid w:val="00C90C3A"/>
    <w:rsid w:val="00C913C4"/>
    <w:rsid w:val="00C91857"/>
    <w:rsid w:val="00C921A2"/>
    <w:rsid w:val="00C925CE"/>
    <w:rsid w:val="00C92798"/>
    <w:rsid w:val="00C92A42"/>
    <w:rsid w:val="00C92A8C"/>
    <w:rsid w:val="00C92BCF"/>
    <w:rsid w:val="00C92DD7"/>
    <w:rsid w:val="00C9315A"/>
    <w:rsid w:val="00C93384"/>
    <w:rsid w:val="00C9397E"/>
    <w:rsid w:val="00C939D0"/>
    <w:rsid w:val="00C93FF7"/>
    <w:rsid w:val="00C940D1"/>
    <w:rsid w:val="00C944BC"/>
    <w:rsid w:val="00C945C7"/>
    <w:rsid w:val="00C9469A"/>
    <w:rsid w:val="00C94767"/>
    <w:rsid w:val="00C94CE4"/>
    <w:rsid w:val="00C94DB6"/>
    <w:rsid w:val="00C95058"/>
    <w:rsid w:val="00C950FE"/>
    <w:rsid w:val="00C95274"/>
    <w:rsid w:val="00C955E4"/>
    <w:rsid w:val="00C956DD"/>
    <w:rsid w:val="00C95A3B"/>
    <w:rsid w:val="00C95AB5"/>
    <w:rsid w:val="00C95CF1"/>
    <w:rsid w:val="00C95F43"/>
    <w:rsid w:val="00C961C4"/>
    <w:rsid w:val="00C96226"/>
    <w:rsid w:val="00C964FA"/>
    <w:rsid w:val="00C96725"/>
    <w:rsid w:val="00C96B84"/>
    <w:rsid w:val="00C97041"/>
    <w:rsid w:val="00C971CA"/>
    <w:rsid w:val="00C97729"/>
    <w:rsid w:val="00C978A7"/>
    <w:rsid w:val="00C97A04"/>
    <w:rsid w:val="00CA03E4"/>
    <w:rsid w:val="00CA041C"/>
    <w:rsid w:val="00CA0597"/>
    <w:rsid w:val="00CA0779"/>
    <w:rsid w:val="00CA0815"/>
    <w:rsid w:val="00CA0A5D"/>
    <w:rsid w:val="00CA0BB2"/>
    <w:rsid w:val="00CA0BFA"/>
    <w:rsid w:val="00CA0CCC"/>
    <w:rsid w:val="00CA0E04"/>
    <w:rsid w:val="00CA0F17"/>
    <w:rsid w:val="00CA1193"/>
    <w:rsid w:val="00CA1887"/>
    <w:rsid w:val="00CA194B"/>
    <w:rsid w:val="00CA1985"/>
    <w:rsid w:val="00CA1997"/>
    <w:rsid w:val="00CA1C52"/>
    <w:rsid w:val="00CA1CB1"/>
    <w:rsid w:val="00CA1E53"/>
    <w:rsid w:val="00CA21E5"/>
    <w:rsid w:val="00CA229D"/>
    <w:rsid w:val="00CA22A1"/>
    <w:rsid w:val="00CA253C"/>
    <w:rsid w:val="00CA2572"/>
    <w:rsid w:val="00CA278B"/>
    <w:rsid w:val="00CA3312"/>
    <w:rsid w:val="00CA3583"/>
    <w:rsid w:val="00CA3648"/>
    <w:rsid w:val="00CA372D"/>
    <w:rsid w:val="00CA375F"/>
    <w:rsid w:val="00CA391C"/>
    <w:rsid w:val="00CA39DC"/>
    <w:rsid w:val="00CA3A1B"/>
    <w:rsid w:val="00CA3A92"/>
    <w:rsid w:val="00CA4124"/>
    <w:rsid w:val="00CA44CD"/>
    <w:rsid w:val="00CA48D5"/>
    <w:rsid w:val="00CA4950"/>
    <w:rsid w:val="00CA49FA"/>
    <w:rsid w:val="00CA4AA9"/>
    <w:rsid w:val="00CA4E95"/>
    <w:rsid w:val="00CA4F2F"/>
    <w:rsid w:val="00CA4F8B"/>
    <w:rsid w:val="00CA5008"/>
    <w:rsid w:val="00CA503B"/>
    <w:rsid w:val="00CA5040"/>
    <w:rsid w:val="00CA515F"/>
    <w:rsid w:val="00CA5365"/>
    <w:rsid w:val="00CA5427"/>
    <w:rsid w:val="00CA557F"/>
    <w:rsid w:val="00CA6053"/>
    <w:rsid w:val="00CA64F9"/>
    <w:rsid w:val="00CA6B24"/>
    <w:rsid w:val="00CA6BF9"/>
    <w:rsid w:val="00CA6CDF"/>
    <w:rsid w:val="00CA71D0"/>
    <w:rsid w:val="00CA7519"/>
    <w:rsid w:val="00CA7521"/>
    <w:rsid w:val="00CA75FD"/>
    <w:rsid w:val="00CA7906"/>
    <w:rsid w:val="00CA7E5D"/>
    <w:rsid w:val="00CB03A3"/>
    <w:rsid w:val="00CB07AB"/>
    <w:rsid w:val="00CB0A82"/>
    <w:rsid w:val="00CB0B10"/>
    <w:rsid w:val="00CB0B8D"/>
    <w:rsid w:val="00CB0DB2"/>
    <w:rsid w:val="00CB0F6B"/>
    <w:rsid w:val="00CB10AE"/>
    <w:rsid w:val="00CB129B"/>
    <w:rsid w:val="00CB180C"/>
    <w:rsid w:val="00CB18F4"/>
    <w:rsid w:val="00CB1B0D"/>
    <w:rsid w:val="00CB1C38"/>
    <w:rsid w:val="00CB1CC7"/>
    <w:rsid w:val="00CB24EB"/>
    <w:rsid w:val="00CB2759"/>
    <w:rsid w:val="00CB275D"/>
    <w:rsid w:val="00CB27DD"/>
    <w:rsid w:val="00CB2B1B"/>
    <w:rsid w:val="00CB2B43"/>
    <w:rsid w:val="00CB2BA4"/>
    <w:rsid w:val="00CB2BAD"/>
    <w:rsid w:val="00CB3057"/>
    <w:rsid w:val="00CB3440"/>
    <w:rsid w:val="00CB34B7"/>
    <w:rsid w:val="00CB369F"/>
    <w:rsid w:val="00CB3D5A"/>
    <w:rsid w:val="00CB40EE"/>
    <w:rsid w:val="00CB4244"/>
    <w:rsid w:val="00CB44AF"/>
    <w:rsid w:val="00CB4E3B"/>
    <w:rsid w:val="00CB5143"/>
    <w:rsid w:val="00CB543E"/>
    <w:rsid w:val="00CB5469"/>
    <w:rsid w:val="00CB549A"/>
    <w:rsid w:val="00CB5AD3"/>
    <w:rsid w:val="00CB5D0B"/>
    <w:rsid w:val="00CB5D1D"/>
    <w:rsid w:val="00CB6133"/>
    <w:rsid w:val="00CB6135"/>
    <w:rsid w:val="00CB622E"/>
    <w:rsid w:val="00CB6501"/>
    <w:rsid w:val="00CB6B3A"/>
    <w:rsid w:val="00CB6CE8"/>
    <w:rsid w:val="00CB6E5A"/>
    <w:rsid w:val="00CB6F4E"/>
    <w:rsid w:val="00CB6F8D"/>
    <w:rsid w:val="00CB7237"/>
    <w:rsid w:val="00CB73EE"/>
    <w:rsid w:val="00CB75B9"/>
    <w:rsid w:val="00CB7D1B"/>
    <w:rsid w:val="00CB7E24"/>
    <w:rsid w:val="00CB7F15"/>
    <w:rsid w:val="00CC006F"/>
    <w:rsid w:val="00CC00FB"/>
    <w:rsid w:val="00CC0251"/>
    <w:rsid w:val="00CC0376"/>
    <w:rsid w:val="00CC055B"/>
    <w:rsid w:val="00CC055D"/>
    <w:rsid w:val="00CC057A"/>
    <w:rsid w:val="00CC05E0"/>
    <w:rsid w:val="00CC07EC"/>
    <w:rsid w:val="00CC087B"/>
    <w:rsid w:val="00CC0BA4"/>
    <w:rsid w:val="00CC0EE1"/>
    <w:rsid w:val="00CC127F"/>
    <w:rsid w:val="00CC141E"/>
    <w:rsid w:val="00CC1435"/>
    <w:rsid w:val="00CC16C6"/>
    <w:rsid w:val="00CC1A03"/>
    <w:rsid w:val="00CC1A61"/>
    <w:rsid w:val="00CC1B34"/>
    <w:rsid w:val="00CC2055"/>
    <w:rsid w:val="00CC22E2"/>
    <w:rsid w:val="00CC235D"/>
    <w:rsid w:val="00CC25D9"/>
    <w:rsid w:val="00CC2801"/>
    <w:rsid w:val="00CC28AC"/>
    <w:rsid w:val="00CC2CFB"/>
    <w:rsid w:val="00CC2E5D"/>
    <w:rsid w:val="00CC2FF9"/>
    <w:rsid w:val="00CC3107"/>
    <w:rsid w:val="00CC3292"/>
    <w:rsid w:val="00CC3567"/>
    <w:rsid w:val="00CC371A"/>
    <w:rsid w:val="00CC4421"/>
    <w:rsid w:val="00CC48BB"/>
    <w:rsid w:val="00CC4C74"/>
    <w:rsid w:val="00CC4CEA"/>
    <w:rsid w:val="00CC50CA"/>
    <w:rsid w:val="00CC55BC"/>
    <w:rsid w:val="00CC5708"/>
    <w:rsid w:val="00CC57D3"/>
    <w:rsid w:val="00CC5EA4"/>
    <w:rsid w:val="00CC6738"/>
    <w:rsid w:val="00CC6F9E"/>
    <w:rsid w:val="00CC70EE"/>
    <w:rsid w:val="00CC7137"/>
    <w:rsid w:val="00CC796D"/>
    <w:rsid w:val="00CC7B8A"/>
    <w:rsid w:val="00CD0306"/>
    <w:rsid w:val="00CD03A8"/>
    <w:rsid w:val="00CD0401"/>
    <w:rsid w:val="00CD052F"/>
    <w:rsid w:val="00CD0597"/>
    <w:rsid w:val="00CD0598"/>
    <w:rsid w:val="00CD0BD8"/>
    <w:rsid w:val="00CD0CCC"/>
    <w:rsid w:val="00CD0EC0"/>
    <w:rsid w:val="00CD11CB"/>
    <w:rsid w:val="00CD1491"/>
    <w:rsid w:val="00CD150D"/>
    <w:rsid w:val="00CD16B7"/>
    <w:rsid w:val="00CD199B"/>
    <w:rsid w:val="00CD1C30"/>
    <w:rsid w:val="00CD1D4D"/>
    <w:rsid w:val="00CD1ECF"/>
    <w:rsid w:val="00CD20BC"/>
    <w:rsid w:val="00CD24CA"/>
    <w:rsid w:val="00CD2766"/>
    <w:rsid w:val="00CD2E92"/>
    <w:rsid w:val="00CD2F06"/>
    <w:rsid w:val="00CD2FA0"/>
    <w:rsid w:val="00CD31F8"/>
    <w:rsid w:val="00CD3431"/>
    <w:rsid w:val="00CD3531"/>
    <w:rsid w:val="00CD35E0"/>
    <w:rsid w:val="00CD3962"/>
    <w:rsid w:val="00CD3C96"/>
    <w:rsid w:val="00CD404D"/>
    <w:rsid w:val="00CD40C1"/>
    <w:rsid w:val="00CD40F0"/>
    <w:rsid w:val="00CD431C"/>
    <w:rsid w:val="00CD45B6"/>
    <w:rsid w:val="00CD45DA"/>
    <w:rsid w:val="00CD4639"/>
    <w:rsid w:val="00CD47A1"/>
    <w:rsid w:val="00CD4852"/>
    <w:rsid w:val="00CD4920"/>
    <w:rsid w:val="00CD4BA9"/>
    <w:rsid w:val="00CD5784"/>
    <w:rsid w:val="00CD5A4B"/>
    <w:rsid w:val="00CD5BDD"/>
    <w:rsid w:val="00CD5FC0"/>
    <w:rsid w:val="00CD61B2"/>
    <w:rsid w:val="00CD61DA"/>
    <w:rsid w:val="00CD6671"/>
    <w:rsid w:val="00CD66AD"/>
    <w:rsid w:val="00CD6708"/>
    <w:rsid w:val="00CD6866"/>
    <w:rsid w:val="00CD6BDF"/>
    <w:rsid w:val="00CD6E80"/>
    <w:rsid w:val="00CD7014"/>
    <w:rsid w:val="00CD7114"/>
    <w:rsid w:val="00CD72E6"/>
    <w:rsid w:val="00CD72F0"/>
    <w:rsid w:val="00CD7364"/>
    <w:rsid w:val="00CD7942"/>
    <w:rsid w:val="00CD7963"/>
    <w:rsid w:val="00CD7A2E"/>
    <w:rsid w:val="00CE007A"/>
    <w:rsid w:val="00CE0101"/>
    <w:rsid w:val="00CE0243"/>
    <w:rsid w:val="00CE03F3"/>
    <w:rsid w:val="00CE0503"/>
    <w:rsid w:val="00CE0695"/>
    <w:rsid w:val="00CE0CC1"/>
    <w:rsid w:val="00CE0F3E"/>
    <w:rsid w:val="00CE1047"/>
    <w:rsid w:val="00CE10E4"/>
    <w:rsid w:val="00CE11B5"/>
    <w:rsid w:val="00CE151B"/>
    <w:rsid w:val="00CE15FA"/>
    <w:rsid w:val="00CE1849"/>
    <w:rsid w:val="00CE193A"/>
    <w:rsid w:val="00CE1990"/>
    <w:rsid w:val="00CE199C"/>
    <w:rsid w:val="00CE1DE5"/>
    <w:rsid w:val="00CE24B1"/>
    <w:rsid w:val="00CE2920"/>
    <w:rsid w:val="00CE2B2D"/>
    <w:rsid w:val="00CE2C5D"/>
    <w:rsid w:val="00CE2E09"/>
    <w:rsid w:val="00CE2F6A"/>
    <w:rsid w:val="00CE30B9"/>
    <w:rsid w:val="00CE34A4"/>
    <w:rsid w:val="00CE359D"/>
    <w:rsid w:val="00CE35B7"/>
    <w:rsid w:val="00CE37DD"/>
    <w:rsid w:val="00CE3A94"/>
    <w:rsid w:val="00CE3BAC"/>
    <w:rsid w:val="00CE3EF8"/>
    <w:rsid w:val="00CE41E1"/>
    <w:rsid w:val="00CE4227"/>
    <w:rsid w:val="00CE48D4"/>
    <w:rsid w:val="00CE4BAA"/>
    <w:rsid w:val="00CE4F49"/>
    <w:rsid w:val="00CE5179"/>
    <w:rsid w:val="00CE589B"/>
    <w:rsid w:val="00CE5B38"/>
    <w:rsid w:val="00CE5C36"/>
    <w:rsid w:val="00CE5D60"/>
    <w:rsid w:val="00CE61BB"/>
    <w:rsid w:val="00CE61C5"/>
    <w:rsid w:val="00CE6215"/>
    <w:rsid w:val="00CE638B"/>
    <w:rsid w:val="00CE6391"/>
    <w:rsid w:val="00CE66D3"/>
    <w:rsid w:val="00CE6702"/>
    <w:rsid w:val="00CE6BDC"/>
    <w:rsid w:val="00CE6C03"/>
    <w:rsid w:val="00CE6E6C"/>
    <w:rsid w:val="00CE6F42"/>
    <w:rsid w:val="00CE6FC4"/>
    <w:rsid w:val="00CE7005"/>
    <w:rsid w:val="00CE710E"/>
    <w:rsid w:val="00CE71AD"/>
    <w:rsid w:val="00CE7553"/>
    <w:rsid w:val="00CE75E4"/>
    <w:rsid w:val="00CE764F"/>
    <w:rsid w:val="00CE7A2B"/>
    <w:rsid w:val="00CE7C39"/>
    <w:rsid w:val="00CE7D57"/>
    <w:rsid w:val="00CF0173"/>
    <w:rsid w:val="00CF025C"/>
    <w:rsid w:val="00CF05A4"/>
    <w:rsid w:val="00CF0685"/>
    <w:rsid w:val="00CF06D0"/>
    <w:rsid w:val="00CF06E9"/>
    <w:rsid w:val="00CF095E"/>
    <w:rsid w:val="00CF0AEB"/>
    <w:rsid w:val="00CF0E86"/>
    <w:rsid w:val="00CF0EEE"/>
    <w:rsid w:val="00CF1286"/>
    <w:rsid w:val="00CF1A81"/>
    <w:rsid w:val="00CF1AF6"/>
    <w:rsid w:val="00CF1B82"/>
    <w:rsid w:val="00CF1B93"/>
    <w:rsid w:val="00CF1E75"/>
    <w:rsid w:val="00CF21D0"/>
    <w:rsid w:val="00CF23D1"/>
    <w:rsid w:val="00CF26B3"/>
    <w:rsid w:val="00CF291B"/>
    <w:rsid w:val="00CF29BD"/>
    <w:rsid w:val="00CF2A3F"/>
    <w:rsid w:val="00CF34B2"/>
    <w:rsid w:val="00CF3929"/>
    <w:rsid w:val="00CF3A86"/>
    <w:rsid w:val="00CF3BAB"/>
    <w:rsid w:val="00CF3C8E"/>
    <w:rsid w:val="00CF3E53"/>
    <w:rsid w:val="00CF42CF"/>
    <w:rsid w:val="00CF4BFF"/>
    <w:rsid w:val="00CF4CE0"/>
    <w:rsid w:val="00CF4ECF"/>
    <w:rsid w:val="00CF5122"/>
    <w:rsid w:val="00CF51DF"/>
    <w:rsid w:val="00CF520C"/>
    <w:rsid w:val="00CF55C1"/>
    <w:rsid w:val="00CF579F"/>
    <w:rsid w:val="00CF5C21"/>
    <w:rsid w:val="00CF5C45"/>
    <w:rsid w:val="00CF5EE4"/>
    <w:rsid w:val="00CF5FA2"/>
    <w:rsid w:val="00CF6011"/>
    <w:rsid w:val="00CF61A3"/>
    <w:rsid w:val="00CF62F5"/>
    <w:rsid w:val="00CF6373"/>
    <w:rsid w:val="00CF6434"/>
    <w:rsid w:val="00CF67F5"/>
    <w:rsid w:val="00CF688A"/>
    <w:rsid w:val="00CF6E97"/>
    <w:rsid w:val="00CF7270"/>
    <w:rsid w:val="00CF72BE"/>
    <w:rsid w:val="00CF7444"/>
    <w:rsid w:val="00CF7448"/>
    <w:rsid w:val="00CF74B4"/>
    <w:rsid w:val="00CF750C"/>
    <w:rsid w:val="00CF7BAC"/>
    <w:rsid w:val="00CF7ECA"/>
    <w:rsid w:val="00D00135"/>
    <w:rsid w:val="00D00347"/>
    <w:rsid w:val="00D00557"/>
    <w:rsid w:val="00D005D7"/>
    <w:rsid w:val="00D0084F"/>
    <w:rsid w:val="00D008FC"/>
    <w:rsid w:val="00D00911"/>
    <w:rsid w:val="00D00A1C"/>
    <w:rsid w:val="00D00CFB"/>
    <w:rsid w:val="00D00E24"/>
    <w:rsid w:val="00D00EB0"/>
    <w:rsid w:val="00D01340"/>
    <w:rsid w:val="00D0174A"/>
    <w:rsid w:val="00D01A3B"/>
    <w:rsid w:val="00D01B12"/>
    <w:rsid w:val="00D01BB5"/>
    <w:rsid w:val="00D01D38"/>
    <w:rsid w:val="00D01D85"/>
    <w:rsid w:val="00D01DFA"/>
    <w:rsid w:val="00D01F26"/>
    <w:rsid w:val="00D01F7F"/>
    <w:rsid w:val="00D02165"/>
    <w:rsid w:val="00D022E6"/>
    <w:rsid w:val="00D0239D"/>
    <w:rsid w:val="00D029AC"/>
    <w:rsid w:val="00D029B3"/>
    <w:rsid w:val="00D02A12"/>
    <w:rsid w:val="00D02B59"/>
    <w:rsid w:val="00D02C24"/>
    <w:rsid w:val="00D02C7B"/>
    <w:rsid w:val="00D02F6A"/>
    <w:rsid w:val="00D0356A"/>
    <w:rsid w:val="00D03AFE"/>
    <w:rsid w:val="00D03CC9"/>
    <w:rsid w:val="00D03DC0"/>
    <w:rsid w:val="00D03E85"/>
    <w:rsid w:val="00D03F06"/>
    <w:rsid w:val="00D03F5A"/>
    <w:rsid w:val="00D03FA1"/>
    <w:rsid w:val="00D040F9"/>
    <w:rsid w:val="00D0445D"/>
    <w:rsid w:val="00D04597"/>
    <w:rsid w:val="00D047F8"/>
    <w:rsid w:val="00D048A2"/>
    <w:rsid w:val="00D04A5F"/>
    <w:rsid w:val="00D04D36"/>
    <w:rsid w:val="00D04D87"/>
    <w:rsid w:val="00D04ECC"/>
    <w:rsid w:val="00D050FF"/>
    <w:rsid w:val="00D05300"/>
    <w:rsid w:val="00D05366"/>
    <w:rsid w:val="00D0566B"/>
    <w:rsid w:val="00D05990"/>
    <w:rsid w:val="00D05C12"/>
    <w:rsid w:val="00D05DF0"/>
    <w:rsid w:val="00D05FB8"/>
    <w:rsid w:val="00D06550"/>
    <w:rsid w:val="00D065BE"/>
    <w:rsid w:val="00D06667"/>
    <w:rsid w:val="00D06C13"/>
    <w:rsid w:val="00D06EAB"/>
    <w:rsid w:val="00D07201"/>
    <w:rsid w:val="00D07219"/>
    <w:rsid w:val="00D073E1"/>
    <w:rsid w:val="00D0787D"/>
    <w:rsid w:val="00D07BBE"/>
    <w:rsid w:val="00D07E10"/>
    <w:rsid w:val="00D07F80"/>
    <w:rsid w:val="00D106CD"/>
    <w:rsid w:val="00D10713"/>
    <w:rsid w:val="00D10843"/>
    <w:rsid w:val="00D10C5B"/>
    <w:rsid w:val="00D10CC5"/>
    <w:rsid w:val="00D10FC4"/>
    <w:rsid w:val="00D112CD"/>
    <w:rsid w:val="00D113A5"/>
    <w:rsid w:val="00D11B97"/>
    <w:rsid w:val="00D12675"/>
    <w:rsid w:val="00D126B4"/>
    <w:rsid w:val="00D12818"/>
    <w:rsid w:val="00D128B9"/>
    <w:rsid w:val="00D12904"/>
    <w:rsid w:val="00D12A45"/>
    <w:rsid w:val="00D12DD4"/>
    <w:rsid w:val="00D12E11"/>
    <w:rsid w:val="00D12FF4"/>
    <w:rsid w:val="00D130BC"/>
    <w:rsid w:val="00D1320F"/>
    <w:rsid w:val="00D13273"/>
    <w:rsid w:val="00D1385F"/>
    <w:rsid w:val="00D1389E"/>
    <w:rsid w:val="00D13BA0"/>
    <w:rsid w:val="00D13D04"/>
    <w:rsid w:val="00D13F95"/>
    <w:rsid w:val="00D13F96"/>
    <w:rsid w:val="00D13FAF"/>
    <w:rsid w:val="00D14035"/>
    <w:rsid w:val="00D14575"/>
    <w:rsid w:val="00D1468F"/>
    <w:rsid w:val="00D1474C"/>
    <w:rsid w:val="00D1495F"/>
    <w:rsid w:val="00D14A03"/>
    <w:rsid w:val="00D14BA6"/>
    <w:rsid w:val="00D14DF9"/>
    <w:rsid w:val="00D153E6"/>
    <w:rsid w:val="00D154F7"/>
    <w:rsid w:val="00D15CE0"/>
    <w:rsid w:val="00D15DD2"/>
    <w:rsid w:val="00D15F56"/>
    <w:rsid w:val="00D16166"/>
    <w:rsid w:val="00D1628D"/>
    <w:rsid w:val="00D164FB"/>
    <w:rsid w:val="00D16696"/>
    <w:rsid w:val="00D166AD"/>
    <w:rsid w:val="00D167DD"/>
    <w:rsid w:val="00D1693A"/>
    <w:rsid w:val="00D16C92"/>
    <w:rsid w:val="00D16ED8"/>
    <w:rsid w:val="00D16FBF"/>
    <w:rsid w:val="00D17208"/>
    <w:rsid w:val="00D175AE"/>
    <w:rsid w:val="00D17744"/>
    <w:rsid w:val="00D17C76"/>
    <w:rsid w:val="00D17CF9"/>
    <w:rsid w:val="00D17FDD"/>
    <w:rsid w:val="00D202F6"/>
    <w:rsid w:val="00D20A99"/>
    <w:rsid w:val="00D20EEC"/>
    <w:rsid w:val="00D21182"/>
    <w:rsid w:val="00D21194"/>
    <w:rsid w:val="00D212C2"/>
    <w:rsid w:val="00D213D0"/>
    <w:rsid w:val="00D21A58"/>
    <w:rsid w:val="00D21AA7"/>
    <w:rsid w:val="00D21D69"/>
    <w:rsid w:val="00D21DC9"/>
    <w:rsid w:val="00D220FB"/>
    <w:rsid w:val="00D2216D"/>
    <w:rsid w:val="00D222FE"/>
    <w:rsid w:val="00D2235B"/>
    <w:rsid w:val="00D2237F"/>
    <w:rsid w:val="00D2257C"/>
    <w:rsid w:val="00D2259E"/>
    <w:rsid w:val="00D229E3"/>
    <w:rsid w:val="00D22B78"/>
    <w:rsid w:val="00D22E3C"/>
    <w:rsid w:val="00D22F2B"/>
    <w:rsid w:val="00D2318A"/>
    <w:rsid w:val="00D232AC"/>
    <w:rsid w:val="00D233AB"/>
    <w:rsid w:val="00D23525"/>
    <w:rsid w:val="00D2356B"/>
    <w:rsid w:val="00D23642"/>
    <w:rsid w:val="00D238D8"/>
    <w:rsid w:val="00D23BEC"/>
    <w:rsid w:val="00D23CA9"/>
    <w:rsid w:val="00D23D09"/>
    <w:rsid w:val="00D23F93"/>
    <w:rsid w:val="00D24112"/>
    <w:rsid w:val="00D24420"/>
    <w:rsid w:val="00D24497"/>
    <w:rsid w:val="00D24521"/>
    <w:rsid w:val="00D249F6"/>
    <w:rsid w:val="00D24BAA"/>
    <w:rsid w:val="00D24DD8"/>
    <w:rsid w:val="00D24E70"/>
    <w:rsid w:val="00D25103"/>
    <w:rsid w:val="00D251C1"/>
    <w:rsid w:val="00D25789"/>
    <w:rsid w:val="00D25812"/>
    <w:rsid w:val="00D2582B"/>
    <w:rsid w:val="00D25851"/>
    <w:rsid w:val="00D2607B"/>
    <w:rsid w:val="00D26089"/>
    <w:rsid w:val="00D26166"/>
    <w:rsid w:val="00D264AF"/>
    <w:rsid w:val="00D26625"/>
    <w:rsid w:val="00D266E6"/>
    <w:rsid w:val="00D2686C"/>
    <w:rsid w:val="00D26963"/>
    <w:rsid w:val="00D26CED"/>
    <w:rsid w:val="00D26E2E"/>
    <w:rsid w:val="00D26E50"/>
    <w:rsid w:val="00D26FE6"/>
    <w:rsid w:val="00D27030"/>
    <w:rsid w:val="00D27364"/>
    <w:rsid w:val="00D2736A"/>
    <w:rsid w:val="00D27433"/>
    <w:rsid w:val="00D276B1"/>
    <w:rsid w:val="00D277C0"/>
    <w:rsid w:val="00D27950"/>
    <w:rsid w:val="00D2798F"/>
    <w:rsid w:val="00D27A3C"/>
    <w:rsid w:val="00D27AFF"/>
    <w:rsid w:val="00D27B45"/>
    <w:rsid w:val="00D27DB8"/>
    <w:rsid w:val="00D27DDD"/>
    <w:rsid w:val="00D27E9E"/>
    <w:rsid w:val="00D30430"/>
    <w:rsid w:val="00D3043C"/>
    <w:rsid w:val="00D30A5D"/>
    <w:rsid w:val="00D30B6C"/>
    <w:rsid w:val="00D30C02"/>
    <w:rsid w:val="00D30C75"/>
    <w:rsid w:val="00D30E12"/>
    <w:rsid w:val="00D310CF"/>
    <w:rsid w:val="00D31114"/>
    <w:rsid w:val="00D31168"/>
    <w:rsid w:val="00D313B7"/>
    <w:rsid w:val="00D314D5"/>
    <w:rsid w:val="00D3186E"/>
    <w:rsid w:val="00D3191D"/>
    <w:rsid w:val="00D319DA"/>
    <w:rsid w:val="00D31B65"/>
    <w:rsid w:val="00D31CF6"/>
    <w:rsid w:val="00D31E7A"/>
    <w:rsid w:val="00D31F7C"/>
    <w:rsid w:val="00D321AF"/>
    <w:rsid w:val="00D3234E"/>
    <w:rsid w:val="00D32601"/>
    <w:rsid w:val="00D32847"/>
    <w:rsid w:val="00D328CC"/>
    <w:rsid w:val="00D328FE"/>
    <w:rsid w:val="00D32A4C"/>
    <w:rsid w:val="00D32E43"/>
    <w:rsid w:val="00D33380"/>
    <w:rsid w:val="00D33499"/>
    <w:rsid w:val="00D339D8"/>
    <w:rsid w:val="00D3509E"/>
    <w:rsid w:val="00D351D5"/>
    <w:rsid w:val="00D351DE"/>
    <w:rsid w:val="00D35402"/>
    <w:rsid w:val="00D354D8"/>
    <w:rsid w:val="00D3575C"/>
    <w:rsid w:val="00D35816"/>
    <w:rsid w:val="00D358C2"/>
    <w:rsid w:val="00D35910"/>
    <w:rsid w:val="00D35A43"/>
    <w:rsid w:val="00D362C4"/>
    <w:rsid w:val="00D3665C"/>
    <w:rsid w:val="00D3681B"/>
    <w:rsid w:val="00D3682C"/>
    <w:rsid w:val="00D36843"/>
    <w:rsid w:val="00D36B64"/>
    <w:rsid w:val="00D36BB3"/>
    <w:rsid w:val="00D37837"/>
    <w:rsid w:val="00D3789E"/>
    <w:rsid w:val="00D37A2B"/>
    <w:rsid w:val="00D37C64"/>
    <w:rsid w:val="00D37CF7"/>
    <w:rsid w:val="00D37CFF"/>
    <w:rsid w:val="00D37EA4"/>
    <w:rsid w:val="00D37F70"/>
    <w:rsid w:val="00D401E3"/>
    <w:rsid w:val="00D403DB"/>
    <w:rsid w:val="00D40478"/>
    <w:rsid w:val="00D405F8"/>
    <w:rsid w:val="00D4077B"/>
    <w:rsid w:val="00D407B6"/>
    <w:rsid w:val="00D40A43"/>
    <w:rsid w:val="00D40C58"/>
    <w:rsid w:val="00D40D7F"/>
    <w:rsid w:val="00D40E57"/>
    <w:rsid w:val="00D410B5"/>
    <w:rsid w:val="00D41D70"/>
    <w:rsid w:val="00D4228D"/>
    <w:rsid w:val="00D4256A"/>
    <w:rsid w:val="00D42606"/>
    <w:rsid w:val="00D42706"/>
    <w:rsid w:val="00D4271D"/>
    <w:rsid w:val="00D42D03"/>
    <w:rsid w:val="00D42E97"/>
    <w:rsid w:val="00D43489"/>
    <w:rsid w:val="00D437A0"/>
    <w:rsid w:val="00D43888"/>
    <w:rsid w:val="00D44390"/>
    <w:rsid w:val="00D443AD"/>
    <w:rsid w:val="00D448FB"/>
    <w:rsid w:val="00D44C13"/>
    <w:rsid w:val="00D4503F"/>
    <w:rsid w:val="00D45667"/>
    <w:rsid w:val="00D456B5"/>
    <w:rsid w:val="00D45ACA"/>
    <w:rsid w:val="00D45DE6"/>
    <w:rsid w:val="00D45E30"/>
    <w:rsid w:val="00D462B4"/>
    <w:rsid w:val="00D465FF"/>
    <w:rsid w:val="00D4679C"/>
    <w:rsid w:val="00D469DD"/>
    <w:rsid w:val="00D46A8F"/>
    <w:rsid w:val="00D46D86"/>
    <w:rsid w:val="00D46DAE"/>
    <w:rsid w:val="00D46FA3"/>
    <w:rsid w:val="00D47023"/>
    <w:rsid w:val="00D473C6"/>
    <w:rsid w:val="00D47463"/>
    <w:rsid w:val="00D474DE"/>
    <w:rsid w:val="00D4750C"/>
    <w:rsid w:val="00D47678"/>
    <w:rsid w:val="00D47741"/>
    <w:rsid w:val="00D4788E"/>
    <w:rsid w:val="00D47A99"/>
    <w:rsid w:val="00D47D4C"/>
    <w:rsid w:val="00D5017A"/>
    <w:rsid w:val="00D501B5"/>
    <w:rsid w:val="00D5066E"/>
    <w:rsid w:val="00D50906"/>
    <w:rsid w:val="00D50917"/>
    <w:rsid w:val="00D509C9"/>
    <w:rsid w:val="00D50BD8"/>
    <w:rsid w:val="00D5115F"/>
    <w:rsid w:val="00D511A1"/>
    <w:rsid w:val="00D512BC"/>
    <w:rsid w:val="00D5145A"/>
    <w:rsid w:val="00D5149B"/>
    <w:rsid w:val="00D51B4D"/>
    <w:rsid w:val="00D51B66"/>
    <w:rsid w:val="00D51C05"/>
    <w:rsid w:val="00D51CB6"/>
    <w:rsid w:val="00D51D8A"/>
    <w:rsid w:val="00D51E57"/>
    <w:rsid w:val="00D52174"/>
    <w:rsid w:val="00D52514"/>
    <w:rsid w:val="00D527F6"/>
    <w:rsid w:val="00D52BE8"/>
    <w:rsid w:val="00D52D96"/>
    <w:rsid w:val="00D52D9E"/>
    <w:rsid w:val="00D52DB4"/>
    <w:rsid w:val="00D52DDA"/>
    <w:rsid w:val="00D52FC2"/>
    <w:rsid w:val="00D53077"/>
    <w:rsid w:val="00D53129"/>
    <w:rsid w:val="00D531B1"/>
    <w:rsid w:val="00D53916"/>
    <w:rsid w:val="00D53988"/>
    <w:rsid w:val="00D53D57"/>
    <w:rsid w:val="00D53D80"/>
    <w:rsid w:val="00D53EBD"/>
    <w:rsid w:val="00D540B1"/>
    <w:rsid w:val="00D543A5"/>
    <w:rsid w:val="00D5496A"/>
    <w:rsid w:val="00D549AD"/>
    <w:rsid w:val="00D54CD3"/>
    <w:rsid w:val="00D54F8C"/>
    <w:rsid w:val="00D552F3"/>
    <w:rsid w:val="00D553F7"/>
    <w:rsid w:val="00D555B0"/>
    <w:rsid w:val="00D555B2"/>
    <w:rsid w:val="00D55688"/>
    <w:rsid w:val="00D55AD8"/>
    <w:rsid w:val="00D55C33"/>
    <w:rsid w:val="00D55D35"/>
    <w:rsid w:val="00D55E08"/>
    <w:rsid w:val="00D55F0A"/>
    <w:rsid w:val="00D56213"/>
    <w:rsid w:val="00D5638C"/>
    <w:rsid w:val="00D563A1"/>
    <w:rsid w:val="00D564D1"/>
    <w:rsid w:val="00D56532"/>
    <w:rsid w:val="00D5656F"/>
    <w:rsid w:val="00D56939"/>
    <w:rsid w:val="00D56C2E"/>
    <w:rsid w:val="00D57009"/>
    <w:rsid w:val="00D5729B"/>
    <w:rsid w:val="00D574A3"/>
    <w:rsid w:val="00D574A8"/>
    <w:rsid w:val="00D57632"/>
    <w:rsid w:val="00D57679"/>
    <w:rsid w:val="00D57921"/>
    <w:rsid w:val="00D57941"/>
    <w:rsid w:val="00D579DE"/>
    <w:rsid w:val="00D579E0"/>
    <w:rsid w:val="00D57B1B"/>
    <w:rsid w:val="00D57E55"/>
    <w:rsid w:val="00D57F48"/>
    <w:rsid w:val="00D6074B"/>
    <w:rsid w:val="00D60D8C"/>
    <w:rsid w:val="00D60FC2"/>
    <w:rsid w:val="00D61148"/>
    <w:rsid w:val="00D6116B"/>
    <w:rsid w:val="00D61428"/>
    <w:rsid w:val="00D614D4"/>
    <w:rsid w:val="00D6186A"/>
    <w:rsid w:val="00D61CEA"/>
    <w:rsid w:val="00D61DAD"/>
    <w:rsid w:val="00D61EE8"/>
    <w:rsid w:val="00D61F17"/>
    <w:rsid w:val="00D62014"/>
    <w:rsid w:val="00D6201C"/>
    <w:rsid w:val="00D622E3"/>
    <w:rsid w:val="00D6238F"/>
    <w:rsid w:val="00D623A9"/>
    <w:rsid w:val="00D6283C"/>
    <w:rsid w:val="00D6318F"/>
    <w:rsid w:val="00D634CD"/>
    <w:rsid w:val="00D63575"/>
    <w:rsid w:val="00D6363F"/>
    <w:rsid w:val="00D63720"/>
    <w:rsid w:val="00D63D66"/>
    <w:rsid w:val="00D63FD6"/>
    <w:rsid w:val="00D64104"/>
    <w:rsid w:val="00D646F9"/>
    <w:rsid w:val="00D647A4"/>
    <w:rsid w:val="00D647E2"/>
    <w:rsid w:val="00D64835"/>
    <w:rsid w:val="00D64916"/>
    <w:rsid w:val="00D64ACA"/>
    <w:rsid w:val="00D64D89"/>
    <w:rsid w:val="00D64FEC"/>
    <w:rsid w:val="00D65066"/>
    <w:rsid w:val="00D650D2"/>
    <w:rsid w:val="00D65513"/>
    <w:rsid w:val="00D655CE"/>
    <w:rsid w:val="00D65783"/>
    <w:rsid w:val="00D65834"/>
    <w:rsid w:val="00D6594B"/>
    <w:rsid w:val="00D65AC1"/>
    <w:rsid w:val="00D65B25"/>
    <w:rsid w:val="00D66162"/>
    <w:rsid w:val="00D661D8"/>
    <w:rsid w:val="00D66206"/>
    <w:rsid w:val="00D663D7"/>
    <w:rsid w:val="00D6645F"/>
    <w:rsid w:val="00D66827"/>
    <w:rsid w:val="00D66A4B"/>
    <w:rsid w:val="00D66B9A"/>
    <w:rsid w:val="00D66C4F"/>
    <w:rsid w:val="00D66D50"/>
    <w:rsid w:val="00D66D96"/>
    <w:rsid w:val="00D66DD6"/>
    <w:rsid w:val="00D6705E"/>
    <w:rsid w:val="00D672F0"/>
    <w:rsid w:val="00D677A0"/>
    <w:rsid w:val="00D67969"/>
    <w:rsid w:val="00D67B7C"/>
    <w:rsid w:val="00D67D9A"/>
    <w:rsid w:val="00D70428"/>
    <w:rsid w:val="00D7050E"/>
    <w:rsid w:val="00D70653"/>
    <w:rsid w:val="00D70A16"/>
    <w:rsid w:val="00D70A76"/>
    <w:rsid w:val="00D70A9D"/>
    <w:rsid w:val="00D70E6D"/>
    <w:rsid w:val="00D70EA4"/>
    <w:rsid w:val="00D71150"/>
    <w:rsid w:val="00D7119F"/>
    <w:rsid w:val="00D7157C"/>
    <w:rsid w:val="00D715F5"/>
    <w:rsid w:val="00D71997"/>
    <w:rsid w:val="00D71A66"/>
    <w:rsid w:val="00D71DEA"/>
    <w:rsid w:val="00D71E54"/>
    <w:rsid w:val="00D71F36"/>
    <w:rsid w:val="00D720AF"/>
    <w:rsid w:val="00D72300"/>
    <w:rsid w:val="00D72369"/>
    <w:rsid w:val="00D72622"/>
    <w:rsid w:val="00D72B39"/>
    <w:rsid w:val="00D72DE4"/>
    <w:rsid w:val="00D72F99"/>
    <w:rsid w:val="00D732BC"/>
    <w:rsid w:val="00D73311"/>
    <w:rsid w:val="00D73918"/>
    <w:rsid w:val="00D73A73"/>
    <w:rsid w:val="00D73D48"/>
    <w:rsid w:val="00D73E86"/>
    <w:rsid w:val="00D73EA1"/>
    <w:rsid w:val="00D73F54"/>
    <w:rsid w:val="00D742A4"/>
    <w:rsid w:val="00D74363"/>
    <w:rsid w:val="00D74387"/>
    <w:rsid w:val="00D74A59"/>
    <w:rsid w:val="00D74D2B"/>
    <w:rsid w:val="00D74E30"/>
    <w:rsid w:val="00D75626"/>
    <w:rsid w:val="00D75755"/>
    <w:rsid w:val="00D757A1"/>
    <w:rsid w:val="00D759EC"/>
    <w:rsid w:val="00D75B56"/>
    <w:rsid w:val="00D761B0"/>
    <w:rsid w:val="00D76336"/>
    <w:rsid w:val="00D765F4"/>
    <w:rsid w:val="00D76A4D"/>
    <w:rsid w:val="00D76B01"/>
    <w:rsid w:val="00D76C48"/>
    <w:rsid w:val="00D76CD3"/>
    <w:rsid w:val="00D7712A"/>
    <w:rsid w:val="00D774B0"/>
    <w:rsid w:val="00D775BE"/>
    <w:rsid w:val="00D775D0"/>
    <w:rsid w:val="00D779A2"/>
    <w:rsid w:val="00D779B0"/>
    <w:rsid w:val="00D77C66"/>
    <w:rsid w:val="00D77C8D"/>
    <w:rsid w:val="00D77CDA"/>
    <w:rsid w:val="00D77E81"/>
    <w:rsid w:val="00D77F2B"/>
    <w:rsid w:val="00D807F5"/>
    <w:rsid w:val="00D80E46"/>
    <w:rsid w:val="00D81019"/>
    <w:rsid w:val="00D8109D"/>
    <w:rsid w:val="00D810FD"/>
    <w:rsid w:val="00D81201"/>
    <w:rsid w:val="00D816C8"/>
    <w:rsid w:val="00D8188B"/>
    <w:rsid w:val="00D818BE"/>
    <w:rsid w:val="00D818CF"/>
    <w:rsid w:val="00D819B8"/>
    <w:rsid w:val="00D81A27"/>
    <w:rsid w:val="00D81A28"/>
    <w:rsid w:val="00D81C57"/>
    <w:rsid w:val="00D81FC0"/>
    <w:rsid w:val="00D82712"/>
    <w:rsid w:val="00D828E5"/>
    <w:rsid w:val="00D82941"/>
    <w:rsid w:val="00D831EC"/>
    <w:rsid w:val="00D8339D"/>
    <w:rsid w:val="00D835D5"/>
    <w:rsid w:val="00D83E33"/>
    <w:rsid w:val="00D83FCF"/>
    <w:rsid w:val="00D840F3"/>
    <w:rsid w:val="00D842F0"/>
    <w:rsid w:val="00D844CA"/>
    <w:rsid w:val="00D84707"/>
    <w:rsid w:val="00D84935"/>
    <w:rsid w:val="00D84B64"/>
    <w:rsid w:val="00D84BE9"/>
    <w:rsid w:val="00D84C64"/>
    <w:rsid w:val="00D84E28"/>
    <w:rsid w:val="00D8548B"/>
    <w:rsid w:val="00D8552D"/>
    <w:rsid w:val="00D85609"/>
    <w:rsid w:val="00D8561A"/>
    <w:rsid w:val="00D85815"/>
    <w:rsid w:val="00D8595C"/>
    <w:rsid w:val="00D859B6"/>
    <w:rsid w:val="00D859DD"/>
    <w:rsid w:val="00D85D5E"/>
    <w:rsid w:val="00D85EBF"/>
    <w:rsid w:val="00D86526"/>
    <w:rsid w:val="00D86566"/>
    <w:rsid w:val="00D86AC4"/>
    <w:rsid w:val="00D86DC5"/>
    <w:rsid w:val="00D86F00"/>
    <w:rsid w:val="00D871A2"/>
    <w:rsid w:val="00D871D7"/>
    <w:rsid w:val="00D8744B"/>
    <w:rsid w:val="00D874CC"/>
    <w:rsid w:val="00D87816"/>
    <w:rsid w:val="00D87852"/>
    <w:rsid w:val="00D879D5"/>
    <w:rsid w:val="00D87A1B"/>
    <w:rsid w:val="00D87A61"/>
    <w:rsid w:val="00D87D7F"/>
    <w:rsid w:val="00D87FFD"/>
    <w:rsid w:val="00D902E1"/>
    <w:rsid w:val="00D90649"/>
    <w:rsid w:val="00D9068C"/>
    <w:rsid w:val="00D90831"/>
    <w:rsid w:val="00D90856"/>
    <w:rsid w:val="00D91198"/>
    <w:rsid w:val="00D91200"/>
    <w:rsid w:val="00D917C9"/>
    <w:rsid w:val="00D917CB"/>
    <w:rsid w:val="00D91C41"/>
    <w:rsid w:val="00D91D61"/>
    <w:rsid w:val="00D91F1F"/>
    <w:rsid w:val="00D9200D"/>
    <w:rsid w:val="00D920E3"/>
    <w:rsid w:val="00D92114"/>
    <w:rsid w:val="00D9258B"/>
    <w:rsid w:val="00D927C2"/>
    <w:rsid w:val="00D92841"/>
    <w:rsid w:val="00D92A6C"/>
    <w:rsid w:val="00D92AA2"/>
    <w:rsid w:val="00D92B26"/>
    <w:rsid w:val="00D92CAE"/>
    <w:rsid w:val="00D92DEF"/>
    <w:rsid w:val="00D92E45"/>
    <w:rsid w:val="00D92FD8"/>
    <w:rsid w:val="00D931EE"/>
    <w:rsid w:val="00D9323E"/>
    <w:rsid w:val="00D934E2"/>
    <w:rsid w:val="00D93C8B"/>
    <w:rsid w:val="00D93FBA"/>
    <w:rsid w:val="00D94332"/>
    <w:rsid w:val="00D949F3"/>
    <w:rsid w:val="00D94A1E"/>
    <w:rsid w:val="00D94A5C"/>
    <w:rsid w:val="00D94AB7"/>
    <w:rsid w:val="00D94E74"/>
    <w:rsid w:val="00D94F7B"/>
    <w:rsid w:val="00D950B1"/>
    <w:rsid w:val="00D9519C"/>
    <w:rsid w:val="00D951A4"/>
    <w:rsid w:val="00D953FC"/>
    <w:rsid w:val="00D95604"/>
    <w:rsid w:val="00D9593E"/>
    <w:rsid w:val="00D95A37"/>
    <w:rsid w:val="00D960A2"/>
    <w:rsid w:val="00D961D3"/>
    <w:rsid w:val="00D963A9"/>
    <w:rsid w:val="00D96687"/>
    <w:rsid w:val="00D9673C"/>
    <w:rsid w:val="00D96B80"/>
    <w:rsid w:val="00D96BD5"/>
    <w:rsid w:val="00D97887"/>
    <w:rsid w:val="00D97A76"/>
    <w:rsid w:val="00D97B6D"/>
    <w:rsid w:val="00D97BEE"/>
    <w:rsid w:val="00D97CB9"/>
    <w:rsid w:val="00D97F46"/>
    <w:rsid w:val="00DA0487"/>
    <w:rsid w:val="00DA05FC"/>
    <w:rsid w:val="00DA082B"/>
    <w:rsid w:val="00DA0C87"/>
    <w:rsid w:val="00DA0DF7"/>
    <w:rsid w:val="00DA0EE5"/>
    <w:rsid w:val="00DA0EF4"/>
    <w:rsid w:val="00DA1309"/>
    <w:rsid w:val="00DA143D"/>
    <w:rsid w:val="00DA145A"/>
    <w:rsid w:val="00DA1A01"/>
    <w:rsid w:val="00DA1A73"/>
    <w:rsid w:val="00DA1B3A"/>
    <w:rsid w:val="00DA1EC8"/>
    <w:rsid w:val="00DA1F7C"/>
    <w:rsid w:val="00DA2024"/>
    <w:rsid w:val="00DA2450"/>
    <w:rsid w:val="00DA268A"/>
    <w:rsid w:val="00DA270D"/>
    <w:rsid w:val="00DA299B"/>
    <w:rsid w:val="00DA2D8E"/>
    <w:rsid w:val="00DA3705"/>
    <w:rsid w:val="00DA38BD"/>
    <w:rsid w:val="00DA3980"/>
    <w:rsid w:val="00DA39D8"/>
    <w:rsid w:val="00DA3A9A"/>
    <w:rsid w:val="00DA3E20"/>
    <w:rsid w:val="00DA3E85"/>
    <w:rsid w:val="00DA41BC"/>
    <w:rsid w:val="00DA4DEC"/>
    <w:rsid w:val="00DA5098"/>
    <w:rsid w:val="00DA52B9"/>
    <w:rsid w:val="00DA58F0"/>
    <w:rsid w:val="00DA5947"/>
    <w:rsid w:val="00DA5BDE"/>
    <w:rsid w:val="00DA5F0E"/>
    <w:rsid w:val="00DA5F72"/>
    <w:rsid w:val="00DA610F"/>
    <w:rsid w:val="00DA6155"/>
    <w:rsid w:val="00DA62F1"/>
    <w:rsid w:val="00DA63EB"/>
    <w:rsid w:val="00DA64DB"/>
    <w:rsid w:val="00DA68DA"/>
    <w:rsid w:val="00DA6971"/>
    <w:rsid w:val="00DA6F73"/>
    <w:rsid w:val="00DA6FB5"/>
    <w:rsid w:val="00DA706D"/>
    <w:rsid w:val="00DA7242"/>
    <w:rsid w:val="00DA7288"/>
    <w:rsid w:val="00DA7630"/>
    <w:rsid w:val="00DA782D"/>
    <w:rsid w:val="00DA78DF"/>
    <w:rsid w:val="00DA7914"/>
    <w:rsid w:val="00DA7B0B"/>
    <w:rsid w:val="00DA7B14"/>
    <w:rsid w:val="00DA7EEE"/>
    <w:rsid w:val="00DB0119"/>
    <w:rsid w:val="00DB0367"/>
    <w:rsid w:val="00DB08FC"/>
    <w:rsid w:val="00DB0C81"/>
    <w:rsid w:val="00DB0EAD"/>
    <w:rsid w:val="00DB0F68"/>
    <w:rsid w:val="00DB0F83"/>
    <w:rsid w:val="00DB11FE"/>
    <w:rsid w:val="00DB1C03"/>
    <w:rsid w:val="00DB1C6D"/>
    <w:rsid w:val="00DB1F82"/>
    <w:rsid w:val="00DB1F8C"/>
    <w:rsid w:val="00DB22D1"/>
    <w:rsid w:val="00DB27F3"/>
    <w:rsid w:val="00DB2882"/>
    <w:rsid w:val="00DB291C"/>
    <w:rsid w:val="00DB2E47"/>
    <w:rsid w:val="00DB3091"/>
    <w:rsid w:val="00DB3106"/>
    <w:rsid w:val="00DB3343"/>
    <w:rsid w:val="00DB34FC"/>
    <w:rsid w:val="00DB3558"/>
    <w:rsid w:val="00DB35BA"/>
    <w:rsid w:val="00DB35E8"/>
    <w:rsid w:val="00DB36C9"/>
    <w:rsid w:val="00DB370D"/>
    <w:rsid w:val="00DB3B85"/>
    <w:rsid w:val="00DB3CC0"/>
    <w:rsid w:val="00DB448D"/>
    <w:rsid w:val="00DB47BE"/>
    <w:rsid w:val="00DB4B5C"/>
    <w:rsid w:val="00DB4BBD"/>
    <w:rsid w:val="00DB4D4E"/>
    <w:rsid w:val="00DB4D8B"/>
    <w:rsid w:val="00DB5328"/>
    <w:rsid w:val="00DB58CB"/>
    <w:rsid w:val="00DB5D2E"/>
    <w:rsid w:val="00DB60CD"/>
    <w:rsid w:val="00DB61AC"/>
    <w:rsid w:val="00DB684A"/>
    <w:rsid w:val="00DB6A75"/>
    <w:rsid w:val="00DB6B58"/>
    <w:rsid w:val="00DB6FAC"/>
    <w:rsid w:val="00DB6FAD"/>
    <w:rsid w:val="00DB71CB"/>
    <w:rsid w:val="00DB7389"/>
    <w:rsid w:val="00DB781E"/>
    <w:rsid w:val="00DB7A33"/>
    <w:rsid w:val="00DB7D06"/>
    <w:rsid w:val="00DB7DC2"/>
    <w:rsid w:val="00DB7F9B"/>
    <w:rsid w:val="00DC0095"/>
    <w:rsid w:val="00DC0A2F"/>
    <w:rsid w:val="00DC0B97"/>
    <w:rsid w:val="00DC0BAE"/>
    <w:rsid w:val="00DC0CF8"/>
    <w:rsid w:val="00DC138E"/>
    <w:rsid w:val="00DC1889"/>
    <w:rsid w:val="00DC1930"/>
    <w:rsid w:val="00DC199E"/>
    <w:rsid w:val="00DC1B32"/>
    <w:rsid w:val="00DC1C9D"/>
    <w:rsid w:val="00DC1CB1"/>
    <w:rsid w:val="00DC2059"/>
    <w:rsid w:val="00DC2237"/>
    <w:rsid w:val="00DC2348"/>
    <w:rsid w:val="00DC24BF"/>
    <w:rsid w:val="00DC2676"/>
    <w:rsid w:val="00DC275E"/>
    <w:rsid w:val="00DC2841"/>
    <w:rsid w:val="00DC28CE"/>
    <w:rsid w:val="00DC2975"/>
    <w:rsid w:val="00DC2B36"/>
    <w:rsid w:val="00DC2BFF"/>
    <w:rsid w:val="00DC2FC5"/>
    <w:rsid w:val="00DC32D7"/>
    <w:rsid w:val="00DC3303"/>
    <w:rsid w:val="00DC330E"/>
    <w:rsid w:val="00DC3317"/>
    <w:rsid w:val="00DC3332"/>
    <w:rsid w:val="00DC3343"/>
    <w:rsid w:val="00DC3FC5"/>
    <w:rsid w:val="00DC4365"/>
    <w:rsid w:val="00DC4484"/>
    <w:rsid w:val="00DC465A"/>
    <w:rsid w:val="00DC4664"/>
    <w:rsid w:val="00DC4A47"/>
    <w:rsid w:val="00DC4B9A"/>
    <w:rsid w:val="00DC4BDE"/>
    <w:rsid w:val="00DC4DB2"/>
    <w:rsid w:val="00DC5119"/>
    <w:rsid w:val="00DC51A0"/>
    <w:rsid w:val="00DC58E4"/>
    <w:rsid w:val="00DC5950"/>
    <w:rsid w:val="00DC5970"/>
    <w:rsid w:val="00DC5F2F"/>
    <w:rsid w:val="00DC612B"/>
    <w:rsid w:val="00DC6155"/>
    <w:rsid w:val="00DC6220"/>
    <w:rsid w:val="00DC6373"/>
    <w:rsid w:val="00DC6487"/>
    <w:rsid w:val="00DC64A5"/>
    <w:rsid w:val="00DC6538"/>
    <w:rsid w:val="00DC65B0"/>
    <w:rsid w:val="00DC67CB"/>
    <w:rsid w:val="00DC69D5"/>
    <w:rsid w:val="00DC6BBC"/>
    <w:rsid w:val="00DC6C57"/>
    <w:rsid w:val="00DC72AA"/>
    <w:rsid w:val="00DC72BB"/>
    <w:rsid w:val="00DC735C"/>
    <w:rsid w:val="00DC76D0"/>
    <w:rsid w:val="00DC7BA7"/>
    <w:rsid w:val="00DC7BC9"/>
    <w:rsid w:val="00DC7C9E"/>
    <w:rsid w:val="00DC7D39"/>
    <w:rsid w:val="00DC7D60"/>
    <w:rsid w:val="00DC7E13"/>
    <w:rsid w:val="00DC7EE7"/>
    <w:rsid w:val="00DD01A6"/>
    <w:rsid w:val="00DD062C"/>
    <w:rsid w:val="00DD0A7B"/>
    <w:rsid w:val="00DD0BE0"/>
    <w:rsid w:val="00DD0D40"/>
    <w:rsid w:val="00DD0D89"/>
    <w:rsid w:val="00DD125E"/>
    <w:rsid w:val="00DD15CF"/>
    <w:rsid w:val="00DD17B0"/>
    <w:rsid w:val="00DD1DFB"/>
    <w:rsid w:val="00DD1E79"/>
    <w:rsid w:val="00DD1FAE"/>
    <w:rsid w:val="00DD2212"/>
    <w:rsid w:val="00DD2847"/>
    <w:rsid w:val="00DD2E58"/>
    <w:rsid w:val="00DD30E8"/>
    <w:rsid w:val="00DD326B"/>
    <w:rsid w:val="00DD343F"/>
    <w:rsid w:val="00DD35CA"/>
    <w:rsid w:val="00DD3708"/>
    <w:rsid w:val="00DD3714"/>
    <w:rsid w:val="00DD3920"/>
    <w:rsid w:val="00DD3A1B"/>
    <w:rsid w:val="00DD3C2A"/>
    <w:rsid w:val="00DD3C8A"/>
    <w:rsid w:val="00DD3D3D"/>
    <w:rsid w:val="00DD3FE1"/>
    <w:rsid w:val="00DD424A"/>
    <w:rsid w:val="00DD47BD"/>
    <w:rsid w:val="00DD4A38"/>
    <w:rsid w:val="00DD4C18"/>
    <w:rsid w:val="00DD4CF1"/>
    <w:rsid w:val="00DD4E04"/>
    <w:rsid w:val="00DD4F05"/>
    <w:rsid w:val="00DD51DC"/>
    <w:rsid w:val="00DD5350"/>
    <w:rsid w:val="00DD541D"/>
    <w:rsid w:val="00DD547F"/>
    <w:rsid w:val="00DD54D0"/>
    <w:rsid w:val="00DD586A"/>
    <w:rsid w:val="00DD5C13"/>
    <w:rsid w:val="00DD5D7B"/>
    <w:rsid w:val="00DD5FD5"/>
    <w:rsid w:val="00DD6359"/>
    <w:rsid w:val="00DD637A"/>
    <w:rsid w:val="00DD63D0"/>
    <w:rsid w:val="00DD6801"/>
    <w:rsid w:val="00DD6E54"/>
    <w:rsid w:val="00DD724D"/>
    <w:rsid w:val="00DD7439"/>
    <w:rsid w:val="00DD74C8"/>
    <w:rsid w:val="00DD7722"/>
    <w:rsid w:val="00DD7A29"/>
    <w:rsid w:val="00DD7C30"/>
    <w:rsid w:val="00DE0105"/>
    <w:rsid w:val="00DE04A1"/>
    <w:rsid w:val="00DE06C9"/>
    <w:rsid w:val="00DE1311"/>
    <w:rsid w:val="00DE1562"/>
    <w:rsid w:val="00DE16D0"/>
    <w:rsid w:val="00DE187A"/>
    <w:rsid w:val="00DE197C"/>
    <w:rsid w:val="00DE1BC2"/>
    <w:rsid w:val="00DE1EA9"/>
    <w:rsid w:val="00DE2247"/>
    <w:rsid w:val="00DE27AC"/>
    <w:rsid w:val="00DE2A7B"/>
    <w:rsid w:val="00DE2E38"/>
    <w:rsid w:val="00DE2EBD"/>
    <w:rsid w:val="00DE3114"/>
    <w:rsid w:val="00DE3165"/>
    <w:rsid w:val="00DE31ED"/>
    <w:rsid w:val="00DE334F"/>
    <w:rsid w:val="00DE339C"/>
    <w:rsid w:val="00DE33D4"/>
    <w:rsid w:val="00DE377D"/>
    <w:rsid w:val="00DE38E8"/>
    <w:rsid w:val="00DE3AE7"/>
    <w:rsid w:val="00DE3D3C"/>
    <w:rsid w:val="00DE3DE4"/>
    <w:rsid w:val="00DE41CA"/>
    <w:rsid w:val="00DE42F2"/>
    <w:rsid w:val="00DE46D8"/>
    <w:rsid w:val="00DE47F7"/>
    <w:rsid w:val="00DE4805"/>
    <w:rsid w:val="00DE49C1"/>
    <w:rsid w:val="00DE5423"/>
    <w:rsid w:val="00DE552F"/>
    <w:rsid w:val="00DE5551"/>
    <w:rsid w:val="00DE55C0"/>
    <w:rsid w:val="00DE5837"/>
    <w:rsid w:val="00DE5F2D"/>
    <w:rsid w:val="00DE615A"/>
    <w:rsid w:val="00DE6168"/>
    <w:rsid w:val="00DE6235"/>
    <w:rsid w:val="00DE64A2"/>
    <w:rsid w:val="00DE654E"/>
    <w:rsid w:val="00DE6E76"/>
    <w:rsid w:val="00DE6F2B"/>
    <w:rsid w:val="00DE7087"/>
    <w:rsid w:val="00DE7277"/>
    <w:rsid w:val="00DE7441"/>
    <w:rsid w:val="00DE767B"/>
    <w:rsid w:val="00DE777C"/>
    <w:rsid w:val="00DE77E5"/>
    <w:rsid w:val="00DE7822"/>
    <w:rsid w:val="00DE7849"/>
    <w:rsid w:val="00DE78A0"/>
    <w:rsid w:val="00DE7D3F"/>
    <w:rsid w:val="00DF0381"/>
    <w:rsid w:val="00DF0445"/>
    <w:rsid w:val="00DF054B"/>
    <w:rsid w:val="00DF08B0"/>
    <w:rsid w:val="00DF0C2D"/>
    <w:rsid w:val="00DF16EE"/>
    <w:rsid w:val="00DF1AF8"/>
    <w:rsid w:val="00DF1E5C"/>
    <w:rsid w:val="00DF1F94"/>
    <w:rsid w:val="00DF202A"/>
    <w:rsid w:val="00DF2175"/>
    <w:rsid w:val="00DF22C6"/>
    <w:rsid w:val="00DF252D"/>
    <w:rsid w:val="00DF26EA"/>
    <w:rsid w:val="00DF2806"/>
    <w:rsid w:val="00DF28EB"/>
    <w:rsid w:val="00DF2C6E"/>
    <w:rsid w:val="00DF2C73"/>
    <w:rsid w:val="00DF2C8E"/>
    <w:rsid w:val="00DF2DC5"/>
    <w:rsid w:val="00DF2E12"/>
    <w:rsid w:val="00DF3000"/>
    <w:rsid w:val="00DF3697"/>
    <w:rsid w:val="00DF37AC"/>
    <w:rsid w:val="00DF3CC5"/>
    <w:rsid w:val="00DF3EEE"/>
    <w:rsid w:val="00DF42B0"/>
    <w:rsid w:val="00DF448A"/>
    <w:rsid w:val="00DF4502"/>
    <w:rsid w:val="00DF4D5F"/>
    <w:rsid w:val="00DF4F2D"/>
    <w:rsid w:val="00DF4FD2"/>
    <w:rsid w:val="00DF50B5"/>
    <w:rsid w:val="00DF56DE"/>
    <w:rsid w:val="00DF5751"/>
    <w:rsid w:val="00DF587A"/>
    <w:rsid w:val="00DF5B73"/>
    <w:rsid w:val="00DF63E8"/>
    <w:rsid w:val="00DF645C"/>
    <w:rsid w:val="00DF67FE"/>
    <w:rsid w:val="00DF68E0"/>
    <w:rsid w:val="00DF69E2"/>
    <w:rsid w:val="00DF6F64"/>
    <w:rsid w:val="00DF6F8E"/>
    <w:rsid w:val="00DF6FE0"/>
    <w:rsid w:val="00DF70E7"/>
    <w:rsid w:val="00DF7136"/>
    <w:rsid w:val="00DF72A3"/>
    <w:rsid w:val="00DF7333"/>
    <w:rsid w:val="00DF77A0"/>
    <w:rsid w:val="00DF796B"/>
    <w:rsid w:val="00DF7C04"/>
    <w:rsid w:val="00DF7C49"/>
    <w:rsid w:val="00DF7F3A"/>
    <w:rsid w:val="00E00185"/>
    <w:rsid w:val="00E00190"/>
    <w:rsid w:val="00E002C3"/>
    <w:rsid w:val="00E00474"/>
    <w:rsid w:val="00E00494"/>
    <w:rsid w:val="00E00B5C"/>
    <w:rsid w:val="00E00CD3"/>
    <w:rsid w:val="00E01138"/>
    <w:rsid w:val="00E011AF"/>
    <w:rsid w:val="00E01367"/>
    <w:rsid w:val="00E01378"/>
    <w:rsid w:val="00E015E7"/>
    <w:rsid w:val="00E01AAC"/>
    <w:rsid w:val="00E01B4A"/>
    <w:rsid w:val="00E01CF0"/>
    <w:rsid w:val="00E01F1A"/>
    <w:rsid w:val="00E01F7F"/>
    <w:rsid w:val="00E020A2"/>
    <w:rsid w:val="00E020A5"/>
    <w:rsid w:val="00E0210C"/>
    <w:rsid w:val="00E0215F"/>
    <w:rsid w:val="00E02452"/>
    <w:rsid w:val="00E0261F"/>
    <w:rsid w:val="00E02621"/>
    <w:rsid w:val="00E02CCC"/>
    <w:rsid w:val="00E03611"/>
    <w:rsid w:val="00E036F8"/>
    <w:rsid w:val="00E03D8F"/>
    <w:rsid w:val="00E03FF8"/>
    <w:rsid w:val="00E0419A"/>
    <w:rsid w:val="00E04618"/>
    <w:rsid w:val="00E04E40"/>
    <w:rsid w:val="00E0504A"/>
    <w:rsid w:val="00E05159"/>
    <w:rsid w:val="00E05527"/>
    <w:rsid w:val="00E05A34"/>
    <w:rsid w:val="00E05C7D"/>
    <w:rsid w:val="00E05EE1"/>
    <w:rsid w:val="00E05F38"/>
    <w:rsid w:val="00E05FB8"/>
    <w:rsid w:val="00E065FF"/>
    <w:rsid w:val="00E06698"/>
    <w:rsid w:val="00E06719"/>
    <w:rsid w:val="00E06812"/>
    <w:rsid w:val="00E06B85"/>
    <w:rsid w:val="00E06D5C"/>
    <w:rsid w:val="00E06ED1"/>
    <w:rsid w:val="00E06F72"/>
    <w:rsid w:val="00E0716C"/>
    <w:rsid w:val="00E071FD"/>
    <w:rsid w:val="00E0740B"/>
    <w:rsid w:val="00E0743B"/>
    <w:rsid w:val="00E0766A"/>
    <w:rsid w:val="00E07718"/>
    <w:rsid w:val="00E078B9"/>
    <w:rsid w:val="00E079BB"/>
    <w:rsid w:val="00E07E25"/>
    <w:rsid w:val="00E100E0"/>
    <w:rsid w:val="00E100F2"/>
    <w:rsid w:val="00E10464"/>
    <w:rsid w:val="00E109D1"/>
    <w:rsid w:val="00E109D9"/>
    <w:rsid w:val="00E10BE6"/>
    <w:rsid w:val="00E11480"/>
    <w:rsid w:val="00E115CB"/>
    <w:rsid w:val="00E1188F"/>
    <w:rsid w:val="00E119E2"/>
    <w:rsid w:val="00E11C3D"/>
    <w:rsid w:val="00E11D46"/>
    <w:rsid w:val="00E11DEE"/>
    <w:rsid w:val="00E11E26"/>
    <w:rsid w:val="00E11F68"/>
    <w:rsid w:val="00E12352"/>
    <w:rsid w:val="00E12A66"/>
    <w:rsid w:val="00E12D56"/>
    <w:rsid w:val="00E12F7B"/>
    <w:rsid w:val="00E13180"/>
    <w:rsid w:val="00E131B5"/>
    <w:rsid w:val="00E1349B"/>
    <w:rsid w:val="00E137D8"/>
    <w:rsid w:val="00E13DAC"/>
    <w:rsid w:val="00E140BD"/>
    <w:rsid w:val="00E141C0"/>
    <w:rsid w:val="00E14672"/>
    <w:rsid w:val="00E148CA"/>
    <w:rsid w:val="00E14C59"/>
    <w:rsid w:val="00E14FCE"/>
    <w:rsid w:val="00E150FE"/>
    <w:rsid w:val="00E155DB"/>
    <w:rsid w:val="00E15601"/>
    <w:rsid w:val="00E15AA0"/>
    <w:rsid w:val="00E15DB7"/>
    <w:rsid w:val="00E15DCE"/>
    <w:rsid w:val="00E164AF"/>
    <w:rsid w:val="00E1655D"/>
    <w:rsid w:val="00E165FA"/>
    <w:rsid w:val="00E167F0"/>
    <w:rsid w:val="00E16917"/>
    <w:rsid w:val="00E16960"/>
    <w:rsid w:val="00E16A3A"/>
    <w:rsid w:val="00E16C18"/>
    <w:rsid w:val="00E16E86"/>
    <w:rsid w:val="00E1703B"/>
    <w:rsid w:val="00E17249"/>
    <w:rsid w:val="00E1764E"/>
    <w:rsid w:val="00E17780"/>
    <w:rsid w:val="00E178A5"/>
    <w:rsid w:val="00E178C4"/>
    <w:rsid w:val="00E17956"/>
    <w:rsid w:val="00E17DE4"/>
    <w:rsid w:val="00E20208"/>
    <w:rsid w:val="00E2047F"/>
    <w:rsid w:val="00E204C3"/>
    <w:rsid w:val="00E204CC"/>
    <w:rsid w:val="00E2064B"/>
    <w:rsid w:val="00E20EFC"/>
    <w:rsid w:val="00E2141C"/>
    <w:rsid w:val="00E21DBB"/>
    <w:rsid w:val="00E21DEC"/>
    <w:rsid w:val="00E21F21"/>
    <w:rsid w:val="00E22185"/>
    <w:rsid w:val="00E222C5"/>
    <w:rsid w:val="00E22620"/>
    <w:rsid w:val="00E229A7"/>
    <w:rsid w:val="00E22CA4"/>
    <w:rsid w:val="00E22DE0"/>
    <w:rsid w:val="00E22E10"/>
    <w:rsid w:val="00E22EB2"/>
    <w:rsid w:val="00E231E9"/>
    <w:rsid w:val="00E232A5"/>
    <w:rsid w:val="00E234D4"/>
    <w:rsid w:val="00E235C5"/>
    <w:rsid w:val="00E235D9"/>
    <w:rsid w:val="00E23815"/>
    <w:rsid w:val="00E23F4D"/>
    <w:rsid w:val="00E242BA"/>
    <w:rsid w:val="00E246AC"/>
    <w:rsid w:val="00E24930"/>
    <w:rsid w:val="00E24942"/>
    <w:rsid w:val="00E2495D"/>
    <w:rsid w:val="00E24BFA"/>
    <w:rsid w:val="00E2500E"/>
    <w:rsid w:val="00E2504C"/>
    <w:rsid w:val="00E2517C"/>
    <w:rsid w:val="00E25244"/>
    <w:rsid w:val="00E25636"/>
    <w:rsid w:val="00E25796"/>
    <w:rsid w:val="00E258BD"/>
    <w:rsid w:val="00E25E7D"/>
    <w:rsid w:val="00E25EE1"/>
    <w:rsid w:val="00E25F39"/>
    <w:rsid w:val="00E2608C"/>
    <w:rsid w:val="00E262AC"/>
    <w:rsid w:val="00E26328"/>
    <w:rsid w:val="00E2648A"/>
    <w:rsid w:val="00E265E3"/>
    <w:rsid w:val="00E26729"/>
    <w:rsid w:val="00E26813"/>
    <w:rsid w:val="00E268EB"/>
    <w:rsid w:val="00E26E61"/>
    <w:rsid w:val="00E274A4"/>
    <w:rsid w:val="00E275BF"/>
    <w:rsid w:val="00E27E5F"/>
    <w:rsid w:val="00E27E89"/>
    <w:rsid w:val="00E3035C"/>
    <w:rsid w:val="00E30685"/>
    <w:rsid w:val="00E308BC"/>
    <w:rsid w:val="00E30BFE"/>
    <w:rsid w:val="00E30D32"/>
    <w:rsid w:val="00E311A6"/>
    <w:rsid w:val="00E311F1"/>
    <w:rsid w:val="00E31D0C"/>
    <w:rsid w:val="00E31E17"/>
    <w:rsid w:val="00E31E26"/>
    <w:rsid w:val="00E31FEC"/>
    <w:rsid w:val="00E32145"/>
    <w:rsid w:val="00E321ED"/>
    <w:rsid w:val="00E32345"/>
    <w:rsid w:val="00E32405"/>
    <w:rsid w:val="00E3259E"/>
    <w:rsid w:val="00E32725"/>
    <w:rsid w:val="00E32766"/>
    <w:rsid w:val="00E32A96"/>
    <w:rsid w:val="00E32AD0"/>
    <w:rsid w:val="00E32AD6"/>
    <w:rsid w:val="00E32BB3"/>
    <w:rsid w:val="00E32D9D"/>
    <w:rsid w:val="00E334A1"/>
    <w:rsid w:val="00E334DC"/>
    <w:rsid w:val="00E3392B"/>
    <w:rsid w:val="00E33BC0"/>
    <w:rsid w:val="00E3423B"/>
    <w:rsid w:val="00E34277"/>
    <w:rsid w:val="00E346BE"/>
    <w:rsid w:val="00E34A47"/>
    <w:rsid w:val="00E352B7"/>
    <w:rsid w:val="00E352FB"/>
    <w:rsid w:val="00E356AD"/>
    <w:rsid w:val="00E35745"/>
    <w:rsid w:val="00E35756"/>
    <w:rsid w:val="00E35843"/>
    <w:rsid w:val="00E358F9"/>
    <w:rsid w:val="00E35AAB"/>
    <w:rsid w:val="00E3613D"/>
    <w:rsid w:val="00E366DE"/>
    <w:rsid w:val="00E367C3"/>
    <w:rsid w:val="00E3691F"/>
    <w:rsid w:val="00E369EA"/>
    <w:rsid w:val="00E36AFA"/>
    <w:rsid w:val="00E36B19"/>
    <w:rsid w:val="00E36CE1"/>
    <w:rsid w:val="00E3700C"/>
    <w:rsid w:val="00E370A3"/>
    <w:rsid w:val="00E370D6"/>
    <w:rsid w:val="00E373E3"/>
    <w:rsid w:val="00E37422"/>
    <w:rsid w:val="00E37603"/>
    <w:rsid w:val="00E37653"/>
    <w:rsid w:val="00E37663"/>
    <w:rsid w:val="00E37BE9"/>
    <w:rsid w:val="00E37C3F"/>
    <w:rsid w:val="00E37FF2"/>
    <w:rsid w:val="00E406B7"/>
    <w:rsid w:val="00E407F1"/>
    <w:rsid w:val="00E408F1"/>
    <w:rsid w:val="00E40CAB"/>
    <w:rsid w:val="00E40DD9"/>
    <w:rsid w:val="00E410CF"/>
    <w:rsid w:val="00E413CB"/>
    <w:rsid w:val="00E414DA"/>
    <w:rsid w:val="00E415CF"/>
    <w:rsid w:val="00E415D9"/>
    <w:rsid w:val="00E415EC"/>
    <w:rsid w:val="00E41E3D"/>
    <w:rsid w:val="00E420DE"/>
    <w:rsid w:val="00E424FF"/>
    <w:rsid w:val="00E427E0"/>
    <w:rsid w:val="00E42BFE"/>
    <w:rsid w:val="00E42FFC"/>
    <w:rsid w:val="00E4301E"/>
    <w:rsid w:val="00E4303F"/>
    <w:rsid w:val="00E43148"/>
    <w:rsid w:val="00E433D9"/>
    <w:rsid w:val="00E43454"/>
    <w:rsid w:val="00E4350D"/>
    <w:rsid w:val="00E435B6"/>
    <w:rsid w:val="00E43736"/>
    <w:rsid w:val="00E439ED"/>
    <w:rsid w:val="00E43D61"/>
    <w:rsid w:val="00E43DB1"/>
    <w:rsid w:val="00E44008"/>
    <w:rsid w:val="00E44020"/>
    <w:rsid w:val="00E440CD"/>
    <w:rsid w:val="00E440D8"/>
    <w:rsid w:val="00E440FD"/>
    <w:rsid w:val="00E44315"/>
    <w:rsid w:val="00E44582"/>
    <w:rsid w:val="00E44895"/>
    <w:rsid w:val="00E44986"/>
    <w:rsid w:val="00E44997"/>
    <w:rsid w:val="00E44AA7"/>
    <w:rsid w:val="00E44B87"/>
    <w:rsid w:val="00E44BBB"/>
    <w:rsid w:val="00E44C09"/>
    <w:rsid w:val="00E44DE1"/>
    <w:rsid w:val="00E44DE2"/>
    <w:rsid w:val="00E4513C"/>
    <w:rsid w:val="00E451AE"/>
    <w:rsid w:val="00E453FB"/>
    <w:rsid w:val="00E458AE"/>
    <w:rsid w:val="00E459AB"/>
    <w:rsid w:val="00E45D9D"/>
    <w:rsid w:val="00E45E8E"/>
    <w:rsid w:val="00E460E2"/>
    <w:rsid w:val="00E460F1"/>
    <w:rsid w:val="00E46358"/>
    <w:rsid w:val="00E46510"/>
    <w:rsid w:val="00E4656F"/>
    <w:rsid w:val="00E46837"/>
    <w:rsid w:val="00E46AC8"/>
    <w:rsid w:val="00E46CA8"/>
    <w:rsid w:val="00E46D0C"/>
    <w:rsid w:val="00E46EBC"/>
    <w:rsid w:val="00E47305"/>
    <w:rsid w:val="00E473CE"/>
    <w:rsid w:val="00E47947"/>
    <w:rsid w:val="00E47A80"/>
    <w:rsid w:val="00E47E46"/>
    <w:rsid w:val="00E47EB5"/>
    <w:rsid w:val="00E500B8"/>
    <w:rsid w:val="00E501A5"/>
    <w:rsid w:val="00E50242"/>
    <w:rsid w:val="00E502E9"/>
    <w:rsid w:val="00E5049B"/>
    <w:rsid w:val="00E50604"/>
    <w:rsid w:val="00E5074F"/>
    <w:rsid w:val="00E50763"/>
    <w:rsid w:val="00E50886"/>
    <w:rsid w:val="00E508F7"/>
    <w:rsid w:val="00E50B36"/>
    <w:rsid w:val="00E50E02"/>
    <w:rsid w:val="00E50FEB"/>
    <w:rsid w:val="00E510D6"/>
    <w:rsid w:val="00E5125E"/>
    <w:rsid w:val="00E51269"/>
    <w:rsid w:val="00E515B3"/>
    <w:rsid w:val="00E51823"/>
    <w:rsid w:val="00E51878"/>
    <w:rsid w:val="00E519A2"/>
    <w:rsid w:val="00E51ABC"/>
    <w:rsid w:val="00E51BEF"/>
    <w:rsid w:val="00E51CDC"/>
    <w:rsid w:val="00E51EDD"/>
    <w:rsid w:val="00E51F2D"/>
    <w:rsid w:val="00E52338"/>
    <w:rsid w:val="00E52547"/>
    <w:rsid w:val="00E527CA"/>
    <w:rsid w:val="00E52B61"/>
    <w:rsid w:val="00E52C3A"/>
    <w:rsid w:val="00E52E83"/>
    <w:rsid w:val="00E52F85"/>
    <w:rsid w:val="00E53025"/>
    <w:rsid w:val="00E53211"/>
    <w:rsid w:val="00E53983"/>
    <w:rsid w:val="00E53EF8"/>
    <w:rsid w:val="00E542FC"/>
    <w:rsid w:val="00E54915"/>
    <w:rsid w:val="00E54945"/>
    <w:rsid w:val="00E54AA6"/>
    <w:rsid w:val="00E54B46"/>
    <w:rsid w:val="00E54C98"/>
    <w:rsid w:val="00E5501D"/>
    <w:rsid w:val="00E55078"/>
    <w:rsid w:val="00E558AD"/>
    <w:rsid w:val="00E55A5E"/>
    <w:rsid w:val="00E55CEB"/>
    <w:rsid w:val="00E55D14"/>
    <w:rsid w:val="00E561CB"/>
    <w:rsid w:val="00E56B37"/>
    <w:rsid w:val="00E56C0D"/>
    <w:rsid w:val="00E56C10"/>
    <w:rsid w:val="00E56D8A"/>
    <w:rsid w:val="00E56E7C"/>
    <w:rsid w:val="00E56F83"/>
    <w:rsid w:val="00E579AC"/>
    <w:rsid w:val="00E57B3F"/>
    <w:rsid w:val="00E57D21"/>
    <w:rsid w:val="00E57F39"/>
    <w:rsid w:val="00E6036D"/>
    <w:rsid w:val="00E604B4"/>
    <w:rsid w:val="00E609D5"/>
    <w:rsid w:val="00E60A72"/>
    <w:rsid w:val="00E60C0B"/>
    <w:rsid w:val="00E61240"/>
    <w:rsid w:val="00E6137F"/>
    <w:rsid w:val="00E615E3"/>
    <w:rsid w:val="00E6183F"/>
    <w:rsid w:val="00E61B35"/>
    <w:rsid w:val="00E61CF7"/>
    <w:rsid w:val="00E61D85"/>
    <w:rsid w:val="00E61E21"/>
    <w:rsid w:val="00E61EBE"/>
    <w:rsid w:val="00E61F84"/>
    <w:rsid w:val="00E61FD4"/>
    <w:rsid w:val="00E620D2"/>
    <w:rsid w:val="00E62169"/>
    <w:rsid w:val="00E62A35"/>
    <w:rsid w:val="00E62C88"/>
    <w:rsid w:val="00E62E89"/>
    <w:rsid w:val="00E63163"/>
    <w:rsid w:val="00E6336F"/>
    <w:rsid w:val="00E63392"/>
    <w:rsid w:val="00E6341C"/>
    <w:rsid w:val="00E63560"/>
    <w:rsid w:val="00E635F9"/>
    <w:rsid w:val="00E63656"/>
    <w:rsid w:val="00E63786"/>
    <w:rsid w:val="00E638FA"/>
    <w:rsid w:val="00E63937"/>
    <w:rsid w:val="00E63C5D"/>
    <w:rsid w:val="00E64373"/>
    <w:rsid w:val="00E6447F"/>
    <w:rsid w:val="00E644A7"/>
    <w:rsid w:val="00E648A4"/>
    <w:rsid w:val="00E6497C"/>
    <w:rsid w:val="00E64C8E"/>
    <w:rsid w:val="00E64DE3"/>
    <w:rsid w:val="00E65182"/>
    <w:rsid w:val="00E65377"/>
    <w:rsid w:val="00E65449"/>
    <w:rsid w:val="00E655FE"/>
    <w:rsid w:val="00E6586A"/>
    <w:rsid w:val="00E6590C"/>
    <w:rsid w:val="00E659F4"/>
    <w:rsid w:val="00E65C58"/>
    <w:rsid w:val="00E65EC1"/>
    <w:rsid w:val="00E65F76"/>
    <w:rsid w:val="00E65FDC"/>
    <w:rsid w:val="00E6612E"/>
    <w:rsid w:val="00E6633A"/>
    <w:rsid w:val="00E663E6"/>
    <w:rsid w:val="00E6671B"/>
    <w:rsid w:val="00E6676D"/>
    <w:rsid w:val="00E6677E"/>
    <w:rsid w:val="00E669DA"/>
    <w:rsid w:val="00E66B3D"/>
    <w:rsid w:val="00E66B6B"/>
    <w:rsid w:val="00E66D01"/>
    <w:rsid w:val="00E66F7B"/>
    <w:rsid w:val="00E66FC2"/>
    <w:rsid w:val="00E67485"/>
    <w:rsid w:val="00E67590"/>
    <w:rsid w:val="00E67B65"/>
    <w:rsid w:val="00E70AFC"/>
    <w:rsid w:val="00E70DB2"/>
    <w:rsid w:val="00E70FEE"/>
    <w:rsid w:val="00E716B9"/>
    <w:rsid w:val="00E719AD"/>
    <w:rsid w:val="00E71A01"/>
    <w:rsid w:val="00E71A51"/>
    <w:rsid w:val="00E71BBA"/>
    <w:rsid w:val="00E71D1F"/>
    <w:rsid w:val="00E71E22"/>
    <w:rsid w:val="00E71F45"/>
    <w:rsid w:val="00E7219F"/>
    <w:rsid w:val="00E72379"/>
    <w:rsid w:val="00E723A2"/>
    <w:rsid w:val="00E723E4"/>
    <w:rsid w:val="00E7250F"/>
    <w:rsid w:val="00E72799"/>
    <w:rsid w:val="00E727A0"/>
    <w:rsid w:val="00E7287D"/>
    <w:rsid w:val="00E72D14"/>
    <w:rsid w:val="00E72F66"/>
    <w:rsid w:val="00E72F7B"/>
    <w:rsid w:val="00E732F4"/>
    <w:rsid w:val="00E73474"/>
    <w:rsid w:val="00E73769"/>
    <w:rsid w:val="00E739B9"/>
    <w:rsid w:val="00E73C53"/>
    <w:rsid w:val="00E73C5F"/>
    <w:rsid w:val="00E73D57"/>
    <w:rsid w:val="00E73FE8"/>
    <w:rsid w:val="00E7444B"/>
    <w:rsid w:val="00E74483"/>
    <w:rsid w:val="00E74706"/>
    <w:rsid w:val="00E74716"/>
    <w:rsid w:val="00E74739"/>
    <w:rsid w:val="00E748CB"/>
    <w:rsid w:val="00E748F2"/>
    <w:rsid w:val="00E74BBB"/>
    <w:rsid w:val="00E74C06"/>
    <w:rsid w:val="00E74C0A"/>
    <w:rsid w:val="00E74DE9"/>
    <w:rsid w:val="00E74FD2"/>
    <w:rsid w:val="00E75016"/>
    <w:rsid w:val="00E75156"/>
    <w:rsid w:val="00E75182"/>
    <w:rsid w:val="00E754E5"/>
    <w:rsid w:val="00E75585"/>
    <w:rsid w:val="00E75C1C"/>
    <w:rsid w:val="00E76214"/>
    <w:rsid w:val="00E765B2"/>
    <w:rsid w:val="00E7699B"/>
    <w:rsid w:val="00E76D12"/>
    <w:rsid w:val="00E76E77"/>
    <w:rsid w:val="00E76FF3"/>
    <w:rsid w:val="00E76FF9"/>
    <w:rsid w:val="00E770CE"/>
    <w:rsid w:val="00E7723D"/>
    <w:rsid w:val="00E774D1"/>
    <w:rsid w:val="00E77612"/>
    <w:rsid w:val="00E776B8"/>
    <w:rsid w:val="00E7772A"/>
    <w:rsid w:val="00E7784B"/>
    <w:rsid w:val="00E77AA2"/>
    <w:rsid w:val="00E77C38"/>
    <w:rsid w:val="00E77D1C"/>
    <w:rsid w:val="00E77E37"/>
    <w:rsid w:val="00E802C9"/>
    <w:rsid w:val="00E80630"/>
    <w:rsid w:val="00E808A5"/>
    <w:rsid w:val="00E808FE"/>
    <w:rsid w:val="00E80BBC"/>
    <w:rsid w:val="00E80DCD"/>
    <w:rsid w:val="00E8136F"/>
    <w:rsid w:val="00E816E0"/>
    <w:rsid w:val="00E81739"/>
    <w:rsid w:val="00E819D1"/>
    <w:rsid w:val="00E81A06"/>
    <w:rsid w:val="00E81B4D"/>
    <w:rsid w:val="00E8242C"/>
    <w:rsid w:val="00E8244D"/>
    <w:rsid w:val="00E825FA"/>
    <w:rsid w:val="00E826BF"/>
    <w:rsid w:val="00E82863"/>
    <w:rsid w:val="00E82954"/>
    <w:rsid w:val="00E82A3F"/>
    <w:rsid w:val="00E82C57"/>
    <w:rsid w:val="00E82F7D"/>
    <w:rsid w:val="00E8322E"/>
    <w:rsid w:val="00E83598"/>
    <w:rsid w:val="00E835A5"/>
    <w:rsid w:val="00E835E2"/>
    <w:rsid w:val="00E83829"/>
    <w:rsid w:val="00E838B9"/>
    <w:rsid w:val="00E83B1F"/>
    <w:rsid w:val="00E83BFB"/>
    <w:rsid w:val="00E83E9C"/>
    <w:rsid w:val="00E84AEC"/>
    <w:rsid w:val="00E84C53"/>
    <w:rsid w:val="00E84EFA"/>
    <w:rsid w:val="00E85332"/>
    <w:rsid w:val="00E854A3"/>
    <w:rsid w:val="00E85663"/>
    <w:rsid w:val="00E857EA"/>
    <w:rsid w:val="00E85A0F"/>
    <w:rsid w:val="00E85CF0"/>
    <w:rsid w:val="00E85FA7"/>
    <w:rsid w:val="00E85FBE"/>
    <w:rsid w:val="00E8606F"/>
    <w:rsid w:val="00E86714"/>
    <w:rsid w:val="00E867C8"/>
    <w:rsid w:val="00E868AC"/>
    <w:rsid w:val="00E868BC"/>
    <w:rsid w:val="00E868D6"/>
    <w:rsid w:val="00E86C0C"/>
    <w:rsid w:val="00E870B4"/>
    <w:rsid w:val="00E87238"/>
    <w:rsid w:val="00E87839"/>
    <w:rsid w:val="00E87A54"/>
    <w:rsid w:val="00E900A6"/>
    <w:rsid w:val="00E90BAA"/>
    <w:rsid w:val="00E90E61"/>
    <w:rsid w:val="00E91085"/>
    <w:rsid w:val="00E9150A"/>
    <w:rsid w:val="00E92566"/>
    <w:rsid w:val="00E9265B"/>
    <w:rsid w:val="00E92DD5"/>
    <w:rsid w:val="00E930C7"/>
    <w:rsid w:val="00E931DF"/>
    <w:rsid w:val="00E93235"/>
    <w:rsid w:val="00E93498"/>
    <w:rsid w:val="00E9353B"/>
    <w:rsid w:val="00E93597"/>
    <w:rsid w:val="00E9364F"/>
    <w:rsid w:val="00E937BE"/>
    <w:rsid w:val="00E939BB"/>
    <w:rsid w:val="00E93A0F"/>
    <w:rsid w:val="00E93C40"/>
    <w:rsid w:val="00E93D52"/>
    <w:rsid w:val="00E93F2A"/>
    <w:rsid w:val="00E93F3B"/>
    <w:rsid w:val="00E93F77"/>
    <w:rsid w:val="00E94111"/>
    <w:rsid w:val="00E9415F"/>
    <w:rsid w:val="00E9425E"/>
    <w:rsid w:val="00E943D7"/>
    <w:rsid w:val="00E943E0"/>
    <w:rsid w:val="00E9488D"/>
    <w:rsid w:val="00E94901"/>
    <w:rsid w:val="00E949FA"/>
    <w:rsid w:val="00E94CB2"/>
    <w:rsid w:val="00E94F2B"/>
    <w:rsid w:val="00E951C2"/>
    <w:rsid w:val="00E95327"/>
    <w:rsid w:val="00E95407"/>
    <w:rsid w:val="00E954CC"/>
    <w:rsid w:val="00E9558E"/>
    <w:rsid w:val="00E95667"/>
    <w:rsid w:val="00E959C8"/>
    <w:rsid w:val="00E95EBB"/>
    <w:rsid w:val="00E95F3D"/>
    <w:rsid w:val="00E9657D"/>
    <w:rsid w:val="00E9659A"/>
    <w:rsid w:val="00E96D50"/>
    <w:rsid w:val="00E975D9"/>
    <w:rsid w:val="00E97608"/>
    <w:rsid w:val="00E9762B"/>
    <w:rsid w:val="00E97B02"/>
    <w:rsid w:val="00E97ED2"/>
    <w:rsid w:val="00E97F2E"/>
    <w:rsid w:val="00EA01BB"/>
    <w:rsid w:val="00EA02F2"/>
    <w:rsid w:val="00EA0588"/>
    <w:rsid w:val="00EA064B"/>
    <w:rsid w:val="00EA07B7"/>
    <w:rsid w:val="00EA0907"/>
    <w:rsid w:val="00EA0A2F"/>
    <w:rsid w:val="00EA0A3B"/>
    <w:rsid w:val="00EA0B54"/>
    <w:rsid w:val="00EA0D65"/>
    <w:rsid w:val="00EA1209"/>
    <w:rsid w:val="00EA1314"/>
    <w:rsid w:val="00EA13C6"/>
    <w:rsid w:val="00EA13CB"/>
    <w:rsid w:val="00EA1581"/>
    <w:rsid w:val="00EA16DA"/>
    <w:rsid w:val="00EA1835"/>
    <w:rsid w:val="00EA186B"/>
    <w:rsid w:val="00EA1CDA"/>
    <w:rsid w:val="00EA1D20"/>
    <w:rsid w:val="00EA234C"/>
    <w:rsid w:val="00EA256C"/>
    <w:rsid w:val="00EA2605"/>
    <w:rsid w:val="00EA36A6"/>
    <w:rsid w:val="00EA375A"/>
    <w:rsid w:val="00EA3B4B"/>
    <w:rsid w:val="00EA3EE3"/>
    <w:rsid w:val="00EA43FB"/>
    <w:rsid w:val="00EA44AE"/>
    <w:rsid w:val="00EA4691"/>
    <w:rsid w:val="00EA4799"/>
    <w:rsid w:val="00EA4977"/>
    <w:rsid w:val="00EA49F6"/>
    <w:rsid w:val="00EA4E7D"/>
    <w:rsid w:val="00EA4F4F"/>
    <w:rsid w:val="00EA4F76"/>
    <w:rsid w:val="00EA5285"/>
    <w:rsid w:val="00EA532E"/>
    <w:rsid w:val="00EA533A"/>
    <w:rsid w:val="00EA53FD"/>
    <w:rsid w:val="00EA5710"/>
    <w:rsid w:val="00EA5A03"/>
    <w:rsid w:val="00EA5B92"/>
    <w:rsid w:val="00EA5C23"/>
    <w:rsid w:val="00EA5DEB"/>
    <w:rsid w:val="00EA5FF6"/>
    <w:rsid w:val="00EA60F5"/>
    <w:rsid w:val="00EA620D"/>
    <w:rsid w:val="00EA63F3"/>
    <w:rsid w:val="00EA666A"/>
    <w:rsid w:val="00EA6999"/>
    <w:rsid w:val="00EA6FC6"/>
    <w:rsid w:val="00EA7139"/>
    <w:rsid w:val="00EA72E0"/>
    <w:rsid w:val="00EA7472"/>
    <w:rsid w:val="00EA75FF"/>
    <w:rsid w:val="00EA7826"/>
    <w:rsid w:val="00EA7911"/>
    <w:rsid w:val="00EA7E94"/>
    <w:rsid w:val="00EA7F4A"/>
    <w:rsid w:val="00EB03D2"/>
    <w:rsid w:val="00EB04A9"/>
    <w:rsid w:val="00EB04CA"/>
    <w:rsid w:val="00EB09DA"/>
    <w:rsid w:val="00EB0A38"/>
    <w:rsid w:val="00EB0B19"/>
    <w:rsid w:val="00EB0CE4"/>
    <w:rsid w:val="00EB0F62"/>
    <w:rsid w:val="00EB0F7F"/>
    <w:rsid w:val="00EB10CC"/>
    <w:rsid w:val="00EB10E5"/>
    <w:rsid w:val="00EB111F"/>
    <w:rsid w:val="00EB1B20"/>
    <w:rsid w:val="00EB1D82"/>
    <w:rsid w:val="00EB1ED2"/>
    <w:rsid w:val="00EB2071"/>
    <w:rsid w:val="00EB227B"/>
    <w:rsid w:val="00EB234C"/>
    <w:rsid w:val="00EB251C"/>
    <w:rsid w:val="00EB2817"/>
    <w:rsid w:val="00EB2ADB"/>
    <w:rsid w:val="00EB2E7C"/>
    <w:rsid w:val="00EB2E82"/>
    <w:rsid w:val="00EB2F89"/>
    <w:rsid w:val="00EB30EE"/>
    <w:rsid w:val="00EB3203"/>
    <w:rsid w:val="00EB3534"/>
    <w:rsid w:val="00EB39FF"/>
    <w:rsid w:val="00EB3C66"/>
    <w:rsid w:val="00EB3CD7"/>
    <w:rsid w:val="00EB3E6A"/>
    <w:rsid w:val="00EB3F48"/>
    <w:rsid w:val="00EB3FBB"/>
    <w:rsid w:val="00EB4110"/>
    <w:rsid w:val="00EB45EA"/>
    <w:rsid w:val="00EB45F7"/>
    <w:rsid w:val="00EB4D2C"/>
    <w:rsid w:val="00EB4D8A"/>
    <w:rsid w:val="00EB4F31"/>
    <w:rsid w:val="00EB50F3"/>
    <w:rsid w:val="00EB5232"/>
    <w:rsid w:val="00EB54C5"/>
    <w:rsid w:val="00EB5667"/>
    <w:rsid w:val="00EB567C"/>
    <w:rsid w:val="00EB58B2"/>
    <w:rsid w:val="00EB5908"/>
    <w:rsid w:val="00EB5953"/>
    <w:rsid w:val="00EB59B1"/>
    <w:rsid w:val="00EB5BB2"/>
    <w:rsid w:val="00EB613F"/>
    <w:rsid w:val="00EB6145"/>
    <w:rsid w:val="00EB689D"/>
    <w:rsid w:val="00EB6F4F"/>
    <w:rsid w:val="00EB6FDF"/>
    <w:rsid w:val="00EB7095"/>
    <w:rsid w:val="00EB72C3"/>
    <w:rsid w:val="00EB7308"/>
    <w:rsid w:val="00EB785D"/>
    <w:rsid w:val="00EB78CD"/>
    <w:rsid w:val="00EC011B"/>
    <w:rsid w:val="00EC02A0"/>
    <w:rsid w:val="00EC0610"/>
    <w:rsid w:val="00EC066E"/>
    <w:rsid w:val="00EC0704"/>
    <w:rsid w:val="00EC0725"/>
    <w:rsid w:val="00EC08F2"/>
    <w:rsid w:val="00EC0D4A"/>
    <w:rsid w:val="00EC1031"/>
    <w:rsid w:val="00EC1101"/>
    <w:rsid w:val="00EC1163"/>
    <w:rsid w:val="00EC11B1"/>
    <w:rsid w:val="00EC1270"/>
    <w:rsid w:val="00EC12C5"/>
    <w:rsid w:val="00EC12CD"/>
    <w:rsid w:val="00EC13BB"/>
    <w:rsid w:val="00EC1487"/>
    <w:rsid w:val="00EC15FB"/>
    <w:rsid w:val="00EC1879"/>
    <w:rsid w:val="00EC1AF4"/>
    <w:rsid w:val="00EC1CAF"/>
    <w:rsid w:val="00EC1F2C"/>
    <w:rsid w:val="00EC20A2"/>
    <w:rsid w:val="00EC2550"/>
    <w:rsid w:val="00EC2824"/>
    <w:rsid w:val="00EC28FC"/>
    <w:rsid w:val="00EC2DBB"/>
    <w:rsid w:val="00EC36D4"/>
    <w:rsid w:val="00EC3A5E"/>
    <w:rsid w:val="00EC3B6F"/>
    <w:rsid w:val="00EC3C5A"/>
    <w:rsid w:val="00EC3EFD"/>
    <w:rsid w:val="00EC47AC"/>
    <w:rsid w:val="00EC481A"/>
    <w:rsid w:val="00EC4941"/>
    <w:rsid w:val="00EC4994"/>
    <w:rsid w:val="00EC4B11"/>
    <w:rsid w:val="00EC4CBB"/>
    <w:rsid w:val="00EC4E25"/>
    <w:rsid w:val="00EC4E44"/>
    <w:rsid w:val="00EC4E79"/>
    <w:rsid w:val="00EC4EF1"/>
    <w:rsid w:val="00EC4FB1"/>
    <w:rsid w:val="00EC563C"/>
    <w:rsid w:val="00EC5853"/>
    <w:rsid w:val="00EC5857"/>
    <w:rsid w:val="00EC596C"/>
    <w:rsid w:val="00EC5A49"/>
    <w:rsid w:val="00EC5B79"/>
    <w:rsid w:val="00EC5B83"/>
    <w:rsid w:val="00EC5C3E"/>
    <w:rsid w:val="00EC6037"/>
    <w:rsid w:val="00EC642F"/>
    <w:rsid w:val="00EC6557"/>
    <w:rsid w:val="00EC6B4A"/>
    <w:rsid w:val="00EC6F92"/>
    <w:rsid w:val="00EC7261"/>
    <w:rsid w:val="00EC75C1"/>
    <w:rsid w:val="00EC78D9"/>
    <w:rsid w:val="00EC796C"/>
    <w:rsid w:val="00EC7971"/>
    <w:rsid w:val="00EC7AC6"/>
    <w:rsid w:val="00EC7DBE"/>
    <w:rsid w:val="00ED000F"/>
    <w:rsid w:val="00ED01BB"/>
    <w:rsid w:val="00ED0582"/>
    <w:rsid w:val="00ED05AD"/>
    <w:rsid w:val="00ED0908"/>
    <w:rsid w:val="00ED097D"/>
    <w:rsid w:val="00ED09A0"/>
    <w:rsid w:val="00ED1AC1"/>
    <w:rsid w:val="00ED1D2E"/>
    <w:rsid w:val="00ED1EE5"/>
    <w:rsid w:val="00ED1F19"/>
    <w:rsid w:val="00ED1F26"/>
    <w:rsid w:val="00ED232D"/>
    <w:rsid w:val="00ED2A2A"/>
    <w:rsid w:val="00ED31F1"/>
    <w:rsid w:val="00ED31F9"/>
    <w:rsid w:val="00ED3341"/>
    <w:rsid w:val="00ED3803"/>
    <w:rsid w:val="00ED3855"/>
    <w:rsid w:val="00ED38E4"/>
    <w:rsid w:val="00ED3DE3"/>
    <w:rsid w:val="00ED3ED3"/>
    <w:rsid w:val="00ED3F17"/>
    <w:rsid w:val="00ED3F2A"/>
    <w:rsid w:val="00ED3FFC"/>
    <w:rsid w:val="00ED4081"/>
    <w:rsid w:val="00ED4459"/>
    <w:rsid w:val="00ED44AB"/>
    <w:rsid w:val="00ED4918"/>
    <w:rsid w:val="00ED4939"/>
    <w:rsid w:val="00ED4AAD"/>
    <w:rsid w:val="00ED4B2E"/>
    <w:rsid w:val="00ED4BC3"/>
    <w:rsid w:val="00ED4E77"/>
    <w:rsid w:val="00ED4EDC"/>
    <w:rsid w:val="00ED556E"/>
    <w:rsid w:val="00ED5931"/>
    <w:rsid w:val="00ED599F"/>
    <w:rsid w:val="00ED5BA2"/>
    <w:rsid w:val="00ED5D07"/>
    <w:rsid w:val="00ED5D48"/>
    <w:rsid w:val="00ED5D4B"/>
    <w:rsid w:val="00ED5EEA"/>
    <w:rsid w:val="00ED5EFC"/>
    <w:rsid w:val="00ED5F1C"/>
    <w:rsid w:val="00ED5F21"/>
    <w:rsid w:val="00ED5FD1"/>
    <w:rsid w:val="00ED6620"/>
    <w:rsid w:val="00ED6699"/>
    <w:rsid w:val="00ED66E5"/>
    <w:rsid w:val="00ED69CF"/>
    <w:rsid w:val="00ED6B0D"/>
    <w:rsid w:val="00ED6DC9"/>
    <w:rsid w:val="00ED7323"/>
    <w:rsid w:val="00ED742A"/>
    <w:rsid w:val="00ED7798"/>
    <w:rsid w:val="00ED7F4B"/>
    <w:rsid w:val="00EE03F8"/>
    <w:rsid w:val="00EE04CF"/>
    <w:rsid w:val="00EE0802"/>
    <w:rsid w:val="00EE0BED"/>
    <w:rsid w:val="00EE0D73"/>
    <w:rsid w:val="00EE12C2"/>
    <w:rsid w:val="00EE1464"/>
    <w:rsid w:val="00EE15CC"/>
    <w:rsid w:val="00EE173F"/>
    <w:rsid w:val="00EE1922"/>
    <w:rsid w:val="00EE197F"/>
    <w:rsid w:val="00EE1C96"/>
    <w:rsid w:val="00EE1D08"/>
    <w:rsid w:val="00EE1D3E"/>
    <w:rsid w:val="00EE1EA1"/>
    <w:rsid w:val="00EE1EAA"/>
    <w:rsid w:val="00EE1ED9"/>
    <w:rsid w:val="00EE1F7F"/>
    <w:rsid w:val="00EE2145"/>
    <w:rsid w:val="00EE21C0"/>
    <w:rsid w:val="00EE22CF"/>
    <w:rsid w:val="00EE2525"/>
    <w:rsid w:val="00EE29D1"/>
    <w:rsid w:val="00EE2B6A"/>
    <w:rsid w:val="00EE2BEF"/>
    <w:rsid w:val="00EE2C50"/>
    <w:rsid w:val="00EE2CD7"/>
    <w:rsid w:val="00EE2E71"/>
    <w:rsid w:val="00EE324D"/>
    <w:rsid w:val="00EE3700"/>
    <w:rsid w:val="00EE3BA0"/>
    <w:rsid w:val="00EE3CB9"/>
    <w:rsid w:val="00EE406B"/>
    <w:rsid w:val="00EE4408"/>
    <w:rsid w:val="00EE4532"/>
    <w:rsid w:val="00EE457E"/>
    <w:rsid w:val="00EE46D1"/>
    <w:rsid w:val="00EE46D4"/>
    <w:rsid w:val="00EE472D"/>
    <w:rsid w:val="00EE4B10"/>
    <w:rsid w:val="00EE4C5A"/>
    <w:rsid w:val="00EE4D76"/>
    <w:rsid w:val="00EE4EC2"/>
    <w:rsid w:val="00EE4F6F"/>
    <w:rsid w:val="00EE5371"/>
    <w:rsid w:val="00EE5787"/>
    <w:rsid w:val="00EE5D29"/>
    <w:rsid w:val="00EE60C5"/>
    <w:rsid w:val="00EE61F1"/>
    <w:rsid w:val="00EE61F9"/>
    <w:rsid w:val="00EE65AF"/>
    <w:rsid w:val="00EE6B45"/>
    <w:rsid w:val="00EE6E6C"/>
    <w:rsid w:val="00EE6E82"/>
    <w:rsid w:val="00EE7170"/>
    <w:rsid w:val="00EE728F"/>
    <w:rsid w:val="00EE737B"/>
    <w:rsid w:val="00EE73A4"/>
    <w:rsid w:val="00EE74BA"/>
    <w:rsid w:val="00EE7B02"/>
    <w:rsid w:val="00EE7C29"/>
    <w:rsid w:val="00EE7C2E"/>
    <w:rsid w:val="00EE7D31"/>
    <w:rsid w:val="00EE7D73"/>
    <w:rsid w:val="00EF094A"/>
    <w:rsid w:val="00EF09D3"/>
    <w:rsid w:val="00EF09FD"/>
    <w:rsid w:val="00EF0A89"/>
    <w:rsid w:val="00EF0B3D"/>
    <w:rsid w:val="00EF0BF8"/>
    <w:rsid w:val="00EF0C2D"/>
    <w:rsid w:val="00EF0C36"/>
    <w:rsid w:val="00EF0CFB"/>
    <w:rsid w:val="00EF1264"/>
    <w:rsid w:val="00EF12F4"/>
    <w:rsid w:val="00EF1593"/>
    <w:rsid w:val="00EF17C6"/>
    <w:rsid w:val="00EF1BCC"/>
    <w:rsid w:val="00EF1DB1"/>
    <w:rsid w:val="00EF23E2"/>
    <w:rsid w:val="00EF24C5"/>
    <w:rsid w:val="00EF2675"/>
    <w:rsid w:val="00EF292D"/>
    <w:rsid w:val="00EF2A4D"/>
    <w:rsid w:val="00EF2AE0"/>
    <w:rsid w:val="00EF2BD8"/>
    <w:rsid w:val="00EF2C40"/>
    <w:rsid w:val="00EF2C7E"/>
    <w:rsid w:val="00EF2D42"/>
    <w:rsid w:val="00EF30A7"/>
    <w:rsid w:val="00EF30BF"/>
    <w:rsid w:val="00EF30DE"/>
    <w:rsid w:val="00EF320E"/>
    <w:rsid w:val="00EF335B"/>
    <w:rsid w:val="00EF338C"/>
    <w:rsid w:val="00EF3A55"/>
    <w:rsid w:val="00EF3A5C"/>
    <w:rsid w:val="00EF3A77"/>
    <w:rsid w:val="00EF3BED"/>
    <w:rsid w:val="00EF3C46"/>
    <w:rsid w:val="00EF3DC6"/>
    <w:rsid w:val="00EF3E20"/>
    <w:rsid w:val="00EF3FE1"/>
    <w:rsid w:val="00EF408B"/>
    <w:rsid w:val="00EF40D8"/>
    <w:rsid w:val="00EF4384"/>
    <w:rsid w:val="00EF452B"/>
    <w:rsid w:val="00EF4640"/>
    <w:rsid w:val="00EF465D"/>
    <w:rsid w:val="00EF471B"/>
    <w:rsid w:val="00EF49D3"/>
    <w:rsid w:val="00EF502B"/>
    <w:rsid w:val="00EF5165"/>
    <w:rsid w:val="00EF52FF"/>
    <w:rsid w:val="00EF5363"/>
    <w:rsid w:val="00EF53C4"/>
    <w:rsid w:val="00EF547A"/>
    <w:rsid w:val="00EF5762"/>
    <w:rsid w:val="00EF5A25"/>
    <w:rsid w:val="00EF5B6E"/>
    <w:rsid w:val="00EF5CBD"/>
    <w:rsid w:val="00EF607A"/>
    <w:rsid w:val="00EF60B6"/>
    <w:rsid w:val="00EF60C0"/>
    <w:rsid w:val="00EF644C"/>
    <w:rsid w:val="00EF64FD"/>
    <w:rsid w:val="00EF6636"/>
    <w:rsid w:val="00EF6FD5"/>
    <w:rsid w:val="00EF7043"/>
    <w:rsid w:val="00EF7216"/>
    <w:rsid w:val="00EF789B"/>
    <w:rsid w:val="00EF7BBD"/>
    <w:rsid w:val="00EF7E26"/>
    <w:rsid w:val="00EF7E27"/>
    <w:rsid w:val="00EF7EA9"/>
    <w:rsid w:val="00EF7FDE"/>
    <w:rsid w:val="00F00193"/>
    <w:rsid w:val="00F001EC"/>
    <w:rsid w:val="00F00207"/>
    <w:rsid w:val="00F00509"/>
    <w:rsid w:val="00F005A3"/>
    <w:rsid w:val="00F00659"/>
    <w:rsid w:val="00F00666"/>
    <w:rsid w:val="00F00727"/>
    <w:rsid w:val="00F009B0"/>
    <w:rsid w:val="00F009EC"/>
    <w:rsid w:val="00F00AC6"/>
    <w:rsid w:val="00F00B5E"/>
    <w:rsid w:val="00F00EE2"/>
    <w:rsid w:val="00F01435"/>
    <w:rsid w:val="00F01798"/>
    <w:rsid w:val="00F01A03"/>
    <w:rsid w:val="00F01BC2"/>
    <w:rsid w:val="00F01E7D"/>
    <w:rsid w:val="00F01FC6"/>
    <w:rsid w:val="00F0227E"/>
    <w:rsid w:val="00F02455"/>
    <w:rsid w:val="00F029B8"/>
    <w:rsid w:val="00F03591"/>
    <w:rsid w:val="00F037DB"/>
    <w:rsid w:val="00F03890"/>
    <w:rsid w:val="00F03B2D"/>
    <w:rsid w:val="00F03E4E"/>
    <w:rsid w:val="00F03EFA"/>
    <w:rsid w:val="00F03F01"/>
    <w:rsid w:val="00F04096"/>
    <w:rsid w:val="00F0416D"/>
    <w:rsid w:val="00F041D3"/>
    <w:rsid w:val="00F042D8"/>
    <w:rsid w:val="00F043DB"/>
    <w:rsid w:val="00F04588"/>
    <w:rsid w:val="00F046BA"/>
    <w:rsid w:val="00F04F04"/>
    <w:rsid w:val="00F0500F"/>
    <w:rsid w:val="00F0537D"/>
    <w:rsid w:val="00F053A3"/>
    <w:rsid w:val="00F053E1"/>
    <w:rsid w:val="00F054D5"/>
    <w:rsid w:val="00F0558F"/>
    <w:rsid w:val="00F0567C"/>
    <w:rsid w:val="00F0580D"/>
    <w:rsid w:val="00F05932"/>
    <w:rsid w:val="00F06308"/>
    <w:rsid w:val="00F064C1"/>
    <w:rsid w:val="00F06544"/>
    <w:rsid w:val="00F066BE"/>
    <w:rsid w:val="00F06938"/>
    <w:rsid w:val="00F06963"/>
    <w:rsid w:val="00F06A63"/>
    <w:rsid w:val="00F06AEA"/>
    <w:rsid w:val="00F06B11"/>
    <w:rsid w:val="00F07374"/>
    <w:rsid w:val="00F07ADF"/>
    <w:rsid w:val="00F07B2F"/>
    <w:rsid w:val="00F106B8"/>
    <w:rsid w:val="00F106F4"/>
    <w:rsid w:val="00F108BC"/>
    <w:rsid w:val="00F10B09"/>
    <w:rsid w:val="00F10C7C"/>
    <w:rsid w:val="00F10D05"/>
    <w:rsid w:val="00F10E8A"/>
    <w:rsid w:val="00F1142F"/>
    <w:rsid w:val="00F114ED"/>
    <w:rsid w:val="00F11844"/>
    <w:rsid w:val="00F1185A"/>
    <w:rsid w:val="00F1185C"/>
    <w:rsid w:val="00F11A3B"/>
    <w:rsid w:val="00F11B2D"/>
    <w:rsid w:val="00F11C7F"/>
    <w:rsid w:val="00F11D9F"/>
    <w:rsid w:val="00F11F3C"/>
    <w:rsid w:val="00F123F8"/>
    <w:rsid w:val="00F12901"/>
    <w:rsid w:val="00F12A97"/>
    <w:rsid w:val="00F12AF2"/>
    <w:rsid w:val="00F12B0E"/>
    <w:rsid w:val="00F12B72"/>
    <w:rsid w:val="00F12DB0"/>
    <w:rsid w:val="00F12F10"/>
    <w:rsid w:val="00F12F1C"/>
    <w:rsid w:val="00F132E8"/>
    <w:rsid w:val="00F134BA"/>
    <w:rsid w:val="00F13738"/>
    <w:rsid w:val="00F1390C"/>
    <w:rsid w:val="00F139C8"/>
    <w:rsid w:val="00F13BE7"/>
    <w:rsid w:val="00F13DCC"/>
    <w:rsid w:val="00F14223"/>
    <w:rsid w:val="00F143D3"/>
    <w:rsid w:val="00F14561"/>
    <w:rsid w:val="00F1461C"/>
    <w:rsid w:val="00F147B3"/>
    <w:rsid w:val="00F14E98"/>
    <w:rsid w:val="00F15160"/>
    <w:rsid w:val="00F154B1"/>
    <w:rsid w:val="00F159C9"/>
    <w:rsid w:val="00F15A19"/>
    <w:rsid w:val="00F15B7A"/>
    <w:rsid w:val="00F15BF8"/>
    <w:rsid w:val="00F16405"/>
    <w:rsid w:val="00F16461"/>
    <w:rsid w:val="00F164D2"/>
    <w:rsid w:val="00F1669C"/>
    <w:rsid w:val="00F170AE"/>
    <w:rsid w:val="00F17355"/>
    <w:rsid w:val="00F202CA"/>
    <w:rsid w:val="00F20748"/>
    <w:rsid w:val="00F20880"/>
    <w:rsid w:val="00F20A5B"/>
    <w:rsid w:val="00F20BAB"/>
    <w:rsid w:val="00F20BB2"/>
    <w:rsid w:val="00F20DB2"/>
    <w:rsid w:val="00F20E72"/>
    <w:rsid w:val="00F2113D"/>
    <w:rsid w:val="00F216A0"/>
    <w:rsid w:val="00F21A68"/>
    <w:rsid w:val="00F21D9C"/>
    <w:rsid w:val="00F21F0E"/>
    <w:rsid w:val="00F22279"/>
    <w:rsid w:val="00F22759"/>
    <w:rsid w:val="00F2275C"/>
    <w:rsid w:val="00F229D6"/>
    <w:rsid w:val="00F22ADE"/>
    <w:rsid w:val="00F22BE4"/>
    <w:rsid w:val="00F22D2B"/>
    <w:rsid w:val="00F22E60"/>
    <w:rsid w:val="00F22F27"/>
    <w:rsid w:val="00F23076"/>
    <w:rsid w:val="00F230D1"/>
    <w:rsid w:val="00F23652"/>
    <w:rsid w:val="00F236E7"/>
    <w:rsid w:val="00F2375F"/>
    <w:rsid w:val="00F237B4"/>
    <w:rsid w:val="00F23D35"/>
    <w:rsid w:val="00F23EC3"/>
    <w:rsid w:val="00F23F2C"/>
    <w:rsid w:val="00F23FFD"/>
    <w:rsid w:val="00F241C0"/>
    <w:rsid w:val="00F241C5"/>
    <w:rsid w:val="00F2438F"/>
    <w:rsid w:val="00F24A84"/>
    <w:rsid w:val="00F24CC7"/>
    <w:rsid w:val="00F24E66"/>
    <w:rsid w:val="00F25250"/>
    <w:rsid w:val="00F256F5"/>
    <w:rsid w:val="00F257D2"/>
    <w:rsid w:val="00F25CBE"/>
    <w:rsid w:val="00F25F10"/>
    <w:rsid w:val="00F262DB"/>
    <w:rsid w:val="00F26613"/>
    <w:rsid w:val="00F26689"/>
    <w:rsid w:val="00F26A27"/>
    <w:rsid w:val="00F272CC"/>
    <w:rsid w:val="00F2774B"/>
    <w:rsid w:val="00F27818"/>
    <w:rsid w:val="00F27A9A"/>
    <w:rsid w:val="00F27AC0"/>
    <w:rsid w:val="00F27D06"/>
    <w:rsid w:val="00F27DFE"/>
    <w:rsid w:val="00F27E5B"/>
    <w:rsid w:val="00F27FE2"/>
    <w:rsid w:val="00F27FEC"/>
    <w:rsid w:val="00F300FB"/>
    <w:rsid w:val="00F3021A"/>
    <w:rsid w:val="00F30622"/>
    <w:rsid w:val="00F30865"/>
    <w:rsid w:val="00F30BB0"/>
    <w:rsid w:val="00F30D43"/>
    <w:rsid w:val="00F30EEE"/>
    <w:rsid w:val="00F30FF0"/>
    <w:rsid w:val="00F31120"/>
    <w:rsid w:val="00F311B4"/>
    <w:rsid w:val="00F3129E"/>
    <w:rsid w:val="00F317B6"/>
    <w:rsid w:val="00F31A28"/>
    <w:rsid w:val="00F31D1F"/>
    <w:rsid w:val="00F3276A"/>
    <w:rsid w:val="00F32807"/>
    <w:rsid w:val="00F32890"/>
    <w:rsid w:val="00F328DF"/>
    <w:rsid w:val="00F32BB0"/>
    <w:rsid w:val="00F32CF6"/>
    <w:rsid w:val="00F33632"/>
    <w:rsid w:val="00F338FE"/>
    <w:rsid w:val="00F33CCE"/>
    <w:rsid w:val="00F3427F"/>
    <w:rsid w:val="00F3429B"/>
    <w:rsid w:val="00F34723"/>
    <w:rsid w:val="00F34A95"/>
    <w:rsid w:val="00F34DC2"/>
    <w:rsid w:val="00F350F8"/>
    <w:rsid w:val="00F351B4"/>
    <w:rsid w:val="00F355D3"/>
    <w:rsid w:val="00F35669"/>
    <w:rsid w:val="00F359E5"/>
    <w:rsid w:val="00F35D1B"/>
    <w:rsid w:val="00F35E9E"/>
    <w:rsid w:val="00F35EDF"/>
    <w:rsid w:val="00F36074"/>
    <w:rsid w:val="00F36087"/>
    <w:rsid w:val="00F36126"/>
    <w:rsid w:val="00F36234"/>
    <w:rsid w:val="00F3685A"/>
    <w:rsid w:val="00F36B83"/>
    <w:rsid w:val="00F36E18"/>
    <w:rsid w:val="00F3706F"/>
    <w:rsid w:val="00F371A6"/>
    <w:rsid w:val="00F3749F"/>
    <w:rsid w:val="00F37796"/>
    <w:rsid w:val="00F37955"/>
    <w:rsid w:val="00F37C93"/>
    <w:rsid w:val="00F401A4"/>
    <w:rsid w:val="00F40AC6"/>
    <w:rsid w:val="00F40AD8"/>
    <w:rsid w:val="00F40C22"/>
    <w:rsid w:val="00F40F46"/>
    <w:rsid w:val="00F40FAA"/>
    <w:rsid w:val="00F4145D"/>
    <w:rsid w:val="00F41571"/>
    <w:rsid w:val="00F41983"/>
    <w:rsid w:val="00F41B92"/>
    <w:rsid w:val="00F41D37"/>
    <w:rsid w:val="00F41DA1"/>
    <w:rsid w:val="00F42523"/>
    <w:rsid w:val="00F429C6"/>
    <w:rsid w:val="00F42A77"/>
    <w:rsid w:val="00F42AF4"/>
    <w:rsid w:val="00F42FE0"/>
    <w:rsid w:val="00F4332E"/>
    <w:rsid w:val="00F434C7"/>
    <w:rsid w:val="00F435C4"/>
    <w:rsid w:val="00F43757"/>
    <w:rsid w:val="00F43AA0"/>
    <w:rsid w:val="00F43D84"/>
    <w:rsid w:val="00F4402F"/>
    <w:rsid w:val="00F4437E"/>
    <w:rsid w:val="00F44651"/>
    <w:rsid w:val="00F44683"/>
    <w:rsid w:val="00F44885"/>
    <w:rsid w:val="00F44AE5"/>
    <w:rsid w:val="00F44DFC"/>
    <w:rsid w:val="00F44E4F"/>
    <w:rsid w:val="00F44E99"/>
    <w:rsid w:val="00F44EA6"/>
    <w:rsid w:val="00F451C3"/>
    <w:rsid w:val="00F452DB"/>
    <w:rsid w:val="00F4536E"/>
    <w:rsid w:val="00F45379"/>
    <w:rsid w:val="00F45458"/>
    <w:rsid w:val="00F45962"/>
    <w:rsid w:val="00F45CA2"/>
    <w:rsid w:val="00F46052"/>
    <w:rsid w:val="00F46403"/>
    <w:rsid w:val="00F465F8"/>
    <w:rsid w:val="00F46616"/>
    <w:rsid w:val="00F4669C"/>
    <w:rsid w:val="00F46783"/>
    <w:rsid w:val="00F4692C"/>
    <w:rsid w:val="00F46E18"/>
    <w:rsid w:val="00F46E6B"/>
    <w:rsid w:val="00F46EF2"/>
    <w:rsid w:val="00F477BB"/>
    <w:rsid w:val="00F47B6C"/>
    <w:rsid w:val="00F47BB6"/>
    <w:rsid w:val="00F50494"/>
    <w:rsid w:val="00F50701"/>
    <w:rsid w:val="00F50854"/>
    <w:rsid w:val="00F50907"/>
    <w:rsid w:val="00F50FA5"/>
    <w:rsid w:val="00F51080"/>
    <w:rsid w:val="00F51416"/>
    <w:rsid w:val="00F519F4"/>
    <w:rsid w:val="00F51E84"/>
    <w:rsid w:val="00F52006"/>
    <w:rsid w:val="00F520F0"/>
    <w:rsid w:val="00F52134"/>
    <w:rsid w:val="00F521D7"/>
    <w:rsid w:val="00F52760"/>
    <w:rsid w:val="00F527E6"/>
    <w:rsid w:val="00F529E9"/>
    <w:rsid w:val="00F52C8B"/>
    <w:rsid w:val="00F52D04"/>
    <w:rsid w:val="00F52D92"/>
    <w:rsid w:val="00F52E1A"/>
    <w:rsid w:val="00F533E0"/>
    <w:rsid w:val="00F5362C"/>
    <w:rsid w:val="00F537D2"/>
    <w:rsid w:val="00F53D58"/>
    <w:rsid w:val="00F53E58"/>
    <w:rsid w:val="00F53FEC"/>
    <w:rsid w:val="00F54316"/>
    <w:rsid w:val="00F5466B"/>
    <w:rsid w:val="00F54FDF"/>
    <w:rsid w:val="00F5534D"/>
    <w:rsid w:val="00F5542D"/>
    <w:rsid w:val="00F55599"/>
    <w:rsid w:val="00F558BB"/>
    <w:rsid w:val="00F559D5"/>
    <w:rsid w:val="00F55AE2"/>
    <w:rsid w:val="00F55E5F"/>
    <w:rsid w:val="00F55EDC"/>
    <w:rsid w:val="00F55FCE"/>
    <w:rsid w:val="00F56205"/>
    <w:rsid w:val="00F5624F"/>
    <w:rsid w:val="00F562B8"/>
    <w:rsid w:val="00F56635"/>
    <w:rsid w:val="00F56663"/>
    <w:rsid w:val="00F56A67"/>
    <w:rsid w:val="00F56B55"/>
    <w:rsid w:val="00F570B6"/>
    <w:rsid w:val="00F57206"/>
    <w:rsid w:val="00F57241"/>
    <w:rsid w:val="00F575DC"/>
    <w:rsid w:val="00F5787B"/>
    <w:rsid w:val="00F57979"/>
    <w:rsid w:val="00F57C82"/>
    <w:rsid w:val="00F57E23"/>
    <w:rsid w:val="00F57EF8"/>
    <w:rsid w:val="00F57F7A"/>
    <w:rsid w:val="00F60163"/>
    <w:rsid w:val="00F6055A"/>
    <w:rsid w:val="00F60ACB"/>
    <w:rsid w:val="00F60BA0"/>
    <w:rsid w:val="00F60C4B"/>
    <w:rsid w:val="00F60C7A"/>
    <w:rsid w:val="00F60CAB"/>
    <w:rsid w:val="00F60F67"/>
    <w:rsid w:val="00F60F78"/>
    <w:rsid w:val="00F61438"/>
    <w:rsid w:val="00F6143F"/>
    <w:rsid w:val="00F6188E"/>
    <w:rsid w:val="00F61996"/>
    <w:rsid w:val="00F61E40"/>
    <w:rsid w:val="00F61EB5"/>
    <w:rsid w:val="00F61ECE"/>
    <w:rsid w:val="00F61FB0"/>
    <w:rsid w:val="00F62298"/>
    <w:rsid w:val="00F6254F"/>
    <w:rsid w:val="00F62590"/>
    <w:rsid w:val="00F626A3"/>
    <w:rsid w:val="00F627DB"/>
    <w:rsid w:val="00F627E7"/>
    <w:rsid w:val="00F62AEA"/>
    <w:rsid w:val="00F62CAF"/>
    <w:rsid w:val="00F62FB8"/>
    <w:rsid w:val="00F63170"/>
    <w:rsid w:val="00F63186"/>
    <w:rsid w:val="00F63419"/>
    <w:rsid w:val="00F6349D"/>
    <w:rsid w:val="00F635C5"/>
    <w:rsid w:val="00F637E0"/>
    <w:rsid w:val="00F63913"/>
    <w:rsid w:val="00F6397B"/>
    <w:rsid w:val="00F63C02"/>
    <w:rsid w:val="00F63DB2"/>
    <w:rsid w:val="00F641BA"/>
    <w:rsid w:val="00F64230"/>
    <w:rsid w:val="00F642F1"/>
    <w:rsid w:val="00F64407"/>
    <w:rsid w:val="00F64412"/>
    <w:rsid w:val="00F6464C"/>
    <w:rsid w:val="00F648B0"/>
    <w:rsid w:val="00F64AC8"/>
    <w:rsid w:val="00F64D51"/>
    <w:rsid w:val="00F6522D"/>
    <w:rsid w:val="00F6542E"/>
    <w:rsid w:val="00F65634"/>
    <w:rsid w:val="00F65BA6"/>
    <w:rsid w:val="00F66921"/>
    <w:rsid w:val="00F66A3C"/>
    <w:rsid w:val="00F66ABC"/>
    <w:rsid w:val="00F66C47"/>
    <w:rsid w:val="00F66CDF"/>
    <w:rsid w:val="00F66E65"/>
    <w:rsid w:val="00F671D6"/>
    <w:rsid w:val="00F671E1"/>
    <w:rsid w:val="00F67314"/>
    <w:rsid w:val="00F67373"/>
    <w:rsid w:val="00F674AF"/>
    <w:rsid w:val="00F6759D"/>
    <w:rsid w:val="00F675BC"/>
    <w:rsid w:val="00F67A14"/>
    <w:rsid w:val="00F67A93"/>
    <w:rsid w:val="00F67B2E"/>
    <w:rsid w:val="00F67C63"/>
    <w:rsid w:val="00F67E4E"/>
    <w:rsid w:val="00F67E95"/>
    <w:rsid w:val="00F70139"/>
    <w:rsid w:val="00F702DC"/>
    <w:rsid w:val="00F703F6"/>
    <w:rsid w:val="00F704A0"/>
    <w:rsid w:val="00F70882"/>
    <w:rsid w:val="00F70C06"/>
    <w:rsid w:val="00F70EF0"/>
    <w:rsid w:val="00F70EF8"/>
    <w:rsid w:val="00F70F6C"/>
    <w:rsid w:val="00F711AD"/>
    <w:rsid w:val="00F714A5"/>
    <w:rsid w:val="00F716E3"/>
    <w:rsid w:val="00F71AA3"/>
    <w:rsid w:val="00F71CE4"/>
    <w:rsid w:val="00F72409"/>
    <w:rsid w:val="00F724DE"/>
    <w:rsid w:val="00F72833"/>
    <w:rsid w:val="00F729C8"/>
    <w:rsid w:val="00F72C09"/>
    <w:rsid w:val="00F72CC7"/>
    <w:rsid w:val="00F72D9E"/>
    <w:rsid w:val="00F72DE9"/>
    <w:rsid w:val="00F72F67"/>
    <w:rsid w:val="00F730DF"/>
    <w:rsid w:val="00F73433"/>
    <w:rsid w:val="00F73AEF"/>
    <w:rsid w:val="00F73F8C"/>
    <w:rsid w:val="00F74587"/>
    <w:rsid w:val="00F74725"/>
    <w:rsid w:val="00F74C1E"/>
    <w:rsid w:val="00F74F1F"/>
    <w:rsid w:val="00F75184"/>
    <w:rsid w:val="00F751D0"/>
    <w:rsid w:val="00F752AF"/>
    <w:rsid w:val="00F755F0"/>
    <w:rsid w:val="00F7584F"/>
    <w:rsid w:val="00F75DA0"/>
    <w:rsid w:val="00F75ED7"/>
    <w:rsid w:val="00F75F8D"/>
    <w:rsid w:val="00F75FB5"/>
    <w:rsid w:val="00F761DA"/>
    <w:rsid w:val="00F761E9"/>
    <w:rsid w:val="00F7644F"/>
    <w:rsid w:val="00F764B2"/>
    <w:rsid w:val="00F7671D"/>
    <w:rsid w:val="00F7675E"/>
    <w:rsid w:val="00F7677A"/>
    <w:rsid w:val="00F767E5"/>
    <w:rsid w:val="00F76844"/>
    <w:rsid w:val="00F768AC"/>
    <w:rsid w:val="00F76BE2"/>
    <w:rsid w:val="00F76DFD"/>
    <w:rsid w:val="00F7713F"/>
    <w:rsid w:val="00F7731F"/>
    <w:rsid w:val="00F77612"/>
    <w:rsid w:val="00F7767D"/>
    <w:rsid w:val="00F80135"/>
    <w:rsid w:val="00F804F1"/>
    <w:rsid w:val="00F80633"/>
    <w:rsid w:val="00F80757"/>
    <w:rsid w:val="00F808AE"/>
    <w:rsid w:val="00F80A17"/>
    <w:rsid w:val="00F80B60"/>
    <w:rsid w:val="00F80E2D"/>
    <w:rsid w:val="00F80FAD"/>
    <w:rsid w:val="00F812CE"/>
    <w:rsid w:val="00F815B6"/>
    <w:rsid w:val="00F816B8"/>
    <w:rsid w:val="00F817B9"/>
    <w:rsid w:val="00F81B5D"/>
    <w:rsid w:val="00F81BF3"/>
    <w:rsid w:val="00F82766"/>
    <w:rsid w:val="00F82928"/>
    <w:rsid w:val="00F82BC3"/>
    <w:rsid w:val="00F832CD"/>
    <w:rsid w:val="00F8337A"/>
    <w:rsid w:val="00F838DF"/>
    <w:rsid w:val="00F83CDF"/>
    <w:rsid w:val="00F83F09"/>
    <w:rsid w:val="00F8407E"/>
    <w:rsid w:val="00F845FB"/>
    <w:rsid w:val="00F8478B"/>
    <w:rsid w:val="00F850C1"/>
    <w:rsid w:val="00F8558C"/>
    <w:rsid w:val="00F8589A"/>
    <w:rsid w:val="00F858F8"/>
    <w:rsid w:val="00F85CB0"/>
    <w:rsid w:val="00F8601A"/>
    <w:rsid w:val="00F86094"/>
    <w:rsid w:val="00F86099"/>
    <w:rsid w:val="00F860A5"/>
    <w:rsid w:val="00F86191"/>
    <w:rsid w:val="00F861F0"/>
    <w:rsid w:val="00F86829"/>
    <w:rsid w:val="00F86995"/>
    <w:rsid w:val="00F869E7"/>
    <w:rsid w:val="00F86B4E"/>
    <w:rsid w:val="00F86C8E"/>
    <w:rsid w:val="00F86CD8"/>
    <w:rsid w:val="00F86D4C"/>
    <w:rsid w:val="00F86E2E"/>
    <w:rsid w:val="00F86E9E"/>
    <w:rsid w:val="00F87175"/>
    <w:rsid w:val="00F871AC"/>
    <w:rsid w:val="00F87588"/>
    <w:rsid w:val="00F878BB"/>
    <w:rsid w:val="00F878FB"/>
    <w:rsid w:val="00F87E20"/>
    <w:rsid w:val="00F87F76"/>
    <w:rsid w:val="00F90014"/>
    <w:rsid w:val="00F90BDE"/>
    <w:rsid w:val="00F90CC0"/>
    <w:rsid w:val="00F90D4C"/>
    <w:rsid w:val="00F9115C"/>
    <w:rsid w:val="00F9128A"/>
    <w:rsid w:val="00F913E1"/>
    <w:rsid w:val="00F91422"/>
    <w:rsid w:val="00F91467"/>
    <w:rsid w:val="00F914B9"/>
    <w:rsid w:val="00F91A14"/>
    <w:rsid w:val="00F91AF6"/>
    <w:rsid w:val="00F91C0D"/>
    <w:rsid w:val="00F923E8"/>
    <w:rsid w:val="00F92743"/>
    <w:rsid w:val="00F929E9"/>
    <w:rsid w:val="00F92A2D"/>
    <w:rsid w:val="00F92AFD"/>
    <w:rsid w:val="00F92B3D"/>
    <w:rsid w:val="00F92CCB"/>
    <w:rsid w:val="00F92D0E"/>
    <w:rsid w:val="00F92E33"/>
    <w:rsid w:val="00F92FAB"/>
    <w:rsid w:val="00F93151"/>
    <w:rsid w:val="00F9320E"/>
    <w:rsid w:val="00F9326E"/>
    <w:rsid w:val="00F9344C"/>
    <w:rsid w:val="00F9367B"/>
    <w:rsid w:val="00F93B5E"/>
    <w:rsid w:val="00F93CB0"/>
    <w:rsid w:val="00F940B2"/>
    <w:rsid w:val="00F94139"/>
    <w:rsid w:val="00F942ED"/>
    <w:rsid w:val="00F944AF"/>
    <w:rsid w:val="00F9473A"/>
    <w:rsid w:val="00F94770"/>
    <w:rsid w:val="00F949B1"/>
    <w:rsid w:val="00F949F8"/>
    <w:rsid w:val="00F94D5B"/>
    <w:rsid w:val="00F94F34"/>
    <w:rsid w:val="00F94F3D"/>
    <w:rsid w:val="00F9573B"/>
    <w:rsid w:val="00F95911"/>
    <w:rsid w:val="00F95C29"/>
    <w:rsid w:val="00F95C81"/>
    <w:rsid w:val="00F95D08"/>
    <w:rsid w:val="00F95F02"/>
    <w:rsid w:val="00F9663C"/>
    <w:rsid w:val="00F96857"/>
    <w:rsid w:val="00F96FB0"/>
    <w:rsid w:val="00F97280"/>
    <w:rsid w:val="00F9736B"/>
    <w:rsid w:val="00F97458"/>
    <w:rsid w:val="00F97991"/>
    <w:rsid w:val="00F979C3"/>
    <w:rsid w:val="00F97DD3"/>
    <w:rsid w:val="00F97EA3"/>
    <w:rsid w:val="00FA000B"/>
    <w:rsid w:val="00FA0068"/>
    <w:rsid w:val="00FA032A"/>
    <w:rsid w:val="00FA063E"/>
    <w:rsid w:val="00FA085C"/>
    <w:rsid w:val="00FA0DF5"/>
    <w:rsid w:val="00FA0E31"/>
    <w:rsid w:val="00FA0E3F"/>
    <w:rsid w:val="00FA117D"/>
    <w:rsid w:val="00FA120B"/>
    <w:rsid w:val="00FA161B"/>
    <w:rsid w:val="00FA1A91"/>
    <w:rsid w:val="00FA1AD2"/>
    <w:rsid w:val="00FA1CC9"/>
    <w:rsid w:val="00FA1DF3"/>
    <w:rsid w:val="00FA1FDD"/>
    <w:rsid w:val="00FA20D8"/>
    <w:rsid w:val="00FA247E"/>
    <w:rsid w:val="00FA26A2"/>
    <w:rsid w:val="00FA297F"/>
    <w:rsid w:val="00FA2A37"/>
    <w:rsid w:val="00FA2F94"/>
    <w:rsid w:val="00FA3358"/>
    <w:rsid w:val="00FA33A1"/>
    <w:rsid w:val="00FA33C7"/>
    <w:rsid w:val="00FA34DA"/>
    <w:rsid w:val="00FA3613"/>
    <w:rsid w:val="00FA3662"/>
    <w:rsid w:val="00FA3F82"/>
    <w:rsid w:val="00FA471C"/>
    <w:rsid w:val="00FA47E0"/>
    <w:rsid w:val="00FA4CCA"/>
    <w:rsid w:val="00FA4D33"/>
    <w:rsid w:val="00FA5123"/>
    <w:rsid w:val="00FA5515"/>
    <w:rsid w:val="00FA569C"/>
    <w:rsid w:val="00FA586F"/>
    <w:rsid w:val="00FA5BC1"/>
    <w:rsid w:val="00FA5C24"/>
    <w:rsid w:val="00FA5C3D"/>
    <w:rsid w:val="00FA5CDA"/>
    <w:rsid w:val="00FA5F55"/>
    <w:rsid w:val="00FA60DE"/>
    <w:rsid w:val="00FA61F3"/>
    <w:rsid w:val="00FA627B"/>
    <w:rsid w:val="00FA6928"/>
    <w:rsid w:val="00FA6B9A"/>
    <w:rsid w:val="00FA6CA6"/>
    <w:rsid w:val="00FA6CD2"/>
    <w:rsid w:val="00FA6CE8"/>
    <w:rsid w:val="00FA6DCB"/>
    <w:rsid w:val="00FA6EF5"/>
    <w:rsid w:val="00FA6EF7"/>
    <w:rsid w:val="00FA6F3B"/>
    <w:rsid w:val="00FA759C"/>
    <w:rsid w:val="00FA7897"/>
    <w:rsid w:val="00FA7B4A"/>
    <w:rsid w:val="00FA7CCE"/>
    <w:rsid w:val="00FA7E65"/>
    <w:rsid w:val="00FB01EA"/>
    <w:rsid w:val="00FB036D"/>
    <w:rsid w:val="00FB0433"/>
    <w:rsid w:val="00FB0503"/>
    <w:rsid w:val="00FB050E"/>
    <w:rsid w:val="00FB0A77"/>
    <w:rsid w:val="00FB0E3D"/>
    <w:rsid w:val="00FB1401"/>
    <w:rsid w:val="00FB1F76"/>
    <w:rsid w:val="00FB1FED"/>
    <w:rsid w:val="00FB214C"/>
    <w:rsid w:val="00FB21E5"/>
    <w:rsid w:val="00FB22F6"/>
    <w:rsid w:val="00FB27B7"/>
    <w:rsid w:val="00FB28D6"/>
    <w:rsid w:val="00FB2A11"/>
    <w:rsid w:val="00FB2A72"/>
    <w:rsid w:val="00FB2ADB"/>
    <w:rsid w:val="00FB3171"/>
    <w:rsid w:val="00FB335E"/>
    <w:rsid w:val="00FB361B"/>
    <w:rsid w:val="00FB375C"/>
    <w:rsid w:val="00FB3873"/>
    <w:rsid w:val="00FB3E44"/>
    <w:rsid w:val="00FB412C"/>
    <w:rsid w:val="00FB4233"/>
    <w:rsid w:val="00FB46FD"/>
    <w:rsid w:val="00FB49EC"/>
    <w:rsid w:val="00FB4D3C"/>
    <w:rsid w:val="00FB5275"/>
    <w:rsid w:val="00FB545F"/>
    <w:rsid w:val="00FB54D5"/>
    <w:rsid w:val="00FB5D50"/>
    <w:rsid w:val="00FB5D84"/>
    <w:rsid w:val="00FB5E80"/>
    <w:rsid w:val="00FB61B5"/>
    <w:rsid w:val="00FB62CC"/>
    <w:rsid w:val="00FB639A"/>
    <w:rsid w:val="00FB6441"/>
    <w:rsid w:val="00FB663F"/>
    <w:rsid w:val="00FB6878"/>
    <w:rsid w:val="00FB699D"/>
    <w:rsid w:val="00FB6C20"/>
    <w:rsid w:val="00FB6D3B"/>
    <w:rsid w:val="00FB6E80"/>
    <w:rsid w:val="00FB72C6"/>
    <w:rsid w:val="00FB74D0"/>
    <w:rsid w:val="00FB764D"/>
    <w:rsid w:val="00FB7781"/>
    <w:rsid w:val="00FB7A38"/>
    <w:rsid w:val="00FB7B9A"/>
    <w:rsid w:val="00FB7D16"/>
    <w:rsid w:val="00FB7D33"/>
    <w:rsid w:val="00FB7DDE"/>
    <w:rsid w:val="00FB7E6A"/>
    <w:rsid w:val="00FB7FAD"/>
    <w:rsid w:val="00FC03DC"/>
    <w:rsid w:val="00FC0669"/>
    <w:rsid w:val="00FC0752"/>
    <w:rsid w:val="00FC07A1"/>
    <w:rsid w:val="00FC0955"/>
    <w:rsid w:val="00FC0C67"/>
    <w:rsid w:val="00FC0D01"/>
    <w:rsid w:val="00FC0EB9"/>
    <w:rsid w:val="00FC0F4A"/>
    <w:rsid w:val="00FC126D"/>
    <w:rsid w:val="00FC15B1"/>
    <w:rsid w:val="00FC173A"/>
    <w:rsid w:val="00FC17E2"/>
    <w:rsid w:val="00FC18B4"/>
    <w:rsid w:val="00FC199E"/>
    <w:rsid w:val="00FC1AC5"/>
    <w:rsid w:val="00FC1BC9"/>
    <w:rsid w:val="00FC1EDA"/>
    <w:rsid w:val="00FC1EEA"/>
    <w:rsid w:val="00FC223F"/>
    <w:rsid w:val="00FC22D6"/>
    <w:rsid w:val="00FC25AA"/>
    <w:rsid w:val="00FC2DAD"/>
    <w:rsid w:val="00FC2E6E"/>
    <w:rsid w:val="00FC2F8E"/>
    <w:rsid w:val="00FC31D8"/>
    <w:rsid w:val="00FC33C3"/>
    <w:rsid w:val="00FC351F"/>
    <w:rsid w:val="00FC359F"/>
    <w:rsid w:val="00FC3749"/>
    <w:rsid w:val="00FC382A"/>
    <w:rsid w:val="00FC3954"/>
    <w:rsid w:val="00FC3B8B"/>
    <w:rsid w:val="00FC406D"/>
    <w:rsid w:val="00FC40CC"/>
    <w:rsid w:val="00FC4261"/>
    <w:rsid w:val="00FC4433"/>
    <w:rsid w:val="00FC48BE"/>
    <w:rsid w:val="00FC4A6D"/>
    <w:rsid w:val="00FC4F8E"/>
    <w:rsid w:val="00FC5216"/>
    <w:rsid w:val="00FC5458"/>
    <w:rsid w:val="00FC57A3"/>
    <w:rsid w:val="00FC59BA"/>
    <w:rsid w:val="00FC5BDE"/>
    <w:rsid w:val="00FC61DE"/>
    <w:rsid w:val="00FC625A"/>
    <w:rsid w:val="00FC632B"/>
    <w:rsid w:val="00FC69CF"/>
    <w:rsid w:val="00FC6B0C"/>
    <w:rsid w:val="00FC6DB7"/>
    <w:rsid w:val="00FC6E16"/>
    <w:rsid w:val="00FC6EC2"/>
    <w:rsid w:val="00FC6FA9"/>
    <w:rsid w:val="00FC6FB2"/>
    <w:rsid w:val="00FC7003"/>
    <w:rsid w:val="00FC7309"/>
    <w:rsid w:val="00FC74A2"/>
    <w:rsid w:val="00FC76BE"/>
    <w:rsid w:val="00FC78FE"/>
    <w:rsid w:val="00FC7CD3"/>
    <w:rsid w:val="00FD005C"/>
    <w:rsid w:val="00FD0127"/>
    <w:rsid w:val="00FD02F9"/>
    <w:rsid w:val="00FD04DC"/>
    <w:rsid w:val="00FD051F"/>
    <w:rsid w:val="00FD057D"/>
    <w:rsid w:val="00FD0857"/>
    <w:rsid w:val="00FD0CA5"/>
    <w:rsid w:val="00FD0CC7"/>
    <w:rsid w:val="00FD0EED"/>
    <w:rsid w:val="00FD16EB"/>
    <w:rsid w:val="00FD1826"/>
    <w:rsid w:val="00FD1896"/>
    <w:rsid w:val="00FD1AAD"/>
    <w:rsid w:val="00FD210E"/>
    <w:rsid w:val="00FD2699"/>
    <w:rsid w:val="00FD32DA"/>
    <w:rsid w:val="00FD3641"/>
    <w:rsid w:val="00FD37D9"/>
    <w:rsid w:val="00FD3B14"/>
    <w:rsid w:val="00FD3DE6"/>
    <w:rsid w:val="00FD3F1F"/>
    <w:rsid w:val="00FD3F75"/>
    <w:rsid w:val="00FD4099"/>
    <w:rsid w:val="00FD487B"/>
    <w:rsid w:val="00FD4C38"/>
    <w:rsid w:val="00FD5032"/>
    <w:rsid w:val="00FD509F"/>
    <w:rsid w:val="00FD52BC"/>
    <w:rsid w:val="00FD5468"/>
    <w:rsid w:val="00FD5684"/>
    <w:rsid w:val="00FD592E"/>
    <w:rsid w:val="00FD5A90"/>
    <w:rsid w:val="00FD5B7E"/>
    <w:rsid w:val="00FD5E9B"/>
    <w:rsid w:val="00FD6051"/>
    <w:rsid w:val="00FD653F"/>
    <w:rsid w:val="00FD6816"/>
    <w:rsid w:val="00FD6843"/>
    <w:rsid w:val="00FD696C"/>
    <w:rsid w:val="00FD6F09"/>
    <w:rsid w:val="00FD7073"/>
    <w:rsid w:val="00FD77B2"/>
    <w:rsid w:val="00FD78A2"/>
    <w:rsid w:val="00FD79E3"/>
    <w:rsid w:val="00FD7E54"/>
    <w:rsid w:val="00FD7F97"/>
    <w:rsid w:val="00FE029B"/>
    <w:rsid w:val="00FE0849"/>
    <w:rsid w:val="00FE089A"/>
    <w:rsid w:val="00FE0FC5"/>
    <w:rsid w:val="00FE1336"/>
    <w:rsid w:val="00FE170D"/>
    <w:rsid w:val="00FE1734"/>
    <w:rsid w:val="00FE18E8"/>
    <w:rsid w:val="00FE19B3"/>
    <w:rsid w:val="00FE1EC3"/>
    <w:rsid w:val="00FE2157"/>
    <w:rsid w:val="00FE2376"/>
    <w:rsid w:val="00FE250B"/>
    <w:rsid w:val="00FE266B"/>
    <w:rsid w:val="00FE291F"/>
    <w:rsid w:val="00FE29C0"/>
    <w:rsid w:val="00FE2A95"/>
    <w:rsid w:val="00FE2AB2"/>
    <w:rsid w:val="00FE2B00"/>
    <w:rsid w:val="00FE2C9F"/>
    <w:rsid w:val="00FE2CAD"/>
    <w:rsid w:val="00FE2DF3"/>
    <w:rsid w:val="00FE2EC7"/>
    <w:rsid w:val="00FE3234"/>
    <w:rsid w:val="00FE33A6"/>
    <w:rsid w:val="00FE36EE"/>
    <w:rsid w:val="00FE3B8E"/>
    <w:rsid w:val="00FE3EC1"/>
    <w:rsid w:val="00FE41AB"/>
    <w:rsid w:val="00FE41BE"/>
    <w:rsid w:val="00FE42A2"/>
    <w:rsid w:val="00FE42C7"/>
    <w:rsid w:val="00FE4335"/>
    <w:rsid w:val="00FE43A7"/>
    <w:rsid w:val="00FE45B1"/>
    <w:rsid w:val="00FE463A"/>
    <w:rsid w:val="00FE46CD"/>
    <w:rsid w:val="00FE4795"/>
    <w:rsid w:val="00FE47DE"/>
    <w:rsid w:val="00FE4889"/>
    <w:rsid w:val="00FE4B53"/>
    <w:rsid w:val="00FE4B76"/>
    <w:rsid w:val="00FE4E60"/>
    <w:rsid w:val="00FE509F"/>
    <w:rsid w:val="00FE515D"/>
    <w:rsid w:val="00FE5318"/>
    <w:rsid w:val="00FE53BC"/>
    <w:rsid w:val="00FE5A54"/>
    <w:rsid w:val="00FE5B83"/>
    <w:rsid w:val="00FE5CA3"/>
    <w:rsid w:val="00FE604D"/>
    <w:rsid w:val="00FE649F"/>
    <w:rsid w:val="00FE6542"/>
    <w:rsid w:val="00FE657C"/>
    <w:rsid w:val="00FE65BA"/>
    <w:rsid w:val="00FE67B3"/>
    <w:rsid w:val="00FE6818"/>
    <w:rsid w:val="00FE6CC8"/>
    <w:rsid w:val="00FE6D88"/>
    <w:rsid w:val="00FE6E75"/>
    <w:rsid w:val="00FE708F"/>
    <w:rsid w:val="00FE70F4"/>
    <w:rsid w:val="00FE7191"/>
    <w:rsid w:val="00FE7665"/>
    <w:rsid w:val="00FE7A31"/>
    <w:rsid w:val="00FE7A96"/>
    <w:rsid w:val="00FE7AC1"/>
    <w:rsid w:val="00FF0246"/>
    <w:rsid w:val="00FF0E2F"/>
    <w:rsid w:val="00FF10A1"/>
    <w:rsid w:val="00FF1559"/>
    <w:rsid w:val="00FF1B1E"/>
    <w:rsid w:val="00FF1DB8"/>
    <w:rsid w:val="00FF2842"/>
    <w:rsid w:val="00FF30DF"/>
    <w:rsid w:val="00FF34B7"/>
    <w:rsid w:val="00FF35A7"/>
    <w:rsid w:val="00FF3A29"/>
    <w:rsid w:val="00FF3A48"/>
    <w:rsid w:val="00FF3C4D"/>
    <w:rsid w:val="00FF3C9F"/>
    <w:rsid w:val="00FF3E6C"/>
    <w:rsid w:val="00FF404E"/>
    <w:rsid w:val="00FF423D"/>
    <w:rsid w:val="00FF4534"/>
    <w:rsid w:val="00FF4B00"/>
    <w:rsid w:val="00FF4CF2"/>
    <w:rsid w:val="00FF4FEC"/>
    <w:rsid w:val="00FF50FA"/>
    <w:rsid w:val="00FF5463"/>
    <w:rsid w:val="00FF5468"/>
    <w:rsid w:val="00FF5697"/>
    <w:rsid w:val="00FF5711"/>
    <w:rsid w:val="00FF573C"/>
    <w:rsid w:val="00FF58FE"/>
    <w:rsid w:val="00FF5BFC"/>
    <w:rsid w:val="00FF5D1E"/>
    <w:rsid w:val="00FF5EBB"/>
    <w:rsid w:val="00FF6053"/>
    <w:rsid w:val="00FF61D2"/>
    <w:rsid w:val="00FF6335"/>
    <w:rsid w:val="00FF662A"/>
    <w:rsid w:val="00FF6968"/>
    <w:rsid w:val="00FF6A27"/>
    <w:rsid w:val="00FF6BC0"/>
    <w:rsid w:val="00FF6BDA"/>
    <w:rsid w:val="00FF6BF3"/>
    <w:rsid w:val="00FF6C0E"/>
    <w:rsid w:val="00FF6F41"/>
    <w:rsid w:val="00FF719C"/>
    <w:rsid w:val="00FF7328"/>
    <w:rsid w:val="00FF755C"/>
    <w:rsid w:val="00FF7703"/>
    <w:rsid w:val="00FF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B18BEF6"/>
  <w15:chartTrackingRefBased/>
  <w15:docId w15:val="{789918FE-8964-458A-87FE-BE252BD7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66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locked/>
    <w:rsid w:val="00AB7B6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AB7B6A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AB7B6A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AB7B6A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AB7B6A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AB7B6A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715538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717A0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B7B6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61DD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7A05"/>
    <w:pPr>
      <w:ind w:left="284"/>
    </w:pPr>
  </w:style>
  <w:style w:type="paragraph" w:customStyle="1" w:styleId="AAFrameAddress">
    <w:name w:val="AA Frame Address"/>
    <w:basedOn w:val="Heading1"/>
    <w:uiPriority w:val="99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7A0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7A0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7A0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7A0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7A05"/>
    <w:pPr>
      <w:ind w:left="567" w:hanging="567"/>
    </w:pPr>
  </w:style>
  <w:style w:type="paragraph" w:styleId="ListBullet5">
    <w:name w:val="List Bullet 5"/>
    <w:basedOn w:val="Normal"/>
    <w:uiPriority w:val="99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7A0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AB7B6A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717A0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464A7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7A0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AB7B6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7A0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AB7B6A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AB7B6A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7B6A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717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AB7B6A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7A05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AB7B6A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30622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AB7B6A"/>
    <w:rPr>
      <w:sz w:val="18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AB7B6A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36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AB7B6A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2D7611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30622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styleId="CommentReference">
    <w:name w:val="annotation reference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B7B6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B7B6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styleId="Emphasis">
    <w:name w:val="Emphasis"/>
    <w:basedOn w:val="DefaultParagraphFont"/>
    <w:uiPriority w:val="20"/>
    <w:qFormat/>
    <w:rsid w:val="00AB7B6A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styleId="NoSpacing">
    <w:name w:val="No Spacing"/>
    <w:uiPriority w:val="1"/>
    <w:qFormat/>
    <w:rsid w:val="00AB7B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rsid w:val="004A70A7"/>
    <w:rPr>
      <w:rFonts w:ascii="Arial" w:hAnsi="Arial"/>
      <w:sz w:val="18"/>
      <w:szCs w:val="18"/>
    </w:rPr>
  </w:style>
  <w:style w:type="character" w:customStyle="1" w:styleId="shorttext1">
    <w:name w:val="short_text1"/>
    <w:basedOn w:val="DefaultParagraphFont"/>
    <w:uiPriority w:val="99"/>
    <w:rsid w:val="004B06D5"/>
    <w:rPr>
      <w:sz w:val="29"/>
      <w:szCs w:val="29"/>
    </w:rPr>
  </w:style>
  <w:style w:type="paragraph" w:customStyle="1" w:styleId="Pa47">
    <w:name w:val="Pa47"/>
    <w:basedOn w:val="Normal"/>
    <w:next w:val="Normal"/>
    <w:uiPriority w:val="99"/>
    <w:rsid w:val="0036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8F5515"/>
    <w:rPr>
      <w:rFonts w:ascii="Book Antiqua" w:hAnsi="Book Antiqua"/>
      <w:sz w:val="22"/>
      <w:szCs w:val="22"/>
    </w:rPr>
  </w:style>
  <w:style w:type="character" w:styleId="FootnoteReference">
    <w:name w:val="footnote reference"/>
    <w:basedOn w:val="DefaultParagraphFont"/>
    <w:semiHidden/>
    <w:unhideWhenUsed/>
    <w:rsid w:val="00227D0B"/>
    <w:rPr>
      <w:vertAlign w:val="superscript"/>
    </w:rPr>
  </w:style>
  <w:style w:type="paragraph" w:customStyle="1" w:styleId="Default">
    <w:name w:val="Default"/>
    <w:basedOn w:val="Normal"/>
    <w:rsid w:val="00044A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Theme="minorHAnsi" w:hAnsi="Angsana New"/>
      <w:color w:val="000000"/>
      <w:sz w:val="24"/>
      <w:szCs w:val="24"/>
    </w:rPr>
  </w:style>
  <w:style w:type="paragraph" w:customStyle="1" w:styleId="zKISOffAddress">
    <w:name w:val="zKISOffAddress"/>
    <w:basedOn w:val="Normal"/>
    <w:rsid w:val="00710AB0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character" w:styleId="LineNumber">
    <w:name w:val="line number"/>
    <w:basedOn w:val="DefaultParagraphFont"/>
    <w:semiHidden/>
    <w:unhideWhenUsed/>
    <w:rsid w:val="00C620EA"/>
  </w:style>
  <w:style w:type="character" w:customStyle="1" w:styleId="ui-provider">
    <w:name w:val="ui-provider"/>
    <w:basedOn w:val="DefaultParagraphFont"/>
    <w:rsid w:val="00287311"/>
  </w:style>
  <w:style w:type="character" w:customStyle="1" w:styleId="normaltextrun">
    <w:name w:val="normaltextrun"/>
    <w:basedOn w:val="DefaultParagraphFont"/>
    <w:rsid w:val="0083246E"/>
  </w:style>
  <w:style w:type="character" w:customStyle="1" w:styleId="eop">
    <w:name w:val="eop"/>
    <w:basedOn w:val="DefaultParagraphFont"/>
    <w:rsid w:val="0083246E"/>
  </w:style>
  <w:style w:type="character" w:styleId="PlaceholderText">
    <w:name w:val="Placeholder Text"/>
    <w:basedOn w:val="DefaultParagraphFont"/>
    <w:uiPriority w:val="99"/>
    <w:semiHidden/>
    <w:rsid w:val="0061421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4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5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58807A038F3234384F45BAB10509A22" ma:contentTypeVersion="19" ma:contentTypeDescription="สร้างเอกสารใหม่" ma:contentTypeScope="" ma:versionID="a75334932971b770b12ad0110e0ef2a2">
  <xsd:schema xmlns:xsd="http://www.w3.org/2001/XMLSchema" xmlns:xs="http://www.w3.org/2001/XMLSchema" xmlns:p="http://schemas.microsoft.com/office/2006/metadata/properties" xmlns:ns2="5d47af6b-ef04-4d1f-bcfe-b5c2a34b7f5d" xmlns:ns3="433d235a-2fa7-43be-8c9c-9b061d9a47d9" targetNamespace="http://schemas.microsoft.com/office/2006/metadata/properties" ma:root="true" ma:fieldsID="d0f7007e023f483eb01989cee093f7ed" ns2:_="" ns3:_="">
    <xsd:import namespace="5d47af6b-ef04-4d1f-bcfe-b5c2a34b7f5d"/>
    <xsd:import namespace="433d235a-2fa7-43be-8c9c-9b061d9a47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47af6b-ef04-4d1f-bcfe-b5c2a34b7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80f81819-5c54-4413-89a8-59c46eb0a2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d235a-2fa7-43be-8c9c-9b061d9a47d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31fc21b-5bbc-4fdc-a6d0-02e0d9bee093}" ma:internalName="TaxCatchAll" ma:showField="CatchAllData" ma:web="433d235a-2fa7-43be-8c9c-9b061d9a47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47af6b-ef04-4d1f-bcfe-b5c2a34b7f5d">
      <Terms xmlns="http://schemas.microsoft.com/office/infopath/2007/PartnerControls"/>
    </lcf76f155ced4ddcb4097134ff3c332f>
    <TaxCatchAll xmlns="433d235a-2fa7-43be-8c9c-9b061d9a47d9" xsi:nil="true"/>
  </documentManagement>
</p:properties>
</file>

<file path=customXml/itemProps1.xml><?xml version="1.0" encoding="utf-8"?>
<ds:datastoreItem xmlns:ds="http://schemas.openxmlformats.org/officeDocument/2006/customXml" ds:itemID="{6883A323-45C3-4792-9A59-D47B3DCA90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47af6b-ef04-4d1f-bcfe-b5c2a34b7f5d"/>
    <ds:schemaRef ds:uri="433d235a-2fa7-43be-8c9c-9b061d9a47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0E38D1-1E11-466C-950F-62DB213216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6745E3-38D4-4899-868E-D72FF8B1BB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30C37F-C796-482E-8699-FA8103C6A7BF}">
  <ds:schemaRefs>
    <ds:schemaRef ds:uri="http://schemas.microsoft.com/office/2006/metadata/properties"/>
    <ds:schemaRef ds:uri="http://schemas.microsoft.com/office/infopath/2007/PartnerControls"/>
    <ds:schemaRef ds:uri="5d47af6b-ef04-4d1f-bcfe-b5c2a34b7f5d"/>
    <ds:schemaRef ds:uri="433d235a-2fa7-43be-8c9c-9b061d9a47d9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16</Pages>
  <Words>5360</Words>
  <Characters>28999</Characters>
  <Application>Microsoft Office Word</Application>
  <DocSecurity>0</DocSecurity>
  <Lines>4833</Lines>
  <Paragraphs>1808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32551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Muangklang, Tamonwan</dc:creator>
  <cp:keywords/>
  <dc:description/>
  <cp:lastModifiedBy>Chanapha, Tantivuthipakon</cp:lastModifiedBy>
  <cp:revision>2</cp:revision>
  <cp:lastPrinted>2026-08-06T08:38:00Z</cp:lastPrinted>
  <dcterms:created xsi:type="dcterms:W3CDTF">2026-08-06T09:26:00Z</dcterms:created>
  <dcterms:modified xsi:type="dcterms:W3CDTF">2026-08-06T09:26:00Z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0x010100D58807A038F3234384F45BAB10509A22</vt:lpwstr>
  </property>
  <property fmtid="{D5CDD505-2E9C-101B-9397-08002B2CF9AE}" pid="3" name="MediaServiceImageTags">
    <vt:lpwstr/>
  </property>
</Properties>
</file>