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3E4D60" w14:textId="5E302873" w:rsidR="00804175" w:rsidRPr="00FD522E" w:rsidRDefault="00804175" w:rsidP="009777AF">
      <w:pPr>
        <w:pStyle w:val="IndexHeading1"/>
        <w:spacing w:after="0" w:line="240" w:lineRule="auto"/>
        <w:ind w:left="1080" w:hanging="1080"/>
        <w:outlineLvl w:val="0"/>
        <w:rPr>
          <w:rFonts w:asciiTheme="majorBidi" w:hAnsiTheme="majorBidi" w:cstheme="majorBidi"/>
          <w:b w:val="0"/>
          <w:bCs/>
          <w:sz w:val="28"/>
          <w:szCs w:val="28"/>
          <w:lang w:val="en-US" w:bidi="th-TH"/>
        </w:rPr>
      </w:pPr>
      <w:r w:rsidRPr="00FD522E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หมายเหตุ</w:t>
      </w:r>
      <w:r w:rsidRPr="00FD522E">
        <w:rPr>
          <w:rFonts w:asciiTheme="majorBidi" w:hAnsiTheme="majorBidi" w:cstheme="majorBidi"/>
          <w:b w:val="0"/>
          <w:bCs/>
          <w:sz w:val="28"/>
          <w:szCs w:val="28"/>
        </w:rPr>
        <w:tab/>
      </w:r>
      <w:r w:rsidRPr="00FD522E">
        <w:rPr>
          <w:rFonts w:asciiTheme="majorBidi" w:hAnsiTheme="majorBidi" w:cstheme="majorBidi"/>
          <w:b w:val="0"/>
          <w:bCs/>
          <w:sz w:val="28"/>
          <w:szCs w:val="28"/>
          <w:cs/>
          <w:lang w:bidi="th-TH"/>
        </w:rPr>
        <w:t>สารบัญ</w:t>
      </w:r>
    </w:p>
    <w:p w14:paraId="182B45F8" w14:textId="77777777" w:rsidR="00081F88" w:rsidRPr="00FD522E" w:rsidRDefault="00081F88" w:rsidP="009777AF">
      <w:pPr>
        <w:pStyle w:val="IndexHeading1"/>
        <w:spacing w:after="0" w:line="240" w:lineRule="auto"/>
        <w:ind w:left="0" w:firstLine="0"/>
        <w:outlineLvl w:val="0"/>
        <w:rPr>
          <w:rFonts w:asciiTheme="majorBidi" w:hAnsiTheme="majorBidi" w:cstheme="majorBidi"/>
          <w:b w:val="0"/>
          <w:bCs/>
          <w:sz w:val="28"/>
          <w:szCs w:val="28"/>
          <w:lang w:val="en-US" w:bidi="th-TH"/>
        </w:rPr>
      </w:pPr>
    </w:p>
    <w:p w14:paraId="543CECCE" w14:textId="77777777" w:rsidR="005E30AF" w:rsidRPr="00FD522E" w:rsidRDefault="005E30AF" w:rsidP="005E30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  <w:lang w:bidi="th-TH"/>
        </w:rPr>
        <w:t>เกณฑ์การจัดทำงบการเงินระหว่างกาล</w:t>
      </w:r>
    </w:p>
    <w:p w14:paraId="05BC47A2" w14:textId="0E4F005F" w:rsidR="003F3365" w:rsidRPr="00FD522E" w:rsidRDefault="003F3365" w:rsidP="003F3365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FD522E">
        <w:rPr>
          <w:rFonts w:asciiTheme="majorBidi" w:hAnsiTheme="majorBidi" w:cstheme="majorBidi" w:hint="cs"/>
          <w:sz w:val="28"/>
          <w:szCs w:val="28"/>
          <w:cs/>
        </w:rPr>
        <w:t>การซื้อส่วนได้เสียที่ไม่มีอำนาจควบคุม</w:t>
      </w:r>
    </w:p>
    <w:p w14:paraId="03B64113" w14:textId="56918C7E" w:rsidR="00804175" w:rsidRPr="00FD522E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FD522E">
        <w:rPr>
          <w:rFonts w:asciiTheme="majorBidi" w:hAnsiTheme="majorBidi" w:cstheme="majorBidi"/>
          <w:sz w:val="28"/>
          <w:szCs w:val="28"/>
          <w:cs/>
          <w:lang w:bidi="th-TH"/>
        </w:rPr>
        <w:t>บุคคลหรือกิจการที่เกี่ยวข้องกัน</w:t>
      </w:r>
    </w:p>
    <w:p w14:paraId="2E496665" w14:textId="77777777" w:rsidR="00804175" w:rsidRPr="00FD522E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FD522E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</w:t>
      </w:r>
      <w:r w:rsidR="00D75CE8" w:rsidRPr="00FD522E">
        <w:rPr>
          <w:rFonts w:asciiTheme="majorBidi" w:hAnsiTheme="majorBidi" w:cstheme="majorBidi"/>
          <w:sz w:val="28"/>
          <w:szCs w:val="28"/>
          <w:cs/>
          <w:lang w:bidi="th-TH"/>
        </w:rPr>
        <w:t>บริษัทร่วมและการร่วมค้า</w:t>
      </w:r>
    </w:p>
    <w:p w14:paraId="2D170565" w14:textId="77777777" w:rsidR="0069033F" w:rsidRPr="00FD522E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lang w:bidi="th-TH"/>
        </w:rPr>
      </w:pPr>
      <w:r w:rsidRPr="00FD522E">
        <w:rPr>
          <w:rFonts w:asciiTheme="majorBidi" w:hAnsiTheme="majorBidi" w:cstheme="majorBidi"/>
          <w:sz w:val="28"/>
          <w:szCs w:val="28"/>
          <w:cs/>
          <w:lang w:bidi="th-TH"/>
        </w:rPr>
        <w:t>เงินลงทุนในบริษัทย่อย</w:t>
      </w:r>
    </w:p>
    <w:p w14:paraId="3A139E13" w14:textId="07A81A69" w:rsidR="00804175" w:rsidRPr="00FD522E" w:rsidRDefault="00804175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  <w:lang w:bidi="th-TH"/>
        </w:rPr>
        <w:t>ที่ดิน อาคารและอุปกรณ์</w:t>
      </w:r>
    </w:p>
    <w:p w14:paraId="3EF45B74" w14:textId="4B7A94D2" w:rsidR="001647E3" w:rsidRPr="00FD522E" w:rsidRDefault="001647E3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  <w:lang w:bidi="th-TH"/>
        </w:rPr>
        <w:t>หนี้สินที่มีภาระดอกเบี้ย</w:t>
      </w:r>
    </w:p>
    <w:p w14:paraId="2B329EA4" w14:textId="63D37D28" w:rsidR="00804175" w:rsidRPr="00FD522E" w:rsidRDefault="00F82A3D" w:rsidP="00A43F70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  <w:lang w:bidi="th-TH"/>
        </w:rPr>
        <w:t>ส่วนงานดำเนินงาน</w:t>
      </w:r>
      <w:r w:rsidR="00F85C2F" w:rsidRPr="00FD522E">
        <w:rPr>
          <w:rFonts w:asciiTheme="majorBidi" w:hAnsiTheme="majorBidi" w:cstheme="majorBidi"/>
          <w:sz w:val="28"/>
          <w:szCs w:val="28"/>
          <w:cs/>
          <w:lang w:bidi="th-TH"/>
        </w:rPr>
        <w:t>และการจำแนกรายได้</w:t>
      </w:r>
    </w:p>
    <w:p w14:paraId="346014F7" w14:textId="51979CCB" w:rsidR="00D364A1" w:rsidRPr="00FD522E" w:rsidRDefault="00D364A1" w:rsidP="00D364A1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 w:hint="cs"/>
          <w:sz w:val="28"/>
          <w:szCs w:val="28"/>
          <w:cs/>
          <w:lang w:bidi="th-TH"/>
        </w:rPr>
        <w:t>เงินปันผล</w:t>
      </w:r>
    </w:p>
    <w:p w14:paraId="2EA3FFF0" w14:textId="34A9396B" w:rsidR="0096673C" w:rsidRPr="00FD522E" w:rsidRDefault="00202B12" w:rsidP="009777AF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  <w:lang w:bidi="th-TH"/>
        </w:rPr>
        <w:t>เครื่องมือทางการเงิน</w:t>
      </w:r>
    </w:p>
    <w:p w14:paraId="7F9A7A62" w14:textId="3F21E4D5" w:rsidR="00B51A41" w:rsidRPr="00FD522E" w:rsidRDefault="00804175" w:rsidP="5ADB1884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  <w:lang w:bidi="th-TH"/>
        </w:rPr>
        <w:t>ภาระผูกพันกับบุคคลหรือกิจการที่ไม่เกี่ยวข้องกัน</w:t>
      </w:r>
    </w:p>
    <w:p w14:paraId="7EB5FA46" w14:textId="7AF87B90" w:rsidR="00861340" w:rsidRPr="00FD522E" w:rsidRDefault="00861340" w:rsidP="00861340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 w:hint="cs"/>
          <w:sz w:val="28"/>
          <w:szCs w:val="28"/>
          <w:cs/>
          <w:lang w:bidi="th-TH"/>
        </w:rPr>
        <w:t>คดีความและหนี้สินที่อาจเกิดขึ้น</w:t>
      </w:r>
    </w:p>
    <w:p w14:paraId="0B9D9B4A" w14:textId="77777777" w:rsidR="000A10CD" w:rsidRPr="00FD522E" w:rsidRDefault="00773F24" w:rsidP="00125EA3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  <w:lang w:bidi="th-TH"/>
        </w:rPr>
        <w:t>เหตุการณ์ภายหลังรอบระยะเวลารายงาน</w:t>
      </w:r>
    </w:p>
    <w:p w14:paraId="6007CD67" w14:textId="1FF891E7" w:rsidR="00804175" w:rsidRPr="00FD522E" w:rsidRDefault="000A10CD" w:rsidP="00125EA3">
      <w:pPr>
        <w:pStyle w:val="index"/>
        <w:numPr>
          <w:ilvl w:val="0"/>
          <w:numId w:val="2"/>
        </w:numPr>
        <w:tabs>
          <w:tab w:val="clear" w:pos="2458"/>
          <w:tab w:val="num" w:pos="1080"/>
        </w:tabs>
        <w:spacing w:after="0" w:line="240" w:lineRule="auto"/>
        <w:ind w:left="1080" w:hanging="1080"/>
        <w:outlineLvl w:val="0"/>
        <w:rPr>
          <w:rFonts w:asciiTheme="majorBidi" w:hAnsiTheme="majorBidi" w:cstheme="majorBidi"/>
          <w:sz w:val="28"/>
          <w:szCs w:val="28"/>
          <w:rtl/>
          <w:cs/>
        </w:rPr>
      </w:pPr>
      <w:r w:rsidRPr="00FD522E">
        <w:rPr>
          <w:rFonts w:asciiTheme="majorBidi" w:hAnsiTheme="majorBidi" w:cstheme="majorBidi"/>
          <w:sz w:val="28"/>
          <w:szCs w:val="28"/>
          <w:cs/>
          <w:lang w:bidi="th-TH"/>
        </w:rPr>
        <w:t>มาตรฐานการรายงานทางการเงินที่ยังไม่ได้ใช้</w:t>
      </w:r>
      <w:r w:rsidR="00804175" w:rsidRPr="00FD522E">
        <w:rPr>
          <w:rFonts w:asciiTheme="majorBidi" w:hAnsiTheme="majorBidi" w:cstheme="majorBidi"/>
          <w:spacing w:val="-4"/>
          <w:sz w:val="32"/>
          <w:szCs w:val="32"/>
          <w:cs/>
          <w:lang w:bidi="th-TH"/>
        </w:rPr>
        <w:br w:type="page"/>
      </w:r>
    </w:p>
    <w:p w14:paraId="265FCFF9" w14:textId="7158B061" w:rsidR="00804175" w:rsidRPr="00FD522E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lastRenderedPageBreak/>
        <w:t>หมายเหตุประกอบ</w:t>
      </w:r>
      <w:r w:rsidR="00D25073" w:rsidRPr="00FD522E">
        <w:rPr>
          <w:rFonts w:asciiTheme="majorBidi" w:hAnsiTheme="majorBidi" w:cstheme="majorBidi"/>
          <w:sz w:val="28"/>
          <w:szCs w:val="28"/>
          <w:cs/>
        </w:rPr>
        <w:t>งบ</w:t>
      </w:r>
      <w:r w:rsidRPr="00FD522E">
        <w:rPr>
          <w:rFonts w:asciiTheme="majorBidi" w:hAnsiTheme="majorBidi" w:cstheme="majorBidi"/>
          <w:sz w:val="28"/>
          <w:szCs w:val="28"/>
          <w:cs/>
        </w:rPr>
        <w:t>การเงินเป็นส่วนหนึ่งของ</w:t>
      </w:r>
      <w:r w:rsidR="00D25073" w:rsidRPr="00FD522E">
        <w:rPr>
          <w:rFonts w:asciiTheme="majorBidi" w:hAnsiTheme="majorBidi" w:cstheme="majorBidi"/>
          <w:sz w:val="28"/>
          <w:szCs w:val="28"/>
          <w:cs/>
        </w:rPr>
        <w:t>งบ</w:t>
      </w:r>
      <w:r w:rsidRPr="00FD522E">
        <w:rPr>
          <w:rFonts w:asciiTheme="majorBidi" w:hAnsiTheme="majorBidi" w:cstheme="majorBidi"/>
          <w:sz w:val="28"/>
          <w:szCs w:val="28"/>
          <w:cs/>
        </w:rPr>
        <w:t>การเงินระหว่างกาลนี้</w:t>
      </w:r>
    </w:p>
    <w:p w14:paraId="44BA37FB" w14:textId="77777777" w:rsidR="00804175" w:rsidRPr="00FD522E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</w:p>
    <w:p w14:paraId="37027EB0" w14:textId="7D47560C" w:rsidR="00804175" w:rsidRPr="00FD522E" w:rsidRDefault="00D25073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>งบ</w:t>
      </w:r>
      <w:r w:rsidR="00804175" w:rsidRPr="00FD522E">
        <w:rPr>
          <w:rFonts w:asciiTheme="majorBidi" w:hAnsiTheme="majorBidi" w:cstheme="majorBidi"/>
          <w:sz w:val="28"/>
          <w:szCs w:val="28"/>
          <w:cs/>
        </w:rPr>
        <w:t>การเงินระหว่างกาลนี้ได้รับอนุมัติให้ออก</w:t>
      </w:r>
      <w:r w:rsidRPr="00FD522E">
        <w:rPr>
          <w:rFonts w:asciiTheme="majorBidi" w:hAnsiTheme="majorBidi" w:cstheme="majorBidi"/>
          <w:sz w:val="28"/>
          <w:szCs w:val="28"/>
          <w:cs/>
        </w:rPr>
        <w:t>งบ</w:t>
      </w:r>
      <w:r w:rsidR="00804175" w:rsidRPr="00FD522E">
        <w:rPr>
          <w:rFonts w:asciiTheme="majorBidi" w:hAnsiTheme="majorBidi" w:cstheme="majorBidi"/>
          <w:sz w:val="28"/>
          <w:szCs w:val="28"/>
          <w:cs/>
        </w:rPr>
        <w:t>การเงินจากคณะกรรมการเมื่อวันที่</w:t>
      </w:r>
      <w:r w:rsidR="00A81153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E97F11" w:rsidRPr="00FD522E">
        <w:rPr>
          <w:rFonts w:asciiTheme="majorBidi" w:hAnsiTheme="majorBidi" w:cstheme="majorBidi"/>
          <w:sz w:val="28"/>
          <w:szCs w:val="28"/>
        </w:rPr>
        <w:t>11</w:t>
      </w:r>
      <w:r w:rsidR="00970BDC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7C30FD" w:rsidRPr="00FD522E">
        <w:rPr>
          <w:rFonts w:asciiTheme="majorBidi" w:hAnsiTheme="majorBidi" w:cstheme="majorBidi" w:hint="cs"/>
          <w:sz w:val="28"/>
          <w:szCs w:val="28"/>
          <w:cs/>
        </w:rPr>
        <w:t>สิงหาคม</w:t>
      </w:r>
      <w:r w:rsidR="00970BDC" w:rsidRPr="00FD522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970BDC" w:rsidRPr="00FD522E">
        <w:rPr>
          <w:rFonts w:asciiTheme="majorBidi" w:hAnsiTheme="majorBidi" w:cstheme="majorBidi"/>
          <w:sz w:val="28"/>
          <w:szCs w:val="28"/>
        </w:rPr>
        <w:t>2569</w:t>
      </w:r>
    </w:p>
    <w:p w14:paraId="75C2EBFE" w14:textId="77777777" w:rsidR="00804175" w:rsidRPr="00FD522E" w:rsidRDefault="00804175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62009F4A" w14:textId="4D476004" w:rsidR="00C11916" w:rsidRPr="00FD522E" w:rsidRDefault="00804175" w:rsidP="00B92AB0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color w:val="0000FF"/>
          <w:sz w:val="28"/>
          <w:szCs w:val="28"/>
          <w:u w:val="none"/>
          <w:cs/>
          <w:lang w:val="th-TH"/>
        </w:rPr>
      </w:pPr>
      <w:r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เกณฑ์การจัดทำ</w:t>
      </w:r>
      <w:r w:rsidR="00D25073"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งบ</w:t>
      </w:r>
      <w:r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 xml:space="preserve">การเงินระหว่างกาล </w:t>
      </w:r>
    </w:p>
    <w:p w14:paraId="55C89CAD" w14:textId="77777777" w:rsidR="000F4CA1" w:rsidRPr="00FD522E" w:rsidRDefault="000F4CA1" w:rsidP="00B92AB0">
      <w:pPr>
        <w:spacing w:line="240" w:lineRule="auto"/>
        <w:rPr>
          <w:rFonts w:asciiTheme="majorBidi" w:hAnsiTheme="majorBidi" w:cstheme="majorBidi"/>
          <w:sz w:val="28"/>
          <w:szCs w:val="28"/>
          <w:cs/>
          <w:lang w:val="th-TH"/>
        </w:rPr>
      </w:pPr>
    </w:p>
    <w:p w14:paraId="66C456BA" w14:textId="0ADDE1E3" w:rsidR="000F4CA1" w:rsidRPr="00FD522E" w:rsidRDefault="000F4CA1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 xml:space="preserve">งบการเงินระหว่างกาลแบบย่อนี้นำเสนอรายการในงบการเงินในรูปแบบเดียวกับงบการเงินประจำปีและจัดทำหมายเหตุประกอบงบการเงินระหว่างกาลในรูปแบบย่อ (“งบการเงินระหว่างกาล”) ตามมาตรฐานการบัญชี ฉบับที่ </w:t>
      </w:r>
      <w:r w:rsidR="001F2771" w:rsidRPr="00FD522E">
        <w:rPr>
          <w:rFonts w:asciiTheme="majorBidi" w:hAnsiTheme="majorBidi" w:cstheme="majorBidi"/>
          <w:sz w:val="28"/>
          <w:szCs w:val="28"/>
        </w:rPr>
        <w:t>34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เรื่อง</w:t>
      </w:r>
      <w:r w:rsidR="0000190F" w:rsidRPr="00FD522E">
        <w:rPr>
          <w:rFonts w:asciiTheme="majorBidi" w:hAnsiTheme="majorBidi" w:cstheme="majorBidi"/>
          <w:sz w:val="28"/>
          <w:szCs w:val="28"/>
        </w:rPr>
        <w:br/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การรายงานทางการเงินระหว่างกาล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รวมถึงแนวปฏิบัติทางการบัญชีที่ประกาศใช้โดยสภาวิชาชีพบัญชีฯ กฎระเบียบและประกาศคณะกรรมการกำกับหลักทรัพย์และตลาดหลักทรัพย์ที่เกี่ยวข้อง </w:t>
      </w:r>
      <w:r w:rsidR="008946EB" w:rsidRPr="00FD522E">
        <w:rPr>
          <w:rFonts w:asciiTheme="majorBidi" w:hAnsiTheme="majorBidi" w:cstheme="majorBidi"/>
          <w:sz w:val="28"/>
          <w:szCs w:val="28"/>
          <w:cs/>
        </w:rPr>
        <w:t>โดยงบการเงินระหว่างกาลนี้เน้นการให้ข้อมูลที่เกี่ยวกับกิจกรรม เหตุการณ์และสถานการณ์ใหม่</w:t>
      </w:r>
      <w:r w:rsidR="00DB5084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8946EB" w:rsidRPr="00FD522E">
        <w:rPr>
          <w:rFonts w:asciiTheme="majorBidi" w:hAnsiTheme="majorBidi" w:cstheme="majorBidi"/>
          <w:sz w:val="28"/>
          <w:szCs w:val="28"/>
          <w:cs/>
        </w:rPr>
        <w:t xml:space="preserve">ๆ เพื่อไม่ให้ซ้ำซ้อนกับข้อมูลที่ได้นำเสนอไปแล้วในงบการเงินประจำปี ดังนั้นการอ่านงบการเงินระหว่างกาลนี้จึงควรอ่านควบคู่กับงบการเงินของบริษัทและบริษัทย่อยสำหรับปีสิ้นสุดวันที่ </w:t>
      </w:r>
      <w:r w:rsidR="000B048B"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0B048B" w:rsidRPr="00FD522E">
        <w:rPr>
          <w:rFonts w:asciiTheme="majorBidi" w:hAnsiTheme="majorBidi" w:cstheme="majorBidi"/>
          <w:sz w:val="28"/>
          <w:szCs w:val="28"/>
        </w:rPr>
        <w:br/>
      </w:r>
      <w:r w:rsidR="008946EB" w:rsidRPr="00FD522E">
        <w:rPr>
          <w:rFonts w:asciiTheme="majorBidi" w:hAnsiTheme="majorBidi" w:cstheme="majorBidi"/>
          <w:sz w:val="28"/>
          <w:szCs w:val="28"/>
        </w:rPr>
        <w:t xml:space="preserve">31 </w:t>
      </w:r>
      <w:r w:rsidR="008946EB" w:rsidRPr="00FD522E">
        <w:rPr>
          <w:rFonts w:asciiTheme="majorBidi" w:hAnsiTheme="majorBidi" w:cstheme="majorBidi"/>
          <w:sz w:val="28"/>
          <w:szCs w:val="28"/>
          <w:cs/>
        </w:rPr>
        <w:t>ธันวาคม</w:t>
      </w:r>
      <w:r w:rsidR="008946EB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970BDC" w:rsidRPr="00FD522E">
        <w:rPr>
          <w:rFonts w:asciiTheme="majorBidi" w:hAnsiTheme="majorBidi" w:cstheme="majorBidi"/>
          <w:sz w:val="28"/>
          <w:szCs w:val="28"/>
        </w:rPr>
        <w:t>2568</w:t>
      </w:r>
    </w:p>
    <w:p w14:paraId="74197007" w14:textId="0EEBB841" w:rsidR="000F4CA1" w:rsidRPr="00FD522E" w:rsidRDefault="000F4CA1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308CC9C4" w14:textId="226F1EA9" w:rsidR="007A0AF1" w:rsidRPr="00FD522E" w:rsidRDefault="00844784" w:rsidP="00B92AB0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 xml:space="preserve">ในการจัดทำงบการเงินระหว่างกาล </w:t>
      </w:r>
      <w:r w:rsidR="00592E37" w:rsidRPr="00FD522E">
        <w:rPr>
          <w:rFonts w:asciiTheme="majorBidi" w:hAnsiTheme="majorBidi" w:cstheme="majorBidi"/>
          <w:sz w:val="28"/>
          <w:szCs w:val="28"/>
          <w:cs/>
        </w:rPr>
        <w:t>ผู้บริหารได้มีการใช้วิจารณญาณและการประมาณการในการถือปฏิบัติตามนโยบาย</w:t>
      </w:r>
      <w:r w:rsidR="00CE6484" w:rsidRPr="00FD522E">
        <w:rPr>
          <w:rFonts w:asciiTheme="majorBidi" w:hAnsiTheme="majorBidi" w:cstheme="majorBidi"/>
          <w:sz w:val="28"/>
          <w:szCs w:val="28"/>
          <w:cs/>
        </w:rPr>
        <w:br/>
      </w:r>
      <w:r w:rsidR="00592E37" w:rsidRPr="00FD522E">
        <w:rPr>
          <w:rFonts w:asciiTheme="majorBidi" w:hAnsiTheme="majorBidi" w:cstheme="majorBidi"/>
          <w:sz w:val="28"/>
          <w:szCs w:val="28"/>
          <w:cs/>
        </w:rPr>
        <w:t xml:space="preserve">การบัญชีของกลุ่มบริษัท ซึ่งผลที่เกิดขึ้นจริงอาจแตกต่างจากที่ประมาณการไว้ </w:t>
      </w:r>
      <w:r w:rsidR="007A0AF1" w:rsidRPr="00FD522E">
        <w:rPr>
          <w:rFonts w:asciiTheme="majorBidi" w:hAnsiTheme="majorBidi" w:cstheme="majorBidi"/>
          <w:sz w:val="28"/>
          <w:szCs w:val="28"/>
          <w:cs/>
        </w:rPr>
        <w:t>ทั้งนี้ นโยบายการบัญชี วิธีการคำนวณและแหล่งข้อมูลสำคัญที่ใช้ในการประมาณการซึ่งอาจมีความไม่แน่นอนนั้น</w:t>
      </w:r>
      <w:r w:rsidR="00F21AC7" w:rsidRPr="00FD522E">
        <w:rPr>
          <w:rFonts w:asciiTheme="majorBidi" w:hAnsiTheme="majorBidi" w:cstheme="majorBidi"/>
          <w:sz w:val="28"/>
          <w:szCs w:val="28"/>
          <w:cs/>
        </w:rPr>
        <w:t>ไม่แตกต่างจาก</w:t>
      </w:r>
      <w:r w:rsidR="007A0AF1" w:rsidRPr="00FD522E">
        <w:rPr>
          <w:rFonts w:asciiTheme="majorBidi" w:hAnsiTheme="majorBidi" w:cstheme="majorBidi"/>
          <w:sz w:val="28"/>
          <w:szCs w:val="28"/>
          <w:cs/>
        </w:rPr>
        <w:t>ที่</w:t>
      </w:r>
      <w:r w:rsidR="00F21AC7" w:rsidRPr="00FD522E">
        <w:rPr>
          <w:rFonts w:asciiTheme="majorBidi" w:hAnsiTheme="majorBidi" w:cstheme="majorBidi"/>
          <w:sz w:val="28"/>
          <w:szCs w:val="28"/>
          <w:cs/>
        </w:rPr>
        <w:t>ได้</w:t>
      </w:r>
      <w:r w:rsidR="00F819C8" w:rsidRPr="00FD522E">
        <w:rPr>
          <w:rFonts w:asciiTheme="majorBidi" w:hAnsiTheme="majorBidi" w:cstheme="majorBidi"/>
          <w:sz w:val="28"/>
          <w:szCs w:val="28"/>
          <w:cs/>
        </w:rPr>
        <w:t>อธิบาย</w:t>
      </w:r>
      <w:r w:rsidR="00F21AC7" w:rsidRPr="00FD522E">
        <w:rPr>
          <w:rFonts w:asciiTheme="majorBidi" w:hAnsiTheme="majorBidi" w:cstheme="majorBidi"/>
          <w:sz w:val="28"/>
          <w:szCs w:val="28"/>
          <w:cs/>
        </w:rPr>
        <w:t>ไว้</w:t>
      </w:r>
      <w:r w:rsidR="00F819C8" w:rsidRPr="00FD522E">
        <w:rPr>
          <w:rFonts w:asciiTheme="majorBidi" w:hAnsiTheme="majorBidi" w:cstheme="majorBidi"/>
          <w:sz w:val="28"/>
          <w:szCs w:val="28"/>
          <w:cs/>
        </w:rPr>
        <w:t>ใน</w:t>
      </w:r>
      <w:r w:rsidR="007A0AF1" w:rsidRPr="00FD522E">
        <w:rPr>
          <w:rFonts w:asciiTheme="majorBidi" w:hAnsiTheme="majorBidi" w:cstheme="majorBidi"/>
          <w:sz w:val="28"/>
          <w:szCs w:val="28"/>
          <w:cs/>
        </w:rPr>
        <w:t>งบการเงินสำหรับ</w:t>
      </w:r>
      <w:r w:rsidR="00CE6484" w:rsidRPr="00FD522E">
        <w:rPr>
          <w:rFonts w:asciiTheme="majorBidi" w:hAnsiTheme="majorBidi" w:cstheme="majorBidi"/>
          <w:sz w:val="28"/>
          <w:szCs w:val="28"/>
          <w:cs/>
        </w:rPr>
        <w:br/>
      </w:r>
      <w:r w:rsidR="007A0AF1" w:rsidRPr="00FD522E">
        <w:rPr>
          <w:rFonts w:asciiTheme="majorBidi" w:hAnsiTheme="majorBidi" w:cstheme="majorBidi"/>
          <w:sz w:val="28"/>
          <w:szCs w:val="28"/>
          <w:cs/>
        </w:rPr>
        <w:t xml:space="preserve">ปีสิ้นสุดวันที่ </w:t>
      </w:r>
      <w:r w:rsidR="001F2771" w:rsidRPr="00FD522E">
        <w:rPr>
          <w:rFonts w:asciiTheme="majorBidi" w:hAnsiTheme="majorBidi" w:cstheme="majorBidi"/>
          <w:sz w:val="28"/>
          <w:szCs w:val="28"/>
        </w:rPr>
        <w:t>31</w:t>
      </w:r>
      <w:r w:rsidR="007A0AF1" w:rsidRPr="00FD522E">
        <w:rPr>
          <w:rFonts w:asciiTheme="majorBidi" w:hAnsiTheme="majorBidi" w:cstheme="majorBidi"/>
          <w:sz w:val="28"/>
          <w:szCs w:val="28"/>
          <w:cs/>
        </w:rPr>
        <w:t xml:space="preserve"> ธันวาคม </w:t>
      </w:r>
      <w:r w:rsidR="00970BDC" w:rsidRPr="00FD522E">
        <w:rPr>
          <w:rFonts w:asciiTheme="majorBidi" w:hAnsiTheme="majorBidi" w:cstheme="majorBidi"/>
          <w:sz w:val="28"/>
          <w:szCs w:val="28"/>
        </w:rPr>
        <w:t>2568</w:t>
      </w:r>
    </w:p>
    <w:p w14:paraId="64EFA25E" w14:textId="2D9FACAF" w:rsidR="00A57721" w:rsidRPr="00FD522E" w:rsidRDefault="00A57721" w:rsidP="008B022F">
      <w:pPr>
        <w:tabs>
          <w:tab w:val="left" w:pos="540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  <w:bookmarkStart w:id="0" w:name="_Hlk159333248"/>
    </w:p>
    <w:p w14:paraId="6E7DDD5C" w14:textId="4C2EB7A0" w:rsidR="00970FA1" w:rsidRPr="00FD522E" w:rsidRDefault="00970FA1" w:rsidP="00970FA1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7" w:right="-43"/>
        <w:jc w:val="thaiDistribute"/>
        <w:rPr>
          <w:rFonts w:asciiTheme="majorBidi" w:hAnsiTheme="majorBidi" w:cstheme="majorBidi"/>
          <w:b w:val="0"/>
          <w:bCs w:val="0"/>
          <w:sz w:val="28"/>
          <w:szCs w:val="28"/>
          <w:lang w:val="th-TH"/>
        </w:rPr>
      </w:pPr>
      <w:r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การซื้อส่วนได้เสียที่ไม่มีอำนาจควบคุม</w:t>
      </w:r>
    </w:p>
    <w:p w14:paraId="30261482" w14:textId="77777777" w:rsidR="00970FA1" w:rsidRPr="00FD522E" w:rsidRDefault="00970FA1" w:rsidP="00970FA1">
      <w:pPr>
        <w:pStyle w:val="ListParagraph"/>
        <w:tabs>
          <w:tab w:val="left" w:pos="540"/>
        </w:tabs>
        <w:ind w:left="518"/>
        <w:rPr>
          <w:rFonts w:asciiTheme="majorBidi" w:hAnsiTheme="majorBidi" w:cstheme="majorBidi"/>
          <w:b/>
          <w:bCs/>
          <w:sz w:val="28"/>
          <w:szCs w:val="28"/>
          <w:lang w:val="th-TH"/>
        </w:rPr>
      </w:pPr>
    </w:p>
    <w:p w14:paraId="10A8947B" w14:textId="77777777" w:rsidR="00970FA1" w:rsidRPr="00FD522E" w:rsidRDefault="00970FA1" w:rsidP="00970F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90"/>
          <w:tab w:val="left" w:pos="540"/>
        </w:tabs>
        <w:spacing w:line="240" w:lineRule="auto"/>
        <w:ind w:right="-45"/>
        <w:jc w:val="thaiDistribute"/>
        <w:rPr>
          <w:rFonts w:ascii="Angsana New" w:hAnsi="Angsana New" w:cs="Angsana New"/>
          <w:i/>
          <w:iCs/>
          <w:sz w:val="28"/>
          <w:szCs w:val="28"/>
          <w:cs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ab/>
      </w:r>
      <w:r w:rsidRPr="00FD522E">
        <w:rPr>
          <w:rFonts w:asciiTheme="majorBidi" w:hAnsiTheme="majorBidi" w:cstheme="majorBidi"/>
          <w:sz w:val="28"/>
          <w:szCs w:val="28"/>
          <w:cs/>
        </w:rPr>
        <w:tab/>
      </w:r>
      <w:r w:rsidRPr="00FD522E">
        <w:rPr>
          <w:rFonts w:ascii="Angsana New" w:hAnsi="Angsana New" w:cs="Angsana New" w:hint="cs"/>
          <w:i/>
          <w:iCs/>
          <w:sz w:val="28"/>
          <w:szCs w:val="28"/>
          <w:cs/>
        </w:rPr>
        <w:t>การได้มาซึ่งส่วนได้เสียในบริษัทย่อยโดยอำนาจการควบคุมไม่เปลี่ยนแปลง</w:t>
      </w:r>
    </w:p>
    <w:p w14:paraId="2E54E3B0" w14:textId="77777777" w:rsidR="00970FA1" w:rsidRPr="00FD522E" w:rsidRDefault="00970FA1" w:rsidP="00970FA1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</w:p>
    <w:p w14:paraId="291EF19F" w14:textId="0A9A4A40" w:rsidR="00970FA1" w:rsidRPr="00FD522E" w:rsidRDefault="00970FA1" w:rsidP="00970FA1">
      <w:pPr>
        <w:pStyle w:val="BodyText2"/>
        <w:tabs>
          <w:tab w:val="left" w:pos="540"/>
        </w:tabs>
        <w:ind w:left="540" w:firstLine="0"/>
        <w:jc w:val="thaiDistribute"/>
        <w:rPr>
          <w:rFonts w:asciiTheme="majorBidi" w:hAnsiTheme="majorBidi" w:cs="Angsana New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ในระหว่างไตรมาสที่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D407F9" w:rsidRPr="00FD522E">
        <w:rPr>
          <w:rFonts w:asciiTheme="majorBidi" w:hAnsiTheme="majorBidi" w:cs="Angsana New"/>
          <w:sz w:val="28"/>
          <w:szCs w:val="28"/>
        </w:rPr>
        <w:t>2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บริษัทได้ซื้อส่วนได้เสียใน</w:t>
      </w:r>
      <w:r w:rsidR="00D407F9" w:rsidRPr="00FD522E">
        <w:rPr>
          <w:rFonts w:asciiTheme="majorBidi" w:hAnsiTheme="majorBidi" w:cs="Angsana New"/>
          <w:sz w:val="28"/>
          <w:szCs w:val="28"/>
          <w:cs/>
        </w:rPr>
        <w:t>บริษัท</w:t>
      </w:r>
      <w:r w:rsidR="00D407F9"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D407F9" w:rsidRPr="00FD522E">
        <w:rPr>
          <w:rFonts w:asciiTheme="majorBidi" w:hAnsiTheme="majorBidi" w:cs="Angsana New"/>
          <w:sz w:val="28"/>
          <w:szCs w:val="28"/>
          <w:cs/>
        </w:rPr>
        <w:t>จัมโบ้บาจส์ แอนด์ ทักส์ จำกัด</w:t>
      </w:r>
      <w:r w:rsidR="009942E7" w:rsidRPr="00FD522E">
        <w:rPr>
          <w:rFonts w:asciiTheme="majorBidi" w:hAnsiTheme="majorBidi" w:cs="Angsana New"/>
          <w:sz w:val="28"/>
          <w:szCs w:val="28"/>
        </w:rPr>
        <w:t xml:space="preserve"> (“JBT”)</w:t>
      </w:r>
      <w:r w:rsidR="00D407F9"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เพิ่มเติมร้อยละ</w:t>
      </w:r>
      <w:r w:rsidR="005930D8"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D407F9" w:rsidRPr="00FD522E">
        <w:rPr>
          <w:rFonts w:asciiTheme="majorBidi" w:hAnsiTheme="majorBidi" w:cstheme="majorBidi"/>
          <w:sz w:val="28"/>
          <w:szCs w:val="28"/>
        </w:rPr>
        <w:t xml:space="preserve">10.00 </w:t>
      </w:r>
      <w:r w:rsidR="005930D8" w:rsidRPr="00FD522E">
        <w:rPr>
          <w:rFonts w:asciiTheme="majorBidi" w:hAnsiTheme="majorBidi" w:cstheme="majorBidi"/>
          <w:sz w:val="28"/>
          <w:szCs w:val="28"/>
        </w:rPr>
        <w:br/>
      </w:r>
      <w:r w:rsidRPr="00FD522E">
        <w:rPr>
          <w:rFonts w:asciiTheme="majorBidi" w:hAnsiTheme="majorBidi" w:cs="Angsana New" w:hint="cs"/>
          <w:sz w:val="28"/>
          <w:szCs w:val="28"/>
          <w:cs/>
        </w:rPr>
        <w:t>ทำให้สัดส่วนความเป็นเจ้าของเพิ่มขึ้นจากร้อยละ</w:t>
      </w:r>
      <w:r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D407F9" w:rsidRPr="00FD522E">
        <w:rPr>
          <w:rFonts w:asciiTheme="majorBidi" w:hAnsiTheme="majorBidi" w:cstheme="majorBidi"/>
          <w:sz w:val="28"/>
          <w:szCs w:val="28"/>
        </w:rPr>
        <w:t>55.08</w:t>
      </w:r>
      <w:r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เป็นร้อยละ </w:t>
      </w:r>
      <w:r w:rsidR="00D407F9" w:rsidRPr="00FD522E">
        <w:rPr>
          <w:rFonts w:asciiTheme="majorBidi" w:hAnsiTheme="majorBidi" w:cs="Angsana New"/>
          <w:sz w:val="28"/>
          <w:szCs w:val="28"/>
        </w:rPr>
        <w:t>65.08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BA1CD5" w:rsidRPr="00FD522E">
        <w:rPr>
          <w:rFonts w:asciiTheme="majorBidi" w:hAnsiTheme="majorBidi" w:cs="Angsana New" w:hint="cs"/>
          <w:sz w:val="28"/>
          <w:szCs w:val="28"/>
          <w:cs/>
        </w:rPr>
        <w:t>โดยมีผลกระทบของการเปลี่ยนแปลงใน</w:t>
      </w:r>
      <w:r w:rsidR="009A4FBC" w:rsidRPr="00FD522E">
        <w:rPr>
          <w:rFonts w:asciiTheme="majorBidi" w:hAnsiTheme="majorBidi" w:cs="Angsana New"/>
          <w:sz w:val="28"/>
          <w:szCs w:val="28"/>
        </w:rPr>
        <w:br/>
      </w:r>
      <w:r w:rsidR="00BA1CD5" w:rsidRPr="00FD522E">
        <w:rPr>
          <w:rFonts w:asciiTheme="majorBidi" w:hAnsiTheme="majorBidi" w:cs="Angsana New" w:hint="cs"/>
          <w:sz w:val="28"/>
          <w:szCs w:val="28"/>
          <w:cs/>
        </w:rPr>
        <w:t>ส่วนได้เสียในบริษัทย่อยของกลุ่มบริษัท ดังนี้</w:t>
      </w:r>
    </w:p>
    <w:p w14:paraId="439F2D4B" w14:textId="77777777" w:rsidR="00BA1CD5" w:rsidRPr="00FD522E" w:rsidRDefault="00BA1CD5" w:rsidP="00970FA1">
      <w:pPr>
        <w:pStyle w:val="BodyText2"/>
        <w:tabs>
          <w:tab w:val="left" w:pos="540"/>
        </w:tabs>
        <w:ind w:left="540" w:firstLine="0"/>
        <w:jc w:val="thaiDistribute"/>
        <w:rPr>
          <w:rFonts w:asciiTheme="majorBidi" w:hAnsiTheme="majorBidi" w:cs="Angsana New"/>
          <w:sz w:val="28"/>
          <w:szCs w:val="28"/>
        </w:rPr>
      </w:pPr>
    </w:p>
    <w:tbl>
      <w:tblPr>
        <w:tblW w:w="9142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390"/>
        <w:gridCol w:w="1350"/>
        <w:gridCol w:w="1402"/>
      </w:tblGrid>
      <w:tr w:rsidR="00413B54" w:rsidRPr="00FD522E" w14:paraId="3FF4AAC8" w14:textId="77777777" w:rsidTr="00BA1CD5">
        <w:trPr>
          <w:tblHeader/>
        </w:trPr>
        <w:tc>
          <w:tcPr>
            <w:tcW w:w="6390" w:type="dxa"/>
            <w:vAlign w:val="bottom"/>
          </w:tcPr>
          <w:p w14:paraId="17F246EA" w14:textId="77777777" w:rsidR="00413B54" w:rsidRPr="00FD522E" w:rsidRDefault="00413B54" w:rsidP="009835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</w:tcPr>
          <w:p w14:paraId="4497321C" w14:textId="77777777" w:rsidR="00413B54" w:rsidRPr="00FD522E" w:rsidRDefault="00413B54" w:rsidP="0098351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402" w:type="dxa"/>
          </w:tcPr>
          <w:p w14:paraId="776A315D" w14:textId="76885723" w:rsidR="00413B54" w:rsidRPr="00FD522E" w:rsidRDefault="00413B54" w:rsidP="0098351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</w:tr>
      <w:tr w:rsidR="00BA1CD5" w:rsidRPr="00FD522E" w14:paraId="1C5A861F" w14:textId="77777777" w:rsidTr="00BA1CD5">
        <w:trPr>
          <w:tblHeader/>
        </w:trPr>
        <w:tc>
          <w:tcPr>
            <w:tcW w:w="6390" w:type="dxa"/>
            <w:vAlign w:val="bottom"/>
          </w:tcPr>
          <w:p w14:paraId="1601BCE5" w14:textId="77777777" w:rsidR="00BA1CD5" w:rsidRPr="00FD522E" w:rsidRDefault="00BA1CD5" w:rsidP="009835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350" w:type="dxa"/>
          </w:tcPr>
          <w:p w14:paraId="5BB86C17" w14:textId="77777777" w:rsidR="00BA1CD5" w:rsidRPr="00FD522E" w:rsidRDefault="00BA1CD5" w:rsidP="0098351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402" w:type="dxa"/>
          </w:tcPr>
          <w:p w14:paraId="4D179276" w14:textId="32B5BCA9" w:rsidR="00BA1CD5" w:rsidRPr="00FD522E" w:rsidRDefault="00BA1CD5" w:rsidP="0098351C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</w:t>
            </w:r>
            <w:r w:rsidRPr="00FD522E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  <w:lang w:bidi="th-TH"/>
              </w:rPr>
              <w:t>ล้าน</w:t>
            </w: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บาท)</w:t>
            </w:r>
          </w:p>
        </w:tc>
      </w:tr>
      <w:tr w:rsidR="00BA1CD5" w:rsidRPr="00FD522E" w14:paraId="1DBFF239" w14:textId="77777777" w:rsidTr="00BA1CD5">
        <w:tc>
          <w:tcPr>
            <w:tcW w:w="6390" w:type="dxa"/>
            <w:vAlign w:val="bottom"/>
          </w:tcPr>
          <w:p w14:paraId="49DCCA4A" w14:textId="0A243D42" w:rsidR="00BA1CD5" w:rsidRPr="00FD522E" w:rsidRDefault="00BA1CD5" w:rsidP="009835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มูลค่าตามบัญชีของส่วนได้เสียที่ไม่มีอำนาจควบคุมที่ได้มา</w:t>
            </w:r>
          </w:p>
        </w:tc>
        <w:tc>
          <w:tcPr>
            <w:tcW w:w="1350" w:type="dxa"/>
          </w:tcPr>
          <w:p w14:paraId="364951F9" w14:textId="77777777" w:rsidR="00BA1CD5" w:rsidRPr="00FD522E" w:rsidRDefault="00BA1CD5" w:rsidP="0098351C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2" w:type="dxa"/>
          </w:tcPr>
          <w:p w14:paraId="35DA962C" w14:textId="73E7044A" w:rsidR="00BA1CD5" w:rsidRPr="00FD522E" w:rsidRDefault="00843F95" w:rsidP="00BA1CD5">
            <w:pPr>
              <w:pStyle w:val="acctfourfigures"/>
              <w:tabs>
                <w:tab w:val="clear" w:pos="765"/>
              </w:tabs>
              <w:spacing w:line="240" w:lineRule="auto"/>
              <w:ind w:right="166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lang w:val="en-US" w:bidi="th-TH"/>
              </w:rPr>
              <w:t>83.67</w:t>
            </w:r>
          </w:p>
        </w:tc>
      </w:tr>
      <w:tr w:rsidR="00BA1CD5" w:rsidRPr="00FD522E" w14:paraId="237FEAC5" w14:textId="77777777" w:rsidTr="00BA1CD5">
        <w:tc>
          <w:tcPr>
            <w:tcW w:w="6390" w:type="dxa"/>
            <w:vAlign w:val="bottom"/>
          </w:tcPr>
          <w:p w14:paraId="67BC3F2F" w14:textId="4114A6F4" w:rsidR="00BA1CD5" w:rsidRPr="00FD522E" w:rsidRDefault="00BA1CD5" w:rsidP="009835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 xml:space="preserve">หัก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สิ่งตอบแทนที่โอนให้ส่วนได้เสียที่ไม่มีอำนาจควบคุม</w:t>
            </w:r>
          </w:p>
        </w:tc>
        <w:tc>
          <w:tcPr>
            <w:tcW w:w="1350" w:type="dxa"/>
          </w:tcPr>
          <w:p w14:paraId="3BD0DD0B" w14:textId="77777777" w:rsidR="00BA1CD5" w:rsidRPr="00FD522E" w:rsidRDefault="00BA1CD5" w:rsidP="0098351C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02" w:type="dxa"/>
          </w:tcPr>
          <w:p w14:paraId="56BCC935" w14:textId="3CFFC158" w:rsidR="00BA1CD5" w:rsidRPr="00FD522E" w:rsidRDefault="00BA1CD5" w:rsidP="0098351C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(150.00)</w:t>
            </w:r>
          </w:p>
        </w:tc>
      </w:tr>
      <w:tr w:rsidR="00BA1CD5" w:rsidRPr="00FD522E" w14:paraId="0F153987" w14:textId="77777777" w:rsidTr="00BA1CD5">
        <w:tc>
          <w:tcPr>
            <w:tcW w:w="6390" w:type="dxa"/>
            <w:vAlign w:val="bottom"/>
          </w:tcPr>
          <w:p w14:paraId="7D5E4C59" w14:textId="3874923D" w:rsidR="00BA1CD5" w:rsidRPr="00FD522E" w:rsidRDefault="00C05CD5" w:rsidP="0098351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="Angsana New"/>
                <w:b/>
                <w:bCs/>
                <w:sz w:val="28"/>
                <w:szCs w:val="28"/>
                <w:cs/>
              </w:rPr>
              <w:t>ส่วน</w:t>
            </w:r>
            <w:r w:rsidR="003C1F74" w:rsidRPr="00FD522E">
              <w:rPr>
                <w:rFonts w:asciiTheme="majorBidi" w:hAnsiTheme="majorBidi" w:cs="Angsana New" w:hint="cs"/>
                <w:b/>
                <w:bCs/>
                <w:sz w:val="28"/>
                <w:szCs w:val="28"/>
                <w:cs/>
              </w:rPr>
              <w:t>ต่ำกว่า</w:t>
            </w:r>
            <w:r w:rsidRPr="00FD522E">
              <w:rPr>
                <w:rFonts w:asciiTheme="majorBidi" w:hAnsiTheme="majorBidi" w:cs="Angsana New"/>
                <w:b/>
                <w:bCs/>
                <w:sz w:val="28"/>
                <w:szCs w:val="28"/>
                <w:cs/>
              </w:rPr>
              <w:t>ทุนที่เกิดจากการซื้อส่วนได้เสียที่ไม่มีอำนาจควบคุม</w:t>
            </w:r>
          </w:p>
        </w:tc>
        <w:tc>
          <w:tcPr>
            <w:tcW w:w="1350" w:type="dxa"/>
          </w:tcPr>
          <w:p w14:paraId="25A3E8CC" w14:textId="77777777" w:rsidR="00BA1CD5" w:rsidRPr="00FD522E" w:rsidRDefault="00BA1CD5" w:rsidP="0098351C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1402" w:type="dxa"/>
            <w:tcBorders>
              <w:top w:val="single" w:sz="4" w:space="0" w:color="auto"/>
              <w:bottom w:val="double" w:sz="4" w:space="0" w:color="auto"/>
            </w:tcBorders>
          </w:tcPr>
          <w:p w14:paraId="1C269455" w14:textId="3DD4DD1E" w:rsidR="00BA1CD5" w:rsidRPr="00FD522E" w:rsidRDefault="00CE5F28" w:rsidP="009A056C">
            <w:pPr>
              <w:pStyle w:val="acctfourfigures"/>
              <w:tabs>
                <w:tab w:val="clear" w:pos="765"/>
              </w:tabs>
              <w:spacing w:line="240" w:lineRule="auto"/>
              <w:ind w:right="12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lang w:val="en-US" w:bidi="th-TH"/>
              </w:rPr>
              <w:t>(</w:t>
            </w:r>
            <w:r w:rsidR="00843F95" w:rsidRPr="00FD522E">
              <w:rPr>
                <w:rFonts w:asciiTheme="majorBidi" w:hAnsiTheme="majorBidi" w:cstheme="majorBidi"/>
                <w:b/>
                <w:bCs/>
                <w:sz w:val="28"/>
                <w:lang w:val="en-US" w:bidi="th-TH"/>
              </w:rPr>
              <w:t>66.33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lang w:val="en-US" w:bidi="th-TH"/>
              </w:rPr>
              <w:t>)</w:t>
            </w:r>
          </w:p>
        </w:tc>
      </w:tr>
    </w:tbl>
    <w:p w14:paraId="37F9339E" w14:textId="0CB7AF08" w:rsidR="00BA1CD5" w:rsidRPr="00FD522E" w:rsidRDefault="00BA1CD5" w:rsidP="00970FA1">
      <w:pPr>
        <w:pStyle w:val="BodyText2"/>
        <w:tabs>
          <w:tab w:val="left" w:pos="540"/>
        </w:tabs>
        <w:ind w:left="540" w:firstLine="0"/>
        <w:jc w:val="thaiDistribute"/>
        <w:rPr>
          <w:rFonts w:asciiTheme="majorBidi" w:hAnsiTheme="majorBidi" w:cs="Angsana New"/>
          <w:sz w:val="28"/>
          <w:szCs w:val="28"/>
          <w:cs/>
        </w:rPr>
        <w:sectPr w:rsidR="00BA1CD5" w:rsidRPr="00FD522E" w:rsidSect="000F7EA9">
          <w:headerReference w:type="default" r:id="rId11"/>
          <w:footerReference w:type="default" r:id="rId12"/>
          <w:pgSz w:w="11909" w:h="16834" w:code="9"/>
          <w:pgMar w:top="691" w:right="1152" w:bottom="576" w:left="1152" w:header="720" w:footer="720" w:gutter="0"/>
          <w:pgNumType w:start="17"/>
          <w:cols w:space="720"/>
          <w:docGrid w:linePitch="360"/>
        </w:sectPr>
      </w:pPr>
    </w:p>
    <w:bookmarkEnd w:id="0"/>
    <w:p w14:paraId="19F5545E" w14:textId="7F22910A" w:rsidR="005E6853" w:rsidRPr="00FD522E" w:rsidRDefault="005E6853" w:rsidP="005E6853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บุคคลหรือกิจการที่เกี่ยวข้องกัน</w:t>
      </w:r>
    </w:p>
    <w:p w14:paraId="73B25BB5" w14:textId="58DA7B21" w:rsidR="005E6853" w:rsidRPr="00FD522E" w:rsidRDefault="005E6853" w:rsidP="005E6853">
      <w:pPr>
        <w:rPr>
          <w:rFonts w:asciiTheme="majorBidi" w:hAnsiTheme="majorBidi" w:cstheme="majorBidi"/>
          <w:sz w:val="28"/>
          <w:szCs w:val="28"/>
          <w:cs/>
          <w:lang w:val="th-TH"/>
        </w:rPr>
      </w:pPr>
    </w:p>
    <w:p w14:paraId="5062CD45" w14:textId="59D5AE90" w:rsidR="005724E4" w:rsidRPr="00FD522E" w:rsidRDefault="009165CD" w:rsidP="005720A8">
      <w:pPr>
        <w:tabs>
          <w:tab w:val="clear" w:pos="454"/>
        </w:tabs>
        <w:spacing w:line="240" w:lineRule="auto"/>
        <w:ind w:left="540" w:right="45"/>
        <w:jc w:val="thaiDistribute"/>
        <w:rPr>
          <w:rFonts w:asciiTheme="majorBidi" w:hAnsiTheme="majorBidi" w:cstheme="majorBidi"/>
          <w:b/>
          <w:sz w:val="28"/>
          <w:szCs w:val="28"/>
          <w:cs/>
        </w:rPr>
      </w:pPr>
      <w:r w:rsidRPr="00FD522E">
        <w:rPr>
          <w:rFonts w:asciiTheme="majorBidi" w:hAnsiTheme="majorBidi" w:cstheme="majorBidi"/>
          <w:b/>
          <w:sz w:val="28"/>
          <w:szCs w:val="28"/>
          <w:cs/>
        </w:rPr>
        <w:t>ค</w:t>
      </w:r>
      <w:r w:rsidR="00A8737A" w:rsidRPr="00FD522E">
        <w:rPr>
          <w:rFonts w:asciiTheme="majorBidi" w:hAnsiTheme="majorBidi" w:cstheme="majorBidi"/>
          <w:b/>
          <w:sz w:val="28"/>
          <w:szCs w:val="28"/>
          <w:cs/>
        </w:rPr>
        <w:t>วามสัมพันธ์ที่มีกับ</w:t>
      </w:r>
      <w:r w:rsidR="009A513F" w:rsidRPr="00FD522E">
        <w:rPr>
          <w:rFonts w:asciiTheme="majorBidi" w:hAnsiTheme="majorBidi" w:cstheme="majorBidi"/>
          <w:b/>
          <w:sz w:val="28"/>
          <w:szCs w:val="28"/>
          <w:cs/>
        </w:rPr>
        <w:t>บริษัทร่วม</w:t>
      </w:r>
      <w:r w:rsidR="008C2E94" w:rsidRPr="00FD522E">
        <w:rPr>
          <w:rFonts w:asciiTheme="majorBidi" w:hAnsiTheme="majorBidi" w:cstheme="majorBidi"/>
          <w:b/>
          <w:sz w:val="28"/>
          <w:szCs w:val="28"/>
          <w:cs/>
        </w:rPr>
        <w:t xml:space="preserve"> </w:t>
      </w:r>
      <w:r w:rsidR="009A513F" w:rsidRPr="00FD522E">
        <w:rPr>
          <w:rFonts w:asciiTheme="majorBidi" w:hAnsiTheme="majorBidi" w:cstheme="majorBidi"/>
          <w:b/>
          <w:sz w:val="28"/>
          <w:szCs w:val="28"/>
          <w:cs/>
        </w:rPr>
        <w:t>การร่วมค้า</w:t>
      </w:r>
      <w:r w:rsidR="008C2E94" w:rsidRPr="00FD522E">
        <w:rPr>
          <w:rFonts w:asciiTheme="majorBidi" w:hAnsiTheme="majorBidi" w:cstheme="majorBidi"/>
          <w:b/>
          <w:sz w:val="28"/>
          <w:szCs w:val="28"/>
          <w:cs/>
        </w:rPr>
        <w:t>และบริษัทย่อย</w:t>
      </w:r>
      <w:r w:rsidR="00657B6E" w:rsidRPr="00FD522E">
        <w:rPr>
          <w:rFonts w:asciiTheme="majorBidi" w:hAnsiTheme="majorBidi" w:cstheme="majorBidi" w:hint="cs"/>
          <w:b/>
          <w:sz w:val="28"/>
          <w:szCs w:val="28"/>
          <w:cs/>
        </w:rPr>
        <w:t>ที่มีการเปลี่ยนแปลงอย่างมีสาระสำคัญ</w:t>
      </w:r>
      <w:r w:rsidR="00A8737A" w:rsidRPr="00FD522E">
        <w:rPr>
          <w:rFonts w:asciiTheme="majorBidi" w:hAnsiTheme="majorBidi" w:cstheme="majorBidi"/>
          <w:b/>
          <w:sz w:val="28"/>
          <w:szCs w:val="28"/>
          <w:cs/>
        </w:rPr>
        <w:t>ได้เปิดเผยในหมาย</w:t>
      </w:r>
      <w:r w:rsidR="00A8737A" w:rsidRPr="00FD522E">
        <w:rPr>
          <w:rFonts w:asciiTheme="majorBidi" w:hAnsiTheme="majorBidi" w:cstheme="majorBidi"/>
          <w:sz w:val="28"/>
          <w:szCs w:val="28"/>
          <w:cs/>
        </w:rPr>
        <w:t xml:space="preserve">เหตุข้อ </w:t>
      </w:r>
      <w:r w:rsidR="00E57F9C" w:rsidRPr="00FD522E">
        <w:rPr>
          <w:rFonts w:asciiTheme="majorBidi" w:hAnsiTheme="majorBidi" w:cstheme="majorBidi"/>
          <w:sz w:val="28"/>
          <w:szCs w:val="28"/>
        </w:rPr>
        <w:t>4</w:t>
      </w:r>
      <w:r w:rsidR="00A8737A" w:rsidRPr="00FD522E">
        <w:rPr>
          <w:rFonts w:asciiTheme="majorBidi" w:hAnsiTheme="majorBidi" w:cstheme="majorBidi"/>
          <w:sz w:val="28"/>
          <w:szCs w:val="28"/>
          <w:cs/>
        </w:rPr>
        <w:t xml:space="preserve"> และ </w:t>
      </w:r>
      <w:r w:rsidR="00E57F9C" w:rsidRPr="00FD522E">
        <w:rPr>
          <w:rFonts w:asciiTheme="majorBidi" w:hAnsiTheme="majorBidi" w:cstheme="majorBidi"/>
          <w:sz w:val="28"/>
          <w:szCs w:val="28"/>
        </w:rPr>
        <w:t>5</w:t>
      </w:r>
      <w:r w:rsidR="00A8737A"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9537F9" w:rsidRPr="00FD522E">
        <w:rPr>
          <w:rFonts w:asciiTheme="majorBidi" w:hAnsiTheme="majorBidi" w:cstheme="majorBidi"/>
          <w:sz w:val="28"/>
          <w:szCs w:val="28"/>
          <w:cs/>
        </w:rPr>
        <w:t>สำหรับ</w:t>
      </w:r>
      <w:r w:rsidR="009537F9" w:rsidRPr="00FD522E">
        <w:rPr>
          <w:rFonts w:asciiTheme="majorBidi" w:hAnsiTheme="majorBidi" w:cstheme="majorBidi"/>
          <w:b/>
          <w:sz w:val="28"/>
          <w:szCs w:val="28"/>
          <w:cs/>
        </w:rPr>
        <w:t>บุคคลหรือกิจการอื่นที่เกี่ยวข้องกันที่มี</w:t>
      </w:r>
      <w:r w:rsidR="00FE4BB6" w:rsidRPr="00FD522E">
        <w:rPr>
          <w:rFonts w:asciiTheme="majorBidi" w:hAnsiTheme="majorBidi" w:cstheme="majorBidi" w:hint="cs"/>
          <w:b/>
          <w:sz w:val="28"/>
          <w:szCs w:val="28"/>
          <w:cs/>
        </w:rPr>
        <w:t>ความสัมพันธ์เปลี่ยนแปลงอย่างมีสาระสำคัญและกลุ่มบริษัทมีรายการระหว่างกันที่มีนัยสำคัญ</w:t>
      </w:r>
      <w:r w:rsidR="00CE7790" w:rsidRPr="00FD522E">
        <w:rPr>
          <w:rFonts w:asciiTheme="majorBidi" w:hAnsiTheme="majorBidi" w:cstheme="majorBidi" w:hint="cs"/>
          <w:b/>
          <w:sz w:val="28"/>
          <w:szCs w:val="28"/>
          <w:cs/>
        </w:rPr>
        <w:t>ในระหว่างงวดมีดังต่อไปนี้</w:t>
      </w:r>
    </w:p>
    <w:p w14:paraId="6DAE1792" w14:textId="77777777" w:rsidR="00A21F5D" w:rsidRPr="00FD522E" w:rsidRDefault="00A21F5D" w:rsidP="005724E4">
      <w:pPr>
        <w:tabs>
          <w:tab w:val="clear" w:pos="454"/>
        </w:tabs>
        <w:spacing w:line="240" w:lineRule="auto"/>
        <w:ind w:left="540" w:right="45"/>
        <w:jc w:val="thaiDistribute"/>
        <w:rPr>
          <w:rFonts w:asciiTheme="majorBidi" w:hAnsiTheme="majorBidi" w:cstheme="majorBidi"/>
          <w:b/>
          <w:sz w:val="28"/>
          <w:szCs w:val="28"/>
          <w:cs/>
        </w:rPr>
      </w:pPr>
    </w:p>
    <w:tbl>
      <w:tblPr>
        <w:tblW w:w="4947" w:type="pct"/>
        <w:tblInd w:w="450" w:type="dxa"/>
        <w:tblLook w:val="0000" w:firstRow="0" w:lastRow="0" w:firstColumn="0" w:lastColumn="0" w:noHBand="0" w:noVBand="0"/>
      </w:tblPr>
      <w:tblGrid>
        <w:gridCol w:w="3689"/>
        <w:gridCol w:w="1171"/>
        <w:gridCol w:w="4643"/>
      </w:tblGrid>
      <w:tr w:rsidR="00AE1C9D" w:rsidRPr="00FD522E" w14:paraId="679070C7" w14:textId="77777777" w:rsidTr="00E54EFD">
        <w:trPr>
          <w:trHeight w:val="20"/>
          <w:tblHeader/>
        </w:trPr>
        <w:tc>
          <w:tcPr>
            <w:tcW w:w="1941" w:type="pct"/>
          </w:tcPr>
          <w:p w14:paraId="7969AB40" w14:textId="4700CE9F" w:rsidR="00AE1C9D" w:rsidRPr="00FD522E" w:rsidRDefault="00AE1C9D" w:rsidP="00AE1C9D">
            <w:pPr>
              <w:spacing w:line="240" w:lineRule="auto"/>
              <w:ind w:left="-18" w:right="-108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ชื่อกิจการ</w:t>
            </w:r>
          </w:p>
        </w:tc>
        <w:tc>
          <w:tcPr>
            <w:tcW w:w="616" w:type="pct"/>
          </w:tcPr>
          <w:p w14:paraId="65DBB8A0" w14:textId="7138CF7F" w:rsidR="00AE1C9D" w:rsidRPr="00FD522E" w:rsidRDefault="00AE1C9D" w:rsidP="00AE1C9D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ประเทศที่จัดตั้ง/สัญชาติ</w:t>
            </w:r>
          </w:p>
        </w:tc>
        <w:tc>
          <w:tcPr>
            <w:tcW w:w="2443" w:type="pct"/>
          </w:tcPr>
          <w:p w14:paraId="3946AE10" w14:textId="7C776013" w:rsidR="00AE1C9D" w:rsidRPr="00FD522E" w:rsidRDefault="00AE1C9D" w:rsidP="00AE1C9D">
            <w:pPr>
              <w:tabs>
                <w:tab w:val="clear" w:pos="227"/>
                <w:tab w:val="left" w:pos="258"/>
              </w:tabs>
              <w:spacing w:line="240" w:lineRule="auto"/>
              <w:ind w:left="252" w:right="-18" w:firstLine="456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ลักษณะความสัมพันธ์</w:t>
            </w:r>
          </w:p>
        </w:tc>
      </w:tr>
      <w:tr w:rsidR="00E2654B" w:rsidRPr="00FD522E" w14:paraId="0BD0CEF3" w14:textId="77777777" w:rsidTr="00E54EFD">
        <w:trPr>
          <w:trHeight w:val="20"/>
        </w:trPr>
        <w:tc>
          <w:tcPr>
            <w:tcW w:w="1941" w:type="pct"/>
            <w:vAlign w:val="bottom"/>
          </w:tcPr>
          <w:p w14:paraId="07CF605C" w14:textId="1612ED22" w:rsidR="00E2654B" w:rsidRPr="00FD522E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เอสซีจี ซิเมนต์-ผลิตภัณฑ์ก่อสร้าง จำกัด</w:t>
            </w:r>
          </w:p>
        </w:tc>
        <w:tc>
          <w:tcPr>
            <w:tcW w:w="616" w:type="pct"/>
          </w:tcPr>
          <w:p w14:paraId="39B05E9F" w14:textId="35A30A4D" w:rsidR="00E2654B" w:rsidRPr="00FD522E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3E2AD241" w14:textId="01362439" w:rsidR="00E2654B" w:rsidRPr="00FD522E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เป็นผู้ถือหุ้นรายใหญ่ของบริษัท</w:t>
            </w:r>
          </w:p>
        </w:tc>
      </w:tr>
      <w:tr w:rsidR="00E2654B" w:rsidRPr="00FD522E" w14:paraId="33E23E43" w14:textId="77777777" w:rsidTr="00E54EFD">
        <w:trPr>
          <w:trHeight w:val="20"/>
        </w:trPr>
        <w:tc>
          <w:tcPr>
            <w:tcW w:w="1941" w:type="pct"/>
          </w:tcPr>
          <w:p w14:paraId="649FF0C1" w14:textId="62859631" w:rsidR="00E2654B" w:rsidRPr="00FD522E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เอสซีจี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ดิสทริบิวชั่น จำกัด</w:t>
            </w:r>
          </w:p>
        </w:tc>
        <w:tc>
          <w:tcPr>
            <w:tcW w:w="616" w:type="pct"/>
          </w:tcPr>
          <w:p w14:paraId="66E409F5" w14:textId="5879E4A8" w:rsidR="00E2654B" w:rsidRPr="00FD522E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  <w:vAlign w:val="bottom"/>
          </w:tcPr>
          <w:p w14:paraId="555EE0C8" w14:textId="30B34E9D" w:rsidR="00E2654B" w:rsidRPr="00FD522E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เป็นผู้ถือหุ้นรายใหญ่ของบริษัท</w:t>
            </w:r>
          </w:p>
        </w:tc>
      </w:tr>
      <w:tr w:rsidR="00E2654B" w:rsidRPr="00FD522E" w14:paraId="4E23DE0D" w14:textId="77777777" w:rsidTr="002568A8">
        <w:trPr>
          <w:trHeight w:val="20"/>
        </w:trPr>
        <w:tc>
          <w:tcPr>
            <w:tcW w:w="1941" w:type="pct"/>
          </w:tcPr>
          <w:p w14:paraId="2B4381BF" w14:textId="29436C3E" w:rsidR="00E2654B" w:rsidRPr="00FD522E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ปูนซิเมนต์ไทย จำกัด (มหาชน)</w:t>
            </w:r>
          </w:p>
        </w:tc>
        <w:tc>
          <w:tcPr>
            <w:tcW w:w="616" w:type="pct"/>
          </w:tcPr>
          <w:p w14:paraId="57D5551A" w14:textId="7B662A3F" w:rsidR="00E2654B" w:rsidRPr="00FD522E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2E2EA2AF" w14:textId="6EE577B3" w:rsidR="00E2654B" w:rsidRPr="00FD522E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เป็นบริษัทใหญ่ในลำดับสูงสุดของผู้ถือหุ้นรายใหญ่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br/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ของบริษัท</w:t>
            </w:r>
          </w:p>
        </w:tc>
      </w:tr>
      <w:tr w:rsidR="00E2654B" w:rsidRPr="00FD522E" w14:paraId="63A25197" w14:textId="77777777" w:rsidTr="002568A8">
        <w:trPr>
          <w:trHeight w:val="20"/>
        </w:trPr>
        <w:tc>
          <w:tcPr>
            <w:tcW w:w="1941" w:type="pct"/>
          </w:tcPr>
          <w:p w14:paraId="510A87B1" w14:textId="742E1066" w:rsidR="00E2654B" w:rsidRPr="00FD522E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ไทยโพลิเอททีลีน จำกัด</w:t>
            </w:r>
          </w:p>
        </w:tc>
        <w:tc>
          <w:tcPr>
            <w:tcW w:w="616" w:type="pct"/>
          </w:tcPr>
          <w:p w14:paraId="1C046B84" w14:textId="517E471A" w:rsidR="00E2654B" w:rsidRPr="00FD522E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709D751A" w14:textId="1D067976" w:rsidR="00E2654B" w:rsidRPr="00FD522E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FD522E" w14:paraId="4E7962BA" w14:textId="77777777" w:rsidTr="002568A8">
        <w:trPr>
          <w:trHeight w:val="20"/>
        </w:trPr>
        <w:tc>
          <w:tcPr>
            <w:tcW w:w="1941" w:type="pct"/>
          </w:tcPr>
          <w:p w14:paraId="11D57390" w14:textId="1C6E5A31" w:rsidR="00E2654B" w:rsidRPr="00FD522E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 ปูนซิเมนต์ไทย (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ท่าหลวง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) จำกัด</w:t>
            </w:r>
          </w:p>
        </w:tc>
        <w:tc>
          <w:tcPr>
            <w:tcW w:w="616" w:type="pct"/>
          </w:tcPr>
          <w:p w14:paraId="44BF14C8" w14:textId="600ED0D0" w:rsidR="00E2654B" w:rsidRPr="00FD522E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718D22B5" w14:textId="0E6DFD91" w:rsidR="00E2654B" w:rsidRPr="00FD522E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FD522E" w14:paraId="553E0F80" w14:textId="77777777" w:rsidTr="002568A8">
        <w:trPr>
          <w:trHeight w:val="20"/>
        </w:trPr>
        <w:tc>
          <w:tcPr>
            <w:tcW w:w="1941" w:type="pct"/>
          </w:tcPr>
          <w:p w14:paraId="1B5D1203" w14:textId="2CA55FEB" w:rsidR="00E2654B" w:rsidRPr="00FD522E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ปูนซิเมนต์ไทย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แก่งคอย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)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5C88B0B7" w14:textId="24452AB4" w:rsidR="00E2654B" w:rsidRPr="00FD522E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02F03C18" w14:textId="414394B6" w:rsidR="00E2654B" w:rsidRPr="00FD522E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FD522E" w14:paraId="76C45F01" w14:textId="77777777" w:rsidTr="002568A8">
        <w:trPr>
          <w:trHeight w:val="20"/>
        </w:trPr>
        <w:tc>
          <w:tcPr>
            <w:tcW w:w="1941" w:type="pct"/>
          </w:tcPr>
          <w:p w14:paraId="29D4ED53" w14:textId="7A870D1F" w:rsidR="00E2654B" w:rsidRPr="00FD522E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ปูนซิเมนต์ไทย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ทุ่งสง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)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68A14877" w14:textId="2B938260" w:rsidR="00E2654B" w:rsidRPr="00FD522E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0E65E9BB" w14:textId="17142672" w:rsidR="00E2654B" w:rsidRPr="00FD522E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FD522E" w14:paraId="5ED96453" w14:textId="77777777" w:rsidTr="002568A8">
        <w:trPr>
          <w:trHeight w:val="20"/>
        </w:trPr>
        <w:tc>
          <w:tcPr>
            <w:tcW w:w="1941" w:type="pct"/>
          </w:tcPr>
          <w:p w14:paraId="73ACE8C4" w14:textId="7B139B4F" w:rsidR="00E2654B" w:rsidRPr="00FD522E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กลุ่มสยามบรรจุภัณฑ์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4B6A8CBB" w14:textId="60F2C183" w:rsidR="00E2654B" w:rsidRPr="00FD522E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51A5C091" w14:textId="20E04781" w:rsidR="00E2654B" w:rsidRPr="00FD522E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FD522E" w14:paraId="44F916A5" w14:textId="77777777" w:rsidTr="002568A8">
        <w:trPr>
          <w:trHeight w:val="20"/>
        </w:trPr>
        <w:tc>
          <w:tcPr>
            <w:tcW w:w="1941" w:type="pct"/>
          </w:tcPr>
          <w:p w14:paraId="2E26ACA5" w14:textId="5723D1C4" w:rsidR="00E2654B" w:rsidRPr="00FD522E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สยามอุตสาหกรรมวัสดุทนไฟ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1CB9FB67" w14:textId="091F077B" w:rsidR="00E2654B" w:rsidRPr="00FD522E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25EE6082" w14:textId="61CA2EF9" w:rsidR="00E2654B" w:rsidRPr="00FD522E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FD522E" w14:paraId="61277D06" w14:textId="77777777" w:rsidTr="002568A8">
        <w:trPr>
          <w:trHeight w:val="20"/>
        </w:trPr>
        <w:tc>
          <w:tcPr>
            <w:tcW w:w="1941" w:type="pct"/>
          </w:tcPr>
          <w:p w14:paraId="02408997" w14:textId="5188987F" w:rsidR="00E2654B" w:rsidRPr="00FD522E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เอสซีจี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เซรามิกส์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มหาชน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616" w:type="pct"/>
          </w:tcPr>
          <w:p w14:paraId="00EB09FA" w14:textId="78843C62" w:rsidR="00E2654B" w:rsidRPr="00FD522E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53EA5E10" w14:textId="11624FDB" w:rsidR="00E2654B" w:rsidRPr="00FD522E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FD522E" w14:paraId="5484C78F" w14:textId="77777777" w:rsidTr="002568A8">
        <w:trPr>
          <w:trHeight w:val="20"/>
        </w:trPr>
        <w:tc>
          <w:tcPr>
            <w:tcW w:w="1941" w:type="pct"/>
          </w:tcPr>
          <w:p w14:paraId="25318A92" w14:textId="039E3F4E" w:rsidR="00E2654B" w:rsidRPr="00FD522E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สยามคราฟท์อุตสาหกรรม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789DDC47" w14:textId="40D25056" w:rsidR="00E2654B" w:rsidRPr="00FD522E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5B187672" w14:textId="1D9D47D7" w:rsidR="00E2654B" w:rsidRPr="00FD522E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2654B" w:rsidRPr="00FD522E" w14:paraId="3F28D93C" w14:textId="77777777" w:rsidTr="002568A8">
        <w:trPr>
          <w:trHeight w:val="20"/>
        </w:trPr>
        <w:tc>
          <w:tcPr>
            <w:tcW w:w="1941" w:type="pct"/>
            <w:vAlign w:val="bottom"/>
          </w:tcPr>
          <w:p w14:paraId="7F57A01A" w14:textId="77777777" w:rsidR="00E2654B" w:rsidRPr="00FD522E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 เอสซีจี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อินเตอร์เนชั่นแนล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  <w:p w14:paraId="4733C774" w14:textId="5FA612AF" w:rsidR="00E2654B" w:rsidRPr="00FD522E" w:rsidRDefault="00E2654B" w:rsidP="00E2654B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  คอร์ปอเรชั่น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จำกัด</w:t>
            </w:r>
          </w:p>
        </w:tc>
        <w:tc>
          <w:tcPr>
            <w:tcW w:w="616" w:type="pct"/>
          </w:tcPr>
          <w:p w14:paraId="2877931F" w14:textId="6A13630E" w:rsidR="00E2654B" w:rsidRPr="00FD522E" w:rsidRDefault="00E2654B" w:rsidP="00E2654B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ไทย</w:t>
            </w:r>
          </w:p>
        </w:tc>
        <w:tc>
          <w:tcPr>
            <w:tcW w:w="2443" w:type="pct"/>
          </w:tcPr>
          <w:p w14:paraId="0E53C7E8" w14:textId="1F837318" w:rsidR="00E2654B" w:rsidRPr="00FD522E" w:rsidRDefault="00E2654B" w:rsidP="00E2654B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="Angsana New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เป็นบริษัทย่อยของผู้ถือหุ้นรายใหญ่ของบริษัท</w:t>
            </w:r>
          </w:p>
        </w:tc>
      </w:tr>
      <w:tr w:rsidR="009878AF" w:rsidRPr="00FD522E" w14:paraId="54F3F91E" w14:textId="77777777" w:rsidTr="002568A8">
        <w:trPr>
          <w:trHeight w:val="20"/>
        </w:trPr>
        <w:tc>
          <w:tcPr>
            <w:tcW w:w="1941" w:type="pct"/>
          </w:tcPr>
          <w:p w14:paraId="2979E853" w14:textId="2B1ACD1F" w:rsidR="009878AF" w:rsidRPr="00FD522E" w:rsidRDefault="009878AF" w:rsidP="009878AF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Khammouane Cement Co., Ltd.</w:t>
            </w:r>
          </w:p>
        </w:tc>
        <w:tc>
          <w:tcPr>
            <w:tcW w:w="616" w:type="pct"/>
          </w:tcPr>
          <w:p w14:paraId="44D2937D" w14:textId="3E3BF4F4" w:rsidR="009878AF" w:rsidRPr="00FD522E" w:rsidRDefault="009878AF" w:rsidP="009878AF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ลาว</w:t>
            </w:r>
          </w:p>
        </w:tc>
        <w:tc>
          <w:tcPr>
            <w:tcW w:w="2443" w:type="pct"/>
          </w:tcPr>
          <w:p w14:paraId="5D710C5B" w14:textId="1D31148D" w:rsidR="009878AF" w:rsidRPr="00FD522E" w:rsidRDefault="009878AF" w:rsidP="009878AF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9878AF" w:rsidRPr="00FD522E" w14:paraId="6F346734" w14:textId="77777777" w:rsidTr="002568A8">
        <w:trPr>
          <w:trHeight w:val="20"/>
        </w:trPr>
        <w:tc>
          <w:tcPr>
            <w:tcW w:w="1941" w:type="pct"/>
          </w:tcPr>
          <w:p w14:paraId="5996AD23" w14:textId="7EEE2BE0" w:rsidR="009878AF" w:rsidRPr="00FD522E" w:rsidRDefault="009878AF" w:rsidP="009878AF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PT Semen Jawa</w:t>
            </w:r>
          </w:p>
        </w:tc>
        <w:tc>
          <w:tcPr>
            <w:tcW w:w="616" w:type="pct"/>
          </w:tcPr>
          <w:p w14:paraId="047D0BB5" w14:textId="12163B98" w:rsidR="009878AF" w:rsidRPr="00FD522E" w:rsidRDefault="009878AF" w:rsidP="009878AF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อินโดนีเซีย</w:t>
            </w:r>
          </w:p>
        </w:tc>
        <w:tc>
          <w:tcPr>
            <w:tcW w:w="2443" w:type="pct"/>
          </w:tcPr>
          <w:p w14:paraId="4C36D91F" w14:textId="79F8FC93" w:rsidR="009878AF" w:rsidRPr="00FD522E" w:rsidRDefault="009878AF" w:rsidP="009878AF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เป็นบริษัทย่อยของบริษัทที่เกี่ยวข้องกับบริษัทสูงสุดของผู้ถือหุ้นรายใหญ่</w:t>
            </w:r>
          </w:p>
        </w:tc>
      </w:tr>
      <w:tr w:rsidR="00E107D0" w:rsidRPr="00FD522E" w14:paraId="6332A756" w14:textId="77777777" w:rsidTr="002568A8">
        <w:trPr>
          <w:trHeight w:val="20"/>
        </w:trPr>
        <w:tc>
          <w:tcPr>
            <w:tcW w:w="1941" w:type="pct"/>
          </w:tcPr>
          <w:p w14:paraId="00A05EEA" w14:textId="54991921" w:rsidR="00E107D0" w:rsidRPr="00FD522E" w:rsidRDefault="00E107D0" w:rsidP="00E107D0">
            <w:pPr>
              <w:tabs>
                <w:tab w:val="left" w:pos="1692"/>
              </w:tabs>
              <w:spacing w:line="240" w:lineRule="auto"/>
              <w:ind w:left="164" w:right="-108" w:hanging="164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lastRenderedPageBreak/>
              <w:t xml:space="preserve">PT Chandra Asri Pacific </w:t>
            </w:r>
            <w:proofErr w:type="spellStart"/>
            <w:r w:rsidRPr="00FD522E">
              <w:rPr>
                <w:rFonts w:asciiTheme="majorBidi" w:hAnsiTheme="majorBidi" w:cstheme="majorBidi"/>
                <w:sz w:val="28"/>
                <w:szCs w:val="28"/>
              </w:rPr>
              <w:t>Tbk</w:t>
            </w:r>
            <w:proofErr w:type="spellEnd"/>
            <w:r w:rsidRPr="00FD522E">
              <w:rPr>
                <w:rFonts w:asciiTheme="majorBidi" w:hAnsiTheme="majorBidi" w:cstheme="majorBidi"/>
                <w:sz w:val="28"/>
                <w:szCs w:val="28"/>
              </w:rPr>
              <w:t>.</w:t>
            </w:r>
          </w:p>
        </w:tc>
        <w:tc>
          <w:tcPr>
            <w:tcW w:w="616" w:type="pct"/>
          </w:tcPr>
          <w:p w14:paraId="2365DE6C" w14:textId="1065DBBC" w:rsidR="00E107D0" w:rsidRPr="00FD522E" w:rsidRDefault="00E107D0" w:rsidP="00E107D0">
            <w:pPr>
              <w:spacing w:line="240" w:lineRule="auto"/>
              <w:ind w:right="-18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อินโดนีเซีย</w:t>
            </w:r>
          </w:p>
        </w:tc>
        <w:tc>
          <w:tcPr>
            <w:tcW w:w="2443" w:type="pct"/>
          </w:tcPr>
          <w:p w14:paraId="16129D8B" w14:textId="2EAB7F7C" w:rsidR="00E107D0" w:rsidRPr="00FD522E" w:rsidRDefault="00E107D0" w:rsidP="00E107D0">
            <w:pPr>
              <w:tabs>
                <w:tab w:val="clear" w:pos="227"/>
                <w:tab w:val="clear" w:pos="454"/>
                <w:tab w:val="left" w:pos="438"/>
                <w:tab w:val="left" w:pos="1692"/>
              </w:tabs>
              <w:spacing w:line="240" w:lineRule="auto"/>
              <w:ind w:left="528" w:right="-108" w:hanging="180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เป็นบริษัทร่วมของบริษัทที่เกี่ยวข้องกับบริษัทสูงสุดของผู้ถือหุ้นรายใหญ่</w:t>
            </w:r>
          </w:p>
        </w:tc>
      </w:tr>
    </w:tbl>
    <w:p w14:paraId="6329CDB6" w14:textId="57C4F47D" w:rsidR="0097432D" w:rsidRPr="00FD522E" w:rsidRDefault="0097432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cs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44"/>
        <w:gridCol w:w="1174"/>
        <w:gridCol w:w="271"/>
        <w:gridCol w:w="1080"/>
        <w:gridCol w:w="271"/>
        <w:gridCol w:w="1170"/>
        <w:gridCol w:w="270"/>
        <w:gridCol w:w="1080"/>
      </w:tblGrid>
      <w:tr w:rsidR="001E34DA" w:rsidRPr="00FD522E" w14:paraId="383653A2" w14:textId="77777777" w:rsidTr="4A0A8677">
        <w:trPr>
          <w:tblHeader/>
        </w:trPr>
        <w:tc>
          <w:tcPr>
            <w:tcW w:w="2160" w:type="pct"/>
          </w:tcPr>
          <w:p w14:paraId="54C918BF" w14:textId="55A95C2F" w:rsidR="001E34DA" w:rsidRPr="00FD522E" w:rsidRDefault="0097432D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92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br w:type="page"/>
            </w:r>
            <w:bookmarkStart w:id="2" w:name="_Hlk117253847"/>
            <w:r w:rsidR="001E34DA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รายการที่สำคัญกับบุคคลหรือกิจการที่เกี่ยวข้องกัน</w:t>
            </w:r>
            <w:r w:rsidR="001E34DA" w:rsidRPr="00FD522E" w:rsidDel="001728D0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49" w:type="pct"/>
            <w:gridSpan w:val="3"/>
          </w:tcPr>
          <w:p w14:paraId="41C74994" w14:textId="77777777" w:rsidR="001E34DA" w:rsidRPr="00FD522E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45" w:type="pct"/>
          </w:tcPr>
          <w:p w14:paraId="155E85B7" w14:textId="77777777" w:rsidR="001E34DA" w:rsidRPr="00FD522E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46" w:type="pct"/>
            <w:gridSpan w:val="3"/>
          </w:tcPr>
          <w:p w14:paraId="663C73E0" w14:textId="77777777" w:rsidR="001E34DA" w:rsidRPr="00FD522E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งบการเงินเฉพาะกิจการ </w:t>
            </w:r>
          </w:p>
        </w:tc>
      </w:tr>
      <w:tr w:rsidR="00251305" w:rsidRPr="00FD522E" w14:paraId="5E9194EF" w14:textId="77777777" w:rsidTr="4A0A8677">
        <w:trPr>
          <w:tblHeader/>
        </w:trPr>
        <w:tc>
          <w:tcPr>
            <w:tcW w:w="2160" w:type="pct"/>
          </w:tcPr>
          <w:p w14:paraId="17333FFA" w14:textId="36E006B4" w:rsidR="00251305" w:rsidRPr="00FD522E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="00B47730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หก</w:t>
            </w:r>
            <w:r w:rsidR="00970BDC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เดือน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สิ้นสุดวันที่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="007C30FD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0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7C30FD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627" w:type="pct"/>
          </w:tcPr>
          <w:p w14:paraId="242A104C" w14:textId="6CBEC102" w:rsidR="00251305" w:rsidRPr="00FD522E" w:rsidRDefault="00970BDC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2569</w:t>
            </w:r>
          </w:p>
        </w:tc>
        <w:tc>
          <w:tcPr>
            <w:tcW w:w="145" w:type="pct"/>
          </w:tcPr>
          <w:p w14:paraId="7CBFE91B" w14:textId="77777777" w:rsidR="00251305" w:rsidRPr="00FD522E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95EA52C" w14:textId="16827C6C" w:rsidR="00251305" w:rsidRPr="00FD522E" w:rsidRDefault="00970BDC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5" w:type="pct"/>
          </w:tcPr>
          <w:p w14:paraId="6EF36644" w14:textId="77777777" w:rsidR="00251305" w:rsidRPr="00FD522E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AA74461" w14:textId="1A95E38E" w:rsidR="00251305" w:rsidRPr="00FD522E" w:rsidRDefault="00970BDC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2569</w:t>
            </w:r>
          </w:p>
        </w:tc>
        <w:tc>
          <w:tcPr>
            <w:tcW w:w="144" w:type="pct"/>
          </w:tcPr>
          <w:p w14:paraId="4DF6F283" w14:textId="77777777" w:rsidR="00251305" w:rsidRPr="00FD522E" w:rsidRDefault="00251305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5C26B0D" w14:textId="43CA1272" w:rsidR="00251305" w:rsidRPr="00FD522E" w:rsidRDefault="00970BDC" w:rsidP="0025130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</w:tr>
      <w:tr w:rsidR="001E34DA" w:rsidRPr="00FD522E" w14:paraId="40B7782D" w14:textId="77777777" w:rsidTr="4A0A8677">
        <w:trPr>
          <w:tblHeader/>
        </w:trPr>
        <w:tc>
          <w:tcPr>
            <w:tcW w:w="2160" w:type="pct"/>
          </w:tcPr>
          <w:p w14:paraId="120B6C0B" w14:textId="77777777" w:rsidR="001E34DA" w:rsidRPr="00FD522E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840" w:type="pct"/>
            <w:gridSpan w:val="7"/>
          </w:tcPr>
          <w:p w14:paraId="5B3CA5F4" w14:textId="5FA7ED16" w:rsidR="001E34DA" w:rsidRPr="00FD522E" w:rsidRDefault="00097352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(</w:t>
            </w:r>
            <w:r w:rsidR="001E34DA"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พันบาท</w:t>
            </w:r>
            <w:r w:rsidRPr="00FD522E">
              <w:rPr>
                <w:rFonts w:asciiTheme="majorBidi" w:hAnsiTheme="majorBidi" w:cstheme="majorBidi" w:hint="cs"/>
                <w:i/>
                <w:iCs/>
                <w:sz w:val="28"/>
                <w:szCs w:val="28"/>
                <w:cs/>
              </w:rPr>
              <w:t>)</w:t>
            </w:r>
          </w:p>
        </w:tc>
      </w:tr>
      <w:tr w:rsidR="00397471" w:rsidRPr="00FD522E" w14:paraId="4698A08E" w14:textId="77777777" w:rsidTr="4A0A8677">
        <w:tc>
          <w:tcPr>
            <w:tcW w:w="2160" w:type="pct"/>
          </w:tcPr>
          <w:p w14:paraId="598A3DD3" w14:textId="77777777" w:rsidR="001E34DA" w:rsidRPr="00FD522E" w:rsidRDefault="001E34DA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7" w:type="pct"/>
          </w:tcPr>
          <w:p w14:paraId="27729B93" w14:textId="77777777" w:rsidR="001E34DA" w:rsidRPr="00FD522E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5" w:type="pct"/>
          </w:tcPr>
          <w:p w14:paraId="72C71AA9" w14:textId="77777777" w:rsidR="001E34DA" w:rsidRPr="00FD522E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B56B171" w14:textId="77777777" w:rsidR="001E34DA" w:rsidRPr="00FD522E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27E21332" w14:textId="77777777" w:rsidR="001E34DA" w:rsidRPr="00FD522E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7072228" w14:textId="77777777" w:rsidR="001E34DA" w:rsidRPr="00FD522E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7B62CD3" w14:textId="77777777" w:rsidR="001E34DA" w:rsidRPr="00FD522E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2E281C2" w14:textId="77777777" w:rsidR="001E34DA" w:rsidRPr="00FD522E" w:rsidRDefault="001E34DA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92292" w:rsidRPr="00FD522E" w14:paraId="3C5E4652" w14:textId="77777777" w:rsidTr="4A0A8677">
        <w:tc>
          <w:tcPr>
            <w:tcW w:w="2160" w:type="pct"/>
          </w:tcPr>
          <w:p w14:paraId="68544073" w14:textId="59A0BAEE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089210C6" w14:textId="24C237E3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244459F3" w14:textId="43F57DB8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F579487" w14:textId="29527E9D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6DE9E924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1A1EBB6" w14:textId="11A557DD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145,005</w:t>
            </w:r>
          </w:p>
        </w:tc>
        <w:tc>
          <w:tcPr>
            <w:tcW w:w="144" w:type="pct"/>
          </w:tcPr>
          <w:p w14:paraId="7BDC72AA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327E3E2" w14:textId="683ADE4A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79,886</w:t>
            </w:r>
          </w:p>
        </w:tc>
      </w:tr>
      <w:tr w:rsidR="00B92292" w:rsidRPr="00FD522E" w14:paraId="29F68CAE" w14:textId="77777777" w:rsidTr="4A0A8677">
        <w:trPr>
          <w:trHeight w:val="227"/>
        </w:trPr>
        <w:tc>
          <w:tcPr>
            <w:tcW w:w="2160" w:type="pct"/>
          </w:tcPr>
          <w:p w14:paraId="07BC7CE0" w14:textId="012173A0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627" w:type="pct"/>
          </w:tcPr>
          <w:p w14:paraId="35A22D57" w14:textId="49E6D495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ED8D7B5" w14:textId="4C662F10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0C21394" w14:textId="21E80979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075F0ED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7A89DFA" w14:textId="0F28613A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65,077</w:t>
            </w:r>
          </w:p>
        </w:tc>
        <w:tc>
          <w:tcPr>
            <w:tcW w:w="144" w:type="pct"/>
          </w:tcPr>
          <w:p w14:paraId="6AC1262E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E2B2EB" w14:textId="70F78D9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75,553</w:t>
            </w:r>
          </w:p>
        </w:tc>
      </w:tr>
      <w:tr w:rsidR="00B92292" w:rsidRPr="00FD522E" w14:paraId="143E1906" w14:textId="77777777">
        <w:tc>
          <w:tcPr>
            <w:tcW w:w="2160" w:type="pct"/>
          </w:tcPr>
          <w:p w14:paraId="39BC0BE5" w14:textId="4DA4EEB8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="Angsana New" w:hint="cs"/>
                <w:sz w:val="28"/>
                <w:szCs w:val="28"/>
                <w:cs/>
              </w:rPr>
              <w:t>เงินปันผลรับ</w:t>
            </w:r>
          </w:p>
        </w:tc>
        <w:tc>
          <w:tcPr>
            <w:tcW w:w="627" w:type="pct"/>
          </w:tcPr>
          <w:p w14:paraId="22894FE5" w14:textId="37763F28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EFB01B3" w14:textId="19B14EC1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9A7E06D" w14:textId="35DBB03A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08595B37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70D077F" w14:textId="1B269A6E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282,597</w:t>
            </w:r>
          </w:p>
        </w:tc>
        <w:tc>
          <w:tcPr>
            <w:tcW w:w="144" w:type="pct"/>
          </w:tcPr>
          <w:p w14:paraId="79E58E04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6862B75" w14:textId="6577CFFF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480,861</w:t>
            </w:r>
          </w:p>
        </w:tc>
      </w:tr>
      <w:tr w:rsidR="00B92292" w:rsidRPr="00FD522E" w14:paraId="65A688AC" w14:textId="77777777" w:rsidTr="00A65BFD">
        <w:tc>
          <w:tcPr>
            <w:tcW w:w="2160" w:type="pct"/>
          </w:tcPr>
          <w:p w14:paraId="2D52B5DA" w14:textId="44C2A8DE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3DAA9A6F" w14:textId="4E61B201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540F939" w14:textId="383579D4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253F858" w14:textId="11AAE359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A6B4147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FB41D8F" w14:textId="32FF35D1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40,342</w:t>
            </w:r>
          </w:p>
        </w:tc>
        <w:tc>
          <w:tcPr>
            <w:tcW w:w="144" w:type="pct"/>
          </w:tcPr>
          <w:p w14:paraId="0BDEA57C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77F31CD" w14:textId="22747F89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22,224</w:t>
            </w:r>
          </w:p>
        </w:tc>
      </w:tr>
      <w:tr w:rsidR="00B92292" w:rsidRPr="00FD522E" w14:paraId="12D2888F" w14:textId="77777777" w:rsidTr="4A0A8677">
        <w:tc>
          <w:tcPr>
            <w:tcW w:w="2160" w:type="pct"/>
            <w:vAlign w:val="bottom"/>
          </w:tcPr>
          <w:p w14:paraId="6781CAAB" w14:textId="5E2C9B57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019A07CC" w14:textId="14F6AD5A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1BBC9EDF" w14:textId="295DE956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766AD07" w14:textId="600D71D8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908A528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BB4D18A" w14:textId="03C07430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576,958</w:t>
            </w:r>
          </w:p>
        </w:tc>
        <w:tc>
          <w:tcPr>
            <w:tcW w:w="144" w:type="pct"/>
          </w:tcPr>
          <w:p w14:paraId="22D76517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C4DE18C" w14:textId="37F1285B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458,728</w:t>
            </w:r>
          </w:p>
        </w:tc>
      </w:tr>
      <w:tr w:rsidR="00B92292" w:rsidRPr="00FD522E" w14:paraId="509058A2" w14:textId="77777777" w:rsidTr="4A0A8677">
        <w:tc>
          <w:tcPr>
            <w:tcW w:w="2160" w:type="pct"/>
            <w:vAlign w:val="bottom"/>
          </w:tcPr>
          <w:p w14:paraId="788BE709" w14:textId="50D703A3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ค่าเช่าจ่าย</w:t>
            </w:r>
          </w:p>
        </w:tc>
        <w:tc>
          <w:tcPr>
            <w:tcW w:w="627" w:type="pct"/>
          </w:tcPr>
          <w:p w14:paraId="2A2B2EE5" w14:textId="56651921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55B2CCF3" w14:textId="7D3DA939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76D643D" w14:textId="680462B4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AAB4975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82DEA6B" w14:textId="09360013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65,165</w:t>
            </w:r>
          </w:p>
        </w:tc>
        <w:tc>
          <w:tcPr>
            <w:tcW w:w="144" w:type="pct"/>
          </w:tcPr>
          <w:p w14:paraId="0486C758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9A1E7C" w14:textId="32784D52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64,192</w:t>
            </w:r>
          </w:p>
        </w:tc>
      </w:tr>
      <w:tr w:rsidR="00B92292" w:rsidRPr="00FD522E" w14:paraId="55DF8CB0" w14:textId="77777777" w:rsidTr="4A0A8677">
        <w:tc>
          <w:tcPr>
            <w:tcW w:w="2160" w:type="pct"/>
            <w:vAlign w:val="bottom"/>
          </w:tcPr>
          <w:p w14:paraId="0F9601A7" w14:textId="72239CA7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="Angsana New" w:hint="cs"/>
                <w:sz w:val="28"/>
                <w:szCs w:val="28"/>
                <w:cs/>
              </w:rPr>
              <w:t>ค่าใช้จ่ายในการบริหาร</w:t>
            </w:r>
          </w:p>
        </w:tc>
        <w:tc>
          <w:tcPr>
            <w:tcW w:w="627" w:type="pct"/>
          </w:tcPr>
          <w:p w14:paraId="08CA2742" w14:textId="7F81F31B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4E50BC4F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A54F86C" w14:textId="50902505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78CAF2EA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CD5F73E" w14:textId="77AD99F0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17,802</w:t>
            </w:r>
          </w:p>
        </w:tc>
        <w:tc>
          <w:tcPr>
            <w:tcW w:w="144" w:type="pct"/>
          </w:tcPr>
          <w:p w14:paraId="577ABF4B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B097BD0" w14:textId="117B8D09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18,606</w:t>
            </w:r>
          </w:p>
        </w:tc>
      </w:tr>
      <w:tr w:rsidR="00B92292" w:rsidRPr="00FD522E" w14:paraId="192EAF93" w14:textId="77777777" w:rsidTr="4A0A8677">
        <w:tc>
          <w:tcPr>
            <w:tcW w:w="2160" w:type="pct"/>
            <w:vAlign w:val="bottom"/>
          </w:tcPr>
          <w:p w14:paraId="547A49E5" w14:textId="5B3DADEC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ซื้อสินทรัพย์</w:t>
            </w:r>
          </w:p>
        </w:tc>
        <w:tc>
          <w:tcPr>
            <w:tcW w:w="627" w:type="pct"/>
          </w:tcPr>
          <w:p w14:paraId="7271BC04" w14:textId="37585722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1046DFE4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A07D9D1" w14:textId="3196C831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</w:p>
        </w:tc>
        <w:tc>
          <w:tcPr>
            <w:tcW w:w="145" w:type="pct"/>
          </w:tcPr>
          <w:p w14:paraId="6A3BCBF0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30BAC0E" w14:textId="59F77F80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25,219</w:t>
            </w:r>
          </w:p>
        </w:tc>
        <w:tc>
          <w:tcPr>
            <w:tcW w:w="144" w:type="pct"/>
          </w:tcPr>
          <w:p w14:paraId="41D43DD9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655807B" w14:textId="4BDE52DB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17,719</w:t>
            </w:r>
          </w:p>
        </w:tc>
      </w:tr>
      <w:tr w:rsidR="00584EBD" w:rsidRPr="00FD522E" w14:paraId="729256FC" w14:textId="77777777" w:rsidTr="4A0A8677">
        <w:trPr>
          <w:trHeight w:val="353"/>
        </w:trPr>
        <w:tc>
          <w:tcPr>
            <w:tcW w:w="2160" w:type="pct"/>
          </w:tcPr>
          <w:p w14:paraId="1B8EFC22" w14:textId="77777777" w:rsidR="00584EBD" w:rsidRPr="00FD522E" w:rsidRDefault="00584EBD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576B5940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4C4BCF3B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359E241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7A498697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1BD4AC9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5EAEBA5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05EDEB4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B92292" w:rsidRPr="00FD522E" w14:paraId="24527B06" w14:textId="77777777" w:rsidTr="4A0A8677">
        <w:trPr>
          <w:trHeight w:val="353"/>
        </w:trPr>
        <w:tc>
          <w:tcPr>
            <w:tcW w:w="2160" w:type="pct"/>
          </w:tcPr>
          <w:p w14:paraId="3E1D8B81" w14:textId="088A944F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การร่วมค้า</w:t>
            </w:r>
          </w:p>
        </w:tc>
        <w:tc>
          <w:tcPr>
            <w:tcW w:w="627" w:type="pct"/>
          </w:tcPr>
          <w:p w14:paraId="0E7DBA85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08692DF4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148E81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1DABD2CB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3C266BF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3ECA5A6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89B993D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150548" w:rsidRPr="00FD522E" w14:paraId="2FF8839F" w14:textId="77777777" w:rsidTr="4A0A8677">
        <w:tc>
          <w:tcPr>
            <w:tcW w:w="2160" w:type="pct"/>
          </w:tcPr>
          <w:p w14:paraId="0B46620F" w14:textId="76ADD1B0" w:rsidR="00150548" w:rsidRPr="00FD522E" w:rsidRDefault="00150548" w:rsidP="001505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262C9ADD" w14:textId="1D17EBC5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151,617</w:t>
            </w:r>
          </w:p>
        </w:tc>
        <w:tc>
          <w:tcPr>
            <w:tcW w:w="145" w:type="pct"/>
          </w:tcPr>
          <w:p w14:paraId="183DD9B8" w14:textId="3FCEC68F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7D61B9F" w14:textId="7A818DF1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428,521</w:t>
            </w:r>
          </w:p>
        </w:tc>
        <w:tc>
          <w:tcPr>
            <w:tcW w:w="145" w:type="pct"/>
          </w:tcPr>
          <w:p w14:paraId="0BEE69F2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46331D2" w14:textId="310316D2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="Angsana New"/>
                <w:sz w:val="28"/>
                <w:szCs w:val="28"/>
                <w:cs/>
              </w:rPr>
              <w:t>48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FD522E">
              <w:rPr>
                <w:rFonts w:asciiTheme="majorBidi" w:hAnsiTheme="majorBidi" w:cs="Angsana New"/>
                <w:sz w:val="28"/>
                <w:szCs w:val="28"/>
                <w:cs/>
              </w:rPr>
              <w:t>812</w:t>
            </w:r>
          </w:p>
        </w:tc>
        <w:tc>
          <w:tcPr>
            <w:tcW w:w="144" w:type="pct"/>
          </w:tcPr>
          <w:p w14:paraId="7C7B1502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8E1F81F" w14:textId="47660D2F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87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,876</w:t>
            </w:r>
          </w:p>
        </w:tc>
      </w:tr>
      <w:tr w:rsidR="00150548" w:rsidRPr="00FD522E" w14:paraId="62FAF11F" w14:textId="77777777" w:rsidTr="4A0A8677">
        <w:tc>
          <w:tcPr>
            <w:tcW w:w="2160" w:type="pct"/>
            <w:vAlign w:val="bottom"/>
          </w:tcPr>
          <w:p w14:paraId="6BDE33BD" w14:textId="4DCD31DC" w:rsidR="00150548" w:rsidRPr="00FD522E" w:rsidRDefault="00150548" w:rsidP="001505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ดอกเบี้ยรับ</w:t>
            </w:r>
          </w:p>
        </w:tc>
        <w:tc>
          <w:tcPr>
            <w:tcW w:w="627" w:type="pct"/>
          </w:tcPr>
          <w:p w14:paraId="4673D6B7" w14:textId="39BC9E0A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2,438</w:t>
            </w:r>
          </w:p>
        </w:tc>
        <w:tc>
          <w:tcPr>
            <w:tcW w:w="145" w:type="pct"/>
          </w:tcPr>
          <w:p w14:paraId="65010A76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3FB44DA" w14:textId="4B8DB98D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709</w:t>
            </w:r>
          </w:p>
        </w:tc>
        <w:tc>
          <w:tcPr>
            <w:tcW w:w="145" w:type="pct"/>
          </w:tcPr>
          <w:p w14:paraId="098D664B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09A11E8" w14:textId="24605C90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="Angsana New"/>
                <w:sz w:val="28"/>
                <w:szCs w:val="28"/>
                <w:cs/>
              </w:rPr>
              <w:t>222</w:t>
            </w:r>
          </w:p>
        </w:tc>
        <w:tc>
          <w:tcPr>
            <w:tcW w:w="144" w:type="pct"/>
          </w:tcPr>
          <w:p w14:paraId="01ADAFC7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7F3D0522" w14:textId="7F6DE681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150548" w:rsidRPr="00FD522E" w14:paraId="4464D4C2" w14:textId="77777777" w:rsidTr="4A0A8677">
        <w:tc>
          <w:tcPr>
            <w:tcW w:w="2160" w:type="pct"/>
            <w:vAlign w:val="bottom"/>
          </w:tcPr>
          <w:p w14:paraId="50012846" w14:textId="0BA78F5E" w:rsidR="00150548" w:rsidRPr="00FD522E" w:rsidRDefault="00150548" w:rsidP="001505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5772E27D" w14:textId="1407A553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6,830</w:t>
            </w:r>
          </w:p>
        </w:tc>
        <w:tc>
          <w:tcPr>
            <w:tcW w:w="145" w:type="pct"/>
          </w:tcPr>
          <w:p w14:paraId="6D67C62D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2A9459" w14:textId="7C3CCAB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4,444</w:t>
            </w:r>
          </w:p>
        </w:tc>
        <w:tc>
          <w:tcPr>
            <w:tcW w:w="145" w:type="pct"/>
          </w:tcPr>
          <w:p w14:paraId="1989F8AB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D1585E5" w14:textId="5FC6E512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="Angsana New"/>
                <w:sz w:val="28"/>
                <w:szCs w:val="28"/>
                <w:cs/>
              </w:rPr>
              <w:t>3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FD522E">
              <w:rPr>
                <w:rFonts w:asciiTheme="majorBidi" w:hAnsiTheme="majorBidi" w:cs="Angsana New"/>
                <w:sz w:val="28"/>
                <w:szCs w:val="28"/>
                <w:cs/>
              </w:rPr>
              <w:t>755</w:t>
            </w:r>
          </w:p>
        </w:tc>
        <w:tc>
          <w:tcPr>
            <w:tcW w:w="144" w:type="pct"/>
          </w:tcPr>
          <w:p w14:paraId="1DBE90DD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2C82CA0" w14:textId="0ABDA95C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2,034</w:t>
            </w:r>
          </w:p>
        </w:tc>
      </w:tr>
      <w:tr w:rsidR="00150548" w:rsidRPr="00FD522E" w14:paraId="48B766DD" w14:textId="77777777" w:rsidTr="4A0A8677">
        <w:tc>
          <w:tcPr>
            <w:tcW w:w="2160" w:type="pct"/>
            <w:vAlign w:val="bottom"/>
          </w:tcPr>
          <w:p w14:paraId="6B430020" w14:textId="26EB4CAE" w:rsidR="00150548" w:rsidRPr="00FD522E" w:rsidRDefault="00150548" w:rsidP="001505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0468A9D0" w14:textId="045E23C4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1,796</w:t>
            </w:r>
          </w:p>
        </w:tc>
        <w:tc>
          <w:tcPr>
            <w:tcW w:w="145" w:type="pct"/>
          </w:tcPr>
          <w:p w14:paraId="3E47507A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0E72FD6" w14:textId="19DAD6D9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382</w:t>
            </w:r>
          </w:p>
        </w:tc>
        <w:tc>
          <w:tcPr>
            <w:tcW w:w="145" w:type="pct"/>
          </w:tcPr>
          <w:p w14:paraId="50230493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A736174" w14:textId="5A6321FC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676E881D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668ACBC" w14:textId="6EB6DCC9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301</w:t>
            </w:r>
          </w:p>
        </w:tc>
      </w:tr>
      <w:tr w:rsidR="00150548" w:rsidRPr="00FD522E" w14:paraId="531D381A" w14:textId="77777777" w:rsidTr="4A0A8677">
        <w:tc>
          <w:tcPr>
            <w:tcW w:w="2160" w:type="pct"/>
            <w:vAlign w:val="bottom"/>
          </w:tcPr>
          <w:p w14:paraId="6BD18C94" w14:textId="6904C519" w:rsidR="00150548" w:rsidRPr="00FD522E" w:rsidRDefault="00150548" w:rsidP="0015054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ค่าเช่าจ่าย</w:t>
            </w:r>
          </w:p>
        </w:tc>
        <w:tc>
          <w:tcPr>
            <w:tcW w:w="627" w:type="pct"/>
          </w:tcPr>
          <w:p w14:paraId="610B03AC" w14:textId="2A8EDC0A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59</w:t>
            </w:r>
          </w:p>
        </w:tc>
        <w:tc>
          <w:tcPr>
            <w:tcW w:w="145" w:type="pct"/>
          </w:tcPr>
          <w:p w14:paraId="7E98CBB3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CB99A6" w14:textId="373BAB28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32,968</w:t>
            </w:r>
          </w:p>
        </w:tc>
        <w:tc>
          <w:tcPr>
            <w:tcW w:w="145" w:type="pct"/>
          </w:tcPr>
          <w:p w14:paraId="0BD24675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CE59F1E" w14:textId="467FF3D1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="Angsana New"/>
                <w:sz w:val="28"/>
                <w:szCs w:val="28"/>
              </w:rPr>
              <w:t>59</w:t>
            </w:r>
          </w:p>
        </w:tc>
        <w:tc>
          <w:tcPr>
            <w:tcW w:w="144" w:type="pct"/>
          </w:tcPr>
          <w:p w14:paraId="3016069C" w14:textId="77777777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80857CD" w14:textId="6D70340B" w:rsidR="00150548" w:rsidRPr="00FD522E" w:rsidRDefault="00150548" w:rsidP="0015054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59</w:t>
            </w:r>
          </w:p>
        </w:tc>
      </w:tr>
      <w:tr w:rsidR="00B92292" w:rsidRPr="00FD522E" w14:paraId="33A2280F" w14:textId="77777777" w:rsidTr="4A0A8677">
        <w:tc>
          <w:tcPr>
            <w:tcW w:w="2160" w:type="pct"/>
            <w:vAlign w:val="bottom"/>
          </w:tcPr>
          <w:p w14:paraId="31951195" w14:textId="0962F5B5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3ED06083" w14:textId="0B8F0943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5B136432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1F7AD81" w14:textId="5CC1A2CA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65C7F172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2869C79" w14:textId="37FC1515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12DA3AD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ECF5E6" w14:textId="1D85FB08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B92292" w:rsidRPr="00FD522E" w14:paraId="64148BBB" w14:textId="77777777" w:rsidTr="4A0A8677">
        <w:trPr>
          <w:trHeight w:val="263"/>
        </w:trPr>
        <w:tc>
          <w:tcPr>
            <w:tcW w:w="2160" w:type="pct"/>
          </w:tcPr>
          <w:p w14:paraId="14A8B776" w14:textId="77777777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627" w:type="pct"/>
          </w:tcPr>
          <w:p w14:paraId="2792F58C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4BE2C0DE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50DE9A7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11C97FD1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A3927B9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DB5EA40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6E897CE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2746E0" w:rsidRPr="00FD522E" w14:paraId="6F0BBFD9" w14:textId="77777777" w:rsidTr="4A0A8677">
        <w:tc>
          <w:tcPr>
            <w:tcW w:w="2160" w:type="pct"/>
          </w:tcPr>
          <w:p w14:paraId="0341733B" w14:textId="729A7467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00EE604D" w14:textId="6DFA631C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15,133</w:t>
            </w:r>
          </w:p>
        </w:tc>
        <w:tc>
          <w:tcPr>
            <w:tcW w:w="145" w:type="pct"/>
          </w:tcPr>
          <w:p w14:paraId="53F1107D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21263D1" w14:textId="78E93B64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7,416</w:t>
            </w:r>
          </w:p>
        </w:tc>
        <w:tc>
          <w:tcPr>
            <w:tcW w:w="145" w:type="pct"/>
          </w:tcPr>
          <w:p w14:paraId="768C42E8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DEFB364" w14:textId="265839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9,575</w:t>
            </w:r>
          </w:p>
        </w:tc>
        <w:tc>
          <w:tcPr>
            <w:tcW w:w="144" w:type="pct"/>
          </w:tcPr>
          <w:p w14:paraId="6FC1FFEE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084505D" w14:textId="5CBFD3A0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5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,079</w:t>
            </w:r>
          </w:p>
        </w:tc>
      </w:tr>
      <w:tr w:rsidR="002746E0" w:rsidRPr="00FD522E" w14:paraId="79216F53" w14:textId="77777777" w:rsidTr="4A0A8677">
        <w:tc>
          <w:tcPr>
            <w:tcW w:w="2160" w:type="pct"/>
          </w:tcPr>
          <w:p w14:paraId="49A0EA9E" w14:textId="5403390D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="Angsana New" w:hint="cs"/>
                <w:sz w:val="28"/>
                <w:szCs w:val="28"/>
                <w:cs/>
              </w:rPr>
              <w:t>เงินปันผลรับ</w:t>
            </w:r>
          </w:p>
        </w:tc>
        <w:tc>
          <w:tcPr>
            <w:tcW w:w="627" w:type="pct"/>
          </w:tcPr>
          <w:p w14:paraId="3D5579BA" w14:textId="39B918BE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93,485</w:t>
            </w:r>
          </w:p>
        </w:tc>
        <w:tc>
          <w:tcPr>
            <w:tcW w:w="145" w:type="pct"/>
          </w:tcPr>
          <w:p w14:paraId="132BB59B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E2B768" w14:textId="2698671D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10,815</w:t>
            </w:r>
          </w:p>
        </w:tc>
        <w:tc>
          <w:tcPr>
            <w:tcW w:w="145" w:type="pct"/>
          </w:tcPr>
          <w:p w14:paraId="2AA2B7D2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F72BF1E" w14:textId="438873B3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26,259</w:t>
            </w:r>
          </w:p>
        </w:tc>
        <w:tc>
          <w:tcPr>
            <w:tcW w:w="144" w:type="pct"/>
          </w:tcPr>
          <w:p w14:paraId="301AB4D8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B989F3C" w14:textId="46268E72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2746E0" w:rsidRPr="00FD522E" w14:paraId="33DE4B3B" w14:textId="77777777" w:rsidTr="4A0A8677">
        <w:trPr>
          <w:trHeight w:val="317"/>
        </w:trPr>
        <w:tc>
          <w:tcPr>
            <w:tcW w:w="2160" w:type="pct"/>
          </w:tcPr>
          <w:p w14:paraId="39F51037" w14:textId="3FBCEE4C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097BE38D" w14:textId="0CF6F656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3,022</w:t>
            </w:r>
          </w:p>
        </w:tc>
        <w:tc>
          <w:tcPr>
            <w:tcW w:w="145" w:type="pct"/>
          </w:tcPr>
          <w:p w14:paraId="70D55C54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44406FD" w14:textId="2321FB1C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2,372</w:t>
            </w:r>
          </w:p>
        </w:tc>
        <w:tc>
          <w:tcPr>
            <w:tcW w:w="145" w:type="pct"/>
          </w:tcPr>
          <w:p w14:paraId="00CCF726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2321B1C" w14:textId="672A5F34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2,847</w:t>
            </w:r>
          </w:p>
        </w:tc>
        <w:tc>
          <w:tcPr>
            <w:tcW w:w="144" w:type="pct"/>
          </w:tcPr>
          <w:p w14:paraId="6746E4C0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5C28E6A" w14:textId="639FFF61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2,175</w:t>
            </w:r>
          </w:p>
        </w:tc>
      </w:tr>
      <w:tr w:rsidR="002746E0" w:rsidRPr="00FD522E" w14:paraId="10234430" w14:textId="77777777" w:rsidTr="4A0A8677">
        <w:trPr>
          <w:trHeight w:val="317"/>
        </w:trPr>
        <w:tc>
          <w:tcPr>
            <w:tcW w:w="2160" w:type="pct"/>
          </w:tcPr>
          <w:p w14:paraId="71F8DE49" w14:textId="174E923A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ค่าบริการจ่าย</w:t>
            </w:r>
          </w:p>
        </w:tc>
        <w:tc>
          <w:tcPr>
            <w:tcW w:w="627" w:type="pct"/>
          </w:tcPr>
          <w:p w14:paraId="73749E23" w14:textId="7954F564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16,335</w:t>
            </w:r>
          </w:p>
        </w:tc>
        <w:tc>
          <w:tcPr>
            <w:tcW w:w="145" w:type="pct"/>
          </w:tcPr>
          <w:p w14:paraId="5BE39C39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5ED2C1F" w14:textId="63F62DF5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13,502</w:t>
            </w:r>
          </w:p>
        </w:tc>
        <w:tc>
          <w:tcPr>
            <w:tcW w:w="145" w:type="pct"/>
          </w:tcPr>
          <w:p w14:paraId="36C26CF1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BDA1E8F" w14:textId="2CAD44E2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="Angsana New"/>
                <w:sz w:val="28"/>
                <w:szCs w:val="28"/>
                <w:cs/>
              </w:rPr>
              <w:t>12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FD522E">
              <w:rPr>
                <w:rFonts w:asciiTheme="majorBidi" w:hAnsiTheme="majorBidi" w:cs="Angsana New"/>
                <w:sz w:val="28"/>
                <w:szCs w:val="28"/>
                <w:cs/>
              </w:rPr>
              <w:t>996</w:t>
            </w:r>
          </w:p>
        </w:tc>
        <w:tc>
          <w:tcPr>
            <w:tcW w:w="144" w:type="pct"/>
          </w:tcPr>
          <w:p w14:paraId="59D338F4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173CBCCA" w14:textId="1EF2CF4B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11,212</w:t>
            </w:r>
          </w:p>
        </w:tc>
      </w:tr>
      <w:tr w:rsidR="00B92292" w:rsidRPr="00FD522E" w14:paraId="3234E73F" w14:textId="77777777" w:rsidTr="4A0A8677">
        <w:trPr>
          <w:trHeight w:val="317"/>
        </w:trPr>
        <w:tc>
          <w:tcPr>
            <w:tcW w:w="2160" w:type="pct"/>
          </w:tcPr>
          <w:p w14:paraId="0CAB6E82" w14:textId="77777777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27BB17F7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4F93350C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D66F0CA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513050A5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592ACEC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700B18D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0A84390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584EBD" w:rsidRPr="00FD522E" w14:paraId="5012C964" w14:textId="77777777" w:rsidTr="4A0A8677">
        <w:trPr>
          <w:trHeight w:val="317"/>
        </w:trPr>
        <w:tc>
          <w:tcPr>
            <w:tcW w:w="2160" w:type="pct"/>
          </w:tcPr>
          <w:p w14:paraId="484CB4CA" w14:textId="77777777" w:rsidR="00584EBD" w:rsidRPr="00FD522E" w:rsidRDefault="00584EBD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41C0938E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13E99730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359D5CC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286B9FEB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3E2C5AD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DC64660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A86CA7B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584EBD" w:rsidRPr="00FD522E" w14:paraId="3E594166" w14:textId="77777777" w:rsidTr="4A0A8677">
        <w:trPr>
          <w:trHeight w:val="317"/>
        </w:trPr>
        <w:tc>
          <w:tcPr>
            <w:tcW w:w="2160" w:type="pct"/>
          </w:tcPr>
          <w:p w14:paraId="3C423BBF" w14:textId="77777777" w:rsidR="00584EBD" w:rsidRPr="00FD522E" w:rsidRDefault="00584EBD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7" w:type="pct"/>
          </w:tcPr>
          <w:p w14:paraId="53FAF4AA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5D88F546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A365E43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42CB1664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426E34E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2EAED2B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9996F8C" w14:textId="77777777" w:rsidR="00584EBD" w:rsidRPr="00FD522E" w:rsidRDefault="00584EBD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B92292" w:rsidRPr="00FD522E" w14:paraId="1D2296F9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4F0AF716" w14:textId="77777777" w:rsidR="00631AF9" w:rsidRPr="00FD522E" w:rsidRDefault="00631AF9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  <w:p w14:paraId="70DFF57F" w14:textId="20BB5DD2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th-TH"/>
              </w:rPr>
              <w:lastRenderedPageBreak/>
              <w:t>บุคคลหรือกิจการอื่นที่เกี่ยวข้องกัน</w:t>
            </w:r>
          </w:p>
        </w:tc>
        <w:tc>
          <w:tcPr>
            <w:tcW w:w="627" w:type="pct"/>
          </w:tcPr>
          <w:p w14:paraId="5ADA03F1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78D629A9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B0934ED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3B403DBE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2A8D6D1A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</w:tcPr>
          <w:p w14:paraId="0E9F5870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121079F0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2746E0" w:rsidRPr="00FD522E" w14:paraId="2D51F98B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D08939D" w14:textId="60985F7B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ขายสินค้าหรือการให้บริการ</w:t>
            </w:r>
          </w:p>
        </w:tc>
        <w:tc>
          <w:tcPr>
            <w:tcW w:w="627" w:type="pct"/>
          </w:tcPr>
          <w:p w14:paraId="3D13B0B9" w14:textId="4C078C1B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6,</w:t>
            </w:r>
            <w:r w:rsidR="00965773" w:rsidRPr="00FD522E">
              <w:rPr>
                <w:rFonts w:asciiTheme="majorBidi" w:hAnsiTheme="majorBidi" w:cstheme="majorBidi"/>
                <w:sz w:val="28"/>
                <w:szCs w:val="28"/>
              </w:rPr>
              <w:t>157,379</w:t>
            </w:r>
          </w:p>
        </w:tc>
        <w:tc>
          <w:tcPr>
            <w:tcW w:w="145" w:type="pct"/>
          </w:tcPr>
          <w:p w14:paraId="376F7602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A0F0B89" w14:textId="4B9C66AE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6,091,404</w:t>
            </w:r>
          </w:p>
        </w:tc>
        <w:tc>
          <w:tcPr>
            <w:tcW w:w="145" w:type="pct"/>
          </w:tcPr>
          <w:p w14:paraId="3E3A5452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EC1A78D" w14:textId="0AC5DEF1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="Angsana New"/>
                <w:sz w:val="28"/>
                <w:szCs w:val="28"/>
                <w:cs/>
              </w:rPr>
              <w:t>4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FD522E">
              <w:rPr>
                <w:rFonts w:asciiTheme="majorBidi" w:hAnsiTheme="majorBidi" w:cs="Angsana New"/>
                <w:sz w:val="28"/>
                <w:szCs w:val="28"/>
                <w:cs/>
              </w:rPr>
              <w:t>3</w:t>
            </w:r>
            <w:r w:rsidR="00965773" w:rsidRPr="00FD522E">
              <w:rPr>
                <w:rFonts w:asciiTheme="majorBidi" w:hAnsiTheme="majorBidi" w:cs="Angsana New"/>
                <w:sz w:val="28"/>
                <w:szCs w:val="28"/>
              </w:rPr>
              <w:t>60,954</w:t>
            </w:r>
          </w:p>
        </w:tc>
        <w:tc>
          <w:tcPr>
            <w:tcW w:w="144" w:type="pct"/>
          </w:tcPr>
          <w:p w14:paraId="4645BD4A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C7B9D64" w14:textId="36EBEC4C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4,586,755</w:t>
            </w:r>
          </w:p>
        </w:tc>
      </w:tr>
      <w:tr w:rsidR="002746E0" w:rsidRPr="00FD522E" w14:paraId="2755BEEA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6F3C4308" w14:textId="0F900B40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เงินปันผลรับและดอกเบี้ยรับ</w:t>
            </w:r>
          </w:p>
        </w:tc>
        <w:tc>
          <w:tcPr>
            <w:tcW w:w="627" w:type="pct"/>
          </w:tcPr>
          <w:p w14:paraId="75E4786C" w14:textId="27ECF724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1,785</w:t>
            </w:r>
          </w:p>
        </w:tc>
        <w:tc>
          <w:tcPr>
            <w:tcW w:w="145" w:type="pct"/>
          </w:tcPr>
          <w:p w14:paraId="58ECC470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0E38EA9C" w14:textId="2E61148F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2,379</w:t>
            </w:r>
          </w:p>
        </w:tc>
        <w:tc>
          <w:tcPr>
            <w:tcW w:w="145" w:type="pct"/>
          </w:tcPr>
          <w:p w14:paraId="388D280E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1A468292" w14:textId="408AB2EC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E0BDA95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47CD3ACE" w14:textId="6A4D7B26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2746E0" w:rsidRPr="00FD522E" w14:paraId="5C48E1D0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3CDF18D8" w14:textId="7BEC3B5B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55C8FE05" w14:textId="48D1DFB1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7,387</w:t>
            </w:r>
          </w:p>
        </w:tc>
        <w:tc>
          <w:tcPr>
            <w:tcW w:w="145" w:type="pct"/>
          </w:tcPr>
          <w:p w14:paraId="1AC5E0B5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344A3FE5" w14:textId="0EE37908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6,933</w:t>
            </w:r>
          </w:p>
        </w:tc>
        <w:tc>
          <w:tcPr>
            <w:tcW w:w="145" w:type="pct"/>
          </w:tcPr>
          <w:p w14:paraId="1F81FA40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86A3CB8" w14:textId="2147194A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6,313</w:t>
            </w:r>
          </w:p>
        </w:tc>
        <w:tc>
          <w:tcPr>
            <w:tcW w:w="144" w:type="pct"/>
          </w:tcPr>
          <w:p w14:paraId="7EA84604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18930C3B" w14:textId="24111C1F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6,671</w:t>
            </w:r>
          </w:p>
        </w:tc>
      </w:tr>
      <w:tr w:rsidR="002746E0" w:rsidRPr="00FD522E" w14:paraId="58754625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495F7315" w14:textId="0E6ED321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ค่าเช่า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และค่าบริการ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จ่าย</w:t>
            </w:r>
          </w:p>
        </w:tc>
        <w:tc>
          <w:tcPr>
            <w:tcW w:w="627" w:type="pct"/>
          </w:tcPr>
          <w:p w14:paraId="6DCEC7BD" w14:textId="367F6B4F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114,343</w:t>
            </w:r>
          </w:p>
        </w:tc>
        <w:tc>
          <w:tcPr>
            <w:tcW w:w="145" w:type="pct"/>
          </w:tcPr>
          <w:p w14:paraId="30D19911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3EA014E" w14:textId="69DE91E1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86,762</w:t>
            </w:r>
          </w:p>
        </w:tc>
        <w:tc>
          <w:tcPr>
            <w:tcW w:w="145" w:type="pct"/>
          </w:tcPr>
          <w:p w14:paraId="73410F42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21F355FB" w14:textId="6533A44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40,624</w:t>
            </w:r>
          </w:p>
        </w:tc>
        <w:tc>
          <w:tcPr>
            <w:tcW w:w="144" w:type="pct"/>
          </w:tcPr>
          <w:p w14:paraId="0F365388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322F379D" w14:textId="5B956D5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31,036</w:t>
            </w:r>
          </w:p>
        </w:tc>
      </w:tr>
      <w:tr w:rsidR="002746E0" w:rsidRPr="00FD522E" w14:paraId="4100B567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610D78E" w14:textId="693601F5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ค่าใช้จ่ายในการบริหาร</w:t>
            </w:r>
          </w:p>
        </w:tc>
        <w:tc>
          <w:tcPr>
            <w:tcW w:w="627" w:type="pct"/>
          </w:tcPr>
          <w:p w14:paraId="6F2A1B74" w14:textId="51447FA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75,006</w:t>
            </w:r>
          </w:p>
        </w:tc>
        <w:tc>
          <w:tcPr>
            <w:tcW w:w="145" w:type="pct"/>
          </w:tcPr>
          <w:p w14:paraId="3D6C2C2C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9E777B6" w14:textId="08A7B42B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80,142</w:t>
            </w:r>
          </w:p>
        </w:tc>
        <w:tc>
          <w:tcPr>
            <w:tcW w:w="145" w:type="pct"/>
          </w:tcPr>
          <w:p w14:paraId="3FE87841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545A2842" w14:textId="423BB8B4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68,445</w:t>
            </w:r>
          </w:p>
        </w:tc>
        <w:tc>
          <w:tcPr>
            <w:tcW w:w="144" w:type="pct"/>
          </w:tcPr>
          <w:p w14:paraId="21C7533B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76D0BD72" w14:textId="57311C8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75,666</w:t>
            </w:r>
          </w:p>
        </w:tc>
      </w:tr>
      <w:tr w:rsidR="002746E0" w:rsidRPr="00FD522E" w14:paraId="1B8066C2" w14:textId="77777777" w:rsidTr="4A0A8677">
        <w:trPr>
          <w:trHeight w:val="317"/>
        </w:trPr>
        <w:tc>
          <w:tcPr>
            <w:tcW w:w="2160" w:type="pct"/>
            <w:vAlign w:val="bottom"/>
          </w:tcPr>
          <w:p w14:paraId="21785C6C" w14:textId="322A7823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ดอกเบี้ยจ่าย</w:t>
            </w:r>
          </w:p>
        </w:tc>
        <w:tc>
          <w:tcPr>
            <w:tcW w:w="627" w:type="pct"/>
          </w:tcPr>
          <w:p w14:paraId="217E6E68" w14:textId="4BE20E39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1,713</w:t>
            </w:r>
          </w:p>
        </w:tc>
        <w:tc>
          <w:tcPr>
            <w:tcW w:w="145" w:type="pct"/>
          </w:tcPr>
          <w:p w14:paraId="0A5E5716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603FAF85" w14:textId="306C71BF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1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2,286</w:t>
            </w:r>
          </w:p>
        </w:tc>
        <w:tc>
          <w:tcPr>
            <w:tcW w:w="145" w:type="pct"/>
          </w:tcPr>
          <w:p w14:paraId="063D7AEE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7FA1A85E" w14:textId="0829A9BC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7C508EB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5CF4196E" w14:textId="796BDB06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B92292" w:rsidRPr="00FD522E" w14:paraId="22274D40" w14:textId="77777777" w:rsidTr="4A0A8677">
        <w:trPr>
          <w:trHeight w:val="317"/>
        </w:trPr>
        <w:tc>
          <w:tcPr>
            <w:tcW w:w="2160" w:type="pct"/>
          </w:tcPr>
          <w:p w14:paraId="27F2D321" w14:textId="77777777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627" w:type="pct"/>
          </w:tcPr>
          <w:p w14:paraId="299A6ABD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5" w:type="pct"/>
          </w:tcPr>
          <w:p w14:paraId="23FD8EA8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51568D22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  <w:cs/>
              </w:rPr>
            </w:pPr>
          </w:p>
        </w:tc>
        <w:tc>
          <w:tcPr>
            <w:tcW w:w="145" w:type="pct"/>
          </w:tcPr>
          <w:p w14:paraId="007143D9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625" w:type="pct"/>
          </w:tcPr>
          <w:p w14:paraId="14447DED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144" w:type="pct"/>
          </w:tcPr>
          <w:p w14:paraId="229FB961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0"/>
                <w:szCs w:val="20"/>
              </w:rPr>
            </w:pPr>
          </w:p>
        </w:tc>
        <w:tc>
          <w:tcPr>
            <w:tcW w:w="577" w:type="pct"/>
          </w:tcPr>
          <w:p w14:paraId="649779C4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B92292" w:rsidRPr="00FD522E" w14:paraId="7E23FBD3" w14:textId="77777777" w:rsidTr="4A0A8677">
        <w:tc>
          <w:tcPr>
            <w:tcW w:w="2160" w:type="pct"/>
          </w:tcPr>
          <w:p w14:paraId="41EA1389" w14:textId="77777777" w:rsidR="00B92292" w:rsidRPr="00FD522E" w:rsidRDefault="00B92292" w:rsidP="00B92292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ผู้บริหารสำคัญ</w:t>
            </w:r>
          </w:p>
        </w:tc>
        <w:tc>
          <w:tcPr>
            <w:tcW w:w="627" w:type="pct"/>
          </w:tcPr>
          <w:p w14:paraId="4BFC41F1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277A85DB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226DEB17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6DE0A499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E177A37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5B87AE7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514FD179" w14:textId="77777777" w:rsidR="00B92292" w:rsidRPr="00FD522E" w:rsidRDefault="00B92292" w:rsidP="00B92292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</w:tr>
      <w:tr w:rsidR="002746E0" w:rsidRPr="00FD522E" w14:paraId="428586DA" w14:textId="77777777" w:rsidTr="4A0A8677">
        <w:tc>
          <w:tcPr>
            <w:tcW w:w="2160" w:type="pct"/>
          </w:tcPr>
          <w:p w14:paraId="4580CAEF" w14:textId="77777777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รายได้จากการให้บริการ</w:t>
            </w:r>
          </w:p>
        </w:tc>
        <w:tc>
          <w:tcPr>
            <w:tcW w:w="627" w:type="pct"/>
          </w:tcPr>
          <w:p w14:paraId="78F60145" w14:textId="5B8E3F7A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2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GB"/>
              </w:rPr>
              <w:t>848</w:t>
            </w:r>
          </w:p>
        </w:tc>
        <w:tc>
          <w:tcPr>
            <w:tcW w:w="145" w:type="pct"/>
          </w:tcPr>
          <w:p w14:paraId="109BBB17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165211F" w14:textId="7FC0709C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1,118</w:t>
            </w:r>
          </w:p>
        </w:tc>
        <w:tc>
          <w:tcPr>
            <w:tcW w:w="145" w:type="pct"/>
          </w:tcPr>
          <w:p w14:paraId="5FB46BD7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799FF2F" w14:textId="0679D6E8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59DF6D03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6B65FC1B" w14:textId="36A3C3E9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07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</w:tr>
      <w:tr w:rsidR="002746E0" w:rsidRPr="00FD522E" w14:paraId="4BCF8003" w14:textId="77777777" w:rsidTr="4A0A8677">
        <w:tc>
          <w:tcPr>
            <w:tcW w:w="2160" w:type="pct"/>
          </w:tcPr>
          <w:p w14:paraId="16D0165F" w14:textId="20B8109D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627" w:type="pct"/>
          </w:tcPr>
          <w:p w14:paraId="47F6F9D3" w14:textId="7B261E08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23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GB"/>
              </w:rPr>
              <w:t>-</w:t>
            </w:r>
          </w:p>
        </w:tc>
        <w:tc>
          <w:tcPr>
            <w:tcW w:w="145" w:type="pct"/>
          </w:tcPr>
          <w:p w14:paraId="68DB0025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34A18C3F" w14:textId="14AD01AB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4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900</w:t>
            </w:r>
          </w:p>
        </w:tc>
        <w:tc>
          <w:tcPr>
            <w:tcW w:w="145" w:type="pct"/>
          </w:tcPr>
          <w:p w14:paraId="348E0994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812518D" w14:textId="0B36463F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09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1CF5F73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B8D6E5C" w14:textId="439F9DE2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900</w:t>
            </w:r>
          </w:p>
        </w:tc>
      </w:tr>
      <w:tr w:rsidR="002746E0" w:rsidRPr="00FD522E" w14:paraId="641BCF1E" w14:textId="77777777" w:rsidTr="4A0A8677">
        <w:tc>
          <w:tcPr>
            <w:tcW w:w="2160" w:type="pct"/>
            <w:shd w:val="clear" w:color="auto" w:fill="FFFFFF" w:themeFill="background1"/>
          </w:tcPr>
          <w:p w14:paraId="18E31818" w14:textId="77777777" w:rsidR="002746E0" w:rsidRPr="00FD522E" w:rsidRDefault="002746E0" w:rsidP="002746E0">
            <w:pPr>
              <w:tabs>
                <w:tab w:val="clear" w:pos="3515"/>
                <w:tab w:val="clear" w:pos="3742"/>
              </w:tabs>
              <w:spacing w:line="356" w:lineRule="exact"/>
              <w:ind w:right="-138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ค่าตอบแทนผู้บริหารสำคัญ</w:t>
            </w:r>
            <w:r w:rsidRPr="00FD522E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627" w:type="pct"/>
          </w:tcPr>
          <w:p w14:paraId="5B2017C0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5" w:type="pct"/>
          </w:tcPr>
          <w:p w14:paraId="793C0214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E28B799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45" w:type="pct"/>
          </w:tcPr>
          <w:p w14:paraId="4B1825A6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8692C90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0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5DF99A7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577" w:type="pct"/>
          </w:tcPr>
          <w:p w14:paraId="1E1699ED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2746E0" w:rsidRPr="00FD522E" w14:paraId="4E8B7FFC" w14:textId="77777777" w:rsidTr="4A0A8677">
        <w:tc>
          <w:tcPr>
            <w:tcW w:w="2160" w:type="pct"/>
            <w:shd w:val="clear" w:color="auto" w:fill="FFFFFF" w:themeFill="background1"/>
          </w:tcPr>
          <w:p w14:paraId="19E5B0AE" w14:textId="77777777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ind w:left="160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ผลประโยชน์ระยะสั้นของพนักงาน</w:t>
            </w:r>
          </w:p>
        </w:tc>
        <w:tc>
          <w:tcPr>
            <w:tcW w:w="627" w:type="pct"/>
          </w:tcPr>
          <w:p w14:paraId="1BB7C394" w14:textId="67587506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63,614</w:t>
            </w:r>
          </w:p>
        </w:tc>
        <w:tc>
          <w:tcPr>
            <w:tcW w:w="145" w:type="pct"/>
          </w:tcPr>
          <w:p w14:paraId="73D6B95D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F921242" w14:textId="5C7634F1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47,568</w:t>
            </w:r>
          </w:p>
        </w:tc>
        <w:tc>
          <w:tcPr>
            <w:tcW w:w="145" w:type="pct"/>
          </w:tcPr>
          <w:p w14:paraId="71D32FFC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DE4D7B9" w14:textId="00586F6C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49,035</w:t>
            </w:r>
          </w:p>
        </w:tc>
        <w:tc>
          <w:tcPr>
            <w:tcW w:w="144" w:type="pct"/>
          </w:tcPr>
          <w:p w14:paraId="5F34B3BD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3E04A35" w14:textId="7A4169BB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35,569</w:t>
            </w:r>
          </w:p>
        </w:tc>
      </w:tr>
      <w:tr w:rsidR="002746E0" w:rsidRPr="00FD522E" w14:paraId="4F0DC902" w14:textId="77777777" w:rsidTr="4A0A8677">
        <w:tc>
          <w:tcPr>
            <w:tcW w:w="2160" w:type="pct"/>
            <w:shd w:val="clear" w:color="auto" w:fill="FFFFFF" w:themeFill="background1"/>
          </w:tcPr>
          <w:p w14:paraId="58B9D13E" w14:textId="77777777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ind w:left="160"/>
              <w:jc w:val="thaiDistribute"/>
              <w:rPr>
                <w:rFonts w:asciiTheme="majorBidi" w:hAnsiTheme="majorBidi" w:cstheme="majorBidi"/>
                <w:i/>
                <w:iCs/>
                <w:color w:val="0000FF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ผลประโยชน์หลังออกจากงาน</w:t>
            </w:r>
          </w:p>
        </w:tc>
        <w:tc>
          <w:tcPr>
            <w:tcW w:w="627" w:type="pct"/>
          </w:tcPr>
          <w:p w14:paraId="6B9D2A89" w14:textId="478E5480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3,020</w:t>
            </w:r>
          </w:p>
        </w:tc>
        <w:tc>
          <w:tcPr>
            <w:tcW w:w="145" w:type="pct"/>
          </w:tcPr>
          <w:p w14:paraId="0775C302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4BC6D34E" w14:textId="6DDE6DAA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2,558</w:t>
            </w:r>
          </w:p>
        </w:tc>
        <w:tc>
          <w:tcPr>
            <w:tcW w:w="145" w:type="pct"/>
          </w:tcPr>
          <w:p w14:paraId="25A53E4A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F536663" w14:textId="5BB7340F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2,594</w:t>
            </w:r>
          </w:p>
        </w:tc>
        <w:tc>
          <w:tcPr>
            <w:tcW w:w="144" w:type="pct"/>
          </w:tcPr>
          <w:p w14:paraId="4D8BC512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77" w:type="pct"/>
          </w:tcPr>
          <w:p w14:paraId="06142CF8" w14:textId="2ECC0EBE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2,222</w:t>
            </w:r>
          </w:p>
        </w:tc>
      </w:tr>
      <w:tr w:rsidR="002746E0" w:rsidRPr="00FD522E" w14:paraId="1516BC0D" w14:textId="77777777" w:rsidTr="4A0A8677">
        <w:tc>
          <w:tcPr>
            <w:tcW w:w="2160" w:type="pct"/>
            <w:shd w:val="clear" w:color="auto" w:fill="FFFFFF" w:themeFill="background1"/>
          </w:tcPr>
          <w:p w14:paraId="5EE5444A" w14:textId="77777777" w:rsidR="002746E0" w:rsidRPr="00FD522E" w:rsidRDefault="002746E0" w:rsidP="002746E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356" w:lineRule="exact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รวมค่าตอบแทนผู้บริหารสำคัญ</w:t>
            </w:r>
          </w:p>
        </w:tc>
        <w:tc>
          <w:tcPr>
            <w:tcW w:w="627" w:type="pct"/>
            <w:tcBorders>
              <w:top w:val="single" w:sz="4" w:space="0" w:color="auto"/>
              <w:bottom w:val="double" w:sz="4" w:space="0" w:color="auto"/>
            </w:tcBorders>
          </w:tcPr>
          <w:p w14:paraId="1C79C0AC" w14:textId="5D0EFE09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4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66,634</w:t>
            </w:r>
          </w:p>
        </w:tc>
        <w:tc>
          <w:tcPr>
            <w:tcW w:w="145" w:type="pct"/>
          </w:tcPr>
          <w:p w14:paraId="05E14EA5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</w:tcPr>
          <w:p w14:paraId="2F92C059" w14:textId="795B4ED6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50,126</w:t>
            </w:r>
          </w:p>
        </w:tc>
        <w:tc>
          <w:tcPr>
            <w:tcW w:w="145" w:type="pct"/>
          </w:tcPr>
          <w:p w14:paraId="2BE9D6D9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44E4055E" w14:textId="12D490FE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7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51,629</w:t>
            </w:r>
          </w:p>
        </w:tc>
        <w:tc>
          <w:tcPr>
            <w:tcW w:w="144" w:type="pct"/>
          </w:tcPr>
          <w:p w14:paraId="7AAECC60" w14:textId="77777777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356" w:lineRule="exact"/>
              <w:ind w:left="-115" w:right="-20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577" w:type="pct"/>
            <w:tcBorders>
              <w:top w:val="single" w:sz="4" w:space="0" w:color="auto"/>
              <w:bottom w:val="double" w:sz="4" w:space="0" w:color="auto"/>
            </w:tcBorders>
          </w:tcPr>
          <w:p w14:paraId="1EE367ED" w14:textId="6EC1FC4C" w:rsidR="002746E0" w:rsidRPr="00FD522E" w:rsidRDefault="002746E0" w:rsidP="002746E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2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37,791</w:t>
            </w:r>
          </w:p>
        </w:tc>
      </w:tr>
      <w:bookmarkEnd w:id="2"/>
    </w:tbl>
    <w:p w14:paraId="2CA113B7" w14:textId="77777777" w:rsidR="008615C5" w:rsidRPr="00FD522E" w:rsidRDefault="008615C5" w:rsidP="00AA667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356" w:lineRule="exact"/>
        <w:rPr>
          <w:rFonts w:asciiTheme="majorBidi" w:hAnsiTheme="majorBidi" w:cstheme="majorBidi"/>
          <w:sz w:val="28"/>
          <w:szCs w:val="28"/>
        </w:rPr>
      </w:pPr>
    </w:p>
    <w:tbl>
      <w:tblPr>
        <w:tblW w:w="936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4043"/>
        <w:gridCol w:w="1162"/>
        <w:gridCol w:w="269"/>
        <w:gridCol w:w="1088"/>
        <w:gridCol w:w="270"/>
        <w:gridCol w:w="1170"/>
        <w:gridCol w:w="270"/>
        <w:gridCol w:w="1088"/>
      </w:tblGrid>
      <w:tr w:rsidR="00F654B1" w:rsidRPr="00FD522E" w14:paraId="055EA8C1" w14:textId="77777777" w:rsidTr="00D1766E">
        <w:trPr>
          <w:tblHeader/>
        </w:trPr>
        <w:tc>
          <w:tcPr>
            <w:tcW w:w="2160" w:type="pct"/>
          </w:tcPr>
          <w:p w14:paraId="664A6326" w14:textId="77777777" w:rsidR="00F654B1" w:rsidRPr="00FD522E" w:rsidRDefault="00F654B1" w:rsidP="00A202E1">
            <w:pPr>
              <w:pStyle w:val="Heading2"/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-45"/>
              <w:jc w:val="thaiDistribute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ยอดคงเหลือกับบุคคลหรือกิจการที่เกี่ยวข้องกัน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46" w:type="pct"/>
            <w:gridSpan w:val="3"/>
          </w:tcPr>
          <w:p w14:paraId="4ECA8B7C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144" w:type="pct"/>
          </w:tcPr>
          <w:p w14:paraId="4B55F65A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350" w:type="pct"/>
            <w:gridSpan w:val="3"/>
          </w:tcPr>
          <w:p w14:paraId="3BD8C086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6A5845" w:rsidRPr="00FD522E" w14:paraId="26218588" w14:textId="77777777" w:rsidTr="00D1766E">
        <w:trPr>
          <w:tblHeader/>
        </w:trPr>
        <w:tc>
          <w:tcPr>
            <w:tcW w:w="2160" w:type="pct"/>
          </w:tcPr>
          <w:p w14:paraId="1B7C9FF3" w14:textId="71A82D4C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1" w:type="pct"/>
            <w:vAlign w:val="center"/>
          </w:tcPr>
          <w:p w14:paraId="1710EAB9" w14:textId="15C8182E" w:rsidR="00F654B1" w:rsidRPr="00FD522E" w:rsidRDefault="00970BDC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3</w:t>
            </w:r>
            <w:r w:rsidR="007C30FD" w:rsidRPr="00FD522E">
              <w:rPr>
                <w:rFonts w:asciiTheme="majorBidi" w:hAnsiTheme="majorBidi" w:cstheme="majorBidi"/>
                <w:sz w:val="28"/>
                <w:szCs w:val="28"/>
              </w:rPr>
              <w:t>0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7C30FD"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44" w:type="pct"/>
            <w:vAlign w:val="center"/>
          </w:tcPr>
          <w:p w14:paraId="7F096C95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279784DE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  <w:tc>
          <w:tcPr>
            <w:tcW w:w="144" w:type="pct"/>
          </w:tcPr>
          <w:p w14:paraId="7AD1127C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vAlign w:val="center"/>
          </w:tcPr>
          <w:p w14:paraId="41BF1715" w14:textId="00D4E807" w:rsidR="00F654B1" w:rsidRPr="00FD522E" w:rsidRDefault="007C30FD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44" w:type="pct"/>
            <w:vAlign w:val="center"/>
          </w:tcPr>
          <w:p w14:paraId="5AE55A2B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2BC0FFC9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31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ธันวาคม</w:t>
            </w:r>
          </w:p>
        </w:tc>
      </w:tr>
      <w:tr w:rsidR="006A5845" w:rsidRPr="00FD522E" w14:paraId="11BEC995" w14:textId="77777777" w:rsidTr="00D1766E">
        <w:trPr>
          <w:tblHeader/>
        </w:trPr>
        <w:tc>
          <w:tcPr>
            <w:tcW w:w="2160" w:type="pct"/>
          </w:tcPr>
          <w:p w14:paraId="6F0C7F21" w14:textId="5BDEA7AE" w:rsidR="00F654B1" w:rsidRPr="00FD522E" w:rsidRDefault="00DE1666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jc w:val="both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621" w:type="pct"/>
            <w:vAlign w:val="center"/>
          </w:tcPr>
          <w:p w14:paraId="4D761531" w14:textId="5EE5C2FB" w:rsidR="00F654B1" w:rsidRPr="00FD522E" w:rsidRDefault="00970BDC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2569</w:t>
            </w:r>
          </w:p>
        </w:tc>
        <w:tc>
          <w:tcPr>
            <w:tcW w:w="144" w:type="pct"/>
            <w:vAlign w:val="center"/>
          </w:tcPr>
          <w:p w14:paraId="4617CA8C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19C23D38" w14:textId="78BD9C51" w:rsidR="00F654B1" w:rsidRPr="00FD522E" w:rsidRDefault="00970BDC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44" w:type="pct"/>
          </w:tcPr>
          <w:p w14:paraId="4BB35773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vAlign w:val="center"/>
          </w:tcPr>
          <w:p w14:paraId="3A2EA2E8" w14:textId="5B951A60" w:rsidR="00F654B1" w:rsidRPr="00FD522E" w:rsidRDefault="00970BDC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2569</w:t>
            </w:r>
          </w:p>
        </w:tc>
        <w:tc>
          <w:tcPr>
            <w:tcW w:w="144" w:type="pct"/>
            <w:vAlign w:val="center"/>
          </w:tcPr>
          <w:p w14:paraId="2A2C66BD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vAlign w:val="center"/>
          </w:tcPr>
          <w:p w14:paraId="046E2CF1" w14:textId="5964DDC0" w:rsidR="00F654B1" w:rsidRPr="00FD522E" w:rsidRDefault="00970BDC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</w:tr>
      <w:tr w:rsidR="00F654B1" w:rsidRPr="00FD522E" w14:paraId="78234B68" w14:textId="77777777" w:rsidTr="00D1766E">
        <w:trPr>
          <w:tblHeader/>
        </w:trPr>
        <w:tc>
          <w:tcPr>
            <w:tcW w:w="2160" w:type="pct"/>
          </w:tcPr>
          <w:p w14:paraId="5F481D2A" w14:textId="77777777" w:rsidR="00F654B1" w:rsidRPr="00FD522E" w:rsidRDefault="00F654B1" w:rsidP="00A202E1">
            <w:pPr>
              <w:spacing w:line="240" w:lineRule="auto"/>
              <w:ind w:right="-45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2840" w:type="pct"/>
            <w:gridSpan w:val="7"/>
          </w:tcPr>
          <w:p w14:paraId="6C93AB66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6A5845" w:rsidRPr="00FD522E" w14:paraId="44F8026A" w14:textId="77777777" w:rsidTr="00D1766E">
        <w:trPr>
          <w:trHeight w:val="144"/>
        </w:trPr>
        <w:tc>
          <w:tcPr>
            <w:tcW w:w="2160" w:type="pct"/>
          </w:tcPr>
          <w:p w14:paraId="7D10CF96" w14:textId="77777777" w:rsidR="00F654B1" w:rsidRPr="00FD522E" w:rsidRDefault="00F654B1" w:rsidP="00A202E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ลูกหนี้การค้า</w:t>
            </w:r>
          </w:p>
        </w:tc>
        <w:tc>
          <w:tcPr>
            <w:tcW w:w="621" w:type="pct"/>
          </w:tcPr>
          <w:p w14:paraId="08F8A29C" w14:textId="77777777" w:rsidR="00F654B1" w:rsidRPr="00FD522E" w:rsidRDefault="00F654B1" w:rsidP="00A202E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582EA8D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A6CFFAF" w14:textId="77777777" w:rsidR="00F654B1" w:rsidRPr="00FD522E" w:rsidRDefault="00F654B1" w:rsidP="00A202E1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5299BBF5" w14:textId="77777777" w:rsidR="00F654B1" w:rsidRPr="00FD522E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ECC889B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7A1A403" w14:textId="77777777" w:rsidR="00F654B1" w:rsidRPr="00FD522E" w:rsidRDefault="00F654B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F1DCAC0" w14:textId="77777777" w:rsidR="00F654B1" w:rsidRPr="00FD522E" w:rsidRDefault="00F654B1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89571A" w:rsidRPr="00FD522E" w14:paraId="575EA6E9" w14:textId="77777777" w:rsidTr="00D1766E">
        <w:trPr>
          <w:trHeight w:val="144"/>
        </w:trPr>
        <w:tc>
          <w:tcPr>
            <w:tcW w:w="2160" w:type="pct"/>
          </w:tcPr>
          <w:p w14:paraId="79816E1A" w14:textId="77777777" w:rsidR="0089571A" w:rsidRPr="00FD522E" w:rsidRDefault="0089571A" w:rsidP="0089571A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7569D43A" w14:textId="2C8E46C9" w:rsidR="0089571A" w:rsidRPr="00FD522E" w:rsidRDefault="0089571A" w:rsidP="0089571A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7FFADC7" w14:textId="77777777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6BA9D1C" w14:textId="07806582" w:rsidR="0089571A" w:rsidRPr="00FD522E" w:rsidRDefault="0089571A" w:rsidP="0089571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602A11B6" w14:textId="77777777" w:rsidR="0089571A" w:rsidRPr="00FD522E" w:rsidRDefault="0089571A" w:rsidP="008957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8F66B74" w14:textId="4DEBD8E0" w:rsidR="0089571A" w:rsidRPr="00FD522E" w:rsidRDefault="00FD5D25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96,007</w:t>
            </w:r>
          </w:p>
        </w:tc>
        <w:tc>
          <w:tcPr>
            <w:tcW w:w="144" w:type="pct"/>
          </w:tcPr>
          <w:p w14:paraId="3085100B" w14:textId="77777777" w:rsidR="0089571A" w:rsidRPr="00FD522E" w:rsidRDefault="0089571A" w:rsidP="0089571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BC533BC" w14:textId="27329C26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31,431</w:t>
            </w:r>
          </w:p>
        </w:tc>
      </w:tr>
      <w:tr w:rsidR="0089571A" w:rsidRPr="00FD522E" w14:paraId="788EB01A" w14:textId="77777777" w:rsidTr="00D1766E">
        <w:trPr>
          <w:trHeight w:val="144"/>
        </w:trPr>
        <w:tc>
          <w:tcPr>
            <w:tcW w:w="2160" w:type="pct"/>
          </w:tcPr>
          <w:p w14:paraId="65361CF9" w14:textId="77777777" w:rsidR="0089571A" w:rsidRPr="00FD522E" w:rsidRDefault="0089571A" w:rsidP="0089571A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68025E9C" w14:textId="3EE162B6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64,592</w:t>
            </w:r>
          </w:p>
        </w:tc>
        <w:tc>
          <w:tcPr>
            <w:tcW w:w="144" w:type="pct"/>
          </w:tcPr>
          <w:p w14:paraId="3DF484ED" w14:textId="77777777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89C5468" w14:textId="33B6040D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89,665</w:t>
            </w:r>
          </w:p>
        </w:tc>
        <w:tc>
          <w:tcPr>
            <w:tcW w:w="144" w:type="pct"/>
          </w:tcPr>
          <w:p w14:paraId="505F1197" w14:textId="77777777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A32B8B3" w14:textId="4A127DC1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25,237</w:t>
            </w:r>
          </w:p>
        </w:tc>
        <w:tc>
          <w:tcPr>
            <w:tcW w:w="144" w:type="pct"/>
          </w:tcPr>
          <w:p w14:paraId="36E4ABFB" w14:textId="77777777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A686CF" w14:textId="02895D18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21,074</w:t>
            </w:r>
          </w:p>
        </w:tc>
      </w:tr>
      <w:tr w:rsidR="0089571A" w:rsidRPr="00FD522E" w14:paraId="1FE9EDAA" w14:textId="77777777" w:rsidTr="00D1766E">
        <w:trPr>
          <w:trHeight w:val="144"/>
        </w:trPr>
        <w:tc>
          <w:tcPr>
            <w:tcW w:w="2160" w:type="pct"/>
          </w:tcPr>
          <w:p w14:paraId="1506CDDC" w14:textId="77777777" w:rsidR="0089571A" w:rsidRPr="00FD522E" w:rsidRDefault="0089571A" w:rsidP="0089571A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</w:tcPr>
          <w:p w14:paraId="41142080" w14:textId="5887B894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1,6</w:t>
            </w:r>
            <w:r w:rsidR="00965773" w:rsidRPr="00FD522E">
              <w:rPr>
                <w:rFonts w:asciiTheme="majorBidi" w:hAnsiTheme="majorBidi" w:cstheme="majorBidi"/>
                <w:sz w:val="28"/>
                <w:szCs w:val="28"/>
              </w:rPr>
              <w:t>9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4,</w:t>
            </w:r>
            <w:r w:rsidR="00965773" w:rsidRPr="00FD522E">
              <w:rPr>
                <w:rFonts w:asciiTheme="majorBidi" w:hAnsiTheme="majorBidi" w:cstheme="majorBidi"/>
                <w:sz w:val="28"/>
                <w:szCs w:val="28"/>
              </w:rPr>
              <w:t>056</w:t>
            </w:r>
          </w:p>
        </w:tc>
        <w:tc>
          <w:tcPr>
            <w:tcW w:w="144" w:type="pct"/>
          </w:tcPr>
          <w:p w14:paraId="3C2FB574" w14:textId="77777777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D50ECA6" w14:textId="0D70E8DE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1,451,305</w:t>
            </w:r>
          </w:p>
        </w:tc>
        <w:tc>
          <w:tcPr>
            <w:tcW w:w="144" w:type="pct"/>
          </w:tcPr>
          <w:p w14:paraId="7493570C" w14:textId="77777777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37F50C8" w14:textId="46922D73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1,0</w:t>
            </w:r>
            <w:r w:rsidR="00965773" w:rsidRPr="00FD522E">
              <w:rPr>
                <w:rFonts w:asciiTheme="majorBidi" w:hAnsiTheme="majorBidi" w:cstheme="majorBidi"/>
                <w:sz w:val="28"/>
                <w:szCs w:val="28"/>
              </w:rPr>
              <w:t>7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7,</w:t>
            </w:r>
            <w:r w:rsidR="00965773" w:rsidRPr="00FD522E">
              <w:rPr>
                <w:rFonts w:asciiTheme="majorBidi" w:hAnsiTheme="majorBidi" w:cstheme="majorBidi"/>
                <w:sz w:val="28"/>
                <w:szCs w:val="28"/>
              </w:rPr>
              <w:t>555</w:t>
            </w:r>
          </w:p>
        </w:tc>
        <w:tc>
          <w:tcPr>
            <w:tcW w:w="144" w:type="pct"/>
          </w:tcPr>
          <w:p w14:paraId="564AF860" w14:textId="77777777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5274E0C" w14:textId="3AC37DDC" w:rsidR="0089571A" w:rsidRPr="00FD522E" w:rsidRDefault="0089571A" w:rsidP="0089571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994,480</w:t>
            </w:r>
          </w:p>
        </w:tc>
      </w:tr>
      <w:tr w:rsidR="00FD4F31" w:rsidRPr="00FD522E" w14:paraId="57118D80" w14:textId="77777777" w:rsidTr="00D1766E">
        <w:tc>
          <w:tcPr>
            <w:tcW w:w="2160" w:type="pct"/>
          </w:tcPr>
          <w:p w14:paraId="6C4F5B49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3B6DF921" w14:textId="745A39B1" w:rsidR="00FD4F31" w:rsidRPr="00FD522E" w:rsidRDefault="0089571A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1,7</w:t>
            </w:r>
            <w:r w:rsidR="00965773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58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965773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648</w:t>
            </w:r>
          </w:p>
        </w:tc>
        <w:tc>
          <w:tcPr>
            <w:tcW w:w="144" w:type="pct"/>
          </w:tcPr>
          <w:p w14:paraId="04FB3957" w14:textId="77777777" w:rsidR="00FD4F31" w:rsidRPr="00FD522E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4D3639F" w14:textId="549E615E" w:rsidR="00FD4F31" w:rsidRPr="00FD522E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  <w:szCs w:val="28"/>
              </w:rPr>
              <w:t>1,540,970</w:t>
            </w:r>
          </w:p>
        </w:tc>
        <w:tc>
          <w:tcPr>
            <w:tcW w:w="144" w:type="pct"/>
          </w:tcPr>
          <w:p w14:paraId="2CA19A43" w14:textId="77777777" w:rsidR="00FD4F31" w:rsidRPr="00FD522E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4EA7CB77" w14:textId="65297D4F" w:rsidR="00FD4F31" w:rsidRPr="00FD522E" w:rsidRDefault="0089571A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</w:t>
            </w:r>
            <w:r w:rsidR="00FD5D25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198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,</w:t>
            </w:r>
            <w:r w:rsidR="00FD5D25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799</w:t>
            </w:r>
          </w:p>
        </w:tc>
        <w:tc>
          <w:tcPr>
            <w:tcW w:w="144" w:type="pct"/>
          </w:tcPr>
          <w:p w14:paraId="163566E1" w14:textId="77777777" w:rsidR="00FD4F31" w:rsidRPr="00FD522E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19B886A1" w14:textId="5B03E048" w:rsidR="00FD4F31" w:rsidRPr="00FD522E" w:rsidRDefault="00FD4F31" w:rsidP="00FD4F3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  <w:szCs w:val="28"/>
              </w:rPr>
              <w:t>1,046,985</w:t>
            </w:r>
          </w:p>
        </w:tc>
      </w:tr>
      <w:tr w:rsidR="00DD03A9" w:rsidRPr="00FD522E" w14:paraId="2531DD63" w14:textId="77777777" w:rsidTr="00D1766E">
        <w:trPr>
          <w:trHeight w:val="144"/>
        </w:trPr>
        <w:tc>
          <w:tcPr>
            <w:tcW w:w="2160" w:type="pct"/>
          </w:tcPr>
          <w:p w14:paraId="576E5E7C" w14:textId="77777777" w:rsidR="00DD03A9" w:rsidRPr="00FD522E" w:rsidRDefault="00DD03A9" w:rsidP="00DD03A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621" w:type="pct"/>
          </w:tcPr>
          <w:p w14:paraId="402BA5F8" w14:textId="77777777" w:rsidR="00DD03A9" w:rsidRPr="00FD522E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658AFCA6" w14:textId="77777777" w:rsidR="00DD03A9" w:rsidRPr="00FD522E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00B592E" w14:textId="77777777" w:rsidR="00DD03A9" w:rsidRPr="00FD522E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6E68EA43" w14:textId="77777777" w:rsidR="00DD03A9" w:rsidRPr="00FD522E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9F00127" w14:textId="77777777" w:rsidR="00DD03A9" w:rsidRPr="00FD522E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176915E7" w14:textId="77777777" w:rsidR="00DD03A9" w:rsidRPr="00FD522E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57A0580" w14:textId="77777777" w:rsidR="00DD03A9" w:rsidRPr="00FD522E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DD03A9" w:rsidRPr="00FD522E" w14:paraId="3D86CDF0" w14:textId="77777777" w:rsidTr="00D1766E">
        <w:trPr>
          <w:trHeight w:val="144"/>
        </w:trPr>
        <w:tc>
          <w:tcPr>
            <w:tcW w:w="2160" w:type="pct"/>
          </w:tcPr>
          <w:p w14:paraId="0506E94C" w14:textId="77777777" w:rsidR="00DD03A9" w:rsidRPr="00FD522E" w:rsidRDefault="00DD03A9" w:rsidP="00DD03A9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ลูกหนี้หมุนเวียนอื่น</w:t>
            </w:r>
          </w:p>
        </w:tc>
        <w:tc>
          <w:tcPr>
            <w:tcW w:w="621" w:type="pct"/>
          </w:tcPr>
          <w:p w14:paraId="7530C346" w14:textId="77777777" w:rsidR="00DD03A9" w:rsidRPr="00FD522E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6AC05D3F" w14:textId="77777777" w:rsidR="00DD03A9" w:rsidRPr="00FD522E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</w:tcPr>
          <w:p w14:paraId="70C62DCC" w14:textId="77777777" w:rsidR="00DD03A9" w:rsidRPr="00FD522E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7DD7EB3C" w14:textId="77777777" w:rsidR="00DD03A9" w:rsidRPr="00FD522E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</w:tcPr>
          <w:p w14:paraId="5F684E03" w14:textId="77777777" w:rsidR="00DD03A9" w:rsidRPr="00FD522E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3F85B49D" w14:textId="77777777" w:rsidR="00DD03A9" w:rsidRPr="00FD522E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</w:tcPr>
          <w:p w14:paraId="076EB79E" w14:textId="77777777" w:rsidR="00DD03A9" w:rsidRPr="00FD522E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</w:tr>
      <w:tr w:rsidR="00636414" w:rsidRPr="00FD522E" w14:paraId="69DB9F5B" w14:textId="77777777" w:rsidTr="00D1766E">
        <w:trPr>
          <w:trHeight w:val="144"/>
        </w:trPr>
        <w:tc>
          <w:tcPr>
            <w:tcW w:w="2160" w:type="pct"/>
          </w:tcPr>
          <w:p w14:paraId="77974A19" w14:textId="77777777" w:rsidR="00636414" w:rsidRPr="00FD522E" w:rsidRDefault="00636414" w:rsidP="00636414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0202A017" w14:textId="4A53E382" w:rsidR="00636414" w:rsidRPr="00FD522E" w:rsidRDefault="00636414" w:rsidP="00636414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  <w:tc>
          <w:tcPr>
            <w:tcW w:w="144" w:type="pct"/>
          </w:tcPr>
          <w:p w14:paraId="39C44156" w14:textId="77777777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90B55D0" w14:textId="7EA6479C" w:rsidR="00636414" w:rsidRPr="00FD522E" w:rsidRDefault="00636414" w:rsidP="00636414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2E7E7AE" w14:textId="77777777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5AFACE5" w14:textId="4F498F3A" w:rsidR="00636414" w:rsidRPr="00FD522E" w:rsidRDefault="00FD5D25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414,703</w:t>
            </w:r>
          </w:p>
        </w:tc>
        <w:tc>
          <w:tcPr>
            <w:tcW w:w="144" w:type="pct"/>
          </w:tcPr>
          <w:p w14:paraId="0F8886E4" w14:textId="77777777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3AB9E11" w14:textId="48A2CE45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263,016</w:t>
            </w:r>
          </w:p>
        </w:tc>
      </w:tr>
      <w:tr w:rsidR="00636414" w:rsidRPr="00FD522E" w14:paraId="159FE7B1" w14:textId="77777777" w:rsidTr="00D1766E">
        <w:trPr>
          <w:trHeight w:val="144"/>
        </w:trPr>
        <w:tc>
          <w:tcPr>
            <w:tcW w:w="2160" w:type="pct"/>
          </w:tcPr>
          <w:p w14:paraId="297D5434" w14:textId="77777777" w:rsidR="00636414" w:rsidRPr="00FD522E" w:rsidRDefault="00636414" w:rsidP="00636414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4814292E" w14:textId="16385BEE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139,351</w:t>
            </w:r>
          </w:p>
        </w:tc>
        <w:tc>
          <w:tcPr>
            <w:tcW w:w="144" w:type="pct"/>
          </w:tcPr>
          <w:p w14:paraId="487C9ED4" w14:textId="77777777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FE6120A" w14:textId="7A4C848D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17,091</w:t>
            </w:r>
          </w:p>
        </w:tc>
        <w:tc>
          <w:tcPr>
            <w:tcW w:w="144" w:type="pct"/>
          </w:tcPr>
          <w:p w14:paraId="684F0078" w14:textId="77777777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9D1D8BB" w14:textId="0C3393F5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9,41</w:t>
            </w:r>
            <w:r w:rsidR="00FD5D25" w:rsidRPr="00FD522E">
              <w:rPr>
                <w:rFonts w:asciiTheme="majorBidi" w:hAnsiTheme="majorBidi" w:cstheme="majorBidi"/>
                <w:sz w:val="28"/>
                <w:szCs w:val="28"/>
              </w:rPr>
              <w:t>6</w:t>
            </w:r>
          </w:p>
        </w:tc>
        <w:tc>
          <w:tcPr>
            <w:tcW w:w="144" w:type="pct"/>
          </w:tcPr>
          <w:p w14:paraId="42744F4E" w14:textId="77777777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3134738" w14:textId="5C015CD0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5,652</w:t>
            </w:r>
          </w:p>
        </w:tc>
      </w:tr>
      <w:tr w:rsidR="00636414" w:rsidRPr="00FD522E" w14:paraId="6F96AFEA" w14:textId="77777777" w:rsidTr="00D1766E">
        <w:trPr>
          <w:trHeight w:val="144"/>
        </w:trPr>
        <w:tc>
          <w:tcPr>
            <w:tcW w:w="2160" w:type="pct"/>
          </w:tcPr>
          <w:p w14:paraId="32883B8F" w14:textId="77777777" w:rsidR="00636414" w:rsidRPr="00FD522E" w:rsidRDefault="00636414" w:rsidP="00636414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2F61A7A7" w14:textId="0B2B7EA0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52,133</w:t>
            </w:r>
          </w:p>
        </w:tc>
        <w:tc>
          <w:tcPr>
            <w:tcW w:w="144" w:type="pct"/>
          </w:tcPr>
          <w:p w14:paraId="50698F2E" w14:textId="77777777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7CA6A58F" w14:textId="271513C7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69,188</w:t>
            </w:r>
          </w:p>
        </w:tc>
        <w:tc>
          <w:tcPr>
            <w:tcW w:w="144" w:type="pct"/>
          </w:tcPr>
          <w:p w14:paraId="202A5497" w14:textId="77777777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12FBDF3A" w14:textId="6F28288D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44,488</w:t>
            </w:r>
          </w:p>
        </w:tc>
        <w:tc>
          <w:tcPr>
            <w:tcW w:w="144" w:type="pct"/>
          </w:tcPr>
          <w:p w14:paraId="63AF7AA7" w14:textId="77777777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5E01368D" w14:textId="262949C1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42,673</w:t>
            </w:r>
          </w:p>
        </w:tc>
      </w:tr>
      <w:tr w:rsidR="00636414" w:rsidRPr="00FD522E" w14:paraId="77AA07BF" w14:textId="77777777" w:rsidTr="00D1766E">
        <w:trPr>
          <w:trHeight w:val="144"/>
        </w:trPr>
        <w:tc>
          <w:tcPr>
            <w:tcW w:w="2160" w:type="pct"/>
          </w:tcPr>
          <w:p w14:paraId="02E7850B" w14:textId="77777777" w:rsidR="00636414" w:rsidRPr="00FD522E" w:rsidRDefault="00636414" w:rsidP="00636414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06E7B32B" w14:textId="1EA56657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191,484</w:t>
            </w:r>
          </w:p>
        </w:tc>
        <w:tc>
          <w:tcPr>
            <w:tcW w:w="144" w:type="pct"/>
          </w:tcPr>
          <w:p w14:paraId="01D126A2" w14:textId="77777777" w:rsidR="00636414" w:rsidRPr="00FD522E" w:rsidRDefault="00636414" w:rsidP="00636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4FC3CD30" w14:textId="6C3676C3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  <w:szCs w:val="28"/>
              </w:rPr>
              <w:t>86,279</w:t>
            </w:r>
          </w:p>
        </w:tc>
        <w:tc>
          <w:tcPr>
            <w:tcW w:w="144" w:type="pct"/>
          </w:tcPr>
          <w:p w14:paraId="25A38BCD" w14:textId="77777777" w:rsidR="00636414" w:rsidRPr="00FD522E" w:rsidRDefault="00636414" w:rsidP="00636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0E370780" w14:textId="7B900989" w:rsidR="00636414" w:rsidRPr="00FD522E" w:rsidRDefault="00FD5D25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26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468,607</w:t>
            </w:r>
          </w:p>
        </w:tc>
        <w:tc>
          <w:tcPr>
            <w:tcW w:w="144" w:type="pct"/>
          </w:tcPr>
          <w:p w14:paraId="70276CAC" w14:textId="77777777" w:rsidR="00636414" w:rsidRPr="00FD522E" w:rsidRDefault="00636414" w:rsidP="006364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3810503" w14:textId="700343F9" w:rsidR="00636414" w:rsidRPr="00FD522E" w:rsidRDefault="00636414" w:rsidP="0063641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  <w:szCs w:val="28"/>
              </w:rPr>
              <w:t>311,341</w:t>
            </w:r>
          </w:p>
        </w:tc>
      </w:tr>
      <w:tr w:rsidR="00184E44" w:rsidRPr="00FD522E" w14:paraId="03BC9B52" w14:textId="77777777" w:rsidTr="00D1766E">
        <w:trPr>
          <w:trHeight w:val="144"/>
        </w:trPr>
        <w:tc>
          <w:tcPr>
            <w:tcW w:w="2160" w:type="pct"/>
          </w:tcPr>
          <w:p w14:paraId="3E07A7B2" w14:textId="640C55B8" w:rsidR="00184E44" w:rsidRPr="00FD522E" w:rsidRDefault="00184E44" w:rsidP="00DD03A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เงินให้กู้ยืมระยะสั้น</w:t>
            </w:r>
          </w:p>
        </w:tc>
        <w:tc>
          <w:tcPr>
            <w:tcW w:w="621" w:type="pct"/>
          </w:tcPr>
          <w:p w14:paraId="46B92D3B" w14:textId="77777777" w:rsidR="00184E44" w:rsidRPr="00FD522E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49091AE8" w14:textId="77777777" w:rsidR="00184E44" w:rsidRPr="00FD522E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5A1463" w14:textId="77777777" w:rsidR="00184E44" w:rsidRPr="00FD522E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03CD1F91" w14:textId="77777777" w:rsidR="00184E44" w:rsidRPr="00FD522E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6F40AC0E" w14:textId="77777777" w:rsidR="00184E44" w:rsidRPr="00FD522E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1F157FA3" w14:textId="77777777" w:rsidR="00184E44" w:rsidRPr="00FD522E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6CE4F15" w14:textId="77777777" w:rsidR="00184E44" w:rsidRPr="00FD522E" w:rsidRDefault="00184E44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322D00" w:rsidRPr="00FD522E" w14:paraId="20CCB20E" w14:textId="77777777" w:rsidTr="00D1766E">
        <w:trPr>
          <w:trHeight w:val="144"/>
        </w:trPr>
        <w:tc>
          <w:tcPr>
            <w:tcW w:w="2160" w:type="pct"/>
          </w:tcPr>
          <w:p w14:paraId="27EA9D01" w14:textId="77777777" w:rsidR="00322D00" w:rsidRPr="00FD522E" w:rsidRDefault="00322D00" w:rsidP="00322D00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6E9603F4" w14:textId="0C148FFC" w:rsidR="00322D00" w:rsidRPr="00FD522E" w:rsidRDefault="00322D00" w:rsidP="00322D00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C22AA9E" w14:textId="77777777" w:rsidR="00322D00" w:rsidRPr="00FD522E" w:rsidRDefault="00322D00" w:rsidP="00322D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8F8365B" w14:textId="63186221" w:rsidR="00322D00" w:rsidRPr="00FD522E" w:rsidRDefault="00322D00" w:rsidP="00322D00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554A1B6C" w14:textId="77777777" w:rsidR="00322D00" w:rsidRPr="00FD522E" w:rsidRDefault="00322D00" w:rsidP="00322D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70ADA53" w14:textId="5E4FF1DF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2,174,683</w:t>
            </w:r>
          </w:p>
        </w:tc>
        <w:tc>
          <w:tcPr>
            <w:tcW w:w="144" w:type="pct"/>
          </w:tcPr>
          <w:p w14:paraId="16665EB3" w14:textId="77777777" w:rsidR="00322D00" w:rsidRPr="00FD522E" w:rsidRDefault="00322D00" w:rsidP="00322D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04BA382" w14:textId="17E5A295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2,360,683</w:t>
            </w:r>
          </w:p>
        </w:tc>
      </w:tr>
      <w:tr w:rsidR="00322D00" w:rsidRPr="00FD522E" w14:paraId="37F7E1CF" w14:textId="77777777" w:rsidTr="00D1766E">
        <w:trPr>
          <w:trHeight w:val="144"/>
        </w:trPr>
        <w:tc>
          <w:tcPr>
            <w:tcW w:w="2160" w:type="pct"/>
          </w:tcPr>
          <w:p w14:paraId="67D7986D" w14:textId="77777777" w:rsidR="00322D00" w:rsidRPr="00FD522E" w:rsidRDefault="00322D00" w:rsidP="00322D00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54FF8987" w14:textId="0BE47BA2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62,000</w:t>
            </w:r>
          </w:p>
        </w:tc>
        <w:tc>
          <w:tcPr>
            <w:tcW w:w="144" w:type="pct"/>
          </w:tcPr>
          <w:p w14:paraId="6A4BEA84" w14:textId="77777777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70A80F" w14:textId="4BBC54F5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56,000</w:t>
            </w:r>
          </w:p>
        </w:tc>
        <w:tc>
          <w:tcPr>
            <w:tcW w:w="144" w:type="pct"/>
          </w:tcPr>
          <w:p w14:paraId="65EC4D0B" w14:textId="77777777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5549A1B" w14:textId="3BFEDFA3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14,000</w:t>
            </w:r>
          </w:p>
        </w:tc>
        <w:tc>
          <w:tcPr>
            <w:tcW w:w="144" w:type="pct"/>
          </w:tcPr>
          <w:p w14:paraId="09A8C1FF" w14:textId="77777777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A27125A" w14:textId="54E856C2" w:rsidR="00322D00" w:rsidRPr="00FD522E" w:rsidRDefault="00322D00" w:rsidP="00322D00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15,000</w:t>
            </w:r>
          </w:p>
        </w:tc>
      </w:tr>
      <w:tr w:rsidR="00322D00" w:rsidRPr="00FD522E" w14:paraId="7B40B76E" w14:textId="77777777" w:rsidTr="00D1766E">
        <w:tc>
          <w:tcPr>
            <w:tcW w:w="2160" w:type="pct"/>
          </w:tcPr>
          <w:p w14:paraId="3B9E973E" w14:textId="77777777" w:rsidR="00322D00" w:rsidRPr="00FD522E" w:rsidRDefault="00322D00" w:rsidP="00322D00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4E1D0595" w14:textId="5767BB75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62,000</w:t>
            </w:r>
          </w:p>
        </w:tc>
        <w:tc>
          <w:tcPr>
            <w:tcW w:w="144" w:type="pct"/>
          </w:tcPr>
          <w:p w14:paraId="4A6BF9B9" w14:textId="77777777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2B580AD2" w14:textId="4CE9ABEA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  <w:szCs w:val="28"/>
              </w:rPr>
              <w:t>56,000</w:t>
            </w:r>
          </w:p>
        </w:tc>
        <w:tc>
          <w:tcPr>
            <w:tcW w:w="144" w:type="pct"/>
          </w:tcPr>
          <w:p w14:paraId="6BA3E13E" w14:textId="77777777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09050841" w14:textId="3BD65212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2,188,683</w:t>
            </w:r>
          </w:p>
        </w:tc>
        <w:tc>
          <w:tcPr>
            <w:tcW w:w="144" w:type="pct"/>
          </w:tcPr>
          <w:p w14:paraId="211A5B7D" w14:textId="77777777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0B3494E4" w14:textId="62E2C1D7" w:rsidR="00322D00" w:rsidRPr="00FD522E" w:rsidRDefault="00322D00" w:rsidP="00322D0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  <w:szCs w:val="28"/>
              </w:rPr>
              <w:t>2,375,683</w:t>
            </w:r>
          </w:p>
        </w:tc>
      </w:tr>
      <w:tr w:rsidR="00DD03A9" w:rsidRPr="00FD522E" w14:paraId="3952B880" w14:textId="77777777" w:rsidTr="00D1766E">
        <w:trPr>
          <w:trHeight w:val="144"/>
        </w:trPr>
        <w:tc>
          <w:tcPr>
            <w:tcW w:w="2160" w:type="pct"/>
          </w:tcPr>
          <w:p w14:paraId="4E49831F" w14:textId="77777777" w:rsidR="00B63492" w:rsidRPr="00FD522E" w:rsidRDefault="00B63492" w:rsidP="00DD03A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</w:p>
          <w:p w14:paraId="593A5FC9" w14:textId="0181092C" w:rsidR="00DD03A9" w:rsidRPr="00FD522E" w:rsidRDefault="00DD03A9" w:rsidP="00DD03A9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เงินให้กู้ยืมระยะยาว</w:t>
            </w:r>
          </w:p>
        </w:tc>
        <w:tc>
          <w:tcPr>
            <w:tcW w:w="621" w:type="pct"/>
          </w:tcPr>
          <w:p w14:paraId="2F79988F" w14:textId="77777777" w:rsidR="00DD03A9" w:rsidRPr="00FD522E" w:rsidRDefault="00DD03A9" w:rsidP="00DD03A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6DE670F" w14:textId="77777777" w:rsidR="00DD03A9" w:rsidRPr="00FD522E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D24A4BB" w14:textId="77777777" w:rsidR="00DD03A9" w:rsidRPr="00FD522E" w:rsidRDefault="00DD03A9" w:rsidP="00DD03A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" w:type="pct"/>
          </w:tcPr>
          <w:p w14:paraId="01D08490" w14:textId="77777777" w:rsidR="00DD03A9" w:rsidRPr="00FD522E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77A27B5" w14:textId="77777777" w:rsidR="00DD03A9" w:rsidRPr="00FD522E" w:rsidRDefault="00DD03A9" w:rsidP="00DD03A9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45228B7" w14:textId="77777777" w:rsidR="00DD03A9" w:rsidRPr="00FD522E" w:rsidRDefault="00DD03A9" w:rsidP="00DD03A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EF0DCC8" w14:textId="77777777" w:rsidR="00DD03A9" w:rsidRPr="00FD522E" w:rsidRDefault="00DD03A9" w:rsidP="00DD03A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B4D4A" w:rsidRPr="00FD522E" w14:paraId="6DA5DAA7" w14:textId="77777777" w:rsidTr="00D1766E">
        <w:trPr>
          <w:trHeight w:val="144"/>
        </w:trPr>
        <w:tc>
          <w:tcPr>
            <w:tcW w:w="2160" w:type="pct"/>
          </w:tcPr>
          <w:p w14:paraId="357CEA28" w14:textId="77777777" w:rsidR="00FB4D4A" w:rsidRPr="00FD522E" w:rsidRDefault="00FB4D4A" w:rsidP="00FB4D4A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142FCA57" w14:textId="5B7234E8" w:rsidR="00FB4D4A" w:rsidRPr="00FD522E" w:rsidRDefault="00FB4D4A" w:rsidP="00FB4D4A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144" w:type="pct"/>
          </w:tcPr>
          <w:p w14:paraId="08721BDD" w14:textId="77777777" w:rsidR="00FB4D4A" w:rsidRPr="00FD522E" w:rsidRDefault="00FB4D4A" w:rsidP="00FB4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CA39FDD" w14:textId="58027A6C" w:rsidR="00FB4D4A" w:rsidRPr="00FD522E" w:rsidRDefault="00FB4D4A" w:rsidP="00FB4D4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C38AC10" w14:textId="77777777" w:rsidR="00FB4D4A" w:rsidRPr="00FD522E" w:rsidRDefault="00FB4D4A" w:rsidP="00FB4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52DC64B" w14:textId="12A78261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692,040</w:t>
            </w:r>
          </w:p>
        </w:tc>
        <w:tc>
          <w:tcPr>
            <w:tcW w:w="144" w:type="pct"/>
          </w:tcPr>
          <w:p w14:paraId="381CF4FA" w14:textId="77777777" w:rsidR="00FB4D4A" w:rsidRPr="00FD522E" w:rsidRDefault="00FB4D4A" w:rsidP="00FB4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9EEEA78" w14:textId="08060575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899,040</w:t>
            </w:r>
          </w:p>
        </w:tc>
      </w:tr>
      <w:tr w:rsidR="00FB4D4A" w:rsidRPr="00FD522E" w14:paraId="01E17D8B" w14:textId="77777777" w:rsidTr="00D1766E">
        <w:trPr>
          <w:trHeight w:val="144"/>
        </w:trPr>
        <w:tc>
          <w:tcPr>
            <w:tcW w:w="2160" w:type="pct"/>
          </w:tcPr>
          <w:p w14:paraId="0EC22970" w14:textId="77777777" w:rsidR="00FB4D4A" w:rsidRPr="00FD522E" w:rsidRDefault="00FB4D4A" w:rsidP="00FB4D4A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49BC6F66" w14:textId="7A449E5D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9,134</w:t>
            </w:r>
          </w:p>
        </w:tc>
        <w:tc>
          <w:tcPr>
            <w:tcW w:w="144" w:type="pct"/>
          </w:tcPr>
          <w:p w14:paraId="5D0A815B" w14:textId="77777777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581" w:type="pct"/>
          </w:tcPr>
          <w:p w14:paraId="77117013" w14:textId="5F7BD631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22,032</w:t>
            </w:r>
          </w:p>
        </w:tc>
        <w:tc>
          <w:tcPr>
            <w:tcW w:w="144" w:type="pct"/>
          </w:tcPr>
          <w:p w14:paraId="730577F1" w14:textId="77777777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33D7603F" w14:textId="637250BC" w:rsidR="00FB4D4A" w:rsidRPr="00FD522E" w:rsidRDefault="00FB4D4A" w:rsidP="00FB4D4A">
            <w:pPr>
              <w:pStyle w:val="acctfourfigures"/>
              <w:tabs>
                <w:tab w:val="clear" w:pos="765"/>
                <w:tab w:val="decimal" w:pos="62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689428ED" w14:textId="77777777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16F2F659" w14:textId="52B509C5" w:rsidR="00FB4D4A" w:rsidRPr="00FD522E" w:rsidRDefault="00FB4D4A" w:rsidP="00FB4D4A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FB4D4A" w:rsidRPr="00FD522E" w14:paraId="46B4C5FE" w14:textId="77777777" w:rsidTr="00D1766E">
        <w:tc>
          <w:tcPr>
            <w:tcW w:w="2160" w:type="pct"/>
          </w:tcPr>
          <w:p w14:paraId="5DF08B58" w14:textId="77777777" w:rsidR="00FB4D4A" w:rsidRPr="00FD522E" w:rsidRDefault="00FB4D4A" w:rsidP="00FB4D4A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701EA175" w14:textId="7DE77D7C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9,134</w:t>
            </w:r>
          </w:p>
        </w:tc>
        <w:tc>
          <w:tcPr>
            <w:tcW w:w="144" w:type="pct"/>
          </w:tcPr>
          <w:p w14:paraId="6224F452" w14:textId="77777777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EBDE081" w14:textId="3BFD9753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  <w:szCs w:val="28"/>
              </w:rPr>
              <w:t>22,032</w:t>
            </w:r>
          </w:p>
        </w:tc>
        <w:tc>
          <w:tcPr>
            <w:tcW w:w="144" w:type="pct"/>
          </w:tcPr>
          <w:p w14:paraId="155A923A" w14:textId="77777777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4EA87AFC" w14:textId="38729E4D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692,040</w:t>
            </w:r>
          </w:p>
        </w:tc>
        <w:tc>
          <w:tcPr>
            <w:tcW w:w="144" w:type="pct"/>
          </w:tcPr>
          <w:p w14:paraId="3082ED10" w14:textId="77777777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29CD5EA6" w14:textId="5DA6A686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  <w:szCs w:val="28"/>
              </w:rPr>
              <w:t>899,040</w:t>
            </w:r>
          </w:p>
        </w:tc>
      </w:tr>
      <w:tr w:rsidR="00FD4F31" w:rsidRPr="00FD522E" w14:paraId="3B10E69C" w14:textId="77777777" w:rsidTr="00D1766E">
        <w:tc>
          <w:tcPr>
            <w:tcW w:w="2160" w:type="pct"/>
          </w:tcPr>
          <w:p w14:paraId="201C8A40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  <w:tcBorders>
              <w:top w:val="single" w:sz="4" w:space="0" w:color="auto"/>
            </w:tcBorders>
          </w:tcPr>
          <w:p w14:paraId="01F07F16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02482D90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26089421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322783E9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  <w:tcBorders>
              <w:top w:val="single" w:sz="4" w:space="0" w:color="auto"/>
            </w:tcBorders>
          </w:tcPr>
          <w:p w14:paraId="30FC503F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5A9F491E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single" w:sz="4" w:space="0" w:color="auto"/>
            </w:tcBorders>
          </w:tcPr>
          <w:p w14:paraId="2BC4E1A3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D4F31" w:rsidRPr="00FD522E" w14:paraId="698EB0AB" w14:textId="77777777" w:rsidTr="00D1766E">
        <w:tc>
          <w:tcPr>
            <w:tcW w:w="2160" w:type="pct"/>
          </w:tcPr>
          <w:p w14:paraId="69AB9143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สินทรัพย์ไม่หมุนเวียนอื่น</w:t>
            </w:r>
          </w:p>
        </w:tc>
        <w:tc>
          <w:tcPr>
            <w:tcW w:w="621" w:type="pct"/>
          </w:tcPr>
          <w:p w14:paraId="75F09A3E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A5A33BC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17F8CD6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54AC9E7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1308CCA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4E96148C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E9F1FAA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B4D4A" w:rsidRPr="00FD522E" w14:paraId="186D28C4" w14:textId="77777777" w:rsidTr="00D1766E">
        <w:tc>
          <w:tcPr>
            <w:tcW w:w="2160" w:type="pct"/>
          </w:tcPr>
          <w:p w14:paraId="221C9053" w14:textId="77777777" w:rsidR="00FB4D4A" w:rsidRPr="00FD522E" w:rsidRDefault="00FB4D4A" w:rsidP="00FB4D4A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3CD991D3" w14:textId="54619067" w:rsidR="00FB4D4A" w:rsidRPr="00FD522E" w:rsidRDefault="00FB4D4A" w:rsidP="00FB4D4A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1BC250C" w14:textId="77777777" w:rsidR="00FB4D4A" w:rsidRPr="00FD522E" w:rsidRDefault="00FB4D4A" w:rsidP="00FB4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9E5E539" w14:textId="742D6A7F" w:rsidR="00FB4D4A" w:rsidRPr="00FD522E" w:rsidRDefault="00FB4D4A" w:rsidP="00FB4D4A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73978776" w14:textId="77777777" w:rsidR="00FB4D4A" w:rsidRPr="00FD522E" w:rsidRDefault="00FB4D4A" w:rsidP="00FB4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7349CDA" w14:textId="65DFBF14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38,820</w:t>
            </w:r>
          </w:p>
        </w:tc>
        <w:tc>
          <w:tcPr>
            <w:tcW w:w="144" w:type="pct"/>
          </w:tcPr>
          <w:p w14:paraId="587208B9" w14:textId="77777777" w:rsidR="00FB4D4A" w:rsidRPr="00FD522E" w:rsidRDefault="00FB4D4A" w:rsidP="00FB4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9C57D85" w14:textId="5260B775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38,820</w:t>
            </w:r>
          </w:p>
        </w:tc>
      </w:tr>
      <w:tr w:rsidR="00FB4D4A" w:rsidRPr="00FD522E" w14:paraId="232D9FF7" w14:textId="77777777" w:rsidTr="00D1766E">
        <w:tc>
          <w:tcPr>
            <w:tcW w:w="2160" w:type="pct"/>
          </w:tcPr>
          <w:p w14:paraId="2EC1ABB0" w14:textId="618A6497" w:rsidR="00FB4D4A" w:rsidRPr="00FD522E" w:rsidRDefault="00FB4D4A" w:rsidP="00FB4D4A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56E45986" w14:textId="3DED9D61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15,402</w:t>
            </w:r>
          </w:p>
        </w:tc>
        <w:tc>
          <w:tcPr>
            <w:tcW w:w="144" w:type="pct"/>
          </w:tcPr>
          <w:p w14:paraId="114B5AAD" w14:textId="77777777" w:rsidR="00FB4D4A" w:rsidRPr="00FD522E" w:rsidRDefault="00FB4D4A" w:rsidP="00FB4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12E24F08" w14:textId="3643A9B1" w:rsidR="00FB4D4A" w:rsidRPr="00FD522E" w:rsidRDefault="00FB4D4A" w:rsidP="00FB4D4A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</w:rPr>
              <w:t>8,208</w:t>
            </w:r>
          </w:p>
        </w:tc>
        <w:tc>
          <w:tcPr>
            <w:tcW w:w="144" w:type="pct"/>
          </w:tcPr>
          <w:p w14:paraId="0EFE9185" w14:textId="77777777" w:rsidR="00FB4D4A" w:rsidRPr="00FD522E" w:rsidRDefault="00FB4D4A" w:rsidP="00FB4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572143DA" w14:textId="53B245EB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1,260</w:t>
            </w:r>
          </w:p>
        </w:tc>
        <w:tc>
          <w:tcPr>
            <w:tcW w:w="144" w:type="pct"/>
          </w:tcPr>
          <w:p w14:paraId="3234E64D" w14:textId="77777777" w:rsidR="00FB4D4A" w:rsidRPr="00FD522E" w:rsidRDefault="00FB4D4A" w:rsidP="00FB4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3273E53A" w14:textId="5AC4CAB1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1,663</w:t>
            </w:r>
          </w:p>
        </w:tc>
      </w:tr>
      <w:tr w:rsidR="00FB4D4A" w:rsidRPr="00FD522E" w14:paraId="2687801E" w14:textId="77777777" w:rsidTr="00D1766E">
        <w:tc>
          <w:tcPr>
            <w:tcW w:w="2160" w:type="pct"/>
          </w:tcPr>
          <w:p w14:paraId="285E7B8F" w14:textId="77777777" w:rsidR="00FB4D4A" w:rsidRPr="00FD522E" w:rsidRDefault="00FB4D4A" w:rsidP="00FB4D4A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4BB6D299" w14:textId="5FBB6389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8"/>
              </w:tabs>
              <w:spacing w:after="0" w:line="240" w:lineRule="auto"/>
              <w:ind w:left="-115" w:right="-2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15,402</w:t>
            </w:r>
          </w:p>
        </w:tc>
        <w:tc>
          <w:tcPr>
            <w:tcW w:w="144" w:type="pct"/>
          </w:tcPr>
          <w:p w14:paraId="3FBA1385" w14:textId="77777777" w:rsidR="00FB4D4A" w:rsidRPr="00FD522E" w:rsidRDefault="00FB4D4A" w:rsidP="00FB4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608BAA49" w14:textId="43F00CD3" w:rsidR="00FB4D4A" w:rsidRPr="00FD522E" w:rsidRDefault="00FB4D4A" w:rsidP="00FB4D4A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  <w:szCs w:val="28"/>
              </w:rPr>
              <w:t>8,208</w:t>
            </w:r>
          </w:p>
        </w:tc>
        <w:tc>
          <w:tcPr>
            <w:tcW w:w="144" w:type="pct"/>
          </w:tcPr>
          <w:p w14:paraId="69108B9B" w14:textId="77777777" w:rsidR="00FB4D4A" w:rsidRPr="00FD522E" w:rsidRDefault="00FB4D4A" w:rsidP="00FB4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3AC8B863" w14:textId="79313889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15" w:right="6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40,080</w:t>
            </w:r>
          </w:p>
        </w:tc>
        <w:tc>
          <w:tcPr>
            <w:tcW w:w="144" w:type="pct"/>
          </w:tcPr>
          <w:p w14:paraId="41568A34" w14:textId="77777777" w:rsidR="00FB4D4A" w:rsidRPr="00FD522E" w:rsidRDefault="00FB4D4A" w:rsidP="00FB4D4A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3000B75F" w14:textId="66748945" w:rsidR="00FB4D4A" w:rsidRPr="00FD522E" w:rsidRDefault="00FB4D4A" w:rsidP="00FB4D4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</w:rPr>
              <w:t>40,483</w:t>
            </w:r>
          </w:p>
        </w:tc>
      </w:tr>
      <w:tr w:rsidR="00FD4F31" w:rsidRPr="00FD522E" w14:paraId="1182085B" w14:textId="77777777" w:rsidTr="00D1766E">
        <w:tc>
          <w:tcPr>
            <w:tcW w:w="2160" w:type="pct"/>
          </w:tcPr>
          <w:p w14:paraId="374AD91D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</w:tcPr>
          <w:p w14:paraId="4D77FBAF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0EFF53BA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743BB04D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30E780D8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</w:tcPr>
          <w:p w14:paraId="3C46B683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7FD48379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16C4A887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D4F31" w:rsidRPr="00FD522E" w14:paraId="53C78481" w14:textId="77777777" w:rsidTr="00D1766E">
        <w:tc>
          <w:tcPr>
            <w:tcW w:w="2160" w:type="pct"/>
          </w:tcPr>
          <w:p w14:paraId="44873F35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เจ้าหนี้การค้า</w:t>
            </w:r>
          </w:p>
        </w:tc>
        <w:tc>
          <w:tcPr>
            <w:tcW w:w="621" w:type="pct"/>
          </w:tcPr>
          <w:p w14:paraId="1390BE48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2E08475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A464E19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262F0DDE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633CFFE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CBF3504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E61AA1B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A45357" w:rsidRPr="00FD522E" w14:paraId="5A8C9E0F" w14:textId="77777777" w:rsidTr="00D1766E">
        <w:tc>
          <w:tcPr>
            <w:tcW w:w="2160" w:type="pct"/>
          </w:tcPr>
          <w:p w14:paraId="283339A2" w14:textId="77777777" w:rsidR="00A45357" w:rsidRPr="00FD522E" w:rsidRDefault="00A45357" w:rsidP="00A45357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5036BD7D" w14:textId="04B45F45" w:rsidR="00A45357" w:rsidRPr="00FD522E" w:rsidRDefault="00A45357" w:rsidP="00A45357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5F1042BE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DDD672A" w14:textId="5EF48BC0" w:rsidR="00A45357" w:rsidRPr="00FD522E" w:rsidRDefault="00A45357" w:rsidP="00A453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01CB7E91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6C33F03" w14:textId="729490BA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171,899</w:t>
            </w:r>
          </w:p>
        </w:tc>
        <w:tc>
          <w:tcPr>
            <w:tcW w:w="144" w:type="pct"/>
          </w:tcPr>
          <w:p w14:paraId="3B555B17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54945BA5" w14:textId="2DB9D6D9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166,338</w:t>
            </w:r>
          </w:p>
        </w:tc>
      </w:tr>
      <w:tr w:rsidR="00A45357" w:rsidRPr="00FD522E" w14:paraId="77578149" w14:textId="77777777" w:rsidTr="00D1766E">
        <w:tc>
          <w:tcPr>
            <w:tcW w:w="2160" w:type="pct"/>
          </w:tcPr>
          <w:p w14:paraId="5F988C79" w14:textId="77777777" w:rsidR="00A45357" w:rsidRPr="00FD522E" w:rsidRDefault="00A45357" w:rsidP="00A45357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7A51F4CA" w14:textId="16B7908B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4,205</w:t>
            </w:r>
          </w:p>
        </w:tc>
        <w:tc>
          <w:tcPr>
            <w:tcW w:w="144" w:type="pct"/>
          </w:tcPr>
          <w:p w14:paraId="3528ECBC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E0EABCE" w14:textId="2D4ABCCC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</w:rPr>
              <w:t>9,750</w:t>
            </w:r>
          </w:p>
        </w:tc>
        <w:tc>
          <w:tcPr>
            <w:tcW w:w="144" w:type="pct"/>
          </w:tcPr>
          <w:p w14:paraId="13E1F0EE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DE48DEF" w14:textId="48811F10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1,976</w:t>
            </w:r>
          </w:p>
        </w:tc>
        <w:tc>
          <w:tcPr>
            <w:tcW w:w="144" w:type="pct"/>
          </w:tcPr>
          <w:p w14:paraId="242601DD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1222E4F" w14:textId="2AE522E1" w:rsidR="00A45357" w:rsidRPr="00FD522E" w:rsidRDefault="00A45357" w:rsidP="00A45357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1,398</w:t>
            </w:r>
          </w:p>
        </w:tc>
      </w:tr>
      <w:tr w:rsidR="00A45357" w:rsidRPr="00FD522E" w14:paraId="2D103923" w14:textId="77777777" w:rsidTr="00D1766E">
        <w:tc>
          <w:tcPr>
            <w:tcW w:w="2160" w:type="pct"/>
          </w:tcPr>
          <w:p w14:paraId="7307BFA2" w14:textId="294A3837" w:rsidR="00A45357" w:rsidRPr="00FD522E" w:rsidRDefault="00A45357" w:rsidP="00A45357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0B4F9C45" w14:textId="1B30D9FF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38,425</w:t>
            </w:r>
          </w:p>
        </w:tc>
        <w:tc>
          <w:tcPr>
            <w:tcW w:w="144" w:type="pct"/>
          </w:tcPr>
          <w:p w14:paraId="082AC4A2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6BC62BDA" w14:textId="6D8D011E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</w:rPr>
              <w:t>63,852</w:t>
            </w:r>
          </w:p>
        </w:tc>
        <w:tc>
          <w:tcPr>
            <w:tcW w:w="144" w:type="pct"/>
          </w:tcPr>
          <w:p w14:paraId="2C8D4275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423B4A83" w14:textId="1C918D72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33,408</w:t>
            </w:r>
          </w:p>
        </w:tc>
        <w:tc>
          <w:tcPr>
            <w:tcW w:w="144" w:type="pct"/>
          </w:tcPr>
          <w:p w14:paraId="77A64C6B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1CE93FD" w14:textId="36A43757" w:rsidR="00A45357" w:rsidRPr="00FD522E" w:rsidRDefault="00A45357" w:rsidP="00A45357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54,886</w:t>
            </w:r>
          </w:p>
        </w:tc>
      </w:tr>
      <w:tr w:rsidR="00A45357" w:rsidRPr="00FD522E" w14:paraId="4CEE42E9" w14:textId="77777777" w:rsidTr="00D1766E">
        <w:tc>
          <w:tcPr>
            <w:tcW w:w="2160" w:type="pct"/>
          </w:tcPr>
          <w:p w14:paraId="626CC097" w14:textId="77777777" w:rsidR="00A45357" w:rsidRPr="00FD522E" w:rsidRDefault="00A45357" w:rsidP="00A45357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012548A3" w14:textId="709313E4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42,6</w:t>
            </w:r>
            <w:r w:rsidR="002A1AEC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30</w:t>
            </w:r>
          </w:p>
        </w:tc>
        <w:tc>
          <w:tcPr>
            <w:tcW w:w="144" w:type="pct"/>
          </w:tcPr>
          <w:p w14:paraId="0E603849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1C5BFC4C" w14:textId="37A8FA4B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</w:rPr>
              <w:t>73,602</w:t>
            </w:r>
          </w:p>
        </w:tc>
        <w:tc>
          <w:tcPr>
            <w:tcW w:w="144" w:type="pct"/>
          </w:tcPr>
          <w:p w14:paraId="0FEAC24C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3C2C8ECD" w14:textId="16EBFFB8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207,283</w:t>
            </w:r>
          </w:p>
        </w:tc>
        <w:tc>
          <w:tcPr>
            <w:tcW w:w="144" w:type="pct"/>
          </w:tcPr>
          <w:p w14:paraId="146F1E9D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05F61773" w14:textId="32665D83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</w:rPr>
              <w:t>222,622</w:t>
            </w:r>
          </w:p>
        </w:tc>
      </w:tr>
      <w:tr w:rsidR="00FD4F31" w:rsidRPr="00FD522E" w14:paraId="634C56B7" w14:textId="77777777" w:rsidTr="00D1766E">
        <w:tc>
          <w:tcPr>
            <w:tcW w:w="2160" w:type="pct"/>
          </w:tcPr>
          <w:p w14:paraId="6B89BDF5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</w:tcPr>
          <w:p w14:paraId="1E494DA0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7D33C312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45CF8279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44CD3C64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</w:tcPr>
          <w:p w14:paraId="10929967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6313CC6C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09963A6E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D4F31" w:rsidRPr="00FD522E" w14:paraId="27E41EA4" w14:textId="77777777" w:rsidTr="00D1766E">
        <w:tc>
          <w:tcPr>
            <w:tcW w:w="2160" w:type="pct"/>
          </w:tcPr>
          <w:p w14:paraId="02A792A3" w14:textId="060BAE29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เจ้าหนี้หมุนเวียนอื่น</w:t>
            </w:r>
          </w:p>
        </w:tc>
        <w:tc>
          <w:tcPr>
            <w:tcW w:w="621" w:type="pct"/>
          </w:tcPr>
          <w:p w14:paraId="71B116C2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1C2FC60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058CF03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A0A5B4B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A5CFE5F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C977034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08B87819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A45357" w:rsidRPr="00FD522E" w14:paraId="23E67B54" w14:textId="77777777" w:rsidTr="00D1766E">
        <w:tc>
          <w:tcPr>
            <w:tcW w:w="2160" w:type="pct"/>
          </w:tcPr>
          <w:p w14:paraId="12F54943" w14:textId="79CB2F61" w:rsidR="00A45357" w:rsidRPr="00FD522E" w:rsidRDefault="00A45357" w:rsidP="00A45357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67085698" w14:textId="3056CDD5" w:rsidR="00A45357" w:rsidRPr="00FD522E" w:rsidRDefault="00A45357" w:rsidP="00A45357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5EEFB75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C31831A" w14:textId="744C8EBD" w:rsidR="00A45357" w:rsidRPr="00FD522E" w:rsidRDefault="00A45357" w:rsidP="00A45357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27F8737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41730BBE" w14:textId="3BBE352B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53,427</w:t>
            </w:r>
          </w:p>
        </w:tc>
        <w:tc>
          <w:tcPr>
            <w:tcW w:w="144" w:type="pct"/>
          </w:tcPr>
          <w:p w14:paraId="75964BCA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1E6876F" w14:textId="545427CB" w:rsidR="00A45357" w:rsidRPr="00FD522E" w:rsidRDefault="00A45357" w:rsidP="00A45357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58,492</w:t>
            </w:r>
          </w:p>
        </w:tc>
      </w:tr>
      <w:tr w:rsidR="00A45357" w:rsidRPr="00FD522E" w14:paraId="26DD07D9" w14:textId="77777777" w:rsidTr="00D1766E">
        <w:tc>
          <w:tcPr>
            <w:tcW w:w="2160" w:type="pct"/>
          </w:tcPr>
          <w:p w14:paraId="75783EF5" w14:textId="77777777" w:rsidR="00A45357" w:rsidRPr="00FD522E" w:rsidRDefault="00A45357" w:rsidP="00A45357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บริษัทร่วมและการร่วมค้า</w:t>
            </w:r>
          </w:p>
        </w:tc>
        <w:tc>
          <w:tcPr>
            <w:tcW w:w="621" w:type="pct"/>
          </w:tcPr>
          <w:p w14:paraId="211444DA" w14:textId="0D233442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535</w:t>
            </w:r>
          </w:p>
        </w:tc>
        <w:tc>
          <w:tcPr>
            <w:tcW w:w="144" w:type="pct"/>
          </w:tcPr>
          <w:p w14:paraId="21A21ED0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384CD34" w14:textId="17004A46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</w:rPr>
              <w:t>30,737</w:t>
            </w:r>
          </w:p>
        </w:tc>
        <w:tc>
          <w:tcPr>
            <w:tcW w:w="144" w:type="pct"/>
          </w:tcPr>
          <w:p w14:paraId="78C13434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6FCB9CF" w14:textId="0B0A77EF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298</w:t>
            </w:r>
          </w:p>
        </w:tc>
        <w:tc>
          <w:tcPr>
            <w:tcW w:w="144" w:type="pct"/>
          </w:tcPr>
          <w:p w14:paraId="48710B0C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3C1A4D3" w14:textId="293A581C" w:rsidR="00A45357" w:rsidRPr="00FD522E" w:rsidRDefault="00A45357" w:rsidP="00A45357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107</w:t>
            </w:r>
          </w:p>
        </w:tc>
      </w:tr>
      <w:tr w:rsidR="00A45357" w:rsidRPr="00FD522E" w14:paraId="2E26B8BA" w14:textId="77777777" w:rsidTr="00D1766E">
        <w:tc>
          <w:tcPr>
            <w:tcW w:w="2160" w:type="pct"/>
          </w:tcPr>
          <w:p w14:paraId="0882D778" w14:textId="104B06A2" w:rsidR="00A45357" w:rsidRPr="00FD522E" w:rsidRDefault="00A45357" w:rsidP="00A45357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กิจการอื่นที่เกี่ยวข้องกัน 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1E90BC96" w14:textId="1A986D38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62,177</w:t>
            </w:r>
          </w:p>
        </w:tc>
        <w:tc>
          <w:tcPr>
            <w:tcW w:w="144" w:type="pct"/>
          </w:tcPr>
          <w:p w14:paraId="319F7D7E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E9E0AB0" w14:textId="7B836DD2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</w:rPr>
              <w:t>86,799</w:t>
            </w:r>
          </w:p>
        </w:tc>
        <w:tc>
          <w:tcPr>
            <w:tcW w:w="144" w:type="pct"/>
          </w:tcPr>
          <w:p w14:paraId="200CD975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27FF16FA" w14:textId="2BA7BFFA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23,644</w:t>
            </w:r>
          </w:p>
        </w:tc>
        <w:tc>
          <w:tcPr>
            <w:tcW w:w="144" w:type="pct"/>
          </w:tcPr>
          <w:p w14:paraId="00213483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14E84834" w14:textId="15A2C3BF" w:rsidR="00A45357" w:rsidRPr="00FD522E" w:rsidRDefault="00A45357" w:rsidP="00A45357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sz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20,941</w:t>
            </w:r>
          </w:p>
        </w:tc>
      </w:tr>
      <w:tr w:rsidR="00A45357" w:rsidRPr="00FD522E" w14:paraId="4808DBC1" w14:textId="77777777" w:rsidTr="00D1766E">
        <w:tc>
          <w:tcPr>
            <w:tcW w:w="2160" w:type="pct"/>
          </w:tcPr>
          <w:p w14:paraId="1E898481" w14:textId="77777777" w:rsidR="00A45357" w:rsidRPr="00FD522E" w:rsidRDefault="00A45357" w:rsidP="00A45357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1CAD191D" w14:textId="64A2BB62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62,712</w:t>
            </w:r>
          </w:p>
        </w:tc>
        <w:tc>
          <w:tcPr>
            <w:tcW w:w="144" w:type="pct"/>
          </w:tcPr>
          <w:p w14:paraId="37A9359E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717ABE32" w14:textId="4848A830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</w:rPr>
              <w:t>117,536</w:t>
            </w:r>
          </w:p>
        </w:tc>
        <w:tc>
          <w:tcPr>
            <w:tcW w:w="144" w:type="pct"/>
          </w:tcPr>
          <w:p w14:paraId="0CDF6F2A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72B8606B" w14:textId="5D7C9D7B" w:rsidR="00A45357" w:rsidRPr="00FD522E" w:rsidRDefault="00A45357" w:rsidP="00A45357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77,369</w:t>
            </w:r>
          </w:p>
        </w:tc>
        <w:tc>
          <w:tcPr>
            <w:tcW w:w="144" w:type="pct"/>
          </w:tcPr>
          <w:p w14:paraId="2657D19F" w14:textId="77777777" w:rsidR="00A45357" w:rsidRPr="00FD522E" w:rsidRDefault="00A45357" w:rsidP="00A4535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12119835" w14:textId="77D7288F" w:rsidR="00A45357" w:rsidRPr="00FD522E" w:rsidRDefault="00A45357" w:rsidP="00A45357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="Angsana New" w:hAnsi="Angsana New" w:cs="Angsana New"/>
                <w:b/>
                <w:bCs/>
                <w:sz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</w:rPr>
              <w:t>79,540</w:t>
            </w:r>
          </w:p>
        </w:tc>
      </w:tr>
      <w:tr w:rsidR="00FD4F31" w:rsidRPr="00FD522E" w14:paraId="76A0C1F3" w14:textId="77777777" w:rsidTr="00584EBD">
        <w:tc>
          <w:tcPr>
            <w:tcW w:w="2160" w:type="pct"/>
          </w:tcPr>
          <w:p w14:paraId="16E3654A" w14:textId="1B893BCE" w:rsidR="00631AF9" w:rsidRPr="00FD522E" w:rsidRDefault="00631AF9" w:rsidP="00584EBD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  <w:tcBorders>
              <w:top w:val="double" w:sz="4" w:space="0" w:color="auto"/>
            </w:tcBorders>
          </w:tcPr>
          <w:p w14:paraId="2CB18A1F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320C909E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2714D092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64923C57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  <w:tcBorders>
              <w:top w:val="double" w:sz="4" w:space="0" w:color="auto"/>
            </w:tcBorders>
          </w:tcPr>
          <w:p w14:paraId="5921C480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7F7C35BE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  <w:tcBorders>
              <w:top w:val="double" w:sz="4" w:space="0" w:color="auto"/>
            </w:tcBorders>
          </w:tcPr>
          <w:p w14:paraId="5B26B2A8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584EBD" w:rsidRPr="00FD522E" w14:paraId="3E84C475" w14:textId="77777777" w:rsidTr="00584EBD">
        <w:tc>
          <w:tcPr>
            <w:tcW w:w="2160" w:type="pct"/>
          </w:tcPr>
          <w:p w14:paraId="4B3836F1" w14:textId="77777777" w:rsidR="00584EBD" w:rsidRPr="00FD522E" w:rsidRDefault="00584EBD" w:rsidP="00584EBD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</w:tcPr>
          <w:p w14:paraId="46A09970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1A2B2805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04AB027D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2F8B3181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</w:tcPr>
          <w:p w14:paraId="09F6EF45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6145CF87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4E37675A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584EBD" w:rsidRPr="00FD522E" w14:paraId="6D21582B" w14:textId="77777777" w:rsidTr="00584EBD">
        <w:tc>
          <w:tcPr>
            <w:tcW w:w="2160" w:type="pct"/>
          </w:tcPr>
          <w:p w14:paraId="177B894D" w14:textId="77777777" w:rsidR="00584EBD" w:rsidRPr="00FD522E" w:rsidRDefault="00584EBD" w:rsidP="00584EBD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</w:tcPr>
          <w:p w14:paraId="794F122E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69796C4A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723C3D34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0C04EA6E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</w:tcPr>
          <w:p w14:paraId="33A23F39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72604F90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73D929B1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584EBD" w:rsidRPr="00FD522E" w14:paraId="2EE2877F" w14:textId="77777777" w:rsidTr="00584EBD">
        <w:tc>
          <w:tcPr>
            <w:tcW w:w="2160" w:type="pct"/>
          </w:tcPr>
          <w:p w14:paraId="00C7CBD4" w14:textId="77777777" w:rsidR="00584EBD" w:rsidRPr="00FD522E" w:rsidRDefault="00584EBD" w:rsidP="00584EBD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</w:tcPr>
          <w:p w14:paraId="0BE33FF6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28197FD6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7549EDF2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303A6420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</w:tcPr>
          <w:p w14:paraId="4B1FDD97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2084CC04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219366FC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584EBD" w:rsidRPr="00FD522E" w14:paraId="12CC877D" w14:textId="77777777" w:rsidTr="00584EBD">
        <w:tc>
          <w:tcPr>
            <w:tcW w:w="2160" w:type="pct"/>
          </w:tcPr>
          <w:p w14:paraId="177C2781" w14:textId="77777777" w:rsidR="00584EBD" w:rsidRPr="00FD522E" w:rsidRDefault="00584EBD" w:rsidP="00584EBD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621" w:type="pct"/>
          </w:tcPr>
          <w:p w14:paraId="11044EEA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6D5432AF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52294EF2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15C67EFF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625" w:type="pct"/>
          </w:tcPr>
          <w:p w14:paraId="7B02B162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44" w:type="pct"/>
          </w:tcPr>
          <w:p w14:paraId="315BF802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581" w:type="pct"/>
          </w:tcPr>
          <w:p w14:paraId="304644DC" w14:textId="77777777" w:rsidR="00584EBD" w:rsidRPr="00FD522E" w:rsidRDefault="00584EBD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FD4F31" w:rsidRPr="00FD522E" w14:paraId="714F8FCD" w14:textId="77777777" w:rsidTr="00D1766E">
        <w:tc>
          <w:tcPr>
            <w:tcW w:w="2160" w:type="pct"/>
          </w:tcPr>
          <w:p w14:paraId="103D8F33" w14:textId="77777777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เงินกู้ยืมระยะสั้น</w:t>
            </w:r>
          </w:p>
        </w:tc>
        <w:tc>
          <w:tcPr>
            <w:tcW w:w="621" w:type="pct"/>
          </w:tcPr>
          <w:p w14:paraId="24AB5E30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D4915ED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57DB11AB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A41AE88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14D14FFB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3CF608FB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5C352E2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B596C" w:rsidRPr="00FD522E" w14:paraId="55C593AD" w14:textId="77777777" w:rsidTr="00D1766E">
        <w:tc>
          <w:tcPr>
            <w:tcW w:w="2160" w:type="pct"/>
          </w:tcPr>
          <w:p w14:paraId="0750FC96" w14:textId="600B7233" w:rsidR="009B596C" w:rsidRPr="00FD522E" w:rsidRDefault="009B596C" w:rsidP="009B596C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48F6C7AE" w14:textId="7D6E127C" w:rsidR="009B596C" w:rsidRPr="00FD522E" w:rsidRDefault="009B596C" w:rsidP="009B596C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3E573919" w14:textId="77777777" w:rsidR="009B596C" w:rsidRPr="00FD522E" w:rsidRDefault="009B596C" w:rsidP="009B5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3365A96" w14:textId="68303B41" w:rsidR="009B596C" w:rsidRPr="00FD522E" w:rsidRDefault="009B596C" w:rsidP="009B596C">
            <w:pPr>
              <w:pStyle w:val="acctfourfigures"/>
              <w:tabs>
                <w:tab w:val="clear" w:pos="765"/>
                <w:tab w:val="decimal" w:pos="551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73DF28D" w14:textId="77777777" w:rsidR="009B596C" w:rsidRPr="00FD522E" w:rsidRDefault="009B596C" w:rsidP="009B5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2E8EDEB2" w14:textId="2DA32476" w:rsidR="009B596C" w:rsidRPr="00FD522E" w:rsidRDefault="009B596C" w:rsidP="009B5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150,060</w:t>
            </w:r>
          </w:p>
        </w:tc>
        <w:tc>
          <w:tcPr>
            <w:tcW w:w="144" w:type="pct"/>
          </w:tcPr>
          <w:p w14:paraId="3A02137A" w14:textId="77777777" w:rsidR="009B596C" w:rsidRPr="00FD522E" w:rsidRDefault="009B596C" w:rsidP="009B5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CB20DBA" w14:textId="52830C06" w:rsidR="009B596C" w:rsidRPr="00FD522E" w:rsidRDefault="009B596C" w:rsidP="009B596C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9B596C" w:rsidRPr="00FD522E" w14:paraId="7AB1F12A" w14:textId="77777777" w:rsidTr="00D1766E">
        <w:tc>
          <w:tcPr>
            <w:tcW w:w="2160" w:type="pct"/>
          </w:tcPr>
          <w:p w14:paraId="718DD486" w14:textId="31DD991D" w:rsidR="009B596C" w:rsidRPr="00FD522E" w:rsidRDefault="009B596C" w:rsidP="009B596C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691EFE81" w14:textId="02C80FE5" w:rsidR="009B596C" w:rsidRPr="00FD522E" w:rsidRDefault="009B596C" w:rsidP="009B59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12,336</w:t>
            </w:r>
          </w:p>
        </w:tc>
        <w:tc>
          <w:tcPr>
            <w:tcW w:w="144" w:type="pct"/>
          </w:tcPr>
          <w:p w14:paraId="6516955E" w14:textId="77777777" w:rsidR="009B596C" w:rsidRPr="00FD522E" w:rsidRDefault="009B596C" w:rsidP="009B5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2E6D36AE" w14:textId="72BCA5E3" w:rsidR="009B596C" w:rsidRPr="00FD522E" w:rsidRDefault="009B596C" w:rsidP="009B59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</w:rPr>
              <w:t>12,336</w:t>
            </w:r>
          </w:p>
        </w:tc>
        <w:tc>
          <w:tcPr>
            <w:tcW w:w="144" w:type="pct"/>
          </w:tcPr>
          <w:p w14:paraId="2ED76A88" w14:textId="77777777" w:rsidR="009B596C" w:rsidRPr="00FD522E" w:rsidRDefault="009B596C" w:rsidP="009B5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191EBB86" w14:textId="66BA8CD2" w:rsidR="009B596C" w:rsidRPr="00FD522E" w:rsidRDefault="009B596C" w:rsidP="009B596C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4B0CCE88" w14:textId="77777777" w:rsidR="009B596C" w:rsidRPr="00FD522E" w:rsidRDefault="009B596C" w:rsidP="009B5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55C22DA" w14:textId="46B5DB1C" w:rsidR="009B596C" w:rsidRPr="00FD522E" w:rsidRDefault="009B596C" w:rsidP="009B596C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9B596C" w:rsidRPr="00FD522E" w14:paraId="764FDF1E" w14:textId="77777777" w:rsidTr="00D1766E">
        <w:tc>
          <w:tcPr>
            <w:tcW w:w="2160" w:type="pct"/>
          </w:tcPr>
          <w:p w14:paraId="177DCEA6" w14:textId="2417186B" w:rsidR="009B596C" w:rsidRPr="00FD522E" w:rsidRDefault="009B596C" w:rsidP="009B596C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506D697B" w14:textId="501671F9" w:rsidR="009B596C" w:rsidRPr="00FD522E" w:rsidRDefault="009B596C" w:rsidP="009B59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12,336</w:t>
            </w:r>
          </w:p>
        </w:tc>
        <w:tc>
          <w:tcPr>
            <w:tcW w:w="144" w:type="pct"/>
          </w:tcPr>
          <w:p w14:paraId="10746FD9" w14:textId="77777777" w:rsidR="009B596C" w:rsidRPr="00FD522E" w:rsidRDefault="009B596C" w:rsidP="009B5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5DF39B57" w14:textId="4D85C7DD" w:rsidR="009B596C" w:rsidRPr="00FD522E" w:rsidRDefault="009B596C" w:rsidP="009B596C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</w:rPr>
              <w:t>12,336</w:t>
            </w:r>
          </w:p>
        </w:tc>
        <w:tc>
          <w:tcPr>
            <w:tcW w:w="144" w:type="pct"/>
          </w:tcPr>
          <w:p w14:paraId="659B4BB1" w14:textId="77777777" w:rsidR="009B596C" w:rsidRPr="00FD522E" w:rsidRDefault="009B596C" w:rsidP="009B5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11B3C582" w14:textId="1DB938D8" w:rsidR="009B596C" w:rsidRPr="00FD522E" w:rsidRDefault="009B596C" w:rsidP="009B5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150,060</w:t>
            </w:r>
          </w:p>
        </w:tc>
        <w:tc>
          <w:tcPr>
            <w:tcW w:w="144" w:type="pct"/>
          </w:tcPr>
          <w:p w14:paraId="38ACB789" w14:textId="77777777" w:rsidR="009B596C" w:rsidRPr="00FD522E" w:rsidRDefault="009B596C" w:rsidP="009B596C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5509DC28" w14:textId="4F7D806B" w:rsidR="009B596C" w:rsidRPr="00FD522E" w:rsidRDefault="009B596C" w:rsidP="009B596C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  <w:szCs w:val="28"/>
              </w:rPr>
              <w:t>-</w:t>
            </w:r>
          </w:p>
        </w:tc>
      </w:tr>
      <w:tr w:rsidR="00D471C8" w:rsidRPr="00FD522E" w14:paraId="5CCE4B5D" w14:textId="77777777" w:rsidTr="00B82D0C">
        <w:tc>
          <w:tcPr>
            <w:tcW w:w="2160" w:type="pct"/>
          </w:tcPr>
          <w:p w14:paraId="13696868" w14:textId="77777777" w:rsidR="00D471C8" w:rsidRPr="00FD522E" w:rsidRDefault="00D471C8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621" w:type="pct"/>
          </w:tcPr>
          <w:p w14:paraId="4DD72244" w14:textId="77777777" w:rsidR="00D471C8" w:rsidRPr="00FD522E" w:rsidRDefault="00D471C8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514A654A" w14:textId="77777777" w:rsidR="00D471C8" w:rsidRPr="00FD522E" w:rsidRDefault="00D471C8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E1CB8E0" w14:textId="77777777" w:rsidR="00D471C8" w:rsidRPr="00FD522E" w:rsidRDefault="00D471C8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1EED3FEB" w14:textId="77777777" w:rsidR="00D471C8" w:rsidRPr="00FD522E" w:rsidRDefault="00D471C8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0EB9EC59" w14:textId="77777777" w:rsidR="00D471C8" w:rsidRPr="00FD522E" w:rsidRDefault="00D471C8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DACBADF" w14:textId="77777777" w:rsidR="00D471C8" w:rsidRPr="00FD522E" w:rsidRDefault="00D471C8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3689BAC1" w14:textId="77777777" w:rsidR="00D471C8" w:rsidRPr="00FD522E" w:rsidRDefault="00D471C8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D4F31" w:rsidRPr="00FD522E" w14:paraId="3B38F9A4" w14:textId="77777777" w:rsidTr="00B82D0C">
        <w:tc>
          <w:tcPr>
            <w:tcW w:w="2160" w:type="pct"/>
          </w:tcPr>
          <w:p w14:paraId="05BD0803" w14:textId="3BAB50AB" w:rsidR="00FD4F31" w:rsidRPr="00FD522E" w:rsidRDefault="00FD4F31" w:rsidP="00FD4F31">
            <w:pPr>
              <w:spacing w:line="240" w:lineRule="auto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เงินกู้ยืมระยะยาว</w:t>
            </w:r>
          </w:p>
        </w:tc>
        <w:tc>
          <w:tcPr>
            <w:tcW w:w="621" w:type="pct"/>
          </w:tcPr>
          <w:p w14:paraId="3FE90EDE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6AEC21D4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7FDAB148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03D00D52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5F9BC77F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" w:type="pct"/>
          </w:tcPr>
          <w:p w14:paraId="764142A1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40A5FF1E" w14:textId="77777777" w:rsidR="00FD4F31" w:rsidRPr="00FD522E" w:rsidRDefault="00FD4F31" w:rsidP="00FD4F3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F32566" w:rsidRPr="00FD522E" w14:paraId="7D1F110F" w14:textId="77777777" w:rsidTr="00B82D0C">
        <w:tc>
          <w:tcPr>
            <w:tcW w:w="2160" w:type="pct"/>
          </w:tcPr>
          <w:p w14:paraId="7EA14B65" w14:textId="52A84BF0" w:rsidR="00F32566" w:rsidRPr="00FD522E" w:rsidRDefault="00F32566" w:rsidP="00F32566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="Angsana New" w:hint="cs"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621" w:type="pct"/>
          </w:tcPr>
          <w:p w14:paraId="0CD66053" w14:textId="2DE89B0A" w:rsidR="00F32566" w:rsidRPr="00FD522E" w:rsidRDefault="00F32566" w:rsidP="00F32566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73A02BB" w14:textId="77777777" w:rsidR="00F32566" w:rsidRPr="00FD522E" w:rsidRDefault="00F32566" w:rsidP="00F325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27878AB7" w14:textId="532B63A9" w:rsidR="00F32566" w:rsidRPr="00FD522E" w:rsidRDefault="00F32566" w:rsidP="00F32566">
            <w:pPr>
              <w:pStyle w:val="acctfourfigures"/>
              <w:tabs>
                <w:tab w:val="clear" w:pos="765"/>
                <w:tab w:val="decimal" w:pos="61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15E14C99" w14:textId="77777777" w:rsidR="00F32566" w:rsidRPr="00FD522E" w:rsidRDefault="00F32566" w:rsidP="00F325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</w:tcPr>
          <w:p w14:paraId="7F44534F" w14:textId="2909394E" w:rsidR="00F32566" w:rsidRPr="00FD522E" w:rsidRDefault="00F32566" w:rsidP="00F325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150,000</w:t>
            </w:r>
          </w:p>
        </w:tc>
        <w:tc>
          <w:tcPr>
            <w:tcW w:w="144" w:type="pct"/>
          </w:tcPr>
          <w:p w14:paraId="7B3CF3B5" w14:textId="77777777" w:rsidR="00F32566" w:rsidRPr="00FD522E" w:rsidRDefault="00F32566" w:rsidP="00F325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</w:tcPr>
          <w:p w14:paraId="6C5E6A40" w14:textId="732D349E" w:rsidR="00F32566" w:rsidRPr="00FD522E" w:rsidRDefault="00F32566" w:rsidP="00F32566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8"/>
              </w:rPr>
              <w:t>177,000</w:t>
            </w:r>
          </w:p>
        </w:tc>
      </w:tr>
      <w:tr w:rsidR="00F32566" w:rsidRPr="00FD522E" w14:paraId="41879025" w14:textId="77777777" w:rsidTr="00B82D0C">
        <w:tc>
          <w:tcPr>
            <w:tcW w:w="2160" w:type="pct"/>
          </w:tcPr>
          <w:p w14:paraId="758C2073" w14:textId="26C4E0AA" w:rsidR="00F32566" w:rsidRPr="00FD522E" w:rsidRDefault="00F32566" w:rsidP="00F32566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บุคคลหรือ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กิจการอื่นที่เกี่ยวข้องกัน</w:t>
            </w:r>
          </w:p>
        </w:tc>
        <w:tc>
          <w:tcPr>
            <w:tcW w:w="621" w:type="pct"/>
            <w:tcBorders>
              <w:bottom w:val="single" w:sz="4" w:space="0" w:color="auto"/>
            </w:tcBorders>
          </w:tcPr>
          <w:p w14:paraId="1BC5C5BA" w14:textId="7019E646" w:rsidR="00F32566" w:rsidRPr="00FD522E" w:rsidRDefault="00D606B6" w:rsidP="00F325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43,485</w:t>
            </w:r>
          </w:p>
        </w:tc>
        <w:tc>
          <w:tcPr>
            <w:tcW w:w="144" w:type="pct"/>
          </w:tcPr>
          <w:p w14:paraId="0D3F446B" w14:textId="77777777" w:rsidR="00F32566" w:rsidRPr="00FD522E" w:rsidRDefault="00F32566" w:rsidP="00F325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4F307A29" w14:textId="222EA6DF" w:rsidR="00F32566" w:rsidRPr="00FD522E" w:rsidRDefault="00F32566" w:rsidP="00F325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</w:rPr>
              <w:t>43,485</w:t>
            </w:r>
          </w:p>
        </w:tc>
        <w:tc>
          <w:tcPr>
            <w:tcW w:w="144" w:type="pct"/>
          </w:tcPr>
          <w:p w14:paraId="11CB6711" w14:textId="77777777" w:rsidR="00F32566" w:rsidRPr="00FD522E" w:rsidRDefault="00F32566" w:rsidP="00F325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bottom w:val="single" w:sz="4" w:space="0" w:color="auto"/>
            </w:tcBorders>
          </w:tcPr>
          <w:p w14:paraId="433DA76E" w14:textId="61E835A8" w:rsidR="00F32566" w:rsidRPr="00FD522E" w:rsidRDefault="00F32566" w:rsidP="00F32566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</w:p>
        </w:tc>
        <w:tc>
          <w:tcPr>
            <w:tcW w:w="144" w:type="pct"/>
          </w:tcPr>
          <w:p w14:paraId="2F4CFFE7" w14:textId="77777777" w:rsidR="00F32566" w:rsidRPr="00FD522E" w:rsidRDefault="00F32566" w:rsidP="00F325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bottom w:val="single" w:sz="4" w:space="0" w:color="auto"/>
            </w:tcBorders>
          </w:tcPr>
          <w:p w14:paraId="38020BB2" w14:textId="57AE5560" w:rsidR="00F32566" w:rsidRPr="00FD522E" w:rsidRDefault="00F32566" w:rsidP="00F32566">
            <w:pPr>
              <w:pStyle w:val="acctfourfigures"/>
              <w:tabs>
                <w:tab w:val="clear" w:pos="765"/>
                <w:tab w:val="decimal" w:pos="488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</w:rPr>
              <w:t>-</w:t>
            </w:r>
          </w:p>
        </w:tc>
      </w:tr>
      <w:tr w:rsidR="00F32566" w:rsidRPr="00FD522E" w14:paraId="1EC5882D" w14:textId="77777777" w:rsidTr="00D1766E">
        <w:tc>
          <w:tcPr>
            <w:tcW w:w="2160" w:type="pct"/>
          </w:tcPr>
          <w:p w14:paraId="08B1A52D" w14:textId="77777777" w:rsidR="00F32566" w:rsidRPr="00FD522E" w:rsidRDefault="00F32566" w:rsidP="00F32566">
            <w:pPr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621" w:type="pct"/>
            <w:tcBorders>
              <w:top w:val="single" w:sz="4" w:space="0" w:color="auto"/>
              <w:bottom w:val="double" w:sz="4" w:space="0" w:color="auto"/>
            </w:tcBorders>
          </w:tcPr>
          <w:p w14:paraId="221A58A3" w14:textId="4DED65C7" w:rsidR="00F32566" w:rsidRPr="00FD522E" w:rsidRDefault="00D606B6" w:rsidP="00F325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43,485</w:t>
            </w:r>
          </w:p>
        </w:tc>
        <w:tc>
          <w:tcPr>
            <w:tcW w:w="144" w:type="pct"/>
          </w:tcPr>
          <w:p w14:paraId="67C71BE9" w14:textId="77777777" w:rsidR="00F32566" w:rsidRPr="00FD522E" w:rsidRDefault="00F32566" w:rsidP="00F325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5C86AA69" w14:textId="10E68822" w:rsidR="00F32566" w:rsidRPr="00FD522E" w:rsidRDefault="00F32566" w:rsidP="00F325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</w:rPr>
              <w:t>43,485</w:t>
            </w:r>
          </w:p>
        </w:tc>
        <w:tc>
          <w:tcPr>
            <w:tcW w:w="144" w:type="pct"/>
          </w:tcPr>
          <w:p w14:paraId="35446625" w14:textId="77777777" w:rsidR="00F32566" w:rsidRPr="00FD522E" w:rsidRDefault="00F32566" w:rsidP="00F325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25" w:type="pct"/>
            <w:tcBorders>
              <w:top w:val="single" w:sz="4" w:space="0" w:color="auto"/>
              <w:bottom w:val="double" w:sz="4" w:space="0" w:color="auto"/>
            </w:tcBorders>
          </w:tcPr>
          <w:p w14:paraId="1C0F77C7" w14:textId="245F6372" w:rsidR="00F32566" w:rsidRPr="00FD522E" w:rsidRDefault="00F32566" w:rsidP="00F32566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after="0"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150,000</w:t>
            </w:r>
          </w:p>
        </w:tc>
        <w:tc>
          <w:tcPr>
            <w:tcW w:w="144" w:type="pct"/>
          </w:tcPr>
          <w:p w14:paraId="1872DB12" w14:textId="77777777" w:rsidR="00F32566" w:rsidRPr="00FD522E" w:rsidRDefault="00F32566" w:rsidP="00F3256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81" w:type="pct"/>
            <w:tcBorders>
              <w:top w:val="single" w:sz="4" w:space="0" w:color="auto"/>
              <w:bottom w:val="double" w:sz="4" w:space="0" w:color="auto"/>
            </w:tcBorders>
          </w:tcPr>
          <w:p w14:paraId="094B09D9" w14:textId="05C438FE" w:rsidR="00F32566" w:rsidRPr="00FD522E" w:rsidRDefault="00F32566" w:rsidP="00F32566">
            <w:pPr>
              <w:pStyle w:val="acctfourfigures"/>
              <w:tabs>
                <w:tab w:val="clear" w:pos="765"/>
                <w:tab w:val="decimal" w:pos="797"/>
              </w:tabs>
              <w:spacing w:line="240" w:lineRule="auto"/>
              <w:ind w:left="-83" w:right="-80" w:firstLine="4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="Angsana New" w:hAnsi="Angsana New" w:cs="Angsana New"/>
                <w:b/>
                <w:bCs/>
                <w:sz w:val="28"/>
              </w:rPr>
              <w:t>177,000</w:t>
            </w:r>
          </w:p>
        </w:tc>
      </w:tr>
    </w:tbl>
    <w:p w14:paraId="34AE1C57" w14:textId="77777777" w:rsidR="00C34ECE" w:rsidRPr="00FD522E" w:rsidRDefault="00C34ECE" w:rsidP="00C34ECE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2B54652B" w14:textId="04AB24C4" w:rsidR="00C34ECE" w:rsidRPr="00FD522E" w:rsidRDefault="00C34ECE" w:rsidP="00C34ECE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>การซื้อหุ้นกู้แปลงสภาพ</w:t>
      </w:r>
    </w:p>
    <w:p w14:paraId="5FB9E5AE" w14:textId="77777777" w:rsidR="00C34ECE" w:rsidRPr="00FD522E" w:rsidRDefault="00C34ECE" w:rsidP="00C34E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79AD33DA" w14:textId="6DC1119D" w:rsidR="00C34ECE" w:rsidRPr="00FD522E" w:rsidRDefault="00C34ECE" w:rsidP="00C34E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เมื่อวันที่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10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กุมภาพันธ์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>2569 JWD Asia Holdings Private Ltd.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 xml:space="preserve">(“JWDAH”)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และ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 xml:space="preserve">Prosper Logistics Joint Stock Company (“PPL”)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ได้ทำการจองซื้อหุ้นกู้แปลงสภาพใน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proofErr w:type="spellStart"/>
      <w:r w:rsidRPr="00FD522E">
        <w:rPr>
          <w:rFonts w:asciiTheme="majorBidi" w:hAnsiTheme="majorBidi" w:cstheme="majorBidi"/>
          <w:sz w:val="28"/>
          <w:szCs w:val="28"/>
        </w:rPr>
        <w:t>Transimex</w:t>
      </w:r>
      <w:proofErr w:type="spellEnd"/>
      <w:r w:rsidRPr="00FD522E">
        <w:rPr>
          <w:rFonts w:asciiTheme="majorBidi" w:hAnsiTheme="majorBidi" w:cstheme="majorBidi"/>
          <w:sz w:val="28"/>
          <w:szCs w:val="28"/>
        </w:rPr>
        <w:t xml:space="preserve"> Corporation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>25</w:t>
      </w:r>
      <w:r w:rsidRPr="00FD522E">
        <w:rPr>
          <w:rFonts w:asciiTheme="majorBidi" w:hAnsiTheme="majorBidi" w:cstheme="majorBidi"/>
          <w:sz w:val="28"/>
          <w:szCs w:val="28"/>
          <w:cs/>
        </w:rPr>
        <w:t>,</w:t>
      </w:r>
      <w:r w:rsidRPr="00FD522E">
        <w:rPr>
          <w:rFonts w:asciiTheme="majorBidi" w:hAnsiTheme="majorBidi" w:cstheme="majorBidi"/>
          <w:sz w:val="28"/>
          <w:szCs w:val="28"/>
        </w:rPr>
        <w:t>013.70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ล้านดองเวียดนาม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หรือเทียบเท่า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>31.72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และจำนวน</w:t>
      </w:r>
      <w:r w:rsidRPr="00FD522E">
        <w:rPr>
          <w:rFonts w:asciiTheme="majorBidi" w:hAnsiTheme="majorBidi" w:cstheme="majorBidi"/>
          <w:sz w:val="28"/>
          <w:szCs w:val="28"/>
        </w:rPr>
        <w:t xml:space="preserve"> 69,242.10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ล้านดองเวียดนาม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หรือเทียบเท่า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>86.27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ตามลำดับ</w:t>
      </w:r>
      <w:r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โดย</w:t>
      </w:r>
      <w:r w:rsidR="009D3B19" w:rsidRPr="00FD522E">
        <w:rPr>
          <w:rFonts w:asciiTheme="majorBidi" w:hAnsiTheme="majorBidi" w:cstheme="majorBidi" w:hint="cs"/>
          <w:sz w:val="28"/>
          <w:szCs w:val="28"/>
          <w:cs/>
        </w:rPr>
        <w:t>บันทึกเป็นสินทรัพย์ทางการเงินอื่น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>(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 xml:space="preserve">ดูหมายเหตุข้อ </w:t>
      </w:r>
      <w:r w:rsidRPr="00FD522E">
        <w:rPr>
          <w:rFonts w:asciiTheme="majorBidi" w:hAnsiTheme="majorBidi" w:cstheme="majorBidi"/>
          <w:sz w:val="28"/>
          <w:szCs w:val="28"/>
        </w:rPr>
        <w:t>10)</w:t>
      </w:r>
    </w:p>
    <w:p w14:paraId="36F3DFE7" w14:textId="38F74358" w:rsidR="001B7E85" w:rsidRPr="00FD522E" w:rsidRDefault="001B7E85" w:rsidP="00C471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66FD246E" w14:textId="0B8B8A83" w:rsidR="000E7243" w:rsidRPr="00FD522E" w:rsidRDefault="00A8737A" w:rsidP="002167F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FD522E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สัญญาสำคัญที่ทำกับบุคคลหรือกิจการที่เกี่ยวข้องกัน</w:t>
      </w:r>
    </w:p>
    <w:p w14:paraId="034D792B" w14:textId="4E2E153A" w:rsidR="004834E1" w:rsidRPr="00FD522E" w:rsidRDefault="004834E1" w:rsidP="00C471C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52F38D20" w14:textId="77777777" w:rsidR="00970BDC" w:rsidRPr="00FD522E" w:rsidRDefault="00970BDC" w:rsidP="00970B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FD522E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t>เงินให้กู้ยืมระยะสั้น</w:t>
      </w:r>
    </w:p>
    <w:p w14:paraId="6479F996" w14:textId="77777777" w:rsidR="00970BDC" w:rsidRPr="00FD522E" w:rsidRDefault="00970BDC" w:rsidP="00970B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45040528" w14:textId="21C1CF0E" w:rsidR="0024109F" w:rsidRPr="00FD522E" w:rsidRDefault="00FD4F31" w:rsidP="0096577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 w:hint="cs"/>
          <w:sz w:val="28"/>
          <w:szCs w:val="28"/>
          <w:cs/>
        </w:rPr>
        <w:t>ในระหว่างงวด</w:t>
      </w:r>
      <w:r w:rsidR="007C30FD" w:rsidRPr="00FD522E">
        <w:rPr>
          <w:rFonts w:asciiTheme="majorBidi" w:hAnsiTheme="majorBidi" w:cstheme="majorBidi" w:hint="cs"/>
          <w:sz w:val="28"/>
          <w:szCs w:val="28"/>
          <w:cs/>
        </w:rPr>
        <w:t>หก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เดือนสิ้นสุดวันที่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>3</w:t>
      </w:r>
      <w:r w:rsidR="007C30FD" w:rsidRPr="00FD522E">
        <w:rPr>
          <w:rFonts w:asciiTheme="majorBidi" w:hAnsiTheme="majorBidi" w:cstheme="majorBidi"/>
          <w:sz w:val="28"/>
          <w:szCs w:val="28"/>
        </w:rPr>
        <w:t>0</w:t>
      </w:r>
      <w:r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7C30FD" w:rsidRPr="00FD522E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 xml:space="preserve">2569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บริษัทมีการให้เงินกู้ยืมระยะสั้นแก่บริษัทย่อยหลายแห่งเป็นตั๋วสัญญาใช้เงินหลายฉบับ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จำนวน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660457" w:rsidRPr="00FD522E">
        <w:rPr>
          <w:rFonts w:asciiTheme="majorBidi" w:hAnsiTheme="majorBidi" w:cstheme="majorBidi"/>
          <w:sz w:val="28"/>
          <w:szCs w:val="28"/>
        </w:rPr>
        <w:t xml:space="preserve">114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ล้านบาท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โดยมีอัตราดอกเบี้ยร้อยละ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B46BE8" w:rsidRPr="00FD522E">
        <w:rPr>
          <w:rFonts w:asciiTheme="majorBidi" w:hAnsiTheme="majorBidi" w:cstheme="majorBidi"/>
          <w:sz w:val="28"/>
          <w:szCs w:val="28"/>
        </w:rPr>
        <w:t xml:space="preserve">3.8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ต่อปี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โดยมีกำหนดชำระคืนภายใน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CD346A" w:rsidRPr="00FD522E">
        <w:rPr>
          <w:rFonts w:asciiTheme="majorBidi" w:hAnsiTheme="majorBidi" w:cstheme="majorBidi"/>
          <w:sz w:val="28"/>
          <w:szCs w:val="28"/>
        </w:rPr>
        <w:t>1</w:t>
      </w:r>
      <w:r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ปี</w:t>
      </w:r>
    </w:p>
    <w:p w14:paraId="57258E52" w14:textId="77777777" w:rsidR="00965773" w:rsidRPr="00FD522E" w:rsidRDefault="00965773" w:rsidP="0096577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3C4AB3BE" w14:textId="77777777" w:rsidR="005C7943" w:rsidRPr="00FD522E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FD522E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t>เงินกู้ยืมระยะสั้น</w:t>
      </w:r>
    </w:p>
    <w:p w14:paraId="602ABD8A" w14:textId="77777777" w:rsidR="005C7943" w:rsidRPr="00FD522E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</w:pPr>
    </w:p>
    <w:p w14:paraId="2C290251" w14:textId="67B9E752" w:rsidR="005C7943" w:rsidRPr="00FD522E" w:rsidRDefault="00783768" w:rsidP="00970B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บริษัทมีเงินกู้ยืมระยะสั้นกับบริษัทย่อยหลายแห่ง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D05B47" w:rsidRPr="00FD522E">
        <w:rPr>
          <w:rFonts w:asciiTheme="majorBidi" w:hAnsiTheme="majorBidi" w:cs="Angsana New"/>
          <w:sz w:val="28"/>
          <w:szCs w:val="28"/>
        </w:rPr>
        <w:t>150.06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br/>
        <w:t>1.6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และมีกำหนดชำระคืนภายในเดือน</w:t>
      </w:r>
      <w:r w:rsidR="00D05B47" w:rsidRPr="00FD522E">
        <w:rPr>
          <w:rFonts w:asciiTheme="majorBidi" w:hAnsiTheme="majorBidi" w:cs="Angsana New" w:hint="cs"/>
          <w:sz w:val="28"/>
          <w:szCs w:val="28"/>
          <w:cs/>
        </w:rPr>
        <w:t>กรกฎาคม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2569</w:t>
      </w:r>
    </w:p>
    <w:p w14:paraId="56DC74C6" w14:textId="77777777" w:rsidR="00C34ECE" w:rsidRPr="00FD522E" w:rsidRDefault="00C34ECE" w:rsidP="00970BD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sectPr w:rsidR="00C34ECE" w:rsidRPr="00FD522E" w:rsidSect="00595A3F"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p w14:paraId="57EAEB18" w14:textId="77777777" w:rsidR="005C7943" w:rsidRPr="00FD522E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lastRenderedPageBreak/>
        <w:t>สัญญาเช่าพื้นที่จอดรถ</w:t>
      </w:r>
    </w:p>
    <w:p w14:paraId="6A49EEDA" w14:textId="77777777" w:rsidR="005C7943" w:rsidRPr="00FD522E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315D1A0E" w14:textId="77777777" w:rsidR="005C7943" w:rsidRPr="00FD522E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FD522E">
        <w:rPr>
          <w:rFonts w:asciiTheme="majorBidi" w:hAnsiTheme="majorBidi" w:cstheme="majorBidi"/>
          <w:sz w:val="28"/>
          <w:szCs w:val="28"/>
        </w:rPr>
        <w:t xml:space="preserve"> 1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Pr="00FD522E">
        <w:rPr>
          <w:rFonts w:asciiTheme="majorBidi" w:hAnsiTheme="majorBidi" w:cstheme="majorBidi"/>
          <w:sz w:val="28"/>
          <w:szCs w:val="28"/>
        </w:rPr>
        <w:t>2569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กีลเลี่ยน จำกัด”) มีกำหนดระยะเวลาเช่า</w:t>
      </w:r>
      <w:r w:rsidRPr="00FD522E">
        <w:rPr>
          <w:rFonts w:asciiTheme="majorBidi" w:hAnsiTheme="majorBidi" w:cstheme="majorBidi"/>
          <w:sz w:val="28"/>
          <w:szCs w:val="28"/>
        </w:rPr>
        <w:t xml:space="preserve"> 1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ปี โดยมีค่าเช่าและค่าบริการในอัตราเดือนละ</w:t>
      </w:r>
      <w:r w:rsidRPr="00FD522E">
        <w:rPr>
          <w:rFonts w:asciiTheme="majorBidi" w:hAnsiTheme="majorBidi" w:cstheme="majorBidi"/>
          <w:sz w:val="28"/>
          <w:szCs w:val="28"/>
        </w:rPr>
        <w:t xml:space="preserve"> 0.34 </w:t>
      </w:r>
      <w:r w:rsidRPr="00FD522E">
        <w:rPr>
          <w:rFonts w:asciiTheme="majorBidi" w:hAnsiTheme="majorBidi" w:cstheme="majorBidi"/>
          <w:sz w:val="28"/>
          <w:szCs w:val="28"/>
          <w:cs/>
        </w:rPr>
        <w:t>ล้านบาท</w:t>
      </w:r>
    </w:p>
    <w:p w14:paraId="5BBD6466" w14:textId="77777777" w:rsidR="005C7943" w:rsidRPr="00FD522E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4F873331" w14:textId="1B9EB473" w:rsidR="00C05CD5" w:rsidRPr="00FD522E" w:rsidRDefault="005C7943" w:rsidP="006B2C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>เมื่อวันที่</w:t>
      </w:r>
      <w:r w:rsidRPr="00FD522E">
        <w:rPr>
          <w:rFonts w:asciiTheme="majorBidi" w:hAnsiTheme="majorBidi" w:cstheme="majorBidi"/>
          <w:sz w:val="28"/>
          <w:szCs w:val="28"/>
        </w:rPr>
        <w:t xml:space="preserve"> 1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Pr="00FD522E">
        <w:rPr>
          <w:rFonts w:asciiTheme="majorBidi" w:hAnsiTheme="majorBidi" w:cstheme="majorBidi"/>
          <w:sz w:val="28"/>
          <w:szCs w:val="28"/>
        </w:rPr>
        <w:t>2569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บริษัทย่อยแห่งหนึ่ง (“บริษัท ออโต้ลอจิค จำกัด”) ทำสัญญาเช่าดำเนินงานเพื่อเช่าพื้นที่จอดรถกับบริษัทย่อย (“บริษัท เบญจพรแลนด์ จำกัด”) มีกำหนดระยะเวลาเช่า</w:t>
      </w:r>
      <w:r w:rsidRPr="00FD522E">
        <w:rPr>
          <w:rFonts w:asciiTheme="majorBidi" w:hAnsiTheme="majorBidi" w:cstheme="majorBidi"/>
          <w:sz w:val="28"/>
          <w:szCs w:val="28"/>
        </w:rPr>
        <w:t xml:space="preserve"> 1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ปี โดยมีค่าเช่าและค่าบริการในอัตราเดือนละ</w:t>
      </w:r>
      <w:r w:rsidRPr="00FD522E">
        <w:rPr>
          <w:rFonts w:asciiTheme="majorBidi" w:hAnsiTheme="majorBidi" w:cstheme="majorBidi"/>
          <w:sz w:val="28"/>
          <w:szCs w:val="28"/>
        </w:rPr>
        <w:t xml:space="preserve"> 0.33</w:t>
      </w:r>
      <w:r w:rsidRPr="00FD522E">
        <w:rPr>
          <w:rFonts w:asciiTheme="majorBidi" w:hAnsiTheme="majorBidi" w:cstheme="majorBidi"/>
          <w:sz w:val="28"/>
          <w:szCs w:val="28"/>
          <w:cs/>
        </w:rPr>
        <w:br/>
        <w:t>ล้านบาท</w:t>
      </w:r>
    </w:p>
    <w:p w14:paraId="46A145FE" w14:textId="77777777" w:rsidR="008C1841" w:rsidRPr="00FD522E" w:rsidRDefault="008C1841" w:rsidP="006B2CC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7A4A6246" w14:textId="71C28C24" w:rsidR="00A857A8" w:rsidRPr="00FD522E" w:rsidRDefault="005C7943" w:rsidP="00A857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FD522E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สัญญาเช่าสำนักงาน คลังสินค้าและการให้บริการ </w:t>
      </w:r>
    </w:p>
    <w:p w14:paraId="6D66C096" w14:textId="77777777" w:rsidR="00A857A8" w:rsidRPr="00FD522E" w:rsidRDefault="00A857A8" w:rsidP="00A857A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14:paraId="57492B9A" w14:textId="7C378DDD" w:rsidR="005C7943" w:rsidRPr="00FD522E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 xml:space="preserve">เมื่อวันที่ </w:t>
      </w:r>
      <w:r w:rsidRPr="00FD522E">
        <w:rPr>
          <w:rFonts w:asciiTheme="majorBidi" w:hAnsiTheme="majorBidi" w:cstheme="majorBidi"/>
          <w:sz w:val="28"/>
          <w:szCs w:val="28"/>
        </w:rPr>
        <w:t>1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มกราคม </w:t>
      </w:r>
      <w:r w:rsidRPr="00FD522E">
        <w:rPr>
          <w:rFonts w:asciiTheme="majorBidi" w:hAnsiTheme="majorBidi" w:cstheme="majorBidi"/>
          <w:sz w:val="28"/>
          <w:szCs w:val="28"/>
        </w:rPr>
        <w:t>2569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บริษัทได้ทำสัญญาเช่าดำเนินงานหลายฉบับ เพื่อเช่าสำนักงาน คลังสินค้าและการบริการกับ </w:t>
      </w:r>
      <w:r w:rsidRPr="00FD522E">
        <w:rPr>
          <w:rFonts w:asciiTheme="majorBidi" w:hAnsiTheme="majorBidi" w:cstheme="majorBidi"/>
          <w:sz w:val="28"/>
          <w:szCs w:val="28"/>
        </w:rPr>
        <w:br/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บริษัทย่อยแห่งหนึ่ง (“บริษัท เบญจพรแลนด์ จำกัด”) โดยมีค่าเช่าและค่าบริการในอัตราเดือนละ </w:t>
      </w:r>
      <w:r w:rsidRPr="00FD522E">
        <w:rPr>
          <w:rFonts w:asciiTheme="majorBidi" w:hAnsiTheme="majorBidi" w:cstheme="majorBidi"/>
          <w:sz w:val="28"/>
          <w:szCs w:val="28"/>
        </w:rPr>
        <w:t>0</w:t>
      </w:r>
      <w:r w:rsidRPr="00FD522E">
        <w:rPr>
          <w:rFonts w:asciiTheme="majorBidi" w:hAnsiTheme="majorBidi" w:cstheme="majorBidi"/>
          <w:sz w:val="28"/>
          <w:szCs w:val="28"/>
          <w:cs/>
        </w:rPr>
        <w:t>.</w:t>
      </w:r>
      <w:r w:rsidRPr="00FD522E">
        <w:rPr>
          <w:rFonts w:asciiTheme="majorBidi" w:hAnsiTheme="majorBidi" w:cstheme="majorBidi"/>
          <w:sz w:val="28"/>
          <w:szCs w:val="28"/>
        </w:rPr>
        <w:t xml:space="preserve">01 </w:t>
      </w:r>
      <w:r w:rsidRPr="00FD522E">
        <w:rPr>
          <w:rFonts w:asciiTheme="majorBidi" w:hAnsiTheme="majorBidi" w:cstheme="majorBidi"/>
          <w:sz w:val="28"/>
          <w:szCs w:val="28"/>
          <w:cs/>
        </w:rPr>
        <w:t>-</w:t>
      </w:r>
      <w:r w:rsidRPr="00FD522E">
        <w:rPr>
          <w:rFonts w:asciiTheme="majorBidi" w:hAnsiTheme="majorBidi" w:cstheme="majorBidi"/>
          <w:sz w:val="28"/>
          <w:szCs w:val="28"/>
        </w:rPr>
        <w:t xml:space="preserve"> 3</w:t>
      </w:r>
      <w:r w:rsidRPr="00FD522E">
        <w:rPr>
          <w:rFonts w:asciiTheme="majorBidi" w:hAnsiTheme="majorBidi" w:cstheme="majorBidi"/>
          <w:sz w:val="28"/>
          <w:szCs w:val="28"/>
          <w:cs/>
        </w:rPr>
        <w:t>.</w:t>
      </w:r>
      <w:r w:rsidRPr="00FD522E">
        <w:rPr>
          <w:rFonts w:asciiTheme="majorBidi" w:hAnsiTheme="majorBidi" w:cstheme="majorBidi"/>
          <w:sz w:val="28"/>
          <w:szCs w:val="28"/>
        </w:rPr>
        <w:t xml:space="preserve">85 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ล้านบาท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โดย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มีกำหนดระยะเวลาเช่า </w:t>
      </w:r>
      <w:r w:rsidRPr="00FD522E">
        <w:rPr>
          <w:rFonts w:asciiTheme="majorBidi" w:hAnsiTheme="majorBidi" w:cstheme="majorBidi"/>
          <w:sz w:val="28"/>
          <w:szCs w:val="28"/>
        </w:rPr>
        <w:t>1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ปี</w:t>
      </w:r>
    </w:p>
    <w:p w14:paraId="170BAAB6" w14:textId="35A0CE40" w:rsidR="00EC3B33" w:rsidRPr="00FD522E" w:rsidRDefault="00EC3B33" w:rsidP="00EC3B33">
      <w:pPr>
        <w:rPr>
          <w:rFonts w:cstheme="minorBidi"/>
        </w:rPr>
      </w:pPr>
    </w:p>
    <w:p w14:paraId="6AD15F43" w14:textId="77777777" w:rsidR="00AC0158" w:rsidRPr="00FD522E" w:rsidRDefault="00AC0158" w:rsidP="00EC3B3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</w:rPr>
        <w:sectPr w:rsidR="00AC0158" w:rsidRPr="00FD522E" w:rsidSect="00595A3F"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p w14:paraId="29A7B472" w14:textId="3C23E3D8" w:rsidR="003E7D6E" w:rsidRPr="00FD522E" w:rsidRDefault="00B33714" w:rsidP="00D8492F">
      <w:pPr>
        <w:pStyle w:val="Heading1"/>
        <w:keepLines/>
        <w:numPr>
          <w:ilvl w:val="0"/>
          <w:numId w:val="3"/>
        </w:numPr>
        <w:shd w:val="clear" w:color="auto" w:fill="auto"/>
        <w:tabs>
          <w:tab w:val="clear" w:pos="518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เงินลงทุนในบริษัทร่วมและการร่วมค้า</w:t>
      </w:r>
      <w:r w:rsidR="004A5F49" w:rsidRPr="00FD522E">
        <w:rPr>
          <w:noProof/>
        </w:rPr>
        <w:t xml:space="preserve"> </w:t>
      </w:r>
    </w:p>
    <w:p w14:paraId="67721E9F" w14:textId="509312C0" w:rsidR="004A5F49" w:rsidRPr="00FD522E" w:rsidRDefault="00C314AF" w:rsidP="00C314AF">
      <w:pPr>
        <w:pStyle w:val="BodyText"/>
        <w:jc w:val="center"/>
        <w:rPr>
          <w:cs/>
          <w:lang w:val="th-TH"/>
        </w:rPr>
      </w:pPr>
      <w:r w:rsidRPr="00FD522E">
        <w:rPr>
          <w:noProof/>
          <w:lang w:val="th-TH"/>
        </w:rPr>
        <w:drawing>
          <wp:inline distT="0" distB="0" distL="0" distR="0" wp14:anchorId="3C0B0735" wp14:editId="7CDDF158">
            <wp:extent cx="8572500" cy="4924105"/>
            <wp:effectExtent l="0" t="0" r="0" b="0"/>
            <wp:docPr id="77161283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0" cy="492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5F49" w:rsidRPr="00FD522E">
        <w:rPr>
          <w:cs/>
          <w:lang w:val="th-TH"/>
        </w:rPr>
        <w:br w:type="page"/>
      </w:r>
    </w:p>
    <w:tbl>
      <w:tblPr>
        <w:tblW w:w="14157" w:type="dxa"/>
        <w:tblInd w:w="36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960"/>
        <w:gridCol w:w="1080"/>
        <w:gridCol w:w="900"/>
        <w:gridCol w:w="180"/>
        <w:gridCol w:w="810"/>
        <w:gridCol w:w="1350"/>
        <w:gridCol w:w="180"/>
        <w:gridCol w:w="1314"/>
        <w:gridCol w:w="181"/>
        <w:gridCol w:w="935"/>
        <w:gridCol w:w="180"/>
        <w:gridCol w:w="900"/>
        <w:gridCol w:w="180"/>
        <w:gridCol w:w="927"/>
        <w:gridCol w:w="180"/>
        <w:gridCol w:w="900"/>
      </w:tblGrid>
      <w:tr w:rsidR="0068140E" w:rsidRPr="00FD522E" w14:paraId="54437F7F" w14:textId="77777777" w:rsidTr="00515786">
        <w:trPr>
          <w:cantSplit/>
          <w:trHeight w:val="20"/>
        </w:trPr>
        <w:tc>
          <w:tcPr>
            <w:tcW w:w="3960" w:type="dxa"/>
          </w:tcPr>
          <w:p w14:paraId="4C0307DE" w14:textId="77777777" w:rsidR="004A5F49" w:rsidRPr="00FD522E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0" w:type="dxa"/>
          </w:tcPr>
          <w:p w14:paraId="2B51BBD9" w14:textId="77777777" w:rsidR="004A5F49" w:rsidRPr="00FD522E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79A03265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1BA403C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10" w:type="dxa"/>
          </w:tcPr>
          <w:p w14:paraId="313EF4DF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</w:tcPr>
          <w:p w14:paraId="5744D5E5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06CE8597" w14:textId="77777777" w:rsidR="004A5F49" w:rsidRPr="00FD522E" w:rsidRDefault="004A5F4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BE7ABB3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41B2D48F" w14:textId="77777777" w:rsidR="004A5F49" w:rsidRPr="00FD522E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4202" w:type="dxa"/>
            <w:gridSpan w:val="7"/>
          </w:tcPr>
          <w:p w14:paraId="04914653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  <w:t>งบการเงินรวม</w:t>
            </w:r>
          </w:p>
        </w:tc>
      </w:tr>
      <w:tr w:rsidR="0068140E" w:rsidRPr="00FD522E" w14:paraId="3D5E4393" w14:textId="77777777" w:rsidTr="00515786">
        <w:trPr>
          <w:cantSplit/>
          <w:trHeight w:val="20"/>
        </w:trPr>
        <w:tc>
          <w:tcPr>
            <w:tcW w:w="3960" w:type="dxa"/>
          </w:tcPr>
          <w:p w14:paraId="3C7EFE75" w14:textId="77777777" w:rsidR="004A5F49" w:rsidRPr="00FD522E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0" w:type="dxa"/>
            <w:vMerge w:val="restart"/>
          </w:tcPr>
          <w:p w14:paraId="6EF4A7BE" w14:textId="77777777" w:rsidR="004A5F49" w:rsidRPr="00FD522E" w:rsidRDefault="004A5F49">
            <w:pPr>
              <w:spacing w:line="240" w:lineRule="auto"/>
              <w:ind w:left="-73" w:right="-8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ประเทศที่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ดำเนินธุรกิจ</w:t>
            </w:r>
          </w:p>
        </w:tc>
        <w:tc>
          <w:tcPr>
            <w:tcW w:w="1890" w:type="dxa"/>
            <w:gridSpan w:val="3"/>
          </w:tcPr>
          <w:p w14:paraId="3AD40AAD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73AA62FD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844" w:type="dxa"/>
            <w:gridSpan w:val="3"/>
            <w:vAlign w:val="bottom"/>
          </w:tcPr>
          <w:p w14:paraId="6AA48370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ทุนชำระแล้ว</w:t>
            </w:r>
          </w:p>
        </w:tc>
        <w:tc>
          <w:tcPr>
            <w:tcW w:w="181" w:type="dxa"/>
            <w:vAlign w:val="bottom"/>
          </w:tcPr>
          <w:p w14:paraId="44533F85" w14:textId="77777777" w:rsidR="004A5F49" w:rsidRPr="00FD522E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15" w:type="dxa"/>
            <w:gridSpan w:val="3"/>
            <w:vAlign w:val="bottom"/>
          </w:tcPr>
          <w:p w14:paraId="48B8B75E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715F7A1F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07" w:type="dxa"/>
            <w:gridSpan w:val="3"/>
            <w:vAlign w:val="bottom"/>
          </w:tcPr>
          <w:p w14:paraId="76DCE375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มูลค่าตาม</w:t>
            </w:r>
          </w:p>
          <w:p w14:paraId="130EE46F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วิธีส่วนได้เสีย</w:t>
            </w:r>
          </w:p>
        </w:tc>
      </w:tr>
      <w:tr w:rsidR="0068140E" w:rsidRPr="00FD522E" w14:paraId="16B11CCA" w14:textId="77777777" w:rsidTr="00515786">
        <w:trPr>
          <w:cantSplit/>
          <w:trHeight w:val="225"/>
        </w:trPr>
        <w:tc>
          <w:tcPr>
            <w:tcW w:w="3960" w:type="dxa"/>
          </w:tcPr>
          <w:p w14:paraId="645342A8" w14:textId="77777777" w:rsidR="004A5F49" w:rsidRPr="00FD522E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0" w:type="dxa"/>
            <w:vMerge/>
          </w:tcPr>
          <w:p w14:paraId="69310237" w14:textId="77777777" w:rsidR="004A5F49" w:rsidRPr="00FD522E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182EFA5C" w14:textId="2E9C159D" w:rsidR="004A5F49" w:rsidRPr="00FD522E" w:rsidRDefault="00970BDC" w:rsidP="007C30FD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</w:t>
            </w:r>
            <w:r w:rsidR="007C30FD"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0</w:t>
            </w: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 </w:t>
            </w:r>
            <w:r w:rsidR="007C30FD"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5D4750FF" w14:textId="4494E4A4" w:rsidR="004A5F49" w:rsidRPr="00FD522E" w:rsidRDefault="00970BDC" w:rsidP="007C30FD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13FB1B9C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235EE267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A203BC6" w14:textId="0140B27B" w:rsidR="004A5F49" w:rsidRPr="00FD522E" w:rsidRDefault="00970BD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350" w:type="dxa"/>
          </w:tcPr>
          <w:p w14:paraId="649B87C1" w14:textId="6600CB08" w:rsidR="00E04838" w:rsidRPr="00FD522E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</w:t>
            </w:r>
            <w:r w:rsidR="007C30FD"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0</w:t>
            </w: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 </w:t>
            </w:r>
            <w:r w:rsidR="007C30FD"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07D43952" w14:textId="693ADF3A" w:rsidR="004A5F49" w:rsidRPr="00FD522E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73A7A107" w14:textId="77777777" w:rsidR="004A5F49" w:rsidRPr="00FD522E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314" w:type="dxa"/>
          </w:tcPr>
          <w:p w14:paraId="00D98A20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494956A" w14:textId="20F4BA75" w:rsidR="004A5F49" w:rsidRPr="00FD522E" w:rsidRDefault="00970BD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1" w:type="dxa"/>
            <w:vAlign w:val="bottom"/>
          </w:tcPr>
          <w:p w14:paraId="4334C84B" w14:textId="77777777" w:rsidR="004A5F49" w:rsidRPr="00FD522E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35" w:type="dxa"/>
          </w:tcPr>
          <w:p w14:paraId="79C6F52A" w14:textId="322CCAE3" w:rsidR="00E04838" w:rsidRPr="00FD522E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</w:t>
            </w:r>
            <w:r w:rsidR="007C30FD"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0</w:t>
            </w: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 </w:t>
            </w:r>
            <w:r w:rsidR="007C30FD"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7A970DA9" w14:textId="1FEA00D0" w:rsidR="004A5F49" w:rsidRPr="00FD522E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0FF3FB84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1E04B8D1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6"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632F6CE" w14:textId="4A3D602E" w:rsidR="004A5F49" w:rsidRPr="00FD522E" w:rsidRDefault="00970BDC">
            <w:pPr>
              <w:pStyle w:val="acctfourfigures"/>
              <w:tabs>
                <w:tab w:val="clear" w:pos="765"/>
              </w:tabs>
              <w:spacing w:line="240" w:lineRule="auto"/>
              <w:ind w:left="-86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  <w:vAlign w:val="bottom"/>
          </w:tcPr>
          <w:p w14:paraId="5C32FE3F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27" w:type="dxa"/>
          </w:tcPr>
          <w:p w14:paraId="13BEC04E" w14:textId="1F54D88A" w:rsidR="00E04838" w:rsidRPr="00FD522E" w:rsidRDefault="00970BDC" w:rsidP="004F3F0F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</w:t>
            </w:r>
            <w:r w:rsidR="007C30FD"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0</w:t>
            </w: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 </w:t>
            </w:r>
            <w:r w:rsidR="007C30FD"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50173B59" w14:textId="4FFA3B79" w:rsidR="004A5F49" w:rsidRPr="00FD522E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264CB2E1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67772AA4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82" w:right="-82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61ABCBAA" w14:textId="1AF9A8BB" w:rsidR="004A5F49" w:rsidRPr="00FD522E" w:rsidRDefault="00970BD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</w:tr>
      <w:tr w:rsidR="0068140E" w:rsidRPr="00FD522E" w14:paraId="0907C881" w14:textId="77777777" w:rsidTr="00515786">
        <w:trPr>
          <w:cantSplit/>
          <w:trHeight w:val="20"/>
        </w:trPr>
        <w:tc>
          <w:tcPr>
            <w:tcW w:w="3960" w:type="dxa"/>
          </w:tcPr>
          <w:p w14:paraId="23AA37AB" w14:textId="77777777" w:rsidR="004A5F49" w:rsidRPr="00FD522E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0" w:type="dxa"/>
          </w:tcPr>
          <w:p w14:paraId="54265D22" w14:textId="77777777" w:rsidR="004A5F49" w:rsidRPr="00FD522E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1890" w:type="dxa"/>
            <w:gridSpan w:val="3"/>
          </w:tcPr>
          <w:p w14:paraId="5ECFBC2A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844" w:type="dxa"/>
            <w:gridSpan w:val="3"/>
          </w:tcPr>
          <w:p w14:paraId="627276CA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1" w:type="dxa"/>
          </w:tcPr>
          <w:p w14:paraId="5C4413EC" w14:textId="77777777" w:rsidR="004A5F49" w:rsidRPr="00FD522E" w:rsidRDefault="004A5F49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4202" w:type="dxa"/>
            <w:gridSpan w:val="7"/>
          </w:tcPr>
          <w:p w14:paraId="3ABD3E32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left="-99" w:right="-37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68140E" w:rsidRPr="00FD522E" w14:paraId="37678686" w14:textId="77777777" w:rsidTr="00515786">
        <w:trPr>
          <w:cantSplit/>
          <w:trHeight w:val="20"/>
        </w:trPr>
        <w:tc>
          <w:tcPr>
            <w:tcW w:w="3960" w:type="dxa"/>
          </w:tcPr>
          <w:p w14:paraId="0AA3A328" w14:textId="77777777" w:rsidR="004A5F49" w:rsidRPr="00FD522E" w:rsidRDefault="004A5F49">
            <w:pPr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42B6E20A" w14:textId="77777777" w:rsidR="004A5F49" w:rsidRPr="00FD522E" w:rsidRDefault="004A5F49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00" w:type="dxa"/>
          </w:tcPr>
          <w:p w14:paraId="7D0A6F6C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461819E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10" w:type="dxa"/>
          </w:tcPr>
          <w:p w14:paraId="7BB635C7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50" w:type="dxa"/>
          </w:tcPr>
          <w:p w14:paraId="183A1A04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0804D5B6" w14:textId="77777777" w:rsidR="004A5F49" w:rsidRPr="00FD522E" w:rsidRDefault="004A5F4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C875AD1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2FB3EA81" w14:textId="77777777" w:rsidR="004A5F49" w:rsidRPr="00FD522E" w:rsidRDefault="004A5F49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35" w:type="dxa"/>
          </w:tcPr>
          <w:p w14:paraId="243823E4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8C5B12E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732AF2E5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51B53C71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27" w:type="dxa"/>
          </w:tcPr>
          <w:p w14:paraId="30DCA1A1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1B316A84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51D0194D" w14:textId="77777777" w:rsidR="004A5F49" w:rsidRPr="00FD522E" w:rsidRDefault="004A5F49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</w:tr>
      <w:tr w:rsidR="00F16DE1" w:rsidRPr="00FD522E" w14:paraId="25FA7CEF" w14:textId="77777777" w:rsidTr="00515786">
        <w:trPr>
          <w:cantSplit/>
          <w:trHeight w:val="20"/>
        </w:trPr>
        <w:tc>
          <w:tcPr>
            <w:tcW w:w="3960" w:type="dxa"/>
          </w:tcPr>
          <w:p w14:paraId="19A09D92" w14:textId="77777777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JVK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- 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>Naga Movers Ltd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</w:p>
        </w:tc>
        <w:tc>
          <w:tcPr>
            <w:tcW w:w="1080" w:type="dxa"/>
          </w:tcPr>
          <w:p w14:paraId="41C9AA2E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00" w:type="dxa"/>
          </w:tcPr>
          <w:p w14:paraId="70926CC4" w14:textId="7DBD4E84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3C639509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53596198" w14:textId="77D5D0C1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350" w:type="dxa"/>
            <w:vAlign w:val="bottom"/>
          </w:tcPr>
          <w:p w14:paraId="2701F091" w14:textId="7AEE4752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0" w:type="dxa"/>
          </w:tcPr>
          <w:p w14:paraId="1076B72E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355E24A5" w14:textId="6AA75C49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1" w:type="dxa"/>
          </w:tcPr>
          <w:p w14:paraId="77B0ABF9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4FC26E16" w14:textId="36FBE62A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1,001</w:t>
            </w:r>
          </w:p>
        </w:tc>
        <w:tc>
          <w:tcPr>
            <w:tcW w:w="180" w:type="dxa"/>
          </w:tcPr>
          <w:p w14:paraId="71061AEE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2440D9B" w14:textId="550F6CCE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1,001</w:t>
            </w:r>
          </w:p>
        </w:tc>
        <w:tc>
          <w:tcPr>
            <w:tcW w:w="180" w:type="dxa"/>
          </w:tcPr>
          <w:p w14:paraId="57CAB193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160B2C12" w14:textId="4F34AB69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4,244</w:t>
            </w:r>
          </w:p>
        </w:tc>
        <w:tc>
          <w:tcPr>
            <w:tcW w:w="180" w:type="dxa"/>
          </w:tcPr>
          <w:p w14:paraId="45A675F2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E07A2BA" w14:textId="7522A101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  <w:t>4</w:t>
            </w: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,942</w:t>
            </w:r>
          </w:p>
        </w:tc>
      </w:tr>
      <w:tr w:rsidR="00F16DE1" w:rsidRPr="00FD522E" w14:paraId="34A1EE78" w14:textId="77777777" w:rsidTr="00515786">
        <w:trPr>
          <w:cantSplit/>
          <w:trHeight w:val="20"/>
        </w:trPr>
        <w:tc>
          <w:tcPr>
            <w:tcW w:w="3960" w:type="dxa"/>
          </w:tcPr>
          <w:p w14:paraId="7439B81D" w14:textId="77777777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JVK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- 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Naga Movers, LDA </w:t>
            </w:r>
          </w:p>
        </w:tc>
        <w:tc>
          <w:tcPr>
            <w:tcW w:w="1080" w:type="dxa"/>
          </w:tcPr>
          <w:p w14:paraId="655927D2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ติมอร์ตะวันออก</w:t>
            </w:r>
          </w:p>
        </w:tc>
        <w:tc>
          <w:tcPr>
            <w:tcW w:w="900" w:type="dxa"/>
          </w:tcPr>
          <w:p w14:paraId="0D1F2148" w14:textId="627A0D98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80" w:type="dxa"/>
          </w:tcPr>
          <w:p w14:paraId="7E4C8F29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26A5C61D" w14:textId="53590658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50.00</w:t>
            </w:r>
          </w:p>
        </w:tc>
        <w:tc>
          <w:tcPr>
            <w:tcW w:w="1350" w:type="dxa"/>
            <w:vAlign w:val="bottom"/>
          </w:tcPr>
          <w:p w14:paraId="6F821E0F" w14:textId="22330CAD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0" w:type="dxa"/>
          </w:tcPr>
          <w:p w14:paraId="6DC81158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2F4E4C63" w14:textId="318C3A42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USD 25</w:t>
            </w:r>
          </w:p>
        </w:tc>
        <w:tc>
          <w:tcPr>
            <w:tcW w:w="181" w:type="dxa"/>
          </w:tcPr>
          <w:p w14:paraId="69D54FB3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375F68C9" w14:textId="78B9A5C2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800</w:t>
            </w:r>
          </w:p>
        </w:tc>
        <w:tc>
          <w:tcPr>
            <w:tcW w:w="180" w:type="dxa"/>
          </w:tcPr>
          <w:p w14:paraId="6243A9EE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8DAF12B" w14:textId="4BCDFCC4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800</w:t>
            </w:r>
          </w:p>
        </w:tc>
        <w:tc>
          <w:tcPr>
            <w:tcW w:w="180" w:type="dxa"/>
          </w:tcPr>
          <w:p w14:paraId="6262D310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044801DB" w14:textId="32A0C133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9,691</w:t>
            </w:r>
          </w:p>
        </w:tc>
        <w:tc>
          <w:tcPr>
            <w:tcW w:w="180" w:type="dxa"/>
          </w:tcPr>
          <w:p w14:paraId="597BD765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F03174D" w14:textId="4C87897D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8,954</w:t>
            </w:r>
          </w:p>
        </w:tc>
      </w:tr>
      <w:tr w:rsidR="00F16DE1" w:rsidRPr="00FD522E" w14:paraId="6EA74A4F" w14:textId="77777777" w:rsidTr="00515786">
        <w:trPr>
          <w:cantSplit/>
          <w:trHeight w:val="20"/>
        </w:trPr>
        <w:tc>
          <w:tcPr>
            <w:tcW w:w="3960" w:type="dxa"/>
          </w:tcPr>
          <w:p w14:paraId="76D4E084" w14:textId="3B2E9068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</w:rPr>
              <w:t>Royal Group Phnom Penh SEZ Plc</w:t>
            </w:r>
            <w:proofErr w:type="gramStart"/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proofErr w:type="gramEnd"/>
            <w:r w:rsidRPr="00FD522E">
              <w:rPr>
                <w:rFonts w:asciiTheme="majorBidi" w:hAnsiTheme="majorBidi" w:cstheme="majorBidi"/>
                <w:sz w:val="23"/>
                <w:szCs w:val="23"/>
              </w:rPr>
              <w:t>PPSP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</w:p>
        </w:tc>
        <w:tc>
          <w:tcPr>
            <w:tcW w:w="1080" w:type="dxa"/>
          </w:tcPr>
          <w:p w14:paraId="690A2578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00" w:type="dxa"/>
          </w:tcPr>
          <w:p w14:paraId="1AF1B998" w14:textId="7F6872EE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14.61</w:t>
            </w:r>
          </w:p>
        </w:tc>
        <w:tc>
          <w:tcPr>
            <w:tcW w:w="180" w:type="dxa"/>
          </w:tcPr>
          <w:p w14:paraId="4669AFEB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0027274F" w14:textId="77F9D2F6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14.61</w:t>
            </w:r>
          </w:p>
        </w:tc>
        <w:tc>
          <w:tcPr>
            <w:tcW w:w="1350" w:type="dxa"/>
            <w:vAlign w:val="bottom"/>
          </w:tcPr>
          <w:p w14:paraId="791BAAAF" w14:textId="1B7A144E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USD 35,938</w:t>
            </w:r>
          </w:p>
        </w:tc>
        <w:tc>
          <w:tcPr>
            <w:tcW w:w="180" w:type="dxa"/>
          </w:tcPr>
          <w:p w14:paraId="356FE321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20692BE7" w14:textId="6BA3B25E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USD 35,938</w:t>
            </w:r>
          </w:p>
        </w:tc>
        <w:tc>
          <w:tcPr>
            <w:tcW w:w="181" w:type="dxa"/>
          </w:tcPr>
          <w:p w14:paraId="7DC5F842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</w:tcPr>
          <w:p w14:paraId="47F54BC5" w14:textId="0518EEC7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235,515</w:t>
            </w:r>
          </w:p>
        </w:tc>
        <w:tc>
          <w:tcPr>
            <w:tcW w:w="180" w:type="dxa"/>
          </w:tcPr>
          <w:p w14:paraId="28689ABC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69096FE3" w14:textId="5BF50DE5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235,515</w:t>
            </w:r>
          </w:p>
        </w:tc>
        <w:tc>
          <w:tcPr>
            <w:tcW w:w="180" w:type="dxa"/>
          </w:tcPr>
          <w:p w14:paraId="2A1639B3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51A82CDF" w14:textId="4AD8610F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34</w:t>
            </w:r>
            <w:r w:rsidR="00CC39B1"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3,0</w:t>
            </w:r>
            <w:r w:rsidR="00C73FB5"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60</w:t>
            </w:r>
          </w:p>
        </w:tc>
        <w:tc>
          <w:tcPr>
            <w:tcW w:w="180" w:type="dxa"/>
          </w:tcPr>
          <w:p w14:paraId="3BCE38D6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1DDE27BD" w14:textId="068FF4A5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326,988</w:t>
            </w:r>
          </w:p>
        </w:tc>
      </w:tr>
      <w:tr w:rsidR="00F16DE1" w:rsidRPr="00FD522E" w14:paraId="08470CD4" w14:textId="77777777" w:rsidTr="00515786">
        <w:trPr>
          <w:cantSplit/>
          <w:trHeight w:val="20"/>
        </w:trPr>
        <w:tc>
          <w:tcPr>
            <w:tcW w:w="3960" w:type="dxa"/>
          </w:tcPr>
          <w:p w14:paraId="3AE8F3C5" w14:textId="281F949B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spacing w:val="-4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pacing w:val="-4"/>
                <w:sz w:val="23"/>
                <w:szCs w:val="23"/>
              </w:rPr>
              <w:t>Bok Seng PPSEZ</w:t>
            </w:r>
            <w:r w:rsidRPr="00FD522E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 xml:space="preserve"> </w:t>
            </w:r>
            <w:r w:rsidRPr="00FD522E">
              <w:rPr>
                <w:rFonts w:asciiTheme="majorBidi" w:hAnsiTheme="majorBidi" w:cstheme="majorBidi"/>
                <w:spacing w:val="-4"/>
                <w:sz w:val="23"/>
                <w:szCs w:val="23"/>
              </w:rPr>
              <w:t>Dry Port Co</w:t>
            </w:r>
            <w:r w:rsidRPr="00FD522E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>.</w:t>
            </w:r>
            <w:r w:rsidRPr="00FD522E">
              <w:rPr>
                <w:rFonts w:asciiTheme="majorBidi" w:hAnsiTheme="majorBidi" w:cstheme="majorBidi"/>
                <w:spacing w:val="-4"/>
                <w:sz w:val="23"/>
                <w:szCs w:val="23"/>
              </w:rPr>
              <w:t>,</w:t>
            </w:r>
            <w:r w:rsidRPr="00FD522E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 xml:space="preserve"> </w:t>
            </w:r>
            <w:r w:rsidRPr="00FD522E">
              <w:rPr>
                <w:rFonts w:asciiTheme="majorBidi" w:hAnsiTheme="majorBidi" w:cstheme="majorBidi"/>
                <w:spacing w:val="-4"/>
                <w:sz w:val="23"/>
                <w:szCs w:val="23"/>
              </w:rPr>
              <w:t>Ltd</w:t>
            </w:r>
            <w:r w:rsidRPr="00FD522E">
              <w:rPr>
                <w:rFonts w:asciiTheme="majorBidi" w:hAnsiTheme="majorBidi" w:cstheme="majorBidi"/>
                <w:spacing w:val="-4"/>
                <w:sz w:val="23"/>
                <w:szCs w:val="23"/>
                <w:cs/>
              </w:rPr>
              <w:t>.</w:t>
            </w:r>
          </w:p>
        </w:tc>
        <w:tc>
          <w:tcPr>
            <w:tcW w:w="1080" w:type="dxa"/>
          </w:tcPr>
          <w:p w14:paraId="49200109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กัมพูชา</w:t>
            </w:r>
          </w:p>
        </w:tc>
        <w:tc>
          <w:tcPr>
            <w:tcW w:w="900" w:type="dxa"/>
          </w:tcPr>
          <w:p w14:paraId="55C0274C" w14:textId="650E182F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80" w:type="dxa"/>
          </w:tcPr>
          <w:p w14:paraId="47B07E54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51913E3D" w14:textId="304CEB1B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350" w:type="dxa"/>
            <w:vAlign w:val="bottom"/>
          </w:tcPr>
          <w:p w14:paraId="4C0D990E" w14:textId="3569A471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USD 10,500</w:t>
            </w:r>
          </w:p>
        </w:tc>
        <w:tc>
          <w:tcPr>
            <w:tcW w:w="180" w:type="dxa"/>
          </w:tcPr>
          <w:p w14:paraId="40B58155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0E2F6C27" w14:textId="01FEA96D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USD 10,500</w:t>
            </w:r>
          </w:p>
        </w:tc>
        <w:tc>
          <w:tcPr>
            <w:tcW w:w="181" w:type="dxa"/>
          </w:tcPr>
          <w:p w14:paraId="4C54D894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6E057962" w14:textId="288CFFF7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152,736</w:t>
            </w:r>
          </w:p>
        </w:tc>
        <w:tc>
          <w:tcPr>
            <w:tcW w:w="180" w:type="dxa"/>
          </w:tcPr>
          <w:p w14:paraId="630E99B6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22BD7B9" w14:textId="632300E0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152,736</w:t>
            </w:r>
          </w:p>
        </w:tc>
        <w:tc>
          <w:tcPr>
            <w:tcW w:w="180" w:type="dxa"/>
          </w:tcPr>
          <w:p w14:paraId="26FFB0AC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62A78A78" w14:textId="667A1EE9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183,651</w:t>
            </w:r>
          </w:p>
        </w:tc>
        <w:tc>
          <w:tcPr>
            <w:tcW w:w="180" w:type="dxa"/>
          </w:tcPr>
          <w:p w14:paraId="5077F8EE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7A040BD6" w14:textId="0127BAE0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174,506</w:t>
            </w:r>
          </w:p>
        </w:tc>
      </w:tr>
      <w:tr w:rsidR="00F16DE1" w:rsidRPr="00FD522E" w14:paraId="5EB38C97" w14:textId="77777777" w:rsidTr="00515786">
        <w:trPr>
          <w:cantSplit/>
          <w:trHeight w:val="20"/>
        </w:trPr>
        <w:tc>
          <w:tcPr>
            <w:tcW w:w="3960" w:type="dxa"/>
          </w:tcPr>
          <w:p w14:paraId="7A90C4E4" w14:textId="23F6E29C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spacing w:val="-8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บริษัท ซีเจ เจดับเบิ้ลยูดี โลจิสติกส์</w:t>
            </w:r>
            <w:r w:rsidRPr="00FD522E">
              <w:rPr>
                <w:rFonts w:asciiTheme="majorBidi" w:hAnsiTheme="majorBidi" w:cstheme="majorBidi"/>
                <w:spacing w:val="-8"/>
                <w:sz w:val="23"/>
                <w:szCs w:val="23"/>
              </w:rPr>
              <w:t xml:space="preserve"> </w:t>
            </w:r>
            <w:r w:rsidRPr="00FD522E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(ประเทศไทย) จำกัด</w:t>
            </w:r>
          </w:p>
        </w:tc>
        <w:tc>
          <w:tcPr>
            <w:tcW w:w="1080" w:type="dxa"/>
          </w:tcPr>
          <w:p w14:paraId="54DC3D0C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5B137146" w14:textId="68C2A980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13ED68B1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50F49F99" w14:textId="7B671A4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</w:tcPr>
          <w:p w14:paraId="12AC90CE" w14:textId="30D64E0E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THB 2,000</w:t>
            </w:r>
          </w:p>
        </w:tc>
        <w:tc>
          <w:tcPr>
            <w:tcW w:w="180" w:type="dxa"/>
          </w:tcPr>
          <w:p w14:paraId="013BE05E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314" w:type="dxa"/>
          </w:tcPr>
          <w:p w14:paraId="3A778C88" w14:textId="6FDA52DE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THB 2,000</w:t>
            </w:r>
          </w:p>
        </w:tc>
        <w:tc>
          <w:tcPr>
            <w:tcW w:w="181" w:type="dxa"/>
          </w:tcPr>
          <w:p w14:paraId="17570D82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01ADEE60" w14:textId="44447EFF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980</w:t>
            </w:r>
          </w:p>
        </w:tc>
        <w:tc>
          <w:tcPr>
            <w:tcW w:w="180" w:type="dxa"/>
          </w:tcPr>
          <w:p w14:paraId="089E8A8E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5362D79" w14:textId="50E586C9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980</w:t>
            </w:r>
          </w:p>
        </w:tc>
        <w:tc>
          <w:tcPr>
            <w:tcW w:w="180" w:type="dxa"/>
          </w:tcPr>
          <w:p w14:paraId="4A7B5B28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2E100491" w14:textId="7600B592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8,201</w:t>
            </w:r>
          </w:p>
        </w:tc>
        <w:tc>
          <w:tcPr>
            <w:tcW w:w="180" w:type="dxa"/>
          </w:tcPr>
          <w:p w14:paraId="378BF33C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6D6F3790" w14:textId="587DDE90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7,741</w:t>
            </w:r>
          </w:p>
        </w:tc>
      </w:tr>
      <w:tr w:rsidR="00F16DE1" w:rsidRPr="00FD522E" w14:paraId="1CB3624C" w14:textId="77777777" w:rsidTr="00515786">
        <w:trPr>
          <w:cantSplit/>
          <w:trHeight w:val="20"/>
        </w:trPr>
        <w:tc>
          <w:tcPr>
            <w:tcW w:w="3960" w:type="dxa"/>
          </w:tcPr>
          <w:p w14:paraId="1C868DC8" w14:textId="40478494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proofErr w:type="spellStart"/>
            <w:r w:rsidRPr="00FD522E">
              <w:rPr>
                <w:rFonts w:asciiTheme="majorBidi" w:hAnsiTheme="majorBidi" w:cstheme="majorBidi"/>
                <w:sz w:val="23"/>
                <w:szCs w:val="23"/>
              </w:rPr>
              <w:t>Transimex</w:t>
            </w:r>
            <w:proofErr w:type="spellEnd"/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 Corporation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>TMS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</w:p>
        </w:tc>
        <w:tc>
          <w:tcPr>
            <w:tcW w:w="1080" w:type="dxa"/>
          </w:tcPr>
          <w:p w14:paraId="3FA9C613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เวียดนาม</w:t>
            </w:r>
          </w:p>
        </w:tc>
        <w:tc>
          <w:tcPr>
            <w:tcW w:w="900" w:type="dxa"/>
          </w:tcPr>
          <w:p w14:paraId="4F62061D" w14:textId="0EED78F5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23.56</w:t>
            </w:r>
          </w:p>
        </w:tc>
        <w:tc>
          <w:tcPr>
            <w:tcW w:w="180" w:type="dxa"/>
          </w:tcPr>
          <w:p w14:paraId="7E915761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20BE7585" w14:textId="5C491302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23.56</w:t>
            </w:r>
          </w:p>
        </w:tc>
        <w:tc>
          <w:tcPr>
            <w:tcW w:w="1350" w:type="dxa"/>
            <w:vAlign w:val="bottom"/>
          </w:tcPr>
          <w:p w14:paraId="45AF44E2" w14:textId="287D421C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VND 1,727,341,870</w:t>
            </w:r>
          </w:p>
        </w:tc>
        <w:tc>
          <w:tcPr>
            <w:tcW w:w="180" w:type="dxa"/>
          </w:tcPr>
          <w:p w14:paraId="6FF27C92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  <w:vAlign w:val="bottom"/>
          </w:tcPr>
          <w:p w14:paraId="44A1F183" w14:textId="6AE92E05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VND 1,693,479,540</w:t>
            </w:r>
          </w:p>
        </w:tc>
        <w:tc>
          <w:tcPr>
            <w:tcW w:w="181" w:type="dxa"/>
          </w:tcPr>
          <w:p w14:paraId="13BB0DD4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0A0E2C53" w14:textId="12C8D56E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840,610</w:t>
            </w:r>
          </w:p>
        </w:tc>
        <w:tc>
          <w:tcPr>
            <w:tcW w:w="180" w:type="dxa"/>
          </w:tcPr>
          <w:p w14:paraId="5CC7295E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F8AE459" w14:textId="1070BF10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840,610</w:t>
            </w:r>
          </w:p>
        </w:tc>
        <w:tc>
          <w:tcPr>
            <w:tcW w:w="180" w:type="dxa"/>
          </w:tcPr>
          <w:p w14:paraId="6E670511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013A5C1C" w14:textId="664D3968" w:rsidR="00F16DE1" w:rsidRPr="00FD522E" w:rsidRDefault="00462739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1,492,495</w:t>
            </w:r>
          </w:p>
        </w:tc>
        <w:tc>
          <w:tcPr>
            <w:tcW w:w="180" w:type="dxa"/>
          </w:tcPr>
          <w:p w14:paraId="36EC4642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15032A3" w14:textId="6FD011C0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1,315,111</w:t>
            </w:r>
          </w:p>
        </w:tc>
      </w:tr>
      <w:tr w:rsidR="00F16DE1" w:rsidRPr="00FD522E" w14:paraId="4252757C" w14:textId="77777777" w:rsidTr="00515786">
        <w:trPr>
          <w:cantSplit/>
          <w:trHeight w:val="20"/>
        </w:trPr>
        <w:tc>
          <w:tcPr>
            <w:tcW w:w="3960" w:type="dxa"/>
          </w:tcPr>
          <w:p w14:paraId="28CEB13D" w14:textId="77777777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สมายซัน จำกัด</w:t>
            </w:r>
          </w:p>
        </w:tc>
        <w:tc>
          <w:tcPr>
            <w:tcW w:w="1080" w:type="dxa"/>
          </w:tcPr>
          <w:p w14:paraId="1C722A68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62D1A8ED" w14:textId="4746003B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29.41</w:t>
            </w:r>
          </w:p>
        </w:tc>
        <w:tc>
          <w:tcPr>
            <w:tcW w:w="180" w:type="dxa"/>
          </w:tcPr>
          <w:p w14:paraId="204A8170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65546A65" w14:textId="7A6B0F49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29.41</w:t>
            </w:r>
          </w:p>
        </w:tc>
        <w:tc>
          <w:tcPr>
            <w:tcW w:w="1350" w:type="dxa"/>
          </w:tcPr>
          <w:p w14:paraId="7282942F" w14:textId="685DE989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71</w:t>
            </w:r>
          </w:p>
        </w:tc>
        <w:tc>
          <w:tcPr>
            <w:tcW w:w="180" w:type="dxa"/>
          </w:tcPr>
          <w:p w14:paraId="167BB3B5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</w:tcPr>
          <w:p w14:paraId="22A9D822" w14:textId="0370E7EA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71</w:t>
            </w:r>
          </w:p>
        </w:tc>
        <w:tc>
          <w:tcPr>
            <w:tcW w:w="181" w:type="dxa"/>
          </w:tcPr>
          <w:p w14:paraId="68D55EB9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5C9FDF42" w14:textId="3DB099CE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508,808</w:t>
            </w:r>
          </w:p>
        </w:tc>
        <w:tc>
          <w:tcPr>
            <w:tcW w:w="180" w:type="dxa"/>
          </w:tcPr>
          <w:p w14:paraId="7C44D112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715A788" w14:textId="505E8DD2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508,808</w:t>
            </w:r>
          </w:p>
        </w:tc>
        <w:tc>
          <w:tcPr>
            <w:tcW w:w="180" w:type="dxa"/>
          </w:tcPr>
          <w:p w14:paraId="14C90053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7E1E23A0" w14:textId="59712C33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586,604</w:t>
            </w:r>
          </w:p>
        </w:tc>
        <w:tc>
          <w:tcPr>
            <w:tcW w:w="180" w:type="dxa"/>
          </w:tcPr>
          <w:p w14:paraId="6549A928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5EB636F" w14:textId="1C45F1FB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560,951</w:t>
            </w:r>
          </w:p>
        </w:tc>
      </w:tr>
      <w:tr w:rsidR="00F16DE1" w:rsidRPr="00FD522E" w14:paraId="5EDD48FA" w14:textId="77777777" w:rsidTr="00515786">
        <w:trPr>
          <w:cantSplit/>
          <w:trHeight w:val="20"/>
        </w:trPr>
        <w:tc>
          <w:tcPr>
            <w:tcW w:w="3960" w:type="dxa"/>
          </w:tcPr>
          <w:p w14:paraId="7071FFEB" w14:textId="77777777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proofErr w:type="spellStart"/>
            <w:r w:rsidRPr="00FD522E">
              <w:rPr>
                <w:rFonts w:asciiTheme="majorBidi" w:hAnsiTheme="majorBidi" w:cstheme="majorBidi"/>
                <w:sz w:val="23"/>
                <w:szCs w:val="23"/>
              </w:rPr>
              <w:t>MyCloud</w:t>
            </w:r>
            <w:proofErr w:type="spellEnd"/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 Holdings Pte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>Ltd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</w:p>
        </w:tc>
        <w:tc>
          <w:tcPr>
            <w:tcW w:w="1080" w:type="dxa"/>
          </w:tcPr>
          <w:p w14:paraId="6073CD76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สิงคโปร์</w:t>
            </w:r>
          </w:p>
        </w:tc>
        <w:tc>
          <w:tcPr>
            <w:tcW w:w="900" w:type="dxa"/>
            <w:vAlign w:val="bottom"/>
          </w:tcPr>
          <w:p w14:paraId="559E01B5" w14:textId="6383BE3C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19.75</w:t>
            </w:r>
          </w:p>
        </w:tc>
        <w:tc>
          <w:tcPr>
            <w:tcW w:w="180" w:type="dxa"/>
          </w:tcPr>
          <w:p w14:paraId="29B44E6D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053184FE" w14:textId="7836625F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19.75</w:t>
            </w:r>
          </w:p>
        </w:tc>
        <w:tc>
          <w:tcPr>
            <w:tcW w:w="1350" w:type="dxa"/>
          </w:tcPr>
          <w:p w14:paraId="57C7AC22" w14:textId="75D523E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USD 9,495</w:t>
            </w:r>
          </w:p>
        </w:tc>
        <w:tc>
          <w:tcPr>
            <w:tcW w:w="180" w:type="dxa"/>
          </w:tcPr>
          <w:p w14:paraId="22238678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</w:tc>
        <w:tc>
          <w:tcPr>
            <w:tcW w:w="1314" w:type="dxa"/>
          </w:tcPr>
          <w:p w14:paraId="47EA7592" w14:textId="1D7DBA80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USD 9,495</w:t>
            </w:r>
          </w:p>
        </w:tc>
        <w:tc>
          <w:tcPr>
            <w:tcW w:w="181" w:type="dxa"/>
          </w:tcPr>
          <w:p w14:paraId="08AD42ED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79ED2C40" w14:textId="3B093A32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213,608</w:t>
            </w:r>
          </w:p>
        </w:tc>
        <w:tc>
          <w:tcPr>
            <w:tcW w:w="180" w:type="dxa"/>
          </w:tcPr>
          <w:p w14:paraId="1AC78F42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4CFA220" w14:textId="5673964B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213,608</w:t>
            </w:r>
          </w:p>
        </w:tc>
        <w:tc>
          <w:tcPr>
            <w:tcW w:w="180" w:type="dxa"/>
          </w:tcPr>
          <w:p w14:paraId="5C8BACF2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vAlign w:val="bottom"/>
          </w:tcPr>
          <w:p w14:paraId="75769B8C" w14:textId="65B98DC5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190,641</w:t>
            </w:r>
          </w:p>
        </w:tc>
        <w:tc>
          <w:tcPr>
            <w:tcW w:w="180" w:type="dxa"/>
          </w:tcPr>
          <w:p w14:paraId="623A4FAE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20FAFEF" w14:textId="4260EE25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186,637</w:t>
            </w:r>
          </w:p>
        </w:tc>
      </w:tr>
      <w:tr w:rsidR="00F16DE1" w:rsidRPr="00FD522E" w14:paraId="253B40D1" w14:textId="77777777" w:rsidTr="00515786">
        <w:trPr>
          <w:cantSplit/>
          <w:trHeight w:val="20"/>
        </w:trPr>
        <w:tc>
          <w:tcPr>
            <w:tcW w:w="3960" w:type="dxa"/>
          </w:tcPr>
          <w:p w14:paraId="0774AE96" w14:textId="6ACCF79E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</w:rPr>
              <w:t>China ASEAN Supply Chain Management Co., Ltd.</w:t>
            </w:r>
          </w:p>
        </w:tc>
        <w:tc>
          <w:tcPr>
            <w:tcW w:w="1080" w:type="dxa"/>
          </w:tcPr>
          <w:p w14:paraId="007AB59D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จีน</w:t>
            </w:r>
          </w:p>
        </w:tc>
        <w:tc>
          <w:tcPr>
            <w:tcW w:w="900" w:type="dxa"/>
          </w:tcPr>
          <w:p w14:paraId="7E9608FF" w14:textId="5025E5BA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5CE40AFC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33863D97" w14:textId="0D9B328A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  <w:vAlign w:val="bottom"/>
          </w:tcPr>
          <w:p w14:paraId="3FF58DBE" w14:textId="0CCF4DC8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CNY 25,000</w:t>
            </w:r>
          </w:p>
        </w:tc>
        <w:tc>
          <w:tcPr>
            <w:tcW w:w="180" w:type="dxa"/>
          </w:tcPr>
          <w:p w14:paraId="4A4B7B3A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4CC34BAB" w14:textId="7B6886B4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CNY 25,000</w:t>
            </w:r>
          </w:p>
        </w:tc>
        <w:tc>
          <w:tcPr>
            <w:tcW w:w="181" w:type="dxa"/>
          </w:tcPr>
          <w:p w14:paraId="7B3AB2AA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15E511E8" w14:textId="6C0A5924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90,545</w:t>
            </w:r>
          </w:p>
        </w:tc>
        <w:tc>
          <w:tcPr>
            <w:tcW w:w="180" w:type="dxa"/>
          </w:tcPr>
          <w:p w14:paraId="0FECA55C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490771E" w14:textId="2B598F64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90,545</w:t>
            </w:r>
          </w:p>
        </w:tc>
        <w:tc>
          <w:tcPr>
            <w:tcW w:w="180" w:type="dxa"/>
          </w:tcPr>
          <w:p w14:paraId="35367252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35179A09" w14:textId="1A80B854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86,625</w:t>
            </w:r>
          </w:p>
        </w:tc>
        <w:tc>
          <w:tcPr>
            <w:tcW w:w="180" w:type="dxa"/>
          </w:tcPr>
          <w:p w14:paraId="657D0BDB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7AAEF6B4" w14:textId="6A225B82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79,455</w:t>
            </w:r>
          </w:p>
        </w:tc>
      </w:tr>
      <w:tr w:rsidR="00F16DE1" w:rsidRPr="00FD522E" w14:paraId="17CA8496" w14:textId="77777777" w:rsidTr="00515786">
        <w:trPr>
          <w:cantSplit/>
          <w:trHeight w:val="20"/>
        </w:trPr>
        <w:tc>
          <w:tcPr>
            <w:tcW w:w="3960" w:type="dxa"/>
          </w:tcPr>
          <w:p w14:paraId="3FE4AC54" w14:textId="04AEBBE1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เอสซีจี นิชิเร โลจิสติกส์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080" w:type="dxa"/>
          </w:tcPr>
          <w:p w14:paraId="09574991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4E1CCA72" w14:textId="58EAF9EB" w:rsidR="00F16DE1" w:rsidRPr="00FD522E" w:rsidRDefault="00F16DE1" w:rsidP="00F16DE1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48.90</w:t>
            </w:r>
          </w:p>
        </w:tc>
        <w:tc>
          <w:tcPr>
            <w:tcW w:w="180" w:type="dxa"/>
          </w:tcPr>
          <w:p w14:paraId="418F5B25" w14:textId="77777777" w:rsidR="00F16DE1" w:rsidRPr="00FD522E" w:rsidRDefault="00F16DE1" w:rsidP="00F16DE1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right="-80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</w:tcPr>
          <w:p w14:paraId="5F25EF7A" w14:textId="3D8C5C53" w:rsidR="00F16DE1" w:rsidRPr="00FD522E" w:rsidRDefault="00F16DE1" w:rsidP="00F16DE1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48.90</w:t>
            </w:r>
          </w:p>
        </w:tc>
        <w:tc>
          <w:tcPr>
            <w:tcW w:w="1350" w:type="dxa"/>
            <w:vAlign w:val="bottom"/>
          </w:tcPr>
          <w:p w14:paraId="4D60F4A2" w14:textId="07E7A4B0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803,068</w:t>
            </w:r>
          </w:p>
        </w:tc>
        <w:tc>
          <w:tcPr>
            <w:tcW w:w="180" w:type="dxa"/>
          </w:tcPr>
          <w:p w14:paraId="1B95D879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5E9E69D4" w14:textId="7404AF28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803,068</w:t>
            </w:r>
          </w:p>
        </w:tc>
        <w:tc>
          <w:tcPr>
            <w:tcW w:w="181" w:type="dxa"/>
          </w:tcPr>
          <w:p w14:paraId="7E4EDBFA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325A1097" w14:textId="640AB722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392,700</w:t>
            </w:r>
          </w:p>
        </w:tc>
        <w:tc>
          <w:tcPr>
            <w:tcW w:w="180" w:type="dxa"/>
          </w:tcPr>
          <w:p w14:paraId="443B339E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E38082B" w14:textId="25DEC87F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392,700</w:t>
            </w:r>
          </w:p>
        </w:tc>
        <w:tc>
          <w:tcPr>
            <w:tcW w:w="180" w:type="dxa"/>
          </w:tcPr>
          <w:p w14:paraId="369E364F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1586CA5F" w14:textId="572C285C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474,065</w:t>
            </w:r>
          </w:p>
        </w:tc>
        <w:tc>
          <w:tcPr>
            <w:tcW w:w="180" w:type="dxa"/>
          </w:tcPr>
          <w:p w14:paraId="6F0E54AF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394499BC" w14:textId="5E7159D9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466,875</w:t>
            </w:r>
          </w:p>
        </w:tc>
      </w:tr>
      <w:tr w:rsidR="00F16DE1" w:rsidRPr="00FD522E" w14:paraId="039180CB" w14:textId="77777777" w:rsidTr="00515786">
        <w:trPr>
          <w:cantSplit/>
          <w:trHeight w:val="20"/>
        </w:trPr>
        <w:tc>
          <w:tcPr>
            <w:tcW w:w="3960" w:type="dxa"/>
          </w:tcPr>
          <w:p w14:paraId="37744E40" w14:textId="6299C9BF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="Angsana New"/>
                <w:sz w:val="23"/>
                <w:szCs w:val="23"/>
                <w:cs/>
              </w:rPr>
              <w:t>บริษัท เอเชีย เน็ตเวิร์ค อินเตอร์ เนชั่นแนล จำกัด (มหาชน)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br/>
              <w:t xml:space="preserve">   </w:t>
            </w:r>
            <w:r w:rsidRPr="00FD522E">
              <w:rPr>
                <w:rFonts w:asciiTheme="majorBidi" w:hAnsiTheme="majorBidi" w:cs="Angsana New"/>
                <w:sz w:val="23"/>
                <w:szCs w:val="23"/>
                <w:cs/>
              </w:rPr>
              <w:t>(“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>ANI”)</w:t>
            </w:r>
          </w:p>
        </w:tc>
        <w:tc>
          <w:tcPr>
            <w:tcW w:w="1080" w:type="dxa"/>
          </w:tcPr>
          <w:p w14:paraId="112F9FF2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6271B02C" w14:textId="40DD9F28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  <w:vAlign w:val="bottom"/>
          </w:tcPr>
          <w:p w14:paraId="3E80626C" w14:textId="4982950C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20.12</w:t>
            </w:r>
          </w:p>
        </w:tc>
        <w:tc>
          <w:tcPr>
            <w:tcW w:w="180" w:type="dxa"/>
          </w:tcPr>
          <w:p w14:paraId="5E4CAC4A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10" w:type="dxa"/>
            <w:vAlign w:val="bottom"/>
          </w:tcPr>
          <w:p w14:paraId="3E7A71AB" w14:textId="4CBEBD2F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20.12</w:t>
            </w:r>
          </w:p>
        </w:tc>
        <w:tc>
          <w:tcPr>
            <w:tcW w:w="1350" w:type="dxa"/>
            <w:vAlign w:val="bottom"/>
          </w:tcPr>
          <w:p w14:paraId="7A677E57" w14:textId="5CA59BCC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924,000</w:t>
            </w:r>
          </w:p>
        </w:tc>
        <w:tc>
          <w:tcPr>
            <w:tcW w:w="180" w:type="dxa"/>
          </w:tcPr>
          <w:p w14:paraId="6F66CBE9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55A990AC" w14:textId="72C096D3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924,000</w:t>
            </w:r>
          </w:p>
        </w:tc>
        <w:tc>
          <w:tcPr>
            <w:tcW w:w="181" w:type="dxa"/>
          </w:tcPr>
          <w:p w14:paraId="651FE708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13EF01DD" w14:textId="0A207357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2,421,526</w:t>
            </w:r>
          </w:p>
        </w:tc>
        <w:tc>
          <w:tcPr>
            <w:tcW w:w="180" w:type="dxa"/>
          </w:tcPr>
          <w:p w14:paraId="53273A99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2FFEC15" w14:textId="6EBE6974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2,421,526</w:t>
            </w:r>
          </w:p>
        </w:tc>
        <w:tc>
          <w:tcPr>
            <w:tcW w:w="180" w:type="dxa"/>
          </w:tcPr>
          <w:p w14:paraId="4F1095B4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541533F4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</w:p>
          <w:p w14:paraId="19A0BEC1" w14:textId="0E5109C1" w:rsidR="00F16DE1" w:rsidRPr="00FD522E" w:rsidRDefault="00462739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2</w:t>
            </w: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,</w:t>
            </w:r>
            <w:r w:rsidRPr="00FD522E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563</w:t>
            </w: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,</w:t>
            </w:r>
            <w:r w:rsidRPr="00FD522E"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  <w:t>556</w:t>
            </w:r>
          </w:p>
        </w:tc>
        <w:tc>
          <w:tcPr>
            <w:tcW w:w="180" w:type="dxa"/>
          </w:tcPr>
          <w:p w14:paraId="46C2A1B1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76041FBA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  <w:p w14:paraId="2D4D2502" w14:textId="17421E5B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2,495,967</w:t>
            </w:r>
          </w:p>
        </w:tc>
      </w:tr>
      <w:tr w:rsidR="00F16DE1" w:rsidRPr="00FD522E" w14:paraId="12D09FB8" w14:textId="77777777" w:rsidTr="00515786">
        <w:trPr>
          <w:cantSplit/>
          <w:trHeight w:val="20"/>
        </w:trPr>
        <w:tc>
          <w:tcPr>
            <w:tcW w:w="3960" w:type="dxa"/>
          </w:tcPr>
          <w:p w14:paraId="00068EAB" w14:textId="77777777" w:rsidR="00F16DE1" w:rsidRPr="00FD522E" w:rsidRDefault="00F16DE1" w:rsidP="00F16DE1">
            <w:pPr>
              <w:spacing w:line="240" w:lineRule="auto"/>
              <w:rPr>
                <w:rFonts w:asciiTheme="majorBidi" w:hAnsiTheme="majorBidi" w:cs="Angsana New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="Angsana New"/>
                <w:sz w:val="23"/>
                <w:szCs w:val="23"/>
              </w:rPr>
              <w:t>Swift Haulage Berhad (“Swift”)</w:t>
            </w:r>
          </w:p>
        </w:tc>
        <w:tc>
          <w:tcPr>
            <w:tcW w:w="1080" w:type="dxa"/>
          </w:tcPr>
          <w:p w14:paraId="169BDBF6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มาเลเซีย</w:t>
            </w:r>
          </w:p>
        </w:tc>
        <w:tc>
          <w:tcPr>
            <w:tcW w:w="900" w:type="dxa"/>
          </w:tcPr>
          <w:p w14:paraId="74523BCA" w14:textId="319CBDAF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22.04</w:t>
            </w:r>
          </w:p>
        </w:tc>
        <w:tc>
          <w:tcPr>
            <w:tcW w:w="180" w:type="dxa"/>
          </w:tcPr>
          <w:p w14:paraId="11CCB090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749E2F3E" w14:textId="4C6C9688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21.31</w:t>
            </w:r>
          </w:p>
        </w:tc>
        <w:tc>
          <w:tcPr>
            <w:tcW w:w="1350" w:type="dxa"/>
            <w:vAlign w:val="bottom"/>
          </w:tcPr>
          <w:p w14:paraId="738760CC" w14:textId="5856D339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MYR 388,396</w:t>
            </w:r>
          </w:p>
        </w:tc>
        <w:tc>
          <w:tcPr>
            <w:tcW w:w="180" w:type="dxa"/>
          </w:tcPr>
          <w:p w14:paraId="2B9954F1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345C6B82" w14:textId="6167223F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MYR 388,396</w:t>
            </w:r>
          </w:p>
        </w:tc>
        <w:tc>
          <w:tcPr>
            <w:tcW w:w="181" w:type="dxa"/>
          </w:tcPr>
          <w:p w14:paraId="5895186A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6AD69191" w14:textId="19F577DF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879,599</w:t>
            </w:r>
          </w:p>
        </w:tc>
        <w:tc>
          <w:tcPr>
            <w:tcW w:w="180" w:type="dxa"/>
          </w:tcPr>
          <w:p w14:paraId="449B5991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16C7ED1D" w14:textId="19E0859F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879,599</w:t>
            </w:r>
          </w:p>
        </w:tc>
        <w:tc>
          <w:tcPr>
            <w:tcW w:w="180" w:type="dxa"/>
          </w:tcPr>
          <w:p w14:paraId="0EE0386C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</w:tcPr>
          <w:p w14:paraId="4AE13444" w14:textId="35D895D5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1,5</w:t>
            </w:r>
            <w:r w:rsidR="0080263D"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78,390</w:t>
            </w:r>
          </w:p>
        </w:tc>
        <w:tc>
          <w:tcPr>
            <w:tcW w:w="180" w:type="dxa"/>
          </w:tcPr>
          <w:p w14:paraId="3C9EF4E9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3926712D" w14:textId="5E933F3B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1,513,565</w:t>
            </w:r>
          </w:p>
        </w:tc>
      </w:tr>
      <w:tr w:rsidR="00F16DE1" w:rsidRPr="00FD522E" w14:paraId="66708B5B" w14:textId="77777777" w:rsidTr="00515786">
        <w:trPr>
          <w:cantSplit/>
          <w:trHeight w:val="20"/>
        </w:trPr>
        <w:tc>
          <w:tcPr>
            <w:tcW w:w="3960" w:type="dxa"/>
          </w:tcPr>
          <w:p w14:paraId="62567D8B" w14:textId="02A1D325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บริษัท แอลฟา อินดัสเทรียล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แอสเซท 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>2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080" w:type="dxa"/>
          </w:tcPr>
          <w:p w14:paraId="494410F3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016F5EA9" w14:textId="6525B19F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288F3AF5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337639E9" w14:textId="790D4D06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  <w:vAlign w:val="bottom"/>
          </w:tcPr>
          <w:p w14:paraId="59987639" w14:textId="15F2240D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130,000</w:t>
            </w:r>
          </w:p>
        </w:tc>
        <w:tc>
          <w:tcPr>
            <w:tcW w:w="180" w:type="dxa"/>
          </w:tcPr>
          <w:p w14:paraId="48FC5158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12C97D08" w14:textId="4C99C5FE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130,000</w:t>
            </w:r>
          </w:p>
        </w:tc>
        <w:tc>
          <w:tcPr>
            <w:tcW w:w="181" w:type="dxa"/>
          </w:tcPr>
          <w:p w14:paraId="56CE4A23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42FEFD54" w14:textId="79046061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63,700</w:t>
            </w:r>
          </w:p>
        </w:tc>
        <w:tc>
          <w:tcPr>
            <w:tcW w:w="180" w:type="dxa"/>
          </w:tcPr>
          <w:p w14:paraId="4B494679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5216A52" w14:textId="5572EF9D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63,700</w:t>
            </w:r>
          </w:p>
        </w:tc>
        <w:tc>
          <w:tcPr>
            <w:tcW w:w="180" w:type="dxa"/>
          </w:tcPr>
          <w:p w14:paraId="7DF8A7DF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27" w:type="dxa"/>
            <w:vAlign w:val="bottom"/>
          </w:tcPr>
          <w:p w14:paraId="474D1F48" w14:textId="5E8E04AF" w:rsidR="00F16DE1" w:rsidRPr="00FD522E" w:rsidRDefault="00462739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63,225</w:t>
            </w:r>
          </w:p>
        </w:tc>
        <w:tc>
          <w:tcPr>
            <w:tcW w:w="180" w:type="dxa"/>
          </w:tcPr>
          <w:p w14:paraId="74B5DE00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012A5D5" w14:textId="51EDA0C9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63,349</w:t>
            </w:r>
          </w:p>
        </w:tc>
      </w:tr>
      <w:tr w:rsidR="00F16DE1" w:rsidRPr="00FD522E" w14:paraId="1015C69B" w14:textId="77777777" w:rsidTr="00C5392D">
        <w:trPr>
          <w:cantSplit/>
          <w:trHeight w:val="20"/>
        </w:trPr>
        <w:tc>
          <w:tcPr>
            <w:tcW w:w="3960" w:type="dxa"/>
          </w:tcPr>
          <w:p w14:paraId="666E7975" w14:textId="7A8EE47E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Swift Cold Chain </w:t>
            </w:r>
            <w:proofErr w:type="spellStart"/>
            <w:r w:rsidRPr="00FD522E">
              <w:rPr>
                <w:rFonts w:asciiTheme="majorBidi" w:hAnsiTheme="majorBidi" w:cstheme="majorBidi"/>
                <w:sz w:val="23"/>
                <w:szCs w:val="23"/>
              </w:rPr>
              <w:t>Sdn</w:t>
            </w:r>
            <w:proofErr w:type="spellEnd"/>
            <w:r w:rsidRPr="00FD522E">
              <w:rPr>
                <w:rFonts w:asciiTheme="majorBidi" w:hAnsiTheme="majorBidi" w:cstheme="majorBidi"/>
                <w:sz w:val="23"/>
                <w:szCs w:val="23"/>
              </w:rPr>
              <w:t>. Bhd.</w:t>
            </w:r>
          </w:p>
        </w:tc>
        <w:tc>
          <w:tcPr>
            <w:tcW w:w="1080" w:type="dxa"/>
          </w:tcPr>
          <w:p w14:paraId="37367457" w14:textId="56E0B873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มาเลเซีย</w:t>
            </w:r>
          </w:p>
        </w:tc>
        <w:tc>
          <w:tcPr>
            <w:tcW w:w="900" w:type="dxa"/>
          </w:tcPr>
          <w:p w14:paraId="3F1A0A98" w14:textId="721C12CD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80" w:type="dxa"/>
          </w:tcPr>
          <w:p w14:paraId="65152CA7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785EEEC9" w14:textId="0E50D87E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49.00</w:t>
            </w:r>
          </w:p>
        </w:tc>
        <w:tc>
          <w:tcPr>
            <w:tcW w:w="1350" w:type="dxa"/>
            <w:vAlign w:val="bottom"/>
          </w:tcPr>
          <w:p w14:paraId="6CFB9957" w14:textId="4A0C8C67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MYR 1</w:t>
            </w:r>
            <w:r w:rsidR="00CF741F"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7</w:t>
            </w: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,</w:t>
            </w:r>
            <w:r w:rsidR="00CF741F"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</w:t>
            </w: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00</w:t>
            </w:r>
          </w:p>
        </w:tc>
        <w:tc>
          <w:tcPr>
            <w:tcW w:w="180" w:type="dxa"/>
          </w:tcPr>
          <w:p w14:paraId="0B36966B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314" w:type="dxa"/>
            <w:vAlign w:val="bottom"/>
          </w:tcPr>
          <w:p w14:paraId="48354B6E" w14:textId="424D8BD2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MYR 14,400</w:t>
            </w:r>
          </w:p>
        </w:tc>
        <w:tc>
          <w:tcPr>
            <w:tcW w:w="181" w:type="dxa"/>
          </w:tcPr>
          <w:p w14:paraId="3F9B9C85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vAlign w:val="bottom"/>
          </w:tcPr>
          <w:p w14:paraId="4FD060D3" w14:textId="37F2562F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66,350</w:t>
            </w:r>
          </w:p>
        </w:tc>
        <w:tc>
          <w:tcPr>
            <w:tcW w:w="180" w:type="dxa"/>
          </w:tcPr>
          <w:p w14:paraId="081F5593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522907D" w14:textId="355F457C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53,899</w:t>
            </w:r>
          </w:p>
        </w:tc>
        <w:tc>
          <w:tcPr>
            <w:tcW w:w="180" w:type="dxa"/>
          </w:tcPr>
          <w:p w14:paraId="0A0DEC12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636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27" w:type="dxa"/>
          </w:tcPr>
          <w:p w14:paraId="53262E27" w14:textId="37060308" w:rsidR="00F16DE1" w:rsidRPr="00FD522E" w:rsidRDefault="00462739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64,53</w:t>
            </w:r>
            <w:r w:rsidR="00DC5DC0"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9</w:t>
            </w:r>
          </w:p>
        </w:tc>
        <w:tc>
          <w:tcPr>
            <w:tcW w:w="180" w:type="dxa"/>
          </w:tcPr>
          <w:p w14:paraId="7AC5702C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036D384E" w14:textId="243E1D82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53,559</w:t>
            </w:r>
          </w:p>
        </w:tc>
      </w:tr>
      <w:tr w:rsidR="00F16DE1" w:rsidRPr="00FD522E" w14:paraId="7DFE194A" w14:textId="77777777" w:rsidTr="00C5392D">
        <w:trPr>
          <w:cantSplit/>
          <w:trHeight w:val="20"/>
        </w:trPr>
        <w:tc>
          <w:tcPr>
            <w:tcW w:w="3960" w:type="dxa"/>
          </w:tcPr>
          <w:p w14:paraId="7F19190D" w14:textId="1E8F2664" w:rsidR="00F16DE1" w:rsidRPr="00FD522E" w:rsidRDefault="00F16DE1" w:rsidP="00F16DE1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รุ่ยหยุน อินเตอร์เนชั่นแนล ซัพพลายเชน (ประเทศไทย)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br/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 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080" w:type="dxa"/>
          </w:tcPr>
          <w:p w14:paraId="05EB47BF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00E30262" w14:textId="339F6B7C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00" w:type="dxa"/>
          </w:tcPr>
          <w:p w14:paraId="3A0A2DD8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  <w:p w14:paraId="1FDF2A6B" w14:textId="338D9C8C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80" w:type="dxa"/>
          </w:tcPr>
          <w:p w14:paraId="4F6B02EB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4E8E103F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  <w:p w14:paraId="575BD19E" w14:textId="40E5BFC0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40.00</w:t>
            </w:r>
          </w:p>
        </w:tc>
        <w:tc>
          <w:tcPr>
            <w:tcW w:w="1350" w:type="dxa"/>
            <w:vAlign w:val="bottom"/>
          </w:tcPr>
          <w:p w14:paraId="78856D44" w14:textId="78CB3C0A" w:rsidR="00F16DE1" w:rsidRPr="00FD522E" w:rsidRDefault="00F16DE1" w:rsidP="00F16DE1">
            <w:pPr>
              <w:pStyle w:val="acctfourfigures"/>
              <w:tabs>
                <w:tab w:val="clear" w:pos="765"/>
                <w:tab w:val="decimal" w:pos="1213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70,000</w:t>
            </w:r>
          </w:p>
        </w:tc>
        <w:tc>
          <w:tcPr>
            <w:tcW w:w="180" w:type="dxa"/>
          </w:tcPr>
          <w:p w14:paraId="31BDC5DC" w14:textId="77777777" w:rsidR="00F16DE1" w:rsidRPr="00FD522E" w:rsidRDefault="00F16DE1" w:rsidP="00F16DE1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314" w:type="dxa"/>
            <w:vAlign w:val="bottom"/>
          </w:tcPr>
          <w:p w14:paraId="585C6203" w14:textId="33F9DC5E" w:rsidR="00F16DE1" w:rsidRPr="00FD522E" w:rsidRDefault="00F16DE1" w:rsidP="00F16DE1">
            <w:pPr>
              <w:pStyle w:val="acctfourfigures"/>
              <w:tabs>
                <w:tab w:val="clear" w:pos="765"/>
                <w:tab w:val="decimal" w:pos="117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70,000</w:t>
            </w:r>
          </w:p>
        </w:tc>
        <w:tc>
          <w:tcPr>
            <w:tcW w:w="181" w:type="dxa"/>
          </w:tcPr>
          <w:p w14:paraId="6B28E5CD" w14:textId="77777777" w:rsidR="00F16DE1" w:rsidRPr="00FD522E" w:rsidRDefault="00F16DE1" w:rsidP="00F16DE1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tcBorders>
              <w:bottom w:val="single" w:sz="4" w:space="0" w:color="auto"/>
            </w:tcBorders>
            <w:vAlign w:val="bottom"/>
          </w:tcPr>
          <w:p w14:paraId="1B04EC13" w14:textId="66E1271B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28,000</w:t>
            </w:r>
          </w:p>
        </w:tc>
        <w:tc>
          <w:tcPr>
            <w:tcW w:w="180" w:type="dxa"/>
          </w:tcPr>
          <w:p w14:paraId="26E15F75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  <w:tab w:val="decimal" w:pos="677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2F17DB14" w14:textId="22F96BA8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28,000</w:t>
            </w:r>
          </w:p>
        </w:tc>
        <w:tc>
          <w:tcPr>
            <w:tcW w:w="180" w:type="dxa"/>
          </w:tcPr>
          <w:p w14:paraId="413C645C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tcBorders>
              <w:bottom w:val="single" w:sz="4" w:space="0" w:color="auto"/>
            </w:tcBorders>
          </w:tcPr>
          <w:p w14:paraId="799A872D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  <w:p w14:paraId="44E2EBF2" w14:textId="3840C3B5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27,960</w:t>
            </w:r>
          </w:p>
        </w:tc>
        <w:tc>
          <w:tcPr>
            <w:tcW w:w="180" w:type="dxa"/>
          </w:tcPr>
          <w:p w14:paraId="50828A8A" w14:textId="77777777" w:rsidR="00F16DE1" w:rsidRPr="00FD522E" w:rsidRDefault="00F16DE1" w:rsidP="00F16DE1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bottom w:val="single" w:sz="4" w:space="0" w:color="auto"/>
            </w:tcBorders>
            <w:vAlign w:val="bottom"/>
          </w:tcPr>
          <w:p w14:paraId="3B09B1FD" w14:textId="7DFEB992" w:rsidR="00F16DE1" w:rsidRPr="00FD522E" w:rsidRDefault="00F16DE1" w:rsidP="00F16DE1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  <w:t>27</w:t>
            </w: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,608</w:t>
            </w:r>
          </w:p>
        </w:tc>
      </w:tr>
      <w:tr w:rsidR="00456EA6" w:rsidRPr="00FD522E" w14:paraId="0B16A818" w14:textId="77777777" w:rsidTr="00515786">
        <w:trPr>
          <w:cantSplit/>
          <w:trHeight w:val="20"/>
        </w:trPr>
        <w:tc>
          <w:tcPr>
            <w:tcW w:w="3960" w:type="dxa"/>
          </w:tcPr>
          <w:p w14:paraId="069F1DFF" w14:textId="77777777" w:rsidR="00456EA6" w:rsidRPr="00FD522E" w:rsidRDefault="00456EA6" w:rsidP="00456EA6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 w:hint="cs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080" w:type="dxa"/>
          </w:tcPr>
          <w:p w14:paraId="214E6B06" w14:textId="77777777" w:rsidR="00456EA6" w:rsidRPr="00FD522E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</w:tcPr>
          <w:p w14:paraId="586C7F2C" w14:textId="77777777" w:rsidR="00456EA6" w:rsidRPr="00FD522E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</w:tcPr>
          <w:p w14:paraId="5557AB73" w14:textId="77777777" w:rsidR="00456EA6" w:rsidRPr="00FD522E" w:rsidRDefault="00456EA6" w:rsidP="00456EA6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10" w:type="dxa"/>
          </w:tcPr>
          <w:p w14:paraId="1F594D45" w14:textId="77777777" w:rsidR="00456EA6" w:rsidRPr="00FD522E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1350" w:type="dxa"/>
          </w:tcPr>
          <w:p w14:paraId="3FF61886" w14:textId="77777777" w:rsidR="00456EA6" w:rsidRPr="00FD522E" w:rsidRDefault="00456EA6" w:rsidP="00456EA6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</w:tcPr>
          <w:p w14:paraId="5F1798F5" w14:textId="77777777" w:rsidR="00456EA6" w:rsidRPr="00FD522E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314" w:type="dxa"/>
          </w:tcPr>
          <w:p w14:paraId="2753C566" w14:textId="77777777" w:rsidR="00456EA6" w:rsidRPr="00FD522E" w:rsidRDefault="00456EA6" w:rsidP="00456EA6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81" w:type="dxa"/>
          </w:tcPr>
          <w:p w14:paraId="53C89E17" w14:textId="77777777" w:rsidR="00456EA6" w:rsidRPr="00FD522E" w:rsidRDefault="00456EA6" w:rsidP="00456EA6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35" w:type="dxa"/>
            <w:tcBorders>
              <w:top w:val="single" w:sz="4" w:space="0" w:color="auto"/>
              <w:bottom w:val="double" w:sz="4" w:space="0" w:color="auto"/>
            </w:tcBorders>
          </w:tcPr>
          <w:p w14:paraId="5265AF7F" w14:textId="4DD8E1A0" w:rsidR="00456EA6" w:rsidRPr="00FD522E" w:rsidRDefault="00AD5689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  <w:t>5,896,478</w:t>
            </w:r>
          </w:p>
        </w:tc>
        <w:tc>
          <w:tcPr>
            <w:tcW w:w="180" w:type="dxa"/>
          </w:tcPr>
          <w:p w14:paraId="220A7E7E" w14:textId="77777777" w:rsidR="00456EA6" w:rsidRPr="00FD522E" w:rsidRDefault="00456EA6" w:rsidP="00456EA6">
            <w:pPr>
              <w:pStyle w:val="acctfourfigures"/>
              <w:tabs>
                <w:tab w:val="clear" w:pos="765"/>
                <w:tab w:val="decimal" w:pos="590"/>
                <w:tab w:val="decimal" w:pos="677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07A37C12" w14:textId="55A3DC0E" w:rsidR="00456EA6" w:rsidRPr="00FD522E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  <w:t>5,88</w:t>
            </w: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4</w:t>
            </w: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  <w:t>,027</w:t>
            </w:r>
          </w:p>
        </w:tc>
        <w:tc>
          <w:tcPr>
            <w:tcW w:w="180" w:type="dxa"/>
          </w:tcPr>
          <w:p w14:paraId="25DB7F47" w14:textId="77777777" w:rsidR="00456EA6" w:rsidRPr="00FD522E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27" w:type="dxa"/>
            <w:tcBorders>
              <w:top w:val="single" w:sz="4" w:space="0" w:color="auto"/>
              <w:bottom w:val="double" w:sz="4" w:space="0" w:color="auto"/>
            </w:tcBorders>
          </w:tcPr>
          <w:p w14:paraId="70AE9E3B" w14:textId="0DF97B82" w:rsidR="00456EA6" w:rsidRPr="00FD522E" w:rsidRDefault="00462739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7,6</w:t>
            </w:r>
            <w:r w:rsidR="0080263D"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76,94</w:t>
            </w:r>
            <w:r w:rsidR="00C73FB5"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7</w:t>
            </w:r>
          </w:p>
        </w:tc>
        <w:tc>
          <w:tcPr>
            <w:tcW w:w="180" w:type="dxa"/>
          </w:tcPr>
          <w:p w14:paraId="75F93CA9" w14:textId="77777777" w:rsidR="00456EA6" w:rsidRPr="00FD522E" w:rsidRDefault="00456EA6" w:rsidP="00456EA6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759909B7" w14:textId="302222D5" w:rsidR="00456EA6" w:rsidRPr="00FD522E" w:rsidRDefault="00456EA6" w:rsidP="00456EA6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7,286,208</w:t>
            </w:r>
          </w:p>
        </w:tc>
      </w:tr>
    </w:tbl>
    <w:p w14:paraId="253A1EC8" w14:textId="77777777" w:rsidR="005B7183" w:rsidRPr="00FD522E" w:rsidRDefault="005B71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13923" w:type="dxa"/>
        <w:tblInd w:w="54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598"/>
        <w:gridCol w:w="1082"/>
        <w:gridCol w:w="987"/>
        <w:gridCol w:w="185"/>
        <w:gridCol w:w="805"/>
        <w:gridCol w:w="1260"/>
        <w:gridCol w:w="180"/>
        <w:gridCol w:w="1263"/>
        <w:gridCol w:w="181"/>
        <w:gridCol w:w="989"/>
        <w:gridCol w:w="180"/>
        <w:gridCol w:w="900"/>
        <w:gridCol w:w="180"/>
        <w:gridCol w:w="990"/>
        <w:gridCol w:w="180"/>
        <w:gridCol w:w="963"/>
      </w:tblGrid>
      <w:tr w:rsidR="005B7183" w:rsidRPr="00FD522E" w14:paraId="5B242BBA" w14:textId="77777777" w:rsidTr="00262C61">
        <w:trPr>
          <w:cantSplit/>
          <w:trHeight w:val="20"/>
        </w:trPr>
        <w:tc>
          <w:tcPr>
            <w:tcW w:w="3598" w:type="dxa"/>
          </w:tcPr>
          <w:p w14:paraId="2628D3F8" w14:textId="77777777" w:rsidR="005B7183" w:rsidRPr="00FD522E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</w:tcPr>
          <w:p w14:paraId="0758980E" w14:textId="77777777" w:rsidR="005B7183" w:rsidRPr="00FD522E" w:rsidRDefault="005B7183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87" w:type="dxa"/>
          </w:tcPr>
          <w:p w14:paraId="6CCE0515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5" w:type="dxa"/>
          </w:tcPr>
          <w:p w14:paraId="36A5F914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805" w:type="dxa"/>
          </w:tcPr>
          <w:p w14:paraId="18515740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0" w:type="dxa"/>
          </w:tcPr>
          <w:p w14:paraId="038CE3B5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0" w:type="dxa"/>
          </w:tcPr>
          <w:p w14:paraId="4F0845BC" w14:textId="77777777" w:rsidR="005B7183" w:rsidRPr="00FD522E" w:rsidRDefault="005B7183">
            <w:pPr>
              <w:pStyle w:val="acctfourfigures"/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</w:tcPr>
          <w:p w14:paraId="0B6812DE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right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81" w:type="dxa"/>
          </w:tcPr>
          <w:p w14:paraId="32A892C2" w14:textId="77777777" w:rsidR="005B7183" w:rsidRPr="00FD522E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4382" w:type="dxa"/>
            <w:gridSpan w:val="7"/>
          </w:tcPr>
          <w:p w14:paraId="0812FA97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b/>
                <w:bCs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bidi="th-TH"/>
              </w:rPr>
              <w:t>งบการเงินรวม</w:t>
            </w:r>
          </w:p>
        </w:tc>
      </w:tr>
      <w:tr w:rsidR="005B7183" w:rsidRPr="00FD522E" w14:paraId="3B923B7B" w14:textId="77777777" w:rsidTr="00262C61">
        <w:trPr>
          <w:cantSplit/>
          <w:trHeight w:val="20"/>
        </w:trPr>
        <w:tc>
          <w:tcPr>
            <w:tcW w:w="3598" w:type="dxa"/>
          </w:tcPr>
          <w:p w14:paraId="15AE533E" w14:textId="77777777" w:rsidR="005B7183" w:rsidRPr="00FD522E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  <w:vMerge w:val="restart"/>
          </w:tcPr>
          <w:p w14:paraId="5BBC2EBD" w14:textId="77777777" w:rsidR="005B7183" w:rsidRPr="00FD522E" w:rsidRDefault="005B7183">
            <w:pPr>
              <w:spacing w:line="240" w:lineRule="auto"/>
              <w:ind w:left="-73" w:right="-81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ประเทศที่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br/>
              <w:t>ดำเนินธุรกิจ</w:t>
            </w:r>
          </w:p>
        </w:tc>
        <w:tc>
          <w:tcPr>
            <w:tcW w:w="1977" w:type="dxa"/>
            <w:gridSpan w:val="3"/>
          </w:tcPr>
          <w:p w14:paraId="5D59F1DC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5EA05FA9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703" w:type="dxa"/>
            <w:gridSpan w:val="3"/>
            <w:vAlign w:val="bottom"/>
          </w:tcPr>
          <w:p w14:paraId="4982AEF6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731"/>
              </w:tabs>
              <w:spacing w:line="240" w:lineRule="auto"/>
              <w:ind w:right="100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ทุนชำระแล้ว</w:t>
            </w:r>
          </w:p>
        </w:tc>
        <w:tc>
          <w:tcPr>
            <w:tcW w:w="181" w:type="dxa"/>
            <w:vAlign w:val="bottom"/>
          </w:tcPr>
          <w:p w14:paraId="357EE1AB" w14:textId="77777777" w:rsidR="005B7183" w:rsidRPr="00FD522E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69" w:type="dxa"/>
            <w:gridSpan w:val="3"/>
            <w:vAlign w:val="bottom"/>
          </w:tcPr>
          <w:p w14:paraId="5FA42FD7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38CC3953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133" w:type="dxa"/>
            <w:gridSpan w:val="3"/>
            <w:vAlign w:val="bottom"/>
          </w:tcPr>
          <w:p w14:paraId="0DC0066A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exact"/>
              <w:ind w:left="-110" w:right="-50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มูลค่าตาม</w:t>
            </w:r>
          </w:p>
          <w:p w14:paraId="1AC2BB25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วิธีส่วนได้เสีย</w:t>
            </w:r>
          </w:p>
        </w:tc>
      </w:tr>
      <w:tr w:rsidR="00404677" w:rsidRPr="00FD522E" w14:paraId="54B567CC" w14:textId="77777777" w:rsidTr="00262C61">
        <w:trPr>
          <w:cantSplit/>
          <w:trHeight w:val="225"/>
        </w:trPr>
        <w:tc>
          <w:tcPr>
            <w:tcW w:w="3598" w:type="dxa"/>
          </w:tcPr>
          <w:p w14:paraId="7400AAA2" w14:textId="77777777" w:rsidR="005B7183" w:rsidRPr="00FD522E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  <w:vMerge/>
          </w:tcPr>
          <w:p w14:paraId="589EF798" w14:textId="77777777" w:rsidR="005B7183" w:rsidRPr="00FD522E" w:rsidRDefault="005B7183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987" w:type="dxa"/>
          </w:tcPr>
          <w:p w14:paraId="2A71C7E9" w14:textId="76F1F168" w:rsidR="00E04838" w:rsidRPr="00FD522E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</w:t>
            </w:r>
            <w:r w:rsidR="007C30FD"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0</w:t>
            </w: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 </w:t>
            </w:r>
            <w:r w:rsidR="007C30FD"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7DC35E14" w14:textId="1ED24D78" w:rsidR="005B7183" w:rsidRPr="00FD522E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left="-80" w:right="7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5" w:type="dxa"/>
          </w:tcPr>
          <w:p w14:paraId="4AFD2D69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6DC3F0A1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5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10F34860" w14:textId="5EA3A5B3" w:rsidR="005B7183" w:rsidRPr="00FD522E" w:rsidRDefault="00970BD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260" w:type="dxa"/>
          </w:tcPr>
          <w:p w14:paraId="3D33245C" w14:textId="1AC7EB8C" w:rsidR="00E04838" w:rsidRPr="00FD522E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</w:t>
            </w:r>
            <w:r w:rsidR="007C30FD"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0</w:t>
            </w: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 </w:t>
            </w:r>
            <w:r w:rsidR="007C30FD"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1FF8AAFC" w14:textId="70B597B4" w:rsidR="005B7183" w:rsidRPr="00FD522E" w:rsidRDefault="00970BDC" w:rsidP="00E04838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21C4508D" w14:textId="77777777" w:rsidR="005B7183" w:rsidRPr="00FD522E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263" w:type="dxa"/>
          </w:tcPr>
          <w:p w14:paraId="0353043F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22D6A241" w14:textId="1758D4B8" w:rsidR="005B7183" w:rsidRPr="00FD522E" w:rsidRDefault="00970BD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1" w:type="dxa"/>
            <w:vAlign w:val="bottom"/>
          </w:tcPr>
          <w:p w14:paraId="1F1B6864" w14:textId="77777777" w:rsidR="005B7183" w:rsidRPr="00FD522E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89" w:type="dxa"/>
          </w:tcPr>
          <w:p w14:paraId="77A60794" w14:textId="5C65A8A8" w:rsidR="00F750C9" w:rsidRPr="00FD522E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</w:t>
            </w:r>
            <w:r w:rsidR="007C30FD"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0</w:t>
            </w: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 </w:t>
            </w:r>
            <w:r w:rsidR="007C30FD"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52D9B07A" w14:textId="1C15C65A" w:rsidR="005B7183" w:rsidRPr="00FD522E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045426D8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00" w:type="dxa"/>
          </w:tcPr>
          <w:p w14:paraId="2B62DCE0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6"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AC03DE4" w14:textId="09697191" w:rsidR="005B7183" w:rsidRPr="00FD522E" w:rsidRDefault="00970BDC">
            <w:pPr>
              <w:pStyle w:val="acctfourfigures"/>
              <w:tabs>
                <w:tab w:val="clear" w:pos="765"/>
              </w:tabs>
              <w:spacing w:line="240" w:lineRule="auto"/>
              <w:ind w:left="-86" w:right="-75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  <w:vAlign w:val="bottom"/>
          </w:tcPr>
          <w:p w14:paraId="0C13165E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90" w:type="dxa"/>
          </w:tcPr>
          <w:p w14:paraId="7CC5E900" w14:textId="795D0ABD" w:rsidR="00F750C9" w:rsidRPr="00FD522E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</w:t>
            </w:r>
            <w:r w:rsidR="007C30FD"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0</w:t>
            </w: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 </w:t>
            </w:r>
            <w:r w:rsidR="007C30FD"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6BA50323" w14:textId="341F5714" w:rsidR="005B7183" w:rsidRPr="00FD522E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347648E1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963" w:type="dxa"/>
          </w:tcPr>
          <w:p w14:paraId="38D6C09F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82" w:right="-82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21A86848" w14:textId="1EBA91DC" w:rsidR="005B7183" w:rsidRPr="00FD522E" w:rsidRDefault="00970BDC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</w:tr>
      <w:tr w:rsidR="005B7183" w:rsidRPr="00FD522E" w14:paraId="227E5086" w14:textId="77777777" w:rsidTr="00262C61">
        <w:trPr>
          <w:cantSplit/>
          <w:trHeight w:val="20"/>
        </w:trPr>
        <w:tc>
          <w:tcPr>
            <w:tcW w:w="3598" w:type="dxa"/>
          </w:tcPr>
          <w:p w14:paraId="4E5BEE8D" w14:textId="77777777" w:rsidR="005B7183" w:rsidRPr="00FD522E" w:rsidRDefault="005B7183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1082" w:type="dxa"/>
          </w:tcPr>
          <w:p w14:paraId="37DB7136" w14:textId="77777777" w:rsidR="005B7183" w:rsidRPr="00FD522E" w:rsidRDefault="005B7183">
            <w:pPr>
              <w:spacing w:line="240" w:lineRule="auto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1977" w:type="dxa"/>
            <w:gridSpan w:val="3"/>
          </w:tcPr>
          <w:p w14:paraId="78930439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703" w:type="dxa"/>
            <w:gridSpan w:val="3"/>
          </w:tcPr>
          <w:p w14:paraId="3B15F638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58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1" w:type="dxa"/>
          </w:tcPr>
          <w:p w14:paraId="54939164" w14:textId="77777777" w:rsidR="005B7183" w:rsidRPr="00FD522E" w:rsidRDefault="005B7183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</w:rPr>
            </w:pPr>
          </w:p>
        </w:tc>
        <w:tc>
          <w:tcPr>
            <w:tcW w:w="4382" w:type="dxa"/>
            <w:gridSpan w:val="7"/>
          </w:tcPr>
          <w:p w14:paraId="3C3D9B5F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99" w:right="-37"/>
              <w:jc w:val="center"/>
              <w:rPr>
                <w:rFonts w:asciiTheme="majorBidi" w:hAnsiTheme="majorBidi" w:cstheme="majorBidi"/>
                <w:i/>
                <w:iCs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404677" w:rsidRPr="00FD522E" w14:paraId="7A6BF1F3" w14:textId="77777777" w:rsidTr="00262C61">
        <w:trPr>
          <w:cantSplit/>
          <w:trHeight w:val="20"/>
        </w:trPr>
        <w:tc>
          <w:tcPr>
            <w:tcW w:w="3598" w:type="dxa"/>
          </w:tcPr>
          <w:p w14:paraId="3B2853F3" w14:textId="77777777" w:rsidR="005B7183" w:rsidRPr="00FD522E" w:rsidRDefault="005B7183">
            <w:pPr>
              <w:spacing w:line="240" w:lineRule="auto"/>
              <w:rPr>
                <w:rFonts w:asciiTheme="majorBidi" w:hAnsiTheme="majorBidi" w:cstheme="majorBidi"/>
                <w:spacing w:val="-4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การร่วมค้า</w:t>
            </w:r>
          </w:p>
        </w:tc>
        <w:tc>
          <w:tcPr>
            <w:tcW w:w="1082" w:type="dxa"/>
          </w:tcPr>
          <w:p w14:paraId="15296EF1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87" w:type="dxa"/>
          </w:tcPr>
          <w:p w14:paraId="7191C8F9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5" w:type="dxa"/>
          </w:tcPr>
          <w:p w14:paraId="00D7E5DB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805" w:type="dxa"/>
          </w:tcPr>
          <w:p w14:paraId="7599BD86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2608BC03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0" w:type="dxa"/>
          </w:tcPr>
          <w:p w14:paraId="3821878C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7959D222" w14:textId="77777777" w:rsidR="005B7183" w:rsidRPr="00FD522E" w:rsidRDefault="005B7183">
            <w:pPr>
              <w:pStyle w:val="acctfourfigures"/>
              <w:tabs>
                <w:tab w:val="clear" w:pos="765"/>
              </w:tabs>
              <w:spacing w:line="240" w:lineRule="auto"/>
              <w:ind w:left="-125"/>
              <w:jc w:val="right"/>
              <w:rPr>
                <w:rFonts w:asciiTheme="majorBidi" w:hAnsiTheme="majorBidi" w:cstheme="majorBidi"/>
                <w:sz w:val="23"/>
                <w:szCs w:val="23"/>
                <w:lang w:val="en-US"/>
              </w:rPr>
            </w:pPr>
          </w:p>
        </w:tc>
        <w:tc>
          <w:tcPr>
            <w:tcW w:w="181" w:type="dxa"/>
          </w:tcPr>
          <w:p w14:paraId="05DF5F1C" w14:textId="77777777" w:rsidR="005B7183" w:rsidRPr="00FD522E" w:rsidRDefault="005B7183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65507948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B499D44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22318F0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078083DC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684F4C23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4528C3EA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47F0C2BF" w14:textId="77777777" w:rsidR="005B7183" w:rsidRPr="00FD522E" w:rsidRDefault="005B7183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</w:tr>
      <w:tr w:rsidR="00C64060" w:rsidRPr="00FD522E" w14:paraId="2337F8EB" w14:textId="77777777" w:rsidTr="00262C61">
        <w:trPr>
          <w:cantSplit/>
          <w:trHeight w:val="20"/>
        </w:trPr>
        <w:tc>
          <w:tcPr>
            <w:tcW w:w="3598" w:type="dxa"/>
          </w:tcPr>
          <w:p w14:paraId="1A2DEBF1" w14:textId="3DE8713A" w:rsidR="00C64060" w:rsidRPr="00FD522E" w:rsidRDefault="00C64060" w:rsidP="00C6406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hyperlink r:id="rId14" w:history="1">
              <w:r w:rsidRPr="00FD522E">
                <w:rPr>
                  <w:rFonts w:asciiTheme="majorBidi" w:hAnsiTheme="majorBidi" w:cstheme="majorBidi"/>
                  <w:sz w:val="23"/>
                  <w:szCs w:val="23"/>
                  <w:cs/>
                </w:rPr>
                <w:t>บริษัท สยาม เจดับเบิ้ลยูดี โลจิสติกส์ จำกัด</w:t>
              </w:r>
            </w:hyperlink>
          </w:p>
        </w:tc>
        <w:tc>
          <w:tcPr>
            <w:tcW w:w="1082" w:type="dxa"/>
          </w:tcPr>
          <w:p w14:paraId="090DD829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39D8987E" w14:textId="675D38B8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42.50</w:t>
            </w:r>
          </w:p>
        </w:tc>
        <w:tc>
          <w:tcPr>
            <w:tcW w:w="185" w:type="dxa"/>
          </w:tcPr>
          <w:p w14:paraId="455EFDCD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4FC7FD46" w14:textId="178DD0F2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42.50</w:t>
            </w:r>
          </w:p>
        </w:tc>
        <w:tc>
          <w:tcPr>
            <w:tcW w:w="1260" w:type="dxa"/>
            <w:vAlign w:val="bottom"/>
          </w:tcPr>
          <w:p w14:paraId="464C413E" w14:textId="7D69A5A4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 xml:space="preserve">THB 100,000 </w:t>
            </w:r>
          </w:p>
        </w:tc>
        <w:tc>
          <w:tcPr>
            <w:tcW w:w="180" w:type="dxa"/>
          </w:tcPr>
          <w:p w14:paraId="766FC70E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393454A1" w14:textId="70868C26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 xml:space="preserve">THB 100,000 </w:t>
            </w:r>
          </w:p>
        </w:tc>
        <w:tc>
          <w:tcPr>
            <w:tcW w:w="181" w:type="dxa"/>
          </w:tcPr>
          <w:p w14:paraId="279F77BC" w14:textId="77777777" w:rsidR="00C64060" w:rsidRPr="00FD522E" w:rsidRDefault="00C64060" w:rsidP="00C64060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2BC13992" w14:textId="05351232" w:rsidR="00C64060" w:rsidRPr="00FD522E" w:rsidRDefault="00C64060" w:rsidP="00C64060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42,500</w:t>
            </w:r>
          </w:p>
        </w:tc>
        <w:tc>
          <w:tcPr>
            <w:tcW w:w="180" w:type="dxa"/>
          </w:tcPr>
          <w:p w14:paraId="2ECA5A73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3FCC166" w14:textId="3B26B205" w:rsidR="00C64060" w:rsidRPr="00FD522E" w:rsidRDefault="00C64060" w:rsidP="00C64060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42,500</w:t>
            </w:r>
          </w:p>
        </w:tc>
        <w:tc>
          <w:tcPr>
            <w:tcW w:w="180" w:type="dxa"/>
          </w:tcPr>
          <w:p w14:paraId="329434CE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ABA9900" w14:textId="6D51559D" w:rsidR="00C64060" w:rsidRPr="00FD522E" w:rsidRDefault="00C64060" w:rsidP="00C64060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180,613</w:t>
            </w:r>
          </w:p>
        </w:tc>
        <w:tc>
          <w:tcPr>
            <w:tcW w:w="180" w:type="dxa"/>
          </w:tcPr>
          <w:p w14:paraId="638C90DB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229E0524" w14:textId="07DAC24D" w:rsidR="00C64060" w:rsidRPr="00FD522E" w:rsidRDefault="00C64060" w:rsidP="00C64060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147,058</w:t>
            </w:r>
          </w:p>
        </w:tc>
      </w:tr>
      <w:tr w:rsidR="00C64060" w:rsidRPr="00FD522E" w14:paraId="78952DF7" w14:textId="77777777" w:rsidTr="00262C61">
        <w:trPr>
          <w:cantSplit/>
          <w:trHeight w:val="20"/>
        </w:trPr>
        <w:tc>
          <w:tcPr>
            <w:tcW w:w="3598" w:type="dxa"/>
          </w:tcPr>
          <w:p w14:paraId="355503BF" w14:textId="77777777" w:rsidR="00C64060" w:rsidRPr="00FD522E" w:rsidRDefault="00C64060" w:rsidP="00C6406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PT </w:t>
            </w:r>
            <w:proofErr w:type="spellStart"/>
            <w:r w:rsidRPr="00FD522E">
              <w:rPr>
                <w:rFonts w:asciiTheme="majorBidi" w:hAnsiTheme="majorBidi" w:cstheme="majorBidi"/>
                <w:sz w:val="23"/>
                <w:szCs w:val="23"/>
              </w:rPr>
              <w:t>Samudera</w:t>
            </w:r>
            <w:proofErr w:type="spellEnd"/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 JWD Logistics</w:t>
            </w:r>
          </w:p>
        </w:tc>
        <w:tc>
          <w:tcPr>
            <w:tcW w:w="1082" w:type="dxa"/>
          </w:tcPr>
          <w:p w14:paraId="197D8EF4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อินโดนีเซีย</w:t>
            </w:r>
          </w:p>
        </w:tc>
        <w:tc>
          <w:tcPr>
            <w:tcW w:w="987" w:type="dxa"/>
          </w:tcPr>
          <w:p w14:paraId="00E1F4F2" w14:textId="7E55C5F4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49.01</w:t>
            </w:r>
          </w:p>
        </w:tc>
        <w:tc>
          <w:tcPr>
            <w:tcW w:w="185" w:type="dxa"/>
          </w:tcPr>
          <w:p w14:paraId="777E9445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4E0B0949" w14:textId="36958CC9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49.01</w:t>
            </w:r>
          </w:p>
        </w:tc>
        <w:tc>
          <w:tcPr>
            <w:tcW w:w="1260" w:type="dxa"/>
            <w:vAlign w:val="bottom"/>
          </w:tcPr>
          <w:p w14:paraId="18702265" w14:textId="59047665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IDR 57,655,314</w:t>
            </w:r>
          </w:p>
        </w:tc>
        <w:tc>
          <w:tcPr>
            <w:tcW w:w="180" w:type="dxa"/>
          </w:tcPr>
          <w:p w14:paraId="20E42D3F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6CA89856" w14:textId="74BB883C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IDR 57,655,314</w:t>
            </w:r>
          </w:p>
        </w:tc>
        <w:tc>
          <w:tcPr>
            <w:tcW w:w="181" w:type="dxa"/>
          </w:tcPr>
          <w:p w14:paraId="1AE8FBE7" w14:textId="77777777" w:rsidR="00C64060" w:rsidRPr="00FD522E" w:rsidRDefault="00C64060" w:rsidP="00C64060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77148CAE" w14:textId="6007AA05" w:rsidR="00C64060" w:rsidRPr="00FD522E" w:rsidRDefault="00C64060" w:rsidP="00C64060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66,989</w:t>
            </w:r>
          </w:p>
        </w:tc>
        <w:tc>
          <w:tcPr>
            <w:tcW w:w="180" w:type="dxa"/>
          </w:tcPr>
          <w:p w14:paraId="6A65DF27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612EC364" w14:textId="56884407" w:rsidR="00C64060" w:rsidRPr="00FD522E" w:rsidRDefault="00C64060" w:rsidP="00C64060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66,989</w:t>
            </w:r>
          </w:p>
        </w:tc>
        <w:tc>
          <w:tcPr>
            <w:tcW w:w="180" w:type="dxa"/>
          </w:tcPr>
          <w:p w14:paraId="5A0AC691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6A709073" w14:textId="644E6204" w:rsidR="00C64060" w:rsidRPr="00FD522E" w:rsidRDefault="00C64060" w:rsidP="00C64060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12,794</w:t>
            </w:r>
          </w:p>
        </w:tc>
        <w:tc>
          <w:tcPr>
            <w:tcW w:w="180" w:type="dxa"/>
          </w:tcPr>
          <w:p w14:paraId="7B627B91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0C2B6A2E" w14:textId="6E5CADC8" w:rsidR="00C64060" w:rsidRPr="00FD522E" w:rsidRDefault="00C64060" w:rsidP="00C64060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12,704</w:t>
            </w:r>
          </w:p>
        </w:tc>
      </w:tr>
      <w:tr w:rsidR="00C64060" w:rsidRPr="00FD522E" w14:paraId="49906179" w14:textId="77777777" w:rsidTr="00262C61">
        <w:trPr>
          <w:cantSplit/>
          <w:trHeight w:val="20"/>
        </w:trPr>
        <w:tc>
          <w:tcPr>
            <w:tcW w:w="3598" w:type="dxa"/>
          </w:tcPr>
          <w:p w14:paraId="49A8BFD9" w14:textId="38992493" w:rsidR="00C64060" w:rsidRPr="00FD522E" w:rsidRDefault="00C64060" w:rsidP="00C6406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แอลฟา อินดัสเทรียล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โซลูชั่น จำกัด</w:t>
            </w:r>
          </w:p>
        </w:tc>
        <w:tc>
          <w:tcPr>
            <w:tcW w:w="1082" w:type="dxa"/>
          </w:tcPr>
          <w:p w14:paraId="2002ED15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6D416E72" w14:textId="3B981D0C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85" w:type="dxa"/>
          </w:tcPr>
          <w:p w14:paraId="0236FCDC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1B589537" w14:textId="119A7685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260" w:type="dxa"/>
            <w:vAlign w:val="bottom"/>
          </w:tcPr>
          <w:p w14:paraId="30611887" w14:textId="1B3ED73C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1,225,800</w:t>
            </w:r>
          </w:p>
        </w:tc>
        <w:tc>
          <w:tcPr>
            <w:tcW w:w="180" w:type="dxa"/>
          </w:tcPr>
          <w:p w14:paraId="17F6B9B4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6F3EECE1" w14:textId="59665E81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1,225,800</w:t>
            </w:r>
          </w:p>
        </w:tc>
        <w:tc>
          <w:tcPr>
            <w:tcW w:w="181" w:type="dxa"/>
          </w:tcPr>
          <w:p w14:paraId="5C12604F" w14:textId="77777777" w:rsidR="00C64060" w:rsidRPr="00FD522E" w:rsidRDefault="00C64060" w:rsidP="00C64060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4805982E" w14:textId="211276A9" w:rsidR="00C64060" w:rsidRPr="00FD522E" w:rsidRDefault="00C64060" w:rsidP="00C64060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612,900</w:t>
            </w:r>
          </w:p>
        </w:tc>
        <w:tc>
          <w:tcPr>
            <w:tcW w:w="180" w:type="dxa"/>
          </w:tcPr>
          <w:p w14:paraId="19AC029E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6ED1C12" w14:textId="44A6B50E" w:rsidR="00C64060" w:rsidRPr="00FD522E" w:rsidRDefault="00C64060" w:rsidP="00C64060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612,900</w:t>
            </w:r>
          </w:p>
        </w:tc>
        <w:tc>
          <w:tcPr>
            <w:tcW w:w="180" w:type="dxa"/>
          </w:tcPr>
          <w:p w14:paraId="015AD2FB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145CA527" w14:textId="336FDA15" w:rsidR="00C64060" w:rsidRPr="00FD522E" w:rsidRDefault="009D70B5" w:rsidP="00C64060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679,776</w:t>
            </w:r>
          </w:p>
        </w:tc>
        <w:tc>
          <w:tcPr>
            <w:tcW w:w="180" w:type="dxa"/>
          </w:tcPr>
          <w:p w14:paraId="413884F6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3051B4C3" w14:textId="7483B921" w:rsidR="00C64060" w:rsidRPr="00FD522E" w:rsidRDefault="00C64060" w:rsidP="00C64060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675,799</w:t>
            </w:r>
          </w:p>
        </w:tc>
      </w:tr>
      <w:tr w:rsidR="00C64060" w:rsidRPr="00FD522E" w14:paraId="48229C6E" w14:textId="77777777" w:rsidTr="00553B8E">
        <w:trPr>
          <w:cantSplit/>
          <w:trHeight w:val="20"/>
        </w:trPr>
        <w:tc>
          <w:tcPr>
            <w:tcW w:w="3598" w:type="dxa"/>
          </w:tcPr>
          <w:p w14:paraId="42F8477B" w14:textId="77777777" w:rsidR="00C64060" w:rsidRPr="00FD522E" w:rsidRDefault="00C64060" w:rsidP="00C6406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ลิฟลัฟ จำกัด</w:t>
            </w:r>
          </w:p>
        </w:tc>
        <w:tc>
          <w:tcPr>
            <w:tcW w:w="1082" w:type="dxa"/>
          </w:tcPr>
          <w:p w14:paraId="49DB226F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76C4D39D" w14:textId="559F357E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  <w:tc>
          <w:tcPr>
            <w:tcW w:w="185" w:type="dxa"/>
          </w:tcPr>
          <w:p w14:paraId="77F71F53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5E79A591" w14:textId="6DC18F26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39.99</w:t>
            </w:r>
          </w:p>
        </w:tc>
        <w:tc>
          <w:tcPr>
            <w:tcW w:w="1260" w:type="dxa"/>
          </w:tcPr>
          <w:p w14:paraId="7BD19399" w14:textId="54D3EAC4" w:rsidR="00C64060" w:rsidRPr="00FD522E" w:rsidRDefault="00C64060" w:rsidP="00C64060">
            <w:pPr>
              <w:pStyle w:val="acctfourfigures"/>
              <w:tabs>
                <w:tab w:val="clear" w:pos="765"/>
                <w:tab w:val="decimal" w:pos="6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  <w:tc>
          <w:tcPr>
            <w:tcW w:w="180" w:type="dxa"/>
          </w:tcPr>
          <w:p w14:paraId="32185250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6A1A991B" w14:textId="47446CAE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1,500</w:t>
            </w:r>
          </w:p>
        </w:tc>
        <w:tc>
          <w:tcPr>
            <w:tcW w:w="181" w:type="dxa"/>
          </w:tcPr>
          <w:p w14:paraId="19709D0B" w14:textId="77777777" w:rsidR="00C64060" w:rsidRPr="00FD522E" w:rsidRDefault="00C64060" w:rsidP="00C64060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89" w:type="dxa"/>
          </w:tcPr>
          <w:p w14:paraId="1045689F" w14:textId="5C5EF31B" w:rsidR="00C64060" w:rsidRPr="00FD522E" w:rsidRDefault="00C64060" w:rsidP="00C64060">
            <w:pPr>
              <w:pStyle w:val="acctfourfigures"/>
              <w:tabs>
                <w:tab w:val="clear" w:pos="765"/>
                <w:tab w:val="decimal" w:pos="552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-</w:t>
            </w:r>
          </w:p>
        </w:tc>
        <w:tc>
          <w:tcPr>
            <w:tcW w:w="180" w:type="dxa"/>
          </w:tcPr>
          <w:p w14:paraId="51CB4306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DD71DE9" w14:textId="4A7CC53C" w:rsidR="00C64060" w:rsidRPr="00FD522E" w:rsidRDefault="00C64060" w:rsidP="00C64060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600</w:t>
            </w:r>
          </w:p>
        </w:tc>
        <w:tc>
          <w:tcPr>
            <w:tcW w:w="180" w:type="dxa"/>
          </w:tcPr>
          <w:p w14:paraId="40A36097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</w:tcPr>
          <w:p w14:paraId="56BD5EE4" w14:textId="300818D8" w:rsidR="00C64060" w:rsidRPr="00FD522E" w:rsidRDefault="00C64060" w:rsidP="00C64060">
            <w:pPr>
              <w:pStyle w:val="acctfourfigures"/>
              <w:tabs>
                <w:tab w:val="clear" w:pos="765"/>
                <w:tab w:val="decimal" w:pos="553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bidi="th-TH"/>
              </w:rPr>
              <w:t>-</w:t>
            </w:r>
          </w:p>
        </w:tc>
        <w:tc>
          <w:tcPr>
            <w:tcW w:w="180" w:type="dxa"/>
          </w:tcPr>
          <w:p w14:paraId="39EE2918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00AB5683" w14:textId="7C622158" w:rsidR="00C64060" w:rsidRPr="00FD522E" w:rsidRDefault="00C64060" w:rsidP="00C64060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337</w:t>
            </w:r>
          </w:p>
        </w:tc>
      </w:tr>
      <w:tr w:rsidR="00C64060" w:rsidRPr="00FD522E" w14:paraId="6D51C7D4" w14:textId="77777777" w:rsidTr="00262C61">
        <w:trPr>
          <w:cantSplit/>
          <w:trHeight w:val="20"/>
        </w:trPr>
        <w:tc>
          <w:tcPr>
            <w:tcW w:w="3598" w:type="dxa"/>
          </w:tcPr>
          <w:p w14:paraId="669E5204" w14:textId="60663A31" w:rsidR="00C64060" w:rsidRPr="00FD522E" w:rsidRDefault="00C64060" w:rsidP="00C6406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แปซิฟิค ทียูเอ็ม โคลด์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สโตเรจ จํากัด</w:t>
            </w:r>
          </w:p>
        </w:tc>
        <w:tc>
          <w:tcPr>
            <w:tcW w:w="1082" w:type="dxa"/>
          </w:tcPr>
          <w:p w14:paraId="14FB88D9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10BD9BF7" w14:textId="57D3FE56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85" w:type="dxa"/>
          </w:tcPr>
          <w:p w14:paraId="55150FDF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240EC03F" w14:textId="7BF28DEB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49.99</w:t>
            </w:r>
          </w:p>
        </w:tc>
        <w:tc>
          <w:tcPr>
            <w:tcW w:w="1260" w:type="dxa"/>
            <w:vAlign w:val="bottom"/>
          </w:tcPr>
          <w:p w14:paraId="64F1E961" w14:textId="60E256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 xml:space="preserve">THB </w:t>
            </w:r>
            <w:r w:rsidRPr="00FD522E"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  <w:t>160</w:t>
            </w: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0" w:type="dxa"/>
          </w:tcPr>
          <w:p w14:paraId="2F932CCB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3C2A3991" w14:textId="270A25AE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 xml:space="preserve">THB </w:t>
            </w:r>
            <w:r w:rsidRPr="00FD522E"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  <w:t>160</w:t>
            </w: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1" w:type="dxa"/>
          </w:tcPr>
          <w:p w14:paraId="3AEF5701" w14:textId="77777777" w:rsidR="00C64060" w:rsidRPr="00FD522E" w:rsidRDefault="00C64060" w:rsidP="00C64060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0AE9875A" w14:textId="41A1381D" w:rsidR="00C64060" w:rsidRPr="00FD522E" w:rsidRDefault="00C64060" w:rsidP="00C64060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80,000</w:t>
            </w:r>
          </w:p>
        </w:tc>
        <w:tc>
          <w:tcPr>
            <w:tcW w:w="180" w:type="dxa"/>
          </w:tcPr>
          <w:p w14:paraId="3BFA2DD6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7BD2FAE" w14:textId="2FA75EE6" w:rsidR="00C64060" w:rsidRPr="00FD522E" w:rsidRDefault="00C64060" w:rsidP="00C64060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80,000</w:t>
            </w:r>
          </w:p>
        </w:tc>
        <w:tc>
          <w:tcPr>
            <w:tcW w:w="180" w:type="dxa"/>
          </w:tcPr>
          <w:p w14:paraId="7FDADDE1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0A7EFF5F" w14:textId="41ADEBF6" w:rsidR="00C64060" w:rsidRPr="00FD522E" w:rsidRDefault="00C64060" w:rsidP="00C64060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97,892</w:t>
            </w:r>
          </w:p>
        </w:tc>
        <w:tc>
          <w:tcPr>
            <w:tcW w:w="180" w:type="dxa"/>
          </w:tcPr>
          <w:p w14:paraId="45179217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344C4723" w14:textId="5BA61EA2" w:rsidR="00C64060" w:rsidRPr="00FD522E" w:rsidRDefault="00C64060" w:rsidP="00C64060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96,964</w:t>
            </w:r>
          </w:p>
        </w:tc>
      </w:tr>
      <w:tr w:rsidR="00C64060" w:rsidRPr="00FD522E" w14:paraId="17F605E7" w14:textId="77777777" w:rsidTr="00262C61">
        <w:trPr>
          <w:cantSplit/>
          <w:trHeight w:val="20"/>
        </w:trPr>
        <w:tc>
          <w:tcPr>
            <w:tcW w:w="3598" w:type="dxa"/>
          </w:tcPr>
          <w:p w14:paraId="756C001B" w14:textId="77777777" w:rsidR="00C64060" w:rsidRPr="00FD522E" w:rsidRDefault="00C64060" w:rsidP="00C6406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ฟิ้วซ์ โพสต์ จำกัด</w:t>
            </w:r>
          </w:p>
        </w:tc>
        <w:tc>
          <w:tcPr>
            <w:tcW w:w="1082" w:type="dxa"/>
          </w:tcPr>
          <w:p w14:paraId="4B4D01D2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644BB26C" w14:textId="7AD101BB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37.50</w:t>
            </w:r>
          </w:p>
        </w:tc>
        <w:tc>
          <w:tcPr>
            <w:tcW w:w="185" w:type="dxa"/>
          </w:tcPr>
          <w:p w14:paraId="4708D0F8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38459DF9" w14:textId="233B6C01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37.50</w:t>
            </w:r>
          </w:p>
        </w:tc>
        <w:tc>
          <w:tcPr>
            <w:tcW w:w="1260" w:type="dxa"/>
            <w:vAlign w:val="bottom"/>
          </w:tcPr>
          <w:p w14:paraId="61CA382A" w14:textId="661BF755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13</w:t>
            </w:r>
            <w:r w:rsidRPr="00FD522E"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  <w:t>0</w:t>
            </w: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0" w:type="dxa"/>
          </w:tcPr>
          <w:p w14:paraId="25D993E1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270AD271" w14:textId="4B544F37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THB 13</w:t>
            </w:r>
            <w:r w:rsidRPr="00FD522E"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  <w:t>0</w:t>
            </w: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,000</w:t>
            </w:r>
          </w:p>
        </w:tc>
        <w:tc>
          <w:tcPr>
            <w:tcW w:w="181" w:type="dxa"/>
          </w:tcPr>
          <w:p w14:paraId="6537F943" w14:textId="77777777" w:rsidR="00C64060" w:rsidRPr="00FD522E" w:rsidRDefault="00C64060" w:rsidP="00C64060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2F6272BB" w14:textId="60F27A30" w:rsidR="00C64060" w:rsidRPr="00FD522E" w:rsidRDefault="00C64060" w:rsidP="00C64060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48,750</w:t>
            </w:r>
          </w:p>
        </w:tc>
        <w:tc>
          <w:tcPr>
            <w:tcW w:w="180" w:type="dxa"/>
          </w:tcPr>
          <w:p w14:paraId="6ED83F48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790094B4" w14:textId="42F057B3" w:rsidR="00C64060" w:rsidRPr="00FD522E" w:rsidRDefault="00C64060" w:rsidP="00C64060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48,750</w:t>
            </w:r>
          </w:p>
        </w:tc>
        <w:tc>
          <w:tcPr>
            <w:tcW w:w="180" w:type="dxa"/>
          </w:tcPr>
          <w:p w14:paraId="2655BECB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42853FE5" w14:textId="48421FDF" w:rsidR="00C64060" w:rsidRPr="00FD522E" w:rsidRDefault="00C64060" w:rsidP="00C64060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22,729</w:t>
            </w:r>
          </w:p>
        </w:tc>
        <w:tc>
          <w:tcPr>
            <w:tcW w:w="180" w:type="dxa"/>
          </w:tcPr>
          <w:p w14:paraId="0CF11F58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194C1CB5" w14:textId="0EF21BD3" w:rsidR="00C64060" w:rsidRPr="00FD522E" w:rsidRDefault="00C64060" w:rsidP="00C64060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21,013</w:t>
            </w:r>
          </w:p>
        </w:tc>
      </w:tr>
      <w:tr w:rsidR="00C64060" w:rsidRPr="00FD522E" w14:paraId="04AC0995" w14:textId="77777777" w:rsidTr="00262C61">
        <w:trPr>
          <w:cantSplit/>
          <w:trHeight w:val="20"/>
        </w:trPr>
        <w:tc>
          <w:tcPr>
            <w:tcW w:w="3598" w:type="dxa"/>
          </w:tcPr>
          <w:p w14:paraId="59D0B01E" w14:textId="07D9904A" w:rsidR="00C64060" w:rsidRPr="00FD522E" w:rsidRDefault="00C64060" w:rsidP="00C64060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="Angsana New"/>
                <w:sz w:val="23"/>
                <w:szCs w:val="23"/>
                <w:cs/>
              </w:rPr>
              <w:t>บริษัท โมบิลิตี้ย์ อินไซท์ จำกัด</w:t>
            </w:r>
          </w:p>
        </w:tc>
        <w:tc>
          <w:tcPr>
            <w:tcW w:w="1082" w:type="dxa"/>
          </w:tcPr>
          <w:p w14:paraId="360163CA" w14:textId="1E177F74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="Angsana New"/>
                <w:sz w:val="23"/>
                <w:szCs w:val="23"/>
                <w:cs/>
                <w:lang w:bidi="th-TH"/>
              </w:rPr>
              <w:t>ไทย</w:t>
            </w:r>
          </w:p>
        </w:tc>
        <w:tc>
          <w:tcPr>
            <w:tcW w:w="987" w:type="dxa"/>
          </w:tcPr>
          <w:p w14:paraId="6E5DFDA5" w14:textId="3F3C50A1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33.33</w:t>
            </w:r>
          </w:p>
        </w:tc>
        <w:tc>
          <w:tcPr>
            <w:tcW w:w="185" w:type="dxa"/>
          </w:tcPr>
          <w:p w14:paraId="26D884CD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10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805" w:type="dxa"/>
          </w:tcPr>
          <w:p w14:paraId="5B6B68A4" w14:textId="36560B44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-</w:t>
            </w:r>
          </w:p>
        </w:tc>
        <w:tc>
          <w:tcPr>
            <w:tcW w:w="1260" w:type="dxa"/>
            <w:vAlign w:val="bottom"/>
          </w:tcPr>
          <w:p w14:paraId="429A2FF3" w14:textId="20A8CB88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7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 xml:space="preserve">THB </w:t>
            </w:r>
            <w:r w:rsidR="001C1E55" w:rsidRPr="00FD522E">
              <w:rPr>
                <w:rFonts w:ascii="Angsana New" w:hAnsi="Angsana New" w:cs="Angsana New"/>
                <w:sz w:val="23"/>
                <w:szCs w:val="23"/>
                <w:lang w:val="en-US" w:bidi="th-TH"/>
              </w:rPr>
              <w:t>4</w:t>
            </w: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,500</w:t>
            </w:r>
          </w:p>
        </w:tc>
        <w:tc>
          <w:tcPr>
            <w:tcW w:w="180" w:type="dxa"/>
          </w:tcPr>
          <w:p w14:paraId="302E44FC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263" w:type="dxa"/>
            <w:vAlign w:val="bottom"/>
          </w:tcPr>
          <w:p w14:paraId="7A194ADD" w14:textId="539233F9" w:rsidR="00C64060" w:rsidRPr="00FD522E" w:rsidRDefault="00C64060" w:rsidP="00C64060">
            <w:pPr>
              <w:pStyle w:val="acctfourfigures"/>
              <w:tabs>
                <w:tab w:val="clear" w:pos="765"/>
                <w:tab w:val="decimal" w:pos="642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-</w:t>
            </w:r>
          </w:p>
        </w:tc>
        <w:tc>
          <w:tcPr>
            <w:tcW w:w="181" w:type="dxa"/>
          </w:tcPr>
          <w:p w14:paraId="3759FFE4" w14:textId="77777777" w:rsidR="00C64060" w:rsidRPr="00FD522E" w:rsidRDefault="00C64060" w:rsidP="00C64060">
            <w:pPr>
              <w:pStyle w:val="acctfourfigures"/>
              <w:tabs>
                <w:tab w:val="decimal" w:pos="551"/>
                <w:tab w:val="decimal" w:pos="730"/>
              </w:tabs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89" w:type="dxa"/>
            <w:vAlign w:val="bottom"/>
          </w:tcPr>
          <w:p w14:paraId="12BA8E32" w14:textId="5146727B" w:rsidR="00C64060" w:rsidRPr="00FD522E" w:rsidRDefault="00C64060" w:rsidP="00C64060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1,500</w:t>
            </w:r>
          </w:p>
        </w:tc>
        <w:tc>
          <w:tcPr>
            <w:tcW w:w="180" w:type="dxa"/>
          </w:tcPr>
          <w:p w14:paraId="19EDC8C4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523BCE4F" w14:textId="38248DBC" w:rsidR="00C64060" w:rsidRPr="00FD522E" w:rsidRDefault="00C64060" w:rsidP="00C64060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-</w:t>
            </w:r>
          </w:p>
        </w:tc>
        <w:tc>
          <w:tcPr>
            <w:tcW w:w="180" w:type="dxa"/>
          </w:tcPr>
          <w:p w14:paraId="5B669500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990" w:type="dxa"/>
            <w:vAlign w:val="bottom"/>
          </w:tcPr>
          <w:p w14:paraId="096EF4D9" w14:textId="2BCD903F" w:rsidR="00C64060" w:rsidRPr="00FD522E" w:rsidRDefault="00C64060" w:rsidP="00C64060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441</w:t>
            </w:r>
          </w:p>
        </w:tc>
        <w:tc>
          <w:tcPr>
            <w:tcW w:w="180" w:type="dxa"/>
          </w:tcPr>
          <w:p w14:paraId="00B3E621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  <w:tab w:val="decimal" w:pos="730"/>
              </w:tabs>
              <w:spacing w:line="240" w:lineRule="auto"/>
              <w:ind w:left="-99" w:right="-101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63" w:type="dxa"/>
            <w:vAlign w:val="bottom"/>
          </w:tcPr>
          <w:p w14:paraId="1090236F" w14:textId="6F945EB7" w:rsidR="00C64060" w:rsidRPr="00FD522E" w:rsidRDefault="00C64060" w:rsidP="00C80331">
            <w:pPr>
              <w:pStyle w:val="acctfourfigures"/>
              <w:tabs>
                <w:tab w:val="clear" w:pos="765"/>
                <w:tab w:val="decimal" w:pos="45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-</w:t>
            </w:r>
          </w:p>
        </w:tc>
      </w:tr>
      <w:tr w:rsidR="00C64060" w:rsidRPr="00FD522E" w14:paraId="3A2AFE1A" w14:textId="77777777" w:rsidTr="00262C61">
        <w:trPr>
          <w:cantSplit/>
          <w:trHeight w:val="20"/>
        </w:trPr>
        <w:tc>
          <w:tcPr>
            <w:tcW w:w="3598" w:type="dxa"/>
          </w:tcPr>
          <w:p w14:paraId="6FB3464E" w14:textId="77777777" w:rsidR="00C64060" w:rsidRPr="00FD522E" w:rsidRDefault="00C64060" w:rsidP="00C64060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082" w:type="dxa"/>
          </w:tcPr>
          <w:p w14:paraId="4B9D1F83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987" w:type="dxa"/>
          </w:tcPr>
          <w:p w14:paraId="65CEC41F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185" w:type="dxa"/>
          </w:tcPr>
          <w:p w14:paraId="4846C9CE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805" w:type="dxa"/>
          </w:tcPr>
          <w:p w14:paraId="5EB8B6EE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right="-80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</w:p>
        </w:tc>
        <w:tc>
          <w:tcPr>
            <w:tcW w:w="1260" w:type="dxa"/>
          </w:tcPr>
          <w:p w14:paraId="6F4EB328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996"/>
              </w:tabs>
              <w:spacing w:line="240" w:lineRule="auto"/>
              <w:ind w:left="-99" w:right="-80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</w:p>
        </w:tc>
        <w:tc>
          <w:tcPr>
            <w:tcW w:w="180" w:type="dxa"/>
          </w:tcPr>
          <w:p w14:paraId="393BF88C" w14:textId="77777777" w:rsidR="00C64060" w:rsidRPr="00FD522E" w:rsidRDefault="00C64060" w:rsidP="00C64060">
            <w:pPr>
              <w:pStyle w:val="acctfourfigures"/>
              <w:tabs>
                <w:tab w:val="clear" w:pos="765"/>
              </w:tabs>
              <w:spacing w:line="240" w:lineRule="auto"/>
              <w:ind w:left="-79" w:right="-79"/>
              <w:jc w:val="center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263" w:type="dxa"/>
          </w:tcPr>
          <w:p w14:paraId="4CBAE5CE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900"/>
              </w:tabs>
              <w:spacing w:line="240" w:lineRule="auto"/>
              <w:ind w:left="-79" w:right="100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1" w:type="dxa"/>
          </w:tcPr>
          <w:p w14:paraId="390EEC99" w14:textId="77777777" w:rsidR="00C64060" w:rsidRPr="00FD522E" w:rsidRDefault="00C64060" w:rsidP="00C64060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8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C977E7B" w14:textId="39A16C75" w:rsidR="00C64060" w:rsidRPr="00FD522E" w:rsidRDefault="00C64060" w:rsidP="00C64060">
            <w:pPr>
              <w:pStyle w:val="acctfourfigures"/>
              <w:tabs>
                <w:tab w:val="clear" w:pos="765"/>
                <w:tab w:val="decimal" w:pos="735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852,63</w:t>
            </w:r>
            <w:r w:rsidR="00A77E9F"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9</w:t>
            </w:r>
          </w:p>
        </w:tc>
        <w:tc>
          <w:tcPr>
            <w:tcW w:w="180" w:type="dxa"/>
          </w:tcPr>
          <w:p w14:paraId="2ADBE071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220" w:right="-101" w:firstLine="121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03E2BE3" w14:textId="19614612" w:rsidR="00C64060" w:rsidRPr="00FD522E" w:rsidRDefault="00C64060" w:rsidP="00C64060">
            <w:pPr>
              <w:pStyle w:val="acctfourfigures"/>
              <w:tabs>
                <w:tab w:val="clear" w:pos="765"/>
                <w:tab w:val="decimal" w:pos="677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851,739</w:t>
            </w:r>
          </w:p>
        </w:tc>
        <w:tc>
          <w:tcPr>
            <w:tcW w:w="180" w:type="dxa"/>
          </w:tcPr>
          <w:p w14:paraId="7C267F53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BEF8783" w14:textId="69B9379B" w:rsidR="00C64060" w:rsidRPr="00FD522E" w:rsidRDefault="009D70B5" w:rsidP="00C64060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994,245</w:t>
            </w:r>
          </w:p>
        </w:tc>
        <w:tc>
          <w:tcPr>
            <w:tcW w:w="180" w:type="dxa"/>
          </w:tcPr>
          <w:p w14:paraId="5F2EB03D" w14:textId="77777777" w:rsidR="00C64060" w:rsidRPr="00FD522E" w:rsidRDefault="00C64060" w:rsidP="00C64060">
            <w:pPr>
              <w:pStyle w:val="acctfourfigures"/>
              <w:tabs>
                <w:tab w:val="clear" w:pos="765"/>
                <w:tab w:val="decimal" w:pos="590"/>
              </w:tabs>
              <w:spacing w:line="240" w:lineRule="auto"/>
              <w:ind w:left="-99" w:right="-101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6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D2BF38C" w14:textId="79222180" w:rsidR="00C64060" w:rsidRPr="00FD522E" w:rsidRDefault="00C64060" w:rsidP="00C64060">
            <w:pPr>
              <w:pStyle w:val="acctfourfigures"/>
              <w:tabs>
                <w:tab w:val="clear" w:pos="765"/>
                <w:tab w:val="decimal" w:pos="72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  <w:t>953,875</w:t>
            </w:r>
          </w:p>
        </w:tc>
      </w:tr>
    </w:tbl>
    <w:p w14:paraId="2E484917" w14:textId="311C9AB1" w:rsidR="00B00275" w:rsidRPr="00FD522E" w:rsidRDefault="00B002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31673764" w14:textId="77777777" w:rsidR="00B00275" w:rsidRPr="00FD522E" w:rsidRDefault="00B0027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</w:rPr>
        <w:br w:type="page"/>
      </w:r>
    </w:p>
    <w:tbl>
      <w:tblPr>
        <w:tblW w:w="13842" w:type="dxa"/>
        <w:tblInd w:w="54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00"/>
        <w:gridCol w:w="1080"/>
        <w:gridCol w:w="990"/>
        <w:gridCol w:w="183"/>
        <w:gridCol w:w="897"/>
        <w:gridCol w:w="1170"/>
        <w:gridCol w:w="180"/>
        <w:gridCol w:w="1170"/>
        <w:gridCol w:w="180"/>
        <w:gridCol w:w="990"/>
        <w:gridCol w:w="180"/>
        <w:gridCol w:w="900"/>
        <w:gridCol w:w="180"/>
        <w:gridCol w:w="990"/>
        <w:gridCol w:w="181"/>
        <w:gridCol w:w="971"/>
      </w:tblGrid>
      <w:tr w:rsidR="004A5F49" w:rsidRPr="00FD522E" w14:paraId="7C822F4F" w14:textId="77777777" w:rsidTr="00A1766C">
        <w:trPr>
          <w:cantSplit/>
          <w:trHeight w:val="144"/>
        </w:trPr>
        <w:tc>
          <w:tcPr>
            <w:tcW w:w="3600" w:type="dxa"/>
          </w:tcPr>
          <w:p w14:paraId="7DFCB7DA" w14:textId="77777777" w:rsidR="004A5F49" w:rsidRPr="00FD522E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 w:val="restart"/>
          </w:tcPr>
          <w:p w14:paraId="0A16EAD9" w14:textId="77777777" w:rsidR="00B00275" w:rsidRPr="00FD522E" w:rsidRDefault="00B00275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6675F53D" w14:textId="564E04B1" w:rsidR="00B00275" w:rsidRPr="00FD522E" w:rsidRDefault="004A5F49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ประเทศที่</w:t>
            </w:r>
          </w:p>
          <w:p w14:paraId="632623B3" w14:textId="78336350" w:rsidR="004A5F49" w:rsidRPr="00FD522E" w:rsidRDefault="004A5F49" w:rsidP="00B00275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ดำเนินธุรกิจ</w:t>
            </w:r>
          </w:p>
        </w:tc>
        <w:tc>
          <w:tcPr>
            <w:tcW w:w="2070" w:type="dxa"/>
            <w:gridSpan w:val="3"/>
            <w:vMerge w:val="restart"/>
          </w:tcPr>
          <w:p w14:paraId="4284D28A" w14:textId="77777777" w:rsidR="00B00275" w:rsidRPr="00FD522E" w:rsidRDefault="00B00275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49346D75" w14:textId="56EC4E4D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7B57FCC3" w14:textId="77777777" w:rsidR="004A5F49" w:rsidRPr="00FD522E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FD522E">
              <w:rPr>
                <w:rFonts w:asciiTheme="majorBidi" w:hAnsiTheme="majorBidi" w:cstheme="majorBidi" w:hint="cs"/>
                <w:b w:val="0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520" w:type="dxa"/>
            <w:gridSpan w:val="3"/>
            <w:vAlign w:val="bottom"/>
          </w:tcPr>
          <w:p w14:paraId="7988CE2E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05AB8F8" w14:textId="77777777" w:rsidR="004A5F49" w:rsidRPr="00FD522E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4392" w:type="dxa"/>
            <w:gridSpan w:val="7"/>
            <w:vAlign w:val="bottom"/>
          </w:tcPr>
          <w:p w14:paraId="0376B81F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4A5F49" w:rsidRPr="00FD522E" w14:paraId="1188229E" w14:textId="77777777" w:rsidTr="00A1766C">
        <w:trPr>
          <w:cantSplit/>
          <w:trHeight w:val="144"/>
        </w:trPr>
        <w:tc>
          <w:tcPr>
            <w:tcW w:w="3600" w:type="dxa"/>
          </w:tcPr>
          <w:p w14:paraId="295DF6CA" w14:textId="77777777" w:rsidR="004A5F49" w:rsidRPr="00FD522E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/>
          </w:tcPr>
          <w:p w14:paraId="14D17E6C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2070" w:type="dxa"/>
            <w:gridSpan w:val="3"/>
            <w:vMerge/>
          </w:tcPr>
          <w:p w14:paraId="43EBC34F" w14:textId="77777777" w:rsidR="004A5F49" w:rsidRPr="00FD522E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2520" w:type="dxa"/>
            <w:gridSpan w:val="3"/>
            <w:vAlign w:val="bottom"/>
          </w:tcPr>
          <w:p w14:paraId="46B091E1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7ED938F4" w14:textId="77777777" w:rsidR="004A5F49" w:rsidRPr="00FD522E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2070" w:type="dxa"/>
            <w:gridSpan w:val="3"/>
            <w:vAlign w:val="bottom"/>
          </w:tcPr>
          <w:p w14:paraId="6E6AEF22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1764ED5B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142" w:type="dxa"/>
            <w:gridSpan w:val="3"/>
            <w:vAlign w:val="bottom"/>
          </w:tcPr>
          <w:p w14:paraId="15F2753B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ราคาทุน-สุทธิ</w:t>
            </w:r>
          </w:p>
        </w:tc>
      </w:tr>
      <w:tr w:rsidR="004A5F49" w:rsidRPr="00FD522E" w14:paraId="37E9E9F0" w14:textId="77777777" w:rsidTr="00A1766C">
        <w:trPr>
          <w:cantSplit/>
          <w:trHeight w:val="144"/>
        </w:trPr>
        <w:tc>
          <w:tcPr>
            <w:tcW w:w="3600" w:type="dxa"/>
          </w:tcPr>
          <w:p w14:paraId="2EA4B422" w14:textId="77777777" w:rsidR="004A5F49" w:rsidRPr="00FD522E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/>
          </w:tcPr>
          <w:p w14:paraId="7F9F40AF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1187EF4E" w14:textId="1BCE8DE0" w:rsidR="00F750C9" w:rsidRPr="00FD522E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3</w:t>
            </w:r>
            <w:r w:rsidR="007C30FD"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0</w:t>
            </w: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 </w:t>
            </w:r>
            <w:r w:rsidR="007C30FD"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4F2FAFCD" w14:textId="3F6B1940" w:rsidR="004A5F49" w:rsidRPr="00FD522E" w:rsidRDefault="00970BDC" w:rsidP="00F750C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bCs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b w:val="0"/>
                <w:bCs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3" w:type="dxa"/>
          </w:tcPr>
          <w:p w14:paraId="7378283B" w14:textId="77777777" w:rsidR="004A5F49" w:rsidRPr="00FD522E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897" w:type="dxa"/>
          </w:tcPr>
          <w:p w14:paraId="63AC5AB0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66200A7F" w14:textId="4FB20650" w:rsidR="004A5F49" w:rsidRPr="00FD522E" w:rsidRDefault="00970BDC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b w:val="0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170" w:type="dxa"/>
          </w:tcPr>
          <w:p w14:paraId="4A8FCDCB" w14:textId="36D96CAD" w:rsidR="00F750C9" w:rsidRPr="00FD522E" w:rsidRDefault="007C30FD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7F352E4A" w14:textId="47C741BD" w:rsidR="004A5F49" w:rsidRPr="00FD522E" w:rsidRDefault="00970BDC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363DC1B2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</w:tcPr>
          <w:p w14:paraId="7A3CAA65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461D1A4" w14:textId="1C5678CD" w:rsidR="004A5F49" w:rsidRPr="00FD522E" w:rsidRDefault="00970BDC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37B43840" w14:textId="77777777" w:rsidR="004A5F49" w:rsidRPr="00FD522E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990" w:type="dxa"/>
          </w:tcPr>
          <w:p w14:paraId="4226362F" w14:textId="6080A939" w:rsidR="00F750C9" w:rsidRPr="00FD522E" w:rsidRDefault="007C30FD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5898EBBE" w14:textId="0C98B354" w:rsidR="004A5F49" w:rsidRPr="00FD522E" w:rsidRDefault="00970BDC" w:rsidP="00F750C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7D98BB3A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67538CCA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B4D10CE" w14:textId="0DD62A9A" w:rsidR="004A5F49" w:rsidRPr="00FD522E" w:rsidRDefault="00970BDC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268A6623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0256C3F8" w14:textId="7AEA0A9A" w:rsidR="00F750C9" w:rsidRPr="00FD522E" w:rsidRDefault="007C30FD" w:rsidP="00F750C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24C7E61D" w14:textId="62356715" w:rsidR="004A5F49" w:rsidRPr="00FD522E" w:rsidRDefault="00970BDC" w:rsidP="00F750C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1" w:type="dxa"/>
          </w:tcPr>
          <w:p w14:paraId="23D3A181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08E7A9D5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3A6B0D4C" w14:textId="1986E69D" w:rsidR="004A5F49" w:rsidRPr="00FD522E" w:rsidRDefault="00970BDC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</w:tr>
      <w:tr w:rsidR="004A5F49" w:rsidRPr="00FD522E" w14:paraId="507513D5" w14:textId="77777777" w:rsidTr="00A1766C">
        <w:trPr>
          <w:cantSplit/>
          <w:trHeight w:val="144"/>
        </w:trPr>
        <w:tc>
          <w:tcPr>
            <w:tcW w:w="3600" w:type="dxa"/>
          </w:tcPr>
          <w:p w14:paraId="23C0610C" w14:textId="77777777" w:rsidR="004A5F49" w:rsidRPr="00FD522E" w:rsidRDefault="004A5F49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</w:tcPr>
          <w:p w14:paraId="2657E06E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70" w:type="dxa"/>
            <w:gridSpan w:val="3"/>
          </w:tcPr>
          <w:p w14:paraId="144991FD" w14:textId="77777777" w:rsidR="004A5F49" w:rsidRPr="00FD522E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FD522E">
              <w:rPr>
                <w:rFonts w:asciiTheme="majorBidi" w:hAnsiTheme="majorBidi" w:cstheme="majorBidi" w:hint="cs"/>
                <w:b w:val="0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520" w:type="dxa"/>
            <w:gridSpan w:val="3"/>
            <w:vAlign w:val="bottom"/>
          </w:tcPr>
          <w:p w14:paraId="657248F6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0" w:type="dxa"/>
          </w:tcPr>
          <w:p w14:paraId="6C65EC17" w14:textId="77777777" w:rsidR="004A5F49" w:rsidRPr="00FD522E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4392" w:type="dxa"/>
            <w:gridSpan w:val="7"/>
            <w:vAlign w:val="bottom"/>
          </w:tcPr>
          <w:p w14:paraId="1D1F2FAF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4A5F49" w:rsidRPr="00FD522E" w14:paraId="540C8984" w14:textId="77777777" w:rsidTr="00A1766C">
        <w:trPr>
          <w:cantSplit/>
          <w:trHeight w:val="144"/>
        </w:trPr>
        <w:tc>
          <w:tcPr>
            <w:tcW w:w="3600" w:type="dxa"/>
          </w:tcPr>
          <w:p w14:paraId="3686A241" w14:textId="77777777" w:rsidR="004A5F49" w:rsidRPr="00FD522E" w:rsidRDefault="004A5F49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3"/>
                <w:szCs w:val="23"/>
                <w:cs/>
              </w:rPr>
              <w:t>บริษัทร่วม</w:t>
            </w:r>
          </w:p>
        </w:tc>
        <w:tc>
          <w:tcPr>
            <w:tcW w:w="1080" w:type="dxa"/>
          </w:tcPr>
          <w:p w14:paraId="660B6337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5DEA1962" w14:textId="77777777" w:rsidR="004A5F49" w:rsidRPr="00FD522E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183" w:type="dxa"/>
          </w:tcPr>
          <w:p w14:paraId="78DCADB9" w14:textId="77777777" w:rsidR="004A5F49" w:rsidRPr="00FD522E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897" w:type="dxa"/>
          </w:tcPr>
          <w:p w14:paraId="45018C57" w14:textId="77777777" w:rsidR="004A5F49" w:rsidRPr="00FD522E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6771C271" w14:textId="77777777" w:rsidR="004A5F49" w:rsidRPr="00FD522E" w:rsidRDefault="004A5F49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23D44EA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53899302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FD990F0" w14:textId="77777777" w:rsidR="004A5F49" w:rsidRPr="00FD522E" w:rsidRDefault="004A5F49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389A1F87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BB85DCE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AF3608F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25CC14AF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21424309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1" w:type="dxa"/>
            <w:vAlign w:val="bottom"/>
          </w:tcPr>
          <w:p w14:paraId="0612725C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  <w:vAlign w:val="bottom"/>
          </w:tcPr>
          <w:p w14:paraId="0CB9EED8" w14:textId="77777777" w:rsidR="004A5F49" w:rsidRPr="00FD522E" w:rsidRDefault="004A5F49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</w:tr>
      <w:tr w:rsidR="00671CA7" w:rsidRPr="00FD522E" w14:paraId="7938F1CA" w14:textId="77777777" w:rsidTr="00A1766C">
        <w:trPr>
          <w:cantSplit/>
          <w:trHeight w:val="19"/>
        </w:trPr>
        <w:tc>
          <w:tcPr>
            <w:tcW w:w="3600" w:type="dxa"/>
          </w:tcPr>
          <w:p w14:paraId="475DA396" w14:textId="18CA071C" w:rsidR="00671CA7" w:rsidRPr="00FD522E" w:rsidRDefault="00671CA7" w:rsidP="00671CA7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</w:rPr>
              <w:t>Royal Group Phnom Penh SEZ Plc</w:t>
            </w:r>
            <w:proofErr w:type="gramStart"/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</w:rPr>
              <w:t xml:space="preserve">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(“</w:t>
            </w:r>
            <w:proofErr w:type="gramEnd"/>
            <w:r w:rsidRPr="00FD522E">
              <w:rPr>
                <w:rFonts w:asciiTheme="majorBidi" w:hAnsiTheme="majorBidi" w:cstheme="majorBidi"/>
                <w:sz w:val="23"/>
                <w:szCs w:val="23"/>
              </w:rPr>
              <w:t>PPSP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”)</w:t>
            </w:r>
          </w:p>
        </w:tc>
        <w:tc>
          <w:tcPr>
            <w:tcW w:w="1080" w:type="dxa"/>
          </w:tcPr>
          <w:p w14:paraId="7BB361E0" w14:textId="77777777" w:rsidR="00671CA7" w:rsidRPr="00FD522E" w:rsidRDefault="00671CA7" w:rsidP="00671CA7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กัมพูชา</w:t>
            </w:r>
          </w:p>
        </w:tc>
        <w:tc>
          <w:tcPr>
            <w:tcW w:w="990" w:type="dxa"/>
          </w:tcPr>
          <w:p w14:paraId="51D417D7" w14:textId="02B137EA" w:rsidR="00671CA7" w:rsidRPr="00FD522E" w:rsidRDefault="00671CA7" w:rsidP="00671CA7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14.61</w:t>
            </w:r>
          </w:p>
        </w:tc>
        <w:tc>
          <w:tcPr>
            <w:tcW w:w="183" w:type="dxa"/>
          </w:tcPr>
          <w:p w14:paraId="50A370EA" w14:textId="77777777" w:rsidR="00671CA7" w:rsidRPr="00FD522E" w:rsidRDefault="00671CA7" w:rsidP="00671CA7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897" w:type="dxa"/>
          </w:tcPr>
          <w:p w14:paraId="24B5AD17" w14:textId="17752600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14.61</w:t>
            </w:r>
          </w:p>
        </w:tc>
        <w:tc>
          <w:tcPr>
            <w:tcW w:w="1170" w:type="dxa"/>
          </w:tcPr>
          <w:p w14:paraId="5D2234D3" w14:textId="7619CB28" w:rsidR="00671CA7" w:rsidRPr="00FD522E" w:rsidRDefault="00671CA7" w:rsidP="00671CA7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USD 35,938</w:t>
            </w:r>
          </w:p>
        </w:tc>
        <w:tc>
          <w:tcPr>
            <w:tcW w:w="180" w:type="dxa"/>
          </w:tcPr>
          <w:p w14:paraId="04516317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170" w:type="dxa"/>
          </w:tcPr>
          <w:p w14:paraId="2B35982F" w14:textId="29878F3D" w:rsidR="00671CA7" w:rsidRPr="00FD522E" w:rsidRDefault="00671CA7" w:rsidP="00671CA7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USD 35,938</w:t>
            </w:r>
          </w:p>
        </w:tc>
        <w:tc>
          <w:tcPr>
            <w:tcW w:w="180" w:type="dxa"/>
          </w:tcPr>
          <w:p w14:paraId="421C0BE8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</w:tcPr>
          <w:p w14:paraId="5B661D6B" w14:textId="1BAB0FDE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235,515</w:t>
            </w:r>
          </w:p>
        </w:tc>
        <w:tc>
          <w:tcPr>
            <w:tcW w:w="180" w:type="dxa"/>
          </w:tcPr>
          <w:p w14:paraId="77837E24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14FD3DE1" w14:textId="6E0037AE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235,515</w:t>
            </w:r>
          </w:p>
        </w:tc>
        <w:tc>
          <w:tcPr>
            <w:tcW w:w="180" w:type="dxa"/>
          </w:tcPr>
          <w:p w14:paraId="523B9809" w14:textId="77777777" w:rsidR="00671CA7" w:rsidRPr="00FD522E" w:rsidRDefault="00671CA7" w:rsidP="00671CA7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</w:tcPr>
          <w:p w14:paraId="03189F7C" w14:textId="1DC0F7BB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235,515</w:t>
            </w:r>
          </w:p>
        </w:tc>
        <w:tc>
          <w:tcPr>
            <w:tcW w:w="181" w:type="dxa"/>
          </w:tcPr>
          <w:p w14:paraId="62AB1303" w14:textId="77777777" w:rsidR="00671CA7" w:rsidRPr="00FD522E" w:rsidRDefault="00671CA7" w:rsidP="00671CA7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71" w:type="dxa"/>
          </w:tcPr>
          <w:p w14:paraId="601DFB27" w14:textId="7F737A8A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235,515</w:t>
            </w:r>
          </w:p>
        </w:tc>
      </w:tr>
      <w:tr w:rsidR="00671CA7" w:rsidRPr="00FD522E" w14:paraId="17A50750" w14:textId="77777777" w:rsidTr="00281A00">
        <w:trPr>
          <w:cantSplit/>
          <w:trHeight w:val="299"/>
        </w:trPr>
        <w:tc>
          <w:tcPr>
            <w:tcW w:w="3600" w:type="dxa"/>
          </w:tcPr>
          <w:p w14:paraId="69B6591A" w14:textId="3FA559C1" w:rsidR="00671CA7" w:rsidRPr="00FD522E" w:rsidRDefault="00671CA7" w:rsidP="00671CA7">
            <w:pPr>
              <w:spacing w:line="240" w:lineRule="auto"/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บริษัท ซีเจ เจดับเบิ้ลยูดี โลจิสติกส์</w:t>
            </w:r>
            <w:r w:rsidRPr="00FD522E">
              <w:rPr>
                <w:rFonts w:asciiTheme="majorBidi" w:hAnsiTheme="majorBidi" w:cstheme="majorBidi"/>
                <w:spacing w:val="-8"/>
                <w:sz w:val="23"/>
                <w:szCs w:val="23"/>
              </w:rPr>
              <w:t xml:space="preserve"> </w:t>
            </w:r>
            <w:r w:rsidRPr="00FD522E">
              <w:rPr>
                <w:rFonts w:asciiTheme="majorBidi" w:hAnsiTheme="majorBidi" w:cstheme="majorBidi"/>
                <w:spacing w:val="-8"/>
                <w:sz w:val="23"/>
                <w:szCs w:val="23"/>
                <w:cs/>
              </w:rPr>
              <w:t>(ประเทศไทย) จำกัด</w:t>
            </w:r>
          </w:p>
        </w:tc>
        <w:tc>
          <w:tcPr>
            <w:tcW w:w="1080" w:type="dxa"/>
          </w:tcPr>
          <w:p w14:paraId="74D515C4" w14:textId="77777777" w:rsidR="00671CA7" w:rsidRPr="00FD522E" w:rsidRDefault="00671CA7" w:rsidP="00671CA7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ไทย</w:t>
            </w:r>
          </w:p>
        </w:tc>
        <w:tc>
          <w:tcPr>
            <w:tcW w:w="990" w:type="dxa"/>
          </w:tcPr>
          <w:p w14:paraId="76A672C6" w14:textId="63BAC301" w:rsidR="00671CA7" w:rsidRPr="00FD522E" w:rsidRDefault="00671CA7" w:rsidP="00671CA7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49.00</w:t>
            </w:r>
          </w:p>
        </w:tc>
        <w:tc>
          <w:tcPr>
            <w:tcW w:w="183" w:type="dxa"/>
          </w:tcPr>
          <w:p w14:paraId="6A8E1528" w14:textId="77777777" w:rsidR="00671CA7" w:rsidRPr="00FD522E" w:rsidRDefault="00671CA7" w:rsidP="00671CA7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897" w:type="dxa"/>
          </w:tcPr>
          <w:p w14:paraId="798B66BB" w14:textId="15735EAF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49.00</w:t>
            </w:r>
          </w:p>
        </w:tc>
        <w:tc>
          <w:tcPr>
            <w:tcW w:w="1170" w:type="dxa"/>
          </w:tcPr>
          <w:p w14:paraId="7EE9BF23" w14:textId="5693BC4F" w:rsidR="00671CA7" w:rsidRPr="00FD522E" w:rsidRDefault="00671CA7" w:rsidP="00671CA7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THB 2,000</w:t>
            </w:r>
          </w:p>
        </w:tc>
        <w:tc>
          <w:tcPr>
            <w:tcW w:w="180" w:type="dxa"/>
          </w:tcPr>
          <w:p w14:paraId="68569361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170" w:type="dxa"/>
          </w:tcPr>
          <w:p w14:paraId="0B5FCE79" w14:textId="128A6F2C" w:rsidR="00671CA7" w:rsidRPr="00FD522E" w:rsidRDefault="00671CA7" w:rsidP="00671CA7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THB 2,000</w:t>
            </w:r>
          </w:p>
        </w:tc>
        <w:tc>
          <w:tcPr>
            <w:tcW w:w="180" w:type="dxa"/>
          </w:tcPr>
          <w:p w14:paraId="75809FBE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627D272B" w14:textId="0C8C82E1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980</w:t>
            </w:r>
          </w:p>
        </w:tc>
        <w:tc>
          <w:tcPr>
            <w:tcW w:w="180" w:type="dxa"/>
          </w:tcPr>
          <w:p w14:paraId="7654933B" w14:textId="77777777" w:rsidR="00671CA7" w:rsidRPr="00FD522E" w:rsidRDefault="00671CA7" w:rsidP="00671CA7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5A12CE1" w14:textId="19650161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980</w:t>
            </w:r>
          </w:p>
        </w:tc>
        <w:tc>
          <w:tcPr>
            <w:tcW w:w="180" w:type="dxa"/>
          </w:tcPr>
          <w:p w14:paraId="334383B0" w14:textId="77777777" w:rsidR="00671CA7" w:rsidRPr="00FD522E" w:rsidRDefault="00671CA7" w:rsidP="00671CA7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1E826083" w14:textId="0EEC9010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980</w:t>
            </w:r>
          </w:p>
        </w:tc>
        <w:tc>
          <w:tcPr>
            <w:tcW w:w="181" w:type="dxa"/>
          </w:tcPr>
          <w:p w14:paraId="0ABD44BB" w14:textId="77777777" w:rsidR="00671CA7" w:rsidRPr="00FD522E" w:rsidRDefault="00671CA7" w:rsidP="00671CA7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71" w:type="dxa"/>
          </w:tcPr>
          <w:p w14:paraId="68BC375E" w14:textId="4BEFD721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980</w:t>
            </w:r>
          </w:p>
        </w:tc>
      </w:tr>
      <w:tr w:rsidR="00671CA7" w:rsidRPr="00FD522E" w14:paraId="232FC49A" w14:textId="77777777" w:rsidTr="00281A00">
        <w:trPr>
          <w:cantSplit/>
          <w:trHeight w:val="19"/>
        </w:trPr>
        <w:tc>
          <w:tcPr>
            <w:tcW w:w="3600" w:type="dxa"/>
          </w:tcPr>
          <w:p w14:paraId="31164CB3" w14:textId="77777777" w:rsidR="00671CA7" w:rsidRPr="00FD522E" w:rsidRDefault="00671CA7" w:rsidP="00671CA7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proofErr w:type="spellStart"/>
            <w:r w:rsidRPr="00FD522E">
              <w:rPr>
                <w:rFonts w:asciiTheme="majorBidi" w:hAnsiTheme="majorBidi" w:cstheme="majorBidi"/>
                <w:sz w:val="23"/>
                <w:szCs w:val="23"/>
              </w:rPr>
              <w:t>MyCloud</w:t>
            </w:r>
            <w:proofErr w:type="spellEnd"/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 Holdings Pte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. 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>Ltd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.</w:t>
            </w:r>
          </w:p>
        </w:tc>
        <w:tc>
          <w:tcPr>
            <w:tcW w:w="1080" w:type="dxa"/>
          </w:tcPr>
          <w:p w14:paraId="3F893130" w14:textId="77777777" w:rsidR="00671CA7" w:rsidRPr="00FD522E" w:rsidRDefault="00671CA7" w:rsidP="00671CA7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สิงคโปร์</w:t>
            </w:r>
          </w:p>
        </w:tc>
        <w:tc>
          <w:tcPr>
            <w:tcW w:w="990" w:type="dxa"/>
            <w:vAlign w:val="bottom"/>
          </w:tcPr>
          <w:p w14:paraId="0D30E731" w14:textId="0ED7E3A5" w:rsidR="00671CA7" w:rsidRPr="00FD522E" w:rsidRDefault="00671CA7" w:rsidP="00671CA7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19.75</w:t>
            </w:r>
          </w:p>
        </w:tc>
        <w:tc>
          <w:tcPr>
            <w:tcW w:w="183" w:type="dxa"/>
          </w:tcPr>
          <w:p w14:paraId="2821F3BB" w14:textId="77777777" w:rsidR="00671CA7" w:rsidRPr="00FD522E" w:rsidRDefault="00671CA7" w:rsidP="00671CA7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  <w:vAlign w:val="bottom"/>
          </w:tcPr>
          <w:p w14:paraId="399017DD" w14:textId="06040B1D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19.75</w:t>
            </w:r>
          </w:p>
        </w:tc>
        <w:tc>
          <w:tcPr>
            <w:tcW w:w="1170" w:type="dxa"/>
          </w:tcPr>
          <w:p w14:paraId="67F04556" w14:textId="7CAC096C" w:rsidR="00671CA7" w:rsidRPr="00FD522E" w:rsidRDefault="00671CA7" w:rsidP="00671CA7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USD 9,495</w:t>
            </w:r>
          </w:p>
        </w:tc>
        <w:tc>
          <w:tcPr>
            <w:tcW w:w="180" w:type="dxa"/>
          </w:tcPr>
          <w:p w14:paraId="07A0DC19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170" w:type="dxa"/>
          </w:tcPr>
          <w:p w14:paraId="4128551E" w14:textId="63D7A8E0" w:rsidR="00671CA7" w:rsidRPr="00FD522E" w:rsidRDefault="00671CA7" w:rsidP="00671CA7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USD 9,495</w:t>
            </w:r>
          </w:p>
        </w:tc>
        <w:tc>
          <w:tcPr>
            <w:tcW w:w="180" w:type="dxa"/>
          </w:tcPr>
          <w:p w14:paraId="435635EB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5D5F3FED" w14:textId="0585B34E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213,608</w:t>
            </w:r>
          </w:p>
        </w:tc>
        <w:tc>
          <w:tcPr>
            <w:tcW w:w="180" w:type="dxa"/>
          </w:tcPr>
          <w:p w14:paraId="2A2452D9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4E8B09F3" w14:textId="52F2A0C2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213,608</w:t>
            </w:r>
          </w:p>
        </w:tc>
        <w:tc>
          <w:tcPr>
            <w:tcW w:w="180" w:type="dxa"/>
          </w:tcPr>
          <w:p w14:paraId="4709952E" w14:textId="77777777" w:rsidR="00671CA7" w:rsidRPr="00FD522E" w:rsidRDefault="00671CA7" w:rsidP="00671CA7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</w:p>
        </w:tc>
        <w:tc>
          <w:tcPr>
            <w:tcW w:w="990" w:type="dxa"/>
            <w:vAlign w:val="bottom"/>
          </w:tcPr>
          <w:p w14:paraId="55ACE0BF" w14:textId="245F6219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213,608</w:t>
            </w:r>
          </w:p>
        </w:tc>
        <w:tc>
          <w:tcPr>
            <w:tcW w:w="181" w:type="dxa"/>
          </w:tcPr>
          <w:p w14:paraId="6436F3D3" w14:textId="77777777" w:rsidR="00671CA7" w:rsidRPr="00FD522E" w:rsidRDefault="00671CA7" w:rsidP="00671CA7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71" w:type="dxa"/>
          </w:tcPr>
          <w:p w14:paraId="2B34C9D5" w14:textId="4B1CFB22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213,608</w:t>
            </w:r>
          </w:p>
        </w:tc>
      </w:tr>
      <w:tr w:rsidR="00671CA7" w:rsidRPr="00FD522E" w14:paraId="16762987" w14:textId="77777777" w:rsidTr="00281A00">
        <w:trPr>
          <w:cantSplit/>
          <w:trHeight w:val="19"/>
        </w:trPr>
        <w:tc>
          <w:tcPr>
            <w:tcW w:w="3600" w:type="dxa"/>
          </w:tcPr>
          <w:p w14:paraId="67CCA50A" w14:textId="73DCF8CB" w:rsidR="00671CA7" w:rsidRPr="00FD522E" w:rsidRDefault="00671CA7" w:rsidP="00671CA7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</w:rPr>
              <w:t>China ASEAN Supply Chain Management Co., Ltd.</w:t>
            </w:r>
          </w:p>
        </w:tc>
        <w:tc>
          <w:tcPr>
            <w:tcW w:w="1080" w:type="dxa"/>
          </w:tcPr>
          <w:p w14:paraId="469B957C" w14:textId="77777777" w:rsidR="00671CA7" w:rsidRPr="00FD522E" w:rsidRDefault="00671CA7" w:rsidP="00671CA7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จีน</w:t>
            </w:r>
          </w:p>
        </w:tc>
        <w:tc>
          <w:tcPr>
            <w:tcW w:w="990" w:type="dxa"/>
          </w:tcPr>
          <w:p w14:paraId="59C284A5" w14:textId="0B44F91A" w:rsidR="00671CA7" w:rsidRPr="00FD522E" w:rsidRDefault="00671CA7" w:rsidP="00671CA7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49.00</w:t>
            </w:r>
          </w:p>
        </w:tc>
        <w:tc>
          <w:tcPr>
            <w:tcW w:w="183" w:type="dxa"/>
          </w:tcPr>
          <w:p w14:paraId="16679C8A" w14:textId="77777777" w:rsidR="00671CA7" w:rsidRPr="00FD522E" w:rsidRDefault="00671CA7" w:rsidP="00671CA7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</w:tcPr>
          <w:p w14:paraId="1FED1182" w14:textId="6B395F87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49.00</w:t>
            </w:r>
          </w:p>
        </w:tc>
        <w:tc>
          <w:tcPr>
            <w:tcW w:w="1170" w:type="dxa"/>
            <w:vAlign w:val="bottom"/>
          </w:tcPr>
          <w:p w14:paraId="64C5649E" w14:textId="6EF2758F" w:rsidR="00671CA7" w:rsidRPr="00FD522E" w:rsidRDefault="00671CA7" w:rsidP="00671CA7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CNY 25,000</w:t>
            </w:r>
          </w:p>
        </w:tc>
        <w:tc>
          <w:tcPr>
            <w:tcW w:w="180" w:type="dxa"/>
          </w:tcPr>
          <w:p w14:paraId="03B1EAAD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5B84AA31" w14:textId="63767490" w:rsidR="00671CA7" w:rsidRPr="00FD522E" w:rsidRDefault="00671CA7" w:rsidP="00671CA7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CNY 25,000</w:t>
            </w:r>
          </w:p>
        </w:tc>
        <w:tc>
          <w:tcPr>
            <w:tcW w:w="180" w:type="dxa"/>
          </w:tcPr>
          <w:p w14:paraId="0B81EE40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129DB591" w14:textId="753C6856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90,545</w:t>
            </w:r>
          </w:p>
        </w:tc>
        <w:tc>
          <w:tcPr>
            <w:tcW w:w="180" w:type="dxa"/>
          </w:tcPr>
          <w:p w14:paraId="474B2483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28C48F35" w14:textId="410E06FF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90,545</w:t>
            </w:r>
          </w:p>
        </w:tc>
        <w:tc>
          <w:tcPr>
            <w:tcW w:w="180" w:type="dxa"/>
          </w:tcPr>
          <w:p w14:paraId="17B6A106" w14:textId="77777777" w:rsidR="00671CA7" w:rsidRPr="00FD522E" w:rsidRDefault="00671CA7" w:rsidP="00671CA7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</w:p>
        </w:tc>
        <w:tc>
          <w:tcPr>
            <w:tcW w:w="990" w:type="dxa"/>
            <w:vAlign w:val="bottom"/>
          </w:tcPr>
          <w:p w14:paraId="544C2291" w14:textId="7A4319F7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90,545</w:t>
            </w:r>
          </w:p>
        </w:tc>
        <w:tc>
          <w:tcPr>
            <w:tcW w:w="181" w:type="dxa"/>
          </w:tcPr>
          <w:p w14:paraId="07D70825" w14:textId="77777777" w:rsidR="00671CA7" w:rsidRPr="00FD522E" w:rsidRDefault="00671CA7" w:rsidP="00671CA7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71" w:type="dxa"/>
          </w:tcPr>
          <w:p w14:paraId="063ABD20" w14:textId="3EA665B2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90,545</w:t>
            </w:r>
          </w:p>
        </w:tc>
      </w:tr>
      <w:tr w:rsidR="00671CA7" w:rsidRPr="00FD522E" w14:paraId="76DBC188" w14:textId="77777777" w:rsidTr="00281A00">
        <w:trPr>
          <w:cantSplit/>
          <w:trHeight w:val="19"/>
        </w:trPr>
        <w:tc>
          <w:tcPr>
            <w:tcW w:w="3600" w:type="dxa"/>
          </w:tcPr>
          <w:p w14:paraId="50D51736" w14:textId="2AC19A91" w:rsidR="00671CA7" w:rsidRPr="00FD522E" w:rsidRDefault="00671CA7" w:rsidP="00671CA7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เอสซีจี นิชิเร โลจิสติกส์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จำกัด</w:t>
            </w:r>
          </w:p>
        </w:tc>
        <w:tc>
          <w:tcPr>
            <w:tcW w:w="1080" w:type="dxa"/>
          </w:tcPr>
          <w:p w14:paraId="7F1D7DEF" w14:textId="77777777" w:rsidR="00671CA7" w:rsidRPr="00FD522E" w:rsidRDefault="00671CA7" w:rsidP="00671CA7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ไทย</w:t>
            </w:r>
          </w:p>
        </w:tc>
        <w:tc>
          <w:tcPr>
            <w:tcW w:w="990" w:type="dxa"/>
          </w:tcPr>
          <w:p w14:paraId="0DFE55CC" w14:textId="70150AD9" w:rsidR="00671CA7" w:rsidRPr="00FD522E" w:rsidRDefault="00671CA7" w:rsidP="00671CA7">
            <w:pPr>
              <w:pStyle w:val="acctfourfigures"/>
              <w:framePr w:w="10142" w:h="1134" w:hSpace="180" w:vSpace="180" w:wrap="around" w:vAnchor="text" w:hAnchor="page" w:x="1526" w:y="7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48.90</w:t>
            </w:r>
          </w:p>
        </w:tc>
        <w:tc>
          <w:tcPr>
            <w:tcW w:w="183" w:type="dxa"/>
          </w:tcPr>
          <w:p w14:paraId="712E32F2" w14:textId="77777777" w:rsidR="00671CA7" w:rsidRPr="00FD522E" w:rsidRDefault="00671CA7" w:rsidP="00671CA7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</w:tcPr>
          <w:p w14:paraId="10D9D6AF" w14:textId="15418D5D" w:rsidR="00671CA7" w:rsidRPr="00FD522E" w:rsidRDefault="00671CA7" w:rsidP="00671CA7">
            <w:pPr>
              <w:framePr w:w="10142" w:h="1134" w:hSpace="180" w:vSpace="180" w:wrap="around" w:vAnchor="text" w:hAnchor="page" w:x="1526" w:y="7"/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48.90</w:t>
            </w:r>
          </w:p>
        </w:tc>
        <w:tc>
          <w:tcPr>
            <w:tcW w:w="1170" w:type="dxa"/>
            <w:vAlign w:val="bottom"/>
          </w:tcPr>
          <w:p w14:paraId="100DBDDC" w14:textId="6694DC91" w:rsidR="00671CA7" w:rsidRPr="00FD522E" w:rsidRDefault="00671CA7" w:rsidP="00671CA7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THB 803,068</w:t>
            </w:r>
          </w:p>
        </w:tc>
        <w:tc>
          <w:tcPr>
            <w:tcW w:w="180" w:type="dxa"/>
          </w:tcPr>
          <w:p w14:paraId="7A3962EE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069545A4" w14:textId="52629453" w:rsidR="00671CA7" w:rsidRPr="00FD522E" w:rsidRDefault="00671CA7" w:rsidP="00671CA7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THB 803,068</w:t>
            </w:r>
          </w:p>
        </w:tc>
        <w:tc>
          <w:tcPr>
            <w:tcW w:w="180" w:type="dxa"/>
          </w:tcPr>
          <w:p w14:paraId="279D5DC0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5B2258ED" w14:textId="297BA381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392,700</w:t>
            </w:r>
          </w:p>
        </w:tc>
        <w:tc>
          <w:tcPr>
            <w:tcW w:w="180" w:type="dxa"/>
          </w:tcPr>
          <w:p w14:paraId="4FBA758E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F3CB349" w14:textId="522F3A47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392,700</w:t>
            </w:r>
          </w:p>
        </w:tc>
        <w:tc>
          <w:tcPr>
            <w:tcW w:w="180" w:type="dxa"/>
          </w:tcPr>
          <w:p w14:paraId="16B6C42D" w14:textId="77777777" w:rsidR="00671CA7" w:rsidRPr="00FD522E" w:rsidRDefault="00671CA7" w:rsidP="00671CA7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</w:p>
        </w:tc>
        <w:tc>
          <w:tcPr>
            <w:tcW w:w="990" w:type="dxa"/>
            <w:vAlign w:val="bottom"/>
          </w:tcPr>
          <w:p w14:paraId="7C909EDA" w14:textId="7B482478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392,700</w:t>
            </w:r>
          </w:p>
        </w:tc>
        <w:tc>
          <w:tcPr>
            <w:tcW w:w="181" w:type="dxa"/>
          </w:tcPr>
          <w:p w14:paraId="532B0D5A" w14:textId="77777777" w:rsidR="00671CA7" w:rsidRPr="00FD522E" w:rsidRDefault="00671CA7" w:rsidP="00671CA7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71" w:type="dxa"/>
          </w:tcPr>
          <w:p w14:paraId="24C00DBD" w14:textId="3C900AC6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392,700</w:t>
            </w:r>
          </w:p>
        </w:tc>
      </w:tr>
      <w:tr w:rsidR="00671CA7" w:rsidRPr="00FD522E" w14:paraId="79F033AF" w14:textId="77777777" w:rsidTr="00281A00">
        <w:trPr>
          <w:cantSplit/>
          <w:trHeight w:val="19"/>
        </w:trPr>
        <w:tc>
          <w:tcPr>
            <w:tcW w:w="3600" w:type="dxa"/>
          </w:tcPr>
          <w:p w14:paraId="6D341583" w14:textId="39AE3BAC" w:rsidR="00671CA7" w:rsidRPr="00FD522E" w:rsidRDefault="00671CA7" w:rsidP="00671CA7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บริษัท เอเชีย เน็ตเวิร์ค อินเตอร์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 xml:space="preserve">เนชั่นแนล จำกัด 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br/>
              <w:t xml:space="preserve">   </w:t>
            </w:r>
            <w:r w:rsidRPr="00FD522E">
              <w:rPr>
                <w:rFonts w:asciiTheme="majorBidi" w:hAnsiTheme="majorBidi" w:cstheme="majorBidi"/>
                <w:sz w:val="23"/>
                <w:szCs w:val="23"/>
                <w:cs/>
              </w:rPr>
              <w:t>(มหาชน)</w:t>
            </w:r>
            <w:r w:rsidRPr="00FD522E">
              <w:rPr>
                <w:rFonts w:asciiTheme="majorBidi" w:hAnsiTheme="majorBidi" w:cstheme="majorBidi"/>
                <w:sz w:val="23"/>
                <w:szCs w:val="23"/>
              </w:rPr>
              <w:t xml:space="preserve"> (“ANI”)</w:t>
            </w:r>
          </w:p>
        </w:tc>
        <w:tc>
          <w:tcPr>
            <w:tcW w:w="1080" w:type="dxa"/>
          </w:tcPr>
          <w:p w14:paraId="24BB2F23" w14:textId="77777777" w:rsidR="00671CA7" w:rsidRPr="00FD522E" w:rsidRDefault="00671CA7" w:rsidP="00671CA7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  <w:p w14:paraId="502D89FF" w14:textId="6C34129E" w:rsidR="00671CA7" w:rsidRPr="00FD522E" w:rsidRDefault="00671CA7" w:rsidP="00671CA7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</w:rPr>
              <w:t>ไทย</w:t>
            </w:r>
          </w:p>
        </w:tc>
        <w:tc>
          <w:tcPr>
            <w:tcW w:w="990" w:type="dxa"/>
            <w:vAlign w:val="bottom"/>
          </w:tcPr>
          <w:p w14:paraId="7E13ECED" w14:textId="724E0DB5" w:rsidR="00671CA7" w:rsidRPr="00FD522E" w:rsidRDefault="00671CA7" w:rsidP="00671CA7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20.12</w:t>
            </w:r>
          </w:p>
        </w:tc>
        <w:tc>
          <w:tcPr>
            <w:tcW w:w="183" w:type="dxa"/>
          </w:tcPr>
          <w:p w14:paraId="5D753283" w14:textId="77777777" w:rsidR="00671CA7" w:rsidRPr="00FD522E" w:rsidRDefault="00671CA7" w:rsidP="00671CA7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  <w:lang w:bidi="ar-SA"/>
              </w:rPr>
            </w:pPr>
          </w:p>
        </w:tc>
        <w:tc>
          <w:tcPr>
            <w:tcW w:w="897" w:type="dxa"/>
            <w:vAlign w:val="bottom"/>
          </w:tcPr>
          <w:p w14:paraId="741FB383" w14:textId="0ED8EA33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20.12</w:t>
            </w:r>
          </w:p>
        </w:tc>
        <w:tc>
          <w:tcPr>
            <w:tcW w:w="1170" w:type="dxa"/>
            <w:vAlign w:val="bottom"/>
          </w:tcPr>
          <w:p w14:paraId="7F36A651" w14:textId="77DE9CFC" w:rsidR="00671CA7" w:rsidRPr="00FD522E" w:rsidRDefault="00671CA7" w:rsidP="00671CA7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THB 924,000</w:t>
            </w:r>
          </w:p>
        </w:tc>
        <w:tc>
          <w:tcPr>
            <w:tcW w:w="180" w:type="dxa"/>
          </w:tcPr>
          <w:p w14:paraId="6E9769D5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41C40CAF" w14:textId="2AE11017" w:rsidR="00671CA7" w:rsidRPr="00FD522E" w:rsidRDefault="00671CA7" w:rsidP="00671CA7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THB 924,000</w:t>
            </w:r>
          </w:p>
        </w:tc>
        <w:tc>
          <w:tcPr>
            <w:tcW w:w="180" w:type="dxa"/>
          </w:tcPr>
          <w:p w14:paraId="19277C9A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1AE3F06C" w14:textId="073C53E0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2,421,526</w:t>
            </w:r>
          </w:p>
        </w:tc>
        <w:tc>
          <w:tcPr>
            <w:tcW w:w="180" w:type="dxa"/>
          </w:tcPr>
          <w:p w14:paraId="358B15DC" w14:textId="77777777" w:rsidR="00671CA7" w:rsidRPr="00FD522E" w:rsidRDefault="00671CA7" w:rsidP="00671CA7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33D25C5C" w14:textId="78DBA73B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2,421,526</w:t>
            </w:r>
          </w:p>
        </w:tc>
        <w:tc>
          <w:tcPr>
            <w:tcW w:w="180" w:type="dxa"/>
          </w:tcPr>
          <w:p w14:paraId="282DFB2F" w14:textId="77777777" w:rsidR="00671CA7" w:rsidRPr="00FD522E" w:rsidRDefault="00671CA7" w:rsidP="00671CA7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</w:p>
        </w:tc>
        <w:tc>
          <w:tcPr>
            <w:tcW w:w="990" w:type="dxa"/>
            <w:vAlign w:val="bottom"/>
          </w:tcPr>
          <w:p w14:paraId="5F54E991" w14:textId="19AC06A8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  <w:cs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2,421,526</w:t>
            </w:r>
          </w:p>
        </w:tc>
        <w:tc>
          <w:tcPr>
            <w:tcW w:w="181" w:type="dxa"/>
          </w:tcPr>
          <w:p w14:paraId="57914281" w14:textId="77777777" w:rsidR="00671CA7" w:rsidRPr="00FD522E" w:rsidRDefault="00671CA7" w:rsidP="00671CA7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71" w:type="dxa"/>
            <w:tcBorders>
              <w:bottom w:val="single" w:sz="4" w:space="0" w:color="auto"/>
            </w:tcBorders>
          </w:tcPr>
          <w:p w14:paraId="7CFA2AEA" w14:textId="77777777" w:rsidR="00671CA7" w:rsidRPr="00FD522E" w:rsidRDefault="00671CA7" w:rsidP="00671CA7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  <w:p w14:paraId="24841396" w14:textId="244D3CCF" w:rsidR="00671CA7" w:rsidRPr="00FD522E" w:rsidRDefault="00671CA7" w:rsidP="00671CA7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2,421,526</w:t>
            </w:r>
          </w:p>
        </w:tc>
      </w:tr>
      <w:tr w:rsidR="00ED583A" w:rsidRPr="00FD522E" w14:paraId="738E1F34" w14:textId="77777777" w:rsidTr="00A1766C">
        <w:trPr>
          <w:cantSplit/>
          <w:trHeight w:val="262"/>
        </w:trPr>
        <w:tc>
          <w:tcPr>
            <w:tcW w:w="3600" w:type="dxa"/>
          </w:tcPr>
          <w:p w14:paraId="0EFBCABF" w14:textId="77777777" w:rsidR="00ED583A" w:rsidRPr="00FD522E" w:rsidRDefault="00ED583A" w:rsidP="00ED583A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 w:hint="cs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080" w:type="dxa"/>
          </w:tcPr>
          <w:p w14:paraId="6C9DB2C3" w14:textId="77777777" w:rsidR="00ED583A" w:rsidRPr="00FD522E" w:rsidRDefault="00ED583A" w:rsidP="00ED583A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90" w:type="dxa"/>
          </w:tcPr>
          <w:p w14:paraId="78DFD793" w14:textId="77777777" w:rsidR="00ED583A" w:rsidRPr="00FD522E" w:rsidRDefault="00ED583A" w:rsidP="00ED583A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83" w:type="dxa"/>
          </w:tcPr>
          <w:p w14:paraId="3E5E229B" w14:textId="77777777" w:rsidR="00ED583A" w:rsidRPr="00FD522E" w:rsidRDefault="00ED583A" w:rsidP="00ED583A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897" w:type="dxa"/>
          </w:tcPr>
          <w:p w14:paraId="3C62660E" w14:textId="77777777" w:rsidR="00ED583A" w:rsidRPr="00FD522E" w:rsidRDefault="00ED583A" w:rsidP="00ED583A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25F20772" w14:textId="77777777" w:rsidR="00ED583A" w:rsidRPr="00FD522E" w:rsidRDefault="00ED583A" w:rsidP="00ED583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1146A84" w14:textId="77777777" w:rsidR="00ED583A" w:rsidRPr="00FD522E" w:rsidRDefault="00ED583A" w:rsidP="00ED583A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17473C72" w14:textId="77777777" w:rsidR="00ED583A" w:rsidRPr="00FD522E" w:rsidRDefault="00ED583A" w:rsidP="00ED583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22E6A9DF" w14:textId="77777777" w:rsidR="00ED583A" w:rsidRPr="00FD522E" w:rsidRDefault="00ED583A" w:rsidP="00ED583A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060F9C4B" w14:textId="306A5AD8" w:rsidR="00ED583A" w:rsidRPr="00FD522E" w:rsidRDefault="00ED583A" w:rsidP="00ED583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0" w:type="dxa"/>
          </w:tcPr>
          <w:p w14:paraId="1FEB9947" w14:textId="77777777" w:rsidR="00ED583A" w:rsidRPr="00FD522E" w:rsidRDefault="00ED583A" w:rsidP="00ED583A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2C63FCD4" w14:textId="1DAB82CA" w:rsidR="00ED583A" w:rsidRPr="00FD522E" w:rsidRDefault="00ED583A" w:rsidP="00ED583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0" w:type="dxa"/>
          </w:tcPr>
          <w:p w14:paraId="12E72829" w14:textId="77777777" w:rsidR="00ED583A" w:rsidRPr="00FD522E" w:rsidRDefault="00ED583A" w:rsidP="00ED583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48FC69E3" w14:textId="778826A1" w:rsidR="00ED583A" w:rsidRPr="00FD522E" w:rsidRDefault="00ED583A" w:rsidP="00ED583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</w:rPr>
              <w:t>3,354,874</w:t>
            </w:r>
          </w:p>
        </w:tc>
        <w:tc>
          <w:tcPr>
            <w:tcW w:w="181" w:type="dxa"/>
          </w:tcPr>
          <w:p w14:paraId="1676FDC3" w14:textId="77777777" w:rsidR="00ED583A" w:rsidRPr="00FD522E" w:rsidRDefault="00ED583A" w:rsidP="00ED583A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971" w:type="dxa"/>
            <w:tcBorders>
              <w:top w:val="single" w:sz="4" w:space="0" w:color="auto"/>
              <w:bottom w:val="double" w:sz="4" w:space="0" w:color="auto"/>
            </w:tcBorders>
          </w:tcPr>
          <w:p w14:paraId="6DF1E293" w14:textId="422296F5" w:rsidR="00ED583A" w:rsidRPr="00FD522E" w:rsidRDefault="00ED583A" w:rsidP="00ED583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</w:rPr>
              <w:t>3,354,874</w:t>
            </w:r>
          </w:p>
        </w:tc>
      </w:tr>
    </w:tbl>
    <w:p w14:paraId="4EE55E10" w14:textId="78E61710" w:rsidR="001E42D5" w:rsidRPr="00FD522E" w:rsidRDefault="001E42D5" w:rsidP="00703A1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b/>
          <w:bCs/>
          <w:sz w:val="28"/>
          <w:szCs w:val="28"/>
        </w:rPr>
      </w:pPr>
    </w:p>
    <w:tbl>
      <w:tblPr>
        <w:tblW w:w="13842" w:type="dxa"/>
        <w:tblInd w:w="540" w:type="dxa"/>
        <w:tblLayout w:type="fixed"/>
        <w:tblCellMar>
          <w:left w:w="79" w:type="dxa"/>
          <w:right w:w="79" w:type="dxa"/>
        </w:tblCellMar>
        <w:tblLook w:val="0000" w:firstRow="0" w:lastRow="0" w:firstColumn="0" w:lastColumn="0" w:noHBand="0" w:noVBand="0"/>
      </w:tblPr>
      <w:tblGrid>
        <w:gridCol w:w="3600"/>
        <w:gridCol w:w="1080"/>
        <w:gridCol w:w="990"/>
        <w:gridCol w:w="183"/>
        <w:gridCol w:w="897"/>
        <w:gridCol w:w="1170"/>
        <w:gridCol w:w="180"/>
        <w:gridCol w:w="1170"/>
        <w:gridCol w:w="180"/>
        <w:gridCol w:w="990"/>
        <w:gridCol w:w="180"/>
        <w:gridCol w:w="900"/>
        <w:gridCol w:w="180"/>
        <w:gridCol w:w="990"/>
        <w:gridCol w:w="181"/>
        <w:gridCol w:w="971"/>
      </w:tblGrid>
      <w:tr w:rsidR="0018117A" w:rsidRPr="00FD522E" w14:paraId="4C784986" w14:textId="77777777" w:rsidTr="00635C9B">
        <w:trPr>
          <w:cantSplit/>
          <w:trHeight w:val="144"/>
        </w:trPr>
        <w:tc>
          <w:tcPr>
            <w:tcW w:w="3600" w:type="dxa"/>
          </w:tcPr>
          <w:p w14:paraId="53957420" w14:textId="77777777" w:rsidR="0018117A" w:rsidRPr="00FD522E" w:rsidRDefault="0018117A" w:rsidP="00635C9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 w:val="restart"/>
          </w:tcPr>
          <w:p w14:paraId="2794CC8A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1277869A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ประเทศที่</w:t>
            </w:r>
          </w:p>
          <w:p w14:paraId="0E738BD4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ดำเนินธุรกิจ</w:t>
            </w:r>
          </w:p>
        </w:tc>
        <w:tc>
          <w:tcPr>
            <w:tcW w:w="2070" w:type="dxa"/>
            <w:gridSpan w:val="3"/>
            <w:vMerge w:val="restart"/>
          </w:tcPr>
          <w:p w14:paraId="01C7FB3E" w14:textId="77777777" w:rsidR="0018117A" w:rsidRPr="00FD522E" w:rsidRDefault="0018117A" w:rsidP="00635C9B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  <w:p w14:paraId="6FFE27FA" w14:textId="77777777" w:rsidR="0018117A" w:rsidRPr="00FD522E" w:rsidRDefault="0018117A" w:rsidP="00635C9B">
            <w:pPr>
              <w:pStyle w:val="acctfourfigures"/>
              <w:tabs>
                <w:tab w:val="clear" w:pos="765"/>
              </w:tabs>
              <w:spacing w:line="240" w:lineRule="auto"/>
              <w:ind w:right="-77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bidi="th-TH"/>
              </w:rPr>
              <w:t>สัดส่วน</w:t>
            </w:r>
          </w:p>
          <w:p w14:paraId="04509358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FD522E">
              <w:rPr>
                <w:rFonts w:asciiTheme="majorBidi" w:hAnsiTheme="majorBidi" w:cstheme="majorBidi" w:hint="cs"/>
                <w:b w:val="0"/>
                <w:sz w:val="23"/>
                <w:szCs w:val="23"/>
                <w:cs/>
                <w:lang w:bidi="th-TH"/>
              </w:rPr>
              <w:t>ความเป็นเจ้าของ</w:t>
            </w:r>
          </w:p>
        </w:tc>
        <w:tc>
          <w:tcPr>
            <w:tcW w:w="2520" w:type="dxa"/>
            <w:gridSpan w:val="3"/>
            <w:vAlign w:val="bottom"/>
          </w:tcPr>
          <w:p w14:paraId="22314234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56C59750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4392" w:type="dxa"/>
            <w:gridSpan w:val="7"/>
            <w:vAlign w:val="bottom"/>
          </w:tcPr>
          <w:p w14:paraId="754AAA68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  <w:lang w:val="en-US" w:bidi="th-TH"/>
              </w:rPr>
              <w:t>งบการเงินเฉพาะกิจการ</w:t>
            </w:r>
          </w:p>
        </w:tc>
      </w:tr>
      <w:tr w:rsidR="0018117A" w:rsidRPr="00FD522E" w14:paraId="01F78E91" w14:textId="77777777" w:rsidTr="00635C9B">
        <w:trPr>
          <w:cantSplit/>
          <w:trHeight w:val="144"/>
        </w:trPr>
        <w:tc>
          <w:tcPr>
            <w:tcW w:w="3600" w:type="dxa"/>
          </w:tcPr>
          <w:p w14:paraId="3DA96954" w14:textId="77777777" w:rsidR="0018117A" w:rsidRPr="00FD522E" w:rsidRDefault="0018117A" w:rsidP="00635C9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/>
          </w:tcPr>
          <w:p w14:paraId="273A9894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2070" w:type="dxa"/>
            <w:gridSpan w:val="3"/>
            <w:vMerge/>
          </w:tcPr>
          <w:p w14:paraId="0DFC302C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2520" w:type="dxa"/>
            <w:gridSpan w:val="3"/>
            <w:vAlign w:val="bottom"/>
          </w:tcPr>
          <w:p w14:paraId="1ED0C9A0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  <w:t>ทุนชำระแล้ว</w:t>
            </w:r>
          </w:p>
        </w:tc>
        <w:tc>
          <w:tcPr>
            <w:tcW w:w="180" w:type="dxa"/>
            <w:vAlign w:val="bottom"/>
          </w:tcPr>
          <w:p w14:paraId="4AD3B719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2070" w:type="dxa"/>
            <w:gridSpan w:val="3"/>
            <w:vAlign w:val="bottom"/>
          </w:tcPr>
          <w:p w14:paraId="372407DC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</w:t>
            </w:r>
          </w:p>
        </w:tc>
        <w:tc>
          <w:tcPr>
            <w:tcW w:w="180" w:type="dxa"/>
            <w:vAlign w:val="bottom"/>
          </w:tcPr>
          <w:p w14:paraId="7C4E4B39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142" w:type="dxa"/>
            <w:gridSpan w:val="3"/>
            <w:vAlign w:val="bottom"/>
          </w:tcPr>
          <w:p w14:paraId="62A8D4C6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  <w:t>ราคาทุน-สุทธิ</w:t>
            </w:r>
          </w:p>
        </w:tc>
      </w:tr>
      <w:tr w:rsidR="0018117A" w:rsidRPr="00FD522E" w14:paraId="5DE9762B" w14:textId="77777777" w:rsidTr="00635C9B">
        <w:trPr>
          <w:cantSplit/>
          <w:trHeight w:val="144"/>
        </w:trPr>
        <w:tc>
          <w:tcPr>
            <w:tcW w:w="3600" w:type="dxa"/>
          </w:tcPr>
          <w:p w14:paraId="112513F7" w14:textId="77777777" w:rsidR="0018117A" w:rsidRPr="00FD522E" w:rsidRDefault="0018117A" w:rsidP="00635C9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  <w:vMerge/>
          </w:tcPr>
          <w:p w14:paraId="567BA28E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6017F86D" w14:textId="77777777" w:rsidR="0018117A" w:rsidRPr="00FD522E" w:rsidRDefault="0018117A" w:rsidP="00635C9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12A25B72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bCs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b w:val="0"/>
                <w:bCs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3" w:type="dxa"/>
          </w:tcPr>
          <w:p w14:paraId="799AE2D3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897" w:type="dxa"/>
          </w:tcPr>
          <w:p w14:paraId="45FCC49E" w14:textId="77777777" w:rsidR="0018117A" w:rsidRPr="00FD522E" w:rsidRDefault="0018117A" w:rsidP="00635C9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0D0FC6EE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FD522E">
              <w:rPr>
                <w:rFonts w:asciiTheme="majorBidi" w:hAnsiTheme="majorBidi" w:cstheme="majorBidi"/>
                <w:b w:val="0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170" w:type="dxa"/>
          </w:tcPr>
          <w:p w14:paraId="314F50A9" w14:textId="77777777" w:rsidR="0018117A" w:rsidRPr="00FD522E" w:rsidRDefault="0018117A" w:rsidP="00635C9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4AD61FB6" w14:textId="77777777" w:rsidR="0018117A" w:rsidRPr="00FD522E" w:rsidRDefault="0018117A" w:rsidP="00635C9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138B6B6D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</w:tcPr>
          <w:p w14:paraId="66A4F40F" w14:textId="77777777" w:rsidR="0018117A" w:rsidRPr="00FD522E" w:rsidRDefault="0018117A" w:rsidP="00635C9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6133DDE1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1DD3F94D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990" w:type="dxa"/>
          </w:tcPr>
          <w:p w14:paraId="680FBC69" w14:textId="77777777" w:rsidR="0018117A" w:rsidRPr="00FD522E" w:rsidRDefault="0018117A" w:rsidP="00635C9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3EBC0640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0" w:type="dxa"/>
          </w:tcPr>
          <w:p w14:paraId="4E4893A0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</w:tcPr>
          <w:p w14:paraId="51543AD0" w14:textId="77777777" w:rsidR="0018117A" w:rsidRPr="00FD522E" w:rsidRDefault="0018117A" w:rsidP="00635C9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276127AA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  <w:tc>
          <w:tcPr>
            <w:tcW w:w="180" w:type="dxa"/>
          </w:tcPr>
          <w:p w14:paraId="553B6006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61DFBA04" w14:textId="77777777" w:rsidR="0018117A" w:rsidRPr="00FD522E" w:rsidRDefault="0018117A" w:rsidP="00635C9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มิถุนายน</w:t>
            </w:r>
          </w:p>
          <w:p w14:paraId="5EF0249C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2569</w:t>
            </w:r>
          </w:p>
        </w:tc>
        <w:tc>
          <w:tcPr>
            <w:tcW w:w="181" w:type="dxa"/>
          </w:tcPr>
          <w:p w14:paraId="3DB969DC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</w:tcPr>
          <w:p w14:paraId="0D1EFA10" w14:textId="77777777" w:rsidR="0018117A" w:rsidRPr="00FD522E" w:rsidRDefault="0018117A" w:rsidP="00635C9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 xml:space="preserve">31 </w:t>
            </w:r>
            <w:r w:rsidRPr="00FD522E">
              <w:rPr>
                <w:rFonts w:asciiTheme="majorBidi" w:hAnsiTheme="majorBidi" w:cstheme="majorBidi" w:hint="cs"/>
                <w:sz w:val="23"/>
                <w:szCs w:val="23"/>
                <w:cs/>
                <w:lang w:val="en-US" w:bidi="th-TH"/>
              </w:rPr>
              <w:t>ธันวาคม</w:t>
            </w:r>
          </w:p>
          <w:p w14:paraId="786BE2D1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  <w:t>2568</w:t>
            </w:r>
          </w:p>
        </w:tc>
      </w:tr>
      <w:tr w:rsidR="0018117A" w:rsidRPr="00FD522E" w14:paraId="3889CF2B" w14:textId="77777777" w:rsidTr="00635C9B">
        <w:trPr>
          <w:cantSplit/>
          <w:trHeight w:val="144"/>
        </w:trPr>
        <w:tc>
          <w:tcPr>
            <w:tcW w:w="3600" w:type="dxa"/>
          </w:tcPr>
          <w:p w14:paraId="60672E67" w14:textId="77777777" w:rsidR="0018117A" w:rsidRPr="00FD522E" w:rsidRDefault="0018117A" w:rsidP="00635C9B">
            <w:pPr>
              <w:pStyle w:val="acctfourfigures"/>
              <w:tabs>
                <w:tab w:val="left" w:pos="720"/>
              </w:tabs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</w:p>
        </w:tc>
        <w:tc>
          <w:tcPr>
            <w:tcW w:w="1080" w:type="dxa"/>
          </w:tcPr>
          <w:p w14:paraId="716C1D00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2070" w:type="dxa"/>
            <w:gridSpan w:val="3"/>
          </w:tcPr>
          <w:p w14:paraId="5BA1854E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  <w:r w:rsidRPr="00FD522E">
              <w:rPr>
                <w:rFonts w:asciiTheme="majorBidi" w:hAnsiTheme="majorBidi" w:cstheme="majorBidi" w:hint="cs"/>
                <w:b w:val="0"/>
                <w:i/>
                <w:iCs/>
                <w:sz w:val="23"/>
                <w:szCs w:val="23"/>
                <w:cs/>
                <w:lang w:bidi="th-TH"/>
              </w:rPr>
              <w:t>(ร้อยละ)</w:t>
            </w:r>
          </w:p>
        </w:tc>
        <w:tc>
          <w:tcPr>
            <w:tcW w:w="2520" w:type="dxa"/>
            <w:gridSpan w:val="3"/>
            <w:vAlign w:val="bottom"/>
          </w:tcPr>
          <w:p w14:paraId="5E83E85C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(พัน)</w:t>
            </w:r>
          </w:p>
        </w:tc>
        <w:tc>
          <w:tcPr>
            <w:tcW w:w="180" w:type="dxa"/>
          </w:tcPr>
          <w:p w14:paraId="05760843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4392" w:type="dxa"/>
            <w:gridSpan w:val="7"/>
            <w:vAlign w:val="bottom"/>
          </w:tcPr>
          <w:p w14:paraId="1C27A8F7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3"/>
                <w:szCs w:val="23"/>
                <w:cs/>
                <w:lang w:bidi="th-TH"/>
              </w:rPr>
              <w:t>(พันบาท)</w:t>
            </w:r>
          </w:p>
        </w:tc>
      </w:tr>
      <w:tr w:rsidR="0018117A" w:rsidRPr="00FD522E" w14:paraId="2650F62E" w14:textId="77777777" w:rsidTr="00635C9B">
        <w:trPr>
          <w:cantSplit/>
          <w:trHeight w:val="144"/>
        </w:trPr>
        <w:tc>
          <w:tcPr>
            <w:tcW w:w="3600" w:type="dxa"/>
          </w:tcPr>
          <w:p w14:paraId="19DD6A62" w14:textId="595381E7" w:rsidR="0018117A" w:rsidRPr="00FD522E" w:rsidRDefault="00CD1D1C" w:rsidP="00635C9B">
            <w:pPr>
              <w:pStyle w:val="acctfourfigures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  <w:lang w:bidi="th-TH"/>
              </w:rPr>
            </w:pPr>
            <w:r w:rsidRPr="00FD522E">
              <w:rPr>
                <w:rFonts w:asciiTheme="majorBidi" w:hAnsiTheme="majorBidi" w:cs="Angsana New"/>
                <w:b/>
                <w:bCs/>
                <w:i/>
                <w:iCs/>
                <w:sz w:val="23"/>
                <w:szCs w:val="23"/>
                <w:cs/>
                <w:lang w:bidi="th-TH"/>
              </w:rPr>
              <w:t>การร่วมค้า</w:t>
            </w:r>
          </w:p>
        </w:tc>
        <w:tc>
          <w:tcPr>
            <w:tcW w:w="1080" w:type="dxa"/>
          </w:tcPr>
          <w:p w14:paraId="5E46E932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</w:tcPr>
          <w:p w14:paraId="616D1AD3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183" w:type="dxa"/>
          </w:tcPr>
          <w:p w14:paraId="31AAED91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897" w:type="dxa"/>
          </w:tcPr>
          <w:p w14:paraId="05689026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176EA553" w14:textId="77777777" w:rsidR="0018117A" w:rsidRPr="00FD522E" w:rsidRDefault="0018117A" w:rsidP="00635C9B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0AC91861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1170" w:type="dxa"/>
            <w:vAlign w:val="bottom"/>
          </w:tcPr>
          <w:p w14:paraId="5FB8EFB1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4D04AD1" w14:textId="77777777" w:rsidR="0018117A" w:rsidRPr="00FD522E" w:rsidRDefault="0018117A" w:rsidP="00635C9B">
            <w:pPr>
              <w:pStyle w:val="acctmergecolhdg"/>
              <w:tabs>
                <w:tab w:val="left" w:pos="720"/>
              </w:tabs>
              <w:spacing w:line="240" w:lineRule="auto"/>
              <w:rPr>
                <w:rFonts w:asciiTheme="majorBidi" w:hAnsiTheme="majorBidi" w:cstheme="majorBidi"/>
                <w:b w:val="0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55D314E2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0" w:type="dxa"/>
            <w:vAlign w:val="bottom"/>
          </w:tcPr>
          <w:p w14:paraId="1DD4FD97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00" w:type="dxa"/>
            <w:vAlign w:val="bottom"/>
          </w:tcPr>
          <w:p w14:paraId="0F115B61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27EB63B1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90" w:type="dxa"/>
            <w:vAlign w:val="bottom"/>
          </w:tcPr>
          <w:p w14:paraId="0C5C53C6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val="en-US" w:bidi="th-TH"/>
              </w:rPr>
            </w:pPr>
          </w:p>
        </w:tc>
        <w:tc>
          <w:tcPr>
            <w:tcW w:w="181" w:type="dxa"/>
            <w:vAlign w:val="bottom"/>
          </w:tcPr>
          <w:p w14:paraId="4D067792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</w:p>
        </w:tc>
        <w:tc>
          <w:tcPr>
            <w:tcW w:w="971" w:type="dxa"/>
            <w:vAlign w:val="bottom"/>
          </w:tcPr>
          <w:p w14:paraId="0C25EF10" w14:textId="77777777" w:rsidR="0018117A" w:rsidRPr="00FD522E" w:rsidRDefault="0018117A" w:rsidP="00635C9B">
            <w:pPr>
              <w:pStyle w:val="acctfourfigures"/>
              <w:tabs>
                <w:tab w:val="clear" w:pos="765"/>
                <w:tab w:val="left" w:pos="720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sz w:val="23"/>
                <w:szCs w:val="23"/>
                <w:lang w:bidi="th-TH"/>
              </w:rPr>
            </w:pPr>
          </w:p>
        </w:tc>
      </w:tr>
      <w:tr w:rsidR="0018117A" w:rsidRPr="00FD522E" w14:paraId="1975B7D5" w14:textId="77777777" w:rsidTr="00635C9B">
        <w:trPr>
          <w:cantSplit/>
          <w:trHeight w:val="19"/>
        </w:trPr>
        <w:tc>
          <w:tcPr>
            <w:tcW w:w="3600" w:type="dxa"/>
          </w:tcPr>
          <w:p w14:paraId="0B01137D" w14:textId="79573465" w:rsidR="0018117A" w:rsidRPr="00FD522E" w:rsidRDefault="0018117A" w:rsidP="0018117A">
            <w:pPr>
              <w:spacing w:line="240" w:lineRule="auto"/>
              <w:rPr>
                <w:rFonts w:asciiTheme="majorBidi" w:hAnsiTheme="majorBidi" w:cstheme="majorBidi"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="Angsana New"/>
                <w:sz w:val="23"/>
                <w:szCs w:val="23"/>
                <w:cs/>
              </w:rPr>
              <w:t>บริษัท โมบิลิตี้ย์ อินไซท์ จำกัด</w:t>
            </w:r>
          </w:p>
        </w:tc>
        <w:tc>
          <w:tcPr>
            <w:tcW w:w="1080" w:type="dxa"/>
          </w:tcPr>
          <w:p w14:paraId="43554E8B" w14:textId="71E3AA9F" w:rsidR="0018117A" w:rsidRPr="00FD522E" w:rsidRDefault="0018117A" w:rsidP="0018117A">
            <w:pPr>
              <w:spacing w:line="240" w:lineRule="auto"/>
              <w:jc w:val="center"/>
              <w:rPr>
                <w:rFonts w:asciiTheme="majorBidi" w:hAnsiTheme="majorBidi" w:cstheme="majorBidi"/>
                <w:sz w:val="23"/>
                <w:szCs w:val="23"/>
              </w:rPr>
            </w:pPr>
            <w:r w:rsidRPr="00FD522E">
              <w:rPr>
                <w:rFonts w:asciiTheme="majorBidi" w:hAnsiTheme="majorBidi" w:cs="Angsana New"/>
                <w:sz w:val="23"/>
                <w:szCs w:val="23"/>
                <w:cs/>
              </w:rPr>
              <w:t>ไทย</w:t>
            </w:r>
          </w:p>
        </w:tc>
        <w:tc>
          <w:tcPr>
            <w:tcW w:w="990" w:type="dxa"/>
          </w:tcPr>
          <w:p w14:paraId="3AB303D0" w14:textId="6ADD6A3B" w:rsidR="0018117A" w:rsidRPr="00FD522E" w:rsidRDefault="0018117A" w:rsidP="0018117A">
            <w:pPr>
              <w:pStyle w:val="acctfourfigures"/>
              <w:tabs>
                <w:tab w:val="clear" w:pos="765"/>
              </w:tabs>
              <w:spacing w:line="240" w:lineRule="auto"/>
              <w:ind w:left="-77" w:right="-79"/>
              <w:jc w:val="center"/>
              <w:rPr>
                <w:rFonts w:ascii="Angsana New" w:hAnsi="Angsana New" w:cs="Angsana New"/>
                <w:sz w:val="23"/>
                <w:szCs w:val="23"/>
                <w:lang w:val="en-US"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33.33</w:t>
            </w:r>
          </w:p>
        </w:tc>
        <w:tc>
          <w:tcPr>
            <w:tcW w:w="183" w:type="dxa"/>
          </w:tcPr>
          <w:p w14:paraId="00A609D3" w14:textId="77777777" w:rsidR="0018117A" w:rsidRPr="00FD522E" w:rsidRDefault="0018117A" w:rsidP="0018117A">
            <w:pPr>
              <w:spacing w:line="240" w:lineRule="auto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897" w:type="dxa"/>
          </w:tcPr>
          <w:p w14:paraId="7CD38D29" w14:textId="258E6E96" w:rsidR="0018117A" w:rsidRPr="00FD522E" w:rsidRDefault="0018117A" w:rsidP="0018117A">
            <w:pPr>
              <w:tabs>
                <w:tab w:val="clear" w:pos="227"/>
                <w:tab w:val="clear" w:pos="454"/>
                <w:tab w:val="clear" w:pos="680"/>
              </w:tabs>
              <w:spacing w:line="240" w:lineRule="auto"/>
              <w:ind w:left="-166" w:right="-165"/>
              <w:jc w:val="center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-</w:t>
            </w:r>
          </w:p>
        </w:tc>
        <w:tc>
          <w:tcPr>
            <w:tcW w:w="1170" w:type="dxa"/>
          </w:tcPr>
          <w:p w14:paraId="5ADB4FDC" w14:textId="5C3B7352" w:rsidR="0018117A" w:rsidRPr="00FD522E" w:rsidRDefault="001C1E55" w:rsidP="0018117A">
            <w:pPr>
              <w:spacing w:line="240" w:lineRule="auto"/>
              <w:ind w:left="-169" w:right="17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THB 4,500</w:t>
            </w:r>
          </w:p>
        </w:tc>
        <w:tc>
          <w:tcPr>
            <w:tcW w:w="180" w:type="dxa"/>
          </w:tcPr>
          <w:p w14:paraId="2A939AF1" w14:textId="77777777" w:rsidR="0018117A" w:rsidRPr="00FD522E" w:rsidRDefault="0018117A" w:rsidP="0018117A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1170" w:type="dxa"/>
          </w:tcPr>
          <w:p w14:paraId="7BABD83A" w14:textId="63D61991" w:rsidR="0018117A" w:rsidRPr="00FD522E" w:rsidRDefault="0018117A" w:rsidP="0018117A">
            <w:pPr>
              <w:tabs>
                <w:tab w:val="clear" w:pos="907"/>
                <w:tab w:val="left" w:pos="732"/>
              </w:tabs>
              <w:spacing w:line="240" w:lineRule="auto"/>
              <w:ind w:left="-169" w:right="356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-</w:t>
            </w:r>
          </w:p>
        </w:tc>
        <w:tc>
          <w:tcPr>
            <w:tcW w:w="180" w:type="dxa"/>
          </w:tcPr>
          <w:p w14:paraId="0A93309F" w14:textId="77777777" w:rsidR="0018117A" w:rsidRPr="00FD522E" w:rsidRDefault="0018117A" w:rsidP="0018117A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</w:tcPr>
          <w:p w14:paraId="4BBCE781" w14:textId="781FBF7D" w:rsidR="0018117A" w:rsidRPr="00FD522E" w:rsidRDefault="0018117A" w:rsidP="0018117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1,500</w:t>
            </w:r>
          </w:p>
        </w:tc>
        <w:tc>
          <w:tcPr>
            <w:tcW w:w="180" w:type="dxa"/>
          </w:tcPr>
          <w:p w14:paraId="290A0BFE" w14:textId="77777777" w:rsidR="0018117A" w:rsidRPr="00FD522E" w:rsidRDefault="0018117A" w:rsidP="0018117A">
            <w:pPr>
              <w:spacing w:line="240" w:lineRule="auto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00" w:type="dxa"/>
          </w:tcPr>
          <w:p w14:paraId="017AD7BC" w14:textId="247D2CE1" w:rsidR="0018117A" w:rsidRPr="00FD522E" w:rsidRDefault="0018117A" w:rsidP="0018117A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bidi="th-TH"/>
              </w:rPr>
              <w:t>-</w:t>
            </w:r>
          </w:p>
        </w:tc>
        <w:tc>
          <w:tcPr>
            <w:tcW w:w="180" w:type="dxa"/>
          </w:tcPr>
          <w:p w14:paraId="60B2ED35" w14:textId="77777777" w:rsidR="0018117A" w:rsidRPr="00FD522E" w:rsidRDefault="0018117A" w:rsidP="0018117A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90" w:type="dxa"/>
          </w:tcPr>
          <w:p w14:paraId="4B430703" w14:textId="324EFF51" w:rsidR="0018117A" w:rsidRPr="00FD522E" w:rsidRDefault="0018117A" w:rsidP="0018117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</w:rPr>
              <w:t>1,500</w:t>
            </w:r>
          </w:p>
        </w:tc>
        <w:tc>
          <w:tcPr>
            <w:tcW w:w="181" w:type="dxa"/>
          </w:tcPr>
          <w:p w14:paraId="6570CD96" w14:textId="77777777" w:rsidR="0018117A" w:rsidRPr="00FD522E" w:rsidRDefault="0018117A" w:rsidP="0018117A">
            <w:pPr>
              <w:spacing w:line="240" w:lineRule="auto"/>
              <w:jc w:val="right"/>
              <w:rPr>
                <w:rFonts w:ascii="Angsana New" w:hAnsi="Angsana New" w:cs="Angsana New"/>
                <w:sz w:val="23"/>
                <w:szCs w:val="23"/>
              </w:rPr>
            </w:pPr>
          </w:p>
        </w:tc>
        <w:tc>
          <w:tcPr>
            <w:tcW w:w="971" w:type="dxa"/>
          </w:tcPr>
          <w:p w14:paraId="338BE8FB" w14:textId="72C0C701" w:rsidR="0018117A" w:rsidRPr="00FD522E" w:rsidRDefault="0018117A" w:rsidP="00C80331">
            <w:pPr>
              <w:pStyle w:val="acctfourfigures"/>
              <w:tabs>
                <w:tab w:val="clear" w:pos="765"/>
                <w:tab w:val="decimal" w:pos="45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-</w:t>
            </w:r>
          </w:p>
        </w:tc>
      </w:tr>
      <w:tr w:rsidR="0018117A" w:rsidRPr="00FD522E" w14:paraId="6C288720" w14:textId="77777777" w:rsidTr="00635C9B">
        <w:trPr>
          <w:cantSplit/>
          <w:trHeight w:val="262"/>
        </w:trPr>
        <w:tc>
          <w:tcPr>
            <w:tcW w:w="3600" w:type="dxa"/>
          </w:tcPr>
          <w:p w14:paraId="76CEA24D" w14:textId="77777777" w:rsidR="0018117A" w:rsidRPr="00FD522E" w:rsidRDefault="0018117A" w:rsidP="0018117A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  <w:cs/>
              </w:rPr>
            </w:pPr>
            <w:r w:rsidRPr="00FD522E">
              <w:rPr>
                <w:rFonts w:asciiTheme="majorBidi" w:hAnsiTheme="majorBidi" w:cstheme="majorBidi" w:hint="cs"/>
                <w:b/>
                <w:bCs/>
                <w:sz w:val="23"/>
                <w:szCs w:val="23"/>
                <w:cs/>
              </w:rPr>
              <w:t>รวม</w:t>
            </w:r>
          </w:p>
        </w:tc>
        <w:tc>
          <w:tcPr>
            <w:tcW w:w="1080" w:type="dxa"/>
          </w:tcPr>
          <w:p w14:paraId="70355064" w14:textId="77777777" w:rsidR="0018117A" w:rsidRPr="00FD522E" w:rsidRDefault="0018117A" w:rsidP="0018117A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3"/>
                <w:szCs w:val="23"/>
              </w:rPr>
            </w:pPr>
          </w:p>
        </w:tc>
        <w:tc>
          <w:tcPr>
            <w:tcW w:w="990" w:type="dxa"/>
          </w:tcPr>
          <w:p w14:paraId="485A063C" w14:textId="77777777" w:rsidR="0018117A" w:rsidRPr="00FD522E" w:rsidRDefault="0018117A" w:rsidP="0018117A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83" w:type="dxa"/>
          </w:tcPr>
          <w:p w14:paraId="40AE1A04" w14:textId="77777777" w:rsidR="0018117A" w:rsidRPr="00FD522E" w:rsidRDefault="0018117A" w:rsidP="0018117A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897" w:type="dxa"/>
          </w:tcPr>
          <w:p w14:paraId="7228ECB5" w14:textId="77777777" w:rsidR="0018117A" w:rsidRPr="00FD522E" w:rsidRDefault="0018117A" w:rsidP="0018117A">
            <w:pPr>
              <w:tabs>
                <w:tab w:val="clear" w:pos="454"/>
                <w:tab w:val="decimal" w:pos="46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270DD31E" w14:textId="77777777" w:rsidR="0018117A" w:rsidRPr="00FD522E" w:rsidRDefault="0018117A" w:rsidP="0018117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5868E703" w14:textId="77777777" w:rsidR="0018117A" w:rsidRPr="00FD522E" w:rsidRDefault="0018117A" w:rsidP="0018117A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1170" w:type="dxa"/>
          </w:tcPr>
          <w:p w14:paraId="4B733202" w14:textId="77777777" w:rsidR="0018117A" w:rsidRPr="00FD522E" w:rsidRDefault="0018117A" w:rsidP="0018117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</w:pPr>
          </w:p>
        </w:tc>
        <w:tc>
          <w:tcPr>
            <w:tcW w:w="180" w:type="dxa"/>
          </w:tcPr>
          <w:p w14:paraId="1D52615A" w14:textId="77777777" w:rsidR="0018117A" w:rsidRPr="00FD522E" w:rsidRDefault="0018117A" w:rsidP="0018117A">
            <w:pPr>
              <w:pStyle w:val="acctfourfigures"/>
              <w:tabs>
                <w:tab w:val="decimal" w:pos="551"/>
              </w:tabs>
              <w:spacing w:line="240" w:lineRule="auto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7C6D7F60" w14:textId="6BDEF00E" w:rsidR="0018117A" w:rsidRPr="00FD522E" w:rsidRDefault="0018117A" w:rsidP="0018117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</w:rPr>
              <w:t>1,500</w:t>
            </w:r>
          </w:p>
        </w:tc>
        <w:tc>
          <w:tcPr>
            <w:tcW w:w="180" w:type="dxa"/>
          </w:tcPr>
          <w:p w14:paraId="0FBC833C" w14:textId="77777777" w:rsidR="0018117A" w:rsidRPr="00FD522E" w:rsidRDefault="0018117A" w:rsidP="0018117A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ind w:right="11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  <w:lang w:val="en-US"/>
              </w:rPr>
            </w:pPr>
          </w:p>
        </w:tc>
        <w:tc>
          <w:tcPr>
            <w:tcW w:w="900" w:type="dxa"/>
            <w:tcBorders>
              <w:top w:val="single" w:sz="4" w:space="0" w:color="auto"/>
              <w:bottom w:val="double" w:sz="4" w:space="0" w:color="auto"/>
            </w:tcBorders>
          </w:tcPr>
          <w:p w14:paraId="4E0343ED" w14:textId="6849A196" w:rsidR="0018117A" w:rsidRPr="00FD522E" w:rsidRDefault="0018117A" w:rsidP="00C80331">
            <w:pPr>
              <w:pStyle w:val="acctfourfigures"/>
              <w:tabs>
                <w:tab w:val="clear" w:pos="765"/>
                <w:tab w:val="decimal" w:pos="458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bidi="th-TH"/>
              </w:rPr>
              <w:t>-</w:t>
            </w:r>
          </w:p>
        </w:tc>
        <w:tc>
          <w:tcPr>
            <w:tcW w:w="180" w:type="dxa"/>
          </w:tcPr>
          <w:p w14:paraId="6E51BE9A" w14:textId="77777777" w:rsidR="0018117A" w:rsidRPr="00FD522E" w:rsidRDefault="0018117A" w:rsidP="0018117A">
            <w:pPr>
              <w:pStyle w:val="acctfourfigures"/>
              <w:tabs>
                <w:tab w:val="clear" w:pos="765"/>
                <w:tab w:val="decimal" w:pos="619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  <w:cs/>
                <w:lang w:bidi="th-TH"/>
              </w:rPr>
            </w:pPr>
          </w:p>
        </w:tc>
        <w:tc>
          <w:tcPr>
            <w:tcW w:w="990" w:type="dxa"/>
            <w:tcBorders>
              <w:top w:val="single" w:sz="4" w:space="0" w:color="auto"/>
              <w:bottom w:val="double" w:sz="4" w:space="0" w:color="auto"/>
            </w:tcBorders>
          </w:tcPr>
          <w:p w14:paraId="5109FC2D" w14:textId="3BDCC40F" w:rsidR="0018117A" w:rsidRPr="00FD522E" w:rsidRDefault="0018117A" w:rsidP="0018117A">
            <w:pPr>
              <w:tabs>
                <w:tab w:val="clear" w:pos="227"/>
                <w:tab w:val="clear" w:pos="454"/>
                <w:tab w:val="clear" w:pos="680"/>
                <w:tab w:val="clear" w:pos="907"/>
              </w:tabs>
              <w:spacing w:line="240" w:lineRule="auto"/>
              <w:ind w:right="14"/>
              <w:jc w:val="right"/>
              <w:rPr>
                <w:rFonts w:ascii="Angsana New" w:hAnsi="Angsana New" w:cs="Angsana New"/>
                <w:b/>
                <w:bCs/>
                <w:sz w:val="23"/>
                <w:szCs w:val="23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</w:rPr>
              <w:t>1,500</w:t>
            </w:r>
          </w:p>
        </w:tc>
        <w:tc>
          <w:tcPr>
            <w:tcW w:w="181" w:type="dxa"/>
          </w:tcPr>
          <w:p w14:paraId="071C2949" w14:textId="77777777" w:rsidR="0018117A" w:rsidRPr="00FD522E" w:rsidRDefault="0018117A" w:rsidP="0018117A">
            <w:pPr>
              <w:pStyle w:val="acctfourfigures"/>
              <w:tabs>
                <w:tab w:val="decimal" w:pos="551"/>
                <w:tab w:val="left" w:pos="720"/>
              </w:tabs>
              <w:spacing w:line="240" w:lineRule="auto"/>
              <w:jc w:val="center"/>
              <w:rPr>
                <w:rFonts w:ascii="Angsana New" w:hAnsi="Angsana New" w:cs="Angsana New"/>
                <w:b/>
                <w:bCs/>
                <w:sz w:val="23"/>
                <w:szCs w:val="23"/>
                <w:lang w:val="en-US" w:bidi="th-TH"/>
              </w:rPr>
            </w:pPr>
          </w:p>
        </w:tc>
        <w:tc>
          <w:tcPr>
            <w:tcW w:w="971" w:type="dxa"/>
            <w:tcBorders>
              <w:top w:val="single" w:sz="4" w:space="0" w:color="auto"/>
              <w:bottom w:val="double" w:sz="4" w:space="0" w:color="auto"/>
            </w:tcBorders>
          </w:tcPr>
          <w:p w14:paraId="5E688E50" w14:textId="0075C8C2" w:rsidR="0018117A" w:rsidRPr="00FD522E" w:rsidRDefault="0018117A" w:rsidP="00C80331">
            <w:pPr>
              <w:pStyle w:val="acctfourfigures"/>
              <w:tabs>
                <w:tab w:val="clear" w:pos="765"/>
                <w:tab w:val="decimal" w:pos="459"/>
              </w:tabs>
              <w:spacing w:line="240" w:lineRule="auto"/>
              <w:ind w:left="-99" w:right="-101"/>
              <w:jc w:val="thaiDistribute"/>
              <w:rPr>
                <w:rFonts w:ascii="Angsana New" w:hAnsi="Angsana New" w:cs="Angsana New"/>
                <w:b/>
                <w:bCs/>
                <w:sz w:val="23"/>
                <w:szCs w:val="23"/>
                <w:lang w:val="en-US"/>
              </w:rPr>
            </w:pPr>
            <w:r w:rsidRPr="00FD522E">
              <w:rPr>
                <w:rFonts w:ascii="Angsana New" w:hAnsi="Angsana New" w:cs="Angsana New"/>
                <w:b/>
                <w:bCs/>
                <w:sz w:val="23"/>
                <w:szCs w:val="23"/>
                <w:lang w:val="en-US"/>
              </w:rPr>
              <w:t>-</w:t>
            </w:r>
          </w:p>
        </w:tc>
      </w:tr>
    </w:tbl>
    <w:p w14:paraId="30619922" w14:textId="005BC1B8" w:rsidR="001345E8" w:rsidRPr="00FD522E" w:rsidRDefault="001345E8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</w:rPr>
        <w:sectPr w:rsidR="001345E8" w:rsidRPr="00FD522E" w:rsidSect="00EA2FBC">
          <w:headerReference w:type="default" r:id="rId15"/>
          <w:footerReference w:type="default" r:id="rId16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9180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569"/>
        <w:gridCol w:w="1171"/>
        <w:gridCol w:w="1440"/>
      </w:tblGrid>
      <w:tr w:rsidR="00A05560" w:rsidRPr="00FD522E" w14:paraId="770A2A56" w14:textId="77777777" w:rsidTr="00D0786D">
        <w:trPr>
          <w:tblHeader/>
        </w:trPr>
        <w:tc>
          <w:tcPr>
            <w:tcW w:w="6569" w:type="dxa"/>
          </w:tcPr>
          <w:p w14:paraId="07E67EB3" w14:textId="1837CC16" w:rsidR="00A05560" w:rsidRPr="00FD522E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lastRenderedPageBreak/>
              <w:t>รายการเคลื่อนไหวที่</w:t>
            </w:r>
            <w:r w:rsidR="00184E44" w:rsidRPr="00FD522E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มี</w:t>
            </w:r>
            <w:r w:rsidRPr="00FD522E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สาระสำคัญ</w:t>
            </w:r>
          </w:p>
        </w:tc>
        <w:tc>
          <w:tcPr>
            <w:tcW w:w="1171" w:type="dxa"/>
          </w:tcPr>
          <w:p w14:paraId="30973C9F" w14:textId="77777777" w:rsidR="00A05560" w:rsidRPr="00FD522E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34FD5DF4" w14:textId="77777777" w:rsidR="00A05560" w:rsidRPr="00FD522E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A05560" w:rsidRPr="00FD522E" w14:paraId="76983018" w14:textId="77777777" w:rsidTr="00D0786D">
        <w:trPr>
          <w:tblHeader/>
        </w:trPr>
        <w:tc>
          <w:tcPr>
            <w:tcW w:w="6569" w:type="dxa"/>
          </w:tcPr>
          <w:p w14:paraId="5C071722" w14:textId="5E06782F" w:rsidR="00A05560" w:rsidRPr="00FD522E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สำหรับงวด</w:t>
            </w:r>
            <w:r w:rsidR="00CB3E28" w:rsidRPr="00FD522E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หก</w:t>
            </w:r>
            <w:r w:rsidR="00970BDC" w:rsidRPr="00FD522E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เดือน</w:t>
            </w:r>
            <w:r w:rsidRPr="00FD522E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สิ้นสุดวันที่ </w:t>
            </w:r>
            <w:r w:rsidR="00CB3E28" w:rsidRPr="00FD522E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30 </w:t>
            </w:r>
            <w:r w:rsidR="00CB3E28" w:rsidRPr="00FD522E">
              <w:rPr>
                <w:rFonts w:asciiTheme="majorBidi" w:eastAsia="Calibr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มิถุนายน </w:t>
            </w:r>
            <w:r w:rsidR="00CB3E28" w:rsidRPr="00FD522E"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</w:rPr>
              <w:t>2569</w:t>
            </w:r>
          </w:p>
        </w:tc>
        <w:tc>
          <w:tcPr>
            <w:tcW w:w="1171" w:type="dxa"/>
          </w:tcPr>
          <w:p w14:paraId="170F50CA" w14:textId="4C1E0F1A" w:rsidR="00A05560" w:rsidRPr="00FD522E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 w:hanging="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419B1C44" w14:textId="77777777" w:rsidR="00A05560" w:rsidRPr="00FD522E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 w:hanging="1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</w:tr>
      <w:tr w:rsidR="00A05560" w:rsidRPr="00FD522E" w14:paraId="15626973" w14:textId="77777777" w:rsidTr="00D0786D">
        <w:trPr>
          <w:tblHeader/>
        </w:trPr>
        <w:tc>
          <w:tcPr>
            <w:tcW w:w="6569" w:type="dxa"/>
          </w:tcPr>
          <w:p w14:paraId="477A0F4A" w14:textId="77777777" w:rsidR="00A05560" w:rsidRPr="00FD522E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right="-131"/>
              <w:jc w:val="both"/>
              <w:rPr>
                <w:rFonts w:asciiTheme="majorBidi" w:eastAsia="Calibr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71" w:type="dxa"/>
          </w:tcPr>
          <w:p w14:paraId="30A96C6A" w14:textId="20197B20" w:rsidR="00A05560" w:rsidRPr="00FD522E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6EB0F2E0" w14:textId="77777777" w:rsidR="00A05560" w:rsidRPr="00FD522E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ind w:left="-108" w:right="-11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05560" w:rsidRPr="00FD522E" w14:paraId="1134776F" w14:textId="77777777" w:rsidTr="00D0786D">
        <w:trPr>
          <w:trHeight w:val="144"/>
        </w:trPr>
        <w:tc>
          <w:tcPr>
            <w:tcW w:w="6569" w:type="dxa"/>
          </w:tcPr>
          <w:p w14:paraId="7B740DCE" w14:textId="77777777" w:rsidR="00A05560" w:rsidRPr="00FD522E" w:rsidRDefault="00A05560" w:rsidP="002568A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บริษัทร่วม</w:t>
            </w:r>
          </w:p>
        </w:tc>
        <w:tc>
          <w:tcPr>
            <w:tcW w:w="1171" w:type="dxa"/>
          </w:tcPr>
          <w:p w14:paraId="2E429E69" w14:textId="77777777" w:rsidR="00A05560" w:rsidRPr="00FD522E" w:rsidRDefault="00A05560" w:rsidP="002568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4CC3DE50" w14:textId="77777777" w:rsidR="00A05560" w:rsidRPr="00FD522E" w:rsidRDefault="00A05560" w:rsidP="002568A8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882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</w:tr>
      <w:tr w:rsidR="00184E44" w:rsidRPr="00FD522E" w14:paraId="1EF1CE5A" w14:textId="77777777" w:rsidTr="00D0786D">
        <w:trPr>
          <w:trHeight w:val="144"/>
        </w:trPr>
        <w:tc>
          <w:tcPr>
            <w:tcW w:w="6569" w:type="dxa"/>
          </w:tcPr>
          <w:p w14:paraId="24D6A508" w14:textId="2D0DF1C9" w:rsidR="00184E44" w:rsidRPr="00FD522E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ยอดยกมา ณ วันที่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2569</w:t>
            </w:r>
          </w:p>
        </w:tc>
        <w:tc>
          <w:tcPr>
            <w:tcW w:w="1171" w:type="dxa"/>
          </w:tcPr>
          <w:p w14:paraId="5985F73A" w14:textId="77777777" w:rsidR="00184E44" w:rsidRPr="00FD522E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036A4550" w14:textId="1DD65C8B" w:rsidR="00184E44" w:rsidRPr="00FD522E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>7,286,208</w:t>
            </w:r>
          </w:p>
        </w:tc>
      </w:tr>
      <w:tr w:rsidR="002C0ED0" w:rsidRPr="00FD522E" w14:paraId="69BC3AC8" w14:textId="77777777" w:rsidTr="00D0786D">
        <w:trPr>
          <w:trHeight w:val="144"/>
        </w:trPr>
        <w:tc>
          <w:tcPr>
            <w:tcW w:w="6569" w:type="dxa"/>
          </w:tcPr>
          <w:p w14:paraId="17CB0E49" w14:textId="13F6D4D6" w:rsidR="002C0ED0" w:rsidRPr="00FD522E" w:rsidRDefault="002C0ED0" w:rsidP="002C0E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="009E72AE"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เพิ่มทุนและเรียกชำระเพิ่มใน </w:t>
            </w:r>
            <w:r w:rsidR="009E72AE" w:rsidRPr="00FD522E">
              <w:rPr>
                <w:rFonts w:asciiTheme="majorBidi" w:hAnsiTheme="majorBidi" w:cstheme="majorBidi"/>
                <w:sz w:val="28"/>
                <w:szCs w:val="28"/>
              </w:rPr>
              <w:t>Swift Cold Chain</w:t>
            </w:r>
          </w:p>
        </w:tc>
        <w:tc>
          <w:tcPr>
            <w:tcW w:w="1171" w:type="dxa"/>
          </w:tcPr>
          <w:p w14:paraId="63EFC947" w14:textId="77777777" w:rsidR="002C0ED0" w:rsidRPr="00FD522E" w:rsidRDefault="002C0ED0" w:rsidP="002C0E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0109A2EE" w14:textId="23B1C3B7" w:rsidR="002C0ED0" w:rsidRPr="00FD522E" w:rsidRDefault="002C0ED0" w:rsidP="002C0E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>12,451</w:t>
            </w:r>
          </w:p>
        </w:tc>
      </w:tr>
      <w:tr w:rsidR="002C0ED0" w:rsidRPr="00FD522E" w14:paraId="397D4A6B" w14:textId="77777777" w:rsidTr="00D0786D">
        <w:trPr>
          <w:trHeight w:val="144"/>
        </w:trPr>
        <w:tc>
          <w:tcPr>
            <w:tcW w:w="6569" w:type="dxa"/>
          </w:tcPr>
          <w:p w14:paraId="79FC4270" w14:textId="746C38B9" w:rsidR="002C0ED0" w:rsidRPr="00FD522E" w:rsidRDefault="002C0ED0" w:rsidP="002C0E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ส่วนแบ่งกำไรจากเงินลงทุนในบริษัทร่วม</w:t>
            </w:r>
          </w:p>
        </w:tc>
        <w:tc>
          <w:tcPr>
            <w:tcW w:w="1171" w:type="dxa"/>
          </w:tcPr>
          <w:p w14:paraId="5D8DC270" w14:textId="77777777" w:rsidR="002C0ED0" w:rsidRPr="00FD522E" w:rsidRDefault="002C0ED0" w:rsidP="002C0E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2269375A" w14:textId="186CAF91" w:rsidR="002C0ED0" w:rsidRPr="00FD522E" w:rsidRDefault="002B3C48" w:rsidP="002C0E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>2</w:t>
            </w:r>
            <w:r w:rsidR="005E4AEA"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>72,43</w:t>
            </w:r>
            <w:r w:rsidR="00546D75"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>7</w:t>
            </w:r>
          </w:p>
        </w:tc>
      </w:tr>
      <w:tr w:rsidR="002C0ED0" w:rsidRPr="00FD522E" w14:paraId="7EECA1FE" w14:textId="77777777" w:rsidTr="00D0786D">
        <w:trPr>
          <w:trHeight w:val="144"/>
        </w:trPr>
        <w:tc>
          <w:tcPr>
            <w:tcW w:w="6569" w:type="dxa"/>
          </w:tcPr>
          <w:p w14:paraId="1AD32D04" w14:textId="068E5A0E" w:rsidR="002C0ED0" w:rsidRPr="00FD522E" w:rsidRDefault="002C0ED0" w:rsidP="002C0E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-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 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กำไร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เบ็ดเสร็จอื่นจากเงินลงทุนในบริษัทร่วม</w:t>
            </w:r>
          </w:p>
        </w:tc>
        <w:tc>
          <w:tcPr>
            <w:tcW w:w="1171" w:type="dxa"/>
          </w:tcPr>
          <w:p w14:paraId="3272ABED" w14:textId="77777777" w:rsidR="002C0ED0" w:rsidRPr="00FD522E" w:rsidRDefault="002C0ED0" w:rsidP="002C0E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</w:tcPr>
          <w:p w14:paraId="743A62C9" w14:textId="3F92CCB4" w:rsidR="002C0ED0" w:rsidRPr="00FD522E" w:rsidRDefault="00A97FAD" w:rsidP="002C0E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>11,033</w:t>
            </w:r>
          </w:p>
        </w:tc>
      </w:tr>
      <w:tr w:rsidR="002C0ED0" w:rsidRPr="00FD522E" w14:paraId="048B62F1" w14:textId="77777777" w:rsidTr="0016047D">
        <w:trPr>
          <w:trHeight w:val="144"/>
        </w:trPr>
        <w:tc>
          <w:tcPr>
            <w:tcW w:w="6569" w:type="dxa"/>
          </w:tcPr>
          <w:p w14:paraId="570F798B" w14:textId="54179C76" w:rsidR="002C0ED0" w:rsidRPr="00FD522E" w:rsidRDefault="002C0ED0" w:rsidP="002C0E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-  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กำไร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เบ็ดเสร็จอื่นจากเงินลงทุนในบริษัทร่วมในต่างประเทศ</w:t>
            </w:r>
          </w:p>
        </w:tc>
        <w:tc>
          <w:tcPr>
            <w:tcW w:w="1171" w:type="dxa"/>
          </w:tcPr>
          <w:p w14:paraId="07B6B579" w14:textId="77777777" w:rsidR="002C0ED0" w:rsidRPr="00FD522E" w:rsidRDefault="002C0ED0" w:rsidP="002C0E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075C8C9F" w14:textId="5320AAAD" w:rsidR="002C0ED0" w:rsidRPr="00FD522E" w:rsidRDefault="00A97FAD" w:rsidP="002C0E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eastAsia="Calibri" w:hAnsiTheme="majorBidi" w:cstheme="majorBidi"/>
                <w:sz w:val="28"/>
                <w:szCs w:val="28"/>
              </w:rPr>
              <w:t>1</w:t>
            </w:r>
            <w:r w:rsidR="00F111CE" w:rsidRPr="00FD522E">
              <w:rPr>
                <w:rFonts w:asciiTheme="majorBidi" w:eastAsia="Calibri" w:hAnsiTheme="majorBidi" w:cstheme="majorBidi"/>
                <w:sz w:val="28"/>
                <w:szCs w:val="28"/>
              </w:rPr>
              <w:t>48,09</w:t>
            </w:r>
            <w:r w:rsidR="00DB1D60" w:rsidRPr="00FD522E">
              <w:rPr>
                <w:rFonts w:asciiTheme="majorBidi" w:eastAsia="Calibri" w:hAnsiTheme="majorBidi" w:cstheme="majorBidi"/>
                <w:sz w:val="28"/>
                <w:szCs w:val="28"/>
              </w:rPr>
              <w:t>1</w:t>
            </w:r>
          </w:p>
        </w:tc>
      </w:tr>
      <w:tr w:rsidR="002C0ED0" w:rsidRPr="00FD522E" w14:paraId="0EAD60E6" w14:textId="77777777" w:rsidTr="00D0786D">
        <w:trPr>
          <w:trHeight w:val="144"/>
        </w:trPr>
        <w:tc>
          <w:tcPr>
            <w:tcW w:w="6569" w:type="dxa"/>
          </w:tcPr>
          <w:p w14:paraId="725F6D59" w14:textId="0C2B0F30" w:rsidR="002C0ED0" w:rsidRPr="00FD522E" w:rsidRDefault="002C0ED0" w:rsidP="002C0ED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ลดลง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เงินปันผลรับ</w:t>
            </w:r>
          </w:p>
        </w:tc>
        <w:tc>
          <w:tcPr>
            <w:tcW w:w="1171" w:type="dxa"/>
          </w:tcPr>
          <w:p w14:paraId="51F2D934" w14:textId="77777777" w:rsidR="002C0ED0" w:rsidRPr="00FD522E" w:rsidRDefault="002C0ED0" w:rsidP="002C0E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vAlign w:val="bottom"/>
          </w:tcPr>
          <w:p w14:paraId="6C83930E" w14:textId="0DEDC773" w:rsidR="002C0ED0" w:rsidRPr="00FD522E" w:rsidRDefault="002C0ED0" w:rsidP="002C0ED0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eastAsia="Calibri" w:hAnsiTheme="majorBidi" w:cstheme="majorBidi"/>
                <w:sz w:val="28"/>
                <w:szCs w:val="28"/>
              </w:rPr>
              <w:t>(53,27</w:t>
            </w:r>
            <w:r w:rsidR="00DC5DC0" w:rsidRPr="00FD522E">
              <w:rPr>
                <w:rFonts w:asciiTheme="majorBidi" w:eastAsia="Calibri" w:hAnsiTheme="majorBidi" w:cstheme="majorBidi"/>
                <w:sz w:val="28"/>
                <w:szCs w:val="28"/>
              </w:rPr>
              <w:t>3</w:t>
            </w:r>
            <w:r w:rsidRPr="00FD522E">
              <w:rPr>
                <w:rFonts w:asciiTheme="majorBidi" w:eastAsia="Calibri" w:hAnsiTheme="majorBidi" w:cstheme="majorBidi"/>
                <w:sz w:val="28"/>
                <w:szCs w:val="28"/>
              </w:rPr>
              <w:t>)</w:t>
            </w:r>
          </w:p>
        </w:tc>
      </w:tr>
      <w:tr w:rsidR="00184E44" w:rsidRPr="00FD522E" w14:paraId="4FE56881" w14:textId="77777777" w:rsidTr="0016047D">
        <w:trPr>
          <w:trHeight w:val="144"/>
        </w:trPr>
        <w:tc>
          <w:tcPr>
            <w:tcW w:w="6569" w:type="dxa"/>
          </w:tcPr>
          <w:p w14:paraId="70569DE4" w14:textId="5B7C96E4" w:rsidR="00184E44" w:rsidRPr="00FD522E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ยอดคงเหลือ ณ วันที่ 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  <w:r w:rsidR="007C30FD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0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</w:t>
            </w:r>
            <w:r w:rsidR="007C30FD" w:rsidRPr="00FD522E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มิถุนายน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2569</w:t>
            </w:r>
          </w:p>
        </w:tc>
        <w:tc>
          <w:tcPr>
            <w:tcW w:w="1171" w:type="dxa"/>
          </w:tcPr>
          <w:p w14:paraId="45F4318F" w14:textId="77777777" w:rsidR="00184E44" w:rsidRPr="00FD522E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rPr>
                <w:rFonts w:asciiTheme="majorBidi" w:eastAsia="Calibri" w:hAnsiTheme="majorBidi" w:cstheme="majorBidi"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</w:tcPr>
          <w:p w14:paraId="441E0CFF" w14:textId="728EF0AF" w:rsidR="00184E44" w:rsidRPr="00FD522E" w:rsidRDefault="00A97FAD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7,</w:t>
            </w:r>
            <w:r w:rsidR="002B3C48" w:rsidRPr="00FD522E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676,94</w:t>
            </w:r>
            <w:r w:rsidR="00DB1D60" w:rsidRPr="00FD522E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7</w:t>
            </w:r>
          </w:p>
        </w:tc>
      </w:tr>
      <w:tr w:rsidR="00BF736E" w:rsidRPr="00FD522E" w14:paraId="2F975181" w14:textId="77777777" w:rsidTr="0016047D">
        <w:trPr>
          <w:trHeight w:val="144"/>
        </w:trPr>
        <w:tc>
          <w:tcPr>
            <w:tcW w:w="6569" w:type="dxa"/>
          </w:tcPr>
          <w:p w14:paraId="2C6AFEBE" w14:textId="4E5DD484" w:rsidR="00BF736E" w:rsidRPr="00FD522E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</w:p>
        </w:tc>
        <w:tc>
          <w:tcPr>
            <w:tcW w:w="1171" w:type="dxa"/>
          </w:tcPr>
          <w:p w14:paraId="1FBB98CA" w14:textId="77777777" w:rsidR="00BF736E" w:rsidRPr="00FD522E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</w:tcPr>
          <w:p w14:paraId="7AE14815" w14:textId="00AEA319" w:rsidR="00BF736E" w:rsidRPr="00FD522E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BF736E" w:rsidRPr="00FD522E" w14:paraId="6D157BDB" w14:textId="77777777" w:rsidTr="0016047D">
        <w:trPr>
          <w:trHeight w:val="144"/>
        </w:trPr>
        <w:tc>
          <w:tcPr>
            <w:tcW w:w="6569" w:type="dxa"/>
          </w:tcPr>
          <w:p w14:paraId="0774CAEF" w14:textId="46B3B313" w:rsidR="00BF736E" w:rsidRPr="00FD522E" w:rsidRDefault="00BF736E" w:rsidP="000F1CF9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  <w:tab w:val="left" w:pos="660"/>
              </w:tabs>
              <w:ind w:left="858" w:hanging="846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การร่วมค้า</w:t>
            </w:r>
          </w:p>
        </w:tc>
        <w:tc>
          <w:tcPr>
            <w:tcW w:w="1171" w:type="dxa"/>
          </w:tcPr>
          <w:p w14:paraId="2699DBA9" w14:textId="77777777" w:rsidR="00BF736E" w:rsidRPr="00FD522E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both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778CBC01" w14:textId="77777777" w:rsidR="00BF736E" w:rsidRPr="00FD522E" w:rsidRDefault="00BF736E" w:rsidP="000F1CF9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970"/>
              </w:tabs>
              <w:spacing w:after="0" w:line="240" w:lineRule="auto"/>
              <w:ind w:left="-108" w:right="70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</w:p>
        </w:tc>
      </w:tr>
      <w:tr w:rsidR="00184E44" w:rsidRPr="00FD522E" w14:paraId="09B36B8E" w14:textId="77777777" w:rsidTr="00D0786D">
        <w:trPr>
          <w:trHeight w:val="144"/>
        </w:trPr>
        <w:tc>
          <w:tcPr>
            <w:tcW w:w="6569" w:type="dxa"/>
          </w:tcPr>
          <w:p w14:paraId="60F03D9C" w14:textId="4BFD30B6" w:rsidR="00184E44" w:rsidRPr="00FD522E" w:rsidRDefault="00184E44" w:rsidP="00184E4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ยอดยกมา ณ วันที่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มกราคม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2569</w:t>
            </w:r>
          </w:p>
        </w:tc>
        <w:tc>
          <w:tcPr>
            <w:tcW w:w="1171" w:type="dxa"/>
          </w:tcPr>
          <w:p w14:paraId="7B78799D" w14:textId="77777777" w:rsidR="00184E44" w:rsidRPr="00FD522E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610"/>
              </w:tabs>
              <w:spacing w:after="0" w:line="240" w:lineRule="auto"/>
              <w:ind w:left="-108" w:right="165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</w:tcPr>
          <w:p w14:paraId="57DE641C" w14:textId="4CB1B22D" w:rsidR="00184E44" w:rsidRPr="00FD522E" w:rsidRDefault="00184E44" w:rsidP="00184E44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953,875</w:t>
            </w:r>
          </w:p>
        </w:tc>
      </w:tr>
      <w:tr w:rsidR="0064726B" w:rsidRPr="00FD522E" w14:paraId="7E0874F8" w14:textId="77777777" w:rsidTr="00D0786D">
        <w:trPr>
          <w:trHeight w:val="144"/>
        </w:trPr>
        <w:tc>
          <w:tcPr>
            <w:tcW w:w="6569" w:type="dxa"/>
          </w:tcPr>
          <w:p w14:paraId="4331D0D8" w14:textId="3A2ADF14" w:rsidR="0064726B" w:rsidRPr="00FD522E" w:rsidRDefault="0064726B" w:rsidP="00647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ab/>
              <w:t xml:space="preserve">-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ซื้อเงินลงทุน</w:t>
            </w:r>
            <w:r w:rsidR="004A2021"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ใน</w:t>
            </w:r>
            <w:r w:rsidR="004A2021" w:rsidRPr="00FD522E">
              <w:rPr>
                <w:rFonts w:asciiTheme="majorBidi" w:hAnsiTheme="majorBidi" w:cs="Angsana New"/>
                <w:sz w:val="28"/>
                <w:szCs w:val="28"/>
                <w:cs/>
              </w:rPr>
              <w:t>บริษัท โมบิลิตี้ย์ อินไซท์ จำกัด</w:t>
            </w:r>
          </w:p>
        </w:tc>
        <w:tc>
          <w:tcPr>
            <w:tcW w:w="1171" w:type="dxa"/>
          </w:tcPr>
          <w:p w14:paraId="6925D964" w14:textId="77777777" w:rsidR="0064726B" w:rsidRPr="00FD522E" w:rsidRDefault="0064726B" w:rsidP="006472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</w:tcPr>
          <w:p w14:paraId="6C11B2E2" w14:textId="6CC3D8D5" w:rsidR="0064726B" w:rsidRPr="00FD522E" w:rsidRDefault="0064726B" w:rsidP="006472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1,500</w:t>
            </w:r>
          </w:p>
        </w:tc>
      </w:tr>
      <w:tr w:rsidR="0064726B" w:rsidRPr="00FD522E" w14:paraId="12B91536" w14:textId="77777777" w:rsidTr="0023195F">
        <w:trPr>
          <w:trHeight w:val="144"/>
        </w:trPr>
        <w:tc>
          <w:tcPr>
            <w:tcW w:w="6569" w:type="dxa"/>
          </w:tcPr>
          <w:p w14:paraId="7F96C95C" w14:textId="12B2E0FE" w:rsidR="0064726B" w:rsidRPr="00FD522E" w:rsidRDefault="0064726B" w:rsidP="00647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ส่วนแบ่งกำไรจากเงินลงทุนในการร่วมค้า</w:t>
            </w:r>
          </w:p>
        </w:tc>
        <w:tc>
          <w:tcPr>
            <w:tcW w:w="1171" w:type="dxa"/>
          </w:tcPr>
          <w:p w14:paraId="56B7C316" w14:textId="77777777" w:rsidR="0064726B" w:rsidRPr="00FD522E" w:rsidRDefault="0064726B" w:rsidP="006472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  <w:vAlign w:val="bottom"/>
          </w:tcPr>
          <w:p w14:paraId="62C3F5C9" w14:textId="7EB6ADA1" w:rsidR="0064726B" w:rsidRPr="00FD522E" w:rsidRDefault="00F871C5" w:rsidP="006472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39,46</w:t>
            </w:r>
            <w:r w:rsidR="00320C5D" w:rsidRPr="00FD522E">
              <w:rPr>
                <w:rFonts w:asciiTheme="majorBidi" w:hAnsiTheme="majorBidi" w:cstheme="majorBidi"/>
                <w:sz w:val="28"/>
                <w:szCs w:val="28"/>
              </w:rPr>
              <w:t>3</w:t>
            </w:r>
          </w:p>
        </w:tc>
      </w:tr>
      <w:tr w:rsidR="0064726B" w:rsidRPr="00FD522E" w14:paraId="2E096CB8" w14:textId="77777777" w:rsidTr="0023195F">
        <w:trPr>
          <w:trHeight w:val="144"/>
        </w:trPr>
        <w:tc>
          <w:tcPr>
            <w:tcW w:w="6569" w:type="dxa"/>
          </w:tcPr>
          <w:p w14:paraId="41598B82" w14:textId="7A827A14" w:rsidR="0064726B" w:rsidRPr="00FD522E" w:rsidRDefault="0064726B" w:rsidP="00647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เบ็ดเสร็จอื่นจาก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เงินลงทุนในบริษัทร่วมค้า</w:t>
            </w:r>
          </w:p>
        </w:tc>
        <w:tc>
          <w:tcPr>
            <w:tcW w:w="1171" w:type="dxa"/>
          </w:tcPr>
          <w:p w14:paraId="2349C814" w14:textId="77777777" w:rsidR="0064726B" w:rsidRPr="00FD522E" w:rsidRDefault="0064726B" w:rsidP="006472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  <w:vAlign w:val="bottom"/>
          </w:tcPr>
          <w:p w14:paraId="608D768A" w14:textId="49AFDB95" w:rsidR="0064726B" w:rsidRPr="00FD522E" w:rsidRDefault="0064726B" w:rsidP="00225F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eastAsia="Calibri" w:hAnsiTheme="majorBidi" w:cstheme="majorBidi"/>
                <w:sz w:val="28"/>
                <w:szCs w:val="28"/>
              </w:rPr>
              <w:t>(95)</w:t>
            </w:r>
          </w:p>
        </w:tc>
      </w:tr>
      <w:tr w:rsidR="0064726B" w:rsidRPr="00FD522E" w14:paraId="720D22B7" w14:textId="77777777" w:rsidTr="0016047D">
        <w:trPr>
          <w:trHeight w:val="144"/>
        </w:trPr>
        <w:tc>
          <w:tcPr>
            <w:tcW w:w="6569" w:type="dxa"/>
          </w:tcPr>
          <w:p w14:paraId="553D26ED" w14:textId="66DB309B" w:rsidR="0064726B" w:rsidRPr="00FD522E" w:rsidRDefault="0064726B" w:rsidP="0064726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ind w:left="970" w:hanging="27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-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ส่วนแบ่งกำไรเบ็ดเสร็จอื่นจากเงินลงทุนในการร่วมค้าในต่างประเทศ</w:t>
            </w:r>
          </w:p>
        </w:tc>
        <w:tc>
          <w:tcPr>
            <w:tcW w:w="1171" w:type="dxa"/>
          </w:tcPr>
          <w:p w14:paraId="260B2A4A" w14:textId="77777777" w:rsidR="0064726B" w:rsidRPr="00FD522E" w:rsidRDefault="0064726B" w:rsidP="0064726B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  <w:vAlign w:val="bottom"/>
          </w:tcPr>
          <w:p w14:paraId="15622AB5" w14:textId="7A87C0A3" w:rsidR="0064726B" w:rsidRPr="00FD522E" w:rsidRDefault="0064726B" w:rsidP="00225F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eastAsia="Calibri" w:hAnsiTheme="majorBidi" w:cstheme="majorBidi"/>
                <w:sz w:val="28"/>
                <w:szCs w:val="28"/>
              </w:rPr>
              <w:t>(161)</w:t>
            </w:r>
          </w:p>
        </w:tc>
      </w:tr>
      <w:tr w:rsidR="001C6495" w:rsidRPr="00FD522E" w14:paraId="02D3556D" w14:textId="77777777" w:rsidTr="0016047D">
        <w:trPr>
          <w:trHeight w:val="144"/>
        </w:trPr>
        <w:tc>
          <w:tcPr>
            <w:tcW w:w="6569" w:type="dxa"/>
          </w:tcPr>
          <w:p w14:paraId="4EED88B1" w14:textId="46ECE6CA" w:rsidR="001C6495" w:rsidRPr="00FD522E" w:rsidRDefault="001C6495" w:rsidP="001C64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408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ลดลง      -   </w:t>
            </w:r>
            <w:r w:rsidR="00B21DE4" w:rsidRPr="00FD522E">
              <w:rPr>
                <w:rFonts w:asciiTheme="majorBidi" w:hAnsiTheme="majorBidi" w:cs="Angsana New"/>
                <w:sz w:val="28"/>
                <w:szCs w:val="28"/>
                <w:cs/>
              </w:rPr>
              <w:t>ปิดกิจการของบริษัท ลิฟลัฟ จำกัด</w:t>
            </w:r>
          </w:p>
        </w:tc>
        <w:tc>
          <w:tcPr>
            <w:tcW w:w="1171" w:type="dxa"/>
          </w:tcPr>
          <w:p w14:paraId="09A1CAB1" w14:textId="77777777" w:rsidR="001C6495" w:rsidRPr="00FD522E" w:rsidRDefault="001C6495" w:rsidP="001C64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440" w:type="dxa"/>
            <w:vAlign w:val="bottom"/>
          </w:tcPr>
          <w:p w14:paraId="1EE99A5B" w14:textId="66040A38" w:rsidR="001C6495" w:rsidRPr="00FD522E" w:rsidRDefault="001C6495" w:rsidP="00225FAA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11"/>
              <w:jc w:val="right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eastAsia="Calibri" w:hAnsiTheme="majorBidi" w:cstheme="majorBidi"/>
                <w:sz w:val="28"/>
                <w:szCs w:val="28"/>
              </w:rPr>
              <w:t>(33</w:t>
            </w:r>
            <w:r w:rsidR="00320C5D" w:rsidRPr="00FD522E">
              <w:rPr>
                <w:rFonts w:asciiTheme="majorBidi" w:eastAsia="Calibri" w:hAnsiTheme="majorBidi" w:cstheme="majorBidi"/>
                <w:sz w:val="28"/>
                <w:szCs w:val="28"/>
              </w:rPr>
              <w:t>7</w:t>
            </w:r>
            <w:r w:rsidRPr="00FD522E">
              <w:rPr>
                <w:rFonts w:asciiTheme="majorBidi" w:eastAsia="Calibri" w:hAnsiTheme="majorBidi" w:cstheme="majorBidi"/>
                <w:sz w:val="28"/>
                <w:szCs w:val="28"/>
              </w:rPr>
              <w:t>)</w:t>
            </w:r>
          </w:p>
        </w:tc>
      </w:tr>
      <w:tr w:rsidR="001C6495" w:rsidRPr="00FD522E" w14:paraId="36068FA6" w14:textId="77777777" w:rsidTr="0047652B">
        <w:trPr>
          <w:trHeight w:val="144"/>
        </w:trPr>
        <w:tc>
          <w:tcPr>
            <w:tcW w:w="6569" w:type="dxa"/>
          </w:tcPr>
          <w:p w14:paraId="056AFFFF" w14:textId="7507412C" w:rsidR="001C6495" w:rsidRPr="00FD522E" w:rsidRDefault="001C6495" w:rsidP="001C6495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jc w:val="thaiDistribute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ยอดคงเหลือ ณ วันที่ 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มิถุนายน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 2569</w:t>
            </w:r>
          </w:p>
        </w:tc>
        <w:tc>
          <w:tcPr>
            <w:tcW w:w="1171" w:type="dxa"/>
          </w:tcPr>
          <w:p w14:paraId="74EB9820" w14:textId="77777777" w:rsidR="001C6495" w:rsidRPr="00FD522E" w:rsidRDefault="001C6495" w:rsidP="001C64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065"/>
              </w:tabs>
              <w:spacing w:after="0" w:line="240" w:lineRule="auto"/>
              <w:ind w:left="-108" w:right="-84"/>
              <w:jc w:val="center"/>
              <w:rPr>
                <w:rFonts w:asciiTheme="majorBidi" w:eastAsia="Calibri" w:hAnsiTheme="majorBidi" w:cstheme="majorBidi"/>
                <w:i/>
                <w:iCs/>
                <w:sz w:val="28"/>
                <w:szCs w:val="28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D37F033" w14:textId="5898F3B6" w:rsidR="001C6495" w:rsidRPr="00FD522E" w:rsidRDefault="00F871C5" w:rsidP="001C6495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73"/>
              <w:jc w:val="right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>994,245</w:t>
            </w:r>
          </w:p>
        </w:tc>
      </w:tr>
    </w:tbl>
    <w:p w14:paraId="1F029FED" w14:textId="6FBB78C3" w:rsidR="00B02E23" w:rsidRPr="00FD522E" w:rsidRDefault="00B02E23" w:rsidP="0025130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</w:rPr>
      </w:pPr>
    </w:p>
    <w:p w14:paraId="74F4FA89" w14:textId="4EB5EDD2" w:rsidR="00676BC7" w:rsidRPr="00FD522E" w:rsidRDefault="000925F8" w:rsidP="006B61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>กลุ่มบริษัทไม่มีเงินลงทุนในบริษัทร่วมและการร่วมค้าซึ่งจดทะเบียนในตลาดหลักทรัพย์ ดังนั้นจึงไม่มีราคาที่เปิดเผยต่อสาธารณชน ยกเว้น</w:t>
      </w:r>
      <w:r w:rsidRPr="00FD522E">
        <w:rPr>
          <w:rFonts w:asciiTheme="majorBidi" w:hAnsiTheme="majorBidi" w:cstheme="majorBidi"/>
          <w:sz w:val="28"/>
          <w:szCs w:val="28"/>
        </w:rPr>
        <w:t xml:space="preserve"> TMS 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และ </w:t>
      </w:r>
      <w:r w:rsidRPr="00FD522E">
        <w:rPr>
          <w:rFonts w:asciiTheme="majorBidi" w:hAnsiTheme="majorBidi" w:cstheme="majorBidi"/>
          <w:sz w:val="28"/>
          <w:szCs w:val="28"/>
        </w:rPr>
        <w:t xml:space="preserve">PPSP 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ซึ่งเป็นบริษัทจดทะเบียนในตลาดหลักทรัพย์เวียดนามและกัมพูชา ณ วันที่ </w:t>
      </w:r>
      <w:r w:rsidR="00970BDC" w:rsidRPr="00FD522E">
        <w:rPr>
          <w:rFonts w:asciiTheme="majorBidi" w:hAnsiTheme="majorBidi" w:cstheme="majorBidi"/>
          <w:sz w:val="28"/>
          <w:szCs w:val="28"/>
        </w:rPr>
        <w:t>3</w:t>
      </w:r>
      <w:r w:rsidR="007C30FD" w:rsidRPr="00FD522E">
        <w:rPr>
          <w:rFonts w:asciiTheme="majorBidi" w:hAnsiTheme="majorBidi" w:cstheme="majorBidi"/>
          <w:sz w:val="28"/>
          <w:szCs w:val="28"/>
        </w:rPr>
        <w:t>0</w:t>
      </w:r>
      <w:r w:rsidR="00970BDC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7C30FD" w:rsidRPr="00FD522E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="006D5249"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970BDC" w:rsidRPr="00FD522E">
        <w:rPr>
          <w:rFonts w:asciiTheme="majorBidi" w:hAnsiTheme="majorBidi" w:cstheme="majorBidi"/>
          <w:sz w:val="28"/>
          <w:szCs w:val="28"/>
        </w:rPr>
        <w:t>2569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มีราคาปิดต่อหุ้นอยู่ที่ </w:t>
      </w:r>
      <w:r w:rsidR="00437ED5" w:rsidRPr="00FD522E">
        <w:rPr>
          <w:rFonts w:asciiTheme="majorBidi" w:hAnsiTheme="majorBidi" w:cstheme="majorBidi"/>
          <w:sz w:val="28"/>
          <w:szCs w:val="28"/>
        </w:rPr>
        <w:t xml:space="preserve">37,450 </w:t>
      </w:r>
      <w:r w:rsidR="00184E44" w:rsidRPr="00FD522E">
        <w:rPr>
          <w:rFonts w:asciiTheme="majorBidi" w:hAnsiTheme="majorBidi" w:cstheme="majorBidi"/>
          <w:sz w:val="28"/>
          <w:szCs w:val="28"/>
          <w:cs/>
        </w:rPr>
        <w:t>ดองเวียดนาม</w:t>
      </w:r>
      <w:r w:rsidR="00184E44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184E44" w:rsidRPr="00FD522E">
        <w:rPr>
          <w:rFonts w:asciiTheme="majorBidi" w:hAnsiTheme="majorBidi" w:cstheme="majorBidi"/>
          <w:sz w:val="28"/>
          <w:szCs w:val="28"/>
          <w:cs/>
        </w:rPr>
        <w:t>และ</w:t>
      </w:r>
      <w:r w:rsidR="00184E44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437ED5" w:rsidRPr="00FD522E">
        <w:rPr>
          <w:rFonts w:asciiTheme="majorBidi" w:hAnsiTheme="majorBidi" w:cstheme="majorBidi"/>
          <w:sz w:val="28"/>
          <w:szCs w:val="28"/>
        </w:rPr>
        <w:t>2,020</w:t>
      </w:r>
      <w:r w:rsidR="00184E44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184E44" w:rsidRPr="00FD522E">
        <w:rPr>
          <w:rFonts w:asciiTheme="majorBidi" w:hAnsiTheme="majorBidi" w:cstheme="majorBidi"/>
          <w:sz w:val="28"/>
          <w:szCs w:val="28"/>
          <w:cs/>
        </w:rPr>
        <w:t>เรียลกัมพูชา</w:t>
      </w:r>
      <w:r w:rsidR="00184E44" w:rsidRPr="00FD522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FD522E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970BDC" w:rsidRPr="00FD522E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Pr="00FD522E">
        <w:rPr>
          <w:rFonts w:ascii="Angsana New" w:hAnsi="Angsana New" w:cs="Angsana New"/>
          <w:i/>
          <w:iCs/>
          <w:sz w:val="28"/>
          <w:szCs w:val="28"/>
          <w:cs/>
        </w:rPr>
        <w:t>:</w:t>
      </w:r>
      <w:r w:rsidR="00214888" w:rsidRPr="00FD522E">
        <w:rPr>
          <w:rFonts w:ascii="Angsana New" w:hAnsi="Angsana New" w:cs="Angsana New"/>
          <w:i/>
          <w:iCs/>
          <w:sz w:val="28"/>
          <w:szCs w:val="28"/>
        </w:rPr>
        <w:t xml:space="preserve"> </w:t>
      </w:r>
      <w:r w:rsidR="000E0B4C" w:rsidRPr="00FD522E">
        <w:rPr>
          <w:rFonts w:ascii="Angsana New" w:hAnsi="Angsana New" w:cs="Angsana New"/>
          <w:i/>
          <w:iCs/>
          <w:sz w:val="28"/>
          <w:szCs w:val="28"/>
          <w:lang w:val="en-GB"/>
        </w:rPr>
        <w:t xml:space="preserve">41,000 </w:t>
      </w:r>
      <w:r w:rsidR="000E0B4C" w:rsidRPr="00FD522E">
        <w:rPr>
          <w:rFonts w:ascii="Angsana New" w:hAnsi="Angsana New" w:cs="Angsana New"/>
          <w:i/>
          <w:iCs/>
          <w:sz w:val="28"/>
          <w:szCs w:val="28"/>
          <w:cs/>
          <w:lang w:val="en-GB"/>
        </w:rPr>
        <w:t>ดองเวียดนาม</w:t>
      </w:r>
      <w:r w:rsidR="000E0B4C" w:rsidRPr="00FD522E">
        <w:rPr>
          <w:rFonts w:ascii="Angsana New" w:hAnsi="Angsana New" w:cs="Angsana New"/>
          <w:i/>
          <w:iCs/>
          <w:sz w:val="28"/>
          <w:szCs w:val="28"/>
          <w:lang w:val="en-GB"/>
        </w:rPr>
        <w:t xml:space="preserve"> </w:t>
      </w:r>
      <w:r w:rsidR="000E0B4C" w:rsidRPr="00FD522E">
        <w:rPr>
          <w:rFonts w:ascii="Angsana New" w:hAnsi="Angsana New" w:cs="Angsana New"/>
          <w:i/>
          <w:iCs/>
          <w:sz w:val="28"/>
          <w:szCs w:val="28"/>
          <w:cs/>
          <w:lang w:val="en-GB"/>
        </w:rPr>
        <w:t>และ</w:t>
      </w:r>
      <w:r w:rsidR="000E0B4C" w:rsidRPr="00FD522E">
        <w:rPr>
          <w:rFonts w:ascii="Angsana New" w:hAnsi="Angsana New" w:cs="Angsana New"/>
          <w:i/>
          <w:iCs/>
          <w:sz w:val="28"/>
          <w:szCs w:val="28"/>
          <w:lang w:val="en-GB"/>
        </w:rPr>
        <w:t xml:space="preserve"> 2,070 </w:t>
      </w:r>
      <w:r w:rsidRPr="00FD522E">
        <w:rPr>
          <w:rFonts w:ascii="Angsana New" w:hAnsi="Angsana New" w:cs="Angsana New"/>
          <w:i/>
          <w:iCs/>
          <w:sz w:val="28"/>
          <w:szCs w:val="28"/>
          <w:cs/>
        </w:rPr>
        <w:t>เรียลกัมพูชา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ตามลำดับ)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มูลค่ายุติธรรมของเงินลงทุนใน </w:t>
      </w:r>
      <w:r w:rsidRPr="00FD522E">
        <w:rPr>
          <w:rFonts w:asciiTheme="majorBidi" w:hAnsiTheme="majorBidi" w:cstheme="majorBidi"/>
          <w:sz w:val="28"/>
          <w:szCs w:val="28"/>
        </w:rPr>
        <w:t xml:space="preserve">TMS 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และ </w:t>
      </w:r>
      <w:r w:rsidRPr="00FD522E">
        <w:rPr>
          <w:rFonts w:asciiTheme="majorBidi" w:hAnsiTheme="majorBidi" w:cstheme="majorBidi"/>
          <w:sz w:val="28"/>
          <w:szCs w:val="28"/>
        </w:rPr>
        <w:t xml:space="preserve">PPSP </w:t>
      </w:r>
      <w:r w:rsidR="00184E44" w:rsidRPr="00FD522E">
        <w:rPr>
          <w:rFonts w:asciiTheme="majorBidi" w:hAnsiTheme="majorBidi" w:cstheme="majorBidi"/>
          <w:sz w:val="28"/>
          <w:szCs w:val="28"/>
          <w:cs/>
        </w:rPr>
        <w:t>เท่ากับ</w:t>
      </w:r>
      <w:r w:rsidR="00184E44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437ED5" w:rsidRPr="00FD522E">
        <w:rPr>
          <w:rFonts w:asciiTheme="majorBidi" w:hAnsiTheme="majorBidi" w:cstheme="majorBidi"/>
          <w:sz w:val="28"/>
          <w:szCs w:val="28"/>
        </w:rPr>
        <w:t>1,524,084</w:t>
      </w:r>
      <w:r w:rsidR="00184E44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184E44" w:rsidRPr="00FD522E">
        <w:rPr>
          <w:rFonts w:asciiTheme="majorBidi" w:hAnsiTheme="majorBidi" w:cstheme="majorBidi"/>
          <w:sz w:val="28"/>
          <w:szCs w:val="28"/>
          <w:cs/>
        </w:rPr>
        <w:t>ล้านดองเวียดนาม</w:t>
      </w:r>
      <w:r w:rsidR="00184E44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184E44" w:rsidRPr="00FD522E">
        <w:rPr>
          <w:rFonts w:asciiTheme="majorBidi" w:hAnsiTheme="majorBidi" w:cstheme="majorBidi"/>
          <w:sz w:val="28"/>
          <w:szCs w:val="28"/>
          <w:cs/>
        </w:rPr>
        <w:t>และ</w:t>
      </w:r>
      <w:r w:rsidR="00184E44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437ED5" w:rsidRPr="00FD522E">
        <w:rPr>
          <w:rFonts w:asciiTheme="majorBidi" w:hAnsiTheme="majorBidi" w:cstheme="majorBidi"/>
          <w:sz w:val="28"/>
          <w:szCs w:val="28"/>
        </w:rPr>
        <w:t>21,212</w:t>
      </w:r>
      <w:r w:rsidR="00184E44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184E44" w:rsidRPr="00FD522E">
        <w:rPr>
          <w:rFonts w:asciiTheme="majorBidi" w:hAnsiTheme="majorBidi" w:cstheme="majorBidi"/>
          <w:sz w:val="28"/>
          <w:szCs w:val="28"/>
          <w:cs/>
        </w:rPr>
        <w:t>ล้านเรียลกัมพูชา</w:t>
      </w:r>
      <w:r w:rsidR="00184E44" w:rsidRPr="00FD522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FD522E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 xml:space="preserve"> </w:t>
      </w:r>
      <w:r w:rsidRPr="00FD522E">
        <w:rPr>
          <w:rFonts w:ascii="Angsana New" w:hAnsi="Angsana New" w:cs="Angsana New"/>
          <w:i/>
          <w:iCs/>
          <w:sz w:val="28"/>
          <w:szCs w:val="28"/>
          <w:cs/>
        </w:rPr>
        <w:t xml:space="preserve">ธันวาคม </w:t>
      </w:r>
      <w:r w:rsidR="00970BDC" w:rsidRPr="00FD522E">
        <w:rPr>
          <w:rFonts w:ascii="Angsana New" w:hAnsi="Angsana New" w:cs="Angsana New"/>
          <w:i/>
          <w:iCs/>
          <w:sz w:val="28"/>
          <w:szCs w:val="28"/>
        </w:rPr>
        <w:t>2568</w:t>
      </w:r>
      <w:r w:rsidRPr="00FD522E">
        <w:rPr>
          <w:rFonts w:ascii="Angsana New" w:hAnsi="Angsana New" w:cs="Angsana New"/>
          <w:i/>
          <w:iCs/>
          <w:sz w:val="28"/>
          <w:szCs w:val="28"/>
          <w:cs/>
        </w:rPr>
        <w:t xml:space="preserve">: </w:t>
      </w:r>
      <w:r w:rsidR="000E0B4C" w:rsidRPr="00FD522E">
        <w:rPr>
          <w:rFonts w:asciiTheme="majorBidi" w:hAnsiTheme="majorBidi" w:cstheme="majorBidi"/>
          <w:i/>
          <w:iCs/>
          <w:sz w:val="28"/>
          <w:szCs w:val="28"/>
          <w:lang w:val="en-GB"/>
        </w:rPr>
        <w:t>1,635,839</w:t>
      </w:r>
      <w:r w:rsidR="000E0B4C" w:rsidRPr="00FD522E">
        <w:rPr>
          <w:rFonts w:asciiTheme="majorBidi" w:hAnsiTheme="majorBidi" w:cstheme="majorBidi"/>
          <w:i/>
          <w:iCs/>
          <w:sz w:val="28"/>
          <w:szCs w:val="28"/>
          <w:cs/>
          <w:lang w:val="en-GB"/>
        </w:rPr>
        <w:t xml:space="preserve"> ล้านดองเวียดนามและ</w:t>
      </w:r>
      <w:r w:rsidR="000E0B4C" w:rsidRPr="00FD522E">
        <w:rPr>
          <w:rFonts w:asciiTheme="majorBidi" w:hAnsiTheme="majorBidi" w:cstheme="majorBidi"/>
          <w:i/>
          <w:iCs/>
          <w:sz w:val="28"/>
          <w:cs/>
          <w:lang w:val="en-GB"/>
        </w:rPr>
        <w:t xml:space="preserve"> </w:t>
      </w:r>
      <w:r w:rsidR="000E0B4C" w:rsidRPr="00FD522E">
        <w:rPr>
          <w:rFonts w:asciiTheme="majorBidi" w:hAnsiTheme="majorBidi" w:cstheme="majorBidi"/>
          <w:i/>
          <w:iCs/>
          <w:sz w:val="28"/>
        </w:rPr>
        <w:t xml:space="preserve">21,737 </w:t>
      </w:r>
      <w:r w:rsidR="000E0B4C" w:rsidRPr="00FD522E">
        <w:rPr>
          <w:rFonts w:asciiTheme="majorBidi" w:hAnsiTheme="majorBidi" w:cstheme="majorBidi"/>
          <w:i/>
          <w:iCs/>
          <w:sz w:val="28"/>
          <w:szCs w:val="28"/>
          <w:cs/>
          <w:lang w:val="en-GB"/>
        </w:rPr>
        <w:t>ล้านเรียลกัมพูชา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ตามลำดับ)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เทียบเท่าเงินบาทจำนวน</w:t>
      </w:r>
      <w:r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B61723" w:rsidRPr="00FD522E">
        <w:rPr>
          <w:rFonts w:asciiTheme="majorBidi" w:hAnsiTheme="majorBidi" w:cstheme="majorBidi"/>
          <w:sz w:val="28"/>
          <w:szCs w:val="28"/>
        </w:rPr>
        <w:t>1,928.73</w:t>
      </w:r>
      <w:r w:rsidR="00184E44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184E44" w:rsidRPr="00FD522E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184E44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184E44" w:rsidRPr="00FD522E">
        <w:rPr>
          <w:rFonts w:asciiTheme="majorBidi" w:hAnsiTheme="majorBidi" w:cstheme="majorBidi"/>
          <w:sz w:val="28"/>
          <w:szCs w:val="28"/>
          <w:cs/>
        </w:rPr>
        <w:t>และ</w:t>
      </w:r>
      <w:r w:rsidR="00184E44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B61723" w:rsidRPr="00FD522E">
        <w:rPr>
          <w:rFonts w:asciiTheme="majorBidi" w:hAnsiTheme="majorBidi" w:cstheme="majorBidi"/>
          <w:sz w:val="28"/>
          <w:szCs w:val="28"/>
        </w:rPr>
        <w:t>175.29</w:t>
      </w:r>
      <w:r w:rsidR="00184E44" w:rsidRPr="00FD522E">
        <w:rPr>
          <w:rFonts w:asciiTheme="majorBidi" w:hAnsiTheme="majorBidi" w:cstheme="majorBidi"/>
          <w:sz w:val="28"/>
          <w:szCs w:val="28"/>
          <w:cs/>
          <w:lang w:val="en-GB"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D60D79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ตามลำดับ 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="00371E0E" w:rsidRPr="00FD522E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="00970BDC" w:rsidRPr="00FD522E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="000E0B4C" w:rsidRPr="00FD522E">
        <w:rPr>
          <w:rFonts w:asciiTheme="majorBidi" w:hAnsiTheme="majorBidi" w:cstheme="majorBidi"/>
          <w:i/>
          <w:iCs/>
          <w:sz w:val="28"/>
          <w:szCs w:val="28"/>
        </w:rPr>
        <w:t>1,965.46</w:t>
      </w:r>
      <w:r w:rsidR="000E0B4C" w:rsidRPr="00FD522E">
        <w:rPr>
          <w:rFonts w:asciiTheme="majorBidi" w:hAnsiTheme="majorBidi" w:cstheme="majorBidi"/>
          <w:i/>
          <w:iCs/>
          <w:sz w:val="28"/>
          <w:szCs w:val="28"/>
          <w:lang w:val="en-GB"/>
        </w:rPr>
        <w:t xml:space="preserve"> </w:t>
      </w:r>
      <w:r w:rsidR="000E0B4C" w:rsidRPr="00FD522E">
        <w:rPr>
          <w:rFonts w:asciiTheme="majorBidi" w:hAnsiTheme="majorBidi" w:cstheme="majorBidi"/>
          <w:i/>
          <w:iCs/>
          <w:sz w:val="28"/>
          <w:szCs w:val="28"/>
          <w:cs/>
          <w:lang w:val="en-GB"/>
        </w:rPr>
        <w:t>ล้านบาท</w:t>
      </w:r>
      <w:r w:rsidR="000E0B4C" w:rsidRPr="00FD522E">
        <w:rPr>
          <w:rFonts w:asciiTheme="majorBidi" w:hAnsiTheme="majorBidi" w:cstheme="majorBidi"/>
          <w:i/>
          <w:iCs/>
          <w:sz w:val="28"/>
          <w:szCs w:val="28"/>
          <w:lang w:val="en-GB"/>
        </w:rPr>
        <w:t xml:space="preserve"> </w:t>
      </w:r>
      <w:r w:rsidR="000E0B4C" w:rsidRPr="00FD522E">
        <w:rPr>
          <w:rFonts w:asciiTheme="majorBidi" w:hAnsiTheme="majorBidi" w:cstheme="majorBidi"/>
          <w:i/>
          <w:iCs/>
          <w:sz w:val="28"/>
          <w:szCs w:val="28"/>
          <w:cs/>
          <w:lang w:val="en-GB"/>
        </w:rPr>
        <w:t>และ</w:t>
      </w:r>
      <w:r w:rsidR="000E0B4C" w:rsidRPr="00FD522E">
        <w:rPr>
          <w:rFonts w:asciiTheme="majorBidi" w:hAnsiTheme="majorBidi" w:cstheme="majorBidi"/>
          <w:i/>
          <w:iCs/>
          <w:sz w:val="28"/>
          <w:szCs w:val="28"/>
          <w:lang w:val="en-GB"/>
        </w:rPr>
        <w:t xml:space="preserve"> 171.33</w:t>
      </w:r>
      <w:r w:rsidR="000E0B4C" w:rsidRPr="00FD522E">
        <w:rPr>
          <w:rFonts w:asciiTheme="majorBidi" w:hAnsiTheme="majorBidi" w:cstheme="majorBidi" w:hint="cs"/>
          <w:i/>
          <w:iCs/>
          <w:sz w:val="28"/>
          <w:szCs w:val="28"/>
          <w:cs/>
          <w:lang w:val="en-GB"/>
        </w:rPr>
        <w:t xml:space="preserve"> 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ล้านบาท</w:t>
      </w:r>
      <w:r w:rsidR="00AA155F"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ตามลำดับ)</w:t>
      </w:r>
    </w:p>
    <w:p w14:paraId="2765C1F8" w14:textId="528240BC" w:rsidR="00074777" w:rsidRPr="00FD522E" w:rsidRDefault="00074777" w:rsidP="006B612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43923CA2" w14:textId="6F22AC45" w:rsidR="009473AC" w:rsidRPr="00FD522E" w:rsidRDefault="00184E44" w:rsidP="00A82AF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นอกจากนี้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กลุ่มบริษัทได้ลงทุนใน</w:t>
      </w:r>
      <w:r w:rsidRPr="00FD522E">
        <w:rPr>
          <w:rFonts w:asciiTheme="majorBidi" w:hAnsiTheme="majorBidi" w:cs="Angsana New"/>
          <w:sz w:val="28"/>
          <w:szCs w:val="28"/>
        </w:rPr>
        <w:t xml:space="preserve"> ANI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และ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 xml:space="preserve">Swift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ซึ่งเป็นบริษัทจดทะเบียนในตลาดหลักทรัพย์แห่งประเทศไทยและมาเลเซีย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ณ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วันที่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>3</w:t>
      </w:r>
      <w:r w:rsidR="007C30FD" w:rsidRPr="00FD522E">
        <w:rPr>
          <w:rFonts w:asciiTheme="majorBidi" w:hAnsiTheme="majorBidi" w:cstheme="majorBidi"/>
          <w:sz w:val="28"/>
          <w:szCs w:val="28"/>
        </w:rPr>
        <w:t>0</w:t>
      </w:r>
      <w:r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7C30FD" w:rsidRPr="00FD522E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2569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 มีราคาปิดต่อหุ้นอยู่ที่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0034C2" w:rsidRPr="00FD522E">
        <w:rPr>
          <w:rFonts w:asciiTheme="majorBidi" w:hAnsiTheme="majorBidi" w:cs="Angsana New"/>
          <w:sz w:val="28"/>
          <w:szCs w:val="28"/>
        </w:rPr>
        <w:t>2.84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บาท และ </w:t>
      </w:r>
      <w:r w:rsidR="000034C2" w:rsidRPr="00FD522E">
        <w:rPr>
          <w:rFonts w:asciiTheme="majorBidi" w:hAnsiTheme="majorBidi" w:cs="Angsana New"/>
          <w:sz w:val="28"/>
          <w:szCs w:val="28"/>
        </w:rPr>
        <w:t>0.38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ริงกิตมาเลเซีย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ตามลำดับ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 xml:space="preserve">: 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2.96 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บาท และ 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>0.39</w:t>
      </w:r>
      <w:r w:rsidRPr="00FD522E">
        <w:rPr>
          <w:rFonts w:asciiTheme="majorBidi" w:hAnsiTheme="majorBidi" w:cs="Angsana New"/>
          <w:sz w:val="28"/>
        </w:rPr>
        <w:t xml:space="preserve"> </w:t>
      </w:r>
      <w:r w:rsidRPr="00FD522E">
        <w:rPr>
          <w:rFonts w:asciiTheme="majorBidi" w:hAnsiTheme="majorBidi" w:cs="Angsana New" w:hint="cs"/>
          <w:i/>
          <w:iCs/>
          <w:sz w:val="28"/>
          <w:szCs w:val="28"/>
          <w:cs/>
        </w:rPr>
        <w:t>ริงกิตมาเลเซีย</w:t>
      </w:r>
      <w:r w:rsidRPr="00FD522E">
        <w:rPr>
          <w:rFonts w:asciiTheme="majorBidi" w:hAnsiTheme="majorBidi" w:cs="Angsana New"/>
          <w:i/>
          <w:iCs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ตามลำดับ)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มูลค่ายุติธรรมของเงินลงทุนใน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 xml:space="preserve">ANI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และ </w:t>
      </w:r>
      <w:r w:rsidRPr="00FD522E">
        <w:rPr>
          <w:rFonts w:asciiTheme="majorBidi" w:hAnsiTheme="majorBidi" w:cstheme="majorBidi"/>
          <w:sz w:val="28"/>
          <w:szCs w:val="28"/>
        </w:rPr>
        <w:t xml:space="preserve">Swift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เท่ากับ </w:t>
      </w:r>
      <w:r w:rsidR="000034C2" w:rsidRPr="00FD522E">
        <w:rPr>
          <w:rFonts w:asciiTheme="majorBidi" w:hAnsiTheme="majorBidi" w:cs="Angsana New"/>
          <w:sz w:val="28"/>
          <w:szCs w:val="28"/>
        </w:rPr>
        <w:t>1,055.93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และ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0034C2" w:rsidRPr="00FD522E">
        <w:rPr>
          <w:rFonts w:asciiTheme="majorBidi" w:hAnsiTheme="majorBidi" w:cs="Angsana New"/>
          <w:sz w:val="28"/>
          <w:szCs w:val="28"/>
        </w:rPr>
        <w:t>70.30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ล้านริงกิตมาเลเซีย </w:t>
      </w:r>
      <w:bookmarkStart w:id="3" w:name="_Hlk197084962"/>
      <w:r w:rsidRPr="00FD522E">
        <w:rPr>
          <w:rFonts w:asciiTheme="majorBidi" w:hAnsiTheme="majorBidi" w:cs="Angsana New" w:hint="cs"/>
          <w:sz w:val="28"/>
          <w:szCs w:val="28"/>
          <w:cs/>
        </w:rPr>
        <w:t>(เทียบเท่าเงินบาทจำนวน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0034C2" w:rsidRPr="00FD522E">
        <w:rPr>
          <w:rFonts w:asciiTheme="majorBidi" w:hAnsiTheme="majorBidi" w:cs="Angsana New"/>
          <w:sz w:val="28"/>
          <w:szCs w:val="28"/>
        </w:rPr>
        <w:t>575.98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ล้านบาท)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bookmarkEnd w:id="3"/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(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>31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ธันวาคม 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: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 1,100.55 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ล้านบาท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และ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 71.23 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ล้านริงกิตมาเลเซีย (เทียบเท่าเงินบาทจำนวน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 554.80</w:t>
      </w: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 xml:space="preserve"> ล้านบาท))</w:t>
      </w:r>
      <w:r w:rsidR="009473AC" w:rsidRPr="00FD522E">
        <w:rPr>
          <w:rFonts w:asciiTheme="majorBidi" w:hAnsiTheme="majorBidi" w:cstheme="majorBidi"/>
          <w:i/>
          <w:iCs/>
          <w:sz w:val="28"/>
          <w:szCs w:val="28"/>
        </w:rPr>
        <w:br w:type="page"/>
      </w:r>
    </w:p>
    <w:p w14:paraId="4424C117" w14:textId="461D6B3E" w:rsidR="002B633F" w:rsidRPr="00FD522E" w:rsidRDefault="002B633F" w:rsidP="00184E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="Angsana New"/>
          <w:i/>
          <w:iCs/>
          <w:sz w:val="28"/>
          <w:szCs w:val="28"/>
        </w:rPr>
      </w:pPr>
      <w:r w:rsidRPr="00FD522E">
        <w:rPr>
          <w:rFonts w:asciiTheme="majorBidi" w:hAnsiTheme="majorBidi" w:cs="Angsana New" w:hint="cs"/>
          <w:i/>
          <w:iCs/>
          <w:sz w:val="28"/>
          <w:szCs w:val="28"/>
          <w:cs/>
        </w:rPr>
        <w:lastRenderedPageBreak/>
        <w:t>หุ้นปันผล</w:t>
      </w:r>
    </w:p>
    <w:p w14:paraId="5DCA92C4" w14:textId="77777777" w:rsidR="0065731A" w:rsidRPr="00FD522E" w:rsidRDefault="0065731A" w:rsidP="00184E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="Angsana New"/>
          <w:i/>
          <w:iCs/>
          <w:sz w:val="28"/>
          <w:szCs w:val="28"/>
        </w:rPr>
      </w:pPr>
    </w:p>
    <w:p w14:paraId="573535BB" w14:textId="2425F1D2" w:rsidR="002B633F" w:rsidRPr="00FD522E" w:rsidRDefault="002B633F" w:rsidP="002B63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ในระหว่างงวด</w:t>
      </w:r>
      <w:r w:rsidR="00F1754C" w:rsidRPr="00FD522E">
        <w:rPr>
          <w:rFonts w:asciiTheme="majorBidi" w:hAnsiTheme="majorBidi" w:cs="Angsana New" w:hint="cs"/>
          <w:sz w:val="28"/>
          <w:szCs w:val="28"/>
          <w:cs/>
        </w:rPr>
        <w:t>หก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เดือนสิ้นสุดวันที่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>3</w:t>
      </w:r>
      <w:r w:rsidR="007C30FD" w:rsidRPr="00FD522E">
        <w:rPr>
          <w:rFonts w:asciiTheme="majorBidi" w:hAnsiTheme="majorBidi" w:cstheme="majorBidi"/>
          <w:sz w:val="28"/>
          <w:szCs w:val="28"/>
        </w:rPr>
        <w:t>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7C30FD" w:rsidRPr="00FD522E">
        <w:rPr>
          <w:rFonts w:asciiTheme="majorBidi" w:hAnsiTheme="majorBidi" w:cs="Angsana New" w:hint="cs"/>
          <w:sz w:val="28"/>
          <w:szCs w:val="28"/>
          <w:cs/>
        </w:rPr>
        <w:t>มิถุนายน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>2569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กลุ่มบริษัทได้รับหุ้นปันผลจากเงินลงทุนใน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 xml:space="preserve">TMS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เป็นจำนวน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95A3F" w:rsidRPr="00FD522E">
        <w:rPr>
          <w:rFonts w:asciiTheme="majorBidi" w:hAnsiTheme="majorBidi" w:cs="Angsana New"/>
          <w:sz w:val="28"/>
          <w:szCs w:val="28"/>
          <w:cs/>
        </w:rPr>
        <w:br/>
      </w:r>
      <w:r w:rsidR="004E73EF" w:rsidRPr="00FD522E">
        <w:rPr>
          <w:rFonts w:asciiTheme="majorBidi" w:hAnsiTheme="majorBidi" w:cs="Angsana New"/>
          <w:sz w:val="28"/>
          <w:szCs w:val="28"/>
        </w:rPr>
        <w:t>0.80</w:t>
      </w:r>
      <w:r w:rsidR="00595A3F" w:rsidRPr="00FD522E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ล้านหุ้น</w:t>
      </w:r>
    </w:p>
    <w:p w14:paraId="32560858" w14:textId="648059E7" w:rsidR="004A5F49" w:rsidRPr="00FD522E" w:rsidRDefault="004A5F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</w:rPr>
      </w:pPr>
    </w:p>
    <w:p w14:paraId="3F5E1839" w14:textId="584A3813" w:rsidR="00094B1C" w:rsidRPr="00FD522E" w:rsidRDefault="00BA607D" w:rsidP="00BA607D">
      <w:pPr>
        <w:pStyle w:val="ListParagraph"/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>บริษัทร่วม</w:t>
      </w:r>
    </w:p>
    <w:p w14:paraId="6F73C42D" w14:textId="7C97A69D" w:rsidR="00BA607D" w:rsidRPr="00FD522E" w:rsidRDefault="00BA607D" w:rsidP="00BA607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</w:rPr>
      </w:pPr>
    </w:p>
    <w:p w14:paraId="057C80A1" w14:textId="5B66C475" w:rsidR="00184E44" w:rsidRPr="00FD522E" w:rsidRDefault="00184E44" w:rsidP="00184E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เมื่อวันที่</w:t>
      </w:r>
      <w:r w:rsidR="00D30953" w:rsidRPr="00FD522E">
        <w:rPr>
          <w:rFonts w:asciiTheme="majorBidi" w:hAnsiTheme="majorBidi" w:cs="Angsana New"/>
          <w:sz w:val="28"/>
          <w:szCs w:val="28"/>
        </w:rPr>
        <w:t xml:space="preserve"> 12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มีนาคม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9473AC" w:rsidRPr="00FD522E">
        <w:rPr>
          <w:rFonts w:asciiTheme="majorBidi" w:hAnsiTheme="majorBidi" w:cs="Angsana New"/>
          <w:sz w:val="28"/>
          <w:szCs w:val="28"/>
        </w:rPr>
        <w:t>2569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 xml:space="preserve">JWD Asia Holding Private Ltd. (“JWDAH”)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ได้จำหน่ายเงินลงทุนในบริษัท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 xml:space="preserve">TMS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ให้แก่บริษัท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 xml:space="preserve">Prosper Logistics Joint Stock Company (“PPL”)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ซึ่งเป็นบริษัทย่อยภายในกลุ่มบริษัท</w:t>
      </w:r>
      <w:r w:rsidR="00BD30C5" w:rsidRPr="00FD522E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อัตราหุ้นละ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9473AC" w:rsidRPr="00FD522E">
        <w:rPr>
          <w:rFonts w:asciiTheme="majorBidi" w:hAnsiTheme="majorBidi" w:cs="Angsana New"/>
          <w:sz w:val="28"/>
          <w:szCs w:val="28"/>
        </w:rPr>
        <w:t>38,150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เวียดนามดองต่อหุ้น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ของหุ้นจำนวน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9473AC" w:rsidRPr="00FD522E">
        <w:rPr>
          <w:rFonts w:asciiTheme="majorBidi" w:hAnsiTheme="majorBidi" w:cs="Angsana New"/>
          <w:sz w:val="28"/>
          <w:szCs w:val="28"/>
        </w:rPr>
        <w:t>2.29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ล้านหุ้น</w:t>
      </w:r>
      <w:r w:rsidR="00BD30C5" w:rsidRPr="00FD522E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BD30C5" w:rsidRPr="00FD522E">
        <w:rPr>
          <w:rFonts w:asciiTheme="majorBidi" w:hAnsiTheme="majorBidi" w:cs="Angsana New"/>
          <w:sz w:val="28"/>
          <w:szCs w:val="28"/>
        </w:rPr>
        <w:t>(</w:t>
      </w:r>
      <w:r w:rsidR="00BD30C5" w:rsidRPr="00FD522E">
        <w:rPr>
          <w:rFonts w:asciiTheme="majorBidi" w:hAnsiTheme="majorBidi" w:cs="Angsana New" w:hint="cs"/>
          <w:sz w:val="28"/>
          <w:szCs w:val="28"/>
          <w:cs/>
        </w:rPr>
        <w:t>คิดเป็นสัดส่วนร้อยละ</w:t>
      </w:r>
      <w:r w:rsidR="00253435" w:rsidRPr="00FD522E">
        <w:rPr>
          <w:rFonts w:asciiTheme="majorBidi" w:hAnsiTheme="majorBidi" w:cs="Angsana New"/>
          <w:sz w:val="28"/>
          <w:szCs w:val="28"/>
        </w:rPr>
        <w:t xml:space="preserve"> 1.33</w:t>
      </w:r>
      <w:r w:rsidR="00BD30C5" w:rsidRPr="00FD522E">
        <w:rPr>
          <w:rFonts w:asciiTheme="majorBidi" w:hAnsiTheme="majorBidi" w:cs="Angsana New"/>
          <w:sz w:val="28"/>
          <w:szCs w:val="28"/>
        </w:rPr>
        <w:t>)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9473AC" w:rsidRPr="00FD522E">
        <w:rPr>
          <w:rFonts w:asciiTheme="majorBidi" w:hAnsiTheme="majorBidi" w:cs="Angsana New"/>
          <w:sz w:val="28"/>
          <w:szCs w:val="28"/>
        </w:rPr>
        <w:t>87,401.65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ล้านเวียดนามดอง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>(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เทียบเท่าเงินบาทจำนวน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9473AC" w:rsidRPr="00FD522E">
        <w:rPr>
          <w:rFonts w:asciiTheme="majorBidi" w:hAnsiTheme="majorBidi" w:cs="Angsana New"/>
          <w:spacing w:val="-2"/>
          <w:sz w:val="28"/>
          <w:szCs w:val="28"/>
        </w:rPr>
        <w:t>10</w:t>
      </w:r>
      <w:r w:rsidR="00906800" w:rsidRPr="00FD522E">
        <w:rPr>
          <w:rFonts w:asciiTheme="majorBidi" w:hAnsiTheme="majorBidi" w:cs="Angsana New"/>
          <w:spacing w:val="-2"/>
          <w:sz w:val="28"/>
          <w:szCs w:val="28"/>
        </w:rPr>
        <w:t>7</w:t>
      </w:r>
      <w:r w:rsidR="009473AC" w:rsidRPr="00FD522E">
        <w:rPr>
          <w:rFonts w:asciiTheme="majorBidi" w:hAnsiTheme="majorBidi" w:cs="Angsana New"/>
          <w:spacing w:val="-2"/>
          <w:sz w:val="28"/>
          <w:szCs w:val="28"/>
        </w:rPr>
        <w:t>.</w:t>
      </w:r>
      <w:r w:rsidR="00906800" w:rsidRPr="00FD522E">
        <w:rPr>
          <w:rFonts w:asciiTheme="majorBidi" w:hAnsiTheme="majorBidi" w:cs="Angsana New"/>
          <w:spacing w:val="-2"/>
          <w:sz w:val="28"/>
          <w:szCs w:val="28"/>
        </w:rPr>
        <w:t>4</w:t>
      </w:r>
      <w:r w:rsidR="009473AC" w:rsidRPr="00FD522E">
        <w:rPr>
          <w:rFonts w:asciiTheme="majorBidi" w:hAnsiTheme="majorBidi" w:cs="Angsana New"/>
          <w:spacing w:val="-2"/>
          <w:sz w:val="28"/>
          <w:szCs w:val="28"/>
        </w:rPr>
        <w:t>1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ล้านบาท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)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ต่อมาเมื่อวันที่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9473AC" w:rsidRPr="00FD522E">
        <w:rPr>
          <w:rFonts w:asciiTheme="majorBidi" w:hAnsiTheme="majorBidi" w:cs="Angsana New"/>
          <w:spacing w:val="-2"/>
          <w:sz w:val="28"/>
          <w:szCs w:val="28"/>
        </w:rPr>
        <w:t>16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มีนาคม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9473AC" w:rsidRPr="00FD522E">
        <w:rPr>
          <w:rFonts w:asciiTheme="majorBidi" w:hAnsiTheme="majorBidi" w:cs="Angsana New"/>
          <w:spacing w:val="-2"/>
          <w:sz w:val="28"/>
          <w:szCs w:val="28"/>
        </w:rPr>
        <w:t>2569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บริษัท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pacing w:val="-2"/>
          <w:sz w:val="28"/>
          <w:szCs w:val="28"/>
        </w:rPr>
        <w:t xml:space="preserve">PPL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ได้ชำระค่า</w:t>
      </w:r>
      <w:r w:rsidR="00BD30C5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หุ้นดังกล่าวทั้งจำนวนแล้ว</w:t>
      </w:r>
    </w:p>
    <w:p w14:paraId="1B2D9435" w14:textId="77777777" w:rsidR="00BA0C6E" w:rsidRPr="00FD522E" w:rsidRDefault="00BA0C6E" w:rsidP="00184E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</w:p>
    <w:p w14:paraId="1582B1D9" w14:textId="3F1C0B25" w:rsidR="00171B93" w:rsidRPr="00FD522E" w:rsidRDefault="00BA0C6E" w:rsidP="00250ED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  <w:cs/>
        </w:rPr>
      </w:pP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เมื่อวันที่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 xml:space="preserve">25 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มิถุนายน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 xml:space="preserve">2569 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บริษัท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 xml:space="preserve">Swift Cold Chain </w:t>
      </w:r>
      <w:proofErr w:type="spellStart"/>
      <w:r w:rsidRPr="00FD522E">
        <w:rPr>
          <w:rFonts w:asciiTheme="majorBidi" w:hAnsiTheme="majorBidi" w:cs="Angsana New"/>
          <w:spacing w:val="-2"/>
          <w:sz w:val="28"/>
          <w:szCs w:val="28"/>
        </w:rPr>
        <w:t>Sdn</w:t>
      </w:r>
      <w:proofErr w:type="spellEnd"/>
      <w:r w:rsidRPr="00FD522E">
        <w:rPr>
          <w:rFonts w:asciiTheme="majorBidi" w:hAnsiTheme="majorBidi" w:cs="Angsana New"/>
          <w:spacing w:val="-2"/>
          <w:sz w:val="28"/>
          <w:szCs w:val="28"/>
        </w:rPr>
        <w:t xml:space="preserve">. Bhd. 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ได้จดทะเบียนเพิ่มทุนจำนวน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 xml:space="preserve">3 </w:t>
      </w:r>
      <w:r w:rsidR="007A7088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ล้าน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หุ้น มูลค่าที่ตราไว้ หุ้นละ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 xml:space="preserve">1 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ริงกิตมาเลเซีย รวมเป็นมูลค่า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>3</w:t>
      </w:r>
      <w:r w:rsidR="007A7088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 xml:space="preserve"> ล้านริ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งกิตมาเลเซีย หรือเทียบเท่าเงินบาทจำนวน </w:t>
      </w:r>
      <w:r w:rsidR="00DD29B1" w:rsidRPr="00FD522E">
        <w:rPr>
          <w:rFonts w:asciiTheme="majorBidi" w:hAnsiTheme="majorBidi" w:cs="Angsana New"/>
          <w:spacing w:val="-2"/>
          <w:sz w:val="28"/>
          <w:szCs w:val="28"/>
        </w:rPr>
        <w:t>24.02</w:t>
      </w:r>
      <w:r w:rsidR="00DD29B1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ล้านบาท โดยหุ้นเพิ่มทุนดังกล่าวได้รับการจัดสรรให้แก่บริษัท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 xml:space="preserve">Swift Haulage Berhad (“Swift”) 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จำนวน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>1</w:t>
      </w:r>
      <w:r w:rsidR="007A7088" w:rsidRPr="00FD522E">
        <w:rPr>
          <w:rFonts w:asciiTheme="majorBidi" w:hAnsiTheme="majorBidi" w:cs="Angsana New"/>
          <w:spacing w:val="-2"/>
          <w:sz w:val="28"/>
          <w:szCs w:val="28"/>
        </w:rPr>
        <w:t>.53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 xml:space="preserve"> </w:t>
      </w:r>
      <w:r w:rsidR="007A7088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ล้าน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หุ้น และบริษัท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 xml:space="preserve">JWDAH 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จำนวน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>1</w:t>
      </w:r>
      <w:r w:rsidR="007A7088" w:rsidRPr="00FD522E">
        <w:rPr>
          <w:rFonts w:asciiTheme="majorBidi" w:hAnsiTheme="majorBidi" w:cs="Angsana New"/>
          <w:spacing w:val="-2"/>
          <w:sz w:val="28"/>
          <w:szCs w:val="28"/>
        </w:rPr>
        <w:t>.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>47</w:t>
      </w:r>
      <w:r w:rsidR="007A7088" w:rsidRPr="00FD522E">
        <w:rPr>
          <w:rFonts w:asciiTheme="majorBidi" w:hAnsiTheme="majorBidi" w:cs="Angsana New"/>
          <w:spacing w:val="-2"/>
          <w:sz w:val="28"/>
          <w:szCs w:val="28"/>
        </w:rPr>
        <w:t xml:space="preserve"> </w:t>
      </w:r>
      <w:r w:rsidR="007A7088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ล้าน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>หุ้น</w:t>
      </w:r>
      <w:r w:rsidR="00900BAF" w:rsidRPr="00FD522E">
        <w:rPr>
          <w:rFonts w:asciiTheme="majorBidi" w:hAnsiTheme="majorBidi" w:cs="Angsana New"/>
          <w:spacing w:val="-2"/>
          <w:sz w:val="28"/>
          <w:szCs w:val="28"/>
        </w:rPr>
        <w:t xml:space="preserve"> </w:t>
      </w:r>
      <w:r w:rsidR="00900BAF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 xml:space="preserve">ทั้งนี้ </w:t>
      </w:r>
      <w:r w:rsidR="00900BAF" w:rsidRPr="00FD522E">
        <w:rPr>
          <w:rFonts w:asciiTheme="majorBidi" w:hAnsiTheme="majorBidi" w:cs="Angsana New"/>
          <w:spacing w:val="-2"/>
          <w:sz w:val="28"/>
          <w:szCs w:val="28"/>
        </w:rPr>
        <w:t xml:space="preserve">JWDAH </w:t>
      </w:r>
      <w:r w:rsidR="00900BAF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 xml:space="preserve">ได้ชำระค่าหุ้นดังกล่าวเป็นจำนวน </w:t>
      </w:r>
      <w:r w:rsidR="00900BAF" w:rsidRPr="00FD522E">
        <w:rPr>
          <w:rFonts w:asciiTheme="majorBidi" w:hAnsiTheme="majorBidi" w:cs="Angsana New"/>
          <w:spacing w:val="-2"/>
          <w:sz w:val="28"/>
          <w:szCs w:val="28"/>
        </w:rPr>
        <w:t xml:space="preserve">0.36 </w:t>
      </w:r>
      <w:r w:rsidR="00900BAF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 xml:space="preserve">ล้านริงกิตมาเลเซีย หรือเทียบเท่า </w:t>
      </w:r>
      <w:r w:rsidR="00900BAF" w:rsidRPr="00FD522E">
        <w:rPr>
          <w:rFonts w:asciiTheme="majorBidi" w:hAnsiTheme="majorBidi" w:cs="Angsana New"/>
          <w:spacing w:val="-2"/>
          <w:sz w:val="28"/>
          <w:szCs w:val="28"/>
        </w:rPr>
        <w:t xml:space="preserve">12.45 </w:t>
      </w:r>
      <w:r w:rsidR="00900BAF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ล้านบาท</w:t>
      </w:r>
    </w:p>
    <w:p w14:paraId="5DA74107" w14:textId="77777777" w:rsidR="00BA0C6E" w:rsidRPr="00FD522E" w:rsidRDefault="00BA0C6E" w:rsidP="00184E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</w:p>
    <w:p w14:paraId="1578A1B9" w14:textId="78718CC5" w:rsidR="00171B93" w:rsidRPr="00FD522E" w:rsidRDefault="00171B93" w:rsidP="00171B9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i/>
          <w:iCs/>
          <w:sz w:val="28"/>
          <w:szCs w:val="28"/>
        </w:rPr>
      </w:pPr>
      <w:r w:rsidRPr="00FD522E">
        <w:rPr>
          <w:rFonts w:asciiTheme="majorBidi" w:hAnsiTheme="majorBidi" w:cs="Angsana New"/>
          <w:i/>
          <w:iCs/>
          <w:sz w:val="28"/>
          <w:szCs w:val="28"/>
          <w:cs/>
        </w:rPr>
        <w:t>การร่วมค้า</w:t>
      </w:r>
    </w:p>
    <w:p w14:paraId="1F347E7A" w14:textId="17D3C791" w:rsidR="00171B93" w:rsidRPr="00FD522E" w:rsidRDefault="00171B93" w:rsidP="00595A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i/>
          <w:iCs/>
          <w:sz w:val="28"/>
          <w:szCs w:val="28"/>
        </w:rPr>
      </w:pPr>
    </w:p>
    <w:p w14:paraId="2B4B5A91" w14:textId="4408F430" w:rsidR="00BA0C6E" w:rsidRPr="00FD522E" w:rsidRDefault="00BA0C6E" w:rsidP="00595A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เมื่อวันที่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>3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เมษายน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>2569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7E4859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บริษัท</w:t>
      </w:r>
      <w:r w:rsidR="00BB0CE4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ไ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ด้เข้าร่วมลงทุนในบริษัท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โมบิลิตี้ย์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อินไซท์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จำกัด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กับบุคคลภายนอก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โดยบริษัทถือหุ้นจำนวน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>14,999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หุ้น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คิดเป็นสัดส่วนการถือหุ้นร้อยละ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>33.33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มูลค่าที่ตราไว้หุ้นละ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pacing w:val="-2"/>
          <w:sz w:val="28"/>
          <w:szCs w:val="28"/>
        </w:rPr>
        <w:t>100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บาท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0C61D7"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เป็นจำนวนเงิน </w:t>
      </w:r>
      <w:r w:rsidR="000C61D7" w:rsidRPr="00FD522E">
        <w:rPr>
          <w:rFonts w:asciiTheme="majorBidi" w:hAnsiTheme="majorBidi" w:cs="Angsana New"/>
          <w:spacing w:val="-2"/>
          <w:sz w:val="28"/>
          <w:szCs w:val="28"/>
        </w:rPr>
        <w:t xml:space="preserve">1.5 </w:t>
      </w:r>
      <w:r w:rsidR="000C61D7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ล้านบาท</w:t>
      </w:r>
      <w:r w:rsidR="00320C5D" w:rsidRPr="00FD522E">
        <w:rPr>
          <w:rFonts w:asciiTheme="majorBidi" w:hAnsiTheme="majorBidi" w:cs="Angsana New"/>
          <w:spacing w:val="-2"/>
          <w:sz w:val="28"/>
          <w:szCs w:val="28"/>
        </w:rPr>
        <w:t xml:space="preserve"> </w:t>
      </w:r>
      <w:r w:rsidR="00320C5D" w:rsidRPr="00FD522E">
        <w:rPr>
          <w:rFonts w:asciiTheme="majorBidi" w:hAnsiTheme="majorBidi" w:cs="Angsana New"/>
          <w:spacing w:val="-2"/>
          <w:sz w:val="28"/>
          <w:szCs w:val="28"/>
          <w:cs/>
        </w:rPr>
        <w:br/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บริษัท</w:t>
      </w:r>
      <w:r w:rsidR="000C61D7" w:rsidRPr="00FD522E">
        <w:rPr>
          <w:rFonts w:asciiTheme="majorBidi" w:hAnsiTheme="majorBidi" w:cs="Angsana New"/>
          <w:spacing w:val="-2"/>
          <w:sz w:val="28"/>
          <w:szCs w:val="28"/>
          <w:cs/>
        </w:rPr>
        <w:t>ได้ชำระค่าหุ้นดังกล่าวทั้งจำนวนแล้ว</w:t>
      </w:r>
    </w:p>
    <w:p w14:paraId="04DE3164" w14:textId="77777777" w:rsidR="00BA0C6E" w:rsidRPr="00FD522E" w:rsidRDefault="00BA0C6E" w:rsidP="00595A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</w:p>
    <w:p w14:paraId="2A80EB78" w14:textId="03661245" w:rsidR="00595A3F" w:rsidRPr="00FD522E" w:rsidRDefault="007E4859" w:rsidP="00C34E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บ</w:t>
      </w:r>
      <w:r w:rsidR="00BA0C6E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ริษัท</w:t>
      </w:r>
      <w:r w:rsidR="00BA0C6E"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BA0C6E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ลิฟลัฟ</w:t>
      </w:r>
      <w:r w:rsidR="00BA0C6E"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BA0C6E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จำกัด</w:t>
      </w:r>
      <w:r w:rsidR="00BA0C6E"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BA0C6E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ได้ดำเนินการชำระบัญชีเสร็จสิ้นแล้ว</w:t>
      </w:r>
      <w:r w:rsidR="0085285F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 xml:space="preserve">ในเดือนพฤษภาคม </w:t>
      </w:r>
      <w:r w:rsidR="0085285F" w:rsidRPr="00FD522E">
        <w:rPr>
          <w:rFonts w:asciiTheme="majorBidi" w:hAnsiTheme="majorBidi" w:cs="Angsana New"/>
          <w:spacing w:val="-2"/>
          <w:sz w:val="28"/>
          <w:szCs w:val="28"/>
        </w:rPr>
        <w:t>2569</w:t>
      </w:r>
      <w:r w:rsidR="00BA0C6E"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85285F"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ส่งผลให้บริษัทดังกล่าวสิ้นสภาพการเป็นการร่วมค้าของกลุ่มบริษัท</w:t>
      </w:r>
    </w:p>
    <w:p w14:paraId="5150B6D7" w14:textId="77777777" w:rsidR="00C34ECE" w:rsidRPr="00FD522E" w:rsidRDefault="00C34ECE" w:rsidP="00C34EC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0C3FDE59" w14:textId="7C177218" w:rsidR="00B93D24" w:rsidRPr="00FD522E" w:rsidRDefault="00B93D24" w:rsidP="00B93D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หลักทรัพย์ค้ำประกัน</w:t>
      </w:r>
    </w:p>
    <w:p w14:paraId="0941B309" w14:textId="77777777" w:rsidR="00B93D24" w:rsidRPr="00FD522E" w:rsidRDefault="00B93D24" w:rsidP="00B93D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208343BA" w14:textId="77777777" w:rsidR="00C34ECE" w:rsidRPr="00FD522E" w:rsidRDefault="00B93D24" w:rsidP="003A6D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30"/>
          <w:szCs w:val="30"/>
        </w:rPr>
        <w:sectPr w:rsidR="00C34ECE" w:rsidRPr="00FD522E" w:rsidSect="005C2705">
          <w:headerReference w:type="default" r:id="rId17"/>
          <w:footerReference w:type="default" r:id="rId18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  <w:r w:rsidRPr="00FD522E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A12C91" w:rsidRPr="00FD522E">
        <w:rPr>
          <w:rFonts w:asciiTheme="majorBidi" w:hAnsiTheme="majorBidi" w:cstheme="majorBidi"/>
          <w:sz w:val="28"/>
          <w:szCs w:val="28"/>
        </w:rPr>
        <w:t xml:space="preserve">30 </w:t>
      </w:r>
      <w:r w:rsidR="00A12C91" w:rsidRPr="00FD522E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>256</w:t>
      </w:r>
      <w:r w:rsidR="009A61BD" w:rsidRPr="00FD522E">
        <w:rPr>
          <w:rFonts w:asciiTheme="majorBidi" w:hAnsiTheme="majorBidi" w:cstheme="majorBidi"/>
          <w:sz w:val="28"/>
          <w:szCs w:val="28"/>
        </w:rPr>
        <w:t>9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เงินลงทุนในบริษัท</w:t>
      </w:r>
      <w:r w:rsidRPr="00FD522E">
        <w:rPr>
          <w:rFonts w:asciiTheme="majorBidi" w:hAnsiTheme="majorBidi" w:cstheme="majorBidi"/>
          <w:sz w:val="28"/>
          <w:szCs w:val="28"/>
        </w:rPr>
        <w:t xml:space="preserve"> TMS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ราคาทุนจำนวน</w:t>
      </w:r>
      <w:r w:rsidRPr="00FD522E">
        <w:rPr>
          <w:rFonts w:asciiTheme="majorBidi" w:hAnsiTheme="majorBidi" w:cstheme="majorBidi"/>
          <w:sz w:val="28"/>
          <w:szCs w:val="28"/>
        </w:rPr>
        <w:t xml:space="preserve"> 163.80 </w:t>
      </w:r>
      <w:r w:rsidRPr="00FD522E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  <w:cs/>
        </w:rPr>
        <w:t>ใช้เป็นหลักประกันวงเงินกู้ยืม</w:t>
      </w:r>
      <w:r w:rsidRPr="00FD522E">
        <w:rPr>
          <w:rFonts w:asciiTheme="majorBidi" w:hAnsiTheme="majorBidi" w:cstheme="majorBidi"/>
          <w:sz w:val="28"/>
          <w:szCs w:val="28"/>
          <w:cs/>
        </w:rPr>
        <w:br/>
        <w:t xml:space="preserve">ระยะยาวกับสถาบันการเงิน (ดูหมายเหตุข้อ </w:t>
      </w:r>
      <w:r w:rsidR="000166FA" w:rsidRPr="00FD522E">
        <w:rPr>
          <w:rFonts w:asciiTheme="majorBidi" w:hAnsiTheme="majorBidi" w:cstheme="majorBidi"/>
          <w:sz w:val="28"/>
          <w:szCs w:val="28"/>
        </w:rPr>
        <w:t>7</w:t>
      </w:r>
      <w:r w:rsidRPr="00FD522E">
        <w:rPr>
          <w:rFonts w:asciiTheme="majorBidi" w:hAnsiTheme="majorBidi" w:cstheme="majorBidi"/>
          <w:sz w:val="28"/>
          <w:szCs w:val="28"/>
          <w:cs/>
        </w:rPr>
        <w:t>)</w:t>
      </w:r>
      <w:r w:rsidR="000925F8" w:rsidRPr="00FD522E">
        <w:rPr>
          <w:rFonts w:asciiTheme="majorBidi" w:hAnsiTheme="majorBidi" w:cstheme="majorBidi"/>
          <w:sz w:val="30"/>
          <w:szCs w:val="30"/>
        </w:rPr>
        <w:tab/>
      </w:r>
    </w:p>
    <w:p w14:paraId="2F087B68" w14:textId="30DBBD90" w:rsidR="000925F8" w:rsidRPr="00FD522E" w:rsidRDefault="000925F8" w:rsidP="00C012EF">
      <w:pPr>
        <w:pStyle w:val="Heading1"/>
        <w:keepLines/>
        <w:numPr>
          <w:ilvl w:val="0"/>
          <w:numId w:val="38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เงินลงทุนในบริษัท</w:t>
      </w:r>
      <w:r w:rsidR="00C516E7"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ย่อย</w:t>
      </w:r>
    </w:p>
    <w:p w14:paraId="069C2DBE" w14:textId="185567C3" w:rsidR="00F54DE1" w:rsidRPr="00FD522E" w:rsidRDefault="00F54DE1" w:rsidP="00BE5B2C">
      <w:pPr>
        <w:ind w:left="540"/>
        <w:rPr>
          <w:rFonts w:asciiTheme="majorBidi" w:hAnsiTheme="majorBidi" w:cstheme="majorBidi"/>
          <w:sz w:val="24"/>
          <w:szCs w:val="24"/>
        </w:rPr>
      </w:pPr>
    </w:p>
    <w:tbl>
      <w:tblPr>
        <w:tblW w:w="918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6390"/>
        <w:gridCol w:w="1028"/>
        <w:gridCol w:w="1762"/>
      </w:tblGrid>
      <w:tr w:rsidR="0059461B" w:rsidRPr="00FD522E" w14:paraId="1AB39768" w14:textId="77777777">
        <w:trPr>
          <w:tblHeader/>
        </w:trPr>
        <w:tc>
          <w:tcPr>
            <w:tcW w:w="6390" w:type="dxa"/>
            <w:vAlign w:val="bottom"/>
          </w:tcPr>
          <w:p w14:paraId="77A6A754" w14:textId="77777777" w:rsidR="0059461B" w:rsidRPr="00FD522E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รายการเคลื่อนไหวที่มีสาระสำคัญ</w:t>
            </w:r>
          </w:p>
          <w:p w14:paraId="4F6E446A" w14:textId="68D63F8B" w:rsidR="0059461B" w:rsidRPr="00FD522E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108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 สำหรับงวด</w:t>
            </w:r>
            <w:r w:rsidR="00382BC9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หก</w:t>
            </w:r>
            <w:r w:rsidR="00970BDC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เดือน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สิ้นสุดวันที่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382BC9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30 </w:t>
            </w:r>
            <w:r w:rsidR="00382BC9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 xml:space="preserve">มิถุนายน </w:t>
            </w:r>
            <w:r w:rsidR="00382BC9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2569</w:t>
            </w:r>
          </w:p>
        </w:tc>
        <w:tc>
          <w:tcPr>
            <w:tcW w:w="1028" w:type="dxa"/>
            <w:vAlign w:val="bottom"/>
          </w:tcPr>
          <w:p w14:paraId="54437CEF" w14:textId="77777777" w:rsidR="0059461B" w:rsidRPr="00FD522E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762" w:type="dxa"/>
            <w:vAlign w:val="center"/>
          </w:tcPr>
          <w:p w14:paraId="3C1CC247" w14:textId="77777777" w:rsidR="0059461B" w:rsidRPr="00FD522E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</w:t>
            </w:r>
          </w:p>
          <w:p w14:paraId="3655F563" w14:textId="77777777" w:rsidR="0059461B" w:rsidRPr="00FD522E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38" w:right="-78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เฉพาะกิจการ</w:t>
            </w:r>
          </w:p>
        </w:tc>
      </w:tr>
      <w:tr w:rsidR="0059461B" w:rsidRPr="00FD522E" w14:paraId="42F31688" w14:textId="77777777">
        <w:trPr>
          <w:tblHeader/>
        </w:trPr>
        <w:tc>
          <w:tcPr>
            <w:tcW w:w="6390" w:type="dxa"/>
            <w:vAlign w:val="bottom"/>
          </w:tcPr>
          <w:p w14:paraId="76C42C59" w14:textId="77777777" w:rsidR="0059461B" w:rsidRPr="00FD522E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1028" w:type="dxa"/>
          </w:tcPr>
          <w:p w14:paraId="5EE63BAE" w14:textId="77777777" w:rsidR="0059461B" w:rsidRPr="00FD522E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762" w:type="dxa"/>
          </w:tcPr>
          <w:p w14:paraId="418C6B09" w14:textId="77777777" w:rsidR="0059461B" w:rsidRPr="00FD522E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59461B" w:rsidRPr="00FD522E" w14:paraId="0DA11556" w14:textId="77777777">
        <w:tc>
          <w:tcPr>
            <w:tcW w:w="6390" w:type="dxa"/>
            <w:vAlign w:val="bottom"/>
          </w:tcPr>
          <w:p w14:paraId="02B42638" w14:textId="77777777" w:rsidR="0059461B" w:rsidRPr="00FD522E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บริษัทย่อย</w:t>
            </w:r>
          </w:p>
        </w:tc>
        <w:tc>
          <w:tcPr>
            <w:tcW w:w="1028" w:type="dxa"/>
          </w:tcPr>
          <w:p w14:paraId="542AD868" w14:textId="77777777" w:rsidR="0059461B" w:rsidRPr="00FD522E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0ABCF21E" w14:textId="77777777" w:rsidR="0059461B" w:rsidRPr="00FD522E" w:rsidRDefault="0059461B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59461B" w:rsidRPr="00FD522E" w14:paraId="603AE442" w14:textId="77777777">
        <w:tc>
          <w:tcPr>
            <w:tcW w:w="6390" w:type="dxa"/>
            <w:vAlign w:val="bottom"/>
          </w:tcPr>
          <w:p w14:paraId="77BC2CB3" w14:textId="28E3FE50" w:rsidR="0059461B" w:rsidRPr="00FD522E" w:rsidRDefault="0059461B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  <w:r w:rsidR="00970BDC" w:rsidRPr="00FD522E">
              <w:rPr>
                <w:rFonts w:asciiTheme="majorBidi" w:hAnsiTheme="majorBidi" w:cstheme="majorBidi"/>
                <w:sz w:val="28"/>
                <w:szCs w:val="28"/>
              </w:rPr>
              <w:t>2569</w:t>
            </w:r>
          </w:p>
        </w:tc>
        <w:tc>
          <w:tcPr>
            <w:tcW w:w="1028" w:type="dxa"/>
          </w:tcPr>
          <w:p w14:paraId="090BD288" w14:textId="77777777" w:rsidR="0059461B" w:rsidRPr="00FD522E" w:rsidRDefault="0059461B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2598567E" w14:textId="17528055" w:rsidR="0059461B" w:rsidRPr="00FD522E" w:rsidRDefault="00151266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</w:rPr>
              <w:t>10,464,601</w:t>
            </w:r>
          </w:p>
        </w:tc>
      </w:tr>
      <w:tr w:rsidR="00321CA6" w:rsidRPr="00FD522E" w14:paraId="3956D3EE" w14:textId="77777777">
        <w:tc>
          <w:tcPr>
            <w:tcW w:w="6390" w:type="dxa"/>
            <w:vAlign w:val="bottom"/>
          </w:tcPr>
          <w:p w14:paraId="7229CB87" w14:textId="743BD50A" w:rsidR="00321CA6" w:rsidRPr="00FD522E" w:rsidRDefault="00321CA6" w:rsidP="00321C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เพิ่มขึ้นจากการเพิ่มทุนของบริษัทย่อย</w:t>
            </w:r>
          </w:p>
        </w:tc>
        <w:tc>
          <w:tcPr>
            <w:tcW w:w="1028" w:type="dxa"/>
          </w:tcPr>
          <w:p w14:paraId="4871FC7E" w14:textId="77777777" w:rsidR="00321CA6" w:rsidRPr="00FD522E" w:rsidRDefault="00321CA6" w:rsidP="00321CA6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57F050C1" w14:textId="76E845DA" w:rsidR="00321CA6" w:rsidRPr="00FD522E" w:rsidRDefault="00F16BAB" w:rsidP="00321CA6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245,200</w:t>
            </w:r>
          </w:p>
        </w:tc>
      </w:tr>
      <w:tr w:rsidR="00F16BAB" w:rsidRPr="00FD522E" w14:paraId="177EC7BE" w14:textId="77777777">
        <w:tc>
          <w:tcPr>
            <w:tcW w:w="6390" w:type="dxa"/>
            <w:vAlign w:val="bottom"/>
          </w:tcPr>
          <w:p w14:paraId="555DA0DE" w14:textId="01E443D4" w:rsidR="00F16BAB" w:rsidRPr="00FD522E" w:rsidRDefault="00F16BAB" w:rsidP="00321C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ซื้อเงินลงทุนใน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JBT</w:t>
            </w:r>
          </w:p>
        </w:tc>
        <w:tc>
          <w:tcPr>
            <w:tcW w:w="1028" w:type="dxa"/>
          </w:tcPr>
          <w:p w14:paraId="03F14589" w14:textId="77777777" w:rsidR="00F16BAB" w:rsidRPr="00FD522E" w:rsidRDefault="00F16BAB" w:rsidP="00321CA6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62" w:type="dxa"/>
          </w:tcPr>
          <w:p w14:paraId="5A0546ED" w14:textId="0EF3F4CC" w:rsidR="00F16BAB" w:rsidRPr="00FD522E" w:rsidRDefault="00F16BAB" w:rsidP="00321CA6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150,000</w:t>
            </w:r>
          </w:p>
        </w:tc>
      </w:tr>
      <w:tr w:rsidR="00321CA6" w:rsidRPr="00FD522E" w14:paraId="67883B26" w14:textId="77777777">
        <w:tc>
          <w:tcPr>
            <w:tcW w:w="6390" w:type="dxa"/>
            <w:vAlign w:val="bottom"/>
          </w:tcPr>
          <w:p w14:paraId="2F24BAE4" w14:textId="1D5B2D4B" w:rsidR="00321CA6" w:rsidRPr="00FD522E" w:rsidRDefault="00321CA6" w:rsidP="00321CA6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มิถุนายน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2569</w:t>
            </w:r>
          </w:p>
        </w:tc>
        <w:tc>
          <w:tcPr>
            <w:tcW w:w="1028" w:type="dxa"/>
          </w:tcPr>
          <w:p w14:paraId="2F227673" w14:textId="77777777" w:rsidR="00321CA6" w:rsidRPr="00FD522E" w:rsidRDefault="00321CA6" w:rsidP="00321CA6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</w:p>
        </w:tc>
        <w:tc>
          <w:tcPr>
            <w:tcW w:w="1762" w:type="dxa"/>
            <w:tcBorders>
              <w:top w:val="single" w:sz="4" w:space="0" w:color="auto"/>
              <w:bottom w:val="double" w:sz="4" w:space="0" w:color="auto"/>
            </w:tcBorders>
          </w:tcPr>
          <w:p w14:paraId="5826E767" w14:textId="7BF11B59" w:rsidR="00321CA6" w:rsidRPr="00FD522E" w:rsidRDefault="00321CA6" w:rsidP="00321CA6">
            <w:pPr>
              <w:pStyle w:val="acctfourfigures"/>
              <w:tabs>
                <w:tab w:val="clear" w:pos="765"/>
              </w:tabs>
              <w:spacing w:line="240" w:lineRule="auto"/>
              <w:ind w:right="110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10,859,801</w:t>
            </w:r>
          </w:p>
        </w:tc>
      </w:tr>
    </w:tbl>
    <w:p w14:paraId="0BF85141" w14:textId="2ED63209" w:rsidR="00F773F2" w:rsidRPr="00FD522E" w:rsidRDefault="00F773F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5EB8D2BF" w14:textId="73CC7CEA" w:rsidR="008D1F01" w:rsidRPr="00FD522E" w:rsidRDefault="00424E50" w:rsidP="00EB74C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 w:hint="cs"/>
          <w:sz w:val="28"/>
          <w:szCs w:val="28"/>
          <w:cs/>
        </w:rPr>
        <w:t>ในระหว่าง</w:t>
      </w:r>
      <w:r w:rsidR="0069192D" w:rsidRPr="00FD522E">
        <w:rPr>
          <w:rFonts w:asciiTheme="majorBidi" w:hAnsiTheme="majorBidi" w:cstheme="majorBidi" w:hint="cs"/>
          <w:sz w:val="28"/>
          <w:szCs w:val="28"/>
          <w:cs/>
        </w:rPr>
        <w:t>งวด</w:t>
      </w:r>
      <w:r w:rsidR="007C30FD" w:rsidRPr="00FD522E">
        <w:rPr>
          <w:rFonts w:asciiTheme="majorBidi" w:hAnsiTheme="majorBidi" w:cstheme="majorBidi" w:hint="cs"/>
          <w:sz w:val="28"/>
          <w:szCs w:val="28"/>
          <w:cs/>
        </w:rPr>
        <w:t>หก</w:t>
      </w:r>
      <w:r w:rsidR="00970BDC" w:rsidRPr="00FD522E">
        <w:rPr>
          <w:rFonts w:asciiTheme="majorBidi" w:hAnsiTheme="majorBidi" w:cstheme="majorBidi" w:hint="cs"/>
          <w:sz w:val="28"/>
          <w:szCs w:val="28"/>
          <w:cs/>
        </w:rPr>
        <w:t>เดือน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 xml:space="preserve">สิ้นสุดวันที่ </w:t>
      </w:r>
      <w:r w:rsidR="00970BDC" w:rsidRPr="00FD522E">
        <w:rPr>
          <w:rFonts w:asciiTheme="majorBidi" w:hAnsiTheme="majorBidi" w:cstheme="majorBidi"/>
          <w:sz w:val="28"/>
          <w:szCs w:val="28"/>
        </w:rPr>
        <w:t>3</w:t>
      </w:r>
      <w:r w:rsidR="007C30FD" w:rsidRPr="00FD522E">
        <w:rPr>
          <w:rFonts w:asciiTheme="majorBidi" w:hAnsiTheme="majorBidi" w:cstheme="majorBidi"/>
          <w:sz w:val="28"/>
          <w:szCs w:val="28"/>
        </w:rPr>
        <w:t>0</w:t>
      </w:r>
      <w:r w:rsidR="00970BDC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7C30FD" w:rsidRPr="00FD522E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970BDC" w:rsidRPr="00FD522E">
        <w:rPr>
          <w:rFonts w:asciiTheme="majorBidi" w:hAnsiTheme="majorBidi" w:cstheme="majorBidi"/>
          <w:sz w:val="28"/>
          <w:szCs w:val="28"/>
        </w:rPr>
        <w:t>2569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 xml:space="preserve"> บริษัทได้ลงทุนเพิ่มในบริษัทย่อยดังนี้</w:t>
      </w:r>
    </w:p>
    <w:p w14:paraId="66281903" w14:textId="6C24A686" w:rsidR="00D30953" w:rsidRPr="00FD522E" w:rsidRDefault="00D309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i/>
          <w:iCs/>
          <w:sz w:val="28"/>
          <w:szCs w:val="28"/>
        </w:rPr>
      </w:pPr>
    </w:p>
    <w:p w14:paraId="38129D95" w14:textId="31943840" w:rsidR="00D30953" w:rsidRPr="00FD522E" w:rsidRDefault="005E22E7" w:rsidP="00D30953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FD522E">
        <w:rPr>
          <w:rFonts w:asciiTheme="majorBidi" w:hAnsiTheme="majorBidi" w:hint="cs"/>
          <w:sz w:val="28"/>
          <w:szCs w:val="28"/>
          <w:cs/>
        </w:rPr>
        <w:t xml:space="preserve">บริษัท </w:t>
      </w:r>
      <w:r w:rsidRPr="00FD522E">
        <w:rPr>
          <w:rFonts w:asciiTheme="majorBidi" w:hAnsiTheme="majorBidi"/>
          <w:sz w:val="28"/>
          <w:szCs w:val="28"/>
        </w:rPr>
        <w:t>SCGJWD Logistics (Laos)</w:t>
      </w:r>
      <w:r w:rsidR="00BD30C5" w:rsidRPr="00FD522E">
        <w:rPr>
          <w:rFonts w:asciiTheme="majorBidi" w:hAnsiTheme="majorBidi"/>
          <w:sz w:val="28"/>
          <w:szCs w:val="28"/>
        </w:rPr>
        <w:t xml:space="preserve"> Co., Ltd.</w:t>
      </w:r>
      <w:r w:rsidRPr="00FD522E">
        <w:rPr>
          <w:rFonts w:asciiTheme="majorBidi" w:hAnsiTheme="majorBidi"/>
          <w:sz w:val="28"/>
          <w:szCs w:val="28"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โดยชำระค่าหุ้นเพิ่มทุนเพิ่มเติมร้อยละ </w:t>
      </w:r>
      <w:r w:rsidRPr="00FD522E">
        <w:rPr>
          <w:rFonts w:asciiTheme="majorBidi" w:hAnsiTheme="majorBidi"/>
          <w:sz w:val="28"/>
          <w:szCs w:val="28"/>
        </w:rPr>
        <w:t>100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 ของมูลค่าทุนจดทะเบียนเพิ่มทุนเป็นจำนวนเงิน </w:t>
      </w:r>
      <w:r w:rsidRPr="00FD522E">
        <w:rPr>
          <w:rFonts w:asciiTheme="majorBidi" w:hAnsiTheme="majorBidi"/>
          <w:sz w:val="28"/>
          <w:szCs w:val="28"/>
        </w:rPr>
        <w:t>25.2</w:t>
      </w:r>
      <w:r w:rsidR="00D30953" w:rsidRPr="00FD522E">
        <w:rPr>
          <w:rFonts w:asciiTheme="majorBidi" w:hAnsiTheme="majorBidi"/>
          <w:sz w:val="28"/>
          <w:szCs w:val="28"/>
        </w:rPr>
        <w:t>0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 ล้านบาท (</w:t>
      </w:r>
      <w:r w:rsidRPr="00FD522E">
        <w:rPr>
          <w:rFonts w:asciiTheme="majorBidi" w:hAnsiTheme="majorBidi"/>
          <w:sz w:val="28"/>
          <w:szCs w:val="28"/>
        </w:rPr>
        <w:t>100,000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 หุ้น มูลค่าหุ้นละ </w:t>
      </w:r>
      <w:r w:rsidRPr="00FD522E">
        <w:rPr>
          <w:rFonts w:asciiTheme="majorBidi" w:hAnsiTheme="majorBidi"/>
          <w:sz w:val="28"/>
          <w:szCs w:val="28"/>
        </w:rPr>
        <w:t>200,000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 กีบ)</w:t>
      </w:r>
    </w:p>
    <w:p w14:paraId="1B586C65" w14:textId="77777777" w:rsidR="00952A56" w:rsidRPr="00FD522E" w:rsidRDefault="00952A56" w:rsidP="00952A56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/>
        <w:jc w:val="thaiDistribute"/>
        <w:rPr>
          <w:rFonts w:asciiTheme="majorBidi" w:hAnsiTheme="majorBidi"/>
          <w:sz w:val="28"/>
          <w:szCs w:val="28"/>
        </w:rPr>
      </w:pPr>
    </w:p>
    <w:p w14:paraId="2281A6B7" w14:textId="735CFE47" w:rsidR="00952A56" w:rsidRPr="00FD522E" w:rsidRDefault="00952A56" w:rsidP="00952A56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inorBidi"/>
          <w:sz w:val="28"/>
          <w:szCs w:val="28"/>
        </w:rPr>
      </w:pPr>
      <w:r w:rsidRPr="00FD522E">
        <w:rPr>
          <w:rFonts w:asciiTheme="majorBidi" w:hAnsiTheme="majorBidi"/>
          <w:sz w:val="28"/>
          <w:szCs w:val="28"/>
          <w:cs/>
        </w:rPr>
        <w:t>บริษัท</w:t>
      </w:r>
      <w:r w:rsidRPr="00FD522E">
        <w:rPr>
          <w:rFonts w:asciiTheme="majorBidi" w:hAnsiTheme="majorBidi"/>
          <w:sz w:val="28"/>
          <w:szCs w:val="28"/>
        </w:rPr>
        <w:t xml:space="preserve"> </w:t>
      </w:r>
      <w:r w:rsidRPr="00FD522E">
        <w:rPr>
          <w:rFonts w:asciiTheme="majorBidi" w:hAnsiTheme="majorBidi"/>
          <w:sz w:val="28"/>
          <w:szCs w:val="28"/>
          <w:cs/>
        </w:rPr>
        <w:t xml:space="preserve">แปซิฟิค ห้องเย็น จำกัด โดยชำระค่าหุ้นเพิ่มทุนเพิ่มเติมร้อยละ </w:t>
      </w:r>
      <w:r w:rsidRPr="00FD522E">
        <w:rPr>
          <w:rFonts w:asciiTheme="majorBidi" w:hAnsiTheme="majorBidi"/>
          <w:sz w:val="28"/>
          <w:szCs w:val="28"/>
        </w:rPr>
        <w:t>100</w:t>
      </w:r>
      <w:r w:rsidRPr="00FD522E">
        <w:rPr>
          <w:rFonts w:asciiTheme="majorBidi" w:hAnsiTheme="majorBidi"/>
          <w:sz w:val="28"/>
          <w:szCs w:val="28"/>
          <w:cs/>
        </w:rPr>
        <w:t xml:space="preserve"> ของมูลค่าทุนจดทะเบียนเพิ่มทุน เป็นจำนวนเงิน </w:t>
      </w:r>
      <w:r w:rsidRPr="00FD522E">
        <w:rPr>
          <w:rFonts w:asciiTheme="majorBidi" w:hAnsiTheme="majorBidi"/>
          <w:sz w:val="28"/>
          <w:szCs w:val="28"/>
        </w:rPr>
        <w:t>220</w:t>
      </w:r>
      <w:r w:rsidRPr="00FD522E">
        <w:rPr>
          <w:rFonts w:asciiTheme="majorBidi" w:hAnsiTheme="majorBidi"/>
          <w:sz w:val="28"/>
          <w:szCs w:val="28"/>
          <w:cs/>
        </w:rPr>
        <w:t xml:space="preserve"> ล้านบาท </w:t>
      </w:r>
      <w:r w:rsidR="00261F29" w:rsidRPr="00FD522E">
        <w:rPr>
          <w:rFonts w:asciiTheme="majorBidi" w:hAnsiTheme="majorBidi"/>
          <w:sz w:val="28"/>
          <w:szCs w:val="28"/>
        </w:rPr>
        <w:t xml:space="preserve">(2,200,000 </w:t>
      </w:r>
      <w:r w:rsidR="00261F29" w:rsidRPr="00FD522E">
        <w:rPr>
          <w:rFonts w:asciiTheme="majorBidi" w:hAnsiTheme="majorBidi" w:hint="cs"/>
          <w:sz w:val="28"/>
          <w:szCs w:val="28"/>
          <w:cs/>
        </w:rPr>
        <w:t>หุ้น มูลค่าหุ้นละ</w:t>
      </w:r>
      <w:r w:rsidR="00261F29" w:rsidRPr="00FD522E">
        <w:rPr>
          <w:rFonts w:asciiTheme="majorBidi" w:hAnsiTheme="majorBidi"/>
          <w:sz w:val="28"/>
          <w:szCs w:val="28"/>
        </w:rPr>
        <w:t xml:space="preserve">100 </w:t>
      </w:r>
      <w:r w:rsidR="00261F29" w:rsidRPr="00FD522E">
        <w:rPr>
          <w:rFonts w:asciiTheme="majorBidi" w:hAnsiTheme="majorBidi" w:hint="cs"/>
          <w:sz w:val="28"/>
          <w:szCs w:val="28"/>
          <w:cs/>
        </w:rPr>
        <w:t>บาท</w:t>
      </w:r>
      <w:r w:rsidR="00261F29" w:rsidRPr="00FD522E">
        <w:rPr>
          <w:rFonts w:asciiTheme="majorBidi" w:hAnsiTheme="majorBidi"/>
          <w:sz w:val="28"/>
          <w:szCs w:val="28"/>
        </w:rPr>
        <w:t>)</w:t>
      </w:r>
    </w:p>
    <w:p w14:paraId="5E9C5A59" w14:textId="77777777" w:rsidR="00952A56" w:rsidRPr="00FD522E" w:rsidRDefault="00952A56" w:rsidP="00952A5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inorBidi"/>
          <w:sz w:val="28"/>
          <w:szCs w:val="28"/>
        </w:rPr>
      </w:pPr>
    </w:p>
    <w:p w14:paraId="6E4FDCEC" w14:textId="7D08B5A6" w:rsidR="00952A56" w:rsidRPr="00FD522E" w:rsidRDefault="00952A56" w:rsidP="00952A56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FD522E">
        <w:rPr>
          <w:rFonts w:asciiTheme="majorBidi" w:hAnsiTheme="majorBidi"/>
          <w:sz w:val="28"/>
          <w:szCs w:val="28"/>
          <w:cs/>
        </w:rPr>
        <w:t xml:space="preserve">บริษัท จัมโบ้บาจส์ แอนด์ ทักส์ จำกัด </w:t>
      </w:r>
      <w:r w:rsidRPr="00FD522E">
        <w:rPr>
          <w:rFonts w:asciiTheme="majorBidi" w:hAnsiTheme="majorBidi" w:hint="cs"/>
          <w:sz w:val="28"/>
          <w:szCs w:val="28"/>
          <w:cs/>
        </w:rPr>
        <w:t>โดย</w:t>
      </w:r>
      <w:r w:rsidRPr="00FD522E">
        <w:rPr>
          <w:rFonts w:asciiTheme="majorBidi" w:hAnsiTheme="majorBidi"/>
          <w:sz w:val="28"/>
          <w:szCs w:val="28"/>
          <w:cs/>
        </w:rPr>
        <w:t>ซื้อหุ้น</w:t>
      </w:r>
      <w:r w:rsidR="00D432D0" w:rsidRPr="00FD522E">
        <w:rPr>
          <w:rFonts w:asciiTheme="majorBidi" w:hAnsiTheme="majorBidi" w:hint="cs"/>
          <w:sz w:val="28"/>
          <w:szCs w:val="28"/>
          <w:cs/>
        </w:rPr>
        <w:t>เพิ่มเติม</w:t>
      </w:r>
      <w:r w:rsidR="00F830FC" w:rsidRPr="00FD522E">
        <w:rPr>
          <w:rFonts w:asciiTheme="majorBidi" w:hAnsiTheme="majorBidi"/>
          <w:sz w:val="28"/>
          <w:szCs w:val="28"/>
          <w:cs/>
        </w:rPr>
        <w:t>จากผู้</w:t>
      </w:r>
      <w:r w:rsidR="00F830FC" w:rsidRPr="00FD522E">
        <w:rPr>
          <w:rFonts w:asciiTheme="majorBidi" w:hAnsiTheme="majorBidi" w:hint="cs"/>
          <w:sz w:val="28"/>
          <w:szCs w:val="28"/>
          <w:cs/>
        </w:rPr>
        <w:t>ส่วนได้เสียที่ไม่มีอำนาจควบคุมอีก</w:t>
      </w:r>
      <w:r w:rsidR="00D432D0" w:rsidRPr="00FD522E">
        <w:rPr>
          <w:rFonts w:asciiTheme="majorBidi" w:hAnsiTheme="majorBidi" w:hint="cs"/>
          <w:sz w:val="28"/>
          <w:szCs w:val="28"/>
          <w:cs/>
        </w:rPr>
        <w:t xml:space="preserve">ร้อยละ </w:t>
      </w:r>
      <w:r w:rsidR="00D432D0" w:rsidRPr="00FD522E">
        <w:rPr>
          <w:rFonts w:asciiTheme="majorBidi" w:hAnsiTheme="majorBidi"/>
          <w:sz w:val="28"/>
          <w:szCs w:val="28"/>
        </w:rPr>
        <w:t xml:space="preserve">10 </w:t>
      </w:r>
      <w:r w:rsidR="00D432D0" w:rsidRPr="00FD522E">
        <w:rPr>
          <w:rFonts w:asciiTheme="majorBidi" w:hAnsiTheme="majorBidi" w:hint="cs"/>
          <w:sz w:val="28"/>
          <w:szCs w:val="28"/>
          <w:cs/>
        </w:rPr>
        <w:t>ของมูลค่า</w:t>
      </w:r>
      <w:r w:rsidR="00F830FC" w:rsidRPr="00FD522E">
        <w:rPr>
          <w:rFonts w:asciiTheme="majorBidi" w:hAnsiTheme="majorBidi" w:hint="cs"/>
          <w:sz w:val="28"/>
          <w:szCs w:val="28"/>
          <w:cs/>
        </w:rPr>
        <w:t>ทุน</w:t>
      </w:r>
      <w:r w:rsidR="00D432D0" w:rsidRPr="00FD522E">
        <w:rPr>
          <w:rFonts w:asciiTheme="majorBidi" w:hAnsiTheme="majorBidi" w:hint="cs"/>
          <w:sz w:val="28"/>
          <w:szCs w:val="28"/>
          <w:cs/>
        </w:rPr>
        <w:t>จดทะเบียน</w:t>
      </w:r>
      <w:r w:rsidRPr="00FD522E">
        <w:rPr>
          <w:rFonts w:asciiTheme="majorBidi" w:hAnsiTheme="majorBidi"/>
          <w:sz w:val="28"/>
          <w:szCs w:val="28"/>
          <w:cs/>
        </w:rPr>
        <w:t xml:space="preserve"> เป็นจำนวนเงิน </w:t>
      </w:r>
      <w:r w:rsidRPr="00FD522E">
        <w:rPr>
          <w:rFonts w:asciiTheme="majorBidi" w:hAnsiTheme="majorBidi"/>
          <w:sz w:val="28"/>
          <w:szCs w:val="28"/>
        </w:rPr>
        <w:t>150</w:t>
      </w:r>
      <w:r w:rsidRPr="00FD522E">
        <w:rPr>
          <w:rFonts w:asciiTheme="majorBidi" w:hAnsiTheme="majorBidi"/>
          <w:sz w:val="28"/>
          <w:szCs w:val="28"/>
          <w:cs/>
        </w:rPr>
        <w:t xml:space="preserve"> ล้าน</w:t>
      </w:r>
      <w:r w:rsidR="00CB5A7F" w:rsidRPr="00FD522E">
        <w:rPr>
          <w:rFonts w:asciiTheme="majorBidi" w:hAnsiTheme="majorBidi" w:hint="cs"/>
          <w:sz w:val="28"/>
          <w:szCs w:val="28"/>
          <w:cs/>
        </w:rPr>
        <w:t>บาท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 </w:t>
      </w:r>
      <w:r w:rsidRPr="00FD522E">
        <w:rPr>
          <w:rFonts w:asciiTheme="majorBidi" w:hAnsiTheme="majorBidi"/>
          <w:sz w:val="28"/>
          <w:szCs w:val="28"/>
        </w:rPr>
        <w:t>(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ดูหมายเหตุข้อ </w:t>
      </w:r>
      <w:r w:rsidRPr="00FD522E">
        <w:rPr>
          <w:rFonts w:asciiTheme="majorBidi" w:hAnsiTheme="majorBidi"/>
          <w:sz w:val="28"/>
          <w:szCs w:val="28"/>
        </w:rPr>
        <w:t>2)</w:t>
      </w:r>
    </w:p>
    <w:p w14:paraId="5D782681" w14:textId="77777777" w:rsidR="00231B3D" w:rsidRPr="00FD522E" w:rsidRDefault="00231B3D" w:rsidP="00231B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inorBidi"/>
          <w:sz w:val="28"/>
          <w:szCs w:val="28"/>
        </w:rPr>
      </w:pPr>
    </w:p>
    <w:p w14:paraId="14CFEAAA" w14:textId="6EFCA23A" w:rsidR="00231B3D" w:rsidRPr="00FD522E" w:rsidRDefault="00231B3D" w:rsidP="00320C5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ในระหว่างงวดหกเดือน</w:t>
      </w:r>
      <w:r w:rsidR="00E46EBD" w:rsidRPr="00FD522E">
        <w:rPr>
          <w:rFonts w:asciiTheme="majorBidi" w:hAnsiTheme="majorBidi" w:cs="Angsana New"/>
          <w:sz w:val="28"/>
          <w:szCs w:val="28"/>
          <w:cs/>
        </w:rPr>
        <w:t>สิ้นสุดวันที่ 30 มิถุนายน 2569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 กลุ่มบริษัทได้ลงทุนเพิ่มในบริษัทย่อย ดังนี้</w:t>
      </w:r>
    </w:p>
    <w:p w14:paraId="3930F207" w14:textId="77777777" w:rsidR="00213BC6" w:rsidRPr="00FD522E" w:rsidRDefault="00213BC6" w:rsidP="00213BC6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/>
          <w:sz w:val="28"/>
          <w:szCs w:val="28"/>
        </w:rPr>
      </w:pPr>
    </w:p>
    <w:p w14:paraId="78AEC2BC" w14:textId="5D735B64" w:rsidR="006771AD" w:rsidRPr="00FD522E" w:rsidRDefault="00D30953" w:rsidP="00D30953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FD522E">
        <w:rPr>
          <w:rFonts w:asciiTheme="majorBidi" w:hAnsiTheme="majorBidi" w:hint="cs"/>
          <w:sz w:val="28"/>
          <w:szCs w:val="28"/>
          <w:cs/>
        </w:rPr>
        <w:t>บริษัท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/>
          <w:sz w:val="28"/>
          <w:szCs w:val="28"/>
        </w:rPr>
        <w:t xml:space="preserve">JWD Asia Holdings Private Ltd. 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โดยชำระค่าหุ้นเพิ่มทุนเพิ่มเติมร้อยละ </w:t>
      </w:r>
      <w:r w:rsidRPr="00FD522E">
        <w:rPr>
          <w:rFonts w:asciiTheme="majorBidi" w:hAnsiTheme="majorBidi"/>
          <w:sz w:val="28"/>
          <w:szCs w:val="28"/>
        </w:rPr>
        <w:t>100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 ของมูลค่าทุนจดทะเบียนเพิ่มทุนเป็นจำนวนเงิน </w:t>
      </w:r>
      <w:r w:rsidRPr="00FD522E">
        <w:rPr>
          <w:rFonts w:asciiTheme="majorBidi" w:hAnsiTheme="majorBidi"/>
          <w:sz w:val="28"/>
          <w:szCs w:val="28"/>
        </w:rPr>
        <w:t>869.30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 ล้านบาท</w:t>
      </w:r>
    </w:p>
    <w:p w14:paraId="41BD6E86" w14:textId="6A25A1D8" w:rsidR="00EF3ED6" w:rsidRPr="00FD522E" w:rsidRDefault="00595A3F" w:rsidP="00595A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inorBidi"/>
          <w:sz w:val="28"/>
          <w:szCs w:val="28"/>
        </w:rPr>
      </w:pPr>
      <w:r w:rsidRPr="00FD522E">
        <w:rPr>
          <w:rFonts w:asciiTheme="majorBidi" w:hAnsiTheme="majorBidi" w:cstheme="minorBidi"/>
          <w:sz w:val="28"/>
          <w:szCs w:val="28"/>
          <w:cs/>
        </w:rPr>
        <w:br w:type="page"/>
      </w:r>
    </w:p>
    <w:p w14:paraId="75B32A79" w14:textId="27E934A6" w:rsidR="003C19EC" w:rsidRPr="00FD522E" w:rsidRDefault="003C19EC" w:rsidP="00766844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lastRenderedPageBreak/>
        <w:t>การซื้อขายเงินลงทุนระหว่างบริษัทย่อย</w:t>
      </w:r>
    </w:p>
    <w:p w14:paraId="3079366B" w14:textId="77777777" w:rsidR="00766844" w:rsidRPr="00FD522E" w:rsidRDefault="00766844" w:rsidP="00D309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="Angsana New"/>
          <w:sz w:val="28"/>
          <w:szCs w:val="28"/>
        </w:rPr>
      </w:pPr>
    </w:p>
    <w:p w14:paraId="5B450857" w14:textId="678376FE" w:rsidR="00766844" w:rsidRPr="00FD522E" w:rsidRDefault="003C19EC" w:rsidP="00F077B1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FD522E">
        <w:rPr>
          <w:rFonts w:asciiTheme="majorBidi" w:hAnsiTheme="majorBidi" w:hint="cs"/>
          <w:sz w:val="28"/>
          <w:szCs w:val="28"/>
          <w:cs/>
        </w:rPr>
        <w:t>ในเดือน</w:t>
      </w:r>
      <w:r w:rsidR="00766844" w:rsidRPr="00FD522E">
        <w:rPr>
          <w:rFonts w:asciiTheme="majorBidi" w:hAnsiTheme="majorBidi" w:hint="cs"/>
          <w:sz w:val="28"/>
          <w:szCs w:val="28"/>
          <w:cs/>
        </w:rPr>
        <w:t>มกราคม</w:t>
      </w:r>
      <w:r w:rsidR="00766844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66844" w:rsidRPr="00FD522E">
        <w:rPr>
          <w:rFonts w:asciiTheme="majorBidi" w:hAnsiTheme="majorBidi"/>
          <w:sz w:val="28"/>
          <w:szCs w:val="28"/>
        </w:rPr>
        <w:t>2569</w:t>
      </w:r>
      <w:r w:rsidR="00766844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>บริษัท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>เจดับเบิ้ลยูดี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>ทรานสปอร์ต</w:t>
      </w:r>
      <w:r w:rsidRPr="00FD522E">
        <w:rPr>
          <w:rFonts w:asciiTheme="majorBidi" w:hAnsiTheme="majorBidi"/>
          <w:sz w:val="28"/>
          <w:szCs w:val="28"/>
          <w:cs/>
        </w:rPr>
        <w:t xml:space="preserve"> (</w:t>
      </w:r>
      <w:r w:rsidRPr="00FD522E">
        <w:rPr>
          <w:rFonts w:asciiTheme="majorBidi" w:hAnsiTheme="majorBidi" w:hint="cs"/>
          <w:sz w:val="28"/>
          <w:szCs w:val="28"/>
          <w:cs/>
        </w:rPr>
        <w:t>ประเทศไทย</w:t>
      </w:r>
      <w:r w:rsidRPr="00FD522E">
        <w:rPr>
          <w:rFonts w:asciiTheme="majorBidi" w:hAnsiTheme="majorBidi"/>
          <w:sz w:val="28"/>
          <w:szCs w:val="28"/>
          <w:cs/>
        </w:rPr>
        <w:t xml:space="preserve">) </w:t>
      </w:r>
      <w:r w:rsidRPr="00FD522E">
        <w:rPr>
          <w:rFonts w:asciiTheme="majorBidi" w:hAnsiTheme="majorBidi" w:hint="cs"/>
          <w:sz w:val="28"/>
          <w:szCs w:val="28"/>
          <w:cs/>
        </w:rPr>
        <w:t>จำกัด</w:t>
      </w:r>
      <w:r w:rsidRPr="00FD522E">
        <w:rPr>
          <w:rFonts w:asciiTheme="majorBidi" w:hAnsiTheme="majorBidi"/>
          <w:sz w:val="28"/>
          <w:szCs w:val="28"/>
        </w:rPr>
        <w:t xml:space="preserve"> (“JTS”) </w:t>
      </w:r>
      <w:r w:rsidRPr="00FD522E">
        <w:rPr>
          <w:rFonts w:asciiTheme="majorBidi" w:hAnsiTheme="majorBidi" w:hint="cs"/>
          <w:sz w:val="28"/>
          <w:szCs w:val="28"/>
          <w:cs/>
        </w:rPr>
        <w:t>ได้จำหน่ายเงินลงทุนทั้งหมดในบริษัท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>วีเอ็นเอส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>ทรานสปอร์ต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จำกัด </w:t>
      </w:r>
      <w:r w:rsidRPr="00FD522E">
        <w:rPr>
          <w:rFonts w:asciiTheme="majorBidi" w:hAnsiTheme="majorBidi"/>
          <w:sz w:val="28"/>
          <w:szCs w:val="28"/>
        </w:rPr>
        <w:t xml:space="preserve">(“VNS”) </w:t>
      </w:r>
      <w:r w:rsidRPr="00FD522E">
        <w:rPr>
          <w:rFonts w:asciiTheme="majorBidi" w:hAnsiTheme="majorBidi" w:hint="cs"/>
          <w:sz w:val="28"/>
          <w:szCs w:val="28"/>
          <w:cs/>
        </w:rPr>
        <w:t>จำนวน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/>
          <w:sz w:val="28"/>
          <w:szCs w:val="28"/>
        </w:rPr>
        <w:t xml:space="preserve">49,998 </w:t>
      </w:r>
      <w:r w:rsidRPr="00FD522E">
        <w:rPr>
          <w:rFonts w:asciiTheme="majorBidi" w:hAnsiTheme="majorBidi" w:hint="cs"/>
          <w:sz w:val="28"/>
          <w:szCs w:val="28"/>
          <w:cs/>
        </w:rPr>
        <w:t>หุ้น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>คิดเป็นสัดส่วนร้อยละ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/>
          <w:sz w:val="28"/>
          <w:szCs w:val="28"/>
        </w:rPr>
        <w:t xml:space="preserve">100 </w:t>
      </w:r>
      <w:r w:rsidRPr="00FD522E">
        <w:rPr>
          <w:rFonts w:asciiTheme="majorBidi" w:hAnsiTheme="majorBidi" w:hint="cs"/>
          <w:sz w:val="28"/>
          <w:szCs w:val="28"/>
          <w:cs/>
        </w:rPr>
        <w:t>ให้แก่</w:t>
      </w:r>
      <w:r w:rsidR="00766844" w:rsidRPr="00FD522E">
        <w:rPr>
          <w:rFonts w:asciiTheme="majorBidi" w:hAnsiTheme="majorBidi" w:hint="cs"/>
          <w:sz w:val="28"/>
          <w:szCs w:val="28"/>
          <w:cs/>
        </w:rPr>
        <w:t>บริษัท</w:t>
      </w:r>
      <w:r w:rsidR="00766844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66844" w:rsidRPr="00FD522E">
        <w:rPr>
          <w:rFonts w:asciiTheme="majorBidi" w:hAnsiTheme="majorBidi" w:hint="cs"/>
          <w:sz w:val="28"/>
          <w:szCs w:val="28"/>
          <w:cs/>
        </w:rPr>
        <w:t>ออโต้โลจิค</w:t>
      </w:r>
      <w:r w:rsidR="00766844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66844" w:rsidRPr="00FD522E">
        <w:rPr>
          <w:rFonts w:asciiTheme="majorBidi" w:hAnsiTheme="majorBidi" w:hint="cs"/>
          <w:sz w:val="28"/>
          <w:szCs w:val="28"/>
          <w:cs/>
        </w:rPr>
        <w:t>จำกัด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 </w:t>
      </w:r>
      <w:r w:rsidRPr="00FD522E">
        <w:rPr>
          <w:rFonts w:asciiTheme="majorBidi" w:hAnsiTheme="majorBidi"/>
          <w:sz w:val="28"/>
          <w:szCs w:val="28"/>
        </w:rPr>
        <w:t>(“ATL</w:t>
      </w:r>
      <w:r w:rsidR="00766844" w:rsidRPr="00FD522E">
        <w:rPr>
          <w:rFonts w:asciiTheme="majorBidi" w:hAnsiTheme="majorBidi"/>
          <w:sz w:val="28"/>
          <w:szCs w:val="28"/>
        </w:rPr>
        <w:t>”</w:t>
      </w:r>
      <w:r w:rsidR="00766844" w:rsidRPr="00FD522E">
        <w:rPr>
          <w:rFonts w:asciiTheme="majorBidi" w:hAnsiTheme="majorBidi"/>
          <w:sz w:val="28"/>
          <w:szCs w:val="28"/>
          <w:cs/>
        </w:rPr>
        <w:t xml:space="preserve">) </w:t>
      </w:r>
      <w:r w:rsidRPr="00FD522E">
        <w:rPr>
          <w:rFonts w:asciiTheme="majorBidi" w:hAnsiTheme="majorBidi" w:hint="cs"/>
          <w:sz w:val="28"/>
          <w:szCs w:val="28"/>
          <w:cs/>
        </w:rPr>
        <w:t>ในราคา</w:t>
      </w:r>
      <w:r w:rsidR="00766844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66844" w:rsidRPr="00FD522E">
        <w:rPr>
          <w:rFonts w:asciiTheme="majorBidi" w:hAnsiTheme="majorBidi"/>
          <w:sz w:val="28"/>
          <w:szCs w:val="28"/>
        </w:rPr>
        <w:t xml:space="preserve">177.04 </w:t>
      </w:r>
      <w:r w:rsidR="00766844" w:rsidRPr="00FD522E">
        <w:rPr>
          <w:rFonts w:asciiTheme="majorBidi" w:hAnsiTheme="majorBidi" w:hint="cs"/>
          <w:sz w:val="28"/>
          <w:szCs w:val="28"/>
          <w:cs/>
        </w:rPr>
        <w:t>ล้านบาท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 ส่งผลให้บริษัทใหญ่ของ </w:t>
      </w:r>
      <w:r w:rsidRPr="00FD522E">
        <w:rPr>
          <w:rFonts w:asciiTheme="majorBidi" w:hAnsiTheme="majorBidi"/>
          <w:sz w:val="28"/>
          <w:szCs w:val="28"/>
        </w:rPr>
        <w:t xml:space="preserve">VNS 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เปลี่ยนเป็น </w:t>
      </w:r>
      <w:r w:rsidRPr="00FD522E">
        <w:rPr>
          <w:rFonts w:asciiTheme="majorBidi" w:hAnsiTheme="majorBidi"/>
          <w:sz w:val="28"/>
          <w:szCs w:val="28"/>
        </w:rPr>
        <w:t xml:space="preserve">ATL 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ตั้งแต่วันที่ </w:t>
      </w:r>
      <w:r w:rsidRPr="00FD522E">
        <w:rPr>
          <w:rFonts w:asciiTheme="majorBidi" w:hAnsiTheme="majorBidi"/>
          <w:sz w:val="28"/>
          <w:szCs w:val="28"/>
        </w:rPr>
        <w:t xml:space="preserve">5 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มกราคม </w:t>
      </w:r>
      <w:r w:rsidRPr="00FD522E">
        <w:rPr>
          <w:rFonts w:asciiTheme="majorBidi" w:hAnsiTheme="majorBidi"/>
          <w:sz w:val="28"/>
          <w:szCs w:val="28"/>
        </w:rPr>
        <w:t>2569</w:t>
      </w:r>
      <w:r w:rsidRPr="00FD522E">
        <w:rPr>
          <w:rFonts w:asciiTheme="majorBidi" w:hAnsiTheme="majorBidi"/>
          <w:sz w:val="28"/>
          <w:szCs w:val="28"/>
        </w:rPr>
        <w:br/>
      </w:r>
    </w:p>
    <w:p w14:paraId="05904BB5" w14:textId="63209D49" w:rsidR="00774A77" w:rsidRPr="00FD522E" w:rsidRDefault="00774A77" w:rsidP="00774A77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>การลงทุนในบริษัทย่อยทางอ้อม</w:t>
      </w:r>
    </w:p>
    <w:p w14:paraId="39EE511C" w14:textId="77777777" w:rsidR="00774A77" w:rsidRPr="00FD522E" w:rsidRDefault="00774A77" w:rsidP="00D3095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inorBidi"/>
          <w:sz w:val="28"/>
          <w:szCs w:val="28"/>
        </w:rPr>
      </w:pPr>
    </w:p>
    <w:p w14:paraId="7028398A" w14:textId="2FEEEB59" w:rsidR="00774A77" w:rsidRPr="00FD522E" w:rsidRDefault="00EB507B" w:rsidP="00774A77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FD522E">
        <w:rPr>
          <w:rFonts w:asciiTheme="majorBidi" w:hAnsiTheme="majorBidi" w:hint="cs"/>
          <w:sz w:val="28"/>
          <w:szCs w:val="28"/>
          <w:cs/>
        </w:rPr>
        <w:t xml:space="preserve">ในไตรมาสที่ </w:t>
      </w:r>
      <w:r w:rsidRPr="00FD522E">
        <w:rPr>
          <w:rFonts w:asciiTheme="majorBidi" w:hAnsiTheme="majorBidi"/>
          <w:sz w:val="28"/>
          <w:szCs w:val="28"/>
        </w:rPr>
        <w:t>1</w:t>
      </w:r>
      <w:r w:rsidR="00A96C48" w:rsidRPr="00FD522E">
        <w:rPr>
          <w:rFonts w:asciiTheme="majorBidi" w:hAnsiTheme="majorBidi"/>
          <w:sz w:val="28"/>
          <w:szCs w:val="28"/>
        </w:rPr>
        <w:t xml:space="preserve"> </w:t>
      </w:r>
      <w:r w:rsidR="00A96C48" w:rsidRPr="00FD522E">
        <w:rPr>
          <w:rFonts w:asciiTheme="majorBidi" w:hAnsiTheme="majorBidi" w:hint="cs"/>
          <w:sz w:val="28"/>
          <w:szCs w:val="28"/>
          <w:cs/>
        </w:rPr>
        <w:t xml:space="preserve">ปี </w:t>
      </w:r>
      <w:r w:rsidR="00A96C48" w:rsidRPr="00FD522E">
        <w:rPr>
          <w:rFonts w:asciiTheme="majorBidi" w:hAnsiTheme="majorBidi"/>
          <w:sz w:val="28"/>
          <w:szCs w:val="28"/>
        </w:rPr>
        <w:t>2569</w:t>
      </w:r>
      <w:r w:rsidRPr="00FD522E">
        <w:rPr>
          <w:rFonts w:asciiTheme="majorBidi" w:hAnsiTheme="majorBidi"/>
          <w:sz w:val="28"/>
          <w:szCs w:val="28"/>
        </w:rPr>
        <w:t xml:space="preserve"> 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บริษัทย่อยแห่งหนึ่ง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(</w:t>
      </w:r>
      <w:r w:rsidR="00C7786D" w:rsidRPr="00FD522E">
        <w:rPr>
          <w:rFonts w:asciiTheme="majorBidi" w:hAnsiTheme="majorBidi"/>
          <w:sz w:val="28"/>
          <w:szCs w:val="28"/>
        </w:rPr>
        <w:t>“</w:t>
      </w:r>
      <w:r w:rsidR="00774A77" w:rsidRPr="00FD522E">
        <w:rPr>
          <w:rFonts w:asciiTheme="majorBidi" w:hAnsiTheme="majorBidi"/>
          <w:sz w:val="28"/>
          <w:szCs w:val="28"/>
        </w:rPr>
        <w:t>PT SCG Barito Logistics (</w:t>
      </w:r>
      <w:r w:rsidR="00C7786D" w:rsidRPr="00FD522E">
        <w:rPr>
          <w:rFonts w:asciiTheme="majorBidi" w:hAnsiTheme="majorBidi"/>
          <w:sz w:val="28"/>
          <w:szCs w:val="28"/>
        </w:rPr>
        <w:t>“</w:t>
      </w:r>
      <w:r w:rsidR="00774A77" w:rsidRPr="00FD522E">
        <w:rPr>
          <w:rFonts w:asciiTheme="majorBidi" w:hAnsiTheme="majorBidi"/>
          <w:sz w:val="28"/>
          <w:szCs w:val="28"/>
        </w:rPr>
        <w:t>SBL</w:t>
      </w:r>
      <w:r w:rsidR="00C7786D" w:rsidRPr="00FD522E">
        <w:rPr>
          <w:rFonts w:asciiTheme="majorBidi" w:hAnsiTheme="majorBidi"/>
          <w:sz w:val="28"/>
          <w:szCs w:val="28"/>
        </w:rPr>
        <w:t>”</w:t>
      </w:r>
      <w:r w:rsidR="00774A77" w:rsidRPr="00FD522E">
        <w:rPr>
          <w:rFonts w:asciiTheme="majorBidi" w:hAnsiTheme="majorBidi"/>
          <w:sz w:val="28"/>
          <w:szCs w:val="28"/>
        </w:rPr>
        <w:t>)</w:t>
      </w:r>
      <w:r w:rsidR="00C7786D" w:rsidRPr="00FD522E">
        <w:rPr>
          <w:rFonts w:asciiTheme="majorBidi" w:hAnsiTheme="majorBidi"/>
          <w:sz w:val="28"/>
          <w:szCs w:val="28"/>
        </w:rPr>
        <w:t>”</w:t>
      </w:r>
      <w:r w:rsidR="00774A77" w:rsidRPr="00FD522E">
        <w:rPr>
          <w:rFonts w:asciiTheme="majorBidi" w:hAnsiTheme="majorBidi"/>
          <w:sz w:val="28"/>
          <w:szCs w:val="28"/>
        </w:rPr>
        <w:t xml:space="preserve">) 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ได้ลงทุนใน</w:t>
      </w:r>
      <w:r w:rsidR="008E0B6D" w:rsidRPr="00FD522E">
        <w:rPr>
          <w:rFonts w:asciiTheme="majorBidi" w:hAnsiTheme="majorBidi" w:hint="cs"/>
          <w:sz w:val="28"/>
          <w:szCs w:val="28"/>
          <w:cs/>
        </w:rPr>
        <w:t>บริษัทย่อย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ที่จัดตั้งใหม่ชื่อ</w:t>
      </w:r>
      <w:r w:rsidR="00C7786D" w:rsidRPr="00FD522E">
        <w:rPr>
          <w:rFonts w:asciiTheme="majorBidi" w:hAnsiTheme="majorBidi"/>
          <w:sz w:val="28"/>
          <w:szCs w:val="28"/>
        </w:rPr>
        <w:t xml:space="preserve"> </w:t>
      </w:r>
      <w:r w:rsidR="00774A77" w:rsidRPr="00FD522E">
        <w:rPr>
          <w:rFonts w:asciiTheme="majorBidi" w:hAnsiTheme="majorBidi"/>
          <w:sz w:val="28"/>
          <w:szCs w:val="28"/>
        </w:rPr>
        <w:t>PT SCG Chandra Forwarding (</w:t>
      </w:r>
      <w:r w:rsidR="00C7786D" w:rsidRPr="00FD522E">
        <w:rPr>
          <w:rFonts w:asciiTheme="majorBidi" w:hAnsiTheme="majorBidi"/>
          <w:sz w:val="28"/>
          <w:szCs w:val="28"/>
        </w:rPr>
        <w:t>“</w:t>
      </w:r>
      <w:r w:rsidR="00774A77" w:rsidRPr="00FD522E">
        <w:rPr>
          <w:rFonts w:asciiTheme="majorBidi" w:hAnsiTheme="majorBidi"/>
          <w:sz w:val="28"/>
          <w:szCs w:val="28"/>
        </w:rPr>
        <w:t>SCF</w:t>
      </w:r>
      <w:r w:rsidR="00C7786D" w:rsidRPr="00FD522E">
        <w:rPr>
          <w:rFonts w:asciiTheme="majorBidi" w:hAnsiTheme="majorBidi"/>
          <w:sz w:val="28"/>
          <w:szCs w:val="28"/>
        </w:rPr>
        <w:t>”</w:t>
      </w:r>
      <w:r w:rsidR="00774A77" w:rsidRPr="00FD522E">
        <w:rPr>
          <w:rFonts w:asciiTheme="majorBidi" w:hAnsiTheme="majorBidi"/>
          <w:sz w:val="28"/>
          <w:szCs w:val="28"/>
        </w:rPr>
        <w:t xml:space="preserve">) 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จำนวน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/>
          <w:sz w:val="28"/>
          <w:szCs w:val="28"/>
        </w:rPr>
        <w:t>9,990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หุ้น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มูลค่าหุ้นละ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/>
          <w:sz w:val="28"/>
          <w:szCs w:val="28"/>
        </w:rPr>
        <w:t>1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47488F" w:rsidRPr="00FD522E">
        <w:rPr>
          <w:rFonts w:asciiTheme="majorBidi" w:hAnsiTheme="majorBidi" w:hint="cs"/>
          <w:sz w:val="28"/>
          <w:szCs w:val="28"/>
          <w:cs/>
        </w:rPr>
        <w:t>ล้าน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รูเปียห์อินโดนีเซีย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โดย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/>
          <w:sz w:val="28"/>
          <w:szCs w:val="28"/>
        </w:rPr>
        <w:t xml:space="preserve">SBL 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ชำระค่าหุ้นร้อยละ</w:t>
      </w:r>
      <w:r w:rsidR="00D471C8" w:rsidRPr="00FD522E">
        <w:rPr>
          <w:rFonts w:asciiTheme="majorBidi" w:hAnsiTheme="majorBidi"/>
          <w:sz w:val="28"/>
          <w:szCs w:val="28"/>
        </w:rPr>
        <w:t xml:space="preserve"> 100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ของมูลค่าทุนจดทะเบียนเป็นจำนวนเงิน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/>
          <w:sz w:val="28"/>
          <w:szCs w:val="28"/>
        </w:rPr>
        <w:t>9,990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ล้านรูเปียห์อินโดนีเซีย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หรือเทียบเท่า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/>
          <w:sz w:val="28"/>
          <w:szCs w:val="28"/>
        </w:rPr>
        <w:t>19.69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ล้านบาท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ส่งผลให้</w:t>
      </w:r>
      <w:r w:rsidR="00774A77"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774A77" w:rsidRPr="00FD522E">
        <w:rPr>
          <w:rFonts w:asciiTheme="majorBidi" w:hAnsiTheme="majorBidi"/>
          <w:sz w:val="28"/>
          <w:szCs w:val="28"/>
        </w:rPr>
        <w:t xml:space="preserve">SCF </w:t>
      </w:r>
      <w:r w:rsidR="00774A77" w:rsidRPr="00FD522E">
        <w:rPr>
          <w:rFonts w:asciiTheme="majorBidi" w:hAnsiTheme="majorBidi" w:hint="cs"/>
          <w:sz w:val="28"/>
          <w:szCs w:val="28"/>
          <w:cs/>
        </w:rPr>
        <w:t>เป็นบริษัทย่อยทางอ้อมของกลุ่มบริษัท</w:t>
      </w:r>
    </w:p>
    <w:p w14:paraId="36174213" w14:textId="77777777" w:rsidR="00766844" w:rsidRPr="00FD522E" w:rsidRDefault="00766844" w:rsidP="0076684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/>
          <w:sz w:val="28"/>
          <w:szCs w:val="28"/>
        </w:rPr>
      </w:pPr>
    </w:p>
    <w:p w14:paraId="35002473" w14:textId="5390AFC6" w:rsidR="00766844" w:rsidRPr="00FD522E" w:rsidRDefault="0047488F" w:rsidP="0047488F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 w:hint="cs"/>
          <w:sz w:val="28"/>
          <w:szCs w:val="28"/>
          <w:cs/>
        </w:rPr>
        <w:t>ในระหว่างงวด</w:t>
      </w:r>
      <w:r w:rsidR="00C56B7C" w:rsidRPr="00FD522E">
        <w:rPr>
          <w:rFonts w:asciiTheme="majorBidi" w:hAnsiTheme="majorBidi" w:cstheme="majorBidi" w:hint="cs"/>
          <w:sz w:val="28"/>
          <w:szCs w:val="28"/>
          <w:cs/>
        </w:rPr>
        <w:t>หก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เดือนสิ้นสุดวันที่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5C503B" w:rsidRPr="00FD522E">
        <w:rPr>
          <w:rFonts w:asciiTheme="majorBidi" w:hAnsiTheme="majorBidi" w:cstheme="majorBidi"/>
          <w:sz w:val="28"/>
          <w:szCs w:val="28"/>
        </w:rPr>
        <w:t>3</w:t>
      </w:r>
      <w:r w:rsidR="00C56B7C" w:rsidRPr="00FD522E">
        <w:rPr>
          <w:rFonts w:asciiTheme="majorBidi" w:hAnsiTheme="majorBidi" w:cstheme="majorBidi"/>
          <w:sz w:val="28"/>
          <w:szCs w:val="28"/>
        </w:rPr>
        <w:t>0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C56B7C" w:rsidRPr="00FD522E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5C503B" w:rsidRPr="00FD522E">
        <w:rPr>
          <w:rFonts w:asciiTheme="majorBidi" w:hAnsiTheme="majorBidi" w:cstheme="majorBidi"/>
          <w:sz w:val="28"/>
          <w:szCs w:val="28"/>
        </w:rPr>
        <w:t>2569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บริษัทย่อยมีการจดทะเบียนเปลี่ยนแปลงชื่อบริษัทดังนี้</w:t>
      </w:r>
    </w:p>
    <w:p w14:paraId="0CF3C80F" w14:textId="77777777" w:rsidR="0047488F" w:rsidRPr="00FD522E" w:rsidRDefault="0047488F" w:rsidP="0047488F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51D9999A" w14:textId="4904A127" w:rsidR="00774A77" w:rsidRPr="00FD522E" w:rsidRDefault="00213BC6" w:rsidP="005C503B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/>
          <w:sz w:val="28"/>
          <w:szCs w:val="28"/>
        </w:rPr>
      </w:pPr>
      <w:r w:rsidRPr="00FD522E">
        <w:rPr>
          <w:rFonts w:asciiTheme="majorBidi" w:hAnsiTheme="majorBidi" w:hint="cs"/>
          <w:sz w:val="28"/>
          <w:szCs w:val="28"/>
          <w:cs/>
        </w:rPr>
        <w:t>เมื่อวันที่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47488F" w:rsidRPr="00FD522E">
        <w:rPr>
          <w:rFonts w:asciiTheme="majorBidi" w:hAnsiTheme="majorBidi"/>
          <w:sz w:val="28"/>
          <w:szCs w:val="28"/>
        </w:rPr>
        <w:t>12</w:t>
      </w:r>
      <w:r w:rsidRPr="00FD522E">
        <w:rPr>
          <w:rFonts w:asciiTheme="majorBidi" w:hAnsiTheme="majorBidi"/>
          <w:sz w:val="28"/>
          <w:szCs w:val="28"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>กุมภาพันธ์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/>
          <w:sz w:val="28"/>
          <w:szCs w:val="28"/>
        </w:rPr>
        <w:t xml:space="preserve">2569 </w:t>
      </w:r>
      <w:r w:rsidRPr="00FD522E">
        <w:rPr>
          <w:rFonts w:asciiTheme="majorBidi" w:hAnsiTheme="majorBidi" w:hint="cs"/>
          <w:sz w:val="28"/>
          <w:szCs w:val="28"/>
          <w:cs/>
        </w:rPr>
        <w:t>บริษัทย่อยแห่งหนึ่ง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47488F" w:rsidRPr="00FD522E">
        <w:rPr>
          <w:rFonts w:asciiTheme="majorBidi" w:hAnsiTheme="majorBidi"/>
          <w:sz w:val="28"/>
          <w:szCs w:val="28"/>
        </w:rPr>
        <w:t>(“</w:t>
      </w:r>
      <w:r w:rsidRPr="00FD522E">
        <w:rPr>
          <w:rFonts w:asciiTheme="majorBidi" w:hAnsiTheme="majorBidi" w:hint="cs"/>
          <w:sz w:val="28"/>
          <w:szCs w:val="28"/>
          <w:cs/>
        </w:rPr>
        <w:t>บริษัท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>เอสซีจี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>เจดับเบิ้ลยูดี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>เทรดดิ้ง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>จำกัด</w:t>
      </w:r>
      <w:r w:rsidR="0047488F" w:rsidRPr="00FD522E">
        <w:rPr>
          <w:rFonts w:asciiTheme="majorBidi" w:hAnsiTheme="majorBidi"/>
          <w:sz w:val="28"/>
          <w:szCs w:val="28"/>
        </w:rPr>
        <w:t>”)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47488F" w:rsidRPr="00FD522E">
        <w:rPr>
          <w:rFonts w:asciiTheme="majorBidi" w:hAnsiTheme="majorBidi" w:hint="cs"/>
          <w:sz w:val="28"/>
          <w:szCs w:val="28"/>
          <w:cs/>
        </w:rPr>
        <w:t>ได้เปลี่ยนชื่อ</w:t>
      </w:r>
      <w:r w:rsidRPr="00FD522E">
        <w:rPr>
          <w:rFonts w:asciiTheme="majorBidi" w:hAnsiTheme="majorBidi" w:hint="cs"/>
          <w:sz w:val="28"/>
          <w:szCs w:val="28"/>
          <w:cs/>
        </w:rPr>
        <w:t>เป็นบริษัท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>อินโนลิสติกส์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hint="cs"/>
          <w:sz w:val="28"/>
          <w:szCs w:val="28"/>
          <w:cs/>
        </w:rPr>
        <w:t>จำกัด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</w:p>
    <w:p w14:paraId="6801852B" w14:textId="77777777" w:rsidR="0083695B" w:rsidRPr="00FD522E" w:rsidRDefault="0083695B" w:rsidP="00E83935">
      <w:pPr>
        <w:ind w:right="-27"/>
        <w:jc w:val="both"/>
        <w:rPr>
          <w:rFonts w:asciiTheme="majorBidi" w:hAnsiTheme="majorBidi" w:cstheme="minorBidi"/>
          <w:sz w:val="28"/>
          <w:szCs w:val="28"/>
        </w:rPr>
      </w:pPr>
    </w:p>
    <w:p w14:paraId="2E45B2FD" w14:textId="37BCB334" w:rsidR="00D054F9" w:rsidRPr="00FD522E" w:rsidRDefault="00D054F9" w:rsidP="00D054F9">
      <w:pPr>
        <w:tabs>
          <w:tab w:val="left" w:pos="810"/>
        </w:tabs>
        <w:ind w:left="360" w:firstLine="18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หลักทรัพย์ค้ำประกัน</w:t>
      </w:r>
    </w:p>
    <w:p w14:paraId="182C334E" w14:textId="77777777" w:rsidR="008F15D4" w:rsidRPr="00FD522E" w:rsidRDefault="008F15D4" w:rsidP="00BE5B2C">
      <w:pPr>
        <w:ind w:left="540" w:right="-27"/>
        <w:jc w:val="both"/>
        <w:rPr>
          <w:rFonts w:asciiTheme="majorBidi" w:hAnsiTheme="majorBidi" w:cstheme="majorBidi"/>
          <w:sz w:val="28"/>
          <w:szCs w:val="28"/>
        </w:rPr>
      </w:pPr>
    </w:p>
    <w:p w14:paraId="5DFC7B78" w14:textId="4E53A108" w:rsidR="0049685F" w:rsidRPr="00FD522E" w:rsidRDefault="002A59DE" w:rsidP="0049685F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</w:rPr>
      </w:pPr>
      <w:bookmarkStart w:id="4" w:name="_Hlk71539175"/>
      <w:r w:rsidRPr="00FD522E">
        <w:rPr>
          <w:rFonts w:asciiTheme="majorBidi" w:hAnsiTheme="majorBidi"/>
          <w:sz w:val="28"/>
          <w:szCs w:val="28"/>
          <w:cs/>
        </w:rPr>
        <w:t xml:space="preserve">ณ วันที่ </w:t>
      </w:r>
      <w:r w:rsidR="00970BDC" w:rsidRPr="00FD522E">
        <w:rPr>
          <w:rFonts w:asciiTheme="majorBidi" w:hAnsiTheme="majorBidi" w:cstheme="majorBidi"/>
          <w:sz w:val="28"/>
          <w:szCs w:val="28"/>
        </w:rPr>
        <w:t>3</w:t>
      </w:r>
      <w:r w:rsidR="00C56B7C" w:rsidRPr="00FD522E">
        <w:rPr>
          <w:rFonts w:asciiTheme="majorBidi" w:hAnsiTheme="majorBidi" w:cstheme="majorBidi"/>
          <w:sz w:val="28"/>
          <w:szCs w:val="28"/>
        </w:rPr>
        <w:t>0</w:t>
      </w:r>
      <w:r w:rsidR="00970BDC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C56B7C" w:rsidRPr="00FD522E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="00F750C9" w:rsidRPr="00FD522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970BDC" w:rsidRPr="00FD522E">
        <w:rPr>
          <w:rFonts w:asciiTheme="majorBidi" w:hAnsiTheme="majorBidi"/>
          <w:sz w:val="28"/>
          <w:szCs w:val="28"/>
        </w:rPr>
        <w:t>2569</w:t>
      </w:r>
      <w:r w:rsidRPr="00FD522E">
        <w:rPr>
          <w:rFonts w:asciiTheme="majorBidi" w:hAnsiTheme="majorBidi"/>
          <w:sz w:val="28"/>
          <w:szCs w:val="28"/>
          <w:cs/>
        </w:rPr>
        <w:t xml:space="preserve"> เงินลงทุนในบริษัท </w:t>
      </w:r>
      <w:r w:rsidRPr="00FD522E">
        <w:rPr>
          <w:rFonts w:asciiTheme="majorBidi" w:hAnsiTheme="majorBidi"/>
          <w:sz w:val="28"/>
          <w:szCs w:val="28"/>
        </w:rPr>
        <w:t xml:space="preserve">JWDAH </w:t>
      </w:r>
      <w:r w:rsidRPr="00FD522E">
        <w:rPr>
          <w:rFonts w:asciiTheme="majorBidi" w:hAnsiTheme="majorBidi"/>
          <w:sz w:val="28"/>
          <w:szCs w:val="28"/>
          <w:cs/>
        </w:rPr>
        <w:t>ราคาทุนจํานวน</w:t>
      </w:r>
      <w:r w:rsidRPr="00FD522E">
        <w:rPr>
          <w:rFonts w:asciiTheme="majorBidi" w:hAnsiTheme="majorBidi" w:hint="cs"/>
          <w:sz w:val="28"/>
          <w:szCs w:val="28"/>
          <w:cs/>
        </w:rPr>
        <w:t xml:space="preserve"> </w:t>
      </w:r>
      <w:r w:rsidR="0083695B" w:rsidRPr="00FD522E">
        <w:rPr>
          <w:rFonts w:asciiTheme="majorBidi" w:hAnsiTheme="majorBidi"/>
          <w:sz w:val="28"/>
          <w:szCs w:val="28"/>
        </w:rPr>
        <w:t>859.61</w:t>
      </w:r>
      <w:r w:rsidRPr="00FD522E">
        <w:rPr>
          <w:rFonts w:asciiTheme="majorBidi" w:hAnsiTheme="majorBidi"/>
          <w:sz w:val="28"/>
          <w:szCs w:val="28"/>
          <w:cs/>
        </w:rPr>
        <w:t xml:space="preserve"> ล้านบาท ใช้เป็นหลักประกันวงเงินกู้ยืม </w:t>
      </w:r>
      <w:r w:rsidRPr="00FD522E">
        <w:rPr>
          <w:rFonts w:asciiTheme="majorBidi" w:hAnsiTheme="majorBidi"/>
          <w:sz w:val="28"/>
          <w:szCs w:val="28"/>
          <w:cs/>
        </w:rPr>
        <w:br/>
        <w:t>ระยะยาวกับสถาบันการเงินแห่งหนึ่ง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31 </w:t>
      </w:r>
      <w:r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="00970BDC" w:rsidRPr="00FD522E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: 859.61 </w:t>
      </w:r>
      <w:r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(ดูหมายเหตุข้อ </w:t>
      </w:r>
      <w:r w:rsidR="00EE1A5F" w:rsidRPr="00FD522E">
        <w:rPr>
          <w:rFonts w:asciiTheme="majorBidi" w:hAnsiTheme="majorBidi" w:cstheme="majorBidi"/>
          <w:sz w:val="28"/>
          <w:szCs w:val="28"/>
        </w:rPr>
        <w:t>7</w:t>
      </w:r>
      <w:r w:rsidRPr="00FD522E">
        <w:rPr>
          <w:rFonts w:asciiTheme="majorBidi" w:hAnsiTheme="majorBidi" w:cstheme="majorBidi"/>
          <w:sz w:val="28"/>
          <w:szCs w:val="28"/>
          <w:cs/>
        </w:rPr>
        <w:t>)</w:t>
      </w:r>
    </w:p>
    <w:p w14:paraId="5F5E7C04" w14:textId="602DC618" w:rsidR="00467011" w:rsidRPr="00FD522E" w:rsidRDefault="002A59DE" w:rsidP="00467011">
      <w:pPr>
        <w:pStyle w:val="ListParagraph"/>
        <w:numPr>
          <w:ilvl w:val="0"/>
          <w:numId w:val="11"/>
        </w:numPr>
        <w:tabs>
          <w:tab w:val="clear" w:pos="227"/>
          <w:tab w:val="clear" w:pos="340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10" w:hanging="270"/>
        <w:jc w:val="thaiDistribute"/>
        <w:rPr>
          <w:rFonts w:asciiTheme="majorBidi" w:hAnsiTheme="majorBidi" w:cstheme="majorBidi"/>
          <w:sz w:val="28"/>
          <w:szCs w:val="28"/>
          <w:lang w:val="th-TH"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 xml:space="preserve">ณ </w:t>
      </w:r>
      <w:r w:rsidRPr="00FD522E">
        <w:rPr>
          <w:rFonts w:asciiTheme="majorBidi" w:hAnsiTheme="majorBidi" w:hint="cs"/>
          <w:sz w:val="28"/>
          <w:szCs w:val="28"/>
          <w:cs/>
        </w:rPr>
        <w:t>วันที่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="00970BDC" w:rsidRPr="00FD522E">
        <w:rPr>
          <w:rFonts w:asciiTheme="majorBidi" w:hAnsiTheme="majorBidi" w:cstheme="majorBidi"/>
          <w:sz w:val="28"/>
          <w:szCs w:val="28"/>
        </w:rPr>
        <w:t>3</w:t>
      </w:r>
      <w:r w:rsidR="00C56B7C" w:rsidRPr="00FD522E">
        <w:rPr>
          <w:rFonts w:asciiTheme="majorBidi" w:hAnsiTheme="majorBidi" w:cstheme="majorBidi"/>
          <w:sz w:val="28"/>
          <w:szCs w:val="28"/>
        </w:rPr>
        <w:t>0</w:t>
      </w:r>
      <w:r w:rsidR="00970BDC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C56B7C" w:rsidRPr="00FD522E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="00F750C9" w:rsidRPr="00FD522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970BDC" w:rsidRPr="00FD522E">
        <w:rPr>
          <w:rFonts w:asciiTheme="majorBidi" w:hAnsiTheme="majorBidi"/>
          <w:sz w:val="28"/>
          <w:szCs w:val="28"/>
        </w:rPr>
        <w:t>2569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  <w:cs/>
        </w:rPr>
        <w:t>เงินลงทุนใน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บริษัท เบญจพรแลนด์ จำกัด</w:t>
      </w:r>
      <w:r w:rsidRPr="00FD522E">
        <w:rPr>
          <w:rFonts w:asciiTheme="majorBidi" w:hAnsiTheme="majorBidi" w:cstheme="majorBidi"/>
          <w:sz w:val="28"/>
          <w:szCs w:val="28"/>
        </w:rPr>
        <w:t xml:space="preserve"> (“BJL”)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บริษัท เจดับเบิ้ลยูดี เอเชีย จำกัด</w:t>
      </w:r>
      <w:r w:rsidRPr="00FD522E">
        <w:rPr>
          <w:rFonts w:asciiTheme="majorBidi" w:hAnsiTheme="majorBidi" w:cstheme="majorBidi"/>
          <w:sz w:val="28"/>
          <w:szCs w:val="28"/>
        </w:rPr>
        <w:t xml:space="preserve"> (“JWDA”)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และบริษัท</w:t>
      </w:r>
      <w:r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 xml:space="preserve">แปซิฟิก ห้องเย็น จำกัด </w:t>
      </w:r>
      <w:r w:rsidRPr="00FD522E">
        <w:rPr>
          <w:rFonts w:asciiTheme="majorBidi" w:hAnsiTheme="majorBidi" w:cstheme="majorBidi"/>
          <w:sz w:val="28"/>
          <w:szCs w:val="28"/>
        </w:rPr>
        <w:t xml:space="preserve">(“PCS”) </w:t>
      </w:r>
      <w:r w:rsidRPr="00FD522E">
        <w:rPr>
          <w:rFonts w:asciiTheme="majorBidi" w:hAnsiTheme="majorBidi" w:cstheme="majorBidi"/>
          <w:sz w:val="28"/>
          <w:szCs w:val="28"/>
          <w:cs/>
        </w:rPr>
        <w:t>ราคาทุนจํานวน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83695B" w:rsidRPr="00FD522E">
        <w:rPr>
          <w:rFonts w:asciiTheme="majorBidi" w:hAnsiTheme="majorBidi" w:cstheme="majorBidi"/>
          <w:sz w:val="28"/>
          <w:szCs w:val="28"/>
        </w:rPr>
        <w:t>2,504.21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ล้านบาท </w:t>
      </w:r>
      <w:r w:rsidR="00066F26" w:rsidRPr="00FD522E">
        <w:rPr>
          <w:rFonts w:asciiTheme="majorBidi" w:hAnsiTheme="majorBidi" w:cstheme="majorBidi" w:hint="cs"/>
          <w:sz w:val="28"/>
          <w:szCs w:val="28"/>
          <w:cs/>
        </w:rPr>
        <w:t>ใช้</w:t>
      </w:r>
      <w:r w:rsidRPr="00FD522E">
        <w:rPr>
          <w:rFonts w:asciiTheme="majorBidi" w:hAnsiTheme="majorBidi" w:cstheme="majorBidi"/>
          <w:sz w:val="28"/>
          <w:szCs w:val="28"/>
          <w:cs/>
        </w:rPr>
        <w:t>เป็นหลักประกัน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สำหรับหุ้นกู้ของบริษัท</w:t>
      </w:r>
      <w:r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(31 </w:t>
      </w:r>
      <w:r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="00970BDC" w:rsidRPr="00FD522E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: </w:t>
      </w:r>
      <w:r w:rsidR="00151266"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2,504.21 </w:t>
      </w:r>
      <w:r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(ดูหมายเหตุข้อ </w:t>
      </w:r>
      <w:r w:rsidR="00EE1A5F" w:rsidRPr="00FD522E">
        <w:rPr>
          <w:rFonts w:asciiTheme="majorBidi" w:hAnsiTheme="majorBidi" w:cstheme="majorBidi"/>
          <w:sz w:val="28"/>
          <w:szCs w:val="28"/>
        </w:rPr>
        <w:t>7</w:t>
      </w:r>
      <w:r w:rsidRPr="00FD522E">
        <w:rPr>
          <w:rFonts w:asciiTheme="majorBidi" w:hAnsiTheme="majorBidi" w:cstheme="majorBidi"/>
          <w:sz w:val="28"/>
          <w:szCs w:val="28"/>
          <w:cs/>
        </w:rPr>
        <w:t>)</w:t>
      </w:r>
      <w:bookmarkEnd w:id="4"/>
    </w:p>
    <w:p w14:paraId="71B3ED0C" w14:textId="78D2E71D" w:rsidR="00467011" w:rsidRPr="00FD522E" w:rsidRDefault="00595A3F" w:rsidP="00595A3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val="th-TH"/>
        </w:rPr>
      </w:pPr>
      <w:r w:rsidRPr="00FD522E">
        <w:rPr>
          <w:rFonts w:asciiTheme="majorBidi" w:hAnsiTheme="majorBidi" w:cstheme="majorBidi"/>
          <w:sz w:val="28"/>
          <w:szCs w:val="28"/>
          <w:cs/>
          <w:lang w:val="th-TH"/>
        </w:rPr>
        <w:br w:type="page"/>
      </w:r>
    </w:p>
    <w:p w14:paraId="3ED06B02" w14:textId="4973B142" w:rsidR="003B5C2B" w:rsidRPr="00FD522E" w:rsidRDefault="003B5C2B" w:rsidP="00C012EF">
      <w:pPr>
        <w:pStyle w:val="Heading1"/>
        <w:keepLines/>
        <w:numPr>
          <w:ilvl w:val="0"/>
          <w:numId w:val="38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ที่ดิน อาคารและอุปกรณ์</w:t>
      </w:r>
    </w:p>
    <w:p w14:paraId="6C6B5A4E" w14:textId="68246267" w:rsidR="003B5C2B" w:rsidRPr="00FD522E" w:rsidRDefault="003B5C2B" w:rsidP="00D85F5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W w:w="9181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5580"/>
        <w:gridCol w:w="540"/>
        <w:gridCol w:w="1440"/>
        <w:gridCol w:w="180"/>
        <w:gridCol w:w="1441"/>
      </w:tblGrid>
      <w:tr w:rsidR="007F3851" w:rsidRPr="00FD522E" w14:paraId="596C382E" w14:textId="77777777" w:rsidTr="0083538B">
        <w:trPr>
          <w:cantSplit/>
          <w:tblHeader/>
        </w:trPr>
        <w:tc>
          <w:tcPr>
            <w:tcW w:w="5580" w:type="dxa"/>
            <w:vAlign w:val="bottom"/>
          </w:tcPr>
          <w:p w14:paraId="3234400A" w14:textId="3946A306" w:rsidR="007F3851" w:rsidRPr="00FD522E" w:rsidRDefault="007F3851" w:rsidP="00A202E1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สำหรับงวด</w:t>
            </w:r>
            <w:r w:rsidR="00362B70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หก</w:t>
            </w:r>
            <w:r w:rsidR="00970BDC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เดือน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สิ้นสุดวันที่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="00362B70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/>
              </w:rPr>
              <w:t xml:space="preserve">0 </w:t>
            </w:r>
            <w:r w:rsidR="00362B70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>มิถุนายน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2569</w:t>
            </w:r>
          </w:p>
        </w:tc>
        <w:tc>
          <w:tcPr>
            <w:tcW w:w="540" w:type="dxa"/>
            <w:vAlign w:val="bottom"/>
          </w:tcPr>
          <w:p w14:paraId="198987CB" w14:textId="77777777" w:rsidR="007F3851" w:rsidRPr="00FD522E" w:rsidRDefault="007F3851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1440" w:type="dxa"/>
            <w:vAlign w:val="bottom"/>
          </w:tcPr>
          <w:p w14:paraId="4C2B2726" w14:textId="77777777" w:rsidR="007F3851" w:rsidRPr="00FD522E" w:rsidRDefault="007F3851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58" w:right="-79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งบการเงินรวม </w:t>
            </w:r>
          </w:p>
        </w:tc>
        <w:tc>
          <w:tcPr>
            <w:tcW w:w="180" w:type="dxa"/>
            <w:vAlign w:val="bottom"/>
          </w:tcPr>
          <w:p w14:paraId="2E89C3AF" w14:textId="77777777" w:rsidR="007F3851" w:rsidRPr="00FD522E" w:rsidRDefault="007F3851" w:rsidP="00A202E1">
            <w:pPr>
              <w:pStyle w:val="acctmergecolhdg"/>
              <w:spacing w:line="240" w:lineRule="auto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</w:p>
        </w:tc>
        <w:tc>
          <w:tcPr>
            <w:tcW w:w="1441" w:type="dxa"/>
            <w:vAlign w:val="bottom"/>
          </w:tcPr>
          <w:p w14:paraId="7624D31C" w14:textId="77777777" w:rsidR="007F3851" w:rsidRPr="00FD522E" w:rsidRDefault="007F3851" w:rsidP="00A202E1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>งบการเงิน</w:t>
            </w:r>
          </w:p>
          <w:p w14:paraId="7DC3BE66" w14:textId="77777777" w:rsidR="007F3851" w:rsidRPr="00FD522E" w:rsidRDefault="007F3851" w:rsidP="00A202E1">
            <w:pPr>
              <w:pStyle w:val="acctmergecolhdg"/>
              <w:spacing w:line="240" w:lineRule="auto"/>
              <w:ind w:firstLine="4"/>
              <w:rPr>
                <w:rFonts w:asciiTheme="majorBidi" w:hAnsiTheme="majorBidi" w:cstheme="majorBidi"/>
                <w:b w:val="0"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 w:val="0"/>
                <w:bCs/>
                <w:sz w:val="28"/>
                <w:szCs w:val="28"/>
                <w:cs/>
                <w:lang w:bidi="th-TH"/>
              </w:rPr>
              <w:t xml:space="preserve">เฉพาะกิจการ </w:t>
            </w:r>
          </w:p>
        </w:tc>
      </w:tr>
      <w:tr w:rsidR="007F3851" w:rsidRPr="00FD522E" w14:paraId="78ADC421" w14:textId="77777777" w:rsidTr="0083538B">
        <w:trPr>
          <w:cantSplit/>
        </w:trPr>
        <w:tc>
          <w:tcPr>
            <w:tcW w:w="5580" w:type="dxa"/>
          </w:tcPr>
          <w:p w14:paraId="27B4108F" w14:textId="77777777" w:rsidR="007F3851" w:rsidRPr="00FD522E" w:rsidRDefault="007F3851" w:rsidP="00A202E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540" w:type="dxa"/>
          </w:tcPr>
          <w:p w14:paraId="41EBFB3E" w14:textId="2F215E97" w:rsidR="007F3851" w:rsidRPr="00FD522E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3061" w:type="dxa"/>
            <w:gridSpan w:val="3"/>
          </w:tcPr>
          <w:p w14:paraId="15124355" w14:textId="77777777" w:rsidR="007F3851" w:rsidRPr="00FD522E" w:rsidRDefault="007F3851" w:rsidP="00A202E1">
            <w:pPr>
              <w:pStyle w:val="acctfourfigures"/>
              <w:tabs>
                <w:tab w:val="clear" w:pos="765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6D7F95" w:rsidRPr="00FD522E" w14:paraId="1733E0BC" w14:textId="77777777" w:rsidTr="0083538B">
        <w:trPr>
          <w:cantSplit/>
        </w:trPr>
        <w:tc>
          <w:tcPr>
            <w:tcW w:w="5580" w:type="dxa"/>
          </w:tcPr>
          <w:p w14:paraId="3D4A254B" w14:textId="30A2DF29" w:rsidR="006D7F95" w:rsidRPr="00FD522E" w:rsidRDefault="006D7F95" w:rsidP="006D7F95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ณ วันที่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1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มกราคม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2569</w:t>
            </w:r>
          </w:p>
        </w:tc>
        <w:tc>
          <w:tcPr>
            <w:tcW w:w="540" w:type="dxa"/>
          </w:tcPr>
          <w:p w14:paraId="60857919" w14:textId="77777777" w:rsidR="006D7F95" w:rsidRPr="00FD522E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7B839F87" w14:textId="0B8212AA" w:rsidR="006D7F95" w:rsidRPr="00FD522E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8,881,945</w:t>
            </w:r>
          </w:p>
        </w:tc>
        <w:tc>
          <w:tcPr>
            <w:tcW w:w="180" w:type="dxa"/>
          </w:tcPr>
          <w:p w14:paraId="038BEA05" w14:textId="77777777" w:rsidR="006D7F95" w:rsidRPr="00FD522E" w:rsidRDefault="006D7F95" w:rsidP="006D7F95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83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299D6B8E" w14:textId="2E1949FD" w:rsidR="006D7F95" w:rsidRPr="00FD522E" w:rsidRDefault="006D7F95" w:rsidP="006D7F95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2,292,514</w:t>
            </w:r>
          </w:p>
        </w:tc>
      </w:tr>
      <w:tr w:rsidR="00A646B2" w:rsidRPr="00FD522E" w14:paraId="6597218E" w14:textId="77777777" w:rsidTr="0083538B">
        <w:trPr>
          <w:cantSplit/>
        </w:trPr>
        <w:tc>
          <w:tcPr>
            <w:tcW w:w="5580" w:type="dxa"/>
          </w:tcPr>
          <w:p w14:paraId="3C413DFA" w14:textId="4A112BD0" w:rsidR="00A646B2" w:rsidRPr="00FD522E" w:rsidRDefault="00A646B2" w:rsidP="00A646B2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ซื้อสินทรัพย์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-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ราคาทุน</w:t>
            </w:r>
          </w:p>
        </w:tc>
        <w:tc>
          <w:tcPr>
            <w:tcW w:w="540" w:type="dxa"/>
          </w:tcPr>
          <w:p w14:paraId="2DF363B5" w14:textId="77777777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6D44DFF5" w14:textId="27866D95" w:rsidR="00A646B2" w:rsidRPr="00FD522E" w:rsidRDefault="001D564B" w:rsidP="00A646B2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195,528</w:t>
            </w:r>
          </w:p>
        </w:tc>
        <w:tc>
          <w:tcPr>
            <w:tcW w:w="180" w:type="dxa"/>
          </w:tcPr>
          <w:p w14:paraId="0650A59B" w14:textId="77777777" w:rsidR="00A646B2" w:rsidRPr="00FD522E" w:rsidRDefault="00A646B2" w:rsidP="00A646B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5EEDD87D" w14:textId="4D901722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50,4</w:t>
            </w:r>
            <w:r w:rsidR="00951454"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</w:t>
            </w:r>
            <w:r w:rsidR="005E30AF"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</w:t>
            </w:r>
          </w:p>
        </w:tc>
      </w:tr>
      <w:tr w:rsidR="00A646B2" w:rsidRPr="00FD522E" w14:paraId="3034DEBC" w14:textId="77777777" w:rsidTr="0083538B">
        <w:trPr>
          <w:cantSplit/>
        </w:trPr>
        <w:tc>
          <w:tcPr>
            <w:tcW w:w="5580" w:type="dxa"/>
          </w:tcPr>
          <w:p w14:paraId="446C548C" w14:textId="1394C807" w:rsidR="00A646B2" w:rsidRPr="00FD522E" w:rsidRDefault="00A646B2" w:rsidP="00A646B2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รับโอน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จากสินทรัพย์สิทธิการใช้ - ราคาตามบัญชีสุทธิ</w:t>
            </w:r>
          </w:p>
        </w:tc>
        <w:tc>
          <w:tcPr>
            <w:tcW w:w="540" w:type="dxa"/>
          </w:tcPr>
          <w:p w14:paraId="0AF46032" w14:textId="77777777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5C1B0FC4" w14:textId="6AF9BC95" w:rsidR="00A646B2" w:rsidRPr="00FD522E" w:rsidRDefault="00595A3F" w:rsidP="00A646B2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48,004</w:t>
            </w:r>
          </w:p>
        </w:tc>
        <w:tc>
          <w:tcPr>
            <w:tcW w:w="180" w:type="dxa"/>
          </w:tcPr>
          <w:p w14:paraId="1538B57C" w14:textId="77777777" w:rsidR="00A646B2" w:rsidRPr="00FD522E" w:rsidRDefault="00A646B2" w:rsidP="00A646B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3B972360" w14:textId="24AB0430" w:rsidR="00A646B2" w:rsidRPr="00FD522E" w:rsidRDefault="00951454" w:rsidP="00A646B2">
            <w:pPr>
              <w:pStyle w:val="acctfourfigures"/>
              <w:tabs>
                <w:tab w:val="clear" w:pos="765"/>
                <w:tab w:val="decimal" w:pos="90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-</w:t>
            </w:r>
          </w:p>
        </w:tc>
      </w:tr>
      <w:tr w:rsidR="00A646B2" w:rsidRPr="00FD522E" w14:paraId="64972618" w14:textId="77777777" w:rsidTr="0083538B">
        <w:trPr>
          <w:cantSplit/>
        </w:trPr>
        <w:tc>
          <w:tcPr>
            <w:tcW w:w="5580" w:type="dxa"/>
          </w:tcPr>
          <w:p w14:paraId="6427D083" w14:textId="77777777" w:rsidR="00A646B2" w:rsidRPr="00FD522E" w:rsidRDefault="00A646B2" w:rsidP="00A646B2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จำหน่ายสินทรัพย์ - ราคาตามบัญชีสุทธิ</w:t>
            </w:r>
          </w:p>
        </w:tc>
        <w:tc>
          <w:tcPr>
            <w:tcW w:w="540" w:type="dxa"/>
          </w:tcPr>
          <w:p w14:paraId="66771086" w14:textId="77777777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</w:tcPr>
          <w:p w14:paraId="00C1C3D8" w14:textId="35BF5569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ind w:left="14" w:right="2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(1</w:t>
            </w:r>
            <w:r w:rsidR="00595A3F" w:rsidRPr="00FD522E">
              <w:rPr>
                <w:rFonts w:asciiTheme="majorBidi" w:hAnsiTheme="majorBidi" w:cstheme="majorBidi"/>
                <w:sz w:val="28"/>
                <w:szCs w:val="28"/>
              </w:rPr>
              <w:t>17,601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80" w:type="dxa"/>
          </w:tcPr>
          <w:p w14:paraId="2482DCCF" w14:textId="77777777" w:rsidR="00A646B2" w:rsidRPr="00FD522E" w:rsidRDefault="00A646B2" w:rsidP="00A646B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4B5DB28A" w14:textId="6ED1EB4A" w:rsidR="00A646B2" w:rsidRPr="00FD522E" w:rsidRDefault="00951454" w:rsidP="00A646B2">
            <w:pPr>
              <w:pStyle w:val="acctfourfigures"/>
              <w:tabs>
                <w:tab w:val="clear" w:pos="765"/>
              </w:tabs>
              <w:spacing w:line="240" w:lineRule="auto"/>
              <w:ind w:left="14" w:right="2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(</w:t>
            </w:r>
            <w:r w:rsidR="00A646B2" w:rsidRPr="00FD522E">
              <w:rPr>
                <w:rFonts w:asciiTheme="majorBidi" w:hAnsiTheme="majorBidi" w:cstheme="majorBidi"/>
                <w:sz w:val="28"/>
                <w:szCs w:val="28"/>
              </w:rPr>
              <w:t>246)</w:t>
            </w:r>
          </w:p>
        </w:tc>
      </w:tr>
      <w:tr w:rsidR="00A646B2" w:rsidRPr="00FD522E" w14:paraId="29686289" w14:textId="77777777" w:rsidTr="0083538B">
        <w:trPr>
          <w:cantSplit/>
        </w:trPr>
        <w:tc>
          <w:tcPr>
            <w:tcW w:w="5580" w:type="dxa"/>
          </w:tcPr>
          <w:p w14:paraId="159D53AB" w14:textId="77777777" w:rsidR="00A646B2" w:rsidRPr="00FD522E" w:rsidRDefault="00A646B2" w:rsidP="00A646B2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ผลต่างจากการแปลงค่างบการเงิน</w:t>
            </w:r>
          </w:p>
        </w:tc>
        <w:tc>
          <w:tcPr>
            <w:tcW w:w="540" w:type="dxa"/>
          </w:tcPr>
          <w:p w14:paraId="4F9F7EA4" w14:textId="77777777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34CA4A45" w14:textId="5C536F46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1,540</w:t>
            </w:r>
          </w:p>
        </w:tc>
        <w:tc>
          <w:tcPr>
            <w:tcW w:w="180" w:type="dxa"/>
          </w:tcPr>
          <w:p w14:paraId="4F901A19" w14:textId="77777777" w:rsidR="00A646B2" w:rsidRPr="00FD522E" w:rsidRDefault="00A646B2" w:rsidP="00A646B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66461389" w14:textId="5F3D297A" w:rsidR="00A646B2" w:rsidRPr="00FD522E" w:rsidRDefault="00A646B2" w:rsidP="00A646B2">
            <w:pPr>
              <w:pStyle w:val="acctfourfigures"/>
              <w:tabs>
                <w:tab w:val="clear" w:pos="765"/>
                <w:tab w:val="decimal" w:pos="905"/>
              </w:tabs>
              <w:spacing w:line="240" w:lineRule="auto"/>
              <w:ind w:left="-99" w:right="-101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FD522E">
              <w:rPr>
                <w:rFonts w:ascii="Angsana New" w:hAnsi="Angsana New" w:cs="Angsana New"/>
                <w:sz w:val="23"/>
                <w:szCs w:val="23"/>
                <w:lang w:val="en-US"/>
              </w:rPr>
              <w:t>-</w:t>
            </w:r>
          </w:p>
        </w:tc>
      </w:tr>
      <w:tr w:rsidR="00A646B2" w:rsidRPr="00FD522E" w14:paraId="551894EC" w14:textId="77777777" w:rsidTr="0083538B">
        <w:trPr>
          <w:cantSplit/>
        </w:trPr>
        <w:tc>
          <w:tcPr>
            <w:tcW w:w="5580" w:type="dxa"/>
          </w:tcPr>
          <w:p w14:paraId="2498ED99" w14:textId="77777777" w:rsidR="00A646B2" w:rsidRPr="00FD522E" w:rsidRDefault="00A646B2" w:rsidP="00A646B2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ค่าเสื่อมราคา</w:t>
            </w:r>
          </w:p>
        </w:tc>
        <w:tc>
          <w:tcPr>
            <w:tcW w:w="540" w:type="dxa"/>
          </w:tcPr>
          <w:p w14:paraId="19DFD988" w14:textId="77777777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3BA8ECCE" w14:textId="3CF7D96C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ind w:left="14" w:right="28"/>
              <w:jc w:val="right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(</w:t>
            </w:r>
            <w:r w:rsidR="001D564B"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331,611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)</w:t>
            </w:r>
          </w:p>
        </w:tc>
        <w:tc>
          <w:tcPr>
            <w:tcW w:w="180" w:type="dxa"/>
          </w:tcPr>
          <w:p w14:paraId="5A916FBA" w14:textId="77777777" w:rsidR="00A646B2" w:rsidRPr="00FD522E" w:rsidRDefault="00A646B2" w:rsidP="00A646B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18782B0F" w14:textId="7AAB2EA6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ind w:left="14" w:right="2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(68,443)</w:t>
            </w:r>
          </w:p>
        </w:tc>
      </w:tr>
      <w:tr w:rsidR="00430BB2" w:rsidRPr="00FD522E" w14:paraId="57C3DDE3" w14:textId="77777777" w:rsidTr="0083538B">
        <w:trPr>
          <w:cantSplit/>
        </w:trPr>
        <w:tc>
          <w:tcPr>
            <w:tcW w:w="5580" w:type="dxa"/>
          </w:tcPr>
          <w:p w14:paraId="15A5E031" w14:textId="6F8643B3" w:rsidR="00430BB2" w:rsidRPr="00FD522E" w:rsidRDefault="00430BB2" w:rsidP="00A646B2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ขาดทุนจากการด้อยค่า</w:t>
            </w:r>
          </w:p>
        </w:tc>
        <w:tc>
          <w:tcPr>
            <w:tcW w:w="540" w:type="dxa"/>
          </w:tcPr>
          <w:p w14:paraId="1796704D" w14:textId="77777777" w:rsidR="00430BB2" w:rsidRPr="00FD522E" w:rsidRDefault="00430BB2" w:rsidP="00A646B2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vAlign w:val="bottom"/>
          </w:tcPr>
          <w:p w14:paraId="015EEBCE" w14:textId="24AD702F" w:rsidR="00430BB2" w:rsidRPr="00FD522E" w:rsidRDefault="00430BB2" w:rsidP="00A646B2">
            <w:pPr>
              <w:pStyle w:val="acctfourfigures"/>
              <w:tabs>
                <w:tab w:val="clear" w:pos="765"/>
              </w:tabs>
              <w:spacing w:line="240" w:lineRule="auto"/>
              <w:ind w:left="14" w:right="28"/>
              <w:jc w:val="right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A63821"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10,162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3188E94C" w14:textId="77777777" w:rsidR="00430BB2" w:rsidRPr="00FD522E" w:rsidRDefault="00430BB2" w:rsidP="00A646B2">
            <w:pPr>
              <w:pStyle w:val="acctfourfigures"/>
              <w:tabs>
                <w:tab w:val="clear" w:pos="765"/>
                <w:tab w:val="decimal" w:pos="1100"/>
              </w:tabs>
              <w:spacing w:line="240" w:lineRule="auto"/>
              <w:ind w:right="-8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441" w:type="dxa"/>
          </w:tcPr>
          <w:p w14:paraId="6C6AC992" w14:textId="0F6B06B6" w:rsidR="00430BB2" w:rsidRPr="00FD522E" w:rsidRDefault="00430BB2" w:rsidP="00A646B2">
            <w:pPr>
              <w:pStyle w:val="acctfourfigures"/>
              <w:tabs>
                <w:tab w:val="clear" w:pos="765"/>
              </w:tabs>
              <w:spacing w:line="240" w:lineRule="auto"/>
              <w:ind w:left="14" w:right="28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5E30AF"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="005E30AF"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302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  <w:tr w:rsidR="00A646B2" w:rsidRPr="00FD522E" w14:paraId="5928DEB8" w14:textId="77777777" w:rsidTr="0083538B">
        <w:trPr>
          <w:cantSplit/>
        </w:trPr>
        <w:tc>
          <w:tcPr>
            <w:tcW w:w="5580" w:type="dxa"/>
          </w:tcPr>
          <w:p w14:paraId="2B15FD99" w14:textId="4E1070BB" w:rsidR="00A646B2" w:rsidRPr="00FD522E" w:rsidRDefault="00A646B2" w:rsidP="00A646B2">
            <w:pPr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ณ วันที่ 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b/>
                <w:bCs/>
                <w:sz w:val="28"/>
                <w:szCs w:val="28"/>
                <w:cs/>
              </w:rPr>
              <w:t>มิถุนายน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 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2569</w:t>
            </w:r>
          </w:p>
        </w:tc>
        <w:tc>
          <w:tcPr>
            <w:tcW w:w="540" w:type="dxa"/>
          </w:tcPr>
          <w:p w14:paraId="05AEA496" w14:textId="77777777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ind w:left="-83" w:right="11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144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7ECC558" w14:textId="2C769D3A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8,6</w:t>
            </w:r>
            <w:r w:rsidR="00A63821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67</w:t>
            </w:r>
            <w:r w:rsidR="00430BB2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,</w:t>
            </w:r>
            <w:r w:rsidR="00A63821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6</w:t>
            </w:r>
            <w:r w:rsidR="005E30AF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43</w:t>
            </w:r>
          </w:p>
        </w:tc>
        <w:tc>
          <w:tcPr>
            <w:tcW w:w="180" w:type="dxa"/>
          </w:tcPr>
          <w:p w14:paraId="715B72F1" w14:textId="77777777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441" w:type="dxa"/>
            <w:tcBorders>
              <w:top w:val="single" w:sz="4" w:space="0" w:color="auto"/>
              <w:bottom w:val="double" w:sz="4" w:space="0" w:color="auto"/>
            </w:tcBorders>
          </w:tcPr>
          <w:p w14:paraId="5C558DAC" w14:textId="2105E459" w:rsidR="00A646B2" w:rsidRPr="00FD522E" w:rsidRDefault="00A646B2" w:rsidP="00A646B2">
            <w:pPr>
              <w:pStyle w:val="acctfourfigures"/>
              <w:tabs>
                <w:tab w:val="clear" w:pos="765"/>
              </w:tabs>
              <w:spacing w:line="240" w:lineRule="auto"/>
              <w:ind w:left="14" w:right="83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2,</w:t>
            </w:r>
            <w:r w:rsidR="005E30AF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269</w:t>
            </w:r>
            <w:r w:rsidR="00430BB2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,</w:t>
            </w:r>
            <w:r w:rsidR="005E30AF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947</w:t>
            </w:r>
          </w:p>
        </w:tc>
      </w:tr>
    </w:tbl>
    <w:p w14:paraId="16776683" w14:textId="28AF638C" w:rsidR="0008633D" w:rsidRPr="00FD522E" w:rsidRDefault="0008633D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7"/>
          <w:szCs w:val="27"/>
        </w:rPr>
      </w:pPr>
    </w:p>
    <w:p w14:paraId="32D6DFAD" w14:textId="52EE2E69" w:rsidR="00DC3CB9" w:rsidRPr="00FD522E" w:rsidRDefault="00DC3CB9" w:rsidP="00EB756B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firstLine="540"/>
        <w:rPr>
          <w:rFonts w:asciiTheme="majorBidi" w:hAnsiTheme="majorBidi" w:cstheme="majorBidi"/>
          <w:b/>
          <w:i/>
          <w:iCs/>
          <w:sz w:val="28"/>
          <w:szCs w:val="28"/>
          <w:cs/>
        </w:rPr>
      </w:pPr>
      <w:r w:rsidRPr="00FD522E">
        <w:rPr>
          <w:rFonts w:asciiTheme="majorBidi" w:hAnsiTheme="majorBidi" w:cstheme="majorBidi"/>
          <w:b/>
          <w:i/>
          <w:iCs/>
          <w:sz w:val="28"/>
          <w:szCs w:val="28"/>
          <w:cs/>
        </w:rPr>
        <w:t>หลักทรัพย์ค้ำประกัน</w:t>
      </w:r>
    </w:p>
    <w:p w14:paraId="784FC3FD" w14:textId="77777777" w:rsidR="00DC3CB9" w:rsidRPr="00FD522E" w:rsidRDefault="00DC3CB9" w:rsidP="00215AC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0A54EEAC" w14:textId="53415AA9" w:rsidR="0032650E" w:rsidRPr="00FD522E" w:rsidRDefault="00DC3CB9" w:rsidP="00774A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970BDC" w:rsidRPr="00FD522E">
        <w:rPr>
          <w:rFonts w:asciiTheme="majorBidi" w:hAnsiTheme="majorBidi" w:cstheme="majorBidi"/>
          <w:sz w:val="28"/>
          <w:szCs w:val="28"/>
        </w:rPr>
        <w:t>3</w:t>
      </w:r>
      <w:r w:rsidR="00C56B7C" w:rsidRPr="00FD522E">
        <w:rPr>
          <w:rFonts w:asciiTheme="majorBidi" w:hAnsiTheme="majorBidi" w:cstheme="majorBidi"/>
          <w:sz w:val="28"/>
          <w:szCs w:val="28"/>
        </w:rPr>
        <w:t>0</w:t>
      </w:r>
      <w:r w:rsidR="00970BDC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C56B7C" w:rsidRPr="00FD522E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="00F750C9" w:rsidRPr="00FD522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970BDC" w:rsidRPr="00FD522E">
        <w:rPr>
          <w:rFonts w:asciiTheme="majorBidi" w:hAnsiTheme="majorBidi" w:cstheme="majorBidi"/>
          <w:sz w:val="28"/>
          <w:szCs w:val="28"/>
        </w:rPr>
        <w:t>2569</w:t>
      </w:r>
      <w:r w:rsidR="009F0349"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  <w:cs/>
        </w:rPr>
        <w:t>กลุ่มบริษัทได้นำที่ดิน อาคารและอุปกรณ์ซึ่งมีมูลค่าตามบัญชีสุทธิ</w:t>
      </w:r>
      <w:r w:rsidR="00292F9B" w:rsidRPr="00FD522E">
        <w:rPr>
          <w:rFonts w:asciiTheme="majorBidi" w:hAnsiTheme="majorBidi" w:cstheme="majorBidi"/>
          <w:sz w:val="28"/>
          <w:szCs w:val="28"/>
        </w:rPr>
        <w:t xml:space="preserve"> 2,077.33</w:t>
      </w:r>
      <w:r w:rsidR="00B93D24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9F0349" w:rsidRPr="00FD522E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D40BB7" w:rsidRPr="00FD522E">
        <w:rPr>
          <w:rFonts w:asciiTheme="majorBidi" w:hAnsiTheme="majorBidi" w:cstheme="majorBidi"/>
          <w:sz w:val="28"/>
          <w:szCs w:val="28"/>
        </w:rPr>
        <w:br/>
      </w:r>
      <w:r w:rsidR="00215ACC"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="00215ACC"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31 </w:t>
      </w:r>
      <w:r w:rsidR="00215ACC"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ธันวาคม </w:t>
      </w:r>
      <w:r w:rsidR="00970BDC" w:rsidRPr="00FD522E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="00215ACC"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: </w:t>
      </w:r>
      <w:r w:rsidR="00215ACC"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กลุ่มบริษัท </w:t>
      </w:r>
      <w:r w:rsidR="009A61BD" w:rsidRPr="00FD522E">
        <w:rPr>
          <w:rFonts w:asciiTheme="majorBidi" w:hAnsiTheme="majorBidi" w:cstheme="majorBidi"/>
          <w:i/>
          <w:iCs/>
          <w:sz w:val="28"/>
          <w:szCs w:val="28"/>
        </w:rPr>
        <w:t>2,572.17</w:t>
      </w:r>
      <w:r w:rsidR="00215ACC"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215ACC"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ล้านบาท)</w:t>
      </w:r>
      <w:r w:rsidR="00D30DDE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เป็นสินทรัพย์ค้ำประกันวงเงินสินเชื่อที่ได้รับจากสถาบันการเงิน </w:t>
      </w:r>
      <w:r w:rsidR="00C32CF1" w:rsidRPr="00FD522E">
        <w:rPr>
          <w:rFonts w:asciiTheme="majorBidi" w:hAnsiTheme="majorBidi" w:cstheme="majorBidi"/>
          <w:sz w:val="28"/>
          <w:szCs w:val="28"/>
        </w:rPr>
        <w:br/>
      </w:r>
      <w:r w:rsidR="00EF151B" w:rsidRPr="00FD522E">
        <w:rPr>
          <w:rFonts w:asciiTheme="majorBidi" w:hAnsiTheme="majorBidi" w:cstheme="majorBidi"/>
          <w:sz w:val="28"/>
          <w:szCs w:val="28"/>
          <w:cs/>
        </w:rPr>
        <w:t>(</w:t>
      </w:r>
      <w:r w:rsidRPr="00FD522E">
        <w:rPr>
          <w:rFonts w:asciiTheme="majorBidi" w:hAnsiTheme="majorBidi" w:cstheme="majorBidi"/>
          <w:sz w:val="28"/>
          <w:szCs w:val="28"/>
          <w:cs/>
        </w:rPr>
        <w:t>ดูหมายเหตุ</w:t>
      </w:r>
      <w:r w:rsidR="009C4F38" w:rsidRPr="00FD522E">
        <w:rPr>
          <w:rFonts w:asciiTheme="majorBidi" w:hAnsiTheme="majorBidi" w:cstheme="majorBidi"/>
          <w:sz w:val="28"/>
          <w:szCs w:val="28"/>
          <w:cs/>
        </w:rPr>
        <w:t>ข้อ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="00547E6B" w:rsidRPr="00FD522E">
        <w:rPr>
          <w:rFonts w:asciiTheme="majorBidi" w:hAnsiTheme="majorBidi" w:cstheme="majorBidi"/>
          <w:sz w:val="28"/>
          <w:szCs w:val="28"/>
        </w:rPr>
        <w:t>7</w:t>
      </w:r>
      <w:r w:rsidRPr="00FD522E">
        <w:rPr>
          <w:rFonts w:asciiTheme="majorBidi" w:hAnsiTheme="majorBidi" w:cstheme="majorBidi"/>
          <w:sz w:val="28"/>
          <w:szCs w:val="28"/>
          <w:cs/>
        </w:rPr>
        <w:t>)</w:t>
      </w:r>
      <w:r w:rsidR="00EF151B"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</w:p>
    <w:p w14:paraId="798347E4" w14:textId="77777777" w:rsidR="00774A77" w:rsidRPr="00FD522E" w:rsidRDefault="00774A77" w:rsidP="00774A77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4DEF75B7" w14:textId="6420D452" w:rsidR="00516892" w:rsidRPr="00FD522E" w:rsidRDefault="00030C23" w:rsidP="00C012EF">
      <w:pPr>
        <w:pStyle w:val="Heading1"/>
        <w:keepLines/>
        <w:numPr>
          <w:ilvl w:val="0"/>
          <w:numId w:val="38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หนี้สินที่มีภาระดอกเบี้ย</w:t>
      </w:r>
    </w:p>
    <w:p w14:paraId="36FDB40C" w14:textId="77777777" w:rsidR="00953616" w:rsidRPr="00FD522E" w:rsidRDefault="00953616" w:rsidP="003B6E17">
      <w:pPr>
        <w:pStyle w:val="BodyText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after="0" w:line="240" w:lineRule="auto"/>
        <w:ind w:right="-45"/>
        <w:jc w:val="thaiDistribute"/>
        <w:rPr>
          <w:rFonts w:asciiTheme="majorBidi" w:hAnsiTheme="majorBidi" w:cstheme="majorBidi"/>
          <w:sz w:val="24"/>
          <w:szCs w:val="24"/>
        </w:rPr>
      </w:pPr>
    </w:p>
    <w:p w14:paraId="36C46317" w14:textId="77777777" w:rsidR="00B93D24" w:rsidRPr="00FD522E" w:rsidRDefault="00B93D24" w:rsidP="00B93D2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bookmarkStart w:id="5" w:name="_Hlk149730335"/>
      <w:bookmarkStart w:id="6" w:name="_Hlk149674296"/>
      <w:bookmarkStart w:id="7" w:name="_Hlk70859526"/>
      <w:r w:rsidRPr="00FD522E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เงินกู้ยืมระยะสั้นจากสถาบันทางการเงิน</w:t>
      </w:r>
    </w:p>
    <w:p w14:paraId="577F94B2" w14:textId="1F3AC5D9" w:rsidR="005C7943" w:rsidRPr="00FD522E" w:rsidRDefault="00B93D24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r w:rsidRPr="00FD522E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br/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ในระหว่างงวด</w:t>
      </w:r>
      <w:r w:rsidR="00C56B7C" w:rsidRPr="00FD522E">
        <w:rPr>
          <w:rFonts w:asciiTheme="majorBidi" w:hAnsiTheme="majorBidi" w:cs="Angsana New" w:hint="cs"/>
          <w:sz w:val="28"/>
          <w:szCs w:val="28"/>
          <w:cs/>
        </w:rPr>
        <w:t>หก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เดือนสิ้นสุดวันที่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/>
          <w:sz w:val="28"/>
          <w:szCs w:val="28"/>
        </w:rPr>
        <w:t>3</w:t>
      </w:r>
      <w:r w:rsidR="00C56B7C" w:rsidRPr="00FD522E">
        <w:rPr>
          <w:rFonts w:asciiTheme="majorBidi" w:hAnsiTheme="majorBidi" w:cs="Angsana New"/>
          <w:sz w:val="28"/>
          <w:szCs w:val="28"/>
        </w:rPr>
        <w:t>0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C56B7C" w:rsidRPr="00FD522E">
        <w:rPr>
          <w:rFonts w:asciiTheme="majorBidi" w:hAnsiTheme="majorBidi" w:cs="Angsana New" w:hint="cs"/>
          <w:sz w:val="28"/>
          <w:szCs w:val="28"/>
          <w:cs/>
        </w:rPr>
        <w:t>มิถุนายน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/>
          <w:sz w:val="28"/>
          <w:szCs w:val="28"/>
        </w:rPr>
        <w:t>2569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บริษัทได้ทำสัญญาเงินกู้ยืมระยะสั้นที่ไม่มีหลักประกันกับสถาบันการเงินในประเทศหลายแห่ง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="005C7943"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A76FB9" w:rsidRPr="00FD522E">
        <w:rPr>
          <w:rFonts w:asciiTheme="majorBidi" w:hAnsiTheme="majorBidi" w:cs="Angsana New"/>
          <w:sz w:val="28"/>
          <w:szCs w:val="28"/>
        </w:rPr>
        <w:t>1,120</w:t>
      </w:r>
      <w:r w:rsidR="005C7943"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ล้านบาท เงินกู้ยืมดังกล่าวมีอัตราดอกเบี้ยร้อยละ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/>
          <w:sz w:val="28"/>
          <w:szCs w:val="28"/>
        </w:rPr>
        <w:t>1.3</w:t>
      </w:r>
      <w:r w:rsidR="00822032" w:rsidRPr="00FD522E">
        <w:rPr>
          <w:rFonts w:asciiTheme="majorBidi" w:hAnsiTheme="majorBidi" w:cs="Angsana New"/>
          <w:sz w:val="28"/>
          <w:szCs w:val="28"/>
        </w:rPr>
        <w:t>1</w:t>
      </w:r>
      <w:r w:rsidR="005C7943"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221C49" w:rsidRPr="00FD522E">
        <w:rPr>
          <w:rFonts w:asciiTheme="majorBidi" w:hAnsiTheme="majorBidi" w:cs="Angsana New"/>
          <w:sz w:val="28"/>
          <w:szCs w:val="28"/>
        </w:rPr>
        <w:t>-</w:t>
      </w:r>
      <w:r w:rsidR="005C7943" w:rsidRPr="00FD522E">
        <w:rPr>
          <w:rFonts w:asciiTheme="majorBidi" w:hAnsiTheme="majorBidi" w:cs="Angsana New"/>
          <w:sz w:val="28"/>
          <w:szCs w:val="28"/>
        </w:rPr>
        <w:t xml:space="preserve"> 1.35 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ต่อปี และมีกำหนดชำระคืนภายใน</w:t>
      </w:r>
      <w:r w:rsidR="00A76FB9" w:rsidRPr="00FD522E">
        <w:rPr>
          <w:rFonts w:asciiTheme="majorBidi" w:hAnsiTheme="majorBidi" w:cs="Angsana New" w:hint="cs"/>
          <w:sz w:val="28"/>
          <w:szCs w:val="28"/>
          <w:cs/>
        </w:rPr>
        <w:t>เดือน</w:t>
      </w:r>
      <w:r w:rsidR="00A76FB9" w:rsidRPr="00FD522E">
        <w:rPr>
          <w:rFonts w:asciiTheme="majorBidi" w:hAnsiTheme="majorBidi" w:cs="Angsana New"/>
          <w:sz w:val="28"/>
          <w:szCs w:val="28"/>
          <w:cs/>
        </w:rPr>
        <w:t>กรกฎาคม</w:t>
      </w:r>
      <w:r w:rsidR="00A76FB9" w:rsidRPr="00FD522E">
        <w:rPr>
          <w:rFonts w:asciiTheme="majorBidi" w:hAnsiTheme="majorBidi" w:cs="Angsana New" w:hint="cs"/>
          <w:sz w:val="28"/>
          <w:szCs w:val="28"/>
          <w:cs/>
        </w:rPr>
        <w:t xml:space="preserve">และเดือนสิงหาคม </w:t>
      </w:r>
      <w:r w:rsidR="005C7943" w:rsidRPr="00FD522E">
        <w:rPr>
          <w:rFonts w:asciiTheme="majorBidi" w:hAnsiTheme="majorBidi" w:cs="Angsana New"/>
          <w:sz w:val="28"/>
          <w:szCs w:val="28"/>
        </w:rPr>
        <w:t xml:space="preserve">2569 </w:t>
      </w:r>
    </w:p>
    <w:p w14:paraId="6C59DE16" w14:textId="5478531E" w:rsidR="00F51C0F" w:rsidRPr="00FD522E" w:rsidRDefault="00F51C0F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</w:p>
    <w:p w14:paraId="6D324E4C" w14:textId="424F88CF" w:rsidR="005C7943" w:rsidRPr="00FD522E" w:rsidRDefault="00C56B7C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ในระหว่างงวดหกเดือนสิ้นสุดวันที่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30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มิถุนายน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/>
          <w:sz w:val="28"/>
          <w:szCs w:val="28"/>
        </w:rPr>
        <w:t>2569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บริษัทได้ทำสัญญาเงินกู้ยืมระยะสั้นที่ไม่มีหลักประกันกับสถาบันการเงินในประเทศแห่งหนึ่ง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="005C7943"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6E0FFA" w:rsidRPr="00FD522E">
        <w:rPr>
          <w:rFonts w:asciiTheme="majorBidi" w:hAnsiTheme="majorBidi" w:cs="Angsana New"/>
          <w:sz w:val="28"/>
          <w:szCs w:val="28"/>
        </w:rPr>
        <w:t>2</w:t>
      </w:r>
      <w:r w:rsidR="00A76FB9" w:rsidRPr="00FD522E">
        <w:rPr>
          <w:rFonts w:asciiTheme="majorBidi" w:hAnsiTheme="majorBidi" w:cs="Angsana New"/>
          <w:sz w:val="28"/>
          <w:szCs w:val="28"/>
        </w:rPr>
        <w:t>5</w:t>
      </w:r>
      <w:r w:rsidR="005C7943" w:rsidRPr="00FD522E">
        <w:rPr>
          <w:rFonts w:asciiTheme="majorBidi" w:hAnsiTheme="majorBidi" w:cs="Angsana New"/>
          <w:sz w:val="28"/>
          <w:szCs w:val="28"/>
        </w:rPr>
        <w:t xml:space="preserve">0 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ล้านบาท เงินกู้ยืมดังกล่าวมีอัตราดอกเบี้</w:t>
      </w:r>
      <w:r w:rsidR="007B3DB7" w:rsidRPr="00FD522E">
        <w:rPr>
          <w:rFonts w:asciiTheme="majorBidi" w:hAnsiTheme="majorBidi" w:cs="Angsana New" w:hint="cs"/>
          <w:sz w:val="28"/>
          <w:szCs w:val="28"/>
          <w:cs/>
        </w:rPr>
        <w:t>ยที่</w:t>
      </w:r>
      <w:r w:rsidR="005C7943" w:rsidRPr="00FD522E">
        <w:rPr>
          <w:rFonts w:asciiTheme="majorBidi" w:hAnsiTheme="majorBidi" w:cs="Angsana New"/>
          <w:sz w:val="28"/>
          <w:szCs w:val="28"/>
        </w:rPr>
        <w:t xml:space="preserve"> MMR</w:t>
      </w:r>
      <w:r w:rsidR="0011293B" w:rsidRPr="00FD522E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และมีกำหนดชำระคืน</w:t>
      </w:r>
      <w:r w:rsidR="00A76FB9" w:rsidRPr="00FD522E">
        <w:rPr>
          <w:rFonts w:asciiTheme="majorBidi" w:hAnsiTheme="majorBidi" w:cs="Angsana New" w:hint="cs"/>
          <w:sz w:val="28"/>
          <w:szCs w:val="28"/>
          <w:cs/>
        </w:rPr>
        <w:t>ภายในเดือน</w:t>
      </w:r>
      <w:r w:rsidR="00A76FB9" w:rsidRPr="00FD522E">
        <w:rPr>
          <w:rFonts w:asciiTheme="majorBidi" w:hAnsiTheme="majorBidi" w:cs="Angsana New"/>
          <w:sz w:val="28"/>
          <w:szCs w:val="28"/>
          <w:cs/>
        </w:rPr>
        <w:t>กรกฎาคม</w:t>
      </w:r>
      <w:r w:rsidR="00A76FB9" w:rsidRPr="00FD522E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6E0FFA" w:rsidRPr="00FD522E">
        <w:rPr>
          <w:rFonts w:asciiTheme="majorBidi" w:hAnsiTheme="majorBidi" w:cs="Angsana New"/>
          <w:sz w:val="28"/>
          <w:szCs w:val="28"/>
        </w:rPr>
        <w:t>2569</w:t>
      </w:r>
    </w:p>
    <w:p w14:paraId="3DF2BB76" w14:textId="77777777" w:rsidR="005C7943" w:rsidRPr="00FD522E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</w:p>
    <w:p w14:paraId="135F83D6" w14:textId="32FD54ED" w:rsidR="005C7943" w:rsidRPr="00FD522E" w:rsidRDefault="00C56B7C" w:rsidP="00031F7D">
      <w:pPr>
        <w:tabs>
          <w:tab w:val="clear" w:pos="227"/>
          <w:tab w:val="clear" w:pos="454"/>
          <w:tab w:val="clear" w:pos="680"/>
          <w:tab w:val="clear" w:pos="907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ในระหว่างงวดหกเดือนสิ้นสุดวันที่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30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มิถุนายน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/>
          <w:sz w:val="28"/>
          <w:szCs w:val="28"/>
        </w:rPr>
        <w:t>2569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บริษัทย่อยแห่งหนึ่งได้ทำสัญญาเงินกู้ยืมระยะสั้นที่ไม่มีหลักประกันกับสถาบันการเงินในประเทศแห่งหนึ่ง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/>
          <w:sz w:val="28"/>
          <w:szCs w:val="28"/>
        </w:rPr>
        <w:t>40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เงินกู้ยืมดังกล่าวมีอัตราดอกเบี้ย</w:t>
      </w:r>
      <w:r w:rsidR="00A76FB9" w:rsidRPr="00FD522E">
        <w:rPr>
          <w:rFonts w:asciiTheme="majorBidi" w:hAnsiTheme="majorBidi" w:cs="Angsana New" w:hint="cs"/>
          <w:sz w:val="28"/>
          <w:szCs w:val="28"/>
          <w:cs/>
        </w:rPr>
        <w:t xml:space="preserve">ที่ </w:t>
      </w:r>
      <w:r w:rsidR="00A76FB9" w:rsidRPr="00FD522E">
        <w:rPr>
          <w:rFonts w:asciiTheme="majorBidi" w:hAnsiTheme="majorBidi" w:cs="Angsana New"/>
          <w:sz w:val="28"/>
          <w:szCs w:val="28"/>
        </w:rPr>
        <w:t>MMR</w:t>
      </w:r>
      <w:r w:rsidR="005C7943"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และมีกำหนดชำระคืนภายในเดือน</w:t>
      </w:r>
      <w:r w:rsidR="00A76FB9" w:rsidRPr="00FD522E">
        <w:rPr>
          <w:rFonts w:asciiTheme="majorBidi" w:hAnsiTheme="majorBidi" w:cs="Angsana New" w:hint="cs"/>
          <w:sz w:val="28"/>
          <w:szCs w:val="28"/>
          <w:cs/>
        </w:rPr>
        <w:t>สิงห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 xml:space="preserve">าคม </w:t>
      </w:r>
      <w:r w:rsidR="005C7943" w:rsidRPr="00FD522E">
        <w:rPr>
          <w:rFonts w:asciiTheme="majorBidi" w:hAnsiTheme="majorBidi" w:cs="Angsana New"/>
          <w:sz w:val="28"/>
          <w:szCs w:val="28"/>
        </w:rPr>
        <w:t>2569</w:t>
      </w:r>
    </w:p>
    <w:p w14:paraId="42BB3D2F" w14:textId="096E6D45" w:rsidR="00A76FB9" w:rsidRPr="00FD522E" w:rsidRDefault="00A76FB9" w:rsidP="00A76FB9">
      <w:pPr>
        <w:tabs>
          <w:tab w:val="clear" w:pos="227"/>
          <w:tab w:val="clear" w:pos="454"/>
          <w:tab w:val="clear" w:pos="680"/>
          <w:tab w:val="clear" w:pos="907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lastRenderedPageBreak/>
        <w:t>ในระหว่างงวดหกเดือนสิ้นสุดวันที่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30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มิถุนายน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2569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บริษัทย่อยแห่งหนึ่งได้ทำสัญญาเงินกู้ยืมระยะสั้นที่ไม่มีหลักประกันกับสถาบันการเงินในประเทศหลายแห่ง เป็นจำนวนเงิน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3</w:t>
      </w:r>
      <w:r w:rsidRPr="00FD522E">
        <w:rPr>
          <w:rFonts w:asciiTheme="majorBidi" w:hAnsiTheme="majorBidi" w:cs="Angsana New"/>
          <w:sz w:val="28"/>
          <w:szCs w:val="28"/>
        </w:rPr>
        <w:t>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เงินกู้ยืมดังกล่าวมีอัตราดอกเบี้ยร้อยละ </w:t>
      </w:r>
      <w:r w:rsidR="00FB1ECF" w:rsidRPr="00FD522E">
        <w:rPr>
          <w:rFonts w:ascii="Angsana New" w:hAnsi="Angsana New" w:cs="Angsana New"/>
          <w:sz w:val="28"/>
          <w:szCs w:val="28"/>
        </w:rPr>
        <w:t>3.28</w:t>
      </w:r>
      <w:r w:rsidR="00FB1ECF" w:rsidRPr="00FD522E">
        <w:rPr>
          <w:rFonts w:ascii="Angsana New" w:hAnsi="Angsana New" w:cs="Angsana New" w:hint="cs"/>
          <w:sz w:val="28"/>
          <w:szCs w:val="28"/>
          <w:cs/>
        </w:rPr>
        <w:t xml:space="preserve"> </w:t>
      </w:r>
      <w:r w:rsidR="00FB1ECF" w:rsidRPr="00FD522E">
        <w:rPr>
          <w:rFonts w:ascii="Angsana New" w:hAnsi="Angsana New" w:cs="Angsana New"/>
          <w:sz w:val="28"/>
          <w:szCs w:val="28"/>
        </w:rPr>
        <w:t>- 3.65</w:t>
      </w:r>
      <w:r w:rsidR="00385E21" w:rsidRPr="00FD522E">
        <w:rPr>
          <w:rFonts w:asciiTheme="majorBidi" w:hAnsiTheme="majorBidi" w:cs="Angsana New"/>
          <w:sz w:val="28"/>
          <w:szCs w:val="28"/>
        </w:rPr>
        <w:br/>
      </w:r>
      <w:r w:rsidRPr="00FD522E">
        <w:rPr>
          <w:rFonts w:asciiTheme="majorBidi" w:hAnsiTheme="majorBidi" w:cs="Angsana New" w:hint="cs"/>
          <w:sz w:val="28"/>
          <w:szCs w:val="28"/>
          <w:cs/>
        </w:rPr>
        <w:t>ต่อปี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และมีกำหนดชำระคืนภายในเดือนสิงหาคมและเดือนกันยายน </w:t>
      </w:r>
      <w:r w:rsidRPr="00FD522E">
        <w:rPr>
          <w:rFonts w:asciiTheme="majorBidi" w:hAnsiTheme="majorBidi" w:cs="Angsana New"/>
          <w:sz w:val="28"/>
          <w:szCs w:val="28"/>
        </w:rPr>
        <w:t>2569</w:t>
      </w:r>
    </w:p>
    <w:p w14:paraId="413BB46D" w14:textId="77777777" w:rsidR="00BD67F1" w:rsidRPr="00FD522E" w:rsidRDefault="00BD67F1" w:rsidP="00A76FB9">
      <w:pPr>
        <w:tabs>
          <w:tab w:val="clear" w:pos="227"/>
          <w:tab w:val="clear" w:pos="454"/>
          <w:tab w:val="clear" w:pos="680"/>
          <w:tab w:val="clear" w:pos="907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</w:p>
    <w:p w14:paraId="028DBA42" w14:textId="13BE7F14" w:rsidR="00BD67F1" w:rsidRPr="00FD522E" w:rsidRDefault="00BD67F1" w:rsidP="00BD67F1">
      <w:pPr>
        <w:tabs>
          <w:tab w:val="clear" w:pos="227"/>
          <w:tab w:val="clear" w:pos="454"/>
          <w:tab w:val="clear" w:pos="680"/>
          <w:tab w:val="clear" w:pos="907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ในระหว่างงวดหกเดือนสิ้นสุดวันที่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30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มิถุนายน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2569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บริษัทย่อยแห่งหนึ่งได้ทำสัญญาเงินกู้ยืมระยะสั้นที่ไม่มีหลักประกันกับสถาบันการเงินในประเทศแห่งหนึ่ง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เป็นจำนวนเงิน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FB1ECF" w:rsidRPr="00FD522E">
        <w:rPr>
          <w:rFonts w:asciiTheme="majorBidi" w:hAnsiTheme="majorBidi" w:cs="Angsana New"/>
          <w:sz w:val="28"/>
          <w:szCs w:val="28"/>
        </w:rPr>
        <w:t>1</w:t>
      </w:r>
      <w:r w:rsidRPr="00FD522E">
        <w:rPr>
          <w:rFonts w:asciiTheme="majorBidi" w:hAnsiTheme="majorBidi" w:cs="Angsana New"/>
          <w:sz w:val="28"/>
          <w:szCs w:val="28"/>
        </w:rPr>
        <w:t>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เงินกู้ยืมดังกล่าวมีอัตราดอกเบี้ยที่</w:t>
      </w:r>
      <w:r w:rsidRPr="00FD522E">
        <w:rPr>
          <w:rFonts w:asciiTheme="majorBidi" w:hAnsiTheme="majorBidi" w:cs="Angsana New"/>
          <w:sz w:val="28"/>
          <w:szCs w:val="28"/>
        </w:rPr>
        <w:t xml:space="preserve"> MMR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 และมีกำหนดชำระคืนภายในเดือน</w:t>
      </w:r>
      <w:r w:rsidRPr="00FD522E">
        <w:rPr>
          <w:rFonts w:asciiTheme="majorBidi" w:hAnsiTheme="majorBidi" w:cs="Angsana New"/>
          <w:sz w:val="28"/>
          <w:szCs w:val="28"/>
          <w:cs/>
        </w:rPr>
        <w:t>กรกฎาคม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2569</w:t>
      </w:r>
    </w:p>
    <w:p w14:paraId="14BEF3DE" w14:textId="77777777" w:rsidR="005C7943" w:rsidRPr="00FD522E" w:rsidRDefault="005C7943" w:rsidP="005C794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jc w:val="thaiDistribute"/>
        <w:rPr>
          <w:rFonts w:asciiTheme="majorBidi" w:hAnsiTheme="majorBidi" w:cs="Angsana New"/>
          <w:sz w:val="28"/>
          <w:szCs w:val="28"/>
        </w:rPr>
      </w:pPr>
    </w:p>
    <w:p w14:paraId="5E934298" w14:textId="42023A76" w:rsidR="00BD67F1" w:rsidRPr="00FD522E" w:rsidRDefault="00C56B7C" w:rsidP="003A6D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ในระหว่างงวดหกเดือนสิ้นสุดวันที่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30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มิถุนายน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Theme="majorBidi" w:hAnsiTheme="majorBidi" w:cs="Angsana New"/>
          <w:sz w:val="28"/>
          <w:szCs w:val="28"/>
        </w:rPr>
        <w:t>2569</w:t>
      </w:r>
      <w:r w:rsidR="005C7943"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5C7943" w:rsidRPr="00FD522E">
        <w:rPr>
          <w:rFonts w:ascii="Angsana New" w:hAnsi="Angsana New" w:cs="Angsana New" w:hint="cs"/>
          <w:sz w:val="28"/>
          <w:szCs w:val="28"/>
          <w:cs/>
        </w:rPr>
        <w:t>บริษัทย่อยแห่งหนึ่งได้ทำสัญญาเงิน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>กู้ยืมระยะสั้นที่ไม่มีหลักประกันกับสถาบันการเงินต่างประเทศ</w:t>
      </w:r>
      <w:r w:rsidR="00B61568" w:rsidRPr="00FD522E">
        <w:rPr>
          <w:rFonts w:asciiTheme="majorBidi" w:hAnsiTheme="majorBidi" w:cs="Angsana New" w:hint="cs"/>
          <w:sz w:val="28"/>
          <w:szCs w:val="28"/>
          <w:cs/>
        </w:rPr>
        <w:t>หลาย</w:t>
      </w:r>
      <w:r w:rsidR="005C7943" w:rsidRPr="00FD522E">
        <w:rPr>
          <w:rFonts w:asciiTheme="majorBidi" w:hAnsiTheme="majorBidi" w:cs="Angsana New" w:hint="cs"/>
          <w:sz w:val="28"/>
          <w:szCs w:val="28"/>
          <w:cs/>
        </w:rPr>
        <w:t xml:space="preserve">แห่ง </w:t>
      </w:r>
      <w:r w:rsidR="005C7943" w:rsidRPr="00FD522E">
        <w:rPr>
          <w:rFonts w:ascii="Angsana New" w:hAnsi="Angsana New" w:cs="Angsana New" w:hint="cs"/>
          <w:sz w:val="28"/>
          <w:szCs w:val="28"/>
          <w:cs/>
        </w:rPr>
        <w:t xml:space="preserve">เป็นจำนวนเงิน </w:t>
      </w:r>
      <w:r w:rsidR="00FB1ECF" w:rsidRPr="00FD522E">
        <w:rPr>
          <w:rFonts w:ascii="Angsana New" w:hAnsi="Angsana New" w:cs="Angsana New"/>
          <w:sz w:val="28"/>
          <w:szCs w:val="28"/>
        </w:rPr>
        <w:t>60</w:t>
      </w:r>
      <w:r w:rsidR="007D64DF" w:rsidRPr="00FD522E">
        <w:rPr>
          <w:rFonts w:ascii="Angsana New" w:hAnsi="Angsana New" w:cs="Angsana New"/>
          <w:sz w:val="28"/>
          <w:szCs w:val="28"/>
        </w:rPr>
        <w:t>,</w:t>
      </w:r>
      <w:r w:rsidR="00FB1ECF" w:rsidRPr="00FD522E">
        <w:rPr>
          <w:rFonts w:ascii="Angsana New" w:hAnsi="Angsana New" w:cs="Angsana New"/>
          <w:sz w:val="28"/>
          <w:szCs w:val="28"/>
        </w:rPr>
        <w:t>2</w:t>
      </w:r>
      <w:r w:rsidR="00AF25A7" w:rsidRPr="00FD522E">
        <w:rPr>
          <w:rFonts w:ascii="Angsana New" w:hAnsi="Angsana New" w:cs="Angsana New"/>
          <w:sz w:val="28"/>
          <w:szCs w:val="28"/>
        </w:rPr>
        <w:t>52</w:t>
      </w:r>
      <w:r w:rsidR="005C7943" w:rsidRPr="00FD522E">
        <w:rPr>
          <w:rFonts w:ascii="Angsana New" w:hAnsi="Angsana New" w:cs="Angsana New"/>
          <w:sz w:val="28"/>
          <w:szCs w:val="28"/>
        </w:rPr>
        <w:t xml:space="preserve"> </w:t>
      </w:r>
      <w:r w:rsidR="005C7943" w:rsidRPr="00FD522E">
        <w:rPr>
          <w:rFonts w:ascii="Angsana New" w:hAnsi="Angsana New" w:cs="Angsana New" w:hint="cs"/>
          <w:sz w:val="28"/>
          <w:szCs w:val="28"/>
          <w:cs/>
        </w:rPr>
        <w:t xml:space="preserve">ล้านดองเวียดนาม หรือเทียบเท่ากับ </w:t>
      </w:r>
      <w:r w:rsidR="00FB1ECF" w:rsidRPr="00FD522E">
        <w:rPr>
          <w:rFonts w:ascii="Angsana New" w:hAnsi="Angsana New" w:cs="Angsana New"/>
          <w:sz w:val="28"/>
          <w:szCs w:val="28"/>
        </w:rPr>
        <w:t>76</w:t>
      </w:r>
      <w:r w:rsidR="007D64DF" w:rsidRPr="00FD522E">
        <w:rPr>
          <w:rFonts w:ascii="Angsana New" w:hAnsi="Angsana New" w:cs="Angsana New"/>
          <w:sz w:val="28"/>
          <w:szCs w:val="28"/>
        </w:rPr>
        <w:t>.</w:t>
      </w:r>
      <w:r w:rsidR="00FB1ECF" w:rsidRPr="00FD522E">
        <w:rPr>
          <w:rFonts w:ascii="Angsana New" w:hAnsi="Angsana New" w:cs="Angsana New"/>
          <w:sz w:val="28"/>
          <w:szCs w:val="28"/>
        </w:rPr>
        <w:t>22</w:t>
      </w:r>
      <w:r w:rsidR="005C7943" w:rsidRPr="00FD522E">
        <w:rPr>
          <w:rFonts w:ascii="Angsana New" w:hAnsi="Angsana New" w:cs="Angsana New"/>
          <w:sz w:val="28"/>
          <w:szCs w:val="28"/>
        </w:rPr>
        <w:t xml:space="preserve"> </w:t>
      </w:r>
      <w:r w:rsidR="005C7943" w:rsidRPr="00FD522E">
        <w:rPr>
          <w:rFonts w:ascii="Angsana New" w:hAnsi="Angsana New" w:cs="Angsana New" w:hint="cs"/>
          <w:sz w:val="28"/>
          <w:szCs w:val="28"/>
          <w:cs/>
        </w:rPr>
        <w:t>ล้านบาท</w:t>
      </w:r>
      <w:r w:rsidR="00E13EA1" w:rsidRPr="00FD522E">
        <w:rPr>
          <w:rFonts w:asciiTheme="majorBidi" w:hAnsiTheme="majorBidi"/>
          <w:sz w:val="28"/>
          <w:szCs w:val="28"/>
        </w:rPr>
        <w:br/>
      </w:r>
      <w:r w:rsidR="005C7943" w:rsidRPr="00FD522E">
        <w:rPr>
          <w:rFonts w:ascii="Angsana New" w:hAnsi="Angsana New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="005C7943" w:rsidRPr="00FD522E">
        <w:rPr>
          <w:rFonts w:asciiTheme="majorBidi" w:hAnsiTheme="majorBidi"/>
          <w:sz w:val="28"/>
          <w:szCs w:val="28"/>
        </w:rPr>
        <w:t xml:space="preserve"> </w:t>
      </w:r>
      <w:r w:rsidR="00A76FB9" w:rsidRPr="00FD522E">
        <w:rPr>
          <w:rFonts w:asciiTheme="majorBidi" w:hAnsiTheme="majorBidi" w:cs="Angsana New" w:hint="cs"/>
          <w:sz w:val="28"/>
          <w:szCs w:val="28"/>
          <w:cs/>
        </w:rPr>
        <w:t>6</w:t>
      </w:r>
      <w:r w:rsidR="005C7943" w:rsidRPr="00FD522E">
        <w:rPr>
          <w:rFonts w:asciiTheme="majorBidi" w:hAnsiTheme="majorBidi" w:cs="Angsana New"/>
          <w:sz w:val="28"/>
          <w:szCs w:val="28"/>
        </w:rPr>
        <w:t>.</w:t>
      </w:r>
      <w:r w:rsidR="00A76FB9" w:rsidRPr="00FD522E">
        <w:rPr>
          <w:rFonts w:asciiTheme="majorBidi" w:hAnsiTheme="majorBidi" w:cs="Angsana New" w:hint="cs"/>
          <w:sz w:val="28"/>
          <w:szCs w:val="28"/>
          <w:cs/>
        </w:rPr>
        <w:t>3</w:t>
      </w:r>
      <w:r w:rsidR="007D64DF" w:rsidRPr="00FD522E">
        <w:rPr>
          <w:rFonts w:asciiTheme="majorBidi" w:hAnsiTheme="majorBidi" w:cs="Angsana New"/>
          <w:sz w:val="28"/>
          <w:szCs w:val="28"/>
        </w:rPr>
        <w:t xml:space="preserve"> - </w:t>
      </w:r>
      <w:r w:rsidR="00A76FB9" w:rsidRPr="00FD522E">
        <w:rPr>
          <w:rFonts w:asciiTheme="majorBidi" w:hAnsiTheme="majorBidi" w:cs="Angsana New" w:hint="cs"/>
          <w:sz w:val="28"/>
          <w:szCs w:val="28"/>
          <w:cs/>
        </w:rPr>
        <w:t>7</w:t>
      </w:r>
      <w:r w:rsidR="007D64DF" w:rsidRPr="00FD522E">
        <w:rPr>
          <w:rFonts w:asciiTheme="majorBidi" w:hAnsiTheme="majorBidi" w:cs="Angsana New"/>
          <w:sz w:val="28"/>
          <w:szCs w:val="28"/>
        </w:rPr>
        <w:t>.</w:t>
      </w:r>
      <w:r w:rsidR="00A76FB9" w:rsidRPr="00FD522E">
        <w:rPr>
          <w:rFonts w:asciiTheme="majorBidi" w:hAnsiTheme="majorBidi" w:cs="Angsana New" w:hint="cs"/>
          <w:sz w:val="28"/>
          <w:szCs w:val="28"/>
          <w:cs/>
        </w:rPr>
        <w:t>4</w:t>
      </w:r>
      <w:r w:rsidR="007D64DF" w:rsidRPr="00FD522E">
        <w:rPr>
          <w:rFonts w:asciiTheme="majorBidi" w:hAnsiTheme="majorBidi" w:cs="Angsana New"/>
          <w:sz w:val="28"/>
          <w:szCs w:val="28"/>
        </w:rPr>
        <w:t>5</w:t>
      </w:r>
      <w:r w:rsidR="005C7943"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5C7943" w:rsidRPr="00FD522E">
        <w:rPr>
          <w:rFonts w:ascii="Angsana New" w:hAnsi="Angsana New" w:cs="Angsana New" w:hint="cs"/>
          <w:sz w:val="28"/>
          <w:szCs w:val="28"/>
          <w:cs/>
        </w:rPr>
        <w:t>ต่อปี</w:t>
      </w:r>
      <w:r w:rsidR="005C7943" w:rsidRPr="00FD522E">
        <w:rPr>
          <w:rFonts w:asciiTheme="majorBidi" w:hAnsiTheme="majorBidi"/>
          <w:sz w:val="28"/>
          <w:szCs w:val="28"/>
        </w:rPr>
        <w:t xml:space="preserve"> </w:t>
      </w:r>
      <w:r w:rsidR="005C7943" w:rsidRPr="00FD522E">
        <w:rPr>
          <w:rFonts w:ascii="Angsana New" w:hAnsi="Angsana New" w:cs="Angsana New" w:hint="cs"/>
          <w:sz w:val="28"/>
          <w:szCs w:val="28"/>
          <w:cs/>
        </w:rPr>
        <w:t>และมีกำหนดชำระคืน</w:t>
      </w:r>
      <w:r w:rsidR="00385E21" w:rsidRPr="00FD522E">
        <w:rPr>
          <w:rFonts w:asciiTheme="majorBidi" w:hAnsiTheme="majorBidi" w:cstheme="majorBidi" w:hint="cs"/>
          <w:sz w:val="28"/>
          <w:szCs w:val="28"/>
          <w:cs/>
        </w:rPr>
        <w:t>ระหว่าง</w:t>
      </w:r>
      <w:r w:rsidR="00A76FB9" w:rsidRPr="00FD522E">
        <w:rPr>
          <w:rFonts w:asciiTheme="majorBidi" w:hAnsiTheme="majorBidi" w:cstheme="majorBidi"/>
          <w:sz w:val="28"/>
          <w:szCs w:val="28"/>
          <w:cs/>
        </w:rPr>
        <w:t>เดือน</w:t>
      </w:r>
      <w:r w:rsidR="00FB1ECF" w:rsidRPr="00FD522E">
        <w:rPr>
          <w:rFonts w:asciiTheme="majorBidi" w:hAnsiTheme="majorBidi" w:cstheme="majorBidi" w:hint="cs"/>
          <w:sz w:val="28"/>
          <w:szCs w:val="28"/>
          <w:cs/>
        </w:rPr>
        <w:t>กรกฎาคม</w:t>
      </w:r>
      <w:r w:rsidR="00385E21" w:rsidRPr="00FD522E">
        <w:rPr>
          <w:rFonts w:asciiTheme="majorBidi" w:hAnsiTheme="majorBidi" w:cstheme="majorBidi" w:hint="cs"/>
          <w:sz w:val="28"/>
          <w:szCs w:val="28"/>
          <w:cs/>
        </w:rPr>
        <w:t>ถึง</w:t>
      </w:r>
      <w:r w:rsidR="00A76FB9" w:rsidRPr="00FD522E">
        <w:rPr>
          <w:rFonts w:asciiTheme="majorBidi" w:hAnsiTheme="majorBidi" w:cstheme="majorBidi" w:hint="cs"/>
          <w:sz w:val="28"/>
          <w:szCs w:val="28"/>
          <w:cs/>
        </w:rPr>
        <w:t>เดือน</w:t>
      </w:r>
      <w:r w:rsidR="00A76FB9" w:rsidRPr="00FD522E">
        <w:rPr>
          <w:rFonts w:asciiTheme="majorBidi" w:hAnsiTheme="majorBidi" w:cs="Angsana New" w:hint="cs"/>
          <w:sz w:val="28"/>
          <w:szCs w:val="28"/>
          <w:cs/>
        </w:rPr>
        <w:t>พฤศจิกายน</w:t>
      </w:r>
      <w:r w:rsidR="00385E21" w:rsidRPr="00FD522E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A76FB9" w:rsidRPr="00FD522E">
        <w:rPr>
          <w:rFonts w:asciiTheme="majorBidi" w:hAnsiTheme="majorBidi" w:cstheme="majorBidi"/>
          <w:sz w:val="28"/>
          <w:szCs w:val="28"/>
        </w:rPr>
        <w:t>2569</w:t>
      </w:r>
    </w:p>
    <w:p w14:paraId="06FBEA24" w14:textId="77777777" w:rsidR="00860863" w:rsidRPr="00FD522E" w:rsidRDefault="00860863" w:rsidP="003A6D6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</w:p>
    <w:p w14:paraId="7F28AB23" w14:textId="77777777" w:rsidR="00BD67F1" w:rsidRPr="00FD522E" w:rsidRDefault="00BD67F1" w:rsidP="00BD67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เงินกู้ยืมระยะ</w:t>
      </w:r>
      <w:r w:rsidRPr="00FD522E">
        <w:rPr>
          <w:rFonts w:asciiTheme="majorBidi" w:hAnsiTheme="majorBidi" w:cstheme="majorBidi" w:hint="cs"/>
          <w:b/>
          <w:bCs/>
          <w:i/>
          <w:iCs/>
          <w:sz w:val="28"/>
          <w:szCs w:val="28"/>
          <w:cs/>
        </w:rPr>
        <w:t>ยาว</w:t>
      </w:r>
      <w:r w:rsidRPr="00FD522E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จากสถาบันทางการเงิน</w:t>
      </w:r>
    </w:p>
    <w:p w14:paraId="563A616F" w14:textId="77777777" w:rsidR="00BD67F1" w:rsidRPr="00FD522E" w:rsidRDefault="00BD67F1" w:rsidP="00BD67F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="Angsana New"/>
          <w:sz w:val="28"/>
          <w:szCs w:val="28"/>
        </w:rPr>
      </w:pPr>
    </w:p>
    <w:p w14:paraId="2749CD60" w14:textId="3ACEA919" w:rsidR="00B93D24" w:rsidRPr="00FD522E" w:rsidRDefault="00BD67F1" w:rsidP="00E8393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ในระหว่างงวดหกเดือนสิ้นสุดวันที่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30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มิถุนายน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2569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="Angsana New" w:hAnsi="Angsana New" w:cs="Angsana New" w:hint="cs"/>
          <w:sz w:val="28"/>
          <w:szCs w:val="28"/>
          <w:cs/>
        </w:rPr>
        <w:t>บริษัทย่อยแห่งหนึ่งได้ทำสัญญาเงิน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กู้ยืมระยะยาวที่ไม่มีหลักประกันกับสถาบันการเงินต่างประเทศแห่งหนึ่ง </w:t>
      </w:r>
      <w:r w:rsidRPr="00FD522E">
        <w:rPr>
          <w:rFonts w:ascii="Angsana New" w:hAnsi="Angsana New" w:cs="Angsana New" w:hint="cs"/>
          <w:sz w:val="28"/>
          <w:szCs w:val="28"/>
          <w:cs/>
        </w:rPr>
        <w:t xml:space="preserve">เป็นจำนวนเงิน </w:t>
      </w:r>
      <w:r w:rsidRPr="00FD522E">
        <w:rPr>
          <w:rFonts w:ascii="Angsana New" w:hAnsi="Angsana New" w:cs="Angsana New"/>
          <w:sz w:val="28"/>
          <w:szCs w:val="28"/>
        </w:rPr>
        <w:t xml:space="preserve">20,390 </w:t>
      </w:r>
      <w:r w:rsidRPr="00FD522E">
        <w:rPr>
          <w:rFonts w:ascii="Angsana New" w:hAnsi="Angsana New" w:cs="Angsana New" w:hint="cs"/>
          <w:sz w:val="28"/>
          <w:szCs w:val="28"/>
          <w:cs/>
        </w:rPr>
        <w:t xml:space="preserve">ล้านดองเวียดนาม หรือเทียบเท่ากับ </w:t>
      </w:r>
      <w:r w:rsidR="00FB1ECF" w:rsidRPr="00FD522E">
        <w:rPr>
          <w:rFonts w:ascii="Angsana New" w:hAnsi="Angsana New" w:cs="Angsana New"/>
          <w:sz w:val="28"/>
          <w:szCs w:val="28"/>
        </w:rPr>
        <w:t>25</w:t>
      </w:r>
      <w:r w:rsidRPr="00FD522E">
        <w:rPr>
          <w:rFonts w:ascii="Angsana New" w:hAnsi="Angsana New" w:cs="Angsana New" w:hint="cs"/>
          <w:sz w:val="28"/>
          <w:szCs w:val="28"/>
          <w:cs/>
        </w:rPr>
        <w:t>.</w:t>
      </w:r>
      <w:r w:rsidR="00FB1ECF" w:rsidRPr="00FD522E">
        <w:rPr>
          <w:rFonts w:ascii="Angsana New" w:hAnsi="Angsana New" w:cs="Angsana New"/>
          <w:sz w:val="28"/>
          <w:szCs w:val="28"/>
        </w:rPr>
        <w:t>79</w:t>
      </w:r>
      <w:r w:rsidRPr="00FD522E">
        <w:rPr>
          <w:rFonts w:ascii="Angsana New" w:hAnsi="Angsana New" w:cs="Angsana New"/>
          <w:sz w:val="28"/>
          <w:szCs w:val="28"/>
        </w:rPr>
        <w:t xml:space="preserve"> </w:t>
      </w:r>
      <w:r w:rsidRPr="00FD522E">
        <w:rPr>
          <w:rFonts w:ascii="Angsana New" w:hAnsi="Angsana New" w:cs="Angsana New" w:hint="cs"/>
          <w:sz w:val="28"/>
          <w:szCs w:val="28"/>
          <w:cs/>
        </w:rPr>
        <w:t>ล้านบาท</w:t>
      </w:r>
      <w:r w:rsidRPr="00FD522E">
        <w:rPr>
          <w:rFonts w:asciiTheme="majorBidi" w:hAnsi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/>
          <w:sz w:val="28"/>
          <w:szCs w:val="28"/>
        </w:rPr>
        <w:br/>
      </w:r>
      <w:r w:rsidRPr="00FD522E">
        <w:rPr>
          <w:rFonts w:ascii="Angsana New" w:hAnsi="Angsana New" w:cs="Angsana New" w:hint="cs"/>
          <w:sz w:val="28"/>
          <w:szCs w:val="28"/>
          <w:cs/>
        </w:rPr>
        <w:t>เงินกู้ยืมดังกล่าวมีอัตราดอกเบี้ยร้อยละ</w:t>
      </w:r>
      <w:r w:rsidRPr="00FD522E">
        <w:rPr>
          <w:rFonts w:asciiTheme="majorBidi" w:hAnsiTheme="majorBidi" w:cstheme="minorBidi" w:hint="cs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inorBidi"/>
          <w:sz w:val="28"/>
          <w:szCs w:val="28"/>
        </w:rPr>
        <w:t xml:space="preserve">7.6 </w:t>
      </w:r>
      <w:r w:rsidRPr="00FD522E">
        <w:rPr>
          <w:rFonts w:ascii="Angsana New" w:hAnsi="Angsana New" w:cs="Angsana New" w:hint="cs"/>
          <w:sz w:val="28"/>
          <w:szCs w:val="28"/>
          <w:cs/>
        </w:rPr>
        <w:t>ต่อปี</w:t>
      </w:r>
      <w:r w:rsidRPr="00FD522E">
        <w:rPr>
          <w:rFonts w:asciiTheme="majorBidi" w:hAnsiTheme="majorBidi"/>
          <w:sz w:val="28"/>
          <w:szCs w:val="28"/>
        </w:rPr>
        <w:t xml:space="preserve"> </w:t>
      </w:r>
      <w:r w:rsidRPr="00FD522E">
        <w:rPr>
          <w:rFonts w:ascii="Angsana New" w:hAnsi="Angsana New" w:cs="Angsana New" w:hint="cs"/>
          <w:sz w:val="28"/>
          <w:szCs w:val="28"/>
          <w:cs/>
        </w:rPr>
        <w:t>และมี</w:t>
      </w:r>
      <w:r w:rsidRPr="00FD522E">
        <w:rPr>
          <w:rFonts w:ascii="Angsana New" w:hAnsi="Angsana New" w:cs="Angsana New"/>
          <w:sz w:val="28"/>
          <w:szCs w:val="28"/>
          <w:cs/>
        </w:rPr>
        <w:t>กำหนดชำระคืน</w:t>
      </w:r>
      <w:r w:rsidRPr="00FD522E">
        <w:rPr>
          <w:rFonts w:asciiTheme="majorBidi" w:hAnsiTheme="majorBidi" w:cstheme="majorBidi"/>
          <w:sz w:val="28"/>
          <w:szCs w:val="28"/>
          <w:cs/>
        </w:rPr>
        <w:t>ภายใน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เดือนพฤษภาคม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>2572</w:t>
      </w:r>
      <w:bookmarkEnd w:id="5"/>
    </w:p>
    <w:p w14:paraId="2DD18B42" w14:textId="77777777" w:rsidR="00860863" w:rsidRPr="00FD522E" w:rsidRDefault="00860863" w:rsidP="00E8393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ind w:left="547"/>
        <w:jc w:val="thaiDistribute"/>
        <w:rPr>
          <w:rFonts w:asciiTheme="majorBidi" w:hAnsiTheme="majorBidi" w:cstheme="majorBidi"/>
          <w:sz w:val="28"/>
          <w:szCs w:val="28"/>
        </w:rPr>
      </w:pPr>
    </w:p>
    <w:tbl>
      <w:tblPr>
        <w:tblW w:w="9270" w:type="dxa"/>
        <w:tblInd w:w="450" w:type="dxa"/>
        <w:tblLayout w:type="fixed"/>
        <w:tblLook w:val="01E0" w:firstRow="1" w:lastRow="1" w:firstColumn="1" w:lastColumn="1" w:noHBand="0" w:noVBand="0"/>
      </w:tblPr>
      <w:tblGrid>
        <w:gridCol w:w="2880"/>
        <w:gridCol w:w="945"/>
        <w:gridCol w:w="1155"/>
        <w:gridCol w:w="263"/>
        <w:gridCol w:w="1147"/>
        <w:gridCol w:w="270"/>
        <w:gridCol w:w="1194"/>
        <w:gridCol w:w="263"/>
        <w:gridCol w:w="1153"/>
      </w:tblGrid>
      <w:tr w:rsidR="00207930" w:rsidRPr="00FD522E" w14:paraId="15B836B5" w14:textId="77777777" w:rsidTr="00D40BB7">
        <w:trPr>
          <w:tblHeader/>
        </w:trPr>
        <w:tc>
          <w:tcPr>
            <w:tcW w:w="2880" w:type="dxa"/>
            <w:vMerge w:val="restart"/>
          </w:tcPr>
          <w:bookmarkEnd w:id="6"/>
          <w:p w14:paraId="2BB667C6" w14:textId="77777777" w:rsidR="00207930" w:rsidRPr="00FD522E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สินทรัพย์ที่ใช้เป็นหลักประกันหนี้สิน</w:t>
            </w:r>
          </w:p>
          <w:p w14:paraId="2C36CB39" w14:textId="77777777" w:rsidR="001E1E36" w:rsidRPr="00FD522E" w:rsidRDefault="001E1E36" w:rsidP="008A7C73">
            <w:pPr>
              <w:tabs>
                <w:tab w:val="left" w:pos="163"/>
              </w:tabs>
              <w:spacing w:line="240" w:lineRule="auto"/>
              <w:ind w:left="163" w:right="-108" w:hanging="16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</w:p>
          <w:p w14:paraId="0FB7DAE5" w14:textId="469DBBB4" w:rsidR="00207930" w:rsidRPr="00FD522E" w:rsidRDefault="008A7C73" w:rsidP="008A7C73">
            <w:pPr>
              <w:tabs>
                <w:tab w:val="left" w:pos="163"/>
              </w:tabs>
              <w:spacing w:line="240" w:lineRule="auto"/>
              <w:ind w:left="163" w:right="-108" w:hanging="163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bCs/>
                <w:i/>
                <w:iCs/>
                <w:sz w:val="28"/>
                <w:szCs w:val="28"/>
                <w:cs/>
              </w:rPr>
              <w:t>ณ วันที่</w:t>
            </w:r>
          </w:p>
        </w:tc>
        <w:tc>
          <w:tcPr>
            <w:tcW w:w="945" w:type="dxa"/>
          </w:tcPr>
          <w:p w14:paraId="1B552D01" w14:textId="77777777" w:rsidR="00207930" w:rsidRPr="00FD522E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2565" w:type="dxa"/>
            <w:gridSpan w:val="3"/>
          </w:tcPr>
          <w:p w14:paraId="2DAC407A" w14:textId="77777777" w:rsidR="00207930" w:rsidRPr="00FD522E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270" w:type="dxa"/>
          </w:tcPr>
          <w:p w14:paraId="44325C3D" w14:textId="77777777" w:rsidR="00207930" w:rsidRPr="00FD522E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610" w:type="dxa"/>
            <w:gridSpan w:val="3"/>
          </w:tcPr>
          <w:p w14:paraId="5B097AC8" w14:textId="77777777" w:rsidR="00207930" w:rsidRPr="00FD522E" w:rsidRDefault="00207930" w:rsidP="00A202E1">
            <w:pPr>
              <w:spacing w:line="240" w:lineRule="auto"/>
              <w:ind w:left="-108" w:right="-108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งบการเงินเฉพาะกิจการ</w:t>
            </w:r>
          </w:p>
        </w:tc>
      </w:tr>
      <w:tr w:rsidR="00207930" w:rsidRPr="00FD522E" w14:paraId="43E173FE" w14:textId="77777777" w:rsidTr="00D40BB7">
        <w:trPr>
          <w:tblHeader/>
        </w:trPr>
        <w:tc>
          <w:tcPr>
            <w:tcW w:w="2880" w:type="dxa"/>
            <w:vMerge/>
          </w:tcPr>
          <w:p w14:paraId="57176E62" w14:textId="77777777" w:rsidR="00207930" w:rsidRPr="00FD522E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38F27B05" w14:textId="77777777" w:rsidR="00207930" w:rsidRPr="00FD522E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55" w:type="dxa"/>
            <w:vAlign w:val="center"/>
          </w:tcPr>
          <w:p w14:paraId="49664B5A" w14:textId="24D35F29" w:rsidR="00207930" w:rsidRPr="00FD522E" w:rsidRDefault="00970BDC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>3</w:t>
            </w:r>
            <w:r w:rsidR="00C56B7C"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>0</w:t>
            </w:r>
            <w:r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 </w:t>
            </w:r>
            <w:r w:rsidR="00C56B7C" w:rsidRPr="00FD522E">
              <w:rPr>
                <w:rFonts w:asciiTheme="majorBidi" w:hAnsiTheme="majorBidi" w:cstheme="majorBidi" w:hint="cs"/>
                <w:b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263" w:type="dxa"/>
            <w:vAlign w:val="center"/>
          </w:tcPr>
          <w:p w14:paraId="7465A20B" w14:textId="77777777" w:rsidR="00207930" w:rsidRPr="00FD522E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7A0684D7" w14:textId="77777777" w:rsidR="00207930" w:rsidRPr="00FD522E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31 </w:t>
            </w:r>
            <w:r w:rsidRPr="00FD522E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ธันวาคม</w:t>
            </w:r>
          </w:p>
        </w:tc>
        <w:tc>
          <w:tcPr>
            <w:tcW w:w="270" w:type="dxa"/>
          </w:tcPr>
          <w:p w14:paraId="67232E41" w14:textId="77777777" w:rsidR="00207930" w:rsidRPr="00FD522E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4BB26115" w14:textId="082C8701" w:rsidR="00207930" w:rsidRPr="00FD522E" w:rsidRDefault="00C56B7C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b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263" w:type="dxa"/>
            <w:vAlign w:val="center"/>
          </w:tcPr>
          <w:p w14:paraId="15434AEF" w14:textId="77777777" w:rsidR="00207930" w:rsidRPr="00FD522E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519E604E" w14:textId="77777777" w:rsidR="00207930" w:rsidRPr="00FD522E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>31</w:t>
            </w:r>
            <w:r w:rsidRPr="00FD522E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 </w:t>
            </w:r>
            <w:r w:rsidRPr="00FD522E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ธันวาคม</w:t>
            </w:r>
          </w:p>
        </w:tc>
      </w:tr>
      <w:tr w:rsidR="00207930" w:rsidRPr="00FD522E" w14:paraId="5F2583FD" w14:textId="77777777" w:rsidTr="00D40BB7">
        <w:trPr>
          <w:tblHeader/>
        </w:trPr>
        <w:tc>
          <w:tcPr>
            <w:tcW w:w="2880" w:type="dxa"/>
            <w:vMerge/>
          </w:tcPr>
          <w:p w14:paraId="3B2BA114" w14:textId="77777777" w:rsidR="00207930" w:rsidRPr="00FD522E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13CF52E3" w14:textId="77777777" w:rsidR="00207930" w:rsidRPr="00FD522E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  <w:t>หมายเหตุ</w:t>
            </w:r>
          </w:p>
        </w:tc>
        <w:tc>
          <w:tcPr>
            <w:tcW w:w="1155" w:type="dxa"/>
            <w:vAlign w:val="center"/>
          </w:tcPr>
          <w:p w14:paraId="13AB810B" w14:textId="368FDE10" w:rsidR="00207930" w:rsidRPr="00FD522E" w:rsidRDefault="00970BDC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>2569</w:t>
            </w:r>
          </w:p>
        </w:tc>
        <w:tc>
          <w:tcPr>
            <w:tcW w:w="263" w:type="dxa"/>
            <w:vAlign w:val="center"/>
          </w:tcPr>
          <w:p w14:paraId="35824DC7" w14:textId="77777777" w:rsidR="00207930" w:rsidRPr="00FD522E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62EE8968" w14:textId="006C9AA5" w:rsidR="00207930" w:rsidRPr="00FD522E" w:rsidRDefault="00970BDC" w:rsidP="00A202E1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>2568</w:t>
            </w:r>
          </w:p>
        </w:tc>
        <w:tc>
          <w:tcPr>
            <w:tcW w:w="270" w:type="dxa"/>
          </w:tcPr>
          <w:p w14:paraId="741A4ADF" w14:textId="77777777" w:rsidR="00207930" w:rsidRPr="00FD522E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2FB74306" w14:textId="61E254FA" w:rsidR="00207930" w:rsidRPr="00FD522E" w:rsidRDefault="00970BDC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>2569</w:t>
            </w:r>
          </w:p>
        </w:tc>
        <w:tc>
          <w:tcPr>
            <w:tcW w:w="263" w:type="dxa"/>
            <w:vAlign w:val="center"/>
          </w:tcPr>
          <w:p w14:paraId="24931A51" w14:textId="77777777" w:rsidR="00207930" w:rsidRPr="00FD522E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A6566CC" w14:textId="707E0AA9" w:rsidR="00207930" w:rsidRPr="00FD522E" w:rsidRDefault="00970BDC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</w:rPr>
              <w:t>2568</w:t>
            </w:r>
          </w:p>
        </w:tc>
      </w:tr>
      <w:tr w:rsidR="00207930" w:rsidRPr="00FD522E" w14:paraId="5A0E5E87" w14:textId="77777777" w:rsidTr="00D40BB7">
        <w:trPr>
          <w:tblHeader/>
        </w:trPr>
        <w:tc>
          <w:tcPr>
            <w:tcW w:w="2880" w:type="dxa"/>
          </w:tcPr>
          <w:p w14:paraId="3D455F9F" w14:textId="77777777" w:rsidR="00207930" w:rsidRPr="00FD522E" w:rsidRDefault="00207930" w:rsidP="00A202E1">
            <w:pPr>
              <w:spacing w:line="240" w:lineRule="auto"/>
              <w:ind w:right="-108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945" w:type="dxa"/>
          </w:tcPr>
          <w:p w14:paraId="29722104" w14:textId="77777777" w:rsidR="00207930" w:rsidRPr="00FD522E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5445" w:type="dxa"/>
            <w:gridSpan w:val="7"/>
          </w:tcPr>
          <w:p w14:paraId="1A697085" w14:textId="77777777" w:rsidR="00207930" w:rsidRPr="00FD522E" w:rsidRDefault="00207930" w:rsidP="00A202E1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i/>
                <w:iCs/>
                <w:sz w:val="28"/>
                <w:szCs w:val="28"/>
                <w:cs/>
              </w:rPr>
              <w:t>(พันบาท)</w:t>
            </w:r>
          </w:p>
        </w:tc>
      </w:tr>
      <w:tr w:rsidR="00A220A1" w:rsidRPr="00FD522E" w14:paraId="6B7B074E" w14:textId="77777777" w:rsidTr="00D40BB7">
        <w:tc>
          <w:tcPr>
            <w:tcW w:w="2880" w:type="dxa"/>
          </w:tcPr>
          <w:p w14:paraId="744D546E" w14:textId="416001F4" w:rsidR="00A220A1" w:rsidRPr="00FD522E" w:rsidRDefault="00A220A1" w:rsidP="00A220A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เงินลงทุนในบริษัทร่วม (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TMS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)</w:t>
            </w:r>
          </w:p>
        </w:tc>
        <w:tc>
          <w:tcPr>
            <w:tcW w:w="945" w:type="dxa"/>
            <w:vAlign w:val="center"/>
          </w:tcPr>
          <w:p w14:paraId="55ACF5AC" w14:textId="6B3F0F94" w:rsidR="00A220A1" w:rsidRPr="00FD522E" w:rsidRDefault="00D471C8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1155" w:type="dxa"/>
            <w:vAlign w:val="center"/>
          </w:tcPr>
          <w:p w14:paraId="6759AF1C" w14:textId="4076259E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163,801</w:t>
            </w:r>
          </w:p>
        </w:tc>
        <w:tc>
          <w:tcPr>
            <w:tcW w:w="263" w:type="dxa"/>
            <w:vAlign w:val="center"/>
          </w:tcPr>
          <w:p w14:paraId="769FA706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65D799EC" w14:textId="073702B4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/>
              </w:rPr>
              <w:t>163,801</w:t>
            </w:r>
          </w:p>
        </w:tc>
        <w:tc>
          <w:tcPr>
            <w:tcW w:w="270" w:type="dxa"/>
            <w:vAlign w:val="center"/>
          </w:tcPr>
          <w:p w14:paraId="1B38DF9C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6FE71439" w14:textId="316F011F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0EFFC386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04FCA60E" w14:textId="10252B06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A220A1" w:rsidRPr="00FD522E" w14:paraId="492D3BDC" w14:textId="77777777" w:rsidTr="00D40BB7">
        <w:tc>
          <w:tcPr>
            <w:tcW w:w="2880" w:type="dxa"/>
          </w:tcPr>
          <w:p w14:paraId="333D5519" w14:textId="11E08243" w:rsidR="00A220A1" w:rsidRPr="00FD522E" w:rsidRDefault="00A220A1" w:rsidP="00A220A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JWDAH)</w:t>
            </w:r>
          </w:p>
        </w:tc>
        <w:tc>
          <w:tcPr>
            <w:tcW w:w="945" w:type="dxa"/>
            <w:vAlign w:val="center"/>
          </w:tcPr>
          <w:p w14:paraId="52F66EC2" w14:textId="22C46146" w:rsidR="00A220A1" w:rsidRPr="00FD522E" w:rsidRDefault="00D471C8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5</w:t>
            </w:r>
          </w:p>
        </w:tc>
        <w:tc>
          <w:tcPr>
            <w:tcW w:w="1155" w:type="dxa"/>
            <w:vAlign w:val="center"/>
          </w:tcPr>
          <w:p w14:paraId="5303D7AD" w14:textId="0F8DFCA9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859,610</w:t>
            </w:r>
          </w:p>
        </w:tc>
        <w:tc>
          <w:tcPr>
            <w:tcW w:w="263" w:type="dxa"/>
            <w:vAlign w:val="center"/>
          </w:tcPr>
          <w:p w14:paraId="5575E176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26574F00" w14:textId="646F7ACC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859,610</w:t>
            </w:r>
          </w:p>
        </w:tc>
        <w:tc>
          <w:tcPr>
            <w:tcW w:w="270" w:type="dxa"/>
            <w:vAlign w:val="center"/>
          </w:tcPr>
          <w:p w14:paraId="7E7E7263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53F7336E" w14:textId="0A8AD450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4D7CD95A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49AB3C18" w14:textId="7CF03A73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A220A1" w:rsidRPr="00FD522E" w14:paraId="308F7C79" w14:textId="77777777" w:rsidTr="00D40BB7">
        <w:tc>
          <w:tcPr>
            <w:tcW w:w="2880" w:type="dxa"/>
          </w:tcPr>
          <w:p w14:paraId="675E4A46" w14:textId="6CF20CDE" w:rsidR="00A220A1" w:rsidRPr="00FD522E" w:rsidRDefault="00A220A1" w:rsidP="00A220A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BJL)</w:t>
            </w:r>
          </w:p>
        </w:tc>
        <w:tc>
          <w:tcPr>
            <w:tcW w:w="945" w:type="dxa"/>
            <w:vAlign w:val="center"/>
          </w:tcPr>
          <w:p w14:paraId="27545A17" w14:textId="0E7741B1" w:rsidR="00A220A1" w:rsidRPr="00FD522E" w:rsidRDefault="00D471C8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5</w:t>
            </w:r>
          </w:p>
        </w:tc>
        <w:tc>
          <w:tcPr>
            <w:tcW w:w="1155" w:type="dxa"/>
            <w:vAlign w:val="center"/>
          </w:tcPr>
          <w:p w14:paraId="6A10E517" w14:textId="5522A633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850,000</w:t>
            </w:r>
          </w:p>
        </w:tc>
        <w:tc>
          <w:tcPr>
            <w:tcW w:w="263" w:type="dxa"/>
            <w:vAlign w:val="center"/>
          </w:tcPr>
          <w:p w14:paraId="2531A129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7C007AC2" w14:textId="23C6C1EC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850,000</w:t>
            </w:r>
          </w:p>
        </w:tc>
        <w:tc>
          <w:tcPr>
            <w:tcW w:w="270" w:type="dxa"/>
            <w:vAlign w:val="center"/>
          </w:tcPr>
          <w:p w14:paraId="39724EA7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71401EFA" w14:textId="0AFFB092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850,000</w:t>
            </w:r>
          </w:p>
        </w:tc>
        <w:tc>
          <w:tcPr>
            <w:tcW w:w="263" w:type="dxa"/>
            <w:vAlign w:val="center"/>
          </w:tcPr>
          <w:p w14:paraId="43F15382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1C1D7147" w14:textId="26FF539A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850,000</w:t>
            </w:r>
          </w:p>
        </w:tc>
      </w:tr>
      <w:tr w:rsidR="00A220A1" w:rsidRPr="00FD522E" w14:paraId="0D5EA569" w14:textId="77777777" w:rsidTr="00D40BB7">
        <w:tc>
          <w:tcPr>
            <w:tcW w:w="2880" w:type="dxa"/>
          </w:tcPr>
          <w:p w14:paraId="4F426310" w14:textId="1CE49A42" w:rsidR="00A220A1" w:rsidRPr="00FD522E" w:rsidRDefault="00A220A1" w:rsidP="00A220A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JWDA)</w:t>
            </w:r>
          </w:p>
        </w:tc>
        <w:tc>
          <w:tcPr>
            <w:tcW w:w="945" w:type="dxa"/>
            <w:vAlign w:val="center"/>
          </w:tcPr>
          <w:p w14:paraId="40DF4CE8" w14:textId="32BE481A" w:rsidR="00A220A1" w:rsidRPr="00FD522E" w:rsidRDefault="00D471C8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5</w:t>
            </w:r>
          </w:p>
        </w:tc>
        <w:tc>
          <w:tcPr>
            <w:tcW w:w="1155" w:type="dxa"/>
            <w:vAlign w:val="center"/>
          </w:tcPr>
          <w:p w14:paraId="51962FEE" w14:textId="2D4EE552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63" w:type="dxa"/>
            <w:vAlign w:val="center"/>
          </w:tcPr>
          <w:p w14:paraId="09B99A87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3069D116" w14:textId="1B0A3E19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1,010,000</w:t>
            </w:r>
          </w:p>
        </w:tc>
        <w:tc>
          <w:tcPr>
            <w:tcW w:w="270" w:type="dxa"/>
            <w:vAlign w:val="center"/>
          </w:tcPr>
          <w:p w14:paraId="6686FAA1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6349D0D2" w14:textId="0E258AAA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010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000</w:t>
            </w:r>
          </w:p>
        </w:tc>
        <w:tc>
          <w:tcPr>
            <w:tcW w:w="263" w:type="dxa"/>
            <w:vAlign w:val="center"/>
          </w:tcPr>
          <w:p w14:paraId="21DCFC6E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5CCD045" w14:textId="2C36FE4F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010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,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000</w:t>
            </w:r>
          </w:p>
        </w:tc>
      </w:tr>
      <w:tr w:rsidR="00A220A1" w:rsidRPr="00FD522E" w14:paraId="080EAE07" w14:textId="77777777" w:rsidTr="00D40BB7">
        <w:tc>
          <w:tcPr>
            <w:tcW w:w="2880" w:type="dxa"/>
          </w:tcPr>
          <w:p w14:paraId="69D41938" w14:textId="2C8C4388" w:rsidR="00A220A1" w:rsidRPr="00FD522E" w:rsidRDefault="00A220A1" w:rsidP="00A220A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เงินลงทุนในบริษัทย่อย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 (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PCS)</w:t>
            </w:r>
          </w:p>
        </w:tc>
        <w:tc>
          <w:tcPr>
            <w:tcW w:w="945" w:type="dxa"/>
            <w:vAlign w:val="center"/>
          </w:tcPr>
          <w:p w14:paraId="08D86A1D" w14:textId="743B8E0A" w:rsidR="00A220A1" w:rsidRPr="00FD522E" w:rsidRDefault="00D471C8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5</w:t>
            </w:r>
          </w:p>
        </w:tc>
        <w:tc>
          <w:tcPr>
            <w:tcW w:w="1155" w:type="dxa"/>
            <w:vAlign w:val="center"/>
          </w:tcPr>
          <w:p w14:paraId="716B9C2B" w14:textId="46C038C1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  <w:tc>
          <w:tcPr>
            <w:tcW w:w="263" w:type="dxa"/>
            <w:vAlign w:val="center"/>
          </w:tcPr>
          <w:p w14:paraId="48532252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vAlign w:val="center"/>
          </w:tcPr>
          <w:p w14:paraId="385871A4" w14:textId="72FD03DF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  <w:tc>
          <w:tcPr>
            <w:tcW w:w="270" w:type="dxa"/>
            <w:vAlign w:val="center"/>
          </w:tcPr>
          <w:p w14:paraId="340C6FDA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vAlign w:val="center"/>
          </w:tcPr>
          <w:p w14:paraId="5C2BDEC7" w14:textId="51454305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  <w:tc>
          <w:tcPr>
            <w:tcW w:w="263" w:type="dxa"/>
            <w:vAlign w:val="center"/>
          </w:tcPr>
          <w:p w14:paraId="1A0E574E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vAlign w:val="center"/>
          </w:tcPr>
          <w:p w14:paraId="33380B1A" w14:textId="54C6DB7D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644,210</w:t>
            </w:r>
          </w:p>
        </w:tc>
      </w:tr>
      <w:tr w:rsidR="00A220A1" w:rsidRPr="00FD522E" w14:paraId="22BA8851" w14:textId="77777777" w:rsidTr="00D40BB7">
        <w:tc>
          <w:tcPr>
            <w:tcW w:w="2880" w:type="dxa"/>
          </w:tcPr>
          <w:p w14:paraId="006458DC" w14:textId="00782636" w:rsidR="00A220A1" w:rsidRPr="00FD522E" w:rsidRDefault="00A220A1" w:rsidP="00A220A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ที่ดิน อาคารและอุปกรณ์</w:t>
            </w:r>
          </w:p>
        </w:tc>
        <w:tc>
          <w:tcPr>
            <w:tcW w:w="945" w:type="dxa"/>
            <w:vAlign w:val="center"/>
          </w:tcPr>
          <w:p w14:paraId="24B192B1" w14:textId="3EB63499" w:rsidR="00A220A1" w:rsidRPr="00FD522E" w:rsidRDefault="00D471C8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/>
              </w:rPr>
              <w:t>6</w:t>
            </w:r>
          </w:p>
        </w:tc>
        <w:tc>
          <w:tcPr>
            <w:tcW w:w="1155" w:type="dxa"/>
            <w:tcBorders>
              <w:bottom w:val="single" w:sz="4" w:space="0" w:color="auto"/>
            </w:tcBorders>
            <w:vAlign w:val="center"/>
          </w:tcPr>
          <w:p w14:paraId="4B554E91" w14:textId="574E2645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/>
              </w:rPr>
              <w:t>2,077,328</w:t>
            </w:r>
          </w:p>
        </w:tc>
        <w:tc>
          <w:tcPr>
            <w:tcW w:w="263" w:type="dxa"/>
            <w:vAlign w:val="center"/>
          </w:tcPr>
          <w:p w14:paraId="22B3F6BB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tcBorders>
              <w:bottom w:val="single" w:sz="4" w:space="0" w:color="auto"/>
            </w:tcBorders>
            <w:vAlign w:val="center"/>
          </w:tcPr>
          <w:p w14:paraId="6D0D268B" w14:textId="1ACE6EE3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2,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572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,174</w:t>
            </w:r>
          </w:p>
        </w:tc>
        <w:tc>
          <w:tcPr>
            <w:tcW w:w="270" w:type="dxa"/>
            <w:vAlign w:val="center"/>
          </w:tcPr>
          <w:p w14:paraId="2C8C8EB2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tcBorders>
              <w:bottom w:val="single" w:sz="4" w:space="0" w:color="auto"/>
            </w:tcBorders>
            <w:vAlign w:val="center"/>
          </w:tcPr>
          <w:p w14:paraId="274B013B" w14:textId="6928F78C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  <w:tc>
          <w:tcPr>
            <w:tcW w:w="263" w:type="dxa"/>
            <w:vAlign w:val="center"/>
          </w:tcPr>
          <w:p w14:paraId="037B019D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3" w:type="dxa"/>
            <w:tcBorders>
              <w:bottom w:val="single" w:sz="4" w:space="0" w:color="auto"/>
            </w:tcBorders>
            <w:vAlign w:val="center"/>
          </w:tcPr>
          <w:p w14:paraId="20F99AF6" w14:textId="6BDF2C7D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 w:right="-260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-</w:t>
            </w:r>
          </w:p>
        </w:tc>
      </w:tr>
      <w:tr w:rsidR="00A220A1" w:rsidRPr="00FD522E" w14:paraId="029CB50F" w14:textId="77777777" w:rsidTr="00D40BB7">
        <w:tc>
          <w:tcPr>
            <w:tcW w:w="2880" w:type="dxa"/>
          </w:tcPr>
          <w:p w14:paraId="48ED6E48" w14:textId="0CD2F0EC" w:rsidR="00A220A1" w:rsidRPr="00FD522E" w:rsidRDefault="00A220A1" w:rsidP="00A220A1">
            <w:pPr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945" w:type="dxa"/>
            <w:vAlign w:val="center"/>
          </w:tcPr>
          <w:p w14:paraId="57AC9DD1" w14:textId="137157B1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/>
              </w:rPr>
            </w:pPr>
          </w:p>
        </w:tc>
        <w:tc>
          <w:tcPr>
            <w:tcW w:w="1155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42F36B7" w14:textId="6C1EFCF4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5,604,949</w:t>
            </w:r>
          </w:p>
        </w:tc>
        <w:tc>
          <w:tcPr>
            <w:tcW w:w="263" w:type="dxa"/>
            <w:vAlign w:val="center"/>
          </w:tcPr>
          <w:p w14:paraId="7252D182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47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6E3C6FEB" w14:textId="61381F39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6,099,795</w:t>
            </w:r>
          </w:p>
        </w:tc>
        <w:tc>
          <w:tcPr>
            <w:tcW w:w="270" w:type="dxa"/>
            <w:vAlign w:val="center"/>
          </w:tcPr>
          <w:p w14:paraId="1F9E88C7" w14:textId="77777777" w:rsidR="00A220A1" w:rsidRPr="00FD522E" w:rsidRDefault="00A220A1" w:rsidP="00A220A1">
            <w:pPr>
              <w:spacing w:line="240" w:lineRule="auto"/>
              <w:jc w:val="right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194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1FF1FE41" w14:textId="63ADA2CE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2,504,210</w:t>
            </w:r>
          </w:p>
        </w:tc>
        <w:tc>
          <w:tcPr>
            <w:tcW w:w="263" w:type="dxa"/>
            <w:vAlign w:val="center"/>
          </w:tcPr>
          <w:p w14:paraId="21B3D3CA" w14:textId="77777777" w:rsidR="00A220A1" w:rsidRPr="00FD522E" w:rsidRDefault="00A220A1" w:rsidP="00A220A1">
            <w:pPr>
              <w:spacing w:line="240" w:lineRule="auto"/>
              <w:ind w:right="-26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153" w:type="dxa"/>
            <w:tcBorders>
              <w:top w:val="single" w:sz="4" w:space="0" w:color="auto"/>
              <w:bottom w:val="double" w:sz="4" w:space="0" w:color="auto"/>
            </w:tcBorders>
            <w:vAlign w:val="center"/>
          </w:tcPr>
          <w:p w14:paraId="0AD0AD80" w14:textId="6BBAAEB2" w:rsidR="00A220A1" w:rsidRPr="00FD522E" w:rsidRDefault="00A220A1" w:rsidP="00A220A1">
            <w:pPr>
              <w:pStyle w:val="acctfourfigures"/>
              <w:tabs>
                <w:tab w:val="clear" w:pos="765"/>
              </w:tabs>
              <w:spacing w:line="240" w:lineRule="auto"/>
              <w:ind w:left="-79"/>
              <w:jc w:val="right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2,504,210</w:t>
            </w:r>
          </w:p>
        </w:tc>
      </w:tr>
      <w:bookmarkEnd w:id="7"/>
    </w:tbl>
    <w:p w14:paraId="58642E68" w14:textId="77777777" w:rsidR="00636D9B" w:rsidRPr="00FD522E" w:rsidRDefault="00636D9B" w:rsidP="00DC5A95">
      <w:pPr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28E860A6" w14:textId="44A54CB3" w:rsidR="002F203B" w:rsidRPr="00FD522E" w:rsidRDefault="00684F1C" w:rsidP="00DC5A95">
      <w:pPr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="00970BDC" w:rsidRPr="00FD522E">
        <w:rPr>
          <w:rFonts w:asciiTheme="majorBidi" w:hAnsiTheme="majorBidi" w:cstheme="majorBidi"/>
          <w:sz w:val="28"/>
          <w:szCs w:val="28"/>
        </w:rPr>
        <w:t>3</w:t>
      </w:r>
      <w:r w:rsidR="00C56B7C" w:rsidRPr="00FD522E">
        <w:rPr>
          <w:rFonts w:asciiTheme="majorBidi" w:hAnsiTheme="majorBidi" w:cstheme="majorBidi"/>
          <w:sz w:val="28"/>
          <w:szCs w:val="28"/>
        </w:rPr>
        <w:t>0</w:t>
      </w:r>
      <w:r w:rsidR="00970BDC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C56B7C" w:rsidRPr="00FD522E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="00115E02" w:rsidRPr="00FD522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970BDC" w:rsidRPr="00FD522E">
        <w:rPr>
          <w:rFonts w:asciiTheme="majorBidi" w:hAnsiTheme="majorBidi" w:cstheme="majorBidi"/>
          <w:sz w:val="28"/>
          <w:szCs w:val="28"/>
        </w:rPr>
        <w:t>2569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กลุ่มบริษัทและบริษัทมีวงเงินสินเชื่อซึ่งยังมิได้เบิกใช้เป็นจำนวนเงินรวม</w:t>
      </w:r>
      <w:r w:rsidR="00BD67F1" w:rsidRPr="00FD522E">
        <w:rPr>
          <w:rFonts w:asciiTheme="majorBidi" w:hAnsiTheme="majorBidi" w:cstheme="majorBidi" w:hint="cs"/>
          <w:sz w:val="28"/>
          <w:szCs w:val="28"/>
          <w:cs/>
        </w:rPr>
        <w:t xml:space="preserve"> </w:t>
      </w:r>
      <w:r w:rsidR="00FB1ECF" w:rsidRPr="00FD522E">
        <w:rPr>
          <w:rFonts w:asciiTheme="majorBidi" w:hAnsiTheme="majorBidi" w:cstheme="majorBidi"/>
          <w:sz w:val="28"/>
          <w:szCs w:val="28"/>
        </w:rPr>
        <w:t>11,429.37</w:t>
      </w:r>
      <w:r w:rsidR="00FD5F42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  <w:cs/>
        </w:rPr>
        <w:t>ล้านบาท</w:t>
      </w:r>
      <w:r w:rsidR="009F0349"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  <w:cs/>
        </w:rPr>
        <w:t>แล</w:t>
      </w:r>
      <w:r w:rsidR="0052049E" w:rsidRPr="00FD522E">
        <w:rPr>
          <w:rFonts w:asciiTheme="majorBidi" w:hAnsiTheme="majorBidi" w:cstheme="majorBidi"/>
          <w:sz w:val="28"/>
          <w:szCs w:val="28"/>
          <w:cs/>
        </w:rPr>
        <w:t xml:space="preserve">ะ </w:t>
      </w:r>
      <w:r w:rsidR="00FB1ECF" w:rsidRPr="00FD522E">
        <w:rPr>
          <w:rFonts w:asciiTheme="majorBidi" w:hAnsiTheme="majorBidi" w:cstheme="majorBidi"/>
          <w:sz w:val="28"/>
          <w:szCs w:val="28"/>
        </w:rPr>
        <w:t>9,258.8</w:t>
      </w:r>
      <w:r w:rsidR="00A640E5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  <w:cs/>
        </w:rPr>
        <w:t>ล้านบาท ตามลำดับ</w:t>
      </w:r>
      <w:r w:rsidR="00B23666"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2717DC"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>(</w:t>
      </w:r>
      <w:r w:rsidR="002717DC" w:rsidRPr="00FD522E">
        <w:rPr>
          <w:rFonts w:asciiTheme="majorBidi" w:hAnsiTheme="majorBidi" w:cstheme="majorBidi"/>
          <w:i/>
          <w:iCs/>
          <w:sz w:val="28"/>
          <w:szCs w:val="28"/>
        </w:rPr>
        <w:t>31</w:t>
      </w:r>
      <w:r w:rsidR="002717DC"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 xml:space="preserve"> ธันวาคม </w:t>
      </w:r>
      <w:r w:rsidR="00970BDC" w:rsidRPr="00FD522E">
        <w:rPr>
          <w:rFonts w:asciiTheme="majorBidi" w:hAnsiTheme="majorBidi" w:cstheme="majorBidi"/>
          <w:i/>
          <w:iCs/>
          <w:sz w:val="28"/>
          <w:szCs w:val="28"/>
        </w:rPr>
        <w:t>2568</w:t>
      </w:r>
      <w:r w:rsidR="002717DC"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: </w:t>
      </w:r>
      <w:r w:rsidR="00290281" w:rsidRPr="00FD522E">
        <w:rPr>
          <w:rFonts w:asciiTheme="majorBidi" w:hAnsiTheme="majorBidi" w:cstheme="majorBidi"/>
          <w:i/>
          <w:iCs/>
          <w:sz w:val="28"/>
          <w:szCs w:val="28"/>
        </w:rPr>
        <w:t>10,</w:t>
      </w:r>
      <w:r w:rsidR="00290281" w:rsidRPr="00FD522E">
        <w:rPr>
          <w:rFonts w:asciiTheme="majorBidi" w:hAnsiTheme="majorBidi" w:cstheme="majorBidi" w:hint="eastAsia"/>
          <w:i/>
          <w:iCs/>
          <w:sz w:val="28"/>
          <w:szCs w:val="28"/>
          <w:lang w:eastAsia="zh-CN"/>
        </w:rPr>
        <w:t>205.93</w:t>
      </w:r>
      <w:r w:rsidR="00290281"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 </w:t>
      </w:r>
      <w:r w:rsidR="00290281" w:rsidRPr="00FD522E">
        <w:rPr>
          <w:rFonts w:asciiTheme="majorBidi" w:hAnsiTheme="majorBidi" w:cstheme="majorBidi"/>
          <w:i/>
          <w:iCs/>
          <w:sz w:val="28"/>
          <w:szCs w:val="28"/>
          <w:cs/>
        </w:rPr>
        <w:t>ล้านบาท และ</w:t>
      </w:r>
      <w:r w:rsidR="00290281" w:rsidRPr="00FD522E">
        <w:rPr>
          <w:rFonts w:asciiTheme="majorBidi" w:hAnsiTheme="majorBidi" w:cstheme="majorBidi"/>
          <w:i/>
          <w:iCs/>
          <w:sz w:val="28"/>
          <w:szCs w:val="28"/>
        </w:rPr>
        <w:t xml:space="preserve"> 7,</w:t>
      </w:r>
      <w:r w:rsidR="00290281" w:rsidRPr="00FD522E">
        <w:rPr>
          <w:rFonts w:asciiTheme="majorBidi" w:hAnsiTheme="majorBidi" w:cstheme="majorBidi" w:hint="eastAsia"/>
          <w:i/>
          <w:iCs/>
          <w:sz w:val="28"/>
          <w:szCs w:val="28"/>
          <w:lang w:eastAsia="zh-CN"/>
        </w:rPr>
        <w:t>702.80</w:t>
      </w:r>
      <w:r w:rsidR="00290281" w:rsidRPr="00FD522E">
        <w:rPr>
          <w:rFonts w:asciiTheme="majorBidi" w:hAnsiTheme="majorBidi" w:cstheme="majorBidi"/>
          <w:i/>
          <w:iCs/>
          <w:sz w:val="28"/>
          <w:szCs w:val="28"/>
          <w:lang w:eastAsia="zh-CN"/>
        </w:rPr>
        <w:t xml:space="preserve"> </w:t>
      </w:r>
      <w:r w:rsidR="002717DC" w:rsidRPr="00FD522E">
        <w:rPr>
          <w:rFonts w:asciiTheme="majorBidi" w:hAnsiTheme="majorBidi" w:cstheme="majorBidi" w:hint="cs"/>
          <w:i/>
          <w:iCs/>
          <w:sz w:val="28"/>
          <w:szCs w:val="28"/>
          <w:cs/>
        </w:rPr>
        <w:t>ล้านบาท ตามลำดับ)</w:t>
      </w:r>
    </w:p>
    <w:p w14:paraId="419F4A3F" w14:textId="11DD7830" w:rsidR="00A11329" w:rsidRPr="00FD522E" w:rsidRDefault="005E6257" w:rsidP="005E30AF">
      <w:pPr>
        <w:pStyle w:val="Heading1"/>
        <w:keepLines/>
        <w:numPr>
          <w:ilvl w:val="0"/>
          <w:numId w:val="38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cs/>
          <w:lang w:val="th-TH"/>
        </w:rPr>
      </w:pP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br w:type="page"/>
      </w:r>
      <w:r w:rsidR="00A11329"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ส่วนงานดำเนินงานและการจำแนกรายได้</w:t>
      </w:r>
      <w:r w:rsidR="00B27D99" w:rsidRPr="00FD522E">
        <w:rPr>
          <w:rFonts w:asciiTheme="majorBidi" w:hAnsiTheme="majorBidi" w:cstheme="majorBidi" w:hint="cs"/>
          <w:sz w:val="28"/>
          <w:szCs w:val="28"/>
          <w:cs/>
          <w:lang w:val="th-TH"/>
        </w:rPr>
        <w:t xml:space="preserve"> </w:t>
      </w:r>
    </w:p>
    <w:p w14:paraId="4CF25710" w14:textId="01959CED" w:rsidR="00B0297E" w:rsidRPr="00FD522E" w:rsidRDefault="00B0297E" w:rsidP="008514A1">
      <w:pPr>
        <w:tabs>
          <w:tab w:val="clear" w:pos="454"/>
          <w:tab w:val="left" w:pos="540"/>
        </w:tabs>
        <w:rPr>
          <w:rFonts w:asciiTheme="majorBidi" w:hAnsiTheme="majorBidi" w:cstheme="majorBidi"/>
          <w:sz w:val="24"/>
          <w:szCs w:val="24"/>
          <w:cs/>
        </w:rPr>
      </w:pPr>
    </w:p>
    <w:p w14:paraId="63B1E931" w14:textId="77777777" w:rsidR="008514A1" w:rsidRPr="00FD522E" w:rsidRDefault="008514A1" w:rsidP="008514A1">
      <w:pPr>
        <w:pStyle w:val="ListParagraph"/>
        <w:numPr>
          <w:ilvl w:val="0"/>
          <w:numId w:val="15"/>
        </w:numPr>
        <w:tabs>
          <w:tab w:val="clear" w:pos="907"/>
          <w:tab w:val="left" w:pos="630"/>
        </w:tabs>
        <w:spacing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 xml:space="preserve">ส่วนงานดำเนินงาน </w:t>
      </w:r>
    </w:p>
    <w:p w14:paraId="3B4BE660" w14:textId="77777777" w:rsidR="008514A1" w:rsidRPr="00FD522E" w:rsidRDefault="008514A1" w:rsidP="008514A1">
      <w:pPr>
        <w:tabs>
          <w:tab w:val="left" w:pos="63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4"/>
          <w:szCs w:val="24"/>
          <w:cs/>
        </w:rPr>
      </w:pPr>
    </w:p>
    <w:p w14:paraId="69D1D38E" w14:textId="77777777" w:rsidR="008514A1" w:rsidRPr="00FD522E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>ผลการดำเนินงานของส่วนงานที่รายงานต่อประธานกรรมการบริหารของกลุ่มบริษัทจะแสดงถึงรายการที่เกิดขึ้นจากส่วนงานดำเนินงานนั้นโดยตรงรวมถึงรายการที่ได้รับการปันส่วนอย่างสมเหตุสมผล</w:t>
      </w:r>
    </w:p>
    <w:p w14:paraId="5901659E" w14:textId="77777777" w:rsidR="003A4FCA" w:rsidRPr="00FD522E" w:rsidRDefault="003A4FCA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4"/>
          <w:szCs w:val="24"/>
        </w:rPr>
      </w:pPr>
    </w:p>
    <w:p w14:paraId="7433A0A7" w14:textId="1AC37F90" w:rsidR="008514A1" w:rsidRPr="00FD522E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กลุ่มบริษัท</w:t>
      </w:r>
    </w:p>
    <w:p w14:paraId="7BA72119" w14:textId="77777777" w:rsidR="008514A1" w:rsidRPr="00FD522E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4"/>
          <w:szCs w:val="24"/>
        </w:rPr>
      </w:pPr>
    </w:p>
    <w:p w14:paraId="55ADB4CA" w14:textId="78EB1461" w:rsidR="007A6E05" w:rsidRPr="00FD522E" w:rsidRDefault="008514A1" w:rsidP="003A315D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ภายหลังการจากการรวมกิจการและรับโอนกิจการทั้งหมดกับ</w:t>
      </w:r>
      <w:r w:rsidR="003A315D" w:rsidRPr="00FD522E">
        <w:rPr>
          <w:rFonts w:asciiTheme="majorBidi" w:hAnsiTheme="majorBidi" w:cs="Angsana New"/>
          <w:sz w:val="28"/>
          <w:szCs w:val="28"/>
        </w:rPr>
        <w:t xml:space="preserve"> SCGL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ส่งผลให้กลุ่มบริษัทมีการปรับโครงสร้างภายในองค์กร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โดยแบ่งเป็น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 xml:space="preserve">2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ส่วนงานที่รายงาน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ซึ่งเป็นหน่วยงานธุรกิจที่สำคัญของกลุ่มบริษัท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โดยแบ่งออกเป็นส่วนงานด้านการให้บริการโลจิสติกส์ครบวงจร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มีการให้บริการโลจิสติกส์ครบวงจรตามประเภทบริการ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ซึ่งขึ้นอยู่กับกิจกรรมที่ให้บริการแก่ลูกค้า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และส่วนงานอื่น</w:t>
      </w:r>
      <w:r w:rsidR="00E612B9"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ๆ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ซึ่งอยู่นอกเหนือจากการให้บริการโลจิสติกส์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ทั้งนี้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ส่วนงานดังกล่าวแยกตามการดำเนินธุรกิจ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ผู้จัดการส่วนงานที่รับผิดชอบโดยตรงดำเนินการวางแผนกลยุทธ์ทางการตลาด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วางแผนการดำเนินกิจการและมีอำนาจในการตัดสินใจตามส่วนงานที่รับผิดชอบ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และรายงานตรงต่อผู้มีอำนาจตัดสินใจ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สูงสุดด้านการดำเนินงาน</w:t>
      </w:r>
      <w:r w:rsidRPr="00FD522E">
        <w:rPr>
          <w:rFonts w:asciiTheme="majorBidi" w:hAnsiTheme="majorBidi" w:cstheme="majorBidi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 w:hint="cs"/>
          <w:sz w:val="28"/>
          <w:szCs w:val="28"/>
          <w:cs/>
        </w:rPr>
        <w:t>การดำเนินงานของแต่ละส่วนงานที่รายงานของกลุ่มบริษัทโดยสรุปมีดังนี้</w:t>
      </w:r>
    </w:p>
    <w:p w14:paraId="471731F3" w14:textId="77777777" w:rsidR="00F16FE6" w:rsidRPr="00FD522E" w:rsidRDefault="00F16FE6" w:rsidP="00F16FE6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 w:cstheme="majorBidi"/>
          <w:sz w:val="28"/>
          <w:szCs w:val="28"/>
          <w:cs/>
        </w:rPr>
      </w:pPr>
    </w:p>
    <w:p w14:paraId="3337C9FF" w14:textId="77777777" w:rsidR="008514A1" w:rsidRPr="00FD522E" w:rsidRDefault="008514A1" w:rsidP="008514A1">
      <w:pPr>
        <w:pStyle w:val="ListParagraph"/>
        <w:numPr>
          <w:ilvl w:val="0"/>
          <w:numId w:val="16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2055"/>
        </w:tabs>
        <w:spacing w:line="240" w:lineRule="auto"/>
        <w:ind w:left="858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/>
          <w:sz w:val="28"/>
          <w:szCs w:val="28"/>
          <w:cs/>
        </w:rPr>
        <w:t xml:space="preserve">ส่วนงานที่ </w:t>
      </w:r>
      <w:r w:rsidRPr="00FD522E">
        <w:rPr>
          <w:rFonts w:asciiTheme="majorBidi" w:hAnsiTheme="majorBidi" w:cstheme="majorBidi"/>
          <w:sz w:val="28"/>
          <w:szCs w:val="28"/>
        </w:rPr>
        <w:t>1</w:t>
      </w:r>
      <w:r w:rsidRPr="00FD522E">
        <w:rPr>
          <w:rFonts w:asciiTheme="majorBidi" w:hAnsiTheme="majorBidi"/>
          <w:sz w:val="28"/>
          <w:szCs w:val="28"/>
          <w:cs/>
        </w:rPr>
        <w:t xml:space="preserve"> การให้บริการโลจิสติกส์ครบวงจร</w:t>
      </w:r>
    </w:p>
    <w:p w14:paraId="7E4D06A3" w14:textId="77777777" w:rsidR="008514A1" w:rsidRPr="00FD522E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FD522E">
        <w:rPr>
          <w:rFonts w:asciiTheme="majorBidi" w:hAnsiTheme="majorBidi" w:cstheme="majorBidi"/>
          <w:sz w:val="28"/>
          <w:szCs w:val="28"/>
        </w:rPr>
        <w:t>1.1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การให้บริการจัดเก็บและบริหารสินค้า</w:t>
      </w:r>
    </w:p>
    <w:p w14:paraId="6C049499" w14:textId="77777777" w:rsidR="008514A1" w:rsidRPr="00FD522E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FD522E">
        <w:rPr>
          <w:rFonts w:asciiTheme="majorBidi" w:hAnsiTheme="majorBidi" w:cstheme="majorBidi"/>
          <w:sz w:val="28"/>
          <w:szCs w:val="28"/>
        </w:rPr>
        <w:t>1.2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การให้บริการขนส่งสินค้า</w:t>
      </w:r>
    </w:p>
    <w:p w14:paraId="06C59551" w14:textId="77777777" w:rsidR="008514A1" w:rsidRPr="00FD522E" w:rsidRDefault="008514A1" w:rsidP="008514A1">
      <w:pPr>
        <w:spacing w:line="240" w:lineRule="auto"/>
        <w:ind w:left="1440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FD522E">
        <w:rPr>
          <w:rFonts w:asciiTheme="majorBidi" w:hAnsiTheme="majorBidi" w:cstheme="majorBidi"/>
          <w:sz w:val="28"/>
          <w:szCs w:val="28"/>
        </w:rPr>
        <w:t>1.3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การให้บริการโลจิสติกส์อื่น</w:t>
      </w:r>
    </w:p>
    <w:p w14:paraId="00EA4348" w14:textId="349DCA1B" w:rsidR="003A315D" w:rsidRPr="00FD522E" w:rsidRDefault="008514A1" w:rsidP="001E1E36">
      <w:pPr>
        <w:spacing w:line="240" w:lineRule="auto"/>
        <w:ind w:left="1440"/>
        <w:jc w:val="thaiDistribute"/>
        <w:rPr>
          <w:rFonts w:asciiTheme="majorBidi" w:hAnsiTheme="majorBidi" w:cs="Angsana New"/>
          <w:sz w:val="28"/>
          <w:szCs w:val="28"/>
        </w:rPr>
      </w:pPr>
      <w:r w:rsidRPr="00FD522E">
        <w:rPr>
          <w:rFonts w:asciiTheme="majorBidi" w:hAnsiTheme="majorBidi" w:cs="Angsana New"/>
          <w:sz w:val="28"/>
          <w:szCs w:val="28"/>
          <w:cs/>
        </w:rPr>
        <w:t xml:space="preserve">ส่วนงานที่ </w:t>
      </w:r>
      <w:r w:rsidRPr="00FD522E">
        <w:rPr>
          <w:rFonts w:asciiTheme="majorBidi" w:hAnsiTheme="majorBidi" w:cstheme="majorBidi"/>
          <w:sz w:val="28"/>
          <w:szCs w:val="28"/>
        </w:rPr>
        <w:t>1.4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การให้บริการโลจิสติกส์ในต่างประเทศ</w:t>
      </w:r>
    </w:p>
    <w:p w14:paraId="00B9CDAA" w14:textId="1E80714F" w:rsidR="00511F34" w:rsidRPr="00FD522E" w:rsidRDefault="008514A1">
      <w:pPr>
        <w:pStyle w:val="ListParagraph"/>
        <w:numPr>
          <w:ilvl w:val="0"/>
          <w:numId w:val="17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/>
          <w:sz w:val="28"/>
          <w:szCs w:val="28"/>
        </w:rPr>
      </w:pPr>
      <w:r w:rsidRPr="00FD522E">
        <w:rPr>
          <w:rFonts w:asciiTheme="majorBidi" w:hAnsiTheme="majorBidi"/>
          <w:sz w:val="28"/>
          <w:szCs w:val="28"/>
          <w:cs/>
        </w:rPr>
        <w:t xml:space="preserve">ส่วนงานที่ </w:t>
      </w:r>
      <w:r w:rsidRPr="00FD522E">
        <w:rPr>
          <w:rFonts w:asciiTheme="majorBidi" w:hAnsiTheme="majorBidi" w:cstheme="majorBidi"/>
          <w:sz w:val="28"/>
          <w:szCs w:val="28"/>
        </w:rPr>
        <w:t xml:space="preserve">2 </w:t>
      </w:r>
      <w:r w:rsidRPr="00FD522E">
        <w:rPr>
          <w:rFonts w:asciiTheme="majorBidi" w:hAnsiTheme="majorBidi"/>
          <w:sz w:val="28"/>
          <w:szCs w:val="28"/>
          <w:cs/>
        </w:rPr>
        <w:t>อื่น</w:t>
      </w:r>
      <w:r w:rsidR="001E1E36" w:rsidRPr="00FD522E">
        <w:rPr>
          <w:rFonts w:asciiTheme="majorBidi" w:hAnsiTheme="majorBidi"/>
          <w:sz w:val="28"/>
          <w:szCs w:val="28"/>
        </w:rPr>
        <w:t xml:space="preserve"> </w:t>
      </w:r>
      <w:r w:rsidRPr="00FD522E">
        <w:rPr>
          <w:rFonts w:asciiTheme="majorBidi" w:hAnsiTheme="majorBidi"/>
          <w:sz w:val="28"/>
          <w:szCs w:val="28"/>
          <w:cs/>
        </w:rPr>
        <w:t>ๆ</w:t>
      </w:r>
    </w:p>
    <w:p w14:paraId="6A985265" w14:textId="77777777" w:rsidR="00E612B9" w:rsidRPr="00FD522E" w:rsidRDefault="00E612B9" w:rsidP="006819D9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858"/>
        <w:jc w:val="thaiDistribute"/>
        <w:rPr>
          <w:rFonts w:asciiTheme="majorBidi" w:hAnsiTheme="majorBidi"/>
          <w:sz w:val="24"/>
          <w:szCs w:val="24"/>
          <w:cs/>
        </w:rPr>
      </w:pPr>
    </w:p>
    <w:p w14:paraId="546EF2DB" w14:textId="77777777" w:rsidR="008514A1" w:rsidRPr="00FD522E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FD522E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>บริษัท</w:t>
      </w:r>
    </w:p>
    <w:p w14:paraId="3F678EE1" w14:textId="77777777" w:rsidR="008514A1" w:rsidRPr="00FD522E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b/>
          <w:bCs/>
          <w:sz w:val="24"/>
          <w:szCs w:val="24"/>
          <w:cs/>
        </w:rPr>
      </w:pPr>
    </w:p>
    <w:p w14:paraId="02E126FB" w14:textId="09AA5235" w:rsidR="008514A1" w:rsidRPr="00FD522E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 w:hint="cs"/>
          <w:sz w:val="28"/>
          <w:szCs w:val="28"/>
          <w:cs/>
        </w:rPr>
        <w:t xml:space="preserve">ภายหลังการรับโอนกิจการทั้งหมดกับบริษัท </w:t>
      </w:r>
      <w:r w:rsidRPr="00FD522E">
        <w:rPr>
          <w:rFonts w:asciiTheme="majorBidi" w:hAnsiTheme="majorBidi" w:cstheme="majorBidi"/>
          <w:sz w:val="28"/>
          <w:szCs w:val="28"/>
        </w:rPr>
        <w:t xml:space="preserve">SCGL </w:t>
      </w:r>
      <w:r w:rsidRPr="00FD522E">
        <w:rPr>
          <w:rFonts w:asciiTheme="majorBidi" w:hAnsiTheme="majorBidi" w:cs="Angsana New"/>
          <w:sz w:val="28"/>
          <w:szCs w:val="28"/>
          <w:cs/>
        </w:rPr>
        <w:t>บริษัทดำเนินการในส่วนงานธุรกิจการให้บริการจัดเก็บและบริหารสินค้า และส่วนงานธุรกิจการให้บริการขนส่ง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สินค้า </w:t>
      </w:r>
      <w:r w:rsidRPr="00FD522E">
        <w:rPr>
          <w:rFonts w:asciiTheme="majorBidi" w:hAnsiTheme="majorBidi" w:cs="Angsana New"/>
          <w:sz w:val="28"/>
          <w:szCs w:val="28"/>
          <w:cs/>
        </w:rPr>
        <w:t>ดังนั้น ผู้บริหารจึงพิจารณาว่าบริษัทมีส่วนงานธุรกิจสองส่วนงาน</w:t>
      </w:r>
    </w:p>
    <w:p w14:paraId="12A12B7A" w14:textId="77777777" w:rsidR="008514A1" w:rsidRPr="00FD522E" w:rsidRDefault="008514A1" w:rsidP="008514A1">
      <w:pPr>
        <w:spacing w:line="240" w:lineRule="auto"/>
        <w:ind w:left="518"/>
        <w:jc w:val="thaiDistribute"/>
        <w:rPr>
          <w:rFonts w:asciiTheme="majorBidi" w:hAnsiTheme="majorBidi" w:cstheme="majorBidi"/>
          <w:sz w:val="24"/>
          <w:szCs w:val="24"/>
        </w:rPr>
      </w:pPr>
    </w:p>
    <w:p w14:paraId="3AB16FEC" w14:textId="1B4F3C76" w:rsidR="005C2705" w:rsidRPr="00FD522E" w:rsidRDefault="008514A1" w:rsidP="005C2705">
      <w:pPr>
        <w:tabs>
          <w:tab w:val="clear" w:pos="907"/>
          <w:tab w:val="left" w:pos="900"/>
          <w:tab w:val="num" w:pos="1080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  <w:sectPr w:rsidR="005C2705" w:rsidRPr="00FD522E" w:rsidSect="005C2705"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  <w:r w:rsidRPr="00FD522E">
        <w:rPr>
          <w:rFonts w:asciiTheme="majorBidi" w:hAnsiTheme="majorBidi" w:cs="Angsana New"/>
          <w:sz w:val="28"/>
          <w:szCs w:val="28"/>
          <w:cs/>
        </w:rPr>
        <w:t>ผลการดำเนินงานของแต่ละส่วนงานวัดโดยใช้กำไรก่อนภาษีเงินได้ของส่วนงาน ซึ่งนำเสนอในรายงานการจัดการภายในและสอบทานโดยผู้มีอำนาจตัดสินใจสูงสุดด้านการดำเนินงานของกลุ่มบริษัท ผู้บริหารเชื่อว่าการใช้กำไรก่อนภาษีเงินได้ในการวัดผลการดำเนินงานนั้นเป็นข้อมูลที่เหมาะสมในการประเมินผลการดำเนินงานของส่วนงานและสอดคล้องกับกิจการอื่นที่ดำเนินธุรกิจในอุตสาหกรรมเดียวกัน ทั้งนี้การกำหนดราคาระหว่างส่วนงานเป็นไปตามการซื้อขายตามปกติธุรก</w:t>
      </w:r>
      <w:r w:rsidR="005331B0" w:rsidRPr="00FD522E">
        <w:rPr>
          <w:rFonts w:asciiTheme="majorBidi" w:hAnsiTheme="majorBidi" w:cs="Angsana New" w:hint="cs"/>
          <w:sz w:val="28"/>
          <w:szCs w:val="28"/>
          <w:cs/>
        </w:rPr>
        <w:t>ิจ</w:t>
      </w:r>
    </w:p>
    <w:p w14:paraId="0250BCE8" w14:textId="39388C4C" w:rsidR="00A2501B" w:rsidRPr="00FD522E" w:rsidRDefault="00D91F78" w:rsidP="005930D8">
      <w:pPr>
        <w:jc w:val="both"/>
        <w:rPr>
          <w:rFonts w:asciiTheme="majorBidi" w:hAnsiTheme="majorBidi" w:cstheme="majorBidi"/>
          <w:noProof/>
        </w:rPr>
      </w:pPr>
      <w:r w:rsidRPr="00FD522E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13C26402" wp14:editId="154E29FC">
            <wp:extent cx="9807188" cy="5348221"/>
            <wp:effectExtent l="0" t="0" r="0" b="0"/>
            <wp:docPr id="20976963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3558" cy="53626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501B" w:rsidRPr="00FD522E">
        <w:rPr>
          <w:rFonts w:asciiTheme="majorBidi" w:hAnsiTheme="majorBidi" w:cstheme="majorBidi"/>
          <w:noProof/>
        </w:rPr>
        <w:br w:type="page"/>
      </w:r>
    </w:p>
    <w:p w14:paraId="13F88489" w14:textId="1DF07B20" w:rsidR="00A2501B" w:rsidRPr="00FD522E" w:rsidRDefault="005930D8" w:rsidP="00FB7E6C">
      <w:pPr>
        <w:rPr>
          <w:rFonts w:asciiTheme="majorBidi" w:hAnsiTheme="majorBidi" w:cstheme="majorBidi"/>
          <w:noProof/>
        </w:rPr>
      </w:pPr>
      <w:r w:rsidRPr="00FD522E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53458C53" wp14:editId="3B819AAF">
            <wp:extent cx="9538524" cy="5570806"/>
            <wp:effectExtent l="0" t="0" r="0" b="0"/>
            <wp:docPr id="40836076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5838" cy="55809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501B" w:rsidRPr="00FD522E">
        <w:rPr>
          <w:rFonts w:asciiTheme="majorBidi" w:hAnsiTheme="majorBidi" w:cstheme="majorBidi"/>
          <w:noProof/>
        </w:rPr>
        <w:br w:type="page"/>
      </w:r>
    </w:p>
    <w:p w14:paraId="424518E8" w14:textId="5AF38015" w:rsidR="00A2501B" w:rsidRPr="00FD522E" w:rsidRDefault="005930D8" w:rsidP="00FB7E6C">
      <w:pPr>
        <w:rPr>
          <w:rFonts w:asciiTheme="majorBidi" w:hAnsiTheme="majorBidi" w:cstheme="majorBidi"/>
          <w:noProof/>
        </w:rPr>
      </w:pPr>
      <w:r w:rsidRPr="00FD522E">
        <w:rPr>
          <w:rFonts w:asciiTheme="majorBidi" w:hAnsiTheme="majorBidi" w:cstheme="majorBidi"/>
          <w:noProof/>
        </w:rPr>
        <w:lastRenderedPageBreak/>
        <w:drawing>
          <wp:inline distT="0" distB="0" distL="0" distR="0" wp14:anchorId="0097A9F9" wp14:editId="04DBC5F1">
            <wp:extent cx="9445707" cy="5283054"/>
            <wp:effectExtent l="0" t="0" r="0" b="0"/>
            <wp:docPr id="83076129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6192" cy="52889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501B" w:rsidRPr="00FD522E">
        <w:rPr>
          <w:rFonts w:asciiTheme="majorBidi" w:hAnsiTheme="majorBidi" w:cstheme="majorBidi"/>
          <w:noProof/>
        </w:rPr>
        <w:br w:type="page"/>
      </w:r>
    </w:p>
    <w:tbl>
      <w:tblPr>
        <w:tblStyle w:val="TableGridLight"/>
        <w:tblW w:w="146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428"/>
        <w:gridCol w:w="502"/>
        <w:gridCol w:w="236"/>
        <w:gridCol w:w="479"/>
        <w:gridCol w:w="236"/>
        <w:gridCol w:w="489"/>
        <w:gridCol w:w="236"/>
        <w:gridCol w:w="537"/>
        <w:gridCol w:w="236"/>
        <w:gridCol w:w="484"/>
        <w:gridCol w:w="236"/>
        <w:gridCol w:w="514"/>
        <w:gridCol w:w="236"/>
        <w:gridCol w:w="492"/>
        <w:gridCol w:w="236"/>
        <w:gridCol w:w="475"/>
        <w:gridCol w:w="236"/>
        <w:gridCol w:w="523"/>
        <w:gridCol w:w="236"/>
        <w:gridCol w:w="521"/>
        <w:gridCol w:w="236"/>
        <w:gridCol w:w="662"/>
        <w:gridCol w:w="236"/>
        <w:gridCol w:w="664"/>
        <w:gridCol w:w="236"/>
        <w:gridCol w:w="558"/>
        <w:gridCol w:w="243"/>
        <w:gridCol w:w="636"/>
        <w:gridCol w:w="237"/>
        <w:gridCol w:w="8"/>
        <w:gridCol w:w="624"/>
        <w:gridCol w:w="236"/>
        <w:gridCol w:w="530"/>
      </w:tblGrid>
      <w:tr w:rsidR="00A2501B" w:rsidRPr="00FD522E" w14:paraId="149A7443" w14:textId="77777777" w:rsidTr="00BB1591">
        <w:trPr>
          <w:trHeight w:val="144"/>
        </w:trPr>
        <w:tc>
          <w:tcPr>
            <w:tcW w:w="2428" w:type="dxa"/>
          </w:tcPr>
          <w:p w14:paraId="3FDA76D5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242" w:type="dxa"/>
            <w:gridSpan w:val="32"/>
          </w:tcPr>
          <w:p w14:paraId="3B0D9F06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  <w:t>งบการเงินรวม</w:t>
            </w:r>
          </w:p>
        </w:tc>
      </w:tr>
      <w:tr w:rsidR="00A2501B" w:rsidRPr="00FD522E" w14:paraId="4E61782D" w14:textId="77777777" w:rsidTr="00BB1591">
        <w:trPr>
          <w:trHeight w:val="144"/>
        </w:trPr>
        <w:tc>
          <w:tcPr>
            <w:tcW w:w="2428" w:type="dxa"/>
          </w:tcPr>
          <w:p w14:paraId="046AE1F8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17" w:type="dxa"/>
            <w:gridSpan w:val="3"/>
          </w:tcPr>
          <w:p w14:paraId="136BA058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22F2FAC1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262" w:type="dxa"/>
            <w:gridSpan w:val="3"/>
          </w:tcPr>
          <w:p w14:paraId="5E8A8D16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04537012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</w:tcPr>
          <w:p w14:paraId="0FFF054F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457B65F7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</w:tcPr>
          <w:p w14:paraId="2A038C66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652DEC76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</w:tcPr>
          <w:p w14:paraId="2DD548AE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6A51FE92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1562" w:type="dxa"/>
            <w:gridSpan w:val="3"/>
          </w:tcPr>
          <w:p w14:paraId="66A00C31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  <w:tc>
          <w:tcPr>
            <w:tcW w:w="236" w:type="dxa"/>
          </w:tcPr>
          <w:p w14:paraId="250095E2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37" w:type="dxa"/>
            <w:gridSpan w:val="3"/>
          </w:tcPr>
          <w:p w14:paraId="2282D007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รายการตัดบัญชี</w:t>
            </w:r>
          </w:p>
        </w:tc>
        <w:tc>
          <w:tcPr>
            <w:tcW w:w="237" w:type="dxa"/>
          </w:tcPr>
          <w:p w14:paraId="0F73569E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94" w:type="dxa"/>
            <w:gridSpan w:val="4"/>
          </w:tcPr>
          <w:p w14:paraId="56CE961B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Cs/>
                <w:sz w:val="22"/>
                <w:szCs w:val="22"/>
                <w:cs/>
                <w:lang w:val="en-GB"/>
              </w:rPr>
            </w:pPr>
          </w:p>
        </w:tc>
      </w:tr>
      <w:tr w:rsidR="00A2501B" w:rsidRPr="00FD522E" w14:paraId="79EB70FC" w14:textId="77777777" w:rsidTr="00BB1591">
        <w:trPr>
          <w:trHeight w:val="144"/>
        </w:trPr>
        <w:tc>
          <w:tcPr>
            <w:tcW w:w="2428" w:type="dxa"/>
          </w:tcPr>
          <w:p w14:paraId="0C4C458B" w14:textId="5589A93F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42" w:right="-79" w:hanging="142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สำหรับงวด</w:t>
            </w:r>
            <w:r w:rsidR="00905CB7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2"/>
                <w:szCs w:val="22"/>
                <w:cs/>
              </w:rPr>
              <w:t>หก</w:t>
            </w:r>
            <w:r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2"/>
                <w:szCs w:val="22"/>
                <w:cs/>
              </w:rPr>
              <w:t>เดือน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>สิ้นสุด</w:t>
            </w:r>
          </w:p>
        </w:tc>
        <w:tc>
          <w:tcPr>
            <w:tcW w:w="1217" w:type="dxa"/>
            <w:gridSpan w:val="3"/>
            <w:hideMark/>
          </w:tcPr>
          <w:p w14:paraId="6514AE40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FD522E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1.1</w:t>
            </w:r>
          </w:p>
        </w:tc>
        <w:tc>
          <w:tcPr>
            <w:tcW w:w="236" w:type="dxa"/>
          </w:tcPr>
          <w:p w14:paraId="656DB566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262" w:type="dxa"/>
            <w:gridSpan w:val="3"/>
            <w:hideMark/>
          </w:tcPr>
          <w:p w14:paraId="3CD4F654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</w:t>
            </w:r>
            <w:r w:rsidRPr="00FD522E">
              <w:rPr>
                <w:rFonts w:asciiTheme="majorBidi" w:hAnsiTheme="majorBidi" w:cstheme="majorBidi" w:hint="cs"/>
                <w:b/>
                <w:sz w:val="22"/>
                <w:szCs w:val="22"/>
                <w:cs/>
                <w:lang w:val="en-GB"/>
              </w:rPr>
              <w:t xml:space="preserve">ที่ </w:t>
            </w: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1.2</w:t>
            </w:r>
          </w:p>
        </w:tc>
        <w:tc>
          <w:tcPr>
            <w:tcW w:w="236" w:type="dxa"/>
          </w:tcPr>
          <w:p w14:paraId="50FABA0C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34" w:type="dxa"/>
            <w:gridSpan w:val="3"/>
            <w:hideMark/>
          </w:tcPr>
          <w:p w14:paraId="3DC04DC7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FD522E">
              <w:rPr>
                <w:rFonts w:asciiTheme="majorBidi" w:hAnsiTheme="majorBidi" w:cstheme="majorBidi"/>
                <w:bCs/>
                <w:sz w:val="22"/>
                <w:szCs w:val="22"/>
                <w:rtl/>
                <w:lang w:val="en-GB" w:bidi="ar-SA"/>
              </w:rPr>
              <w:t xml:space="preserve"> </w:t>
            </w: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1.3</w:t>
            </w:r>
          </w:p>
        </w:tc>
        <w:tc>
          <w:tcPr>
            <w:tcW w:w="236" w:type="dxa"/>
          </w:tcPr>
          <w:p w14:paraId="1574A8F5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 w:bidi="ar-SA"/>
              </w:rPr>
            </w:pPr>
          </w:p>
        </w:tc>
        <w:tc>
          <w:tcPr>
            <w:tcW w:w="1203" w:type="dxa"/>
            <w:gridSpan w:val="3"/>
            <w:hideMark/>
          </w:tcPr>
          <w:p w14:paraId="3782746E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FD522E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1.4</w:t>
            </w:r>
          </w:p>
        </w:tc>
        <w:tc>
          <w:tcPr>
            <w:tcW w:w="236" w:type="dxa"/>
          </w:tcPr>
          <w:p w14:paraId="22B966FF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</w:p>
        </w:tc>
        <w:tc>
          <w:tcPr>
            <w:tcW w:w="1280" w:type="dxa"/>
            <w:gridSpan w:val="3"/>
            <w:hideMark/>
          </w:tcPr>
          <w:p w14:paraId="3DB0FF9B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</w:t>
            </w:r>
            <w:r w:rsidRPr="00FD522E">
              <w:rPr>
                <w:rFonts w:asciiTheme="majorBidi" w:hAnsiTheme="majorBidi" w:cstheme="majorBidi"/>
                <w:b/>
                <w:sz w:val="22"/>
                <w:szCs w:val="22"/>
                <w:rtl/>
                <w:lang w:val="en-GB" w:bidi="ar-SA"/>
              </w:rPr>
              <w:t xml:space="preserve"> </w:t>
            </w: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2</w:t>
            </w:r>
          </w:p>
        </w:tc>
        <w:tc>
          <w:tcPr>
            <w:tcW w:w="236" w:type="dxa"/>
          </w:tcPr>
          <w:p w14:paraId="4A4AB546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</w:p>
        </w:tc>
        <w:tc>
          <w:tcPr>
            <w:tcW w:w="1562" w:type="dxa"/>
            <w:gridSpan w:val="3"/>
          </w:tcPr>
          <w:p w14:paraId="2F1921B6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รวม</w:t>
            </w: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ส่วนงานที่รายงาน</w:t>
            </w:r>
          </w:p>
        </w:tc>
        <w:tc>
          <w:tcPr>
            <w:tcW w:w="236" w:type="dxa"/>
          </w:tcPr>
          <w:p w14:paraId="722F1071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437" w:type="dxa"/>
            <w:gridSpan w:val="3"/>
          </w:tcPr>
          <w:p w14:paraId="1296AA47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ระหว่างส่วนงาน</w:t>
            </w:r>
          </w:p>
        </w:tc>
        <w:tc>
          <w:tcPr>
            <w:tcW w:w="237" w:type="dxa"/>
          </w:tcPr>
          <w:p w14:paraId="390F1692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rtl/>
                <w:cs/>
                <w:lang w:val="en-GB" w:bidi="ar-SA"/>
              </w:rPr>
            </w:pPr>
          </w:p>
        </w:tc>
        <w:tc>
          <w:tcPr>
            <w:tcW w:w="1394" w:type="dxa"/>
            <w:gridSpan w:val="4"/>
            <w:hideMark/>
          </w:tcPr>
          <w:p w14:paraId="12E1C266" w14:textId="77777777" w:rsidR="00A2501B" w:rsidRPr="00FD522E" w:rsidRDefault="00A2501B" w:rsidP="00B84F00">
            <w:pPr>
              <w:spacing w:line="240" w:lineRule="auto"/>
              <w:jc w:val="center"/>
              <w:rPr>
                <w:rFonts w:asciiTheme="majorBidi" w:hAnsiTheme="majorBidi" w:cstheme="majorBidi"/>
                <w:b/>
                <w:sz w:val="22"/>
                <w:szCs w:val="22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  <w:t>รวม</w:t>
            </w:r>
          </w:p>
        </w:tc>
      </w:tr>
      <w:tr w:rsidR="00A2501B" w:rsidRPr="00FD522E" w14:paraId="10C3AE0C" w14:textId="77777777" w:rsidTr="00BB1591">
        <w:trPr>
          <w:trHeight w:val="144"/>
        </w:trPr>
        <w:tc>
          <w:tcPr>
            <w:tcW w:w="2428" w:type="dxa"/>
          </w:tcPr>
          <w:p w14:paraId="585A5AA6" w14:textId="7D7C1B5A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  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  <w:t xml:space="preserve">วันที่ 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>3</w:t>
            </w:r>
            <w:r w:rsidR="00905CB7" w:rsidRPr="00FD522E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>0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</w:rPr>
              <w:t xml:space="preserve"> </w:t>
            </w:r>
            <w:r w:rsidR="00905CB7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2"/>
                <w:szCs w:val="22"/>
                <w:cs/>
              </w:rPr>
              <w:t>มิถุนายน</w:t>
            </w:r>
          </w:p>
        </w:tc>
        <w:tc>
          <w:tcPr>
            <w:tcW w:w="502" w:type="dxa"/>
            <w:vAlign w:val="bottom"/>
          </w:tcPr>
          <w:p w14:paraId="1D5469C0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4A699D40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  <w:vAlign w:val="bottom"/>
          </w:tcPr>
          <w:p w14:paraId="50C28A6C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6" w:type="dxa"/>
            <w:vAlign w:val="bottom"/>
          </w:tcPr>
          <w:p w14:paraId="524539D5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44C89019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5D4CE240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  <w:vAlign w:val="bottom"/>
          </w:tcPr>
          <w:p w14:paraId="6990A2EA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6" w:type="dxa"/>
            <w:vAlign w:val="bottom"/>
          </w:tcPr>
          <w:p w14:paraId="6CC6D9E6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  <w:vAlign w:val="bottom"/>
          </w:tcPr>
          <w:p w14:paraId="23A2462A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236A8B9B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14" w:type="dxa"/>
            <w:vAlign w:val="bottom"/>
          </w:tcPr>
          <w:p w14:paraId="497A84B0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6" w:type="dxa"/>
            <w:vAlign w:val="bottom"/>
          </w:tcPr>
          <w:p w14:paraId="7C41236F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  <w:vAlign w:val="bottom"/>
          </w:tcPr>
          <w:p w14:paraId="69F94ECF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1C515436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  <w:vAlign w:val="bottom"/>
          </w:tcPr>
          <w:p w14:paraId="77185C81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6" w:type="dxa"/>
            <w:vAlign w:val="bottom"/>
          </w:tcPr>
          <w:p w14:paraId="7CA1A63D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3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  <w:vAlign w:val="bottom"/>
          </w:tcPr>
          <w:p w14:paraId="60736938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46987B4F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  <w:vAlign w:val="bottom"/>
          </w:tcPr>
          <w:p w14:paraId="62BF6A1A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6" w:type="dxa"/>
            <w:vAlign w:val="bottom"/>
          </w:tcPr>
          <w:p w14:paraId="64565091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  <w:vAlign w:val="bottom"/>
          </w:tcPr>
          <w:p w14:paraId="5E5DC4CF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4E5415E3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  <w:vAlign w:val="bottom"/>
          </w:tcPr>
          <w:p w14:paraId="0AD87365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6" w:type="dxa"/>
            <w:vAlign w:val="bottom"/>
          </w:tcPr>
          <w:p w14:paraId="2CCF9992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  <w:vAlign w:val="bottom"/>
          </w:tcPr>
          <w:p w14:paraId="33435280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43" w:type="dxa"/>
            <w:vAlign w:val="bottom"/>
          </w:tcPr>
          <w:p w14:paraId="38C0D7E2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  <w:vAlign w:val="bottom"/>
          </w:tcPr>
          <w:p w14:paraId="5926DBB5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  <w:tc>
          <w:tcPr>
            <w:tcW w:w="237" w:type="dxa"/>
            <w:vAlign w:val="bottom"/>
          </w:tcPr>
          <w:p w14:paraId="42C78A17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632" w:type="dxa"/>
            <w:gridSpan w:val="2"/>
            <w:vAlign w:val="bottom"/>
          </w:tcPr>
          <w:p w14:paraId="7C097E4D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2569</w:t>
            </w:r>
          </w:p>
        </w:tc>
        <w:tc>
          <w:tcPr>
            <w:tcW w:w="236" w:type="dxa"/>
            <w:vAlign w:val="bottom"/>
          </w:tcPr>
          <w:p w14:paraId="133F4A09" w14:textId="77777777" w:rsidR="00A2501B" w:rsidRPr="00FD522E" w:rsidRDefault="00A2501B" w:rsidP="00B84F00">
            <w:pPr>
              <w:tabs>
                <w:tab w:val="decimal" w:pos="374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  <w:vAlign w:val="bottom"/>
          </w:tcPr>
          <w:p w14:paraId="7E07EAB2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-79" w:right="-79"/>
              <w:jc w:val="center"/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  <w:lang w:val="en-GB"/>
              </w:rPr>
              <w:t>2568</w:t>
            </w:r>
          </w:p>
        </w:tc>
      </w:tr>
      <w:tr w:rsidR="00A2501B" w:rsidRPr="00FD522E" w14:paraId="6F4FA3B4" w14:textId="77777777" w:rsidTr="00BB1591">
        <w:trPr>
          <w:trHeight w:val="144"/>
        </w:trPr>
        <w:tc>
          <w:tcPr>
            <w:tcW w:w="2428" w:type="dxa"/>
          </w:tcPr>
          <w:p w14:paraId="3DF8ADBE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jc w:val="center"/>
              <w:rPr>
                <w:rFonts w:asciiTheme="majorBidi" w:hAnsiTheme="majorBidi" w:cstheme="majorBidi"/>
                <w:b/>
                <w:i/>
                <w:iCs/>
                <w:sz w:val="22"/>
                <w:szCs w:val="22"/>
                <w:cs/>
              </w:rPr>
            </w:pPr>
          </w:p>
        </w:tc>
        <w:tc>
          <w:tcPr>
            <w:tcW w:w="12242" w:type="dxa"/>
            <w:gridSpan w:val="32"/>
          </w:tcPr>
          <w:p w14:paraId="082E3263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jc w:val="center"/>
              <w:rPr>
                <w:rFonts w:asciiTheme="majorBidi" w:hAnsiTheme="majorBidi" w:cstheme="majorBidi"/>
                <w:b/>
                <w:i/>
                <w:iCs/>
                <w:sz w:val="22"/>
                <w:szCs w:val="22"/>
              </w:rPr>
            </w:pPr>
            <w:r w:rsidRPr="00FD522E">
              <w:rPr>
                <w:rFonts w:asciiTheme="majorBidi" w:hAnsiTheme="majorBidi" w:cstheme="majorBidi" w:hint="cs"/>
                <w:b/>
                <w:i/>
                <w:iCs/>
                <w:sz w:val="22"/>
                <w:szCs w:val="22"/>
                <w:cs/>
              </w:rPr>
              <w:t>(ล้านบาท)</w:t>
            </w:r>
          </w:p>
        </w:tc>
      </w:tr>
      <w:tr w:rsidR="00A2501B" w:rsidRPr="00FD522E" w14:paraId="3F76A6A2" w14:textId="77777777" w:rsidTr="00BB1591">
        <w:trPr>
          <w:trHeight w:val="144"/>
        </w:trPr>
        <w:tc>
          <w:tcPr>
            <w:tcW w:w="2428" w:type="dxa"/>
          </w:tcPr>
          <w:p w14:paraId="5D4822E1" w14:textId="77777777" w:rsidR="00A2501B" w:rsidRPr="00FD522E" w:rsidRDefault="00A2501B" w:rsidP="00B84F00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2"/>
                <w:szCs w:val="22"/>
                <w:cs/>
              </w:rPr>
              <w:t>จังหวะเวลาในการรับรู้รายได้</w:t>
            </w:r>
          </w:p>
        </w:tc>
        <w:tc>
          <w:tcPr>
            <w:tcW w:w="502" w:type="dxa"/>
          </w:tcPr>
          <w:p w14:paraId="336F008F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44753A3A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79" w:type="dxa"/>
          </w:tcPr>
          <w:p w14:paraId="60479976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35D72E44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89" w:type="dxa"/>
          </w:tcPr>
          <w:p w14:paraId="1B16BDD9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527DEAD3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37" w:type="dxa"/>
          </w:tcPr>
          <w:p w14:paraId="43A674F2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63E14F03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84" w:type="dxa"/>
          </w:tcPr>
          <w:p w14:paraId="55A123E5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21EAE10F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14" w:type="dxa"/>
          </w:tcPr>
          <w:p w14:paraId="4AC8C042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12848C94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92" w:type="dxa"/>
          </w:tcPr>
          <w:p w14:paraId="0211D320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00DD1F70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475" w:type="dxa"/>
          </w:tcPr>
          <w:p w14:paraId="3E0BB0A1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6183F004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23" w:type="dxa"/>
          </w:tcPr>
          <w:p w14:paraId="1D9BA6E4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775E3FB5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21" w:type="dxa"/>
          </w:tcPr>
          <w:p w14:paraId="75BEFC82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3AEA0DE0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62" w:type="dxa"/>
          </w:tcPr>
          <w:p w14:paraId="40230D96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uppressAutoHyphens/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1BCD0AB6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64" w:type="dxa"/>
          </w:tcPr>
          <w:p w14:paraId="2420AC14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uppressAutoHyphens/>
              <w:spacing w:line="240" w:lineRule="auto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14764B71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58" w:type="dxa"/>
          </w:tcPr>
          <w:p w14:paraId="1938EF2B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43" w:type="dxa"/>
          </w:tcPr>
          <w:p w14:paraId="383BF22E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36" w:type="dxa"/>
          </w:tcPr>
          <w:p w14:paraId="6EC692F8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45" w:type="dxa"/>
            <w:gridSpan w:val="2"/>
          </w:tcPr>
          <w:p w14:paraId="53012024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624" w:type="dxa"/>
          </w:tcPr>
          <w:p w14:paraId="6D3ADC38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236" w:type="dxa"/>
          </w:tcPr>
          <w:p w14:paraId="061F33B4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right="-1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  <w:tc>
          <w:tcPr>
            <w:tcW w:w="530" w:type="dxa"/>
          </w:tcPr>
          <w:p w14:paraId="760F2E78" w14:textId="77777777" w:rsidR="00A2501B" w:rsidRPr="00FD522E" w:rsidRDefault="00A2501B" w:rsidP="00B84F00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650" w:right="-472"/>
              <w:rPr>
                <w:rFonts w:asciiTheme="majorBidi" w:hAnsiTheme="majorBidi" w:cstheme="majorBidi"/>
                <w:bCs/>
                <w:sz w:val="22"/>
                <w:szCs w:val="22"/>
              </w:rPr>
            </w:pPr>
          </w:p>
        </w:tc>
      </w:tr>
      <w:tr w:rsidR="00905CB7" w:rsidRPr="00FD522E" w14:paraId="667A3920" w14:textId="77777777" w:rsidTr="00BB1591">
        <w:trPr>
          <w:trHeight w:val="144"/>
        </w:trPr>
        <w:tc>
          <w:tcPr>
            <w:tcW w:w="2428" w:type="dxa"/>
          </w:tcPr>
          <w:p w14:paraId="45E36433" w14:textId="77777777" w:rsidR="00905CB7" w:rsidRPr="00FD522E" w:rsidRDefault="00905CB7" w:rsidP="00905CB7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ณ เวลาใดเวลาหนึ่ง</w:t>
            </w:r>
          </w:p>
        </w:tc>
        <w:tc>
          <w:tcPr>
            <w:tcW w:w="502" w:type="dxa"/>
            <w:vAlign w:val="bottom"/>
          </w:tcPr>
          <w:p w14:paraId="3F87E014" w14:textId="37A4403B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52</w:t>
            </w:r>
          </w:p>
        </w:tc>
        <w:tc>
          <w:tcPr>
            <w:tcW w:w="236" w:type="dxa"/>
            <w:vAlign w:val="bottom"/>
          </w:tcPr>
          <w:p w14:paraId="5AAC3A27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  <w:vAlign w:val="bottom"/>
          </w:tcPr>
          <w:p w14:paraId="1C3FD0AC" w14:textId="2094E216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56</w:t>
            </w:r>
          </w:p>
        </w:tc>
        <w:tc>
          <w:tcPr>
            <w:tcW w:w="236" w:type="dxa"/>
            <w:vAlign w:val="bottom"/>
          </w:tcPr>
          <w:p w14:paraId="57351C8B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vAlign w:val="bottom"/>
          </w:tcPr>
          <w:p w14:paraId="2B94D3F8" w14:textId="44AC0901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517</w:t>
            </w:r>
          </w:p>
        </w:tc>
        <w:tc>
          <w:tcPr>
            <w:tcW w:w="236" w:type="dxa"/>
            <w:vAlign w:val="bottom"/>
          </w:tcPr>
          <w:p w14:paraId="079491E9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  <w:vAlign w:val="bottom"/>
          </w:tcPr>
          <w:p w14:paraId="69AE4FB0" w14:textId="01D9F086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721</w:t>
            </w:r>
          </w:p>
        </w:tc>
        <w:tc>
          <w:tcPr>
            <w:tcW w:w="236" w:type="dxa"/>
            <w:vAlign w:val="bottom"/>
          </w:tcPr>
          <w:p w14:paraId="5F340E0B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6B0BA68B" w14:textId="266F7755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21</w:t>
            </w:r>
          </w:p>
        </w:tc>
        <w:tc>
          <w:tcPr>
            <w:tcW w:w="236" w:type="dxa"/>
            <w:vAlign w:val="bottom"/>
          </w:tcPr>
          <w:p w14:paraId="39010793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  <w:tab w:val="decimal" w:pos="361"/>
              </w:tabs>
              <w:snapToGrid w:val="0"/>
              <w:spacing w:line="240" w:lineRule="auto"/>
              <w:ind w:right="-172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vAlign w:val="bottom"/>
          </w:tcPr>
          <w:p w14:paraId="778C6D96" w14:textId="0A2FD060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82</w:t>
            </w:r>
          </w:p>
        </w:tc>
        <w:tc>
          <w:tcPr>
            <w:tcW w:w="236" w:type="dxa"/>
            <w:vAlign w:val="bottom"/>
          </w:tcPr>
          <w:p w14:paraId="615515DE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61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1834C197" w14:textId="6027DC83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18</w:t>
            </w:r>
          </w:p>
        </w:tc>
        <w:tc>
          <w:tcPr>
            <w:tcW w:w="236" w:type="dxa"/>
            <w:vAlign w:val="bottom"/>
          </w:tcPr>
          <w:p w14:paraId="3AF36C76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vAlign w:val="bottom"/>
          </w:tcPr>
          <w:p w14:paraId="2794C3F5" w14:textId="0134C2A3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38</w:t>
            </w:r>
          </w:p>
        </w:tc>
        <w:tc>
          <w:tcPr>
            <w:tcW w:w="236" w:type="dxa"/>
            <w:vAlign w:val="bottom"/>
          </w:tcPr>
          <w:p w14:paraId="112E66B9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3C277D15" w14:textId="0E4FD3CB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90</w:t>
            </w:r>
          </w:p>
        </w:tc>
        <w:tc>
          <w:tcPr>
            <w:tcW w:w="236" w:type="dxa"/>
            <w:vAlign w:val="bottom"/>
          </w:tcPr>
          <w:p w14:paraId="51F6591B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vAlign w:val="bottom"/>
          </w:tcPr>
          <w:p w14:paraId="72C54FC6" w14:textId="5A5F944C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187</w:t>
            </w:r>
          </w:p>
        </w:tc>
        <w:tc>
          <w:tcPr>
            <w:tcW w:w="236" w:type="dxa"/>
            <w:vAlign w:val="bottom"/>
          </w:tcPr>
          <w:p w14:paraId="16925F82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0866CC61" w14:textId="585B2463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698</w:t>
            </w:r>
          </w:p>
        </w:tc>
        <w:tc>
          <w:tcPr>
            <w:tcW w:w="236" w:type="dxa"/>
            <w:vAlign w:val="bottom"/>
          </w:tcPr>
          <w:p w14:paraId="6ABB6A05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172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32DF3847" w14:textId="0D53380D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1,084</w:t>
            </w:r>
          </w:p>
        </w:tc>
        <w:tc>
          <w:tcPr>
            <w:tcW w:w="236" w:type="dxa"/>
            <w:vAlign w:val="bottom"/>
          </w:tcPr>
          <w:p w14:paraId="387EDC4D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75D64E03" w14:textId="51074774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(32)</w:t>
            </w:r>
          </w:p>
        </w:tc>
        <w:tc>
          <w:tcPr>
            <w:tcW w:w="243" w:type="dxa"/>
            <w:vAlign w:val="bottom"/>
          </w:tcPr>
          <w:p w14:paraId="397BB357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  <w:vAlign w:val="bottom"/>
          </w:tcPr>
          <w:p w14:paraId="599BD9F6" w14:textId="745FB9D4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(32)</w:t>
            </w:r>
          </w:p>
        </w:tc>
        <w:tc>
          <w:tcPr>
            <w:tcW w:w="245" w:type="dxa"/>
            <w:gridSpan w:val="2"/>
            <w:vAlign w:val="bottom"/>
          </w:tcPr>
          <w:p w14:paraId="4B05858A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4" w:type="dxa"/>
            <w:vAlign w:val="bottom"/>
          </w:tcPr>
          <w:p w14:paraId="2DE0CA70" w14:textId="31FA7459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666</w:t>
            </w:r>
          </w:p>
        </w:tc>
        <w:tc>
          <w:tcPr>
            <w:tcW w:w="236" w:type="dxa"/>
            <w:vAlign w:val="bottom"/>
          </w:tcPr>
          <w:p w14:paraId="23C2F338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vAlign w:val="bottom"/>
          </w:tcPr>
          <w:p w14:paraId="08F97E98" w14:textId="286861A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1,052</w:t>
            </w:r>
          </w:p>
        </w:tc>
      </w:tr>
      <w:tr w:rsidR="00905CB7" w:rsidRPr="00FD522E" w14:paraId="45802224" w14:textId="77777777" w:rsidTr="00BB1591">
        <w:trPr>
          <w:trHeight w:val="144"/>
        </w:trPr>
        <w:tc>
          <w:tcPr>
            <w:tcW w:w="2428" w:type="dxa"/>
          </w:tcPr>
          <w:p w14:paraId="79EE6B65" w14:textId="77777777" w:rsidR="00905CB7" w:rsidRPr="00FD522E" w:rsidRDefault="00905CB7" w:rsidP="00905CB7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ตลอดช่วงเวลาหนึ่ง</w:t>
            </w:r>
          </w:p>
        </w:tc>
        <w:tc>
          <w:tcPr>
            <w:tcW w:w="502" w:type="dxa"/>
            <w:tcBorders>
              <w:bottom w:val="single" w:sz="4" w:space="0" w:color="auto"/>
            </w:tcBorders>
            <w:vAlign w:val="bottom"/>
          </w:tcPr>
          <w:p w14:paraId="4A9AFBAD" w14:textId="65B6CB19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2,525</w:t>
            </w:r>
          </w:p>
        </w:tc>
        <w:tc>
          <w:tcPr>
            <w:tcW w:w="236" w:type="dxa"/>
            <w:vAlign w:val="bottom"/>
          </w:tcPr>
          <w:p w14:paraId="36B5EA99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  <w:tcBorders>
              <w:bottom w:val="single" w:sz="4" w:space="0" w:color="auto"/>
            </w:tcBorders>
            <w:vAlign w:val="bottom"/>
          </w:tcPr>
          <w:p w14:paraId="7BF5C5BF" w14:textId="71C39182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2,053</w:t>
            </w:r>
          </w:p>
        </w:tc>
        <w:tc>
          <w:tcPr>
            <w:tcW w:w="236" w:type="dxa"/>
            <w:vAlign w:val="bottom"/>
          </w:tcPr>
          <w:p w14:paraId="1EB02C3F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tcBorders>
              <w:bottom w:val="single" w:sz="4" w:space="0" w:color="auto"/>
            </w:tcBorders>
            <w:vAlign w:val="bottom"/>
          </w:tcPr>
          <w:p w14:paraId="679E2A1A" w14:textId="6644B5B2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6,507</w:t>
            </w:r>
          </w:p>
        </w:tc>
        <w:tc>
          <w:tcPr>
            <w:tcW w:w="236" w:type="dxa"/>
            <w:vAlign w:val="bottom"/>
          </w:tcPr>
          <w:p w14:paraId="39C210A5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napToGrid w:val="0"/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  <w:tcBorders>
              <w:bottom w:val="single" w:sz="4" w:space="0" w:color="auto"/>
            </w:tcBorders>
            <w:vAlign w:val="bottom"/>
          </w:tcPr>
          <w:p w14:paraId="650564AD" w14:textId="3E60638D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6,087</w:t>
            </w:r>
          </w:p>
        </w:tc>
        <w:tc>
          <w:tcPr>
            <w:tcW w:w="236" w:type="dxa"/>
            <w:vAlign w:val="bottom"/>
          </w:tcPr>
          <w:p w14:paraId="1AF43FC7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tcBorders>
              <w:bottom w:val="single" w:sz="4" w:space="0" w:color="auto"/>
            </w:tcBorders>
            <w:vAlign w:val="bottom"/>
          </w:tcPr>
          <w:p w14:paraId="273F8398" w14:textId="2380781D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1,113</w:t>
            </w:r>
          </w:p>
        </w:tc>
        <w:tc>
          <w:tcPr>
            <w:tcW w:w="236" w:type="dxa"/>
            <w:vAlign w:val="bottom"/>
          </w:tcPr>
          <w:p w14:paraId="4AA830F0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bottom w:val="single" w:sz="4" w:space="0" w:color="auto"/>
            </w:tcBorders>
            <w:vAlign w:val="bottom"/>
          </w:tcPr>
          <w:p w14:paraId="316A5569" w14:textId="762172EC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1,143</w:t>
            </w:r>
          </w:p>
        </w:tc>
        <w:tc>
          <w:tcPr>
            <w:tcW w:w="236" w:type="dxa"/>
            <w:vAlign w:val="bottom"/>
          </w:tcPr>
          <w:p w14:paraId="575B5809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tcBorders>
              <w:bottom w:val="single" w:sz="4" w:space="0" w:color="auto"/>
            </w:tcBorders>
            <w:vAlign w:val="bottom"/>
          </w:tcPr>
          <w:p w14:paraId="664D48A1" w14:textId="3E9D307C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2,379</w:t>
            </w:r>
          </w:p>
        </w:tc>
        <w:tc>
          <w:tcPr>
            <w:tcW w:w="236" w:type="dxa"/>
            <w:vAlign w:val="bottom"/>
          </w:tcPr>
          <w:p w14:paraId="3DE82FE4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tcBorders>
              <w:bottom w:val="single" w:sz="4" w:space="0" w:color="auto"/>
            </w:tcBorders>
            <w:vAlign w:val="bottom"/>
          </w:tcPr>
          <w:p w14:paraId="0F820AC8" w14:textId="2049301C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2,025</w:t>
            </w:r>
          </w:p>
        </w:tc>
        <w:tc>
          <w:tcPr>
            <w:tcW w:w="236" w:type="dxa"/>
            <w:vAlign w:val="bottom"/>
          </w:tcPr>
          <w:p w14:paraId="0AE4630A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tcBorders>
              <w:bottom w:val="single" w:sz="4" w:space="0" w:color="auto"/>
            </w:tcBorders>
            <w:vAlign w:val="bottom"/>
          </w:tcPr>
          <w:p w14:paraId="76B83BF0" w14:textId="7815B443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964</w:t>
            </w:r>
          </w:p>
        </w:tc>
        <w:tc>
          <w:tcPr>
            <w:tcW w:w="236" w:type="dxa"/>
            <w:vAlign w:val="bottom"/>
          </w:tcPr>
          <w:p w14:paraId="14E06711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82"/>
              </w:tabs>
              <w:snapToGrid w:val="0"/>
              <w:spacing w:line="240" w:lineRule="auto"/>
              <w:ind w:right="-172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tcBorders>
              <w:bottom w:val="single" w:sz="4" w:space="0" w:color="auto"/>
            </w:tcBorders>
            <w:vAlign w:val="bottom"/>
          </w:tcPr>
          <w:p w14:paraId="7FDEBAD5" w14:textId="7CDC2F5C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1,147</w:t>
            </w:r>
          </w:p>
        </w:tc>
        <w:tc>
          <w:tcPr>
            <w:tcW w:w="236" w:type="dxa"/>
            <w:vAlign w:val="bottom"/>
          </w:tcPr>
          <w:p w14:paraId="1EB27E68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tcBorders>
              <w:bottom w:val="single" w:sz="4" w:space="0" w:color="auto"/>
            </w:tcBorders>
            <w:vAlign w:val="bottom"/>
          </w:tcPr>
          <w:p w14:paraId="40A82D87" w14:textId="2E7D3A1D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13,488</w:t>
            </w:r>
          </w:p>
        </w:tc>
        <w:tc>
          <w:tcPr>
            <w:tcW w:w="236" w:type="dxa"/>
            <w:vAlign w:val="bottom"/>
          </w:tcPr>
          <w:p w14:paraId="0EE77467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tcBorders>
              <w:bottom w:val="single" w:sz="4" w:space="0" w:color="auto"/>
            </w:tcBorders>
            <w:vAlign w:val="bottom"/>
          </w:tcPr>
          <w:p w14:paraId="60695D85" w14:textId="49976943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12,455</w:t>
            </w:r>
          </w:p>
        </w:tc>
        <w:tc>
          <w:tcPr>
            <w:tcW w:w="236" w:type="dxa"/>
            <w:vAlign w:val="bottom"/>
          </w:tcPr>
          <w:p w14:paraId="4535A9CF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tcBorders>
              <w:bottom w:val="single" w:sz="4" w:space="0" w:color="auto"/>
            </w:tcBorders>
            <w:vAlign w:val="bottom"/>
          </w:tcPr>
          <w:p w14:paraId="36C032A8" w14:textId="3AE1E3B6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(945)</w:t>
            </w:r>
          </w:p>
        </w:tc>
        <w:tc>
          <w:tcPr>
            <w:tcW w:w="243" w:type="dxa"/>
            <w:vAlign w:val="bottom"/>
          </w:tcPr>
          <w:p w14:paraId="06642350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  <w:tcBorders>
              <w:bottom w:val="single" w:sz="4" w:space="0" w:color="auto"/>
            </w:tcBorders>
            <w:vAlign w:val="bottom"/>
          </w:tcPr>
          <w:p w14:paraId="4AAB6417" w14:textId="2E4BEB03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(753)</w:t>
            </w:r>
          </w:p>
        </w:tc>
        <w:tc>
          <w:tcPr>
            <w:tcW w:w="245" w:type="dxa"/>
            <w:gridSpan w:val="2"/>
            <w:vAlign w:val="bottom"/>
          </w:tcPr>
          <w:p w14:paraId="2C2BB0C1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24" w:type="dxa"/>
            <w:tcBorders>
              <w:bottom w:val="single" w:sz="4" w:space="0" w:color="auto"/>
            </w:tcBorders>
            <w:vAlign w:val="bottom"/>
          </w:tcPr>
          <w:p w14:paraId="2328B342" w14:textId="2CB45186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12,543</w:t>
            </w:r>
          </w:p>
        </w:tc>
        <w:tc>
          <w:tcPr>
            <w:tcW w:w="236" w:type="dxa"/>
            <w:vAlign w:val="bottom"/>
          </w:tcPr>
          <w:p w14:paraId="6B71A7F7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tcBorders>
              <w:bottom w:val="single" w:sz="4" w:space="0" w:color="auto"/>
            </w:tcBorders>
            <w:vAlign w:val="bottom"/>
          </w:tcPr>
          <w:p w14:paraId="0245A964" w14:textId="3C443D79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11,702</w:t>
            </w:r>
          </w:p>
        </w:tc>
      </w:tr>
      <w:tr w:rsidR="00905CB7" w:rsidRPr="00FD522E" w14:paraId="451B410C" w14:textId="77777777" w:rsidTr="00BB1591">
        <w:trPr>
          <w:trHeight w:val="144"/>
        </w:trPr>
        <w:tc>
          <w:tcPr>
            <w:tcW w:w="2428" w:type="dxa"/>
          </w:tcPr>
          <w:p w14:paraId="5FAA9D7D" w14:textId="77777777" w:rsidR="00905CB7" w:rsidRPr="00FD522E" w:rsidRDefault="00905CB7" w:rsidP="00905CB7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bCs/>
                <w:i/>
                <w:iCs/>
                <w:sz w:val="22"/>
                <w:szCs w:val="22"/>
                <w:cs/>
              </w:rPr>
            </w:pPr>
            <w:r w:rsidRPr="00FD522E">
              <w:rPr>
                <w:rFonts w:asciiTheme="majorBidi" w:hAnsiTheme="majorBidi" w:cstheme="majorBidi"/>
                <w:bCs/>
                <w:sz w:val="22"/>
                <w:szCs w:val="22"/>
                <w:cs/>
              </w:rPr>
              <w:t>รวมรายได้</w:t>
            </w:r>
          </w:p>
        </w:tc>
        <w:tc>
          <w:tcPr>
            <w:tcW w:w="50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F68B029" w14:textId="4C835067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93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2,577</w:t>
            </w:r>
          </w:p>
        </w:tc>
        <w:tc>
          <w:tcPr>
            <w:tcW w:w="236" w:type="dxa"/>
            <w:vAlign w:val="bottom"/>
          </w:tcPr>
          <w:p w14:paraId="5E3AD003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14AE8FF" w14:textId="28D7978A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2,109</w:t>
            </w:r>
          </w:p>
        </w:tc>
        <w:tc>
          <w:tcPr>
            <w:tcW w:w="236" w:type="dxa"/>
            <w:vAlign w:val="bottom"/>
          </w:tcPr>
          <w:p w14:paraId="01D93351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04925224" w14:textId="1186AA0E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7,024</w:t>
            </w:r>
          </w:p>
        </w:tc>
        <w:tc>
          <w:tcPr>
            <w:tcW w:w="236" w:type="dxa"/>
            <w:vAlign w:val="bottom"/>
          </w:tcPr>
          <w:p w14:paraId="7C65ECE5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D3DF867" w14:textId="7FD313F9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6,808</w:t>
            </w:r>
          </w:p>
        </w:tc>
        <w:tc>
          <w:tcPr>
            <w:tcW w:w="236" w:type="dxa"/>
            <w:vAlign w:val="bottom"/>
          </w:tcPr>
          <w:p w14:paraId="7D6F75A2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800CF8C" w14:textId="01118F89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1,134</w:t>
            </w:r>
          </w:p>
        </w:tc>
        <w:tc>
          <w:tcPr>
            <w:tcW w:w="236" w:type="dxa"/>
            <w:vAlign w:val="bottom"/>
          </w:tcPr>
          <w:p w14:paraId="122705E7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7E1A32CD" w14:textId="29D4AA50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1,225</w:t>
            </w:r>
          </w:p>
        </w:tc>
        <w:tc>
          <w:tcPr>
            <w:tcW w:w="236" w:type="dxa"/>
            <w:vAlign w:val="bottom"/>
          </w:tcPr>
          <w:p w14:paraId="4E1BD20A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1C55B54F" w14:textId="380358FA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2,397</w:t>
            </w:r>
          </w:p>
        </w:tc>
        <w:tc>
          <w:tcPr>
            <w:tcW w:w="236" w:type="dxa"/>
            <w:vAlign w:val="bottom"/>
          </w:tcPr>
          <w:p w14:paraId="1F194BDA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87FADDB" w14:textId="28CAFDD3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2,063</w:t>
            </w:r>
          </w:p>
        </w:tc>
        <w:tc>
          <w:tcPr>
            <w:tcW w:w="236" w:type="dxa"/>
            <w:vAlign w:val="bottom"/>
          </w:tcPr>
          <w:p w14:paraId="453D8539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3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42CAD4D" w14:textId="182E69A8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1,054</w:t>
            </w:r>
          </w:p>
        </w:tc>
        <w:tc>
          <w:tcPr>
            <w:tcW w:w="236" w:type="dxa"/>
            <w:vAlign w:val="bottom"/>
          </w:tcPr>
          <w:p w14:paraId="21015BC2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C29F3D3" w14:textId="16B13338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1,334</w:t>
            </w:r>
          </w:p>
        </w:tc>
        <w:tc>
          <w:tcPr>
            <w:tcW w:w="236" w:type="dxa"/>
            <w:vAlign w:val="bottom"/>
          </w:tcPr>
          <w:p w14:paraId="007BB109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434F68" w14:textId="771BDC36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14,186</w:t>
            </w:r>
          </w:p>
        </w:tc>
        <w:tc>
          <w:tcPr>
            <w:tcW w:w="236" w:type="dxa"/>
            <w:vAlign w:val="bottom"/>
          </w:tcPr>
          <w:p w14:paraId="454A17E8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683FD6E" w14:textId="3EB4661E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13,539</w:t>
            </w:r>
          </w:p>
        </w:tc>
        <w:tc>
          <w:tcPr>
            <w:tcW w:w="236" w:type="dxa"/>
            <w:vAlign w:val="bottom"/>
          </w:tcPr>
          <w:p w14:paraId="509E3489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605241DC" w14:textId="1021F21D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(977)</w:t>
            </w:r>
          </w:p>
        </w:tc>
        <w:tc>
          <w:tcPr>
            <w:tcW w:w="243" w:type="dxa"/>
            <w:vAlign w:val="bottom"/>
          </w:tcPr>
          <w:p w14:paraId="4EB589CF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36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574B1D4" w14:textId="1EA7B1D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(785)</w:t>
            </w:r>
          </w:p>
        </w:tc>
        <w:tc>
          <w:tcPr>
            <w:tcW w:w="237" w:type="dxa"/>
            <w:vAlign w:val="bottom"/>
          </w:tcPr>
          <w:p w14:paraId="08D6CD83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632" w:type="dxa"/>
            <w:gridSpan w:val="2"/>
            <w:tcBorders>
              <w:bottom w:val="double" w:sz="4" w:space="0" w:color="auto"/>
            </w:tcBorders>
            <w:vAlign w:val="bottom"/>
          </w:tcPr>
          <w:p w14:paraId="3396D69C" w14:textId="0546A572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cs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13,209</w:t>
            </w:r>
          </w:p>
        </w:tc>
        <w:tc>
          <w:tcPr>
            <w:tcW w:w="236" w:type="dxa"/>
            <w:vAlign w:val="bottom"/>
          </w:tcPr>
          <w:p w14:paraId="3CB3E51B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9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5C690CC1" w14:textId="437C8118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  <w:t>12,754</w:t>
            </w:r>
          </w:p>
        </w:tc>
      </w:tr>
      <w:tr w:rsidR="00905CB7" w:rsidRPr="00FD522E" w14:paraId="7887E616" w14:textId="77777777" w:rsidTr="00BB1591">
        <w:trPr>
          <w:trHeight w:val="144"/>
        </w:trPr>
        <w:tc>
          <w:tcPr>
            <w:tcW w:w="2428" w:type="dxa"/>
          </w:tcPr>
          <w:p w14:paraId="419B49A4" w14:textId="77777777" w:rsidR="00905CB7" w:rsidRPr="00FD522E" w:rsidRDefault="00905CB7" w:rsidP="00905CB7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Cs/>
                <w:sz w:val="16"/>
                <w:szCs w:val="16"/>
                <w:cs/>
              </w:rPr>
            </w:pPr>
          </w:p>
        </w:tc>
        <w:tc>
          <w:tcPr>
            <w:tcW w:w="502" w:type="dxa"/>
          </w:tcPr>
          <w:p w14:paraId="7D650213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270D8984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</w:tcPr>
          <w:p w14:paraId="4D61551C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2A0AE9F1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</w:tcPr>
          <w:p w14:paraId="7FBD830F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2459E5B7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</w:tcPr>
          <w:p w14:paraId="27CE5C59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32B98505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4" w:type="dxa"/>
          </w:tcPr>
          <w:p w14:paraId="1230DD9F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7B2D734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14" w:type="dxa"/>
          </w:tcPr>
          <w:p w14:paraId="22F6D9CF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30E8DAC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92" w:type="dxa"/>
          </w:tcPr>
          <w:p w14:paraId="105DF786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7FED82DA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5" w:type="dxa"/>
          </w:tcPr>
          <w:p w14:paraId="55C1E7B8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0AE367DF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3" w:type="dxa"/>
          </w:tcPr>
          <w:p w14:paraId="51148A50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1C0AF0A9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21" w:type="dxa"/>
          </w:tcPr>
          <w:p w14:paraId="6ABF55D0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494C0546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</w:tcPr>
          <w:p w14:paraId="047319D0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4EB1E9B3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</w:tcPr>
          <w:p w14:paraId="1A5F4727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  <w:tc>
          <w:tcPr>
            <w:tcW w:w="236" w:type="dxa"/>
          </w:tcPr>
          <w:p w14:paraId="543975D0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</w:tcPr>
          <w:p w14:paraId="3B6993D0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43" w:type="dxa"/>
          </w:tcPr>
          <w:p w14:paraId="5C5877F0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bCs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</w:tcPr>
          <w:p w14:paraId="48FE292C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</w:pPr>
          </w:p>
        </w:tc>
        <w:tc>
          <w:tcPr>
            <w:tcW w:w="237" w:type="dxa"/>
          </w:tcPr>
          <w:p w14:paraId="597E67E8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2" w:type="dxa"/>
            <w:gridSpan w:val="2"/>
            <w:tcBorders>
              <w:top w:val="double" w:sz="4" w:space="0" w:color="auto"/>
            </w:tcBorders>
          </w:tcPr>
          <w:p w14:paraId="616510D6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</w:rPr>
            </w:pPr>
          </w:p>
        </w:tc>
        <w:tc>
          <w:tcPr>
            <w:tcW w:w="236" w:type="dxa"/>
          </w:tcPr>
          <w:p w14:paraId="7D43CE9C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Theme="majorBidi" w:hAnsiTheme="majorBidi" w:cstheme="majorBidi"/>
                <w:b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  <w:tcBorders>
              <w:top w:val="double" w:sz="4" w:space="0" w:color="auto"/>
            </w:tcBorders>
          </w:tcPr>
          <w:p w14:paraId="2D5A33F4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Theme="majorBidi" w:hAnsiTheme="majorBidi" w:cstheme="majorBidi"/>
                <w:color w:val="000000" w:themeColor="text1"/>
                <w:sz w:val="22"/>
                <w:szCs w:val="22"/>
                <w:cs/>
              </w:rPr>
            </w:pPr>
          </w:p>
        </w:tc>
      </w:tr>
      <w:tr w:rsidR="00905CB7" w:rsidRPr="00FD522E" w14:paraId="042DB397" w14:textId="77777777" w:rsidTr="00BB1591">
        <w:trPr>
          <w:trHeight w:val="144"/>
        </w:trPr>
        <w:tc>
          <w:tcPr>
            <w:tcW w:w="2428" w:type="dxa"/>
          </w:tcPr>
          <w:p w14:paraId="1092E104" w14:textId="4E739418" w:rsidR="00905CB7" w:rsidRPr="00FD522E" w:rsidRDefault="00905CB7" w:rsidP="00905CB7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sz w:val="22"/>
                <w:szCs w:val="22"/>
                <w:cs/>
              </w:rPr>
              <w:t>กำไรขั้นต้น ตามส่วนงานก่อนหัก</w:t>
            </w:r>
            <w:r w:rsidRPr="00FD522E">
              <w:rPr>
                <w:rFonts w:asciiTheme="majorBidi" w:hAnsiTheme="majorBidi" w:cstheme="majorBidi"/>
                <w:sz w:val="22"/>
                <w:szCs w:val="22"/>
                <w:cs/>
              </w:rPr>
              <w:br/>
              <w:t>ภาษีเงินได้</w:t>
            </w:r>
          </w:p>
        </w:tc>
        <w:tc>
          <w:tcPr>
            <w:tcW w:w="502" w:type="dxa"/>
            <w:vAlign w:val="bottom"/>
          </w:tcPr>
          <w:p w14:paraId="6DCF1637" w14:textId="1DC05B43" w:rsidR="00905CB7" w:rsidRPr="00FD522E" w:rsidRDefault="00716FF6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485</w:t>
            </w:r>
          </w:p>
        </w:tc>
        <w:tc>
          <w:tcPr>
            <w:tcW w:w="236" w:type="dxa"/>
            <w:vAlign w:val="bottom"/>
          </w:tcPr>
          <w:p w14:paraId="3C942BED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479" w:type="dxa"/>
            <w:vAlign w:val="bottom"/>
          </w:tcPr>
          <w:p w14:paraId="1B65E4F6" w14:textId="51A9E47A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7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460</w:t>
            </w:r>
          </w:p>
        </w:tc>
        <w:tc>
          <w:tcPr>
            <w:tcW w:w="236" w:type="dxa"/>
            <w:vAlign w:val="bottom"/>
          </w:tcPr>
          <w:p w14:paraId="2F0D7E3F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489" w:type="dxa"/>
            <w:vAlign w:val="bottom"/>
          </w:tcPr>
          <w:p w14:paraId="33B0F84D" w14:textId="57DD29F1" w:rsidR="00905CB7" w:rsidRPr="00FD522E" w:rsidRDefault="00716FF6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856</w:t>
            </w:r>
          </w:p>
        </w:tc>
        <w:tc>
          <w:tcPr>
            <w:tcW w:w="236" w:type="dxa"/>
            <w:vAlign w:val="bottom"/>
          </w:tcPr>
          <w:p w14:paraId="27326B67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537" w:type="dxa"/>
            <w:vAlign w:val="bottom"/>
          </w:tcPr>
          <w:p w14:paraId="544F288E" w14:textId="5510A911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222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744</w:t>
            </w:r>
          </w:p>
        </w:tc>
        <w:tc>
          <w:tcPr>
            <w:tcW w:w="236" w:type="dxa"/>
            <w:vAlign w:val="bottom"/>
          </w:tcPr>
          <w:p w14:paraId="7BD3BD21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050B8A43" w14:textId="4E86CE33" w:rsidR="00905CB7" w:rsidRPr="00FD522E" w:rsidRDefault="00716FF6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221</w:t>
            </w:r>
          </w:p>
        </w:tc>
        <w:tc>
          <w:tcPr>
            <w:tcW w:w="236" w:type="dxa"/>
            <w:vAlign w:val="bottom"/>
          </w:tcPr>
          <w:p w14:paraId="26C3D5C7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vAlign w:val="bottom"/>
          </w:tcPr>
          <w:p w14:paraId="41ECF7ED" w14:textId="4E69D626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269</w:t>
            </w:r>
          </w:p>
        </w:tc>
        <w:tc>
          <w:tcPr>
            <w:tcW w:w="236" w:type="dxa"/>
            <w:vAlign w:val="bottom"/>
          </w:tcPr>
          <w:p w14:paraId="3AF027A0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2A2CE783" w14:textId="5208A9A0" w:rsidR="00905CB7" w:rsidRPr="00FD522E" w:rsidRDefault="00716FF6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253</w:t>
            </w:r>
          </w:p>
        </w:tc>
        <w:tc>
          <w:tcPr>
            <w:tcW w:w="236" w:type="dxa"/>
            <w:vAlign w:val="bottom"/>
          </w:tcPr>
          <w:p w14:paraId="17BA63E2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vAlign w:val="bottom"/>
          </w:tcPr>
          <w:p w14:paraId="6496A007" w14:textId="3A525B2E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239</w:t>
            </w:r>
          </w:p>
        </w:tc>
        <w:tc>
          <w:tcPr>
            <w:tcW w:w="236" w:type="dxa"/>
            <w:vAlign w:val="bottom"/>
          </w:tcPr>
          <w:p w14:paraId="01861EF6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115E84DC" w14:textId="48025175" w:rsidR="00905CB7" w:rsidRPr="00FD522E" w:rsidRDefault="00716FF6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136</w:t>
            </w:r>
          </w:p>
        </w:tc>
        <w:tc>
          <w:tcPr>
            <w:tcW w:w="236" w:type="dxa"/>
            <w:vAlign w:val="bottom"/>
          </w:tcPr>
          <w:p w14:paraId="721B95F5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vAlign w:val="bottom"/>
          </w:tcPr>
          <w:p w14:paraId="2754B986" w14:textId="45C53BEA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8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117</w:t>
            </w:r>
          </w:p>
        </w:tc>
        <w:tc>
          <w:tcPr>
            <w:tcW w:w="236" w:type="dxa"/>
            <w:vAlign w:val="bottom"/>
          </w:tcPr>
          <w:p w14:paraId="785E1FEB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2" w:type="dxa"/>
            <w:vAlign w:val="bottom"/>
          </w:tcPr>
          <w:p w14:paraId="4DFB7D32" w14:textId="4CAADD23" w:rsidR="00905CB7" w:rsidRPr="00FD522E" w:rsidRDefault="00716FF6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1,951</w:t>
            </w:r>
          </w:p>
        </w:tc>
        <w:tc>
          <w:tcPr>
            <w:tcW w:w="236" w:type="dxa"/>
            <w:vAlign w:val="bottom"/>
          </w:tcPr>
          <w:p w14:paraId="43FEC6B3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64" w:type="dxa"/>
            <w:vAlign w:val="bottom"/>
          </w:tcPr>
          <w:p w14:paraId="20198B35" w14:textId="07EB58AC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1,829</w:t>
            </w:r>
          </w:p>
        </w:tc>
        <w:tc>
          <w:tcPr>
            <w:tcW w:w="236" w:type="dxa"/>
            <w:vAlign w:val="bottom"/>
          </w:tcPr>
          <w:p w14:paraId="0EFE435A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58" w:type="dxa"/>
            <w:vAlign w:val="bottom"/>
          </w:tcPr>
          <w:p w14:paraId="4B6A9808" w14:textId="38AE11B7" w:rsidR="00905CB7" w:rsidRPr="00FD522E" w:rsidRDefault="00716FF6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50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lang w:val="en-GB" w:bidi="ar-SA"/>
              </w:rPr>
              <w:t>(23)</w:t>
            </w:r>
          </w:p>
        </w:tc>
        <w:tc>
          <w:tcPr>
            <w:tcW w:w="243" w:type="dxa"/>
            <w:vAlign w:val="bottom"/>
          </w:tcPr>
          <w:p w14:paraId="5357378F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  <w:vAlign w:val="bottom"/>
          </w:tcPr>
          <w:p w14:paraId="53FB3BD2" w14:textId="1623017B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  <w:lang w:val="en-GB" w:bidi="ar-SA"/>
              </w:rPr>
              <w:t>(26)</w:t>
            </w:r>
          </w:p>
        </w:tc>
        <w:tc>
          <w:tcPr>
            <w:tcW w:w="237" w:type="dxa"/>
            <w:vAlign w:val="bottom"/>
          </w:tcPr>
          <w:p w14:paraId="6832BD14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2" w:type="dxa"/>
            <w:gridSpan w:val="2"/>
            <w:vAlign w:val="bottom"/>
          </w:tcPr>
          <w:p w14:paraId="7D8CA7A4" w14:textId="0EAB6110" w:rsidR="00905CB7" w:rsidRPr="00FD522E" w:rsidRDefault="00716FF6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1,928</w:t>
            </w:r>
          </w:p>
        </w:tc>
        <w:tc>
          <w:tcPr>
            <w:tcW w:w="236" w:type="dxa"/>
            <w:vAlign w:val="bottom"/>
          </w:tcPr>
          <w:p w14:paraId="180836B1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0" w:type="dxa"/>
            <w:vAlign w:val="bottom"/>
          </w:tcPr>
          <w:p w14:paraId="0E26DE60" w14:textId="066DC4FD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31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1,803</w:t>
            </w:r>
          </w:p>
        </w:tc>
      </w:tr>
      <w:tr w:rsidR="00905CB7" w:rsidRPr="00FD522E" w14:paraId="2A9F65A5" w14:textId="77777777" w:rsidTr="00BB1591">
        <w:trPr>
          <w:trHeight w:val="144"/>
        </w:trPr>
        <w:tc>
          <w:tcPr>
            <w:tcW w:w="2428" w:type="dxa"/>
          </w:tcPr>
          <w:p w14:paraId="684F497F" w14:textId="77777777" w:rsidR="00905CB7" w:rsidRPr="00FD522E" w:rsidRDefault="00905CB7" w:rsidP="00905CB7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สินทรัพย์ส่วนงาน ณ วันที่ </w:t>
            </w:r>
          </w:p>
          <w:p w14:paraId="44C37C55" w14:textId="11592012" w:rsidR="00905CB7" w:rsidRPr="00FD522E" w:rsidRDefault="00905CB7" w:rsidP="00905CB7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</w:t>
            </w: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b/>
                <w:sz w:val="22"/>
                <w:szCs w:val="22"/>
                <w:cs/>
              </w:rPr>
              <w:t>มิถุนายน</w:t>
            </w: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>/</w:t>
            </w: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31</w:t>
            </w: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ธันวาคม</w:t>
            </w:r>
          </w:p>
        </w:tc>
        <w:tc>
          <w:tcPr>
            <w:tcW w:w="502" w:type="dxa"/>
            <w:vAlign w:val="bottom"/>
          </w:tcPr>
          <w:p w14:paraId="1A8591A3" w14:textId="0514E2B8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3</w:t>
            </w:r>
            <w:r w:rsidR="00716FF6"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7,480</w:t>
            </w:r>
          </w:p>
        </w:tc>
        <w:tc>
          <w:tcPr>
            <w:tcW w:w="236" w:type="dxa"/>
            <w:vAlign w:val="bottom"/>
          </w:tcPr>
          <w:p w14:paraId="1130DC01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  <w:vAlign w:val="bottom"/>
          </w:tcPr>
          <w:p w14:paraId="0F99BAF7" w14:textId="0F4E83A9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36,</w:t>
            </w:r>
            <w:r w:rsidR="004B2661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612</w:t>
            </w:r>
          </w:p>
        </w:tc>
        <w:tc>
          <w:tcPr>
            <w:tcW w:w="236" w:type="dxa"/>
            <w:vAlign w:val="bottom"/>
          </w:tcPr>
          <w:p w14:paraId="17A65ECA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648F22AE" w14:textId="79FC55CA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7,3</w:t>
            </w:r>
            <w:r w:rsidR="00716FF6"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05</w:t>
            </w:r>
          </w:p>
        </w:tc>
        <w:tc>
          <w:tcPr>
            <w:tcW w:w="236" w:type="dxa"/>
            <w:vAlign w:val="bottom"/>
          </w:tcPr>
          <w:p w14:paraId="623248FF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  <w:vAlign w:val="bottom"/>
          </w:tcPr>
          <w:p w14:paraId="049CB03E" w14:textId="255FE3FA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7,</w:t>
            </w:r>
            <w:r w:rsidR="004B2661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387</w:t>
            </w:r>
          </w:p>
        </w:tc>
        <w:tc>
          <w:tcPr>
            <w:tcW w:w="236" w:type="dxa"/>
            <w:vAlign w:val="bottom"/>
          </w:tcPr>
          <w:p w14:paraId="0A21EC21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526C6AE7" w14:textId="40794CE4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1,656</w:t>
            </w:r>
          </w:p>
        </w:tc>
        <w:tc>
          <w:tcPr>
            <w:tcW w:w="236" w:type="dxa"/>
            <w:vAlign w:val="bottom"/>
          </w:tcPr>
          <w:p w14:paraId="244E139C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vAlign w:val="bottom"/>
          </w:tcPr>
          <w:p w14:paraId="2714947A" w14:textId="0A7032D1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1,7</w:t>
            </w:r>
            <w:r w:rsidR="004B2661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43</w:t>
            </w:r>
          </w:p>
        </w:tc>
        <w:tc>
          <w:tcPr>
            <w:tcW w:w="236" w:type="dxa"/>
          </w:tcPr>
          <w:p w14:paraId="5B90C258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5B7C8262" w14:textId="655E1F2A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3,173</w:t>
            </w:r>
          </w:p>
        </w:tc>
        <w:tc>
          <w:tcPr>
            <w:tcW w:w="236" w:type="dxa"/>
            <w:vAlign w:val="bottom"/>
          </w:tcPr>
          <w:p w14:paraId="52A2D054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vAlign w:val="bottom"/>
          </w:tcPr>
          <w:p w14:paraId="7F8892C9" w14:textId="022B591D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2,</w:t>
            </w:r>
            <w:r w:rsidR="004B2661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911</w:t>
            </w:r>
          </w:p>
        </w:tc>
        <w:tc>
          <w:tcPr>
            <w:tcW w:w="236" w:type="dxa"/>
            <w:vAlign w:val="bottom"/>
          </w:tcPr>
          <w:p w14:paraId="357437AF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4689086B" w14:textId="63836C0D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9,0</w:t>
            </w:r>
            <w:r w:rsidR="00716FF6" w:rsidRPr="00FD522E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37</w:t>
            </w:r>
          </w:p>
        </w:tc>
        <w:tc>
          <w:tcPr>
            <w:tcW w:w="236" w:type="dxa"/>
            <w:vAlign w:val="bottom"/>
          </w:tcPr>
          <w:p w14:paraId="1214D487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vAlign w:val="bottom"/>
          </w:tcPr>
          <w:p w14:paraId="1BA24374" w14:textId="2A601086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8</w:t>
            </w:r>
            <w:r w:rsidR="004B2661"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,906</w:t>
            </w:r>
          </w:p>
        </w:tc>
        <w:tc>
          <w:tcPr>
            <w:tcW w:w="236" w:type="dxa"/>
            <w:vAlign w:val="bottom"/>
          </w:tcPr>
          <w:p w14:paraId="3B026BB8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66EB3C9F" w14:textId="66E63CB5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58,</w:t>
            </w:r>
            <w:r w:rsidR="00716FF6"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651</w:t>
            </w:r>
          </w:p>
        </w:tc>
        <w:tc>
          <w:tcPr>
            <w:tcW w:w="236" w:type="dxa"/>
          </w:tcPr>
          <w:p w14:paraId="6981843D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2A387544" w14:textId="605245E6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</w:t>
            </w:r>
            <w:r w:rsidR="004B2661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</w:t>
            </w: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,</w:t>
            </w:r>
            <w:r w:rsidR="004B2661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559</w:t>
            </w:r>
          </w:p>
        </w:tc>
        <w:tc>
          <w:tcPr>
            <w:tcW w:w="236" w:type="dxa"/>
            <w:vAlign w:val="bottom"/>
          </w:tcPr>
          <w:p w14:paraId="52F76866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786D01D2" w14:textId="73118E79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cs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(14,04</w:t>
            </w:r>
            <w:r w:rsidR="00716FF6"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7</w:t>
            </w: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243" w:type="dxa"/>
            <w:vAlign w:val="bottom"/>
          </w:tcPr>
          <w:p w14:paraId="08EBBD4B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  <w:vAlign w:val="bottom"/>
          </w:tcPr>
          <w:p w14:paraId="0FC7981F" w14:textId="7C1A7D4F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lang w:val="en-GB" w:bidi="ar-SA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(13,</w:t>
            </w:r>
            <w:r w:rsidR="00D72B7A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890</w:t>
            </w: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237" w:type="dxa"/>
            <w:vAlign w:val="bottom"/>
          </w:tcPr>
          <w:p w14:paraId="7723A591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2" w:type="dxa"/>
            <w:gridSpan w:val="2"/>
            <w:vAlign w:val="bottom"/>
          </w:tcPr>
          <w:p w14:paraId="2D939061" w14:textId="4EC229A7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cs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44,</w:t>
            </w:r>
            <w:r w:rsidR="00BB1591"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604</w:t>
            </w:r>
          </w:p>
        </w:tc>
        <w:tc>
          <w:tcPr>
            <w:tcW w:w="236" w:type="dxa"/>
            <w:vAlign w:val="bottom"/>
          </w:tcPr>
          <w:p w14:paraId="1116B7E0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  <w:p w14:paraId="2F98CFA9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vAlign w:val="bottom"/>
          </w:tcPr>
          <w:p w14:paraId="441667F8" w14:textId="64805A86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43,</w:t>
            </w:r>
            <w:r w:rsidR="00D72B7A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669</w:t>
            </w:r>
          </w:p>
        </w:tc>
      </w:tr>
      <w:tr w:rsidR="00905CB7" w:rsidRPr="00FD522E" w14:paraId="79CC98CA" w14:textId="77777777" w:rsidTr="00BB1591">
        <w:trPr>
          <w:trHeight w:val="144"/>
        </w:trPr>
        <w:tc>
          <w:tcPr>
            <w:tcW w:w="2428" w:type="dxa"/>
          </w:tcPr>
          <w:p w14:paraId="400B2888" w14:textId="77777777" w:rsidR="00905CB7" w:rsidRPr="00FD522E" w:rsidRDefault="00905CB7" w:rsidP="00905CB7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หนี้สินส่วนงาน ณ วันที่ </w:t>
            </w:r>
          </w:p>
          <w:p w14:paraId="071ECF16" w14:textId="3663BCB2" w:rsidR="00905CB7" w:rsidRPr="00FD522E" w:rsidRDefault="00905CB7" w:rsidP="00905CB7">
            <w:pPr>
              <w:tabs>
                <w:tab w:val="left" w:pos="720"/>
                <w:tab w:val="decimal" w:pos="765"/>
              </w:tabs>
              <w:spacing w:line="240" w:lineRule="auto"/>
              <w:ind w:left="180" w:right="-79" w:hanging="142"/>
              <w:rPr>
                <w:rFonts w:asciiTheme="majorBidi" w:hAnsiTheme="majorBidi" w:cstheme="majorBidi"/>
                <w:b/>
                <w:sz w:val="22"/>
                <w:szCs w:val="22"/>
                <w:cs/>
              </w:rPr>
            </w:pPr>
            <w:r w:rsidRPr="00FD522E">
              <w:rPr>
                <w:rFonts w:asciiTheme="majorBidi" w:hAnsiTheme="majorBidi" w:cstheme="majorBidi"/>
                <w:b/>
                <w:sz w:val="22"/>
                <w:szCs w:val="22"/>
              </w:rPr>
              <w:t xml:space="preserve">    </w:t>
            </w: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 xml:space="preserve">30 </w:t>
            </w:r>
            <w:r w:rsidRPr="00FD522E">
              <w:rPr>
                <w:rFonts w:asciiTheme="majorBidi" w:hAnsiTheme="majorBidi" w:cstheme="majorBidi" w:hint="cs"/>
                <w:b/>
                <w:sz w:val="22"/>
                <w:szCs w:val="22"/>
                <w:cs/>
              </w:rPr>
              <w:t>มิถุนายน</w:t>
            </w:r>
            <w:r w:rsidRPr="00FD522E">
              <w:rPr>
                <w:rFonts w:asciiTheme="majorBidi" w:hAnsiTheme="majorBidi" w:cstheme="majorBidi"/>
                <w:b/>
                <w:sz w:val="22"/>
                <w:szCs w:val="22"/>
              </w:rPr>
              <w:t>/</w:t>
            </w:r>
            <w:r w:rsidRPr="00FD522E">
              <w:rPr>
                <w:rFonts w:asciiTheme="majorBidi" w:hAnsiTheme="majorBidi" w:cstheme="majorBidi"/>
                <w:bCs/>
                <w:sz w:val="22"/>
                <w:szCs w:val="22"/>
              </w:rPr>
              <w:t>31</w:t>
            </w:r>
            <w:r w:rsidRPr="00FD522E">
              <w:rPr>
                <w:rFonts w:asciiTheme="majorBidi" w:hAnsiTheme="majorBidi" w:cstheme="majorBidi"/>
                <w:b/>
                <w:sz w:val="22"/>
                <w:szCs w:val="22"/>
                <w:cs/>
              </w:rPr>
              <w:t xml:space="preserve"> ธันวาคม</w:t>
            </w:r>
          </w:p>
        </w:tc>
        <w:tc>
          <w:tcPr>
            <w:tcW w:w="502" w:type="dxa"/>
            <w:vAlign w:val="bottom"/>
          </w:tcPr>
          <w:p w14:paraId="43FB4520" w14:textId="7505EFAC" w:rsidR="00905CB7" w:rsidRPr="00FD522E" w:rsidRDefault="00BB1591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18,080</w:t>
            </w:r>
          </w:p>
        </w:tc>
        <w:tc>
          <w:tcPr>
            <w:tcW w:w="236" w:type="dxa"/>
            <w:vAlign w:val="bottom"/>
          </w:tcPr>
          <w:p w14:paraId="1997B711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79" w:type="dxa"/>
            <w:vAlign w:val="bottom"/>
          </w:tcPr>
          <w:p w14:paraId="57A4FA6E" w14:textId="5A4CA915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17,</w:t>
            </w:r>
            <w:r w:rsidR="004B2661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304</w:t>
            </w:r>
          </w:p>
        </w:tc>
        <w:tc>
          <w:tcPr>
            <w:tcW w:w="236" w:type="dxa"/>
            <w:vAlign w:val="bottom"/>
          </w:tcPr>
          <w:p w14:paraId="6F28459E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489" w:type="dxa"/>
            <w:vAlign w:val="bottom"/>
          </w:tcPr>
          <w:p w14:paraId="7703C1AB" w14:textId="4B896008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56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cs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2,97</w:t>
            </w:r>
            <w:r w:rsidR="00BB1591"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0</w:t>
            </w:r>
          </w:p>
        </w:tc>
        <w:tc>
          <w:tcPr>
            <w:tcW w:w="236" w:type="dxa"/>
            <w:vAlign w:val="bottom"/>
          </w:tcPr>
          <w:p w14:paraId="6629C650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537" w:type="dxa"/>
            <w:vAlign w:val="bottom"/>
          </w:tcPr>
          <w:p w14:paraId="6E51FCCA" w14:textId="34FA22F6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3,</w:t>
            </w:r>
            <w:r w:rsidR="004B2661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066</w:t>
            </w:r>
          </w:p>
        </w:tc>
        <w:tc>
          <w:tcPr>
            <w:tcW w:w="236" w:type="dxa"/>
            <w:vAlign w:val="bottom"/>
          </w:tcPr>
          <w:p w14:paraId="5A5BC898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84" w:type="dxa"/>
            <w:vAlign w:val="bottom"/>
          </w:tcPr>
          <w:p w14:paraId="0E2B48C3" w14:textId="6FEE930D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115" w:right="-96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1,129</w:t>
            </w:r>
          </w:p>
        </w:tc>
        <w:tc>
          <w:tcPr>
            <w:tcW w:w="236" w:type="dxa"/>
            <w:vAlign w:val="bottom"/>
          </w:tcPr>
          <w:p w14:paraId="2D9316A4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14" w:type="dxa"/>
            <w:vAlign w:val="bottom"/>
          </w:tcPr>
          <w:p w14:paraId="4C452015" w14:textId="57CAF4BC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01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1,18</w:t>
            </w:r>
            <w:r w:rsidR="004B2661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236" w:type="dxa"/>
          </w:tcPr>
          <w:p w14:paraId="12EC9F79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92" w:type="dxa"/>
            <w:vAlign w:val="bottom"/>
          </w:tcPr>
          <w:p w14:paraId="1AAE9045" w14:textId="2CEF69D7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81</w:t>
            </w:r>
            <w:r w:rsidR="00C9175E"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236" w:type="dxa"/>
            <w:vAlign w:val="bottom"/>
          </w:tcPr>
          <w:p w14:paraId="35E15A18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475" w:type="dxa"/>
            <w:vAlign w:val="bottom"/>
          </w:tcPr>
          <w:p w14:paraId="32ABC7AB" w14:textId="7734C6DA" w:rsidR="00905CB7" w:rsidRPr="00FD522E" w:rsidRDefault="004B2661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650</w:t>
            </w:r>
          </w:p>
        </w:tc>
        <w:tc>
          <w:tcPr>
            <w:tcW w:w="236" w:type="dxa"/>
            <w:vAlign w:val="bottom"/>
          </w:tcPr>
          <w:p w14:paraId="0317B71A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3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3" w:type="dxa"/>
            <w:vAlign w:val="bottom"/>
          </w:tcPr>
          <w:p w14:paraId="3FD81AF7" w14:textId="264EA037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340"/>
              </w:tabs>
              <w:spacing w:line="240" w:lineRule="auto"/>
              <w:ind w:left="-79" w:right="-79"/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3,68</w:t>
            </w:r>
            <w:r w:rsidR="00BB1591" w:rsidRPr="00FD522E">
              <w:rPr>
                <w:rFonts w:ascii="Angsana New" w:hAnsi="Angsana New" w:cs="Angsana New"/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236" w:type="dxa"/>
            <w:vAlign w:val="bottom"/>
          </w:tcPr>
          <w:p w14:paraId="608F4A40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21" w:type="dxa"/>
            <w:vAlign w:val="bottom"/>
          </w:tcPr>
          <w:p w14:paraId="19F1EA92" w14:textId="489F997E" w:rsidR="00905CB7" w:rsidRPr="00FD522E" w:rsidRDefault="004B2661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4</w:t>
            </w:r>
            <w:r w:rsidR="00905CB7"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,</w:t>
            </w:r>
            <w:r w:rsidRPr="00FD522E">
              <w:rPr>
                <w:rFonts w:asciiTheme="majorBidi" w:hAnsiTheme="majorBidi" w:cstheme="majorBidi"/>
                <w:color w:val="000000" w:themeColor="text1"/>
                <w:sz w:val="22"/>
                <w:szCs w:val="22"/>
              </w:rPr>
              <w:t>535</w:t>
            </w:r>
          </w:p>
        </w:tc>
        <w:tc>
          <w:tcPr>
            <w:tcW w:w="236" w:type="dxa"/>
            <w:vAlign w:val="bottom"/>
          </w:tcPr>
          <w:p w14:paraId="70C09790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2" w:type="dxa"/>
            <w:vAlign w:val="bottom"/>
          </w:tcPr>
          <w:p w14:paraId="278355D1" w14:textId="7756178D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26,</w:t>
            </w:r>
            <w:r w:rsidR="00BB1591"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676</w:t>
            </w:r>
          </w:p>
        </w:tc>
        <w:tc>
          <w:tcPr>
            <w:tcW w:w="236" w:type="dxa"/>
          </w:tcPr>
          <w:p w14:paraId="747FF8FB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64" w:type="dxa"/>
            <w:vAlign w:val="bottom"/>
          </w:tcPr>
          <w:p w14:paraId="796A13C7" w14:textId="3B77E89B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26,</w:t>
            </w:r>
            <w:r w:rsidR="00D72B7A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741</w:t>
            </w:r>
          </w:p>
        </w:tc>
        <w:tc>
          <w:tcPr>
            <w:tcW w:w="236" w:type="dxa"/>
            <w:vAlign w:val="bottom"/>
          </w:tcPr>
          <w:p w14:paraId="7585A5B6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58" w:type="dxa"/>
            <w:vAlign w:val="bottom"/>
          </w:tcPr>
          <w:p w14:paraId="23333107" w14:textId="424A451F" w:rsidR="00905CB7" w:rsidRPr="00FD522E" w:rsidRDefault="005930D8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cs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(6,282)</w:t>
            </w:r>
          </w:p>
        </w:tc>
        <w:tc>
          <w:tcPr>
            <w:tcW w:w="243" w:type="dxa"/>
            <w:vAlign w:val="bottom"/>
          </w:tcPr>
          <w:p w14:paraId="7DECA165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color w:val="000000" w:themeColor="text1"/>
                <w:sz w:val="22"/>
                <w:szCs w:val="22"/>
                <w:lang w:val="en-GB" w:bidi="ar-SA"/>
              </w:rPr>
            </w:pPr>
          </w:p>
        </w:tc>
        <w:tc>
          <w:tcPr>
            <w:tcW w:w="636" w:type="dxa"/>
            <w:vAlign w:val="bottom"/>
          </w:tcPr>
          <w:p w14:paraId="53377936" w14:textId="773E8948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(6,</w:t>
            </w:r>
            <w:r w:rsidR="00D72B7A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986</w:t>
            </w: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)</w:t>
            </w:r>
          </w:p>
        </w:tc>
        <w:tc>
          <w:tcPr>
            <w:tcW w:w="237" w:type="dxa"/>
            <w:vAlign w:val="bottom"/>
          </w:tcPr>
          <w:p w14:paraId="1231DBAB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632" w:type="dxa"/>
            <w:gridSpan w:val="2"/>
            <w:vAlign w:val="bottom"/>
          </w:tcPr>
          <w:p w14:paraId="1DC4FACD" w14:textId="0E69BB06" w:rsidR="00905CB7" w:rsidRPr="00FD522E" w:rsidRDefault="00BB1591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  <w:cs/>
              </w:rPr>
            </w:pPr>
            <w:r w:rsidRPr="00FD522E"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  <w:t>20,394</w:t>
            </w:r>
          </w:p>
        </w:tc>
        <w:tc>
          <w:tcPr>
            <w:tcW w:w="236" w:type="dxa"/>
            <w:vAlign w:val="bottom"/>
          </w:tcPr>
          <w:p w14:paraId="28D64F7C" w14:textId="77777777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</w:p>
        </w:tc>
        <w:tc>
          <w:tcPr>
            <w:tcW w:w="530" w:type="dxa"/>
            <w:vAlign w:val="bottom"/>
          </w:tcPr>
          <w:p w14:paraId="55716215" w14:textId="0EF912C3" w:rsidR="00905CB7" w:rsidRPr="00FD522E" w:rsidRDefault="00905CB7" w:rsidP="00905CB7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474"/>
              </w:tabs>
              <w:spacing w:line="240" w:lineRule="auto"/>
              <w:ind w:left="-79" w:right="-79"/>
              <w:jc w:val="right"/>
              <w:rPr>
                <w:rFonts w:ascii="Angsana New" w:hAnsi="Angsana New" w:cs="Angsana New"/>
                <w:bCs/>
                <w:color w:val="000000" w:themeColor="text1"/>
                <w:sz w:val="22"/>
                <w:szCs w:val="22"/>
              </w:rPr>
            </w:pPr>
            <w:r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19,</w:t>
            </w:r>
            <w:r w:rsidR="00D72B7A" w:rsidRPr="00FD522E">
              <w:rPr>
                <w:rFonts w:asciiTheme="majorBidi" w:hAnsiTheme="majorBidi" w:cstheme="majorBidi"/>
                <w:bCs/>
                <w:color w:val="000000" w:themeColor="text1"/>
                <w:sz w:val="22"/>
                <w:szCs w:val="22"/>
              </w:rPr>
              <w:t>755</w:t>
            </w:r>
          </w:p>
        </w:tc>
      </w:tr>
    </w:tbl>
    <w:p w14:paraId="19147939" w14:textId="77777777" w:rsidR="00A2501B" w:rsidRPr="00FD522E" w:rsidRDefault="00A2501B" w:rsidP="00FB7E6C">
      <w:pPr>
        <w:rPr>
          <w:rFonts w:asciiTheme="majorBidi" w:hAnsiTheme="majorBidi" w:cstheme="majorBidi"/>
        </w:rPr>
      </w:pPr>
    </w:p>
    <w:p w14:paraId="32EED938" w14:textId="25AD2943" w:rsidR="00C13331" w:rsidRPr="00FD522E" w:rsidRDefault="00C1333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2"/>
          <w:szCs w:val="22"/>
          <w:cs/>
        </w:rPr>
      </w:pPr>
      <w:r w:rsidRPr="00FD522E">
        <w:rPr>
          <w:rFonts w:asciiTheme="majorBidi" w:hAnsiTheme="majorBidi" w:cstheme="majorBidi"/>
          <w:sz w:val="22"/>
          <w:szCs w:val="22"/>
        </w:rPr>
        <w:br w:type="page"/>
      </w:r>
    </w:p>
    <w:p w14:paraId="3D8642BF" w14:textId="3ECD8BAC" w:rsidR="00A2501B" w:rsidRPr="00FD522E" w:rsidRDefault="002E20A1" w:rsidP="009777A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</w:rPr>
      </w:pPr>
      <w:r w:rsidRPr="00FD522E">
        <w:rPr>
          <w:rFonts w:asciiTheme="majorBidi" w:hAnsiTheme="majorBidi" w:cstheme="majorBidi"/>
          <w:noProof/>
          <w:sz w:val="22"/>
          <w:szCs w:val="22"/>
        </w:rPr>
        <w:lastRenderedPageBreak/>
        <w:drawing>
          <wp:inline distT="0" distB="0" distL="0" distR="0" wp14:anchorId="57794538" wp14:editId="60861F72">
            <wp:extent cx="9519281" cy="5555412"/>
            <wp:effectExtent l="0" t="0" r="0" b="0"/>
            <wp:docPr id="854152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3533" cy="55812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501B" w:rsidRPr="00FD522E">
        <w:rPr>
          <w:rFonts w:asciiTheme="majorBidi" w:hAnsiTheme="majorBidi" w:cstheme="majorBidi"/>
          <w:sz w:val="22"/>
          <w:szCs w:val="22"/>
        </w:rPr>
        <w:br w:type="page"/>
      </w:r>
    </w:p>
    <w:p w14:paraId="1721ABD8" w14:textId="0C75F95E" w:rsidR="00A2501B" w:rsidRPr="00FD522E" w:rsidRDefault="009B6766" w:rsidP="009777A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</w:rPr>
      </w:pPr>
      <w:r w:rsidRPr="00FD522E">
        <w:rPr>
          <w:rFonts w:asciiTheme="majorBidi" w:hAnsiTheme="majorBidi" w:cstheme="majorBidi"/>
          <w:noProof/>
          <w:sz w:val="22"/>
          <w:szCs w:val="22"/>
        </w:rPr>
        <w:lastRenderedPageBreak/>
        <w:drawing>
          <wp:inline distT="0" distB="0" distL="0" distR="0" wp14:anchorId="489C25C4" wp14:editId="19EE63A7">
            <wp:extent cx="9793322" cy="5474525"/>
            <wp:effectExtent l="0" t="0" r="0" b="0"/>
            <wp:docPr id="7420727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9467" cy="5489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2501B" w:rsidRPr="00FD522E">
        <w:rPr>
          <w:rFonts w:asciiTheme="majorBidi" w:hAnsiTheme="majorBidi" w:cstheme="majorBidi"/>
          <w:sz w:val="22"/>
          <w:szCs w:val="22"/>
        </w:rPr>
        <w:br w:type="page"/>
      </w:r>
    </w:p>
    <w:p w14:paraId="12511A53" w14:textId="77777777" w:rsidR="00537309" w:rsidRPr="00FD522E" w:rsidRDefault="00537309" w:rsidP="009777A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jc w:val="thaiDistribute"/>
        <w:rPr>
          <w:rFonts w:asciiTheme="majorBidi" w:hAnsiTheme="majorBidi" w:cstheme="majorBidi"/>
          <w:sz w:val="22"/>
          <w:szCs w:val="22"/>
          <w:cs/>
        </w:rPr>
        <w:sectPr w:rsidR="00537309" w:rsidRPr="00FD522E" w:rsidSect="00EA2FBC">
          <w:headerReference w:type="default" r:id="rId24"/>
          <w:footerReference w:type="default" r:id="rId25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Style w:val="TableGrid"/>
        <w:tblW w:w="9693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03"/>
        <w:gridCol w:w="450"/>
        <w:gridCol w:w="270"/>
        <w:gridCol w:w="450"/>
        <w:gridCol w:w="270"/>
        <w:gridCol w:w="54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450"/>
        <w:gridCol w:w="270"/>
        <w:gridCol w:w="540"/>
        <w:gridCol w:w="270"/>
        <w:gridCol w:w="630"/>
      </w:tblGrid>
      <w:tr w:rsidR="00A939AE" w:rsidRPr="00FD522E" w14:paraId="68FDB455" w14:textId="77777777" w:rsidTr="002C24C6">
        <w:trPr>
          <w:trHeight w:val="152"/>
        </w:trPr>
        <w:tc>
          <w:tcPr>
            <w:tcW w:w="2403" w:type="dxa"/>
          </w:tcPr>
          <w:p w14:paraId="16A59D55" w14:textId="77777777" w:rsidR="00A939AE" w:rsidRPr="00FD522E" w:rsidRDefault="00A939AE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</w:p>
        </w:tc>
        <w:tc>
          <w:tcPr>
            <w:tcW w:w="7290" w:type="dxa"/>
            <w:gridSpan w:val="19"/>
          </w:tcPr>
          <w:p w14:paraId="6A917335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งบการเฉพาะกิจการ</w:t>
            </w:r>
          </w:p>
        </w:tc>
      </w:tr>
      <w:tr w:rsidR="00574ED5" w:rsidRPr="00FD522E" w14:paraId="110FA2D0" w14:textId="77777777" w:rsidTr="002C24C6">
        <w:trPr>
          <w:trHeight w:val="152"/>
        </w:trPr>
        <w:tc>
          <w:tcPr>
            <w:tcW w:w="2403" w:type="dxa"/>
          </w:tcPr>
          <w:p w14:paraId="67FC1949" w14:textId="256E3E0E" w:rsidR="00574ED5" w:rsidRPr="00FD522E" w:rsidRDefault="00574ED5" w:rsidP="00574ED5">
            <w:pPr>
              <w:ind w:left="175" w:hanging="17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="00905CB7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หก</w:t>
            </w:r>
            <w:r w:rsidR="00970BDC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เดือน</w:t>
            </w:r>
            <w:r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สิ้นสุด</w:t>
            </w:r>
          </w:p>
        </w:tc>
        <w:tc>
          <w:tcPr>
            <w:tcW w:w="1170" w:type="dxa"/>
            <w:gridSpan w:val="3"/>
          </w:tcPr>
          <w:p w14:paraId="4D6301C0" w14:textId="77777777" w:rsidR="00574ED5" w:rsidRPr="00FD522E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1.1</w:t>
            </w:r>
          </w:p>
        </w:tc>
        <w:tc>
          <w:tcPr>
            <w:tcW w:w="270" w:type="dxa"/>
          </w:tcPr>
          <w:p w14:paraId="6A4702BB" w14:textId="77777777" w:rsidR="00574ED5" w:rsidRPr="00FD522E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260" w:type="dxa"/>
            <w:gridSpan w:val="3"/>
          </w:tcPr>
          <w:p w14:paraId="4140B3EC" w14:textId="77777777" w:rsidR="00574ED5" w:rsidRPr="00FD522E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1.2</w:t>
            </w:r>
          </w:p>
        </w:tc>
        <w:tc>
          <w:tcPr>
            <w:tcW w:w="270" w:type="dxa"/>
          </w:tcPr>
          <w:p w14:paraId="6A434577" w14:textId="77777777" w:rsidR="00574ED5" w:rsidRPr="00FD522E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31CCD32D" w14:textId="77777777" w:rsidR="00574ED5" w:rsidRPr="00FD522E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1.3</w:t>
            </w:r>
          </w:p>
        </w:tc>
        <w:tc>
          <w:tcPr>
            <w:tcW w:w="270" w:type="dxa"/>
          </w:tcPr>
          <w:p w14:paraId="19CE433C" w14:textId="77777777" w:rsidR="00574ED5" w:rsidRPr="00FD522E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170" w:type="dxa"/>
            <w:gridSpan w:val="3"/>
          </w:tcPr>
          <w:p w14:paraId="18F61F21" w14:textId="77777777" w:rsidR="00574ED5" w:rsidRPr="00FD522E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left="-110" w:right="-110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  <w:t xml:space="preserve">ส่วนงานที่ </w:t>
            </w: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3514EFA8" w14:textId="77777777" w:rsidR="00574ED5" w:rsidRPr="00FD522E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</w:p>
        </w:tc>
        <w:tc>
          <w:tcPr>
            <w:tcW w:w="1440" w:type="dxa"/>
            <w:gridSpan w:val="3"/>
          </w:tcPr>
          <w:p w14:paraId="7F3AE27C" w14:textId="77777777" w:rsidR="00574ED5" w:rsidRPr="00FD522E" w:rsidRDefault="00574ED5" w:rsidP="00574ED5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b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b/>
                <w:sz w:val="28"/>
                <w:szCs w:val="28"/>
                <w:cs/>
                <w:lang w:bidi="th-TH"/>
              </w:rPr>
              <w:t>รวม</w:t>
            </w:r>
          </w:p>
        </w:tc>
      </w:tr>
      <w:tr w:rsidR="00574ED5" w:rsidRPr="00FD522E" w14:paraId="60B75643" w14:textId="77777777" w:rsidTr="002C24C6">
        <w:trPr>
          <w:trHeight w:val="152"/>
        </w:trPr>
        <w:tc>
          <w:tcPr>
            <w:tcW w:w="2403" w:type="dxa"/>
          </w:tcPr>
          <w:p w14:paraId="1FE5D178" w14:textId="52368C1F" w:rsidR="00574ED5" w:rsidRPr="00FD522E" w:rsidRDefault="00574ED5" w:rsidP="00574ED5">
            <w:pPr>
              <w:ind w:left="175" w:hanging="175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  </w:t>
            </w:r>
            <w:r w:rsidR="00115E02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วันที่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="00905CB7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0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905CB7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450" w:type="dxa"/>
          </w:tcPr>
          <w:p w14:paraId="4EA19C25" w14:textId="481C7C4D" w:rsidR="00574ED5" w:rsidRPr="00FD522E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FD522E">
              <w:rPr>
                <w:rFonts w:asciiTheme="majorBidi" w:hAnsiTheme="majorBidi"/>
                <w:sz w:val="28"/>
                <w:szCs w:val="28"/>
                <w:rtl/>
              </w:rPr>
              <w:t>2569</w:t>
            </w:r>
          </w:p>
        </w:tc>
        <w:tc>
          <w:tcPr>
            <w:tcW w:w="270" w:type="dxa"/>
          </w:tcPr>
          <w:p w14:paraId="28F01015" w14:textId="77777777" w:rsidR="00574ED5" w:rsidRPr="00FD522E" w:rsidRDefault="00574ED5" w:rsidP="00574ED5">
            <w:pPr>
              <w:pStyle w:val="acctfourfigures"/>
              <w:spacing w:line="240" w:lineRule="auto"/>
              <w:ind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</w:tcPr>
          <w:p w14:paraId="1CA5CAE6" w14:textId="42119076" w:rsidR="00574ED5" w:rsidRPr="00FD522E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/>
                <w:sz w:val="28"/>
                <w:szCs w:val="28"/>
                <w:rtl/>
              </w:rPr>
              <w:t>2568</w:t>
            </w:r>
          </w:p>
        </w:tc>
        <w:tc>
          <w:tcPr>
            <w:tcW w:w="270" w:type="dxa"/>
          </w:tcPr>
          <w:p w14:paraId="1F65A828" w14:textId="77777777" w:rsidR="00574ED5" w:rsidRPr="00FD522E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40" w:type="dxa"/>
          </w:tcPr>
          <w:p w14:paraId="19F0CEC4" w14:textId="3EA2CDB4" w:rsidR="00574ED5" w:rsidRPr="00FD522E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FD522E">
              <w:rPr>
                <w:rFonts w:asciiTheme="majorBidi" w:hAnsiTheme="majorBidi"/>
                <w:sz w:val="28"/>
                <w:szCs w:val="28"/>
                <w:rtl/>
              </w:rPr>
              <w:t>2569</w:t>
            </w:r>
          </w:p>
        </w:tc>
        <w:tc>
          <w:tcPr>
            <w:tcW w:w="270" w:type="dxa"/>
          </w:tcPr>
          <w:p w14:paraId="4638EC93" w14:textId="77777777" w:rsidR="00574ED5" w:rsidRPr="00FD522E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10D8A629" w14:textId="450223FE" w:rsidR="00574ED5" w:rsidRPr="00FD522E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FD522E">
              <w:rPr>
                <w:rFonts w:asciiTheme="majorBidi" w:hAnsiTheme="majorBidi"/>
                <w:sz w:val="28"/>
                <w:szCs w:val="28"/>
                <w:rtl/>
              </w:rPr>
              <w:t>2568</w:t>
            </w:r>
          </w:p>
        </w:tc>
        <w:tc>
          <w:tcPr>
            <w:tcW w:w="270" w:type="dxa"/>
          </w:tcPr>
          <w:p w14:paraId="626B35CE" w14:textId="77777777" w:rsidR="00574ED5" w:rsidRPr="00FD522E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45FC018B" w14:textId="35CE90CD" w:rsidR="00574ED5" w:rsidRPr="00FD522E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FD522E">
              <w:rPr>
                <w:rFonts w:asciiTheme="majorBidi" w:hAnsiTheme="majorBidi"/>
                <w:sz w:val="28"/>
                <w:szCs w:val="28"/>
                <w:rtl/>
              </w:rPr>
              <w:t>2569</w:t>
            </w:r>
          </w:p>
        </w:tc>
        <w:tc>
          <w:tcPr>
            <w:tcW w:w="270" w:type="dxa"/>
          </w:tcPr>
          <w:p w14:paraId="6FD405F0" w14:textId="77777777" w:rsidR="00574ED5" w:rsidRPr="00FD522E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33F4BD3A" w14:textId="6D8E07A6" w:rsidR="00574ED5" w:rsidRPr="00FD522E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FD522E">
              <w:rPr>
                <w:rFonts w:asciiTheme="majorBidi" w:hAnsiTheme="majorBidi"/>
                <w:sz w:val="28"/>
                <w:szCs w:val="28"/>
                <w:rtl/>
              </w:rPr>
              <w:t>2568</w:t>
            </w:r>
          </w:p>
        </w:tc>
        <w:tc>
          <w:tcPr>
            <w:tcW w:w="270" w:type="dxa"/>
          </w:tcPr>
          <w:p w14:paraId="4F0C296B" w14:textId="77777777" w:rsidR="00574ED5" w:rsidRPr="00FD522E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209DD56D" w14:textId="21CD0097" w:rsidR="00574ED5" w:rsidRPr="00FD522E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FD522E">
              <w:rPr>
                <w:rFonts w:asciiTheme="majorBidi" w:hAnsiTheme="majorBidi"/>
                <w:sz w:val="28"/>
                <w:szCs w:val="28"/>
                <w:rtl/>
              </w:rPr>
              <w:t>2569</w:t>
            </w:r>
          </w:p>
        </w:tc>
        <w:tc>
          <w:tcPr>
            <w:tcW w:w="270" w:type="dxa"/>
          </w:tcPr>
          <w:p w14:paraId="62116B1F" w14:textId="77777777" w:rsidR="00574ED5" w:rsidRPr="00FD522E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450" w:type="dxa"/>
          </w:tcPr>
          <w:p w14:paraId="51476AC3" w14:textId="2E8F3A76" w:rsidR="00574ED5" w:rsidRPr="00FD522E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FD522E">
              <w:rPr>
                <w:rFonts w:asciiTheme="majorBidi" w:hAnsiTheme="majorBidi"/>
                <w:sz w:val="28"/>
                <w:szCs w:val="28"/>
                <w:rtl/>
              </w:rPr>
              <w:t>2568</w:t>
            </w:r>
          </w:p>
        </w:tc>
        <w:tc>
          <w:tcPr>
            <w:tcW w:w="270" w:type="dxa"/>
          </w:tcPr>
          <w:p w14:paraId="3BD7A743" w14:textId="77777777" w:rsidR="00574ED5" w:rsidRPr="00FD522E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540" w:type="dxa"/>
          </w:tcPr>
          <w:p w14:paraId="5B3888CF" w14:textId="19A0E3F1" w:rsidR="00574ED5" w:rsidRPr="00FD522E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FD522E">
              <w:rPr>
                <w:rFonts w:asciiTheme="majorBidi" w:hAnsiTheme="majorBidi"/>
                <w:sz w:val="28"/>
                <w:szCs w:val="28"/>
                <w:rtl/>
              </w:rPr>
              <w:t>2569</w:t>
            </w:r>
          </w:p>
        </w:tc>
        <w:tc>
          <w:tcPr>
            <w:tcW w:w="270" w:type="dxa"/>
          </w:tcPr>
          <w:p w14:paraId="22E55461" w14:textId="77777777" w:rsidR="00574ED5" w:rsidRPr="00FD522E" w:rsidRDefault="00574ED5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</w:p>
        </w:tc>
        <w:tc>
          <w:tcPr>
            <w:tcW w:w="630" w:type="dxa"/>
          </w:tcPr>
          <w:p w14:paraId="52E2C549" w14:textId="0B211832" w:rsidR="00574ED5" w:rsidRPr="00FD522E" w:rsidRDefault="00970BDC" w:rsidP="00574ED5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rtl/>
                <w:cs/>
              </w:rPr>
            </w:pPr>
            <w:r w:rsidRPr="00FD522E">
              <w:rPr>
                <w:rFonts w:asciiTheme="majorBidi" w:hAnsiTheme="majorBidi"/>
                <w:sz w:val="28"/>
                <w:szCs w:val="28"/>
                <w:rtl/>
              </w:rPr>
              <w:t>2568</w:t>
            </w:r>
          </w:p>
        </w:tc>
      </w:tr>
      <w:tr w:rsidR="00A939AE" w:rsidRPr="00FD522E" w14:paraId="35B096AF" w14:textId="77777777" w:rsidTr="002C24C6">
        <w:trPr>
          <w:trHeight w:val="152"/>
        </w:trPr>
        <w:tc>
          <w:tcPr>
            <w:tcW w:w="2403" w:type="dxa"/>
          </w:tcPr>
          <w:p w14:paraId="747532E3" w14:textId="77777777" w:rsidR="00A939AE" w:rsidRPr="00FD522E" w:rsidRDefault="00A939AE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7290" w:type="dxa"/>
            <w:gridSpan w:val="19"/>
          </w:tcPr>
          <w:p w14:paraId="4F2E138B" w14:textId="77777777" w:rsidR="00A939AE" w:rsidRPr="00FD522E" w:rsidRDefault="00A939AE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(ล้านบาท)</w:t>
            </w:r>
          </w:p>
        </w:tc>
      </w:tr>
      <w:tr w:rsidR="00A939AE" w:rsidRPr="00FD522E" w14:paraId="40EB346A" w14:textId="77777777" w:rsidTr="002C24C6">
        <w:trPr>
          <w:trHeight w:val="152"/>
        </w:trPr>
        <w:tc>
          <w:tcPr>
            <w:tcW w:w="2403" w:type="dxa"/>
          </w:tcPr>
          <w:p w14:paraId="52919396" w14:textId="77777777" w:rsidR="00A939AE" w:rsidRPr="00FD522E" w:rsidRDefault="00A939AE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จังหวะเวลาในการรับรู้รายได้</w:t>
            </w:r>
          </w:p>
        </w:tc>
        <w:tc>
          <w:tcPr>
            <w:tcW w:w="450" w:type="dxa"/>
          </w:tcPr>
          <w:p w14:paraId="35D7BD6E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270" w:type="dxa"/>
          </w:tcPr>
          <w:p w14:paraId="308AF9EE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</w:tcPr>
          <w:p w14:paraId="5EA2F88D" w14:textId="77777777" w:rsidR="00A939AE" w:rsidRPr="00FD522E" w:rsidRDefault="00A939AE">
            <w:pPr>
              <w:pStyle w:val="3"/>
              <w:tabs>
                <w:tab w:val="clear" w:pos="360"/>
                <w:tab w:val="clear" w:pos="720"/>
                <w:tab w:val="decimal" w:pos="510"/>
              </w:tabs>
              <w:spacing w:line="380" w:lineRule="exac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/>
              </w:rPr>
            </w:pPr>
          </w:p>
        </w:tc>
        <w:tc>
          <w:tcPr>
            <w:tcW w:w="270" w:type="dxa"/>
          </w:tcPr>
          <w:p w14:paraId="2D2611F0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288B006D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79C2013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B8767DF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4A8B04D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66804F17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63670C61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0352DC14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1CD1A1E4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13C6B44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75EBEC76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6DB661F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59E9ABD2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74717B2A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270" w:type="dxa"/>
          </w:tcPr>
          <w:p w14:paraId="408EFF55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  <w:tc>
          <w:tcPr>
            <w:tcW w:w="630" w:type="dxa"/>
          </w:tcPr>
          <w:p w14:paraId="48E62A22" w14:textId="77777777" w:rsidR="00A939AE" w:rsidRPr="00FD522E" w:rsidRDefault="00A939AE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</w:tc>
      </w:tr>
      <w:tr w:rsidR="00905CB7" w:rsidRPr="00FD522E" w14:paraId="49E76E25" w14:textId="77777777" w:rsidTr="002C24C6">
        <w:trPr>
          <w:trHeight w:val="152"/>
        </w:trPr>
        <w:tc>
          <w:tcPr>
            <w:tcW w:w="2403" w:type="dxa"/>
          </w:tcPr>
          <w:p w14:paraId="1A46AD16" w14:textId="77777777" w:rsidR="00905CB7" w:rsidRPr="00FD522E" w:rsidRDefault="00905CB7" w:rsidP="00905CB7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ณ เวลาใดเวลาหนึ่ง</w:t>
            </w:r>
          </w:p>
        </w:tc>
        <w:tc>
          <w:tcPr>
            <w:tcW w:w="450" w:type="dxa"/>
          </w:tcPr>
          <w:p w14:paraId="246AF205" w14:textId="6BA2CDD7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53</w:t>
            </w:r>
          </w:p>
        </w:tc>
        <w:tc>
          <w:tcPr>
            <w:tcW w:w="270" w:type="dxa"/>
          </w:tcPr>
          <w:p w14:paraId="35D3792B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450" w:type="dxa"/>
          </w:tcPr>
          <w:p w14:paraId="0CDC27D0" w14:textId="2EF4B146" w:rsidR="00905CB7" w:rsidRPr="00FD522E" w:rsidRDefault="00905CB7" w:rsidP="00905CB7">
            <w:pPr>
              <w:pStyle w:val="acctfourfigures"/>
              <w:tabs>
                <w:tab w:val="clear" w:pos="765"/>
                <w:tab w:val="decimal" w:pos="28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56</w:t>
            </w:r>
          </w:p>
        </w:tc>
        <w:tc>
          <w:tcPr>
            <w:tcW w:w="270" w:type="dxa"/>
          </w:tcPr>
          <w:p w14:paraId="74F00B16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37E6317F" w14:textId="562E121B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5</w:t>
            </w:r>
            <w:r w:rsidR="0059028F"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16</w:t>
            </w:r>
          </w:p>
        </w:tc>
        <w:tc>
          <w:tcPr>
            <w:tcW w:w="270" w:type="dxa"/>
          </w:tcPr>
          <w:p w14:paraId="15059B33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131FA0A3" w14:textId="0FAE52DC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719</w:t>
            </w:r>
          </w:p>
        </w:tc>
        <w:tc>
          <w:tcPr>
            <w:tcW w:w="270" w:type="dxa"/>
          </w:tcPr>
          <w:p w14:paraId="3F624E07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95840F4" w14:textId="2499F1AA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18</w:t>
            </w:r>
          </w:p>
        </w:tc>
        <w:tc>
          <w:tcPr>
            <w:tcW w:w="270" w:type="dxa"/>
          </w:tcPr>
          <w:p w14:paraId="09C0A563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3E958B26" w14:textId="664D97A2" w:rsidR="00905CB7" w:rsidRPr="00FD522E" w:rsidRDefault="00905CB7" w:rsidP="00905CB7">
            <w:pPr>
              <w:pStyle w:val="acctfourfigures"/>
              <w:tabs>
                <w:tab w:val="clear" w:pos="765"/>
                <w:tab w:val="decimal" w:pos="304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81</w:t>
            </w:r>
          </w:p>
        </w:tc>
        <w:tc>
          <w:tcPr>
            <w:tcW w:w="270" w:type="dxa"/>
          </w:tcPr>
          <w:p w14:paraId="0A0815E3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733C5A36" w14:textId="3401D4A6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61</w:t>
            </w:r>
          </w:p>
        </w:tc>
        <w:tc>
          <w:tcPr>
            <w:tcW w:w="270" w:type="dxa"/>
          </w:tcPr>
          <w:p w14:paraId="6D5DC506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450" w:type="dxa"/>
          </w:tcPr>
          <w:p w14:paraId="415C5750" w14:textId="16BAE801" w:rsidR="00905CB7" w:rsidRPr="00FD522E" w:rsidRDefault="00905CB7" w:rsidP="00905CB7">
            <w:pPr>
              <w:pStyle w:val="acctfourfigures"/>
              <w:tabs>
                <w:tab w:val="clear" w:pos="765"/>
                <w:tab w:val="decimal" w:pos="28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121</w:t>
            </w:r>
          </w:p>
        </w:tc>
        <w:tc>
          <w:tcPr>
            <w:tcW w:w="270" w:type="dxa"/>
          </w:tcPr>
          <w:p w14:paraId="0E8E73B4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540" w:type="dxa"/>
          </w:tcPr>
          <w:p w14:paraId="09F9797D" w14:textId="1BB4BF09" w:rsidR="00905CB7" w:rsidRPr="00FD522E" w:rsidRDefault="00716FF6" w:rsidP="00905CB7">
            <w:pPr>
              <w:pStyle w:val="acctfourfigures"/>
              <w:tabs>
                <w:tab w:val="clear" w:pos="765"/>
                <w:tab w:val="decimal" w:pos="431"/>
              </w:tabs>
              <w:spacing w:line="240" w:lineRule="atLeast"/>
              <w:ind w:left="-108" w:right="-111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64</w:t>
            </w:r>
            <w:r w:rsidR="0059028F"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8</w:t>
            </w:r>
          </w:p>
        </w:tc>
        <w:tc>
          <w:tcPr>
            <w:tcW w:w="270" w:type="dxa"/>
          </w:tcPr>
          <w:p w14:paraId="42B6739F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left" w:pos="159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</w:pPr>
          </w:p>
        </w:tc>
        <w:tc>
          <w:tcPr>
            <w:tcW w:w="630" w:type="dxa"/>
          </w:tcPr>
          <w:p w14:paraId="6C7E71FA" w14:textId="48DE30C7" w:rsidR="00905CB7" w:rsidRPr="00FD522E" w:rsidRDefault="00905CB7" w:rsidP="00905CB7">
            <w:pPr>
              <w:pStyle w:val="acctfourfigures"/>
              <w:tabs>
                <w:tab w:val="clear" w:pos="765"/>
                <w:tab w:val="decimal" w:pos="448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lang w:val="en-US" w:bidi="th-TH"/>
              </w:rPr>
              <w:t>977</w:t>
            </w:r>
          </w:p>
        </w:tc>
      </w:tr>
      <w:tr w:rsidR="00905CB7" w:rsidRPr="00FD522E" w14:paraId="31C0A27E" w14:textId="77777777" w:rsidTr="002C24C6">
        <w:trPr>
          <w:trHeight w:val="152"/>
        </w:trPr>
        <w:tc>
          <w:tcPr>
            <w:tcW w:w="2403" w:type="dxa"/>
          </w:tcPr>
          <w:p w14:paraId="4E7951B0" w14:textId="77777777" w:rsidR="00905CB7" w:rsidRPr="00FD522E" w:rsidRDefault="00905CB7" w:rsidP="00905CB7">
            <w:pPr>
              <w:ind w:left="175" w:hanging="175"/>
              <w:rPr>
                <w:rFonts w:asciiTheme="majorBidi" w:hAnsiTheme="majorBidi" w:cstheme="majorBidi"/>
                <w:b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sz w:val="28"/>
                <w:szCs w:val="28"/>
                <w:cs/>
              </w:rPr>
              <w:t>ตลอดช่วงเวลาหนึ่ง</w:t>
            </w: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1F3FBB62" w14:textId="2EA448FE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1,308</w:t>
            </w:r>
          </w:p>
        </w:tc>
        <w:tc>
          <w:tcPr>
            <w:tcW w:w="270" w:type="dxa"/>
          </w:tcPr>
          <w:p w14:paraId="6B046E66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240C2A0E" w14:textId="7CFFDFF8" w:rsidR="00905CB7" w:rsidRPr="00FD522E" w:rsidRDefault="00905CB7" w:rsidP="00905CB7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1,026</w:t>
            </w:r>
          </w:p>
        </w:tc>
        <w:tc>
          <w:tcPr>
            <w:tcW w:w="270" w:type="dxa"/>
          </w:tcPr>
          <w:p w14:paraId="01B61D40" w14:textId="77777777" w:rsidR="00905CB7" w:rsidRPr="00FD522E" w:rsidRDefault="00905CB7" w:rsidP="00905CB7">
            <w:pPr>
              <w:pStyle w:val="acctfourfigures"/>
              <w:tabs>
                <w:tab w:val="clear" w:pos="765"/>
              </w:tabs>
              <w:spacing w:line="240" w:lineRule="auto"/>
              <w:ind w:left="-75" w:right="-200" w:hanging="12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428CE2A3" w14:textId="78E38C00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5,292</w:t>
            </w:r>
          </w:p>
        </w:tc>
        <w:tc>
          <w:tcPr>
            <w:tcW w:w="270" w:type="dxa"/>
          </w:tcPr>
          <w:p w14:paraId="31DF5E83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1398328" w14:textId="75159DD9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4,954</w:t>
            </w:r>
          </w:p>
        </w:tc>
        <w:tc>
          <w:tcPr>
            <w:tcW w:w="270" w:type="dxa"/>
          </w:tcPr>
          <w:p w14:paraId="76697EE1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4835666A" w14:textId="0CBA3E19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187</w:t>
            </w:r>
          </w:p>
        </w:tc>
        <w:tc>
          <w:tcPr>
            <w:tcW w:w="270" w:type="dxa"/>
          </w:tcPr>
          <w:p w14:paraId="43A6C0E8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F435A4C" w14:textId="430BF5F5" w:rsidR="00905CB7" w:rsidRPr="00FD522E" w:rsidRDefault="00905CB7" w:rsidP="00905CB7">
            <w:pPr>
              <w:pStyle w:val="acctfourfigures"/>
              <w:tabs>
                <w:tab w:val="clear" w:pos="765"/>
                <w:tab w:val="decimal" w:pos="304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548</w:t>
            </w:r>
          </w:p>
        </w:tc>
        <w:tc>
          <w:tcPr>
            <w:tcW w:w="270" w:type="dxa"/>
          </w:tcPr>
          <w:p w14:paraId="05EC0388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4A503DDD" w14:textId="37C8EA23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618</w:t>
            </w:r>
          </w:p>
        </w:tc>
        <w:tc>
          <w:tcPr>
            <w:tcW w:w="270" w:type="dxa"/>
          </w:tcPr>
          <w:p w14:paraId="03622FBD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450" w:type="dxa"/>
            <w:tcBorders>
              <w:bottom w:val="single" w:sz="4" w:space="0" w:color="auto"/>
            </w:tcBorders>
          </w:tcPr>
          <w:p w14:paraId="68CE2113" w14:textId="488E3ED1" w:rsidR="00905CB7" w:rsidRPr="00FD522E" w:rsidRDefault="00905CB7" w:rsidP="00905CB7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830</w:t>
            </w:r>
          </w:p>
        </w:tc>
        <w:tc>
          <w:tcPr>
            <w:tcW w:w="270" w:type="dxa"/>
          </w:tcPr>
          <w:p w14:paraId="46D7D7AE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14:paraId="6179F8C3" w14:textId="5D489BC3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7,405</w:t>
            </w:r>
          </w:p>
        </w:tc>
        <w:tc>
          <w:tcPr>
            <w:tcW w:w="270" w:type="dxa"/>
          </w:tcPr>
          <w:p w14:paraId="1F4946C7" w14:textId="2F41688B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14:paraId="592D1662" w14:textId="5E4BDE0A" w:rsidR="00905CB7" w:rsidRPr="00FD522E" w:rsidRDefault="00905CB7" w:rsidP="00905CB7">
            <w:pPr>
              <w:pStyle w:val="acctfourfigures"/>
              <w:tabs>
                <w:tab w:val="clear" w:pos="765"/>
                <w:tab w:val="decimal" w:pos="448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7,358</w:t>
            </w:r>
          </w:p>
        </w:tc>
      </w:tr>
      <w:tr w:rsidR="00905CB7" w:rsidRPr="00FD522E" w14:paraId="715A977C" w14:textId="77777777" w:rsidTr="002C24C6">
        <w:trPr>
          <w:trHeight w:val="152"/>
        </w:trPr>
        <w:tc>
          <w:tcPr>
            <w:tcW w:w="2403" w:type="dxa"/>
          </w:tcPr>
          <w:p w14:paraId="46267D09" w14:textId="77777777" w:rsidR="00905CB7" w:rsidRPr="00FD522E" w:rsidRDefault="00905CB7" w:rsidP="00905CB7">
            <w:pPr>
              <w:ind w:left="175" w:hanging="175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cs/>
              </w:rPr>
              <w:t>รวมรายได้</w:t>
            </w: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D97A420" w14:textId="041B9590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1,361</w:t>
            </w:r>
          </w:p>
        </w:tc>
        <w:tc>
          <w:tcPr>
            <w:tcW w:w="270" w:type="dxa"/>
          </w:tcPr>
          <w:p w14:paraId="4D804201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C710D29" w14:textId="5A3963D3" w:rsidR="00905CB7" w:rsidRPr="00FD522E" w:rsidRDefault="00905CB7" w:rsidP="00905CB7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1,082</w:t>
            </w:r>
          </w:p>
        </w:tc>
        <w:tc>
          <w:tcPr>
            <w:tcW w:w="270" w:type="dxa"/>
          </w:tcPr>
          <w:p w14:paraId="2812ADD8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6FA40A0A" w14:textId="0FBCADF6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5,80</w:t>
            </w:r>
            <w:r w:rsidR="0059028F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</w:t>
            </w:r>
          </w:p>
        </w:tc>
        <w:tc>
          <w:tcPr>
            <w:tcW w:w="270" w:type="dxa"/>
          </w:tcPr>
          <w:p w14:paraId="032201EB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AB05795" w14:textId="4336956E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5,673</w:t>
            </w:r>
          </w:p>
        </w:tc>
        <w:tc>
          <w:tcPr>
            <w:tcW w:w="270" w:type="dxa"/>
          </w:tcPr>
          <w:p w14:paraId="6A1CC658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6CF21F4B" w14:textId="3E82E793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205</w:t>
            </w:r>
          </w:p>
        </w:tc>
        <w:tc>
          <w:tcPr>
            <w:tcW w:w="270" w:type="dxa"/>
          </w:tcPr>
          <w:p w14:paraId="1FA76DB8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7528EDDA" w14:textId="1C682AE8" w:rsidR="00905CB7" w:rsidRPr="00FD522E" w:rsidRDefault="00905CB7" w:rsidP="00905CB7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629</w:t>
            </w:r>
          </w:p>
        </w:tc>
        <w:tc>
          <w:tcPr>
            <w:tcW w:w="270" w:type="dxa"/>
          </w:tcPr>
          <w:p w14:paraId="3E39C55F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4955AD0C" w14:textId="75117568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679</w:t>
            </w:r>
          </w:p>
        </w:tc>
        <w:tc>
          <w:tcPr>
            <w:tcW w:w="270" w:type="dxa"/>
          </w:tcPr>
          <w:p w14:paraId="76DC6F89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450" w:type="dxa"/>
            <w:tcBorders>
              <w:top w:val="single" w:sz="4" w:space="0" w:color="auto"/>
              <w:bottom w:val="double" w:sz="4" w:space="0" w:color="auto"/>
            </w:tcBorders>
          </w:tcPr>
          <w:p w14:paraId="01AFD43C" w14:textId="44DEAB74" w:rsidR="00905CB7" w:rsidRPr="00FD522E" w:rsidRDefault="00905CB7" w:rsidP="00905CB7">
            <w:pPr>
              <w:pStyle w:val="acctfourfigures"/>
              <w:tabs>
                <w:tab w:val="clear" w:pos="765"/>
                <w:tab w:val="decimal" w:pos="276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951</w:t>
            </w:r>
          </w:p>
        </w:tc>
        <w:tc>
          <w:tcPr>
            <w:tcW w:w="270" w:type="dxa"/>
          </w:tcPr>
          <w:p w14:paraId="516D9FD8" w14:textId="77777777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double" w:sz="4" w:space="0" w:color="auto"/>
            </w:tcBorders>
          </w:tcPr>
          <w:p w14:paraId="7599F517" w14:textId="3740CC56" w:rsidR="00905CB7" w:rsidRPr="00FD522E" w:rsidRDefault="00716FF6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8,05</w:t>
            </w:r>
            <w:r w:rsidR="0059028F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3</w:t>
            </w:r>
          </w:p>
        </w:tc>
        <w:tc>
          <w:tcPr>
            <w:tcW w:w="270" w:type="dxa"/>
          </w:tcPr>
          <w:p w14:paraId="2E5C591C" w14:textId="653AD9CF" w:rsidR="00905CB7" w:rsidRPr="00FD522E" w:rsidRDefault="00905CB7" w:rsidP="00905CB7">
            <w:pPr>
              <w:pStyle w:val="acctfourfigures"/>
              <w:tabs>
                <w:tab w:val="clear" w:pos="765"/>
                <w:tab w:val="decimal" w:pos="1056"/>
              </w:tabs>
              <w:spacing w:line="240" w:lineRule="atLeast"/>
              <w:ind w:left="-108" w:right="-102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630" w:type="dxa"/>
            <w:tcBorders>
              <w:top w:val="single" w:sz="4" w:space="0" w:color="auto"/>
              <w:bottom w:val="double" w:sz="4" w:space="0" w:color="auto"/>
            </w:tcBorders>
          </w:tcPr>
          <w:p w14:paraId="27D3546D" w14:textId="42BCEBB1" w:rsidR="00905CB7" w:rsidRPr="00FD522E" w:rsidRDefault="00905CB7" w:rsidP="00905CB7">
            <w:pPr>
              <w:pStyle w:val="acctfourfigures"/>
              <w:tabs>
                <w:tab w:val="clear" w:pos="765"/>
                <w:tab w:val="decimal" w:pos="448"/>
              </w:tabs>
              <w:spacing w:line="240" w:lineRule="atLeast"/>
              <w:ind w:left="-108" w:right="-102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</w:rPr>
              <w:t>8,335</w:t>
            </w:r>
          </w:p>
        </w:tc>
      </w:tr>
    </w:tbl>
    <w:p w14:paraId="798D0C8E" w14:textId="77777777" w:rsidR="00E612B9" w:rsidRPr="00FD522E" w:rsidRDefault="00E612B9" w:rsidP="00E612B9">
      <w:pPr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0298A200" w14:textId="6E24762E" w:rsidR="00A939AE" w:rsidRPr="00FD522E" w:rsidRDefault="00E612B9" w:rsidP="00E612B9">
      <w:pPr>
        <w:spacing w:line="240" w:lineRule="auto"/>
        <w:ind w:left="518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  <w:r w:rsidRPr="00FD522E">
        <w:rPr>
          <w:rFonts w:asciiTheme="majorBidi" w:hAnsiTheme="majorBidi" w:cstheme="majorBidi" w:hint="cs"/>
          <w:sz w:val="28"/>
          <w:szCs w:val="28"/>
          <w:cs/>
        </w:rPr>
        <w:t>บริษัทดำเนินธุรกิจหลักในประเทศเท่านั้น ไม่มีรายได้จากต่างประเทศที่มีสาระสำคัญ</w:t>
      </w:r>
    </w:p>
    <w:p w14:paraId="52BF6D0B" w14:textId="77777777" w:rsidR="00E612B9" w:rsidRPr="00FD522E" w:rsidRDefault="00E612B9" w:rsidP="00A939AE">
      <w:pPr>
        <w:tabs>
          <w:tab w:val="clear" w:pos="907"/>
          <w:tab w:val="left" w:pos="630"/>
        </w:tabs>
        <w:spacing w:line="240" w:lineRule="auto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</w:p>
    <w:p w14:paraId="1C77275C" w14:textId="60E1C517" w:rsidR="008514A1" w:rsidRPr="00FD522E" w:rsidRDefault="008514A1" w:rsidP="008514A1">
      <w:pPr>
        <w:pStyle w:val="ListParagraph"/>
        <w:numPr>
          <w:ilvl w:val="0"/>
          <w:numId w:val="15"/>
        </w:numPr>
        <w:tabs>
          <w:tab w:val="clear" w:pos="907"/>
          <w:tab w:val="left" w:pos="630"/>
        </w:tabs>
        <w:spacing w:line="240" w:lineRule="auto"/>
        <w:ind w:left="990" w:hanging="990"/>
        <w:jc w:val="thaiDistribute"/>
        <w:rPr>
          <w:rFonts w:asciiTheme="majorBidi" w:hAnsiTheme="majorBidi" w:cstheme="majorBidi"/>
          <w:i/>
          <w:iCs/>
          <w:sz w:val="28"/>
          <w:szCs w:val="28"/>
        </w:rPr>
      </w:pPr>
      <w:r w:rsidRPr="00FD522E">
        <w:rPr>
          <w:rFonts w:asciiTheme="majorBidi" w:hAnsiTheme="majorBidi" w:cstheme="majorBidi"/>
          <w:i/>
          <w:iCs/>
          <w:sz w:val="28"/>
          <w:szCs w:val="28"/>
          <w:cs/>
        </w:rPr>
        <w:t>การกระทบยอดรายได้และกำไรหรือขาดทุน ที่มีสาระสำคัญของส่วนงานที่รายงาน</w:t>
      </w:r>
    </w:p>
    <w:p w14:paraId="7B26242E" w14:textId="77777777" w:rsidR="008514A1" w:rsidRPr="00FD522E" w:rsidRDefault="008514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val="th-TH"/>
        </w:rPr>
      </w:pPr>
    </w:p>
    <w:tbl>
      <w:tblPr>
        <w:tblStyle w:val="TableGrid"/>
        <w:tblW w:w="9215" w:type="dxa"/>
        <w:tblInd w:w="38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43"/>
        <w:gridCol w:w="1710"/>
        <w:gridCol w:w="270"/>
        <w:gridCol w:w="1592"/>
      </w:tblGrid>
      <w:tr w:rsidR="008514A1" w:rsidRPr="00FD522E" w14:paraId="1897589D" w14:textId="77777777" w:rsidTr="00A202E1">
        <w:trPr>
          <w:trHeight w:val="152"/>
        </w:trPr>
        <w:tc>
          <w:tcPr>
            <w:tcW w:w="5643" w:type="dxa"/>
          </w:tcPr>
          <w:p w14:paraId="0616F5D4" w14:textId="77777777" w:rsidR="008514A1" w:rsidRPr="00FD522E" w:rsidRDefault="008514A1" w:rsidP="00A202E1">
            <w:pPr>
              <w:pStyle w:val="acctfourfigures"/>
              <w:tabs>
                <w:tab w:val="clear" w:pos="765"/>
              </w:tabs>
              <w:spacing w:line="240" w:lineRule="atLeast"/>
              <w:rPr>
                <w:rFonts w:asciiTheme="majorBidi" w:hAnsiTheme="majorBidi" w:cstheme="majorBidi"/>
                <w:color w:val="0000FF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การกระทบยอดกำไรหรือขาดทุนของส่วนงานที่รายงาน</w:t>
            </w:r>
            <w:r w:rsidRPr="00FD522E"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  <w:cs/>
                <w:lang w:val="th-TH" w:bidi="th-TH"/>
              </w:rPr>
              <w:t xml:space="preserve"> </w:t>
            </w:r>
          </w:p>
        </w:tc>
        <w:tc>
          <w:tcPr>
            <w:tcW w:w="3572" w:type="dxa"/>
            <w:gridSpan w:val="3"/>
          </w:tcPr>
          <w:p w14:paraId="39E17020" w14:textId="77777777" w:rsidR="008514A1" w:rsidRPr="00FD522E" w:rsidRDefault="008514A1" w:rsidP="00A202E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  <w:r w:rsidRPr="00FD522E">
              <w:rPr>
                <w:rFonts w:asciiTheme="majorBidi" w:hAnsiTheme="majorBidi" w:cstheme="majorBidi"/>
                <w:b/>
                <w:sz w:val="28"/>
                <w:szCs w:val="28"/>
              </w:rPr>
              <w:t xml:space="preserve"> </w:t>
            </w:r>
          </w:p>
        </w:tc>
      </w:tr>
      <w:tr w:rsidR="008514A1" w:rsidRPr="00FD522E" w14:paraId="749BAE64" w14:textId="77777777" w:rsidTr="00A202E1">
        <w:trPr>
          <w:trHeight w:val="152"/>
        </w:trPr>
        <w:tc>
          <w:tcPr>
            <w:tcW w:w="5643" w:type="dxa"/>
          </w:tcPr>
          <w:p w14:paraId="012F427A" w14:textId="1659D211" w:rsidR="008514A1" w:rsidRPr="00FD522E" w:rsidRDefault="00E612EE" w:rsidP="00A202E1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สำหรับงวด</w:t>
            </w:r>
            <w:r w:rsidR="00905CB7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หก</w:t>
            </w:r>
            <w:r w:rsidR="00970BDC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เดือน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สิ้นสุดวันที่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="00905CB7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0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905CB7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มิถุนายน</w:t>
            </w:r>
          </w:p>
        </w:tc>
        <w:tc>
          <w:tcPr>
            <w:tcW w:w="1710" w:type="dxa"/>
          </w:tcPr>
          <w:p w14:paraId="0D15E1B8" w14:textId="7DDBB02B" w:rsidR="008514A1" w:rsidRPr="00FD522E" w:rsidRDefault="00970BDC" w:rsidP="00A202E1">
            <w:pPr>
              <w:pStyle w:val="acctfourfigures"/>
              <w:tabs>
                <w:tab w:val="clear" w:pos="765"/>
                <w:tab w:val="decimal" w:pos="731"/>
                <w:tab w:val="decimal" w:pos="1642"/>
              </w:tabs>
              <w:spacing w:line="240" w:lineRule="auto"/>
              <w:ind w:right="11"/>
              <w:jc w:val="center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FD522E">
              <w:rPr>
                <w:rFonts w:asciiTheme="majorBidi" w:hAnsiTheme="majorBidi"/>
                <w:sz w:val="28"/>
                <w:szCs w:val="28"/>
                <w:rtl/>
              </w:rPr>
              <w:t>2569</w:t>
            </w:r>
          </w:p>
        </w:tc>
        <w:tc>
          <w:tcPr>
            <w:tcW w:w="270" w:type="dxa"/>
          </w:tcPr>
          <w:p w14:paraId="1B810772" w14:textId="77777777" w:rsidR="008514A1" w:rsidRPr="00FD522E" w:rsidRDefault="008514A1" w:rsidP="00A202E1">
            <w:pPr>
              <w:pStyle w:val="acctfourfigures"/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592" w:type="dxa"/>
          </w:tcPr>
          <w:p w14:paraId="400756DA" w14:textId="0366D669" w:rsidR="008514A1" w:rsidRPr="00FD522E" w:rsidRDefault="00970BDC" w:rsidP="00A202E1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/>
                <w:sz w:val="28"/>
                <w:szCs w:val="28"/>
                <w:rtl/>
              </w:rPr>
              <w:t>2568</w:t>
            </w:r>
          </w:p>
        </w:tc>
      </w:tr>
      <w:tr w:rsidR="008514A1" w:rsidRPr="00FD522E" w14:paraId="763E8DF7" w14:textId="77777777" w:rsidTr="00A202E1">
        <w:trPr>
          <w:trHeight w:val="152"/>
        </w:trPr>
        <w:tc>
          <w:tcPr>
            <w:tcW w:w="5643" w:type="dxa"/>
          </w:tcPr>
          <w:p w14:paraId="137E1589" w14:textId="77777777" w:rsidR="008514A1" w:rsidRPr="00FD522E" w:rsidRDefault="008514A1" w:rsidP="00A202E1">
            <w:pPr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3572" w:type="dxa"/>
            <w:gridSpan w:val="3"/>
          </w:tcPr>
          <w:p w14:paraId="670CEF20" w14:textId="77777777" w:rsidR="008514A1" w:rsidRPr="00FD522E" w:rsidRDefault="008514A1" w:rsidP="00A202E1">
            <w:pPr>
              <w:pStyle w:val="acctfourfigures"/>
              <w:tabs>
                <w:tab w:val="clear" w:pos="765"/>
              </w:tabs>
              <w:spacing w:line="240" w:lineRule="auto"/>
              <w:ind w:left="-75" w:right="-7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(</w:t>
            </w: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พันบาท</w:t>
            </w: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</w:rPr>
              <w:t>)</w:t>
            </w:r>
          </w:p>
        </w:tc>
      </w:tr>
      <w:tr w:rsidR="00924D8F" w:rsidRPr="00FD522E" w14:paraId="7B7C3185" w14:textId="77777777" w:rsidTr="00A202E1">
        <w:trPr>
          <w:trHeight w:val="152"/>
        </w:trPr>
        <w:tc>
          <w:tcPr>
            <w:tcW w:w="5643" w:type="dxa"/>
          </w:tcPr>
          <w:p w14:paraId="58D939C9" w14:textId="77777777" w:rsidR="00924D8F" w:rsidRPr="00FD522E" w:rsidRDefault="00924D8F" w:rsidP="00924D8F">
            <w:pPr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ส่วนงานที่รายงาน</w:t>
            </w:r>
          </w:p>
        </w:tc>
        <w:tc>
          <w:tcPr>
            <w:tcW w:w="1710" w:type="dxa"/>
          </w:tcPr>
          <w:p w14:paraId="208AB401" w14:textId="75D6D6C4" w:rsidR="00924D8F" w:rsidRPr="00FD522E" w:rsidRDefault="00924D8F" w:rsidP="00924D8F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1,9</w:t>
            </w:r>
            <w:r w:rsidR="001233E1"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</w:t>
            </w:r>
            <w:r w:rsidR="005930D8"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7,53</w:t>
            </w:r>
            <w:r w:rsidR="00A636EA"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0</w:t>
            </w:r>
          </w:p>
        </w:tc>
        <w:tc>
          <w:tcPr>
            <w:tcW w:w="270" w:type="dxa"/>
          </w:tcPr>
          <w:p w14:paraId="042857FE" w14:textId="77777777" w:rsidR="00924D8F" w:rsidRPr="00FD522E" w:rsidRDefault="00924D8F" w:rsidP="00924D8F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1AC465A5" w14:textId="5760693C" w:rsidR="00924D8F" w:rsidRPr="00FD522E" w:rsidRDefault="00924D8F" w:rsidP="00924D8F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1,803,124</w:t>
            </w:r>
          </w:p>
        </w:tc>
      </w:tr>
      <w:tr w:rsidR="00924D8F" w:rsidRPr="00FD522E" w14:paraId="4E7DA768" w14:textId="77777777" w:rsidTr="00A202E1">
        <w:trPr>
          <w:trHeight w:val="152"/>
        </w:trPr>
        <w:tc>
          <w:tcPr>
            <w:tcW w:w="5643" w:type="dxa"/>
          </w:tcPr>
          <w:p w14:paraId="6684BF90" w14:textId="77777777" w:rsidR="00924D8F" w:rsidRPr="00FD522E" w:rsidRDefault="00924D8F" w:rsidP="00924D8F">
            <w:pPr>
              <w:ind w:left="175" w:hanging="175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จำนวนที่ไม่ได้ปันส่วน</w:t>
            </w:r>
          </w:p>
        </w:tc>
        <w:tc>
          <w:tcPr>
            <w:tcW w:w="1710" w:type="dxa"/>
          </w:tcPr>
          <w:p w14:paraId="0DB5E815" w14:textId="5A80B36A" w:rsidR="00924D8F" w:rsidRPr="00FD522E" w:rsidRDefault="00924D8F" w:rsidP="00924D8F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</w:p>
        </w:tc>
        <w:tc>
          <w:tcPr>
            <w:tcW w:w="270" w:type="dxa"/>
          </w:tcPr>
          <w:p w14:paraId="16952F45" w14:textId="77777777" w:rsidR="00924D8F" w:rsidRPr="00FD522E" w:rsidRDefault="00924D8F" w:rsidP="00924D8F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74432209" w14:textId="77777777" w:rsidR="00924D8F" w:rsidRPr="00FD522E" w:rsidRDefault="00924D8F" w:rsidP="00924D8F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</w:p>
        </w:tc>
      </w:tr>
      <w:tr w:rsidR="00924D8F" w:rsidRPr="00FD522E" w14:paraId="11B792D4" w14:textId="77777777" w:rsidTr="00620011">
        <w:trPr>
          <w:trHeight w:val="152"/>
        </w:trPr>
        <w:tc>
          <w:tcPr>
            <w:tcW w:w="5643" w:type="dxa"/>
          </w:tcPr>
          <w:p w14:paraId="458C2F9A" w14:textId="71E77139" w:rsidR="00924D8F" w:rsidRPr="00FD522E" w:rsidRDefault="00924D8F" w:rsidP="00924D8F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  -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รายได้อื่น</w:t>
            </w:r>
          </w:p>
        </w:tc>
        <w:tc>
          <w:tcPr>
            <w:tcW w:w="1710" w:type="dxa"/>
            <w:vAlign w:val="bottom"/>
          </w:tcPr>
          <w:p w14:paraId="2E0AF339" w14:textId="7810880A" w:rsidR="00924D8F" w:rsidRPr="00FD522E" w:rsidRDefault="00716FF6" w:rsidP="00924D8F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188,276</w:t>
            </w:r>
          </w:p>
        </w:tc>
        <w:tc>
          <w:tcPr>
            <w:tcW w:w="270" w:type="dxa"/>
          </w:tcPr>
          <w:p w14:paraId="7521A819" w14:textId="77777777" w:rsidR="00924D8F" w:rsidRPr="00FD522E" w:rsidRDefault="00924D8F" w:rsidP="00924D8F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vAlign w:val="bottom"/>
          </w:tcPr>
          <w:p w14:paraId="273AB17B" w14:textId="52F01FF3" w:rsidR="00924D8F" w:rsidRPr="00FD522E" w:rsidRDefault="00924D8F" w:rsidP="00924D8F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123,757</w:t>
            </w:r>
          </w:p>
        </w:tc>
      </w:tr>
      <w:tr w:rsidR="00924D8F" w:rsidRPr="00FD522E" w14:paraId="0ED2616E" w14:textId="77777777" w:rsidTr="00A202E1">
        <w:trPr>
          <w:trHeight w:val="152"/>
        </w:trPr>
        <w:tc>
          <w:tcPr>
            <w:tcW w:w="5643" w:type="dxa"/>
          </w:tcPr>
          <w:p w14:paraId="4A888C02" w14:textId="1A16404B" w:rsidR="00924D8F" w:rsidRPr="00FD522E" w:rsidRDefault="00924D8F" w:rsidP="00924D8F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  -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ค่าใช้จ่ายดำเนินงานอื่น</w:t>
            </w:r>
          </w:p>
        </w:tc>
        <w:tc>
          <w:tcPr>
            <w:tcW w:w="1710" w:type="dxa"/>
          </w:tcPr>
          <w:p w14:paraId="736FFD05" w14:textId="21126099" w:rsidR="00924D8F" w:rsidRPr="00FD522E" w:rsidRDefault="00924D8F" w:rsidP="00924D8F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71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(1,</w:t>
            </w:r>
            <w:r w:rsidR="001233E1"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4</w:t>
            </w:r>
            <w:r w:rsidR="005930D8"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5</w:t>
            </w:r>
            <w:r w:rsidR="001233E1"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6</w:t>
            </w:r>
            <w:r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,</w:t>
            </w:r>
            <w:r w:rsidR="00A636EA"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313</w:t>
            </w:r>
            <w:r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)</w:t>
            </w:r>
          </w:p>
        </w:tc>
        <w:tc>
          <w:tcPr>
            <w:tcW w:w="270" w:type="dxa"/>
          </w:tcPr>
          <w:p w14:paraId="2A4A8FEB" w14:textId="77777777" w:rsidR="00924D8F" w:rsidRPr="00FD522E" w:rsidRDefault="00924D8F" w:rsidP="00924D8F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</w:tcPr>
          <w:p w14:paraId="098001D1" w14:textId="5457861A" w:rsidR="00924D8F" w:rsidRPr="00FD522E" w:rsidRDefault="00924D8F" w:rsidP="00924D8F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71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(1,380,172)</w:t>
            </w:r>
          </w:p>
        </w:tc>
      </w:tr>
      <w:tr w:rsidR="00924D8F" w:rsidRPr="00FD522E" w14:paraId="72354C93" w14:textId="77777777" w:rsidTr="00620011">
        <w:trPr>
          <w:trHeight w:val="152"/>
        </w:trPr>
        <w:tc>
          <w:tcPr>
            <w:tcW w:w="5643" w:type="dxa"/>
          </w:tcPr>
          <w:p w14:paraId="37F07CC6" w14:textId="5EA28F5F" w:rsidR="00924D8F" w:rsidRPr="00FD522E" w:rsidRDefault="00924D8F" w:rsidP="00924D8F">
            <w:pPr>
              <w:ind w:left="160" w:hanging="160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  -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ส่วนแบ่งกำไรของการร่วมค้าและบริษัทร่วมที่ใช้วิธีส่วนได้เสีย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br/>
              <w:t xml:space="preserve">   </w:t>
            </w:r>
            <w:proofErr w:type="gramStart"/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  (</w:t>
            </w:r>
            <w:proofErr w:type="gramEnd"/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สุทธิจากภาษี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)</w:t>
            </w:r>
          </w:p>
        </w:tc>
        <w:tc>
          <w:tcPr>
            <w:tcW w:w="1710" w:type="dxa"/>
            <w:tcBorders>
              <w:bottom w:val="single" w:sz="4" w:space="0" w:color="auto"/>
            </w:tcBorders>
            <w:vAlign w:val="bottom"/>
          </w:tcPr>
          <w:p w14:paraId="1FEF7A2B" w14:textId="1C5094BC" w:rsidR="00924D8F" w:rsidRPr="00FD522E" w:rsidRDefault="00716FF6" w:rsidP="00924D8F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cs/>
                <w:lang w:val="en-US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311,900</w:t>
            </w:r>
          </w:p>
        </w:tc>
        <w:tc>
          <w:tcPr>
            <w:tcW w:w="270" w:type="dxa"/>
          </w:tcPr>
          <w:p w14:paraId="412E8CFA" w14:textId="77777777" w:rsidR="00924D8F" w:rsidRPr="00FD522E" w:rsidRDefault="00924D8F" w:rsidP="00924D8F">
            <w:pPr>
              <w:pStyle w:val="acctfourfigures"/>
              <w:spacing w:line="240" w:lineRule="atLeast"/>
              <w:rPr>
                <w:rFonts w:asciiTheme="majorBidi" w:hAnsiTheme="majorBidi" w:cstheme="majorBidi"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tcBorders>
              <w:bottom w:val="single" w:sz="4" w:space="0" w:color="auto"/>
            </w:tcBorders>
            <w:vAlign w:val="bottom"/>
          </w:tcPr>
          <w:p w14:paraId="31E325FE" w14:textId="3E1350D9" w:rsidR="00924D8F" w:rsidRPr="00FD522E" w:rsidRDefault="00924D8F" w:rsidP="00924D8F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</w:pPr>
            <w:r w:rsidRPr="00FD522E">
              <w:rPr>
                <w:rFonts w:asciiTheme="majorBidi" w:hAnsiTheme="majorBidi" w:cstheme="majorBidi"/>
                <w:color w:val="000000" w:themeColor="text1"/>
                <w:sz w:val="28"/>
                <w:szCs w:val="28"/>
                <w:lang w:val="en-US"/>
              </w:rPr>
              <w:t>278,857</w:t>
            </w:r>
          </w:p>
        </w:tc>
      </w:tr>
      <w:tr w:rsidR="00924D8F" w:rsidRPr="00FD522E" w14:paraId="38545F4D" w14:textId="77777777" w:rsidTr="00A202E1">
        <w:trPr>
          <w:trHeight w:val="152"/>
        </w:trPr>
        <w:tc>
          <w:tcPr>
            <w:tcW w:w="5643" w:type="dxa"/>
          </w:tcPr>
          <w:p w14:paraId="01C7924D" w14:textId="77777777" w:rsidR="00924D8F" w:rsidRPr="00FD522E" w:rsidRDefault="00924D8F" w:rsidP="00924D8F">
            <w:pPr>
              <w:ind w:left="175" w:hanging="175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กำไรก่อนภาษีเงินได้</w:t>
            </w:r>
          </w:p>
        </w:tc>
        <w:tc>
          <w:tcPr>
            <w:tcW w:w="1710" w:type="dxa"/>
            <w:tcBorders>
              <w:top w:val="single" w:sz="4" w:space="0" w:color="auto"/>
              <w:bottom w:val="double" w:sz="4" w:space="0" w:color="auto"/>
            </w:tcBorders>
          </w:tcPr>
          <w:p w14:paraId="604440DA" w14:textId="556C5063" w:rsidR="00924D8F" w:rsidRPr="00FD522E" w:rsidRDefault="005930D8" w:rsidP="00924D8F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9</w:t>
            </w:r>
            <w:r w:rsidR="00716FF6" w:rsidRPr="00FD522E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71</w:t>
            </w:r>
            <w:r w:rsidR="001233E1" w:rsidRPr="00FD522E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,</w:t>
            </w:r>
            <w:r w:rsidR="00716FF6" w:rsidRPr="00FD522E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393</w:t>
            </w:r>
          </w:p>
        </w:tc>
        <w:tc>
          <w:tcPr>
            <w:tcW w:w="270" w:type="dxa"/>
          </w:tcPr>
          <w:p w14:paraId="3578E3D5" w14:textId="77777777" w:rsidR="00924D8F" w:rsidRPr="00FD522E" w:rsidRDefault="00924D8F" w:rsidP="00924D8F">
            <w:pPr>
              <w:pStyle w:val="acctfourfigures"/>
              <w:spacing w:line="240" w:lineRule="atLeas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592" w:type="dxa"/>
            <w:tcBorders>
              <w:top w:val="single" w:sz="4" w:space="0" w:color="auto"/>
              <w:bottom w:val="double" w:sz="4" w:space="0" w:color="auto"/>
            </w:tcBorders>
          </w:tcPr>
          <w:p w14:paraId="79C93DCA" w14:textId="6254763F" w:rsidR="00924D8F" w:rsidRPr="00FD522E" w:rsidRDefault="00924D8F" w:rsidP="00924D8F">
            <w:pPr>
              <w:pStyle w:val="3"/>
              <w:tabs>
                <w:tab w:val="clear" w:pos="360"/>
                <w:tab w:val="clear" w:pos="720"/>
                <w:tab w:val="decimal" w:pos="860"/>
              </w:tabs>
              <w:spacing w:line="380" w:lineRule="exact"/>
              <w:ind w:left="-108" w:right="138"/>
              <w:jc w:val="right"/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color w:val="000000" w:themeColor="text1"/>
                <w:sz w:val="28"/>
                <w:szCs w:val="28"/>
                <w:lang w:val="en-US"/>
              </w:rPr>
              <w:t>825,566</w:t>
            </w:r>
          </w:p>
        </w:tc>
      </w:tr>
    </w:tbl>
    <w:p w14:paraId="44B2453C" w14:textId="77777777" w:rsidR="008514A1" w:rsidRPr="00FD522E" w:rsidRDefault="008514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63553467" w14:textId="77777777" w:rsidR="00D364A1" w:rsidRPr="00FD522E" w:rsidRDefault="00D364A1" w:rsidP="00B8794F">
      <w:pPr>
        <w:pStyle w:val="Heading1"/>
        <w:keepLines/>
        <w:numPr>
          <w:ilvl w:val="0"/>
          <w:numId w:val="32"/>
        </w:numPr>
        <w:shd w:val="clear" w:color="auto" w:fill="auto"/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  <w:u w:val="none"/>
        </w:rPr>
      </w:pPr>
      <w:r w:rsidRPr="00FD522E">
        <w:rPr>
          <w:rFonts w:asciiTheme="majorBidi" w:hAnsiTheme="majorBidi" w:cstheme="majorBidi" w:hint="cs"/>
          <w:sz w:val="28"/>
          <w:szCs w:val="28"/>
          <w:u w:val="none"/>
          <w:cs/>
        </w:rPr>
        <w:t>เงินปันผล</w:t>
      </w:r>
    </w:p>
    <w:p w14:paraId="56C84B74" w14:textId="77777777" w:rsidR="00D364A1" w:rsidRPr="00FD522E" w:rsidRDefault="00D364A1" w:rsidP="00D364A1">
      <w:pPr>
        <w:rPr>
          <w:rFonts w:cstheme="minorBidi"/>
        </w:rPr>
      </w:pPr>
    </w:p>
    <w:tbl>
      <w:tblPr>
        <w:tblStyle w:val="TableGrid"/>
        <w:tblW w:w="8659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610"/>
        <w:gridCol w:w="1890"/>
        <w:gridCol w:w="1710"/>
        <w:gridCol w:w="1066"/>
        <w:gridCol w:w="231"/>
        <w:gridCol w:w="1152"/>
      </w:tblGrid>
      <w:tr w:rsidR="00D364A1" w:rsidRPr="00FD522E" w14:paraId="1E72F221" w14:textId="77777777" w:rsidTr="00332503">
        <w:trPr>
          <w:tblHeader/>
        </w:trPr>
        <w:tc>
          <w:tcPr>
            <w:tcW w:w="2610" w:type="dxa"/>
            <w:vAlign w:val="bottom"/>
          </w:tcPr>
          <w:p w14:paraId="5D037A87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890" w:type="dxa"/>
            <w:vAlign w:val="bottom"/>
          </w:tcPr>
          <w:p w14:paraId="698081A1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วันที่อนุมัติ</w:t>
            </w:r>
          </w:p>
        </w:tc>
        <w:tc>
          <w:tcPr>
            <w:tcW w:w="1710" w:type="dxa"/>
            <w:vAlign w:val="bottom"/>
          </w:tcPr>
          <w:p w14:paraId="01F9EF9C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กำหนดจ่าย</w:t>
            </w:r>
          </w:p>
        </w:tc>
        <w:tc>
          <w:tcPr>
            <w:tcW w:w="1066" w:type="dxa"/>
            <w:vAlign w:val="bottom"/>
          </w:tcPr>
          <w:p w14:paraId="6C69D949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อัตราต่อหุ้น</w:t>
            </w:r>
          </w:p>
        </w:tc>
        <w:tc>
          <w:tcPr>
            <w:tcW w:w="231" w:type="dxa"/>
          </w:tcPr>
          <w:p w14:paraId="33C1A668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152" w:type="dxa"/>
            <w:vAlign w:val="bottom"/>
          </w:tcPr>
          <w:p w14:paraId="2719A8F1" w14:textId="77777777" w:rsidR="00D364A1" w:rsidRPr="00FD522E" w:rsidDel="00D43E7A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จำนวนเงิน</w:t>
            </w:r>
          </w:p>
        </w:tc>
      </w:tr>
      <w:tr w:rsidR="00D364A1" w:rsidRPr="00FD522E" w14:paraId="26586D39" w14:textId="77777777" w:rsidTr="00332503">
        <w:trPr>
          <w:tblHeader/>
        </w:trPr>
        <w:tc>
          <w:tcPr>
            <w:tcW w:w="2610" w:type="dxa"/>
          </w:tcPr>
          <w:p w14:paraId="3ABFA7E4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90" w:type="dxa"/>
          </w:tcPr>
          <w:p w14:paraId="6598AFBD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8" w:right="-11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10" w:type="dxa"/>
          </w:tcPr>
          <w:p w14:paraId="2D9AE4AA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066" w:type="dxa"/>
          </w:tcPr>
          <w:p w14:paraId="2A432307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(บาท)</w:t>
            </w:r>
          </w:p>
        </w:tc>
        <w:tc>
          <w:tcPr>
            <w:tcW w:w="231" w:type="dxa"/>
          </w:tcPr>
          <w:p w14:paraId="6CA39224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</w:p>
        </w:tc>
        <w:tc>
          <w:tcPr>
            <w:tcW w:w="1152" w:type="dxa"/>
          </w:tcPr>
          <w:p w14:paraId="5A2A5DAC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left" w:pos="540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</w:rPr>
              <w:t>(ล้านบาท)</w:t>
            </w:r>
          </w:p>
        </w:tc>
      </w:tr>
      <w:tr w:rsidR="00D364A1" w:rsidRPr="00FD522E" w14:paraId="7B664DF4" w14:textId="77777777" w:rsidTr="00332503">
        <w:tc>
          <w:tcPr>
            <w:tcW w:w="2610" w:type="dxa"/>
          </w:tcPr>
          <w:p w14:paraId="2962E01A" w14:textId="72DD8668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</w:t>
            </w:r>
            <w:r w:rsidR="00D94278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9</w:t>
            </w:r>
          </w:p>
        </w:tc>
        <w:tc>
          <w:tcPr>
            <w:tcW w:w="1890" w:type="dxa"/>
          </w:tcPr>
          <w:p w14:paraId="513C085B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710" w:type="dxa"/>
          </w:tcPr>
          <w:p w14:paraId="07196CC5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066" w:type="dxa"/>
          </w:tcPr>
          <w:p w14:paraId="756E6FA5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31" w:type="dxa"/>
          </w:tcPr>
          <w:p w14:paraId="28BE01FB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2" w:type="dxa"/>
          </w:tcPr>
          <w:p w14:paraId="1C5EC989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D364A1" w:rsidRPr="00FD522E" w14:paraId="2E41C369" w14:textId="77777777" w:rsidTr="00332503">
        <w:tc>
          <w:tcPr>
            <w:tcW w:w="2610" w:type="dxa"/>
          </w:tcPr>
          <w:p w14:paraId="1EC98AE5" w14:textId="69A00015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เงินปันผลประจำปี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D94278" w:rsidRPr="00FD522E">
              <w:rPr>
                <w:rFonts w:asciiTheme="majorBidi" w:hAnsiTheme="majorBidi" w:cstheme="majorBidi"/>
                <w:sz w:val="28"/>
                <w:szCs w:val="28"/>
              </w:rPr>
              <w:t>8</w:t>
            </w:r>
          </w:p>
        </w:tc>
        <w:tc>
          <w:tcPr>
            <w:tcW w:w="1890" w:type="dxa"/>
          </w:tcPr>
          <w:p w14:paraId="34E23368" w14:textId="6BBFAA58" w:rsidR="00D364A1" w:rsidRPr="00FD522E" w:rsidRDefault="00924D8F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23</w:t>
            </w:r>
            <w:r w:rsidR="00D364A1"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 </w:t>
            </w:r>
            <w:r w:rsidR="00D364A1"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เมษายน </w:t>
            </w:r>
            <w:r w:rsidR="00D364A1" w:rsidRPr="00FD522E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D94278" w:rsidRPr="00FD522E">
              <w:rPr>
                <w:rFonts w:asciiTheme="majorBidi" w:hAnsiTheme="majorBidi" w:cstheme="majorBidi"/>
                <w:sz w:val="28"/>
                <w:szCs w:val="28"/>
              </w:rPr>
              <w:t>9</w:t>
            </w:r>
          </w:p>
        </w:tc>
        <w:tc>
          <w:tcPr>
            <w:tcW w:w="1710" w:type="dxa"/>
          </w:tcPr>
          <w:p w14:paraId="64DAE9CE" w14:textId="06011444" w:rsidR="00D364A1" w:rsidRPr="00FD522E" w:rsidRDefault="00924D8F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20</w:t>
            </w:r>
            <w:r w:rsidR="00D364A1"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พฤษภาคม </w:t>
            </w:r>
            <w:r w:rsidR="00D364A1" w:rsidRPr="00FD522E">
              <w:rPr>
                <w:rFonts w:asciiTheme="majorBidi" w:hAnsiTheme="majorBidi" w:cstheme="majorBidi"/>
                <w:sz w:val="28"/>
                <w:szCs w:val="28"/>
              </w:rPr>
              <w:t>256</w:t>
            </w:r>
            <w:r w:rsidR="00D94278" w:rsidRPr="00FD522E">
              <w:rPr>
                <w:rFonts w:asciiTheme="majorBidi" w:hAnsiTheme="majorBidi" w:cstheme="majorBidi"/>
                <w:sz w:val="28"/>
                <w:szCs w:val="28"/>
              </w:rPr>
              <w:t>9</w:t>
            </w:r>
          </w:p>
        </w:tc>
        <w:tc>
          <w:tcPr>
            <w:tcW w:w="1066" w:type="dxa"/>
          </w:tcPr>
          <w:p w14:paraId="3D48798C" w14:textId="3360456A" w:rsidR="00D364A1" w:rsidRPr="00FD522E" w:rsidRDefault="00924D8F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0.30</w:t>
            </w:r>
          </w:p>
        </w:tc>
        <w:tc>
          <w:tcPr>
            <w:tcW w:w="231" w:type="dxa"/>
          </w:tcPr>
          <w:p w14:paraId="206BD76A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2" w:type="dxa"/>
          </w:tcPr>
          <w:p w14:paraId="6433B208" w14:textId="309B1F5F" w:rsidR="00D364A1" w:rsidRPr="00FD522E" w:rsidRDefault="00924D8F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532.96</w:t>
            </w:r>
          </w:p>
        </w:tc>
      </w:tr>
      <w:tr w:rsidR="00D364A1" w:rsidRPr="00FD522E" w14:paraId="7092443A" w14:textId="77777777" w:rsidTr="00332503">
        <w:tc>
          <w:tcPr>
            <w:tcW w:w="2610" w:type="dxa"/>
          </w:tcPr>
          <w:p w14:paraId="2BF25934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1890" w:type="dxa"/>
          </w:tcPr>
          <w:p w14:paraId="0B54F35D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710" w:type="dxa"/>
          </w:tcPr>
          <w:p w14:paraId="5508F799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066" w:type="dxa"/>
          </w:tcPr>
          <w:p w14:paraId="540F86FE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31" w:type="dxa"/>
          </w:tcPr>
          <w:p w14:paraId="72BA9304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2" w:type="dxa"/>
          </w:tcPr>
          <w:p w14:paraId="7AA6EAFF" w14:textId="77777777" w:rsidR="00D364A1" w:rsidRPr="00FD522E" w:rsidRDefault="00D364A1" w:rsidP="00332503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D94278" w:rsidRPr="00FD522E" w14:paraId="64C2DF6A" w14:textId="77777777" w:rsidTr="00332503">
        <w:tc>
          <w:tcPr>
            <w:tcW w:w="2610" w:type="dxa"/>
          </w:tcPr>
          <w:p w14:paraId="36504E32" w14:textId="286E8DB1" w:rsidR="00D94278" w:rsidRPr="00FD522E" w:rsidRDefault="00D94278" w:rsidP="00D942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2568</w:t>
            </w:r>
          </w:p>
        </w:tc>
        <w:tc>
          <w:tcPr>
            <w:tcW w:w="1890" w:type="dxa"/>
          </w:tcPr>
          <w:p w14:paraId="41D4A802" w14:textId="77777777" w:rsidR="00D94278" w:rsidRPr="00FD522E" w:rsidRDefault="00D94278" w:rsidP="00D942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710" w:type="dxa"/>
          </w:tcPr>
          <w:p w14:paraId="163E3862" w14:textId="77777777" w:rsidR="00D94278" w:rsidRPr="00FD522E" w:rsidRDefault="00D94278" w:rsidP="00D942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</w:rPr>
            </w:pPr>
          </w:p>
        </w:tc>
        <w:tc>
          <w:tcPr>
            <w:tcW w:w="1066" w:type="dxa"/>
          </w:tcPr>
          <w:p w14:paraId="6C05D167" w14:textId="77777777" w:rsidR="00D94278" w:rsidRPr="00FD522E" w:rsidRDefault="00D94278" w:rsidP="00D942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231" w:type="dxa"/>
          </w:tcPr>
          <w:p w14:paraId="363F5966" w14:textId="77777777" w:rsidR="00D94278" w:rsidRPr="00FD522E" w:rsidRDefault="00D94278" w:rsidP="00D942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2" w:type="dxa"/>
          </w:tcPr>
          <w:p w14:paraId="375576FF" w14:textId="77777777" w:rsidR="00D94278" w:rsidRPr="00FD522E" w:rsidRDefault="00D94278" w:rsidP="00D942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</w:tr>
      <w:tr w:rsidR="00D94278" w:rsidRPr="00FD522E" w14:paraId="1D369DDF" w14:textId="77777777" w:rsidTr="00332503">
        <w:tc>
          <w:tcPr>
            <w:tcW w:w="2610" w:type="dxa"/>
          </w:tcPr>
          <w:p w14:paraId="2301C9FD" w14:textId="5CB75797" w:rsidR="00D94278" w:rsidRPr="00FD522E" w:rsidRDefault="00D94278" w:rsidP="00D942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right="-52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เงินปันผลประจำปี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2567</w:t>
            </w:r>
          </w:p>
        </w:tc>
        <w:tc>
          <w:tcPr>
            <w:tcW w:w="1890" w:type="dxa"/>
          </w:tcPr>
          <w:p w14:paraId="16AEB8A4" w14:textId="4DA82491" w:rsidR="00D94278" w:rsidRPr="00FD522E" w:rsidRDefault="00D94278" w:rsidP="00D942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 xml:space="preserve">29 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เมษายน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710" w:type="dxa"/>
          </w:tcPr>
          <w:p w14:paraId="47EE3B3A" w14:textId="0ED39D84" w:rsidR="00D94278" w:rsidRPr="00FD522E" w:rsidRDefault="00D94278" w:rsidP="00D942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</w:rPr>
              <w:t>23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 พฤษภาคม 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2568</w:t>
            </w:r>
          </w:p>
        </w:tc>
        <w:tc>
          <w:tcPr>
            <w:tcW w:w="1066" w:type="dxa"/>
          </w:tcPr>
          <w:p w14:paraId="1962FD22" w14:textId="4CA825B3" w:rsidR="00D94278" w:rsidRPr="00FD522E" w:rsidRDefault="00D94278" w:rsidP="00D942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22" w:right="-145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0.28</w:t>
            </w:r>
          </w:p>
        </w:tc>
        <w:tc>
          <w:tcPr>
            <w:tcW w:w="231" w:type="dxa"/>
          </w:tcPr>
          <w:p w14:paraId="0595CBC2" w14:textId="77777777" w:rsidR="00D94278" w:rsidRPr="00FD522E" w:rsidRDefault="00D94278" w:rsidP="00D942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-156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152" w:type="dxa"/>
          </w:tcPr>
          <w:p w14:paraId="5EB6931D" w14:textId="49396D8C" w:rsidR="00D94278" w:rsidRPr="00FD522E" w:rsidRDefault="00D94278" w:rsidP="00D94278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536"/>
              </w:tabs>
              <w:spacing w:line="240" w:lineRule="auto"/>
              <w:ind w:left="-103" w:right="-100"/>
              <w:jc w:val="center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507.0</w:t>
            </w:r>
            <w:r w:rsidRPr="00FD522E">
              <w:rPr>
                <w:rFonts w:asciiTheme="majorBidi" w:hAnsiTheme="majorBidi" w:cstheme="majorBidi"/>
                <w:sz w:val="28"/>
                <w:szCs w:val="28"/>
              </w:rPr>
              <w:t>5</w:t>
            </w:r>
          </w:p>
        </w:tc>
      </w:tr>
    </w:tbl>
    <w:p w14:paraId="3FDED9C5" w14:textId="77777777" w:rsidR="00D364A1" w:rsidRPr="00FD522E" w:rsidRDefault="00D364A1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6B0C1CD0" w14:textId="77777777" w:rsidR="00B93D24" w:rsidRPr="00FD522E" w:rsidRDefault="00B93D24" w:rsidP="00B8794F">
      <w:pPr>
        <w:pStyle w:val="Heading1"/>
        <w:keepLines/>
        <w:numPr>
          <w:ilvl w:val="0"/>
          <w:numId w:val="33"/>
        </w:numPr>
        <w:shd w:val="clear" w:color="auto" w:fill="auto"/>
        <w:spacing w:line="240" w:lineRule="auto"/>
        <w:ind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เครื่องมือทางการเงิน</w:t>
      </w:r>
    </w:p>
    <w:p w14:paraId="4ABA4123" w14:textId="77777777" w:rsidR="00B93D24" w:rsidRPr="00FD522E" w:rsidRDefault="00B93D24" w:rsidP="00B93D24">
      <w:pPr>
        <w:pStyle w:val="ListParagraph"/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autoSpaceDE w:val="0"/>
        <w:autoSpaceDN w:val="0"/>
        <w:adjustRightInd w:val="0"/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  <w:shd w:val="clear" w:color="auto" w:fill="D9D9D9"/>
          <w:cs/>
        </w:rPr>
      </w:pPr>
    </w:p>
    <w:p w14:paraId="6661B301" w14:textId="77777777" w:rsidR="00B93D24" w:rsidRPr="00FD522E" w:rsidRDefault="00B93D24" w:rsidP="00B93D24">
      <w:pPr>
        <w:pStyle w:val="block"/>
        <w:spacing w:after="0" w:line="240" w:lineRule="auto"/>
        <w:ind w:right="-7"/>
        <w:jc w:val="both"/>
        <w:rPr>
          <w:rFonts w:asciiTheme="majorBidi" w:hAnsiTheme="majorBidi" w:cstheme="majorBidi"/>
          <w:sz w:val="28"/>
          <w:szCs w:val="28"/>
          <w:cs/>
          <w:lang w:val="en-US" w:bidi="th-TH"/>
        </w:rPr>
      </w:pPr>
      <w:r w:rsidRPr="00FD522E">
        <w:rPr>
          <w:rFonts w:asciiTheme="majorBidi" w:hAnsiTheme="majorBidi" w:cstheme="majorBidi"/>
          <w:i/>
          <w:iCs/>
          <w:sz w:val="28"/>
          <w:szCs w:val="28"/>
          <w:cs/>
          <w:lang w:bidi="th-TH"/>
        </w:rPr>
        <w:t>มูลค่าตามบัญชีและมูลค่ายุติธรรม</w:t>
      </w:r>
    </w:p>
    <w:p w14:paraId="4D1D1EA8" w14:textId="77777777" w:rsidR="00B93D24" w:rsidRPr="00FD522E" w:rsidRDefault="00B93D24" w:rsidP="00B93D24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712DDF15" w14:textId="77777777" w:rsidR="00B93D24" w:rsidRPr="00FD522E" w:rsidRDefault="00B93D24" w:rsidP="00B93D24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  <w:r w:rsidRPr="00FD522E">
        <w:rPr>
          <w:rFonts w:asciiTheme="majorBidi" w:hAnsiTheme="majorBidi" w:cstheme="majorBidi"/>
          <w:sz w:val="28"/>
          <w:szCs w:val="28"/>
          <w:cs/>
          <w:lang w:bidi="th-TH"/>
        </w:rPr>
        <w:t xml:space="preserve">ตารางดังต่อไปนี้แสดงมูลค่าตามบัญชีและมูลค่ายุติธรรมของสินทรัพย์ทางการเงินและหนี้สินทางการเงิน รวมถึงลำดับชั้นมูลค่ายุติธรรม แต่ไม่รวมถึงการแสดงข้อมูลมูลค่ายุติธรรมสำหรับสินทรัพย์ทางการเงินและหนี้สินทางการเงินที่วัดมูลค่าด้วยราคาทุนตัดจำหน่ายหากมูลค่าตามบัญชีใกล้เคียงกับมูลค่ายุติธรรมอย่างสมเหตุสมผล </w:t>
      </w:r>
    </w:p>
    <w:p w14:paraId="6AC67F4A" w14:textId="5C0E35E3" w:rsidR="00482C33" w:rsidRPr="00FD522E" w:rsidRDefault="00482C33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lang w:bidi="th-TH"/>
        </w:rPr>
      </w:pPr>
    </w:p>
    <w:p w14:paraId="283636FC" w14:textId="77777777" w:rsidR="00482C33" w:rsidRPr="00FD522E" w:rsidRDefault="00482C33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</w:pPr>
    </w:p>
    <w:p w14:paraId="11CF1E14" w14:textId="3EC5240D" w:rsidR="00703CBE" w:rsidRPr="00FD522E" w:rsidRDefault="00703CBE" w:rsidP="00373DBC">
      <w:pPr>
        <w:pStyle w:val="block"/>
        <w:spacing w:after="0" w:line="240" w:lineRule="auto"/>
        <w:ind w:left="540" w:right="-7"/>
        <w:jc w:val="thaiDistribute"/>
        <w:rPr>
          <w:rFonts w:asciiTheme="majorBidi" w:hAnsiTheme="majorBidi" w:cstheme="majorBidi"/>
          <w:sz w:val="28"/>
          <w:szCs w:val="28"/>
          <w:cs/>
          <w:lang w:bidi="th-TH"/>
        </w:rPr>
        <w:sectPr w:rsidR="00703CBE" w:rsidRPr="00FD522E" w:rsidSect="00EA2FBC">
          <w:headerReference w:type="default" r:id="rId26"/>
          <w:footerReference w:type="default" r:id="rId27"/>
          <w:pgSz w:w="11909" w:h="16834" w:code="9"/>
          <w:pgMar w:top="691" w:right="1152" w:bottom="576" w:left="1152" w:header="720" w:footer="720" w:gutter="0"/>
          <w:cols w:space="720"/>
          <w:docGrid w:linePitch="360"/>
        </w:sectPr>
      </w:pP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57"/>
        <w:gridCol w:w="1093"/>
        <w:gridCol w:w="270"/>
        <w:gridCol w:w="990"/>
        <w:gridCol w:w="270"/>
        <w:gridCol w:w="1080"/>
      </w:tblGrid>
      <w:tr w:rsidR="004855B0" w:rsidRPr="00FD522E" w14:paraId="7F869402" w14:textId="77777777" w:rsidTr="00FC570D">
        <w:trPr>
          <w:trHeight w:val="261"/>
          <w:tblHeader/>
        </w:trPr>
        <w:tc>
          <w:tcPr>
            <w:tcW w:w="3240" w:type="dxa"/>
            <w:vAlign w:val="bottom"/>
          </w:tcPr>
          <w:p w14:paraId="5518E58A" w14:textId="77777777" w:rsidR="0049793C" w:rsidRPr="00FD522E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72ACA5B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7FA1DC1F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452439" w:rsidRPr="00FD522E" w14:paraId="04C38C66" w14:textId="77777777" w:rsidTr="00FC570D">
        <w:trPr>
          <w:trHeight w:val="261"/>
          <w:tblHeader/>
        </w:trPr>
        <w:tc>
          <w:tcPr>
            <w:tcW w:w="3240" w:type="dxa"/>
            <w:vAlign w:val="bottom"/>
          </w:tcPr>
          <w:p w14:paraId="68E90F94" w14:textId="77777777" w:rsidR="0049793C" w:rsidRPr="00FD522E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0078E89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4CF3FB94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4707467D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7D280E8F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FD522E" w14:paraId="280D344D" w14:textId="77777777" w:rsidTr="00FC570D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CEDCFB0" w14:textId="77777777" w:rsidR="0049793C" w:rsidRPr="00FD522E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  <w:hideMark/>
          </w:tcPr>
          <w:p w14:paraId="2A457A57" w14:textId="08150141" w:rsidR="0049793C" w:rsidRPr="00FD522E" w:rsidRDefault="00C30FA3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4673288F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4AE7BE54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377D8830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5DE73F3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2131B4E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520B33A3" w14:textId="77777777" w:rsidR="0049793C" w:rsidRPr="00FD522E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12C8C5D1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3B598EFC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75CF2BE4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57" w:type="dxa"/>
          </w:tcPr>
          <w:p w14:paraId="27D3BB92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93" w:type="dxa"/>
            <w:vAlign w:val="bottom"/>
            <w:hideMark/>
          </w:tcPr>
          <w:p w14:paraId="00CF9FB1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382E0000" w14:textId="77777777" w:rsidR="0049793C" w:rsidRPr="00FD522E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57C2CA67" w14:textId="77777777" w:rsidR="0049793C" w:rsidRPr="00FD522E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66DBC4E1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81CE86C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49793C" w:rsidRPr="00FD522E" w14:paraId="316F1684" w14:textId="77777777" w:rsidTr="00FC570D">
        <w:trPr>
          <w:trHeight w:val="261"/>
        </w:trPr>
        <w:tc>
          <w:tcPr>
            <w:tcW w:w="3240" w:type="dxa"/>
          </w:tcPr>
          <w:p w14:paraId="1D9C493D" w14:textId="77777777" w:rsidR="0049793C" w:rsidRPr="00FD522E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0FB265C8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49F75B1C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49793C" w:rsidRPr="00FD522E" w14:paraId="4C151702" w14:textId="77777777" w:rsidTr="00FC570D">
        <w:trPr>
          <w:trHeight w:val="261"/>
        </w:trPr>
        <w:tc>
          <w:tcPr>
            <w:tcW w:w="3240" w:type="dxa"/>
          </w:tcPr>
          <w:p w14:paraId="0DBF9B86" w14:textId="26A73C0D" w:rsidR="0049793C" w:rsidRPr="00FD522E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</w:t>
            </w:r>
            <w:r w:rsidR="00905CB7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0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905CB7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มิถุนายน</w:t>
            </w:r>
            <w:r w:rsidR="00E612EE" w:rsidRPr="00FD522E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2569</w:t>
            </w:r>
          </w:p>
        </w:tc>
        <w:tc>
          <w:tcPr>
            <w:tcW w:w="720" w:type="dxa"/>
          </w:tcPr>
          <w:p w14:paraId="0ABE27CB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3C094E7E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49793C" w:rsidRPr="00FD522E" w14:paraId="4B14389D" w14:textId="77777777" w:rsidTr="00FC570D">
        <w:trPr>
          <w:trHeight w:val="261"/>
        </w:trPr>
        <w:tc>
          <w:tcPr>
            <w:tcW w:w="3240" w:type="dxa"/>
            <w:hideMark/>
          </w:tcPr>
          <w:p w14:paraId="60207C65" w14:textId="77777777" w:rsidR="0049793C" w:rsidRPr="00FD522E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59511245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636CA45" w14:textId="77777777" w:rsidR="0049793C" w:rsidRPr="00FD522E" w:rsidRDefault="0049793C" w:rsidP="00A202E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EFA6D71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845609D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8985BB4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802B4D3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ADFD17B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7741275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AF4E3E0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FD6EC41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57" w:type="dxa"/>
          </w:tcPr>
          <w:p w14:paraId="63325852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1D733269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76199D8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657DA0C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354CB64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70B6451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335B60" w:rsidRPr="00FD522E" w14:paraId="3552513C" w14:textId="77777777" w:rsidTr="00FC570D">
        <w:trPr>
          <w:trHeight w:val="300"/>
        </w:trPr>
        <w:tc>
          <w:tcPr>
            <w:tcW w:w="3240" w:type="dxa"/>
          </w:tcPr>
          <w:p w14:paraId="27A5B22D" w14:textId="777DC231" w:rsidR="00335B60" w:rsidRPr="00FD522E" w:rsidRDefault="00335B60" w:rsidP="00335B60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1AB13AB2" w14:textId="582D8BD9" w:rsidR="00335B60" w:rsidRPr="00FD522E" w:rsidRDefault="00C14360" w:rsidP="00335B6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</w:tcPr>
          <w:p w14:paraId="1C258A0B" w14:textId="3DEC9481" w:rsidR="00335B60" w:rsidRPr="00FD522E" w:rsidRDefault="00335B60" w:rsidP="00335B60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672D977E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B19B242" w14:textId="7E845706" w:rsidR="00335B60" w:rsidRPr="00FD522E" w:rsidRDefault="00335B60" w:rsidP="00335B60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3D886FD" w14:textId="77777777" w:rsidR="00335B60" w:rsidRPr="00FD522E" w:rsidRDefault="00335B60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4BF58CD" w14:textId="6AC30FBA" w:rsidR="00335B60" w:rsidRPr="00FD522E" w:rsidRDefault="00335B60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  <w:t>62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,000</w:t>
            </w:r>
          </w:p>
        </w:tc>
        <w:tc>
          <w:tcPr>
            <w:tcW w:w="270" w:type="dxa"/>
          </w:tcPr>
          <w:p w14:paraId="5BBE6F7C" w14:textId="77777777" w:rsidR="00335B60" w:rsidRPr="00FD522E" w:rsidRDefault="00335B60" w:rsidP="00335B6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3C7DF09" w14:textId="24189C64" w:rsidR="00335B60" w:rsidRPr="00FD522E" w:rsidRDefault="00335B60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62,000</w:t>
            </w:r>
          </w:p>
        </w:tc>
        <w:tc>
          <w:tcPr>
            <w:tcW w:w="270" w:type="dxa"/>
          </w:tcPr>
          <w:p w14:paraId="15C420D5" w14:textId="77777777" w:rsidR="00335B60" w:rsidRPr="00FD522E" w:rsidRDefault="00335B60" w:rsidP="00335B6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02C4693" w14:textId="1D85B032" w:rsidR="00335B60" w:rsidRPr="00FD522E" w:rsidRDefault="00335B60" w:rsidP="00335B6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57" w:type="dxa"/>
          </w:tcPr>
          <w:p w14:paraId="5D9C3BE9" w14:textId="77777777" w:rsidR="00335B60" w:rsidRPr="00FD522E" w:rsidRDefault="00335B60" w:rsidP="00335B6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4DB33090" w14:textId="6553CA34" w:rsidR="00335B60" w:rsidRPr="00FD522E" w:rsidRDefault="00ED335D" w:rsidP="00335B6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60,495</w:t>
            </w:r>
          </w:p>
        </w:tc>
        <w:tc>
          <w:tcPr>
            <w:tcW w:w="270" w:type="dxa"/>
          </w:tcPr>
          <w:p w14:paraId="6E5AD2C3" w14:textId="77777777" w:rsidR="00335B60" w:rsidRPr="00FD522E" w:rsidRDefault="00335B60" w:rsidP="00335B6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D546380" w14:textId="36B70440" w:rsidR="00335B60" w:rsidRPr="00FD522E" w:rsidRDefault="00335B60" w:rsidP="00335B6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1979E544" w14:textId="77777777" w:rsidR="00335B60" w:rsidRPr="00FD522E" w:rsidRDefault="00335B60" w:rsidP="00335B6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45D2B48" w14:textId="4F55DA84" w:rsidR="00335B60" w:rsidRPr="00FD522E" w:rsidRDefault="00ED335D" w:rsidP="00335B6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60,495</w:t>
            </w:r>
          </w:p>
        </w:tc>
      </w:tr>
      <w:tr w:rsidR="00335B60" w:rsidRPr="00FD522E" w14:paraId="28F20C8F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4FEEBE2C" w14:textId="76357909" w:rsidR="00335B60" w:rsidRPr="00FD522E" w:rsidRDefault="00335B60" w:rsidP="00335B60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15028A42" w14:textId="492A47CF" w:rsidR="00335B60" w:rsidRPr="00FD522E" w:rsidRDefault="00C14360" w:rsidP="00335B6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</w:tcPr>
          <w:p w14:paraId="1D7ECB83" w14:textId="3809E4EB" w:rsidR="00335B60" w:rsidRPr="00FD522E" w:rsidRDefault="00335B60" w:rsidP="00335B60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45229A6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F147C99" w14:textId="360B8B33" w:rsidR="00335B60" w:rsidRPr="00FD522E" w:rsidRDefault="00335B60" w:rsidP="00335B60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FFCFBBB" w14:textId="77777777" w:rsidR="00335B60" w:rsidRPr="00FD522E" w:rsidRDefault="00335B60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7522268" w14:textId="583F4A28" w:rsidR="00335B60" w:rsidRPr="00FD522E" w:rsidRDefault="00335B60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9,134</w:t>
            </w:r>
          </w:p>
        </w:tc>
        <w:tc>
          <w:tcPr>
            <w:tcW w:w="270" w:type="dxa"/>
          </w:tcPr>
          <w:p w14:paraId="64FEB1B7" w14:textId="77777777" w:rsidR="00335B60" w:rsidRPr="00FD522E" w:rsidRDefault="00335B60" w:rsidP="00335B60">
            <w:pPr>
              <w:pStyle w:val="acctfourfigures"/>
              <w:tabs>
                <w:tab w:val="decimal" w:pos="521"/>
                <w:tab w:val="decimal" w:pos="700"/>
              </w:tabs>
              <w:spacing w:line="240" w:lineRule="auto"/>
              <w:ind w:left="-43" w:right="7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9F4B3B1" w14:textId="5F34738E" w:rsidR="00335B60" w:rsidRPr="00FD522E" w:rsidRDefault="00335B60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9,134</w:t>
            </w:r>
          </w:p>
        </w:tc>
        <w:tc>
          <w:tcPr>
            <w:tcW w:w="270" w:type="dxa"/>
          </w:tcPr>
          <w:p w14:paraId="5B9E4A97" w14:textId="77777777" w:rsidR="00335B60" w:rsidRPr="00FD522E" w:rsidRDefault="00335B60" w:rsidP="00335B6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2A07305" w14:textId="2CC52B3B" w:rsidR="00335B60" w:rsidRPr="00FD522E" w:rsidRDefault="00335B60" w:rsidP="00335B6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7" w:type="dxa"/>
          </w:tcPr>
          <w:p w14:paraId="406983CC" w14:textId="77777777" w:rsidR="00335B60" w:rsidRPr="00FD522E" w:rsidRDefault="00335B60" w:rsidP="00335B6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2AF2020D" w14:textId="35430CC8" w:rsidR="00335B60" w:rsidRPr="00FD522E" w:rsidRDefault="00ED335D" w:rsidP="00335B6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8,241</w:t>
            </w:r>
          </w:p>
        </w:tc>
        <w:tc>
          <w:tcPr>
            <w:tcW w:w="270" w:type="dxa"/>
          </w:tcPr>
          <w:p w14:paraId="21457781" w14:textId="77777777" w:rsidR="00335B60" w:rsidRPr="00FD522E" w:rsidRDefault="00335B60" w:rsidP="00335B6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1064DFC" w14:textId="262AE6D0" w:rsidR="00335B60" w:rsidRPr="00FD522E" w:rsidRDefault="00335B60" w:rsidP="00335B6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69EA5FE9" w14:textId="77777777" w:rsidR="00335B60" w:rsidRPr="00FD522E" w:rsidRDefault="00335B60" w:rsidP="00335B6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F6E63A8" w14:textId="6798C018" w:rsidR="00335B60" w:rsidRPr="00FD522E" w:rsidRDefault="00ED335D" w:rsidP="00335B6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8,241</w:t>
            </w:r>
          </w:p>
        </w:tc>
      </w:tr>
      <w:tr w:rsidR="00335B60" w:rsidRPr="00FD522E" w14:paraId="2E97BA1A" w14:textId="77777777" w:rsidTr="00FC570D">
        <w:trPr>
          <w:trHeight w:val="261"/>
        </w:trPr>
        <w:tc>
          <w:tcPr>
            <w:tcW w:w="3240" w:type="dxa"/>
            <w:vAlign w:val="bottom"/>
          </w:tcPr>
          <w:p w14:paraId="68D88C55" w14:textId="77777777" w:rsidR="00335B60" w:rsidRPr="00FD522E" w:rsidRDefault="00335B60" w:rsidP="00335B60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720" w:type="dxa"/>
          </w:tcPr>
          <w:p w14:paraId="568C9688" w14:textId="322BF54A" w:rsidR="00335B60" w:rsidRPr="00FD522E" w:rsidRDefault="00335B60" w:rsidP="00335B6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A77D0B2" w14:textId="6E9FCCDB" w:rsidR="00335B60" w:rsidRPr="00FD522E" w:rsidRDefault="00335B60" w:rsidP="00335B60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18E2F15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6B0FA1E" w14:textId="73E7ED7B" w:rsidR="00335B60" w:rsidRPr="00FD522E" w:rsidRDefault="00335B60" w:rsidP="00335B60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E78214D" w14:textId="77777777" w:rsidR="00335B60" w:rsidRPr="00FD522E" w:rsidRDefault="00335B60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1A236A2" w14:textId="0F0CB67A" w:rsidR="00335B60" w:rsidRPr="00FD522E" w:rsidRDefault="00335B60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50,822</w:t>
            </w:r>
          </w:p>
        </w:tc>
        <w:tc>
          <w:tcPr>
            <w:tcW w:w="270" w:type="dxa"/>
          </w:tcPr>
          <w:p w14:paraId="4716860B" w14:textId="77777777" w:rsidR="00335B60" w:rsidRPr="00FD522E" w:rsidRDefault="00335B60" w:rsidP="00335B60">
            <w:pPr>
              <w:pStyle w:val="acctfourfigures"/>
              <w:tabs>
                <w:tab w:val="decimal" w:pos="521"/>
                <w:tab w:val="decimal" w:pos="700"/>
              </w:tabs>
              <w:spacing w:line="240" w:lineRule="auto"/>
              <w:ind w:left="-43" w:right="70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6213FBE" w14:textId="7A41F682" w:rsidR="00335B60" w:rsidRPr="00FD522E" w:rsidRDefault="00335B60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50,822</w:t>
            </w:r>
          </w:p>
        </w:tc>
        <w:tc>
          <w:tcPr>
            <w:tcW w:w="270" w:type="dxa"/>
          </w:tcPr>
          <w:p w14:paraId="049748F9" w14:textId="77777777" w:rsidR="00335B60" w:rsidRPr="00FD522E" w:rsidRDefault="00335B60" w:rsidP="00335B6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AD72FFB" w14:textId="231851B3" w:rsidR="00335B60" w:rsidRPr="00FD522E" w:rsidRDefault="00335B60" w:rsidP="00335B6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57" w:type="dxa"/>
          </w:tcPr>
          <w:p w14:paraId="6C587A83" w14:textId="77777777" w:rsidR="00335B60" w:rsidRPr="00FD522E" w:rsidRDefault="00335B60" w:rsidP="00335B6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</w:tcPr>
          <w:p w14:paraId="1960D4A0" w14:textId="452B2096" w:rsidR="00335B60" w:rsidRPr="00FD522E" w:rsidRDefault="00ED335D" w:rsidP="00335B6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49,356</w:t>
            </w:r>
          </w:p>
        </w:tc>
        <w:tc>
          <w:tcPr>
            <w:tcW w:w="270" w:type="dxa"/>
          </w:tcPr>
          <w:p w14:paraId="32C9BA4B" w14:textId="6B7EB1EF" w:rsidR="00335B60" w:rsidRPr="00FD522E" w:rsidRDefault="00335B60" w:rsidP="00335B6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FFCA39D" w14:textId="56E5920D" w:rsidR="00335B60" w:rsidRPr="00FD522E" w:rsidRDefault="00335B60" w:rsidP="00335B6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70" w:type="dxa"/>
          </w:tcPr>
          <w:p w14:paraId="1A1DAC1C" w14:textId="77777777" w:rsidR="00335B60" w:rsidRPr="00FD522E" w:rsidRDefault="00335B60" w:rsidP="00335B60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F605B33" w14:textId="6A4B402E" w:rsidR="00335B60" w:rsidRPr="00FD522E" w:rsidRDefault="00335B60" w:rsidP="00335B6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4</w:t>
            </w:r>
            <w:r w:rsidR="00ED335D"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9,356</w:t>
            </w:r>
          </w:p>
        </w:tc>
      </w:tr>
      <w:tr w:rsidR="007150DB" w:rsidRPr="00FD522E" w14:paraId="37F463A1" w14:textId="77777777" w:rsidTr="00782000">
        <w:trPr>
          <w:trHeight w:val="261"/>
        </w:trPr>
        <w:tc>
          <w:tcPr>
            <w:tcW w:w="3240" w:type="dxa"/>
            <w:hideMark/>
          </w:tcPr>
          <w:p w14:paraId="0DCB339E" w14:textId="77777777" w:rsidR="007150DB" w:rsidRPr="00FD522E" w:rsidRDefault="007150DB" w:rsidP="007150DB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4787E267" w14:textId="77777777" w:rsidR="007150DB" w:rsidRPr="00FD522E" w:rsidRDefault="007150DB" w:rsidP="007150DB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4305777D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right="340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3C5C9BB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5D8E42D" w14:textId="77777777" w:rsidR="007150DB" w:rsidRPr="00FD522E" w:rsidRDefault="007150DB" w:rsidP="007150DB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B652A3" w14:textId="77777777" w:rsidR="007150DB" w:rsidRPr="00FD522E" w:rsidRDefault="007150DB" w:rsidP="007150DB">
            <w:pPr>
              <w:pStyle w:val="acctfourfigures"/>
              <w:tabs>
                <w:tab w:val="decimal" w:pos="701"/>
                <w:tab w:val="decimal" w:pos="796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8D0B36" w14:textId="77777777" w:rsidR="007150DB" w:rsidRPr="00FD522E" w:rsidRDefault="007150DB" w:rsidP="007150DB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2F3E1D8" w14:textId="77777777" w:rsidR="007150DB" w:rsidRPr="00FD522E" w:rsidRDefault="007150DB" w:rsidP="007150DB">
            <w:pPr>
              <w:tabs>
                <w:tab w:val="clear" w:pos="680"/>
                <w:tab w:val="decimal" w:pos="701"/>
                <w:tab w:val="decimal" w:pos="76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112C0366" w14:textId="77777777" w:rsidR="007150DB" w:rsidRPr="00FD522E" w:rsidRDefault="007150DB" w:rsidP="007150DB">
            <w:pPr>
              <w:pStyle w:val="acctfourfigures"/>
              <w:tabs>
                <w:tab w:val="decimal" w:pos="521"/>
                <w:tab w:val="decimal" w:pos="70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08B1122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21D1E37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7" w:type="dxa"/>
            <w:vAlign w:val="bottom"/>
          </w:tcPr>
          <w:p w14:paraId="421D0E27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6FB4D6C4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7A00CED" w14:textId="77777777" w:rsidR="007150DB" w:rsidRPr="00FD522E" w:rsidRDefault="007150DB" w:rsidP="007150DB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21C8CFB" w14:textId="69ACD2E6" w:rsidR="007150DB" w:rsidRPr="00FD522E" w:rsidRDefault="007150DB" w:rsidP="007150DB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C594B75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8B08BEA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335B60" w:rsidRPr="00FD522E" w14:paraId="45CB22F3" w14:textId="77777777" w:rsidTr="00782000">
        <w:trPr>
          <w:trHeight w:val="261"/>
        </w:trPr>
        <w:tc>
          <w:tcPr>
            <w:tcW w:w="3240" w:type="dxa"/>
            <w:hideMark/>
          </w:tcPr>
          <w:p w14:paraId="359EE63D" w14:textId="4C093BC8" w:rsidR="00335B60" w:rsidRPr="00FD522E" w:rsidRDefault="00335B60" w:rsidP="00335B60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2BF38854" w14:textId="77777777" w:rsidR="00335B60" w:rsidRPr="00FD522E" w:rsidRDefault="00335B60" w:rsidP="00335B6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38C1D402" w14:textId="0382E453" w:rsidR="00335B60" w:rsidRPr="00FD522E" w:rsidRDefault="00335B60" w:rsidP="00335B60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94,346</w:t>
            </w:r>
          </w:p>
        </w:tc>
        <w:tc>
          <w:tcPr>
            <w:tcW w:w="270" w:type="dxa"/>
          </w:tcPr>
          <w:p w14:paraId="7EEF343A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B39DAA" w14:textId="238E6C3D" w:rsidR="00335B60" w:rsidRPr="00FD522E" w:rsidRDefault="00335B60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275,736</w:t>
            </w:r>
          </w:p>
        </w:tc>
        <w:tc>
          <w:tcPr>
            <w:tcW w:w="270" w:type="dxa"/>
          </w:tcPr>
          <w:p w14:paraId="3AB461B1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514A276" w14:textId="75C126E8" w:rsidR="00335B60" w:rsidRPr="00FD522E" w:rsidRDefault="00335B60" w:rsidP="00335B6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73A95691" w14:textId="77777777" w:rsidR="00335B60" w:rsidRPr="00FD522E" w:rsidRDefault="00335B60" w:rsidP="00335B60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426AE060" w14:textId="4F9AD6F5" w:rsidR="00335B60" w:rsidRPr="00FD522E" w:rsidRDefault="00335B60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370,082</w:t>
            </w:r>
          </w:p>
        </w:tc>
        <w:tc>
          <w:tcPr>
            <w:tcW w:w="270" w:type="dxa"/>
            <w:vAlign w:val="bottom"/>
          </w:tcPr>
          <w:p w14:paraId="192EABB4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E7DD04A" w14:textId="7702FCA4" w:rsidR="00335B60" w:rsidRPr="00FD522E" w:rsidRDefault="00335B60" w:rsidP="00335B60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275,736</w:t>
            </w:r>
          </w:p>
        </w:tc>
        <w:tc>
          <w:tcPr>
            <w:tcW w:w="257" w:type="dxa"/>
            <w:vAlign w:val="bottom"/>
          </w:tcPr>
          <w:p w14:paraId="2BAC6DB1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10F8EBBB" w14:textId="096AF56D" w:rsidR="00335B60" w:rsidRPr="00FD522E" w:rsidRDefault="00335B60" w:rsidP="00335B6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87822E6" w14:textId="77777777" w:rsidR="00335B60" w:rsidRPr="00FD522E" w:rsidRDefault="00335B60" w:rsidP="00335B60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3DFB3B5" w14:textId="4020EA6B" w:rsidR="00335B60" w:rsidRPr="00FD522E" w:rsidRDefault="00335B60" w:rsidP="00335B60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94,346</w:t>
            </w:r>
          </w:p>
        </w:tc>
        <w:tc>
          <w:tcPr>
            <w:tcW w:w="270" w:type="dxa"/>
          </w:tcPr>
          <w:p w14:paraId="67FE2502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BDE9A1E" w14:textId="045258FF" w:rsidR="00335B60" w:rsidRPr="00FD522E" w:rsidRDefault="00335B60" w:rsidP="00335B6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370,082</w:t>
            </w:r>
          </w:p>
        </w:tc>
      </w:tr>
      <w:tr w:rsidR="00335B60" w:rsidRPr="00FD522E" w14:paraId="73F36E95" w14:textId="77777777" w:rsidTr="00B96B57">
        <w:trPr>
          <w:trHeight w:val="261"/>
        </w:trPr>
        <w:tc>
          <w:tcPr>
            <w:tcW w:w="3240" w:type="dxa"/>
          </w:tcPr>
          <w:p w14:paraId="6D619059" w14:textId="5033CD3F" w:rsidR="00335B60" w:rsidRPr="00FD522E" w:rsidRDefault="00335B60" w:rsidP="00335B60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เงินฝากประจำระยะสั้น</w:t>
            </w:r>
          </w:p>
        </w:tc>
        <w:tc>
          <w:tcPr>
            <w:tcW w:w="720" w:type="dxa"/>
          </w:tcPr>
          <w:p w14:paraId="52EB94DA" w14:textId="77777777" w:rsidR="00335B60" w:rsidRPr="00FD522E" w:rsidRDefault="00335B60" w:rsidP="00335B6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2BA460A" w14:textId="37129B49" w:rsidR="00335B60" w:rsidRPr="00FD522E" w:rsidRDefault="00242F35" w:rsidP="00335B60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F1DB51E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1B9FE51" w14:textId="29DB3102" w:rsidR="00335B60" w:rsidRPr="00FD522E" w:rsidRDefault="00335B60" w:rsidP="00335B60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75E28AA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24AE748" w14:textId="0DFE8227" w:rsidR="00335B60" w:rsidRPr="00FD522E" w:rsidRDefault="00335B60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5,736</w:t>
            </w:r>
          </w:p>
        </w:tc>
        <w:tc>
          <w:tcPr>
            <w:tcW w:w="270" w:type="dxa"/>
            <w:vAlign w:val="bottom"/>
          </w:tcPr>
          <w:p w14:paraId="3E97BA28" w14:textId="77777777" w:rsidR="00335B60" w:rsidRPr="00FD522E" w:rsidRDefault="00335B60" w:rsidP="00335B60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5DCD53E4" w14:textId="0235470E" w:rsidR="00335B60" w:rsidRPr="00FD522E" w:rsidRDefault="00335B60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5,736</w:t>
            </w:r>
          </w:p>
        </w:tc>
        <w:tc>
          <w:tcPr>
            <w:tcW w:w="270" w:type="dxa"/>
            <w:vAlign w:val="bottom"/>
          </w:tcPr>
          <w:p w14:paraId="291836FC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1021D44" w14:textId="48A31DC2" w:rsidR="00335B60" w:rsidRPr="00FD522E" w:rsidRDefault="00335B60" w:rsidP="00335B6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57" w:type="dxa"/>
            <w:vAlign w:val="bottom"/>
          </w:tcPr>
          <w:p w14:paraId="69298AA0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79B7FC8E" w14:textId="4F29E56A" w:rsidR="00335B60" w:rsidRPr="00FD522E" w:rsidRDefault="00ED335D" w:rsidP="00335B6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5,640</w:t>
            </w:r>
          </w:p>
        </w:tc>
        <w:tc>
          <w:tcPr>
            <w:tcW w:w="270" w:type="dxa"/>
            <w:vAlign w:val="bottom"/>
          </w:tcPr>
          <w:p w14:paraId="2260CB06" w14:textId="77777777" w:rsidR="00335B60" w:rsidRPr="00FD522E" w:rsidRDefault="00335B60" w:rsidP="00335B60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6596D55" w14:textId="7A945188" w:rsidR="00335B60" w:rsidRPr="00FD522E" w:rsidRDefault="00335B60" w:rsidP="00335B6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FC45302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9B15AC2" w14:textId="2CDA5BFF" w:rsidR="00335B60" w:rsidRPr="00FD522E" w:rsidRDefault="00ED335D" w:rsidP="00335B6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5,640</w:t>
            </w:r>
          </w:p>
        </w:tc>
      </w:tr>
      <w:tr w:rsidR="00335B60" w:rsidRPr="00FD522E" w14:paraId="2E6A5915" w14:textId="77777777" w:rsidTr="0052340A">
        <w:trPr>
          <w:trHeight w:val="261"/>
        </w:trPr>
        <w:tc>
          <w:tcPr>
            <w:tcW w:w="3240" w:type="dxa"/>
          </w:tcPr>
          <w:p w14:paraId="369876BD" w14:textId="5039D105" w:rsidR="00335B60" w:rsidRPr="00FD522E" w:rsidRDefault="00CB5A73" w:rsidP="00335B60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D522E">
              <w:rPr>
                <w:rFonts w:asciiTheme="majorBidi" w:hAnsiTheme="majorBidi" w:cs="Angsana New"/>
                <w:sz w:val="24"/>
                <w:szCs w:val="24"/>
                <w:cs/>
              </w:rPr>
              <w:t>หุ้นกู้แปลงสภาพ</w:t>
            </w:r>
          </w:p>
        </w:tc>
        <w:tc>
          <w:tcPr>
            <w:tcW w:w="720" w:type="dxa"/>
          </w:tcPr>
          <w:p w14:paraId="120FFD9D" w14:textId="77777777" w:rsidR="00335B60" w:rsidRPr="00FD522E" w:rsidRDefault="00335B60" w:rsidP="00335B60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0A81386B" w14:textId="7D2B7D89" w:rsidR="00335B60" w:rsidRPr="00FD522E" w:rsidRDefault="009F2716" w:rsidP="00616DED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</w:t>
            </w:r>
            <w:r w:rsidR="00242F35"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14,044</w:t>
            </w:r>
          </w:p>
        </w:tc>
        <w:tc>
          <w:tcPr>
            <w:tcW w:w="270" w:type="dxa"/>
          </w:tcPr>
          <w:p w14:paraId="1A5E262F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8EB8D3A" w14:textId="58F3F331" w:rsidR="00335B60" w:rsidRPr="00FD522E" w:rsidRDefault="00335B60" w:rsidP="00335B60">
            <w:pPr>
              <w:pStyle w:val="acctfourfigures"/>
              <w:tabs>
                <w:tab w:val="clear" w:pos="765"/>
              </w:tabs>
              <w:spacing w:line="240" w:lineRule="auto"/>
              <w:ind w:left="-43" w:right="-198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F95ADBA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5C36B998" w14:textId="77D3CCFC" w:rsidR="00335B60" w:rsidRPr="00FD522E" w:rsidRDefault="00335B60" w:rsidP="00335B60">
            <w:pPr>
              <w:pStyle w:val="acctfourfigures"/>
              <w:tabs>
                <w:tab w:val="clear" w:pos="765"/>
                <w:tab w:val="decimal" w:pos="256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A7AF454" w14:textId="77777777" w:rsidR="00335B60" w:rsidRPr="00FD522E" w:rsidRDefault="00335B60" w:rsidP="00335B60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  <w:vAlign w:val="bottom"/>
          </w:tcPr>
          <w:p w14:paraId="19FC1AE0" w14:textId="14E5D37C" w:rsidR="00335B60" w:rsidRPr="00FD522E" w:rsidRDefault="00242F35" w:rsidP="00335B60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214,044</w:t>
            </w:r>
          </w:p>
        </w:tc>
        <w:tc>
          <w:tcPr>
            <w:tcW w:w="270" w:type="dxa"/>
            <w:vAlign w:val="bottom"/>
          </w:tcPr>
          <w:p w14:paraId="779FCD7A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89AB3CF" w14:textId="3A63EA51" w:rsidR="00335B60" w:rsidRPr="00FD522E" w:rsidRDefault="009F2716" w:rsidP="00335B6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57" w:type="dxa"/>
            <w:vAlign w:val="bottom"/>
          </w:tcPr>
          <w:p w14:paraId="71F0FB04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44DABB18" w14:textId="598C1548" w:rsidR="00335B60" w:rsidRPr="00FD522E" w:rsidRDefault="009F2716" w:rsidP="00335B60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16485E44" w14:textId="77777777" w:rsidR="00335B60" w:rsidRPr="00FD522E" w:rsidRDefault="00335B60" w:rsidP="00335B60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7155024F" w14:textId="5CEF22F1" w:rsidR="00335B60" w:rsidRPr="00FD522E" w:rsidRDefault="00242F35" w:rsidP="00335B60">
            <w:pPr>
              <w:pStyle w:val="acctfourfigures"/>
              <w:spacing w:line="240" w:lineRule="auto"/>
              <w:ind w:right="-86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214,044</w:t>
            </w:r>
          </w:p>
        </w:tc>
        <w:tc>
          <w:tcPr>
            <w:tcW w:w="270" w:type="dxa"/>
          </w:tcPr>
          <w:p w14:paraId="654685F6" w14:textId="77777777" w:rsidR="00335B60" w:rsidRPr="00FD522E" w:rsidRDefault="00335B60" w:rsidP="00335B60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D8E128B" w14:textId="696681CE" w:rsidR="00335B60" w:rsidRPr="00FD522E" w:rsidRDefault="00242F35" w:rsidP="00335B60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214,044</w:t>
            </w:r>
          </w:p>
        </w:tc>
      </w:tr>
      <w:tr w:rsidR="007150DB" w:rsidRPr="00FD522E" w14:paraId="6CF21671" w14:textId="77777777" w:rsidTr="000967E1">
        <w:trPr>
          <w:trHeight w:val="261"/>
        </w:trPr>
        <w:tc>
          <w:tcPr>
            <w:tcW w:w="3240" w:type="dxa"/>
            <w:hideMark/>
          </w:tcPr>
          <w:p w14:paraId="1D08AB02" w14:textId="2D1DE25A" w:rsidR="007150DB" w:rsidRPr="00FD522E" w:rsidRDefault="007150DB" w:rsidP="007150DB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70952053" w14:textId="77777777" w:rsidR="007150DB" w:rsidRPr="00FD522E" w:rsidRDefault="007150DB" w:rsidP="007150DB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405FDA0" w14:textId="6DBE42B9" w:rsidR="007150DB" w:rsidRPr="00FD522E" w:rsidRDefault="009F2716" w:rsidP="007150DB">
            <w:pPr>
              <w:pStyle w:val="acctfourfigures"/>
              <w:tabs>
                <w:tab w:val="clear" w:pos="765"/>
                <w:tab w:val="decimal" w:pos="882"/>
              </w:tabs>
              <w:spacing w:line="240" w:lineRule="auto"/>
              <w:ind w:right="-86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3</w:t>
            </w:r>
            <w:r w:rsidR="00242F35"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08,390</w:t>
            </w:r>
          </w:p>
        </w:tc>
        <w:tc>
          <w:tcPr>
            <w:tcW w:w="270" w:type="dxa"/>
          </w:tcPr>
          <w:p w14:paraId="14DFA524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2CF0A87" w14:textId="21C573FF" w:rsidR="007150DB" w:rsidRPr="00FD522E" w:rsidRDefault="007150DB" w:rsidP="007150DB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275,736</w:t>
            </w:r>
          </w:p>
        </w:tc>
        <w:tc>
          <w:tcPr>
            <w:tcW w:w="270" w:type="dxa"/>
          </w:tcPr>
          <w:p w14:paraId="3BD3BC94" w14:textId="77777777" w:rsidR="007150DB" w:rsidRPr="00FD522E" w:rsidRDefault="007150DB" w:rsidP="007150DB">
            <w:pPr>
              <w:pStyle w:val="acctfourfigures"/>
              <w:tabs>
                <w:tab w:val="decimal" w:pos="796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44F643F2" w14:textId="136BCFF1" w:rsidR="007150DB" w:rsidRPr="00FD522E" w:rsidRDefault="007150DB" w:rsidP="007150DB">
            <w:pPr>
              <w:pStyle w:val="acctfourfigures"/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127,692</w:t>
            </w:r>
          </w:p>
        </w:tc>
        <w:tc>
          <w:tcPr>
            <w:tcW w:w="270" w:type="dxa"/>
            <w:vAlign w:val="bottom"/>
          </w:tcPr>
          <w:p w14:paraId="36996E03" w14:textId="77777777" w:rsidR="007150DB" w:rsidRPr="00FD522E" w:rsidRDefault="007150DB" w:rsidP="007150DB">
            <w:pPr>
              <w:tabs>
                <w:tab w:val="clear" w:pos="680"/>
                <w:tab w:val="decimal" w:pos="595"/>
                <w:tab w:val="decimal" w:pos="76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371E2D6D" w14:textId="384A8F97" w:rsidR="007150DB" w:rsidRPr="00FD522E" w:rsidRDefault="00C14360" w:rsidP="007150DB">
            <w:pPr>
              <w:pStyle w:val="acctfourfigures"/>
              <w:tabs>
                <w:tab w:val="clear" w:pos="765"/>
                <w:tab w:val="decimal" w:pos="700"/>
              </w:tabs>
              <w:spacing w:line="240" w:lineRule="auto"/>
              <w:ind w:left="-43" w:right="-110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711,818</w:t>
            </w:r>
          </w:p>
        </w:tc>
        <w:tc>
          <w:tcPr>
            <w:tcW w:w="270" w:type="dxa"/>
            <w:vAlign w:val="bottom"/>
          </w:tcPr>
          <w:p w14:paraId="1BC17B40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8A2191E" w14:textId="5AC0722C" w:rsidR="007150DB" w:rsidRPr="00FD522E" w:rsidRDefault="007150DB" w:rsidP="007150DB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57" w:type="dxa"/>
            <w:vAlign w:val="bottom"/>
          </w:tcPr>
          <w:p w14:paraId="2DAA900E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93" w:type="dxa"/>
            <w:vAlign w:val="bottom"/>
          </w:tcPr>
          <w:p w14:paraId="0365421B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EA5B131" w14:textId="77777777" w:rsidR="007150DB" w:rsidRPr="00FD522E" w:rsidRDefault="007150DB" w:rsidP="007150DB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58B8529" w14:textId="77777777" w:rsidR="007150DB" w:rsidRPr="00FD522E" w:rsidRDefault="007150DB" w:rsidP="007150DB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4804000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7240C20" w14:textId="77777777" w:rsidR="007150DB" w:rsidRPr="00FD522E" w:rsidRDefault="007150DB" w:rsidP="007150DB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02E19088" w14:textId="77777777" w:rsidR="0049793C" w:rsidRPr="00FD522E" w:rsidRDefault="0049793C">
      <w:pPr>
        <w:rPr>
          <w:rFonts w:asciiTheme="majorBidi" w:hAnsiTheme="majorBidi" w:cstheme="majorBidi"/>
          <w:sz w:val="28"/>
          <w:szCs w:val="28"/>
        </w:rPr>
      </w:pPr>
    </w:p>
    <w:p w14:paraId="08A3DE41" w14:textId="77777777" w:rsidR="001B42A5" w:rsidRPr="00FD522E" w:rsidRDefault="001B42A5">
      <w:pPr>
        <w:rPr>
          <w:rFonts w:cstheme="minorBidi"/>
          <w:cs/>
        </w:rPr>
      </w:pPr>
      <w:r w:rsidRPr="00FD522E"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83"/>
        <w:gridCol w:w="1247"/>
        <w:gridCol w:w="270"/>
        <w:gridCol w:w="1260"/>
        <w:gridCol w:w="284"/>
        <w:gridCol w:w="1066"/>
        <w:gridCol w:w="270"/>
        <w:gridCol w:w="990"/>
        <w:gridCol w:w="270"/>
        <w:gridCol w:w="1080"/>
        <w:gridCol w:w="270"/>
        <w:gridCol w:w="990"/>
        <w:gridCol w:w="270"/>
        <w:gridCol w:w="1074"/>
        <w:gridCol w:w="6"/>
      </w:tblGrid>
      <w:tr w:rsidR="004855B0" w:rsidRPr="00FD522E" w14:paraId="7A12CBF3" w14:textId="77777777" w:rsidTr="00B76919">
        <w:trPr>
          <w:gridAfter w:val="1"/>
          <w:wAfter w:w="6" w:type="dxa"/>
          <w:trHeight w:val="261"/>
          <w:tblHeader/>
        </w:trPr>
        <w:tc>
          <w:tcPr>
            <w:tcW w:w="3240" w:type="dxa"/>
            <w:vAlign w:val="bottom"/>
          </w:tcPr>
          <w:p w14:paraId="68C6D775" w14:textId="4490F8C1" w:rsidR="0049793C" w:rsidRPr="00FD522E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F449D90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84" w:type="dxa"/>
            <w:gridSpan w:val="15"/>
            <w:vAlign w:val="bottom"/>
          </w:tcPr>
          <w:p w14:paraId="765D7307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452439" w:rsidRPr="00FD522E" w14:paraId="4518A3C3" w14:textId="77777777" w:rsidTr="00B76919">
        <w:trPr>
          <w:trHeight w:val="261"/>
          <w:tblHeader/>
        </w:trPr>
        <w:tc>
          <w:tcPr>
            <w:tcW w:w="3240" w:type="dxa"/>
            <w:vAlign w:val="bottom"/>
          </w:tcPr>
          <w:p w14:paraId="3E272595" w14:textId="77777777" w:rsidR="0049793C" w:rsidRPr="00FD522E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ED9AC27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7FAE4B00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C80427F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8"/>
            <w:vAlign w:val="bottom"/>
          </w:tcPr>
          <w:p w14:paraId="3F83F9F3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FD522E" w14:paraId="400C01BB" w14:textId="77777777" w:rsidTr="00B76919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D4F4A6D" w14:textId="77777777" w:rsidR="0049793C" w:rsidRPr="00FD522E" w:rsidRDefault="0049793C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45E72897" w14:textId="34C7EA4C" w:rsidR="0049793C" w:rsidRPr="00FD522E" w:rsidRDefault="00B76919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500CFF66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83" w:type="dxa"/>
          </w:tcPr>
          <w:p w14:paraId="1DAEBE07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47" w:type="dxa"/>
          </w:tcPr>
          <w:p w14:paraId="53BCE171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10219029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2A41BC8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84" w:type="dxa"/>
            <w:vAlign w:val="bottom"/>
          </w:tcPr>
          <w:p w14:paraId="1CCAABEA" w14:textId="77777777" w:rsidR="0049793C" w:rsidRPr="00FD522E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66" w:type="dxa"/>
            <w:vAlign w:val="bottom"/>
            <w:hideMark/>
          </w:tcPr>
          <w:p w14:paraId="2631E4FC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632A5B21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6AF6FB0B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2009D114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33A6BE50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1EDFD8EF" w14:textId="77777777" w:rsidR="0049793C" w:rsidRPr="00FD522E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0C920273" w14:textId="77777777" w:rsidR="0049793C" w:rsidRPr="00FD522E" w:rsidRDefault="0049793C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58749D0A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gridSpan w:val="2"/>
            <w:vAlign w:val="bottom"/>
            <w:hideMark/>
          </w:tcPr>
          <w:p w14:paraId="0CB9695E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49793C" w:rsidRPr="00FD522E" w14:paraId="754B067D" w14:textId="77777777" w:rsidTr="00B76919">
        <w:trPr>
          <w:gridAfter w:val="1"/>
          <w:wAfter w:w="6" w:type="dxa"/>
          <w:trHeight w:val="261"/>
        </w:trPr>
        <w:tc>
          <w:tcPr>
            <w:tcW w:w="3240" w:type="dxa"/>
          </w:tcPr>
          <w:p w14:paraId="27AB40D2" w14:textId="77777777" w:rsidR="0049793C" w:rsidRPr="00FD522E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6FE2829E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84" w:type="dxa"/>
            <w:gridSpan w:val="15"/>
          </w:tcPr>
          <w:p w14:paraId="5FB9C86E" w14:textId="77777777" w:rsidR="0049793C" w:rsidRPr="00FD522E" w:rsidRDefault="0049793C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29254E" w:rsidRPr="00FD522E" w14:paraId="443968A5" w14:textId="77777777" w:rsidTr="00B76919">
        <w:trPr>
          <w:gridAfter w:val="1"/>
          <w:wAfter w:w="6" w:type="dxa"/>
          <w:trHeight w:val="261"/>
        </w:trPr>
        <w:tc>
          <w:tcPr>
            <w:tcW w:w="3240" w:type="dxa"/>
          </w:tcPr>
          <w:p w14:paraId="5A44E424" w14:textId="577D41FA" w:rsidR="0049793C" w:rsidRPr="00FD522E" w:rsidRDefault="00E612E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</w:t>
            </w:r>
            <w:r w:rsidR="00905CB7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0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905CB7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มิถุนายน</w:t>
            </w:r>
            <w:r w:rsidR="007D6819" w:rsidRPr="00FD522E">
              <w:rPr>
                <w:rFonts w:asciiTheme="majorBidi" w:hAnsiTheme="majorBidi" w:cs="Angsana New" w:hint="cs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2569</w:t>
            </w:r>
          </w:p>
        </w:tc>
        <w:tc>
          <w:tcPr>
            <w:tcW w:w="720" w:type="dxa"/>
          </w:tcPr>
          <w:p w14:paraId="1FF1274D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84" w:type="dxa"/>
            <w:gridSpan w:val="15"/>
            <w:vAlign w:val="bottom"/>
          </w:tcPr>
          <w:p w14:paraId="017D6FDF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952999" w:rsidRPr="00FD522E" w14:paraId="2D3A52A1" w14:textId="77777777" w:rsidTr="00B76919">
        <w:trPr>
          <w:trHeight w:val="261"/>
        </w:trPr>
        <w:tc>
          <w:tcPr>
            <w:tcW w:w="3240" w:type="dxa"/>
          </w:tcPr>
          <w:p w14:paraId="69706957" w14:textId="77777777" w:rsidR="0049793C" w:rsidRPr="00FD522E" w:rsidRDefault="0049793C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18862D63" w14:textId="77777777" w:rsidR="0049793C" w:rsidRPr="00FD522E" w:rsidRDefault="0049793C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6E87EF53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3" w:type="dxa"/>
          </w:tcPr>
          <w:p w14:paraId="6FF5447A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2F50E9F1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E2B9280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8A00B11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84" w:type="dxa"/>
            <w:vAlign w:val="bottom"/>
          </w:tcPr>
          <w:p w14:paraId="2ED591D3" w14:textId="77777777" w:rsidR="0049793C" w:rsidRPr="00FD522E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vAlign w:val="bottom"/>
          </w:tcPr>
          <w:p w14:paraId="52480EDD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16F0B81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C1917D4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9B3C9D4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1528B21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6B044E9" w14:textId="77777777" w:rsidR="0049793C" w:rsidRPr="00FD522E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35062E9" w14:textId="77777777" w:rsidR="0049793C" w:rsidRPr="00FD522E" w:rsidRDefault="0049793C" w:rsidP="00A202E1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DEF23F7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1A4391BA" w14:textId="77777777" w:rsidR="0049793C" w:rsidRPr="00FD522E" w:rsidRDefault="0049793C" w:rsidP="00A202E1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21057E" w:rsidRPr="00FD522E" w14:paraId="08E16EFC" w14:textId="77777777" w:rsidTr="00B76919">
        <w:trPr>
          <w:trHeight w:val="261"/>
        </w:trPr>
        <w:tc>
          <w:tcPr>
            <w:tcW w:w="3240" w:type="dxa"/>
          </w:tcPr>
          <w:p w14:paraId="5D8978B7" w14:textId="10D3CB3C" w:rsidR="0021057E" w:rsidRPr="00FD522E" w:rsidRDefault="0021057E" w:rsidP="0021057E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7DE8F58B" w14:textId="77777777" w:rsidR="0021057E" w:rsidRPr="00FD522E" w:rsidRDefault="0021057E" w:rsidP="002105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D20D95E" w14:textId="6666AEFB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  <w:t>-</w:t>
            </w:r>
          </w:p>
        </w:tc>
        <w:tc>
          <w:tcPr>
            <w:tcW w:w="283" w:type="dxa"/>
          </w:tcPr>
          <w:p w14:paraId="203FDF5D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4D68C222" w14:textId="64220659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6EC79E7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90D6DCE" w14:textId="1C2BE2E0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(2,347,97</w:t>
            </w:r>
            <w:r w:rsidR="00ED335D" w:rsidRPr="00FD522E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84" w:type="dxa"/>
            <w:vAlign w:val="bottom"/>
          </w:tcPr>
          <w:p w14:paraId="133A5E57" w14:textId="77777777" w:rsidR="0021057E" w:rsidRPr="00FD522E" w:rsidRDefault="0021057E" w:rsidP="0021057E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vAlign w:val="bottom"/>
          </w:tcPr>
          <w:p w14:paraId="4141F5AA" w14:textId="7FA6F1B8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(2,347,97</w:t>
            </w:r>
            <w:r w:rsidR="00ED335D" w:rsidRPr="00FD522E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A7A4E3B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117EE3F" w14:textId="410C6F85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E1BC54B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A6CC95B" w14:textId="39275F96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A756C51" w14:textId="77777777" w:rsidR="0021057E" w:rsidRPr="00FD522E" w:rsidRDefault="0021057E" w:rsidP="0021057E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5C94B7A" w14:textId="54B55BBF" w:rsidR="0021057E" w:rsidRPr="00FD522E" w:rsidRDefault="00ED335D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21057E" w:rsidRPr="00FD522E">
              <w:rPr>
                <w:rFonts w:asciiTheme="majorBidi" w:hAnsiTheme="majorBidi" w:cstheme="majorBidi"/>
                <w:sz w:val="24"/>
                <w:szCs w:val="24"/>
              </w:rPr>
              <w:t>2,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3</w:t>
            </w:r>
            <w:r w:rsidR="00340B8F" w:rsidRPr="00FD522E">
              <w:rPr>
                <w:rFonts w:asciiTheme="majorBidi" w:hAnsiTheme="majorBidi" w:cstheme="majorBidi"/>
                <w:sz w:val="24"/>
                <w:szCs w:val="24"/>
              </w:rPr>
              <w:t>44,572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661381A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2AB1FA70" w14:textId="76DFA755" w:rsidR="0021057E" w:rsidRPr="00FD522E" w:rsidRDefault="00340B8F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(2,344,572)</w:t>
            </w:r>
          </w:p>
        </w:tc>
      </w:tr>
      <w:tr w:rsidR="0021057E" w:rsidRPr="00FD522E" w14:paraId="5CFB67F2" w14:textId="77777777" w:rsidTr="00B76919">
        <w:trPr>
          <w:trHeight w:val="261"/>
        </w:trPr>
        <w:tc>
          <w:tcPr>
            <w:tcW w:w="3240" w:type="dxa"/>
          </w:tcPr>
          <w:p w14:paraId="4EB4581A" w14:textId="4B47BD1E" w:rsidR="0021057E" w:rsidRPr="00FD522E" w:rsidRDefault="0021057E" w:rsidP="0021057E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77A4CC7C" w14:textId="77777777" w:rsidR="0021057E" w:rsidRPr="00FD522E" w:rsidRDefault="0021057E" w:rsidP="002105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845B899" w14:textId="0C53BAAA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83" w:type="dxa"/>
          </w:tcPr>
          <w:p w14:paraId="75C76952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7E206147" w14:textId="085A5ED9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B40CF9D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0698663" w14:textId="661700C3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(2,243,891)</w:t>
            </w:r>
          </w:p>
        </w:tc>
        <w:tc>
          <w:tcPr>
            <w:tcW w:w="284" w:type="dxa"/>
            <w:vAlign w:val="bottom"/>
          </w:tcPr>
          <w:p w14:paraId="2B556154" w14:textId="77777777" w:rsidR="0021057E" w:rsidRPr="00FD522E" w:rsidRDefault="0021057E" w:rsidP="0021057E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vAlign w:val="bottom"/>
          </w:tcPr>
          <w:p w14:paraId="0583936F" w14:textId="344791F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(2,243,891)</w:t>
            </w:r>
          </w:p>
        </w:tc>
        <w:tc>
          <w:tcPr>
            <w:tcW w:w="270" w:type="dxa"/>
            <w:vAlign w:val="bottom"/>
          </w:tcPr>
          <w:p w14:paraId="23BBBA7B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3EDBA27" w14:textId="151F09ED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20B5039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7115D79" w14:textId="368AC427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03B985E" w14:textId="77777777" w:rsidR="0021057E" w:rsidRPr="00FD522E" w:rsidRDefault="0021057E" w:rsidP="0021057E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49511B77" w14:textId="2B947230" w:rsidR="0021057E" w:rsidRPr="00FD522E" w:rsidRDefault="00ED335D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(2,</w:t>
            </w:r>
            <w:r w:rsidR="00340B8F" w:rsidRPr="00FD522E">
              <w:rPr>
                <w:rFonts w:asciiTheme="majorBidi" w:hAnsiTheme="majorBidi" w:cstheme="majorBidi"/>
                <w:sz w:val="24"/>
                <w:szCs w:val="24"/>
              </w:rPr>
              <w:t>201,064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4797802B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1A1CC698" w14:textId="502CC317" w:rsidR="0021057E" w:rsidRPr="00FD522E" w:rsidRDefault="00340B8F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(2,201,064)</w:t>
            </w:r>
          </w:p>
        </w:tc>
      </w:tr>
      <w:tr w:rsidR="0021057E" w:rsidRPr="00FD522E" w14:paraId="209DF598" w14:textId="77777777" w:rsidTr="00B76919">
        <w:trPr>
          <w:trHeight w:val="261"/>
        </w:trPr>
        <w:tc>
          <w:tcPr>
            <w:tcW w:w="3240" w:type="dxa"/>
          </w:tcPr>
          <w:p w14:paraId="40B6A751" w14:textId="0397C81F" w:rsidR="0021057E" w:rsidRPr="00FD522E" w:rsidRDefault="0021057E" w:rsidP="0021057E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3A3D94A2" w14:textId="7BDA8B6C" w:rsidR="0021057E" w:rsidRPr="00FD522E" w:rsidRDefault="00C14360" w:rsidP="002105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</w:tcPr>
          <w:p w14:paraId="677BEC42" w14:textId="032CB951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83" w:type="dxa"/>
          </w:tcPr>
          <w:p w14:paraId="18237EEA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24C88FCE" w14:textId="0DF56E7F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D419F89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19923279" w14:textId="72159994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ED335D" w:rsidRPr="00FD522E">
              <w:rPr>
                <w:rFonts w:asciiTheme="majorBidi" w:hAnsiTheme="majorBidi" w:cstheme="majorBidi"/>
                <w:sz w:val="24"/>
                <w:szCs w:val="24"/>
              </w:rPr>
              <w:t>12,336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84" w:type="dxa"/>
            <w:vAlign w:val="bottom"/>
          </w:tcPr>
          <w:p w14:paraId="18A70E6C" w14:textId="77777777" w:rsidR="0021057E" w:rsidRPr="00FD522E" w:rsidRDefault="0021057E" w:rsidP="0021057E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vAlign w:val="bottom"/>
          </w:tcPr>
          <w:p w14:paraId="5BE0FD21" w14:textId="0DFEBAC0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ED335D" w:rsidRPr="00FD522E">
              <w:rPr>
                <w:rFonts w:asciiTheme="majorBidi" w:hAnsiTheme="majorBidi" w:cstheme="majorBidi"/>
                <w:sz w:val="24"/>
                <w:szCs w:val="24"/>
              </w:rPr>
              <w:t>12,336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615BC828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91A9953" w14:textId="62CC7CF2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C78C31F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FE2380E" w14:textId="0493CAAA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148D48FB" w14:textId="77777777" w:rsidR="0021057E" w:rsidRPr="00FD522E" w:rsidRDefault="0021057E" w:rsidP="0021057E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0B357B23" w14:textId="07F0BDFE" w:rsidR="0021057E" w:rsidRPr="00FD522E" w:rsidRDefault="00ED335D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(12,</w:t>
            </w:r>
            <w:r w:rsidR="00340B8F" w:rsidRPr="00FD522E">
              <w:rPr>
                <w:rFonts w:asciiTheme="majorBidi" w:hAnsiTheme="majorBidi" w:cstheme="majorBidi"/>
                <w:sz w:val="24"/>
                <w:szCs w:val="24"/>
              </w:rPr>
              <w:t>283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DC198CD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270FB4F5" w14:textId="57A223C6" w:rsidR="0021057E" w:rsidRPr="00FD522E" w:rsidRDefault="00340B8F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(12,283)</w:t>
            </w:r>
          </w:p>
        </w:tc>
      </w:tr>
      <w:tr w:rsidR="0021057E" w:rsidRPr="00FD522E" w14:paraId="7A8D5815" w14:textId="77777777" w:rsidTr="00B76919">
        <w:trPr>
          <w:trHeight w:val="261"/>
        </w:trPr>
        <w:tc>
          <w:tcPr>
            <w:tcW w:w="3240" w:type="dxa"/>
          </w:tcPr>
          <w:p w14:paraId="08AFD2A8" w14:textId="77777777" w:rsidR="0021057E" w:rsidRPr="00FD522E" w:rsidRDefault="0021057E" w:rsidP="0021057E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5C313200" w14:textId="128C5708" w:rsidR="0021057E" w:rsidRPr="00FD522E" w:rsidRDefault="00C14360" w:rsidP="002105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</w:tcPr>
          <w:p w14:paraId="665801F7" w14:textId="65CE1CAF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83" w:type="dxa"/>
          </w:tcPr>
          <w:p w14:paraId="59504402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774DF46A" w14:textId="1B9CB270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4A671BC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065EA14" w14:textId="0F71D9B8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ED335D" w:rsidRPr="00FD522E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3,485)</w:t>
            </w:r>
          </w:p>
        </w:tc>
        <w:tc>
          <w:tcPr>
            <w:tcW w:w="284" w:type="dxa"/>
            <w:vAlign w:val="bottom"/>
          </w:tcPr>
          <w:p w14:paraId="60D1BE41" w14:textId="77777777" w:rsidR="0021057E" w:rsidRPr="00FD522E" w:rsidRDefault="0021057E" w:rsidP="0021057E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vAlign w:val="bottom"/>
          </w:tcPr>
          <w:p w14:paraId="697CBE45" w14:textId="0AF884F6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ED335D" w:rsidRPr="00FD522E">
              <w:rPr>
                <w:rFonts w:asciiTheme="majorBidi" w:hAnsiTheme="majorBidi" w:cstheme="majorBidi"/>
                <w:sz w:val="24"/>
                <w:szCs w:val="24"/>
              </w:rPr>
              <w:t>4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3,485)</w:t>
            </w:r>
          </w:p>
        </w:tc>
        <w:tc>
          <w:tcPr>
            <w:tcW w:w="270" w:type="dxa"/>
            <w:vAlign w:val="bottom"/>
          </w:tcPr>
          <w:p w14:paraId="719C528D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517E43C" w14:textId="59E2446D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09B92C2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B5A08D2" w14:textId="34D27B9A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8115327" w14:textId="77777777" w:rsidR="0021057E" w:rsidRPr="00FD522E" w:rsidRDefault="0021057E" w:rsidP="0021057E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5BAFEA8A" w14:textId="2B1A565B" w:rsidR="0021057E" w:rsidRPr="00FD522E" w:rsidRDefault="00ED335D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(4</w:t>
            </w:r>
            <w:r w:rsidR="00340B8F" w:rsidRPr="00FD522E">
              <w:rPr>
                <w:rFonts w:asciiTheme="majorBidi" w:hAnsiTheme="majorBidi" w:cstheme="majorBidi"/>
                <w:sz w:val="24"/>
                <w:szCs w:val="24"/>
              </w:rPr>
              <w:t>2,165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06C59524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64F733DB" w14:textId="0034C12A" w:rsidR="0021057E" w:rsidRPr="00FD522E" w:rsidRDefault="00340B8F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(42,165)</w:t>
            </w:r>
          </w:p>
        </w:tc>
      </w:tr>
      <w:tr w:rsidR="0021057E" w:rsidRPr="00FD522E" w14:paraId="6E4A2248" w14:textId="77777777" w:rsidTr="00B76919">
        <w:trPr>
          <w:trHeight w:val="261"/>
        </w:trPr>
        <w:tc>
          <w:tcPr>
            <w:tcW w:w="3240" w:type="dxa"/>
          </w:tcPr>
          <w:p w14:paraId="1B7923AE" w14:textId="5C327FDE" w:rsidR="0021057E" w:rsidRPr="00FD522E" w:rsidRDefault="0021057E" w:rsidP="0021057E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</w:t>
            </w:r>
            <w:r w:rsidR="00031F7D" w:rsidRPr="00FD522E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กิจการ</w:t>
            </w: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อื่น</w:t>
            </w:r>
          </w:p>
        </w:tc>
        <w:tc>
          <w:tcPr>
            <w:tcW w:w="720" w:type="dxa"/>
          </w:tcPr>
          <w:p w14:paraId="115A7C0B" w14:textId="77777777" w:rsidR="0021057E" w:rsidRPr="00FD522E" w:rsidRDefault="0021057E" w:rsidP="002105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7555D74" w14:textId="2F2F51A0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83" w:type="dxa"/>
          </w:tcPr>
          <w:p w14:paraId="00EF1279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6EA44B93" w14:textId="65764448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FF43945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4745DC9D" w14:textId="117A4A47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(22,550)</w:t>
            </w:r>
          </w:p>
        </w:tc>
        <w:tc>
          <w:tcPr>
            <w:tcW w:w="284" w:type="dxa"/>
            <w:vAlign w:val="bottom"/>
          </w:tcPr>
          <w:p w14:paraId="5E2D56FD" w14:textId="77777777" w:rsidR="0021057E" w:rsidRPr="00FD522E" w:rsidRDefault="0021057E" w:rsidP="0021057E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vAlign w:val="bottom"/>
          </w:tcPr>
          <w:p w14:paraId="0C6F0D97" w14:textId="1E5141C9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(22,550)</w:t>
            </w:r>
          </w:p>
        </w:tc>
        <w:tc>
          <w:tcPr>
            <w:tcW w:w="270" w:type="dxa"/>
            <w:vAlign w:val="bottom"/>
          </w:tcPr>
          <w:p w14:paraId="1B691FFE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AFD075A" w14:textId="5867F4BE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80FC463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FEDE8C0" w14:textId="09DCA45B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506DEFA" w14:textId="77777777" w:rsidR="0021057E" w:rsidRPr="00FD522E" w:rsidRDefault="0021057E" w:rsidP="0021057E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3A4CC66" w14:textId="50FBCD81" w:rsidR="0021057E" w:rsidRPr="00FD522E" w:rsidRDefault="00ED335D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(22,</w:t>
            </w:r>
            <w:r w:rsidR="00340B8F" w:rsidRPr="00FD522E">
              <w:rPr>
                <w:rFonts w:asciiTheme="majorBidi" w:hAnsiTheme="majorBidi" w:cstheme="majorBidi"/>
                <w:sz w:val="24"/>
                <w:szCs w:val="24"/>
              </w:rPr>
              <w:t>476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4424C02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4E6AB261" w14:textId="1D97DDA5" w:rsidR="0021057E" w:rsidRPr="00FD522E" w:rsidRDefault="00340B8F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(22,476)</w:t>
            </w:r>
          </w:p>
        </w:tc>
      </w:tr>
      <w:tr w:rsidR="0021057E" w:rsidRPr="00FD522E" w14:paraId="3679E6C1" w14:textId="77777777" w:rsidTr="00B76919">
        <w:trPr>
          <w:trHeight w:val="261"/>
        </w:trPr>
        <w:tc>
          <w:tcPr>
            <w:tcW w:w="3240" w:type="dxa"/>
            <w:hideMark/>
          </w:tcPr>
          <w:p w14:paraId="2D120557" w14:textId="77777777" w:rsidR="0021057E" w:rsidRPr="00FD522E" w:rsidRDefault="0021057E" w:rsidP="0021057E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2763A4B6" w14:textId="6E5D0A72" w:rsidR="0021057E" w:rsidRPr="00FD522E" w:rsidRDefault="0021057E" w:rsidP="002105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34B2A63F" w14:textId="455B2EC2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-</w:t>
            </w:r>
          </w:p>
        </w:tc>
        <w:tc>
          <w:tcPr>
            <w:tcW w:w="283" w:type="dxa"/>
          </w:tcPr>
          <w:p w14:paraId="44A08758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</w:tcPr>
          <w:p w14:paraId="5D75073F" w14:textId="052676F2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DA3D247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0C6D831" w14:textId="56461336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(8,371,67</w:t>
            </w:r>
            <w:r w:rsidR="009F2716" w:rsidRPr="00FD522E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84" w:type="dxa"/>
          </w:tcPr>
          <w:p w14:paraId="2760A6F2" w14:textId="77777777" w:rsidR="0021057E" w:rsidRPr="00FD522E" w:rsidRDefault="0021057E" w:rsidP="0021057E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</w:tcPr>
          <w:p w14:paraId="41F14EE8" w14:textId="36A24E9D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(8,371,67</w:t>
            </w:r>
            <w:r w:rsidR="009F2716" w:rsidRPr="00FD522E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616CEE93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B096481" w14:textId="2725137D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261804F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1840934" w14:textId="0631B015" w:rsidR="0021057E" w:rsidRPr="00FD522E" w:rsidRDefault="00ED335D" w:rsidP="002105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(8,452,846)</w:t>
            </w:r>
          </w:p>
        </w:tc>
        <w:tc>
          <w:tcPr>
            <w:tcW w:w="270" w:type="dxa"/>
            <w:vAlign w:val="bottom"/>
          </w:tcPr>
          <w:p w14:paraId="1161D3B4" w14:textId="77777777" w:rsidR="0021057E" w:rsidRPr="00FD522E" w:rsidRDefault="0021057E" w:rsidP="0021057E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710362A0" w14:textId="50C9B61A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9EB83D8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4B2DC8B7" w14:textId="24F8F4A8" w:rsidR="0021057E" w:rsidRPr="00FD522E" w:rsidRDefault="00ED335D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(8,452,846)</w:t>
            </w:r>
          </w:p>
        </w:tc>
      </w:tr>
      <w:tr w:rsidR="0021057E" w:rsidRPr="00FD522E" w14:paraId="04405D6B" w14:textId="77777777" w:rsidTr="00B76919">
        <w:trPr>
          <w:trHeight w:val="261"/>
        </w:trPr>
        <w:tc>
          <w:tcPr>
            <w:tcW w:w="3240" w:type="dxa"/>
          </w:tcPr>
          <w:p w14:paraId="7D963E85" w14:textId="259A66CE" w:rsidR="0021057E" w:rsidRPr="00FD522E" w:rsidRDefault="0021057E" w:rsidP="0021057E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720" w:type="dxa"/>
          </w:tcPr>
          <w:p w14:paraId="07E96E4E" w14:textId="77777777" w:rsidR="0021057E" w:rsidRPr="00FD522E" w:rsidRDefault="0021057E" w:rsidP="002105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21394EB9" w14:textId="561D94D4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  <w:t>(46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,418</w:t>
            </w: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  <w:t>)</w:t>
            </w:r>
          </w:p>
        </w:tc>
        <w:tc>
          <w:tcPr>
            <w:tcW w:w="283" w:type="dxa"/>
          </w:tcPr>
          <w:p w14:paraId="2E8DE560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47" w:type="dxa"/>
            <w:tcBorders>
              <w:bottom w:val="single" w:sz="4" w:space="0" w:color="auto"/>
            </w:tcBorders>
          </w:tcPr>
          <w:p w14:paraId="14A5695F" w14:textId="2FADCDE6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8C81EA8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vAlign w:val="bottom"/>
          </w:tcPr>
          <w:p w14:paraId="204CCEE7" w14:textId="20950414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84" w:type="dxa"/>
            <w:vAlign w:val="bottom"/>
          </w:tcPr>
          <w:p w14:paraId="3DAA2C6A" w14:textId="77777777" w:rsidR="0021057E" w:rsidRPr="00FD522E" w:rsidRDefault="0021057E" w:rsidP="0021057E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66" w:type="dxa"/>
            <w:tcBorders>
              <w:bottom w:val="single" w:sz="4" w:space="0" w:color="auto"/>
            </w:tcBorders>
            <w:vAlign w:val="bottom"/>
          </w:tcPr>
          <w:p w14:paraId="4476B6B3" w14:textId="2320F915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(4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6,418</w:t>
            </w: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)</w:t>
            </w:r>
          </w:p>
        </w:tc>
        <w:tc>
          <w:tcPr>
            <w:tcW w:w="270" w:type="dxa"/>
            <w:vAlign w:val="bottom"/>
          </w:tcPr>
          <w:p w14:paraId="194BC2DA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A7EE629" w14:textId="54695C8E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15078E1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73A1C3D" w14:textId="5C8AD2A5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(46,418)</w:t>
            </w:r>
          </w:p>
        </w:tc>
        <w:tc>
          <w:tcPr>
            <w:tcW w:w="270" w:type="dxa"/>
            <w:vAlign w:val="bottom"/>
          </w:tcPr>
          <w:p w14:paraId="1B5A3B76" w14:textId="77777777" w:rsidR="0021057E" w:rsidRPr="00FD522E" w:rsidRDefault="0021057E" w:rsidP="0021057E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990" w:type="dxa"/>
            <w:vAlign w:val="bottom"/>
          </w:tcPr>
          <w:p w14:paraId="6FA7D589" w14:textId="655BEAD8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4B7E767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gridSpan w:val="2"/>
            <w:vAlign w:val="bottom"/>
          </w:tcPr>
          <w:p w14:paraId="6E350CFE" w14:textId="4F26F739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(46,418)</w:t>
            </w:r>
          </w:p>
        </w:tc>
      </w:tr>
      <w:tr w:rsidR="0021057E" w:rsidRPr="00FD522E" w14:paraId="4379D0F4" w14:textId="77777777" w:rsidTr="00B76919">
        <w:trPr>
          <w:trHeight w:val="261"/>
        </w:trPr>
        <w:tc>
          <w:tcPr>
            <w:tcW w:w="3240" w:type="dxa"/>
            <w:hideMark/>
          </w:tcPr>
          <w:p w14:paraId="344C9023" w14:textId="03E65E81" w:rsidR="0021057E" w:rsidRPr="00FD522E" w:rsidRDefault="0021057E" w:rsidP="0021057E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</w:t>
            </w:r>
          </w:p>
        </w:tc>
        <w:tc>
          <w:tcPr>
            <w:tcW w:w="720" w:type="dxa"/>
          </w:tcPr>
          <w:p w14:paraId="78426661" w14:textId="77777777" w:rsidR="0021057E" w:rsidRPr="00FD522E" w:rsidRDefault="0021057E" w:rsidP="0021057E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  <w:vAlign w:val="bottom"/>
          </w:tcPr>
          <w:p w14:paraId="265E8503" w14:textId="47E36660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(46,418)</w:t>
            </w:r>
          </w:p>
        </w:tc>
        <w:tc>
          <w:tcPr>
            <w:tcW w:w="283" w:type="dxa"/>
          </w:tcPr>
          <w:p w14:paraId="13217B9D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47" w:type="dxa"/>
            <w:tcBorders>
              <w:top w:val="single" w:sz="4" w:space="0" w:color="auto"/>
              <w:bottom w:val="double" w:sz="4" w:space="0" w:color="auto"/>
            </w:tcBorders>
          </w:tcPr>
          <w:p w14:paraId="0690005E" w14:textId="39C0BBEF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D6AD0D1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5D9C461" w14:textId="1F9BCBDC" w:rsidR="0021057E" w:rsidRPr="00FD522E" w:rsidRDefault="0021057E" w:rsidP="0021057E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81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(13,041,9</w:t>
            </w:r>
            <w:r w:rsidR="00ED335D"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1</w:t>
            </w:r>
            <w:r w:rsidR="009F2716"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</w:t>
            </w: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)</w:t>
            </w:r>
          </w:p>
        </w:tc>
        <w:tc>
          <w:tcPr>
            <w:tcW w:w="284" w:type="dxa"/>
          </w:tcPr>
          <w:p w14:paraId="6E4FB100" w14:textId="77777777" w:rsidR="0021057E" w:rsidRPr="00FD522E" w:rsidRDefault="0021057E" w:rsidP="0021057E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66" w:type="dxa"/>
            <w:tcBorders>
              <w:top w:val="single" w:sz="4" w:space="0" w:color="auto"/>
              <w:bottom w:val="double" w:sz="4" w:space="0" w:color="auto"/>
            </w:tcBorders>
          </w:tcPr>
          <w:p w14:paraId="02463F32" w14:textId="24B92498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(13,088,3</w:t>
            </w:r>
            <w:r w:rsidR="009F2716"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30</w:t>
            </w: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5BF30DBF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6633527" w14:textId="7EC15199" w:rsidR="0021057E" w:rsidRPr="00FD522E" w:rsidRDefault="0021057E" w:rsidP="002105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6FADEB3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113E6873" w14:textId="44EE22FE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239BB27" w14:textId="77777777" w:rsidR="0021057E" w:rsidRPr="00FD522E" w:rsidRDefault="0021057E" w:rsidP="0021057E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BCD8390" w14:textId="3361AB1C" w:rsidR="0021057E" w:rsidRPr="00FD522E" w:rsidRDefault="0021057E" w:rsidP="0021057E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3CEE39" w14:textId="77777777" w:rsidR="0021057E" w:rsidRPr="00FD522E" w:rsidRDefault="0021057E" w:rsidP="0021057E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gridSpan w:val="2"/>
          </w:tcPr>
          <w:p w14:paraId="5A8BE26A" w14:textId="14CDB9E8" w:rsidR="0021057E" w:rsidRPr="00FD522E" w:rsidRDefault="0021057E" w:rsidP="0021057E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50F3667C" w14:textId="77777777" w:rsidR="0049793C" w:rsidRPr="00FD522E" w:rsidRDefault="0049793C">
      <w:pPr>
        <w:rPr>
          <w:rFonts w:asciiTheme="majorBidi" w:hAnsiTheme="majorBidi" w:cstheme="majorBidi"/>
          <w:sz w:val="28"/>
          <w:szCs w:val="28"/>
        </w:rPr>
      </w:pPr>
    </w:p>
    <w:p w14:paraId="155D959E" w14:textId="1DF4BC95" w:rsidR="00315168" w:rsidRPr="00FD522E" w:rsidRDefault="00315168">
      <w:pPr>
        <w:rPr>
          <w:rFonts w:asciiTheme="majorBidi" w:hAnsiTheme="majorBidi" w:cstheme="majorBidi"/>
          <w:cs/>
          <w:lang w:val="en-GB"/>
        </w:rPr>
      </w:pPr>
      <w:r w:rsidRPr="00FD522E">
        <w:rPr>
          <w:rFonts w:asciiTheme="majorBidi" w:hAnsiTheme="majorBidi" w:cstheme="majorBidi"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FD522E" w14:paraId="4CEBE347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2DF18B4C" w14:textId="77777777" w:rsidR="00ED00C6" w:rsidRPr="00FD522E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679A047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23068A14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ED00C6" w:rsidRPr="00FD522E" w14:paraId="0024CCC5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107AF59C" w14:textId="77777777" w:rsidR="00ED00C6" w:rsidRPr="00FD522E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582D1AD7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556B9AA6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1C18A567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788E24C0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FD522E" w14:paraId="3B9DC31A" w14:textId="77777777" w:rsidTr="00C578DA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1ED04E27" w14:textId="77777777" w:rsidR="00ED00C6" w:rsidRPr="00FD522E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  <w:hideMark/>
          </w:tcPr>
          <w:p w14:paraId="3852E491" w14:textId="6E12DDCC" w:rsidR="00ED00C6" w:rsidRPr="00FD522E" w:rsidRDefault="00394F5F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="Angsana New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5F1771F4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217B9155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1C832EBE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6FA4DFB9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2327BEF6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46D5957E" w14:textId="77777777" w:rsidR="00ED00C6" w:rsidRPr="00FD522E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0AD4F079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261A0270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4EDC4A2B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74163866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37E86A9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7800C08E" w14:textId="77777777" w:rsidR="00ED00C6" w:rsidRPr="00FD522E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4FE80C82" w14:textId="77777777" w:rsidR="00ED00C6" w:rsidRPr="00FD522E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434BA0F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45D29B54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FD522E" w14:paraId="30653571" w14:textId="77777777" w:rsidTr="00C578DA">
        <w:trPr>
          <w:trHeight w:val="261"/>
        </w:trPr>
        <w:tc>
          <w:tcPr>
            <w:tcW w:w="3240" w:type="dxa"/>
          </w:tcPr>
          <w:p w14:paraId="2E529144" w14:textId="77777777" w:rsidR="00ED00C6" w:rsidRPr="00FD522E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309BA8DC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EA9BA84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FD522E" w14:paraId="537CC68C" w14:textId="77777777" w:rsidTr="00C578DA">
        <w:trPr>
          <w:trHeight w:val="261"/>
        </w:trPr>
        <w:tc>
          <w:tcPr>
            <w:tcW w:w="3240" w:type="dxa"/>
          </w:tcPr>
          <w:p w14:paraId="35C00193" w14:textId="6FAD6E54" w:rsidR="00ED00C6" w:rsidRPr="00FD522E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2568</w:t>
            </w:r>
          </w:p>
        </w:tc>
        <w:tc>
          <w:tcPr>
            <w:tcW w:w="720" w:type="dxa"/>
          </w:tcPr>
          <w:p w14:paraId="22092FDB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57DBB06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ED00C6" w:rsidRPr="00FD522E" w14:paraId="57E7048D" w14:textId="77777777" w:rsidTr="00C578DA">
        <w:trPr>
          <w:trHeight w:val="261"/>
        </w:trPr>
        <w:tc>
          <w:tcPr>
            <w:tcW w:w="3240" w:type="dxa"/>
            <w:hideMark/>
          </w:tcPr>
          <w:p w14:paraId="74D9BBE1" w14:textId="77777777" w:rsidR="00ED00C6" w:rsidRPr="00FD522E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60098A77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6911EE70" w14:textId="77777777" w:rsidR="00ED00C6" w:rsidRPr="00FD522E" w:rsidRDefault="00ED00C6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FF53E83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E6C2326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058D3084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48AE4EA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7C97E3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9DB9FC1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98C831B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E8E9465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EDFF4FB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0C618A0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AAB8AFE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1FFF615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3906C3B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694DCCA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9F3D15" w:rsidRPr="00FD522E" w14:paraId="3D76CB16" w14:textId="77777777" w:rsidTr="00C578DA">
        <w:trPr>
          <w:trHeight w:val="261"/>
        </w:trPr>
        <w:tc>
          <w:tcPr>
            <w:tcW w:w="3240" w:type="dxa"/>
          </w:tcPr>
          <w:p w14:paraId="54A686E3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1391A15D" w14:textId="1555772A" w:rsidR="009F3D15" w:rsidRPr="00FD522E" w:rsidRDefault="00C14360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</w:tcPr>
          <w:p w14:paraId="54E819AB" w14:textId="4181B3BE" w:rsidR="009F3D15" w:rsidRPr="00FD522E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72D8764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8AFF21A" w14:textId="27D96939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0E7A310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16791EE" w14:textId="5AA68A72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56,000</w:t>
            </w:r>
          </w:p>
        </w:tc>
        <w:tc>
          <w:tcPr>
            <w:tcW w:w="270" w:type="dxa"/>
          </w:tcPr>
          <w:p w14:paraId="7D560756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8647111" w14:textId="421A0FFB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56,000</w:t>
            </w:r>
          </w:p>
        </w:tc>
        <w:tc>
          <w:tcPr>
            <w:tcW w:w="270" w:type="dxa"/>
          </w:tcPr>
          <w:p w14:paraId="70528419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8A294A4" w14:textId="7CE3DE7B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02D1E3D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DEDC8A6" w14:textId="4CDB0DC4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54,469</w:t>
            </w:r>
          </w:p>
        </w:tc>
        <w:tc>
          <w:tcPr>
            <w:tcW w:w="270" w:type="dxa"/>
          </w:tcPr>
          <w:p w14:paraId="063774E2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188BA52C" w14:textId="0AAC066D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04C3CC3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7C3CC06" w14:textId="047F3E7F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54,469</w:t>
            </w:r>
          </w:p>
        </w:tc>
      </w:tr>
      <w:tr w:rsidR="009F3D15" w:rsidRPr="00FD522E" w14:paraId="535ECB16" w14:textId="77777777" w:rsidTr="00C578DA">
        <w:trPr>
          <w:trHeight w:val="261"/>
        </w:trPr>
        <w:tc>
          <w:tcPr>
            <w:tcW w:w="3240" w:type="dxa"/>
            <w:vAlign w:val="bottom"/>
          </w:tcPr>
          <w:p w14:paraId="1159DAB8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3F288283" w14:textId="652E8DAA" w:rsidR="009F3D15" w:rsidRPr="00FD522E" w:rsidRDefault="00C14360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</w:tcPr>
          <w:p w14:paraId="1023A1E0" w14:textId="208D38C6" w:rsidR="009F3D15" w:rsidRPr="00FD522E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4205D06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41840C6" w14:textId="64C7C4F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179F1D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E3F1C46" w14:textId="5EDC2B0B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22,03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2</w:t>
            </w:r>
          </w:p>
        </w:tc>
        <w:tc>
          <w:tcPr>
            <w:tcW w:w="270" w:type="dxa"/>
          </w:tcPr>
          <w:p w14:paraId="762C5D21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EFDA191" w14:textId="3F6C33BE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22,032</w:t>
            </w:r>
          </w:p>
        </w:tc>
        <w:tc>
          <w:tcPr>
            <w:tcW w:w="270" w:type="dxa"/>
          </w:tcPr>
          <w:p w14:paraId="032C04C8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AC01C9C" w14:textId="3509C555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16701B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42D787B6" w14:textId="52E42864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19,940</w:t>
            </w:r>
          </w:p>
        </w:tc>
        <w:tc>
          <w:tcPr>
            <w:tcW w:w="270" w:type="dxa"/>
          </w:tcPr>
          <w:p w14:paraId="617E2B08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045AA8C" w14:textId="15EE6E5B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BAC9221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66ECA97" w14:textId="770C4D5B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19,940</w:t>
            </w:r>
          </w:p>
        </w:tc>
      </w:tr>
      <w:tr w:rsidR="009F3D15" w:rsidRPr="00FD522E" w14:paraId="0991D176" w14:textId="77777777" w:rsidTr="00C578DA">
        <w:trPr>
          <w:trHeight w:val="261"/>
        </w:trPr>
        <w:tc>
          <w:tcPr>
            <w:tcW w:w="3240" w:type="dxa"/>
            <w:vAlign w:val="bottom"/>
          </w:tcPr>
          <w:p w14:paraId="76A1E8B9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เงินให้กู้ยืมระยะยาวแก่กิจการอื่น</w:t>
            </w:r>
          </w:p>
        </w:tc>
        <w:tc>
          <w:tcPr>
            <w:tcW w:w="720" w:type="dxa"/>
          </w:tcPr>
          <w:p w14:paraId="3C6A0A54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B1AFB93" w14:textId="2E009405" w:rsidR="009F3D15" w:rsidRPr="00FD522E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532260B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FEA6690" w14:textId="673B564F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E6D71BC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B127D0" w14:textId="6A6B1460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33,326</w:t>
            </w:r>
          </w:p>
        </w:tc>
        <w:tc>
          <w:tcPr>
            <w:tcW w:w="270" w:type="dxa"/>
          </w:tcPr>
          <w:p w14:paraId="625153C4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507741F" w14:textId="28F9947F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33,326</w:t>
            </w:r>
          </w:p>
        </w:tc>
        <w:tc>
          <w:tcPr>
            <w:tcW w:w="270" w:type="dxa"/>
          </w:tcPr>
          <w:p w14:paraId="69FEB502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6B72EF35" w14:textId="09C29C04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34FAA28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123F9B92" w14:textId="09E7EAB2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32,067</w:t>
            </w:r>
          </w:p>
        </w:tc>
        <w:tc>
          <w:tcPr>
            <w:tcW w:w="270" w:type="dxa"/>
          </w:tcPr>
          <w:p w14:paraId="2D3FFE1E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B0482B8" w14:textId="21236CB5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177AB3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ACB0528" w14:textId="670E1E83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32,067</w:t>
            </w:r>
          </w:p>
        </w:tc>
      </w:tr>
      <w:tr w:rsidR="009F3D15" w:rsidRPr="00FD522E" w14:paraId="452520EC" w14:textId="77777777" w:rsidTr="00C578DA">
        <w:trPr>
          <w:trHeight w:val="261"/>
        </w:trPr>
        <w:tc>
          <w:tcPr>
            <w:tcW w:w="3240" w:type="dxa"/>
            <w:hideMark/>
          </w:tcPr>
          <w:p w14:paraId="3A1D4E25" w14:textId="77777777" w:rsidR="009F3D15" w:rsidRPr="00FD522E" w:rsidRDefault="009F3D15" w:rsidP="009F3D15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114BB6B7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20AD32B8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F7F851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A2107A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02EDAF8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093455E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16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CD908EE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D386DDF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8DBF4EE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9501E1D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19FF53C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08FC93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07269188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DA9C660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52C4504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E6072E9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9F3D15" w:rsidRPr="00FD522E" w14:paraId="12F1098F" w14:textId="77777777">
        <w:trPr>
          <w:trHeight w:val="261"/>
        </w:trPr>
        <w:tc>
          <w:tcPr>
            <w:tcW w:w="3240" w:type="dxa"/>
            <w:hideMark/>
          </w:tcPr>
          <w:p w14:paraId="3C6CD421" w14:textId="77777777" w:rsidR="009F3D15" w:rsidRPr="00FD522E" w:rsidRDefault="009F3D15" w:rsidP="009F3D15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3612BA06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7774F53" w14:textId="23B581BA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90,000</w:t>
            </w:r>
          </w:p>
        </w:tc>
        <w:tc>
          <w:tcPr>
            <w:tcW w:w="270" w:type="dxa"/>
          </w:tcPr>
          <w:p w14:paraId="072AE026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2E5BFBD" w14:textId="053E72E6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265,620</w:t>
            </w:r>
          </w:p>
        </w:tc>
        <w:tc>
          <w:tcPr>
            <w:tcW w:w="270" w:type="dxa"/>
          </w:tcPr>
          <w:p w14:paraId="12F97667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73FFE80" w14:textId="47CA891E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3D132701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2CC152D" w14:textId="3FFB1A24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355,620</w:t>
            </w:r>
          </w:p>
        </w:tc>
        <w:tc>
          <w:tcPr>
            <w:tcW w:w="270" w:type="dxa"/>
            <w:vAlign w:val="bottom"/>
          </w:tcPr>
          <w:p w14:paraId="0A552196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EF640D8" w14:textId="1F26B38B" w:rsidR="009F3D15" w:rsidRPr="00FD522E" w:rsidRDefault="009F3D15" w:rsidP="009F3D15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265,620</w:t>
            </w:r>
          </w:p>
        </w:tc>
        <w:tc>
          <w:tcPr>
            <w:tcW w:w="270" w:type="dxa"/>
            <w:vAlign w:val="bottom"/>
          </w:tcPr>
          <w:p w14:paraId="48229801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22E29D0" w14:textId="2AC29485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0070D64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999A6D8" w14:textId="05C86E90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90,000</w:t>
            </w:r>
          </w:p>
        </w:tc>
        <w:tc>
          <w:tcPr>
            <w:tcW w:w="270" w:type="dxa"/>
          </w:tcPr>
          <w:p w14:paraId="76A28D7F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51B49F4" w14:textId="75463F49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355,620</w:t>
            </w:r>
          </w:p>
        </w:tc>
      </w:tr>
      <w:tr w:rsidR="009F3D15" w:rsidRPr="00FD522E" w14:paraId="0E07F652" w14:textId="77777777" w:rsidTr="00363869">
        <w:trPr>
          <w:trHeight w:val="261"/>
        </w:trPr>
        <w:tc>
          <w:tcPr>
            <w:tcW w:w="3240" w:type="dxa"/>
          </w:tcPr>
          <w:p w14:paraId="34CF5F0A" w14:textId="64C05703" w:rsidR="009F3D15" w:rsidRPr="00FD522E" w:rsidRDefault="009F3D15" w:rsidP="009F3D15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</w:rPr>
              <w:t>เงินฝากประจำระยะ</w:t>
            </w:r>
            <w:r w:rsidR="007D76D8" w:rsidRPr="00FD522E">
              <w:rPr>
                <w:rFonts w:asciiTheme="majorBidi" w:hAnsiTheme="majorBidi" w:cstheme="majorBidi" w:hint="cs"/>
                <w:sz w:val="24"/>
                <w:szCs w:val="24"/>
                <w:cs/>
              </w:rPr>
              <w:t>สั้น</w:t>
            </w:r>
          </w:p>
        </w:tc>
        <w:tc>
          <w:tcPr>
            <w:tcW w:w="720" w:type="dxa"/>
          </w:tcPr>
          <w:p w14:paraId="127DC001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D3B90C5" w14:textId="22F6BD78" w:rsidR="009F3D15" w:rsidRPr="00FD522E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12DCE6C" w14:textId="77777777" w:rsidR="009F3D15" w:rsidRPr="00FD522E" w:rsidRDefault="009F3D15" w:rsidP="009F3D15">
            <w:pPr>
              <w:pStyle w:val="acctfourfigures"/>
              <w:tabs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055504FE" w14:textId="6ECF7870" w:rsidR="009F3D15" w:rsidRPr="00FD522E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29AD2C36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385E656" w14:textId="284C4458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15,445</w:t>
            </w:r>
          </w:p>
        </w:tc>
        <w:tc>
          <w:tcPr>
            <w:tcW w:w="270" w:type="dxa"/>
            <w:vAlign w:val="bottom"/>
          </w:tcPr>
          <w:p w14:paraId="72E25F75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1751332" w14:textId="10E6ADED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15,445</w:t>
            </w:r>
          </w:p>
        </w:tc>
        <w:tc>
          <w:tcPr>
            <w:tcW w:w="270" w:type="dxa"/>
            <w:vAlign w:val="bottom"/>
          </w:tcPr>
          <w:p w14:paraId="336E6392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CEE9C00" w14:textId="7CAB1B49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8E37C2C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A1F8B76" w14:textId="4B42B695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left" w:pos="940"/>
                <w:tab w:val="left" w:pos="97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15,396</w:t>
            </w:r>
          </w:p>
        </w:tc>
        <w:tc>
          <w:tcPr>
            <w:tcW w:w="270" w:type="dxa"/>
            <w:vAlign w:val="bottom"/>
          </w:tcPr>
          <w:p w14:paraId="173601CA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DEF66A5" w14:textId="59633DBB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4418DA0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51E30A1E" w14:textId="4F441356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15,396</w:t>
            </w:r>
          </w:p>
        </w:tc>
      </w:tr>
      <w:tr w:rsidR="009F3D15" w:rsidRPr="00FD522E" w14:paraId="3BCB4533" w14:textId="77777777" w:rsidTr="00C578DA">
        <w:trPr>
          <w:trHeight w:val="261"/>
        </w:trPr>
        <w:tc>
          <w:tcPr>
            <w:tcW w:w="3240" w:type="dxa"/>
            <w:hideMark/>
          </w:tcPr>
          <w:p w14:paraId="4408665A" w14:textId="2CAB77B7" w:rsidR="009F3D15" w:rsidRPr="00FD522E" w:rsidRDefault="009F3D15" w:rsidP="009F3D15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114B5567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12180791" w14:textId="01A6B35F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90,000</w:t>
            </w:r>
          </w:p>
        </w:tc>
        <w:tc>
          <w:tcPr>
            <w:tcW w:w="270" w:type="dxa"/>
          </w:tcPr>
          <w:p w14:paraId="3EE71387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41E4F151" w14:textId="733BF0EA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265,620</w:t>
            </w:r>
          </w:p>
        </w:tc>
        <w:tc>
          <w:tcPr>
            <w:tcW w:w="270" w:type="dxa"/>
          </w:tcPr>
          <w:p w14:paraId="070A910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3B69D8BC" w14:textId="5D96440F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126,803</w:t>
            </w:r>
          </w:p>
        </w:tc>
        <w:tc>
          <w:tcPr>
            <w:tcW w:w="270" w:type="dxa"/>
            <w:vAlign w:val="bottom"/>
          </w:tcPr>
          <w:p w14:paraId="66AC8A6C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447412E" w14:textId="68BDCCFD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 w:bidi="th-TH"/>
              </w:rPr>
              <w:t>482,423</w:t>
            </w:r>
          </w:p>
        </w:tc>
        <w:tc>
          <w:tcPr>
            <w:tcW w:w="270" w:type="dxa"/>
            <w:vAlign w:val="bottom"/>
          </w:tcPr>
          <w:p w14:paraId="3C9C436C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1D36B89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6D156CA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7FB4C11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EA1E2FF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38E1AAA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DA1D748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4CCB1BD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2F809D04" w14:textId="77777777" w:rsidR="001B42A5" w:rsidRPr="00FD522E" w:rsidRDefault="001B42A5">
      <w:r w:rsidRPr="00FD522E"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FD522E" w14:paraId="10470CD2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09A5B893" w14:textId="77777777" w:rsidR="00ED00C6" w:rsidRPr="00FD522E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5A6956D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52BF4F03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งบการเงินรวม</w:t>
            </w:r>
          </w:p>
        </w:tc>
      </w:tr>
      <w:tr w:rsidR="00ED00C6" w:rsidRPr="00FD522E" w14:paraId="434D60ED" w14:textId="77777777" w:rsidTr="00C578DA">
        <w:trPr>
          <w:trHeight w:val="261"/>
          <w:tblHeader/>
        </w:trPr>
        <w:tc>
          <w:tcPr>
            <w:tcW w:w="3240" w:type="dxa"/>
            <w:vAlign w:val="bottom"/>
          </w:tcPr>
          <w:p w14:paraId="10C388E4" w14:textId="77777777" w:rsidR="00ED00C6" w:rsidRPr="00FD522E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86759F0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6FF20E1F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3414B579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1982A053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FD522E" w14:paraId="79D1A63C" w14:textId="77777777" w:rsidTr="00C578DA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0A8C3699" w14:textId="77777777" w:rsidR="00ED00C6" w:rsidRPr="00FD522E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40173E89" w14:textId="171D6BC1" w:rsidR="00ED00C6" w:rsidRPr="00FD522E" w:rsidRDefault="00394F5F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FD522E">
              <w:rPr>
                <w:rFonts w:asciiTheme="majorBidi" w:hAnsiTheme="majorBidi" w:cs="Angsana New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56C6D506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24E73D6B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562BFD79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70A7EF5C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596858B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2A8E1FB5" w14:textId="77777777" w:rsidR="00ED00C6" w:rsidRPr="00FD522E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</w:p>
        </w:tc>
        <w:tc>
          <w:tcPr>
            <w:tcW w:w="1080" w:type="dxa"/>
            <w:vAlign w:val="bottom"/>
            <w:hideMark/>
          </w:tcPr>
          <w:p w14:paraId="2963201F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5AD41608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155E29C5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58751D84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1FFA3E93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5E3F5D46" w14:textId="77777777" w:rsidR="00ED00C6" w:rsidRPr="00FD522E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3FEA3865" w14:textId="77777777" w:rsidR="00ED00C6" w:rsidRPr="00FD522E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7825F19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7F8704D7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FD522E" w14:paraId="6633898C" w14:textId="77777777" w:rsidTr="00C578DA">
        <w:trPr>
          <w:trHeight w:val="261"/>
        </w:trPr>
        <w:tc>
          <w:tcPr>
            <w:tcW w:w="3240" w:type="dxa"/>
          </w:tcPr>
          <w:p w14:paraId="7AE34EFE" w14:textId="77777777" w:rsidR="00ED00C6" w:rsidRPr="00FD522E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7D5A6892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106AA473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FD522E" w14:paraId="179848C3" w14:textId="77777777" w:rsidTr="00C578DA">
        <w:trPr>
          <w:trHeight w:val="261"/>
        </w:trPr>
        <w:tc>
          <w:tcPr>
            <w:tcW w:w="3240" w:type="dxa"/>
          </w:tcPr>
          <w:p w14:paraId="62309B6C" w14:textId="065F171E" w:rsidR="00ED00C6" w:rsidRPr="00FD522E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 xml:space="preserve">ณ วันที่ </w:t>
            </w:r>
            <w:r w:rsidR="00260903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="00260903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2568</w:t>
            </w:r>
          </w:p>
        </w:tc>
        <w:tc>
          <w:tcPr>
            <w:tcW w:w="720" w:type="dxa"/>
          </w:tcPr>
          <w:p w14:paraId="7DC756B9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6356E4E6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</w:p>
        </w:tc>
      </w:tr>
      <w:tr w:rsidR="00ED00C6" w:rsidRPr="00FD522E" w14:paraId="794CA9FD" w14:textId="77777777" w:rsidTr="00C578DA">
        <w:trPr>
          <w:trHeight w:val="261"/>
        </w:trPr>
        <w:tc>
          <w:tcPr>
            <w:tcW w:w="3240" w:type="dxa"/>
          </w:tcPr>
          <w:p w14:paraId="482C2852" w14:textId="77777777" w:rsidR="00ED00C6" w:rsidRPr="00FD522E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6113B691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4C4FBE47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521"/>
                <w:tab w:val="decimal" w:pos="611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A438F53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CDE1B58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FCC0803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15C3D7A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AAF1177" w14:textId="77777777" w:rsidR="00ED00C6" w:rsidRPr="00FD522E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3DD926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14C060B9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34B4B7C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380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A9BA950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0BB5706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5E066FC6" w14:textId="77777777" w:rsidR="00ED00C6" w:rsidRPr="00FD522E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7FADCAA" w14:textId="77777777" w:rsidR="00ED00C6" w:rsidRPr="00FD522E" w:rsidRDefault="00ED00C6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2DF04884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761AB2DC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9F3D15" w:rsidRPr="00FD522E" w14:paraId="6277439E" w14:textId="77777777" w:rsidTr="00C578DA">
        <w:trPr>
          <w:trHeight w:val="261"/>
        </w:trPr>
        <w:tc>
          <w:tcPr>
            <w:tcW w:w="3240" w:type="dxa"/>
          </w:tcPr>
          <w:p w14:paraId="0D2249B9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7772E697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E052B64" w14:textId="106BB12D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775E4A9B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7610DBF" w14:textId="0E78BF0D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15958E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BB3EA16" w14:textId="494615F0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(1,079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632)</w:t>
            </w:r>
          </w:p>
        </w:tc>
        <w:tc>
          <w:tcPr>
            <w:tcW w:w="270" w:type="dxa"/>
            <w:vAlign w:val="bottom"/>
          </w:tcPr>
          <w:p w14:paraId="00281DDF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E0E9941" w14:textId="20C4653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(1,079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,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632)</w:t>
            </w:r>
          </w:p>
        </w:tc>
        <w:tc>
          <w:tcPr>
            <w:tcW w:w="270" w:type="dxa"/>
            <w:vAlign w:val="bottom"/>
          </w:tcPr>
          <w:p w14:paraId="311A10A8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FFDCE2E" w14:textId="296BBE55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  <w:vAlign w:val="bottom"/>
          </w:tcPr>
          <w:p w14:paraId="56DB89AF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F3DE9A6" w14:textId="25718412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45394E6F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282DCF4" w14:textId="0EE45B11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(1,077,498)</w:t>
            </w:r>
          </w:p>
        </w:tc>
        <w:tc>
          <w:tcPr>
            <w:tcW w:w="270" w:type="dxa"/>
            <w:vAlign w:val="bottom"/>
          </w:tcPr>
          <w:p w14:paraId="3163544F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AA6221B" w14:textId="69865B50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(1,077,498)</w:t>
            </w:r>
          </w:p>
        </w:tc>
      </w:tr>
      <w:tr w:rsidR="009F3D15" w:rsidRPr="00FD522E" w14:paraId="24D4BD56" w14:textId="77777777">
        <w:trPr>
          <w:trHeight w:val="261"/>
        </w:trPr>
        <w:tc>
          <w:tcPr>
            <w:tcW w:w="3240" w:type="dxa"/>
          </w:tcPr>
          <w:p w14:paraId="1469EE20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3EE1006A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8D9C496" w14:textId="6269F87B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557A5C7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E7FA3B9" w14:textId="166E8085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1B8E7A6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2D9B6D19" w14:textId="28452F22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(2,492,274)</w:t>
            </w:r>
          </w:p>
        </w:tc>
        <w:tc>
          <w:tcPr>
            <w:tcW w:w="270" w:type="dxa"/>
            <w:vAlign w:val="bottom"/>
          </w:tcPr>
          <w:p w14:paraId="3EB52EDA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7D338B6" w14:textId="012DE36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(2,492,274)</w:t>
            </w:r>
          </w:p>
        </w:tc>
        <w:tc>
          <w:tcPr>
            <w:tcW w:w="270" w:type="dxa"/>
            <w:vAlign w:val="bottom"/>
          </w:tcPr>
          <w:p w14:paraId="0D337DF4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B73B955" w14:textId="587994CC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199B47D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0AE0B9C" w14:textId="4B4E40A9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0001E3D" w14:textId="77777777" w:rsidR="009F3D15" w:rsidRPr="00FD522E" w:rsidRDefault="009F3D15" w:rsidP="009F3D15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F94D756" w14:textId="14135D94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(2,432,809)</w:t>
            </w:r>
          </w:p>
        </w:tc>
        <w:tc>
          <w:tcPr>
            <w:tcW w:w="270" w:type="dxa"/>
            <w:vAlign w:val="bottom"/>
          </w:tcPr>
          <w:p w14:paraId="4C15DB87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7D93A959" w14:textId="45F9A37F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(2,432,809)</w:t>
            </w:r>
          </w:p>
        </w:tc>
      </w:tr>
      <w:tr w:rsidR="009F3D15" w:rsidRPr="00FD522E" w14:paraId="2776E6E9" w14:textId="77777777">
        <w:trPr>
          <w:trHeight w:val="261"/>
        </w:trPr>
        <w:tc>
          <w:tcPr>
            <w:tcW w:w="3240" w:type="dxa"/>
          </w:tcPr>
          <w:p w14:paraId="1070456A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เงินกู้ยืมระยะสั้นจากกิจการที่เกี่ยวข้องกัน</w:t>
            </w:r>
          </w:p>
        </w:tc>
        <w:tc>
          <w:tcPr>
            <w:tcW w:w="720" w:type="dxa"/>
          </w:tcPr>
          <w:p w14:paraId="3E23BDB0" w14:textId="2E631496" w:rsidR="009F3D15" w:rsidRPr="00FD522E" w:rsidRDefault="00C14360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</w:tcPr>
          <w:p w14:paraId="7C30DC08" w14:textId="150229D6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976099A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405B4BF6" w14:textId="0F0BC366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97DEF51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F52ACD3" w14:textId="5153CC90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61BCEF8B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83E9FFC" w14:textId="16DB861C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(12,336)</w:t>
            </w:r>
          </w:p>
        </w:tc>
        <w:tc>
          <w:tcPr>
            <w:tcW w:w="270" w:type="dxa"/>
            <w:vAlign w:val="bottom"/>
          </w:tcPr>
          <w:p w14:paraId="058C3D06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00DC4AD" w14:textId="7EB492D2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B3F1536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1E1D95E8" w14:textId="70717A66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00C9E39" w14:textId="77777777" w:rsidR="009F3D15" w:rsidRPr="00FD522E" w:rsidRDefault="009F3D15" w:rsidP="009F3D15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F1EF2B5" w14:textId="4C717B7D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(12,285)</w:t>
            </w:r>
          </w:p>
        </w:tc>
        <w:tc>
          <w:tcPr>
            <w:tcW w:w="270" w:type="dxa"/>
            <w:vAlign w:val="bottom"/>
          </w:tcPr>
          <w:p w14:paraId="5151E949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4E6F8610" w14:textId="389B3B8F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(12,285)</w:t>
            </w:r>
          </w:p>
        </w:tc>
      </w:tr>
      <w:tr w:rsidR="009F3D15" w:rsidRPr="00FD522E" w14:paraId="26BB8879" w14:textId="77777777" w:rsidTr="00C578DA">
        <w:trPr>
          <w:trHeight w:val="261"/>
        </w:trPr>
        <w:tc>
          <w:tcPr>
            <w:tcW w:w="3240" w:type="dxa"/>
          </w:tcPr>
          <w:p w14:paraId="17853CFB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6D8135D5" w14:textId="32352F37" w:rsidR="009F3D15" w:rsidRPr="00FD522E" w:rsidRDefault="00C14360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</w:tcPr>
          <w:p w14:paraId="10FB259E" w14:textId="3648ABED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DDECDFB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790D6C6" w14:textId="1CF867CF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8C336F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F9E0A6D" w14:textId="00B33955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43,485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6D030762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83F2A52" w14:textId="76AB3024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43,485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  <w:vAlign w:val="bottom"/>
          </w:tcPr>
          <w:p w14:paraId="1A475F09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3F15AE8B" w14:textId="2062D31C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3DD5CEE8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4E6F6DE7" w14:textId="0A49AC1F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23D805AB" w14:textId="77777777" w:rsidR="009F3D15" w:rsidRPr="00FD522E" w:rsidRDefault="009F3D15" w:rsidP="009F3D15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15E474A" w14:textId="475CD7A9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(41,800)</w:t>
            </w:r>
          </w:p>
        </w:tc>
        <w:tc>
          <w:tcPr>
            <w:tcW w:w="270" w:type="dxa"/>
            <w:vAlign w:val="bottom"/>
          </w:tcPr>
          <w:p w14:paraId="08E1B761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644C161" w14:textId="4FCA434A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(41,800)</w:t>
            </w:r>
          </w:p>
        </w:tc>
      </w:tr>
      <w:tr w:rsidR="009F3D15" w:rsidRPr="00FD522E" w14:paraId="60A735C2" w14:textId="77777777" w:rsidTr="00C578DA">
        <w:trPr>
          <w:trHeight w:val="261"/>
        </w:trPr>
        <w:tc>
          <w:tcPr>
            <w:tcW w:w="3240" w:type="dxa"/>
          </w:tcPr>
          <w:p w14:paraId="036F4275" w14:textId="750A9A7C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</w:t>
            </w:r>
            <w:r w:rsidR="002F6C92" w:rsidRPr="00FD522E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กกิจการ</w:t>
            </w: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อื่น</w:t>
            </w:r>
          </w:p>
        </w:tc>
        <w:tc>
          <w:tcPr>
            <w:tcW w:w="720" w:type="dxa"/>
          </w:tcPr>
          <w:p w14:paraId="5E553454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05C572B4" w14:textId="1D844002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02CE245C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557D0B" w14:textId="75984332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  <w:tab w:val="decimal" w:pos="796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1FAADB81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78B3996F" w14:textId="6D56D763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(22,550)</w:t>
            </w:r>
          </w:p>
        </w:tc>
        <w:tc>
          <w:tcPr>
            <w:tcW w:w="270" w:type="dxa"/>
            <w:vAlign w:val="bottom"/>
          </w:tcPr>
          <w:p w14:paraId="1D1232A9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E2E3045" w14:textId="3791E57B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(22,550)</w:t>
            </w:r>
          </w:p>
        </w:tc>
        <w:tc>
          <w:tcPr>
            <w:tcW w:w="270" w:type="dxa"/>
            <w:vAlign w:val="bottom"/>
          </w:tcPr>
          <w:p w14:paraId="2CFEADB8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15B3FD7" w14:textId="731D648A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64ACE655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80D32CE" w14:textId="49A6FF90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0D62E035" w14:textId="77777777" w:rsidR="009F3D15" w:rsidRPr="00FD522E" w:rsidRDefault="009F3D15" w:rsidP="009F3D15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 w:right="-17"/>
              <w:rPr>
                <w:rFonts w:asciiTheme="majorBidi" w:hAnsiTheme="majorBidi" w:cstheme="majorBidi"/>
                <w:color w:val="FF0000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53FFCCA" w14:textId="26A713DA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(21,731)</w:t>
            </w:r>
          </w:p>
        </w:tc>
        <w:tc>
          <w:tcPr>
            <w:tcW w:w="270" w:type="dxa"/>
            <w:vAlign w:val="bottom"/>
          </w:tcPr>
          <w:p w14:paraId="22D19951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5DF37A49" w14:textId="72B1522E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(21,731)</w:t>
            </w:r>
          </w:p>
        </w:tc>
      </w:tr>
      <w:tr w:rsidR="009F3D15" w:rsidRPr="00FD522E" w14:paraId="7D2A6DD3" w14:textId="77777777" w:rsidTr="00C578DA">
        <w:trPr>
          <w:trHeight w:val="261"/>
        </w:trPr>
        <w:tc>
          <w:tcPr>
            <w:tcW w:w="3240" w:type="dxa"/>
            <w:hideMark/>
          </w:tcPr>
          <w:p w14:paraId="09C63B42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14DBF60C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557ADE22" w14:textId="17AAB390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5A8ABE5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12D75F77" w14:textId="0AB750BD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B760197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927E1E3" w14:textId="35A129B1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(9,050,366)</w:t>
            </w:r>
          </w:p>
        </w:tc>
        <w:tc>
          <w:tcPr>
            <w:tcW w:w="270" w:type="dxa"/>
          </w:tcPr>
          <w:p w14:paraId="7A1187D2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D9472A3" w14:textId="02C94CA3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(9,050,366)</w:t>
            </w:r>
          </w:p>
        </w:tc>
        <w:tc>
          <w:tcPr>
            <w:tcW w:w="270" w:type="dxa"/>
          </w:tcPr>
          <w:p w14:paraId="12FE87B2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9A87F25" w14:textId="7F8DBAD0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60229338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976B0F3" w14:textId="7B44C734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(9,185,187)</w:t>
            </w:r>
          </w:p>
        </w:tc>
        <w:tc>
          <w:tcPr>
            <w:tcW w:w="270" w:type="dxa"/>
            <w:vAlign w:val="bottom"/>
          </w:tcPr>
          <w:p w14:paraId="496F1971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62FE29C" w14:textId="189B2096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6155D5A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6CAB2800" w14:textId="123DD65D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(9,185,187)</w:t>
            </w:r>
          </w:p>
        </w:tc>
      </w:tr>
      <w:tr w:rsidR="009F3D15" w:rsidRPr="00FD522E" w14:paraId="15F5724F" w14:textId="77777777" w:rsidTr="00C578DA">
        <w:trPr>
          <w:trHeight w:val="261"/>
        </w:trPr>
        <w:tc>
          <w:tcPr>
            <w:tcW w:w="3240" w:type="dxa"/>
          </w:tcPr>
          <w:p w14:paraId="5FC43229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หนี้สินอนุพันธ์</w:t>
            </w:r>
          </w:p>
        </w:tc>
        <w:tc>
          <w:tcPr>
            <w:tcW w:w="720" w:type="dxa"/>
          </w:tcPr>
          <w:p w14:paraId="04C52823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1AA18702" w14:textId="6955664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(80,064)</w:t>
            </w:r>
          </w:p>
        </w:tc>
        <w:tc>
          <w:tcPr>
            <w:tcW w:w="270" w:type="dxa"/>
          </w:tcPr>
          <w:p w14:paraId="41C5055C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E6B65A6" w14:textId="0C41B05A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927793B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3A62A3CD" w14:textId="4F17182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7532C15E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7312172" w14:textId="4406777F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(80,064)</w:t>
            </w:r>
          </w:p>
        </w:tc>
        <w:tc>
          <w:tcPr>
            <w:tcW w:w="270" w:type="dxa"/>
            <w:vAlign w:val="bottom"/>
          </w:tcPr>
          <w:p w14:paraId="72DCD446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CC874AC" w14:textId="4723091F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  <w:vAlign w:val="bottom"/>
          </w:tcPr>
          <w:p w14:paraId="5130AC0C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3451FBA" w14:textId="2621B6C4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(80,064)</w:t>
            </w:r>
          </w:p>
        </w:tc>
        <w:tc>
          <w:tcPr>
            <w:tcW w:w="270" w:type="dxa"/>
            <w:vAlign w:val="bottom"/>
          </w:tcPr>
          <w:p w14:paraId="1DDEF478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D556787" w14:textId="766D4222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07167E8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ABFC29" w14:textId="588F16C0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(80,064)</w:t>
            </w:r>
          </w:p>
        </w:tc>
      </w:tr>
      <w:tr w:rsidR="009F3D15" w:rsidRPr="00FD522E" w14:paraId="386F1F53" w14:textId="77777777" w:rsidTr="00C578DA">
        <w:trPr>
          <w:trHeight w:val="261"/>
        </w:trPr>
        <w:tc>
          <w:tcPr>
            <w:tcW w:w="3240" w:type="dxa"/>
            <w:hideMark/>
          </w:tcPr>
          <w:p w14:paraId="042F0A22" w14:textId="0D2F93CF" w:rsidR="009F3D15" w:rsidRPr="00FD522E" w:rsidRDefault="009F3D15" w:rsidP="009F3D15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</w:t>
            </w:r>
          </w:p>
        </w:tc>
        <w:tc>
          <w:tcPr>
            <w:tcW w:w="720" w:type="dxa"/>
          </w:tcPr>
          <w:p w14:paraId="1BA46E21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0E21AF2C" w14:textId="04689C18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7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(80,064)</w:t>
            </w:r>
          </w:p>
        </w:tc>
        <w:tc>
          <w:tcPr>
            <w:tcW w:w="270" w:type="dxa"/>
          </w:tcPr>
          <w:p w14:paraId="3D49F3E4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91E418D" w14:textId="3C38FE1D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78C5A240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-2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50EE5DE5" w14:textId="71797D9E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(12,700,643)</w:t>
            </w:r>
          </w:p>
        </w:tc>
        <w:tc>
          <w:tcPr>
            <w:tcW w:w="270" w:type="dxa"/>
          </w:tcPr>
          <w:p w14:paraId="639502B7" w14:textId="77777777" w:rsidR="009F3D15" w:rsidRPr="00FD522E" w:rsidRDefault="009F3D15" w:rsidP="009F3D15">
            <w:pPr>
              <w:tabs>
                <w:tab w:val="clear" w:pos="680"/>
                <w:tab w:val="decimal" w:pos="521"/>
                <w:tab w:val="decimal" w:pos="70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6960F3A" w14:textId="5CD5037E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(12,780,707)</w:t>
            </w:r>
          </w:p>
        </w:tc>
        <w:tc>
          <w:tcPr>
            <w:tcW w:w="270" w:type="dxa"/>
            <w:vAlign w:val="bottom"/>
          </w:tcPr>
          <w:p w14:paraId="25D321BA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96"/>
              </w:tabs>
              <w:spacing w:line="240" w:lineRule="auto"/>
              <w:ind w:left="-43" w:right="-14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FC1A780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343A58E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4532FA1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4FB07B4D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0770EFE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3286EDD5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</w:tcPr>
          <w:p w14:paraId="7D5EC9C2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</w:tr>
    </w:tbl>
    <w:p w14:paraId="04B2B9F1" w14:textId="31C328E7" w:rsidR="00315168" w:rsidRPr="00FD522E" w:rsidRDefault="00315168">
      <w:pPr>
        <w:rPr>
          <w:rFonts w:asciiTheme="majorBidi" w:hAnsiTheme="majorBidi" w:cstheme="majorBidi"/>
        </w:rPr>
      </w:pPr>
      <w:r w:rsidRPr="00FD522E">
        <w:rPr>
          <w:rFonts w:asciiTheme="majorBidi" w:hAnsiTheme="majorBidi" w:cstheme="majorBidi"/>
        </w:rPr>
        <w:br w:type="page"/>
      </w: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106"/>
        <w:gridCol w:w="244"/>
        <w:gridCol w:w="990"/>
        <w:gridCol w:w="270"/>
        <w:gridCol w:w="1080"/>
      </w:tblGrid>
      <w:tr w:rsidR="004855B0" w:rsidRPr="00FD522E" w14:paraId="38EFDAD1" w14:textId="77777777" w:rsidTr="001F38BE">
        <w:trPr>
          <w:trHeight w:val="261"/>
          <w:tblHeader/>
        </w:trPr>
        <w:tc>
          <w:tcPr>
            <w:tcW w:w="3240" w:type="dxa"/>
            <w:vAlign w:val="bottom"/>
          </w:tcPr>
          <w:p w14:paraId="113DCB83" w14:textId="77777777" w:rsidR="001F38BE" w:rsidRPr="00FD522E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0AB52228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61EC1509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452439" w:rsidRPr="00FD522E" w14:paraId="4615CE42" w14:textId="77777777" w:rsidTr="001F38BE">
        <w:trPr>
          <w:trHeight w:val="261"/>
          <w:tblHeader/>
        </w:trPr>
        <w:tc>
          <w:tcPr>
            <w:tcW w:w="3240" w:type="dxa"/>
            <w:vAlign w:val="bottom"/>
          </w:tcPr>
          <w:p w14:paraId="64AA4C4E" w14:textId="77777777" w:rsidR="001F38BE" w:rsidRPr="00FD522E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43E3801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11F77F3E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ED9312F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4D40B2BD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057618" w:rsidRPr="00FD522E" w14:paraId="65A09177" w14:textId="77777777" w:rsidTr="00FC570D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4D968C66" w14:textId="77777777" w:rsidR="001F38BE" w:rsidRPr="00FD522E" w:rsidRDefault="001F38BE" w:rsidP="00A202E1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2394F767" w14:textId="02748D1D" w:rsidR="001F38BE" w:rsidRPr="00FD522E" w:rsidRDefault="006504F6" w:rsidP="00A202E1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24E3F5CC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5859629B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7828C9CB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4FD269C1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562FF870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095ACD0A" w14:textId="77777777" w:rsidR="001F38BE" w:rsidRPr="00FD522E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7B789EC5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5D6FD6DD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2692BA52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6602B40D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106" w:type="dxa"/>
            <w:vAlign w:val="bottom"/>
            <w:hideMark/>
          </w:tcPr>
          <w:p w14:paraId="10C255E1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44" w:type="dxa"/>
          </w:tcPr>
          <w:p w14:paraId="0A655595" w14:textId="77777777" w:rsidR="001F38BE" w:rsidRPr="00FD522E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6C90FB7C" w14:textId="77777777" w:rsidR="001F38BE" w:rsidRPr="00FD522E" w:rsidRDefault="001F38BE" w:rsidP="00A202E1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110CB365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2F4ADA2C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1F38BE" w:rsidRPr="00FD522E" w14:paraId="0E55D58F" w14:textId="77777777" w:rsidTr="001F38BE">
        <w:trPr>
          <w:trHeight w:val="261"/>
        </w:trPr>
        <w:tc>
          <w:tcPr>
            <w:tcW w:w="3240" w:type="dxa"/>
          </w:tcPr>
          <w:p w14:paraId="5BF96702" w14:textId="77777777" w:rsidR="001F38BE" w:rsidRPr="00FD522E" w:rsidRDefault="001F38B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09F19D55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152D850C" w14:textId="77777777" w:rsidR="001F38BE" w:rsidRPr="00FD522E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1F38BE" w:rsidRPr="00FD522E" w14:paraId="12BEE7A9" w14:textId="77777777" w:rsidTr="001F38BE">
        <w:trPr>
          <w:trHeight w:val="261"/>
        </w:trPr>
        <w:tc>
          <w:tcPr>
            <w:tcW w:w="3240" w:type="dxa"/>
          </w:tcPr>
          <w:p w14:paraId="0DEE8B45" w14:textId="4603C1DB" w:rsidR="001F38BE" w:rsidRPr="00FD522E" w:rsidRDefault="00E612E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3</w:t>
            </w:r>
            <w:r w:rsidR="00905CB7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0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905CB7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มิถุนายน</w:t>
            </w:r>
            <w:r w:rsidRPr="00FD522E">
              <w:rPr>
                <w:rFonts w:asciiTheme="majorBidi" w:hAnsiTheme="majorBidi" w:cs="Angsana New"/>
                <w:b/>
                <w:bCs/>
                <w:i/>
                <w:iCs/>
                <w:sz w:val="24"/>
                <w:szCs w:val="24"/>
              </w:rPr>
              <w:t xml:space="preserve">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2569</w:t>
            </w:r>
          </w:p>
        </w:tc>
        <w:tc>
          <w:tcPr>
            <w:tcW w:w="720" w:type="dxa"/>
          </w:tcPr>
          <w:p w14:paraId="13619203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212B3C8E" w14:textId="77777777" w:rsidR="001F38BE" w:rsidRPr="00FD522E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1F38BE" w:rsidRPr="00FD522E" w14:paraId="443C76FB" w14:textId="77777777" w:rsidTr="00FC570D">
        <w:trPr>
          <w:trHeight w:val="261"/>
        </w:trPr>
        <w:tc>
          <w:tcPr>
            <w:tcW w:w="3240" w:type="dxa"/>
            <w:hideMark/>
          </w:tcPr>
          <w:p w14:paraId="40C9EA3A" w14:textId="77777777" w:rsidR="001F38BE" w:rsidRPr="00FD522E" w:rsidRDefault="001F38BE" w:rsidP="00A202E1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1D2B96E1" w14:textId="77777777" w:rsidR="001F38BE" w:rsidRPr="00FD522E" w:rsidRDefault="001F38BE" w:rsidP="00A202E1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C47E71E" w14:textId="71225B80" w:rsidR="001F38BE" w:rsidRPr="00FD522E" w:rsidRDefault="001F38BE" w:rsidP="00A202E1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D7A3846" w14:textId="77777777" w:rsidR="001F38BE" w:rsidRPr="00FD522E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4CDAF1F" w14:textId="77777777" w:rsidR="001F38BE" w:rsidRPr="00FD522E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1C3FBFF" w14:textId="77777777" w:rsidR="001F38BE" w:rsidRPr="00FD522E" w:rsidRDefault="001F38BE" w:rsidP="00A202E1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6A74744" w14:textId="77777777" w:rsidR="001F38BE" w:rsidRPr="00FD522E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3A65EF8B" w14:textId="77777777" w:rsidR="001F38BE" w:rsidRPr="00FD522E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3A37A4A" w14:textId="77777777" w:rsidR="001F38BE" w:rsidRPr="00FD522E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61975E12" w14:textId="77777777" w:rsidR="001F38BE" w:rsidRPr="00FD522E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0700B5AE" w14:textId="77777777" w:rsidR="001F38BE" w:rsidRPr="00FD522E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1467F38" w14:textId="77777777" w:rsidR="001F38BE" w:rsidRPr="00FD522E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06" w:type="dxa"/>
          </w:tcPr>
          <w:p w14:paraId="488B6B39" w14:textId="77777777" w:rsidR="001F38BE" w:rsidRPr="00FD522E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44" w:type="dxa"/>
          </w:tcPr>
          <w:p w14:paraId="279D486B" w14:textId="77777777" w:rsidR="001F38BE" w:rsidRPr="00FD522E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57EFFB20" w14:textId="77777777" w:rsidR="001F38BE" w:rsidRPr="00FD522E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C81D4B1" w14:textId="77777777" w:rsidR="001F38BE" w:rsidRPr="00FD522E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BC94A85" w14:textId="77777777" w:rsidR="001F38BE" w:rsidRPr="00FD522E" w:rsidRDefault="001F38BE" w:rsidP="00A202E1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069DF" w:rsidRPr="00FD522E" w14:paraId="331B635F" w14:textId="77777777" w:rsidTr="00D85D46">
        <w:trPr>
          <w:trHeight w:val="261"/>
        </w:trPr>
        <w:tc>
          <w:tcPr>
            <w:tcW w:w="3240" w:type="dxa"/>
            <w:vAlign w:val="bottom"/>
          </w:tcPr>
          <w:p w14:paraId="40BB9026" w14:textId="57DA4527" w:rsidR="001069DF" w:rsidRPr="00FD522E" w:rsidRDefault="001069DF" w:rsidP="001069DF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7695DD84" w14:textId="54C59FAD" w:rsidR="001069DF" w:rsidRPr="00FD522E" w:rsidRDefault="00C14360" w:rsidP="001069DF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  <w:vAlign w:val="bottom"/>
          </w:tcPr>
          <w:p w14:paraId="6E5FF761" w14:textId="49D51E8D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72A229C3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22922D6" w14:textId="776B0D8E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F2A5578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661D9B62" w14:textId="225726A3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2,188,683</w:t>
            </w:r>
          </w:p>
        </w:tc>
        <w:tc>
          <w:tcPr>
            <w:tcW w:w="270" w:type="dxa"/>
            <w:vAlign w:val="bottom"/>
          </w:tcPr>
          <w:p w14:paraId="18DEE0AF" w14:textId="77777777" w:rsidR="001069DF" w:rsidRPr="00FD522E" w:rsidRDefault="001069DF" w:rsidP="001069DF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95E6A7F" w14:textId="2CC8D4BC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2,188,683</w:t>
            </w:r>
          </w:p>
        </w:tc>
        <w:tc>
          <w:tcPr>
            <w:tcW w:w="270" w:type="dxa"/>
          </w:tcPr>
          <w:p w14:paraId="76286A91" w14:textId="77777777" w:rsidR="001069DF" w:rsidRPr="00FD522E" w:rsidRDefault="001069DF" w:rsidP="001069DF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78D341E" w14:textId="495B9109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F1504B1" w14:textId="77777777" w:rsidR="001069DF" w:rsidRPr="00FD522E" w:rsidRDefault="001069DF" w:rsidP="001069DF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106" w:type="dxa"/>
            <w:vAlign w:val="bottom"/>
          </w:tcPr>
          <w:p w14:paraId="7461D111" w14:textId="0E9EFAEE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53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Cs w:val="22"/>
              </w:rPr>
              <w:t>2,128,97</w:t>
            </w:r>
            <w:r w:rsidR="009E3480" w:rsidRPr="00FD522E">
              <w:rPr>
                <w:rFonts w:asciiTheme="majorBidi" w:hAnsiTheme="majorBidi" w:cstheme="majorBidi"/>
                <w:szCs w:val="22"/>
              </w:rPr>
              <w:t>7</w:t>
            </w:r>
          </w:p>
        </w:tc>
        <w:tc>
          <w:tcPr>
            <w:tcW w:w="244" w:type="dxa"/>
          </w:tcPr>
          <w:p w14:paraId="679E600D" w14:textId="77777777" w:rsidR="001069DF" w:rsidRPr="00FD522E" w:rsidRDefault="001069DF" w:rsidP="001069DF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41D7BBB3" w14:textId="270391C0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C4887DD" w14:textId="77777777" w:rsidR="001069DF" w:rsidRPr="00FD522E" w:rsidRDefault="001069DF" w:rsidP="001069DF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590E7D9" w14:textId="225DBE90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Cs w:val="22"/>
              </w:rPr>
              <w:t>2,128,97</w:t>
            </w:r>
            <w:r w:rsidR="009E3480" w:rsidRPr="00FD522E">
              <w:rPr>
                <w:rFonts w:asciiTheme="majorBidi" w:hAnsiTheme="majorBidi" w:cstheme="majorBidi"/>
                <w:szCs w:val="22"/>
              </w:rPr>
              <w:t>7</w:t>
            </w:r>
          </w:p>
        </w:tc>
      </w:tr>
      <w:tr w:rsidR="001069DF" w:rsidRPr="00FD522E" w14:paraId="2F825D17" w14:textId="77777777" w:rsidTr="00D85D46">
        <w:trPr>
          <w:trHeight w:val="261"/>
        </w:trPr>
        <w:tc>
          <w:tcPr>
            <w:tcW w:w="3240" w:type="dxa"/>
            <w:vAlign w:val="bottom"/>
          </w:tcPr>
          <w:p w14:paraId="11498381" w14:textId="77777777" w:rsidR="001069DF" w:rsidRPr="00FD522E" w:rsidRDefault="001069DF" w:rsidP="001069DF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4C46AD6D" w14:textId="4EEEE4F7" w:rsidR="001069DF" w:rsidRPr="00FD522E" w:rsidRDefault="00C14360" w:rsidP="001069DF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</w:tcPr>
          <w:p w14:paraId="4E7805F7" w14:textId="1001F3A6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D89A6A0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54CA366B" w14:textId="60F4020F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C968F18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66FC7EF5" w14:textId="0471F4FD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1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692,040</w:t>
            </w:r>
          </w:p>
        </w:tc>
        <w:tc>
          <w:tcPr>
            <w:tcW w:w="270" w:type="dxa"/>
            <w:vAlign w:val="bottom"/>
          </w:tcPr>
          <w:p w14:paraId="7F9F64ED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20EFD5D4" w14:textId="2F960917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692,040</w:t>
            </w:r>
          </w:p>
        </w:tc>
        <w:tc>
          <w:tcPr>
            <w:tcW w:w="270" w:type="dxa"/>
          </w:tcPr>
          <w:p w14:paraId="2BEAF810" w14:textId="77777777" w:rsidR="001069DF" w:rsidRPr="00FD522E" w:rsidRDefault="001069DF" w:rsidP="001069DF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703B53AD" w14:textId="58D7F443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F061A32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  <w:vAlign w:val="bottom"/>
          </w:tcPr>
          <w:p w14:paraId="1827BDDE" w14:textId="275BF86E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53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641,</w:t>
            </w:r>
            <w:r w:rsidR="009E3480"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523</w:t>
            </w:r>
          </w:p>
        </w:tc>
        <w:tc>
          <w:tcPr>
            <w:tcW w:w="244" w:type="dxa"/>
          </w:tcPr>
          <w:p w14:paraId="47ABAEFC" w14:textId="77777777" w:rsidR="001069DF" w:rsidRPr="00FD522E" w:rsidRDefault="001069DF" w:rsidP="001069DF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064E260" w14:textId="4EFB37C2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94D34C5" w14:textId="77777777" w:rsidR="001069DF" w:rsidRPr="00FD522E" w:rsidRDefault="001069DF" w:rsidP="001069DF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01EE56BE" w14:textId="5DC33C15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641,</w:t>
            </w:r>
            <w:r w:rsidR="009E3480"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523</w:t>
            </w:r>
          </w:p>
        </w:tc>
      </w:tr>
      <w:tr w:rsidR="001069DF" w:rsidRPr="00FD522E" w14:paraId="49784225" w14:textId="77777777" w:rsidTr="00B0457B">
        <w:trPr>
          <w:trHeight w:val="261"/>
        </w:trPr>
        <w:tc>
          <w:tcPr>
            <w:tcW w:w="3240" w:type="dxa"/>
            <w:hideMark/>
          </w:tcPr>
          <w:p w14:paraId="3739F953" w14:textId="77777777" w:rsidR="001069DF" w:rsidRPr="00FD522E" w:rsidRDefault="001069DF" w:rsidP="001069DF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461EB7F3" w14:textId="77777777" w:rsidR="001069DF" w:rsidRPr="00FD522E" w:rsidRDefault="001069DF" w:rsidP="001069DF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</w:tcPr>
          <w:p w14:paraId="2383B41B" w14:textId="1F5515B3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270" w:type="dxa"/>
          </w:tcPr>
          <w:p w14:paraId="0EA12696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751F380" w14:textId="02B971F2" w:rsidR="001069DF" w:rsidRPr="00FD522E" w:rsidRDefault="001069DF" w:rsidP="001069DF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DF75960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152CBCF3" w14:textId="39C61CFB" w:rsidR="001069DF" w:rsidRPr="00FD522E" w:rsidRDefault="001069DF" w:rsidP="001069DF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0598087" w14:textId="77777777" w:rsidR="001069DF" w:rsidRPr="00FD522E" w:rsidRDefault="001069DF" w:rsidP="001069DF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34A4BB79" w14:textId="05FA3A55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  <w:tc>
          <w:tcPr>
            <w:tcW w:w="270" w:type="dxa"/>
            <w:vAlign w:val="bottom"/>
          </w:tcPr>
          <w:p w14:paraId="2EB8D152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034311C2" w14:textId="3F1E8639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3F0CE038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  <w:vAlign w:val="bottom"/>
          </w:tcPr>
          <w:p w14:paraId="6C02ACA5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  <w:vAlign w:val="bottom"/>
          </w:tcPr>
          <w:p w14:paraId="3DA620CA" w14:textId="77777777" w:rsidR="001069DF" w:rsidRPr="00FD522E" w:rsidRDefault="001069DF" w:rsidP="001069DF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2944C01F" w14:textId="1E828078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D8B3DD4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71CFBC50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1069DF" w:rsidRPr="00FD522E" w14:paraId="33B7C2C6" w14:textId="77777777" w:rsidTr="00E10F54">
        <w:trPr>
          <w:trHeight w:val="261"/>
        </w:trPr>
        <w:tc>
          <w:tcPr>
            <w:tcW w:w="3240" w:type="dxa"/>
            <w:hideMark/>
          </w:tcPr>
          <w:p w14:paraId="258E73AA" w14:textId="5A4D03FA" w:rsidR="001069DF" w:rsidRPr="00FD522E" w:rsidRDefault="001069DF" w:rsidP="001069DF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64F7FBA6" w14:textId="77777777" w:rsidR="001069DF" w:rsidRPr="00FD522E" w:rsidRDefault="001069DF" w:rsidP="001069DF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87E06AB" w14:textId="35ECD46A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35D28F29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69CAE4D8" w14:textId="0BFFF4DC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275,736</w:t>
            </w:r>
          </w:p>
        </w:tc>
        <w:tc>
          <w:tcPr>
            <w:tcW w:w="270" w:type="dxa"/>
          </w:tcPr>
          <w:p w14:paraId="27BA2137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A99004A" w14:textId="22D0431D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ACF165" w14:textId="77777777" w:rsidR="001069DF" w:rsidRPr="00FD522E" w:rsidRDefault="001069DF" w:rsidP="001069DF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67B599B6" w14:textId="29E77433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275,736</w:t>
            </w:r>
          </w:p>
        </w:tc>
        <w:tc>
          <w:tcPr>
            <w:tcW w:w="270" w:type="dxa"/>
          </w:tcPr>
          <w:p w14:paraId="3CD6DC25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19C8490A" w14:textId="6FC2A10D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275,736</w:t>
            </w:r>
          </w:p>
        </w:tc>
        <w:tc>
          <w:tcPr>
            <w:tcW w:w="270" w:type="dxa"/>
          </w:tcPr>
          <w:p w14:paraId="33A6D70E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2295066F" w14:textId="5C1AB7C8" w:rsidR="001069DF" w:rsidRPr="00FD522E" w:rsidRDefault="001069DF" w:rsidP="001069DF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4A249BB4" w14:textId="77777777" w:rsidR="001069DF" w:rsidRPr="00FD522E" w:rsidRDefault="001069DF" w:rsidP="001069DF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797617E3" w14:textId="1696F27C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27F54F4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9EAE74A" w14:textId="7F63D299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275,736</w:t>
            </w:r>
          </w:p>
        </w:tc>
      </w:tr>
      <w:tr w:rsidR="001069DF" w:rsidRPr="00FD522E" w14:paraId="53AEA212" w14:textId="77777777" w:rsidTr="00B0457B">
        <w:trPr>
          <w:trHeight w:val="261"/>
        </w:trPr>
        <w:tc>
          <w:tcPr>
            <w:tcW w:w="3240" w:type="dxa"/>
            <w:hideMark/>
          </w:tcPr>
          <w:p w14:paraId="2BB7E4F2" w14:textId="01C42EC7" w:rsidR="001069DF" w:rsidRPr="00FD522E" w:rsidRDefault="001069DF" w:rsidP="001069DF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48D6E889" w14:textId="77777777" w:rsidR="001069DF" w:rsidRPr="00FD522E" w:rsidRDefault="001069DF" w:rsidP="001069DF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77A3BAB0" w14:textId="599DA752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F3DF9DB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7A73394" w14:textId="7561559D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275,736</w:t>
            </w:r>
          </w:p>
        </w:tc>
        <w:tc>
          <w:tcPr>
            <w:tcW w:w="270" w:type="dxa"/>
          </w:tcPr>
          <w:p w14:paraId="1472999F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B7C2EF9" w14:textId="2AAB61AA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1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2,880,723</w:t>
            </w:r>
          </w:p>
        </w:tc>
        <w:tc>
          <w:tcPr>
            <w:tcW w:w="270" w:type="dxa"/>
          </w:tcPr>
          <w:p w14:paraId="3622C180" w14:textId="77777777" w:rsidR="001069DF" w:rsidRPr="00FD522E" w:rsidRDefault="001069DF" w:rsidP="001069DF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6E662A6E" w14:textId="2F618EE3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3,156,459</w:t>
            </w:r>
          </w:p>
        </w:tc>
        <w:tc>
          <w:tcPr>
            <w:tcW w:w="270" w:type="dxa"/>
          </w:tcPr>
          <w:p w14:paraId="6076C37B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473639E6" w14:textId="2FF6A616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657FBD5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7864D498" w14:textId="14057217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4F3CD097" w14:textId="77777777" w:rsidR="001069DF" w:rsidRPr="00FD522E" w:rsidRDefault="001069DF" w:rsidP="001069DF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6B1B16FB" w14:textId="623B324C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94D8B21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EDF32D9" w14:textId="49ABE349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FB1154" w:rsidRPr="00FD522E" w14:paraId="1D827CCD" w14:textId="77777777" w:rsidTr="00B0457B">
        <w:trPr>
          <w:trHeight w:val="261"/>
        </w:trPr>
        <w:tc>
          <w:tcPr>
            <w:tcW w:w="3240" w:type="dxa"/>
          </w:tcPr>
          <w:p w14:paraId="6D8C7476" w14:textId="77777777" w:rsidR="00FB1154" w:rsidRPr="00FD522E" w:rsidRDefault="00FB1154" w:rsidP="00FB115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405CD099" w14:textId="77777777" w:rsidR="00FB1154" w:rsidRPr="00FD522E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43BB4FA1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3EAA95C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5C6FE80A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C25BB9F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5E9BA37E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3DC05B9" w14:textId="77777777" w:rsidR="00FB1154" w:rsidRPr="00FD522E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7AD441BA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BEA6D43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2B6E8460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9D912F8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27B9817F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12A9B0F8" w14:textId="77777777" w:rsidR="00FB1154" w:rsidRPr="00FD522E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12F6C6AE" w14:textId="77777777" w:rsidR="00FB1154" w:rsidRPr="00FD522E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030B79C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800B092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FB1154" w:rsidRPr="00FD522E" w14:paraId="18A35043" w14:textId="77777777" w:rsidTr="00FC570D">
        <w:trPr>
          <w:trHeight w:val="261"/>
        </w:trPr>
        <w:tc>
          <w:tcPr>
            <w:tcW w:w="3240" w:type="dxa"/>
          </w:tcPr>
          <w:p w14:paraId="31FA7AF2" w14:textId="77777777" w:rsidR="00FB1154" w:rsidRPr="00FD522E" w:rsidRDefault="00FB1154" w:rsidP="00FB1154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714B71C6" w14:textId="77777777" w:rsidR="00FB1154" w:rsidRPr="00FD522E" w:rsidRDefault="00FB1154" w:rsidP="00FB1154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658AD4A" w14:textId="0A8D7DDE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2FCF388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7D1787C9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AC132FE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30CDEF40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7602DD5" w14:textId="77777777" w:rsidR="00FB1154" w:rsidRPr="00FD522E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6FCB3E6F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3272467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FAC7BD3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71749E2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637A433C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6472305B" w14:textId="77777777" w:rsidR="00FB1154" w:rsidRPr="00FD522E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0BB611EA" w14:textId="77777777" w:rsidR="00FB1154" w:rsidRPr="00FD522E" w:rsidRDefault="00FB1154" w:rsidP="00FB1154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62DA0556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10BB172" w14:textId="77777777" w:rsidR="00FB1154" w:rsidRPr="00FD522E" w:rsidRDefault="00FB1154" w:rsidP="00FB1154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1069DF" w:rsidRPr="00FD522E" w14:paraId="22682B0A" w14:textId="77777777" w:rsidTr="00C3388C">
        <w:trPr>
          <w:trHeight w:val="261"/>
        </w:trPr>
        <w:tc>
          <w:tcPr>
            <w:tcW w:w="3240" w:type="dxa"/>
          </w:tcPr>
          <w:p w14:paraId="2A3A6CF9" w14:textId="3CD8B5F7" w:rsidR="001069DF" w:rsidRPr="00FD522E" w:rsidRDefault="001069DF" w:rsidP="001069DF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เงินกู้ยืมระยะสั้นจาก</w:t>
            </w: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สถาบันการเงิน</w:t>
            </w:r>
          </w:p>
        </w:tc>
        <w:tc>
          <w:tcPr>
            <w:tcW w:w="720" w:type="dxa"/>
          </w:tcPr>
          <w:p w14:paraId="1E735883" w14:textId="77777777" w:rsidR="001069DF" w:rsidRPr="00FD522E" w:rsidRDefault="001069DF" w:rsidP="001069DF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4A175B14" w14:textId="438389F9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7D0DDEA9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823F5C7" w14:textId="6AEAB492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36989ADA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17796295" w14:textId="4FB3CC94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="009E3480"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1,870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,000)</w:t>
            </w:r>
          </w:p>
        </w:tc>
        <w:tc>
          <w:tcPr>
            <w:tcW w:w="270" w:type="dxa"/>
          </w:tcPr>
          <w:p w14:paraId="26C7A940" w14:textId="77777777" w:rsidR="001069DF" w:rsidRPr="00FD522E" w:rsidRDefault="001069DF" w:rsidP="001069DF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54B4BBCA" w14:textId="376B836C" w:rsidR="001069DF" w:rsidRPr="00FD522E" w:rsidRDefault="009E3480" w:rsidP="001069DF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(1,870,000)</w:t>
            </w:r>
          </w:p>
        </w:tc>
        <w:tc>
          <w:tcPr>
            <w:tcW w:w="270" w:type="dxa"/>
          </w:tcPr>
          <w:p w14:paraId="34950F6C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557D704F" w14:textId="1345405E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84A6AE1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69F30DF5" w14:textId="7BD56549" w:rsidR="001069DF" w:rsidRPr="00FD522E" w:rsidRDefault="001069DF" w:rsidP="001069DF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2C6B5023" w14:textId="77777777" w:rsidR="001069DF" w:rsidRPr="00FD522E" w:rsidRDefault="001069DF" w:rsidP="001069DF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2BEE2A47" w14:textId="1BAF4F57" w:rsidR="001069DF" w:rsidRPr="00FD522E" w:rsidRDefault="009E3480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="001069DF"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1,86</w:t>
            </w:r>
            <w:r w:rsidR="000D234F"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7,832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6AD8BE48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808BDDB" w14:textId="4E2936DE" w:rsidR="001069DF" w:rsidRPr="00FD522E" w:rsidRDefault="000D234F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(1,867,832)</w:t>
            </w:r>
          </w:p>
        </w:tc>
      </w:tr>
      <w:tr w:rsidR="001069DF" w:rsidRPr="00FD522E" w14:paraId="038D08BC" w14:textId="77777777" w:rsidTr="00C3388C">
        <w:trPr>
          <w:trHeight w:val="261"/>
        </w:trPr>
        <w:tc>
          <w:tcPr>
            <w:tcW w:w="3240" w:type="dxa"/>
          </w:tcPr>
          <w:p w14:paraId="7A58951B" w14:textId="10C89D94" w:rsidR="001069DF" w:rsidRPr="00FD522E" w:rsidRDefault="001069DF" w:rsidP="001069DF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</w:t>
            </w: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ยาวจากสถาบันการเงิน</w:t>
            </w:r>
          </w:p>
        </w:tc>
        <w:tc>
          <w:tcPr>
            <w:tcW w:w="720" w:type="dxa"/>
          </w:tcPr>
          <w:p w14:paraId="335D1782" w14:textId="77777777" w:rsidR="001069DF" w:rsidRPr="00FD522E" w:rsidRDefault="001069DF" w:rsidP="001069DF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155BA2E2" w14:textId="2850F332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7784649B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D148A77" w14:textId="491E3129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810D053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814B282" w14:textId="599035EE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E3480" w:rsidRPr="00FD522E">
              <w:rPr>
                <w:rFonts w:asciiTheme="majorBidi" w:hAnsiTheme="majorBidi" w:cstheme="majorBidi"/>
                <w:sz w:val="24"/>
                <w:szCs w:val="24"/>
              </w:rPr>
              <w:t>920,137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1D10DB1A" w14:textId="77777777" w:rsidR="001069DF" w:rsidRPr="00FD522E" w:rsidRDefault="001069DF" w:rsidP="001069DF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AB23EED" w14:textId="74F1CD44" w:rsidR="001069DF" w:rsidRPr="00FD522E" w:rsidRDefault="001069DF" w:rsidP="001069DF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</w:t>
            </w:r>
            <w:r w:rsidR="009E3480" w:rsidRPr="00FD522E">
              <w:rPr>
                <w:rFonts w:asciiTheme="majorBidi" w:hAnsiTheme="majorBidi" w:cstheme="majorBidi"/>
                <w:sz w:val="24"/>
                <w:szCs w:val="24"/>
              </w:rPr>
              <w:t>920,137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1324D2B5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06B41D9C" w14:textId="62C30281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6E09175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303920A7" w14:textId="449BAED6" w:rsidR="001069DF" w:rsidRPr="00FD522E" w:rsidRDefault="001069DF" w:rsidP="001069DF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1AA676C5" w14:textId="77777777" w:rsidR="001069DF" w:rsidRPr="00FD522E" w:rsidRDefault="001069DF" w:rsidP="001069DF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7F271DB5" w14:textId="2334BD00" w:rsidR="001069DF" w:rsidRPr="00FD522E" w:rsidRDefault="009E3480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="000D234F"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907,538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1AABA729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463893DB" w14:textId="71B05E6E" w:rsidR="001069DF" w:rsidRPr="00FD522E" w:rsidRDefault="000D234F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(907,538)</w:t>
            </w:r>
          </w:p>
        </w:tc>
      </w:tr>
      <w:tr w:rsidR="001069DF" w:rsidRPr="00FD522E" w14:paraId="74E1B274" w14:textId="77777777" w:rsidTr="00C3388C">
        <w:trPr>
          <w:trHeight w:val="261"/>
        </w:trPr>
        <w:tc>
          <w:tcPr>
            <w:tcW w:w="3240" w:type="dxa"/>
          </w:tcPr>
          <w:p w14:paraId="44B00118" w14:textId="3465DE84" w:rsidR="001069DF" w:rsidRPr="00FD522E" w:rsidRDefault="001069DF" w:rsidP="001069DF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</w:t>
            </w: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สั้น</w:t>
            </w: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จากกิจการ</w:t>
            </w: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ที่</w:t>
            </w: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เกี่ยวข้องกัน</w:t>
            </w:r>
          </w:p>
        </w:tc>
        <w:tc>
          <w:tcPr>
            <w:tcW w:w="720" w:type="dxa"/>
          </w:tcPr>
          <w:p w14:paraId="2F26D375" w14:textId="5671A588" w:rsidR="001069DF" w:rsidRPr="00FD522E" w:rsidRDefault="00C14360" w:rsidP="001069DF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</w:tcPr>
          <w:p w14:paraId="7F8AEBE4" w14:textId="448E818E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0F889978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6744C04" w14:textId="2650CFEE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3694EA81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09F5216C" w14:textId="29B0BC3B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(150,0</w:t>
            </w:r>
            <w:r w:rsidR="009E3480" w:rsidRPr="00FD522E">
              <w:rPr>
                <w:rFonts w:asciiTheme="majorBidi" w:hAnsiTheme="majorBidi" w:cstheme="majorBidi"/>
                <w:sz w:val="24"/>
                <w:szCs w:val="24"/>
              </w:rPr>
              <w:t>60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1C0FD573" w14:textId="77777777" w:rsidR="001069DF" w:rsidRPr="00FD522E" w:rsidRDefault="001069DF" w:rsidP="001069DF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67C4C82" w14:textId="58054EC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(150,0</w:t>
            </w:r>
            <w:r w:rsidR="009E3480" w:rsidRPr="00FD522E">
              <w:rPr>
                <w:rFonts w:asciiTheme="majorBidi" w:hAnsiTheme="majorBidi" w:cstheme="majorBidi"/>
                <w:sz w:val="24"/>
                <w:szCs w:val="24"/>
              </w:rPr>
              <w:t>60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098FE5C1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706DDE60" w14:textId="6E43FD15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1F8EABB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0551EA78" w14:textId="238F1166" w:rsidR="001069DF" w:rsidRPr="00FD522E" w:rsidRDefault="001069DF" w:rsidP="001069DF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329CAB9A" w14:textId="77777777" w:rsidR="001069DF" w:rsidRPr="00FD522E" w:rsidRDefault="001069DF" w:rsidP="001069DF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F6FFAA7" w14:textId="16AE4526" w:rsidR="001069DF" w:rsidRPr="00FD522E" w:rsidRDefault="009E3480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="001069DF"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149,8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60)</w:t>
            </w:r>
          </w:p>
        </w:tc>
        <w:tc>
          <w:tcPr>
            <w:tcW w:w="270" w:type="dxa"/>
          </w:tcPr>
          <w:p w14:paraId="45EFABFD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16A5E227" w14:textId="235E538A" w:rsidR="001069DF" w:rsidRPr="00FD522E" w:rsidRDefault="009E3480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="001069DF"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149,8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60)</w:t>
            </w:r>
          </w:p>
        </w:tc>
      </w:tr>
      <w:tr w:rsidR="001069DF" w:rsidRPr="00FD522E" w14:paraId="757B4482" w14:textId="77777777" w:rsidTr="00C3388C">
        <w:trPr>
          <w:trHeight w:val="261"/>
        </w:trPr>
        <w:tc>
          <w:tcPr>
            <w:tcW w:w="3240" w:type="dxa"/>
          </w:tcPr>
          <w:p w14:paraId="0A631223" w14:textId="108DA371" w:rsidR="001069DF" w:rsidRPr="00FD522E" w:rsidRDefault="001069DF" w:rsidP="001069DF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เงินกู้ยืมระยะยาวจากกิจการ</w:t>
            </w: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ที่</w:t>
            </w: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เกี่ยวข้องกัน</w:t>
            </w:r>
          </w:p>
        </w:tc>
        <w:tc>
          <w:tcPr>
            <w:tcW w:w="720" w:type="dxa"/>
          </w:tcPr>
          <w:p w14:paraId="15BB8470" w14:textId="44F0AA54" w:rsidR="001069DF" w:rsidRPr="00FD522E" w:rsidRDefault="00C14360" w:rsidP="001069DF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</w:tcPr>
          <w:p w14:paraId="55D4673F" w14:textId="2A0D0DDD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089BC52" w14:textId="77777777" w:rsidR="001069DF" w:rsidRPr="00FD522E" w:rsidRDefault="001069DF" w:rsidP="001069DF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4F0A66DC" w14:textId="0545B5BB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5D18F44A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160AA14" w14:textId="64B0D05E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(150,000)</w:t>
            </w:r>
          </w:p>
        </w:tc>
        <w:tc>
          <w:tcPr>
            <w:tcW w:w="270" w:type="dxa"/>
          </w:tcPr>
          <w:p w14:paraId="14698A06" w14:textId="77777777" w:rsidR="001069DF" w:rsidRPr="00FD522E" w:rsidRDefault="001069DF" w:rsidP="001069DF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FE0C9F8" w14:textId="43FB2FCC" w:rsidR="001069DF" w:rsidRPr="00FD522E" w:rsidRDefault="001069DF" w:rsidP="001069DF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(150,000)</w:t>
            </w:r>
          </w:p>
        </w:tc>
        <w:tc>
          <w:tcPr>
            <w:tcW w:w="270" w:type="dxa"/>
          </w:tcPr>
          <w:p w14:paraId="5DB0F500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8B3ECE5" w14:textId="4150EFE3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5993FC9C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1D4ECA56" w14:textId="429B3EBC" w:rsidR="001069DF" w:rsidRPr="00FD522E" w:rsidRDefault="001069DF" w:rsidP="001069DF">
            <w:pPr>
              <w:pStyle w:val="acctfourfigures"/>
              <w:tabs>
                <w:tab w:val="clear" w:pos="765"/>
              </w:tabs>
              <w:spacing w:line="240" w:lineRule="auto"/>
              <w:ind w:left="-43" w:right="-83"/>
              <w:jc w:val="center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44" w:type="dxa"/>
          </w:tcPr>
          <w:p w14:paraId="72B4FAAA" w14:textId="77777777" w:rsidR="001069DF" w:rsidRPr="00FD522E" w:rsidRDefault="001069DF" w:rsidP="001069DF">
            <w:pPr>
              <w:tabs>
                <w:tab w:val="clear" w:pos="680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24013928" w14:textId="71839018" w:rsidR="001069DF" w:rsidRPr="00FD522E" w:rsidRDefault="009E3480" w:rsidP="001069DF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</w:t>
            </w:r>
            <w:r w:rsidR="001069DF"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14</w:t>
            </w:r>
            <w:r w:rsidR="000D234F"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9,581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)</w:t>
            </w:r>
          </w:p>
        </w:tc>
        <w:tc>
          <w:tcPr>
            <w:tcW w:w="270" w:type="dxa"/>
          </w:tcPr>
          <w:p w14:paraId="5DFA6E80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6B6DFC77" w14:textId="3BD7D562" w:rsidR="001069DF" w:rsidRPr="00FD522E" w:rsidRDefault="000D234F" w:rsidP="001069DF">
            <w:pPr>
              <w:pStyle w:val="acctfourfigures"/>
              <w:tabs>
                <w:tab w:val="clear" w:pos="765"/>
                <w:tab w:val="decimal" w:pos="531"/>
              </w:tabs>
              <w:spacing w:line="240" w:lineRule="auto"/>
              <w:ind w:left="-43" w:right="-3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(149,581)</w:t>
            </w:r>
          </w:p>
        </w:tc>
      </w:tr>
      <w:tr w:rsidR="001069DF" w:rsidRPr="00FD522E" w14:paraId="17EF1E58" w14:textId="77777777" w:rsidTr="00FE0FC7">
        <w:trPr>
          <w:trHeight w:val="261"/>
        </w:trPr>
        <w:tc>
          <w:tcPr>
            <w:tcW w:w="3240" w:type="dxa"/>
            <w:hideMark/>
          </w:tcPr>
          <w:p w14:paraId="7576EDFA" w14:textId="77777777" w:rsidR="001069DF" w:rsidRPr="00FD522E" w:rsidRDefault="001069DF" w:rsidP="001069DF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6E9486A7" w14:textId="2652F691" w:rsidR="001069DF" w:rsidRPr="00FD522E" w:rsidRDefault="001069DF" w:rsidP="001069DF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52FEB82B" w14:textId="51D992A1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10EC1B12" w14:textId="77777777" w:rsidR="001069DF" w:rsidRPr="00FD522E" w:rsidRDefault="001069DF" w:rsidP="001069DF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4CD74606" w14:textId="5E59795C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79A62EC4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775D0631" w14:textId="33AF094B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(8,371,67</w:t>
            </w:r>
            <w:r w:rsidR="00DF4E29"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7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46C382B5" w14:textId="77777777" w:rsidR="001069DF" w:rsidRPr="00FD522E" w:rsidRDefault="001069DF" w:rsidP="001069DF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557A2BCD" w14:textId="440474C4" w:rsidR="001069DF" w:rsidRPr="00FD522E" w:rsidRDefault="001069DF" w:rsidP="001069DF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(8,371,67</w:t>
            </w:r>
            <w:r w:rsidR="00DF4E29" w:rsidRPr="00FD522E">
              <w:rPr>
                <w:rFonts w:asciiTheme="majorBidi" w:hAnsiTheme="majorBidi" w:cstheme="majorBidi"/>
                <w:sz w:val="24"/>
                <w:szCs w:val="24"/>
              </w:rPr>
              <w:t>7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4AEF2D57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54AB4296" w14:textId="590FA89C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926687B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  <w:vAlign w:val="bottom"/>
          </w:tcPr>
          <w:p w14:paraId="6183176A" w14:textId="1B452E52" w:rsidR="001069DF" w:rsidRPr="00FD522E" w:rsidRDefault="009E3480" w:rsidP="001069DF">
            <w:pPr>
              <w:pStyle w:val="acctfourfigures"/>
              <w:tabs>
                <w:tab w:val="clear" w:pos="765"/>
                <w:tab w:val="decimal" w:pos="521"/>
                <w:tab w:val="decimal" w:pos="882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(8,452,846)</w:t>
            </w:r>
          </w:p>
        </w:tc>
        <w:tc>
          <w:tcPr>
            <w:tcW w:w="244" w:type="dxa"/>
            <w:vAlign w:val="bottom"/>
          </w:tcPr>
          <w:p w14:paraId="7D262A73" w14:textId="77777777" w:rsidR="001069DF" w:rsidRPr="00FD522E" w:rsidRDefault="001069DF" w:rsidP="001069DF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3C378207" w14:textId="53861B13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88410F3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3D8AFBEA" w14:textId="36C77460" w:rsidR="001069DF" w:rsidRPr="00FD522E" w:rsidRDefault="009E3480" w:rsidP="001069DF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-3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(8,452,846)</w:t>
            </w:r>
          </w:p>
        </w:tc>
      </w:tr>
      <w:tr w:rsidR="001069DF" w:rsidRPr="00FD522E" w14:paraId="084F9EA3" w14:textId="77777777" w:rsidTr="00FE0FC7">
        <w:trPr>
          <w:trHeight w:val="261"/>
        </w:trPr>
        <w:tc>
          <w:tcPr>
            <w:tcW w:w="3240" w:type="dxa"/>
            <w:hideMark/>
          </w:tcPr>
          <w:p w14:paraId="4B6BE3BE" w14:textId="636E2FC8" w:rsidR="001069DF" w:rsidRPr="00FD522E" w:rsidRDefault="001069DF" w:rsidP="001069DF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รวมหนี้สินทางการเงิน</w:t>
            </w:r>
          </w:p>
        </w:tc>
        <w:tc>
          <w:tcPr>
            <w:tcW w:w="720" w:type="dxa"/>
          </w:tcPr>
          <w:p w14:paraId="050CDEB2" w14:textId="77777777" w:rsidR="001069DF" w:rsidRPr="00FD522E" w:rsidRDefault="001069DF" w:rsidP="001069DF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9C81101" w14:textId="7E0521B1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6B4131FF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F27ED49" w14:textId="2991A1A1" w:rsidR="001069DF" w:rsidRPr="00FD522E" w:rsidRDefault="001069DF" w:rsidP="001069DF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34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bidi="th-TH"/>
              </w:rPr>
              <w:t>-</w:t>
            </w:r>
          </w:p>
        </w:tc>
        <w:tc>
          <w:tcPr>
            <w:tcW w:w="270" w:type="dxa"/>
          </w:tcPr>
          <w:p w14:paraId="79C6E7DA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5EB98A55" w14:textId="0A3C75F4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(11,461,87</w:t>
            </w:r>
            <w:r w:rsidR="00DF4E29"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0EFCCDB3" w14:textId="77777777" w:rsidR="001069DF" w:rsidRPr="00FD522E" w:rsidRDefault="001069DF" w:rsidP="001069DF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136C184F" w14:textId="065AEEDE" w:rsidR="001069DF" w:rsidRPr="00FD522E" w:rsidRDefault="001069DF" w:rsidP="001069DF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(11,461,87</w:t>
            </w:r>
            <w:r w:rsidR="00497391"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4</w:t>
            </w: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270" w:type="dxa"/>
          </w:tcPr>
          <w:p w14:paraId="34ED3EBB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0C8C4FF9" w14:textId="4AF30273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DE4B43B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106" w:type="dxa"/>
          </w:tcPr>
          <w:p w14:paraId="49E34527" w14:textId="60F5A620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44" w:type="dxa"/>
          </w:tcPr>
          <w:p w14:paraId="2EE0BD9D" w14:textId="77777777" w:rsidR="001069DF" w:rsidRPr="00FD522E" w:rsidRDefault="001069DF" w:rsidP="001069DF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7ED6FEB5" w14:textId="77777777" w:rsidR="001069DF" w:rsidRPr="00FD522E" w:rsidRDefault="001069DF" w:rsidP="001069DF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18F65B52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E1A0C1E" w14:textId="77777777" w:rsidR="001069DF" w:rsidRPr="00FD522E" w:rsidRDefault="001069DF" w:rsidP="001069DF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6CA15146" w14:textId="0667B327" w:rsidR="00703CBE" w:rsidRPr="00FD522E" w:rsidRDefault="00703C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5A19294E" w14:textId="12527BFE" w:rsidR="001F38BE" w:rsidRPr="00FD522E" w:rsidRDefault="001F38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tbl>
      <w:tblPr>
        <w:tblW w:w="1485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3240"/>
        <w:gridCol w:w="720"/>
        <w:gridCol w:w="1260"/>
        <w:gridCol w:w="270"/>
        <w:gridCol w:w="1260"/>
        <w:gridCol w:w="270"/>
        <w:gridCol w:w="1260"/>
        <w:gridCol w:w="270"/>
        <w:gridCol w:w="1080"/>
        <w:gridCol w:w="270"/>
        <w:gridCol w:w="990"/>
        <w:gridCol w:w="270"/>
        <w:gridCol w:w="1080"/>
        <w:gridCol w:w="270"/>
        <w:gridCol w:w="990"/>
        <w:gridCol w:w="270"/>
        <w:gridCol w:w="1080"/>
      </w:tblGrid>
      <w:tr w:rsidR="00ED00C6" w:rsidRPr="00FD522E" w14:paraId="7EAF825B" w14:textId="77777777" w:rsidTr="00000934">
        <w:trPr>
          <w:trHeight w:val="261"/>
          <w:tblHeader/>
        </w:trPr>
        <w:tc>
          <w:tcPr>
            <w:tcW w:w="3240" w:type="dxa"/>
            <w:vAlign w:val="bottom"/>
          </w:tcPr>
          <w:p w14:paraId="6B0D053D" w14:textId="77777777" w:rsidR="00ED00C6" w:rsidRPr="00FD522E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6D8EF7D5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0890" w:type="dxa"/>
            <w:gridSpan w:val="15"/>
            <w:vAlign w:val="bottom"/>
          </w:tcPr>
          <w:p w14:paraId="20C69E31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งบการเงินเฉพาะกิจการ</w:t>
            </w:r>
          </w:p>
        </w:tc>
      </w:tr>
      <w:tr w:rsidR="00ED00C6" w:rsidRPr="00FD522E" w14:paraId="0D2B7962" w14:textId="77777777" w:rsidTr="00000934">
        <w:trPr>
          <w:trHeight w:val="261"/>
          <w:tblHeader/>
        </w:trPr>
        <w:tc>
          <w:tcPr>
            <w:tcW w:w="3240" w:type="dxa"/>
            <w:vAlign w:val="bottom"/>
          </w:tcPr>
          <w:p w14:paraId="2E28E4FB" w14:textId="77777777" w:rsidR="00ED00C6" w:rsidRPr="00FD522E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71E537D7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5670" w:type="dxa"/>
            <w:gridSpan w:val="7"/>
            <w:vAlign w:val="bottom"/>
          </w:tcPr>
          <w:p w14:paraId="019C17F7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มูลค่าตามบัญชี</w:t>
            </w:r>
          </w:p>
        </w:tc>
        <w:tc>
          <w:tcPr>
            <w:tcW w:w="270" w:type="dxa"/>
          </w:tcPr>
          <w:p w14:paraId="5C4FFEB9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4950" w:type="dxa"/>
            <w:gridSpan w:val="7"/>
            <w:vAlign w:val="bottom"/>
          </w:tcPr>
          <w:p w14:paraId="03EBEE8E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bidi="th-TH"/>
              </w:rPr>
              <w:t>มูลค่ายุติธรรม</w:t>
            </w:r>
          </w:p>
        </w:tc>
      </w:tr>
      <w:tr w:rsidR="00ED00C6" w:rsidRPr="00FD522E" w14:paraId="5B5E9A86" w14:textId="77777777" w:rsidTr="00000934">
        <w:trPr>
          <w:trHeight w:val="261"/>
          <w:tblHeader/>
        </w:trPr>
        <w:tc>
          <w:tcPr>
            <w:tcW w:w="3240" w:type="dxa"/>
            <w:vAlign w:val="bottom"/>
            <w:hideMark/>
          </w:tcPr>
          <w:p w14:paraId="57DC5621" w14:textId="77777777" w:rsidR="00ED00C6" w:rsidRPr="00FD522E" w:rsidRDefault="00ED00C6">
            <w:pPr>
              <w:spacing w:line="240" w:lineRule="auto"/>
              <w:ind w:left="-19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</w:pPr>
          </w:p>
        </w:tc>
        <w:tc>
          <w:tcPr>
            <w:tcW w:w="720" w:type="dxa"/>
            <w:vAlign w:val="bottom"/>
          </w:tcPr>
          <w:p w14:paraId="3AE10C4D" w14:textId="784DEF31" w:rsidR="00ED00C6" w:rsidRPr="00FD522E" w:rsidRDefault="00394F5F">
            <w:pPr>
              <w:pStyle w:val="acctfourfigures"/>
              <w:tabs>
                <w:tab w:val="left" w:pos="720"/>
              </w:tabs>
              <w:spacing w:line="240" w:lineRule="auto"/>
              <w:ind w:left="-105" w:right="-86"/>
              <w:jc w:val="center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="Angsana New" w:hint="cs"/>
                <w:i/>
                <w:iCs/>
                <w:sz w:val="24"/>
                <w:szCs w:val="24"/>
                <w:cs/>
                <w:lang w:val="en-US" w:bidi="th-TH"/>
              </w:rPr>
              <w:t>หมายเหตุ</w:t>
            </w:r>
          </w:p>
        </w:tc>
        <w:tc>
          <w:tcPr>
            <w:tcW w:w="1260" w:type="dxa"/>
            <w:vAlign w:val="bottom"/>
            <w:hideMark/>
          </w:tcPr>
          <w:p w14:paraId="66A1B76B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109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เครื่องมือทางการเงินที่วัดมูลค่าด้วยมูลค่ายุติธรรมผ่านกำไรหรือขาดทุน</w:t>
            </w:r>
          </w:p>
        </w:tc>
        <w:tc>
          <w:tcPr>
            <w:tcW w:w="270" w:type="dxa"/>
          </w:tcPr>
          <w:p w14:paraId="65066EB8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42D2636F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เครื่องมือทางการเงินที่วัดมูลค่าด้วยมูลค่ายุติธรรมผ่านกำไรขาดทุนเบ็ดเสร็จอื่น</w:t>
            </w:r>
          </w:p>
        </w:tc>
        <w:tc>
          <w:tcPr>
            <w:tcW w:w="270" w:type="dxa"/>
          </w:tcPr>
          <w:p w14:paraId="1C3D63F5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2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</w:p>
        </w:tc>
        <w:tc>
          <w:tcPr>
            <w:tcW w:w="1260" w:type="dxa"/>
            <w:vAlign w:val="bottom"/>
            <w:hideMark/>
          </w:tcPr>
          <w:p w14:paraId="7A305E2E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7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เครื่องมือทางการเงินที่วัดมูลค่าด้วยราคาทุนตัดจำหน่าย </w:t>
            </w:r>
          </w:p>
        </w:tc>
        <w:tc>
          <w:tcPr>
            <w:tcW w:w="270" w:type="dxa"/>
            <w:vAlign w:val="bottom"/>
          </w:tcPr>
          <w:p w14:paraId="2C9A030C" w14:textId="77777777" w:rsidR="00ED00C6" w:rsidRPr="00FD522E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</w:p>
        </w:tc>
        <w:tc>
          <w:tcPr>
            <w:tcW w:w="1080" w:type="dxa"/>
            <w:vAlign w:val="bottom"/>
            <w:hideMark/>
          </w:tcPr>
          <w:p w14:paraId="2B73B269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  <w:tc>
          <w:tcPr>
            <w:tcW w:w="270" w:type="dxa"/>
          </w:tcPr>
          <w:p w14:paraId="109031D3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  <w:hideMark/>
          </w:tcPr>
          <w:p w14:paraId="06D430AA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76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1</w:t>
            </w:r>
          </w:p>
        </w:tc>
        <w:tc>
          <w:tcPr>
            <w:tcW w:w="270" w:type="dxa"/>
          </w:tcPr>
          <w:p w14:paraId="155BA867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78582532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rtl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 xml:space="preserve">ระดับ 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</w:t>
            </w:r>
          </w:p>
        </w:tc>
        <w:tc>
          <w:tcPr>
            <w:tcW w:w="270" w:type="dxa"/>
          </w:tcPr>
          <w:p w14:paraId="6897EEB1" w14:textId="77777777" w:rsidR="00ED00C6" w:rsidRPr="00FD522E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  <w:hideMark/>
          </w:tcPr>
          <w:p w14:paraId="27ACDC23" w14:textId="77777777" w:rsidR="00ED00C6" w:rsidRPr="00FD522E" w:rsidRDefault="00ED00C6">
            <w:pPr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ระดับ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 xml:space="preserve"> 3</w:t>
            </w:r>
          </w:p>
        </w:tc>
        <w:tc>
          <w:tcPr>
            <w:tcW w:w="270" w:type="dxa"/>
          </w:tcPr>
          <w:p w14:paraId="2D85EA68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  <w:vAlign w:val="bottom"/>
            <w:hideMark/>
          </w:tcPr>
          <w:p w14:paraId="057E5A65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bidi="th-TH"/>
              </w:rPr>
              <w:t>รวม</w:t>
            </w:r>
          </w:p>
        </w:tc>
      </w:tr>
      <w:tr w:rsidR="00ED00C6" w:rsidRPr="00FD522E" w14:paraId="3C18E435" w14:textId="77777777" w:rsidTr="00000934">
        <w:trPr>
          <w:trHeight w:val="261"/>
        </w:trPr>
        <w:tc>
          <w:tcPr>
            <w:tcW w:w="3240" w:type="dxa"/>
          </w:tcPr>
          <w:p w14:paraId="575AEB9B" w14:textId="77777777" w:rsidR="00ED00C6" w:rsidRPr="00FD522E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</w:p>
        </w:tc>
        <w:tc>
          <w:tcPr>
            <w:tcW w:w="720" w:type="dxa"/>
          </w:tcPr>
          <w:p w14:paraId="560D8CD9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60E13E1E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bidi="th-TH"/>
              </w:rPr>
              <w:t>(พันบาท)</w:t>
            </w:r>
          </w:p>
        </w:tc>
      </w:tr>
      <w:tr w:rsidR="00ED00C6" w:rsidRPr="00FD522E" w14:paraId="043D9BF0" w14:textId="77777777" w:rsidTr="00000934">
        <w:trPr>
          <w:trHeight w:val="261"/>
        </w:trPr>
        <w:tc>
          <w:tcPr>
            <w:tcW w:w="3240" w:type="dxa"/>
          </w:tcPr>
          <w:p w14:paraId="21F7A0E5" w14:textId="58FD897B" w:rsidR="00ED00C6" w:rsidRPr="00FD522E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ณ วันที่ </w:t>
            </w:r>
            <w:r w:rsidR="00260903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 xml:space="preserve">31 </w:t>
            </w:r>
            <w:r w:rsidR="00260903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4"/>
                <w:szCs w:val="24"/>
                <w:cs/>
              </w:rPr>
              <w:t>ธันวาคม</w:t>
            </w:r>
            <w:r w:rsidR="00260903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</w:rPr>
              <w:t xml:space="preserve">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</w:rPr>
              <w:t>2568</w:t>
            </w:r>
          </w:p>
        </w:tc>
        <w:tc>
          <w:tcPr>
            <w:tcW w:w="720" w:type="dxa"/>
          </w:tcPr>
          <w:p w14:paraId="33E42A4A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0890" w:type="dxa"/>
            <w:gridSpan w:val="15"/>
          </w:tcPr>
          <w:p w14:paraId="53371C18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</w:rPr>
            </w:pPr>
          </w:p>
        </w:tc>
      </w:tr>
      <w:tr w:rsidR="00ED00C6" w:rsidRPr="00FD522E" w14:paraId="04596032" w14:textId="77777777" w:rsidTr="00000934">
        <w:trPr>
          <w:trHeight w:val="261"/>
        </w:trPr>
        <w:tc>
          <w:tcPr>
            <w:tcW w:w="3240" w:type="dxa"/>
            <w:hideMark/>
          </w:tcPr>
          <w:p w14:paraId="4A940A26" w14:textId="77777777" w:rsidR="00ED00C6" w:rsidRPr="00FD522E" w:rsidRDefault="00ED00C6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สินทรัพย์ทางการเงิน</w:t>
            </w:r>
          </w:p>
        </w:tc>
        <w:tc>
          <w:tcPr>
            <w:tcW w:w="720" w:type="dxa"/>
          </w:tcPr>
          <w:p w14:paraId="2C5623FB" w14:textId="77777777" w:rsidR="00ED00C6" w:rsidRPr="00FD522E" w:rsidRDefault="00ED00C6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7FAF154B" w14:textId="77777777" w:rsidR="00ED00C6" w:rsidRPr="00FD522E" w:rsidRDefault="00ED00C6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7AD0D887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390F9DAB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7206EE2" w14:textId="77777777" w:rsidR="00ED00C6" w:rsidRPr="00FD522E" w:rsidRDefault="00ED00C6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224A8BB3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0DE2354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4FE0411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FEEBCA5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4C7CFD3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207C88E0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49BCE31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48421F51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2BB84762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57975617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63CE81E0" w14:textId="77777777" w:rsidR="00ED00C6" w:rsidRPr="00FD522E" w:rsidRDefault="00ED00C6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</w:tr>
      <w:tr w:rsidR="009F3D15" w:rsidRPr="00FD522E" w14:paraId="0880C305" w14:textId="77777777" w:rsidTr="00000934">
        <w:trPr>
          <w:trHeight w:val="261"/>
        </w:trPr>
        <w:tc>
          <w:tcPr>
            <w:tcW w:w="3240" w:type="dxa"/>
            <w:vAlign w:val="bottom"/>
          </w:tcPr>
          <w:p w14:paraId="73CC0E44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เงินให้กู้ยืมระยะสั้นแก่กิจการที่เกี่ยวข้องกัน</w:t>
            </w:r>
          </w:p>
        </w:tc>
        <w:tc>
          <w:tcPr>
            <w:tcW w:w="720" w:type="dxa"/>
          </w:tcPr>
          <w:p w14:paraId="764C3811" w14:textId="5D13CE61" w:rsidR="009F3D15" w:rsidRPr="00FD522E" w:rsidRDefault="00C14360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  <w:vAlign w:val="bottom"/>
          </w:tcPr>
          <w:p w14:paraId="650FDDA2" w14:textId="3221ECFF" w:rsidR="009F3D15" w:rsidRPr="00FD522E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CB67AA0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6F8B1FBE" w14:textId="5A8DCC53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74DB12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0A9161F6" w14:textId="0CE47641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2,375,683</w:t>
            </w:r>
          </w:p>
        </w:tc>
        <w:tc>
          <w:tcPr>
            <w:tcW w:w="270" w:type="dxa"/>
            <w:vAlign w:val="bottom"/>
          </w:tcPr>
          <w:p w14:paraId="0667D078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57B5449D" w14:textId="339956E2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2,375,683</w:t>
            </w:r>
          </w:p>
        </w:tc>
        <w:tc>
          <w:tcPr>
            <w:tcW w:w="270" w:type="dxa"/>
          </w:tcPr>
          <w:p w14:paraId="60161DA4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4B7BF7EA" w14:textId="1CA6E994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DE2B5F4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D6B4BB3" w14:textId="4A5BA590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35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 xml:space="preserve"> 2,338,023</w:t>
            </w:r>
          </w:p>
        </w:tc>
        <w:tc>
          <w:tcPr>
            <w:tcW w:w="270" w:type="dxa"/>
          </w:tcPr>
          <w:p w14:paraId="0843E7D3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30213C4E" w14:textId="38EB5423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6134E16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2DA75BFD" w14:textId="37079FDA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2,338,023</w:t>
            </w:r>
          </w:p>
        </w:tc>
      </w:tr>
      <w:tr w:rsidR="009F3D15" w:rsidRPr="00FD522E" w14:paraId="42314FB1" w14:textId="77777777" w:rsidTr="00000934">
        <w:trPr>
          <w:trHeight w:val="261"/>
        </w:trPr>
        <w:tc>
          <w:tcPr>
            <w:tcW w:w="3240" w:type="dxa"/>
            <w:vAlign w:val="bottom"/>
          </w:tcPr>
          <w:p w14:paraId="4EC63C94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เงินให้กู้ยืมระยะยาวแก่กิจการที่เกี่ยวข้องกัน</w:t>
            </w:r>
          </w:p>
        </w:tc>
        <w:tc>
          <w:tcPr>
            <w:tcW w:w="720" w:type="dxa"/>
          </w:tcPr>
          <w:p w14:paraId="260EE896" w14:textId="6A4366D7" w:rsidR="009F3D15" w:rsidRPr="00FD522E" w:rsidRDefault="00C14360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  <w:vAlign w:val="bottom"/>
          </w:tcPr>
          <w:p w14:paraId="24FD8EC5" w14:textId="3A8C3F91" w:rsidR="009F3D15" w:rsidRPr="00FD522E" w:rsidRDefault="009F3D15" w:rsidP="009F3D15">
            <w:pPr>
              <w:pStyle w:val="acctfourfigures"/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  <w:t>-</w:t>
            </w:r>
          </w:p>
        </w:tc>
        <w:tc>
          <w:tcPr>
            <w:tcW w:w="270" w:type="dxa"/>
          </w:tcPr>
          <w:p w14:paraId="2E5AF1F6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</w:tcPr>
          <w:p w14:paraId="72012E66" w14:textId="316F818E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325DFC90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260" w:type="dxa"/>
            <w:vAlign w:val="bottom"/>
          </w:tcPr>
          <w:p w14:paraId="5AAEDD61" w14:textId="1DCA034C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899,040</w:t>
            </w:r>
          </w:p>
        </w:tc>
        <w:tc>
          <w:tcPr>
            <w:tcW w:w="270" w:type="dxa"/>
            <w:vAlign w:val="bottom"/>
          </w:tcPr>
          <w:p w14:paraId="016FAD81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0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  <w:vAlign w:val="bottom"/>
          </w:tcPr>
          <w:p w14:paraId="345FEA7B" w14:textId="69ED44DC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899,</w:t>
            </w: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040</w:t>
            </w:r>
          </w:p>
        </w:tc>
        <w:tc>
          <w:tcPr>
            <w:tcW w:w="270" w:type="dxa"/>
          </w:tcPr>
          <w:p w14:paraId="5EB34880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1EF13759" w14:textId="4E77AC59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6E50F3A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C85D8E5" w14:textId="601BB8E8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35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806,688</w:t>
            </w:r>
          </w:p>
        </w:tc>
        <w:tc>
          <w:tcPr>
            <w:tcW w:w="270" w:type="dxa"/>
          </w:tcPr>
          <w:p w14:paraId="75DEA533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</w:tcPr>
          <w:p w14:paraId="797497D3" w14:textId="22918FAC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8F17510" w14:textId="77777777" w:rsidR="009F3D15" w:rsidRPr="00FD522E" w:rsidRDefault="009F3D15" w:rsidP="009F3D15">
            <w:pPr>
              <w:pStyle w:val="acctfourfigures"/>
              <w:tabs>
                <w:tab w:val="decimal" w:pos="595"/>
              </w:tabs>
              <w:spacing w:line="240" w:lineRule="auto"/>
              <w:ind w:left="-43" w:right="-86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3224A095" w14:textId="454188D5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806,688</w:t>
            </w:r>
          </w:p>
        </w:tc>
      </w:tr>
      <w:tr w:rsidR="009F3D15" w:rsidRPr="00FD522E" w14:paraId="7D3AA34D" w14:textId="77777777" w:rsidTr="00000934">
        <w:trPr>
          <w:trHeight w:val="261"/>
        </w:trPr>
        <w:tc>
          <w:tcPr>
            <w:tcW w:w="3240" w:type="dxa"/>
            <w:hideMark/>
          </w:tcPr>
          <w:p w14:paraId="78CB11CA" w14:textId="77777777" w:rsidR="009F3D15" w:rsidRPr="00FD522E" w:rsidRDefault="009F3D15" w:rsidP="009F3D15">
            <w:pPr>
              <w:spacing w:line="240" w:lineRule="auto"/>
              <w:ind w:left="160" w:right="-90" w:hanging="180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สินทรัพย์ทางการเงินอื่น</w:t>
            </w:r>
          </w:p>
        </w:tc>
        <w:tc>
          <w:tcPr>
            <w:tcW w:w="720" w:type="dxa"/>
          </w:tcPr>
          <w:p w14:paraId="21766014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vAlign w:val="bottom"/>
          </w:tcPr>
          <w:p w14:paraId="5550B61B" w14:textId="77777777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46717A8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2034672" w14:textId="77777777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62B26904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vAlign w:val="bottom"/>
          </w:tcPr>
          <w:p w14:paraId="7173A3FA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7C66B2BD" w14:textId="77777777" w:rsidR="009F3D15" w:rsidRPr="00FD522E" w:rsidRDefault="009F3D15" w:rsidP="009F3D15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</w:p>
        </w:tc>
        <w:tc>
          <w:tcPr>
            <w:tcW w:w="1080" w:type="dxa"/>
            <w:vAlign w:val="bottom"/>
          </w:tcPr>
          <w:p w14:paraId="0AE405DC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  <w:vAlign w:val="bottom"/>
          </w:tcPr>
          <w:p w14:paraId="68C16C8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5F6CC224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6A60D62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003EE9C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  <w:vAlign w:val="bottom"/>
          </w:tcPr>
          <w:p w14:paraId="51E58DBE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990" w:type="dxa"/>
            <w:vAlign w:val="bottom"/>
          </w:tcPr>
          <w:p w14:paraId="6E7B9F44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270" w:type="dxa"/>
          </w:tcPr>
          <w:p w14:paraId="1799ED77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-8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</w:p>
        </w:tc>
        <w:tc>
          <w:tcPr>
            <w:tcW w:w="1080" w:type="dxa"/>
          </w:tcPr>
          <w:p w14:paraId="0737A827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F3D15" w:rsidRPr="00FD522E" w14:paraId="265C4D92" w14:textId="77777777" w:rsidTr="00000934">
        <w:trPr>
          <w:trHeight w:val="261"/>
        </w:trPr>
        <w:tc>
          <w:tcPr>
            <w:tcW w:w="3240" w:type="dxa"/>
            <w:hideMark/>
          </w:tcPr>
          <w:p w14:paraId="4D97B795" w14:textId="77777777" w:rsidR="009F3D15" w:rsidRPr="00FD522E" w:rsidRDefault="009F3D15" w:rsidP="009F3D15">
            <w:pPr>
              <w:spacing w:line="240" w:lineRule="auto"/>
              <w:ind w:left="166" w:right="-90"/>
              <w:rPr>
                <w:rFonts w:asciiTheme="majorBidi" w:hAnsiTheme="majorBidi" w:cstheme="majorBidi"/>
                <w:sz w:val="24"/>
                <w:szCs w:val="24"/>
                <w:lang w:val="en-GB" w:bidi="ar-SA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เงินลงทุน</w:t>
            </w: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</w:rPr>
              <w:t>ใน</w:t>
            </w:r>
            <w:r w:rsidRPr="00FD522E">
              <w:rPr>
                <w:rFonts w:asciiTheme="majorBidi" w:hAnsiTheme="majorBidi" w:cstheme="majorBidi"/>
                <w:sz w:val="24"/>
                <w:szCs w:val="24"/>
                <w:cs/>
              </w:rPr>
              <w:t>ตราสารทุน</w:t>
            </w:r>
          </w:p>
        </w:tc>
        <w:tc>
          <w:tcPr>
            <w:tcW w:w="720" w:type="dxa"/>
          </w:tcPr>
          <w:p w14:paraId="506ABDA6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9FA6013" w14:textId="7E2B3AED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544796B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EF2C069" w14:textId="5B809759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265,620</w:t>
            </w:r>
          </w:p>
        </w:tc>
        <w:tc>
          <w:tcPr>
            <w:tcW w:w="270" w:type="dxa"/>
          </w:tcPr>
          <w:p w14:paraId="31CC3B0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0300A4C8" w14:textId="6F3B17E8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</w:rPr>
              <w:t>-</w:t>
            </w:r>
          </w:p>
        </w:tc>
        <w:tc>
          <w:tcPr>
            <w:tcW w:w="270" w:type="dxa"/>
          </w:tcPr>
          <w:p w14:paraId="4ABE3318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7DBB0086" w14:textId="491112AC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265,</w:t>
            </w:r>
            <w:r w:rsidRPr="00FD522E">
              <w:rPr>
                <w:rFonts w:asciiTheme="majorBidi" w:hAnsiTheme="majorBidi" w:cstheme="majorBidi"/>
                <w:sz w:val="24"/>
                <w:szCs w:val="24"/>
              </w:rPr>
              <w:t>620</w:t>
            </w:r>
          </w:p>
        </w:tc>
        <w:tc>
          <w:tcPr>
            <w:tcW w:w="270" w:type="dxa"/>
          </w:tcPr>
          <w:p w14:paraId="0A101F9A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2799016E" w14:textId="2F061FD6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265,620</w:t>
            </w:r>
          </w:p>
        </w:tc>
        <w:tc>
          <w:tcPr>
            <w:tcW w:w="270" w:type="dxa"/>
          </w:tcPr>
          <w:p w14:paraId="33D8B26D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1B41D4CB" w14:textId="190015EF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78D3761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0F925098" w14:textId="3356265A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B2A8E36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2A9EBA42" w14:textId="0B0A0AD6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49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265,620</w:t>
            </w:r>
          </w:p>
        </w:tc>
      </w:tr>
      <w:tr w:rsidR="009F3D15" w:rsidRPr="00FD522E" w14:paraId="69EA0537" w14:textId="77777777" w:rsidTr="00000934">
        <w:trPr>
          <w:trHeight w:val="261"/>
        </w:trPr>
        <w:tc>
          <w:tcPr>
            <w:tcW w:w="3240" w:type="dxa"/>
            <w:hideMark/>
          </w:tcPr>
          <w:p w14:paraId="3E189A7A" w14:textId="7B2A3335" w:rsidR="009F3D15" w:rsidRPr="00FD522E" w:rsidRDefault="009F3D15" w:rsidP="009F3D15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  <w:lang w:val="en-GB"/>
              </w:rPr>
              <w:t>รวมสินทรัพย์ทางการเงิน</w:t>
            </w:r>
          </w:p>
        </w:tc>
        <w:tc>
          <w:tcPr>
            <w:tcW w:w="720" w:type="dxa"/>
          </w:tcPr>
          <w:p w14:paraId="50EB1C40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66A7AC99" w14:textId="1B4E79CD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49955242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0817E4E" w14:textId="2CA380F2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265,620</w:t>
            </w:r>
          </w:p>
        </w:tc>
        <w:tc>
          <w:tcPr>
            <w:tcW w:w="270" w:type="dxa"/>
          </w:tcPr>
          <w:p w14:paraId="02D71F07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1CDF4DD" w14:textId="179684BB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72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</w:t>
            </w: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274</w:t>
            </w: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,723</w:t>
            </w:r>
          </w:p>
        </w:tc>
        <w:tc>
          <w:tcPr>
            <w:tcW w:w="270" w:type="dxa"/>
          </w:tcPr>
          <w:p w14:paraId="25376C6F" w14:textId="77777777" w:rsidR="009F3D15" w:rsidRPr="00FD522E" w:rsidRDefault="009F3D15" w:rsidP="009F3D15">
            <w:pPr>
              <w:tabs>
                <w:tab w:val="clear" w:pos="680"/>
                <w:tab w:val="decimal" w:pos="521"/>
                <w:tab w:val="decimal" w:pos="595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5A47949C" w14:textId="046EB1FC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3,540,</w:t>
            </w: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</w:rPr>
              <w:t>343</w:t>
            </w:r>
          </w:p>
        </w:tc>
        <w:tc>
          <w:tcPr>
            <w:tcW w:w="270" w:type="dxa"/>
          </w:tcPr>
          <w:p w14:paraId="071D024C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59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7EEDE2B1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71E8C47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9F82987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01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05E008E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147F944" w14:textId="77777777" w:rsidR="009F3D15" w:rsidRPr="00FD522E" w:rsidRDefault="009F3D15" w:rsidP="009F3D15">
            <w:pPr>
              <w:tabs>
                <w:tab w:val="clear" w:pos="680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31326997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95"/>
                <w:tab w:val="decimal" w:pos="701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6099D72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F3D15" w:rsidRPr="00FD522E" w14:paraId="1B558784" w14:textId="77777777" w:rsidTr="00000934">
        <w:trPr>
          <w:trHeight w:val="261"/>
        </w:trPr>
        <w:tc>
          <w:tcPr>
            <w:tcW w:w="3240" w:type="dxa"/>
          </w:tcPr>
          <w:p w14:paraId="51D6F0E9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lang w:val="en-GB"/>
              </w:rPr>
            </w:pPr>
          </w:p>
        </w:tc>
        <w:tc>
          <w:tcPr>
            <w:tcW w:w="720" w:type="dxa"/>
          </w:tcPr>
          <w:p w14:paraId="3DE503FF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15D70FF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768BAD99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678FBBFE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02BF164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double" w:sz="4" w:space="0" w:color="auto"/>
            </w:tcBorders>
          </w:tcPr>
          <w:p w14:paraId="00D8554F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64D7239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double" w:sz="4" w:space="0" w:color="auto"/>
            </w:tcBorders>
          </w:tcPr>
          <w:p w14:paraId="6423A2DD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62BD96D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1B40FCB9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72BFBAF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D631E12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E858CE7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247B5721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2ACA6555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319E2746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F3D15" w:rsidRPr="00FD522E" w14:paraId="035CFD36" w14:textId="77777777" w:rsidTr="00000934">
        <w:trPr>
          <w:trHeight w:val="261"/>
        </w:trPr>
        <w:tc>
          <w:tcPr>
            <w:tcW w:w="3240" w:type="dxa"/>
          </w:tcPr>
          <w:p w14:paraId="3B3C99B0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  <w:t>หนี้สินทางการเงิน</w:t>
            </w:r>
          </w:p>
        </w:tc>
        <w:tc>
          <w:tcPr>
            <w:tcW w:w="720" w:type="dxa"/>
          </w:tcPr>
          <w:p w14:paraId="1EE0BA66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</w:tcPr>
          <w:p w14:paraId="2E5B9D25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0BA84FDD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30C8655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28A5BCC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30F070AF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131FBFAB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408D1A5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15F8E92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69ED3288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BB86DC9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7D58A4D0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4CB7B5E0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3EC92505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459E1811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D0E298D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</w:p>
        </w:tc>
      </w:tr>
      <w:tr w:rsidR="009F3D15" w:rsidRPr="00FD522E" w14:paraId="7B431662" w14:textId="77777777" w:rsidTr="00D34963">
        <w:trPr>
          <w:trHeight w:val="261"/>
        </w:trPr>
        <w:tc>
          <w:tcPr>
            <w:tcW w:w="3240" w:type="dxa"/>
          </w:tcPr>
          <w:p w14:paraId="68D1F4B9" w14:textId="20A2EB04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เงินกู้ยืมระยะสั้นจากสถาบันการเงิน</w:t>
            </w:r>
          </w:p>
        </w:tc>
        <w:tc>
          <w:tcPr>
            <w:tcW w:w="720" w:type="dxa"/>
          </w:tcPr>
          <w:p w14:paraId="59A644FC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5AB157FA" w14:textId="25AEBEEE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0890941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0434F0FD" w14:textId="3BDF74A5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E0DBC60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70009DFE" w14:textId="068AC306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(700,000)</w:t>
            </w:r>
          </w:p>
        </w:tc>
        <w:tc>
          <w:tcPr>
            <w:tcW w:w="270" w:type="dxa"/>
          </w:tcPr>
          <w:p w14:paraId="62BA017F" w14:textId="77777777" w:rsidR="009F3D15" w:rsidRPr="00FD522E" w:rsidRDefault="009F3D15" w:rsidP="009F3D15">
            <w:pPr>
              <w:tabs>
                <w:tab w:val="clear" w:pos="68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14D85874" w14:textId="146871EF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(700,000)</w:t>
            </w:r>
          </w:p>
        </w:tc>
        <w:tc>
          <w:tcPr>
            <w:tcW w:w="270" w:type="dxa"/>
          </w:tcPr>
          <w:p w14:paraId="4AC62285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2E2733FD" w14:textId="05E78C82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1024B6D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</w:tcPr>
          <w:p w14:paraId="40145842" w14:textId="1F0610EC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78AB6A3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</w:tcPr>
          <w:p w14:paraId="4F8D832D" w14:textId="46C40254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(698,903)</w:t>
            </w:r>
          </w:p>
        </w:tc>
        <w:tc>
          <w:tcPr>
            <w:tcW w:w="270" w:type="dxa"/>
          </w:tcPr>
          <w:p w14:paraId="02EE27C6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</w:tcPr>
          <w:p w14:paraId="057882EB" w14:textId="689A2D20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(698,903)</w:t>
            </w:r>
          </w:p>
        </w:tc>
      </w:tr>
      <w:tr w:rsidR="009F3D15" w:rsidRPr="00FD522E" w14:paraId="1E4AAB44" w14:textId="77777777" w:rsidTr="00D34963">
        <w:trPr>
          <w:trHeight w:val="261"/>
        </w:trPr>
        <w:tc>
          <w:tcPr>
            <w:tcW w:w="3240" w:type="dxa"/>
          </w:tcPr>
          <w:p w14:paraId="24A79BBA" w14:textId="251EC183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เงินกู้ยืมระยะยาวจากสถาบันการเงิน</w:t>
            </w:r>
          </w:p>
        </w:tc>
        <w:tc>
          <w:tcPr>
            <w:tcW w:w="720" w:type="dxa"/>
          </w:tcPr>
          <w:p w14:paraId="4D0E04BD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2DD89C28" w14:textId="7DC211F1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9EB67AC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06F513B8" w14:textId="19374B48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3023258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260" w:type="dxa"/>
          </w:tcPr>
          <w:p w14:paraId="06520BCD" w14:textId="794FBF07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(1,001,501)</w:t>
            </w:r>
          </w:p>
        </w:tc>
        <w:tc>
          <w:tcPr>
            <w:tcW w:w="270" w:type="dxa"/>
          </w:tcPr>
          <w:p w14:paraId="149B62F0" w14:textId="77777777" w:rsidR="009F3D15" w:rsidRPr="00FD522E" w:rsidRDefault="009F3D15" w:rsidP="009F3D15">
            <w:pPr>
              <w:tabs>
                <w:tab w:val="clear" w:pos="680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282F42C8" w14:textId="03606064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(1,001,501)</w:t>
            </w:r>
          </w:p>
        </w:tc>
        <w:tc>
          <w:tcPr>
            <w:tcW w:w="270" w:type="dxa"/>
          </w:tcPr>
          <w:p w14:paraId="3821C6B0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02D02FD6" w14:textId="235E7EB9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7C7D11A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</w:tcPr>
          <w:p w14:paraId="17AD9A4F" w14:textId="7B3040FE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A057438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GB"/>
              </w:rPr>
            </w:pPr>
          </w:p>
        </w:tc>
        <w:tc>
          <w:tcPr>
            <w:tcW w:w="990" w:type="dxa"/>
          </w:tcPr>
          <w:p w14:paraId="3E488DC1" w14:textId="053A3C8C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(982,949)</w:t>
            </w:r>
          </w:p>
        </w:tc>
        <w:tc>
          <w:tcPr>
            <w:tcW w:w="270" w:type="dxa"/>
          </w:tcPr>
          <w:p w14:paraId="0072FBA9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th-TH"/>
              </w:rPr>
            </w:pPr>
          </w:p>
        </w:tc>
        <w:tc>
          <w:tcPr>
            <w:tcW w:w="1080" w:type="dxa"/>
          </w:tcPr>
          <w:p w14:paraId="562D2E00" w14:textId="26318C78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(982,949)</w:t>
            </w:r>
          </w:p>
        </w:tc>
      </w:tr>
      <w:tr w:rsidR="009F3D15" w:rsidRPr="00FD522E" w14:paraId="1796CFE2" w14:textId="77777777" w:rsidTr="00000934">
        <w:trPr>
          <w:trHeight w:val="261"/>
        </w:trPr>
        <w:tc>
          <w:tcPr>
            <w:tcW w:w="3240" w:type="dxa"/>
          </w:tcPr>
          <w:p w14:paraId="423BA03B" w14:textId="1BA16141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GB"/>
              </w:rPr>
            </w:pPr>
            <w:r w:rsidRPr="00FD522E">
              <w:rPr>
                <w:rFonts w:asciiTheme="majorBidi" w:hAnsiTheme="majorBidi" w:cstheme="majorBidi" w:hint="cs"/>
                <w:sz w:val="24"/>
                <w:szCs w:val="24"/>
                <w:cs/>
                <w:lang w:val="en-GB"/>
              </w:rPr>
              <w:t>เงินกู้ยืมระยะยาวจากกิจการที่เกี่ยวข้องกัน</w:t>
            </w:r>
          </w:p>
        </w:tc>
        <w:tc>
          <w:tcPr>
            <w:tcW w:w="720" w:type="dxa"/>
          </w:tcPr>
          <w:p w14:paraId="047EC237" w14:textId="7A90C791" w:rsidR="009F3D15" w:rsidRPr="00FD522E" w:rsidRDefault="00C14360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  <w:t>3</w:t>
            </w:r>
          </w:p>
        </w:tc>
        <w:tc>
          <w:tcPr>
            <w:tcW w:w="1260" w:type="dxa"/>
          </w:tcPr>
          <w:p w14:paraId="0DED7619" w14:textId="55E6A79E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9D866CF" w14:textId="77777777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2DED0936" w14:textId="0CB931F1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798739AD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</w:tcPr>
          <w:p w14:paraId="53BC929D" w14:textId="37BDA05A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(177,000)</w:t>
            </w:r>
          </w:p>
        </w:tc>
        <w:tc>
          <w:tcPr>
            <w:tcW w:w="270" w:type="dxa"/>
          </w:tcPr>
          <w:p w14:paraId="0451791D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</w:tcPr>
          <w:p w14:paraId="44A00C7A" w14:textId="00BD6036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(177,000)</w:t>
            </w:r>
          </w:p>
        </w:tc>
        <w:tc>
          <w:tcPr>
            <w:tcW w:w="270" w:type="dxa"/>
          </w:tcPr>
          <w:p w14:paraId="4B0B6DF9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  <w:vAlign w:val="bottom"/>
          </w:tcPr>
          <w:p w14:paraId="1086D881" w14:textId="7C209DFA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02C87AF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675E0E9A" w14:textId="0A59800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E631578" w14:textId="77777777" w:rsidR="009F3D15" w:rsidRPr="00FD522E" w:rsidRDefault="009F3D15" w:rsidP="009F3D15">
            <w:pPr>
              <w:tabs>
                <w:tab w:val="clear" w:pos="680"/>
                <w:tab w:val="decimal" w:pos="521"/>
                <w:tab w:val="decimal" w:pos="701"/>
                <w:tab w:val="decimal" w:pos="796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5A3B692B" w14:textId="26914378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(171,311)</w:t>
            </w:r>
          </w:p>
        </w:tc>
        <w:tc>
          <w:tcPr>
            <w:tcW w:w="270" w:type="dxa"/>
          </w:tcPr>
          <w:p w14:paraId="343E88E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  <w:tab w:val="decimal" w:pos="796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5E164661" w14:textId="2DD60B8A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(171,311)</w:t>
            </w:r>
          </w:p>
        </w:tc>
      </w:tr>
      <w:tr w:rsidR="009F3D15" w:rsidRPr="00FD522E" w14:paraId="43CF24D7" w14:textId="77777777" w:rsidTr="00000934">
        <w:trPr>
          <w:trHeight w:val="261"/>
        </w:trPr>
        <w:tc>
          <w:tcPr>
            <w:tcW w:w="3240" w:type="dxa"/>
            <w:hideMark/>
          </w:tcPr>
          <w:p w14:paraId="0FB1C003" w14:textId="77777777" w:rsidR="009F3D15" w:rsidRPr="00FD522E" w:rsidRDefault="009F3D15" w:rsidP="009F3D15">
            <w:pPr>
              <w:spacing w:line="240" w:lineRule="auto"/>
              <w:ind w:left="-14" w:right="-90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cs/>
                <w:lang w:val="en-GB"/>
              </w:rPr>
              <w:t>หุ้นกู้</w:t>
            </w:r>
          </w:p>
        </w:tc>
        <w:tc>
          <w:tcPr>
            <w:tcW w:w="720" w:type="dxa"/>
          </w:tcPr>
          <w:p w14:paraId="311FDB54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i/>
                <w:iCs/>
                <w:sz w:val="24"/>
                <w:szCs w:val="24"/>
                <w:lang w:val="en-US" w:bidi="th-TH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2E2DEDBF" w14:textId="078588C6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33069620" w14:textId="77777777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1EBA0605" w14:textId="28DCCD07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6185B0BA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</w:tcPr>
          <w:p w14:paraId="60D9B146" w14:textId="39B248C1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(9,050,366)</w:t>
            </w:r>
          </w:p>
        </w:tc>
        <w:tc>
          <w:tcPr>
            <w:tcW w:w="270" w:type="dxa"/>
          </w:tcPr>
          <w:p w14:paraId="1A72C53D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bottom w:val="single" w:sz="4" w:space="0" w:color="auto"/>
            </w:tcBorders>
          </w:tcPr>
          <w:p w14:paraId="400583D6" w14:textId="079DEB55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(9,050,366)</w:t>
            </w:r>
          </w:p>
        </w:tc>
        <w:tc>
          <w:tcPr>
            <w:tcW w:w="270" w:type="dxa"/>
          </w:tcPr>
          <w:p w14:paraId="2E9F77F1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36C9322A" w14:textId="5059DFD7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5F965863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25C9B3B8" w14:textId="22ED0B48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(9,185,187)</w:t>
            </w:r>
          </w:p>
        </w:tc>
        <w:tc>
          <w:tcPr>
            <w:tcW w:w="270" w:type="dxa"/>
            <w:vAlign w:val="bottom"/>
          </w:tcPr>
          <w:p w14:paraId="460066F2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  <w:vAlign w:val="bottom"/>
          </w:tcPr>
          <w:p w14:paraId="187A283C" w14:textId="7AD68A44" w:rsidR="009F3D15" w:rsidRPr="00FD522E" w:rsidRDefault="009F3D15" w:rsidP="009F3D15">
            <w:pPr>
              <w:pStyle w:val="acctfourfigures"/>
              <w:tabs>
                <w:tab w:val="clear" w:pos="765"/>
                <w:tab w:val="left" w:pos="610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216642DE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  <w:vAlign w:val="bottom"/>
          </w:tcPr>
          <w:p w14:paraId="6B1FF38C" w14:textId="13834CFD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  <w:tab w:val="decimal" w:pos="701"/>
              </w:tabs>
              <w:spacing w:line="240" w:lineRule="auto"/>
              <w:ind w:left="-43" w:right="-17"/>
              <w:jc w:val="right"/>
              <w:rPr>
                <w:rFonts w:asciiTheme="majorBidi" w:hAnsiTheme="majorBidi" w:cstheme="majorBidi"/>
                <w:sz w:val="24"/>
                <w:szCs w:val="24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4"/>
                <w:szCs w:val="24"/>
                <w:lang w:val="en-US"/>
              </w:rPr>
              <w:t>(9,185,187)</w:t>
            </w:r>
          </w:p>
        </w:tc>
      </w:tr>
      <w:tr w:rsidR="009F3D15" w:rsidRPr="00FD522E" w14:paraId="0F11C658" w14:textId="77777777" w:rsidTr="00000934">
        <w:trPr>
          <w:trHeight w:val="261"/>
        </w:trPr>
        <w:tc>
          <w:tcPr>
            <w:tcW w:w="3240" w:type="dxa"/>
            <w:hideMark/>
          </w:tcPr>
          <w:p w14:paraId="7CC523FE" w14:textId="29F98513" w:rsidR="009F3D15" w:rsidRPr="00FD522E" w:rsidRDefault="009F3D15" w:rsidP="009F3D15">
            <w:pPr>
              <w:spacing w:line="240" w:lineRule="auto"/>
              <w:ind w:right="-90"/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cs/>
              </w:rPr>
              <w:t>รวมหนี้สินทางการเงิ</w:t>
            </w:r>
            <w:r w:rsidRPr="00FD522E">
              <w:rPr>
                <w:rFonts w:asciiTheme="majorBidi" w:hAnsiTheme="majorBidi" w:cstheme="majorBidi" w:hint="cs"/>
                <w:b/>
                <w:bCs/>
                <w:sz w:val="24"/>
                <w:szCs w:val="24"/>
                <w:cs/>
              </w:rPr>
              <w:t>น</w:t>
            </w:r>
          </w:p>
        </w:tc>
        <w:tc>
          <w:tcPr>
            <w:tcW w:w="720" w:type="dxa"/>
          </w:tcPr>
          <w:p w14:paraId="3202C9F3" w14:textId="77777777" w:rsidR="009F3D15" w:rsidRPr="00FD522E" w:rsidRDefault="009F3D15" w:rsidP="009F3D15">
            <w:pPr>
              <w:pStyle w:val="acctfourfigures"/>
              <w:tabs>
                <w:tab w:val="left" w:pos="720"/>
              </w:tabs>
              <w:spacing w:line="240" w:lineRule="auto"/>
              <w:ind w:left="-42" w:right="-90"/>
              <w:jc w:val="center"/>
              <w:rPr>
                <w:rFonts w:asciiTheme="majorBidi" w:hAnsiTheme="majorBidi" w:cstheme="majorBidi"/>
                <w:b/>
                <w:bCs/>
                <w:i/>
                <w:iCs/>
                <w:sz w:val="24"/>
                <w:szCs w:val="24"/>
                <w:cs/>
                <w:lang w:val="en-US" w:bidi="th-TH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300A40BA" w14:textId="2F2D4A2C" w:rsidR="009F3D15" w:rsidRPr="00FD522E" w:rsidRDefault="009F3D15" w:rsidP="009F3D15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1461E40F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609"/>
              </w:tabs>
              <w:spacing w:line="240" w:lineRule="auto"/>
              <w:ind w:left="-43" w:right="25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0A76C7AE" w14:textId="77833FAA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 w:right="256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-</w:t>
            </w:r>
          </w:p>
        </w:tc>
        <w:tc>
          <w:tcPr>
            <w:tcW w:w="270" w:type="dxa"/>
          </w:tcPr>
          <w:p w14:paraId="09D7027B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1260" w:type="dxa"/>
            <w:tcBorders>
              <w:top w:val="single" w:sz="4" w:space="0" w:color="auto"/>
              <w:bottom w:val="double" w:sz="4" w:space="0" w:color="auto"/>
            </w:tcBorders>
          </w:tcPr>
          <w:p w14:paraId="1886D8DD" w14:textId="012E5A1E" w:rsidR="009F3D15" w:rsidRPr="00FD522E" w:rsidRDefault="009F3D15" w:rsidP="009F3D15">
            <w:pPr>
              <w:pStyle w:val="acctfourfigures"/>
              <w:tabs>
                <w:tab w:val="clear" w:pos="765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(10,928,867)</w:t>
            </w:r>
          </w:p>
        </w:tc>
        <w:tc>
          <w:tcPr>
            <w:tcW w:w="270" w:type="dxa"/>
          </w:tcPr>
          <w:p w14:paraId="083A6843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bidi="ar-SA"/>
              </w:rPr>
            </w:pPr>
          </w:p>
        </w:tc>
        <w:tc>
          <w:tcPr>
            <w:tcW w:w="1080" w:type="dxa"/>
            <w:tcBorders>
              <w:top w:val="single" w:sz="4" w:space="0" w:color="auto"/>
              <w:bottom w:val="double" w:sz="4" w:space="0" w:color="auto"/>
            </w:tcBorders>
          </w:tcPr>
          <w:p w14:paraId="43BE7AE0" w14:textId="6A43E007" w:rsidR="009F3D15" w:rsidRPr="00FD522E" w:rsidRDefault="009F3D15" w:rsidP="009F3D15">
            <w:pPr>
              <w:pStyle w:val="acctfourfigures"/>
              <w:tabs>
                <w:tab w:val="clear" w:pos="765"/>
                <w:tab w:val="decimal" w:pos="521"/>
              </w:tabs>
              <w:spacing w:line="240" w:lineRule="auto"/>
              <w:ind w:left="-43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  <w:t>(10,928,867)</w:t>
            </w:r>
          </w:p>
        </w:tc>
        <w:tc>
          <w:tcPr>
            <w:tcW w:w="270" w:type="dxa"/>
          </w:tcPr>
          <w:p w14:paraId="7D7CC77A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96"/>
              </w:tabs>
              <w:spacing w:line="240" w:lineRule="auto"/>
              <w:ind w:left="-43" w:right="70"/>
              <w:jc w:val="right"/>
              <w:rPr>
                <w:rFonts w:asciiTheme="majorBidi" w:hAnsiTheme="majorBidi" w:cstheme="majorBidi"/>
                <w:b/>
                <w:bCs/>
                <w:sz w:val="24"/>
                <w:szCs w:val="24"/>
                <w:lang w:val="en-US"/>
              </w:rPr>
            </w:pPr>
          </w:p>
        </w:tc>
        <w:tc>
          <w:tcPr>
            <w:tcW w:w="990" w:type="dxa"/>
          </w:tcPr>
          <w:p w14:paraId="36FD86F0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372E6327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99EB154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270" w:type="dxa"/>
          </w:tcPr>
          <w:p w14:paraId="2805950C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990" w:type="dxa"/>
          </w:tcPr>
          <w:p w14:paraId="7933A34E" w14:textId="77777777" w:rsidR="009F3D15" w:rsidRPr="00FD522E" w:rsidRDefault="009F3D15" w:rsidP="009F3D15">
            <w:pPr>
              <w:tabs>
                <w:tab w:val="clear" w:pos="680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bidi="ar-SA"/>
              </w:rPr>
            </w:pPr>
          </w:p>
        </w:tc>
        <w:tc>
          <w:tcPr>
            <w:tcW w:w="270" w:type="dxa"/>
          </w:tcPr>
          <w:p w14:paraId="4D0CDF25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  <w:tc>
          <w:tcPr>
            <w:tcW w:w="1080" w:type="dxa"/>
          </w:tcPr>
          <w:p w14:paraId="01D9795E" w14:textId="77777777" w:rsidR="009F3D15" w:rsidRPr="00FD522E" w:rsidRDefault="009F3D15" w:rsidP="009F3D15">
            <w:pPr>
              <w:pStyle w:val="acctfourfigures"/>
              <w:tabs>
                <w:tab w:val="clear" w:pos="765"/>
                <w:tab w:val="decimal" w:pos="701"/>
                <w:tab w:val="decimal" w:pos="796"/>
              </w:tabs>
              <w:spacing w:line="240" w:lineRule="auto"/>
              <w:ind w:left="-43" w:right="90"/>
              <w:jc w:val="right"/>
              <w:rPr>
                <w:rFonts w:asciiTheme="majorBidi" w:hAnsiTheme="majorBidi" w:cstheme="majorBidi"/>
                <w:sz w:val="24"/>
                <w:szCs w:val="24"/>
                <w:lang w:val="en-US"/>
              </w:rPr>
            </w:pPr>
          </w:p>
        </w:tc>
      </w:tr>
    </w:tbl>
    <w:p w14:paraId="416C1922" w14:textId="77777777" w:rsidR="00ED00C6" w:rsidRPr="00FD522E" w:rsidRDefault="00ED00C6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016B6CE9" w14:textId="44E63F77" w:rsidR="001F38BE" w:rsidRPr="00FD522E" w:rsidRDefault="001F38BE" w:rsidP="009777AF">
      <w:pPr>
        <w:spacing w:line="240" w:lineRule="auto"/>
        <w:rPr>
          <w:rFonts w:asciiTheme="majorBidi" w:hAnsiTheme="majorBidi" w:cstheme="majorBidi"/>
          <w:sz w:val="22"/>
          <w:szCs w:val="22"/>
        </w:rPr>
      </w:pPr>
    </w:p>
    <w:p w14:paraId="031E6B4E" w14:textId="3CB965E4" w:rsidR="002E4D34" w:rsidRPr="00FD522E" w:rsidRDefault="002E4D34" w:rsidP="009777AF">
      <w:pPr>
        <w:spacing w:line="240" w:lineRule="auto"/>
        <w:rPr>
          <w:rFonts w:asciiTheme="majorBidi" w:hAnsiTheme="majorBidi" w:cstheme="majorBidi"/>
          <w:sz w:val="22"/>
          <w:szCs w:val="22"/>
          <w:cs/>
        </w:rPr>
        <w:sectPr w:rsidR="002E4D34" w:rsidRPr="00FD522E" w:rsidSect="00EA2FBC">
          <w:headerReference w:type="default" r:id="rId28"/>
          <w:footerReference w:type="default" r:id="rId29"/>
          <w:pgSz w:w="16834" w:h="11909" w:orient="landscape" w:code="9"/>
          <w:pgMar w:top="691" w:right="1152" w:bottom="576" w:left="1152" w:header="720" w:footer="720" w:gutter="0"/>
          <w:cols w:space="720"/>
          <w:docGrid w:linePitch="360"/>
        </w:sectPr>
      </w:pPr>
    </w:p>
    <w:p w14:paraId="4066CC3E" w14:textId="01841C75" w:rsidR="002E4D34" w:rsidRPr="00FD522E" w:rsidRDefault="001314F3" w:rsidP="002E4D34">
      <w:pPr>
        <w:ind w:firstLine="540"/>
        <w:rPr>
          <w:rFonts w:asciiTheme="majorBidi" w:hAnsiTheme="majorBidi" w:cstheme="majorBidi"/>
          <w:sz w:val="28"/>
          <w:szCs w:val="28"/>
          <w:cs/>
        </w:rPr>
      </w:pPr>
      <w:r w:rsidRPr="00FD522E">
        <w:rPr>
          <w:rFonts w:asciiTheme="majorBidi" w:hAnsiTheme="majorBidi" w:cstheme="majorBidi" w:hint="cs"/>
          <w:sz w:val="28"/>
          <w:szCs w:val="28"/>
          <w:cs/>
        </w:rPr>
        <w:lastRenderedPageBreak/>
        <w:t>ตารางดังต่อไปนี้แสดงเทคนิคการประเมินมูลค่าของเครื่องมือทางการเงินที่วัดมูลค่าด้วยมูลค่ายุติธรรมในงบฐานะการเงิน</w:t>
      </w:r>
    </w:p>
    <w:p w14:paraId="5D74BB0A" w14:textId="77777777" w:rsidR="005B63D6" w:rsidRPr="00FD522E" w:rsidRDefault="005B63D6" w:rsidP="002E4D34">
      <w:pPr>
        <w:ind w:firstLine="540"/>
        <w:rPr>
          <w:rFonts w:asciiTheme="majorBidi" w:hAnsiTheme="majorBidi" w:cstheme="majorBidi"/>
          <w:sz w:val="28"/>
          <w:szCs w:val="28"/>
          <w:cs/>
        </w:rPr>
      </w:pPr>
    </w:p>
    <w:p w14:paraId="5A1AE997" w14:textId="77777777" w:rsidR="00446BE4" w:rsidRPr="00FD522E" w:rsidRDefault="00446BE4" w:rsidP="00446BE4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7"/>
        <w:rPr>
          <w:rFonts w:asciiTheme="majorBidi" w:hAnsiTheme="majorBidi" w:cstheme="majorBidi"/>
          <w:sz w:val="2"/>
          <w:szCs w:val="2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90"/>
        <w:gridCol w:w="270"/>
        <w:gridCol w:w="5130"/>
      </w:tblGrid>
      <w:tr w:rsidR="00446BE4" w:rsidRPr="00FD522E" w14:paraId="5E771DFC" w14:textId="77777777" w:rsidTr="00FE3422">
        <w:trPr>
          <w:tblHeader/>
        </w:trPr>
        <w:tc>
          <w:tcPr>
            <w:tcW w:w="3690" w:type="dxa"/>
          </w:tcPr>
          <w:p w14:paraId="558032E0" w14:textId="77777777" w:rsidR="00446BE4" w:rsidRPr="00FD522E" w:rsidRDefault="00446BE4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270" w:type="dxa"/>
          </w:tcPr>
          <w:p w14:paraId="322CA03B" w14:textId="77777777" w:rsidR="00446BE4" w:rsidRPr="00FD522E" w:rsidRDefault="00446BE4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130" w:type="dxa"/>
          </w:tcPr>
          <w:p w14:paraId="750BBDA3" w14:textId="77777777" w:rsidR="00446BE4" w:rsidRPr="00FD522E" w:rsidRDefault="00446BE4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446BE4" w:rsidRPr="00FD522E" w14:paraId="6D24CBBB" w14:textId="77777777" w:rsidTr="00FE3422">
        <w:tc>
          <w:tcPr>
            <w:tcW w:w="3690" w:type="dxa"/>
          </w:tcPr>
          <w:p w14:paraId="3E24AF9E" w14:textId="43469F4C" w:rsidR="00446BE4" w:rsidRPr="00FD522E" w:rsidRDefault="00FC3859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อนุพันธ์</w:t>
            </w:r>
          </w:p>
        </w:tc>
        <w:tc>
          <w:tcPr>
            <w:tcW w:w="270" w:type="dxa"/>
          </w:tcPr>
          <w:p w14:paraId="20720F4D" w14:textId="77777777" w:rsidR="00446BE4" w:rsidRPr="00FD522E" w:rsidRDefault="00446BE4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130" w:type="dxa"/>
          </w:tcPr>
          <w:p w14:paraId="52C1BAB6" w14:textId="3DDD20B0" w:rsidR="00446BE4" w:rsidRPr="00FD522E" w:rsidRDefault="00FC3859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คำนวณจากแบบจำลองโดยใช้ข้อมูลที่หาได้จากตลาด (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Observable Market Data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  <w:t>) ปรับด้วยค่าความเสี่ยงด้านเครดิตของคู่ค้าแต่ละราย ไม่รวมความเสี่ยงด้านเครดิตของกลุ่มบริษัท และค่าความเสี่ยงด้านอื่นๆ เพื่อสะท้อนมูลค่าที่แท้จริงของอนุพันธ์</w:t>
            </w:r>
          </w:p>
        </w:tc>
      </w:tr>
      <w:tr w:rsidR="00FC3859" w:rsidRPr="00FD522E" w14:paraId="0F947819" w14:textId="77777777" w:rsidTr="00FE3422">
        <w:tc>
          <w:tcPr>
            <w:tcW w:w="3690" w:type="dxa"/>
          </w:tcPr>
          <w:p w14:paraId="1473E2AD" w14:textId="043253A3" w:rsidR="00FC3859" w:rsidRPr="00FD522E" w:rsidRDefault="00FC3859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ตราสารทุน</w:t>
            </w:r>
            <w:r w:rsidR="00072A68" w:rsidRPr="00FD522E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อื่น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ที่วัดมูลค่ายุติธรรม</w:t>
            </w:r>
          </w:p>
          <w:p w14:paraId="424B2305" w14:textId="77777777" w:rsidR="00FC3859" w:rsidRPr="00FD522E" w:rsidRDefault="00FC3859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 xml:space="preserve">   ผ่านกำไรหรือขาดทุน</w:t>
            </w:r>
          </w:p>
          <w:p w14:paraId="403A2B10" w14:textId="222C7E5D" w:rsidR="00561280" w:rsidRPr="00FD522E" w:rsidRDefault="00561280" w:rsidP="0085359C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หุ้นกู้แปลงสภาพ</w:t>
            </w:r>
          </w:p>
        </w:tc>
        <w:tc>
          <w:tcPr>
            <w:tcW w:w="270" w:type="dxa"/>
          </w:tcPr>
          <w:p w14:paraId="1292E77F" w14:textId="77777777" w:rsidR="00FC3859" w:rsidRPr="00FD522E" w:rsidRDefault="00FC3859" w:rsidP="0085359C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5130" w:type="dxa"/>
          </w:tcPr>
          <w:p w14:paraId="187ABA8C" w14:textId="77777777" w:rsidR="00FC3859" w:rsidRPr="00FD522E" w:rsidRDefault="00644042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วิธีคิดลดกระแสเงินสดจากเงินปันผลในอนาคต</w:t>
            </w:r>
          </w:p>
          <w:p w14:paraId="13644C0D" w14:textId="77777777" w:rsidR="00561280" w:rsidRPr="00FD522E" w:rsidRDefault="00561280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</w:p>
          <w:p w14:paraId="28C7AF15" w14:textId="64F02054" w:rsidR="00561280" w:rsidRPr="00FD522E" w:rsidRDefault="00561280" w:rsidP="0085359C">
            <w:pPr>
              <w:pStyle w:val="block"/>
              <w:spacing w:after="0" w:line="240" w:lineRule="auto"/>
              <w:ind w:left="0" w:right="-2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val="en-US" w:bidi="th-TH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วิธีคิดลดกระแสเงินสดจากดอกเบี้ยและสิทธิแปลงสภาพหุ้น</w:t>
            </w:r>
          </w:p>
        </w:tc>
      </w:tr>
    </w:tbl>
    <w:p w14:paraId="37A8A930" w14:textId="713B7C60" w:rsidR="007A41ED" w:rsidRPr="00FD522E" w:rsidRDefault="007A41ED" w:rsidP="00446BE4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p w14:paraId="48866595" w14:textId="1B6866A5" w:rsidR="005E5183" w:rsidRPr="00FD522E" w:rsidRDefault="005E5183" w:rsidP="005E5183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FD522E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เครื่องมือทางการเงินที่ไม่ได้วัดมูลค่าด้วยมูลค่ายุติธรรม </w:t>
      </w:r>
    </w:p>
    <w:p w14:paraId="66F3DF57" w14:textId="77777777" w:rsidR="005E5183" w:rsidRPr="00FD522E" w:rsidRDefault="005E5183" w:rsidP="005E5183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/>
        </w:rPr>
      </w:pPr>
    </w:p>
    <w:tbl>
      <w:tblPr>
        <w:tblW w:w="9060" w:type="dxa"/>
        <w:tblInd w:w="450" w:type="dxa"/>
        <w:tblLook w:val="04A0" w:firstRow="1" w:lastRow="0" w:firstColumn="1" w:lastColumn="0" w:noHBand="0" w:noVBand="1"/>
      </w:tblPr>
      <w:tblGrid>
        <w:gridCol w:w="3979"/>
        <w:gridCol w:w="5081"/>
      </w:tblGrid>
      <w:tr w:rsidR="005E5183" w:rsidRPr="00FD522E" w14:paraId="5607E775" w14:textId="77777777" w:rsidTr="00DE4158">
        <w:trPr>
          <w:trHeight w:val="425"/>
        </w:trPr>
        <w:tc>
          <w:tcPr>
            <w:tcW w:w="3979" w:type="dxa"/>
          </w:tcPr>
          <w:p w14:paraId="34CC011F" w14:textId="77777777" w:rsidR="005E5183" w:rsidRPr="00FD522E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5081" w:type="dxa"/>
          </w:tcPr>
          <w:p w14:paraId="1153C70D" w14:textId="77777777" w:rsidR="005E5183" w:rsidRPr="00FD522E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</w:tr>
      <w:tr w:rsidR="005E5183" w:rsidRPr="00FD522E" w14:paraId="3D0D0F3D" w14:textId="77777777" w:rsidTr="00DE4158">
        <w:trPr>
          <w:trHeight w:val="414"/>
        </w:trPr>
        <w:tc>
          <w:tcPr>
            <w:tcW w:w="3979" w:type="dxa"/>
          </w:tcPr>
          <w:p w14:paraId="08475404" w14:textId="77777777" w:rsidR="005E5183" w:rsidRPr="00FD522E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หุ้นกู้</w:t>
            </w:r>
          </w:p>
        </w:tc>
        <w:tc>
          <w:tcPr>
            <w:tcW w:w="5081" w:type="dxa"/>
          </w:tcPr>
          <w:p w14:paraId="336ECF22" w14:textId="77777777" w:rsidR="005E5183" w:rsidRPr="00FD522E" w:rsidRDefault="005E5183" w:rsidP="00DE4158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อ้างอิงจากราคานายหน้า</w:t>
            </w:r>
          </w:p>
        </w:tc>
      </w:tr>
    </w:tbl>
    <w:p w14:paraId="7A0ED3C1" w14:textId="17D672C7" w:rsidR="00A70949" w:rsidRPr="00FD522E" w:rsidRDefault="00A70949" w:rsidP="00A709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tbl>
      <w:tblPr>
        <w:tblStyle w:val="TableGrid"/>
        <w:tblW w:w="9090" w:type="dxa"/>
        <w:tblInd w:w="4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90"/>
        <w:gridCol w:w="236"/>
        <w:gridCol w:w="2284"/>
        <w:gridCol w:w="236"/>
        <w:gridCol w:w="1744"/>
        <w:gridCol w:w="236"/>
        <w:gridCol w:w="2464"/>
      </w:tblGrid>
      <w:tr w:rsidR="00FC3859" w:rsidRPr="00FD522E" w14:paraId="3C5126BF" w14:textId="77777777" w:rsidTr="00EA4329">
        <w:trPr>
          <w:tblHeader/>
        </w:trPr>
        <w:tc>
          <w:tcPr>
            <w:tcW w:w="1890" w:type="dxa"/>
            <w:vAlign w:val="bottom"/>
          </w:tcPr>
          <w:p w14:paraId="686A3850" w14:textId="77777777" w:rsidR="00FC3859" w:rsidRPr="00FD522E" w:rsidRDefault="00FC3859" w:rsidP="00EA4329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ประเภท</w:t>
            </w:r>
          </w:p>
        </w:tc>
        <w:tc>
          <w:tcPr>
            <w:tcW w:w="236" w:type="dxa"/>
            <w:vAlign w:val="bottom"/>
          </w:tcPr>
          <w:p w14:paraId="4DFF4B60" w14:textId="77777777" w:rsidR="00FC3859" w:rsidRPr="00FD522E" w:rsidRDefault="00FC3859" w:rsidP="00EA4329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284" w:type="dxa"/>
            <w:vAlign w:val="bottom"/>
          </w:tcPr>
          <w:p w14:paraId="55FB7472" w14:textId="77777777" w:rsidR="00FC3859" w:rsidRPr="00FD522E" w:rsidRDefault="00FC3859" w:rsidP="00EA4329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เทคนิคการประเมินมูลค่า</w:t>
            </w:r>
          </w:p>
        </w:tc>
        <w:tc>
          <w:tcPr>
            <w:tcW w:w="236" w:type="dxa"/>
            <w:vAlign w:val="bottom"/>
          </w:tcPr>
          <w:p w14:paraId="2AAF19B3" w14:textId="77777777" w:rsidR="00FC3859" w:rsidRPr="00FD522E" w:rsidRDefault="00FC3859" w:rsidP="00EA4329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1744" w:type="dxa"/>
            <w:vAlign w:val="bottom"/>
          </w:tcPr>
          <w:p w14:paraId="1A79AB2A" w14:textId="77777777" w:rsidR="00FC3859" w:rsidRPr="00FD522E" w:rsidRDefault="00FC3859" w:rsidP="00EA4329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สังเกตได้</w:t>
            </w:r>
          </w:p>
          <w:p w14:paraId="48A83A81" w14:textId="77777777" w:rsidR="00FC3859" w:rsidRPr="00FD522E" w:rsidRDefault="00FC3859" w:rsidP="00EA4329">
            <w:pPr>
              <w:pStyle w:val="block"/>
              <w:spacing w:after="0" w:line="240" w:lineRule="auto"/>
              <w:ind w:left="0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ที่มีนัยสำคัญ</w:t>
            </w:r>
          </w:p>
        </w:tc>
        <w:tc>
          <w:tcPr>
            <w:tcW w:w="236" w:type="dxa"/>
            <w:vAlign w:val="bottom"/>
          </w:tcPr>
          <w:p w14:paraId="78D9554E" w14:textId="77777777" w:rsidR="00FC3859" w:rsidRPr="00FD522E" w:rsidRDefault="00FC3859" w:rsidP="00EA4329">
            <w:pPr>
              <w:pStyle w:val="block"/>
              <w:spacing w:after="0" w:line="240" w:lineRule="auto"/>
              <w:ind w:left="0" w:right="-7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</w:p>
        </w:tc>
        <w:tc>
          <w:tcPr>
            <w:tcW w:w="2464" w:type="dxa"/>
            <w:vAlign w:val="bottom"/>
          </w:tcPr>
          <w:p w14:paraId="44AA877F" w14:textId="77777777" w:rsidR="00FC3859" w:rsidRPr="00FD522E" w:rsidRDefault="00FC3859" w:rsidP="00EA4329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ความสัมพันธ์ระหว่าง</w:t>
            </w:r>
          </w:p>
          <w:p w14:paraId="5D1CFE35" w14:textId="77777777" w:rsidR="00FC3859" w:rsidRPr="00FD522E" w:rsidRDefault="00FC3859" w:rsidP="00EA4329">
            <w:pPr>
              <w:pStyle w:val="block"/>
              <w:spacing w:after="0" w:line="240" w:lineRule="auto"/>
              <w:ind w:left="-74" w:right="-108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ข้อมูลที่ไม่สามารถสังเกตได้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ที่มีนัยสำคัญและการวัด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br/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  <w:t>มูลค่ายุติธรรม</w:t>
            </w:r>
          </w:p>
        </w:tc>
      </w:tr>
      <w:tr w:rsidR="00FC3859" w:rsidRPr="00FD522E" w14:paraId="1DAA3018" w14:textId="77777777" w:rsidTr="00EA4329">
        <w:trPr>
          <w:trHeight w:val="1019"/>
        </w:trPr>
        <w:tc>
          <w:tcPr>
            <w:tcW w:w="1890" w:type="dxa"/>
          </w:tcPr>
          <w:p w14:paraId="10485205" w14:textId="77777777" w:rsidR="00FC3859" w:rsidRPr="00FD522E" w:rsidRDefault="00FC3859" w:rsidP="00EA4329">
            <w:pPr>
              <w:pStyle w:val="block"/>
              <w:spacing w:after="0" w:line="240" w:lineRule="auto"/>
              <w:ind w:left="160" w:right="-108" w:hanging="160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เงินให้กู้ยืม และเงินกู้ยืม</w:t>
            </w:r>
          </w:p>
        </w:tc>
        <w:tc>
          <w:tcPr>
            <w:tcW w:w="236" w:type="dxa"/>
          </w:tcPr>
          <w:p w14:paraId="417F3B1F" w14:textId="77777777" w:rsidR="00FC3859" w:rsidRPr="00FD522E" w:rsidRDefault="00FC3859" w:rsidP="00EA432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284" w:type="dxa"/>
          </w:tcPr>
          <w:p w14:paraId="490BDBAB" w14:textId="77777777" w:rsidR="00FC3859" w:rsidRPr="00FD522E" w:rsidRDefault="00FC3859" w:rsidP="00EA4329">
            <w:pPr>
              <w:pStyle w:val="block"/>
              <w:spacing w:after="0" w:line="240" w:lineRule="auto"/>
              <w:ind w:left="0" w:right="-108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 xml:space="preserve">วิธีคิดลดกระแสเงินสด </w:t>
            </w:r>
          </w:p>
        </w:tc>
        <w:tc>
          <w:tcPr>
            <w:tcW w:w="236" w:type="dxa"/>
          </w:tcPr>
          <w:p w14:paraId="66F70CEE" w14:textId="77777777" w:rsidR="00FC3859" w:rsidRPr="00FD522E" w:rsidRDefault="00FC3859" w:rsidP="00EA432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1744" w:type="dxa"/>
          </w:tcPr>
          <w:p w14:paraId="2EB7F030" w14:textId="77777777" w:rsidR="00FC3859" w:rsidRPr="00FD522E" w:rsidRDefault="00FC3859" w:rsidP="00EA4329">
            <w:pPr>
              <w:pStyle w:val="block"/>
              <w:tabs>
                <w:tab w:val="left" w:pos="915"/>
              </w:tabs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อัตราคิดลด</w:t>
            </w:r>
          </w:p>
        </w:tc>
        <w:tc>
          <w:tcPr>
            <w:tcW w:w="236" w:type="dxa"/>
          </w:tcPr>
          <w:p w14:paraId="6186203A" w14:textId="77777777" w:rsidR="00FC3859" w:rsidRPr="00FD522E" w:rsidRDefault="00FC3859" w:rsidP="00EA4329">
            <w:pPr>
              <w:pStyle w:val="block"/>
              <w:spacing w:after="0" w:line="240" w:lineRule="auto"/>
              <w:ind w:left="0" w:right="-7"/>
              <w:jc w:val="both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2464" w:type="dxa"/>
          </w:tcPr>
          <w:p w14:paraId="718F3326" w14:textId="77777777" w:rsidR="00FC3859" w:rsidRPr="00FD522E" w:rsidRDefault="00FC3859" w:rsidP="00EA4329">
            <w:pPr>
              <w:pStyle w:val="block"/>
              <w:spacing w:after="0" w:line="240" w:lineRule="auto"/>
              <w:ind w:left="0"/>
              <w:jc w:val="thaiDistribute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มูลค่ายุติธรรมที่ประมาณการไว้จะเพิ่มขึ้น (ลดลง) หากอัตราคิดลดต่ำลง (สูงขึ้น)</w:t>
            </w:r>
          </w:p>
        </w:tc>
      </w:tr>
    </w:tbl>
    <w:p w14:paraId="7036265A" w14:textId="77777777" w:rsidR="00FC3859" w:rsidRPr="00FD522E" w:rsidRDefault="00FC3859" w:rsidP="00A70949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</w:rPr>
      </w:pPr>
    </w:p>
    <w:p w14:paraId="2D499CB2" w14:textId="56D665DE" w:rsidR="00006D55" w:rsidRPr="00FD522E" w:rsidRDefault="00006D55" w:rsidP="00A70949">
      <w:pPr>
        <w:ind w:firstLine="540"/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FD522E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การกระจุกตัวของความเสี่ยงทางด้านเครดิต </w:t>
      </w:r>
    </w:p>
    <w:p w14:paraId="0EA2517D" w14:textId="425CB4E1" w:rsidR="002B1EC1" w:rsidRPr="00FD522E" w:rsidRDefault="002B1EC1" w:rsidP="005E5183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67"/>
        <w:jc w:val="thaiDistribute"/>
        <w:rPr>
          <w:rFonts w:asciiTheme="majorBidi" w:hAnsiTheme="majorBidi" w:cstheme="majorBidi"/>
          <w:color w:val="0000FF"/>
          <w:sz w:val="28"/>
          <w:szCs w:val="28"/>
          <w:shd w:val="clear" w:color="auto" w:fill="D9D9D9" w:themeFill="background1" w:themeFillShade="D9"/>
        </w:rPr>
      </w:pPr>
    </w:p>
    <w:tbl>
      <w:tblPr>
        <w:tblW w:w="9090" w:type="dxa"/>
        <w:tblInd w:w="450" w:type="dxa"/>
        <w:tblLayout w:type="fixed"/>
        <w:tblCellMar>
          <w:left w:w="79" w:type="dxa"/>
          <w:right w:w="79" w:type="dxa"/>
        </w:tblCellMar>
        <w:tblLook w:val="04A0" w:firstRow="1" w:lastRow="0" w:firstColumn="1" w:lastColumn="0" w:noHBand="0" w:noVBand="1"/>
      </w:tblPr>
      <w:tblGrid>
        <w:gridCol w:w="3330"/>
        <w:gridCol w:w="900"/>
        <w:gridCol w:w="180"/>
        <w:gridCol w:w="990"/>
        <w:gridCol w:w="180"/>
        <w:gridCol w:w="1260"/>
        <w:gridCol w:w="180"/>
        <w:gridCol w:w="900"/>
        <w:gridCol w:w="180"/>
        <w:gridCol w:w="990"/>
      </w:tblGrid>
      <w:tr w:rsidR="008A7C73" w:rsidRPr="00FD522E" w14:paraId="2FC4E8E2" w14:textId="77777777">
        <w:trPr>
          <w:cantSplit/>
          <w:trHeight w:val="354"/>
          <w:tblHeader/>
        </w:trPr>
        <w:tc>
          <w:tcPr>
            <w:tcW w:w="3330" w:type="dxa"/>
            <w:vAlign w:val="bottom"/>
            <w:hideMark/>
          </w:tcPr>
          <w:p w14:paraId="1908A4C1" w14:textId="77777777" w:rsidR="008A7C73" w:rsidRPr="00FD522E" w:rsidRDefault="008A7C73" w:rsidP="00A202E1">
            <w:pPr>
              <w:pStyle w:val="acctfourfigures"/>
              <w:tabs>
                <w:tab w:val="clear" w:pos="765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ผลขาดทุนด้านเครดิตที่คาดว่าจะเกิดขึ้น </w:t>
            </w:r>
          </w:p>
        </w:tc>
        <w:tc>
          <w:tcPr>
            <w:tcW w:w="3510" w:type="dxa"/>
            <w:gridSpan w:val="5"/>
          </w:tcPr>
          <w:p w14:paraId="0AFE21F0" w14:textId="77777777" w:rsidR="008A7C73" w:rsidRPr="00FD522E" w:rsidRDefault="008A7C73" w:rsidP="00A202E1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b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งบการเงินรวม</w:t>
            </w:r>
          </w:p>
        </w:tc>
        <w:tc>
          <w:tcPr>
            <w:tcW w:w="180" w:type="dxa"/>
          </w:tcPr>
          <w:p w14:paraId="5268A69D" w14:textId="77777777" w:rsidR="008A7C73" w:rsidRPr="00FD522E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Cs/>
                <w:sz w:val="28"/>
                <w:szCs w:val="28"/>
              </w:rPr>
            </w:pPr>
          </w:p>
        </w:tc>
        <w:tc>
          <w:tcPr>
            <w:tcW w:w="2070" w:type="dxa"/>
            <w:gridSpan w:val="3"/>
            <w:vAlign w:val="bottom"/>
          </w:tcPr>
          <w:p w14:paraId="13CCB83E" w14:textId="77777777" w:rsidR="008A7C73" w:rsidRPr="00FD522E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Cs/>
                <w:sz w:val="28"/>
                <w:szCs w:val="28"/>
                <w:cs/>
                <w:lang w:bidi="th-TH"/>
              </w:rPr>
              <w:t>งบการเงินเฉพาะกิจการ</w:t>
            </w:r>
          </w:p>
        </w:tc>
      </w:tr>
      <w:tr w:rsidR="008A7C73" w:rsidRPr="00FD522E" w14:paraId="720CAE88" w14:textId="77777777" w:rsidTr="008A7C73">
        <w:trPr>
          <w:cantSplit/>
          <w:trHeight w:val="767"/>
          <w:tblHeader/>
        </w:trPr>
        <w:tc>
          <w:tcPr>
            <w:tcW w:w="3330" w:type="dxa"/>
            <w:vAlign w:val="bottom"/>
          </w:tcPr>
          <w:p w14:paraId="729FB706" w14:textId="67362939" w:rsidR="00E612EE" w:rsidRPr="00FD522E" w:rsidRDefault="00E612EE" w:rsidP="00E612EE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สำหรับงวด</w:t>
            </w:r>
            <w:r w:rsidR="00905CB7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หก</w:t>
            </w:r>
            <w:r w:rsidR="00970BDC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เดือน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สิ้นสุด</w:t>
            </w:r>
          </w:p>
          <w:p w14:paraId="3026EF15" w14:textId="5D9B7227" w:rsidR="008A7C73" w:rsidRPr="00FD522E" w:rsidRDefault="00E612EE" w:rsidP="00E612EE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color w:val="0000FF"/>
                <w:sz w:val="28"/>
                <w:szCs w:val="28"/>
              </w:rPr>
            </w:pPr>
            <w:r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   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bidi="th-TH"/>
              </w:rPr>
              <w:t xml:space="preserve">วันที่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  <w:t>3</w:t>
            </w:r>
            <w:r w:rsidR="00905CB7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>0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  <w:t xml:space="preserve"> </w:t>
            </w:r>
            <w:r w:rsidR="00905CB7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  <w:lang w:bidi="th-TH"/>
              </w:rPr>
              <w:t>มิถุนายน</w:t>
            </w: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  <w:lang w:val="en-US" w:bidi="th-TH"/>
              </w:rPr>
              <w:t xml:space="preserve">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val="en-US" w:bidi="th-TH"/>
              </w:rPr>
              <w:t>2569</w:t>
            </w:r>
          </w:p>
        </w:tc>
        <w:tc>
          <w:tcPr>
            <w:tcW w:w="900" w:type="dxa"/>
            <w:vAlign w:val="bottom"/>
          </w:tcPr>
          <w:p w14:paraId="7A191B94" w14:textId="069005AF" w:rsidR="008A7C73" w:rsidRPr="00FD522E" w:rsidDel="005916DC" w:rsidRDefault="008A7C73" w:rsidP="008A7C73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80" w:type="dxa"/>
          </w:tcPr>
          <w:p w14:paraId="60AECF52" w14:textId="50196A8A" w:rsidR="008A7C73" w:rsidRPr="00FD522E" w:rsidDel="005916DC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</w:pPr>
          </w:p>
        </w:tc>
        <w:tc>
          <w:tcPr>
            <w:tcW w:w="990" w:type="dxa"/>
            <w:vAlign w:val="bottom"/>
          </w:tcPr>
          <w:p w14:paraId="2D545CB3" w14:textId="107E8601" w:rsidR="008A7C73" w:rsidRPr="00FD522E" w:rsidRDefault="008A7C73" w:rsidP="008A7C73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กลับรายการ</w:t>
            </w:r>
          </w:p>
        </w:tc>
        <w:tc>
          <w:tcPr>
            <w:tcW w:w="180" w:type="dxa"/>
            <w:vAlign w:val="bottom"/>
          </w:tcPr>
          <w:p w14:paraId="187505B0" w14:textId="77777777" w:rsidR="008A7C73" w:rsidRPr="00FD522E" w:rsidRDefault="008A7C73" w:rsidP="00A202E1">
            <w:pPr>
              <w:pStyle w:val="acctmergecolhdg"/>
              <w:spacing w:line="240" w:lineRule="auto"/>
              <w:ind w:left="-83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  <w:vAlign w:val="bottom"/>
          </w:tcPr>
          <w:p w14:paraId="5C67EF6D" w14:textId="247A3B98" w:rsidR="008A7C73" w:rsidRPr="00FD522E" w:rsidRDefault="008A7C73" w:rsidP="00A202E1">
            <w:pPr>
              <w:pStyle w:val="acctmergecolhdg"/>
              <w:spacing w:line="240" w:lineRule="auto"/>
              <w:ind w:left="-77" w:right="-77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  <w:lang w:bidi="th-TH"/>
              </w:rPr>
              <w:t>ผลต่างจากอัตราแลกเปลี่ยน</w:t>
            </w:r>
          </w:p>
        </w:tc>
        <w:tc>
          <w:tcPr>
            <w:tcW w:w="180" w:type="dxa"/>
          </w:tcPr>
          <w:p w14:paraId="1A59152C" w14:textId="77777777" w:rsidR="008A7C73" w:rsidRPr="00FD522E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  <w:vAlign w:val="bottom"/>
          </w:tcPr>
          <w:p w14:paraId="668DF407" w14:textId="77777777" w:rsidR="008A7C73" w:rsidRPr="00FD522E" w:rsidRDefault="008A7C73" w:rsidP="00A202E1">
            <w:pPr>
              <w:spacing w:line="240" w:lineRule="auto"/>
              <w:ind w:left="-53" w:right="-55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เพิ่มขึ้น</w:t>
            </w:r>
          </w:p>
        </w:tc>
        <w:tc>
          <w:tcPr>
            <w:tcW w:w="180" w:type="dxa"/>
            <w:vAlign w:val="bottom"/>
          </w:tcPr>
          <w:p w14:paraId="6ED78F79" w14:textId="77777777" w:rsidR="008A7C73" w:rsidRPr="00FD522E" w:rsidRDefault="008A7C73" w:rsidP="00A202E1">
            <w:pPr>
              <w:pStyle w:val="acctmergecolhdg"/>
              <w:spacing w:line="240" w:lineRule="auto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90" w:type="dxa"/>
            <w:vAlign w:val="bottom"/>
          </w:tcPr>
          <w:p w14:paraId="5EA81A7A" w14:textId="13E4B876" w:rsidR="008A7C73" w:rsidRPr="00FD522E" w:rsidRDefault="008A7C73" w:rsidP="008A7C73">
            <w:pPr>
              <w:pStyle w:val="acctmergecolhdg"/>
              <w:spacing w:line="240" w:lineRule="auto"/>
              <w:ind w:left="-80" w:right="-79" w:firstLine="4"/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  <w:lang w:bidi="th-TH"/>
              </w:rPr>
              <w:t>กลับรายการ</w:t>
            </w:r>
          </w:p>
        </w:tc>
      </w:tr>
      <w:tr w:rsidR="008A7C73" w:rsidRPr="00FD522E" w14:paraId="378D98B6" w14:textId="77777777">
        <w:trPr>
          <w:cantSplit/>
          <w:trHeight w:val="164"/>
          <w:tblHeader/>
        </w:trPr>
        <w:tc>
          <w:tcPr>
            <w:tcW w:w="3330" w:type="dxa"/>
            <w:vAlign w:val="bottom"/>
            <w:hideMark/>
          </w:tcPr>
          <w:p w14:paraId="6B908D0B" w14:textId="77777777" w:rsidR="008A7C73" w:rsidRPr="00FD522E" w:rsidRDefault="008A7C73" w:rsidP="00A202E1">
            <w:pPr>
              <w:pStyle w:val="acctfourfigures"/>
              <w:tabs>
                <w:tab w:val="left" w:pos="720"/>
              </w:tabs>
              <w:spacing w:line="240" w:lineRule="auto"/>
              <w:ind w:left="188" w:hanging="174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lang w:bidi="th-TH"/>
              </w:rPr>
            </w:pPr>
          </w:p>
        </w:tc>
        <w:tc>
          <w:tcPr>
            <w:tcW w:w="5760" w:type="dxa"/>
            <w:gridSpan w:val="9"/>
          </w:tcPr>
          <w:p w14:paraId="76EB2F97" w14:textId="77777777" w:rsidR="008A7C73" w:rsidRPr="00FD522E" w:rsidRDefault="008A7C73" w:rsidP="00A202E1">
            <w:pPr>
              <w:pStyle w:val="acctmergecolhdg"/>
              <w:spacing w:line="240" w:lineRule="auto"/>
              <w:ind w:left="-83" w:right="-79" w:firstLine="4"/>
              <w:rPr>
                <w:rFonts w:asciiTheme="majorBidi" w:hAnsiTheme="majorBidi" w:cstheme="majorBidi"/>
                <w:b w:val="0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F51C0F" w:rsidRPr="00FD522E" w14:paraId="1CAF021B" w14:textId="77777777" w:rsidTr="008A7C73">
        <w:trPr>
          <w:cantSplit/>
          <w:trHeight w:val="323"/>
        </w:trPr>
        <w:tc>
          <w:tcPr>
            <w:tcW w:w="3330" w:type="dxa"/>
          </w:tcPr>
          <w:p w14:paraId="4E284479" w14:textId="77777777" w:rsidR="00F51C0F" w:rsidRPr="00FD522E" w:rsidRDefault="00F51C0F" w:rsidP="00F51C0F">
            <w:pPr>
              <w:tabs>
                <w:tab w:val="clear" w:pos="227"/>
                <w:tab w:val="left" w:pos="190"/>
              </w:tabs>
              <w:spacing w:line="240" w:lineRule="auto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ลูกหนี้การค้าและลูกหนี้หมุนเวียนอื่น</w:t>
            </w:r>
          </w:p>
        </w:tc>
        <w:tc>
          <w:tcPr>
            <w:tcW w:w="900" w:type="dxa"/>
          </w:tcPr>
          <w:p w14:paraId="7954BF96" w14:textId="63DCE2A7" w:rsidR="00F51C0F" w:rsidRPr="00FD522E" w:rsidRDefault="00FE79A5" w:rsidP="00F51C0F">
            <w:pPr>
              <w:pStyle w:val="acctfourfigures"/>
              <w:tabs>
                <w:tab w:val="clear" w:pos="765"/>
              </w:tabs>
              <w:spacing w:line="240" w:lineRule="auto"/>
              <w:ind w:left="-83" w:right="-83" w:firstLine="4"/>
              <w:jc w:val="center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18,901</w:t>
            </w:r>
          </w:p>
        </w:tc>
        <w:tc>
          <w:tcPr>
            <w:tcW w:w="180" w:type="dxa"/>
          </w:tcPr>
          <w:p w14:paraId="79D7C54C" w14:textId="33C074FC" w:rsidR="00F51C0F" w:rsidRPr="00FD522E" w:rsidRDefault="00F51C0F" w:rsidP="00F51C0F">
            <w:pPr>
              <w:pStyle w:val="acctfourfigures"/>
              <w:tabs>
                <w:tab w:val="clear" w:pos="765"/>
              </w:tabs>
              <w:spacing w:line="240" w:lineRule="auto"/>
              <w:ind w:left="-83" w:right="-83" w:firstLine="4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val="en-US" w:bidi="th-TH"/>
              </w:rPr>
            </w:pPr>
          </w:p>
        </w:tc>
        <w:tc>
          <w:tcPr>
            <w:tcW w:w="990" w:type="dxa"/>
          </w:tcPr>
          <w:p w14:paraId="65B8F1AA" w14:textId="31729300" w:rsidR="00F51C0F" w:rsidRPr="00FD522E" w:rsidRDefault="00206ABB" w:rsidP="00F51C0F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1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(1,</w:t>
            </w:r>
            <w:r w:rsidR="00AF25A7"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49</w:t>
            </w:r>
            <w:r w:rsidR="00FE79A5"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  <w:tc>
          <w:tcPr>
            <w:tcW w:w="180" w:type="dxa"/>
          </w:tcPr>
          <w:p w14:paraId="031BE6BF" w14:textId="77777777" w:rsidR="00F51C0F" w:rsidRPr="00FD522E" w:rsidRDefault="00F51C0F" w:rsidP="00F51C0F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10" w:firstLine="4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60" w:type="dxa"/>
          </w:tcPr>
          <w:p w14:paraId="606FD4A6" w14:textId="5BAD4F12" w:rsidR="00F51C0F" w:rsidRPr="00FD522E" w:rsidRDefault="00206ABB" w:rsidP="00F51C0F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280</w:t>
            </w:r>
          </w:p>
        </w:tc>
        <w:tc>
          <w:tcPr>
            <w:tcW w:w="180" w:type="dxa"/>
          </w:tcPr>
          <w:p w14:paraId="3D3DC50A" w14:textId="77777777" w:rsidR="00F51C0F" w:rsidRPr="00FD522E" w:rsidRDefault="00F51C0F" w:rsidP="00F51C0F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left="-79" w:right="10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900" w:type="dxa"/>
          </w:tcPr>
          <w:p w14:paraId="05BCEE39" w14:textId="1DB96CB0" w:rsidR="00F51C0F" w:rsidRPr="00FD522E" w:rsidRDefault="00DA0EE5" w:rsidP="00F51C0F">
            <w:pPr>
              <w:pStyle w:val="acctfourfigures"/>
              <w:tabs>
                <w:tab w:val="clear" w:pos="765"/>
                <w:tab w:val="decimal" w:pos="584"/>
              </w:tabs>
              <w:spacing w:line="240" w:lineRule="auto"/>
              <w:ind w:left="-83" w:right="-60" w:firstLine="4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12</w:t>
            </w:r>
            <w:r w:rsidR="00206ABB"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24</w:t>
            </w:r>
            <w:r w:rsidR="00206ABB"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</w:t>
            </w:r>
          </w:p>
        </w:tc>
        <w:tc>
          <w:tcPr>
            <w:tcW w:w="180" w:type="dxa"/>
          </w:tcPr>
          <w:p w14:paraId="3C0BAF2A" w14:textId="77777777" w:rsidR="00F51C0F" w:rsidRPr="00FD522E" w:rsidRDefault="00F51C0F" w:rsidP="00F51C0F">
            <w:pPr>
              <w:pStyle w:val="acctfourfigures"/>
              <w:tabs>
                <w:tab w:val="clear" w:pos="765"/>
                <w:tab w:val="decimal" w:pos="620"/>
              </w:tabs>
              <w:spacing w:line="240" w:lineRule="auto"/>
              <w:ind w:right="10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  <w:tc>
          <w:tcPr>
            <w:tcW w:w="990" w:type="dxa"/>
          </w:tcPr>
          <w:p w14:paraId="274BA96A" w14:textId="5CB092BC" w:rsidR="00F51C0F" w:rsidRPr="00FD522E" w:rsidRDefault="00206ABB" w:rsidP="00F51C0F">
            <w:pPr>
              <w:pStyle w:val="acctfourfigures"/>
              <w:tabs>
                <w:tab w:val="clear" w:pos="765"/>
                <w:tab w:val="decimal" w:pos="730"/>
              </w:tabs>
              <w:spacing w:line="240" w:lineRule="auto"/>
              <w:ind w:right="10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(</w:t>
            </w:r>
            <w:r w:rsidR="00AF25A7"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35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)</w:t>
            </w:r>
          </w:p>
        </w:tc>
      </w:tr>
    </w:tbl>
    <w:p w14:paraId="7C4CB174" w14:textId="31136DEE" w:rsidR="00FE3422" w:rsidRPr="00FD522E" w:rsidRDefault="00FE342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bidi="ar-SA"/>
        </w:rPr>
      </w:pPr>
    </w:p>
    <w:p w14:paraId="516D0BB1" w14:textId="77777777" w:rsidR="00FE3422" w:rsidRPr="00FD522E" w:rsidRDefault="00FE3422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theme="majorBidi"/>
          <w:sz w:val="28"/>
          <w:szCs w:val="28"/>
          <w:lang w:bidi="ar-SA"/>
        </w:rPr>
      </w:pPr>
      <w:r w:rsidRPr="00FD522E">
        <w:rPr>
          <w:rFonts w:asciiTheme="majorBidi" w:hAnsiTheme="majorBidi" w:cstheme="majorBidi"/>
          <w:sz w:val="28"/>
          <w:szCs w:val="28"/>
          <w:lang w:bidi="ar-SA"/>
        </w:rPr>
        <w:br w:type="page"/>
      </w:r>
    </w:p>
    <w:p w14:paraId="6B8189F2" w14:textId="77777777" w:rsidR="00CE5F83" w:rsidRPr="00FD522E" w:rsidRDefault="00CE5F83" w:rsidP="00D94278">
      <w:pPr>
        <w:pStyle w:val="Heading1"/>
        <w:keepLines/>
        <w:numPr>
          <w:ilvl w:val="0"/>
          <w:numId w:val="3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cs/>
          <w:lang w:val="th-TH"/>
        </w:rPr>
      </w:pPr>
      <w:r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ภาระผูกพันกับบุคคลหรือกิจการที่ไม่เกี่ยวข้องกัน</w:t>
      </w:r>
    </w:p>
    <w:p w14:paraId="49C4B61E" w14:textId="630B36F6" w:rsidR="00CE5F83" w:rsidRPr="00FD522E" w:rsidRDefault="00CE5F83" w:rsidP="00945EE2">
      <w:pPr>
        <w:pStyle w:val="block"/>
        <w:spacing w:after="0" w:line="240" w:lineRule="auto"/>
        <w:ind w:left="540" w:right="-7"/>
        <w:jc w:val="both"/>
        <w:rPr>
          <w:rFonts w:asciiTheme="majorBidi" w:hAnsiTheme="majorBidi" w:cstheme="majorBidi"/>
          <w:sz w:val="28"/>
          <w:szCs w:val="28"/>
          <w:lang w:val="en-US" w:bidi="th-TH"/>
        </w:rPr>
      </w:pPr>
    </w:p>
    <w:tbl>
      <w:tblPr>
        <w:tblW w:w="9199" w:type="dxa"/>
        <w:tblInd w:w="450" w:type="dxa"/>
        <w:tblLayout w:type="fixed"/>
        <w:tblLook w:val="0000" w:firstRow="0" w:lastRow="0" w:firstColumn="0" w:lastColumn="0" w:noHBand="0" w:noVBand="0"/>
      </w:tblPr>
      <w:tblGrid>
        <w:gridCol w:w="6120"/>
        <w:gridCol w:w="1476"/>
        <w:gridCol w:w="345"/>
        <w:gridCol w:w="1258"/>
      </w:tblGrid>
      <w:tr w:rsidR="00A261F0" w:rsidRPr="00FD522E" w14:paraId="32DC7B7F" w14:textId="77777777" w:rsidTr="5ADB1884">
        <w:trPr>
          <w:trHeight w:val="659"/>
          <w:tblHeader/>
        </w:trPr>
        <w:tc>
          <w:tcPr>
            <w:tcW w:w="6120" w:type="dxa"/>
            <w:vAlign w:val="bottom"/>
          </w:tcPr>
          <w:p w14:paraId="18C5FA31" w14:textId="771DE4EE" w:rsidR="00A261F0" w:rsidRPr="00FD522E" w:rsidRDefault="00E612EE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ณ วันที่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3</w:t>
            </w:r>
            <w:r w:rsidR="00905CB7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0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905CB7" w:rsidRPr="00FD522E">
              <w:rPr>
                <w:rFonts w:asciiTheme="majorBidi" w:hAnsiTheme="majorBidi" w:cstheme="majorBidi" w:hint="cs"/>
                <w:b/>
                <w:bCs/>
                <w:i/>
                <w:iCs/>
                <w:sz w:val="28"/>
                <w:szCs w:val="28"/>
                <w:cs/>
              </w:rPr>
              <w:t>มิถุนายน</w:t>
            </w:r>
            <w:r w:rsidR="007D6819" w:rsidRPr="00FD522E">
              <w:rPr>
                <w:rFonts w:asciiTheme="majorBidi" w:hAnsiTheme="majorBidi" w:cs="Angsana New" w:hint="cs"/>
                <w:b/>
                <w:bCs/>
                <w:i/>
                <w:iCs/>
                <w:sz w:val="28"/>
                <w:szCs w:val="28"/>
                <w:cs/>
              </w:rPr>
              <w:t xml:space="preserve"> </w:t>
            </w:r>
            <w:r w:rsidR="00970BDC"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</w:rPr>
              <w:t>2569</w:t>
            </w:r>
          </w:p>
        </w:tc>
        <w:tc>
          <w:tcPr>
            <w:tcW w:w="1476" w:type="dxa"/>
            <w:vAlign w:val="bottom"/>
          </w:tcPr>
          <w:p w14:paraId="7E1BE4C4" w14:textId="77777777" w:rsidR="00A261F0" w:rsidRPr="00FD522E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งบการเงินรวม</w:t>
            </w:r>
          </w:p>
        </w:tc>
        <w:tc>
          <w:tcPr>
            <w:tcW w:w="345" w:type="dxa"/>
            <w:vAlign w:val="bottom"/>
          </w:tcPr>
          <w:p w14:paraId="0F243189" w14:textId="77777777" w:rsidR="00A261F0" w:rsidRPr="00FD522E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vAlign w:val="bottom"/>
          </w:tcPr>
          <w:p w14:paraId="7A8D11D5" w14:textId="77777777" w:rsidR="00A261F0" w:rsidRPr="00FD522E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งบการเงิน</w:t>
            </w:r>
          </w:p>
          <w:p w14:paraId="10F21A02" w14:textId="77777777" w:rsidR="00A261F0" w:rsidRPr="00FD522E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left="-108" w:right="-110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 xml:space="preserve">เฉพาะกิจการ </w:t>
            </w:r>
          </w:p>
        </w:tc>
      </w:tr>
      <w:tr w:rsidR="00A261F0" w:rsidRPr="00FD522E" w14:paraId="3786EFC2" w14:textId="77777777" w:rsidTr="5ADB1884">
        <w:trPr>
          <w:tblHeader/>
        </w:trPr>
        <w:tc>
          <w:tcPr>
            <w:tcW w:w="6120" w:type="dxa"/>
          </w:tcPr>
          <w:p w14:paraId="4F7A7687" w14:textId="77777777" w:rsidR="00A261F0" w:rsidRPr="00FD522E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</w:p>
        </w:tc>
        <w:tc>
          <w:tcPr>
            <w:tcW w:w="3079" w:type="dxa"/>
            <w:gridSpan w:val="3"/>
          </w:tcPr>
          <w:p w14:paraId="2821E625" w14:textId="77777777" w:rsidR="00A261F0" w:rsidRPr="00FD522E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center"/>
              <w:rPr>
                <w:rFonts w:asciiTheme="majorBidi" w:hAnsiTheme="majorBidi" w:cstheme="majorBidi"/>
                <w:i/>
                <w:i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i/>
                <w:iCs/>
                <w:sz w:val="28"/>
                <w:szCs w:val="28"/>
                <w:cs/>
                <w:lang w:bidi="th-TH"/>
              </w:rPr>
              <w:t>(พันบาท)</w:t>
            </w:r>
          </w:p>
        </w:tc>
      </w:tr>
      <w:tr w:rsidR="00A261F0" w:rsidRPr="00FD522E" w14:paraId="381DC60F" w14:textId="77777777" w:rsidTr="5ADB1884">
        <w:trPr>
          <w:trHeight w:val="452"/>
        </w:trPr>
        <w:tc>
          <w:tcPr>
            <w:tcW w:w="6120" w:type="dxa"/>
          </w:tcPr>
          <w:p w14:paraId="4EA8C8E8" w14:textId="77777777" w:rsidR="00A261F0" w:rsidRPr="00FD522E" w:rsidRDefault="00A261F0" w:rsidP="00A202E1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 xml:space="preserve">ภาระผูกพันรายจ่ายฝ่ายทุน </w:t>
            </w:r>
          </w:p>
        </w:tc>
        <w:tc>
          <w:tcPr>
            <w:tcW w:w="1476" w:type="dxa"/>
            <w:vAlign w:val="bottom"/>
          </w:tcPr>
          <w:p w14:paraId="3C30478B" w14:textId="77777777" w:rsidR="00A261F0" w:rsidRPr="00FD522E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45" w:type="dxa"/>
          </w:tcPr>
          <w:p w14:paraId="2335827A" w14:textId="77777777" w:rsidR="00A261F0" w:rsidRPr="00FD522E" w:rsidRDefault="00A261F0" w:rsidP="00A202E1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b/>
                <w:sz w:val="28"/>
                <w:szCs w:val="28"/>
              </w:rPr>
            </w:pPr>
          </w:p>
        </w:tc>
        <w:tc>
          <w:tcPr>
            <w:tcW w:w="1258" w:type="dxa"/>
          </w:tcPr>
          <w:p w14:paraId="56DB5A23" w14:textId="77777777" w:rsidR="00A261F0" w:rsidRPr="00FD522E" w:rsidRDefault="00A261F0" w:rsidP="00A202E1">
            <w:pPr>
              <w:pStyle w:val="acctfourfigures"/>
              <w:tabs>
                <w:tab w:val="clear" w:pos="765"/>
              </w:tabs>
              <w:spacing w:line="240" w:lineRule="auto"/>
              <w:jc w:val="right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</w:tr>
      <w:tr w:rsidR="0092535E" w:rsidRPr="00FD522E" w14:paraId="743D1414" w14:textId="77777777" w:rsidTr="5ADB1884">
        <w:tc>
          <w:tcPr>
            <w:tcW w:w="6120" w:type="dxa"/>
          </w:tcPr>
          <w:p w14:paraId="69440304" w14:textId="647CDF68" w:rsidR="0092535E" w:rsidRPr="00FD522E" w:rsidRDefault="0092535E" w:rsidP="0092535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 xml:space="preserve">ที่ดิน </w:t>
            </w: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อาคารแล</w:t>
            </w: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</w:rPr>
              <w:t>ะอุปกรณ์</w:t>
            </w:r>
          </w:p>
        </w:tc>
        <w:tc>
          <w:tcPr>
            <w:tcW w:w="1476" w:type="dxa"/>
          </w:tcPr>
          <w:p w14:paraId="71349AEC" w14:textId="6306466B" w:rsidR="0092535E" w:rsidRPr="00FD522E" w:rsidRDefault="00AF25A7" w:rsidP="0092535E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41</w:t>
            </w:r>
            <w:r w:rsidR="0092535E"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,9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34</w:t>
            </w:r>
          </w:p>
        </w:tc>
        <w:tc>
          <w:tcPr>
            <w:tcW w:w="345" w:type="dxa"/>
          </w:tcPr>
          <w:p w14:paraId="0A285436" w14:textId="77777777" w:rsidR="0092535E" w:rsidRPr="00FD522E" w:rsidRDefault="0092535E" w:rsidP="009253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</w:tcPr>
          <w:p w14:paraId="4833547D" w14:textId="4A6DF354" w:rsidR="0092535E" w:rsidRPr="00FD522E" w:rsidRDefault="0092535E" w:rsidP="0092535E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177</w:t>
            </w:r>
          </w:p>
        </w:tc>
      </w:tr>
      <w:tr w:rsidR="0092535E" w:rsidRPr="00FD522E" w14:paraId="1EDB6921" w14:textId="77777777" w:rsidTr="5ADB1884">
        <w:tc>
          <w:tcPr>
            <w:tcW w:w="6120" w:type="dxa"/>
          </w:tcPr>
          <w:p w14:paraId="2E3EDB30" w14:textId="77777777" w:rsidR="0092535E" w:rsidRPr="00FD522E" w:rsidRDefault="0092535E" w:rsidP="0092535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>สินทรัพย์ไม่มีตัวตน</w:t>
            </w:r>
          </w:p>
        </w:tc>
        <w:tc>
          <w:tcPr>
            <w:tcW w:w="1476" w:type="dxa"/>
          </w:tcPr>
          <w:p w14:paraId="3C6B7D81" w14:textId="2AE060FE" w:rsidR="0092535E" w:rsidRPr="00FD522E" w:rsidRDefault="0092535E" w:rsidP="0092535E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2,765</w:t>
            </w:r>
          </w:p>
        </w:tc>
        <w:tc>
          <w:tcPr>
            <w:tcW w:w="345" w:type="dxa"/>
          </w:tcPr>
          <w:p w14:paraId="02BA9921" w14:textId="77777777" w:rsidR="0092535E" w:rsidRPr="00FD522E" w:rsidRDefault="0092535E" w:rsidP="009253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</w:tcPr>
          <w:p w14:paraId="4B91439B" w14:textId="771CB33B" w:rsidR="0092535E" w:rsidRPr="00FD522E" w:rsidRDefault="0092535E" w:rsidP="00D47282">
            <w:pPr>
              <w:pStyle w:val="acctfourfigures"/>
              <w:tabs>
                <w:tab w:val="clear" w:pos="765"/>
                <w:tab w:val="decimal" w:pos="68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92535E" w:rsidRPr="00FD522E" w14:paraId="5B1B46FE" w14:textId="77777777" w:rsidTr="5ADB1884">
        <w:tc>
          <w:tcPr>
            <w:tcW w:w="6120" w:type="dxa"/>
          </w:tcPr>
          <w:p w14:paraId="625CDCF8" w14:textId="77777777" w:rsidR="0092535E" w:rsidRPr="00FD522E" w:rsidRDefault="0092535E" w:rsidP="0092535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1F9608F6" w14:textId="3444C650" w:rsidR="0092535E" w:rsidRPr="00FD522E" w:rsidRDefault="00AF25A7" w:rsidP="0092535E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44</w:t>
            </w:r>
            <w:r w:rsidR="0092535E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,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699</w:t>
            </w:r>
          </w:p>
        </w:tc>
        <w:tc>
          <w:tcPr>
            <w:tcW w:w="345" w:type="dxa"/>
          </w:tcPr>
          <w:p w14:paraId="59E28A4D" w14:textId="77777777" w:rsidR="0092535E" w:rsidRPr="00FD522E" w:rsidRDefault="0092535E" w:rsidP="009253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  <w:lang w:val="en-GB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</w:tcPr>
          <w:p w14:paraId="62E08A01" w14:textId="2314D6D8" w:rsidR="0092535E" w:rsidRPr="00FD522E" w:rsidRDefault="0092535E" w:rsidP="0092535E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177</w:t>
            </w:r>
          </w:p>
        </w:tc>
      </w:tr>
      <w:tr w:rsidR="00F51C0F" w:rsidRPr="00FD522E" w14:paraId="72160213" w14:textId="77777777" w:rsidTr="5ADB1884">
        <w:tc>
          <w:tcPr>
            <w:tcW w:w="6120" w:type="dxa"/>
          </w:tcPr>
          <w:p w14:paraId="407F5710" w14:textId="77777777" w:rsidR="00F51C0F" w:rsidRPr="00FD522E" w:rsidRDefault="00F51C0F" w:rsidP="00F51C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1476" w:type="dxa"/>
            <w:tcBorders>
              <w:top w:val="double" w:sz="4" w:space="0" w:color="auto"/>
              <w:left w:val="nil"/>
              <w:right w:val="nil"/>
            </w:tcBorders>
          </w:tcPr>
          <w:p w14:paraId="703BE404" w14:textId="77777777" w:rsidR="00F51C0F" w:rsidRPr="00FD522E" w:rsidRDefault="00F51C0F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  <w:tc>
          <w:tcPr>
            <w:tcW w:w="345" w:type="dxa"/>
          </w:tcPr>
          <w:p w14:paraId="44A75A2D" w14:textId="77777777" w:rsidR="00F51C0F" w:rsidRPr="00FD522E" w:rsidRDefault="00F51C0F" w:rsidP="00F5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0"/>
                <w:szCs w:val="20"/>
              </w:rPr>
            </w:pPr>
          </w:p>
        </w:tc>
        <w:tc>
          <w:tcPr>
            <w:tcW w:w="1258" w:type="dxa"/>
            <w:tcBorders>
              <w:top w:val="double" w:sz="4" w:space="0" w:color="auto"/>
              <w:left w:val="nil"/>
              <w:right w:val="nil"/>
            </w:tcBorders>
          </w:tcPr>
          <w:p w14:paraId="633B3967" w14:textId="77777777" w:rsidR="00F51C0F" w:rsidRPr="00FD522E" w:rsidRDefault="00F51C0F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0"/>
                <w:lang w:bidi="th-TH"/>
              </w:rPr>
            </w:pPr>
          </w:p>
        </w:tc>
      </w:tr>
      <w:tr w:rsidR="00F51C0F" w:rsidRPr="00FD522E" w14:paraId="24F8748A" w14:textId="77777777" w:rsidTr="5ADB1884">
        <w:tc>
          <w:tcPr>
            <w:tcW w:w="6120" w:type="dxa"/>
          </w:tcPr>
          <w:p w14:paraId="515A950D" w14:textId="77777777" w:rsidR="00F51C0F" w:rsidRPr="00FD522E" w:rsidRDefault="00F51C0F" w:rsidP="00F51C0F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hAnsiTheme="majorBidi" w:cstheme="majorBidi"/>
                <w:b/>
                <w:bCs/>
                <w:i/>
                <w:iCs/>
                <w:sz w:val="28"/>
                <w:szCs w:val="28"/>
                <w:cs/>
              </w:rPr>
              <w:t>ภาระผูกพันอื่น ๆ</w:t>
            </w:r>
          </w:p>
        </w:tc>
        <w:tc>
          <w:tcPr>
            <w:tcW w:w="1476" w:type="dxa"/>
          </w:tcPr>
          <w:p w14:paraId="1B150132" w14:textId="77777777" w:rsidR="00F51C0F" w:rsidRPr="00FD522E" w:rsidRDefault="00F51C0F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345" w:type="dxa"/>
          </w:tcPr>
          <w:p w14:paraId="0FDB9D1B" w14:textId="77777777" w:rsidR="00F51C0F" w:rsidRPr="00FD522E" w:rsidRDefault="00F51C0F" w:rsidP="00F51C0F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</w:tcPr>
          <w:p w14:paraId="7726C249" w14:textId="77777777" w:rsidR="00F51C0F" w:rsidRPr="00FD522E" w:rsidRDefault="00F51C0F" w:rsidP="00F51C0F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</w:p>
        </w:tc>
      </w:tr>
      <w:tr w:rsidR="0092535E" w:rsidRPr="00FD522E" w14:paraId="220D69A1" w14:textId="77777777" w:rsidTr="5ADB1884">
        <w:tc>
          <w:tcPr>
            <w:tcW w:w="6120" w:type="dxa"/>
          </w:tcPr>
          <w:p w14:paraId="6A9B9C16" w14:textId="77777777" w:rsidR="0092535E" w:rsidRPr="00FD522E" w:rsidRDefault="0092535E" w:rsidP="0092535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หนังสือค้ำประกันจากธนาคาร </w:t>
            </w:r>
          </w:p>
        </w:tc>
        <w:tc>
          <w:tcPr>
            <w:tcW w:w="1476" w:type="dxa"/>
          </w:tcPr>
          <w:p w14:paraId="6EBFDC8B" w14:textId="45AC9475" w:rsidR="0092535E" w:rsidRPr="00FD522E" w:rsidRDefault="0092535E" w:rsidP="0092535E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1,0</w:t>
            </w:r>
            <w:r w:rsidR="00AF25A7"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0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3,</w:t>
            </w:r>
            <w:r w:rsidR="00AF25A7"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545</w:t>
            </w:r>
          </w:p>
        </w:tc>
        <w:tc>
          <w:tcPr>
            <w:tcW w:w="345" w:type="dxa"/>
          </w:tcPr>
          <w:p w14:paraId="517CB78E" w14:textId="77777777" w:rsidR="0092535E" w:rsidRPr="00FD522E" w:rsidRDefault="0092535E" w:rsidP="009253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</w:tcPr>
          <w:p w14:paraId="389AB48D" w14:textId="7FD01D54" w:rsidR="0092535E" w:rsidRPr="00FD522E" w:rsidRDefault="0092535E" w:rsidP="0092535E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 w:hint="cs"/>
                <w:sz w:val="28"/>
                <w:szCs w:val="28"/>
                <w:cs/>
                <w:lang w:val="en-US" w:bidi="th-TH"/>
              </w:rPr>
              <w:t>922</w:t>
            </w:r>
            <w:r w:rsidRPr="00FD522E">
              <w:rPr>
                <w:rFonts w:asciiTheme="majorBidi" w:hAnsiTheme="majorBidi" w:cstheme="majorBidi"/>
                <w:sz w:val="28"/>
                <w:szCs w:val="28"/>
                <w:lang w:val="en-US" w:bidi="th-TH"/>
              </w:rPr>
              <w:t>,298</w:t>
            </w:r>
          </w:p>
        </w:tc>
      </w:tr>
      <w:tr w:rsidR="0092535E" w:rsidRPr="00FD522E" w14:paraId="1F4F4448" w14:textId="77777777" w:rsidTr="5ADB1884">
        <w:tc>
          <w:tcPr>
            <w:tcW w:w="6120" w:type="dxa"/>
          </w:tcPr>
          <w:p w14:paraId="779A083F" w14:textId="77777777" w:rsidR="0092535E" w:rsidRPr="00FD522E" w:rsidRDefault="0092535E" w:rsidP="0092535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cs/>
              </w:rPr>
              <w:t xml:space="preserve">สัญญาอื่น ๆ </w:t>
            </w:r>
          </w:p>
        </w:tc>
        <w:tc>
          <w:tcPr>
            <w:tcW w:w="14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B3B5304" w14:textId="5E24F7C3" w:rsidR="0092535E" w:rsidRPr="00FD522E" w:rsidRDefault="0092535E" w:rsidP="0092535E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1,250</w:t>
            </w:r>
          </w:p>
        </w:tc>
        <w:tc>
          <w:tcPr>
            <w:tcW w:w="345" w:type="dxa"/>
          </w:tcPr>
          <w:p w14:paraId="5DECC3A7" w14:textId="77777777" w:rsidR="0092535E" w:rsidRPr="00FD522E" w:rsidRDefault="0092535E" w:rsidP="009253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F1AB99A" w14:textId="6E022D34" w:rsidR="0092535E" w:rsidRPr="00FD522E" w:rsidRDefault="0092535E" w:rsidP="0092535E">
            <w:pPr>
              <w:pStyle w:val="acctfourfigures"/>
              <w:tabs>
                <w:tab w:val="clear" w:pos="765"/>
              </w:tabs>
              <w:spacing w:line="240" w:lineRule="auto"/>
              <w:ind w:right="-267"/>
              <w:jc w:val="center"/>
              <w:rPr>
                <w:rFonts w:asciiTheme="majorBidi" w:hAnsiTheme="majorBidi" w:cstheme="majorBidi"/>
                <w:sz w:val="28"/>
                <w:szCs w:val="28"/>
                <w:lang w:bidi="th-TH"/>
              </w:rPr>
            </w:pPr>
            <w:r w:rsidRPr="00FD522E">
              <w:rPr>
                <w:rFonts w:asciiTheme="majorBidi" w:hAnsiTheme="majorBidi" w:cstheme="majorBidi"/>
                <w:sz w:val="28"/>
                <w:szCs w:val="28"/>
                <w:lang w:bidi="th-TH"/>
              </w:rPr>
              <w:t>-</w:t>
            </w:r>
          </w:p>
        </w:tc>
      </w:tr>
      <w:tr w:rsidR="0092535E" w:rsidRPr="00FD522E" w14:paraId="0F579845" w14:textId="77777777" w:rsidTr="5ADB1884">
        <w:trPr>
          <w:trHeight w:val="100"/>
        </w:trPr>
        <w:tc>
          <w:tcPr>
            <w:tcW w:w="6120" w:type="dxa"/>
          </w:tcPr>
          <w:p w14:paraId="3EFB30E2" w14:textId="77777777" w:rsidR="0092535E" w:rsidRPr="00FD522E" w:rsidRDefault="0092535E" w:rsidP="0092535E">
            <w:pPr>
              <w:pStyle w:val="BodyText"/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after="0" w:line="240" w:lineRule="auto"/>
              <w:ind w:right="-131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</w:rPr>
              <w:t>รวม</w:t>
            </w:r>
          </w:p>
        </w:tc>
        <w:tc>
          <w:tcPr>
            <w:tcW w:w="1476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458F26D1" w14:textId="13834A55" w:rsidR="0092535E" w:rsidRPr="00FD522E" w:rsidRDefault="0092535E" w:rsidP="0092535E">
            <w:pPr>
              <w:pStyle w:val="acctfourfigures"/>
              <w:tabs>
                <w:tab w:val="clear" w:pos="765"/>
                <w:tab w:val="decimal" w:pos="1130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cs/>
                <w:lang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1,0</w:t>
            </w:r>
            <w:r w:rsidR="00AF25A7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04</w:t>
            </w: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,</w:t>
            </w:r>
            <w:r w:rsidR="00AF25A7"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bidi="th-TH"/>
              </w:rPr>
              <w:t>795</w:t>
            </w:r>
          </w:p>
        </w:tc>
        <w:tc>
          <w:tcPr>
            <w:tcW w:w="345" w:type="dxa"/>
            <w:vAlign w:val="bottom"/>
          </w:tcPr>
          <w:p w14:paraId="1FD0FC2A" w14:textId="77777777" w:rsidR="0092535E" w:rsidRPr="00FD522E" w:rsidRDefault="0092535E" w:rsidP="0092535E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  <w:tab w:val="decimal" w:pos="1130"/>
              </w:tabs>
              <w:spacing w:line="240" w:lineRule="auto"/>
              <w:ind w:left="-121" w:right="-117"/>
              <w:rPr>
                <w:rFonts w:asciiTheme="majorBidi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1258" w:type="dxa"/>
            <w:tcBorders>
              <w:top w:val="single" w:sz="4" w:space="0" w:color="auto"/>
              <w:left w:val="nil"/>
              <w:bottom w:val="double" w:sz="4" w:space="0" w:color="auto"/>
              <w:right w:val="nil"/>
            </w:tcBorders>
            <w:vAlign w:val="bottom"/>
          </w:tcPr>
          <w:p w14:paraId="2F66A1BD" w14:textId="648D104F" w:rsidR="0092535E" w:rsidRPr="00FD522E" w:rsidRDefault="0092535E" w:rsidP="0092535E">
            <w:pPr>
              <w:pStyle w:val="acctfourfigures"/>
              <w:tabs>
                <w:tab w:val="clear" w:pos="765"/>
                <w:tab w:val="decimal" w:pos="947"/>
              </w:tabs>
              <w:spacing w:line="240" w:lineRule="auto"/>
              <w:ind w:right="-117"/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</w:pPr>
            <w:r w:rsidRPr="00FD522E">
              <w:rPr>
                <w:rFonts w:asciiTheme="majorBidi" w:hAnsiTheme="majorBidi" w:cstheme="majorBidi"/>
                <w:b/>
                <w:bCs/>
                <w:sz w:val="28"/>
                <w:szCs w:val="28"/>
                <w:lang w:val="en-US" w:bidi="th-TH"/>
              </w:rPr>
              <w:t>922,298</w:t>
            </w:r>
          </w:p>
        </w:tc>
      </w:tr>
    </w:tbl>
    <w:p w14:paraId="124B4C28" w14:textId="77777777" w:rsidR="002D147B" w:rsidRPr="00FD522E" w:rsidRDefault="002D147B" w:rsidP="002D147B">
      <w:pPr>
        <w:rPr>
          <w:rFonts w:asciiTheme="majorBidi" w:hAnsiTheme="majorBidi" w:cstheme="majorBidi"/>
          <w:sz w:val="28"/>
          <w:szCs w:val="28"/>
        </w:rPr>
      </w:pPr>
    </w:p>
    <w:p w14:paraId="0944B8B1" w14:textId="7F92D9CF" w:rsidR="00F51C0F" w:rsidRPr="00FD522E" w:rsidRDefault="00F51C0F" w:rsidP="00F51C0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left" w:pos="540"/>
        </w:tabs>
        <w:spacing w:line="240" w:lineRule="auto"/>
        <w:ind w:left="540"/>
        <w:jc w:val="thaiDistribute"/>
        <w:rPr>
          <w:rFonts w:asciiTheme="majorBidi" w:hAnsiTheme="majorBidi" w:cstheme="majorBidi"/>
          <w:sz w:val="28"/>
          <w:szCs w:val="28"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 xml:space="preserve">ณ วันที่ </w:t>
      </w:r>
      <w:r w:rsidRPr="00FD522E">
        <w:rPr>
          <w:rFonts w:asciiTheme="majorBidi" w:hAnsiTheme="majorBidi" w:cstheme="majorBidi"/>
          <w:sz w:val="28"/>
          <w:szCs w:val="28"/>
        </w:rPr>
        <w:t>3</w:t>
      </w:r>
      <w:r w:rsidR="00905CB7" w:rsidRPr="00FD522E">
        <w:rPr>
          <w:rFonts w:asciiTheme="majorBidi" w:hAnsiTheme="majorBidi" w:cstheme="majorBidi"/>
          <w:sz w:val="28"/>
          <w:szCs w:val="28"/>
        </w:rPr>
        <w:t>0</w:t>
      </w:r>
      <w:r w:rsidRPr="00FD522E">
        <w:rPr>
          <w:rFonts w:asciiTheme="majorBidi" w:hAnsiTheme="majorBidi" w:cstheme="majorBidi"/>
          <w:sz w:val="28"/>
          <w:szCs w:val="28"/>
        </w:rPr>
        <w:t xml:space="preserve"> </w:t>
      </w:r>
      <w:r w:rsidR="00905CB7" w:rsidRPr="00FD522E">
        <w:rPr>
          <w:rFonts w:asciiTheme="majorBidi" w:hAnsiTheme="majorBidi" w:cstheme="majorBidi" w:hint="cs"/>
          <w:sz w:val="28"/>
          <w:szCs w:val="28"/>
          <w:cs/>
        </w:rPr>
        <w:t>มิถุนายน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</w:rPr>
        <w:t>2569</w:t>
      </w:r>
      <w:r w:rsidRPr="00FD522E">
        <w:rPr>
          <w:rFonts w:asciiTheme="majorBidi" w:hAnsiTheme="majorBidi" w:cstheme="majorBidi"/>
          <w:b/>
          <w:bCs/>
          <w:i/>
          <w:iCs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z w:val="28"/>
          <w:szCs w:val="28"/>
          <w:cs/>
        </w:rPr>
        <w:t>หนังสือค้ำประกันที่ออกโดยธนาคารของกลุ่มบริษัทและบริษัทค้ำประกันโดยการวางเงินฝากธนาคารออมทรัพย์ ที่ดินพร้อมสิ่งปลูกสร้างและอสังหาริมทรัพย์เพื่อการลงทุนเป็นหลักประกัน</w:t>
      </w:r>
    </w:p>
    <w:p w14:paraId="2C6E2662" w14:textId="77777777" w:rsidR="00F51C0F" w:rsidRPr="00FD522E" w:rsidRDefault="00F51C0F" w:rsidP="00F51C0F">
      <w:pPr>
        <w:rPr>
          <w:rFonts w:asciiTheme="majorBidi" w:hAnsiTheme="majorBidi" w:cstheme="majorBidi"/>
          <w:sz w:val="28"/>
          <w:szCs w:val="28"/>
          <w:cs/>
        </w:rPr>
      </w:pPr>
    </w:p>
    <w:p w14:paraId="18C34D67" w14:textId="000AB125" w:rsidR="00F51C0F" w:rsidRPr="00FD522E" w:rsidRDefault="00F51C0F" w:rsidP="00F51C0F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i/>
          <w:iCs/>
          <w:spacing w:val="-2"/>
          <w:sz w:val="28"/>
          <w:szCs w:val="28"/>
        </w:rPr>
      </w:pPr>
      <w:r w:rsidRPr="00FD522E">
        <w:rPr>
          <w:rFonts w:asciiTheme="majorBidi" w:hAnsiTheme="majorBidi" w:cstheme="majorBidi"/>
          <w:spacing w:val="-2"/>
          <w:sz w:val="28"/>
          <w:szCs w:val="28"/>
          <w:cs/>
        </w:rPr>
        <w:t xml:space="preserve">ณ วันที่ </w:t>
      </w:r>
      <w:r w:rsidRPr="00FD522E">
        <w:rPr>
          <w:rFonts w:asciiTheme="majorBidi" w:hAnsiTheme="majorBidi" w:cstheme="majorBidi"/>
          <w:spacing w:val="-2"/>
          <w:sz w:val="28"/>
          <w:szCs w:val="28"/>
        </w:rPr>
        <w:t>3</w:t>
      </w:r>
      <w:r w:rsidR="00905CB7" w:rsidRPr="00FD522E">
        <w:rPr>
          <w:rFonts w:asciiTheme="majorBidi" w:hAnsiTheme="majorBidi" w:cstheme="majorBidi"/>
          <w:spacing w:val="-2"/>
          <w:sz w:val="28"/>
          <w:szCs w:val="28"/>
        </w:rPr>
        <w:t>0</w:t>
      </w:r>
      <w:r w:rsidRPr="00FD522E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="00905CB7" w:rsidRPr="00FD522E">
        <w:rPr>
          <w:rFonts w:asciiTheme="majorBidi" w:hAnsiTheme="majorBidi" w:cstheme="majorBidi" w:hint="cs"/>
          <w:spacing w:val="-2"/>
          <w:sz w:val="28"/>
          <w:szCs w:val="28"/>
          <w:cs/>
        </w:rPr>
        <w:t>มิถุนายน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pacing w:val="-2"/>
          <w:sz w:val="28"/>
          <w:szCs w:val="28"/>
        </w:rPr>
        <w:t>2569</w:t>
      </w:r>
      <w:r w:rsidRPr="00FD522E">
        <w:rPr>
          <w:rFonts w:asciiTheme="majorBidi" w:hAnsiTheme="majorBidi" w:cstheme="majorBidi"/>
          <w:b/>
          <w:bCs/>
          <w:i/>
          <w:iCs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spacing w:val="-2"/>
          <w:sz w:val="28"/>
          <w:szCs w:val="28"/>
          <w:cs/>
        </w:rPr>
        <w:t>เงินฝากธนาคารของกลุ่มบริษัทและบริษัทจำนวนเงิน</w:t>
      </w:r>
      <w:r w:rsidRPr="00FD522E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="00875E19" w:rsidRPr="00FD522E">
        <w:rPr>
          <w:rFonts w:asciiTheme="majorBidi" w:hAnsiTheme="majorBidi" w:cstheme="majorBidi"/>
          <w:spacing w:val="-2"/>
          <w:sz w:val="28"/>
          <w:szCs w:val="28"/>
        </w:rPr>
        <w:t>26.89</w:t>
      </w:r>
      <w:r w:rsidRPr="00FD522E">
        <w:rPr>
          <w:rFonts w:asciiTheme="majorBidi" w:hAnsiTheme="majorBidi" w:cstheme="majorBidi"/>
          <w:spacing w:val="-2"/>
          <w:sz w:val="28"/>
          <w:szCs w:val="28"/>
          <w:cs/>
        </w:rPr>
        <w:t xml:space="preserve"> ล้านบาท และ</w:t>
      </w:r>
      <w:r w:rsidRPr="00FD522E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="00875E19" w:rsidRPr="00FD522E">
        <w:rPr>
          <w:rFonts w:asciiTheme="majorBidi" w:hAnsiTheme="majorBidi" w:cstheme="majorBidi"/>
          <w:spacing w:val="-2"/>
          <w:sz w:val="28"/>
          <w:szCs w:val="28"/>
        </w:rPr>
        <w:t>4.40</w:t>
      </w:r>
      <w:r w:rsidRPr="00FD522E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Pr="00FD522E">
        <w:rPr>
          <w:rFonts w:asciiTheme="majorBidi" w:hAnsiTheme="majorBidi" w:cstheme="majorBidi"/>
          <w:spacing w:val="-2"/>
          <w:sz w:val="28"/>
          <w:szCs w:val="28"/>
          <w:cs/>
        </w:rPr>
        <w:t>ล้านบาท ตามลำดับ</w:t>
      </w:r>
      <w:r w:rsidRPr="00FD522E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Pr="00FD522E">
        <w:rPr>
          <w:rFonts w:asciiTheme="majorBidi" w:hAnsiTheme="majorBidi" w:cstheme="majorBidi"/>
          <w:spacing w:val="-2"/>
          <w:sz w:val="28"/>
          <w:szCs w:val="28"/>
          <w:cs/>
        </w:rPr>
        <w:t>ใช้เป็นหลักประกันหนังสือค้ำประกันจากธนาคารและอื่น</w:t>
      </w:r>
      <w:r w:rsidRPr="00FD522E">
        <w:rPr>
          <w:rFonts w:asciiTheme="majorBidi" w:hAnsiTheme="majorBidi" w:cstheme="majorBidi"/>
          <w:spacing w:val="-2"/>
          <w:sz w:val="28"/>
          <w:szCs w:val="28"/>
        </w:rPr>
        <w:t xml:space="preserve"> </w:t>
      </w:r>
      <w:r w:rsidRPr="00FD522E">
        <w:rPr>
          <w:rFonts w:asciiTheme="majorBidi" w:hAnsiTheme="majorBidi" w:cstheme="majorBidi"/>
          <w:spacing w:val="-2"/>
          <w:sz w:val="28"/>
          <w:szCs w:val="28"/>
          <w:cs/>
        </w:rPr>
        <w:t xml:space="preserve">ๆ </w:t>
      </w:r>
      <w:r w:rsidRPr="00FD522E">
        <w:rPr>
          <w:rFonts w:asciiTheme="majorBidi" w:hAnsiTheme="majorBidi" w:cstheme="majorBidi"/>
          <w:i/>
          <w:iCs/>
          <w:spacing w:val="-2"/>
          <w:sz w:val="28"/>
          <w:szCs w:val="28"/>
          <w:cs/>
        </w:rPr>
        <w:t>(</w:t>
      </w:r>
      <w:r w:rsidRPr="00FD522E">
        <w:rPr>
          <w:rFonts w:asciiTheme="majorBidi" w:hAnsiTheme="majorBidi" w:cstheme="majorBidi"/>
          <w:i/>
          <w:iCs/>
          <w:spacing w:val="-2"/>
          <w:sz w:val="28"/>
          <w:szCs w:val="28"/>
        </w:rPr>
        <w:t>31</w:t>
      </w:r>
      <w:r w:rsidRPr="00FD522E">
        <w:rPr>
          <w:rFonts w:asciiTheme="majorBidi" w:hAnsiTheme="majorBidi" w:cstheme="majorBidi"/>
          <w:i/>
          <w:iCs/>
          <w:spacing w:val="-2"/>
          <w:sz w:val="28"/>
          <w:szCs w:val="28"/>
          <w:cs/>
        </w:rPr>
        <w:t xml:space="preserve"> ธันวาคม </w:t>
      </w:r>
      <w:r w:rsidRPr="00FD522E">
        <w:rPr>
          <w:rFonts w:asciiTheme="majorBidi" w:hAnsiTheme="majorBidi" w:cstheme="majorBidi"/>
          <w:i/>
          <w:iCs/>
          <w:spacing w:val="-2"/>
          <w:sz w:val="28"/>
          <w:szCs w:val="28"/>
        </w:rPr>
        <w:t>2568</w:t>
      </w:r>
      <w:r w:rsidRPr="00FD522E">
        <w:rPr>
          <w:rFonts w:asciiTheme="majorBidi" w:hAnsiTheme="majorBidi" w:cstheme="majorBidi"/>
          <w:i/>
          <w:iCs/>
          <w:spacing w:val="-2"/>
          <w:sz w:val="28"/>
          <w:szCs w:val="28"/>
          <w:cs/>
        </w:rPr>
        <w:t xml:space="preserve">: </w:t>
      </w:r>
      <w:r w:rsidRPr="00FD522E">
        <w:rPr>
          <w:rFonts w:asciiTheme="majorBidi" w:hAnsiTheme="majorBidi" w:cstheme="majorBidi"/>
          <w:i/>
          <w:iCs/>
          <w:spacing w:val="-2"/>
          <w:sz w:val="28"/>
          <w:szCs w:val="28"/>
        </w:rPr>
        <w:t xml:space="preserve">27.80 </w:t>
      </w:r>
      <w:r w:rsidRPr="00FD522E">
        <w:rPr>
          <w:rFonts w:asciiTheme="majorBidi" w:hAnsiTheme="majorBidi" w:cstheme="majorBidi"/>
          <w:i/>
          <w:iCs/>
          <w:spacing w:val="-2"/>
          <w:sz w:val="28"/>
          <w:szCs w:val="28"/>
          <w:cs/>
        </w:rPr>
        <w:t xml:space="preserve">ล้านบาท และ </w:t>
      </w:r>
      <w:r w:rsidRPr="00FD522E">
        <w:rPr>
          <w:rFonts w:asciiTheme="majorBidi" w:hAnsiTheme="majorBidi" w:cstheme="majorBidi"/>
          <w:i/>
          <w:iCs/>
          <w:spacing w:val="-2"/>
          <w:sz w:val="28"/>
          <w:szCs w:val="28"/>
        </w:rPr>
        <w:t xml:space="preserve">4.59 </w:t>
      </w:r>
      <w:r w:rsidRPr="00FD522E">
        <w:rPr>
          <w:rFonts w:asciiTheme="majorBidi" w:hAnsiTheme="majorBidi" w:cstheme="majorBidi"/>
          <w:i/>
          <w:iCs/>
          <w:spacing w:val="-2"/>
          <w:sz w:val="28"/>
          <w:szCs w:val="28"/>
          <w:cs/>
        </w:rPr>
        <w:t>ล้านบาท ตามลำดับ)</w:t>
      </w:r>
    </w:p>
    <w:p w14:paraId="0E334BE4" w14:textId="77777777" w:rsidR="00BE097E" w:rsidRPr="00FD522E" w:rsidRDefault="00BE097E" w:rsidP="291CB1AA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i/>
          <w:iCs/>
          <w:sz w:val="28"/>
          <w:szCs w:val="28"/>
          <w:cs/>
        </w:rPr>
      </w:pPr>
    </w:p>
    <w:p w14:paraId="1BE29282" w14:textId="54362CAE" w:rsidR="00B83A58" w:rsidRPr="00FD522E" w:rsidRDefault="00B83A58" w:rsidP="00D94278">
      <w:pPr>
        <w:pStyle w:val="Heading1"/>
        <w:keepLines/>
        <w:numPr>
          <w:ilvl w:val="0"/>
          <w:numId w:val="3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FD522E">
        <w:rPr>
          <w:rFonts w:asciiTheme="majorBidi" w:hAnsiTheme="majorBidi" w:cstheme="majorBidi" w:hint="cs"/>
          <w:sz w:val="28"/>
          <w:szCs w:val="28"/>
          <w:u w:val="none"/>
          <w:cs/>
          <w:lang w:val="th-TH"/>
        </w:rPr>
        <w:t>คดีความและหนี้สินที่อาจเกิดขึ้น</w:t>
      </w:r>
    </w:p>
    <w:p w14:paraId="30BE8563" w14:textId="77777777" w:rsidR="00B83A58" w:rsidRPr="00FD522E" w:rsidRDefault="00B83A58" w:rsidP="00B83A58">
      <w:pPr>
        <w:rPr>
          <w:rFonts w:cstheme="minorBidi"/>
          <w:lang w:val="th-TH"/>
        </w:rPr>
      </w:pPr>
    </w:p>
    <w:p w14:paraId="3704A724" w14:textId="7C429FFC" w:rsidR="00B83A58" w:rsidRPr="00FD522E" w:rsidRDefault="002D5EAC" w:rsidP="00DF5C6D">
      <w:pPr>
        <w:tabs>
          <w:tab w:val="left" w:pos="540"/>
        </w:tabs>
        <w:ind w:left="540"/>
        <w:jc w:val="thaiDistribute"/>
        <w:rPr>
          <w:rFonts w:asciiTheme="majorBidi" w:hAnsiTheme="majorBidi" w:cs="Angsana New"/>
          <w:i/>
          <w:iCs/>
          <w:sz w:val="28"/>
          <w:szCs w:val="28"/>
        </w:rPr>
      </w:pPr>
      <w:r w:rsidRPr="00FD522E">
        <w:rPr>
          <w:rFonts w:asciiTheme="majorBidi" w:hAnsiTheme="majorBidi" w:cs="Angsana New" w:hint="cs"/>
          <w:i/>
          <w:iCs/>
          <w:sz w:val="28"/>
          <w:szCs w:val="28"/>
          <w:cs/>
        </w:rPr>
        <w:t>การฟ้องร้องกรณีผิดสัญญาประกันและทัณฑ์บนของผู้ประกอบกิจการในเขตปลอดอากร</w:t>
      </w:r>
    </w:p>
    <w:p w14:paraId="3C684216" w14:textId="77777777" w:rsidR="00DF5C6D" w:rsidRPr="00FD522E" w:rsidRDefault="00DF5C6D" w:rsidP="00DF5C6D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772CE1EE" w14:textId="174C9DAA" w:rsidR="00DF5C6D" w:rsidRPr="00FD522E" w:rsidRDefault="002D5EAC" w:rsidP="008F3F7A">
      <w:pPr>
        <w:tabs>
          <w:tab w:val="left" w:pos="540"/>
        </w:tabs>
        <w:ind w:left="540"/>
        <w:jc w:val="thaiDistribute"/>
        <w:rPr>
          <w:rFonts w:asciiTheme="majorBidi" w:hAnsiTheme="majorBidi"/>
          <w:sz w:val="28"/>
          <w:szCs w:val="28"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="00482C44" w:rsidRPr="00FD522E">
        <w:rPr>
          <w:rFonts w:asciiTheme="majorBidi" w:hAnsiTheme="majorBidi" w:cs="Angsana New" w:hint="cs"/>
          <w:sz w:val="28"/>
          <w:szCs w:val="28"/>
          <w:cs/>
        </w:rPr>
        <w:t>มีคดีความ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ถูกฟ้องร้องจากกรมศุลกากรกรณีผิดสัญญาประกันและทัณฑ์บนของผู้ประกอบกิจการในเขตปลอดอากร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เป็นมูลฟ้อง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</w:rPr>
        <w:t>420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ล้านบาท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482C44" w:rsidRPr="00FD522E">
        <w:rPr>
          <w:rFonts w:asciiTheme="majorBidi" w:hAnsiTheme="majorBidi" w:cs="Angsana New" w:hint="cs"/>
          <w:sz w:val="28"/>
          <w:szCs w:val="28"/>
          <w:cs/>
        </w:rPr>
        <w:t xml:space="preserve">จากผลคดีของศาลชั้นต้น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ที่ปรึกษาทางกฎหมายของบริษัทได้ยื่นอุทธรณ์แและเชื่อว่าจะสามารถต่อสู้ข้อกล่าวหาได้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บริษัทคาดว่าจะไม่</w:t>
      </w:r>
      <w:r w:rsidR="00DF4C0B" w:rsidRPr="00FD522E">
        <w:rPr>
          <w:rFonts w:asciiTheme="majorBidi" w:hAnsiTheme="majorBidi" w:cs="Angsana New" w:hint="cs"/>
          <w:sz w:val="28"/>
          <w:szCs w:val="28"/>
          <w:cs/>
        </w:rPr>
        <w:t>ได้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รับความเสียหายจากเรื่องดังกล่าว</w:t>
      </w:r>
      <w:r w:rsidR="00DF4C0B" w:rsidRPr="00FD522E">
        <w:rPr>
          <w:rFonts w:asciiTheme="majorBidi" w:hAnsiTheme="majorBidi" w:cs="Angsana New" w:hint="cs"/>
          <w:sz w:val="28"/>
          <w:szCs w:val="28"/>
          <w:cs/>
        </w:rPr>
        <w:t xml:space="preserve"> ณ วันที่ </w:t>
      </w:r>
      <w:r w:rsidR="00DF4C0B" w:rsidRPr="00FD522E">
        <w:rPr>
          <w:rFonts w:asciiTheme="majorBidi" w:hAnsiTheme="majorBidi" w:cs="Angsana New"/>
          <w:sz w:val="28"/>
          <w:szCs w:val="28"/>
        </w:rPr>
        <w:t>3</w:t>
      </w:r>
      <w:r w:rsidR="000F7EA9" w:rsidRPr="00FD522E">
        <w:rPr>
          <w:rFonts w:asciiTheme="majorBidi" w:hAnsiTheme="majorBidi" w:cs="Angsana New"/>
          <w:sz w:val="28"/>
          <w:szCs w:val="28"/>
        </w:rPr>
        <w:t>0</w:t>
      </w:r>
      <w:r w:rsidR="00DF4C0B"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0F7EA9" w:rsidRPr="00FD522E">
        <w:rPr>
          <w:rFonts w:asciiTheme="majorBidi" w:hAnsiTheme="majorBidi" w:cs="Angsana New" w:hint="cs"/>
          <w:sz w:val="28"/>
          <w:szCs w:val="28"/>
          <w:cs/>
        </w:rPr>
        <w:t>มิถุนายน</w:t>
      </w:r>
      <w:r w:rsidR="00DF4C0B" w:rsidRPr="00FD522E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DF4C0B" w:rsidRPr="00FD522E">
        <w:rPr>
          <w:rFonts w:asciiTheme="majorBidi" w:hAnsiTheme="majorBidi" w:cs="Angsana New"/>
          <w:sz w:val="28"/>
          <w:szCs w:val="28"/>
        </w:rPr>
        <w:t>2569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DF4C0B" w:rsidRPr="00FD522E">
        <w:rPr>
          <w:rFonts w:asciiTheme="majorBidi" w:hAnsiTheme="majorBidi" w:cs="Angsana New" w:hint="cs"/>
          <w:sz w:val="28"/>
          <w:szCs w:val="28"/>
          <w:cs/>
        </w:rPr>
        <w:t>บริษัท</w:t>
      </w:r>
      <w:r w:rsidRPr="00FD522E">
        <w:rPr>
          <w:rFonts w:asciiTheme="majorBidi" w:hAnsiTheme="majorBidi" w:cs="Angsana New" w:hint="cs"/>
          <w:sz w:val="28"/>
          <w:szCs w:val="28"/>
          <w:cs/>
        </w:rPr>
        <w:t>จึงไม่ได้บันทึกประมาณการหนี้สินที่อาจเกิดขึ้น</w:t>
      </w:r>
    </w:p>
    <w:p w14:paraId="5FBD5C23" w14:textId="3C77BF27" w:rsidR="00B36E15" w:rsidRPr="00FD522E" w:rsidRDefault="00B36E15" w:rsidP="00B83A58">
      <w:pPr>
        <w:rPr>
          <w:rFonts w:cstheme="minorBidi"/>
          <w:cs/>
          <w:lang w:val="th-TH"/>
        </w:rPr>
      </w:pPr>
      <w:r w:rsidRPr="00FD522E">
        <w:rPr>
          <w:rFonts w:cstheme="minorBidi"/>
          <w:cs/>
          <w:lang w:val="th-TH"/>
        </w:rPr>
        <w:br w:type="page"/>
      </w:r>
    </w:p>
    <w:p w14:paraId="0083BBB4" w14:textId="3429636D" w:rsidR="004F2F4C" w:rsidRPr="00FD522E" w:rsidRDefault="008505F8" w:rsidP="00D94278">
      <w:pPr>
        <w:pStyle w:val="Heading1"/>
        <w:keepLines/>
        <w:numPr>
          <w:ilvl w:val="0"/>
          <w:numId w:val="33"/>
        </w:numPr>
        <w:shd w:val="clear" w:color="auto" w:fill="auto"/>
        <w:tabs>
          <w:tab w:val="clear" w:pos="518"/>
          <w:tab w:val="num" w:pos="540"/>
        </w:tabs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lastRenderedPageBreak/>
        <w:t>เหตุการณ์ภายหลังรอบระยะเวลา</w:t>
      </w:r>
      <w:r w:rsidR="009751BE"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รายงาน</w:t>
      </w:r>
    </w:p>
    <w:p w14:paraId="5F1266B2" w14:textId="6EEC4213" w:rsidR="004F2F4C" w:rsidRPr="00FD522E" w:rsidRDefault="004F2F4C" w:rsidP="00B36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4E4B63C7" w14:textId="77777777" w:rsidR="008F3F7A" w:rsidRPr="00FD522E" w:rsidRDefault="008F3F7A" w:rsidP="008F3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theme="majorBidi"/>
          <w:i/>
          <w:iCs/>
          <w:spacing w:val="-2"/>
          <w:sz w:val="28"/>
          <w:szCs w:val="28"/>
        </w:rPr>
      </w:pPr>
      <w:r w:rsidRPr="00FD522E">
        <w:rPr>
          <w:rFonts w:asciiTheme="majorBidi" w:hAnsiTheme="majorBidi" w:cstheme="majorBidi" w:hint="cs"/>
          <w:i/>
          <w:iCs/>
          <w:spacing w:val="-2"/>
          <w:sz w:val="28"/>
          <w:szCs w:val="28"/>
          <w:cs/>
        </w:rPr>
        <w:t>การเพิ่มทุนบริษัทย่อย</w:t>
      </w:r>
    </w:p>
    <w:p w14:paraId="3D3FACB9" w14:textId="77777777" w:rsidR="008F3F7A" w:rsidRPr="00FD522E" w:rsidRDefault="008F3F7A" w:rsidP="008F3F7A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  <w:cs/>
        </w:rPr>
      </w:pPr>
    </w:p>
    <w:p w14:paraId="21B23FEE" w14:textId="4F3FB9B3" w:rsidR="008F3F7A" w:rsidRPr="00FD522E" w:rsidRDefault="007A542F" w:rsidP="00B36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FD522E">
        <w:rPr>
          <w:rFonts w:asciiTheme="majorBidi" w:hAnsiTheme="majorBidi" w:cs="Angsana New"/>
          <w:sz w:val="28"/>
          <w:szCs w:val="28"/>
          <w:cs/>
        </w:rPr>
        <w:t xml:space="preserve">เมื่อวันที่ </w:t>
      </w:r>
      <w:r w:rsidR="00FA7873" w:rsidRPr="00FD522E">
        <w:rPr>
          <w:rFonts w:asciiTheme="majorBidi" w:hAnsiTheme="majorBidi" w:cs="Angsana New"/>
          <w:sz w:val="28"/>
          <w:szCs w:val="28"/>
        </w:rPr>
        <w:t>20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กรกฏาคม</w:t>
      </w:r>
      <w:r w:rsidR="0010579D" w:rsidRPr="00FD522E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10579D" w:rsidRPr="00FD522E">
        <w:rPr>
          <w:rFonts w:asciiTheme="majorBidi" w:hAnsiTheme="majorBidi" w:cs="Angsana New"/>
          <w:sz w:val="28"/>
          <w:szCs w:val="28"/>
        </w:rPr>
        <w:t>2569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ในการประชุมวิสามัญผู้ถือหุ้นบริษัท เอสซีจี เจดับเบิ้ลยูดี เฟรท จำกัด</w:t>
      </w:r>
      <w:r w:rsidR="0010579D" w:rsidRPr="00FD522E">
        <w:rPr>
          <w:rFonts w:asciiTheme="majorBidi" w:hAnsiTheme="majorBidi" w:cs="Angsana New"/>
          <w:sz w:val="28"/>
          <w:szCs w:val="28"/>
        </w:rPr>
        <w:t xml:space="preserve"> (“SJWDF”)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ซึ่งเป็นบริษัทย่อยแห่งหนึ่ง ผู้ถือหุ้น</w:t>
      </w:r>
      <w:r w:rsidR="007A0B6C" w:rsidRPr="00FD522E">
        <w:rPr>
          <w:rFonts w:asciiTheme="majorBidi" w:hAnsiTheme="majorBidi" w:cs="Angsana New" w:hint="cs"/>
          <w:sz w:val="28"/>
          <w:szCs w:val="28"/>
          <w:cs/>
        </w:rPr>
        <w:t>ของ</w:t>
      </w:r>
      <w:r w:rsidRPr="00FD522E">
        <w:rPr>
          <w:rFonts w:asciiTheme="majorBidi" w:hAnsiTheme="majorBidi" w:cs="Angsana New"/>
          <w:sz w:val="28"/>
          <w:szCs w:val="28"/>
          <w:cs/>
        </w:rPr>
        <w:t>บริษัทย่อยมีมติอนุมัติการเพิ่มทุนจดทะเบียน</w:t>
      </w:r>
      <w:r w:rsidR="007A0B6C" w:rsidRPr="00FD522E">
        <w:rPr>
          <w:rFonts w:asciiTheme="majorBidi" w:hAnsiTheme="majorBidi" w:cs="Angsana New" w:hint="cs"/>
          <w:sz w:val="28"/>
          <w:szCs w:val="28"/>
          <w:cs/>
        </w:rPr>
        <w:t xml:space="preserve">จาก </w:t>
      </w:r>
      <w:r w:rsidR="007A0B6C" w:rsidRPr="00FD522E">
        <w:rPr>
          <w:rFonts w:asciiTheme="majorBidi" w:hAnsiTheme="majorBidi" w:cs="Angsana New"/>
          <w:sz w:val="28"/>
          <w:szCs w:val="28"/>
        </w:rPr>
        <w:t xml:space="preserve">20 </w:t>
      </w:r>
      <w:r w:rsidR="007A0B6C" w:rsidRPr="00FD522E">
        <w:rPr>
          <w:rFonts w:asciiTheme="majorBidi" w:hAnsiTheme="majorBidi" w:cs="Angsana New" w:hint="cs"/>
          <w:sz w:val="28"/>
          <w:szCs w:val="28"/>
          <w:cs/>
        </w:rPr>
        <w:t>ล้านบาท เป็น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</w:t>
      </w:r>
      <w:r w:rsidR="001C3ECA" w:rsidRPr="00FD522E">
        <w:rPr>
          <w:rFonts w:asciiTheme="majorBidi" w:hAnsiTheme="majorBidi" w:cs="Angsana New"/>
          <w:sz w:val="28"/>
          <w:szCs w:val="28"/>
        </w:rPr>
        <w:t>25.28</w:t>
      </w:r>
      <w:r w:rsidR="00614FE2"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="00614FE2" w:rsidRPr="00FD522E">
        <w:rPr>
          <w:rFonts w:asciiTheme="majorBidi" w:hAnsiTheme="majorBidi" w:cs="Angsana New" w:hint="cs"/>
          <w:sz w:val="28"/>
          <w:szCs w:val="28"/>
          <w:cs/>
        </w:rPr>
        <w:t xml:space="preserve">ล้านบาท </w:t>
      </w:r>
      <w:r w:rsidRPr="00FD522E">
        <w:rPr>
          <w:rFonts w:asciiTheme="majorBidi" w:hAnsiTheme="majorBidi" w:cs="Angsana New"/>
          <w:sz w:val="28"/>
          <w:szCs w:val="28"/>
          <w:cs/>
        </w:rPr>
        <w:t>โดยการออกหุ้นสามัญ</w:t>
      </w:r>
      <w:r w:rsidR="00614FE2" w:rsidRPr="00FD522E">
        <w:rPr>
          <w:rFonts w:asciiTheme="majorBidi" w:hAnsiTheme="majorBidi" w:cs="Angsana New" w:hint="cs"/>
          <w:sz w:val="28"/>
          <w:szCs w:val="28"/>
          <w:cs/>
        </w:rPr>
        <w:t>ใหม่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จำนวน </w:t>
      </w:r>
      <w:r w:rsidR="00025B7C" w:rsidRPr="00FD522E">
        <w:rPr>
          <w:rFonts w:asciiTheme="majorBidi" w:hAnsiTheme="majorBidi" w:cs="Angsana New"/>
          <w:sz w:val="28"/>
          <w:szCs w:val="28"/>
        </w:rPr>
        <w:t>105</w:t>
      </w:r>
      <w:r w:rsidR="0010579D" w:rsidRPr="00FD522E">
        <w:rPr>
          <w:rFonts w:asciiTheme="majorBidi" w:hAnsiTheme="majorBidi" w:cs="Angsana New"/>
          <w:sz w:val="28"/>
          <w:szCs w:val="28"/>
        </w:rPr>
        <w:t>,600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หุ้น มูลค่าที่ตราไว้หุ้นละ </w:t>
      </w:r>
      <w:r w:rsidR="0010579D" w:rsidRPr="00FD522E">
        <w:rPr>
          <w:rFonts w:asciiTheme="majorBidi" w:hAnsiTheme="majorBidi" w:cs="Angsana New"/>
          <w:sz w:val="28"/>
          <w:szCs w:val="28"/>
        </w:rPr>
        <w:t xml:space="preserve">10 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บาท และส่วนเกินมูลค่าหุ้น หุ้นละ </w:t>
      </w:r>
      <w:r w:rsidR="0010579D" w:rsidRPr="00FD522E">
        <w:rPr>
          <w:rFonts w:asciiTheme="majorBidi" w:hAnsiTheme="majorBidi" w:cs="Angsana New"/>
          <w:sz w:val="28"/>
          <w:szCs w:val="28"/>
        </w:rPr>
        <w:t xml:space="preserve">40 </w:t>
      </w:r>
      <w:r w:rsidRPr="00FD522E">
        <w:rPr>
          <w:rFonts w:asciiTheme="majorBidi" w:hAnsiTheme="majorBidi" w:cs="Angsana New"/>
          <w:sz w:val="28"/>
          <w:szCs w:val="28"/>
          <w:cs/>
        </w:rPr>
        <w:t>บาท รวมเป็นหุ้นละ</w:t>
      </w:r>
      <w:r w:rsidR="0041245A" w:rsidRPr="00FD522E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="0010579D" w:rsidRPr="00FD522E">
        <w:rPr>
          <w:rFonts w:asciiTheme="majorBidi" w:hAnsiTheme="majorBidi" w:cs="Angsana New"/>
          <w:sz w:val="28"/>
          <w:szCs w:val="28"/>
        </w:rPr>
        <w:t xml:space="preserve">50 </w:t>
      </w:r>
      <w:r w:rsidRPr="00FD522E">
        <w:rPr>
          <w:rFonts w:asciiTheme="majorBidi" w:hAnsiTheme="majorBidi" w:cs="Angsana New"/>
          <w:sz w:val="28"/>
          <w:szCs w:val="28"/>
          <w:cs/>
        </w:rPr>
        <w:t>บาท โดย</w:t>
      </w:r>
      <w:r w:rsidR="0041245A" w:rsidRPr="00FD522E">
        <w:rPr>
          <w:rFonts w:asciiTheme="majorBidi" w:hAnsiTheme="majorBidi" w:cs="Angsana New" w:hint="cs"/>
          <w:sz w:val="28"/>
          <w:szCs w:val="28"/>
          <w:cs/>
        </w:rPr>
        <w:t>บริษัทได้เรียกชำระค่าหุ้นเพิ่มทุนดังกล่าว</w:t>
      </w:r>
      <w:r w:rsidR="001C3ECA" w:rsidRPr="00FD522E">
        <w:rPr>
          <w:rFonts w:asciiTheme="majorBidi" w:hAnsiTheme="majorBidi" w:cs="Angsana New" w:hint="cs"/>
          <w:sz w:val="28"/>
          <w:szCs w:val="28"/>
          <w:cs/>
        </w:rPr>
        <w:t xml:space="preserve">แล้วบางส่วน </w:t>
      </w:r>
      <w:r w:rsidR="0041245A" w:rsidRPr="00FD522E">
        <w:rPr>
          <w:rFonts w:asciiTheme="majorBidi" w:hAnsiTheme="majorBidi" w:cs="Angsana New" w:hint="cs"/>
          <w:sz w:val="28"/>
          <w:szCs w:val="28"/>
          <w:cs/>
        </w:rPr>
        <w:t xml:space="preserve">เป็นจำนวนเงิน </w:t>
      </w:r>
      <w:r w:rsidR="0010579D" w:rsidRPr="00FD522E">
        <w:rPr>
          <w:rFonts w:asciiTheme="majorBidi" w:hAnsiTheme="majorBidi" w:cs="Angsana New"/>
          <w:sz w:val="28"/>
          <w:szCs w:val="28"/>
        </w:rPr>
        <w:t>6</w:t>
      </w:r>
      <w:r w:rsidR="001C3ECA" w:rsidRPr="00FD522E">
        <w:rPr>
          <w:rFonts w:asciiTheme="majorBidi" w:hAnsiTheme="majorBidi" w:cs="Angsana New"/>
          <w:sz w:val="28"/>
          <w:szCs w:val="28"/>
        </w:rPr>
        <w:t>6</w:t>
      </w:r>
      <w:r w:rsidR="0010579D" w:rsidRPr="00FD522E">
        <w:rPr>
          <w:rFonts w:asciiTheme="majorBidi" w:hAnsiTheme="majorBidi" w:cs="Angsana New"/>
          <w:sz w:val="28"/>
          <w:szCs w:val="28"/>
        </w:rPr>
        <w:t>0,000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 บาท และบริษัทมีส่วนที่จะจัดสรรหุ้นใ</w:t>
      </w:r>
      <w:r w:rsidR="0041245A" w:rsidRPr="00FD522E">
        <w:rPr>
          <w:rFonts w:asciiTheme="majorBidi" w:hAnsiTheme="majorBidi" w:cs="Angsana New" w:hint="cs"/>
          <w:sz w:val="28"/>
          <w:szCs w:val="28"/>
          <w:cs/>
        </w:rPr>
        <w:t>ห้แก่</w:t>
      </w:r>
      <w:r w:rsidRPr="00FD522E">
        <w:rPr>
          <w:rFonts w:asciiTheme="majorBidi" w:hAnsiTheme="majorBidi" w:cs="Angsana New"/>
          <w:sz w:val="28"/>
          <w:szCs w:val="28"/>
          <w:cs/>
        </w:rPr>
        <w:t>พนักงาน</w:t>
      </w:r>
      <w:r w:rsidR="0041245A" w:rsidRPr="00FD522E">
        <w:rPr>
          <w:rFonts w:asciiTheme="majorBidi" w:hAnsiTheme="majorBidi" w:cs="Angsana New" w:hint="cs"/>
          <w:sz w:val="28"/>
          <w:szCs w:val="28"/>
          <w:cs/>
        </w:rPr>
        <w:t xml:space="preserve">ร้อยละ </w:t>
      </w:r>
      <w:r w:rsidR="0041245A" w:rsidRPr="00FD522E">
        <w:rPr>
          <w:rFonts w:asciiTheme="majorBidi" w:hAnsiTheme="majorBidi" w:cs="Angsana New"/>
          <w:sz w:val="28"/>
          <w:szCs w:val="28"/>
        </w:rPr>
        <w:t>2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ตามโครงการ </w:t>
      </w:r>
      <w:r w:rsidRPr="00FD522E">
        <w:rPr>
          <w:rFonts w:asciiTheme="majorBidi" w:hAnsiTheme="majorBidi" w:cs="Angsana New"/>
          <w:sz w:val="28"/>
          <w:szCs w:val="28"/>
        </w:rPr>
        <w:t>Co-Ownership Freight</w:t>
      </w:r>
    </w:p>
    <w:p w14:paraId="5CE42644" w14:textId="77777777" w:rsidR="007A542F" w:rsidRPr="00FD522E" w:rsidRDefault="007A542F" w:rsidP="00B36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1F8456C1" w14:textId="6413A814" w:rsidR="008F3F7A" w:rsidRPr="00FD522E" w:rsidRDefault="00290A35" w:rsidP="00B36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i/>
          <w:iCs/>
          <w:spacing w:val="-2"/>
          <w:sz w:val="28"/>
          <w:szCs w:val="28"/>
        </w:rPr>
      </w:pPr>
      <w:r w:rsidRPr="00FD522E">
        <w:rPr>
          <w:rFonts w:asciiTheme="majorBidi" w:hAnsiTheme="majorBidi" w:cs="Angsana New"/>
          <w:i/>
          <w:iCs/>
          <w:spacing w:val="-2"/>
          <w:sz w:val="28"/>
          <w:szCs w:val="28"/>
          <w:cs/>
        </w:rPr>
        <w:t>การประกาศจ่ายเงินปันผลระหว่างกาล</w:t>
      </w:r>
    </w:p>
    <w:p w14:paraId="72F8B15B" w14:textId="77777777" w:rsidR="00290A35" w:rsidRPr="00FD522E" w:rsidRDefault="00290A35" w:rsidP="00B36E1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1F1A32F4" w14:textId="44EF5EE1" w:rsidR="00BA0030" w:rsidRPr="00FD522E" w:rsidRDefault="00290A35" w:rsidP="00025B7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ในที่ประชุมคณะกรรมการบริษัทเมื่อวันที่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025B7C" w:rsidRPr="00FD522E">
        <w:rPr>
          <w:rFonts w:asciiTheme="majorBidi" w:hAnsiTheme="majorBidi" w:cs="Angsana New"/>
          <w:spacing w:val="-2"/>
          <w:sz w:val="28"/>
          <w:szCs w:val="28"/>
        </w:rPr>
        <w:t>11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สิงหาคม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025B7C" w:rsidRPr="00FD522E">
        <w:rPr>
          <w:rFonts w:asciiTheme="majorBidi" w:hAnsiTheme="majorBidi" w:cs="Angsana New"/>
          <w:spacing w:val="-2"/>
          <w:sz w:val="28"/>
          <w:szCs w:val="28"/>
        </w:rPr>
        <w:t>2569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คณะกรรมการบริษัทได้มีมติอนุมัติให้จัดสรรกำไรสุทธิ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เพื่อจ่ายเงินปันผลระหว่างกาล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ในอัตราหุ้นละ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="00C54A59" w:rsidRPr="00FD522E">
        <w:rPr>
          <w:rFonts w:asciiTheme="majorBidi" w:hAnsiTheme="majorBidi" w:cs="Angsana New"/>
          <w:spacing w:val="-2"/>
          <w:sz w:val="28"/>
          <w:szCs w:val="28"/>
        </w:rPr>
        <w:t>0.2</w:t>
      </w:r>
      <w:r w:rsidR="00E75EEC" w:rsidRPr="00FD522E">
        <w:rPr>
          <w:rFonts w:asciiTheme="majorBidi" w:hAnsiTheme="majorBidi" w:cs="Angsana New"/>
          <w:spacing w:val="-2"/>
          <w:sz w:val="28"/>
          <w:szCs w:val="28"/>
        </w:rPr>
        <w:t>0</w:t>
      </w:r>
      <w:r w:rsidRPr="00FD522E">
        <w:rPr>
          <w:rFonts w:asciiTheme="majorBidi" w:hAnsiTheme="majorBidi"/>
          <w:spacing w:val="-2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บาท</w:t>
      </w:r>
      <w:r w:rsidRPr="00FD522E">
        <w:rPr>
          <w:rFonts w:asciiTheme="majorBidi" w:hAnsiTheme="majorBidi" w:cs="Angsana New"/>
          <w:spacing w:val="-2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เป็นเงินทั้งสิ้น</w:t>
      </w:r>
      <w:r w:rsidR="00C54A59" w:rsidRPr="00FD522E">
        <w:rPr>
          <w:rFonts w:asciiTheme="majorBidi" w:hAnsiTheme="majorBidi" w:cs="Angsana New"/>
          <w:spacing w:val="-2"/>
          <w:sz w:val="28"/>
          <w:szCs w:val="28"/>
        </w:rPr>
        <w:t xml:space="preserve"> 355.31</w:t>
      </w:r>
      <w:r w:rsidRPr="00FD522E">
        <w:rPr>
          <w:rFonts w:asciiTheme="majorBidi" w:hAnsiTheme="majorBidi"/>
          <w:spacing w:val="-2"/>
          <w:sz w:val="28"/>
          <w:szCs w:val="28"/>
        </w:rPr>
        <w:t xml:space="preserve"> </w:t>
      </w:r>
      <w:r w:rsidRPr="00FD522E">
        <w:rPr>
          <w:rFonts w:asciiTheme="majorBidi" w:hAnsiTheme="majorBidi" w:cs="Angsana New" w:hint="cs"/>
          <w:spacing w:val="-2"/>
          <w:sz w:val="28"/>
          <w:szCs w:val="28"/>
          <w:cs/>
        </w:rPr>
        <w:t>ล้านบาท</w:t>
      </w:r>
    </w:p>
    <w:p w14:paraId="30A66E70" w14:textId="77777777" w:rsidR="004E53AE" w:rsidRPr="00FD522E" w:rsidRDefault="004E53AE" w:rsidP="00025B7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pacing w:val="-2"/>
          <w:sz w:val="28"/>
          <w:szCs w:val="28"/>
        </w:rPr>
      </w:pPr>
    </w:p>
    <w:p w14:paraId="3796D2E7" w14:textId="10124B48" w:rsidR="004E53AE" w:rsidRPr="00FD522E" w:rsidRDefault="004E53AE" w:rsidP="004E53A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i/>
          <w:iCs/>
          <w:spacing w:val="-2"/>
          <w:sz w:val="28"/>
          <w:szCs w:val="28"/>
        </w:rPr>
      </w:pPr>
      <w:r w:rsidRPr="00FD522E">
        <w:rPr>
          <w:rFonts w:asciiTheme="majorBidi" w:hAnsiTheme="majorBidi" w:cs="Angsana New"/>
          <w:i/>
          <w:iCs/>
          <w:spacing w:val="-2"/>
          <w:sz w:val="28"/>
          <w:szCs w:val="28"/>
          <w:cs/>
        </w:rPr>
        <w:t>การประกาศ</w:t>
      </w:r>
      <w:r w:rsidRPr="00FD522E">
        <w:rPr>
          <w:rFonts w:asciiTheme="majorBidi" w:hAnsiTheme="majorBidi" w:cs="Angsana New" w:hint="cs"/>
          <w:i/>
          <w:iCs/>
          <w:spacing w:val="-2"/>
          <w:sz w:val="28"/>
          <w:szCs w:val="28"/>
          <w:cs/>
        </w:rPr>
        <w:t>ออกหุ้นกู้แบบโครงการตราสารหนี้</w:t>
      </w:r>
    </w:p>
    <w:p w14:paraId="6BC23F98" w14:textId="77777777" w:rsidR="004E53AE" w:rsidRPr="00FD522E" w:rsidRDefault="004E53AE" w:rsidP="004E53A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4BA14380" w14:textId="28DEC22E" w:rsidR="004E53AE" w:rsidRPr="00FD522E" w:rsidRDefault="004E53AE" w:rsidP="004E53AE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  <w:cs/>
        </w:rPr>
      </w:pP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เมื่อวันที่ </w:t>
      </w:r>
      <w:r w:rsidRPr="00FD522E">
        <w:rPr>
          <w:rFonts w:asciiTheme="majorBidi" w:hAnsiTheme="majorBidi" w:cs="Angsana New"/>
          <w:sz w:val="28"/>
          <w:szCs w:val="28"/>
        </w:rPr>
        <w:t xml:space="preserve">11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สิงหาคม </w:t>
      </w:r>
      <w:r w:rsidRPr="00FD522E">
        <w:rPr>
          <w:rFonts w:asciiTheme="majorBidi" w:hAnsiTheme="majorBidi" w:cs="Angsana New"/>
          <w:sz w:val="28"/>
          <w:szCs w:val="28"/>
        </w:rPr>
        <w:t xml:space="preserve">2569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ที่ประชุมคณะกรรมการบริษัทมีมติอนุมัติการออกและเสนอขายหุ้นกู้แบบ </w:t>
      </w:r>
      <w:r w:rsidRPr="00FD522E">
        <w:rPr>
          <w:rFonts w:asciiTheme="majorBidi" w:hAnsiTheme="majorBidi" w:cs="Angsana New"/>
          <w:sz w:val="28"/>
          <w:szCs w:val="28"/>
        </w:rPr>
        <w:t xml:space="preserve">Medium Term Note Program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วงเงินรวมไม่เกิน </w:t>
      </w:r>
      <w:r w:rsidRPr="00FD522E">
        <w:rPr>
          <w:rFonts w:asciiTheme="majorBidi" w:hAnsiTheme="majorBidi" w:cs="Angsana New"/>
          <w:sz w:val="28"/>
          <w:szCs w:val="28"/>
        </w:rPr>
        <w:t xml:space="preserve">15,000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ล้านบาท โดยออกเสนอและขายหุ้นกู้ครั้งที่ </w:t>
      </w:r>
      <w:r w:rsidRPr="00FD522E">
        <w:rPr>
          <w:rFonts w:asciiTheme="majorBidi" w:hAnsiTheme="majorBidi" w:cs="Angsana New"/>
          <w:sz w:val="28"/>
          <w:szCs w:val="28"/>
        </w:rPr>
        <w:t xml:space="preserve">1/2569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จะออกและเสนอขายหุ้นกู้จำนวนเงินไม่เกิน </w:t>
      </w:r>
      <w:r w:rsidRPr="00FD522E">
        <w:rPr>
          <w:rFonts w:asciiTheme="majorBidi" w:hAnsiTheme="majorBidi" w:cs="Angsana New"/>
          <w:sz w:val="28"/>
          <w:szCs w:val="28"/>
        </w:rPr>
        <w:t xml:space="preserve">1,000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ล้านบาท อายุไม่เกิน </w:t>
      </w:r>
      <w:r w:rsidRPr="00FD522E">
        <w:rPr>
          <w:rFonts w:asciiTheme="majorBidi" w:hAnsiTheme="majorBidi" w:cs="Angsana New"/>
          <w:sz w:val="28"/>
          <w:szCs w:val="28"/>
        </w:rPr>
        <w:t xml:space="preserve">3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ปี และเสนอขายหุ้นกู้ดิจิทัล จำนวนเงินไม่เกิน </w:t>
      </w:r>
      <w:r w:rsidRPr="00FD522E">
        <w:rPr>
          <w:rFonts w:asciiTheme="majorBidi" w:hAnsiTheme="majorBidi" w:cs="Angsana New"/>
          <w:sz w:val="28"/>
          <w:szCs w:val="28"/>
        </w:rPr>
        <w:t xml:space="preserve">500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ล้านบาท อายุไม่เกิน </w:t>
      </w:r>
      <w:r w:rsidRPr="00FD522E">
        <w:rPr>
          <w:rFonts w:asciiTheme="majorBidi" w:hAnsiTheme="majorBidi" w:cs="Angsana New"/>
          <w:sz w:val="28"/>
          <w:szCs w:val="28"/>
        </w:rPr>
        <w:t xml:space="preserve">3 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ปี </w:t>
      </w:r>
      <w:r w:rsidRPr="00FD522E">
        <w:rPr>
          <w:rFonts w:asciiTheme="majorBidi" w:hAnsiTheme="majorBidi" w:cs="Angsana New"/>
          <w:sz w:val="28"/>
          <w:szCs w:val="28"/>
        </w:rPr>
        <w:t>6</w:t>
      </w:r>
      <w:r w:rsidRPr="00FD522E">
        <w:rPr>
          <w:rFonts w:asciiTheme="majorBidi" w:hAnsiTheme="majorBidi" w:cs="Angsana New" w:hint="cs"/>
          <w:sz w:val="28"/>
          <w:szCs w:val="28"/>
          <w:cs/>
        </w:rPr>
        <w:t xml:space="preserve"> เดือน</w:t>
      </w:r>
    </w:p>
    <w:p w14:paraId="44D671C4" w14:textId="77777777" w:rsidR="007F5F81" w:rsidRPr="00FD522E" w:rsidRDefault="007F5F81" w:rsidP="0074442F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rPr>
          <w:rFonts w:asciiTheme="majorBidi" w:hAnsiTheme="majorBidi" w:cs="Angsana New"/>
          <w:sz w:val="28"/>
          <w:szCs w:val="28"/>
        </w:rPr>
      </w:pPr>
    </w:p>
    <w:p w14:paraId="05D95412" w14:textId="7D7AF819" w:rsidR="007F5F81" w:rsidRPr="00FD522E" w:rsidRDefault="007F5F81" w:rsidP="007F5F81">
      <w:pPr>
        <w:pStyle w:val="Heading1"/>
        <w:keepLines/>
        <w:numPr>
          <w:ilvl w:val="0"/>
          <w:numId w:val="33"/>
        </w:numPr>
        <w:shd w:val="clear" w:color="auto" w:fill="auto"/>
        <w:spacing w:line="240" w:lineRule="auto"/>
        <w:ind w:left="540" w:right="-45"/>
        <w:jc w:val="thaiDistribute"/>
        <w:rPr>
          <w:rFonts w:asciiTheme="majorBidi" w:hAnsiTheme="majorBidi" w:cstheme="majorBidi"/>
          <w:sz w:val="28"/>
          <w:szCs w:val="28"/>
          <w:u w:val="none"/>
          <w:lang w:val="th-TH"/>
        </w:rPr>
      </w:pPr>
      <w:r w:rsidRPr="00FD522E">
        <w:rPr>
          <w:rFonts w:asciiTheme="majorBidi" w:hAnsiTheme="majorBidi" w:cstheme="majorBidi"/>
          <w:sz w:val="28"/>
          <w:szCs w:val="28"/>
          <w:u w:val="none"/>
          <w:cs/>
          <w:lang w:val="th-TH"/>
        </w:rPr>
        <w:t>มาตรฐานการรายงานทางการเงินที่ยังไม่ได้ใช้</w:t>
      </w:r>
    </w:p>
    <w:p w14:paraId="02E15AA6" w14:textId="77777777" w:rsidR="00A009B2" w:rsidRPr="00FD522E" w:rsidRDefault="00A009B2" w:rsidP="00A009B2">
      <w:pPr>
        <w:rPr>
          <w:rFonts w:cstheme="minorBidi"/>
          <w:cs/>
          <w:lang w:val="th-TH"/>
        </w:rPr>
      </w:pPr>
    </w:p>
    <w:p w14:paraId="776CA00C" w14:textId="70E8D049" w:rsidR="00FE3B1D" w:rsidRPr="00FD522E" w:rsidRDefault="00FE3B1D" w:rsidP="00025B7C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  <w:r w:rsidRPr="00FD522E">
        <w:rPr>
          <w:rFonts w:asciiTheme="majorBidi" w:hAnsiTheme="majorBidi" w:cs="Angsana New"/>
          <w:sz w:val="28"/>
          <w:szCs w:val="28"/>
          <w:cs/>
        </w:rPr>
        <w:t>มาตรฐานการรายงานทางการเงินที่ออกและปรับปรุงใหม่ซึ่งเกี่ยวกับการดำเนินงานของกลุ่มบริษัทและคาดว่าจ</w:t>
      </w:r>
      <w:r w:rsidR="0071086E" w:rsidRPr="00FD522E">
        <w:rPr>
          <w:rFonts w:asciiTheme="majorBidi" w:hAnsiTheme="majorBidi" w:cs="Angsana New" w:hint="cs"/>
          <w:sz w:val="28"/>
          <w:szCs w:val="28"/>
          <w:cs/>
        </w:rPr>
        <w:t>ะม</w:t>
      </w:r>
      <w:r w:rsidR="00025B7C" w:rsidRPr="00FD522E">
        <w:rPr>
          <w:rFonts w:asciiTheme="majorBidi" w:hAnsiTheme="majorBidi" w:cs="Angsana New" w:hint="cs"/>
          <w:sz w:val="28"/>
          <w:szCs w:val="28"/>
          <w:cs/>
        </w:rPr>
        <w:t>ี</w:t>
      </w:r>
      <w:r w:rsidR="0071086E" w:rsidRPr="00FD522E">
        <w:rPr>
          <w:rFonts w:asciiTheme="majorBidi" w:hAnsiTheme="majorBidi" w:cs="Angsana New"/>
          <w:sz w:val="28"/>
          <w:szCs w:val="28"/>
          <w:cs/>
        </w:rPr>
        <w:t>ผลกระทบ</w:t>
      </w:r>
      <w:r w:rsidRPr="00FD522E">
        <w:rPr>
          <w:rFonts w:asciiTheme="majorBidi" w:hAnsiTheme="majorBidi" w:cs="Angsana New"/>
          <w:sz w:val="28"/>
          <w:szCs w:val="28"/>
          <w:cs/>
        </w:rPr>
        <w:t>ที่มีสาระสำคัญต่องบการเงินรวมและงบการเงินเฉพาะกิจการ</w:t>
      </w:r>
      <w:r w:rsidRPr="00FD522E">
        <w:rPr>
          <w:rFonts w:asciiTheme="majorBidi" w:hAnsiTheme="majorBidi" w:cs="Angsana New"/>
          <w:sz w:val="28"/>
          <w:szCs w:val="28"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  <w:cs/>
        </w:rPr>
        <w:t xml:space="preserve">เมื่อนำมาถือปฏิบัติเป็นครั้งแรก และจะมีผลบังคับใช้กับงบการเงินสำหรับรอบระยะเวลาบัญชีที่เริ่มในหรือหลังวันที่ </w:t>
      </w:r>
      <w:r w:rsidRPr="00FD522E">
        <w:rPr>
          <w:rFonts w:asciiTheme="majorBidi" w:hAnsiTheme="majorBidi" w:cs="Angsana New"/>
          <w:sz w:val="28"/>
          <w:szCs w:val="28"/>
        </w:rPr>
        <w:t xml:space="preserve">1 </w:t>
      </w:r>
      <w:r w:rsidRPr="00FD522E">
        <w:rPr>
          <w:rFonts w:asciiTheme="majorBidi" w:hAnsiTheme="majorBidi" w:cs="Angsana New"/>
          <w:sz w:val="28"/>
          <w:szCs w:val="28"/>
          <w:cs/>
        </w:rPr>
        <w:t>มกราคมในปีดังต่อไปนี้ และอนุญาตให้นำมาถือปฏิบัติก่อนวันที่มีผลบังคับใช้ได</w:t>
      </w:r>
      <w:r w:rsidR="0071086E" w:rsidRPr="00FD522E">
        <w:rPr>
          <w:rFonts w:asciiTheme="majorBidi" w:hAnsiTheme="majorBidi" w:cs="Angsana New" w:hint="cs"/>
          <w:sz w:val="28"/>
          <w:szCs w:val="28"/>
          <w:cs/>
        </w:rPr>
        <w:t>้</w:t>
      </w:r>
      <w:r w:rsidRPr="00FD522E">
        <w:rPr>
          <w:rFonts w:asciiTheme="majorBidi" w:hAnsiTheme="majorBidi" w:cs="Angsana New"/>
          <w:sz w:val="28"/>
          <w:szCs w:val="28"/>
          <w:cs/>
        </w:rPr>
        <w:t>อย่างไรก็ตามกลุ่มบริษัทไม่ได้นำมาตรฐานการรายงานทางการเงินที่ออกและปรับปรุงใหม</w:t>
      </w:r>
      <w:r w:rsidR="0071086E" w:rsidRPr="00FD522E">
        <w:rPr>
          <w:rFonts w:asciiTheme="majorBidi" w:hAnsiTheme="majorBidi" w:cs="Angsana New" w:hint="cs"/>
          <w:sz w:val="28"/>
          <w:szCs w:val="28"/>
          <w:cs/>
        </w:rPr>
        <w:t>่</w:t>
      </w:r>
      <w:r w:rsidRPr="00FD522E">
        <w:rPr>
          <w:rFonts w:asciiTheme="majorBidi" w:hAnsiTheme="majorBidi" w:cs="Angsana New"/>
          <w:sz w:val="28"/>
          <w:szCs w:val="28"/>
          <w:cs/>
        </w:rPr>
        <w:t>ดังกล่าว</w:t>
      </w:r>
      <w:r w:rsidR="0071086E" w:rsidRPr="00FD522E">
        <w:rPr>
          <w:rFonts w:asciiTheme="majorBidi" w:hAnsiTheme="majorBidi" w:cs="Angsana New" w:hint="cs"/>
          <w:sz w:val="28"/>
          <w:szCs w:val="28"/>
          <w:cs/>
        </w:rPr>
        <w:t xml:space="preserve"> </w:t>
      </w:r>
      <w:r w:rsidRPr="00FD522E">
        <w:rPr>
          <w:rFonts w:asciiTheme="majorBidi" w:hAnsiTheme="majorBidi" w:cs="Angsana New"/>
          <w:sz w:val="28"/>
          <w:szCs w:val="28"/>
          <w:cs/>
        </w:rPr>
        <w:t>มาถือปฏิบัติก่อนวันที่มีผลบังคับใช้ในการจัดทำงบการเงินระหว่างกาลฉบับนี้</w:t>
      </w:r>
    </w:p>
    <w:p w14:paraId="58B1F1E5" w14:textId="77777777" w:rsidR="006104A2" w:rsidRPr="00FD522E" w:rsidRDefault="006104A2" w:rsidP="00290A3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tbl>
      <w:tblPr>
        <w:tblStyle w:val="TableGrid"/>
        <w:tblW w:w="9090" w:type="dxa"/>
        <w:tblInd w:w="54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90"/>
        <w:gridCol w:w="4156"/>
        <w:gridCol w:w="1244"/>
      </w:tblGrid>
      <w:tr w:rsidR="000312D4" w:rsidRPr="00FD522E" w14:paraId="15237246" w14:textId="77777777" w:rsidTr="0041245A">
        <w:trPr>
          <w:tblHeader/>
        </w:trPr>
        <w:tc>
          <w:tcPr>
            <w:tcW w:w="3690" w:type="dxa"/>
            <w:vAlign w:val="bottom"/>
          </w:tcPr>
          <w:p w14:paraId="18623249" w14:textId="13B1930A" w:rsidR="000312D4" w:rsidRPr="00FD522E" w:rsidRDefault="000312D4" w:rsidP="00647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hAnsiTheme="majorBidi" w:cstheme="majorBidi"/>
                <w:b/>
                <w:bCs/>
                <w:sz w:val="28"/>
                <w:szCs w:val="28"/>
                <w:shd w:val="clear" w:color="auto" w:fill="D9D9D9" w:themeFill="background1" w:themeFillShade="D9"/>
                <w:cs/>
              </w:rPr>
            </w:pPr>
            <w:r w:rsidRPr="00FD522E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  <w:t>มาตรฐานการรายงานทางการเงิน</w:t>
            </w:r>
            <w:r w:rsidRPr="00FD522E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  <w:t xml:space="preserve"> </w:t>
            </w:r>
          </w:p>
        </w:tc>
        <w:tc>
          <w:tcPr>
            <w:tcW w:w="4156" w:type="dxa"/>
            <w:vAlign w:val="bottom"/>
          </w:tcPr>
          <w:p w14:paraId="0A2FDF02" w14:textId="77777777" w:rsidR="000312D4" w:rsidRPr="00FD522E" w:rsidRDefault="000312D4" w:rsidP="00647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</w:rPr>
            </w:pPr>
            <w:r w:rsidRPr="00FD522E"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  <w:t>เรื่อง</w:t>
            </w:r>
          </w:p>
        </w:tc>
        <w:tc>
          <w:tcPr>
            <w:tcW w:w="1244" w:type="dxa"/>
            <w:vAlign w:val="bottom"/>
          </w:tcPr>
          <w:p w14:paraId="698B03F3" w14:textId="77777777" w:rsidR="000312D4" w:rsidRPr="00FD522E" w:rsidRDefault="000312D4" w:rsidP="00647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eastAsia="Calibri" w:hAnsiTheme="majorBidi" w:cstheme="majorBidi"/>
                <w:b/>
                <w:bCs/>
                <w:sz w:val="28"/>
                <w:szCs w:val="28"/>
                <w:cs/>
              </w:rPr>
            </w:pPr>
            <w:r w:rsidRPr="00FD522E">
              <w:rPr>
                <w:rFonts w:asciiTheme="majorBidi" w:eastAsia="Calibri" w:hAnsiTheme="majorBidi" w:cstheme="majorBidi" w:hint="cs"/>
                <w:b/>
                <w:bCs/>
                <w:sz w:val="28"/>
                <w:szCs w:val="28"/>
                <w:cs/>
              </w:rPr>
              <w:t>มีผลบังคับใช้</w:t>
            </w:r>
          </w:p>
        </w:tc>
      </w:tr>
      <w:tr w:rsidR="000312D4" w:rsidRPr="00FD522E" w14:paraId="116BF500" w14:textId="77777777" w:rsidTr="0041245A">
        <w:tc>
          <w:tcPr>
            <w:tcW w:w="3690" w:type="dxa"/>
          </w:tcPr>
          <w:p w14:paraId="3593713A" w14:textId="77777777" w:rsidR="000312D4" w:rsidRPr="00FD522E" w:rsidRDefault="000312D4" w:rsidP="00647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jc w:val="thaiDistribute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  <w:cs/>
              </w:rPr>
            </w:pPr>
            <w:r w:rsidRPr="00FD522E">
              <w:rPr>
                <w:rFonts w:asciiTheme="majorBidi" w:eastAsia="Calibri" w:hAnsiTheme="majorBidi" w:cstheme="majorBidi"/>
                <w:sz w:val="28"/>
                <w:szCs w:val="28"/>
                <w:cs/>
              </w:rPr>
              <w:t xml:space="preserve">มาตรฐานการรายงานทางการเงิน ฉบับที่ </w:t>
            </w:r>
            <w:r w:rsidRPr="00FD522E">
              <w:rPr>
                <w:rFonts w:ascii="Angsana New" w:hAnsi="Angsana New" w:cs="Angsana New"/>
                <w:sz w:val="28"/>
                <w:szCs w:val="28"/>
              </w:rPr>
              <w:t>18</w:t>
            </w:r>
          </w:p>
        </w:tc>
        <w:tc>
          <w:tcPr>
            <w:tcW w:w="4156" w:type="dxa"/>
          </w:tcPr>
          <w:p w14:paraId="746B9309" w14:textId="77777777" w:rsidR="000312D4" w:rsidRPr="00FD522E" w:rsidRDefault="000312D4" w:rsidP="00647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  <w:cs/>
              </w:rPr>
              <w:t>การแสดงรายการและการเปิดเผยข้อมูลในงบการเงิน</w:t>
            </w:r>
          </w:p>
        </w:tc>
        <w:tc>
          <w:tcPr>
            <w:tcW w:w="1244" w:type="dxa"/>
          </w:tcPr>
          <w:p w14:paraId="5DF4BFB9" w14:textId="77777777" w:rsidR="000312D4" w:rsidRPr="00FD522E" w:rsidRDefault="000312D4" w:rsidP="00647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Theme="majorBidi" w:eastAsia="Calibri" w:hAnsiTheme="majorBidi" w:cstheme="majorBidi"/>
                <w:sz w:val="28"/>
                <w:szCs w:val="28"/>
              </w:rPr>
              <w:t>2571</w:t>
            </w:r>
          </w:p>
        </w:tc>
      </w:tr>
      <w:tr w:rsidR="000312D4" w:rsidRPr="00FD522E" w14:paraId="542E1B46" w14:textId="77777777" w:rsidTr="0041245A">
        <w:tc>
          <w:tcPr>
            <w:tcW w:w="3690" w:type="dxa"/>
          </w:tcPr>
          <w:p w14:paraId="75A2BDD7" w14:textId="77777777" w:rsidR="000312D4" w:rsidRPr="00FD522E" w:rsidRDefault="000312D4" w:rsidP="00647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ind w:left="162" w:hanging="162"/>
              <w:jc w:val="thaiDistribute"/>
              <w:rPr>
                <w:rFonts w:asciiTheme="majorBidi" w:eastAsia="Calibri" w:hAnsiTheme="majorBidi" w:cstheme="majorBidi"/>
                <w:sz w:val="28"/>
                <w:szCs w:val="28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  <w:cs/>
              </w:rPr>
              <w:t>มาตรฐานการบัญชี</w:t>
            </w:r>
            <w:r w:rsidRPr="00FD522E">
              <w:rPr>
                <w:rFonts w:ascii="Angsana New" w:hAnsi="Angsana New" w:cs="Angsana New" w:hint="cs"/>
                <w:sz w:val="28"/>
                <w:szCs w:val="28"/>
                <w:cs/>
              </w:rPr>
              <w:t xml:space="preserve"> </w:t>
            </w:r>
            <w:r w:rsidRPr="00FD522E">
              <w:rPr>
                <w:rFonts w:ascii="Angsana New" w:hAnsi="Angsana New" w:cs="Angsana New"/>
                <w:sz w:val="28"/>
                <w:szCs w:val="28"/>
                <w:cs/>
              </w:rPr>
              <w:t xml:space="preserve">ฉบับที่ </w:t>
            </w:r>
            <w:r w:rsidRPr="00FD522E">
              <w:rPr>
                <w:rFonts w:ascii="Angsana New" w:hAnsi="Angsana New" w:cs="Angsana New"/>
                <w:sz w:val="28"/>
                <w:szCs w:val="28"/>
              </w:rPr>
              <w:t xml:space="preserve">7 </w:t>
            </w:r>
          </w:p>
        </w:tc>
        <w:tc>
          <w:tcPr>
            <w:tcW w:w="4156" w:type="dxa"/>
          </w:tcPr>
          <w:p w14:paraId="7F59CDD3" w14:textId="77777777" w:rsidR="000312D4" w:rsidRPr="00FD522E" w:rsidRDefault="000312D4" w:rsidP="00647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thaiDistribute"/>
              <w:rPr>
                <w:rFonts w:asciiTheme="majorBidi" w:hAnsiTheme="majorBidi" w:cstheme="majorBidi"/>
                <w:sz w:val="28"/>
                <w:szCs w:val="28"/>
                <w:shd w:val="clear" w:color="auto" w:fill="D9D9D9" w:themeFill="background1" w:themeFillShade="D9"/>
                <w:cs/>
              </w:rPr>
            </w:pPr>
            <w:r w:rsidRPr="00FD522E">
              <w:rPr>
                <w:rFonts w:ascii="Angsana New" w:hAnsi="Angsana New" w:cs="Angsana New"/>
                <w:sz w:val="28"/>
                <w:szCs w:val="28"/>
                <w:cs/>
              </w:rPr>
              <w:t>งบกระแสเงินสด</w:t>
            </w:r>
          </w:p>
        </w:tc>
        <w:tc>
          <w:tcPr>
            <w:tcW w:w="1244" w:type="dxa"/>
          </w:tcPr>
          <w:p w14:paraId="333A0712" w14:textId="77777777" w:rsidR="000312D4" w:rsidRPr="00FD522E" w:rsidRDefault="000312D4" w:rsidP="00647714">
            <w:pPr>
              <w:tabs>
                <w:tab w:val="clear" w:pos="227"/>
                <w:tab w:val="clear" w:pos="454"/>
                <w:tab w:val="clear" w:pos="680"/>
                <w:tab w:val="clear" w:pos="907"/>
                <w:tab w:val="clear" w:pos="1644"/>
                <w:tab w:val="clear" w:pos="1871"/>
                <w:tab w:val="clear" w:pos="2580"/>
                <w:tab w:val="clear" w:pos="2807"/>
                <w:tab w:val="clear" w:pos="3515"/>
                <w:tab w:val="clear" w:pos="3742"/>
                <w:tab w:val="clear" w:pos="4451"/>
                <w:tab w:val="clear" w:pos="4678"/>
                <w:tab w:val="clear" w:pos="5387"/>
                <w:tab w:val="clear" w:pos="5613"/>
                <w:tab w:val="clear" w:pos="6322"/>
                <w:tab w:val="clear" w:pos="6549"/>
              </w:tabs>
              <w:spacing w:line="240" w:lineRule="auto"/>
              <w:jc w:val="center"/>
              <w:rPr>
                <w:rFonts w:asciiTheme="majorBidi" w:eastAsia="Calibri" w:hAnsiTheme="majorBidi" w:cstheme="majorBidi"/>
                <w:sz w:val="28"/>
                <w:szCs w:val="28"/>
              </w:rPr>
            </w:pPr>
            <w:r w:rsidRPr="00FD522E">
              <w:rPr>
                <w:rFonts w:asciiTheme="majorBidi" w:eastAsia="Calibri" w:hAnsiTheme="majorBidi" w:cstheme="majorBidi"/>
                <w:sz w:val="28"/>
                <w:szCs w:val="28"/>
              </w:rPr>
              <w:t>2571</w:t>
            </w:r>
          </w:p>
        </w:tc>
      </w:tr>
    </w:tbl>
    <w:p w14:paraId="65F7DFB9" w14:textId="77777777" w:rsidR="000312D4" w:rsidRPr="00FD522E" w:rsidRDefault="000312D4" w:rsidP="00290A3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p w14:paraId="5A8118CC" w14:textId="77777777" w:rsidR="004B420F" w:rsidRPr="00FD522E" w:rsidRDefault="004B420F" w:rsidP="004B420F">
      <w:pPr>
        <w:pStyle w:val="ListParagraph"/>
        <w:autoSpaceDE w:val="0"/>
        <w:autoSpaceDN w:val="0"/>
        <w:adjustRightInd w:val="0"/>
        <w:spacing w:line="240" w:lineRule="auto"/>
        <w:ind w:left="1080"/>
        <w:jc w:val="thaiDistribute"/>
        <w:rPr>
          <w:rFonts w:asciiTheme="majorBidi" w:hAnsiTheme="majorBidi" w:cstheme="majorBidi"/>
          <w:color w:val="000000"/>
          <w:sz w:val="28"/>
          <w:szCs w:val="28"/>
        </w:rPr>
      </w:pP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 xml:space="preserve">มาตรฐานการรายงานทางการเงิน ฉบับที่ </w:t>
      </w:r>
      <w:r w:rsidRPr="00FD522E">
        <w:rPr>
          <w:rFonts w:asciiTheme="majorBidi" w:hAnsiTheme="majorBidi" w:cstheme="majorBidi"/>
          <w:color w:val="000000"/>
          <w:sz w:val="28"/>
          <w:szCs w:val="28"/>
        </w:rPr>
        <w:t xml:space="preserve">18 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จะมาแทนมาตรฐานการบัญชี</w:t>
      </w: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 xml:space="preserve">ฉบับที่ </w:t>
      </w:r>
      <w:r w:rsidRPr="00FD522E">
        <w:rPr>
          <w:rFonts w:asciiTheme="majorBidi" w:hAnsiTheme="majorBidi" w:cstheme="majorBidi"/>
          <w:color w:val="000000"/>
          <w:sz w:val="28"/>
          <w:szCs w:val="28"/>
        </w:rPr>
        <w:t>1</w:t>
      </w: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 เรื่อง</w:t>
      </w:r>
      <w:r w:rsidRPr="00FD522E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D522E">
        <w:rPr>
          <w:rFonts w:asciiTheme="majorBidi" w:hAnsiTheme="majorBidi" w:cstheme="majorBidi"/>
          <w:i/>
          <w:iCs/>
          <w:color w:val="000000"/>
          <w:sz w:val="28"/>
          <w:szCs w:val="28"/>
          <w:cs/>
        </w:rPr>
        <w:t>การนำเสนองบการเงิน</w:t>
      </w:r>
      <w:r w:rsidRPr="00FD522E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>และนำเสนอ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ข้อกำหนด</w:t>
      </w: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>ที่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สำคัญใหม่ดังต่อไปนี้</w:t>
      </w:r>
    </w:p>
    <w:p w14:paraId="25A136C2" w14:textId="77777777" w:rsidR="004B420F" w:rsidRPr="00FD522E" w:rsidRDefault="004B420F" w:rsidP="004B420F">
      <w:pPr>
        <w:pStyle w:val="ListParagraph"/>
        <w:autoSpaceDE w:val="0"/>
        <w:autoSpaceDN w:val="0"/>
        <w:adjustRightInd w:val="0"/>
        <w:spacing w:line="240" w:lineRule="auto"/>
        <w:ind w:left="1080"/>
        <w:jc w:val="thaiDistribute"/>
        <w:rPr>
          <w:rFonts w:asciiTheme="majorBidi" w:hAnsiTheme="majorBidi" w:cstheme="majorBidi"/>
          <w:color w:val="000000"/>
          <w:sz w:val="20"/>
          <w:szCs w:val="20"/>
        </w:rPr>
      </w:pPr>
    </w:p>
    <w:p w14:paraId="3AA232FA" w14:textId="2E1ED41C" w:rsidR="004B420F" w:rsidRPr="00FD522E" w:rsidRDefault="004B420F" w:rsidP="00540714">
      <w:pPr>
        <w:pStyle w:val="ListParagraph"/>
        <w:numPr>
          <w:ilvl w:val="0"/>
          <w:numId w:val="41"/>
        </w:num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  <w:tab w:val="num" w:pos="2617"/>
        </w:tabs>
        <w:autoSpaceDE w:val="0"/>
        <w:autoSpaceDN w:val="0"/>
        <w:adjustRightInd w:val="0"/>
        <w:spacing w:line="240" w:lineRule="auto"/>
        <w:ind w:left="1420"/>
        <w:jc w:val="thaiDistribute"/>
        <w:rPr>
          <w:rFonts w:asciiTheme="majorBidi" w:hAnsiTheme="majorBidi" w:cstheme="majorBidi"/>
          <w:color w:val="000000"/>
          <w:sz w:val="28"/>
          <w:szCs w:val="28"/>
          <w:cs/>
        </w:rPr>
      </w:pP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กิจการต้องจัดหมวดหมู่รายได้และค่าใช้จ่ายทั้งหมดในงบกำไร</w:t>
      </w: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>หรือ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 xml:space="preserve">ขาดทุนออกเป็น </w:t>
      </w:r>
      <w:r w:rsidRPr="00FD522E">
        <w:rPr>
          <w:rFonts w:asciiTheme="majorBidi" w:hAnsiTheme="majorBidi" w:cstheme="majorBidi"/>
          <w:color w:val="000000"/>
          <w:sz w:val="28"/>
          <w:szCs w:val="28"/>
        </w:rPr>
        <w:t xml:space="preserve">5 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 xml:space="preserve">หมวด ได้แก่ หมวดการดำเนินงาน หมวดการลงทุน หมวดการจัดหาเงินทุน หมวดการดำเนินงานที่ยกเลิก </w:t>
      </w: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>และ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หมวดภาษีเงินได้ นอกจากนี้ กิจการต้องนำเสนอยอด</w:t>
      </w: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>รวมย่อยที่กำหนดขึ้นใหม่นั่นคือ “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กำไรหรือขาดทุนจากการดำเนินงาน</w:t>
      </w: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 xml:space="preserve">” 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ทั้งนี้</w:t>
      </w:r>
      <w:r w:rsidRPr="00FD522E">
        <w:rPr>
          <w:rFonts w:asciiTheme="majorBidi" w:hAnsiTheme="majorBidi" w:cstheme="majorBidi"/>
          <w:color w:val="000000"/>
          <w:sz w:val="28"/>
          <w:szCs w:val="28"/>
        </w:rPr>
        <w:t xml:space="preserve"> 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กำไรสุทธิของกิจการจะไม่เปลี่ยนแปลง</w:t>
      </w:r>
    </w:p>
    <w:p w14:paraId="093B003A" w14:textId="0D19F775" w:rsidR="004B420F" w:rsidRPr="00FD522E" w:rsidRDefault="004B420F" w:rsidP="004B420F">
      <w:pPr>
        <w:pStyle w:val="ListParagraph"/>
        <w:numPr>
          <w:ilvl w:val="0"/>
          <w:numId w:val="41"/>
        </w:numPr>
        <w:tabs>
          <w:tab w:val="num" w:pos="2617"/>
        </w:tabs>
        <w:autoSpaceDE w:val="0"/>
        <w:autoSpaceDN w:val="0"/>
        <w:adjustRightInd w:val="0"/>
        <w:spacing w:line="240" w:lineRule="auto"/>
        <w:ind w:left="1420"/>
        <w:jc w:val="thaiDistribute"/>
        <w:rPr>
          <w:rFonts w:asciiTheme="majorBidi" w:hAnsiTheme="majorBidi" w:cstheme="majorBidi"/>
          <w:color w:val="000000"/>
          <w:sz w:val="28"/>
          <w:szCs w:val="28"/>
        </w:rPr>
      </w:pP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>ต้องเปิดเผย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มาตรวัดผลการดำเนินงานที่นิยามโดยฝ่ายบริหาร (หรือ “</w:t>
      </w:r>
      <w:r w:rsidRPr="00FD522E">
        <w:rPr>
          <w:rFonts w:asciiTheme="majorBidi" w:hAnsiTheme="majorBidi" w:cstheme="majorBidi"/>
          <w:color w:val="000000"/>
          <w:sz w:val="28"/>
          <w:szCs w:val="28"/>
        </w:rPr>
        <w:t xml:space="preserve">MPMs”) 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ไว้ในหมายเหตุประกอบ</w:t>
      </w:r>
      <w:r w:rsidRPr="00FD522E">
        <w:rPr>
          <w:rFonts w:asciiTheme="majorBidi" w:hAnsiTheme="majorBidi" w:cstheme="majorBidi"/>
          <w:color w:val="000000"/>
          <w:sz w:val="28"/>
          <w:szCs w:val="28"/>
        </w:rPr>
        <w:br/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งบการเงิน</w:t>
      </w: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>ข้อเดียว</w:t>
      </w:r>
    </w:p>
    <w:p w14:paraId="37846A3E" w14:textId="77777777" w:rsidR="004B420F" w:rsidRPr="00FD522E" w:rsidRDefault="004B420F" w:rsidP="004B420F">
      <w:pPr>
        <w:pStyle w:val="ListParagraph"/>
        <w:numPr>
          <w:ilvl w:val="0"/>
          <w:numId w:val="41"/>
        </w:numPr>
        <w:tabs>
          <w:tab w:val="num" w:pos="2617"/>
        </w:tabs>
        <w:autoSpaceDE w:val="0"/>
        <w:autoSpaceDN w:val="0"/>
        <w:adjustRightInd w:val="0"/>
        <w:spacing w:line="240" w:lineRule="auto"/>
        <w:ind w:left="1420"/>
        <w:jc w:val="thaiDistribute"/>
        <w:rPr>
          <w:rFonts w:asciiTheme="majorBidi" w:hAnsiTheme="majorBidi" w:cstheme="majorBidi"/>
          <w:color w:val="000000"/>
          <w:sz w:val="28"/>
          <w:szCs w:val="28"/>
        </w:rPr>
      </w:pP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>ให้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แนวทางเพิ่มเติมเกี่ยวกับ</w:t>
      </w: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>การจัดกลุ่ม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ข้อมูลในงบการเงิน</w:t>
      </w:r>
    </w:p>
    <w:p w14:paraId="6DEC96B3" w14:textId="77777777" w:rsidR="004B420F" w:rsidRPr="00FD522E" w:rsidRDefault="004B420F" w:rsidP="004B420F">
      <w:pPr>
        <w:pStyle w:val="ListParagraph"/>
        <w:autoSpaceDE w:val="0"/>
        <w:autoSpaceDN w:val="0"/>
        <w:adjustRightInd w:val="0"/>
        <w:spacing w:line="240" w:lineRule="auto"/>
        <w:ind w:left="1080"/>
        <w:jc w:val="thaiDistribute"/>
        <w:rPr>
          <w:rFonts w:asciiTheme="majorBidi" w:hAnsiTheme="majorBidi" w:cstheme="majorBidi"/>
          <w:color w:val="000000"/>
          <w:sz w:val="20"/>
          <w:szCs w:val="20"/>
        </w:rPr>
      </w:pPr>
    </w:p>
    <w:p w14:paraId="285E4A7D" w14:textId="3062E4B6" w:rsidR="004B420F" w:rsidRPr="00FD522E" w:rsidRDefault="004B420F" w:rsidP="004B420F">
      <w:pPr>
        <w:pStyle w:val="ListParagraph"/>
        <w:autoSpaceDE w:val="0"/>
        <w:autoSpaceDN w:val="0"/>
        <w:adjustRightInd w:val="0"/>
        <w:spacing w:line="240" w:lineRule="auto"/>
        <w:ind w:left="1080"/>
        <w:jc w:val="thaiDistribute"/>
        <w:rPr>
          <w:rFonts w:asciiTheme="majorBidi" w:hAnsiTheme="majorBidi" w:cstheme="majorBidi"/>
          <w:color w:val="000000"/>
          <w:sz w:val="28"/>
          <w:szCs w:val="28"/>
        </w:rPr>
      </w:pP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นอกจากนี้ ทุกกิจการต้อง</w:t>
      </w: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>นำ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กำไรหรือขาดทุนจากการดำเนินงานที่</w:t>
      </w: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>เป็นยอดรวมย่อย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เป็นจุดเริ่มต้นของงบกระแส</w:t>
      </w:r>
      <w:r w:rsidRPr="00FD522E">
        <w:rPr>
          <w:rFonts w:asciiTheme="majorBidi" w:hAnsiTheme="majorBidi" w:cstheme="majorBidi"/>
          <w:color w:val="000000"/>
          <w:sz w:val="28"/>
          <w:szCs w:val="28"/>
        </w:rPr>
        <w:br/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เงินสด เมื่อกิจการนำเสนอกระแสเงินสดจากกิจกรรมดำเนินงาน</w:t>
      </w:r>
      <w:r w:rsidRPr="00FD522E">
        <w:rPr>
          <w:rFonts w:asciiTheme="majorBidi" w:hAnsiTheme="majorBidi" w:cstheme="majorBidi" w:hint="cs"/>
          <w:color w:val="000000"/>
          <w:sz w:val="28"/>
          <w:szCs w:val="28"/>
          <w:cs/>
        </w:rPr>
        <w:t>โดย</w:t>
      </w:r>
      <w:r w:rsidRPr="00FD522E">
        <w:rPr>
          <w:rFonts w:asciiTheme="majorBidi" w:hAnsiTheme="majorBidi" w:cstheme="majorBidi"/>
          <w:color w:val="000000"/>
          <w:sz w:val="28"/>
          <w:szCs w:val="28"/>
          <w:cs/>
        </w:rPr>
        <w:t>วิธีทางอ้อม</w:t>
      </w:r>
    </w:p>
    <w:p w14:paraId="445C61D2" w14:textId="77777777" w:rsidR="004B420F" w:rsidRPr="00FD522E" w:rsidRDefault="004B420F" w:rsidP="000E0215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z w:val="28"/>
          <w:szCs w:val="28"/>
        </w:rPr>
      </w:pPr>
    </w:p>
    <w:p w14:paraId="272188E9" w14:textId="2907EEDD" w:rsidR="004B420F" w:rsidRPr="000E0215" w:rsidRDefault="004B420F" w:rsidP="000E0215">
      <w:pPr>
        <w:tabs>
          <w:tab w:val="left" w:pos="540"/>
        </w:tabs>
        <w:ind w:left="540"/>
        <w:jc w:val="thaiDistribute"/>
        <w:rPr>
          <w:rFonts w:asciiTheme="majorBidi" w:hAnsiTheme="majorBidi" w:cstheme="majorBidi"/>
          <w:sz w:val="28"/>
          <w:szCs w:val="28"/>
          <w:cs/>
        </w:rPr>
      </w:pPr>
      <w:r w:rsidRPr="00FD522E">
        <w:rPr>
          <w:rFonts w:asciiTheme="majorBidi" w:hAnsiTheme="majorBidi" w:cstheme="majorBidi"/>
          <w:sz w:val="28"/>
          <w:szCs w:val="28"/>
          <w:cs/>
        </w:rPr>
        <w:t>ขณะนี้ผู้บริหารกำลังพิจารณาถึงผลกระทบที่อาจเกิดขึ้นต่องบการเงินในงวดแรกที่ถือปฏิบัติตามมาตรฐานการรายงาน</w:t>
      </w:r>
      <w:r w:rsidRPr="00FD522E">
        <w:rPr>
          <w:rFonts w:asciiTheme="majorBidi" w:hAnsiTheme="majorBidi" w:cstheme="majorBidi"/>
          <w:sz w:val="28"/>
          <w:szCs w:val="28"/>
        </w:rPr>
        <w:br/>
      </w:r>
      <w:r w:rsidRPr="00FD522E">
        <w:rPr>
          <w:rFonts w:asciiTheme="majorBidi" w:hAnsiTheme="majorBidi" w:cstheme="majorBidi"/>
          <w:sz w:val="28"/>
          <w:szCs w:val="28"/>
          <w:cs/>
        </w:rPr>
        <w:t>ทางการเงินที่ออกและปรับปรุงใหม่ดังกล่าวข้างต้น</w:t>
      </w:r>
      <w:r w:rsidRPr="000E0215">
        <w:rPr>
          <w:rFonts w:asciiTheme="majorBidi" w:hAnsiTheme="majorBidi" w:cstheme="majorBidi"/>
          <w:sz w:val="28"/>
          <w:szCs w:val="28"/>
          <w:cs/>
        </w:rPr>
        <w:t xml:space="preserve">  </w:t>
      </w:r>
    </w:p>
    <w:p w14:paraId="418ECD48" w14:textId="77777777" w:rsidR="004B420F" w:rsidRDefault="004B420F" w:rsidP="00290A35">
      <w:pPr>
        <w:tabs>
          <w:tab w:val="clear" w:pos="227"/>
          <w:tab w:val="clear" w:pos="454"/>
          <w:tab w:val="clear" w:pos="680"/>
          <w:tab w:val="clear" w:pos="907"/>
          <w:tab w:val="clear" w:pos="1644"/>
          <w:tab w:val="clear" w:pos="1871"/>
          <w:tab w:val="clear" w:pos="2580"/>
          <w:tab w:val="clear" w:pos="2807"/>
          <w:tab w:val="clear" w:pos="3515"/>
          <w:tab w:val="clear" w:pos="3742"/>
          <w:tab w:val="clear" w:pos="4451"/>
          <w:tab w:val="clear" w:pos="4678"/>
          <w:tab w:val="clear" w:pos="5387"/>
          <w:tab w:val="clear" w:pos="5613"/>
          <w:tab w:val="clear" w:pos="6322"/>
          <w:tab w:val="clear" w:pos="6549"/>
        </w:tabs>
        <w:spacing w:line="240" w:lineRule="auto"/>
        <w:ind w:left="540"/>
        <w:jc w:val="thaiDistribute"/>
        <w:rPr>
          <w:rFonts w:asciiTheme="majorBidi" w:hAnsiTheme="majorBidi" w:cs="Angsana New"/>
          <w:sz w:val="28"/>
          <w:szCs w:val="28"/>
        </w:rPr>
      </w:pPr>
    </w:p>
    <w:sectPr w:rsidR="004B420F" w:rsidSect="00EA2FBC">
      <w:headerReference w:type="default" r:id="rId30"/>
      <w:footerReference w:type="default" r:id="rId31"/>
      <w:pgSz w:w="11909" w:h="16834" w:code="9"/>
      <w:pgMar w:top="691" w:right="1152" w:bottom="576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CD925C" w14:textId="77777777" w:rsidR="009D3001" w:rsidRDefault="009D3001">
      <w:r>
        <w:separator/>
      </w:r>
    </w:p>
  </w:endnote>
  <w:endnote w:type="continuationSeparator" w:id="0">
    <w:p w14:paraId="6946FC91" w14:textId="77777777" w:rsidR="009D3001" w:rsidRDefault="009D3001">
      <w:r>
        <w:continuationSeparator/>
      </w:r>
    </w:p>
  </w:endnote>
  <w:endnote w:type="continuationNotice" w:id="1">
    <w:p w14:paraId="31612C3C" w14:textId="77777777" w:rsidR="009D3001" w:rsidRDefault="009D3001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9999999">
    <w:altName w:val="Times New Roman"/>
    <w:panose1 w:val="00000000000000000000"/>
    <w:charset w:val="00"/>
    <w:family w:val="roman"/>
    <w:notTrueType/>
    <w:pitch w:val="default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DE"/>
    <w:family w:val="swiss"/>
    <w:pitch w:val="variable"/>
    <w:sig w:usb0="81000003" w:usb1="00000000" w:usb2="00000000" w:usb3="00000000" w:csb0="00010001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G Times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KPMG Logo">
    <w:panose1 w:val="05000000000000000000"/>
    <w:charset w:val="00"/>
    <w:family w:val="auto"/>
    <w:pitch w:val="variable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Univers 45 Light">
    <w:altName w:val="Calibri"/>
    <w:panose1 w:val="00000000000000000000"/>
    <w:charset w:val="00"/>
    <w:family w:val="auto"/>
    <w:pitch w:val="variable"/>
    <w:sig w:usb0="80000023" w:usb1="00000000" w:usb2="00000000" w:usb3="00000000" w:csb0="00000001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ZapfDingbats BT">
    <w:altName w:val="Times New Roman"/>
    <w:panose1 w:val="00000000000000000000"/>
    <w:charset w:val="6F"/>
    <w:family w:val="decorative"/>
    <w:notTrueType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Univers LT Std 45 Light">
    <w:altName w:val="Calibri"/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01822145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77518787" w14:textId="5EDEFF1C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33301819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5B6DAA66" w14:textId="77777777" w:rsidR="00AD7B53" w:rsidRPr="00E42AFD" w:rsidRDefault="0049228F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670404968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5A0FAB57" w14:textId="77777777" w:rsidR="00207930" w:rsidRPr="00E42AFD" w:rsidRDefault="00207930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>
          <w:rPr>
            <w:rFonts w:asciiTheme="majorBidi" w:hAnsiTheme="majorBidi" w:cstheme="majorBidi"/>
            <w:noProof/>
            <w:sz w:val="28"/>
            <w:szCs w:val="28"/>
          </w:rPr>
          <w:t>23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775489631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1CD93377" w14:textId="3482BC06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32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126180712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40523FE1" w14:textId="79E7CAEE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033882">
          <w:rPr>
            <w:rFonts w:asciiTheme="majorBidi" w:hAnsiTheme="majorBidi" w:cstheme="majorBidi"/>
            <w:noProof/>
            <w:sz w:val="28"/>
            <w:szCs w:val="28"/>
          </w:rPr>
          <w:t>33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57713754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6F382169" w14:textId="3EBA7C04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903D52">
          <w:rPr>
            <w:rFonts w:asciiTheme="majorBidi" w:hAnsiTheme="majorBidi" w:cstheme="majorBidi"/>
            <w:noProof/>
            <w:sz w:val="28"/>
            <w:szCs w:val="28"/>
          </w:rPr>
          <w:t>35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097049299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  <w:szCs w:val="28"/>
      </w:rPr>
    </w:sdtEndPr>
    <w:sdtContent>
      <w:p w14:paraId="7667A286" w14:textId="71E62DEE" w:rsidR="00484EA3" w:rsidRPr="00E42AFD" w:rsidRDefault="00484EA3">
        <w:pPr>
          <w:pStyle w:val="Footer"/>
          <w:jc w:val="center"/>
          <w:rPr>
            <w:rFonts w:asciiTheme="majorBidi" w:hAnsiTheme="majorBidi" w:cstheme="majorBidi"/>
            <w:sz w:val="28"/>
            <w:szCs w:val="28"/>
          </w:rPr>
        </w:pPr>
        <w:r w:rsidRPr="003632A7">
          <w:rPr>
            <w:rFonts w:asciiTheme="majorBidi" w:hAnsiTheme="majorBidi" w:cstheme="majorBidi"/>
            <w:sz w:val="28"/>
            <w:szCs w:val="28"/>
          </w:rPr>
          <w:fldChar w:fldCharType="begin"/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 PAGE   \</w:instrText>
        </w:r>
        <w:r w:rsidRPr="003632A7">
          <w:rPr>
            <w:rFonts w:asciiTheme="majorBidi" w:hAnsiTheme="majorBidi" w:cs="Angsana New"/>
            <w:sz w:val="28"/>
            <w:szCs w:val="28"/>
            <w:cs/>
          </w:rPr>
          <w:instrText xml:space="preserve">* </w:instrText>
        </w:r>
        <w:r w:rsidRPr="003632A7">
          <w:rPr>
            <w:rFonts w:asciiTheme="majorBidi" w:hAnsiTheme="majorBidi" w:cstheme="majorBidi"/>
            <w:sz w:val="28"/>
            <w:szCs w:val="28"/>
          </w:rPr>
          <w:instrText xml:space="preserve">MERGEFORMAT </w:instrText>
        </w:r>
        <w:r w:rsidRPr="003632A7">
          <w:rPr>
            <w:rFonts w:asciiTheme="majorBidi" w:hAnsiTheme="majorBidi" w:cstheme="majorBidi"/>
            <w:sz w:val="28"/>
            <w:szCs w:val="28"/>
          </w:rPr>
          <w:fldChar w:fldCharType="separate"/>
        </w:r>
        <w:r w:rsidR="00033882">
          <w:rPr>
            <w:rFonts w:asciiTheme="majorBidi" w:hAnsiTheme="majorBidi" w:cstheme="majorBidi"/>
            <w:noProof/>
            <w:sz w:val="28"/>
            <w:szCs w:val="28"/>
          </w:rPr>
          <w:t>41</w:t>
        </w:r>
        <w:r w:rsidRPr="003632A7">
          <w:rPr>
            <w:rFonts w:asciiTheme="majorBidi" w:hAnsiTheme="majorBidi" w:cstheme="majorBidi"/>
            <w:noProof/>
            <w:sz w:val="28"/>
            <w:szCs w:val="2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6D09D1" w14:textId="77777777" w:rsidR="009D3001" w:rsidRDefault="009D3001">
      <w:r>
        <w:separator/>
      </w:r>
    </w:p>
  </w:footnote>
  <w:footnote w:type="continuationSeparator" w:id="0">
    <w:p w14:paraId="3056D8A8" w14:textId="77777777" w:rsidR="009D3001" w:rsidRDefault="009D3001">
      <w:r>
        <w:continuationSeparator/>
      </w:r>
    </w:p>
  </w:footnote>
  <w:footnote w:type="continuationNotice" w:id="1">
    <w:p w14:paraId="541FFE7D" w14:textId="77777777" w:rsidR="009D3001" w:rsidRDefault="009D3001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5AC6ED2" w14:textId="77777777" w:rsidR="00484EA3" w:rsidRPr="00B206A1" w:rsidRDefault="00484EA3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bookmarkStart w:id="1" w:name="_Hlk129953345"/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DA8BCEE" w14:textId="29CE63B1" w:rsidR="00484EA3" w:rsidRPr="00B206A1" w:rsidRDefault="00484EA3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bookmarkEnd w:id="1"/>
  <w:p w14:paraId="6387438C" w14:textId="0574869C" w:rsidR="00BB3006" w:rsidRDefault="007C30FD" w:rsidP="00BB3006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 xml:space="preserve">มิถุนายน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 w:rsidR="00BB3006"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="00BB3006"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="00BB3006"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="00BB3006"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="00BB3006"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3A3DCF0B" w14:textId="602E32CE" w:rsidR="00661712" w:rsidRPr="00E04436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378D3" w14:textId="77777777" w:rsidR="00661712" w:rsidRPr="00B206A1" w:rsidRDefault="00661712" w:rsidP="009E211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2F85188B" w14:textId="5A08C8DE" w:rsidR="00661712" w:rsidRPr="00B206A1" w:rsidRDefault="00661712" w:rsidP="009E2117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077BF93B" w14:textId="3EBCF789" w:rsidR="00F750C9" w:rsidRDefault="007C30FD" w:rsidP="00F750C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>มิถุนายน</w:t>
    </w:r>
    <w:r w:rsidR="00F750C9"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 w:rsidR="00F750C9"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="00F750C9"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="00F750C9"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="00F750C9"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="00F750C9"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6914388C" w14:textId="77777777" w:rsidR="00BC1569" w:rsidRPr="00AD258E" w:rsidRDefault="00BC1569" w:rsidP="00BC156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360"/>
      <w:rPr>
        <w:rFonts w:asciiTheme="majorBidi" w:hAnsiTheme="majorBidi" w:cs="Angsana New"/>
        <w:b/>
        <w:bCs/>
        <w:sz w:val="30"/>
        <w:szCs w:val="3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52E9B" w14:textId="524360B9" w:rsidR="00661712" w:rsidRPr="008F7DA4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 w:rsidRPr="008F7DA4"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5F31964" w14:textId="45689056" w:rsidR="00661712" w:rsidRPr="008F7DA4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8F7DA4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8F7DA4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8F7DA4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7545D5E7" w14:textId="7E76D79C" w:rsidR="00F750C9" w:rsidRDefault="007C30FD" w:rsidP="00F750C9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>มิถุนายน</w:t>
    </w:r>
    <w:r w:rsidR="00F750C9"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 w:rsidR="00F750C9"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="00F750C9"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="00F750C9"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="00F750C9"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="00F750C9"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213CDD4C" w14:textId="77777777" w:rsidR="00661712" w:rsidRPr="00AD258E" w:rsidRDefault="00661712" w:rsidP="004C10C5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67FC1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46564D45" w14:textId="3D824D6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7C2B8F17" w14:textId="0E4B89C2" w:rsidR="00115E02" w:rsidRDefault="00905CB7" w:rsidP="00115E0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>มิถุนายน</w:t>
    </w:r>
    <w:r w:rsidR="00115E02"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 w:rsidR="00115E02"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="00115E02"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="00115E02"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="00115E02"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="00115E02"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7A235944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04576B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58CA5853" w14:textId="10802393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5E5CC2C6" w14:textId="3CBAF3C9" w:rsidR="00AD258E" w:rsidRPr="00115E02" w:rsidRDefault="00905CB7" w:rsidP="00115E02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>มิถุนายน</w:t>
    </w:r>
    <w:r w:rsidR="00115E02"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 w:rsidR="00115E02"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="00115E02"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="00115E02"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="00115E02"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="00115E02"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5AB1DD6A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B46D99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16892139" w14:textId="77777777" w:rsidR="00484EA3" w:rsidRPr="00B206A1" w:rsidRDefault="00484EA3" w:rsidP="00306FAA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B206A1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B206A1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B206A1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5BD5D5B0" w14:textId="1658DAE0" w:rsidR="00E612EE" w:rsidRPr="00115E02" w:rsidRDefault="00905CB7" w:rsidP="00E612E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>มิถุนายน</w:t>
    </w:r>
    <w:r w:rsidR="00E612EE"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 w:rsidR="00E612EE"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="00E612EE"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="00E612EE"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="00E612EE"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="00E612EE"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2EAED60C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58C8B8" w14:textId="77777777" w:rsidR="00484EA3" w:rsidRPr="00E67357" w:rsidRDefault="00484EA3" w:rsidP="00636EC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  <w:cs/>
      </w:rPr>
    </w:pPr>
    <w:r w:rsidRPr="00E67357">
      <w:rPr>
        <w:rFonts w:ascii="Angsana New" w:hAnsi="Angsana New" w:cs="Angsana New"/>
        <w:b/>
        <w:bCs/>
        <w:sz w:val="30"/>
        <w:szCs w:val="30"/>
        <w:cs/>
      </w:rPr>
      <w:t>บริษัท เอสซีจี เจดับเบิ้ลยูดี โลจิสติกส์ จำกัด (มหาชน) และบริษัทย่อย</w:t>
    </w:r>
  </w:p>
  <w:p w14:paraId="6488EBC1" w14:textId="77777777" w:rsidR="00484EA3" w:rsidRPr="00E67357" w:rsidRDefault="00484EA3" w:rsidP="00636EC0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theme="majorBidi"/>
        <w:b/>
        <w:bCs/>
        <w:sz w:val="30"/>
        <w:szCs w:val="30"/>
      </w:rPr>
    </w:pPr>
    <w:r w:rsidRPr="00E67357">
      <w:rPr>
        <w:rFonts w:asciiTheme="majorBidi" w:hAnsiTheme="majorBidi" w:cstheme="majorBidi"/>
        <w:b/>
        <w:bCs/>
        <w:sz w:val="30"/>
        <w:szCs w:val="30"/>
        <w:cs/>
      </w:rPr>
      <w:t>หมายเหตุประกอบ</w:t>
    </w:r>
    <w:r w:rsidRPr="00E67357">
      <w:rPr>
        <w:rFonts w:asciiTheme="majorBidi" w:hAnsiTheme="majorBidi" w:cstheme="majorBidi" w:hint="cs"/>
        <w:b/>
        <w:bCs/>
        <w:sz w:val="30"/>
        <w:szCs w:val="30"/>
        <w:cs/>
      </w:rPr>
      <w:t>งบ</w:t>
    </w:r>
    <w:r w:rsidRPr="00E67357">
      <w:rPr>
        <w:rFonts w:asciiTheme="majorBidi" w:hAnsiTheme="majorBidi" w:cstheme="majorBidi"/>
        <w:b/>
        <w:bCs/>
        <w:sz w:val="30"/>
        <w:szCs w:val="30"/>
        <w:cs/>
      </w:rPr>
      <w:t>การเงินระหว่างกาลแบบย่อ</w:t>
    </w:r>
  </w:p>
  <w:p w14:paraId="11E98709" w14:textId="4D65CEBC" w:rsidR="00E612EE" w:rsidRPr="00115E02" w:rsidRDefault="00905CB7" w:rsidP="00E612EE"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rPr>
        <w:rFonts w:asciiTheme="majorBidi" w:hAnsiTheme="majorBidi" w:cs="Angsana New"/>
        <w:b/>
        <w:bCs/>
        <w:sz w:val="30"/>
        <w:szCs w:val="30"/>
      </w:rPr>
    </w:pPr>
    <w:r w:rsidRPr="00606B89">
      <w:rPr>
        <w:rFonts w:ascii="Angsana New" w:hAnsi="Angsana New" w:cs="Angsana New"/>
        <w:bCs/>
        <w:sz w:val="30"/>
        <w:szCs w:val="30"/>
        <w:cs/>
      </w:rPr>
      <w:t>สำหรับงวดสามเดือน</w:t>
    </w:r>
    <w:r>
      <w:rPr>
        <w:rFonts w:ascii="Angsana New" w:hAnsi="Angsana New" w:cs="Angsana New" w:hint="cs"/>
        <w:bCs/>
        <w:sz w:val="30"/>
        <w:szCs w:val="30"/>
        <w:cs/>
      </w:rPr>
      <w:t>และหกเดือน</w:t>
    </w:r>
    <w:r w:rsidRPr="00606B89">
      <w:rPr>
        <w:rFonts w:ascii="Angsana New" w:hAnsi="Angsana New" w:cs="Angsana New"/>
        <w:bCs/>
        <w:sz w:val="30"/>
        <w:szCs w:val="30"/>
        <w:cs/>
      </w:rPr>
      <w:t xml:space="preserve">สิ้นสุดวันที่ </w:t>
    </w:r>
    <w:r w:rsidRPr="00B13220">
      <w:rPr>
        <w:rFonts w:ascii="Angsana New" w:hAnsi="Angsana New" w:cs="Angsana New"/>
        <w:b/>
        <w:bCs/>
        <w:sz w:val="30"/>
        <w:szCs w:val="30"/>
      </w:rPr>
      <w:t>3</w:t>
    </w:r>
    <w:r>
      <w:rPr>
        <w:rFonts w:ascii="Angsana New" w:hAnsi="Angsana New" w:cs="Angsana New"/>
        <w:b/>
        <w:bCs/>
        <w:sz w:val="30"/>
        <w:szCs w:val="30"/>
      </w:rPr>
      <w:t xml:space="preserve">0 </w:t>
    </w:r>
    <w:r>
      <w:rPr>
        <w:rFonts w:ascii="Angsana New" w:hAnsi="Angsana New" w:cs="Angsana New" w:hint="cs"/>
        <w:b/>
        <w:bCs/>
        <w:sz w:val="30"/>
        <w:szCs w:val="30"/>
        <w:cs/>
      </w:rPr>
      <w:t>มิถุนายน</w:t>
    </w:r>
    <w:r w:rsidR="00E612EE">
      <w:rPr>
        <w:rFonts w:ascii="Angsana New" w:hAnsi="Angsana New" w:cs="Angsana New" w:hint="cs"/>
        <w:b/>
        <w:bCs/>
        <w:sz w:val="30"/>
        <w:szCs w:val="30"/>
        <w:cs/>
      </w:rPr>
      <w:t xml:space="preserve"> </w:t>
    </w:r>
    <w:r w:rsidR="00970BDC">
      <w:rPr>
        <w:rFonts w:asciiTheme="majorBidi" w:hAnsiTheme="majorBidi" w:cstheme="majorBidi"/>
        <w:b/>
        <w:bCs/>
        <w:sz w:val="30"/>
        <w:szCs w:val="30"/>
      </w:rPr>
      <w:t>2569</w:t>
    </w:r>
    <w:r w:rsidR="00E612EE">
      <w:rPr>
        <w:rFonts w:asciiTheme="majorBidi" w:hAnsiTheme="majorBidi" w:cs="Angsana New"/>
        <w:b/>
        <w:bCs/>
        <w:sz w:val="30"/>
        <w:szCs w:val="30"/>
        <w:cs/>
      </w:rPr>
      <w:t xml:space="preserve"> </w:t>
    </w:r>
    <w:r w:rsidR="00E612EE" w:rsidRPr="00B206A1">
      <w:rPr>
        <w:rFonts w:asciiTheme="majorBidi" w:hAnsiTheme="majorBidi" w:cs="Angsana New"/>
        <w:b/>
        <w:bCs/>
        <w:sz w:val="30"/>
        <w:szCs w:val="30"/>
        <w:cs/>
      </w:rPr>
      <w:t>(</w:t>
    </w:r>
    <w:r w:rsidR="00E612EE" w:rsidRPr="00B206A1">
      <w:rPr>
        <w:rFonts w:asciiTheme="majorBidi" w:hAnsiTheme="majorBidi" w:cstheme="majorBidi"/>
        <w:b/>
        <w:bCs/>
        <w:sz w:val="30"/>
        <w:szCs w:val="30"/>
        <w:cs/>
      </w:rPr>
      <w:t>ไม่ได้</w:t>
    </w:r>
    <w:r w:rsidR="00E612EE" w:rsidRPr="00DC0DD7">
      <w:rPr>
        <w:rFonts w:asciiTheme="majorBidi" w:hAnsiTheme="majorBidi" w:cstheme="majorBidi"/>
        <w:b/>
        <w:bCs/>
        <w:sz w:val="30"/>
        <w:szCs w:val="30"/>
        <w:cs/>
      </w:rPr>
      <w:t>ตรวจสอบ</w:t>
    </w:r>
    <w:r w:rsidR="00E612EE" w:rsidRPr="00DC0DD7">
      <w:rPr>
        <w:rFonts w:asciiTheme="majorBidi" w:hAnsiTheme="majorBidi" w:cs="Angsana New"/>
        <w:b/>
        <w:bCs/>
        <w:sz w:val="30"/>
        <w:szCs w:val="30"/>
        <w:cs/>
      </w:rPr>
      <w:t>)</w:t>
    </w:r>
  </w:p>
  <w:p w14:paraId="4006B6A8" w14:textId="77777777" w:rsidR="00484EA3" w:rsidRPr="00AD258E" w:rsidRDefault="00484EA3" w:rsidP="00D25572">
    <w:pPr>
      <w:pStyle w:val="acctmainheading"/>
      <w:spacing w:after="0" w:line="240" w:lineRule="atLeast"/>
      <w:rPr>
        <w:rFonts w:ascii="Angsana New" w:hAnsi="Angsana New" w:cs="Angsana New"/>
        <w:b w:val="0"/>
        <w:bCs/>
        <w:sz w:val="32"/>
        <w:szCs w:val="32"/>
        <w:lang w:val="en-US" w:bidi="th-TH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BA364A7C"/>
    <w:lvl w:ilvl="0">
      <w:start w:val="1"/>
      <w:numFmt w:val="bullet"/>
      <w:pStyle w:val="Heading1"/>
      <w:lvlText w:val=""/>
      <w:lvlJc w:val="left"/>
      <w:pPr>
        <w:tabs>
          <w:tab w:val="num" w:pos="864"/>
        </w:tabs>
        <w:ind w:left="864" w:hanging="360"/>
      </w:pPr>
      <w:rPr>
        <w:rFonts w:ascii="Symbol" w:hAnsi="Symbol" w:hint="default"/>
      </w:rPr>
    </w:lvl>
  </w:abstractNum>
  <w:abstractNum w:abstractNumId="1" w15:restartNumberingAfterBreak="0">
    <w:nsid w:val="00A57084"/>
    <w:multiLevelType w:val="hybridMultilevel"/>
    <w:tmpl w:val="A4DAD8F2"/>
    <w:lvl w:ilvl="0" w:tplc="20A49FBE">
      <w:start w:val="1"/>
      <w:numFmt w:val="thaiLetters"/>
      <w:lvlText w:val="(%1)"/>
      <w:lvlJc w:val="left"/>
      <w:pPr>
        <w:ind w:left="900" w:hanging="360"/>
      </w:pPr>
      <w:rPr>
        <w:rFonts w:cs="Angsana New"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2" w15:restartNumberingAfterBreak="0">
    <w:nsid w:val="050F4E1A"/>
    <w:multiLevelType w:val="singleLevel"/>
    <w:tmpl w:val="B3EC003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3" w15:restartNumberingAfterBreak="0">
    <w:nsid w:val="05357567"/>
    <w:multiLevelType w:val="hybridMultilevel"/>
    <w:tmpl w:val="886E6848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0D2A3842"/>
    <w:multiLevelType w:val="hybridMultilevel"/>
    <w:tmpl w:val="E2C2B882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0E1C7990"/>
    <w:multiLevelType w:val="singleLevel"/>
    <w:tmpl w:val="FB14D4EE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6" w15:restartNumberingAfterBreak="0">
    <w:nsid w:val="10A40B2A"/>
    <w:multiLevelType w:val="multilevel"/>
    <w:tmpl w:val="8DEC334E"/>
    <w:lvl w:ilvl="0">
      <w:start w:val="1"/>
      <w:numFmt w:val="decimal"/>
      <w:lvlText w:val="%1"/>
      <w:lvlJc w:val="left"/>
      <w:pPr>
        <w:tabs>
          <w:tab w:val="num" w:pos="2458"/>
        </w:tabs>
        <w:ind w:left="2458" w:hanging="340"/>
      </w:pPr>
      <w:rPr>
        <w:rFonts w:hint="default"/>
        <w:b w:val="0"/>
        <w:bCs/>
        <w:i w:val="0"/>
        <w:sz w:val="28"/>
        <w:szCs w:val="28"/>
        <w:lang w:bidi="th-TH"/>
      </w:rPr>
    </w:lvl>
    <w:lvl w:ilvl="1">
      <w:start w:val="1"/>
      <w:numFmt w:val="bullet"/>
      <w:lvlText w:val=""/>
      <w:lvlJc w:val="left"/>
      <w:pPr>
        <w:tabs>
          <w:tab w:val="num" w:pos="2798"/>
        </w:tabs>
        <w:ind w:left="2798" w:hanging="340"/>
      </w:pPr>
      <w:rPr>
        <w:rFonts w:ascii="Symbol" w:hAnsi="Symbol" w:hint="default"/>
        <w:sz w:val="22"/>
      </w:rPr>
    </w:lvl>
    <w:lvl w:ilvl="2">
      <w:start w:val="1"/>
      <w:numFmt w:val="bullet"/>
      <w:lvlText w:val="-"/>
      <w:lvlJc w:val="left"/>
      <w:pPr>
        <w:tabs>
          <w:tab w:val="num" w:pos="3138"/>
        </w:tabs>
        <w:ind w:left="3138" w:hanging="340"/>
      </w:pPr>
      <w:rPr>
        <w:rFonts w:ascii="9999999" w:hAnsi="9999999" w:hint="default"/>
      </w:rPr>
    </w:lvl>
    <w:lvl w:ilvl="3">
      <w:start w:val="1"/>
      <w:numFmt w:val="bullet"/>
      <w:lvlText w:val="-"/>
      <w:lvlJc w:val="left"/>
      <w:pPr>
        <w:tabs>
          <w:tab w:val="num" w:pos="3479"/>
        </w:tabs>
        <w:ind w:left="3479" w:hanging="341"/>
      </w:pPr>
      <w:rPr>
        <w:rFonts w:ascii="Angsana New" w:hAnsi="Angsana New" w:hint="default"/>
        <w:color w:val="auto"/>
        <w:sz w:val="22"/>
      </w:rPr>
    </w:lvl>
    <w:lvl w:ilvl="4">
      <w:start w:val="1"/>
      <w:numFmt w:val="bullet"/>
      <w:lvlText w:val=""/>
      <w:lvlJc w:val="left"/>
      <w:pPr>
        <w:tabs>
          <w:tab w:val="num" w:pos="3819"/>
        </w:tabs>
        <w:ind w:left="3819" w:hanging="34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4159"/>
        </w:tabs>
        <w:ind w:left="4159" w:hanging="34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4499"/>
        </w:tabs>
        <w:ind w:left="4499" w:hanging="34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4839"/>
        </w:tabs>
        <w:ind w:left="4839" w:hanging="34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5179"/>
        </w:tabs>
        <w:ind w:left="5179" w:hanging="340"/>
      </w:pPr>
      <w:rPr>
        <w:rFonts w:ascii="Symbol" w:hAnsi="Symbol" w:hint="default"/>
      </w:rPr>
    </w:lvl>
  </w:abstractNum>
  <w:abstractNum w:abstractNumId="7" w15:restartNumberingAfterBreak="0">
    <w:nsid w:val="1C0D5959"/>
    <w:multiLevelType w:val="hybridMultilevel"/>
    <w:tmpl w:val="74126F40"/>
    <w:lvl w:ilvl="0" w:tplc="AD5AC8EA">
      <w:start w:val="1"/>
      <w:numFmt w:val="thaiLetters"/>
      <w:lvlText w:val="(%1)"/>
      <w:lvlJc w:val="left"/>
      <w:pPr>
        <w:ind w:left="914" w:hanging="396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8" w15:restartNumberingAfterBreak="0">
    <w:nsid w:val="24661D2A"/>
    <w:multiLevelType w:val="hybridMultilevel"/>
    <w:tmpl w:val="05A0288E"/>
    <w:lvl w:ilvl="0" w:tplc="89D88AD4">
      <w:start w:val="1"/>
      <w:numFmt w:val="bullet"/>
      <w:lvlText w:val=""/>
      <w:lvlJc w:val="left"/>
      <w:pPr>
        <w:ind w:left="1238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9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98" w:hanging="360"/>
      </w:pPr>
      <w:rPr>
        <w:rFonts w:ascii="Wingdings" w:hAnsi="Wingdings" w:hint="default"/>
      </w:rPr>
    </w:lvl>
  </w:abstractNum>
  <w:abstractNum w:abstractNumId="9" w15:restartNumberingAfterBreak="0">
    <w:nsid w:val="27941205"/>
    <w:multiLevelType w:val="multilevel"/>
    <w:tmpl w:val="825EEFE8"/>
    <w:lvl w:ilvl="0">
      <w:start w:val="9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0" w15:restartNumberingAfterBreak="0">
    <w:nsid w:val="297D6C5D"/>
    <w:multiLevelType w:val="singleLevel"/>
    <w:tmpl w:val="A3B6206A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11" w15:restartNumberingAfterBreak="0">
    <w:nsid w:val="311D5D1A"/>
    <w:multiLevelType w:val="multilevel"/>
    <w:tmpl w:val="C4AA41F0"/>
    <w:lvl w:ilvl="0">
      <w:start w:val="5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 w15:restartNumberingAfterBreak="0">
    <w:nsid w:val="3C46796F"/>
    <w:multiLevelType w:val="singleLevel"/>
    <w:tmpl w:val="08B44380"/>
    <w:lvl w:ilvl="0">
      <w:start w:val="1"/>
      <w:numFmt w:val="bullet"/>
      <w:lvlText w:val="•"/>
      <w:lvlJc w:val="left"/>
      <w:pPr>
        <w:tabs>
          <w:tab w:val="num" w:pos="340"/>
        </w:tabs>
        <w:ind w:left="340" w:hanging="340"/>
      </w:pPr>
      <w:rPr>
        <w:rFonts w:ascii="Arial" w:hAnsi="Arial" w:cs="Arial" w:hint="default"/>
        <w:color w:val="auto"/>
        <w:sz w:val="24"/>
      </w:rPr>
    </w:lvl>
  </w:abstractNum>
  <w:abstractNum w:abstractNumId="13" w15:restartNumberingAfterBreak="0">
    <w:nsid w:val="41A773DE"/>
    <w:multiLevelType w:val="multilevel"/>
    <w:tmpl w:val="15883FA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  <w:lang w:val="en-US" w:bidi="th-TH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4" w15:restartNumberingAfterBreak="0">
    <w:nsid w:val="41DB2DD3"/>
    <w:multiLevelType w:val="multilevel"/>
    <w:tmpl w:val="F5429380"/>
    <w:lvl w:ilvl="0">
      <w:start w:val="4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5" w15:restartNumberingAfterBreak="0">
    <w:nsid w:val="42B73BA6"/>
    <w:multiLevelType w:val="hybridMultilevel"/>
    <w:tmpl w:val="0260945A"/>
    <w:lvl w:ilvl="0" w:tplc="04090011">
      <w:start w:val="1"/>
      <w:numFmt w:val="decimal"/>
      <w:lvlText w:val="%1)"/>
      <w:lvlJc w:val="left"/>
      <w:pPr>
        <w:ind w:left="1260" w:hanging="36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6" w15:restartNumberingAfterBreak="0">
    <w:nsid w:val="47263C93"/>
    <w:multiLevelType w:val="multilevel"/>
    <w:tmpl w:val="15883FA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  <w:lang w:val="en-US" w:bidi="th-TH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7" w15:restartNumberingAfterBreak="0">
    <w:nsid w:val="4D1E3EDF"/>
    <w:multiLevelType w:val="multilevel"/>
    <w:tmpl w:val="15883FA2"/>
    <w:lvl w:ilvl="0">
      <w:start w:val="1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  <w:lang w:val="en-US" w:bidi="th-TH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8" w15:restartNumberingAfterBreak="0">
    <w:nsid w:val="4D283F98"/>
    <w:multiLevelType w:val="hybridMultilevel"/>
    <w:tmpl w:val="D10439DC"/>
    <w:lvl w:ilvl="0" w:tplc="040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19" w15:restartNumberingAfterBreak="0">
    <w:nsid w:val="501E57DD"/>
    <w:multiLevelType w:val="singleLevel"/>
    <w:tmpl w:val="AA38AC62"/>
    <w:lvl w:ilvl="0">
      <w:start w:val="1"/>
      <w:numFmt w:val="bullet"/>
      <w:lvlText w:val=""/>
      <w:lvlJc w:val="left"/>
      <w:pPr>
        <w:tabs>
          <w:tab w:val="num" w:pos="340"/>
        </w:tabs>
        <w:ind w:left="340" w:hanging="340"/>
      </w:pPr>
      <w:rPr>
        <w:rFonts w:ascii="Symbol" w:hAnsi="Symbol" w:hint="default"/>
        <w:color w:val="auto"/>
        <w:sz w:val="22"/>
      </w:rPr>
    </w:lvl>
  </w:abstractNum>
  <w:abstractNum w:abstractNumId="20" w15:restartNumberingAfterBreak="0">
    <w:nsid w:val="55933F04"/>
    <w:multiLevelType w:val="hybridMultilevel"/>
    <w:tmpl w:val="CECE4712"/>
    <w:lvl w:ilvl="0" w:tplc="DADA8B5C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98" w:hanging="360"/>
      </w:pPr>
    </w:lvl>
    <w:lvl w:ilvl="2" w:tplc="0409001B" w:tentative="1">
      <w:start w:val="1"/>
      <w:numFmt w:val="lowerRoman"/>
      <w:lvlText w:val="%3."/>
      <w:lvlJc w:val="right"/>
      <w:pPr>
        <w:ind w:left="2318" w:hanging="180"/>
      </w:pPr>
    </w:lvl>
    <w:lvl w:ilvl="3" w:tplc="0409000F" w:tentative="1">
      <w:start w:val="1"/>
      <w:numFmt w:val="decimal"/>
      <w:lvlText w:val="%4."/>
      <w:lvlJc w:val="left"/>
      <w:pPr>
        <w:ind w:left="3038" w:hanging="360"/>
      </w:pPr>
    </w:lvl>
    <w:lvl w:ilvl="4" w:tplc="04090019" w:tentative="1">
      <w:start w:val="1"/>
      <w:numFmt w:val="lowerLetter"/>
      <w:lvlText w:val="%5."/>
      <w:lvlJc w:val="left"/>
      <w:pPr>
        <w:ind w:left="3758" w:hanging="360"/>
      </w:pPr>
    </w:lvl>
    <w:lvl w:ilvl="5" w:tplc="0409001B" w:tentative="1">
      <w:start w:val="1"/>
      <w:numFmt w:val="lowerRoman"/>
      <w:lvlText w:val="%6."/>
      <w:lvlJc w:val="right"/>
      <w:pPr>
        <w:ind w:left="4478" w:hanging="180"/>
      </w:pPr>
    </w:lvl>
    <w:lvl w:ilvl="6" w:tplc="0409000F" w:tentative="1">
      <w:start w:val="1"/>
      <w:numFmt w:val="decimal"/>
      <w:lvlText w:val="%7."/>
      <w:lvlJc w:val="left"/>
      <w:pPr>
        <w:ind w:left="5198" w:hanging="360"/>
      </w:pPr>
    </w:lvl>
    <w:lvl w:ilvl="7" w:tplc="04090019" w:tentative="1">
      <w:start w:val="1"/>
      <w:numFmt w:val="lowerLetter"/>
      <w:lvlText w:val="%8."/>
      <w:lvlJc w:val="left"/>
      <w:pPr>
        <w:ind w:left="5918" w:hanging="360"/>
      </w:pPr>
    </w:lvl>
    <w:lvl w:ilvl="8" w:tplc="040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21" w15:restartNumberingAfterBreak="0">
    <w:nsid w:val="58686225"/>
    <w:multiLevelType w:val="multilevel"/>
    <w:tmpl w:val="CECE4712"/>
    <w:lvl w:ilvl="0">
      <w:start w:val="1"/>
      <w:numFmt w:val="thaiLetters"/>
      <w:lvlText w:val="(%1)"/>
      <w:lvlJc w:val="left"/>
      <w:pPr>
        <w:ind w:left="878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598" w:hanging="360"/>
      </w:pPr>
    </w:lvl>
    <w:lvl w:ilvl="2" w:tentative="1">
      <w:start w:val="1"/>
      <w:numFmt w:val="lowerRoman"/>
      <w:lvlText w:val="%3."/>
      <w:lvlJc w:val="right"/>
      <w:pPr>
        <w:ind w:left="2318" w:hanging="180"/>
      </w:pPr>
    </w:lvl>
    <w:lvl w:ilvl="3" w:tentative="1">
      <w:start w:val="1"/>
      <w:numFmt w:val="decimal"/>
      <w:lvlText w:val="%4."/>
      <w:lvlJc w:val="left"/>
      <w:pPr>
        <w:ind w:left="3038" w:hanging="360"/>
      </w:pPr>
    </w:lvl>
    <w:lvl w:ilvl="4" w:tentative="1">
      <w:start w:val="1"/>
      <w:numFmt w:val="lowerLetter"/>
      <w:lvlText w:val="%5."/>
      <w:lvlJc w:val="left"/>
      <w:pPr>
        <w:ind w:left="3758" w:hanging="360"/>
      </w:pPr>
    </w:lvl>
    <w:lvl w:ilvl="5" w:tentative="1">
      <w:start w:val="1"/>
      <w:numFmt w:val="lowerRoman"/>
      <w:lvlText w:val="%6."/>
      <w:lvlJc w:val="right"/>
      <w:pPr>
        <w:ind w:left="4478" w:hanging="180"/>
      </w:pPr>
    </w:lvl>
    <w:lvl w:ilvl="6" w:tentative="1">
      <w:start w:val="1"/>
      <w:numFmt w:val="decimal"/>
      <w:lvlText w:val="%7."/>
      <w:lvlJc w:val="left"/>
      <w:pPr>
        <w:ind w:left="5198" w:hanging="360"/>
      </w:pPr>
    </w:lvl>
    <w:lvl w:ilvl="7" w:tentative="1">
      <w:start w:val="1"/>
      <w:numFmt w:val="lowerLetter"/>
      <w:lvlText w:val="%8."/>
      <w:lvlJc w:val="left"/>
      <w:pPr>
        <w:ind w:left="5918" w:hanging="360"/>
      </w:pPr>
    </w:lvl>
    <w:lvl w:ilvl="8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22" w15:restartNumberingAfterBreak="0">
    <w:nsid w:val="5CDC35B6"/>
    <w:multiLevelType w:val="hybridMultilevel"/>
    <w:tmpl w:val="EEEEC48E"/>
    <w:lvl w:ilvl="0" w:tplc="E12E5226">
      <w:numFmt w:val="bullet"/>
      <w:lvlText w:val="•"/>
      <w:lvlJc w:val="left"/>
      <w:pPr>
        <w:ind w:left="1620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342E16C6">
      <w:start w:val="1"/>
      <w:numFmt w:val="bullet"/>
      <w:lvlText w:val="-"/>
      <w:lvlJc w:val="left"/>
      <w:pPr>
        <w:ind w:left="2340" w:hanging="360"/>
      </w:pPr>
      <w:rPr>
        <w:rFonts w:ascii="Times New Roman" w:hAnsi="Times New Roman" w:cs="Times New Roman" w:hint="default"/>
        <w:color w:val="auto"/>
        <w:sz w:val="20"/>
        <w:szCs w:val="20"/>
      </w:rPr>
    </w:lvl>
    <w:lvl w:ilvl="2" w:tplc="04090005">
      <w:start w:val="1"/>
      <w:numFmt w:val="bullet"/>
      <w:lvlText w:val=""/>
      <w:lvlJc w:val="left"/>
      <w:pPr>
        <w:ind w:left="30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7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5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52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9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6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7380" w:hanging="360"/>
      </w:pPr>
      <w:rPr>
        <w:rFonts w:ascii="Wingdings" w:hAnsi="Wingdings" w:hint="default"/>
      </w:rPr>
    </w:lvl>
  </w:abstractNum>
  <w:abstractNum w:abstractNumId="23" w15:restartNumberingAfterBreak="0">
    <w:nsid w:val="601D13C8"/>
    <w:multiLevelType w:val="multilevel"/>
    <w:tmpl w:val="DF4E577C"/>
    <w:lvl w:ilvl="0">
      <w:start w:val="10"/>
      <w:numFmt w:val="decimal"/>
      <w:lvlText w:val="%1"/>
      <w:lvlJc w:val="left"/>
      <w:pPr>
        <w:tabs>
          <w:tab w:val="num" w:pos="518"/>
        </w:tabs>
        <w:ind w:left="518" w:hanging="518"/>
      </w:pPr>
      <w:rPr>
        <w:rFonts w:asciiTheme="majorBidi" w:hAnsiTheme="majorBidi" w:cstheme="majorBidi" w:hint="default"/>
        <w:b/>
        <w:i w:val="0"/>
        <w:color w:val="auto"/>
        <w:sz w:val="29"/>
        <w:szCs w:val="29"/>
      </w:rPr>
    </w:lvl>
    <w:lvl w:ilvl="1">
      <w:start w:val="1"/>
      <w:numFmt w:val="decimal"/>
      <w:lvlText w:val="%2."/>
      <w:lvlJc w:val="left"/>
      <w:pPr>
        <w:tabs>
          <w:tab w:val="num" w:pos="504"/>
        </w:tabs>
        <w:ind w:left="504" w:hanging="504"/>
      </w:pPr>
      <w:rPr>
        <w:rFonts w:hint="default"/>
        <w:b w:val="0"/>
        <w:bCs w:val="0"/>
        <w:i w:val="0"/>
        <w:iCs w:val="0"/>
        <w:sz w:val="30"/>
        <w:szCs w:val="3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24" w15:restartNumberingAfterBreak="0">
    <w:nsid w:val="692B611F"/>
    <w:multiLevelType w:val="hybridMultilevel"/>
    <w:tmpl w:val="000C44C6"/>
    <w:lvl w:ilvl="0" w:tplc="E12E5226">
      <w:numFmt w:val="bullet"/>
      <w:lvlText w:val="•"/>
      <w:lvlJc w:val="left"/>
      <w:pPr>
        <w:ind w:left="1238" w:hanging="360"/>
      </w:pPr>
      <w:rPr>
        <w:rFonts w:ascii="Times New Roman" w:eastAsia="Times New Roman" w:hAnsi="Times New Roman" w:cs="Times New Roman" w:hint="default"/>
        <w:color w:val="auto"/>
        <w:sz w:val="24"/>
        <w:szCs w:val="36"/>
      </w:rPr>
    </w:lvl>
    <w:lvl w:ilvl="1" w:tplc="04090003" w:tentative="1">
      <w:start w:val="1"/>
      <w:numFmt w:val="bullet"/>
      <w:lvlText w:val="o"/>
      <w:lvlJc w:val="left"/>
      <w:pPr>
        <w:ind w:left="195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7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9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1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3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5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7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98" w:hanging="360"/>
      </w:pPr>
      <w:rPr>
        <w:rFonts w:ascii="Wingdings" w:hAnsi="Wingdings" w:hint="default"/>
      </w:rPr>
    </w:lvl>
  </w:abstractNum>
  <w:abstractNum w:abstractNumId="25" w15:restartNumberingAfterBreak="0">
    <w:nsid w:val="77D026E7"/>
    <w:multiLevelType w:val="singleLevel"/>
    <w:tmpl w:val="A4C6CBA0"/>
    <w:lvl w:ilvl="0">
      <w:start w:val="1"/>
      <w:numFmt w:val="bullet"/>
      <w:lvlText w:val="-"/>
      <w:lvlJc w:val="left"/>
      <w:pPr>
        <w:ind w:left="720" w:hanging="360"/>
      </w:pPr>
      <w:rPr>
        <w:rFonts w:ascii="Angsana New" w:hAnsi="Angsana New" w:hint="default"/>
        <w:color w:val="auto"/>
        <w:sz w:val="22"/>
      </w:rPr>
    </w:lvl>
  </w:abstractNum>
  <w:abstractNum w:abstractNumId="26" w15:restartNumberingAfterBreak="0">
    <w:nsid w:val="7E142441"/>
    <w:multiLevelType w:val="hybridMultilevel"/>
    <w:tmpl w:val="1D56B188"/>
    <w:lvl w:ilvl="0" w:tplc="0409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num w:numId="1" w16cid:durableId="2042437553">
    <w:abstractNumId w:val="0"/>
  </w:num>
  <w:num w:numId="2" w16cid:durableId="1713918015">
    <w:abstractNumId w:val="6"/>
  </w:num>
  <w:num w:numId="3" w16cid:durableId="1986860965">
    <w:abstractNumId w:val="16"/>
  </w:num>
  <w:num w:numId="4" w16cid:durableId="2014726301">
    <w:abstractNumId w:val="19"/>
  </w:num>
  <w:num w:numId="5" w16cid:durableId="1674146485">
    <w:abstractNumId w:val="8"/>
  </w:num>
  <w:num w:numId="6" w16cid:durableId="250899249">
    <w:abstractNumId w:val="3"/>
  </w:num>
  <w:num w:numId="7" w16cid:durableId="1897935647">
    <w:abstractNumId w:val="4"/>
  </w:num>
  <w:num w:numId="8" w16cid:durableId="541480900">
    <w:abstractNumId w:val="18"/>
  </w:num>
  <w:num w:numId="9" w16cid:durableId="1809199281">
    <w:abstractNumId w:val="15"/>
  </w:num>
  <w:num w:numId="10" w16cid:durableId="322779429">
    <w:abstractNumId w:val="0"/>
  </w:num>
  <w:num w:numId="11" w16cid:durableId="1982269553">
    <w:abstractNumId w:val="5"/>
  </w:num>
  <w:num w:numId="12" w16cid:durableId="1475101011">
    <w:abstractNumId w:val="24"/>
  </w:num>
  <w:num w:numId="13" w16cid:durableId="533421870">
    <w:abstractNumId w:val="0"/>
  </w:num>
  <w:num w:numId="14" w16cid:durableId="1841263853">
    <w:abstractNumId w:val="25"/>
  </w:num>
  <w:num w:numId="15" w16cid:durableId="1664894061">
    <w:abstractNumId w:val="20"/>
  </w:num>
  <w:num w:numId="16" w16cid:durableId="1277299561">
    <w:abstractNumId w:val="10"/>
  </w:num>
  <w:num w:numId="17" w16cid:durableId="1640652708">
    <w:abstractNumId w:val="2"/>
  </w:num>
  <w:num w:numId="18" w16cid:durableId="287199263">
    <w:abstractNumId w:val="0"/>
  </w:num>
  <w:num w:numId="19" w16cid:durableId="881870377">
    <w:abstractNumId w:val="17"/>
  </w:num>
  <w:num w:numId="20" w16cid:durableId="1381974266">
    <w:abstractNumId w:val="0"/>
  </w:num>
  <w:num w:numId="21" w16cid:durableId="1132139804">
    <w:abstractNumId w:val="0"/>
  </w:num>
  <w:num w:numId="22" w16cid:durableId="997611109">
    <w:abstractNumId w:val="22"/>
  </w:num>
  <w:num w:numId="23" w16cid:durableId="2105682438">
    <w:abstractNumId w:val="7"/>
  </w:num>
  <w:num w:numId="24" w16cid:durableId="284629105">
    <w:abstractNumId w:val="21"/>
  </w:num>
  <w:num w:numId="25" w16cid:durableId="507330944">
    <w:abstractNumId w:val="26"/>
  </w:num>
  <w:num w:numId="26" w16cid:durableId="2068185925">
    <w:abstractNumId w:val="1"/>
  </w:num>
  <w:num w:numId="27" w16cid:durableId="1881361621">
    <w:abstractNumId w:val="0"/>
  </w:num>
  <w:num w:numId="28" w16cid:durableId="1510212194">
    <w:abstractNumId w:val="0"/>
  </w:num>
  <w:num w:numId="29" w16cid:durableId="2144958708">
    <w:abstractNumId w:val="0"/>
  </w:num>
  <w:num w:numId="30" w16cid:durableId="566570458">
    <w:abstractNumId w:val="14"/>
  </w:num>
  <w:num w:numId="31" w16cid:durableId="1440102394">
    <w:abstractNumId w:val="13"/>
  </w:num>
  <w:num w:numId="32" w16cid:durableId="1541891513">
    <w:abstractNumId w:val="9"/>
  </w:num>
  <w:num w:numId="33" w16cid:durableId="336009069">
    <w:abstractNumId w:val="23"/>
  </w:num>
  <w:num w:numId="34" w16cid:durableId="2094089289">
    <w:abstractNumId w:val="0"/>
  </w:num>
  <w:num w:numId="35" w16cid:durableId="1527979699">
    <w:abstractNumId w:val="0"/>
  </w:num>
  <w:num w:numId="36" w16cid:durableId="772167803">
    <w:abstractNumId w:val="0"/>
  </w:num>
  <w:num w:numId="37" w16cid:durableId="1614239673">
    <w:abstractNumId w:val="0"/>
  </w:num>
  <w:num w:numId="38" w16cid:durableId="1939219116">
    <w:abstractNumId w:val="11"/>
  </w:num>
  <w:num w:numId="39" w16cid:durableId="937982988">
    <w:abstractNumId w:val="0"/>
  </w:num>
  <w:num w:numId="40" w16cid:durableId="990867661">
    <w:abstractNumId w:val="0"/>
  </w:num>
  <w:num w:numId="41" w16cid:durableId="657731334">
    <w:abstractNumId w:val="1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hideSpellingErrors/>
  <w:hideGrammatical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6"/>
  <w:hyphenationZone w:val="425"/>
  <w:drawingGridHorizontalSpacing w:val="9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CFC"/>
    <w:rsid w:val="000000DC"/>
    <w:rsid w:val="00000146"/>
    <w:rsid w:val="000006C2"/>
    <w:rsid w:val="000006E8"/>
    <w:rsid w:val="000006F0"/>
    <w:rsid w:val="00000779"/>
    <w:rsid w:val="0000085B"/>
    <w:rsid w:val="00000934"/>
    <w:rsid w:val="00000A99"/>
    <w:rsid w:val="00000AB6"/>
    <w:rsid w:val="000011BB"/>
    <w:rsid w:val="00001221"/>
    <w:rsid w:val="000013C3"/>
    <w:rsid w:val="0000155C"/>
    <w:rsid w:val="000015A1"/>
    <w:rsid w:val="000015C7"/>
    <w:rsid w:val="0000190F"/>
    <w:rsid w:val="000019CD"/>
    <w:rsid w:val="00001BEF"/>
    <w:rsid w:val="0000200C"/>
    <w:rsid w:val="000020E3"/>
    <w:rsid w:val="000023FF"/>
    <w:rsid w:val="0000257A"/>
    <w:rsid w:val="00002599"/>
    <w:rsid w:val="000025CB"/>
    <w:rsid w:val="00002788"/>
    <w:rsid w:val="0000294C"/>
    <w:rsid w:val="00002C59"/>
    <w:rsid w:val="00002D6B"/>
    <w:rsid w:val="00002F50"/>
    <w:rsid w:val="00003133"/>
    <w:rsid w:val="000032BA"/>
    <w:rsid w:val="000034C2"/>
    <w:rsid w:val="000034F2"/>
    <w:rsid w:val="00003891"/>
    <w:rsid w:val="000039AE"/>
    <w:rsid w:val="0000418B"/>
    <w:rsid w:val="0000419E"/>
    <w:rsid w:val="0000435C"/>
    <w:rsid w:val="000045CB"/>
    <w:rsid w:val="000045E6"/>
    <w:rsid w:val="0000464A"/>
    <w:rsid w:val="00004690"/>
    <w:rsid w:val="00004819"/>
    <w:rsid w:val="00004A0A"/>
    <w:rsid w:val="00004A86"/>
    <w:rsid w:val="00005185"/>
    <w:rsid w:val="000052FA"/>
    <w:rsid w:val="000053C0"/>
    <w:rsid w:val="00005434"/>
    <w:rsid w:val="000054E5"/>
    <w:rsid w:val="0000581F"/>
    <w:rsid w:val="00005ACB"/>
    <w:rsid w:val="00005B7D"/>
    <w:rsid w:val="00005BAB"/>
    <w:rsid w:val="00005BB4"/>
    <w:rsid w:val="00005D4F"/>
    <w:rsid w:val="00005DC0"/>
    <w:rsid w:val="00005DE5"/>
    <w:rsid w:val="00005FF3"/>
    <w:rsid w:val="00006007"/>
    <w:rsid w:val="00006121"/>
    <w:rsid w:val="00006390"/>
    <w:rsid w:val="000064DE"/>
    <w:rsid w:val="00006518"/>
    <w:rsid w:val="00006690"/>
    <w:rsid w:val="000067D1"/>
    <w:rsid w:val="000068DC"/>
    <w:rsid w:val="00006B52"/>
    <w:rsid w:val="00006BF9"/>
    <w:rsid w:val="00006CF9"/>
    <w:rsid w:val="00006D55"/>
    <w:rsid w:val="000077D6"/>
    <w:rsid w:val="00007873"/>
    <w:rsid w:val="000079D8"/>
    <w:rsid w:val="00007B57"/>
    <w:rsid w:val="00007C58"/>
    <w:rsid w:val="00007D76"/>
    <w:rsid w:val="00007EA2"/>
    <w:rsid w:val="00007EE9"/>
    <w:rsid w:val="00007F8E"/>
    <w:rsid w:val="0001032B"/>
    <w:rsid w:val="00010374"/>
    <w:rsid w:val="00010738"/>
    <w:rsid w:val="00010872"/>
    <w:rsid w:val="00010C07"/>
    <w:rsid w:val="00010F9D"/>
    <w:rsid w:val="000112EE"/>
    <w:rsid w:val="00011324"/>
    <w:rsid w:val="000115FB"/>
    <w:rsid w:val="0001192B"/>
    <w:rsid w:val="00011A91"/>
    <w:rsid w:val="00011C60"/>
    <w:rsid w:val="00011CB1"/>
    <w:rsid w:val="00012208"/>
    <w:rsid w:val="0001251A"/>
    <w:rsid w:val="000126EE"/>
    <w:rsid w:val="000127FC"/>
    <w:rsid w:val="00012931"/>
    <w:rsid w:val="00012BB4"/>
    <w:rsid w:val="00012E83"/>
    <w:rsid w:val="0001324D"/>
    <w:rsid w:val="000134F8"/>
    <w:rsid w:val="00013544"/>
    <w:rsid w:val="000135F7"/>
    <w:rsid w:val="0001364C"/>
    <w:rsid w:val="0001367E"/>
    <w:rsid w:val="0001370F"/>
    <w:rsid w:val="00013716"/>
    <w:rsid w:val="00013C02"/>
    <w:rsid w:val="00014411"/>
    <w:rsid w:val="00014428"/>
    <w:rsid w:val="00014589"/>
    <w:rsid w:val="00014598"/>
    <w:rsid w:val="000147B9"/>
    <w:rsid w:val="00014A12"/>
    <w:rsid w:val="00014A3B"/>
    <w:rsid w:val="00014A4A"/>
    <w:rsid w:val="00014B3C"/>
    <w:rsid w:val="00014C07"/>
    <w:rsid w:val="00014DD4"/>
    <w:rsid w:val="000153AD"/>
    <w:rsid w:val="000153D7"/>
    <w:rsid w:val="000155F8"/>
    <w:rsid w:val="0001562E"/>
    <w:rsid w:val="00015717"/>
    <w:rsid w:val="000157CE"/>
    <w:rsid w:val="00015990"/>
    <w:rsid w:val="000159E2"/>
    <w:rsid w:val="00015C52"/>
    <w:rsid w:val="00015D55"/>
    <w:rsid w:val="00015E8A"/>
    <w:rsid w:val="00015EC1"/>
    <w:rsid w:val="00016039"/>
    <w:rsid w:val="000160A4"/>
    <w:rsid w:val="0001615E"/>
    <w:rsid w:val="00016319"/>
    <w:rsid w:val="000166FA"/>
    <w:rsid w:val="00016728"/>
    <w:rsid w:val="000167EF"/>
    <w:rsid w:val="00016879"/>
    <w:rsid w:val="00016C90"/>
    <w:rsid w:val="00016E14"/>
    <w:rsid w:val="0001707F"/>
    <w:rsid w:val="00017563"/>
    <w:rsid w:val="000177CE"/>
    <w:rsid w:val="00017820"/>
    <w:rsid w:val="000179F5"/>
    <w:rsid w:val="0001E3BC"/>
    <w:rsid w:val="00020021"/>
    <w:rsid w:val="00020144"/>
    <w:rsid w:val="000204BF"/>
    <w:rsid w:val="0002055E"/>
    <w:rsid w:val="000205B2"/>
    <w:rsid w:val="00020700"/>
    <w:rsid w:val="00020882"/>
    <w:rsid w:val="00020B55"/>
    <w:rsid w:val="00020E2A"/>
    <w:rsid w:val="00020E35"/>
    <w:rsid w:val="00020E4A"/>
    <w:rsid w:val="00020F08"/>
    <w:rsid w:val="00020F55"/>
    <w:rsid w:val="00021255"/>
    <w:rsid w:val="000216BA"/>
    <w:rsid w:val="000216C9"/>
    <w:rsid w:val="000216F1"/>
    <w:rsid w:val="00021837"/>
    <w:rsid w:val="00021A4A"/>
    <w:rsid w:val="00021FCB"/>
    <w:rsid w:val="0002207C"/>
    <w:rsid w:val="00022087"/>
    <w:rsid w:val="000221F6"/>
    <w:rsid w:val="000222A3"/>
    <w:rsid w:val="00022507"/>
    <w:rsid w:val="000226F6"/>
    <w:rsid w:val="00022A49"/>
    <w:rsid w:val="00022A5E"/>
    <w:rsid w:val="00022BB4"/>
    <w:rsid w:val="00022C6E"/>
    <w:rsid w:val="00022CE8"/>
    <w:rsid w:val="00022E0E"/>
    <w:rsid w:val="00022EA8"/>
    <w:rsid w:val="000231B4"/>
    <w:rsid w:val="00023500"/>
    <w:rsid w:val="00023986"/>
    <w:rsid w:val="00023CE6"/>
    <w:rsid w:val="00023DFC"/>
    <w:rsid w:val="00023E80"/>
    <w:rsid w:val="00024091"/>
    <w:rsid w:val="00024304"/>
    <w:rsid w:val="000243CE"/>
    <w:rsid w:val="00024897"/>
    <w:rsid w:val="00024953"/>
    <w:rsid w:val="00024B71"/>
    <w:rsid w:val="00024BBC"/>
    <w:rsid w:val="00024F30"/>
    <w:rsid w:val="00025287"/>
    <w:rsid w:val="000252D7"/>
    <w:rsid w:val="000253C9"/>
    <w:rsid w:val="00025426"/>
    <w:rsid w:val="000254D5"/>
    <w:rsid w:val="0002557D"/>
    <w:rsid w:val="0002586A"/>
    <w:rsid w:val="00025942"/>
    <w:rsid w:val="00025AA9"/>
    <w:rsid w:val="00025B1F"/>
    <w:rsid w:val="00025B7C"/>
    <w:rsid w:val="00025B80"/>
    <w:rsid w:val="00025B8F"/>
    <w:rsid w:val="00025EFE"/>
    <w:rsid w:val="00026132"/>
    <w:rsid w:val="00026146"/>
    <w:rsid w:val="000261DD"/>
    <w:rsid w:val="000263D2"/>
    <w:rsid w:val="0002666D"/>
    <w:rsid w:val="00026B06"/>
    <w:rsid w:val="00026C1A"/>
    <w:rsid w:val="00027168"/>
    <w:rsid w:val="0002764F"/>
    <w:rsid w:val="00027979"/>
    <w:rsid w:val="00027A4F"/>
    <w:rsid w:val="00027BD5"/>
    <w:rsid w:val="00027E00"/>
    <w:rsid w:val="00027ED2"/>
    <w:rsid w:val="00027F5B"/>
    <w:rsid w:val="0003010E"/>
    <w:rsid w:val="0003018F"/>
    <w:rsid w:val="00030329"/>
    <w:rsid w:val="000303F6"/>
    <w:rsid w:val="000305FA"/>
    <w:rsid w:val="000307FB"/>
    <w:rsid w:val="00030C23"/>
    <w:rsid w:val="00030CD3"/>
    <w:rsid w:val="00030E6B"/>
    <w:rsid w:val="00031014"/>
    <w:rsid w:val="000310F9"/>
    <w:rsid w:val="0003127C"/>
    <w:rsid w:val="000312D4"/>
    <w:rsid w:val="000313B7"/>
    <w:rsid w:val="00031583"/>
    <w:rsid w:val="000315C3"/>
    <w:rsid w:val="000316A7"/>
    <w:rsid w:val="00031762"/>
    <w:rsid w:val="00031980"/>
    <w:rsid w:val="00031A44"/>
    <w:rsid w:val="00031ADE"/>
    <w:rsid w:val="00031B57"/>
    <w:rsid w:val="00031E08"/>
    <w:rsid w:val="00031E53"/>
    <w:rsid w:val="00031F4C"/>
    <w:rsid w:val="00031F7D"/>
    <w:rsid w:val="00032236"/>
    <w:rsid w:val="000324D0"/>
    <w:rsid w:val="0003250C"/>
    <w:rsid w:val="00032716"/>
    <w:rsid w:val="00032763"/>
    <w:rsid w:val="000329D4"/>
    <w:rsid w:val="00032ABF"/>
    <w:rsid w:val="00032BF2"/>
    <w:rsid w:val="00032D35"/>
    <w:rsid w:val="00032DB7"/>
    <w:rsid w:val="0003302D"/>
    <w:rsid w:val="00033276"/>
    <w:rsid w:val="0003340E"/>
    <w:rsid w:val="0003347E"/>
    <w:rsid w:val="00033483"/>
    <w:rsid w:val="000334F5"/>
    <w:rsid w:val="00033882"/>
    <w:rsid w:val="00033950"/>
    <w:rsid w:val="000339D5"/>
    <w:rsid w:val="00033B05"/>
    <w:rsid w:val="00033CF2"/>
    <w:rsid w:val="00033D3C"/>
    <w:rsid w:val="00033E79"/>
    <w:rsid w:val="00033EFB"/>
    <w:rsid w:val="000340C9"/>
    <w:rsid w:val="000340E4"/>
    <w:rsid w:val="0003464D"/>
    <w:rsid w:val="000346CE"/>
    <w:rsid w:val="00034A8A"/>
    <w:rsid w:val="00034B76"/>
    <w:rsid w:val="00034DE8"/>
    <w:rsid w:val="000350B5"/>
    <w:rsid w:val="000351D6"/>
    <w:rsid w:val="000351EC"/>
    <w:rsid w:val="0003555C"/>
    <w:rsid w:val="00035579"/>
    <w:rsid w:val="000356B4"/>
    <w:rsid w:val="00035878"/>
    <w:rsid w:val="00035936"/>
    <w:rsid w:val="00035A15"/>
    <w:rsid w:val="00035BFA"/>
    <w:rsid w:val="00035D7C"/>
    <w:rsid w:val="00035E36"/>
    <w:rsid w:val="00036143"/>
    <w:rsid w:val="00036185"/>
    <w:rsid w:val="000362D5"/>
    <w:rsid w:val="00036557"/>
    <w:rsid w:val="00036576"/>
    <w:rsid w:val="0003660C"/>
    <w:rsid w:val="00036714"/>
    <w:rsid w:val="0003678C"/>
    <w:rsid w:val="000367E5"/>
    <w:rsid w:val="00036C0F"/>
    <w:rsid w:val="00036C21"/>
    <w:rsid w:val="00036C24"/>
    <w:rsid w:val="00036CDB"/>
    <w:rsid w:val="00036E95"/>
    <w:rsid w:val="00036F52"/>
    <w:rsid w:val="00036F6D"/>
    <w:rsid w:val="00036F81"/>
    <w:rsid w:val="00036FD3"/>
    <w:rsid w:val="000372FB"/>
    <w:rsid w:val="00037609"/>
    <w:rsid w:val="00037637"/>
    <w:rsid w:val="00037713"/>
    <w:rsid w:val="000378C7"/>
    <w:rsid w:val="000378D1"/>
    <w:rsid w:val="00037920"/>
    <w:rsid w:val="00037952"/>
    <w:rsid w:val="00037979"/>
    <w:rsid w:val="0004018B"/>
    <w:rsid w:val="000402EE"/>
    <w:rsid w:val="00040331"/>
    <w:rsid w:val="000404E2"/>
    <w:rsid w:val="0004053B"/>
    <w:rsid w:val="00040549"/>
    <w:rsid w:val="0004060E"/>
    <w:rsid w:val="00040791"/>
    <w:rsid w:val="000407EC"/>
    <w:rsid w:val="00040952"/>
    <w:rsid w:val="00040E69"/>
    <w:rsid w:val="00040EDD"/>
    <w:rsid w:val="000410D5"/>
    <w:rsid w:val="000413EE"/>
    <w:rsid w:val="00041597"/>
    <w:rsid w:val="000416DE"/>
    <w:rsid w:val="000417FD"/>
    <w:rsid w:val="0004195D"/>
    <w:rsid w:val="00041C82"/>
    <w:rsid w:val="00041E25"/>
    <w:rsid w:val="00041E72"/>
    <w:rsid w:val="00042021"/>
    <w:rsid w:val="0004220E"/>
    <w:rsid w:val="00042451"/>
    <w:rsid w:val="000425EC"/>
    <w:rsid w:val="00042931"/>
    <w:rsid w:val="0004297F"/>
    <w:rsid w:val="000429CA"/>
    <w:rsid w:val="00042ACF"/>
    <w:rsid w:val="00042B99"/>
    <w:rsid w:val="00042C2B"/>
    <w:rsid w:val="00042F74"/>
    <w:rsid w:val="0004334B"/>
    <w:rsid w:val="00043355"/>
    <w:rsid w:val="000434F1"/>
    <w:rsid w:val="000435C0"/>
    <w:rsid w:val="000437CB"/>
    <w:rsid w:val="00043AF0"/>
    <w:rsid w:val="00043CA1"/>
    <w:rsid w:val="00043CFF"/>
    <w:rsid w:val="00043DA7"/>
    <w:rsid w:val="00043DDD"/>
    <w:rsid w:val="00043EF5"/>
    <w:rsid w:val="000440BA"/>
    <w:rsid w:val="0004445C"/>
    <w:rsid w:val="000444A8"/>
    <w:rsid w:val="00044500"/>
    <w:rsid w:val="000447BC"/>
    <w:rsid w:val="00044872"/>
    <w:rsid w:val="0004494E"/>
    <w:rsid w:val="00044DAA"/>
    <w:rsid w:val="00044F32"/>
    <w:rsid w:val="00045154"/>
    <w:rsid w:val="00045740"/>
    <w:rsid w:val="000457A2"/>
    <w:rsid w:val="00045BC3"/>
    <w:rsid w:val="00045E37"/>
    <w:rsid w:val="00045E6A"/>
    <w:rsid w:val="000460FA"/>
    <w:rsid w:val="000463AC"/>
    <w:rsid w:val="00046429"/>
    <w:rsid w:val="0004670B"/>
    <w:rsid w:val="00046759"/>
    <w:rsid w:val="00046802"/>
    <w:rsid w:val="00046887"/>
    <w:rsid w:val="000469F4"/>
    <w:rsid w:val="00046B89"/>
    <w:rsid w:val="00046D11"/>
    <w:rsid w:val="00046DED"/>
    <w:rsid w:val="00046E2D"/>
    <w:rsid w:val="00046F1C"/>
    <w:rsid w:val="00046F33"/>
    <w:rsid w:val="00047017"/>
    <w:rsid w:val="0004705B"/>
    <w:rsid w:val="00047248"/>
    <w:rsid w:val="0004726C"/>
    <w:rsid w:val="000477AB"/>
    <w:rsid w:val="00047A74"/>
    <w:rsid w:val="00047FB1"/>
    <w:rsid w:val="0005007E"/>
    <w:rsid w:val="000502AC"/>
    <w:rsid w:val="0005031A"/>
    <w:rsid w:val="0005031C"/>
    <w:rsid w:val="0005053B"/>
    <w:rsid w:val="000505AE"/>
    <w:rsid w:val="0005062C"/>
    <w:rsid w:val="00050862"/>
    <w:rsid w:val="0005087C"/>
    <w:rsid w:val="000508D7"/>
    <w:rsid w:val="00050935"/>
    <w:rsid w:val="00050982"/>
    <w:rsid w:val="00050BEF"/>
    <w:rsid w:val="00050C12"/>
    <w:rsid w:val="00050C98"/>
    <w:rsid w:val="00050DDE"/>
    <w:rsid w:val="00050FA1"/>
    <w:rsid w:val="000512E3"/>
    <w:rsid w:val="00051352"/>
    <w:rsid w:val="00051417"/>
    <w:rsid w:val="000514DA"/>
    <w:rsid w:val="00051566"/>
    <w:rsid w:val="00051641"/>
    <w:rsid w:val="000517A1"/>
    <w:rsid w:val="000518C8"/>
    <w:rsid w:val="00051AFC"/>
    <w:rsid w:val="00051E25"/>
    <w:rsid w:val="00051E53"/>
    <w:rsid w:val="00051F69"/>
    <w:rsid w:val="00052251"/>
    <w:rsid w:val="0005270F"/>
    <w:rsid w:val="000528EF"/>
    <w:rsid w:val="000529F4"/>
    <w:rsid w:val="00052A3F"/>
    <w:rsid w:val="00052EB3"/>
    <w:rsid w:val="00052FF6"/>
    <w:rsid w:val="00053157"/>
    <w:rsid w:val="00053483"/>
    <w:rsid w:val="00053765"/>
    <w:rsid w:val="00053ACF"/>
    <w:rsid w:val="00053B5C"/>
    <w:rsid w:val="00054026"/>
    <w:rsid w:val="00054433"/>
    <w:rsid w:val="000544D9"/>
    <w:rsid w:val="00054577"/>
    <w:rsid w:val="00054602"/>
    <w:rsid w:val="00054663"/>
    <w:rsid w:val="0005480F"/>
    <w:rsid w:val="00054B07"/>
    <w:rsid w:val="00054D45"/>
    <w:rsid w:val="00054F67"/>
    <w:rsid w:val="00055014"/>
    <w:rsid w:val="000553C1"/>
    <w:rsid w:val="0005542F"/>
    <w:rsid w:val="00055589"/>
    <w:rsid w:val="00055592"/>
    <w:rsid w:val="000555B9"/>
    <w:rsid w:val="00055638"/>
    <w:rsid w:val="000558C4"/>
    <w:rsid w:val="00055C08"/>
    <w:rsid w:val="00055CA5"/>
    <w:rsid w:val="00055CBD"/>
    <w:rsid w:val="00055ED0"/>
    <w:rsid w:val="00055F34"/>
    <w:rsid w:val="0005621A"/>
    <w:rsid w:val="0005638A"/>
    <w:rsid w:val="00056664"/>
    <w:rsid w:val="00056764"/>
    <w:rsid w:val="000569A6"/>
    <w:rsid w:val="00056B58"/>
    <w:rsid w:val="00056DFE"/>
    <w:rsid w:val="00056F2D"/>
    <w:rsid w:val="000570A0"/>
    <w:rsid w:val="0005736F"/>
    <w:rsid w:val="0005749B"/>
    <w:rsid w:val="00057618"/>
    <w:rsid w:val="00057651"/>
    <w:rsid w:val="0005782A"/>
    <w:rsid w:val="00057A0E"/>
    <w:rsid w:val="00057A80"/>
    <w:rsid w:val="00057AD1"/>
    <w:rsid w:val="00057EEF"/>
    <w:rsid w:val="00057F6B"/>
    <w:rsid w:val="0006080E"/>
    <w:rsid w:val="000609C5"/>
    <w:rsid w:val="00060AB1"/>
    <w:rsid w:val="00060D28"/>
    <w:rsid w:val="00061270"/>
    <w:rsid w:val="00061321"/>
    <w:rsid w:val="00061623"/>
    <w:rsid w:val="0006165F"/>
    <w:rsid w:val="000616BD"/>
    <w:rsid w:val="00061955"/>
    <w:rsid w:val="00061A77"/>
    <w:rsid w:val="00061B0E"/>
    <w:rsid w:val="00061CDD"/>
    <w:rsid w:val="00061E0B"/>
    <w:rsid w:val="00062421"/>
    <w:rsid w:val="000624D4"/>
    <w:rsid w:val="00062766"/>
    <w:rsid w:val="0006276B"/>
    <w:rsid w:val="00062944"/>
    <w:rsid w:val="000629BD"/>
    <w:rsid w:val="00062AE7"/>
    <w:rsid w:val="00062B25"/>
    <w:rsid w:val="00062BB1"/>
    <w:rsid w:val="00062C07"/>
    <w:rsid w:val="00062EBA"/>
    <w:rsid w:val="0006324D"/>
    <w:rsid w:val="000632B1"/>
    <w:rsid w:val="000632F6"/>
    <w:rsid w:val="000639A9"/>
    <w:rsid w:val="00063A6E"/>
    <w:rsid w:val="00063C4C"/>
    <w:rsid w:val="00063DB7"/>
    <w:rsid w:val="00063DC3"/>
    <w:rsid w:val="00064056"/>
    <w:rsid w:val="000640C2"/>
    <w:rsid w:val="000641F4"/>
    <w:rsid w:val="000643EC"/>
    <w:rsid w:val="0006467A"/>
    <w:rsid w:val="00064723"/>
    <w:rsid w:val="0006477D"/>
    <w:rsid w:val="00064837"/>
    <w:rsid w:val="000648DA"/>
    <w:rsid w:val="00064AD5"/>
    <w:rsid w:val="00064C35"/>
    <w:rsid w:val="00064DF1"/>
    <w:rsid w:val="00064F1D"/>
    <w:rsid w:val="00065008"/>
    <w:rsid w:val="00065061"/>
    <w:rsid w:val="000650C6"/>
    <w:rsid w:val="0006537A"/>
    <w:rsid w:val="000654B1"/>
    <w:rsid w:val="00065604"/>
    <w:rsid w:val="000656C3"/>
    <w:rsid w:val="00065C76"/>
    <w:rsid w:val="00065E8B"/>
    <w:rsid w:val="00065F17"/>
    <w:rsid w:val="000660AB"/>
    <w:rsid w:val="00066106"/>
    <w:rsid w:val="00066144"/>
    <w:rsid w:val="00066202"/>
    <w:rsid w:val="000662DC"/>
    <w:rsid w:val="0006644C"/>
    <w:rsid w:val="0006646D"/>
    <w:rsid w:val="00066839"/>
    <w:rsid w:val="00066A82"/>
    <w:rsid w:val="00066B40"/>
    <w:rsid w:val="00066DB9"/>
    <w:rsid w:val="00066E26"/>
    <w:rsid w:val="00066EB0"/>
    <w:rsid w:val="00066F26"/>
    <w:rsid w:val="00066FAD"/>
    <w:rsid w:val="00066FB7"/>
    <w:rsid w:val="00067091"/>
    <w:rsid w:val="00067218"/>
    <w:rsid w:val="000672DA"/>
    <w:rsid w:val="000672F9"/>
    <w:rsid w:val="0006731B"/>
    <w:rsid w:val="00067335"/>
    <w:rsid w:val="00067338"/>
    <w:rsid w:val="000674FA"/>
    <w:rsid w:val="000675C1"/>
    <w:rsid w:val="000675C4"/>
    <w:rsid w:val="0006774B"/>
    <w:rsid w:val="00067BEB"/>
    <w:rsid w:val="00067E6F"/>
    <w:rsid w:val="000704B7"/>
    <w:rsid w:val="00070559"/>
    <w:rsid w:val="000705CC"/>
    <w:rsid w:val="00070647"/>
    <w:rsid w:val="0007075C"/>
    <w:rsid w:val="000707BA"/>
    <w:rsid w:val="000708C8"/>
    <w:rsid w:val="000708D6"/>
    <w:rsid w:val="00070B30"/>
    <w:rsid w:val="00070C82"/>
    <w:rsid w:val="00070D1D"/>
    <w:rsid w:val="00070ECD"/>
    <w:rsid w:val="000719EE"/>
    <w:rsid w:val="00071C80"/>
    <w:rsid w:val="00071D00"/>
    <w:rsid w:val="00071E82"/>
    <w:rsid w:val="00072132"/>
    <w:rsid w:val="00072430"/>
    <w:rsid w:val="0007245E"/>
    <w:rsid w:val="00072552"/>
    <w:rsid w:val="000726DB"/>
    <w:rsid w:val="0007286E"/>
    <w:rsid w:val="00072A47"/>
    <w:rsid w:val="00072A68"/>
    <w:rsid w:val="00072AD3"/>
    <w:rsid w:val="00072B27"/>
    <w:rsid w:val="00072C75"/>
    <w:rsid w:val="000732DB"/>
    <w:rsid w:val="00073367"/>
    <w:rsid w:val="000733E9"/>
    <w:rsid w:val="000736E0"/>
    <w:rsid w:val="00073C23"/>
    <w:rsid w:val="00073ED1"/>
    <w:rsid w:val="00074621"/>
    <w:rsid w:val="000746BC"/>
    <w:rsid w:val="000746FD"/>
    <w:rsid w:val="00074727"/>
    <w:rsid w:val="00074777"/>
    <w:rsid w:val="00074891"/>
    <w:rsid w:val="00074AF2"/>
    <w:rsid w:val="00074B59"/>
    <w:rsid w:val="00074BBC"/>
    <w:rsid w:val="00074D50"/>
    <w:rsid w:val="00074EC9"/>
    <w:rsid w:val="00074F04"/>
    <w:rsid w:val="00074F14"/>
    <w:rsid w:val="00074F69"/>
    <w:rsid w:val="00075019"/>
    <w:rsid w:val="00075041"/>
    <w:rsid w:val="00075099"/>
    <w:rsid w:val="0007542C"/>
    <w:rsid w:val="000756D9"/>
    <w:rsid w:val="000758AE"/>
    <w:rsid w:val="00075907"/>
    <w:rsid w:val="00075927"/>
    <w:rsid w:val="00075993"/>
    <w:rsid w:val="00075B2F"/>
    <w:rsid w:val="00075BC1"/>
    <w:rsid w:val="00075D21"/>
    <w:rsid w:val="00075E86"/>
    <w:rsid w:val="00075FFE"/>
    <w:rsid w:val="00076170"/>
    <w:rsid w:val="00076211"/>
    <w:rsid w:val="00076943"/>
    <w:rsid w:val="00076ABC"/>
    <w:rsid w:val="00076BDC"/>
    <w:rsid w:val="00076E25"/>
    <w:rsid w:val="000771B5"/>
    <w:rsid w:val="0007722B"/>
    <w:rsid w:val="00077245"/>
    <w:rsid w:val="0007735E"/>
    <w:rsid w:val="00077859"/>
    <w:rsid w:val="00077B93"/>
    <w:rsid w:val="00077C5C"/>
    <w:rsid w:val="00077E11"/>
    <w:rsid w:val="00077F9C"/>
    <w:rsid w:val="000804F3"/>
    <w:rsid w:val="00080A5F"/>
    <w:rsid w:val="00080AA6"/>
    <w:rsid w:val="00081023"/>
    <w:rsid w:val="0008106E"/>
    <w:rsid w:val="000811AD"/>
    <w:rsid w:val="000812F3"/>
    <w:rsid w:val="0008157C"/>
    <w:rsid w:val="000817A6"/>
    <w:rsid w:val="00081947"/>
    <w:rsid w:val="000819B2"/>
    <w:rsid w:val="00081D57"/>
    <w:rsid w:val="00081F3B"/>
    <w:rsid w:val="00081F88"/>
    <w:rsid w:val="0008207E"/>
    <w:rsid w:val="00082360"/>
    <w:rsid w:val="000825C1"/>
    <w:rsid w:val="000826F9"/>
    <w:rsid w:val="00082881"/>
    <w:rsid w:val="00082944"/>
    <w:rsid w:val="00082B40"/>
    <w:rsid w:val="00082CCB"/>
    <w:rsid w:val="00082EAE"/>
    <w:rsid w:val="00082F1E"/>
    <w:rsid w:val="00082F4B"/>
    <w:rsid w:val="00083497"/>
    <w:rsid w:val="00083A90"/>
    <w:rsid w:val="00083C4F"/>
    <w:rsid w:val="00083CD4"/>
    <w:rsid w:val="00083DEC"/>
    <w:rsid w:val="00083E1D"/>
    <w:rsid w:val="00083F9C"/>
    <w:rsid w:val="00083FAD"/>
    <w:rsid w:val="00084299"/>
    <w:rsid w:val="000843ED"/>
    <w:rsid w:val="0008454D"/>
    <w:rsid w:val="0008486A"/>
    <w:rsid w:val="00084D75"/>
    <w:rsid w:val="00084DA4"/>
    <w:rsid w:val="00084E43"/>
    <w:rsid w:val="00084E8D"/>
    <w:rsid w:val="00084E93"/>
    <w:rsid w:val="00085178"/>
    <w:rsid w:val="00085226"/>
    <w:rsid w:val="00085378"/>
    <w:rsid w:val="00085406"/>
    <w:rsid w:val="0008577C"/>
    <w:rsid w:val="00085BBD"/>
    <w:rsid w:val="00085C50"/>
    <w:rsid w:val="00085EAB"/>
    <w:rsid w:val="00085F5F"/>
    <w:rsid w:val="0008613A"/>
    <w:rsid w:val="000861BA"/>
    <w:rsid w:val="00086220"/>
    <w:rsid w:val="0008633D"/>
    <w:rsid w:val="000863AA"/>
    <w:rsid w:val="000863C6"/>
    <w:rsid w:val="000863D8"/>
    <w:rsid w:val="00086427"/>
    <w:rsid w:val="0008644B"/>
    <w:rsid w:val="00086754"/>
    <w:rsid w:val="00086B23"/>
    <w:rsid w:val="00086EB9"/>
    <w:rsid w:val="00086FEE"/>
    <w:rsid w:val="00087195"/>
    <w:rsid w:val="0008735C"/>
    <w:rsid w:val="000874B9"/>
    <w:rsid w:val="00087633"/>
    <w:rsid w:val="00087679"/>
    <w:rsid w:val="00087870"/>
    <w:rsid w:val="000879A3"/>
    <w:rsid w:val="00087F67"/>
    <w:rsid w:val="00087F95"/>
    <w:rsid w:val="00087FC1"/>
    <w:rsid w:val="0009000A"/>
    <w:rsid w:val="000900D2"/>
    <w:rsid w:val="000901E2"/>
    <w:rsid w:val="000902EE"/>
    <w:rsid w:val="000903D4"/>
    <w:rsid w:val="000904B7"/>
    <w:rsid w:val="00090737"/>
    <w:rsid w:val="00090942"/>
    <w:rsid w:val="00090A18"/>
    <w:rsid w:val="00090E6C"/>
    <w:rsid w:val="00090EBA"/>
    <w:rsid w:val="00090F48"/>
    <w:rsid w:val="000910E0"/>
    <w:rsid w:val="00091174"/>
    <w:rsid w:val="000911C3"/>
    <w:rsid w:val="000911E1"/>
    <w:rsid w:val="000912A2"/>
    <w:rsid w:val="000913A0"/>
    <w:rsid w:val="000918E8"/>
    <w:rsid w:val="00091C09"/>
    <w:rsid w:val="00091CA0"/>
    <w:rsid w:val="00091E41"/>
    <w:rsid w:val="00092159"/>
    <w:rsid w:val="00092224"/>
    <w:rsid w:val="00092435"/>
    <w:rsid w:val="000925F8"/>
    <w:rsid w:val="000926A7"/>
    <w:rsid w:val="000926FD"/>
    <w:rsid w:val="000927BD"/>
    <w:rsid w:val="000928C3"/>
    <w:rsid w:val="00092B09"/>
    <w:rsid w:val="00092D09"/>
    <w:rsid w:val="00092EEE"/>
    <w:rsid w:val="0009316C"/>
    <w:rsid w:val="00093270"/>
    <w:rsid w:val="0009338A"/>
    <w:rsid w:val="000933E3"/>
    <w:rsid w:val="0009353D"/>
    <w:rsid w:val="00093576"/>
    <w:rsid w:val="000937A8"/>
    <w:rsid w:val="00093AFC"/>
    <w:rsid w:val="00093B30"/>
    <w:rsid w:val="00093B78"/>
    <w:rsid w:val="000940AF"/>
    <w:rsid w:val="00094170"/>
    <w:rsid w:val="00094179"/>
    <w:rsid w:val="000941C0"/>
    <w:rsid w:val="0009451A"/>
    <w:rsid w:val="00094637"/>
    <w:rsid w:val="000946AC"/>
    <w:rsid w:val="0009470A"/>
    <w:rsid w:val="00094B1C"/>
    <w:rsid w:val="00094BAF"/>
    <w:rsid w:val="00094D1B"/>
    <w:rsid w:val="00094DA5"/>
    <w:rsid w:val="00094FB4"/>
    <w:rsid w:val="0009503D"/>
    <w:rsid w:val="00095351"/>
    <w:rsid w:val="000953A9"/>
    <w:rsid w:val="00095463"/>
    <w:rsid w:val="00095581"/>
    <w:rsid w:val="00095A5F"/>
    <w:rsid w:val="00095B3D"/>
    <w:rsid w:val="00095BFA"/>
    <w:rsid w:val="00095C44"/>
    <w:rsid w:val="00095DF4"/>
    <w:rsid w:val="00095E09"/>
    <w:rsid w:val="00095E95"/>
    <w:rsid w:val="0009636E"/>
    <w:rsid w:val="000964C3"/>
    <w:rsid w:val="00096543"/>
    <w:rsid w:val="000967D6"/>
    <w:rsid w:val="000967E1"/>
    <w:rsid w:val="00096885"/>
    <w:rsid w:val="00096A7A"/>
    <w:rsid w:val="00096A8E"/>
    <w:rsid w:val="00096C1B"/>
    <w:rsid w:val="00096D6C"/>
    <w:rsid w:val="00096F65"/>
    <w:rsid w:val="00096FE4"/>
    <w:rsid w:val="00097067"/>
    <w:rsid w:val="000970FD"/>
    <w:rsid w:val="00097352"/>
    <w:rsid w:val="000974B3"/>
    <w:rsid w:val="00097659"/>
    <w:rsid w:val="000977EB"/>
    <w:rsid w:val="00097B9C"/>
    <w:rsid w:val="00097EE3"/>
    <w:rsid w:val="00097F08"/>
    <w:rsid w:val="00097F4A"/>
    <w:rsid w:val="00097FEF"/>
    <w:rsid w:val="000A0252"/>
    <w:rsid w:val="000A0469"/>
    <w:rsid w:val="000A0559"/>
    <w:rsid w:val="000A07B1"/>
    <w:rsid w:val="000A07D1"/>
    <w:rsid w:val="000A09EB"/>
    <w:rsid w:val="000A0BB9"/>
    <w:rsid w:val="000A0C9E"/>
    <w:rsid w:val="000A0CE7"/>
    <w:rsid w:val="000A0FBB"/>
    <w:rsid w:val="000A10CD"/>
    <w:rsid w:val="000A10EA"/>
    <w:rsid w:val="000A12A1"/>
    <w:rsid w:val="000A1423"/>
    <w:rsid w:val="000A1458"/>
    <w:rsid w:val="000A15E3"/>
    <w:rsid w:val="000A164C"/>
    <w:rsid w:val="000A16D8"/>
    <w:rsid w:val="000A171A"/>
    <w:rsid w:val="000A1CD9"/>
    <w:rsid w:val="000A1DBA"/>
    <w:rsid w:val="000A1E4E"/>
    <w:rsid w:val="000A1F12"/>
    <w:rsid w:val="000A2199"/>
    <w:rsid w:val="000A220B"/>
    <w:rsid w:val="000A2225"/>
    <w:rsid w:val="000A2466"/>
    <w:rsid w:val="000A26A7"/>
    <w:rsid w:val="000A28AB"/>
    <w:rsid w:val="000A2BEC"/>
    <w:rsid w:val="000A2DC6"/>
    <w:rsid w:val="000A2F3D"/>
    <w:rsid w:val="000A2FC3"/>
    <w:rsid w:val="000A3093"/>
    <w:rsid w:val="000A31C6"/>
    <w:rsid w:val="000A323E"/>
    <w:rsid w:val="000A361F"/>
    <w:rsid w:val="000A37E2"/>
    <w:rsid w:val="000A390B"/>
    <w:rsid w:val="000A398B"/>
    <w:rsid w:val="000A3A81"/>
    <w:rsid w:val="000A4114"/>
    <w:rsid w:val="000A42BF"/>
    <w:rsid w:val="000A4553"/>
    <w:rsid w:val="000A49ED"/>
    <w:rsid w:val="000A4B0B"/>
    <w:rsid w:val="000A4C2E"/>
    <w:rsid w:val="000A4C69"/>
    <w:rsid w:val="000A4C7F"/>
    <w:rsid w:val="000A4D19"/>
    <w:rsid w:val="000A518D"/>
    <w:rsid w:val="000A52A4"/>
    <w:rsid w:val="000A534B"/>
    <w:rsid w:val="000A535B"/>
    <w:rsid w:val="000A5401"/>
    <w:rsid w:val="000A545D"/>
    <w:rsid w:val="000A56C5"/>
    <w:rsid w:val="000A590E"/>
    <w:rsid w:val="000A5B3A"/>
    <w:rsid w:val="000A5D46"/>
    <w:rsid w:val="000A60BF"/>
    <w:rsid w:val="000A627E"/>
    <w:rsid w:val="000A6333"/>
    <w:rsid w:val="000A6842"/>
    <w:rsid w:val="000A68FE"/>
    <w:rsid w:val="000A69EF"/>
    <w:rsid w:val="000A6A27"/>
    <w:rsid w:val="000A6A58"/>
    <w:rsid w:val="000A6B33"/>
    <w:rsid w:val="000A6D5A"/>
    <w:rsid w:val="000A6D64"/>
    <w:rsid w:val="000A6E57"/>
    <w:rsid w:val="000A6F11"/>
    <w:rsid w:val="000A6F12"/>
    <w:rsid w:val="000A74A7"/>
    <w:rsid w:val="000A7635"/>
    <w:rsid w:val="000A77AD"/>
    <w:rsid w:val="000A78E1"/>
    <w:rsid w:val="000A79CC"/>
    <w:rsid w:val="000A7AB6"/>
    <w:rsid w:val="000A7AB8"/>
    <w:rsid w:val="000A7B48"/>
    <w:rsid w:val="000A7C1C"/>
    <w:rsid w:val="000A7C89"/>
    <w:rsid w:val="000A7CD7"/>
    <w:rsid w:val="000A7DB4"/>
    <w:rsid w:val="000A7F26"/>
    <w:rsid w:val="000B00A5"/>
    <w:rsid w:val="000B0188"/>
    <w:rsid w:val="000B024F"/>
    <w:rsid w:val="000B02D6"/>
    <w:rsid w:val="000B035F"/>
    <w:rsid w:val="000B048B"/>
    <w:rsid w:val="000B07EC"/>
    <w:rsid w:val="000B09AE"/>
    <w:rsid w:val="000B09DC"/>
    <w:rsid w:val="000B0B83"/>
    <w:rsid w:val="000B0BD1"/>
    <w:rsid w:val="000B0D32"/>
    <w:rsid w:val="000B1006"/>
    <w:rsid w:val="000B132A"/>
    <w:rsid w:val="000B142E"/>
    <w:rsid w:val="000B1498"/>
    <w:rsid w:val="000B14A1"/>
    <w:rsid w:val="000B1666"/>
    <w:rsid w:val="000B18F0"/>
    <w:rsid w:val="000B1BDD"/>
    <w:rsid w:val="000B1C16"/>
    <w:rsid w:val="000B1CB1"/>
    <w:rsid w:val="000B1CCD"/>
    <w:rsid w:val="000B1F53"/>
    <w:rsid w:val="000B21CA"/>
    <w:rsid w:val="000B227B"/>
    <w:rsid w:val="000B2335"/>
    <w:rsid w:val="000B268E"/>
    <w:rsid w:val="000B283C"/>
    <w:rsid w:val="000B287F"/>
    <w:rsid w:val="000B288E"/>
    <w:rsid w:val="000B2AAF"/>
    <w:rsid w:val="000B2D9B"/>
    <w:rsid w:val="000B32BE"/>
    <w:rsid w:val="000B33FE"/>
    <w:rsid w:val="000B3600"/>
    <w:rsid w:val="000B360F"/>
    <w:rsid w:val="000B3712"/>
    <w:rsid w:val="000B3A35"/>
    <w:rsid w:val="000B3CF5"/>
    <w:rsid w:val="000B3DCD"/>
    <w:rsid w:val="000B3E60"/>
    <w:rsid w:val="000B4431"/>
    <w:rsid w:val="000B44E3"/>
    <w:rsid w:val="000B4948"/>
    <w:rsid w:val="000B4BA9"/>
    <w:rsid w:val="000B4BE8"/>
    <w:rsid w:val="000B4BEB"/>
    <w:rsid w:val="000B4D54"/>
    <w:rsid w:val="000B4D87"/>
    <w:rsid w:val="000B4F74"/>
    <w:rsid w:val="000B502E"/>
    <w:rsid w:val="000B50C5"/>
    <w:rsid w:val="000B510B"/>
    <w:rsid w:val="000B52DB"/>
    <w:rsid w:val="000B5306"/>
    <w:rsid w:val="000B532C"/>
    <w:rsid w:val="000B5333"/>
    <w:rsid w:val="000B53AA"/>
    <w:rsid w:val="000B5589"/>
    <w:rsid w:val="000B5594"/>
    <w:rsid w:val="000B5790"/>
    <w:rsid w:val="000B57F9"/>
    <w:rsid w:val="000B599C"/>
    <w:rsid w:val="000B5A36"/>
    <w:rsid w:val="000B5DFC"/>
    <w:rsid w:val="000B5F3F"/>
    <w:rsid w:val="000B6244"/>
    <w:rsid w:val="000B6737"/>
    <w:rsid w:val="000B68A2"/>
    <w:rsid w:val="000B68D0"/>
    <w:rsid w:val="000B68FC"/>
    <w:rsid w:val="000B698D"/>
    <w:rsid w:val="000B6A34"/>
    <w:rsid w:val="000B6A3B"/>
    <w:rsid w:val="000B6B2A"/>
    <w:rsid w:val="000B6C2A"/>
    <w:rsid w:val="000B6CDD"/>
    <w:rsid w:val="000B6D85"/>
    <w:rsid w:val="000B6FC3"/>
    <w:rsid w:val="000B6FD3"/>
    <w:rsid w:val="000B7081"/>
    <w:rsid w:val="000B7292"/>
    <w:rsid w:val="000B7375"/>
    <w:rsid w:val="000B74CF"/>
    <w:rsid w:val="000B7961"/>
    <w:rsid w:val="000B7AC0"/>
    <w:rsid w:val="000B7BDB"/>
    <w:rsid w:val="000B7E5D"/>
    <w:rsid w:val="000C0077"/>
    <w:rsid w:val="000C00BB"/>
    <w:rsid w:val="000C0354"/>
    <w:rsid w:val="000C0362"/>
    <w:rsid w:val="000C06CD"/>
    <w:rsid w:val="000C0813"/>
    <w:rsid w:val="000C08E3"/>
    <w:rsid w:val="000C09D7"/>
    <w:rsid w:val="000C0AA6"/>
    <w:rsid w:val="000C0B62"/>
    <w:rsid w:val="000C0CD4"/>
    <w:rsid w:val="000C0CEC"/>
    <w:rsid w:val="000C0D1C"/>
    <w:rsid w:val="000C0DBC"/>
    <w:rsid w:val="000C0F33"/>
    <w:rsid w:val="000C0F89"/>
    <w:rsid w:val="000C1276"/>
    <w:rsid w:val="000C135C"/>
    <w:rsid w:val="000C1365"/>
    <w:rsid w:val="000C13EE"/>
    <w:rsid w:val="000C1494"/>
    <w:rsid w:val="000C154D"/>
    <w:rsid w:val="000C1616"/>
    <w:rsid w:val="000C1784"/>
    <w:rsid w:val="000C17B4"/>
    <w:rsid w:val="000C180A"/>
    <w:rsid w:val="000C18F1"/>
    <w:rsid w:val="000C199A"/>
    <w:rsid w:val="000C1E59"/>
    <w:rsid w:val="000C2074"/>
    <w:rsid w:val="000C21DB"/>
    <w:rsid w:val="000C2252"/>
    <w:rsid w:val="000C24E3"/>
    <w:rsid w:val="000C25AF"/>
    <w:rsid w:val="000C27E5"/>
    <w:rsid w:val="000C297A"/>
    <w:rsid w:val="000C2B77"/>
    <w:rsid w:val="000C2D08"/>
    <w:rsid w:val="000C2D6F"/>
    <w:rsid w:val="000C2DF8"/>
    <w:rsid w:val="000C2F57"/>
    <w:rsid w:val="000C3023"/>
    <w:rsid w:val="000C30A9"/>
    <w:rsid w:val="000C30B3"/>
    <w:rsid w:val="000C31D0"/>
    <w:rsid w:val="000C3273"/>
    <w:rsid w:val="000C367A"/>
    <w:rsid w:val="000C3693"/>
    <w:rsid w:val="000C3737"/>
    <w:rsid w:val="000C389B"/>
    <w:rsid w:val="000C38FA"/>
    <w:rsid w:val="000C3CF9"/>
    <w:rsid w:val="000C3DA0"/>
    <w:rsid w:val="000C40B4"/>
    <w:rsid w:val="000C41C4"/>
    <w:rsid w:val="000C41D9"/>
    <w:rsid w:val="000C431B"/>
    <w:rsid w:val="000C4356"/>
    <w:rsid w:val="000C44AB"/>
    <w:rsid w:val="000C451D"/>
    <w:rsid w:val="000C4572"/>
    <w:rsid w:val="000C45B1"/>
    <w:rsid w:val="000C4700"/>
    <w:rsid w:val="000C49CD"/>
    <w:rsid w:val="000C4A7E"/>
    <w:rsid w:val="000C4ACA"/>
    <w:rsid w:val="000C4CAA"/>
    <w:rsid w:val="000C4DF0"/>
    <w:rsid w:val="000C5074"/>
    <w:rsid w:val="000C5243"/>
    <w:rsid w:val="000C5376"/>
    <w:rsid w:val="000C539F"/>
    <w:rsid w:val="000C54AC"/>
    <w:rsid w:val="000C56E7"/>
    <w:rsid w:val="000C582A"/>
    <w:rsid w:val="000C5A46"/>
    <w:rsid w:val="000C5A5D"/>
    <w:rsid w:val="000C5BCA"/>
    <w:rsid w:val="000C5BF2"/>
    <w:rsid w:val="000C5D19"/>
    <w:rsid w:val="000C5F27"/>
    <w:rsid w:val="000C600D"/>
    <w:rsid w:val="000C6070"/>
    <w:rsid w:val="000C61D7"/>
    <w:rsid w:val="000C61D8"/>
    <w:rsid w:val="000C6330"/>
    <w:rsid w:val="000C633A"/>
    <w:rsid w:val="000C67A9"/>
    <w:rsid w:val="000C681D"/>
    <w:rsid w:val="000C68DF"/>
    <w:rsid w:val="000C698D"/>
    <w:rsid w:val="000C6AB3"/>
    <w:rsid w:val="000C6AE2"/>
    <w:rsid w:val="000C6B0F"/>
    <w:rsid w:val="000C6B3B"/>
    <w:rsid w:val="000C6D0E"/>
    <w:rsid w:val="000C6DDD"/>
    <w:rsid w:val="000C6F4B"/>
    <w:rsid w:val="000C6F4D"/>
    <w:rsid w:val="000C70AC"/>
    <w:rsid w:val="000C7237"/>
    <w:rsid w:val="000C7B97"/>
    <w:rsid w:val="000C7C98"/>
    <w:rsid w:val="000C7F12"/>
    <w:rsid w:val="000D0063"/>
    <w:rsid w:val="000D0180"/>
    <w:rsid w:val="000D01FE"/>
    <w:rsid w:val="000D041B"/>
    <w:rsid w:val="000D0562"/>
    <w:rsid w:val="000D06AD"/>
    <w:rsid w:val="000D08FD"/>
    <w:rsid w:val="000D0A7A"/>
    <w:rsid w:val="000D0AE2"/>
    <w:rsid w:val="000D0CDC"/>
    <w:rsid w:val="000D0FED"/>
    <w:rsid w:val="000D1150"/>
    <w:rsid w:val="000D1279"/>
    <w:rsid w:val="000D1535"/>
    <w:rsid w:val="000D165D"/>
    <w:rsid w:val="000D16F5"/>
    <w:rsid w:val="000D17C3"/>
    <w:rsid w:val="000D17CF"/>
    <w:rsid w:val="000D1837"/>
    <w:rsid w:val="000D1929"/>
    <w:rsid w:val="000D1947"/>
    <w:rsid w:val="000D1979"/>
    <w:rsid w:val="000D1B02"/>
    <w:rsid w:val="000D1C42"/>
    <w:rsid w:val="000D1F12"/>
    <w:rsid w:val="000D2165"/>
    <w:rsid w:val="000D2246"/>
    <w:rsid w:val="000D234F"/>
    <w:rsid w:val="000D245C"/>
    <w:rsid w:val="000D2500"/>
    <w:rsid w:val="000D262E"/>
    <w:rsid w:val="000D277E"/>
    <w:rsid w:val="000D27E9"/>
    <w:rsid w:val="000D2C41"/>
    <w:rsid w:val="000D2D38"/>
    <w:rsid w:val="000D2EF9"/>
    <w:rsid w:val="000D30D7"/>
    <w:rsid w:val="000D31E5"/>
    <w:rsid w:val="000D3327"/>
    <w:rsid w:val="000D33F9"/>
    <w:rsid w:val="000D3453"/>
    <w:rsid w:val="000D3629"/>
    <w:rsid w:val="000D36C1"/>
    <w:rsid w:val="000D36FC"/>
    <w:rsid w:val="000D3725"/>
    <w:rsid w:val="000D37FC"/>
    <w:rsid w:val="000D3B7D"/>
    <w:rsid w:val="000D3D4E"/>
    <w:rsid w:val="000D3DC9"/>
    <w:rsid w:val="000D3E01"/>
    <w:rsid w:val="000D3EDE"/>
    <w:rsid w:val="000D3F3E"/>
    <w:rsid w:val="000D3FB2"/>
    <w:rsid w:val="000D4738"/>
    <w:rsid w:val="000D47C3"/>
    <w:rsid w:val="000D4810"/>
    <w:rsid w:val="000D4842"/>
    <w:rsid w:val="000D4881"/>
    <w:rsid w:val="000D4978"/>
    <w:rsid w:val="000D4AD5"/>
    <w:rsid w:val="000D4AED"/>
    <w:rsid w:val="000D4CC2"/>
    <w:rsid w:val="000D4CEA"/>
    <w:rsid w:val="000D4E2B"/>
    <w:rsid w:val="000D51E8"/>
    <w:rsid w:val="000D5251"/>
    <w:rsid w:val="000D53AB"/>
    <w:rsid w:val="000D5565"/>
    <w:rsid w:val="000D55B1"/>
    <w:rsid w:val="000D56F9"/>
    <w:rsid w:val="000D58CC"/>
    <w:rsid w:val="000D59EA"/>
    <w:rsid w:val="000D5A9D"/>
    <w:rsid w:val="000D5B80"/>
    <w:rsid w:val="000D5D43"/>
    <w:rsid w:val="000D5E2D"/>
    <w:rsid w:val="000D6054"/>
    <w:rsid w:val="000D614D"/>
    <w:rsid w:val="000D6183"/>
    <w:rsid w:val="000D6590"/>
    <w:rsid w:val="000D6696"/>
    <w:rsid w:val="000D66BA"/>
    <w:rsid w:val="000D6971"/>
    <w:rsid w:val="000D6D3E"/>
    <w:rsid w:val="000D6DD9"/>
    <w:rsid w:val="000D6FB3"/>
    <w:rsid w:val="000D7072"/>
    <w:rsid w:val="000D71CC"/>
    <w:rsid w:val="000D74EB"/>
    <w:rsid w:val="000D7652"/>
    <w:rsid w:val="000D78EE"/>
    <w:rsid w:val="000D798F"/>
    <w:rsid w:val="000D7C3B"/>
    <w:rsid w:val="000D7C7C"/>
    <w:rsid w:val="000D7FA9"/>
    <w:rsid w:val="000E00C3"/>
    <w:rsid w:val="000E0116"/>
    <w:rsid w:val="000E015E"/>
    <w:rsid w:val="000E0195"/>
    <w:rsid w:val="000E01CD"/>
    <w:rsid w:val="000E0215"/>
    <w:rsid w:val="000E03E3"/>
    <w:rsid w:val="000E058B"/>
    <w:rsid w:val="000E0629"/>
    <w:rsid w:val="000E065E"/>
    <w:rsid w:val="000E066F"/>
    <w:rsid w:val="000E069E"/>
    <w:rsid w:val="000E075C"/>
    <w:rsid w:val="000E0B4C"/>
    <w:rsid w:val="000E0BB8"/>
    <w:rsid w:val="000E0EDC"/>
    <w:rsid w:val="000E0F5D"/>
    <w:rsid w:val="000E0FA4"/>
    <w:rsid w:val="000E10DB"/>
    <w:rsid w:val="000E14C0"/>
    <w:rsid w:val="000E16D7"/>
    <w:rsid w:val="000E1A92"/>
    <w:rsid w:val="000E1BF7"/>
    <w:rsid w:val="000E222D"/>
    <w:rsid w:val="000E23F3"/>
    <w:rsid w:val="000E242B"/>
    <w:rsid w:val="000E2490"/>
    <w:rsid w:val="000E24F3"/>
    <w:rsid w:val="000E25AE"/>
    <w:rsid w:val="000E28E6"/>
    <w:rsid w:val="000E2C49"/>
    <w:rsid w:val="000E2E3B"/>
    <w:rsid w:val="000E2EAF"/>
    <w:rsid w:val="000E2EC2"/>
    <w:rsid w:val="000E2F85"/>
    <w:rsid w:val="000E2F8E"/>
    <w:rsid w:val="000E2FA6"/>
    <w:rsid w:val="000E3283"/>
    <w:rsid w:val="000E33C1"/>
    <w:rsid w:val="000E3890"/>
    <w:rsid w:val="000E39D3"/>
    <w:rsid w:val="000E3C99"/>
    <w:rsid w:val="000E405A"/>
    <w:rsid w:val="000E41ED"/>
    <w:rsid w:val="000E42B7"/>
    <w:rsid w:val="000E4370"/>
    <w:rsid w:val="000E44BF"/>
    <w:rsid w:val="000E4BC8"/>
    <w:rsid w:val="000E4BD7"/>
    <w:rsid w:val="000E4C92"/>
    <w:rsid w:val="000E541A"/>
    <w:rsid w:val="000E54C4"/>
    <w:rsid w:val="000E56AF"/>
    <w:rsid w:val="000E5B32"/>
    <w:rsid w:val="000E5B65"/>
    <w:rsid w:val="000E5DFB"/>
    <w:rsid w:val="000E5F52"/>
    <w:rsid w:val="000E5FA0"/>
    <w:rsid w:val="000E6442"/>
    <w:rsid w:val="000E65A1"/>
    <w:rsid w:val="000E66D3"/>
    <w:rsid w:val="000E6788"/>
    <w:rsid w:val="000E68E5"/>
    <w:rsid w:val="000E69D1"/>
    <w:rsid w:val="000E6DE5"/>
    <w:rsid w:val="000E6FA1"/>
    <w:rsid w:val="000E7243"/>
    <w:rsid w:val="000E7320"/>
    <w:rsid w:val="000E7324"/>
    <w:rsid w:val="000E7362"/>
    <w:rsid w:val="000E7766"/>
    <w:rsid w:val="000E78F0"/>
    <w:rsid w:val="000E7909"/>
    <w:rsid w:val="000E7AEE"/>
    <w:rsid w:val="000E7C7D"/>
    <w:rsid w:val="000E7CA4"/>
    <w:rsid w:val="000E7F42"/>
    <w:rsid w:val="000F0217"/>
    <w:rsid w:val="000F021D"/>
    <w:rsid w:val="000F0637"/>
    <w:rsid w:val="000F07BE"/>
    <w:rsid w:val="000F0832"/>
    <w:rsid w:val="000F08E2"/>
    <w:rsid w:val="000F09BA"/>
    <w:rsid w:val="000F0A8B"/>
    <w:rsid w:val="000F0B7B"/>
    <w:rsid w:val="000F0BC6"/>
    <w:rsid w:val="000F0CD7"/>
    <w:rsid w:val="000F0D0E"/>
    <w:rsid w:val="000F1466"/>
    <w:rsid w:val="000F16A3"/>
    <w:rsid w:val="000F172B"/>
    <w:rsid w:val="000F173C"/>
    <w:rsid w:val="000F1A6F"/>
    <w:rsid w:val="000F1BC9"/>
    <w:rsid w:val="000F1C38"/>
    <w:rsid w:val="000F1C55"/>
    <w:rsid w:val="000F1CF9"/>
    <w:rsid w:val="000F21E4"/>
    <w:rsid w:val="000F2239"/>
    <w:rsid w:val="000F2322"/>
    <w:rsid w:val="000F2622"/>
    <w:rsid w:val="000F2770"/>
    <w:rsid w:val="000F28C8"/>
    <w:rsid w:val="000F2C64"/>
    <w:rsid w:val="000F2CA2"/>
    <w:rsid w:val="000F2CB6"/>
    <w:rsid w:val="000F2D2C"/>
    <w:rsid w:val="000F2DC7"/>
    <w:rsid w:val="000F2EE7"/>
    <w:rsid w:val="000F2F52"/>
    <w:rsid w:val="000F30C3"/>
    <w:rsid w:val="000F3123"/>
    <w:rsid w:val="000F325D"/>
    <w:rsid w:val="000F355A"/>
    <w:rsid w:val="000F367E"/>
    <w:rsid w:val="000F3B1D"/>
    <w:rsid w:val="000F412F"/>
    <w:rsid w:val="000F48BF"/>
    <w:rsid w:val="000F4A38"/>
    <w:rsid w:val="000F4C73"/>
    <w:rsid w:val="000F4CA1"/>
    <w:rsid w:val="000F4D71"/>
    <w:rsid w:val="000F4F1D"/>
    <w:rsid w:val="000F5352"/>
    <w:rsid w:val="000F5407"/>
    <w:rsid w:val="000F55F7"/>
    <w:rsid w:val="000F5751"/>
    <w:rsid w:val="000F5810"/>
    <w:rsid w:val="000F595B"/>
    <w:rsid w:val="000F59B5"/>
    <w:rsid w:val="000F5C38"/>
    <w:rsid w:val="000F5DB0"/>
    <w:rsid w:val="000F5E3C"/>
    <w:rsid w:val="000F603B"/>
    <w:rsid w:val="000F6169"/>
    <w:rsid w:val="000F6231"/>
    <w:rsid w:val="000F65F5"/>
    <w:rsid w:val="000F6657"/>
    <w:rsid w:val="000F6818"/>
    <w:rsid w:val="000F698D"/>
    <w:rsid w:val="000F6A8C"/>
    <w:rsid w:val="000F6AB1"/>
    <w:rsid w:val="000F6F02"/>
    <w:rsid w:val="000F6F4B"/>
    <w:rsid w:val="000F6FBD"/>
    <w:rsid w:val="000F700F"/>
    <w:rsid w:val="000F71DD"/>
    <w:rsid w:val="000F7354"/>
    <w:rsid w:val="000F7500"/>
    <w:rsid w:val="000F751A"/>
    <w:rsid w:val="000F7723"/>
    <w:rsid w:val="000F78AF"/>
    <w:rsid w:val="000F7D4B"/>
    <w:rsid w:val="000F7D9D"/>
    <w:rsid w:val="000F7EA9"/>
    <w:rsid w:val="00100142"/>
    <w:rsid w:val="0010032A"/>
    <w:rsid w:val="001003C4"/>
    <w:rsid w:val="0010049A"/>
    <w:rsid w:val="00100550"/>
    <w:rsid w:val="0010067E"/>
    <w:rsid w:val="0010079F"/>
    <w:rsid w:val="00100A6A"/>
    <w:rsid w:val="00100F95"/>
    <w:rsid w:val="001010B3"/>
    <w:rsid w:val="001011B7"/>
    <w:rsid w:val="0010123A"/>
    <w:rsid w:val="00101576"/>
    <w:rsid w:val="001018C6"/>
    <w:rsid w:val="001018F3"/>
    <w:rsid w:val="00101A27"/>
    <w:rsid w:val="00101A8B"/>
    <w:rsid w:val="00101AA9"/>
    <w:rsid w:val="00101B0B"/>
    <w:rsid w:val="00101CFC"/>
    <w:rsid w:val="00101DCE"/>
    <w:rsid w:val="00101DD6"/>
    <w:rsid w:val="00101E1D"/>
    <w:rsid w:val="0010249F"/>
    <w:rsid w:val="001024EB"/>
    <w:rsid w:val="001025E0"/>
    <w:rsid w:val="00102729"/>
    <w:rsid w:val="001028C1"/>
    <w:rsid w:val="00102987"/>
    <w:rsid w:val="00102A9E"/>
    <w:rsid w:val="00102E0B"/>
    <w:rsid w:val="00102FDD"/>
    <w:rsid w:val="001031F9"/>
    <w:rsid w:val="00103224"/>
    <w:rsid w:val="00103304"/>
    <w:rsid w:val="00103853"/>
    <w:rsid w:val="001038AB"/>
    <w:rsid w:val="001038C6"/>
    <w:rsid w:val="00103DD6"/>
    <w:rsid w:val="00103FE9"/>
    <w:rsid w:val="001042C0"/>
    <w:rsid w:val="001043FA"/>
    <w:rsid w:val="00104688"/>
    <w:rsid w:val="001046F0"/>
    <w:rsid w:val="001046FC"/>
    <w:rsid w:val="00104960"/>
    <w:rsid w:val="00104BE9"/>
    <w:rsid w:val="00104E8C"/>
    <w:rsid w:val="0010503C"/>
    <w:rsid w:val="0010545C"/>
    <w:rsid w:val="00105667"/>
    <w:rsid w:val="0010579D"/>
    <w:rsid w:val="00105BF0"/>
    <w:rsid w:val="00105CD9"/>
    <w:rsid w:val="00105CE9"/>
    <w:rsid w:val="00105E0E"/>
    <w:rsid w:val="00105E29"/>
    <w:rsid w:val="001060B0"/>
    <w:rsid w:val="00106136"/>
    <w:rsid w:val="00106190"/>
    <w:rsid w:val="00106251"/>
    <w:rsid w:val="0010636F"/>
    <w:rsid w:val="001063D4"/>
    <w:rsid w:val="00106445"/>
    <w:rsid w:val="00106491"/>
    <w:rsid w:val="001069DF"/>
    <w:rsid w:val="00106F03"/>
    <w:rsid w:val="00106F8E"/>
    <w:rsid w:val="00107004"/>
    <w:rsid w:val="001075F5"/>
    <w:rsid w:val="0010767C"/>
    <w:rsid w:val="00107748"/>
    <w:rsid w:val="0010779D"/>
    <w:rsid w:val="00107B8A"/>
    <w:rsid w:val="00107E02"/>
    <w:rsid w:val="00107E9A"/>
    <w:rsid w:val="00107EA8"/>
    <w:rsid w:val="0011010C"/>
    <w:rsid w:val="0011021A"/>
    <w:rsid w:val="00110254"/>
    <w:rsid w:val="001105C8"/>
    <w:rsid w:val="00110B7B"/>
    <w:rsid w:val="00110C30"/>
    <w:rsid w:val="00110ED5"/>
    <w:rsid w:val="001111E1"/>
    <w:rsid w:val="00111393"/>
    <w:rsid w:val="00111498"/>
    <w:rsid w:val="001114D7"/>
    <w:rsid w:val="00111815"/>
    <w:rsid w:val="001118E3"/>
    <w:rsid w:val="00111928"/>
    <w:rsid w:val="00111978"/>
    <w:rsid w:val="00111AA3"/>
    <w:rsid w:val="00111B59"/>
    <w:rsid w:val="00111B99"/>
    <w:rsid w:val="00112198"/>
    <w:rsid w:val="00112677"/>
    <w:rsid w:val="00112749"/>
    <w:rsid w:val="0011287F"/>
    <w:rsid w:val="0011293B"/>
    <w:rsid w:val="00112B26"/>
    <w:rsid w:val="00112D60"/>
    <w:rsid w:val="00112D74"/>
    <w:rsid w:val="00112E35"/>
    <w:rsid w:val="00113150"/>
    <w:rsid w:val="001131B7"/>
    <w:rsid w:val="001131FD"/>
    <w:rsid w:val="00113288"/>
    <w:rsid w:val="00113E35"/>
    <w:rsid w:val="00113FF0"/>
    <w:rsid w:val="00114277"/>
    <w:rsid w:val="0011430C"/>
    <w:rsid w:val="0011439C"/>
    <w:rsid w:val="001144C8"/>
    <w:rsid w:val="00114506"/>
    <w:rsid w:val="00114D64"/>
    <w:rsid w:val="00114DEB"/>
    <w:rsid w:val="00114FF7"/>
    <w:rsid w:val="00115431"/>
    <w:rsid w:val="0011550F"/>
    <w:rsid w:val="00115594"/>
    <w:rsid w:val="001159FE"/>
    <w:rsid w:val="00115A1F"/>
    <w:rsid w:val="00115A31"/>
    <w:rsid w:val="00115B5F"/>
    <w:rsid w:val="00115B7F"/>
    <w:rsid w:val="00115B83"/>
    <w:rsid w:val="00115D9F"/>
    <w:rsid w:val="00115E02"/>
    <w:rsid w:val="001160A6"/>
    <w:rsid w:val="001163DE"/>
    <w:rsid w:val="00116572"/>
    <w:rsid w:val="00116574"/>
    <w:rsid w:val="0011673B"/>
    <w:rsid w:val="0011689D"/>
    <w:rsid w:val="001168D5"/>
    <w:rsid w:val="00116924"/>
    <w:rsid w:val="00116AA6"/>
    <w:rsid w:val="00116AC1"/>
    <w:rsid w:val="00116EC2"/>
    <w:rsid w:val="00116EE3"/>
    <w:rsid w:val="00116F60"/>
    <w:rsid w:val="00117354"/>
    <w:rsid w:val="0011755B"/>
    <w:rsid w:val="001177D3"/>
    <w:rsid w:val="00117912"/>
    <w:rsid w:val="001179E6"/>
    <w:rsid w:val="00117BE6"/>
    <w:rsid w:val="00117C46"/>
    <w:rsid w:val="00117D0F"/>
    <w:rsid w:val="00117F7C"/>
    <w:rsid w:val="0012005F"/>
    <w:rsid w:val="001201B0"/>
    <w:rsid w:val="001202A0"/>
    <w:rsid w:val="001202FD"/>
    <w:rsid w:val="001203E2"/>
    <w:rsid w:val="001205EF"/>
    <w:rsid w:val="001205F3"/>
    <w:rsid w:val="00120777"/>
    <w:rsid w:val="0012085D"/>
    <w:rsid w:val="00120947"/>
    <w:rsid w:val="001209EF"/>
    <w:rsid w:val="00120A0C"/>
    <w:rsid w:val="00120AC0"/>
    <w:rsid w:val="00120B4C"/>
    <w:rsid w:val="00120C4E"/>
    <w:rsid w:val="00120CAD"/>
    <w:rsid w:val="00120CEC"/>
    <w:rsid w:val="00120DB4"/>
    <w:rsid w:val="00120E82"/>
    <w:rsid w:val="00120EDE"/>
    <w:rsid w:val="00120F23"/>
    <w:rsid w:val="00120F61"/>
    <w:rsid w:val="001214B7"/>
    <w:rsid w:val="001214D9"/>
    <w:rsid w:val="001216E4"/>
    <w:rsid w:val="0012182C"/>
    <w:rsid w:val="00121944"/>
    <w:rsid w:val="00121A8A"/>
    <w:rsid w:val="00122257"/>
    <w:rsid w:val="00122516"/>
    <w:rsid w:val="0012295A"/>
    <w:rsid w:val="001229DD"/>
    <w:rsid w:val="00122A8E"/>
    <w:rsid w:val="00122B08"/>
    <w:rsid w:val="00122BAF"/>
    <w:rsid w:val="00122C97"/>
    <w:rsid w:val="00122D3A"/>
    <w:rsid w:val="00122ED3"/>
    <w:rsid w:val="0012321A"/>
    <w:rsid w:val="001233E1"/>
    <w:rsid w:val="001234FB"/>
    <w:rsid w:val="00123564"/>
    <w:rsid w:val="00123587"/>
    <w:rsid w:val="0012363E"/>
    <w:rsid w:val="00123777"/>
    <w:rsid w:val="001238A0"/>
    <w:rsid w:val="001239BC"/>
    <w:rsid w:val="00123C4B"/>
    <w:rsid w:val="00123D9D"/>
    <w:rsid w:val="00123DBE"/>
    <w:rsid w:val="00124129"/>
    <w:rsid w:val="001241D3"/>
    <w:rsid w:val="00124243"/>
    <w:rsid w:val="00124630"/>
    <w:rsid w:val="001246CB"/>
    <w:rsid w:val="00124837"/>
    <w:rsid w:val="00124898"/>
    <w:rsid w:val="00124D32"/>
    <w:rsid w:val="00124DA5"/>
    <w:rsid w:val="00124F9C"/>
    <w:rsid w:val="00124FCF"/>
    <w:rsid w:val="0012508D"/>
    <w:rsid w:val="00125302"/>
    <w:rsid w:val="00125454"/>
    <w:rsid w:val="001254A5"/>
    <w:rsid w:val="00125754"/>
    <w:rsid w:val="00125789"/>
    <w:rsid w:val="00125877"/>
    <w:rsid w:val="00125AF6"/>
    <w:rsid w:val="00125BFC"/>
    <w:rsid w:val="00125CB8"/>
    <w:rsid w:val="00125EA3"/>
    <w:rsid w:val="00125FC1"/>
    <w:rsid w:val="00126137"/>
    <w:rsid w:val="00126193"/>
    <w:rsid w:val="00126474"/>
    <w:rsid w:val="00126C48"/>
    <w:rsid w:val="00126D49"/>
    <w:rsid w:val="00126FDA"/>
    <w:rsid w:val="001271F8"/>
    <w:rsid w:val="0012730B"/>
    <w:rsid w:val="00127637"/>
    <w:rsid w:val="0012795F"/>
    <w:rsid w:val="00127973"/>
    <w:rsid w:val="0012799C"/>
    <w:rsid w:val="0013011B"/>
    <w:rsid w:val="0013031C"/>
    <w:rsid w:val="00130588"/>
    <w:rsid w:val="001305BB"/>
    <w:rsid w:val="00130698"/>
    <w:rsid w:val="00130ACC"/>
    <w:rsid w:val="00130D71"/>
    <w:rsid w:val="00130D7F"/>
    <w:rsid w:val="00130DA0"/>
    <w:rsid w:val="00131191"/>
    <w:rsid w:val="001311D3"/>
    <w:rsid w:val="001311D5"/>
    <w:rsid w:val="001314A3"/>
    <w:rsid w:val="001314F3"/>
    <w:rsid w:val="00131869"/>
    <w:rsid w:val="00131892"/>
    <w:rsid w:val="00131B88"/>
    <w:rsid w:val="00131C8D"/>
    <w:rsid w:val="00131E9B"/>
    <w:rsid w:val="00131EB2"/>
    <w:rsid w:val="00131F78"/>
    <w:rsid w:val="00131FEB"/>
    <w:rsid w:val="00131FF9"/>
    <w:rsid w:val="00132110"/>
    <w:rsid w:val="00132222"/>
    <w:rsid w:val="00132500"/>
    <w:rsid w:val="00132598"/>
    <w:rsid w:val="0013279A"/>
    <w:rsid w:val="00132980"/>
    <w:rsid w:val="00132B37"/>
    <w:rsid w:val="00132B72"/>
    <w:rsid w:val="00132F57"/>
    <w:rsid w:val="001333FA"/>
    <w:rsid w:val="00133659"/>
    <w:rsid w:val="00133776"/>
    <w:rsid w:val="0013387D"/>
    <w:rsid w:val="00133A7F"/>
    <w:rsid w:val="00133AF3"/>
    <w:rsid w:val="00133CD6"/>
    <w:rsid w:val="00133FEA"/>
    <w:rsid w:val="00134345"/>
    <w:rsid w:val="00134349"/>
    <w:rsid w:val="001345D6"/>
    <w:rsid w:val="001345E8"/>
    <w:rsid w:val="001346D4"/>
    <w:rsid w:val="00134713"/>
    <w:rsid w:val="00134A6E"/>
    <w:rsid w:val="00134B38"/>
    <w:rsid w:val="00134D5F"/>
    <w:rsid w:val="00134E36"/>
    <w:rsid w:val="00135009"/>
    <w:rsid w:val="00135135"/>
    <w:rsid w:val="00135138"/>
    <w:rsid w:val="0013549D"/>
    <w:rsid w:val="001354D0"/>
    <w:rsid w:val="00135511"/>
    <w:rsid w:val="0013557B"/>
    <w:rsid w:val="001357D9"/>
    <w:rsid w:val="001357F2"/>
    <w:rsid w:val="0013589D"/>
    <w:rsid w:val="00135AB7"/>
    <w:rsid w:val="00135B71"/>
    <w:rsid w:val="00135C66"/>
    <w:rsid w:val="00135F5A"/>
    <w:rsid w:val="001362AB"/>
    <w:rsid w:val="001363AF"/>
    <w:rsid w:val="0013657B"/>
    <w:rsid w:val="001365DD"/>
    <w:rsid w:val="00136640"/>
    <w:rsid w:val="001369B6"/>
    <w:rsid w:val="00136AC5"/>
    <w:rsid w:val="00136AD0"/>
    <w:rsid w:val="00136BC7"/>
    <w:rsid w:val="00136FA6"/>
    <w:rsid w:val="00137083"/>
    <w:rsid w:val="0013717D"/>
    <w:rsid w:val="001373C8"/>
    <w:rsid w:val="0013742A"/>
    <w:rsid w:val="001374E9"/>
    <w:rsid w:val="00137583"/>
    <w:rsid w:val="00137656"/>
    <w:rsid w:val="001377AE"/>
    <w:rsid w:val="00137846"/>
    <w:rsid w:val="00137954"/>
    <w:rsid w:val="0013796D"/>
    <w:rsid w:val="001379B1"/>
    <w:rsid w:val="00137AFB"/>
    <w:rsid w:val="00137FC1"/>
    <w:rsid w:val="0014000F"/>
    <w:rsid w:val="001400CC"/>
    <w:rsid w:val="001401E0"/>
    <w:rsid w:val="00140292"/>
    <w:rsid w:val="001403A2"/>
    <w:rsid w:val="001406AA"/>
    <w:rsid w:val="001407C8"/>
    <w:rsid w:val="001407F2"/>
    <w:rsid w:val="00140A94"/>
    <w:rsid w:val="00140AC1"/>
    <w:rsid w:val="00140BB9"/>
    <w:rsid w:val="001411E7"/>
    <w:rsid w:val="0014158E"/>
    <w:rsid w:val="001416D1"/>
    <w:rsid w:val="001417B3"/>
    <w:rsid w:val="00141A20"/>
    <w:rsid w:val="00141A23"/>
    <w:rsid w:val="00141A30"/>
    <w:rsid w:val="00141C97"/>
    <w:rsid w:val="00141D2E"/>
    <w:rsid w:val="00141FC7"/>
    <w:rsid w:val="0014207D"/>
    <w:rsid w:val="001422FE"/>
    <w:rsid w:val="0014236C"/>
    <w:rsid w:val="00142451"/>
    <w:rsid w:val="0014247E"/>
    <w:rsid w:val="001424C2"/>
    <w:rsid w:val="00142672"/>
    <w:rsid w:val="00142803"/>
    <w:rsid w:val="00142866"/>
    <w:rsid w:val="00142953"/>
    <w:rsid w:val="00142979"/>
    <w:rsid w:val="00142A43"/>
    <w:rsid w:val="00142B35"/>
    <w:rsid w:val="00142C71"/>
    <w:rsid w:val="00142CF1"/>
    <w:rsid w:val="00142DC4"/>
    <w:rsid w:val="00142E03"/>
    <w:rsid w:val="00143097"/>
    <w:rsid w:val="001430E7"/>
    <w:rsid w:val="0014329A"/>
    <w:rsid w:val="001433E7"/>
    <w:rsid w:val="001435C0"/>
    <w:rsid w:val="00143848"/>
    <w:rsid w:val="00143873"/>
    <w:rsid w:val="00143A1A"/>
    <w:rsid w:val="00143A89"/>
    <w:rsid w:val="00143D77"/>
    <w:rsid w:val="00143E43"/>
    <w:rsid w:val="00143F40"/>
    <w:rsid w:val="001441A1"/>
    <w:rsid w:val="00144204"/>
    <w:rsid w:val="0014423D"/>
    <w:rsid w:val="001447D3"/>
    <w:rsid w:val="00144B7A"/>
    <w:rsid w:val="00144E9A"/>
    <w:rsid w:val="00144F2F"/>
    <w:rsid w:val="00144F79"/>
    <w:rsid w:val="0014507B"/>
    <w:rsid w:val="00145100"/>
    <w:rsid w:val="0014517B"/>
    <w:rsid w:val="0014529A"/>
    <w:rsid w:val="001452F7"/>
    <w:rsid w:val="00145522"/>
    <w:rsid w:val="001455E8"/>
    <w:rsid w:val="001456D1"/>
    <w:rsid w:val="001457CD"/>
    <w:rsid w:val="001458F8"/>
    <w:rsid w:val="00145B06"/>
    <w:rsid w:val="00145B8D"/>
    <w:rsid w:val="00145CBB"/>
    <w:rsid w:val="00145D01"/>
    <w:rsid w:val="00146334"/>
    <w:rsid w:val="00146562"/>
    <w:rsid w:val="00146638"/>
    <w:rsid w:val="0014683D"/>
    <w:rsid w:val="001468E2"/>
    <w:rsid w:val="0014692F"/>
    <w:rsid w:val="0014694E"/>
    <w:rsid w:val="00146C91"/>
    <w:rsid w:val="00146F44"/>
    <w:rsid w:val="00147113"/>
    <w:rsid w:val="00147266"/>
    <w:rsid w:val="0014738E"/>
    <w:rsid w:val="001475AB"/>
    <w:rsid w:val="001476E8"/>
    <w:rsid w:val="0014774F"/>
    <w:rsid w:val="001478A7"/>
    <w:rsid w:val="00147C77"/>
    <w:rsid w:val="00150273"/>
    <w:rsid w:val="00150548"/>
    <w:rsid w:val="0015060B"/>
    <w:rsid w:val="001507D6"/>
    <w:rsid w:val="001508F8"/>
    <w:rsid w:val="00150A03"/>
    <w:rsid w:val="00150B34"/>
    <w:rsid w:val="00150DE5"/>
    <w:rsid w:val="00151146"/>
    <w:rsid w:val="00151266"/>
    <w:rsid w:val="0015162A"/>
    <w:rsid w:val="00151734"/>
    <w:rsid w:val="00151AD7"/>
    <w:rsid w:val="00151CA8"/>
    <w:rsid w:val="00151CAE"/>
    <w:rsid w:val="00151E87"/>
    <w:rsid w:val="00151FCF"/>
    <w:rsid w:val="00152054"/>
    <w:rsid w:val="001520E7"/>
    <w:rsid w:val="0015212D"/>
    <w:rsid w:val="001525FB"/>
    <w:rsid w:val="0015288D"/>
    <w:rsid w:val="00152942"/>
    <w:rsid w:val="0015294C"/>
    <w:rsid w:val="001529AA"/>
    <w:rsid w:val="00152E00"/>
    <w:rsid w:val="00152E38"/>
    <w:rsid w:val="00153930"/>
    <w:rsid w:val="00153A70"/>
    <w:rsid w:val="00153B37"/>
    <w:rsid w:val="00153B4E"/>
    <w:rsid w:val="00153B92"/>
    <w:rsid w:val="00153BB5"/>
    <w:rsid w:val="00153E26"/>
    <w:rsid w:val="00153EDB"/>
    <w:rsid w:val="00153FFB"/>
    <w:rsid w:val="001541A1"/>
    <w:rsid w:val="00154468"/>
    <w:rsid w:val="001544E3"/>
    <w:rsid w:val="0015451C"/>
    <w:rsid w:val="001545E7"/>
    <w:rsid w:val="00154650"/>
    <w:rsid w:val="001546EA"/>
    <w:rsid w:val="00154776"/>
    <w:rsid w:val="001547A1"/>
    <w:rsid w:val="00154B4F"/>
    <w:rsid w:val="00154D62"/>
    <w:rsid w:val="00154EB7"/>
    <w:rsid w:val="00154FD9"/>
    <w:rsid w:val="001550B0"/>
    <w:rsid w:val="00155479"/>
    <w:rsid w:val="00155582"/>
    <w:rsid w:val="00155670"/>
    <w:rsid w:val="001557BD"/>
    <w:rsid w:val="001558C2"/>
    <w:rsid w:val="00155998"/>
    <w:rsid w:val="00155A0C"/>
    <w:rsid w:val="00155A2A"/>
    <w:rsid w:val="00155A5D"/>
    <w:rsid w:val="00155A8A"/>
    <w:rsid w:val="00155B88"/>
    <w:rsid w:val="00155D02"/>
    <w:rsid w:val="00155D10"/>
    <w:rsid w:val="00155E96"/>
    <w:rsid w:val="00155F7D"/>
    <w:rsid w:val="001560A5"/>
    <w:rsid w:val="00156307"/>
    <w:rsid w:val="001565C2"/>
    <w:rsid w:val="0015669B"/>
    <w:rsid w:val="00156719"/>
    <w:rsid w:val="001569A1"/>
    <w:rsid w:val="00156A7E"/>
    <w:rsid w:val="00156D01"/>
    <w:rsid w:val="00157232"/>
    <w:rsid w:val="0015728D"/>
    <w:rsid w:val="001572A8"/>
    <w:rsid w:val="001573FD"/>
    <w:rsid w:val="00157412"/>
    <w:rsid w:val="001579CD"/>
    <w:rsid w:val="00157B0B"/>
    <w:rsid w:val="00157B0E"/>
    <w:rsid w:val="00157C97"/>
    <w:rsid w:val="00157E3D"/>
    <w:rsid w:val="00160128"/>
    <w:rsid w:val="0016031D"/>
    <w:rsid w:val="00160557"/>
    <w:rsid w:val="00160632"/>
    <w:rsid w:val="00160769"/>
    <w:rsid w:val="001608CB"/>
    <w:rsid w:val="00160A32"/>
    <w:rsid w:val="00160DDB"/>
    <w:rsid w:val="0016123D"/>
    <w:rsid w:val="001614B9"/>
    <w:rsid w:val="00161586"/>
    <w:rsid w:val="00161720"/>
    <w:rsid w:val="0016178C"/>
    <w:rsid w:val="00161810"/>
    <w:rsid w:val="00161866"/>
    <w:rsid w:val="0016195C"/>
    <w:rsid w:val="00161A84"/>
    <w:rsid w:val="00161AC9"/>
    <w:rsid w:val="00161BDE"/>
    <w:rsid w:val="00161C6E"/>
    <w:rsid w:val="001620DE"/>
    <w:rsid w:val="00162142"/>
    <w:rsid w:val="00162451"/>
    <w:rsid w:val="0016267F"/>
    <w:rsid w:val="00162684"/>
    <w:rsid w:val="001628F9"/>
    <w:rsid w:val="00162E35"/>
    <w:rsid w:val="00162E95"/>
    <w:rsid w:val="00162FFC"/>
    <w:rsid w:val="0016305D"/>
    <w:rsid w:val="00163299"/>
    <w:rsid w:val="001632F7"/>
    <w:rsid w:val="001634A2"/>
    <w:rsid w:val="00163526"/>
    <w:rsid w:val="0016373D"/>
    <w:rsid w:val="001639BA"/>
    <w:rsid w:val="00163A9F"/>
    <w:rsid w:val="00163C62"/>
    <w:rsid w:val="00163C79"/>
    <w:rsid w:val="00163F77"/>
    <w:rsid w:val="00163FB1"/>
    <w:rsid w:val="001644CC"/>
    <w:rsid w:val="0016462C"/>
    <w:rsid w:val="001646CB"/>
    <w:rsid w:val="001647E3"/>
    <w:rsid w:val="00164BA8"/>
    <w:rsid w:val="00164BB5"/>
    <w:rsid w:val="00164BF3"/>
    <w:rsid w:val="00164FA7"/>
    <w:rsid w:val="00164FF7"/>
    <w:rsid w:val="0016501A"/>
    <w:rsid w:val="00165213"/>
    <w:rsid w:val="001652FA"/>
    <w:rsid w:val="0016556C"/>
    <w:rsid w:val="0016558C"/>
    <w:rsid w:val="00165663"/>
    <w:rsid w:val="001657B2"/>
    <w:rsid w:val="00165926"/>
    <w:rsid w:val="00165A2C"/>
    <w:rsid w:val="00165AFD"/>
    <w:rsid w:val="00165B86"/>
    <w:rsid w:val="00165CD4"/>
    <w:rsid w:val="00166027"/>
    <w:rsid w:val="0016604F"/>
    <w:rsid w:val="001662EE"/>
    <w:rsid w:val="001665CB"/>
    <w:rsid w:val="001666BC"/>
    <w:rsid w:val="00166940"/>
    <w:rsid w:val="00166AA1"/>
    <w:rsid w:val="00166BBF"/>
    <w:rsid w:val="00166E20"/>
    <w:rsid w:val="00166EE6"/>
    <w:rsid w:val="00167601"/>
    <w:rsid w:val="0016760F"/>
    <w:rsid w:val="00167728"/>
    <w:rsid w:val="00167BD5"/>
    <w:rsid w:val="00167E7A"/>
    <w:rsid w:val="00167EB5"/>
    <w:rsid w:val="00167FCD"/>
    <w:rsid w:val="00170371"/>
    <w:rsid w:val="00170380"/>
    <w:rsid w:val="00170451"/>
    <w:rsid w:val="0017045E"/>
    <w:rsid w:val="00170494"/>
    <w:rsid w:val="001704F4"/>
    <w:rsid w:val="001705E8"/>
    <w:rsid w:val="00170693"/>
    <w:rsid w:val="001708FA"/>
    <w:rsid w:val="00170970"/>
    <w:rsid w:val="0017097D"/>
    <w:rsid w:val="00170A36"/>
    <w:rsid w:val="00170C01"/>
    <w:rsid w:val="00170D50"/>
    <w:rsid w:val="00170EB5"/>
    <w:rsid w:val="00170EF6"/>
    <w:rsid w:val="0017111E"/>
    <w:rsid w:val="00171251"/>
    <w:rsid w:val="001712B6"/>
    <w:rsid w:val="00171321"/>
    <w:rsid w:val="00171347"/>
    <w:rsid w:val="00171351"/>
    <w:rsid w:val="00171361"/>
    <w:rsid w:val="001713B2"/>
    <w:rsid w:val="00171584"/>
    <w:rsid w:val="0017166C"/>
    <w:rsid w:val="00171725"/>
    <w:rsid w:val="00171730"/>
    <w:rsid w:val="001717D4"/>
    <w:rsid w:val="0017182F"/>
    <w:rsid w:val="00171880"/>
    <w:rsid w:val="001718B0"/>
    <w:rsid w:val="001719AF"/>
    <w:rsid w:val="00171A92"/>
    <w:rsid w:val="00171B93"/>
    <w:rsid w:val="00171D7E"/>
    <w:rsid w:val="0017237B"/>
    <w:rsid w:val="001723F7"/>
    <w:rsid w:val="00172429"/>
    <w:rsid w:val="00172759"/>
    <w:rsid w:val="001728D0"/>
    <w:rsid w:val="00172BE0"/>
    <w:rsid w:val="00172D26"/>
    <w:rsid w:val="00173059"/>
    <w:rsid w:val="00173116"/>
    <w:rsid w:val="00173619"/>
    <w:rsid w:val="00173659"/>
    <w:rsid w:val="00173786"/>
    <w:rsid w:val="00173800"/>
    <w:rsid w:val="00173A44"/>
    <w:rsid w:val="00173A66"/>
    <w:rsid w:val="00173B15"/>
    <w:rsid w:val="00173D47"/>
    <w:rsid w:val="00173F9B"/>
    <w:rsid w:val="00174060"/>
    <w:rsid w:val="00174161"/>
    <w:rsid w:val="00174341"/>
    <w:rsid w:val="0017439B"/>
    <w:rsid w:val="0017496D"/>
    <w:rsid w:val="00174AAC"/>
    <w:rsid w:val="00174AAF"/>
    <w:rsid w:val="00174BF5"/>
    <w:rsid w:val="001751A8"/>
    <w:rsid w:val="00175590"/>
    <w:rsid w:val="001755CE"/>
    <w:rsid w:val="001757CF"/>
    <w:rsid w:val="00175842"/>
    <w:rsid w:val="00175883"/>
    <w:rsid w:val="001758A5"/>
    <w:rsid w:val="00175C89"/>
    <w:rsid w:val="00175E89"/>
    <w:rsid w:val="00175F1A"/>
    <w:rsid w:val="00176096"/>
    <w:rsid w:val="00176566"/>
    <w:rsid w:val="00176616"/>
    <w:rsid w:val="0017670E"/>
    <w:rsid w:val="001768D4"/>
    <w:rsid w:val="00176AC9"/>
    <w:rsid w:val="00176B89"/>
    <w:rsid w:val="00176C9D"/>
    <w:rsid w:val="00176EC4"/>
    <w:rsid w:val="0017713F"/>
    <w:rsid w:val="001771CB"/>
    <w:rsid w:val="001773E5"/>
    <w:rsid w:val="001775EF"/>
    <w:rsid w:val="0017765D"/>
    <w:rsid w:val="00177BFC"/>
    <w:rsid w:val="00177EE2"/>
    <w:rsid w:val="00177F98"/>
    <w:rsid w:val="00177FFA"/>
    <w:rsid w:val="001804E5"/>
    <w:rsid w:val="00180592"/>
    <w:rsid w:val="0018075B"/>
    <w:rsid w:val="00180BB5"/>
    <w:rsid w:val="00180D4B"/>
    <w:rsid w:val="00180DB8"/>
    <w:rsid w:val="00181088"/>
    <w:rsid w:val="0018117A"/>
    <w:rsid w:val="0018127B"/>
    <w:rsid w:val="001816E8"/>
    <w:rsid w:val="001818DA"/>
    <w:rsid w:val="00181B40"/>
    <w:rsid w:val="00181B8C"/>
    <w:rsid w:val="00181D49"/>
    <w:rsid w:val="00182234"/>
    <w:rsid w:val="001824D0"/>
    <w:rsid w:val="00182600"/>
    <w:rsid w:val="001826FA"/>
    <w:rsid w:val="001826FB"/>
    <w:rsid w:val="00182747"/>
    <w:rsid w:val="001828A7"/>
    <w:rsid w:val="00182D71"/>
    <w:rsid w:val="001832BB"/>
    <w:rsid w:val="00183341"/>
    <w:rsid w:val="001835BA"/>
    <w:rsid w:val="0018378C"/>
    <w:rsid w:val="00183A4D"/>
    <w:rsid w:val="00183D47"/>
    <w:rsid w:val="00183E94"/>
    <w:rsid w:val="00183FB5"/>
    <w:rsid w:val="001840D4"/>
    <w:rsid w:val="001841D0"/>
    <w:rsid w:val="001845AC"/>
    <w:rsid w:val="00184715"/>
    <w:rsid w:val="00184997"/>
    <w:rsid w:val="00184E44"/>
    <w:rsid w:val="00184FDB"/>
    <w:rsid w:val="00185078"/>
    <w:rsid w:val="001851D7"/>
    <w:rsid w:val="00185324"/>
    <w:rsid w:val="00185422"/>
    <w:rsid w:val="001854C0"/>
    <w:rsid w:val="001855E3"/>
    <w:rsid w:val="0018561C"/>
    <w:rsid w:val="00185764"/>
    <w:rsid w:val="00185851"/>
    <w:rsid w:val="00185888"/>
    <w:rsid w:val="001858A3"/>
    <w:rsid w:val="00185917"/>
    <w:rsid w:val="00185959"/>
    <w:rsid w:val="00185A56"/>
    <w:rsid w:val="00185E80"/>
    <w:rsid w:val="00185FDB"/>
    <w:rsid w:val="001865C5"/>
    <w:rsid w:val="0018681D"/>
    <w:rsid w:val="0018699B"/>
    <w:rsid w:val="00186AC3"/>
    <w:rsid w:val="00186DE9"/>
    <w:rsid w:val="00186E89"/>
    <w:rsid w:val="00187057"/>
    <w:rsid w:val="001870CB"/>
    <w:rsid w:val="001871CF"/>
    <w:rsid w:val="00187415"/>
    <w:rsid w:val="00187423"/>
    <w:rsid w:val="00187597"/>
    <w:rsid w:val="00187944"/>
    <w:rsid w:val="0018795F"/>
    <w:rsid w:val="001879C1"/>
    <w:rsid w:val="00187C40"/>
    <w:rsid w:val="00187C92"/>
    <w:rsid w:val="00187D20"/>
    <w:rsid w:val="00187EC2"/>
    <w:rsid w:val="00190035"/>
    <w:rsid w:val="0019015C"/>
    <w:rsid w:val="00190245"/>
    <w:rsid w:val="001902EA"/>
    <w:rsid w:val="0019038D"/>
    <w:rsid w:val="00190404"/>
    <w:rsid w:val="00190501"/>
    <w:rsid w:val="00190538"/>
    <w:rsid w:val="001906D8"/>
    <w:rsid w:val="00190788"/>
    <w:rsid w:val="00190B1E"/>
    <w:rsid w:val="00190C92"/>
    <w:rsid w:val="00190CD1"/>
    <w:rsid w:val="00190D01"/>
    <w:rsid w:val="00190F96"/>
    <w:rsid w:val="00191061"/>
    <w:rsid w:val="00191077"/>
    <w:rsid w:val="001914D8"/>
    <w:rsid w:val="00191564"/>
    <w:rsid w:val="00191823"/>
    <w:rsid w:val="00191940"/>
    <w:rsid w:val="0019198D"/>
    <w:rsid w:val="00191B36"/>
    <w:rsid w:val="00191B7A"/>
    <w:rsid w:val="00191E5F"/>
    <w:rsid w:val="0019210D"/>
    <w:rsid w:val="001921AD"/>
    <w:rsid w:val="001921AF"/>
    <w:rsid w:val="0019244B"/>
    <w:rsid w:val="0019248E"/>
    <w:rsid w:val="001925F5"/>
    <w:rsid w:val="00192946"/>
    <w:rsid w:val="00192969"/>
    <w:rsid w:val="001929E7"/>
    <w:rsid w:val="00192AEA"/>
    <w:rsid w:val="00192D4D"/>
    <w:rsid w:val="00192F3E"/>
    <w:rsid w:val="00193035"/>
    <w:rsid w:val="00193725"/>
    <w:rsid w:val="00193A40"/>
    <w:rsid w:val="00193BFA"/>
    <w:rsid w:val="00193E21"/>
    <w:rsid w:val="00193EE8"/>
    <w:rsid w:val="00193F4D"/>
    <w:rsid w:val="00194030"/>
    <w:rsid w:val="0019403B"/>
    <w:rsid w:val="001940EA"/>
    <w:rsid w:val="0019437F"/>
    <w:rsid w:val="0019438C"/>
    <w:rsid w:val="00194936"/>
    <w:rsid w:val="001949BC"/>
    <w:rsid w:val="00194A18"/>
    <w:rsid w:val="00194B15"/>
    <w:rsid w:val="00194C92"/>
    <w:rsid w:val="00194D35"/>
    <w:rsid w:val="00194D7B"/>
    <w:rsid w:val="00194DD2"/>
    <w:rsid w:val="00195149"/>
    <w:rsid w:val="00195172"/>
    <w:rsid w:val="00195304"/>
    <w:rsid w:val="001953B7"/>
    <w:rsid w:val="00195516"/>
    <w:rsid w:val="001955D8"/>
    <w:rsid w:val="00195741"/>
    <w:rsid w:val="00195772"/>
    <w:rsid w:val="00195909"/>
    <w:rsid w:val="0019592A"/>
    <w:rsid w:val="00195AD7"/>
    <w:rsid w:val="00195B1F"/>
    <w:rsid w:val="00195CF0"/>
    <w:rsid w:val="00195D01"/>
    <w:rsid w:val="00195D99"/>
    <w:rsid w:val="00195DB5"/>
    <w:rsid w:val="00195DC1"/>
    <w:rsid w:val="00195F7E"/>
    <w:rsid w:val="0019610D"/>
    <w:rsid w:val="00196228"/>
    <w:rsid w:val="001964A9"/>
    <w:rsid w:val="00196550"/>
    <w:rsid w:val="001969D7"/>
    <w:rsid w:val="00196B08"/>
    <w:rsid w:val="00196BDA"/>
    <w:rsid w:val="00196C0A"/>
    <w:rsid w:val="00196C49"/>
    <w:rsid w:val="00196CB8"/>
    <w:rsid w:val="00196CBF"/>
    <w:rsid w:val="00196E07"/>
    <w:rsid w:val="00197108"/>
    <w:rsid w:val="001972E0"/>
    <w:rsid w:val="0019739F"/>
    <w:rsid w:val="001973AB"/>
    <w:rsid w:val="001973B5"/>
    <w:rsid w:val="001974B0"/>
    <w:rsid w:val="00197591"/>
    <w:rsid w:val="001975FD"/>
    <w:rsid w:val="0019762E"/>
    <w:rsid w:val="00197A22"/>
    <w:rsid w:val="00197E2D"/>
    <w:rsid w:val="00197E79"/>
    <w:rsid w:val="00197EE5"/>
    <w:rsid w:val="00197FFA"/>
    <w:rsid w:val="001A03CF"/>
    <w:rsid w:val="001A041F"/>
    <w:rsid w:val="001A046D"/>
    <w:rsid w:val="001A0493"/>
    <w:rsid w:val="001A05C0"/>
    <w:rsid w:val="001A06E4"/>
    <w:rsid w:val="001A08A3"/>
    <w:rsid w:val="001A095B"/>
    <w:rsid w:val="001A0A40"/>
    <w:rsid w:val="001A0B1A"/>
    <w:rsid w:val="001A0B75"/>
    <w:rsid w:val="001A0D17"/>
    <w:rsid w:val="001A0DC4"/>
    <w:rsid w:val="001A0E1E"/>
    <w:rsid w:val="001A12F3"/>
    <w:rsid w:val="001A17BD"/>
    <w:rsid w:val="001A189F"/>
    <w:rsid w:val="001A18C5"/>
    <w:rsid w:val="001A1C23"/>
    <w:rsid w:val="001A1CB4"/>
    <w:rsid w:val="001A1FC0"/>
    <w:rsid w:val="001A2208"/>
    <w:rsid w:val="001A228D"/>
    <w:rsid w:val="001A269D"/>
    <w:rsid w:val="001A2797"/>
    <w:rsid w:val="001A2944"/>
    <w:rsid w:val="001A2ACE"/>
    <w:rsid w:val="001A2BD3"/>
    <w:rsid w:val="001A2DC1"/>
    <w:rsid w:val="001A301E"/>
    <w:rsid w:val="001A3281"/>
    <w:rsid w:val="001A32F8"/>
    <w:rsid w:val="001A339F"/>
    <w:rsid w:val="001A33E8"/>
    <w:rsid w:val="001A35BC"/>
    <w:rsid w:val="001A3648"/>
    <w:rsid w:val="001A3E8F"/>
    <w:rsid w:val="001A3F74"/>
    <w:rsid w:val="001A4016"/>
    <w:rsid w:val="001A4259"/>
    <w:rsid w:val="001A442F"/>
    <w:rsid w:val="001A44B4"/>
    <w:rsid w:val="001A44CF"/>
    <w:rsid w:val="001A4825"/>
    <w:rsid w:val="001A485D"/>
    <w:rsid w:val="001A4A19"/>
    <w:rsid w:val="001A4A52"/>
    <w:rsid w:val="001A4B2B"/>
    <w:rsid w:val="001A4C1B"/>
    <w:rsid w:val="001A4DC2"/>
    <w:rsid w:val="001A53B5"/>
    <w:rsid w:val="001A5651"/>
    <w:rsid w:val="001A599C"/>
    <w:rsid w:val="001A5B12"/>
    <w:rsid w:val="001A5CAA"/>
    <w:rsid w:val="001A5E35"/>
    <w:rsid w:val="001A5F3F"/>
    <w:rsid w:val="001A61B6"/>
    <w:rsid w:val="001A6578"/>
    <w:rsid w:val="001A65B3"/>
    <w:rsid w:val="001A66B3"/>
    <w:rsid w:val="001A6911"/>
    <w:rsid w:val="001A6AAA"/>
    <w:rsid w:val="001A6B40"/>
    <w:rsid w:val="001A6B60"/>
    <w:rsid w:val="001A6BB5"/>
    <w:rsid w:val="001A6BDB"/>
    <w:rsid w:val="001A727B"/>
    <w:rsid w:val="001A72D9"/>
    <w:rsid w:val="001A74B6"/>
    <w:rsid w:val="001A76CF"/>
    <w:rsid w:val="001A77F0"/>
    <w:rsid w:val="001A7A47"/>
    <w:rsid w:val="001A7AAE"/>
    <w:rsid w:val="001A7C47"/>
    <w:rsid w:val="001A7E0C"/>
    <w:rsid w:val="001A7E3E"/>
    <w:rsid w:val="001A7E47"/>
    <w:rsid w:val="001B0000"/>
    <w:rsid w:val="001B0188"/>
    <w:rsid w:val="001B025A"/>
    <w:rsid w:val="001B0394"/>
    <w:rsid w:val="001B0396"/>
    <w:rsid w:val="001B05A9"/>
    <w:rsid w:val="001B066A"/>
    <w:rsid w:val="001B087A"/>
    <w:rsid w:val="001B087C"/>
    <w:rsid w:val="001B09BC"/>
    <w:rsid w:val="001B0CF7"/>
    <w:rsid w:val="001B0F2E"/>
    <w:rsid w:val="001B0F87"/>
    <w:rsid w:val="001B0FC0"/>
    <w:rsid w:val="001B127F"/>
    <w:rsid w:val="001B1480"/>
    <w:rsid w:val="001B15BE"/>
    <w:rsid w:val="001B1625"/>
    <w:rsid w:val="001B180A"/>
    <w:rsid w:val="001B19A8"/>
    <w:rsid w:val="001B1B48"/>
    <w:rsid w:val="001B1BE6"/>
    <w:rsid w:val="001B1D03"/>
    <w:rsid w:val="001B1D5B"/>
    <w:rsid w:val="001B1DDD"/>
    <w:rsid w:val="001B1EB9"/>
    <w:rsid w:val="001B1EFC"/>
    <w:rsid w:val="001B1F0C"/>
    <w:rsid w:val="001B226F"/>
    <w:rsid w:val="001B24DE"/>
    <w:rsid w:val="001B27CE"/>
    <w:rsid w:val="001B28B1"/>
    <w:rsid w:val="001B2937"/>
    <w:rsid w:val="001B2A75"/>
    <w:rsid w:val="001B2BFC"/>
    <w:rsid w:val="001B2C53"/>
    <w:rsid w:val="001B2CD4"/>
    <w:rsid w:val="001B2DF2"/>
    <w:rsid w:val="001B33F9"/>
    <w:rsid w:val="001B375C"/>
    <w:rsid w:val="001B3772"/>
    <w:rsid w:val="001B37F6"/>
    <w:rsid w:val="001B3B4C"/>
    <w:rsid w:val="001B3E9F"/>
    <w:rsid w:val="001B4233"/>
    <w:rsid w:val="001B42A5"/>
    <w:rsid w:val="001B44F5"/>
    <w:rsid w:val="001B4693"/>
    <w:rsid w:val="001B46BD"/>
    <w:rsid w:val="001B49E6"/>
    <w:rsid w:val="001B4C70"/>
    <w:rsid w:val="001B4F5D"/>
    <w:rsid w:val="001B4F5E"/>
    <w:rsid w:val="001B514E"/>
    <w:rsid w:val="001B53FA"/>
    <w:rsid w:val="001B5774"/>
    <w:rsid w:val="001B57DB"/>
    <w:rsid w:val="001B5871"/>
    <w:rsid w:val="001B5928"/>
    <w:rsid w:val="001B5B2B"/>
    <w:rsid w:val="001B5D2C"/>
    <w:rsid w:val="001B5F07"/>
    <w:rsid w:val="001B5F0C"/>
    <w:rsid w:val="001B5FAE"/>
    <w:rsid w:val="001B657C"/>
    <w:rsid w:val="001B662B"/>
    <w:rsid w:val="001B66A5"/>
    <w:rsid w:val="001B6964"/>
    <w:rsid w:val="001B69F7"/>
    <w:rsid w:val="001B6A47"/>
    <w:rsid w:val="001B6CBF"/>
    <w:rsid w:val="001B6D32"/>
    <w:rsid w:val="001B6DC0"/>
    <w:rsid w:val="001B6E98"/>
    <w:rsid w:val="001B70E3"/>
    <w:rsid w:val="001B71ED"/>
    <w:rsid w:val="001B7266"/>
    <w:rsid w:val="001B7369"/>
    <w:rsid w:val="001B749F"/>
    <w:rsid w:val="001B764F"/>
    <w:rsid w:val="001B7900"/>
    <w:rsid w:val="001B79FD"/>
    <w:rsid w:val="001B7B73"/>
    <w:rsid w:val="001B7BDD"/>
    <w:rsid w:val="001B7E1F"/>
    <w:rsid w:val="001B7E85"/>
    <w:rsid w:val="001B7ED0"/>
    <w:rsid w:val="001C036A"/>
    <w:rsid w:val="001C069E"/>
    <w:rsid w:val="001C0B25"/>
    <w:rsid w:val="001C0CE9"/>
    <w:rsid w:val="001C0FEA"/>
    <w:rsid w:val="001C10E3"/>
    <w:rsid w:val="001C1415"/>
    <w:rsid w:val="001C1823"/>
    <w:rsid w:val="001C18F5"/>
    <w:rsid w:val="001C19A2"/>
    <w:rsid w:val="001C19ED"/>
    <w:rsid w:val="001C1A36"/>
    <w:rsid w:val="001C1AA2"/>
    <w:rsid w:val="001C1B7E"/>
    <w:rsid w:val="001C1C2B"/>
    <w:rsid w:val="001C1E55"/>
    <w:rsid w:val="001C1EE3"/>
    <w:rsid w:val="001C2005"/>
    <w:rsid w:val="001C2034"/>
    <w:rsid w:val="001C20E7"/>
    <w:rsid w:val="001C2102"/>
    <w:rsid w:val="001C2307"/>
    <w:rsid w:val="001C246C"/>
    <w:rsid w:val="001C2816"/>
    <w:rsid w:val="001C28A3"/>
    <w:rsid w:val="001C2B1D"/>
    <w:rsid w:val="001C2FF9"/>
    <w:rsid w:val="001C330C"/>
    <w:rsid w:val="001C351A"/>
    <w:rsid w:val="001C3597"/>
    <w:rsid w:val="001C35E0"/>
    <w:rsid w:val="001C367A"/>
    <w:rsid w:val="001C3B09"/>
    <w:rsid w:val="001C3C22"/>
    <w:rsid w:val="001C3C91"/>
    <w:rsid w:val="001C3D3B"/>
    <w:rsid w:val="001C3ECA"/>
    <w:rsid w:val="001C3FF4"/>
    <w:rsid w:val="001C4325"/>
    <w:rsid w:val="001C4995"/>
    <w:rsid w:val="001C4A99"/>
    <w:rsid w:val="001C4CC0"/>
    <w:rsid w:val="001C4D65"/>
    <w:rsid w:val="001C4E8F"/>
    <w:rsid w:val="001C50F2"/>
    <w:rsid w:val="001C5927"/>
    <w:rsid w:val="001C5939"/>
    <w:rsid w:val="001C5EA5"/>
    <w:rsid w:val="001C60A8"/>
    <w:rsid w:val="001C615F"/>
    <w:rsid w:val="001C6192"/>
    <w:rsid w:val="001C619F"/>
    <w:rsid w:val="001C63AB"/>
    <w:rsid w:val="001C6495"/>
    <w:rsid w:val="001C65F2"/>
    <w:rsid w:val="001C6700"/>
    <w:rsid w:val="001C6956"/>
    <w:rsid w:val="001C6A84"/>
    <w:rsid w:val="001C6B2D"/>
    <w:rsid w:val="001C6BAF"/>
    <w:rsid w:val="001C6D27"/>
    <w:rsid w:val="001C6D57"/>
    <w:rsid w:val="001C7210"/>
    <w:rsid w:val="001C7218"/>
    <w:rsid w:val="001C73D0"/>
    <w:rsid w:val="001C74C6"/>
    <w:rsid w:val="001C77A5"/>
    <w:rsid w:val="001C7AB4"/>
    <w:rsid w:val="001C7CFC"/>
    <w:rsid w:val="001C7E04"/>
    <w:rsid w:val="001C7EF8"/>
    <w:rsid w:val="001C7F3B"/>
    <w:rsid w:val="001D0217"/>
    <w:rsid w:val="001D0480"/>
    <w:rsid w:val="001D0AA5"/>
    <w:rsid w:val="001D0B68"/>
    <w:rsid w:val="001D0DFC"/>
    <w:rsid w:val="001D0EFA"/>
    <w:rsid w:val="001D0FFF"/>
    <w:rsid w:val="001D115C"/>
    <w:rsid w:val="001D13A9"/>
    <w:rsid w:val="001D1638"/>
    <w:rsid w:val="001D174E"/>
    <w:rsid w:val="001D17BF"/>
    <w:rsid w:val="001D1889"/>
    <w:rsid w:val="001D1ABD"/>
    <w:rsid w:val="001D2450"/>
    <w:rsid w:val="001D25F9"/>
    <w:rsid w:val="001D272D"/>
    <w:rsid w:val="001D2824"/>
    <w:rsid w:val="001D2B4D"/>
    <w:rsid w:val="001D2C80"/>
    <w:rsid w:val="001D2FEC"/>
    <w:rsid w:val="001D3187"/>
    <w:rsid w:val="001D31A9"/>
    <w:rsid w:val="001D322E"/>
    <w:rsid w:val="001D360D"/>
    <w:rsid w:val="001D38AB"/>
    <w:rsid w:val="001D3ADD"/>
    <w:rsid w:val="001D3B5D"/>
    <w:rsid w:val="001D3DA4"/>
    <w:rsid w:val="001D3DFA"/>
    <w:rsid w:val="001D402F"/>
    <w:rsid w:val="001D4174"/>
    <w:rsid w:val="001D4301"/>
    <w:rsid w:val="001D43B1"/>
    <w:rsid w:val="001D4790"/>
    <w:rsid w:val="001D4A8F"/>
    <w:rsid w:val="001D5075"/>
    <w:rsid w:val="001D522E"/>
    <w:rsid w:val="001D5645"/>
    <w:rsid w:val="001D564B"/>
    <w:rsid w:val="001D5663"/>
    <w:rsid w:val="001D5D99"/>
    <w:rsid w:val="001D6217"/>
    <w:rsid w:val="001D625F"/>
    <w:rsid w:val="001D65E4"/>
    <w:rsid w:val="001D693E"/>
    <w:rsid w:val="001D6980"/>
    <w:rsid w:val="001D6B07"/>
    <w:rsid w:val="001D6F41"/>
    <w:rsid w:val="001D71AC"/>
    <w:rsid w:val="001D7291"/>
    <w:rsid w:val="001D7295"/>
    <w:rsid w:val="001D73E2"/>
    <w:rsid w:val="001D74A7"/>
    <w:rsid w:val="001D792D"/>
    <w:rsid w:val="001D7B60"/>
    <w:rsid w:val="001D7DA1"/>
    <w:rsid w:val="001E007F"/>
    <w:rsid w:val="001E054F"/>
    <w:rsid w:val="001E05FE"/>
    <w:rsid w:val="001E060F"/>
    <w:rsid w:val="001E0976"/>
    <w:rsid w:val="001E0B72"/>
    <w:rsid w:val="001E0CE4"/>
    <w:rsid w:val="001E0E11"/>
    <w:rsid w:val="001E152F"/>
    <w:rsid w:val="001E16E3"/>
    <w:rsid w:val="001E177F"/>
    <w:rsid w:val="001E185E"/>
    <w:rsid w:val="001E1C32"/>
    <w:rsid w:val="001E1CD2"/>
    <w:rsid w:val="001E1D0C"/>
    <w:rsid w:val="001E1E36"/>
    <w:rsid w:val="001E1F36"/>
    <w:rsid w:val="001E20AB"/>
    <w:rsid w:val="001E21B4"/>
    <w:rsid w:val="001E221E"/>
    <w:rsid w:val="001E24EC"/>
    <w:rsid w:val="001E2593"/>
    <w:rsid w:val="001E2AE6"/>
    <w:rsid w:val="001E2C14"/>
    <w:rsid w:val="001E2C30"/>
    <w:rsid w:val="001E2FAD"/>
    <w:rsid w:val="001E30B8"/>
    <w:rsid w:val="001E34DA"/>
    <w:rsid w:val="001E36BA"/>
    <w:rsid w:val="001E3A83"/>
    <w:rsid w:val="001E3F31"/>
    <w:rsid w:val="001E3FEC"/>
    <w:rsid w:val="001E42D5"/>
    <w:rsid w:val="001E4517"/>
    <w:rsid w:val="001E45B6"/>
    <w:rsid w:val="001E45BD"/>
    <w:rsid w:val="001E469C"/>
    <w:rsid w:val="001E4733"/>
    <w:rsid w:val="001E48AC"/>
    <w:rsid w:val="001E4992"/>
    <w:rsid w:val="001E4C21"/>
    <w:rsid w:val="001E4D90"/>
    <w:rsid w:val="001E4ED6"/>
    <w:rsid w:val="001E4F51"/>
    <w:rsid w:val="001E4FB5"/>
    <w:rsid w:val="001E5124"/>
    <w:rsid w:val="001E5203"/>
    <w:rsid w:val="001E528E"/>
    <w:rsid w:val="001E53B5"/>
    <w:rsid w:val="001E5570"/>
    <w:rsid w:val="001E56F2"/>
    <w:rsid w:val="001E5803"/>
    <w:rsid w:val="001E5C04"/>
    <w:rsid w:val="001E621D"/>
    <w:rsid w:val="001E6380"/>
    <w:rsid w:val="001E656B"/>
    <w:rsid w:val="001E6656"/>
    <w:rsid w:val="001E67A2"/>
    <w:rsid w:val="001E69EF"/>
    <w:rsid w:val="001E6CDC"/>
    <w:rsid w:val="001E6E4A"/>
    <w:rsid w:val="001E6F38"/>
    <w:rsid w:val="001E6FD0"/>
    <w:rsid w:val="001E7058"/>
    <w:rsid w:val="001E715F"/>
    <w:rsid w:val="001E7168"/>
    <w:rsid w:val="001E7274"/>
    <w:rsid w:val="001E734A"/>
    <w:rsid w:val="001E76F2"/>
    <w:rsid w:val="001E7747"/>
    <w:rsid w:val="001E79E8"/>
    <w:rsid w:val="001E7A88"/>
    <w:rsid w:val="001E7E8B"/>
    <w:rsid w:val="001E7E92"/>
    <w:rsid w:val="001E7EBB"/>
    <w:rsid w:val="001E7EF8"/>
    <w:rsid w:val="001F01C9"/>
    <w:rsid w:val="001F04DE"/>
    <w:rsid w:val="001F0508"/>
    <w:rsid w:val="001F088E"/>
    <w:rsid w:val="001F0A56"/>
    <w:rsid w:val="001F0B07"/>
    <w:rsid w:val="001F0E77"/>
    <w:rsid w:val="001F0EFA"/>
    <w:rsid w:val="001F101E"/>
    <w:rsid w:val="001F1217"/>
    <w:rsid w:val="001F12CF"/>
    <w:rsid w:val="001F134A"/>
    <w:rsid w:val="001F13AC"/>
    <w:rsid w:val="001F160F"/>
    <w:rsid w:val="001F1630"/>
    <w:rsid w:val="001F1846"/>
    <w:rsid w:val="001F186C"/>
    <w:rsid w:val="001F18CF"/>
    <w:rsid w:val="001F1959"/>
    <w:rsid w:val="001F1A85"/>
    <w:rsid w:val="001F1C27"/>
    <w:rsid w:val="001F1D3F"/>
    <w:rsid w:val="001F1EF5"/>
    <w:rsid w:val="001F1F39"/>
    <w:rsid w:val="001F1FA6"/>
    <w:rsid w:val="001F1FD6"/>
    <w:rsid w:val="001F2043"/>
    <w:rsid w:val="001F21B2"/>
    <w:rsid w:val="001F21C6"/>
    <w:rsid w:val="001F21DE"/>
    <w:rsid w:val="001F2343"/>
    <w:rsid w:val="001F2447"/>
    <w:rsid w:val="001F248C"/>
    <w:rsid w:val="001F2771"/>
    <w:rsid w:val="001F2870"/>
    <w:rsid w:val="001F2920"/>
    <w:rsid w:val="001F2B14"/>
    <w:rsid w:val="001F2D29"/>
    <w:rsid w:val="001F2E68"/>
    <w:rsid w:val="001F2E8C"/>
    <w:rsid w:val="001F2ECD"/>
    <w:rsid w:val="001F2F98"/>
    <w:rsid w:val="001F3562"/>
    <w:rsid w:val="001F3625"/>
    <w:rsid w:val="001F367F"/>
    <w:rsid w:val="001F36AC"/>
    <w:rsid w:val="001F37A2"/>
    <w:rsid w:val="001F3831"/>
    <w:rsid w:val="001F38BE"/>
    <w:rsid w:val="001F3A53"/>
    <w:rsid w:val="001F3A8F"/>
    <w:rsid w:val="001F3CD1"/>
    <w:rsid w:val="001F3D49"/>
    <w:rsid w:val="001F4616"/>
    <w:rsid w:val="001F4ABA"/>
    <w:rsid w:val="001F4DC6"/>
    <w:rsid w:val="001F5433"/>
    <w:rsid w:val="001F566D"/>
    <w:rsid w:val="001F568E"/>
    <w:rsid w:val="001F5B18"/>
    <w:rsid w:val="001F5C19"/>
    <w:rsid w:val="001F5C3D"/>
    <w:rsid w:val="001F5D5B"/>
    <w:rsid w:val="001F6027"/>
    <w:rsid w:val="001F624B"/>
    <w:rsid w:val="001F624C"/>
    <w:rsid w:val="001F631D"/>
    <w:rsid w:val="001F6556"/>
    <w:rsid w:val="001F663E"/>
    <w:rsid w:val="001F680F"/>
    <w:rsid w:val="001F69AD"/>
    <w:rsid w:val="001F6A9C"/>
    <w:rsid w:val="001F6B2B"/>
    <w:rsid w:val="001F6DAD"/>
    <w:rsid w:val="001F71A3"/>
    <w:rsid w:val="001F73DD"/>
    <w:rsid w:val="001F7627"/>
    <w:rsid w:val="001F76BA"/>
    <w:rsid w:val="001F7799"/>
    <w:rsid w:val="001F7820"/>
    <w:rsid w:val="001F7922"/>
    <w:rsid w:val="001F798B"/>
    <w:rsid w:val="001F7BC6"/>
    <w:rsid w:val="001F7CA1"/>
    <w:rsid w:val="001F7ECB"/>
    <w:rsid w:val="001F7FFA"/>
    <w:rsid w:val="002005CE"/>
    <w:rsid w:val="00200685"/>
    <w:rsid w:val="0020081B"/>
    <w:rsid w:val="00200861"/>
    <w:rsid w:val="002008AA"/>
    <w:rsid w:val="002008E9"/>
    <w:rsid w:val="00200ACA"/>
    <w:rsid w:val="00200B51"/>
    <w:rsid w:val="0020100C"/>
    <w:rsid w:val="00201088"/>
    <w:rsid w:val="002011EF"/>
    <w:rsid w:val="002013B1"/>
    <w:rsid w:val="00201484"/>
    <w:rsid w:val="002014D4"/>
    <w:rsid w:val="00201552"/>
    <w:rsid w:val="0020157D"/>
    <w:rsid w:val="002015A0"/>
    <w:rsid w:val="002018DF"/>
    <w:rsid w:val="00201AA0"/>
    <w:rsid w:val="00201CB0"/>
    <w:rsid w:val="00201CF8"/>
    <w:rsid w:val="00201D87"/>
    <w:rsid w:val="00201FB1"/>
    <w:rsid w:val="0020205A"/>
    <w:rsid w:val="002022E2"/>
    <w:rsid w:val="00202491"/>
    <w:rsid w:val="0020292E"/>
    <w:rsid w:val="00202B12"/>
    <w:rsid w:val="00202E18"/>
    <w:rsid w:val="00202E26"/>
    <w:rsid w:val="00202E28"/>
    <w:rsid w:val="00202E75"/>
    <w:rsid w:val="00202E9D"/>
    <w:rsid w:val="00202F35"/>
    <w:rsid w:val="00203012"/>
    <w:rsid w:val="0020301B"/>
    <w:rsid w:val="002031B0"/>
    <w:rsid w:val="002031BF"/>
    <w:rsid w:val="0020377B"/>
    <w:rsid w:val="00203A1C"/>
    <w:rsid w:val="00203B8E"/>
    <w:rsid w:val="00203B9F"/>
    <w:rsid w:val="00203D30"/>
    <w:rsid w:val="00203E44"/>
    <w:rsid w:val="00204915"/>
    <w:rsid w:val="00204E6B"/>
    <w:rsid w:val="00204E7A"/>
    <w:rsid w:val="00204EA3"/>
    <w:rsid w:val="00204F5D"/>
    <w:rsid w:val="0020518E"/>
    <w:rsid w:val="0020533D"/>
    <w:rsid w:val="0020590F"/>
    <w:rsid w:val="00205A85"/>
    <w:rsid w:val="002061CA"/>
    <w:rsid w:val="00206210"/>
    <w:rsid w:val="002065CB"/>
    <w:rsid w:val="002065D9"/>
    <w:rsid w:val="00206652"/>
    <w:rsid w:val="00206743"/>
    <w:rsid w:val="0020690E"/>
    <w:rsid w:val="00206ABB"/>
    <w:rsid w:val="00206CB0"/>
    <w:rsid w:val="00206DEC"/>
    <w:rsid w:val="00206F4C"/>
    <w:rsid w:val="00207109"/>
    <w:rsid w:val="00207168"/>
    <w:rsid w:val="00207395"/>
    <w:rsid w:val="00207414"/>
    <w:rsid w:val="00207454"/>
    <w:rsid w:val="0020745F"/>
    <w:rsid w:val="0020748A"/>
    <w:rsid w:val="002076C9"/>
    <w:rsid w:val="00207773"/>
    <w:rsid w:val="00207930"/>
    <w:rsid w:val="00207C56"/>
    <w:rsid w:val="0021013A"/>
    <w:rsid w:val="0021057E"/>
    <w:rsid w:val="002106D4"/>
    <w:rsid w:val="00210987"/>
    <w:rsid w:val="00210A44"/>
    <w:rsid w:val="00210FC9"/>
    <w:rsid w:val="00211165"/>
    <w:rsid w:val="0021139F"/>
    <w:rsid w:val="002115C2"/>
    <w:rsid w:val="002115CB"/>
    <w:rsid w:val="002115E0"/>
    <w:rsid w:val="002117DD"/>
    <w:rsid w:val="00211C5A"/>
    <w:rsid w:val="00212021"/>
    <w:rsid w:val="00212214"/>
    <w:rsid w:val="0021287D"/>
    <w:rsid w:val="00212CF9"/>
    <w:rsid w:val="00212DBA"/>
    <w:rsid w:val="00212DDA"/>
    <w:rsid w:val="00212E26"/>
    <w:rsid w:val="002131C8"/>
    <w:rsid w:val="0021327E"/>
    <w:rsid w:val="002133F5"/>
    <w:rsid w:val="0021345E"/>
    <w:rsid w:val="002134EA"/>
    <w:rsid w:val="002135AD"/>
    <w:rsid w:val="0021361D"/>
    <w:rsid w:val="00213989"/>
    <w:rsid w:val="002139F4"/>
    <w:rsid w:val="00213A1E"/>
    <w:rsid w:val="00213B00"/>
    <w:rsid w:val="00213B80"/>
    <w:rsid w:val="00213BA3"/>
    <w:rsid w:val="00213BC6"/>
    <w:rsid w:val="00213C1F"/>
    <w:rsid w:val="00213CBC"/>
    <w:rsid w:val="00213E20"/>
    <w:rsid w:val="00213E55"/>
    <w:rsid w:val="002140CC"/>
    <w:rsid w:val="002140E9"/>
    <w:rsid w:val="00214177"/>
    <w:rsid w:val="002141E8"/>
    <w:rsid w:val="002141F0"/>
    <w:rsid w:val="00214863"/>
    <w:rsid w:val="00214888"/>
    <w:rsid w:val="002148A9"/>
    <w:rsid w:val="00214C30"/>
    <w:rsid w:val="00214DD7"/>
    <w:rsid w:val="00214DD8"/>
    <w:rsid w:val="00215113"/>
    <w:rsid w:val="002152C7"/>
    <w:rsid w:val="00215393"/>
    <w:rsid w:val="002153E0"/>
    <w:rsid w:val="002155D0"/>
    <w:rsid w:val="0021589E"/>
    <w:rsid w:val="002158F7"/>
    <w:rsid w:val="00215947"/>
    <w:rsid w:val="00215A71"/>
    <w:rsid w:val="00215ACC"/>
    <w:rsid w:val="00215D31"/>
    <w:rsid w:val="00215D9C"/>
    <w:rsid w:val="00215DF9"/>
    <w:rsid w:val="00215E71"/>
    <w:rsid w:val="00216011"/>
    <w:rsid w:val="002160F0"/>
    <w:rsid w:val="0021611C"/>
    <w:rsid w:val="00216173"/>
    <w:rsid w:val="002161B8"/>
    <w:rsid w:val="002162A1"/>
    <w:rsid w:val="00216313"/>
    <w:rsid w:val="00216390"/>
    <w:rsid w:val="002167F9"/>
    <w:rsid w:val="00216832"/>
    <w:rsid w:val="00216983"/>
    <w:rsid w:val="00216ADD"/>
    <w:rsid w:val="00216DE3"/>
    <w:rsid w:val="00216E22"/>
    <w:rsid w:val="00217196"/>
    <w:rsid w:val="00217210"/>
    <w:rsid w:val="0021723F"/>
    <w:rsid w:val="002172F0"/>
    <w:rsid w:val="002175E4"/>
    <w:rsid w:val="00217890"/>
    <w:rsid w:val="0021790A"/>
    <w:rsid w:val="00217945"/>
    <w:rsid w:val="00217ABA"/>
    <w:rsid w:val="00217AC3"/>
    <w:rsid w:val="00217AF6"/>
    <w:rsid w:val="00217C0A"/>
    <w:rsid w:val="00217C2A"/>
    <w:rsid w:val="00217E08"/>
    <w:rsid w:val="00217F39"/>
    <w:rsid w:val="00217F8F"/>
    <w:rsid w:val="00220035"/>
    <w:rsid w:val="002200B2"/>
    <w:rsid w:val="0022014A"/>
    <w:rsid w:val="0022048A"/>
    <w:rsid w:val="00220777"/>
    <w:rsid w:val="002207D2"/>
    <w:rsid w:val="00220853"/>
    <w:rsid w:val="00220884"/>
    <w:rsid w:val="00220ACE"/>
    <w:rsid w:val="00220AF3"/>
    <w:rsid w:val="00220BA1"/>
    <w:rsid w:val="00220D28"/>
    <w:rsid w:val="00220F09"/>
    <w:rsid w:val="00220F81"/>
    <w:rsid w:val="00220FDE"/>
    <w:rsid w:val="0022127F"/>
    <w:rsid w:val="00221306"/>
    <w:rsid w:val="0022144C"/>
    <w:rsid w:val="0022159F"/>
    <w:rsid w:val="0022182F"/>
    <w:rsid w:val="0022193F"/>
    <w:rsid w:val="00221AD8"/>
    <w:rsid w:val="00221C10"/>
    <w:rsid w:val="00221C3F"/>
    <w:rsid w:val="00221C45"/>
    <w:rsid w:val="00221C49"/>
    <w:rsid w:val="00221D12"/>
    <w:rsid w:val="00221D80"/>
    <w:rsid w:val="00221EB8"/>
    <w:rsid w:val="00221ECC"/>
    <w:rsid w:val="00221F0A"/>
    <w:rsid w:val="00221FA7"/>
    <w:rsid w:val="002221CC"/>
    <w:rsid w:val="00222200"/>
    <w:rsid w:val="00222360"/>
    <w:rsid w:val="002223E2"/>
    <w:rsid w:val="00222558"/>
    <w:rsid w:val="00222634"/>
    <w:rsid w:val="00222661"/>
    <w:rsid w:val="0022273B"/>
    <w:rsid w:val="00222793"/>
    <w:rsid w:val="0022283B"/>
    <w:rsid w:val="00222AB6"/>
    <w:rsid w:val="002232B8"/>
    <w:rsid w:val="002232D8"/>
    <w:rsid w:val="00223434"/>
    <w:rsid w:val="00223459"/>
    <w:rsid w:val="00223650"/>
    <w:rsid w:val="002237CA"/>
    <w:rsid w:val="002238A7"/>
    <w:rsid w:val="002238C4"/>
    <w:rsid w:val="0022392A"/>
    <w:rsid w:val="00223943"/>
    <w:rsid w:val="002239D8"/>
    <w:rsid w:val="00223A03"/>
    <w:rsid w:val="00223AEC"/>
    <w:rsid w:val="00223CA6"/>
    <w:rsid w:val="00223CD5"/>
    <w:rsid w:val="00223D50"/>
    <w:rsid w:val="00223D80"/>
    <w:rsid w:val="00223DD1"/>
    <w:rsid w:val="00223F8E"/>
    <w:rsid w:val="002241CE"/>
    <w:rsid w:val="00224769"/>
    <w:rsid w:val="002249DE"/>
    <w:rsid w:val="00224A2A"/>
    <w:rsid w:val="00224B27"/>
    <w:rsid w:val="00224BB2"/>
    <w:rsid w:val="00224C6A"/>
    <w:rsid w:val="00224D67"/>
    <w:rsid w:val="00224DA6"/>
    <w:rsid w:val="00224E63"/>
    <w:rsid w:val="002254D7"/>
    <w:rsid w:val="00225627"/>
    <w:rsid w:val="002256F3"/>
    <w:rsid w:val="00225868"/>
    <w:rsid w:val="002258D4"/>
    <w:rsid w:val="00225A48"/>
    <w:rsid w:val="00225CB7"/>
    <w:rsid w:val="00225D4D"/>
    <w:rsid w:val="00225F8D"/>
    <w:rsid w:val="00225FAA"/>
    <w:rsid w:val="00226486"/>
    <w:rsid w:val="002264FF"/>
    <w:rsid w:val="002265B7"/>
    <w:rsid w:val="002265D8"/>
    <w:rsid w:val="002268EA"/>
    <w:rsid w:val="0022691D"/>
    <w:rsid w:val="002269D4"/>
    <w:rsid w:val="00226A18"/>
    <w:rsid w:val="00226B4A"/>
    <w:rsid w:val="00226C7A"/>
    <w:rsid w:val="00226F9A"/>
    <w:rsid w:val="00227170"/>
    <w:rsid w:val="00227207"/>
    <w:rsid w:val="00227354"/>
    <w:rsid w:val="0022736F"/>
    <w:rsid w:val="0022751A"/>
    <w:rsid w:val="0022756F"/>
    <w:rsid w:val="00227570"/>
    <w:rsid w:val="002277BF"/>
    <w:rsid w:val="00227845"/>
    <w:rsid w:val="0022789D"/>
    <w:rsid w:val="0022793E"/>
    <w:rsid w:val="00227969"/>
    <w:rsid w:val="00227E99"/>
    <w:rsid w:val="00230032"/>
    <w:rsid w:val="00230246"/>
    <w:rsid w:val="00230344"/>
    <w:rsid w:val="002303B6"/>
    <w:rsid w:val="0023041A"/>
    <w:rsid w:val="0023051B"/>
    <w:rsid w:val="0023062D"/>
    <w:rsid w:val="0023087E"/>
    <w:rsid w:val="002308FD"/>
    <w:rsid w:val="00230FE6"/>
    <w:rsid w:val="00231045"/>
    <w:rsid w:val="0023112B"/>
    <w:rsid w:val="00231565"/>
    <w:rsid w:val="0023162B"/>
    <w:rsid w:val="00231736"/>
    <w:rsid w:val="00231A7F"/>
    <w:rsid w:val="00231B1E"/>
    <w:rsid w:val="00231B3D"/>
    <w:rsid w:val="00231C4B"/>
    <w:rsid w:val="00231EE0"/>
    <w:rsid w:val="0023200A"/>
    <w:rsid w:val="002321A2"/>
    <w:rsid w:val="002321AA"/>
    <w:rsid w:val="0023229D"/>
    <w:rsid w:val="00232495"/>
    <w:rsid w:val="0023271A"/>
    <w:rsid w:val="002327EF"/>
    <w:rsid w:val="00232A65"/>
    <w:rsid w:val="00232B26"/>
    <w:rsid w:val="00232EDD"/>
    <w:rsid w:val="00232F4A"/>
    <w:rsid w:val="002334A5"/>
    <w:rsid w:val="002335BC"/>
    <w:rsid w:val="002336E0"/>
    <w:rsid w:val="00233853"/>
    <w:rsid w:val="002338AE"/>
    <w:rsid w:val="00233E53"/>
    <w:rsid w:val="00233F08"/>
    <w:rsid w:val="00234014"/>
    <w:rsid w:val="0023412E"/>
    <w:rsid w:val="002342D5"/>
    <w:rsid w:val="0023434C"/>
    <w:rsid w:val="002347DC"/>
    <w:rsid w:val="00234B12"/>
    <w:rsid w:val="00234BB3"/>
    <w:rsid w:val="00234D11"/>
    <w:rsid w:val="00234F4C"/>
    <w:rsid w:val="00235122"/>
    <w:rsid w:val="00235398"/>
    <w:rsid w:val="0023559E"/>
    <w:rsid w:val="002359D4"/>
    <w:rsid w:val="002359D6"/>
    <w:rsid w:val="00235A02"/>
    <w:rsid w:val="00235A07"/>
    <w:rsid w:val="00235A21"/>
    <w:rsid w:val="00236096"/>
    <w:rsid w:val="0023613F"/>
    <w:rsid w:val="00236430"/>
    <w:rsid w:val="00236479"/>
    <w:rsid w:val="0023668A"/>
    <w:rsid w:val="0023687A"/>
    <w:rsid w:val="00236EFF"/>
    <w:rsid w:val="00236F74"/>
    <w:rsid w:val="00237034"/>
    <w:rsid w:val="00237122"/>
    <w:rsid w:val="002371BD"/>
    <w:rsid w:val="00237317"/>
    <w:rsid w:val="00237580"/>
    <w:rsid w:val="00237D8A"/>
    <w:rsid w:val="00237DA6"/>
    <w:rsid w:val="00237EF0"/>
    <w:rsid w:val="00237FB0"/>
    <w:rsid w:val="00240089"/>
    <w:rsid w:val="00240277"/>
    <w:rsid w:val="002402EF"/>
    <w:rsid w:val="002403EE"/>
    <w:rsid w:val="002406FE"/>
    <w:rsid w:val="00240B99"/>
    <w:rsid w:val="00240DBF"/>
    <w:rsid w:val="00240E83"/>
    <w:rsid w:val="00240EE5"/>
    <w:rsid w:val="00240FB9"/>
    <w:rsid w:val="00241089"/>
    <w:rsid w:val="0024109F"/>
    <w:rsid w:val="00241164"/>
    <w:rsid w:val="00241336"/>
    <w:rsid w:val="0024154A"/>
    <w:rsid w:val="00241923"/>
    <w:rsid w:val="00241C5A"/>
    <w:rsid w:val="00241C9F"/>
    <w:rsid w:val="00241DDA"/>
    <w:rsid w:val="00241DDE"/>
    <w:rsid w:val="00241F55"/>
    <w:rsid w:val="00241F6E"/>
    <w:rsid w:val="002420AA"/>
    <w:rsid w:val="002420AE"/>
    <w:rsid w:val="002421BC"/>
    <w:rsid w:val="00242375"/>
    <w:rsid w:val="0024237B"/>
    <w:rsid w:val="0024238C"/>
    <w:rsid w:val="002423E1"/>
    <w:rsid w:val="002424EE"/>
    <w:rsid w:val="00242578"/>
    <w:rsid w:val="002425E4"/>
    <w:rsid w:val="00242804"/>
    <w:rsid w:val="00242AF0"/>
    <w:rsid w:val="00242B78"/>
    <w:rsid w:val="00242C7A"/>
    <w:rsid w:val="00242DF6"/>
    <w:rsid w:val="00242F35"/>
    <w:rsid w:val="00243234"/>
    <w:rsid w:val="0024331D"/>
    <w:rsid w:val="0024351C"/>
    <w:rsid w:val="00243551"/>
    <w:rsid w:val="00243648"/>
    <w:rsid w:val="0024396F"/>
    <w:rsid w:val="0024399A"/>
    <w:rsid w:val="00243C61"/>
    <w:rsid w:val="002442ED"/>
    <w:rsid w:val="002443B7"/>
    <w:rsid w:val="00244649"/>
    <w:rsid w:val="00244728"/>
    <w:rsid w:val="002447E4"/>
    <w:rsid w:val="002448B8"/>
    <w:rsid w:val="002448EE"/>
    <w:rsid w:val="00244914"/>
    <w:rsid w:val="00244B90"/>
    <w:rsid w:val="00244D1A"/>
    <w:rsid w:val="00244D87"/>
    <w:rsid w:val="002451DC"/>
    <w:rsid w:val="00245271"/>
    <w:rsid w:val="00245288"/>
    <w:rsid w:val="002452E5"/>
    <w:rsid w:val="00245379"/>
    <w:rsid w:val="0024538B"/>
    <w:rsid w:val="0024593F"/>
    <w:rsid w:val="00245945"/>
    <w:rsid w:val="00245AA3"/>
    <w:rsid w:val="0024616C"/>
    <w:rsid w:val="00246177"/>
    <w:rsid w:val="002463B9"/>
    <w:rsid w:val="00246563"/>
    <w:rsid w:val="0024657E"/>
    <w:rsid w:val="002469A7"/>
    <w:rsid w:val="00246ABF"/>
    <w:rsid w:val="00246AD2"/>
    <w:rsid w:val="00246C27"/>
    <w:rsid w:val="00246C64"/>
    <w:rsid w:val="00246D8F"/>
    <w:rsid w:val="00246EB1"/>
    <w:rsid w:val="00246F32"/>
    <w:rsid w:val="00247039"/>
    <w:rsid w:val="0024704D"/>
    <w:rsid w:val="002470E8"/>
    <w:rsid w:val="00247121"/>
    <w:rsid w:val="00247214"/>
    <w:rsid w:val="00247614"/>
    <w:rsid w:val="00247A69"/>
    <w:rsid w:val="00247CDB"/>
    <w:rsid w:val="00247D36"/>
    <w:rsid w:val="00247E7D"/>
    <w:rsid w:val="00247E93"/>
    <w:rsid w:val="00247ED7"/>
    <w:rsid w:val="00247EE4"/>
    <w:rsid w:val="00247F3A"/>
    <w:rsid w:val="0025022B"/>
    <w:rsid w:val="00250290"/>
    <w:rsid w:val="002502F0"/>
    <w:rsid w:val="00250423"/>
    <w:rsid w:val="002504DE"/>
    <w:rsid w:val="00250A7F"/>
    <w:rsid w:val="00250AB8"/>
    <w:rsid w:val="00250B66"/>
    <w:rsid w:val="00250ED5"/>
    <w:rsid w:val="0025105F"/>
    <w:rsid w:val="002510A7"/>
    <w:rsid w:val="00251172"/>
    <w:rsid w:val="0025125B"/>
    <w:rsid w:val="00251305"/>
    <w:rsid w:val="0025142D"/>
    <w:rsid w:val="0025164D"/>
    <w:rsid w:val="00251654"/>
    <w:rsid w:val="00251694"/>
    <w:rsid w:val="002518ED"/>
    <w:rsid w:val="002519F7"/>
    <w:rsid w:val="00251AC3"/>
    <w:rsid w:val="00251BB8"/>
    <w:rsid w:val="00251BEC"/>
    <w:rsid w:val="00251CB8"/>
    <w:rsid w:val="00251D47"/>
    <w:rsid w:val="00251F58"/>
    <w:rsid w:val="00252161"/>
    <w:rsid w:val="00252647"/>
    <w:rsid w:val="00252A5D"/>
    <w:rsid w:val="00252F4A"/>
    <w:rsid w:val="00253063"/>
    <w:rsid w:val="00253189"/>
    <w:rsid w:val="00253264"/>
    <w:rsid w:val="0025326E"/>
    <w:rsid w:val="00253435"/>
    <w:rsid w:val="00253835"/>
    <w:rsid w:val="0025386D"/>
    <w:rsid w:val="002538E4"/>
    <w:rsid w:val="002539C6"/>
    <w:rsid w:val="00253B43"/>
    <w:rsid w:val="00253D46"/>
    <w:rsid w:val="00253ECD"/>
    <w:rsid w:val="00253ED8"/>
    <w:rsid w:val="00253F4A"/>
    <w:rsid w:val="002540DD"/>
    <w:rsid w:val="002541E8"/>
    <w:rsid w:val="0025422D"/>
    <w:rsid w:val="002543A0"/>
    <w:rsid w:val="00254423"/>
    <w:rsid w:val="00254490"/>
    <w:rsid w:val="002544AB"/>
    <w:rsid w:val="00254641"/>
    <w:rsid w:val="00254A05"/>
    <w:rsid w:val="00254E70"/>
    <w:rsid w:val="00254FD9"/>
    <w:rsid w:val="00255041"/>
    <w:rsid w:val="002551CB"/>
    <w:rsid w:val="00255332"/>
    <w:rsid w:val="00255473"/>
    <w:rsid w:val="00255666"/>
    <w:rsid w:val="00255A3C"/>
    <w:rsid w:val="00255C1A"/>
    <w:rsid w:val="00255C3F"/>
    <w:rsid w:val="00255CEE"/>
    <w:rsid w:val="00255DB7"/>
    <w:rsid w:val="00255F8C"/>
    <w:rsid w:val="00256033"/>
    <w:rsid w:val="0025609C"/>
    <w:rsid w:val="002560A0"/>
    <w:rsid w:val="00256123"/>
    <w:rsid w:val="002562C6"/>
    <w:rsid w:val="002562EF"/>
    <w:rsid w:val="0025646A"/>
    <w:rsid w:val="00256663"/>
    <w:rsid w:val="0025670C"/>
    <w:rsid w:val="00256729"/>
    <w:rsid w:val="0025686F"/>
    <w:rsid w:val="00256870"/>
    <w:rsid w:val="002568A8"/>
    <w:rsid w:val="0025694E"/>
    <w:rsid w:val="0025695F"/>
    <w:rsid w:val="00256AA4"/>
    <w:rsid w:val="00256CA6"/>
    <w:rsid w:val="002570ED"/>
    <w:rsid w:val="00257166"/>
    <w:rsid w:val="002571B5"/>
    <w:rsid w:val="002571E3"/>
    <w:rsid w:val="0025731B"/>
    <w:rsid w:val="002573B5"/>
    <w:rsid w:val="002574BD"/>
    <w:rsid w:val="002576D5"/>
    <w:rsid w:val="002578CE"/>
    <w:rsid w:val="002578D0"/>
    <w:rsid w:val="00257ACF"/>
    <w:rsid w:val="00257D66"/>
    <w:rsid w:val="00257DC4"/>
    <w:rsid w:val="00257DE8"/>
    <w:rsid w:val="00257F9F"/>
    <w:rsid w:val="00260002"/>
    <w:rsid w:val="00260034"/>
    <w:rsid w:val="002600EF"/>
    <w:rsid w:val="00260196"/>
    <w:rsid w:val="002603B1"/>
    <w:rsid w:val="002607AB"/>
    <w:rsid w:val="00260856"/>
    <w:rsid w:val="0026085C"/>
    <w:rsid w:val="002608C3"/>
    <w:rsid w:val="00260903"/>
    <w:rsid w:val="00260911"/>
    <w:rsid w:val="0026092F"/>
    <w:rsid w:val="00260A30"/>
    <w:rsid w:val="00260AAB"/>
    <w:rsid w:val="00260CA0"/>
    <w:rsid w:val="00260F18"/>
    <w:rsid w:val="00261074"/>
    <w:rsid w:val="002610C5"/>
    <w:rsid w:val="00261321"/>
    <w:rsid w:val="0026133A"/>
    <w:rsid w:val="00261641"/>
    <w:rsid w:val="002617C5"/>
    <w:rsid w:val="002619EE"/>
    <w:rsid w:val="00261CE3"/>
    <w:rsid w:val="00261DAB"/>
    <w:rsid w:val="00261E9B"/>
    <w:rsid w:val="00261F29"/>
    <w:rsid w:val="002622D2"/>
    <w:rsid w:val="00262497"/>
    <w:rsid w:val="0026249B"/>
    <w:rsid w:val="0026256A"/>
    <w:rsid w:val="002626C0"/>
    <w:rsid w:val="00262814"/>
    <w:rsid w:val="002628B4"/>
    <w:rsid w:val="00262ADE"/>
    <w:rsid w:val="00262AFD"/>
    <w:rsid w:val="00262C61"/>
    <w:rsid w:val="00263041"/>
    <w:rsid w:val="00263417"/>
    <w:rsid w:val="00263795"/>
    <w:rsid w:val="00263D1E"/>
    <w:rsid w:val="0026403D"/>
    <w:rsid w:val="002640E5"/>
    <w:rsid w:val="00264106"/>
    <w:rsid w:val="00264142"/>
    <w:rsid w:val="00264686"/>
    <w:rsid w:val="002646D4"/>
    <w:rsid w:val="002648A8"/>
    <w:rsid w:val="002649A5"/>
    <w:rsid w:val="002649E5"/>
    <w:rsid w:val="00264D2E"/>
    <w:rsid w:val="00264FF9"/>
    <w:rsid w:val="0026521A"/>
    <w:rsid w:val="002654B1"/>
    <w:rsid w:val="002655C0"/>
    <w:rsid w:val="002657FA"/>
    <w:rsid w:val="00265A3B"/>
    <w:rsid w:val="00265D60"/>
    <w:rsid w:val="00265F36"/>
    <w:rsid w:val="00265F65"/>
    <w:rsid w:val="002662D6"/>
    <w:rsid w:val="002662E6"/>
    <w:rsid w:val="00266424"/>
    <w:rsid w:val="00266557"/>
    <w:rsid w:val="002665F4"/>
    <w:rsid w:val="00266610"/>
    <w:rsid w:val="00266628"/>
    <w:rsid w:val="00266762"/>
    <w:rsid w:val="0026680E"/>
    <w:rsid w:val="00266840"/>
    <w:rsid w:val="00266A25"/>
    <w:rsid w:val="00266A59"/>
    <w:rsid w:val="00266CF3"/>
    <w:rsid w:val="00266F8A"/>
    <w:rsid w:val="0026700A"/>
    <w:rsid w:val="00267452"/>
    <w:rsid w:val="00267738"/>
    <w:rsid w:val="00267877"/>
    <w:rsid w:val="00267B76"/>
    <w:rsid w:val="00267BDE"/>
    <w:rsid w:val="00267F98"/>
    <w:rsid w:val="0027004F"/>
    <w:rsid w:val="002700DB"/>
    <w:rsid w:val="002701B3"/>
    <w:rsid w:val="00270429"/>
    <w:rsid w:val="00270881"/>
    <w:rsid w:val="00270BE0"/>
    <w:rsid w:val="00270C49"/>
    <w:rsid w:val="00270DE3"/>
    <w:rsid w:val="00270E3F"/>
    <w:rsid w:val="00270E9F"/>
    <w:rsid w:val="00270F60"/>
    <w:rsid w:val="0027107E"/>
    <w:rsid w:val="00271216"/>
    <w:rsid w:val="002712A3"/>
    <w:rsid w:val="00271515"/>
    <w:rsid w:val="0027152F"/>
    <w:rsid w:val="002717DC"/>
    <w:rsid w:val="00271EF5"/>
    <w:rsid w:val="00272031"/>
    <w:rsid w:val="0027215C"/>
    <w:rsid w:val="00272342"/>
    <w:rsid w:val="002726AD"/>
    <w:rsid w:val="002728C3"/>
    <w:rsid w:val="002729A7"/>
    <w:rsid w:val="00272C03"/>
    <w:rsid w:val="00272C26"/>
    <w:rsid w:val="00272D23"/>
    <w:rsid w:val="00272FBC"/>
    <w:rsid w:val="00272FC2"/>
    <w:rsid w:val="00273157"/>
    <w:rsid w:val="002733B6"/>
    <w:rsid w:val="00273425"/>
    <w:rsid w:val="002734AC"/>
    <w:rsid w:val="00273540"/>
    <w:rsid w:val="00273574"/>
    <w:rsid w:val="0027358C"/>
    <w:rsid w:val="00273638"/>
    <w:rsid w:val="0027366A"/>
    <w:rsid w:val="0027370B"/>
    <w:rsid w:val="0027389A"/>
    <w:rsid w:val="00273967"/>
    <w:rsid w:val="00273B1A"/>
    <w:rsid w:val="00273BB5"/>
    <w:rsid w:val="00273C7F"/>
    <w:rsid w:val="00274063"/>
    <w:rsid w:val="002746B0"/>
    <w:rsid w:val="002746E0"/>
    <w:rsid w:val="00274A86"/>
    <w:rsid w:val="00274B49"/>
    <w:rsid w:val="00274D48"/>
    <w:rsid w:val="002751BC"/>
    <w:rsid w:val="00275366"/>
    <w:rsid w:val="00275667"/>
    <w:rsid w:val="0027597A"/>
    <w:rsid w:val="002759A8"/>
    <w:rsid w:val="00275AD1"/>
    <w:rsid w:val="00275B69"/>
    <w:rsid w:val="00275C7F"/>
    <w:rsid w:val="00275D10"/>
    <w:rsid w:val="00275E19"/>
    <w:rsid w:val="00275EF5"/>
    <w:rsid w:val="0027604B"/>
    <w:rsid w:val="0027615A"/>
    <w:rsid w:val="0027615D"/>
    <w:rsid w:val="00276171"/>
    <w:rsid w:val="00276423"/>
    <w:rsid w:val="0027646F"/>
    <w:rsid w:val="002768B2"/>
    <w:rsid w:val="00276A10"/>
    <w:rsid w:val="00276BB1"/>
    <w:rsid w:val="00276CAF"/>
    <w:rsid w:val="00276F0F"/>
    <w:rsid w:val="0027703D"/>
    <w:rsid w:val="0027724F"/>
    <w:rsid w:val="00277299"/>
    <w:rsid w:val="002773C2"/>
    <w:rsid w:val="0027745D"/>
    <w:rsid w:val="002775DC"/>
    <w:rsid w:val="00277642"/>
    <w:rsid w:val="0028029D"/>
    <w:rsid w:val="002803F6"/>
    <w:rsid w:val="002806ED"/>
    <w:rsid w:val="002807E8"/>
    <w:rsid w:val="0028098C"/>
    <w:rsid w:val="00280A18"/>
    <w:rsid w:val="00280AB1"/>
    <w:rsid w:val="00280B2C"/>
    <w:rsid w:val="00280CB6"/>
    <w:rsid w:val="00280F3D"/>
    <w:rsid w:val="00280FFC"/>
    <w:rsid w:val="002811B8"/>
    <w:rsid w:val="00281239"/>
    <w:rsid w:val="0028124E"/>
    <w:rsid w:val="00281317"/>
    <w:rsid w:val="0028165A"/>
    <w:rsid w:val="0028180F"/>
    <w:rsid w:val="00281832"/>
    <w:rsid w:val="00281D4E"/>
    <w:rsid w:val="00281D58"/>
    <w:rsid w:val="00282198"/>
    <w:rsid w:val="0028220C"/>
    <w:rsid w:val="00282307"/>
    <w:rsid w:val="00282363"/>
    <w:rsid w:val="00282528"/>
    <w:rsid w:val="00282592"/>
    <w:rsid w:val="00282600"/>
    <w:rsid w:val="002826E8"/>
    <w:rsid w:val="002826FE"/>
    <w:rsid w:val="00282798"/>
    <w:rsid w:val="00282AE8"/>
    <w:rsid w:val="00282E11"/>
    <w:rsid w:val="002830BD"/>
    <w:rsid w:val="00283130"/>
    <w:rsid w:val="002831E2"/>
    <w:rsid w:val="00283275"/>
    <w:rsid w:val="0028327B"/>
    <w:rsid w:val="002835F6"/>
    <w:rsid w:val="00283A52"/>
    <w:rsid w:val="00283FC0"/>
    <w:rsid w:val="00284070"/>
    <w:rsid w:val="00284613"/>
    <w:rsid w:val="00284671"/>
    <w:rsid w:val="00284CAA"/>
    <w:rsid w:val="00284E05"/>
    <w:rsid w:val="00284FE0"/>
    <w:rsid w:val="00285148"/>
    <w:rsid w:val="002853AE"/>
    <w:rsid w:val="002853B0"/>
    <w:rsid w:val="00285442"/>
    <w:rsid w:val="0028559F"/>
    <w:rsid w:val="0028571D"/>
    <w:rsid w:val="002858DA"/>
    <w:rsid w:val="00285AF5"/>
    <w:rsid w:val="00285CB7"/>
    <w:rsid w:val="002865F4"/>
    <w:rsid w:val="00286617"/>
    <w:rsid w:val="00286671"/>
    <w:rsid w:val="0028667C"/>
    <w:rsid w:val="00286A45"/>
    <w:rsid w:val="00286A81"/>
    <w:rsid w:val="00286B6F"/>
    <w:rsid w:val="00286EC1"/>
    <w:rsid w:val="00287416"/>
    <w:rsid w:val="002876B3"/>
    <w:rsid w:val="0028778F"/>
    <w:rsid w:val="0028799B"/>
    <w:rsid w:val="00287AE9"/>
    <w:rsid w:val="00287BD2"/>
    <w:rsid w:val="00287FD5"/>
    <w:rsid w:val="0029002E"/>
    <w:rsid w:val="002900A6"/>
    <w:rsid w:val="002900E7"/>
    <w:rsid w:val="00290281"/>
    <w:rsid w:val="002904B9"/>
    <w:rsid w:val="002905D2"/>
    <w:rsid w:val="00290683"/>
    <w:rsid w:val="002907CC"/>
    <w:rsid w:val="00290A35"/>
    <w:rsid w:val="00290CF4"/>
    <w:rsid w:val="00290DFE"/>
    <w:rsid w:val="002914A6"/>
    <w:rsid w:val="00291523"/>
    <w:rsid w:val="00291534"/>
    <w:rsid w:val="002915CC"/>
    <w:rsid w:val="002917D4"/>
    <w:rsid w:val="002917DD"/>
    <w:rsid w:val="00291853"/>
    <w:rsid w:val="0029199E"/>
    <w:rsid w:val="00291A03"/>
    <w:rsid w:val="00291C38"/>
    <w:rsid w:val="00291CC5"/>
    <w:rsid w:val="00291D68"/>
    <w:rsid w:val="00291FC2"/>
    <w:rsid w:val="00292027"/>
    <w:rsid w:val="0029204D"/>
    <w:rsid w:val="0029226B"/>
    <w:rsid w:val="0029254E"/>
    <w:rsid w:val="00292579"/>
    <w:rsid w:val="002925F7"/>
    <w:rsid w:val="002928DB"/>
    <w:rsid w:val="00292D21"/>
    <w:rsid w:val="00292DF7"/>
    <w:rsid w:val="00292E76"/>
    <w:rsid w:val="00292F9B"/>
    <w:rsid w:val="00293041"/>
    <w:rsid w:val="0029306B"/>
    <w:rsid w:val="002930AE"/>
    <w:rsid w:val="002930E7"/>
    <w:rsid w:val="002932B6"/>
    <w:rsid w:val="002934C9"/>
    <w:rsid w:val="00293609"/>
    <w:rsid w:val="00293648"/>
    <w:rsid w:val="002936B1"/>
    <w:rsid w:val="002936E9"/>
    <w:rsid w:val="0029370F"/>
    <w:rsid w:val="00293BE2"/>
    <w:rsid w:val="00293C8C"/>
    <w:rsid w:val="00293CC8"/>
    <w:rsid w:val="00293D22"/>
    <w:rsid w:val="00293EEF"/>
    <w:rsid w:val="00293F37"/>
    <w:rsid w:val="00293F45"/>
    <w:rsid w:val="00293FA3"/>
    <w:rsid w:val="00294542"/>
    <w:rsid w:val="00294672"/>
    <w:rsid w:val="00294673"/>
    <w:rsid w:val="00294711"/>
    <w:rsid w:val="0029489D"/>
    <w:rsid w:val="00294959"/>
    <w:rsid w:val="00294A8F"/>
    <w:rsid w:val="00294B87"/>
    <w:rsid w:val="00294BB8"/>
    <w:rsid w:val="00294C8E"/>
    <w:rsid w:val="00294D99"/>
    <w:rsid w:val="00294F97"/>
    <w:rsid w:val="00295004"/>
    <w:rsid w:val="00295232"/>
    <w:rsid w:val="0029537C"/>
    <w:rsid w:val="0029563C"/>
    <w:rsid w:val="002956D5"/>
    <w:rsid w:val="00295919"/>
    <w:rsid w:val="00295FF9"/>
    <w:rsid w:val="00296054"/>
    <w:rsid w:val="00296182"/>
    <w:rsid w:val="00296369"/>
    <w:rsid w:val="0029640F"/>
    <w:rsid w:val="0029672F"/>
    <w:rsid w:val="002968DE"/>
    <w:rsid w:val="00296A92"/>
    <w:rsid w:val="00296B10"/>
    <w:rsid w:val="00296B66"/>
    <w:rsid w:val="00296B88"/>
    <w:rsid w:val="00296DB7"/>
    <w:rsid w:val="002970C9"/>
    <w:rsid w:val="00297291"/>
    <w:rsid w:val="00297486"/>
    <w:rsid w:val="002975B1"/>
    <w:rsid w:val="00297711"/>
    <w:rsid w:val="002977F9"/>
    <w:rsid w:val="0029797B"/>
    <w:rsid w:val="00297BE8"/>
    <w:rsid w:val="00297D03"/>
    <w:rsid w:val="00297D7A"/>
    <w:rsid w:val="00297FA6"/>
    <w:rsid w:val="002A000B"/>
    <w:rsid w:val="002A0047"/>
    <w:rsid w:val="002A0059"/>
    <w:rsid w:val="002A01E2"/>
    <w:rsid w:val="002A039F"/>
    <w:rsid w:val="002A03F0"/>
    <w:rsid w:val="002A051E"/>
    <w:rsid w:val="002A07B5"/>
    <w:rsid w:val="002A081A"/>
    <w:rsid w:val="002A09C2"/>
    <w:rsid w:val="002A0C60"/>
    <w:rsid w:val="002A1054"/>
    <w:rsid w:val="002A10CD"/>
    <w:rsid w:val="002A11D5"/>
    <w:rsid w:val="002A11FA"/>
    <w:rsid w:val="002A1252"/>
    <w:rsid w:val="002A13A6"/>
    <w:rsid w:val="002A13CA"/>
    <w:rsid w:val="002A1436"/>
    <w:rsid w:val="002A149D"/>
    <w:rsid w:val="002A16E9"/>
    <w:rsid w:val="002A1878"/>
    <w:rsid w:val="002A1922"/>
    <w:rsid w:val="002A1AEC"/>
    <w:rsid w:val="002A1E93"/>
    <w:rsid w:val="002A1F87"/>
    <w:rsid w:val="002A1F8B"/>
    <w:rsid w:val="002A2316"/>
    <w:rsid w:val="002A24A4"/>
    <w:rsid w:val="002A27D5"/>
    <w:rsid w:val="002A28E1"/>
    <w:rsid w:val="002A2D02"/>
    <w:rsid w:val="002A2D24"/>
    <w:rsid w:val="002A2DB6"/>
    <w:rsid w:val="002A2DBB"/>
    <w:rsid w:val="002A2FA5"/>
    <w:rsid w:val="002A319F"/>
    <w:rsid w:val="002A31F1"/>
    <w:rsid w:val="002A33C9"/>
    <w:rsid w:val="002A33E1"/>
    <w:rsid w:val="002A370B"/>
    <w:rsid w:val="002A37C9"/>
    <w:rsid w:val="002A37CB"/>
    <w:rsid w:val="002A3A01"/>
    <w:rsid w:val="002A3B5F"/>
    <w:rsid w:val="002A3B80"/>
    <w:rsid w:val="002A3CF1"/>
    <w:rsid w:val="002A3DA2"/>
    <w:rsid w:val="002A3E74"/>
    <w:rsid w:val="002A443C"/>
    <w:rsid w:val="002A4469"/>
    <w:rsid w:val="002A447F"/>
    <w:rsid w:val="002A495F"/>
    <w:rsid w:val="002A4B3E"/>
    <w:rsid w:val="002A4B7E"/>
    <w:rsid w:val="002A4C02"/>
    <w:rsid w:val="002A4F95"/>
    <w:rsid w:val="002A5212"/>
    <w:rsid w:val="002A5230"/>
    <w:rsid w:val="002A5459"/>
    <w:rsid w:val="002A5647"/>
    <w:rsid w:val="002A5786"/>
    <w:rsid w:val="002A5941"/>
    <w:rsid w:val="002A59DE"/>
    <w:rsid w:val="002A5AAD"/>
    <w:rsid w:val="002A5BFB"/>
    <w:rsid w:val="002A5D52"/>
    <w:rsid w:val="002A6034"/>
    <w:rsid w:val="002A6176"/>
    <w:rsid w:val="002A6302"/>
    <w:rsid w:val="002A644B"/>
    <w:rsid w:val="002A66DB"/>
    <w:rsid w:val="002A6736"/>
    <w:rsid w:val="002A689B"/>
    <w:rsid w:val="002A6908"/>
    <w:rsid w:val="002A6930"/>
    <w:rsid w:val="002A6A65"/>
    <w:rsid w:val="002A6B2E"/>
    <w:rsid w:val="002A6B9A"/>
    <w:rsid w:val="002A6BEA"/>
    <w:rsid w:val="002A6C0B"/>
    <w:rsid w:val="002A6C58"/>
    <w:rsid w:val="002A707C"/>
    <w:rsid w:val="002A7162"/>
    <w:rsid w:val="002A742F"/>
    <w:rsid w:val="002A7516"/>
    <w:rsid w:val="002A7603"/>
    <w:rsid w:val="002A77C1"/>
    <w:rsid w:val="002A7815"/>
    <w:rsid w:val="002A78B6"/>
    <w:rsid w:val="002A79E0"/>
    <w:rsid w:val="002A79F8"/>
    <w:rsid w:val="002A7A7E"/>
    <w:rsid w:val="002A7A89"/>
    <w:rsid w:val="002A7BA5"/>
    <w:rsid w:val="002A7D0F"/>
    <w:rsid w:val="002A7D8F"/>
    <w:rsid w:val="002A7E48"/>
    <w:rsid w:val="002A7E5D"/>
    <w:rsid w:val="002A7FE4"/>
    <w:rsid w:val="002B002D"/>
    <w:rsid w:val="002B0129"/>
    <w:rsid w:val="002B0539"/>
    <w:rsid w:val="002B0878"/>
    <w:rsid w:val="002B0B79"/>
    <w:rsid w:val="002B0B9E"/>
    <w:rsid w:val="002B0C67"/>
    <w:rsid w:val="002B101F"/>
    <w:rsid w:val="002B1422"/>
    <w:rsid w:val="002B1773"/>
    <w:rsid w:val="002B1891"/>
    <w:rsid w:val="002B1A01"/>
    <w:rsid w:val="002B1A76"/>
    <w:rsid w:val="002B1AAD"/>
    <w:rsid w:val="002B1C30"/>
    <w:rsid w:val="002B1EC1"/>
    <w:rsid w:val="002B2248"/>
    <w:rsid w:val="002B22A7"/>
    <w:rsid w:val="002B2354"/>
    <w:rsid w:val="002B238F"/>
    <w:rsid w:val="002B242D"/>
    <w:rsid w:val="002B243E"/>
    <w:rsid w:val="002B245C"/>
    <w:rsid w:val="002B24F7"/>
    <w:rsid w:val="002B28F4"/>
    <w:rsid w:val="002B2910"/>
    <w:rsid w:val="002B2948"/>
    <w:rsid w:val="002B296B"/>
    <w:rsid w:val="002B2B6C"/>
    <w:rsid w:val="002B2C82"/>
    <w:rsid w:val="002B2C8C"/>
    <w:rsid w:val="002B2D77"/>
    <w:rsid w:val="002B2E0A"/>
    <w:rsid w:val="002B2FA2"/>
    <w:rsid w:val="002B3096"/>
    <w:rsid w:val="002B30A8"/>
    <w:rsid w:val="002B3323"/>
    <w:rsid w:val="002B33D0"/>
    <w:rsid w:val="002B351C"/>
    <w:rsid w:val="002B35D8"/>
    <w:rsid w:val="002B35E0"/>
    <w:rsid w:val="002B361E"/>
    <w:rsid w:val="002B3735"/>
    <w:rsid w:val="002B3874"/>
    <w:rsid w:val="002B39AF"/>
    <w:rsid w:val="002B3B74"/>
    <w:rsid w:val="002B3C48"/>
    <w:rsid w:val="002B3CB7"/>
    <w:rsid w:val="002B3CF6"/>
    <w:rsid w:val="002B3EC7"/>
    <w:rsid w:val="002B3FF8"/>
    <w:rsid w:val="002B40E6"/>
    <w:rsid w:val="002B41AE"/>
    <w:rsid w:val="002B42FB"/>
    <w:rsid w:val="002B435A"/>
    <w:rsid w:val="002B480F"/>
    <w:rsid w:val="002B4CF8"/>
    <w:rsid w:val="002B4F5D"/>
    <w:rsid w:val="002B4FA3"/>
    <w:rsid w:val="002B5240"/>
    <w:rsid w:val="002B52F1"/>
    <w:rsid w:val="002B547B"/>
    <w:rsid w:val="002B55C6"/>
    <w:rsid w:val="002B5715"/>
    <w:rsid w:val="002B57A1"/>
    <w:rsid w:val="002B59EC"/>
    <w:rsid w:val="002B5B00"/>
    <w:rsid w:val="002B5B13"/>
    <w:rsid w:val="002B5B7D"/>
    <w:rsid w:val="002B5B9A"/>
    <w:rsid w:val="002B5BD7"/>
    <w:rsid w:val="002B5DA6"/>
    <w:rsid w:val="002B6071"/>
    <w:rsid w:val="002B6159"/>
    <w:rsid w:val="002B61BE"/>
    <w:rsid w:val="002B633F"/>
    <w:rsid w:val="002B64A4"/>
    <w:rsid w:val="002B6660"/>
    <w:rsid w:val="002B66F2"/>
    <w:rsid w:val="002B6DED"/>
    <w:rsid w:val="002B6E2D"/>
    <w:rsid w:val="002B6EBE"/>
    <w:rsid w:val="002B6F9D"/>
    <w:rsid w:val="002B7001"/>
    <w:rsid w:val="002B71F8"/>
    <w:rsid w:val="002B749D"/>
    <w:rsid w:val="002B750B"/>
    <w:rsid w:val="002B75DA"/>
    <w:rsid w:val="002B7981"/>
    <w:rsid w:val="002B7C5A"/>
    <w:rsid w:val="002B7C7B"/>
    <w:rsid w:val="002B7F17"/>
    <w:rsid w:val="002C01A6"/>
    <w:rsid w:val="002C02AC"/>
    <w:rsid w:val="002C02E2"/>
    <w:rsid w:val="002C03D9"/>
    <w:rsid w:val="002C0607"/>
    <w:rsid w:val="002C08A2"/>
    <w:rsid w:val="002C091D"/>
    <w:rsid w:val="002C0CD4"/>
    <w:rsid w:val="002C0D34"/>
    <w:rsid w:val="002C0D6C"/>
    <w:rsid w:val="002C0E74"/>
    <w:rsid w:val="002C0ED0"/>
    <w:rsid w:val="002C0EED"/>
    <w:rsid w:val="002C155B"/>
    <w:rsid w:val="002C179C"/>
    <w:rsid w:val="002C17F3"/>
    <w:rsid w:val="002C18BE"/>
    <w:rsid w:val="002C1B7C"/>
    <w:rsid w:val="002C20E9"/>
    <w:rsid w:val="002C22A1"/>
    <w:rsid w:val="002C22BA"/>
    <w:rsid w:val="002C23D0"/>
    <w:rsid w:val="002C2471"/>
    <w:rsid w:val="002C24C6"/>
    <w:rsid w:val="002C25B7"/>
    <w:rsid w:val="002C25C9"/>
    <w:rsid w:val="002C26CC"/>
    <w:rsid w:val="002C284C"/>
    <w:rsid w:val="002C2921"/>
    <w:rsid w:val="002C2954"/>
    <w:rsid w:val="002C29E4"/>
    <w:rsid w:val="002C2B8C"/>
    <w:rsid w:val="002C2E5B"/>
    <w:rsid w:val="002C3253"/>
    <w:rsid w:val="002C35F7"/>
    <w:rsid w:val="002C3677"/>
    <w:rsid w:val="002C36F6"/>
    <w:rsid w:val="002C37AD"/>
    <w:rsid w:val="002C387A"/>
    <w:rsid w:val="002C39A0"/>
    <w:rsid w:val="002C3C07"/>
    <w:rsid w:val="002C3C1D"/>
    <w:rsid w:val="002C3E42"/>
    <w:rsid w:val="002C3EDF"/>
    <w:rsid w:val="002C434D"/>
    <w:rsid w:val="002C4417"/>
    <w:rsid w:val="002C461D"/>
    <w:rsid w:val="002C4AF6"/>
    <w:rsid w:val="002C4BD3"/>
    <w:rsid w:val="002C519B"/>
    <w:rsid w:val="002C54A7"/>
    <w:rsid w:val="002C5778"/>
    <w:rsid w:val="002C57C5"/>
    <w:rsid w:val="002C57C6"/>
    <w:rsid w:val="002C583E"/>
    <w:rsid w:val="002C591E"/>
    <w:rsid w:val="002C5AD2"/>
    <w:rsid w:val="002C5C7B"/>
    <w:rsid w:val="002C5EA0"/>
    <w:rsid w:val="002C5F67"/>
    <w:rsid w:val="002C60A7"/>
    <w:rsid w:val="002C6243"/>
    <w:rsid w:val="002C625B"/>
    <w:rsid w:val="002C650D"/>
    <w:rsid w:val="002C6599"/>
    <w:rsid w:val="002C7217"/>
    <w:rsid w:val="002C72F6"/>
    <w:rsid w:val="002C7691"/>
    <w:rsid w:val="002C7739"/>
    <w:rsid w:val="002C7866"/>
    <w:rsid w:val="002C79B6"/>
    <w:rsid w:val="002C7A26"/>
    <w:rsid w:val="002C7B8D"/>
    <w:rsid w:val="002C7DBB"/>
    <w:rsid w:val="002D0113"/>
    <w:rsid w:val="002D028C"/>
    <w:rsid w:val="002D0329"/>
    <w:rsid w:val="002D0379"/>
    <w:rsid w:val="002D03EF"/>
    <w:rsid w:val="002D04F2"/>
    <w:rsid w:val="002D051D"/>
    <w:rsid w:val="002D0537"/>
    <w:rsid w:val="002D0541"/>
    <w:rsid w:val="002D05C0"/>
    <w:rsid w:val="002D065C"/>
    <w:rsid w:val="002D06DC"/>
    <w:rsid w:val="002D07E9"/>
    <w:rsid w:val="002D0958"/>
    <w:rsid w:val="002D0BAE"/>
    <w:rsid w:val="002D0D9D"/>
    <w:rsid w:val="002D0E8D"/>
    <w:rsid w:val="002D1083"/>
    <w:rsid w:val="002D10B0"/>
    <w:rsid w:val="002D1247"/>
    <w:rsid w:val="002D147B"/>
    <w:rsid w:val="002D1501"/>
    <w:rsid w:val="002D16AB"/>
    <w:rsid w:val="002D1803"/>
    <w:rsid w:val="002D184B"/>
    <w:rsid w:val="002D1894"/>
    <w:rsid w:val="002D18B5"/>
    <w:rsid w:val="002D19F2"/>
    <w:rsid w:val="002D1C3F"/>
    <w:rsid w:val="002D1EDB"/>
    <w:rsid w:val="002D1FA0"/>
    <w:rsid w:val="002D205F"/>
    <w:rsid w:val="002D211D"/>
    <w:rsid w:val="002D2609"/>
    <w:rsid w:val="002D27BD"/>
    <w:rsid w:val="002D2979"/>
    <w:rsid w:val="002D2AF8"/>
    <w:rsid w:val="002D2F5C"/>
    <w:rsid w:val="002D3026"/>
    <w:rsid w:val="002D304C"/>
    <w:rsid w:val="002D3165"/>
    <w:rsid w:val="002D3278"/>
    <w:rsid w:val="002D3453"/>
    <w:rsid w:val="002D3502"/>
    <w:rsid w:val="002D3582"/>
    <w:rsid w:val="002D35E4"/>
    <w:rsid w:val="002D369B"/>
    <w:rsid w:val="002D3CD8"/>
    <w:rsid w:val="002D4534"/>
    <w:rsid w:val="002D456F"/>
    <w:rsid w:val="002D45A1"/>
    <w:rsid w:val="002D482A"/>
    <w:rsid w:val="002D4A47"/>
    <w:rsid w:val="002D4A98"/>
    <w:rsid w:val="002D4B58"/>
    <w:rsid w:val="002D4C5C"/>
    <w:rsid w:val="002D4D22"/>
    <w:rsid w:val="002D4F40"/>
    <w:rsid w:val="002D4F70"/>
    <w:rsid w:val="002D5374"/>
    <w:rsid w:val="002D537C"/>
    <w:rsid w:val="002D53F4"/>
    <w:rsid w:val="002D54BA"/>
    <w:rsid w:val="002D54CF"/>
    <w:rsid w:val="002D55E7"/>
    <w:rsid w:val="002D5639"/>
    <w:rsid w:val="002D5678"/>
    <w:rsid w:val="002D56BF"/>
    <w:rsid w:val="002D581F"/>
    <w:rsid w:val="002D58B0"/>
    <w:rsid w:val="002D5BE0"/>
    <w:rsid w:val="002D5BFD"/>
    <w:rsid w:val="002D5D5D"/>
    <w:rsid w:val="002D5EAC"/>
    <w:rsid w:val="002D5F65"/>
    <w:rsid w:val="002D6081"/>
    <w:rsid w:val="002D60BC"/>
    <w:rsid w:val="002D60EF"/>
    <w:rsid w:val="002D65D8"/>
    <w:rsid w:val="002D666E"/>
    <w:rsid w:val="002D67C0"/>
    <w:rsid w:val="002D68C2"/>
    <w:rsid w:val="002D68ED"/>
    <w:rsid w:val="002D6B45"/>
    <w:rsid w:val="002D6D42"/>
    <w:rsid w:val="002D6D7E"/>
    <w:rsid w:val="002D70FB"/>
    <w:rsid w:val="002D7384"/>
    <w:rsid w:val="002D74C4"/>
    <w:rsid w:val="002D7570"/>
    <w:rsid w:val="002D7A2F"/>
    <w:rsid w:val="002D7DE0"/>
    <w:rsid w:val="002D7FA1"/>
    <w:rsid w:val="002E00A6"/>
    <w:rsid w:val="002E00E8"/>
    <w:rsid w:val="002E0128"/>
    <w:rsid w:val="002E0175"/>
    <w:rsid w:val="002E02A1"/>
    <w:rsid w:val="002E078F"/>
    <w:rsid w:val="002E07B3"/>
    <w:rsid w:val="002E08F3"/>
    <w:rsid w:val="002E098A"/>
    <w:rsid w:val="002E0A88"/>
    <w:rsid w:val="002E0A98"/>
    <w:rsid w:val="002E0D03"/>
    <w:rsid w:val="002E101D"/>
    <w:rsid w:val="002E1088"/>
    <w:rsid w:val="002E10A1"/>
    <w:rsid w:val="002E10F4"/>
    <w:rsid w:val="002E1140"/>
    <w:rsid w:val="002E1150"/>
    <w:rsid w:val="002E11A9"/>
    <w:rsid w:val="002E12CB"/>
    <w:rsid w:val="002E1455"/>
    <w:rsid w:val="002E15C5"/>
    <w:rsid w:val="002E1843"/>
    <w:rsid w:val="002E1883"/>
    <w:rsid w:val="002E1981"/>
    <w:rsid w:val="002E1CD5"/>
    <w:rsid w:val="002E20A1"/>
    <w:rsid w:val="002E22BF"/>
    <w:rsid w:val="002E23F7"/>
    <w:rsid w:val="002E25CA"/>
    <w:rsid w:val="002E2620"/>
    <w:rsid w:val="002E26E3"/>
    <w:rsid w:val="002E2783"/>
    <w:rsid w:val="002E29E9"/>
    <w:rsid w:val="002E2AD3"/>
    <w:rsid w:val="002E2B73"/>
    <w:rsid w:val="002E2B9C"/>
    <w:rsid w:val="002E2C49"/>
    <w:rsid w:val="002E2D52"/>
    <w:rsid w:val="002E3010"/>
    <w:rsid w:val="002E301A"/>
    <w:rsid w:val="002E30DD"/>
    <w:rsid w:val="002E310B"/>
    <w:rsid w:val="002E3190"/>
    <w:rsid w:val="002E3534"/>
    <w:rsid w:val="002E361D"/>
    <w:rsid w:val="002E38A6"/>
    <w:rsid w:val="002E3B80"/>
    <w:rsid w:val="002E3C5F"/>
    <w:rsid w:val="002E3D45"/>
    <w:rsid w:val="002E3E99"/>
    <w:rsid w:val="002E3EAF"/>
    <w:rsid w:val="002E3FC1"/>
    <w:rsid w:val="002E4310"/>
    <w:rsid w:val="002E433B"/>
    <w:rsid w:val="002E4442"/>
    <w:rsid w:val="002E459A"/>
    <w:rsid w:val="002E4745"/>
    <w:rsid w:val="002E4A9D"/>
    <w:rsid w:val="002E4BC0"/>
    <w:rsid w:val="002E4C88"/>
    <w:rsid w:val="002E4D02"/>
    <w:rsid w:val="002E4D34"/>
    <w:rsid w:val="002E50A6"/>
    <w:rsid w:val="002E5D6C"/>
    <w:rsid w:val="002E5E86"/>
    <w:rsid w:val="002E6147"/>
    <w:rsid w:val="002E6263"/>
    <w:rsid w:val="002E6365"/>
    <w:rsid w:val="002E654A"/>
    <w:rsid w:val="002E6591"/>
    <w:rsid w:val="002E69EB"/>
    <w:rsid w:val="002E6B5D"/>
    <w:rsid w:val="002E6C5F"/>
    <w:rsid w:val="002E6C8E"/>
    <w:rsid w:val="002E6CAB"/>
    <w:rsid w:val="002E6D73"/>
    <w:rsid w:val="002E6DE4"/>
    <w:rsid w:val="002E6DED"/>
    <w:rsid w:val="002E6E89"/>
    <w:rsid w:val="002E6EE9"/>
    <w:rsid w:val="002E6F62"/>
    <w:rsid w:val="002E6FF3"/>
    <w:rsid w:val="002E7173"/>
    <w:rsid w:val="002E7186"/>
    <w:rsid w:val="002E71A4"/>
    <w:rsid w:val="002E729E"/>
    <w:rsid w:val="002E73A7"/>
    <w:rsid w:val="002E73EF"/>
    <w:rsid w:val="002E7447"/>
    <w:rsid w:val="002E7852"/>
    <w:rsid w:val="002E7A59"/>
    <w:rsid w:val="002E7A8D"/>
    <w:rsid w:val="002E7AF2"/>
    <w:rsid w:val="002E7B7D"/>
    <w:rsid w:val="002E7D2E"/>
    <w:rsid w:val="002F03D8"/>
    <w:rsid w:val="002F056A"/>
    <w:rsid w:val="002F0911"/>
    <w:rsid w:val="002F0A34"/>
    <w:rsid w:val="002F0B28"/>
    <w:rsid w:val="002F0B8B"/>
    <w:rsid w:val="002F0CB8"/>
    <w:rsid w:val="002F0F2C"/>
    <w:rsid w:val="002F130C"/>
    <w:rsid w:val="002F141F"/>
    <w:rsid w:val="002F16A8"/>
    <w:rsid w:val="002F182A"/>
    <w:rsid w:val="002F1907"/>
    <w:rsid w:val="002F1A0B"/>
    <w:rsid w:val="002F1CBD"/>
    <w:rsid w:val="002F1CCE"/>
    <w:rsid w:val="002F1CF7"/>
    <w:rsid w:val="002F1D40"/>
    <w:rsid w:val="002F1DF1"/>
    <w:rsid w:val="002F1F54"/>
    <w:rsid w:val="002F1F86"/>
    <w:rsid w:val="002F203B"/>
    <w:rsid w:val="002F22BB"/>
    <w:rsid w:val="002F25AE"/>
    <w:rsid w:val="002F27A5"/>
    <w:rsid w:val="002F287B"/>
    <w:rsid w:val="002F2ED6"/>
    <w:rsid w:val="002F2F86"/>
    <w:rsid w:val="002F321B"/>
    <w:rsid w:val="002F33BD"/>
    <w:rsid w:val="002F35CB"/>
    <w:rsid w:val="002F373D"/>
    <w:rsid w:val="002F3F31"/>
    <w:rsid w:val="002F4103"/>
    <w:rsid w:val="002F461D"/>
    <w:rsid w:val="002F48A4"/>
    <w:rsid w:val="002F4B48"/>
    <w:rsid w:val="002F4C49"/>
    <w:rsid w:val="002F4D3F"/>
    <w:rsid w:val="002F507D"/>
    <w:rsid w:val="002F516A"/>
    <w:rsid w:val="002F5220"/>
    <w:rsid w:val="002F54D6"/>
    <w:rsid w:val="002F54DF"/>
    <w:rsid w:val="002F55E5"/>
    <w:rsid w:val="002F573C"/>
    <w:rsid w:val="002F5818"/>
    <w:rsid w:val="002F58CA"/>
    <w:rsid w:val="002F593C"/>
    <w:rsid w:val="002F5D4C"/>
    <w:rsid w:val="002F5E95"/>
    <w:rsid w:val="002F5FB0"/>
    <w:rsid w:val="002F5FD9"/>
    <w:rsid w:val="002F6148"/>
    <w:rsid w:val="002F63E0"/>
    <w:rsid w:val="002F65EA"/>
    <w:rsid w:val="002F664E"/>
    <w:rsid w:val="002F665E"/>
    <w:rsid w:val="002F675E"/>
    <w:rsid w:val="002F676F"/>
    <w:rsid w:val="002F6A3A"/>
    <w:rsid w:val="002F6A79"/>
    <w:rsid w:val="002F6B1D"/>
    <w:rsid w:val="002F6C92"/>
    <w:rsid w:val="002F6E71"/>
    <w:rsid w:val="002F6F5B"/>
    <w:rsid w:val="002F6FC6"/>
    <w:rsid w:val="002F7041"/>
    <w:rsid w:val="002F73E4"/>
    <w:rsid w:val="002F7711"/>
    <w:rsid w:val="002F78A1"/>
    <w:rsid w:val="002F7BA1"/>
    <w:rsid w:val="002F7E78"/>
    <w:rsid w:val="002F7EA5"/>
    <w:rsid w:val="00300750"/>
    <w:rsid w:val="0030077F"/>
    <w:rsid w:val="00300904"/>
    <w:rsid w:val="00300CAF"/>
    <w:rsid w:val="00300E71"/>
    <w:rsid w:val="00301443"/>
    <w:rsid w:val="0030199D"/>
    <w:rsid w:val="00301A57"/>
    <w:rsid w:val="00301AAC"/>
    <w:rsid w:val="00301C87"/>
    <w:rsid w:val="00301D3C"/>
    <w:rsid w:val="00301DFD"/>
    <w:rsid w:val="00301F0D"/>
    <w:rsid w:val="0030205F"/>
    <w:rsid w:val="0030209C"/>
    <w:rsid w:val="00302130"/>
    <w:rsid w:val="003021AC"/>
    <w:rsid w:val="0030230B"/>
    <w:rsid w:val="00302395"/>
    <w:rsid w:val="00302595"/>
    <w:rsid w:val="003025D2"/>
    <w:rsid w:val="00302E85"/>
    <w:rsid w:val="00302EE6"/>
    <w:rsid w:val="0030315B"/>
    <w:rsid w:val="00303409"/>
    <w:rsid w:val="00303481"/>
    <w:rsid w:val="003034E8"/>
    <w:rsid w:val="003035D9"/>
    <w:rsid w:val="00303D0F"/>
    <w:rsid w:val="00303D44"/>
    <w:rsid w:val="00303DFD"/>
    <w:rsid w:val="00303E53"/>
    <w:rsid w:val="00303F71"/>
    <w:rsid w:val="0030412B"/>
    <w:rsid w:val="003041EB"/>
    <w:rsid w:val="003042FA"/>
    <w:rsid w:val="00304718"/>
    <w:rsid w:val="0030490B"/>
    <w:rsid w:val="00304943"/>
    <w:rsid w:val="00304997"/>
    <w:rsid w:val="00304BFE"/>
    <w:rsid w:val="00304D2A"/>
    <w:rsid w:val="00304D39"/>
    <w:rsid w:val="00304F1D"/>
    <w:rsid w:val="00305139"/>
    <w:rsid w:val="0030516D"/>
    <w:rsid w:val="00305255"/>
    <w:rsid w:val="00305581"/>
    <w:rsid w:val="003055F1"/>
    <w:rsid w:val="0030566A"/>
    <w:rsid w:val="0030567D"/>
    <w:rsid w:val="003056F8"/>
    <w:rsid w:val="00305869"/>
    <w:rsid w:val="003058D4"/>
    <w:rsid w:val="00305A43"/>
    <w:rsid w:val="00305AD0"/>
    <w:rsid w:val="00305B15"/>
    <w:rsid w:val="00305B25"/>
    <w:rsid w:val="00305B63"/>
    <w:rsid w:val="00305E7F"/>
    <w:rsid w:val="00305F00"/>
    <w:rsid w:val="00305FEA"/>
    <w:rsid w:val="0030636F"/>
    <w:rsid w:val="003063B3"/>
    <w:rsid w:val="00306552"/>
    <w:rsid w:val="00306663"/>
    <w:rsid w:val="00306676"/>
    <w:rsid w:val="00306853"/>
    <w:rsid w:val="0030698E"/>
    <w:rsid w:val="00306AC4"/>
    <w:rsid w:val="00306DA0"/>
    <w:rsid w:val="00306FAA"/>
    <w:rsid w:val="00307352"/>
    <w:rsid w:val="0030743B"/>
    <w:rsid w:val="003075E8"/>
    <w:rsid w:val="00307BC3"/>
    <w:rsid w:val="00307C65"/>
    <w:rsid w:val="00307EA0"/>
    <w:rsid w:val="00307F22"/>
    <w:rsid w:val="003105D8"/>
    <w:rsid w:val="003106E3"/>
    <w:rsid w:val="0031089B"/>
    <w:rsid w:val="003108F6"/>
    <w:rsid w:val="00310AE4"/>
    <w:rsid w:val="00310B22"/>
    <w:rsid w:val="00310BAA"/>
    <w:rsid w:val="00310BD9"/>
    <w:rsid w:val="00310C8F"/>
    <w:rsid w:val="00310CC6"/>
    <w:rsid w:val="00310E23"/>
    <w:rsid w:val="0031107C"/>
    <w:rsid w:val="0031116E"/>
    <w:rsid w:val="0031132B"/>
    <w:rsid w:val="0031155B"/>
    <w:rsid w:val="00311821"/>
    <w:rsid w:val="00311BDD"/>
    <w:rsid w:val="00311DC6"/>
    <w:rsid w:val="00311F22"/>
    <w:rsid w:val="00311F63"/>
    <w:rsid w:val="00312238"/>
    <w:rsid w:val="0031242C"/>
    <w:rsid w:val="00312449"/>
    <w:rsid w:val="003125CC"/>
    <w:rsid w:val="00312803"/>
    <w:rsid w:val="00312A9F"/>
    <w:rsid w:val="00312CDE"/>
    <w:rsid w:val="00312D54"/>
    <w:rsid w:val="00312EC5"/>
    <w:rsid w:val="00312F19"/>
    <w:rsid w:val="003130E3"/>
    <w:rsid w:val="00313335"/>
    <w:rsid w:val="003133F9"/>
    <w:rsid w:val="0031346D"/>
    <w:rsid w:val="003134B6"/>
    <w:rsid w:val="0031368C"/>
    <w:rsid w:val="003136F5"/>
    <w:rsid w:val="00313761"/>
    <w:rsid w:val="003137A6"/>
    <w:rsid w:val="0031399E"/>
    <w:rsid w:val="00313CAB"/>
    <w:rsid w:val="00313D54"/>
    <w:rsid w:val="00314048"/>
    <w:rsid w:val="00314088"/>
    <w:rsid w:val="003140CB"/>
    <w:rsid w:val="0031412D"/>
    <w:rsid w:val="00314204"/>
    <w:rsid w:val="003147B4"/>
    <w:rsid w:val="00314834"/>
    <w:rsid w:val="003148A4"/>
    <w:rsid w:val="00314A06"/>
    <w:rsid w:val="00314AE2"/>
    <w:rsid w:val="00314B89"/>
    <w:rsid w:val="00314B8A"/>
    <w:rsid w:val="00314BC0"/>
    <w:rsid w:val="00314D92"/>
    <w:rsid w:val="00315168"/>
    <w:rsid w:val="00315348"/>
    <w:rsid w:val="003154DE"/>
    <w:rsid w:val="003156DA"/>
    <w:rsid w:val="0031608A"/>
    <w:rsid w:val="003160E9"/>
    <w:rsid w:val="003161E3"/>
    <w:rsid w:val="00316517"/>
    <w:rsid w:val="00316519"/>
    <w:rsid w:val="003166A7"/>
    <w:rsid w:val="003166CD"/>
    <w:rsid w:val="003167E2"/>
    <w:rsid w:val="003168AE"/>
    <w:rsid w:val="00316A40"/>
    <w:rsid w:val="00316B91"/>
    <w:rsid w:val="00316DC3"/>
    <w:rsid w:val="00316FA8"/>
    <w:rsid w:val="00317100"/>
    <w:rsid w:val="00317593"/>
    <w:rsid w:val="003177CF"/>
    <w:rsid w:val="00317866"/>
    <w:rsid w:val="00317906"/>
    <w:rsid w:val="00317A6E"/>
    <w:rsid w:val="00317C3A"/>
    <w:rsid w:val="00317D07"/>
    <w:rsid w:val="00317D45"/>
    <w:rsid w:val="00317D6E"/>
    <w:rsid w:val="00317DAC"/>
    <w:rsid w:val="00317E7E"/>
    <w:rsid w:val="00317F4C"/>
    <w:rsid w:val="0032044C"/>
    <w:rsid w:val="00320792"/>
    <w:rsid w:val="0032083B"/>
    <w:rsid w:val="00320843"/>
    <w:rsid w:val="003209F0"/>
    <w:rsid w:val="00320A58"/>
    <w:rsid w:val="00320C5D"/>
    <w:rsid w:val="00320D03"/>
    <w:rsid w:val="00320EB2"/>
    <w:rsid w:val="00321924"/>
    <w:rsid w:val="00321C2F"/>
    <w:rsid w:val="00321CA6"/>
    <w:rsid w:val="00321CC5"/>
    <w:rsid w:val="00322047"/>
    <w:rsid w:val="00322553"/>
    <w:rsid w:val="0032264D"/>
    <w:rsid w:val="00322774"/>
    <w:rsid w:val="0032287A"/>
    <w:rsid w:val="003228BE"/>
    <w:rsid w:val="003228CC"/>
    <w:rsid w:val="00322B55"/>
    <w:rsid w:val="00322BB6"/>
    <w:rsid w:val="00322CAA"/>
    <w:rsid w:val="00322CC6"/>
    <w:rsid w:val="00322D00"/>
    <w:rsid w:val="00322D08"/>
    <w:rsid w:val="00322E3E"/>
    <w:rsid w:val="003230C8"/>
    <w:rsid w:val="003230CE"/>
    <w:rsid w:val="00323120"/>
    <w:rsid w:val="00323554"/>
    <w:rsid w:val="0032361C"/>
    <w:rsid w:val="00323A26"/>
    <w:rsid w:val="00323B28"/>
    <w:rsid w:val="00323F29"/>
    <w:rsid w:val="00324055"/>
    <w:rsid w:val="00324225"/>
    <w:rsid w:val="00324478"/>
    <w:rsid w:val="003245D6"/>
    <w:rsid w:val="00324739"/>
    <w:rsid w:val="003249B8"/>
    <w:rsid w:val="00324AC9"/>
    <w:rsid w:val="00324B0E"/>
    <w:rsid w:val="003251D7"/>
    <w:rsid w:val="0032529C"/>
    <w:rsid w:val="0032538C"/>
    <w:rsid w:val="0032560E"/>
    <w:rsid w:val="00325833"/>
    <w:rsid w:val="00325C89"/>
    <w:rsid w:val="00325CF5"/>
    <w:rsid w:val="00325E45"/>
    <w:rsid w:val="00325E89"/>
    <w:rsid w:val="00325ED6"/>
    <w:rsid w:val="00325FA9"/>
    <w:rsid w:val="00326130"/>
    <w:rsid w:val="003261CD"/>
    <w:rsid w:val="00326205"/>
    <w:rsid w:val="003262C7"/>
    <w:rsid w:val="00326361"/>
    <w:rsid w:val="0032650E"/>
    <w:rsid w:val="003267BF"/>
    <w:rsid w:val="00326801"/>
    <w:rsid w:val="00326C3F"/>
    <w:rsid w:val="00327557"/>
    <w:rsid w:val="00327683"/>
    <w:rsid w:val="00327687"/>
    <w:rsid w:val="00327788"/>
    <w:rsid w:val="00327892"/>
    <w:rsid w:val="003279EE"/>
    <w:rsid w:val="00327EDF"/>
    <w:rsid w:val="00330278"/>
    <w:rsid w:val="0033040B"/>
    <w:rsid w:val="00330544"/>
    <w:rsid w:val="00330745"/>
    <w:rsid w:val="00330856"/>
    <w:rsid w:val="0033085C"/>
    <w:rsid w:val="00330938"/>
    <w:rsid w:val="00330C49"/>
    <w:rsid w:val="00330CA3"/>
    <w:rsid w:val="00330D8A"/>
    <w:rsid w:val="00330E9E"/>
    <w:rsid w:val="00331012"/>
    <w:rsid w:val="00331205"/>
    <w:rsid w:val="00331304"/>
    <w:rsid w:val="00331383"/>
    <w:rsid w:val="00331468"/>
    <w:rsid w:val="00331710"/>
    <w:rsid w:val="00331A47"/>
    <w:rsid w:val="00331B57"/>
    <w:rsid w:val="00331BDC"/>
    <w:rsid w:val="00331DF1"/>
    <w:rsid w:val="00331ECC"/>
    <w:rsid w:val="00332150"/>
    <w:rsid w:val="0033276F"/>
    <w:rsid w:val="003328AF"/>
    <w:rsid w:val="00332962"/>
    <w:rsid w:val="00332D2E"/>
    <w:rsid w:val="00332FE2"/>
    <w:rsid w:val="00333003"/>
    <w:rsid w:val="00333057"/>
    <w:rsid w:val="003331FA"/>
    <w:rsid w:val="00333482"/>
    <w:rsid w:val="0033396E"/>
    <w:rsid w:val="00333CEF"/>
    <w:rsid w:val="00333D1B"/>
    <w:rsid w:val="00333E34"/>
    <w:rsid w:val="00333F6D"/>
    <w:rsid w:val="00334526"/>
    <w:rsid w:val="0033481B"/>
    <w:rsid w:val="00334EDE"/>
    <w:rsid w:val="00335397"/>
    <w:rsid w:val="003353E4"/>
    <w:rsid w:val="0033545C"/>
    <w:rsid w:val="0033583F"/>
    <w:rsid w:val="00335950"/>
    <w:rsid w:val="00335B60"/>
    <w:rsid w:val="00335D0D"/>
    <w:rsid w:val="00335DF3"/>
    <w:rsid w:val="003360DD"/>
    <w:rsid w:val="00336141"/>
    <w:rsid w:val="0033628C"/>
    <w:rsid w:val="003363E9"/>
    <w:rsid w:val="003365E6"/>
    <w:rsid w:val="00336636"/>
    <w:rsid w:val="003367A9"/>
    <w:rsid w:val="00336938"/>
    <w:rsid w:val="00336988"/>
    <w:rsid w:val="00336A5E"/>
    <w:rsid w:val="00336AC2"/>
    <w:rsid w:val="00336B8F"/>
    <w:rsid w:val="00336CE6"/>
    <w:rsid w:val="00336D59"/>
    <w:rsid w:val="00336D6B"/>
    <w:rsid w:val="00336F9C"/>
    <w:rsid w:val="0033705D"/>
    <w:rsid w:val="0033726D"/>
    <w:rsid w:val="003373F4"/>
    <w:rsid w:val="0033747D"/>
    <w:rsid w:val="003375C7"/>
    <w:rsid w:val="0033781D"/>
    <w:rsid w:val="00337898"/>
    <w:rsid w:val="00337984"/>
    <w:rsid w:val="00337D25"/>
    <w:rsid w:val="00337F2B"/>
    <w:rsid w:val="00340401"/>
    <w:rsid w:val="00340488"/>
    <w:rsid w:val="00340574"/>
    <w:rsid w:val="003405C6"/>
    <w:rsid w:val="00340909"/>
    <w:rsid w:val="00340952"/>
    <w:rsid w:val="00340A9F"/>
    <w:rsid w:val="00340AD1"/>
    <w:rsid w:val="00340ADD"/>
    <w:rsid w:val="00340B12"/>
    <w:rsid w:val="00340B8F"/>
    <w:rsid w:val="00341043"/>
    <w:rsid w:val="00341087"/>
    <w:rsid w:val="00341245"/>
    <w:rsid w:val="003412A2"/>
    <w:rsid w:val="0034141D"/>
    <w:rsid w:val="003414C0"/>
    <w:rsid w:val="0034156A"/>
    <w:rsid w:val="00341605"/>
    <w:rsid w:val="003416B3"/>
    <w:rsid w:val="0034180B"/>
    <w:rsid w:val="0034224C"/>
    <w:rsid w:val="0034240B"/>
    <w:rsid w:val="00342477"/>
    <w:rsid w:val="0034250B"/>
    <w:rsid w:val="003425E9"/>
    <w:rsid w:val="00342AAD"/>
    <w:rsid w:val="00342B45"/>
    <w:rsid w:val="00342C77"/>
    <w:rsid w:val="00342E13"/>
    <w:rsid w:val="003431AF"/>
    <w:rsid w:val="00343324"/>
    <w:rsid w:val="003433DD"/>
    <w:rsid w:val="003433FE"/>
    <w:rsid w:val="0034350F"/>
    <w:rsid w:val="003435CE"/>
    <w:rsid w:val="003435E9"/>
    <w:rsid w:val="003436F9"/>
    <w:rsid w:val="00343875"/>
    <w:rsid w:val="00343BD8"/>
    <w:rsid w:val="00343D72"/>
    <w:rsid w:val="00344210"/>
    <w:rsid w:val="003448E6"/>
    <w:rsid w:val="00344BA3"/>
    <w:rsid w:val="00344E37"/>
    <w:rsid w:val="00344FBB"/>
    <w:rsid w:val="0034501F"/>
    <w:rsid w:val="0034504C"/>
    <w:rsid w:val="00345179"/>
    <w:rsid w:val="0034520E"/>
    <w:rsid w:val="00345374"/>
    <w:rsid w:val="0034562C"/>
    <w:rsid w:val="0034571E"/>
    <w:rsid w:val="0034576D"/>
    <w:rsid w:val="00345941"/>
    <w:rsid w:val="00345CCB"/>
    <w:rsid w:val="00345D2B"/>
    <w:rsid w:val="00345EEE"/>
    <w:rsid w:val="00345FDC"/>
    <w:rsid w:val="00346051"/>
    <w:rsid w:val="003463C0"/>
    <w:rsid w:val="003466CF"/>
    <w:rsid w:val="003468CF"/>
    <w:rsid w:val="003469B9"/>
    <w:rsid w:val="00346AF1"/>
    <w:rsid w:val="00346CD7"/>
    <w:rsid w:val="00347000"/>
    <w:rsid w:val="003470F8"/>
    <w:rsid w:val="003473A4"/>
    <w:rsid w:val="003475AD"/>
    <w:rsid w:val="003475D0"/>
    <w:rsid w:val="00347618"/>
    <w:rsid w:val="003476E0"/>
    <w:rsid w:val="003476F3"/>
    <w:rsid w:val="00347767"/>
    <w:rsid w:val="00347769"/>
    <w:rsid w:val="00347797"/>
    <w:rsid w:val="00347860"/>
    <w:rsid w:val="00347A5E"/>
    <w:rsid w:val="00347B16"/>
    <w:rsid w:val="00347C1D"/>
    <w:rsid w:val="003501A3"/>
    <w:rsid w:val="00350245"/>
    <w:rsid w:val="003502D7"/>
    <w:rsid w:val="003503B0"/>
    <w:rsid w:val="003503BC"/>
    <w:rsid w:val="003504ED"/>
    <w:rsid w:val="00350981"/>
    <w:rsid w:val="003509B0"/>
    <w:rsid w:val="00350D4A"/>
    <w:rsid w:val="00350F0A"/>
    <w:rsid w:val="00350F1E"/>
    <w:rsid w:val="0035103D"/>
    <w:rsid w:val="00351060"/>
    <w:rsid w:val="00351089"/>
    <w:rsid w:val="00351232"/>
    <w:rsid w:val="0035123D"/>
    <w:rsid w:val="003514D9"/>
    <w:rsid w:val="0035154B"/>
    <w:rsid w:val="00351677"/>
    <w:rsid w:val="0035173D"/>
    <w:rsid w:val="003517BD"/>
    <w:rsid w:val="00351862"/>
    <w:rsid w:val="00351A9E"/>
    <w:rsid w:val="00351C36"/>
    <w:rsid w:val="00351D9F"/>
    <w:rsid w:val="00351E44"/>
    <w:rsid w:val="0035226E"/>
    <w:rsid w:val="00352377"/>
    <w:rsid w:val="003524BE"/>
    <w:rsid w:val="0035264E"/>
    <w:rsid w:val="0035281F"/>
    <w:rsid w:val="00352A51"/>
    <w:rsid w:val="00352B28"/>
    <w:rsid w:val="00352CBF"/>
    <w:rsid w:val="00353173"/>
    <w:rsid w:val="00353212"/>
    <w:rsid w:val="003533B9"/>
    <w:rsid w:val="00353649"/>
    <w:rsid w:val="003536CF"/>
    <w:rsid w:val="00353730"/>
    <w:rsid w:val="0035377B"/>
    <w:rsid w:val="00353954"/>
    <w:rsid w:val="00353BDC"/>
    <w:rsid w:val="00353C8B"/>
    <w:rsid w:val="00353DDC"/>
    <w:rsid w:val="00353E4D"/>
    <w:rsid w:val="00353EE4"/>
    <w:rsid w:val="00353EF0"/>
    <w:rsid w:val="00353FFB"/>
    <w:rsid w:val="003541BF"/>
    <w:rsid w:val="00354202"/>
    <w:rsid w:val="00354205"/>
    <w:rsid w:val="0035424A"/>
    <w:rsid w:val="00354459"/>
    <w:rsid w:val="00354621"/>
    <w:rsid w:val="0035467C"/>
    <w:rsid w:val="003546E8"/>
    <w:rsid w:val="00354744"/>
    <w:rsid w:val="003547D7"/>
    <w:rsid w:val="00354899"/>
    <w:rsid w:val="0035498F"/>
    <w:rsid w:val="003549F5"/>
    <w:rsid w:val="00354A33"/>
    <w:rsid w:val="00354B4A"/>
    <w:rsid w:val="00354FD5"/>
    <w:rsid w:val="00355252"/>
    <w:rsid w:val="003552E8"/>
    <w:rsid w:val="00355452"/>
    <w:rsid w:val="0035559A"/>
    <w:rsid w:val="0035564A"/>
    <w:rsid w:val="0035585D"/>
    <w:rsid w:val="00355CA1"/>
    <w:rsid w:val="00355CA7"/>
    <w:rsid w:val="00355F44"/>
    <w:rsid w:val="00355FC5"/>
    <w:rsid w:val="0035602C"/>
    <w:rsid w:val="0035629F"/>
    <w:rsid w:val="003562E0"/>
    <w:rsid w:val="003563D0"/>
    <w:rsid w:val="003563FC"/>
    <w:rsid w:val="00356530"/>
    <w:rsid w:val="00356539"/>
    <w:rsid w:val="003565FF"/>
    <w:rsid w:val="00356BB4"/>
    <w:rsid w:val="00356C63"/>
    <w:rsid w:val="00357151"/>
    <w:rsid w:val="00357243"/>
    <w:rsid w:val="003572B2"/>
    <w:rsid w:val="0035732E"/>
    <w:rsid w:val="003573C0"/>
    <w:rsid w:val="003573DD"/>
    <w:rsid w:val="003574C6"/>
    <w:rsid w:val="00357553"/>
    <w:rsid w:val="003577A9"/>
    <w:rsid w:val="00357985"/>
    <w:rsid w:val="00357A45"/>
    <w:rsid w:val="00357B5B"/>
    <w:rsid w:val="00357C5A"/>
    <w:rsid w:val="0036011A"/>
    <w:rsid w:val="00360144"/>
    <w:rsid w:val="00360161"/>
    <w:rsid w:val="0036067A"/>
    <w:rsid w:val="0036070D"/>
    <w:rsid w:val="00360B28"/>
    <w:rsid w:val="00360CFD"/>
    <w:rsid w:val="00360D7C"/>
    <w:rsid w:val="003610A2"/>
    <w:rsid w:val="0036125F"/>
    <w:rsid w:val="003613CA"/>
    <w:rsid w:val="00361401"/>
    <w:rsid w:val="00361405"/>
    <w:rsid w:val="003614E0"/>
    <w:rsid w:val="00361530"/>
    <w:rsid w:val="00361572"/>
    <w:rsid w:val="00361892"/>
    <w:rsid w:val="00361B11"/>
    <w:rsid w:val="00361BA2"/>
    <w:rsid w:val="00361C59"/>
    <w:rsid w:val="00361F0E"/>
    <w:rsid w:val="00361FDA"/>
    <w:rsid w:val="00361FDD"/>
    <w:rsid w:val="003620B0"/>
    <w:rsid w:val="00362184"/>
    <w:rsid w:val="003621D0"/>
    <w:rsid w:val="00362255"/>
    <w:rsid w:val="00362289"/>
    <w:rsid w:val="003623D5"/>
    <w:rsid w:val="0036252F"/>
    <w:rsid w:val="0036257F"/>
    <w:rsid w:val="00362715"/>
    <w:rsid w:val="003627C3"/>
    <w:rsid w:val="00362A1B"/>
    <w:rsid w:val="00362A74"/>
    <w:rsid w:val="00362B70"/>
    <w:rsid w:val="00362BB2"/>
    <w:rsid w:val="00362D09"/>
    <w:rsid w:val="00362E09"/>
    <w:rsid w:val="00362E0F"/>
    <w:rsid w:val="00362E50"/>
    <w:rsid w:val="00363281"/>
    <w:rsid w:val="0036329E"/>
    <w:rsid w:val="003632A7"/>
    <w:rsid w:val="00363363"/>
    <w:rsid w:val="003633E2"/>
    <w:rsid w:val="00363629"/>
    <w:rsid w:val="003639AD"/>
    <w:rsid w:val="00363B9C"/>
    <w:rsid w:val="00363C35"/>
    <w:rsid w:val="00363CF6"/>
    <w:rsid w:val="00363DE3"/>
    <w:rsid w:val="00363E1A"/>
    <w:rsid w:val="003642E0"/>
    <w:rsid w:val="00364375"/>
    <w:rsid w:val="00364479"/>
    <w:rsid w:val="00364603"/>
    <w:rsid w:val="0036492C"/>
    <w:rsid w:val="00364A19"/>
    <w:rsid w:val="00364B0C"/>
    <w:rsid w:val="00364BAC"/>
    <w:rsid w:val="00364EBE"/>
    <w:rsid w:val="00364ED1"/>
    <w:rsid w:val="00364FB3"/>
    <w:rsid w:val="003651BF"/>
    <w:rsid w:val="003651FC"/>
    <w:rsid w:val="003652BB"/>
    <w:rsid w:val="003652C2"/>
    <w:rsid w:val="00365305"/>
    <w:rsid w:val="003653F3"/>
    <w:rsid w:val="00365633"/>
    <w:rsid w:val="0036574B"/>
    <w:rsid w:val="0036579A"/>
    <w:rsid w:val="003657EC"/>
    <w:rsid w:val="00365883"/>
    <w:rsid w:val="003658D4"/>
    <w:rsid w:val="00365977"/>
    <w:rsid w:val="00365A9C"/>
    <w:rsid w:val="00365AE8"/>
    <w:rsid w:val="00365C7A"/>
    <w:rsid w:val="00365C86"/>
    <w:rsid w:val="00365E3C"/>
    <w:rsid w:val="00365F41"/>
    <w:rsid w:val="00366510"/>
    <w:rsid w:val="003665CA"/>
    <w:rsid w:val="00366798"/>
    <w:rsid w:val="00366869"/>
    <w:rsid w:val="003668EC"/>
    <w:rsid w:val="00366CA5"/>
    <w:rsid w:val="00366CF3"/>
    <w:rsid w:val="00366FB9"/>
    <w:rsid w:val="00367245"/>
    <w:rsid w:val="00367325"/>
    <w:rsid w:val="00367606"/>
    <w:rsid w:val="003676C6"/>
    <w:rsid w:val="0036784A"/>
    <w:rsid w:val="003679C8"/>
    <w:rsid w:val="00367A93"/>
    <w:rsid w:val="00367E0E"/>
    <w:rsid w:val="00367E33"/>
    <w:rsid w:val="00367E35"/>
    <w:rsid w:val="00367E97"/>
    <w:rsid w:val="00367E9C"/>
    <w:rsid w:val="00367FDE"/>
    <w:rsid w:val="003700C7"/>
    <w:rsid w:val="0037028F"/>
    <w:rsid w:val="003702BE"/>
    <w:rsid w:val="00370C36"/>
    <w:rsid w:val="00370C3C"/>
    <w:rsid w:val="00370C5D"/>
    <w:rsid w:val="00370C6E"/>
    <w:rsid w:val="00370CD5"/>
    <w:rsid w:val="00370EEC"/>
    <w:rsid w:val="00371225"/>
    <w:rsid w:val="00371360"/>
    <w:rsid w:val="003716BB"/>
    <w:rsid w:val="00371AC8"/>
    <w:rsid w:val="00371B45"/>
    <w:rsid w:val="00371BBF"/>
    <w:rsid w:val="00371C96"/>
    <w:rsid w:val="00371E0E"/>
    <w:rsid w:val="0037226D"/>
    <w:rsid w:val="00372310"/>
    <w:rsid w:val="00372353"/>
    <w:rsid w:val="0037242C"/>
    <w:rsid w:val="0037248A"/>
    <w:rsid w:val="003726FB"/>
    <w:rsid w:val="00372711"/>
    <w:rsid w:val="00372A29"/>
    <w:rsid w:val="00372A4F"/>
    <w:rsid w:val="00372AAC"/>
    <w:rsid w:val="00372C4F"/>
    <w:rsid w:val="00372D8D"/>
    <w:rsid w:val="00372EFD"/>
    <w:rsid w:val="00373258"/>
    <w:rsid w:val="003732D7"/>
    <w:rsid w:val="003734FC"/>
    <w:rsid w:val="0037352F"/>
    <w:rsid w:val="0037354E"/>
    <w:rsid w:val="003735D3"/>
    <w:rsid w:val="00373B0B"/>
    <w:rsid w:val="00373B9E"/>
    <w:rsid w:val="00373BAD"/>
    <w:rsid w:val="00373BC7"/>
    <w:rsid w:val="00373DBC"/>
    <w:rsid w:val="00373ED9"/>
    <w:rsid w:val="00373F74"/>
    <w:rsid w:val="00374353"/>
    <w:rsid w:val="003743F7"/>
    <w:rsid w:val="0037448C"/>
    <w:rsid w:val="003744FD"/>
    <w:rsid w:val="00374522"/>
    <w:rsid w:val="003748AA"/>
    <w:rsid w:val="003749CD"/>
    <w:rsid w:val="00374AAD"/>
    <w:rsid w:val="00374AD2"/>
    <w:rsid w:val="00374B55"/>
    <w:rsid w:val="00374B66"/>
    <w:rsid w:val="00374C40"/>
    <w:rsid w:val="00374DD8"/>
    <w:rsid w:val="003750E5"/>
    <w:rsid w:val="00375100"/>
    <w:rsid w:val="00375291"/>
    <w:rsid w:val="003752ED"/>
    <w:rsid w:val="0037559B"/>
    <w:rsid w:val="00375BE7"/>
    <w:rsid w:val="00375D98"/>
    <w:rsid w:val="00375E05"/>
    <w:rsid w:val="00375E67"/>
    <w:rsid w:val="00375E8F"/>
    <w:rsid w:val="00375ED2"/>
    <w:rsid w:val="003760D4"/>
    <w:rsid w:val="00376166"/>
    <w:rsid w:val="0037643E"/>
    <w:rsid w:val="003765C4"/>
    <w:rsid w:val="003765F3"/>
    <w:rsid w:val="003766BC"/>
    <w:rsid w:val="00376705"/>
    <w:rsid w:val="00376738"/>
    <w:rsid w:val="00376B2D"/>
    <w:rsid w:val="00376B99"/>
    <w:rsid w:val="00376C5F"/>
    <w:rsid w:val="00376CCC"/>
    <w:rsid w:val="00376CFB"/>
    <w:rsid w:val="00376E71"/>
    <w:rsid w:val="003775C7"/>
    <w:rsid w:val="00377628"/>
    <w:rsid w:val="003776BB"/>
    <w:rsid w:val="00377712"/>
    <w:rsid w:val="00377838"/>
    <w:rsid w:val="00377856"/>
    <w:rsid w:val="003779BF"/>
    <w:rsid w:val="00377BF9"/>
    <w:rsid w:val="00377CE9"/>
    <w:rsid w:val="00377DDD"/>
    <w:rsid w:val="00377F9E"/>
    <w:rsid w:val="00380036"/>
    <w:rsid w:val="00380491"/>
    <w:rsid w:val="0038051B"/>
    <w:rsid w:val="0038062D"/>
    <w:rsid w:val="003808BF"/>
    <w:rsid w:val="00380948"/>
    <w:rsid w:val="00380D0D"/>
    <w:rsid w:val="00380FB9"/>
    <w:rsid w:val="0038139A"/>
    <w:rsid w:val="003815E8"/>
    <w:rsid w:val="0038165B"/>
    <w:rsid w:val="00381692"/>
    <w:rsid w:val="003816CE"/>
    <w:rsid w:val="00381ACE"/>
    <w:rsid w:val="00381C16"/>
    <w:rsid w:val="00382046"/>
    <w:rsid w:val="00382179"/>
    <w:rsid w:val="003821E0"/>
    <w:rsid w:val="00382228"/>
    <w:rsid w:val="0038278D"/>
    <w:rsid w:val="00382906"/>
    <w:rsid w:val="00382ABB"/>
    <w:rsid w:val="00382B66"/>
    <w:rsid w:val="00382BA0"/>
    <w:rsid w:val="00382BC9"/>
    <w:rsid w:val="00382C43"/>
    <w:rsid w:val="00382C5A"/>
    <w:rsid w:val="00382CA1"/>
    <w:rsid w:val="003830F0"/>
    <w:rsid w:val="00383118"/>
    <w:rsid w:val="00383184"/>
    <w:rsid w:val="0038335A"/>
    <w:rsid w:val="00383390"/>
    <w:rsid w:val="00383766"/>
    <w:rsid w:val="00383807"/>
    <w:rsid w:val="00383858"/>
    <w:rsid w:val="003838AE"/>
    <w:rsid w:val="00383A98"/>
    <w:rsid w:val="00383BA2"/>
    <w:rsid w:val="00383C48"/>
    <w:rsid w:val="00383CBB"/>
    <w:rsid w:val="00383D04"/>
    <w:rsid w:val="00383FED"/>
    <w:rsid w:val="0038408F"/>
    <w:rsid w:val="003841DC"/>
    <w:rsid w:val="00384440"/>
    <w:rsid w:val="0038462C"/>
    <w:rsid w:val="00384667"/>
    <w:rsid w:val="00384708"/>
    <w:rsid w:val="003849C8"/>
    <w:rsid w:val="00384B8F"/>
    <w:rsid w:val="00384CFF"/>
    <w:rsid w:val="00384E8A"/>
    <w:rsid w:val="00385387"/>
    <w:rsid w:val="00385469"/>
    <w:rsid w:val="003854F8"/>
    <w:rsid w:val="00385570"/>
    <w:rsid w:val="003855B3"/>
    <w:rsid w:val="0038573F"/>
    <w:rsid w:val="00385781"/>
    <w:rsid w:val="003858C5"/>
    <w:rsid w:val="00385CB5"/>
    <w:rsid w:val="00385CFC"/>
    <w:rsid w:val="00385E21"/>
    <w:rsid w:val="00385EB7"/>
    <w:rsid w:val="00385F9A"/>
    <w:rsid w:val="0038609D"/>
    <w:rsid w:val="0038642A"/>
    <w:rsid w:val="0038654D"/>
    <w:rsid w:val="003865CD"/>
    <w:rsid w:val="003865F6"/>
    <w:rsid w:val="003869CF"/>
    <w:rsid w:val="00386BAA"/>
    <w:rsid w:val="00386C2C"/>
    <w:rsid w:val="00386EBB"/>
    <w:rsid w:val="00387034"/>
    <w:rsid w:val="0038715F"/>
    <w:rsid w:val="003871CA"/>
    <w:rsid w:val="00387232"/>
    <w:rsid w:val="0038759D"/>
    <w:rsid w:val="00387653"/>
    <w:rsid w:val="0038771D"/>
    <w:rsid w:val="00387720"/>
    <w:rsid w:val="003878E6"/>
    <w:rsid w:val="003879F1"/>
    <w:rsid w:val="00387A17"/>
    <w:rsid w:val="00387E46"/>
    <w:rsid w:val="00387E76"/>
    <w:rsid w:val="00387FBD"/>
    <w:rsid w:val="00390192"/>
    <w:rsid w:val="00390943"/>
    <w:rsid w:val="0039094B"/>
    <w:rsid w:val="00390979"/>
    <w:rsid w:val="00390B1E"/>
    <w:rsid w:val="00390BE7"/>
    <w:rsid w:val="00390C19"/>
    <w:rsid w:val="00390D0F"/>
    <w:rsid w:val="00390F37"/>
    <w:rsid w:val="00390FD4"/>
    <w:rsid w:val="0039118B"/>
    <w:rsid w:val="003911A9"/>
    <w:rsid w:val="003913A6"/>
    <w:rsid w:val="00391515"/>
    <w:rsid w:val="003916DE"/>
    <w:rsid w:val="0039191A"/>
    <w:rsid w:val="0039198A"/>
    <w:rsid w:val="00391A73"/>
    <w:rsid w:val="00391AC0"/>
    <w:rsid w:val="00391B41"/>
    <w:rsid w:val="00391CD1"/>
    <w:rsid w:val="00392195"/>
    <w:rsid w:val="00392231"/>
    <w:rsid w:val="003923AC"/>
    <w:rsid w:val="0039276B"/>
    <w:rsid w:val="00392AA4"/>
    <w:rsid w:val="00392BAB"/>
    <w:rsid w:val="00392CCB"/>
    <w:rsid w:val="00392E38"/>
    <w:rsid w:val="00393100"/>
    <w:rsid w:val="0039387A"/>
    <w:rsid w:val="00393E23"/>
    <w:rsid w:val="00393EA9"/>
    <w:rsid w:val="00393F1F"/>
    <w:rsid w:val="00394086"/>
    <w:rsid w:val="00394131"/>
    <w:rsid w:val="00394291"/>
    <w:rsid w:val="00394331"/>
    <w:rsid w:val="0039456C"/>
    <w:rsid w:val="00394A24"/>
    <w:rsid w:val="00394C1B"/>
    <w:rsid w:val="00394C4C"/>
    <w:rsid w:val="00394CD4"/>
    <w:rsid w:val="00394CDD"/>
    <w:rsid w:val="00394F5F"/>
    <w:rsid w:val="003950C5"/>
    <w:rsid w:val="0039524D"/>
    <w:rsid w:val="0039558C"/>
    <w:rsid w:val="003955B1"/>
    <w:rsid w:val="003959E1"/>
    <w:rsid w:val="00395D09"/>
    <w:rsid w:val="00395FF3"/>
    <w:rsid w:val="00396074"/>
    <w:rsid w:val="003964E8"/>
    <w:rsid w:val="0039660B"/>
    <w:rsid w:val="00396930"/>
    <w:rsid w:val="003969BF"/>
    <w:rsid w:val="003969E7"/>
    <w:rsid w:val="00396B31"/>
    <w:rsid w:val="00396B6E"/>
    <w:rsid w:val="00396DDB"/>
    <w:rsid w:val="003973C1"/>
    <w:rsid w:val="00397471"/>
    <w:rsid w:val="003974DD"/>
    <w:rsid w:val="00397552"/>
    <w:rsid w:val="003975C2"/>
    <w:rsid w:val="003976EF"/>
    <w:rsid w:val="00397926"/>
    <w:rsid w:val="00397B0C"/>
    <w:rsid w:val="00397B22"/>
    <w:rsid w:val="00397DCB"/>
    <w:rsid w:val="003A000F"/>
    <w:rsid w:val="003A00DB"/>
    <w:rsid w:val="003A01DA"/>
    <w:rsid w:val="003A02A1"/>
    <w:rsid w:val="003A0936"/>
    <w:rsid w:val="003A0979"/>
    <w:rsid w:val="003A0B4F"/>
    <w:rsid w:val="003A0E2D"/>
    <w:rsid w:val="003A0EF4"/>
    <w:rsid w:val="003A1000"/>
    <w:rsid w:val="003A1095"/>
    <w:rsid w:val="003A10CE"/>
    <w:rsid w:val="003A1105"/>
    <w:rsid w:val="003A110D"/>
    <w:rsid w:val="003A1425"/>
    <w:rsid w:val="003A1648"/>
    <w:rsid w:val="003A1700"/>
    <w:rsid w:val="003A1892"/>
    <w:rsid w:val="003A18D6"/>
    <w:rsid w:val="003A1AA0"/>
    <w:rsid w:val="003A1DAF"/>
    <w:rsid w:val="003A1E92"/>
    <w:rsid w:val="003A1FE0"/>
    <w:rsid w:val="003A20B0"/>
    <w:rsid w:val="003A2127"/>
    <w:rsid w:val="003A24BF"/>
    <w:rsid w:val="003A24E7"/>
    <w:rsid w:val="003A260A"/>
    <w:rsid w:val="003A2785"/>
    <w:rsid w:val="003A2800"/>
    <w:rsid w:val="003A28C9"/>
    <w:rsid w:val="003A2A67"/>
    <w:rsid w:val="003A2E84"/>
    <w:rsid w:val="003A2FC7"/>
    <w:rsid w:val="003A2FCE"/>
    <w:rsid w:val="003A315D"/>
    <w:rsid w:val="003A3354"/>
    <w:rsid w:val="003A3567"/>
    <w:rsid w:val="003A3575"/>
    <w:rsid w:val="003A3749"/>
    <w:rsid w:val="003A3763"/>
    <w:rsid w:val="003A38E2"/>
    <w:rsid w:val="003A3924"/>
    <w:rsid w:val="003A3B2C"/>
    <w:rsid w:val="003A3BC2"/>
    <w:rsid w:val="003A3C1F"/>
    <w:rsid w:val="003A3F1A"/>
    <w:rsid w:val="003A40E3"/>
    <w:rsid w:val="003A412D"/>
    <w:rsid w:val="003A42F1"/>
    <w:rsid w:val="003A451A"/>
    <w:rsid w:val="003A4598"/>
    <w:rsid w:val="003A466D"/>
    <w:rsid w:val="003A4770"/>
    <w:rsid w:val="003A4876"/>
    <w:rsid w:val="003A49D9"/>
    <w:rsid w:val="003A4C7C"/>
    <w:rsid w:val="003A4CF9"/>
    <w:rsid w:val="003A4EB1"/>
    <w:rsid w:val="003A4FCA"/>
    <w:rsid w:val="003A4FF8"/>
    <w:rsid w:val="003A52E8"/>
    <w:rsid w:val="003A537A"/>
    <w:rsid w:val="003A545A"/>
    <w:rsid w:val="003A54C7"/>
    <w:rsid w:val="003A551C"/>
    <w:rsid w:val="003A560F"/>
    <w:rsid w:val="003A5627"/>
    <w:rsid w:val="003A5703"/>
    <w:rsid w:val="003A58CD"/>
    <w:rsid w:val="003A5CFF"/>
    <w:rsid w:val="003A5ED8"/>
    <w:rsid w:val="003A6087"/>
    <w:rsid w:val="003A614A"/>
    <w:rsid w:val="003A6156"/>
    <w:rsid w:val="003A61C3"/>
    <w:rsid w:val="003A620F"/>
    <w:rsid w:val="003A6400"/>
    <w:rsid w:val="003A6475"/>
    <w:rsid w:val="003A661A"/>
    <w:rsid w:val="003A6754"/>
    <w:rsid w:val="003A68A6"/>
    <w:rsid w:val="003A699A"/>
    <w:rsid w:val="003A6A6D"/>
    <w:rsid w:val="003A6AAE"/>
    <w:rsid w:val="003A6AF3"/>
    <w:rsid w:val="003A6B95"/>
    <w:rsid w:val="003A6BB5"/>
    <w:rsid w:val="003A6BEA"/>
    <w:rsid w:val="003A6C67"/>
    <w:rsid w:val="003A6D02"/>
    <w:rsid w:val="003A6D6F"/>
    <w:rsid w:val="003A6DC4"/>
    <w:rsid w:val="003A6E3B"/>
    <w:rsid w:val="003A6F0C"/>
    <w:rsid w:val="003A74C6"/>
    <w:rsid w:val="003A797C"/>
    <w:rsid w:val="003A7A04"/>
    <w:rsid w:val="003A7F51"/>
    <w:rsid w:val="003A7F83"/>
    <w:rsid w:val="003B0039"/>
    <w:rsid w:val="003B0284"/>
    <w:rsid w:val="003B03DF"/>
    <w:rsid w:val="003B03F5"/>
    <w:rsid w:val="003B059C"/>
    <w:rsid w:val="003B060A"/>
    <w:rsid w:val="003B075D"/>
    <w:rsid w:val="003B08CE"/>
    <w:rsid w:val="003B0A78"/>
    <w:rsid w:val="003B0BE2"/>
    <w:rsid w:val="003B0BE6"/>
    <w:rsid w:val="003B0C7B"/>
    <w:rsid w:val="003B0CA7"/>
    <w:rsid w:val="003B1009"/>
    <w:rsid w:val="003B144F"/>
    <w:rsid w:val="003B15F0"/>
    <w:rsid w:val="003B161C"/>
    <w:rsid w:val="003B1826"/>
    <w:rsid w:val="003B1E77"/>
    <w:rsid w:val="003B1E7C"/>
    <w:rsid w:val="003B1F86"/>
    <w:rsid w:val="003B22C4"/>
    <w:rsid w:val="003B2737"/>
    <w:rsid w:val="003B2990"/>
    <w:rsid w:val="003B2A0E"/>
    <w:rsid w:val="003B2B49"/>
    <w:rsid w:val="003B2CA7"/>
    <w:rsid w:val="003B314F"/>
    <w:rsid w:val="003B3183"/>
    <w:rsid w:val="003B353E"/>
    <w:rsid w:val="003B37EC"/>
    <w:rsid w:val="003B392D"/>
    <w:rsid w:val="003B3A66"/>
    <w:rsid w:val="003B3E08"/>
    <w:rsid w:val="003B3FDB"/>
    <w:rsid w:val="003B45CA"/>
    <w:rsid w:val="003B483E"/>
    <w:rsid w:val="003B484E"/>
    <w:rsid w:val="003B4DE7"/>
    <w:rsid w:val="003B5005"/>
    <w:rsid w:val="003B507A"/>
    <w:rsid w:val="003B50D2"/>
    <w:rsid w:val="003B532E"/>
    <w:rsid w:val="003B5339"/>
    <w:rsid w:val="003B5356"/>
    <w:rsid w:val="003B539A"/>
    <w:rsid w:val="003B5401"/>
    <w:rsid w:val="003B5403"/>
    <w:rsid w:val="003B5465"/>
    <w:rsid w:val="003B5728"/>
    <w:rsid w:val="003B580C"/>
    <w:rsid w:val="003B5936"/>
    <w:rsid w:val="003B5962"/>
    <w:rsid w:val="003B5A52"/>
    <w:rsid w:val="003B5C2B"/>
    <w:rsid w:val="003B5DD0"/>
    <w:rsid w:val="003B66D7"/>
    <w:rsid w:val="003B6776"/>
    <w:rsid w:val="003B68AE"/>
    <w:rsid w:val="003B68CF"/>
    <w:rsid w:val="003B6B27"/>
    <w:rsid w:val="003B6CC3"/>
    <w:rsid w:val="003B6DDD"/>
    <w:rsid w:val="003B6E17"/>
    <w:rsid w:val="003B6E66"/>
    <w:rsid w:val="003B6E9B"/>
    <w:rsid w:val="003B6FE6"/>
    <w:rsid w:val="003B70C3"/>
    <w:rsid w:val="003B733B"/>
    <w:rsid w:val="003B7455"/>
    <w:rsid w:val="003B751A"/>
    <w:rsid w:val="003B7797"/>
    <w:rsid w:val="003B78EC"/>
    <w:rsid w:val="003B78FE"/>
    <w:rsid w:val="003B7B13"/>
    <w:rsid w:val="003B7B15"/>
    <w:rsid w:val="003B7C45"/>
    <w:rsid w:val="003B7DB4"/>
    <w:rsid w:val="003B7F71"/>
    <w:rsid w:val="003C0308"/>
    <w:rsid w:val="003C04A8"/>
    <w:rsid w:val="003C0682"/>
    <w:rsid w:val="003C094B"/>
    <w:rsid w:val="003C0C59"/>
    <w:rsid w:val="003C0C88"/>
    <w:rsid w:val="003C100B"/>
    <w:rsid w:val="003C1195"/>
    <w:rsid w:val="003C11AE"/>
    <w:rsid w:val="003C1276"/>
    <w:rsid w:val="003C18B0"/>
    <w:rsid w:val="003C18F3"/>
    <w:rsid w:val="003C19A4"/>
    <w:rsid w:val="003C19EC"/>
    <w:rsid w:val="003C1A39"/>
    <w:rsid w:val="003C1B73"/>
    <w:rsid w:val="003C1CC6"/>
    <w:rsid w:val="003C1F71"/>
    <w:rsid w:val="003C1F74"/>
    <w:rsid w:val="003C2133"/>
    <w:rsid w:val="003C2172"/>
    <w:rsid w:val="003C23AA"/>
    <w:rsid w:val="003C2542"/>
    <w:rsid w:val="003C293A"/>
    <w:rsid w:val="003C29AF"/>
    <w:rsid w:val="003C29D0"/>
    <w:rsid w:val="003C2AA1"/>
    <w:rsid w:val="003C2F0C"/>
    <w:rsid w:val="003C30A8"/>
    <w:rsid w:val="003C30BF"/>
    <w:rsid w:val="003C30FC"/>
    <w:rsid w:val="003C312D"/>
    <w:rsid w:val="003C315B"/>
    <w:rsid w:val="003C3177"/>
    <w:rsid w:val="003C3236"/>
    <w:rsid w:val="003C32AE"/>
    <w:rsid w:val="003C3672"/>
    <w:rsid w:val="003C37B1"/>
    <w:rsid w:val="003C39D9"/>
    <w:rsid w:val="003C3AA1"/>
    <w:rsid w:val="003C3DA2"/>
    <w:rsid w:val="003C3DF1"/>
    <w:rsid w:val="003C414D"/>
    <w:rsid w:val="003C429D"/>
    <w:rsid w:val="003C42AA"/>
    <w:rsid w:val="003C4785"/>
    <w:rsid w:val="003C48A7"/>
    <w:rsid w:val="003C4A2A"/>
    <w:rsid w:val="003C513B"/>
    <w:rsid w:val="003C533B"/>
    <w:rsid w:val="003C5519"/>
    <w:rsid w:val="003C56B0"/>
    <w:rsid w:val="003C583F"/>
    <w:rsid w:val="003C58CA"/>
    <w:rsid w:val="003C5E1B"/>
    <w:rsid w:val="003C5F0F"/>
    <w:rsid w:val="003C5FEA"/>
    <w:rsid w:val="003C602B"/>
    <w:rsid w:val="003C617E"/>
    <w:rsid w:val="003C62CC"/>
    <w:rsid w:val="003C675C"/>
    <w:rsid w:val="003C681F"/>
    <w:rsid w:val="003C6D9F"/>
    <w:rsid w:val="003C6FAF"/>
    <w:rsid w:val="003C6FD1"/>
    <w:rsid w:val="003C71E0"/>
    <w:rsid w:val="003C72A2"/>
    <w:rsid w:val="003C7367"/>
    <w:rsid w:val="003C7386"/>
    <w:rsid w:val="003C763B"/>
    <w:rsid w:val="003C78F0"/>
    <w:rsid w:val="003C7B31"/>
    <w:rsid w:val="003C7BCD"/>
    <w:rsid w:val="003C7FBB"/>
    <w:rsid w:val="003D032E"/>
    <w:rsid w:val="003D0439"/>
    <w:rsid w:val="003D0875"/>
    <w:rsid w:val="003D08E1"/>
    <w:rsid w:val="003D0B8A"/>
    <w:rsid w:val="003D0DA6"/>
    <w:rsid w:val="003D0F65"/>
    <w:rsid w:val="003D1281"/>
    <w:rsid w:val="003D1603"/>
    <w:rsid w:val="003D174A"/>
    <w:rsid w:val="003D1A4E"/>
    <w:rsid w:val="003D1AF0"/>
    <w:rsid w:val="003D1C00"/>
    <w:rsid w:val="003D1E40"/>
    <w:rsid w:val="003D20A5"/>
    <w:rsid w:val="003D2105"/>
    <w:rsid w:val="003D23BB"/>
    <w:rsid w:val="003D2437"/>
    <w:rsid w:val="003D271B"/>
    <w:rsid w:val="003D276C"/>
    <w:rsid w:val="003D2D83"/>
    <w:rsid w:val="003D2F2E"/>
    <w:rsid w:val="003D2F72"/>
    <w:rsid w:val="003D3339"/>
    <w:rsid w:val="003D337F"/>
    <w:rsid w:val="003D34A6"/>
    <w:rsid w:val="003D365B"/>
    <w:rsid w:val="003D36A5"/>
    <w:rsid w:val="003D36E9"/>
    <w:rsid w:val="003D3907"/>
    <w:rsid w:val="003D3AA6"/>
    <w:rsid w:val="003D3B95"/>
    <w:rsid w:val="003D3BDA"/>
    <w:rsid w:val="003D3BFF"/>
    <w:rsid w:val="003D3D3C"/>
    <w:rsid w:val="003D3FDA"/>
    <w:rsid w:val="003D40F9"/>
    <w:rsid w:val="003D42B6"/>
    <w:rsid w:val="003D43C6"/>
    <w:rsid w:val="003D4443"/>
    <w:rsid w:val="003D460F"/>
    <w:rsid w:val="003D4661"/>
    <w:rsid w:val="003D4709"/>
    <w:rsid w:val="003D47C9"/>
    <w:rsid w:val="003D47F3"/>
    <w:rsid w:val="003D49F3"/>
    <w:rsid w:val="003D4A53"/>
    <w:rsid w:val="003D4B1F"/>
    <w:rsid w:val="003D4B51"/>
    <w:rsid w:val="003D4C0D"/>
    <w:rsid w:val="003D4DA0"/>
    <w:rsid w:val="003D4E0A"/>
    <w:rsid w:val="003D4F1C"/>
    <w:rsid w:val="003D525F"/>
    <w:rsid w:val="003D5362"/>
    <w:rsid w:val="003D5448"/>
    <w:rsid w:val="003D5472"/>
    <w:rsid w:val="003D5532"/>
    <w:rsid w:val="003D5683"/>
    <w:rsid w:val="003D5B91"/>
    <w:rsid w:val="003D5F01"/>
    <w:rsid w:val="003D61E3"/>
    <w:rsid w:val="003D64B0"/>
    <w:rsid w:val="003D676A"/>
    <w:rsid w:val="003D6828"/>
    <w:rsid w:val="003D69E3"/>
    <w:rsid w:val="003D6AFD"/>
    <w:rsid w:val="003D6BA4"/>
    <w:rsid w:val="003D6D79"/>
    <w:rsid w:val="003D7078"/>
    <w:rsid w:val="003D7150"/>
    <w:rsid w:val="003D71E0"/>
    <w:rsid w:val="003D71EA"/>
    <w:rsid w:val="003D7221"/>
    <w:rsid w:val="003D77F5"/>
    <w:rsid w:val="003D78FA"/>
    <w:rsid w:val="003D79DF"/>
    <w:rsid w:val="003D7BA7"/>
    <w:rsid w:val="003D7C1B"/>
    <w:rsid w:val="003D7D08"/>
    <w:rsid w:val="003D7FFD"/>
    <w:rsid w:val="003E00F9"/>
    <w:rsid w:val="003E0507"/>
    <w:rsid w:val="003E0510"/>
    <w:rsid w:val="003E070F"/>
    <w:rsid w:val="003E0BCC"/>
    <w:rsid w:val="003E0BDD"/>
    <w:rsid w:val="003E0F0A"/>
    <w:rsid w:val="003E0FB3"/>
    <w:rsid w:val="003E1001"/>
    <w:rsid w:val="003E107D"/>
    <w:rsid w:val="003E10D2"/>
    <w:rsid w:val="003E12A9"/>
    <w:rsid w:val="003E13D2"/>
    <w:rsid w:val="003E148A"/>
    <w:rsid w:val="003E1490"/>
    <w:rsid w:val="003E1731"/>
    <w:rsid w:val="003E1DDD"/>
    <w:rsid w:val="003E1DF2"/>
    <w:rsid w:val="003E1E88"/>
    <w:rsid w:val="003E2001"/>
    <w:rsid w:val="003E22C4"/>
    <w:rsid w:val="003E2414"/>
    <w:rsid w:val="003E259B"/>
    <w:rsid w:val="003E265E"/>
    <w:rsid w:val="003E2695"/>
    <w:rsid w:val="003E276F"/>
    <w:rsid w:val="003E2849"/>
    <w:rsid w:val="003E2897"/>
    <w:rsid w:val="003E2A2F"/>
    <w:rsid w:val="003E2C31"/>
    <w:rsid w:val="003E2DC2"/>
    <w:rsid w:val="003E3134"/>
    <w:rsid w:val="003E3222"/>
    <w:rsid w:val="003E34A2"/>
    <w:rsid w:val="003E35F0"/>
    <w:rsid w:val="003E3602"/>
    <w:rsid w:val="003E3873"/>
    <w:rsid w:val="003E3B7C"/>
    <w:rsid w:val="003E3CB1"/>
    <w:rsid w:val="003E3E3D"/>
    <w:rsid w:val="003E41F1"/>
    <w:rsid w:val="003E4295"/>
    <w:rsid w:val="003E44C3"/>
    <w:rsid w:val="003E44E5"/>
    <w:rsid w:val="003E45EC"/>
    <w:rsid w:val="003E46FA"/>
    <w:rsid w:val="003E4800"/>
    <w:rsid w:val="003E499E"/>
    <w:rsid w:val="003E5835"/>
    <w:rsid w:val="003E5985"/>
    <w:rsid w:val="003E5A58"/>
    <w:rsid w:val="003E5C38"/>
    <w:rsid w:val="003E5C4C"/>
    <w:rsid w:val="003E5C63"/>
    <w:rsid w:val="003E5CA4"/>
    <w:rsid w:val="003E5D73"/>
    <w:rsid w:val="003E5FE2"/>
    <w:rsid w:val="003E63A3"/>
    <w:rsid w:val="003E6412"/>
    <w:rsid w:val="003E6568"/>
    <w:rsid w:val="003E6709"/>
    <w:rsid w:val="003E67CA"/>
    <w:rsid w:val="003E67CB"/>
    <w:rsid w:val="003E6A17"/>
    <w:rsid w:val="003E6A5C"/>
    <w:rsid w:val="003E6C9E"/>
    <w:rsid w:val="003E6D58"/>
    <w:rsid w:val="003E70BC"/>
    <w:rsid w:val="003E7169"/>
    <w:rsid w:val="003E71ED"/>
    <w:rsid w:val="003E732D"/>
    <w:rsid w:val="003E7466"/>
    <w:rsid w:val="003E7613"/>
    <w:rsid w:val="003E7C4E"/>
    <w:rsid w:val="003E7D6E"/>
    <w:rsid w:val="003E7D98"/>
    <w:rsid w:val="003E7EFC"/>
    <w:rsid w:val="003E7FC6"/>
    <w:rsid w:val="003F001F"/>
    <w:rsid w:val="003F022D"/>
    <w:rsid w:val="003F03B6"/>
    <w:rsid w:val="003F0524"/>
    <w:rsid w:val="003F06E0"/>
    <w:rsid w:val="003F078A"/>
    <w:rsid w:val="003F0C1C"/>
    <w:rsid w:val="003F0CE8"/>
    <w:rsid w:val="003F0D9C"/>
    <w:rsid w:val="003F0DB8"/>
    <w:rsid w:val="003F0DE3"/>
    <w:rsid w:val="003F0E3B"/>
    <w:rsid w:val="003F148A"/>
    <w:rsid w:val="003F1579"/>
    <w:rsid w:val="003F1951"/>
    <w:rsid w:val="003F1A9F"/>
    <w:rsid w:val="003F1C0A"/>
    <w:rsid w:val="003F1EF4"/>
    <w:rsid w:val="003F1F53"/>
    <w:rsid w:val="003F20C7"/>
    <w:rsid w:val="003F226E"/>
    <w:rsid w:val="003F22FE"/>
    <w:rsid w:val="003F2371"/>
    <w:rsid w:val="003F2701"/>
    <w:rsid w:val="003F2751"/>
    <w:rsid w:val="003F29CD"/>
    <w:rsid w:val="003F2C0B"/>
    <w:rsid w:val="003F2DC4"/>
    <w:rsid w:val="003F2FB2"/>
    <w:rsid w:val="003F31F5"/>
    <w:rsid w:val="003F3228"/>
    <w:rsid w:val="003F3325"/>
    <w:rsid w:val="003F3365"/>
    <w:rsid w:val="003F34B5"/>
    <w:rsid w:val="003F34B6"/>
    <w:rsid w:val="003F3D32"/>
    <w:rsid w:val="003F3D58"/>
    <w:rsid w:val="003F3F16"/>
    <w:rsid w:val="003F3FAC"/>
    <w:rsid w:val="003F3FBA"/>
    <w:rsid w:val="003F415F"/>
    <w:rsid w:val="003F4688"/>
    <w:rsid w:val="003F4A01"/>
    <w:rsid w:val="003F4B0E"/>
    <w:rsid w:val="003F4CA6"/>
    <w:rsid w:val="003F4D4E"/>
    <w:rsid w:val="003F51A4"/>
    <w:rsid w:val="003F5240"/>
    <w:rsid w:val="003F52A6"/>
    <w:rsid w:val="003F5326"/>
    <w:rsid w:val="003F542D"/>
    <w:rsid w:val="003F553D"/>
    <w:rsid w:val="003F58F4"/>
    <w:rsid w:val="003F5924"/>
    <w:rsid w:val="003F598C"/>
    <w:rsid w:val="003F5A18"/>
    <w:rsid w:val="003F5A7F"/>
    <w:rsid w:val="003F5ED7"/>
    <w:rsid w:val="003F6165"/>
    <w:rsid w:val="003F61FA"/>
    <w:rsid w:val="003F62FF"/>
    <w:rsid w:val="003F65C3"/>
    <w:rsid w:val="003F691F"/>
    <w:rsid w:val="003F6A7A"/>
    <w:rsid w:val="003F6B7A"/>
    <w:rsid w:val="003F6BDD"/>
    <w:rsid w:val="003F6F38"/>
    <w:rsid w:val="003F6F40"/>
    <w:rsid w:val="003F741D"/>
    <w:rsid w:val="003F759B"/>
    <w:rsid w:val="003F7692"/>
    <w:rsid w:val="003F77C1"/>
    <w:rsid w:val="003F798C"/>
    <w:rsid w:val="003F7F3F"/>
    <w:rsid w:val="003F7FB3"/>
    <w:rsid w:val="0040004C"/>
    <w:rsid w:val="0040017C"/>
    <w:rsid w:val="004003D7"/>
    <w:rsid w:val="004005C2"/>
    <w:rsid w:val="004005F5"/>
    <w:rsid w:val="0040065B"/>
    <w:rsid w:val="00400819"/>
    <w:rsid w:val="00400995"/>
    <w:rsid w:val="004009A3"/>
    <w:rsid w:val="00400B20"/>
    <w:rsid w:val="00400B6E"/>
    <w:rsid w:val="00400E28"/>
    <w:rsid w:val="004011B4"/>
    <w:rsid w:val="00401310"/>
    <w:rsid w:val="00401335"/>
    <w:rsid w:val="004013E2"/>
    <w:rsid w:val="00401589"/>
    <w:rsid w:val="004015B0"/>
    <w:rsid w:val="0040173B"/>
    <w:rsid w:val="00401914"/>
    <w:rsid w:val="00401B88"/>
    <w:rsid w:val="00401CE5"/>
    <w:rsid w:val="00401D6C"/>
    <w:rsid w:val="00401D91"/>
    <w:rsid w:val="00401F9C"/>
    <w:rsid w:val="00402008"/>
    <w:rsid w:val="0040201F"/>
    <w:rsid w:val="00402021"/>
    <w:rsid w:val="00402171"/>
    <w:rsid w:val="0040221B"/>
    <w:rsid w:val="0040243D"/>
    <w:rsid w:val="004025D2"/>
    <w:rsid w:val="004027F0"/>
    <w:rsid w:val="004027FA"/>
    <w:rsid w:val="00402907"/>
    <w:rsid w:val="0040297E"/>
    <w:rsid w:val="00402EC2"/>
    <w:rsid w:val="0040306B"/>
    <w:rsid w:val="0040339A"/>
    <w:rsid w:val="0040363A"/>
    <w:rsid w:val="00403717"/>
    <w:rsid w:val="0040390A"/>
    <w:rsid w:val="00403A57"/>
    <w:rsid w:val="00403A67"/>
    <w:rsid w:val="00403D66"/>
    <w:rsid w:val="00403D9F"/>
    <w:rsid w:val="00403E1C"/>
    <w:rsid w:val="00403ECE"/>
    <w:rsid w:val="00404039"/>
    <w:rsid w:val="004042B6"/>
    <w:rsid w:val="0040430C"/>
    <w:rsid w:val="00404313"/>
    <w:rsid w:val="00404469"/>
    <w:rsid w:val="00404609"/>
    <w:rsid w:val="00404677"/>
    <w:rsid w:val="004047A8"/>
    <w:rsid w:val="004048D5"/>
    <w:rsid w:val="00404CE6"/>
    <w:rsid w:val="00405062"/>
    <w:rsid w:val="00405107"/>
    <w:rsid w:val="00405108"/>
    <w:rsid w:val="00405162"/>
    <w:rsid w:val="004051B9"/>
    <w:rsid w:val="004051D7"/>
    <w:rsid w:val="00405271"/>
    <w:rsid w:val="00405532"/>
    <w:rsid w:val="00405635"/>
    <w:rsid w:val="00405663"/>
    <w:rsid w:val="0040570A"/>
    <w:rsid w:val="00405874"/>
    <w:rsid w:val="00405A25"/>
    <w:rsid w:val="00405A7D"/>
    <w:rsid w:val="00405C7A"/>
    <w:rsid w:val="00405D95"/>
    <w:rsid w:val="00405FB3"/>
    <w:rsid w:val="004062E3"/>
    <w:rsid w:val="00406373"/>
    <w:rsid w:val="004064B9"/>
    <w:rsid w:val="004064C3"/>
    <w:rsid w:val="004065C3"/>
    <w:rsid w:val="00406604"/>
    <w:rsid w:val="00406A0B"/>
    <w:rsid w:val="00406B6D"/>
    <w:rsid w:val="00406BBA"/>
    <w:rsid w:val="00406C22"/>
    <w:rsid w:val="00406CD3"/>
    <w:rsid w:val="00406D0B"/>
    <w:rsid w:val="00406E20"/>
    <w:rsid w:val="00406E82"/>
    <w:rsid w:val="00406FF4"/>
    <w:rsid w:val="00407035"/>
    <w:rsid w:val="00407303"/>
    <w:rsid w:val="004076E0"/>
    <w:rsid w:val="004078BF"/>
    <w:rsid w:val="00407A08"/>
    <w:rsid w:val="00407B9E"/>
    <w:rsid w:val="00407E36"/>
    <w:rsid w:val="00407EA6"/>
    <w:rsid w:val="00410089"/>
    <w:rsid w:val="0041069A"/>
    <w:rsid w:val="00410767"/>
    <w:rsid w:val="00410770"/>
    <w:rsid w:val="0041086D"/>
    <w:rsid w:val="0041089C"/>
    <w:rsid w:val="00410966"/>
    <w:rsid w:val="004109B8"/>
    <w:rsid w:val="00410D3D"/>
    <w:rsid w:val="00410E02"/>
    <w:rsid w:val="0041106F"/>
    <w:rsid w:val="00411269"/>
    <w:rsid w:val="00411356"/>
    <w:rsid w:val="004113F9"/>
    <w:rsid w:val="00411450"/>
    <w:rsid w:val="004114E8"/>
    <w:rsid w:val="004119BC"/>
    <w:rsid w:val="00411D1C"/>
    <w:rsid w:val="004122A5"/>
    <w:rsid w:val="004123F4"/>
    <w:rsid w:val="0041245A"/>
    <w:rsid w:val="00412542"/>
    <w:rsid w:val="0041273A"/>
    <w:rsid w:val="00412856"/>
    <w:rsid w:val="0041295F"/>
    <w:rsid w:val="0041299E"/>
    <w:rsid w:val="00412A3E"/>
    <w:rsid w:val="00412B1C"/>
    <w:rsid w:val="00412B41"/>
    <w:rsid w:val="00412D7B"/>
    <w:rsid w:val="00412F0E"/>
    <w:rsid w:val="0041306D"/>
    <w:rsid w:val="004133C9"/>
    <w:rsid w:val="004134AD"/>
    <w:rsid w:val="004135D8"/>
    <w:rsid w:val="00413666"/>
    <w:rsid w:val="00413718"/>
    <w:rsid w:val="00413893"/>
    <w:rsid w:val="00413945"/>
    <w:rsid w:val="00413B54"/>
    <w:rsid w:val="00413C64"/>
    <w:rsid w:val="00413E23"/>
    <w:rsid w:val="00413F17"/>
    <w:rsid w:val="00414258"/>
    <w:rsid w:val="00414347"/>
    <w:rsid w:val="004146E0"/>
    <w:rsid w:val="004146E8"/>
    <w:rsid w:val="00414843"/>
    <w:rsid w:val="004148AE"/>
    <w:rsid w:val="00414ADF"/>
    <w:rsid w:val="00414BD3"/>
    <w:rsid w:val="00414D09"/>
    <w:rsid w:val="00414D5D"/>
    <w:rsid w:val="00414D7A"/>
    <w:rsid w:val="00415041"/>
    <w:rsid w:val="004150D3"/>
    <w:rsid w:val="00415138"/>
    <w:rsid w:val="0041541C"/>
    <w:rsid w:val="004156B2"/>
    <w:rsid w:val="004156EF"/>
    <w:rsid w:val="004157A3"/>
    <w:rsid w:val="004157CA"/>
    <w:rsid w:val="00415BA7"/>
    <w:rsid w:val="00415DFA"/>
    <w:rsid w:val="00415E1A"/>
    <w:rsid w:val="00415E3E"/>
    <w:rsid w:val="004161FE"/>
    <w:rsid w:val="004162A3"/>
    <w:rsid w:val="004162EB"/>
    <w:rsid w:val="0041648E"/>
    <w:rsid w:val="0041650A"/>
    <w:rsid w:val="0041682C"/>
    <w:rsid w:val="00416AE5"/>
    <w:rsid w:val="00416AFF"/>
    <w:rsid w:val="00416BD0"/>
    <w:rsid w:val="00416D28"/>
    <w:rsid w:val="00416DDE"/>
    <w:rsid w:val="00416ECD"/>
    <w:rsid w:val="004172D5"/>
    <w:rsid w:val="004172F8"/>
    <w:rsid w:val="0041771C"/>
    <w:rsid w:val="00417769"/>
    <w:rsid w:val="00417AF8"/>
    <w:rsid w:val="00417B69"/>
    <w:rsid w:val="00417E56"/>
    <w:rsid w:val="00417F29"/>
    <w:rsid w:val="00417F32"/>
    <w:rsid w:val="00420121"/>
    <w:rsid w:val="00420240"/>
    <w:rsid w:val="00420591"/>
    <w:rsid w:val="0042064A"/>
    <w:rsid w:val="0042070F"/>
    <w:rsid w:val="00420763"/>
    <w:rsid w:val="00420884"/>
    <w:rsid w:val="004208A0"/>
    <w:rsid w:val="0042095D"/>
    <w:rsid w:val="00420E7F"/>
    <w:rsid w:val="00420EDC"/>
    <w:rsid w:val="00420F72"/>
    <w:rsid w:val="00420F73"/>
    <w:rsid w:val="004210F2"/>
    <w:rsid w:val="004211A1"/>
    <w:rsid w:val="00421243"/>
    <w:rsid w:val="0042132F"/>
    <w:rsid w:val="00421340"/>
    <w:rsid w:val="00421498"/>
    <w:rsid w:val="00421508"/>
    <w:rsid w:val="00421814"/>
    <w:rsid w:val="004219F2"/>
    <w:rsid w:val="00421A36"/>
    <w:rsid w:val="00421AE1"/>
    <w:rsid w:val="00421C0E"/>
    <w:rsid w:val="00421D7F"/>
    <w:rsid w:val="00421E82"/>
    <w:rsid w:val="00421FDF"/>
    <w:rsid w:val="004221FD"/>
    <w:rsid w:val="004222A3"/>
    <w:rsid w:val="00422385"/>
    <w:rsid w:val="00422723"/>
    <w:rsid w:val="00422743"/>
    <w:rsid w:val="0042290E"/>
    <w:rsid w:val="00422AAB"/>
    <w:rsid w:val="00422E3C"/>
    <w:rsid w:val="00422E9E"/>
    <w:rsid w:val="0042305B"/>
    <w:rsid w:val="00423084"/>
    <w:rsid w:val="004230AE"/>
    <w:rsid w:val="0042329B"/>
    <w:rsid w:val="004233C7"/>
    <w:rsid w:val="004234CE"/>
    <w:rsid w:val="00423696"/>
    <w:rsid w:val="004236D6"/>
    <w:rsid w:val="00423AB8"/>
    <w:rsid w:val="00423B2A"/>
    <w:rsid w:val="00423E0A"/>
    <w:rsid w:val="00423E39"/>
    <w:rsid w:val="00423E3A"/>
    <w:rsid w:val="00424154"/>
    <w:rsid w:val="00424225"/>
    <w:rsid w:val="00424279"/>
    <w:rsid w:val="0042436C"/>
    <w:rsid w:val="0042438E"/>
    <w:rsid w:val="004243A9"/>
    <w:rsid w:val="0042444C"/>
    <w:rsid w:val="004244C1"/>
    <w:rsid w:val="0042468B"/>
    <w:rsid w:val="0042491D"/>
    <w:rsid w:val="004249CD"/>
    <w:rsid w:val="00424BD2"/>
    <w:rsid w:val="00424E50"/>
    <w:rsid w:val="00424FCC"/>
    <w:rsid w:val="0042513C"/>
    <w:rsid w:val="0042534C"/>
    <w:rsid w:val="00425478"/>
    <w:rsid w:val="004254DD"/>
    <w:rsid w:val="0042579D"/>
    <w:rsid w:val="004257D8"/>
    <w:rsid w:val="0042587C"/>
    <w:rsid w:val="00425928"/>
    <w:rsid w:val="004259E7"/>
    <w:rsid w:val="00425A7C"/>
    <w:rsid w:val="00425CF5"/>
    <w:rsid w:val="00425E02"/>
    <w:rsid w:val="00425E27"/>
    <w:rsid w:val="00426127"/>
    <w:rsid w:val="00426503"/>
    <w:rsid w:val="00426530"/>
    <w:rsid w:val="0042657F"/>
    <w:rsid w:val="004266BF"/>
    <w:rsid w:val="0042679E"/>
    <w:rsid w:val="004267FB"/>
    <w:rsid w:val="0042693F"/>
    <w:rsid w:val="00426A3C"/>
    <w:rsid w:val="00426B2D"/>
    <w:rsid w:val="00426BD2"/>
    <w:rsid w:val="00426C29"/>
    <w:rsid w:val="00426CAC"/>
    <w:rsid w:val="00426D92"/>
    <w:rsid w:val="00426E45"/>
    <w:rsid w:val="004270FB"/>
    <w:rsid w:val="00427443"/>
    <w:rsid w:val="004274AC"/>
    <w:rsid w:val="004274B7"/>
    <w:rsid w:val="00427590"/>
    <w:rsid w:val="0042765C"/>
    <w:rsid w:val="00427724"/>
    <w:rsid w:val="0042781E"/>
    <w:rsid w:val="00427BE9"/>
    <w:rsid w:val="00427BF1"/>
    <w:rsid w:val="00427CD0"/>
    <w:rsid w:val="00427D4A"/>
    <w:rsid w:val="00427DE8"/>
    <w:rsid w:val="00427DFD"/>
    <w:rsid w:val="00427EB9"/>
    <w:rsid w:val="00427FCC"/>
    <w:rsid w:val="004301E6"/>
    <w:rsid w:val="00430326"/>
    <w:rsid w:val="00430AD3"/>
    <w:rsid w:val="00430BB2"/>
    <w:rsid w:val="00430BF8"/>
    <w:rsid w:val="00430C52"/>
    <w:rsid w:val="00430D53"/>
    <w:rsid w:val="00430D70"/>
    <w:rsid w:val="00431316"/>
    <w:rsid w:val="00431481"/>
    <w:rsid w:val="00431917"/>
    <w:rsid w:val="004319EC"/>
    <w:rsid w:val="00431C8C"/>
    <w:rsid w:val="00431D2D"/>
    <w:rsid w:val="00431EC7"/>
    <w:rsid w:val="00431F5B"/>
    <w:rsid w:val="0043240B"/>
    <w:rsid w:val="0043249B"/>
    <w:rsid w:val="00432632"/>
    <w:rsid w:val="004328E6"/>
    <w:rsid w:val="00432A95"/>
    <w:rsid w:val="00432B27"/>
    <w:rsid w:val="00432BBA"/>
    <w:rsid w:val="00432D2B"/>
    <w:rsid w:val="00432E4B"/>
    <w:rsid w:val="0043302F"/>
    <w:rsid w:val="0043308F"/>
    <w:rsid w:val="0043315F"/>
    <w:rsid w:val="004332E8"/>
    <w:rsid w:val="00433456"/>
    <w:rsid w:val="00433567"/>
    <w:rsid w:val="0043358B"/>
    <w:rsid w:val="0043364C"/>
    <w:rsid w:val="004336E0"/>
    <w:rsid w:val="00433753"/>
    <w:rsid w:val="00433893"/>
    <w:rsid w:val="0043393B"/>
    <w:rsid w:val="00433BD3"/>
    <w:rsid w:val="00433D45"/>
    <w:rsid w:val="00433D8A"/>
    <w:rsid w:val="00433E84"/>
    <w:rsid w:val="00433F1F"/>
    <w:rsid w:val="0043416E"/>
    <w:rsid w:val="00434231"/>
    <w:rsid w:val="004342D5"/>
    <w:rsid w:val="0043437B"/>
    <w:rsid w:val="004343AE"/>
    <w:rsid w:val="00434481"/>
    <w:rsid w:val="0043454B"/>
    <w:rsid w:val="004346FB"/>
    <w:rsid w:val="0043488D"/>
    <w:rsid w:val="00434DCE"/>
    <w:rsid w:val="00434ECA"/>
    <w:rsid w:val="0043508A"/>
    <w:rsid w:val="004350AE"/>
    <w:rsid w:val="0043526D"/>
    <w:rsid w:val="0043554C"/>
    <w:rsid w:val="00435849"/>
    <w:rsid w:val="00435B64"/>
    <w:rsid w:val="00435C4D"/>
    <w:rsid w:val="00435D22"/>
    <w:rsid w:val="00435DC0"/>
    <w:rsid w:val="00435F24"/>
    <w:rsid w:val="00436512"/>
    <w:rsid w:val="00436627"/>
    <w:rsid w:val="00436913"/>
    <w:rsid w:val="004369E5"/>
    <w:rsid w:val="00436ABB"/>
    <w:rsid w:val="00436BA2"/>
    <w:rsid w:val="00436E1F"/>
    <w:rsid w:val="00436E42"/>
    <w:rsid w:val="00437017"/>
    <w:rsid w:val="004370F4"/>
    <w:rsid w:val="0043728C"/>
    <w:rsid w:val="004372CF"/>
    <w:rsid w:val="00437395"/>
    <w:rsid w:val="004373E7"/>
    <w:rsid w:val="0043740F"/>
    <w:rsid w:val="004374F2"/>
    <w:rsid w:val="00437747"/>
    <w:rsid w:val="004379AD"/>
    <w:rsid w:val="00437BA7"/>
    <w:rsid w:val="00437C5D"/>
    <w:rsid w:val="00437ED5"/>
    <w:rsid w:val="00440002"/>
    <w:rsid w:val="0044005E"/>
    <w:rsid w:val="004400E7"/>
    <w:rsid w:val="004401FE"/>
    <w:rsid w:val="00440222"/>
    <w:rsid w:val="00440230"/>
    <w:rsid w:val="004402DF"/>
    <w:rsid w:val="004403B5"/>
    <w:rsid w:val="00440630"/>
    <w:rsid w:val="00440684"/>
    <w:rsid w:val="004406AA"/>
    <w:rsid w:val="00440705"/>
    <w:rsid w:val="00440816"/>
    <w:rsid w:val="004408ED"/>
    <w:rsid w:val="004409C2"/>
    <w:rsid w:val="00440A6D"/>
    <w:rsid w:val="00440E84"/>
    <w:rsid w:val="00440EB6"/>
    <w:rsid w:val="00441187"/>
    <w:rsid w:val="004412A1"/>
    <w:rsid w:val="00441315"/>
    <w:rsid w:val="004414A1"/>
    <w:rsid w:val="00441C4C"/>
    <w:rsid w:val="00441CD8"/>
    <w:rsid w:val="00441D7D"/>
    <w:rsid w:val="00441E8F"/>
    <w:rsid w:val="00442055"/>
    <w:rsid w:val="00442450"/>
    <w:rsid w:val="004424A2"/>
    <w:rsid w:val="004424B3"/>
    <w:rsid w:val="0044261A"/>
    <w:rsid w:val="0044265D"/>
    <w:rsid w:val="004426E6"/>
    <w:rsid w:val="004426FB"/>
    <w:rsid w:val="0044274C"/>
    <w:rsid w:val="0044275B"/>
    <w:rsid w:val="00442A40"/>
    <w:rsid w:val="00442AFD"/>
    <w:rsid w:val="00442B5E"/>
    <w:rsid w:val="00442C6A"/>
    <w:rsid w:val="00442D22"/>
    <w:rsid w:val="0044312A"/>
    <w:rsid w:val="0044317E"/>
    <w:rsid w:val="00443460"/>
    <w:rsid w:val="0044348E"/>
    <w:rsid w:val="004434E0"/>
    <w:rsid w:val="004434FD"/>
    <w:rsid w:val="004435F0"/>
    <w:rsid w:val="00443BCE"/>
    <w:rsid w:val="00443D82"/>
    <w:rsid w:val="00443F6E"/>
    <w:rsid w:val="0044411B"/>
    <w:rsid w:val="00444262"/>
    <w:rsid w:val="004442DF"/>
    <w:rsid w:val="004445E1"/>
    <w:rsid w:val="004448EA"/>
    <w:rsid w:val="00444939"/>
    <w:rsid w:val="00444A01"/>
    <w:rsid w:val="00444A7C"/>
    <w:rsid w:val="00444AA2"/>
    <w:rsid w:val="00445196"/>
    <w:rsid w:val="00445271"/>
    <w:rsid w:val="0044534A"/>
    <w:rsid w:val="004454AD"/>
    <w:rsid w:val="0044554D"/>
    <w:rsid w:val="004456C1"/>
    <w:rsid w:val="0044595B"/>
    <w:rsid w:val="004459D9"/>
    <w:rsid w:val="00445A9C"/>
    <w:rsid w:val="00445C45"/>
    <w:rsid w:val="00445C6B"/>
    <w:rsid w:val="00445CC4"/>
    <w:rsid w:val="00445D10"/>
    <w:rsid w:val="0044608B"/>
    <w:rsid w:val="00446155"/>
    <w:rsid w:val="00446229"/>
    <w:rsid w:val="00446250"/>
    <w:rsid w:val="004464BE"/>
    <w:rsid w:val="00446746"/>
    <w:rsid w:val="004467E4"/>
    <w:rsid w:val="00446BE4"/>
    <w:rsid w:val="00446D10"/>
    <w:rsid w:val="00446DBB"/>
    <w:rsid w:val="004471CA"/>
    <w:rsid w:val="00447213"/>
    <w:rsid w:val="0044723A"/>
    <w:rsid w:val="004473B6"/>
    <w:rsid w:val="004474F9"/>
    <w:rsid w:val="004478C8"/>
    <w:rsid w:val="004479A1"/>
    <w:rsid w:val="00447BB8"/>
    <w:rsid w:val="00447D84"/>
    <w:rsid w:val="00447DC2"/>
    <w:rsid w:val="00450012"/>
    <w:rsid w:val="004500F2"/>
    <w:rsid w:val="00450237"/>
    <w:rsid w:val="0045024B"/>
    <w:rsid w:val="00450256"/>
    <w:rsid w:val="0045028F"/>
    <w:rsid w:val="00450356"/>
    <w:rsid w:val="00450590"/>
    <w:rsid w:val="004506B5"/>
    <w:rsid w:val="0045074C"/>
    <w:rsid w:val="00450CFA"/>
    <w:rsid w:val="00450EFF"/>
    <w:rsid w:val="00450FBB"/>
    <w:rsid w:val="00451062"/>
    <w:rsid w:val="004511FA"/>
    <w:rsid w:val="004512B3"/>
    <w:rsid w:val="0045141E"/>
    <w:rsid w:val="00451545"/>
    <w:rsid w:val="00451710"/>
    <w:rsid w:val="00451857"/>
    <w:rsid w:val="00451BC0"/>
    <w:rsid w:val="00451D0F"/>
    <w:rsid w:val="00451D16"/>
    <w:rsid w:val="00451F15"/>
    <w:rsid w:val="00452011"/>
    <w:rsid w:val="0045203F"/>
    <w:rsid w:val="0045204D"/>
    <w:rsid w:val="0045207E"/>
    <w:rsid w:val="004520AF"/>
    <w:rsid w:val="0045211C"/>
    <w:rsid w:val="00452291"/>
    <w:rsid w:val="00452439"/>
    <w:rsid w:val="00452517"/>
    <w:rsid w:val="00452606"/>
    <w:rsid w:val="00452F86"/>
    <w:rsid w:val="004531CF"/>
    <w:rsid w:val="004533B9"/>
    <w:rsid w:val="00453416"/>
    <w:rsid w:val="00453583"/>
    <w:rsid w:val="004535F6"/>
    <w:rsid w:val="0045386E"/>
    <w:rsid w:val="00453C81"/>
    <w:rsid w:val="00453E77"/>
    <w:rsid w:val="00453EB2"/>
    <w:rsid w:val="00453F18"/>
    <w:rsid w:val="0045414E"/>
    <w:rsid w:val="00454215"/>
    <w:rsid w:val="00454289"/>
    <w:rsid w:val="00454455"/>
    <w:rsid w:val="0045490C"/>
    <w:rsid w:val="00454974"/>
    <w:rsid w:val="00454DBD"/>
    <w:rsid w:val="00454E7B"/>
    <w:rsid w:val="0045505F"/>
    <w:rsid w:val="004550BD"/>
    <w:rsid w:val="00455237"/>
    <w:rsid w:val="004553B0"/>
    <w:rsid w:val="004553EC"/>
    <w:rsid w:val="0045540C"/>
    <w:rsid w:val="00455481"/>
    <w:rsid w:val="004554CB"/>
    <w:rsid w:val="00455597"/>
    <w:rsid w:val="004555CB"/>
    <w:rsid w:val="00455673"/>
    <w:rsid w:val="004558EF"/>
    <w:rsid w:val="00455BA5"/>
    <w:rsid w:val="00455C44"/>
    <w:rsid w:val="00455CDA"/>
    <w:rsid w:val="00455DB4"/>
    <w:rsid w:val="00455DF9"/>
    <w:rsid w:val="00455E02"/>
    <w:rsid w:val="004560E8"/>
    <w:rsid w:val="00456142"/>
    <w:rsid w:val="004561B5"/>
    <w:rsid w:val="00456244"/>
    <w:rsid w:val="004562B5"/>
    <w:rsid w:val="0045672A"/>
    <w:rsid w:val="004567A8"/>
    <w:rsid w:val="004568A2"/>
    <w:rsid w:val="00456930"/>
    <w:rsid w:val="00456B53"/>
    <w:rsid w:val="00456C36"/>
    <w:rsid w:val="00456D0B"/>
    <w:rsid w:val="00456D19"/>
    <w:rsid w:val="00456D39"/>
    <w:rsid w:val="00456DDD"/>
    <w:rsid w:val="00456EA6"/>
    <w:rsid w:val="004570BD"/>
    <w:rsid w:val="0045716D"/>
    <w:rsid w:val="00457178"/>
    <w:rsid w:val="00457319"/>
    <w:rsid w:val="004573DB"/>
    <w:rsid w:val="004575C0"/>
    <w:rsid w:val="0045771F"/>
    <w:rsid w:val="0045794D"/>
    <w:rsid w:val="00457A9C"/>
    <w:rsid w:val="00457F61"/>
    <w:rsid w:val="00457F9D"/>
    <w:rsid w:val="004600AA"/>
    <w:rsid w:val="00460722"/>
    <w:rsid w:val="00460739"/>
    <w:rsid w:val="00460898"/>
    <w:rsid w:val="00460D4A"/>
    <w:rsid w:val="00460F76"/>
    <w:rsid w:val="00460F92"/>
    <w:rsid w:val="00461041"/>
    <w:rsid w:val="004614DD"/>
    <w:rsid w:val="00461562"/>
    <w:rsid w:val="00461586"/>
    <w:rsid w:val="00461724"/>
    <w:rsid w:val="00461869"/>
    <w:rsid w:val="004619D1"/>
    <w:rsid w:val="00461B7F"/>
    <w:rsid w:val="00461B9B"/>
    <w:rsid w:val="00461C93"/>
    <w:rsid w:val="00461D84"/>
    <w:rsid w:val="00461FAB"/>
    <w:rsid w:val="00462322"/>
    <w:rsid w:val="0046260A"/>
    <w:rsid w:val="0046268B"/>
    <w:rsid w:val="00462739"/>
    <w:rsid w:val="004627FF"/>
    <w:rsid w:val="00462970"/>
    <w:rsid w:val="00462B95"/>
    <w:rsid w:val="00462FA9"/>
    <w:rsid w:val="00462FAC"/>
    <w:rsid w:val="0046326D"/>
    <w:rsid w:val="00463344"/>
    <w:rsid w:val="00463495"/>
    <w:rsid w:val="0046377C"/>
    <w:rsid w:val="004637C4"/>
    <w:rsid w:val="004638AA"/>
    <w:rsid w:val="0046397B"/>
    <w:rsid w:val="00463A1A"/>
    <w:rsid w:val="00463D21"/>
    <w:rsid w:val="00463E9A"/>
    <w:rsid w:val="00463F27"/>
    <w:rsid w:val="00464215"/>
    <w:rsid w:val="00464540"/>
    <w:rsid w:val="004646FF"/>
    <w:rsid w:val="004647C4"/>
    <w:rsid w:val="004648C8"/>
    <w:rsid w:val="00464B1F"/>
    <w:rsid w:val="00464CBA"/>
    <w:rsid w:val="00464E7B"/>
    <w:rsid w:val="00464EC3"/>
    <w:rsid w:val="00464FDC"/>
    <w:rsid w:val="004651B4"/>
    <w:rsid w:val="00465258"/>
    <w:rsid w:val="004653C5"/>
    <w:rsid w:val="0046547E"/>
    <w:rsid w:val="004655B7"/>
    <w:rsid w:val="004655C7"/>
    <w:rsid w:val="004656B4"/>
    <w:rsid w:val="00465888"/>
    <w:rsid w:val="00465976"/>
    <w:rsid w:val="00465AE5"/>
    <w:rsid w:val="00465BBC"/>
    <w:rsid w:val="00465BC8"/>
    <w:rsid w:val="00465BCB"/>
    <w:rsid w:val="00465BE4"/>
    <w:rsid w:val="00465C23"/>
    <w:rsid w:val="00465D59"/>
    <w:rsid w:val="004660D0"/>
    <w:rsid w:val="004661CA"/>
    <w:rsid w:val="004661DB"/>
    <w:rsid w:val="004664B3"/>
    <w:rsid w:val="00466578"/>
    <w:rsid w:val="004666EC"/>
    <w:rsid w:val="00466B47"/>
    <w:rsid w:val="00466D87"/>
    <w:rsid w:val="00466E04"/>
    <w:rsid w:val="00466F02"/>
    <w:rsid w:val="00466FA3"/>
    <w:rsid w:val="00467010"/>
    <w:rsid w:val="00467011"/>
    <w:rsid w:val="004670B1"/>
    <w:rsid w:val="00467139"/>
    <w:rsid w:val="00467185"/>
    <w:rsid w:val="0046758B"/>
    <w:rsid w:val="004679F1"/>
    <w:rsid w:val="00467CF1"/>
    <w:rsid w:val="00467D5D"/>
    <w:rsid w:val="004701F8"/>
    <w:rsid w:val="0047042B"/>
    <w:rsid w:val="00470444"/>
    <w:rsid w:val="004705DD"/>
    <w:rsid w:val="00470607"/>
    <w:rsid w:val="00470619"/>
    <w:rsid w:val="00470992"/>
    <w:rsid w:val="00470A6E"/>
    <w:rsid w:val="00470A8A"/>
    <w:rsid w:val="00470AB0"/>
    <w:rsid w:val="00470AC8"/>
    <w:rsid w:val="00470E44"/>
    <w:rsid w:val="00470E45"/>
    <w:rsid w:val="00470E49"/>
    <w:rsid w:val="00470F51"/>
    <w:rsid w:val="004712A2"/>
    <w:rsid w:val="0047137B"/>
    <w:rsid w:val="0047138E"/>
    <w:rsid w:val="004713AC"/>
    <w:rsid w:val="00471430"/>
    <w:rsid w:val="004715B4"/>
    <w:rsid w:val="004715B8"/>
    <w:rsid w:val="004716EA"/>
    <w:rsid w:val="00471882"/>
    <w:rsid w:val="00471900"/>
    <w:rsid w:val="004719E1"/>
    <w:rsid w:val="00471C42"/>
    <w:rsid w:val="00471DC9"/>
    <w:rsid w:val="00471F89"/>
    <w:rsid w:val="0047202B"/>
    <w:rsid w:val="004720C7"/>
    <w:rsid w:val="00472304"/>
    <w:rsid w:val="00472353"/>
    <w:rsid w:val="00472627"/>
    <w:rsid w:val="00472B44"/>
    <w:rsid w:val="00472B75"/>
    <w:rsid w:val="00472BB2"/>
    <w:rsid w:val="00472CAD"/>
    <w:rsid w:val="00472CC8"/>
    <w:rsid w:val="00472DED"/>
    <w:rsid w:val="00472EB0"/>
    <w:rsid w:val="004730CA"/>
    <w:rsid w:val="00473248"/>
    <w:rsid w:val="004733F9"/>
    <w:rsid w:val="00473702"/>
    <w:rsid w:val="0047371C"/>
    <w:rsid w:val="00473738"/>
    <w:rsid w:val="0047386D"/>
    <w:rsid w:val="00473AF2"/>
    <w:rsid w:val="00473C4B"/>
    <w:rsid w:val="00473D20"/>
    <w:rsid w:val="0047402E"/>
    <w:rsid w:val="00474067"/>
    <w:rsid w:val="004740BC"/>
    <w:rsid w:val="00474313"/>
    <w:rsid w:val="004745E7"/>
    <w:rsid w:val="00474634"/>
    <w:rsid w:val="0047488F"/>
    <w:rsid w:val="004749A4"/>
    <w:rsid w:val="004749F9"/>
    <w:rsid w:val="00474C5B"/>
    <w:rsid w:val="00474DE2"/>
    <w:rsid w:val="00475357"/>
    <w:rsid w:val="004758D4"/>
    <w:rsid w:val="0047595E"/>
    <w:rsid w:val="00475BCA"/>
    <w:rsid w:val="00475C7A"/>
    <w:rsid w:val="00475DA0"/>
    <w:rsid w:val="00475F97"/>
    <w:rsid w:val="0047610D"/>
    <w:rsid w:val="00476322"/>
    <w:rsid w:val="00476655"/>
    <w:rsid w:val="0047667D"/>
    <w:rsid w:val="00476767"/>
    <w:rsid w:val="004768BE"/>
    <w:rsid w:val="0047722A"/>
    <w:rsid w:val="00477345"/>
    <w:rsid w:val="00477346"/>
    <w:rsid w:val="0047748D"/>
    <w:rsid w:val="0047761B"/>
    <w:rsid w:val="00477656"/>
    <w:rsid w:val="0047777E"/>
    <w:rsid w:val="004777DC"/>
    <w:rsid w:val="00477904"/>
    <w:rsid w:val="00477B34"/>
    <w:rsid w:val="00480171"/>
    <w:rsid w:val="0048047E"/>
    <w:rsid w:val="0048057C"/>
    <w:rsid w:val="0048094F"/>
    <w:rsid w:val="00480B16"/>
    <w:rsid w:val="00480DC5"/>
    <w:rsid w:val="00480E04"/>
    <w:rsid w:val="00480F35"/>
    <w:rsid w:val="00480FB9"/>
    <w:rsid w:val="0048106D"/>
    <w:rsid w:val="0048140E"/>
    <w:rsid w:val="00481826"/>
    <w:rsid w:val="004819C1"/>
    <w:rsid w:val="00481BE3"/>
    <w:rsid w:val="00481F41"/>
    <w:rsid w:val="0048243E"/>
    <w:rsid w:val="004824D8"/>
    <w:rsid w:val="00482571"/>
    <w:rsid w:val="00482768"/>
    <w:rsid w:val="0048285C"/>
    <w:rsid w:val="00482B18"/>
    <w:rsid w:val="00482C33"/>
    <w:rsid w:val="00482C44"/>
    <w:rsid w:val="00482D8E"/>
    <w:rsid w:val="00482DAC"/>
    <w:rsid w:val="00482DDC"/>
    <w:rsid w:val="00482E45"/>
    <w:rsid w:val="00482FAC"/>
    <w:rsid w:val="004830E6"/>
    <w:rsid w:val="00483120"/>
    <w:rsid w:val="00483359"/>
    <w:rsid w:val="004834E1"/>
    <w:rsid w:val="0048361E"/>
    <w:rsid w:val="004836C5"/>
    <w:rsid w:val="0048396C"/>
    <w:rsid w:val="004839B1"/>
    <w:rsid w:val="00483CAD"/>
    <w:rsid w:val="00483CC4"/>
    <w:rsid w:val="00483E0E"/>
    <w:rsid w:val="00483F46"/>
    <w:rsid w:val="00483F68"/>
    <w:rsid w:val="004840A6"/>
    <w:rsid w:val="00484781"/>
    <w:rsid w:val="00484833"/>
    <w:rsid w:val="00484A91"/>
    <w:rsid w:val="00484B3E"/>
    <w:rsid w:val="00484C1E"/>
    <w:rsid w:val="00484EA3"/>
    <w:rsid w:val="004850EE"/>
    <w:rsid w:val="004853F4"/>
    <w:rsid w:val="00485432"/>
    <w:rsid w:val="0048546D"/>
    <w:rsid w:val="004855B0"/>
    <w:rsid w:val="004857EA"/>
    <w:rsid w:val="00485AA2"/>
    <w:rsid w:val="00485B57"/>
    <w:rsid w:val="00485F1D"/>
    <w:rsid w:val="00485F7F"/>
    <w:rsid w:val="0048608A"/>
    <w:rsid w:val="0048611D"/>
    <w:rsid w:val="00486203"/>
    <w:rsid w:val="004862C4"/>
    <w:rsid w:val="00486339"/>
    <w:rsid w:val="004864DF"/>
    <w:rsid w:val="00486725"/>
    <w:rsid w:val="00486847"/>
    <w:rsid w:val="00486A3E"/>
    <w:rsid w:val="00486BAC"/>
    <w:rsid w:val="00486BB9"/>
    <w:rsid w:val="00486D7C"/>
    <w:rsid w:val="00486E3B"/>
    <w:rsid w:val="00486FFE"/>
    <w:rsid w:val="004873C5"/>
    <w:rsid w:val="004876A8"/>
    <w:rsid w:val="004876E2"/>
    <w:rsid w:val="004876FF"/>
    <w:rsid w:val="004878AA"/>
    <w:rsid w:val="00487A07"/>
    <w:rsid w:val="00487B1B"/>
    <w:rsid w:val="00487D89"/>
    <w:rsid w:val="00487DB0"/>
    <w:rsid w:val="00487F3F"/>
    <w:rsid w:val="0048BBDB"/>
    <w:rsid w:val="004904D1"/>
    <w:rsid w:val="00490624"/>
    <w:rsid w:val="00490C34"/>
    <w:rsid w:val="00490F5C"/>
    <w:rsid w:val="004910CA"/>
    <w:rsid w:val="0049138A"/>
    <w:rsid w:val="00491395"/>
    <w:rsid w:val="004913CD"/>
    <w:rsid w:val="00491543"/>
    <w:rsid w:val="004915B3"/>
    <w:rsid w:val="00491B2A"/>
    <w:rsid w:val="00491E6B"/>
    <w:rsid w:val="00492156"/>
    <w:rsid w:val="0049218C"/>
    <w:rsid w:val="0049228F"/>
    <w:rsid w:val="004922FD"/>
    <w:rsid w:val="0049241C"/>
    <w:rsid w:val="00492697"/>
    <w:rsid w:val="00492876"/>
    <w:rsid w:val="00492AC8"/>
    <w:rsid w:val="00492C09"/>
    <w:rsid w:val="00493061"/>
    <w:rsid w:val="00493080"/>
    <w:rsid w:val="004931CF"/>
    <w:rsid w:val="004931ED"/>
    <w:rsid w:val="00493332"/>
    <w:rsid w:val="00493862"/>
    <w:rsid w:val="0049388F"/>
    <w:rsid w:val="004939E7"/>
    <w:rsid w:val="00493C57"/>
    <w:rsid w:val="00493EEC"/>
    <w:rsid w:val="00493FE9"/>
    <w:rsid w:val="0049401E"/>
    <w:rsid w:val="0049427C"/>
    <w:rsid w:val="00494348"/>
    <w:rsid w:val="0049470C"/>
    <w:rsid w:val="004947D4"/>
    <w:rsid w:val="00495214"/>
    <w:rsid w:val="004952EC"/>
    <w:rsid w:val="004952F4"/>
    <w:rsid w:val="004953F4"/>
    <w:rsid w:val="00495429"/>
    <w:rsid w:val="00495765"/>
    <w:rsid w:val="0049602D"/>
    <w:rsid w:val="00496171"/>
    <w:rsid w:val="0049617C"/>
    <w:rsid w:val="00496218"/>
    <w:rsid w:val="004965C2"/>
    <w:rsid w:val="0049665D"/>
    <w:rsid w:val="0049685F"/>
    <w:rsid w:val="0049688E"/>
    <w:rsid w:val="00496913"/>
    <w:rsid w:val="004969D9"/>
    <w:rsid w:val="00496AB6"/>
    <w:rsid w:val="00496B61"/>
    <w:rsid w:val="00496B82"/>
    <w:rsid w:val="00496B87"/>
    <w:rsid w:val="00496C62"/>
    <w:rsid w:val="00496D25"/>
    <w:rsid w:val="00497162"/>
    <w:rsid w:val="0049732C"/>
    <w:rsid w:val="00497391"/>
    <w:rsid w:val="004973AE"/>
    <w:rsid w:val="004973B8"/>
    <w:rsid w:val="004975CC"/>
    <w:rsid w:val="004975D5"/>
    <w:rsid w:val="004976E3"/>
    <w:rsid w:val="0049793C"/>
    <w:rsid w:val="00497A98"/>
    <w:rsid w:val="00497E7B"/>
    <w:rsid w:val="004A0186"/>
    <w:rsid w:val="004A03B5"/>
    <w:rsid w:val="004A0808"/>
    <w:rsid w:val="004A090A"/>
    <w:rsid w:val="004A0C45"/>
    <w:rsid w:val="004A0FA8"/>
    <w:rsid w:val="004A140B"/>
    <w:rsid w:val="004A152B"/>
    <w:rsid w:val="004A15CF"/>
    <w:rsid w:val="004A18D8"/>
    <w:rsid w:val="004A190A"/>
    <w:rsid w:val="004A195A"/>
    <w:rsid w:val="004A1AB1"/>
    <w:rsid w:val="004A1EB3"/>
    <w:rsid w:val="004A2021"/>
    <w:rsid w:val="004A2331"/>
    <w:rsid w:val="004A2433"/>
    <w:rsid w:val="004A249F"/>
    <w:rsid w:val="004A2623"/>
    <w:rsid w:val="004A2683"/>
    <w:rsid w:val="004A276A"/>
    <w:rsid w:val="004A28B1"/>
    <w:rsid w:val="004A2BD8"/>
    <w:rsid w:val="004A2D51"/>
    <w:rsid w:val="004A2E9C"/>
    <w:rsid w:val="004A3175"/>
    <w:rsid w:val="004A317B"/>
    <w:rsid w:val="004A339F"/>
    <w:rsid w:val="004A351E"/>
    <w:rsid w:val="004A3819"/>
    <w:rsid w:val="004A3939"/>
    <w:rsid w:val="004A3A4F"/>
    <w:rsid w:val="004A3BEC"/>
    <w:rsid w:val="004A3C24"/>
    <w:rsid w:val="004A412F"/>
    <w:rsid w:val="004A4224"/>
    <w:rsid w:val="004A4359"/>
    <w:rsid w:val="004A4778"/>
    <w:rsid w:val="004A4792"/>
    <w:rsid w:val="004A48D8"/>
    <w:rsid w:val="004A4CC3"/>
    <w:rsid w:val="004A51EC"/>
    <w:rsid w:val="004A5247"/>
    <w:rsid w:val="004A5300"/>
    <w:rsid w:val="004A533C"/>
    <w:rsid w:val="004A536C"/>
    <w:rsid w:val="004A5433"/>
    <w:rsid w:val="004A55D0"/>
    <w:rsid w:val="004A5676"/>
    <w:rsid w:val="004A577D"/>
    <w:rsid w:val="004A57EE"/>
    <w:rsid w:val="004A58A3"/>
    <w:rsid w:val="004A58F7"/>
    <w:rsid w:val="004A5B45"/>
    <w:rsid w:val="004A5F17"/>
    <w:rsid w:val="004A5F49"/>
    <w:rsid w:val="004A5F59"/>
    <w:rsid w:val="004A6075"/>
    <w:rsid w:val="004A6518"/>
    <w:rsid w:val="004A651F"/>
    <w:rsid w:val="004A663F"/>
    <w:rsid w:val="004A69B6"/>
    <w:rsid w:val="004A69B8"/>
    <w:rsid w:val="004A6A7D"/>
    <w:rsid w:val="004A6CFD"/>
    <w:rsid w:val="004A6D26"/>
    <w:rsid w:val="004A6D74"/>
    <w:rsid w:val="004A6E6E"/>
    <w:rsid w:val="004A6EC1"/>
    <w:rsid w:val="004A71C1"/>
    <w:rsid w:val="004A72D3"/>
    <w:rsid w:val="004A72FE"/>
    <w:rsid w:val="004A73C6"/>
    <w:rsid w:val="004A75CD"/>
    <w:rsid w:val="004A7838"/>
    <w:rsid w:val="004A7997"/>
    <w:rsid w:val="004A79A3"/>
    <w:rsid w:val="004A7B84"/>
    <w:rsid w:val="004A7CDE"/>
    <w:rsid w:val="004A7CF8"/>
    <w:rsid w:val="004A7D06"/>
    <w:rsid w:val="004A7DF4"/>
    <w:rsid w:val="004A7EC2"/>
    <w:rsid w:val="004A7EC5"/>
    <w:rsid w:val="004A7F6D"/>
    <w:rsid w:val="004B0067"/>
    <w:rsid w:val="004B054C"/>
    <w:rsid w:val="004B076E"/>
    <w:rsid w:val="004B07E2"/>
    <w:rsid w:val="004B0823"/>
    <w:rsid w:val="004B0A17"/>
    <w:rsid w:val="004B0A87"/>
    <w:rsid w:val="004B0B2C"/>
    <w:rsid w:val="004B0BD3"/>
    <w:rsid w:val="004B0BDC"/>
    <w:rsid w:val="004B0CFB"/>
    <w:rsid w:val="004B106F"/>
    <w:rsid w:val="004B10AB"/>
    <w:rsid w:val="004B13AF"/>
    <w:rsid w:val="004B1543"/>
    <w:rsid w:val="004B1A09"/>
    <w:rsid w:val="004B1A85"/>
    <w:rsid w:val="004B1A95"/>
    <w:rsid w:val="004B1BDB"/>
    <w:rsid w:val="004B20E7"/>
    <w:rsid w:val="004B226C"/>
    <w:rsid w:val="004B234C"/>
    <w:rsid w:val="004B25AB"/>
    <w:rsid w:val="004B2661"/>
    <w:rsid w:val="004B268E"/>
    <w:rsid w:val="004B295E"/>
    <w:rsid w:val="004B2C1F"/>
    <w:rsid w:val="004B2DDB"/>
    <w:rsid w:val="004B2FBD"/>
    <w:rsid w:val="004B304F"/>
    <w:rsid w:val="004B34A7"/>
    <w:rsid w:val="004B359E"/>
    <w:rsid w:val="004B35B1"/>
    <w:rsid w:val="004B3719"/>
    <w:rsid w:val="004B374D"/>
    <w:rsid w:val="004B37C0"/>
    <w:rsid w:val="004B37E7"/>
    <w:rsid w:val="004B38AF"/>
    <w:rsid w:val="004B3B45"/>
    <w:rsid w:val="004B3ECF"/>
    <w:rsid w:val="004B3F9D"/>
    <w:rsid w:val="004B4180"/>
    <w:rsid w:val="004B419A"/>
    <w:rsid w:val="004B41CD"/>
    <w:rsid w:val="004B420F"/>
    <w:rsid w:val="004B42BC"/>
    <w:rsid w:val="004B4314"/>
    <w:rsid w:val="004B492A"/>
    <w:rsid w:val="004B49CD"/>
    <w:rsid w:val="004B4A25"/>
    <w:rsid w:val="004B4A44"/>
    <w:rsid w:val="004B4B6B"/>
    <w:rsid w:val="004B4C8D"/>
    <w:rsid w:val="004B4D27"/>
    <w:rsid w:val="004B4D77"/>
    <w:rsid w:val="004B5185"/>
    <w:rsid w:val="004B5280"/>
    <w:rsid w:val="004B5295"/>
    <w:rsid w:val="004B54A9"/>
    <w:rsid w:val="004B55B5"/>
    <w:rsid w:val="004B5840"/>
    <w:rsid w:val="004B5B8D"/>
    <w:rsid w:val="004B5C1C"/>
    <w:rsid w:val="004B5DFE"/>
    <w:rsid w:val="004B5EF7"/>
    <w:rsid w:val="004B6234"/>
    <w:rsid w:val="004B63B8"/>
    <w:rsid w:val="004B654F"/>
    <w:rsid w:val="004B6776"/>
    <w:rsid w:val="004B67A3"/>
    <w:rsid w:val="004B6983"/>
    <w:rsid w:val="004B6BB8"/>
    <w:rsid w:val="004B6C07"/>
    <w:rsid w:val="004B6C3E"/>
    <w:rsid w:val="004B6C51"/>
    <w:rsid w:val="004B6CC9"/>
    <w:rsid w:val="004B6DD6"/>
    <w:rsid w:val="004B6E99"/>
    <w:rsid w:val="004B7217"/>
    <w:rsid w:val="004B7296"/>
    <w:rsid w:val="004B7350"/>
    <w:rsid w:val="004B745A"/>
    <w:rsid w:val="004B76A4"/>
    <w:rsid w:val="004B7795"/>
    <w:rsid w:val="004B77BA"/>
    <w:rsid w:val="004B787C"/>
    <w:rsid w:val="004B794E"/>
    <w:rsid w:val="004B7950"/>
    <w:rsid w:val="004B7953"/>
    <w:rsid w:val="004B7957"/>
    <w:rsid w:val="004B7E00"/>
    <w:rsid w:val="004B7E64"/>
    <w:rsid w:val="004B7F7B"/>
    <w:rsid w:val="004C034D"/>
    <w:rsid w:val="004C05CB"/>
    <w:rsid w:val="004C067E"/>
    <w:rsid w:val="004C08CA"/>
    <w:rsid w:val="004C0ADE"/>
    <w:rsid w:val="004C0BCC"/>
    <w:rsid w:val="004C0BE7"/>
    <w:rsid w:val="004C0C97"/>
    <w:rsid w:val="004C10C5"/>
    <w:rsid w:val="004C10C6"/>
    <w:rsid w:val="004C12B4"/>
    <w:rsid w:val="004C1705"/>
    <w:rsid w:val="004C171F"/>
    <w:rsid w:val="004C18DF"/>
    <w:rsid w:val="004C1BA6"/>
    <w:rsid w:val="004C1D0F"/>
    <w:rsid w:val="004C218D"/>
    <w:rsid w:val="004C21DA"/>
    <w:rsid w:val="004C25C6"/>
    <w:rsid w:val="004C2742"/>
    <w:rsid w:val="004C2890"/>
    <w:rsid w:val="004C2936"/>
    <w:rsid w:val="004C2997"/>
    <w:rsid w:val="004C29C4"/>
    <w:rsid w:val="004C2BB0"/>
    <w:rsid w:val="004C2C23"/>
    <w:rsid w:val="004C2D0B"/>
    <w:rsid w:val="004C3135"/>
    <w:rsid w:val="004C331E"/>
    <w:rsid w:val="004C33DB"/>
    <w:rsid w:val="004C3578"/>
    <w:rsid w:val="004C3961"/>
    <w:rsid w:val="004C3A05"/>
    <w:rsid w:val="004C3C5A"/>
    <w:rsid w:val="004C3CA7"/>
    <w:rsid w:val="004C3E0C"/>
    <w:rsid w:val="004C3E2A"/>
    <w:rsid w:val="004C3F70"/>
    <w:rsid w:val="004C3F86"/>
    <w:rsid w:val="004C3F8D"/>
    <w:rsid w:val="004C446A"/>
    <w:rsid w:val="004C44DC"/>
    <w:rsid w:val="004C455E"/>
    <w:rsid w:val="004C4660"/>
    <w:rsid w:val="004C470E"/>
    <w:rsid w:val="004C48A2"/>
    <w:rsid w:val="004C49B3"/>
    <w:rsid w:val="004C49E3"/>
    <w:rsid w:val="004C4A3E"/>
    <w:rsid w:val="004C4AD8"/>
    <w:rsid w:val="004C4B6E"/>
    <w:rsid w:val="004C4C74"/>
    <w:rsid w:val="004C4E77"/>
    <w:rsid w:val="004C4F7C"/>
    <w:rsid w:val="004C5026"/>
    <w:rsid w:val="004C50B5"/>
    <w:rsid w:val="004C50C3"/>
    <w:rsid w:val="004C521B"/>
    <w:rsid w:val="004C574A"/>
    <w:rsid w:val="004C5814"/>
    <w:rsid w:val="004C5C5B"/>
    <w:rsid w:val="004C5C7E"/>
    <w:rsid w:val="004C5F4C"/>
    <w:rsid w:val="004C5FF2"/>
    <w:rsid w:val="004C6179"/>
    <w:rsid w:val="004C6184"/>
    <w:rsid w:val="004C6496"/>
    <w:rsid w:val="004C6642"/>
    <w:rsid w:val="004C6A57"/>
    <w:rsid w:val="004C6B7E"/>
    <w:rsid w:val="004C7020"/>
    <w:rsid w:val="004C72F0"/>
    <w:rsid w:val="004C7712"/>
    <w:rsid w:val="004C7B51"/>
    <w:rsid w:val="004C7D64"/>
    <w:rsid w:val="004C7E22"/>
    <w:rsid w:val="004D01C2"/>
    <w:rsid w:val="004D0255"/>
    <w:rsid w:val="004D0306"/>
    <w:rsid w:val="004D051D"/>
    <w:rsid w:val="004D073F"/>
    <w:rsid w:val="004D07F5"/>
    <w:rsid w:val="004D09B2"/>
    <w:rsid w:val="004D0D96"/>
    <w:rsid w:val="004D116E"/>
    <w:rsid w:val="004D142F"/>
    <w:rsid w:val="004D1473"/>
    <w:rsid w:val="004D14A5"/>
    <w:rsid w:val="004D1B22"/>
    <w:rsid w:val="004D1DDC"/>
    <w:rsid w:val="004D1E33"/>
    <w:rsid w:val="004D1EBD"/>
    <w:rsid w:val="004D1F6C"/>
    <w:rsid w:val="004D20EE"/>
    <w:rsid w:val="004D21E7"/>
    <w:rsid w:val="004D247A"/>
    <w:rsid w:val="004D2519"/>
    <w:rsid w:val="004D2606"/>
    <w:rsid w:val="004D2646"/>
    <w:rsid w:val="004D28AB"/>
    <w:rsid w:val="004D2947"/>
    <w:rsid w:val="004D2CD8"/>
    <w:rsid w:val="004D2F54"/>
    <w:rsid w:val="004D303B"/>
    <w:rsid w:val="004D3113"/>
    <w:rsid w:val="004D337C"/>
    <w:rsid w:val="004D3953"/>
    <w:rsid w:val="004D3F1B"/>
    <w:rsid w:val="004D3FA0"/>
    <w:rsid w:val="004D4008"/>
    <w:rsid w:val="004D4352"/>
    <w:rsid w:val="004D43B4"/>
    <w:rsid w:val="004D45EB"/>
    <w:rsid w:val="004D478A"/>
    <w:rsid w:val="004D4C0F"/>
    <w:rsid w:val="004D5115"/>
    <w:rsid w:val="004D5277"/>
    <w:rsid w:val="004D53F2"/>
    <w:rsid w:val="004D5762"/>
    <w:rsid w:val="004D591D"/>
    <w:rsid w:val="004D67E8"/>
    <w:rsid w:val="004D69E8"/>
    <w:rsid w:val="004D6A5C"/>
    <w:rsid w:val="004D6A80"/>
    <w:rsid w:val="004D7342"/>
    <w:rsid w:val="004D736E"/>
    <w:rsid w:val="004D74E8"/>
    <w:rsid w:val="004D75C8"/>
    <w:rsid w:val="004D7734"/>
    <w:rsid w:val="004D77A0"/>
    <w:rsid w:val="004D79D1"/>
    <w:rsid w:val="004D7A1D"/>
    <w:rsid w:val="004D7A58"/>
    <w:rsid w:val="004D7CC1"/>
    <w:rsid w:val="004D7F6C"/>
    <w:rsid w:val="004E00F9"/>
    <w:rsid w:val="004E0224"/>
    <w:rsid w:val="004E023E"/>
    <w:rsid w:val="004E04DA"/>
    <w:rsid w:val="004E0550"/>
    <w:rsid w:val="004E0553"/>
    <w:rsid w:val="004E085B"/>
    <w:rsid w:val="004E095C"/>
    <w:rsid w:val="004E0BCD"/>
    <w:rsid w:val="004E0CBC"/>
    <w:rsid w:val="004E1521"/>
    <w:rsid w:val="004E15C5"/>
    <w:rsid w:val="004E16DD"/>
    <w:rsid w:val="004E181F"/>
    <w:rsid w:val="004E19AA"/>
    <w:rsid w:val="004E19BE"/>
    <w:rsid w:val="004E1CA1"/>
    <w:rsid w:val="004E1CD3"/>
    <w:rsid w:val="004E1D44"/>
    <w:rsid w:val="004E1F03"/>
    <w:rsid w:val="004E2035"/>
    <w:rsid w:val="004E2078"/>
    <w:rsid w:val="004E2439"/>
    <w:rsid w:val="004E27A4"/>
    <w:rsid w:val="004E280A"/>
    <w:rsid w:val="004E288B"/>
    <w:rsid w:val="004E2AF1"/>
    <w:rsid w:val="004E2B41"/>
    <w:rsid w:val="004E2C12"/>
    <w:rsid w:val="004E2C81"/>
    <w:rsid w:val="004E2E23"/>
    <w:rsid w:val="004E2F06"/>
    <w:rsid w:val="004E2F27"/>
    <w:rsid w:val="004E2FA7"/>
    <w:rsid w:val="004E3406"/>
    <w:rsid w:val="004E3426"/>
    <w:rsid w:val="004E353C"/>
    <w:rsid w:val="004E35FC"/>
    <w:rsid w:val="004E3607"/>
    <w:rsid w:val="004E3713"/>
    <w:rsid w:val="004E390B"/>
    <w:rsid w:val="004E397A"/>
    <w:rsid w:val="004E3A1B"/>
    <w:rsid w:val="004E3D57"/>
    <w:rsid w:val="004E4070"/>
    <w:rsid w:val="004E4162"/>
    <w:rsid w:val="004E4336"/>
    <w:rsid w:val="004E449A"/>
    <w:rsid w:val="004E44F3"/>
    <w:rsid w:val="004E4565"/>
    <w:rsid w:val="004E478A"/>
    <w:rsid w:val="004E4941"/>
    <w:rsid w:val="004E4A39"/>
    <w:rsid w:val="004E4CC8"/>
    <w:rsid w:val="004E4D29"/>
    <w:rsid w:val="004E4DC3"/>
    <w:rsid w:val="004E519D"/>
    <w:rsid w:val="004E532E"/>
    <w:rsid w:val="004E53AE"/>
    <w:rsid w:val="004E55D6"/>
    <w:rsid w:val="004E5C96"/>
    <w:rsid w:val="004E5D53"/>
    <w:rsid w:val="004E60A6"/>
    <w:rsid w:val="004E61FC"/>
    <w:rsid w:val="004E63B1"/>
    <w:rsid w:val="004E6469"/>
    <w:rsid w:val="004E67CC"/>
    <w:rsid w:val="004E68DF"/>
    <w:rsid w:val="004E69B8"/>
    <w:rsid w:val="004E6B95"/>
    <w:rsid w:val="004E70DA"/>
    <w:rsid w:val="004E73EF"/>
    <w:rsid w:val="004E790C"/>
    <w:rsid w:val="004E79D7"/>
    <w:rsid w:val="004E7A27"/>
    <w:rsid w:val="004E7A2C"/>
    <w:rsid w:val="004E7A55"/>
    <w:rsid w:val="004E7C71"/>
    <w:rsid w:val="004F00B5"/>
    <w:rsid w:val="004F0116"/>
    <w:rsid w:val="004F03FB"/>
    <w:rsid w:val="004F0454"/>
    <w:rsid w:val="004F04EA"/>
    <w:rsid w:val="004F06BB"/>
    <w:rsid w:val="004F074A"/>
    <w:rsid w:val="004F0938"/>
    <w:rsid w:val="004F11EA"/>
    <w:rsid w:val="004F11F7"/>
    <w:rsid w:val="004F128B"/>
    <w:rsid w:val="004F1385"/>
    <w:rsid w:val="004F13B3"/>
    <w:rsid w:val="004F144D"/>
    <w:rsid w:val="004F1647"/>
    <w:rsid w:val="004F16D0"/>
    <w:rsid w:val="004F16EF"/>
    <w:rsid w:val="004F1891"/>
    <w:rsid w:val="004F1A75"/>
    <w:rsid w:val="004F1D7C"/>
    <w:rsid w:val="004F1E7F"/>
    <w:rsid w:val="004F1F9A"/>
    <w:rsid w:val="004F23C7"/>
    <w:rsid w:val="004F255B"/>
    <w:rsid w:val="004F27EE"/>
    <w:rsid w:val="004F281E"/>
    <w:rsid w:val="004F2971"/>
    <w:rsid w:val="004F2988"/>
    <w:rsid w:val="004F2B21"/>
    <w:rsid w:val="004F2D3F"/>
    <w:rsid w:val="004F2E28"/>
    <w:rsid w:val="004F2F4C"/>
    <w:rsid w:val="004F2FA3"/>
    <w:rsid w:val="004F307C"/>
    <w:rsid w:val="004F324A"/>
    <w:rsid w:val="004F32BF"/>
    <w:rsid w:val="004F340F"/>
    <w:rsid w:val="004F34F1"/>
    <w:rsid w:val="004F354C"/>
    <w:rsid w:val="004F3823"/>
    <w:rsid w:val="004F3962"/>
    <w:rsid w:val="004F39BB"/>
    <w:rsid w:val="004F3B29"/>
    <w:rsid w:val="004F3E8B"/>
    <w:rsid w:val="004F3F0F"/>
    <w:rsid w:val="004F3FA9"/>
    <w:rsid w:val="004F409D"/>
    <w:rsid w:val="004F45BF"/>
    <w:rsid w:val="004F4B27"/>
    <w:rsid w:val="004F4BBA"/>
    <w:rsid w:val="004F4BDF"/>
    <w:rsid w:val="004F4D50"/>
    <w:rsid w:val="004F50A8"/>
    <w:rsid w:val="004F5258"/>
    <w:rsid w:val="004F531E"/>
    <w:rsid w:val="004F53F4"/>
    <w:rsid w:val="004F53FD"/>
    <w:rsid w:val="004F541E"/>
    <w:rsid w:val="004F5648"/>
    <w:rsid w:val="004F5994"/>
    <w:rsid w:val="004F5B8B"/>
    <w:rsid w:val="004F5C8C"/>
    <w:rsid w:val="004F5F5E"/>
    <w:rsid w:val="004F5F7B"/>
    <w:rsid w:val="004F6397"/>
    <w:rsid w:val="004F63BB"/>
    <w:rsid w:val="004F65B2"/>
    <w:rsid w:val="004F65E7"/>
    <w:rsid w:val="004F67FB"/>
    <w:rsid w:val="004F686B"/>
    <w:rsid w:val="004F6F72"/>
    <w:rsid w:val="004F7037"/>
    <w:rsid w:val="004F7223"/>
    <w:rsid w:val="004F72A9"/>
    <w:rsid w:val="004F7310"/>
    <w:rsid w:val="004F7568"/>
    <w:rsid w:val="004F75CC"/>
    <w:rsid w:val="004F786D"/>
    <w:rsid w:val="004F7A9B"/>
    <w:rsid w:val="004F7BB4"/>
    <w:rsid w:val="004F7EB8"/>
    <w:rsid w:val="004F7EDB"/>
    <w:rsid w:val="00500077"/>
    <w:rsid w:val="0050018C"/>
    <w:rsid w:val="005004A7"/>
    <w:rsid w:val="005004C4"/>
    <w:rsid w:val="0050051D"/>
    <w:rsid w:val="005005F0"/>
    <w:rsid w:val="0050069F"/>
    <w:rsid w:val="00500768"/>
    <w:rsid w:val="00500852"/>
    <w:rsid w:val="005008FC"/>
    <w:rsid w:val="005009ED"/>
    <w:rsid w:val="00500B7F"/>
    <w:rsid w:val="00500C77"/>
    <w:rsid w:val="00500D2C"/>
    <w:rsid w:val="00500E0C"/>
    <w:rsid w:val="00500F1C"/>
    <w:rsid w:val="0050114B"/>
    <w:rsid w:val="0050129F"/>
    <w:rsid w:val="00501397"/>
    <w:rsid w:val="00501565"/>
    <w:rsid w:val="005015EB"/>
    <w:rsid w:val="005015F2"/>
    <w:rsid w:val="005019BB"/>
    <w:rsid w:val="005019C5"/>
    <w:rsid w:val="00501C87"/>
    <w:rsid w:val="00501ED5"/>
    <w:rsid w:val="00501F72"/>
    <w:rsid w:val="00502047"/>
    <w:rsid w:val="005020EF"/>
    <w:rsid w:val="00502195"/>
    <w:rsid w:val="005021C5"/>
    <w:rsid w:val="00502265"/>
    <w:rsid w:val="005024B6"/>
    <w:rsid w:val="00502542"/>
    <w:rsid w:val="0050260C"/>
    <w:rsid w:val="00502850"/>
    <w:rsid w:val="0050290E"/>
    <w:rsid w:val="00502BA9"/>
    <w:rsid w:val="00502CEB"/>
    <w:rsid w:val="00502DD0"/>
    <w:rsid w:val="00502FFA"/>
    <w:rsid w:val="005032F5"/>
    <w:rsid w:val="005034B2"/>
    <w:rsid w:val="005038CE"/>
    <w:rsid w:val="00503A39"/>
    <w:rsid w:val="00503CF9"/>
    <w:rsid w:val="00503F43"/>
    <w:rsid w:val="00503FA5"/>
    <w:rsid w:val="00504036"/>
    <w:rsid w:val="005040F1"/>
    <w:rsid w:val="00504464"/>
    <w:rsid w:val="005046AB"/>
    <w:rsid w:val="005047FF"/>
    <w:rsid w:val="00504806"/>
    <w:rsid w:val="005048E0"/>
    <w:rsid w:val="00504B7C"/>
    <w:rsid w:val="00504DC5"/>
    <w:rsid w:val="00504DF9"/>
    <w:rsid w:val="005053F1"/>
    <w:rsid w:val="0050546F"/>
    <w:rsid w:val="005057D4"/>
    <w:rsid w:val="00505869"/>
    <w:rsid w:val="00505872"/>
    <w:rsid w:val="00505ACA"/>
    <w:rsid w:val="00505ACE"/>
    <w:rsid w:val="00506248"/>
    <w:rsid w:val="0050643C"/>
    <w:rsid w:val="005064ED"/>
    <w:rsid w:val="00506504"/>
    <w:rsid w:val="005068BD"/>
    <w:rsid w:val="00506D0B"/>
    <w:rsid w:val="00506D78"/>
    <w:rsid w:val="00506FA6"/>
    <w:rsid w:val="005070F2"/>
    <w:rsid w:val="0050724E"/>
    <w:rsid w:val="0050744D"/>
    <w:rsid w:val="0050796D"/>
    <w:rsid w:val="00507CE0"/>
    <w:rsid w:val="0051012E"/>
    <w:rsid w:val="00510272"/>
    <w:rsid w:val="00510665"/>
    <w:rsid w:val="0051070D"/>
    <w:rsid w:val="00510838"/>
    <w:rsid w:val="00510CCA"/>
    <w:rsid w:val="00510E28"/>
    <w:rsid w:val="005110FE"/>
    <w:rsid w:val="0051145E"/>
    <w:rsid w:val="0051161C"/>
    <w:rsid w:val="00511AC2"/>
    <w:rsid w:val="00511CF3"/>
    <w:rsid w:val="00511D53"/>
    <w:rsid w:val="00511D89"/>
    <w:rsid w:val="00511F29"/>
    <w:rsid w:val="00511F34"/>
    <w:rsid w:val="00511F35"/>
    <w:rsid w:val="005120F4"/>
    <w:rsid w:val="005121D1"/>
    <w:rsid w:val="005127E5"/>
    <w:rsid w:val="0051291B"/>
    <w:rsid w:val="00512BB5"/>
    <w:rsid w:val="00512C41"/>
    <w:rsid w:val="00512F0A"/>
    <w:rsid w:val="00512F27"/>
    <w:rsid w:val="00512FE9"/>
    <w:rsid w:val="00512FED"/>
    <w:rsid w:val="005134DC"/>
    <w:rsid w:val="00513552"/>
    <w:rsid w:val="00513618"/>
    <w:rsid w:val="00513669"/>
    <w:rsid w:val="0051371B"/>
    <w:rsid w:val="00513AFC"/>
    <w:rsid w:val="00513B4E"/>
    <w:rsid w:val="00513D56"/>
    <w:rsid w:val="00513EA9"/>
    <w:rsid w:val="00513F00"/>
    <w:rsid w:val="00513F65"/>
    <w:rsid w:val="00514056"/>
    <w:rsid w:val="00514091"/>
    <w:rsid w:val="005140D6"/>
    <w:rsid w:val="00514152"/>
    <w:rsid w:val="005141E6"/>
    <w:rsid w:val="005141FC"/>
    <w:rsid w:val="0051421C"/>
    <w:rsid w:val="005144E4"/>
    <w:rsid w:val="00514626"/>
    <w:rsid w:val="0051481E"/>
    <w:rsid w:val="005148FE"/>
    <w:rsid w:val="00514AF2"/>
    <w:rsid w:val="00514BE1"/>
    <w:rsid w:val="00515081"/>
    <w:rsid w:val="005151A9"/>
    <w:rsid w:val="005153CE"/>
    <w:rsid w:val="005154AD"/>
    <w:rsid w:val="00515595"/>
    <w:rsid w:val="00515786"/>
    <w:rsid w:val="00515A9C"/>
    <w:rsid w:val="00515BBD"/>
    <w:rsid w:val="005163C5"/>
    <w:rsid w:val="00516892"/>
    <w:rsid w:val="00516B42"/>
    <w:rsid w:val="00516C5E"/>
    <w:rsid w:val="00516DAB"/>
    <w:rsid w:val="00516EF2"/>
    <w:rsid w:val="00517006"/>
    <w:rsid w:val="005170FF"/>
    <w:rsid w:val="00517106"/>
    <w:rsid w:val="005171A5"/>
    <w:rsid w:val="005171C3"/>
    <w:rsid w:val="005174BA"/>
    <w:rsid w:val="00517632"/>
    <w:rsid w:val="00517A12"/>
    <w:rsid w:val="00517AE2"/>
    <w:rsid w:val="00517AF4"/>
    <w:rsid w:val="00517B19"/>
    <w:rsid w:val="00517B65"/>
    <w:rsid w:val="00517C7C"/>
    <w:rsid w:val="00517CC6"/>
    <w:rsid w:val="005200AE"/>
    <w:rsid w:val="00520375"/>
    <w:rsid w:val="00520497"/>
    <w:rsid w:val="0052049E"/>
    <w:rsid w:val="005204CB"/>
    <w:rsid w:val="0052074C"/>
    <w:rsid w:val="00520831"/>
    <w:rsid w:val="00520D97"/>
    <w:rsid w:val="00521054"/>
    <w:rsid w:val="005210BB"/>
    <w:rsid w:val="005210F8"/>
    <w:rsid w:val="0052120C"/>
    <w:rsid w:val="005212C2"/>
    <w:rsid w:val="005215C3"/>
    <w:rsid w:val="00521661"/>
    <w:rsid w:val="005216B0"/>
    <w:rsid w:val="005218A5"/>
    <w:rsid w:val="00521933"/>
    <w:rsid w:val="00521AA5"/>
    <w:rsid w:val="00521BBB"/>
    <w:rsid w:val="00521E1E"/>
    <w:rsid w:val="00521F4C"/>
    <w:rsid w:val="00521F7F"/>
    <w:rsid w:val="00522124"/>
    <w:rsid w:val="005221C3"/>
    <w:rsid w:val="00522221"/>
    <w:rsid w:val="005223C6"/>
    <w:rsid w:val="00522485"/>
    <w:rsid w:val="0052259E"/>
    <w:rsid w:val="0052270A"/>
    <w:rsid w:val="00522756"/>
    <w:rsid w:val="00522969"/>
    <w:rsid w:val="00522A13"/>
    <w:rsid w:val="00522B0D"/>
    <w:rsid w:val="00522BB3"/>
    <w:rsid w:val="00522CFB"/>
    <w:rsid w:val="00522F25"/>
    <w:rsid w:val="00522F35"/>
    <w:rsid w:val="00522FB2"/>
    <w:rsid w:val="005230C4"/>
    <w:rsid w:val="0052315B"/>
    <w:rsid w:val="00523228"/>
    <w:rsid w:val="0052331F"/>
    <w:rsid w:val="005237D8"/>
    <w:rsid w:val="00523890"/>
    <w:rsid w:val="00523B42"/>
    <w:rsid w:val="00523D6B"/>
    <w:rsid w:val="00523DA1"/>
    <w:rsid w:val="00523DF7"/>
    <w:rsid w:val="00523E87"/>
    <w:rsid w:val="005240BF"/>
    <w:rsid w:val="005242CE"/>
    <w:rsid w:val="005243D5"/>
    <w:rsid w:val="005243EE"/>
    <w:rsid w:val="005245C2"/>
    <w:rsid w:val="0052466E"/>
    <w:rsid w:val="005246D3"/>
    <w:rsid w:val="005247AC"/>
    <w:rsid w:val="005249ED"/>
    <w:rsid w:val="00524A64"/>
    <w:rsid w:val="00524B6E"/>
    <w:rsid w:val="00524B9D"/>
    <w:rsid w:val="00524CC1"/>
    <w:rsid w:val="00524CDA"/>
    <w:rsid w:val="00524E10"/>
    <w:rsid w:val="005250BE"/>
    <w:rsid w:val="0052527F"/>
    <w:rsid w:val="00525463"/>
    <w:rsid w:val="00525669"/>
    <w:rsid w:val="00525677"/>
    <w:rsid w:val="00525892"/>
    <w:rsid w:val="00525AE7"/>
    <w:rsid w:val="00525BB3"/>
    <w:rsid w:val="00525C8F"/>
    <w:rsid w:val="0052601E"/>
    <w:rsid w:val="005261F7"/>
    <w:rsid w:val="005269A4"/>
    <w:rsid w:val="00526E2F"/>
    <w:rsid w:val="00526EB5"/>
    <w:rsid w:val="00527298"/>
    <w:rsid w:val="0052765D"/>
    <w:rsid w:val="005301D9"/>
    <w:rsid w:val="00530411"/>
    <w:rsid w:val="005305C5"/>
    <w:rsid w:val="0053081A"/>
    <w:rsid w:val="0053096E"/>
    <w:rsid w:val="00530B18"/>
    <w:rsid w:val="00530BAE"/>
    <w:rsid w:val="00530BE0"/>
    <w:rsid w:val="00530BED"/>
    <w:rsid w:val="00530DC1"/>
    <w:rsid w:val="00530E34"/>
    <w:rsid w:val="00530EB2"/>
    <w:rsid w:val="00530FAC"/>
    <w:rsid w:val="005310BA"/>
    <w:rsid w:val="005312D5"/>
    <w:rsid w:val="00531312"/>
    <w:rsid w:val="00531318"/>
    <w:rsid w:val="00531360"/>
    <w:rsid w:val="0053154E"/>
    <w:rsid w:val="00531665"/>
    <w:rsid w:val="005317E8"/>
    <w:rsid w:val="005318AF"/>
    <w:rsid w:val="005319C4"/>
    <w:rsid w:val="005319F1"/>
    <w:rsid w:val="005319FF"/>
    <w:rsid w:val="00531A02"/>
    <w:rsid w:val="00531B44"/>
    <w:rsid w:val="00531B9D"/>
    <w:rsid w:val="00531D37"/>
    <w:rsid w:val="00531D5D"/>
    <w:rsid w:val="00531D91"/>
    <w:rsid w:val="00531EA1"/>
    <w:rsid w:val="005321B6"/>
    <w:rsid w:val="00532257"/>
    <w:rsid w:val="00532459"/>
    <w:rsid w:val="00532490"/>
    <w:rsid w:val="00532651"/>
    <w:rsid w:val="0053276C"/>
    <w:rsid w:val="00532874"/>
    <w:rsid w:val="00532C28"/>
    <w:rsid w:val="00532E62"/>
    <w:rsid w:val="00532F1D"/>
    <w:rsid w:val="005331B0"/>
    <w:rsid w:val="0053331E"/>
    <w:rsid w:val="005335E2"/>
    <w:rsid w:val="0053366B"/>
    <w:rsid w:val="00533A59"/>
    <w:rsid w:val="00533A8F"/>
    <w:rsid w:val="00533B01"/>
    <w:rsid w:val="00533D9A"/>
    <w:rsid w:val="00533DB2"/>
    <w:rsid w:val="00533EBD"/>
    <w:rsid w:val="00534152"/>
    <w:rsid w:val="00534491"/>
    <w:rsid w:val="005344A2"/>
    <w:rsid w:val="00534546"/>
    <w:rsid w:val="005345F0"/>
    <w:rsid w:val="005346B5"/>
    <w:rsid w:val="005346E6"/>
    <w:rsid w:val="0053498F"/>
    <w:rsid w:val="00534B4D"/>
    <w:rsid w:val="00534C39"/>
    <w:rsid w:val="00534C85"/>
    <w:rsid w:val="00534E3E"/>
    <w:rsid w:val="005350A7"/>
    <w:rsid w:val="005351A4"/>
    <w:rsid w:val="005352D0"/>
    <w:rsid w:val="00535316"/>
    <w:rsid w:val="0053533E"/>
    <w:rsid w:val="0053535C"/>
    <w:rsid w:val="0053548C"/>
    <w:rsid w:val="005355FE"/>
    <w:rsid w:val="005356C6"/>
    <w:rsid w:val="00535B7E"/>
    <w:rsid w:val="00535C82"/>
    <w:rsid w:val="00535CFF"/>
    <w:rsid w:val="00535DB6"/>
    <w:rsid w:val="0053619C"/>
    <w:rsid w:val="005361FF"/>
    <w:rsid w:val="0053642D"/>
    <w:rsid w:val="005364D1"/>
    <w:rsid w:val="0053698F"/>
    <w:rsid w:val="005369F3"/>
    <w:rsid w:val="00536A54"/>
    <w:rsid w:val="00536AEF"/>
    <w:rsid w:val="00536B8E"/>
    <w:rsid w:val="00536DAB"/>
    <w:rsid w:val="00537004"/>
    <w:rsid w:val="00537309"/>
    <w:rsid w:val="005373A9"/>
    <w:rsid w:val="005373CE"/>
    <w:rsid w:val="005374A1"/>
    <w:rsid w:val="00537523"/>
    <w:rsid w:val="0053766E"/>
    <w:rsid w:val="005377F1"/>
    <w:rsid w:val="00537948"/>
    <w:rsid w:val="00537986"/>
    <w:rsid w:val="00537A42"/>
    <w:rsid w:val="00537A61"/>
    <w:rsid w:val="00537E62"/>
    <w:rsid w:val="00537F8C"/>
    <w:rsid w:val="0054021D"/>
    <w:rsid w:val="00540714"/>
    <w:rsid w:val="0054080D"/>
    <w:rsid w:val="00540A38"/>
    <w:rsid w:val="00540AF3"/>
    <w:rsid w:val="0054127E"/>
    <w:rsid w:val="005412CA"/>
    <w:rsid w:val="0054148D"/>
    <w:rsid w:val="00541A47"/>
    <w:rsid w:val="00541A72"/>
    <w:rsid w:val="00541B64"/>
    <w:rsid w:val="00541D7B"/>
    <w:rsid w:val="00541DCE"/>
    <w:rsid w:val="00541EC7"/>
    <w:rsid w:val="005420F7"/>
    <w:rsid w:val="00542104"/>
    <w:rsid w:val="0054218D"/>
    <w:rsid w:val="005422C9"/>
    <w:rsid w:val="005423A1"/>
    <w:rsid w:val="00542549"/>
    <w:rsid w:val="005425D6"/>
    <w:rsid w:val="005426CF"/>
    <w:rsid w:val="005426DD"/>
    <w:rsid w:val="00542903"/>
    <w:rsid w:val="00542944"/>
    <w:rsid w:val="00542A12"/>
    <w:rsid w:val="00542D9C"/>
    <w:rsid w:val="00542DB7"/>
    <w:rsid w:val="00542E31"/>
    <w:rsid w:val="00542E78"/>
    <w:rsid w:val="00542E8E"/>
    <w:rsid w:val="005432F4"/>
    <w:rsid w:val="005433EB"/>
    <w:rsid w:val="00543436"/>
    <w:rsid w:val="005434C7"/>
    <w:rsid w:val="00543611"/>
    <w:rsid w:val="0054375A"/>
    <w:rsid w:val="00543C28"/>
    <w:rsid w:val="0054401D"/>
    <w:rsid w:val="00544316"/>
    <w:rsid w:val="0054440C"/>
    <w:rsid w:val="00544622"/>
    <w:rsid w:val="005446C0"/>
    <w:rsid w:val="00544868"/>
    <w:rsid w:val="00544940"/>
    <w:rsid w:val="00544A56"/>
    <w:rsid w:val="00544B13"/>
    <w:rsid w:val="00544DC1"/>
    <w:rsid w:val="005450DD"/>
    <w:rsid w:val="005456D1"/>
    <w:rsid w:val="0054595C"/>
    <w:rsid w:val="00545D60"/>
    <w:rsid w:val="00545D68"/>
    <w:rsid w:val="00545D9A"/>
    <w:rsid w:val="005464B4"/>
    <w:rsid w:val="0054667F"/>
    <w:rsid w:val="00546C4A"/>
    <w:rsid w:val="00546C78"/>
    <w:rsid w:val="00546D75"/>
    <w:rsid w:val="00547042"/>
    <w:rsid w:val="005473D4"/>
    <w:rsid w:val="00547495"/>
    <w:rsid w:val="005474CF"/>
    <w:rsid w:val="005475D4"/>
    <w:rsid w:val="00547671"/>
    <w:rsid w:val="005476F5"/>
    <w:rsid w:val="005478A2"/>
    <w:rsid w:val="005478B5"/>
    <w:rsid w:val="005479FA"/>
    <w:rsid w:val="00547C67"/>
    <w:rsid w:val="00547CB2"/>
    <w:rsid w:val="00547E6B"/>
    <w:rsid w:val="00547ED8"/>
    <w:rsid w:val="00547F02"/>
    <w:rsid w:val="0055005D"/>
    <w:rsid w:val="005501AB"/>
    <w:rsid w:val="00550267"/>
    <w:rsid w:val="00550411"/>
    <w:rsid w:val="00550519"/>
    <w:rsid w:val="005505DF"/>
    <w:rsid w:val="005506F4"/>
    <w:rsid w:val="00550851"/>
    <w:rsid w:val="0055096F"/>
    <w:rsid w:val="005509C1"/>
    <w:rsid w:val="00550B2A"/>
    <w:rsid w:val="00550B8A"/>
    <w:rsid w:val="00550C0B"/>
    <w:rsid w:val="00550C5E"/>
    <w:rsid w:val="00550E6A"/>
    <w:rsid w:val="00550E83"/>
    <w:rsid w:val="00551221"/>
    <w:rsid w:val="005512C7"/>
    <w:rsid w:val="00551353"/>
    <w:rsid w:val="005518C8"/>
    <w:rsid w:val="005519BE"/>
    <w:rsid w:val="00551A12"/>
    <w:rsid w:val="00551ACB"/>
    <w:rsid w:val="00551C78"/>
    <w:rsid w:val="00551FB4"/>
    <w:rsid w:val="00552099"/>
    <w:rsid w:val="0055223C"/>
    <w:rsid w:val="0055267F"/>
    <w:rsid w:val="005526C1"/>
    <w:rsid w:val="005528DF"/>
    <w:rsid w:val="00552B33"/>
    <w:rsid w:val="00552C6E"/>
    <w:rsid w:val="00552DFC"/>
    <w:rsid w:val="005530FC"/>
    <w:rsid w:val="0055327A"/>
    <w:rsid w:val="00553309"/>
    <w:rsid w:val="00553379"/>
    <w:rsid w:val="0055337A"/>
    <w:rsid w:val="005534EC"/>
    <w:rsid w:val="00553810"/>
    <w:rsid w:val="0055397C"/>
    <w:rsid w:val="00553D3B"/>
    <w:rsid w:val="005541B8"/>
    <w:rsid w:val="0055420A"/>
    <w:rsid w:val="00554523"/>
    <w:rsid w:val="0055491B"/>
    <w:rsid w:val="00554A3D"/>
    <w:rsid w:val="00554CEC"/>
    <w:rsid w:val="00554E22"/>
    <w:rsid w:val="00555292"/>
    <w:rsid w:val="005553FC"/>
    <w:rsid w:val="00555547"/>
    <w:rsid w:val="005555A1"/>
    <w:rsid w:val="0055564D"/>
    <w:rsid w:val="00555659"/>
    <w:rsid w:val="0055565A"/>
    <w:rsid w:val="005557ED"/>
    <w:rsid w:val="0055581C"/>
    <w:rsid w:val="00555A8A"/>
    <w:rsid w:val="00555BB0"/>
    <w:rsid w:val="00555EDF"/>
    <w:rsid w:val="00555F77"/>
    <w:rsid w:val="00556241"/>
    <w:rsid w:val="00556379"/>
    <w:rsid w:val="005563F9"/>
    <w:rsid w:val="005565FD"/>
    <w:rsid w:val="00556757"/>
    <w:rsid w:val="00556837"/>
    <w:rsid w:val="00556849"/>
    <w:rsid w:val="00556A82"/>
    <w:rsid w:val="00556BE3"/>
    <w:rsid w:val="00556C74"/>
    <w:rsid w:val="00556E7E"/>
    <w:rsid w:val="00556F09"/>
    <w:rsid w:val="00556F39"/>
    <w:rsid w:val="00557086"/>
    <w:rsid w:val="00557124"/>
    <w:rsid w:val="00557203"/>
    <w:rsid w:val="0055746B"/>
    <w:rsid w:val="0055747F"/>
    <w:rsid w:val="005578E0"/>
    <w:rsid w:val="00557A8D"/>
    <w:rsid w:val="00557B07"/>
    <w:rsid w:val="00557C9C"/>
    <w:rsid w:val="00557E92"/>
    <w:rsid w:val="00560059"/>
    <w:rsid w:val="00560111"/>
    <w:rsid w:val="005604C8"/>
    <w:rsid w:val="005606B7"/>
    <w:rsid w:val="005609B3"/>
    <w:rsid w:val="005609F0"/>
    <w:rsid w:val="00560A46"/>
    <w:rsid w:val="00560D9D"/>
    <w:rsid w:val="00560E27"/>
    <w:rsid w:val="0056100B"/>
    <w:rsid w:val="00561043"/>
    <w:rsid w:val="00561060"/>
    <w:rsid w:val="00561125"/>
    <w:rsid w:val="00561280"/>
    <w:rsid w:val="005612B0"/>
    <w:rsid w:val="00561430"/>
    <w:rsid w:val="00561439"/>
    <w:rsid w:val="005614B8"/>
    <w:rsid w:val="005614E8"/>
    <w:rsid w:val="00561524"/>
    <w:rsid w:val="00561607"/>
    <w:rsid w:val="005617B0"/>
    <w:rsid w:val="0056195B"/>
    <w:rsid w:val="00561C66"/>
    <w:rsid w:val="00561DB5"/>
    <w:rsid w:val="00561E4B"/>
    <w:rsid w:val="00561E71"/>
    <w:rsid w:val="00562345"/>
    <w:rsid w:val="00562520"/>
    <w:rsid w:val="00562729"/>
    <w:rsid w:val="00562944"/>
    <w:rsid w:val="00562BB8"/>
    <w:rsid w:val="0056326D"/>
    <w:rsid w:val="0056331A"/>
    <w:rsid w:val="005633C0"/>
    <w:rsid w:val="005635C5"/>
    <w:rsid w:val="005636C6"/>
    <w:rsid w:val="005638F4"/>
    <w:rsid w:val="00563BDC"/>
    <w:rsid w:val="00563F2D"/>
    <w:rsid w:val="00563F83"/>
    <w:rsid w:val="00563FAA"/>
    <w:rsid w:val="00563FD0"/>
    <w:rsid w:val="00564041"/>
    <w:rsid w:val="00564059"/>
    <w:rsid w:val="005640BD"/>
    <w:rsid w:val="005642A6"/>
    <w:rsid w:val="005642BC"/>
    <w:rsid w:val="00564300"/>
    <w:rsid w:val="0056430F"/>
    <w:rsid w:val="005643F2"/>
    <w:rsid w:val="0056454E"/>
    <w:rsid w:val="005647D4"/>
    <w:rsid w:val="00564838"/>
    <w:rsid w:val="00564934"/>
    <w:rsid w:val="00564985"/>
    <w:rsid w:val="00564B1F"/>
    <w:rsid w:val="00564B30"/>
    <w:rsid w:val="00564E9A"/>
    <w:rsid w:val="00564F1C"/>
    <w:rsid w:val="005654C0"/>
    <w:rsid w:val="00565608"/>
    <w:rsid w:val="0056581F"/>
    <w:rsid w:val="005658FF"/>
    <w:rsid w:val="00565AA3"/>
    <w:rsid w:val="00565B12"/>
    <w:rsid w:val="00565BD4"/>
    <w:rsid w:val="005662B9"/>
    <w:rsid w:val="0056643C"/>
    <w:rsid w:val="005665FB"/>
    <w:rsid w:val="00566715"/>
    <w:rsid w:val="0056697F"/>
    <w:rsid w:val="00566DA0"/>
    <w:rsid w:val="00567442"/>
    <w:rsid w:val="0056778E"/>
    <w:rsid w:val="00567C81"/>
    <w:rsid w:val="00567D07"/>
    <w:rsid w:val="00570123"/>
    <w:rsid w:val="00570159"/>
    <w:rsid w:val="005701F4"/>
    <w:rsid w:val="00570351"/>
    <w:rsid w:val="005708ED"/>
    <w:rsid w:val="005709DB"/>
    <w:rsid w:val="00570DF9"/>
    <w:rsid w:val="00570E22"/>
    <w:rsid w:val="00570EBE"/>
    <w:rsid w:val="00570FAC"/>
    <w:rsid w:val="005712FE"/>
    <w:rsid w:val="0057161B"/>
    <w:rsid w:val="00571634"/>
    <w:rsid w:val="005716CB"/>
    <w:rsid w:val="005719EE"/>
    <w:rsid w:val="00571D76"/>
    <w:rsid w:val="00571D9F"/>
    <w:rsid w:val="005720A8"/>
    <w:rsid w:val="00572134"/>
    <w:rsid w:val="0057213F"/>
    <w:rsid w:val="00572333"/>
    <w:rsid w:val="0057240D"/>
    <w:rsid w:val="005724E4"/>
    <w:rsid w:val="0057264F"/>
    <w:rsid w:val="00572823"/>
    <w:rsid w:val="005728F5"/>
    <w:rsid w:val="00572AE8"/>
    <w:rsid w:val="00572B73"/>
    <w:rsid w:val="00572BE0"/>
    <w:rsid w:val="00572D2A"/>
    <w:rsid w:val="00572E21"/>
    <w:rsid w:val="00572F22"/>
    <w:rsid w:val="00572F97"/>
    <w:rsid w:val="00573249"/>
    <w:rsid w:val="005734D5"/>
    <w:rsid w:val="0057364B"/>
    <w:rsid w:val="0057379F"/>
    <w:rsid w:val="00573AB8"/>
    <w:rsid w:val="00573AC4"/>
    <w:rsid w:val="00573D35"/>
    <w:rsid w:val="00573F6D"/>
    <w:rsid w:val="00574400"/>
    <w:rsid w:val="005745EA"/>
    <w:rsid w:val="00574611"/>
    <w:rsid w:val="00574619"/>
    <w:rsid w:val="005746CA"/>
    <w:rsid w:val="00574891"/>
    <w:rsid w:val="00574A0F"/>
    <w:rsid w:val="00574CEA"/>
    <w:rsid w:val="00574ED5"/>
    <w:rsid w:val="00575241"/>
    <w:rsid w:val="00575251"/>
    <w:rsid w:val="0057547F"/>
    <w:rsid w:val="005754FE"/>
    <w:rsid w:val="00575591"/>
    <w:rsid w:val="005755F7"/>
    <w:rsid w:val="00575641"/>
    <w:rsid w:val="00575839"/>
    <w:rsid w:val="0057590C"/>
    <w:rsid w:val="0057598C"/>
    <w:rsid w:val="00575A81"/>
    <w:rsid w:val="00575C4D"/>
    <w:rsid w:val="00575EE3"/>
    <w:rsid w:val="00576401"/>
    <w:rsid w:val="005764CC"/>
    <w:rsid w:val="00576A47"/>
    <w:rsid w:val="00576B14"/>
    <w:rsid w:val="00576CFD"/>
    <w:rsid w:val="00576DD3"/>
    <w:rsid w:val="00576E93"/>
    <w:rsid w:val="00576EF7"/>
    <w:rsid w:val="005770FF"/>
    <w:rsid w:val="00577268"/>
    <w:rsid w:val="00577291"/>
    <w:rsid w:val="00577331"/>
    <w:rsid w:val="005774E2"/>
    <w:rsid w:val="005775B8"/>
    <w:rsid w:val="00577B93"/>
    <w:rsid w:val="00577DE1"/>
    <w:rsid w:val="00577E45"/>
    <w:rsid w:val="00577E58"/>
    <w:rsid w:val="0058029F"/>
    <w:rsid w:val="0058045E"/>
    <w:rsid w:val="005804B6"/>
    <w:rsid w:val="0058059C"/>
    <w:rsid w:val="00580983"/>
    <w:rsid w:val="00580B34"/>
    <w:rsid w:val="00580BEC"/>
    <w:rsid w:val="00580C31"/>
    <w:rsid w:val="00580CD7"/>
    <w:rsid w:val="00580E96"/>
    <w:rsid w:val="0058145B"/>
    <w:rsid w:val="005815A0"/>
    <w:rsid w:val="0058164B"/>
    <w:rsid w:val="0058170F"/>
    <w:rsid w:val="00581A14"/>
    <w:rsid w:val="00581AAF"/>
    <w:rsid w:val="00581BA4"/>
    <w:rsid w:val="00581C95"/>
    <w:rsid w:val="0058204F"/>
    <w:rsid w:val="005821DB"/>
    <w:rsid w:val="0058234C"/>
    <w:rsid w:val="00582E51"/>
    <w:rsid w:val="00582F1E"/>
    <w:rsid w:val="00583099"/>
    <w:rsid w:val="00583283"/>
    <w:rsid w:val="005832BC"/>
    <w:rsid w:val="005832EC"/>
    <w:rsid w:val="0058385E"/>
    <w:rsid w:val="00583C2E"/>
    <w:rsid w:val="00583CF9"/>
    <w:rsid w:val="00583D32"/>
    <w:rsid w:val="0058400B"/>
    <w:rsid w:val="005841E1"/>
    <w:rsid w:val="0058435E"/>
    <w:rsid w:val="005843DB"/>
    <w:rsid w:val="00584446"/>
    <w:rsid w:val="00584474"/>
    <w:rsid w:val="00584970"/>
    <w:rsid w:val="00584A31"/>
    <w:rsid w:val="00584A3F"/>
    <w:rsid w:val="00584D79"/>
    <w:rsid w:val="00584EBD"/>
    <w:rsid w:val="00584F38"/>
    <w:rsid w:val="00585144"/>
    <w:rsid w:val="005852BB"/>
    <w:rsid w:val="00585418"/>
    <w:rsid w:val="00585537"/>
    <w:rsid w:val="0058559C"/>
    <w:rsid w:val="00585881"/>
    <w:rsid w:val="005859DF"/>
    <w:rsid w:val="00585A2B"/>
    <w:rsid w:val="00585C1E"/>
    <w:rsid w:val="00585C25"/>
    <w:rsid w:val="00585D3B"/>
    <w:rsid w:val="00585DA2"/>
    <w:rsid w:val="005861B9"/>
    <w:rsid w:val="005865F0"/>
    <w:rsid w:val="00586741"/>
    <w:rsid w:val="005867B8"/>
    <w:rsid w:val="00586898"/>
    <w:rsid w:val="0058691F"/>
    <w:rsid w:val="00586ABA"/>
    <w:rsid w:val="00586C75"/>
    <w:rsid w:val="00586D37"/>
    <w:rsid w:val="00586E6C"/>
    <w:rsid w:val="00586ED9"/>
    <w:rsid w:val="005872E3"/>
    <w:rsid w:val="005873B7"/>
    <w:rsid w:val="00587441"/>
    <w:rsid w:val="005874CD"/>
    <w:rsid w:val="0058753F"/>
    <w:rsid w:val="005875CD"/>
    <w:rsid w:val="0058765A"/>
    <w:rsid w:val="00587A48"/>
    <w:rsid w:val="00587ACE"/>
    <w:rsid w:val="00587B48"/>
    <w:rsid w:val="00587C04"/>
    <w:rsid w:val="00587EC4"/>
    <w:rsid w:val="005901FD"/>
    <w:rsid w:val="0059020A"/>
    <w:rsid w:val="00590283"/>
    <w:rsid w:val="0059028F"/>
    <w:rsid w:val="0059058A"/>
    <w:rsid w:val="00590634"/>
    <w:rsid w:val="00590857"/>
    <w:rsid w:val="005908FE"/>
    <w:rsid w:val="00590997"/>
    <w:rsid w:val="00590A11"/>
    <w:rsid w:val="00590CC3"/>
    <w:rsid w:val="00590DFA"/>
    <w:rsid w:val="0059108E"/>
    <w:rsid w:val="005911E3"/>
    <w:rsid w:val="0059120C"/>
    <w:rsid w:val="00591546"/>
    <w:rsid w:val="0059156E"/>
    <w:rsid w:val="00591749"/>
    <w:rsid w:val="0059192C"/>
    <w:rsid w:val="005919FE"/>
    <w:rsid w:val="00591A8D"/>
    <w:rsid w:val="00591B10"/>
    <w:rsid w:val="00591B87"/>
    <w:rsid w:val="00591EEF"/>
    <w:rsid w:val="00592392"/>
    <w:rsid w:val="0059240F"/>
    <w:rsid w:val="005925BC"/>
    <w:rsid w:val="005927A8"/>
    <w:rsid w:val="0059292F"/>
    <w:rsid w:val="00592E37"/>
    <w:rsid w:val="00592FFE"/>
    <w:rsid w:val="005930D8"/>
    <w:rsid w:val="005931F7"/>
    <w:rsid w:val="0059334C"/>
    <w:rsid w:val="005934CC"/>
    <w:rsid w:val="00593634"/>
    <w:rsid w:val="0059371A"/>
    <w:rsid w:val="00593751"/>
    <w:rsid w:val="005937C0"/>
    <w:rsid w:val="005937ED"/>
    <w:rsid w:val="00593891"/>
    <w:rsid w:val="005938B2"/>
    <w:rsid w:val="00593C68"/>
    <w:rsid w:val="00593D2A"/>
    <w:rsid w:val="00593F6C"/>
    <w:rsid w:val="00594193"/>
    <w:rsid w:val="005941B3"/>
    <w:rsid w:val="00594324"/>
    <w:rsid w:val="0059461B"/>
    <w:rsid w:val="00594653"/>
    <w:rsid w:val="005946F9"/>
    <w:rsid w:val="00594704"/>
    <w:rsid w:val="005947DC"/>
    <w:rsid w:val="00594802"/>
    <w:rsid w:val="00594B93"/>
    <w:rsid w:val="00594E6B"/>
    <w:rsid w:val="005951C2"/>
    <w:rsid w:val="0059526D"/>
    <w:rsid w:val="00595288"/>
    <w:rsid w:val="00595601"/>
    <w:rsid w:val="005956B9"/>
    <w:rsid w:val="0059571B"/>
    <w:rsid w:val="00595768"/>
    <w:rsid w:val="00595782"/>
    <w:rsid w:val="005957C0"/>
    <w:rsid w:val="00595A3F"/>
    <w:rsid w:val="00595A86"/>
    <w:rsid w:val="00595B37"/>
    <w:rsid w:val="00595C95"/>
    <w:rsid w:val="00595C9A"/>
    <w:rsid w:val="00595E8C"/>
    <w:rsid w:val="00596287"/>
    <w:rsid w:val="00596466"/>
    <w:rsid w:val="005965E8"/>
    <w:rsid w:val="0059662D"/>
    <w:rsid w:val="005967D1"/>
    <w:rsid w:val="005968BA"/>
    <w:rsid w:val="00596934"/>
    <w:rsid w:val="0059698A"/>
    <w:rsid w:val="00596C6F"/>
    <w:rsid w:val="00596CA5"/>
    <w:rsid w:val="00596D27"/>
    <w:rsid w:val="00596FE5"/>
    <w:rsid w:val="00597128"/>
    <w:rsid w:val="0059781B"/>
    <w:rsid w:val="005978E5"/>
    <w:rsid w:val="005979A9"/>
    <w:rsid w:val="005979E3"/>
    <w:rsid w:val="00597D00"/>
    <w:rsid w:val="00597F53"/>
    <w:rsid w:val="00597FB0"/>
    <w:rsid w:val="00597FDD"/>
    <w:rsid w:val="005A0023"/>
    <w:rsid w:val="005A023B"/>
    <w:rsid w:val="005A0266"/>
    <w:rsid w:val="005A04EE"/>
    <w:rsid w:val="005A0990"/>
    <w:rsid w:val="005A0A21"/>
    <w:rsid w:val="005A0A44"/>
    <w:rsid w:val="005A0B63"/>
    <w:rsid w:val="005A0C71"/>
    <w:rsid w:val="005A0E5C"/>
    <w:rsid w:val="005A1021"/>
    <w:rsid w:val="005A1259"/>
    <w:rsid w:val="005A1437"/>
    <w:rsid w:val="005A16E0"/>
    <w:rsid w:val="005A1825"/>
    <w:rsid w:val="005A1978"/>
    <w:rsid w:val="005A1C2D"/>
    <w:rsid w:val="005A1CEA"/>
    <w:rsid w:val="005A1D9C"/>
    <w:rsid w:val="005A1F71"/>
    <w:rsid w:val="005A21F3"/>
    <w:rsid w:val="005A2674"/>
    <w:rsid w:val="005A2C97"/>
    <w:rsid w:val="005A2CC4"/>
    <w:rsid w:val="005A2E8C"/>
    <w:rsid w:val="005A2FCA"/>
    <w:rsid w:val="005A3212"/>
    <w:rsid w:val="005A3433"/>
    <w:rsid w:val="005A356F"/>
    <w:rsid w:val="005A362D"/>
    <w:rsid w:val="005A364F"/>
    <w:rsid w:val="005A36CD"/>
    <w:rsid w:val="005A388C"/>
    <w:rsid w:val="005A38B2"/>
    <w:rsid w:val="005A39FC"/>
    <w:rsid w:val="005A3A58"/>
    <w:rsid w:val="005A3D11"/>
    <w:rsid w:val="005A3E5F"/>
    <w:rsid w:val="005A3EE7"/>
    <w:rsid w:val="005A3F43"/>
    <w:rsid w:val="005A402B"/>
    <w:rsid w:val="005A403E"/>
    <w:rsid w:val="005A42D3"/>
    <w:rsid w:val="005A468A"/>
    <w:rsid w:val="005A46B3"/>
    <w:rsid w:val="005A4735"/>
    <w:rsid w:val="005A4AFE"/>
    <w:rsid w:val="005A4B77"/>
    <w:rsid w:val="005A4CB7"/>
    <w:rsid w:val="005A4FA5"/>
    <w:rsid w:val="005A5412"/>
    <w:rsid w:val="005A58B4"/>
    <w:rsid w:val="005A58FE"/>
    <w:rsid w:val="005A5DD8"/>
    <w:rsid w:val="005A6263"/>
    <w:rsid w:val="005A6291"/>
    <w:rsid w:val="005A6414"/>
    <w:rsid w:val="005A6502"/>
    <w:rsid w:val="005A65AF"/>
    <w:rsid w:val="005A662A"/>
    <w:rsid w:val="005A6673"/>
    <w:rsid w:val="005A68BF"/>
    <w:rsid w:val="005A6A70"/>
    <w:rsid w:val="005A6BBB"/>
    <w:rsid w:val="005A6C9D"/>
    <w:rsid w:val="005A6DB3"/>
    <w:rsid w:val="005A6E3D"/>
    <w:rsid w:val="005A7284"/>
    <w:rsid w:val="005A7400"/>
    <w:rsid w:val="005A7402"/>
    <w:rsid w:val="005A7500"/>
    <w:rsid w:val="005A768D"/>
    <w:rsid w:val="005A76C4"/>
    <w:rsid w:val="005A79D3"/>
    <w:rsid w:val="005A7BB3"/>
    <w:rsid w:val="005A7DB5"/>
    <w:rsid w:val="005A7FA7"/>
    <w:rsid w:val="005B0238"/>
    <w:rsid w:val="005B04D0"/>
    <w:rsid w:val="005B0637"/>
    <w:rsid w:val="005B06F5"/>
    <w:rsid w:val="005B071B"/>
    <w:rsid w:val="005B0828"/>
    <w:rsid w:val="005B0A35"/>
    <w:rsid w:val="005B0C0C"/>
    <w:rsid w:val="005B0E74"/>
    <w:rsid w:val="005B0F57"/>
    <w:rsid w:val="005B0F64"/>
    <w:rsid w:val="005B112E"/>
    <w:rsid w:val="005B125A"/>
    <w:rsid w:val="005B1282"/>
    <w:rsid w:val="005B1578"/>
    <w:rsid w:val="005B16DD"/>
    <w:rsid w:val="005B16DF"/>
    <w:rsid w:val="005B17A9"/>
    <w:rsid w:val="005B1853"/>
    <w:rsid w:val="005B190F"/>
    <w:rsid w:val="005B1BFB"/>
    <w:rsid w:val="005B1D3E"/>
    <w:rsid w:val="005B1DAB"/>
    <w:rsid w:val="005B1DE6"/>
    <w:rsid w:val="005B1E01"/>
    <w:rsid w:val="005B1F77"/>
    <w:rsid w:val="005B20B6"/>
    <w:rsid w:val="005B26AA"/>
    <w:rsid w:val="005B28F2"/>
    <w:rsid w:val="005B293A"/>
    <w:rsid w:val="005B294D"/>
    <w:rsid w:val="005B2A16"/>
    <w:rsid w:val="005B2D66"/>
    <w:rsid w:val="005B2D6A"/>
    <w:rsid w:val="005B2DE1"/>
    <w:rsid w:val="005B2F44"/>
    <w:rsid w:val="005B311E"/>
    <w:rsid w:val="005B32BD"/>
    <w:rsid w:val="005B3304"/>
    <w:rsid w:val="005B33F5"/>
    <w:rsid w:val="005B352A"/>
    <w:rsid w:val="005B353C"/>
    <w:rsid w:val="005B3556"/>
    <w:rsid w:val="005B35AB"/>
    <w:rsid w:val="005B382D"/>
    <w:rsid w:val="005B3852"/>
    <w:rsid w:val="005B394D"/>
    <w:rsid w:val="005B3AFA"/>
    <w:rsid w:val="005B3B56"/>
    <w:rsid w:val="005B3CE9"/>
    <w:rsid w:val="005B3DFA"/>
    <w:rsid w:val="005B40EA"/>
    <w:rsid w:val="005B4286"/>
    <w:rsid w:val="005B42A0"/>
    <w:rsid w:val="005B4420"/>
    <w:rsid w:val="005B459C"/>
    <w:rsid w:val="005B45C5"/>
    <w:rsid w:val="005B4701"/>
    <w:rsid w:val="005B4727"/>
    <w:rsid w:val="005B49CC"/>
    <w:rsid w:val="005B4A00"/>
    <w:rsid w:val="005B4DA4"/>
    <w:rsid w:val="005B4E3C"/>
    <w:rsid w:val="005B5143"/>
    <w:rsid w:val="005B528F"/>
    <w:rsid w:val="005B537B"/>
    <w:rsid w:val="005B545E"/>
    <w:rsid w:val="005B5466"/>
    <w:rsid w:val="005B5476"/>
    <w:rsid w:val="005B5837"/>
    <w:rsid w:val="005B5840"/>
    <w:rsid w:val="005B587B"/>
    <w:rsid w:val="005B59E1"/>
    <w:rsid w:val="005B5B63"/>
    <w:rsid w:val="005B5C47"/>
    <w:rsid w:val="005B5C62"/>
    <w:rsid w:val="005B5CE8"/>
    <w:rsid w:val="005B62C9"/>
    <w:rsid w:val="005B631B"/>
    <w:rsid w:val="005B63D6"/>
    <w:rsid w:val="005B64A8"/>
    <w:rsid w:val="005B6585"/>
    <w:rsid w:val="005B677E"/>
    <w:rsid w:val="005B696F"/>
    <w:rsid w:val="005B69F6"/>
    <w:rsid w:val="005B6B43"/>
    <w:rsid w:val="005B6BA4"/>
    <w:rsid w:val="005B6BB3"/>
    <w:rsid w:val="005B6C6A"/>
    <w:rsid w:val="005B6E1D"/>
    <w:rsid w:val="005B6E9F"/>
    <w:rsid w:val="005B6EE0"/>
    <w:rsid w:val="005B6F42"/>
    <w:rsid w:val="005B6F5D"/>
    <w:rsid w:val="005B6FF1"/>
    <w:rsid w:val="005B7183"/>
    <w:rsid w:val="005B7236"/>
    <w:rsid w:val="005B730D"/>
    <w:rsid w:val="005B753E"/>
    <w:rsid w:val="005B7577"/>
    <w:rsid w:val="005B762D"/>
    <w:rsid w:val="005B76D1"/>
    <w:rsid w:val="005B7A78"/>
    <w:rsid w:val="005B7BE0"/>
    <w:rsid w:val="005B7CBC"/>
    <w:rsid w:val="005C00AF"/>
    <w:rsid w:val="005C01BE"/>
    <w:rsid w:val="005C0329"/>
    <w:rsid w:val="005C037E"/>
    <w:rsid w:val="005C06FA"/>
    <w:rsid w:val="005C0AA0"/>
    <w:rsid w:val="005C0AA5"/>
    <w:rsid w:val="005C0C9E"/>
    <w:rsid w:val="005C0E8F"/>
    <w:rsid w:val="005C109C"/>
    <w:rsid w:val="005C10DC"/>
    <w:rsid w:val="005C1193"/>
    <w:rsid w:val="005C11FD"/>
    <w:rsid w:val="005C1245"/>
    <w:rsid w:val="005C13AC"/>
    <w:rsid w:val="005C162A"/>
    <w:rsid w:val="005C1781"/>
    <w:rsid w:val="005C1997"/>
    <w:rsid w:val="005C19E7"/>
    <w:rsid w:val="005C1A3F"/>
    <w:rsid w:val="005C1A8A"/>
    <w:rsid w:val="005C1B65"/>
    <w:rsid w:val="005C1C2D"/>
    <w:rsid w:val="005C206F"/>
    <w:rsid w:val="005C21F2"/>
    <w:rsid w:val="005C227D"/>
    <w:rsid w:val="005C22A8"/>
    <w:rsid w:val="005C2353"/>
    <w:rsid w:val="005C240A"/>
    <w:rsid w:val="005C2437"/>
    <w:rsid w:val="005C26C6"/>
    <w:rsid w:val="005C2705"/>
    <w:rsid w:val="005C2857"/>
    <w:rsid w:val="005C2A74"/>
    <w:rsid w:val="005C2AAD"/>
    <w:rsid w:val="005C2ADF"/>
    <w:rsid w:val="005C2BD3"/>
    <w:rsid w:val="005C2BF6"/>
    <w:rsid w:val="005C2CC1"/>
    <w:rsid w:val="005C2D47"/>
    <w:rsid w:val="005C2D4F"/>
    <w:rsid w:val="005C318F"/>
    <w:rsid w:val="005C328F"/>
    <w:rsid w:val="005C3298"/>
    <w:rsid w:val="005C3457"/>
    <w:rsid w:val="005C351B"/>
    <w:rsid w:val="005C35F2"/>
    <w:rsid w:val="005C39BF"/>
    <w:rsid w:val="005C3B2B"/>
    <w:rsid w:val="005C3E56"/>
    <w:rsid w:val="005C402C"/>
    <w:rsid w:val="005C4103"/>
    <w:rsid w:val="005C41DD"/>
    <w:rsid w:val="005C4256"/>
    <w:rsid w:val="005C43CC"/>
    <w:rsid w:val="005C48B8"/>
    <w:rsid w:val="005C4991"/>
    <w:rsid w:val="005C4C49"/>
    <w:rsid w:val="005C4F91"/>
    <w:rsid w:val="005C5030"/>
    <w:rsid w:val="005C503B"/>
    <w:rsid w:val="005C51FB"/>
    <w:rsid w:val="005C54C8"/>
    <w:rsid w:val="005C5554"/>
    <w:rsid w:val="005C55C6"/>
    <w:rsid w:val="005C55D7"/>
    <w:rsid w:val="005C55EC"/>
    <w:rsid w:val="005C55F6"/>
    <w:rsid w:val="005C56B3"/>
    <w:rsid w:val="005C5834"/>
    <w:rsid w:val="005C5AA5"/>
    <w:rsid w:val="005C5DCD"/>
    <w:rsid w:val="005C5EF2"/>
    <w:rsid w:val="005C5F06"/>
    <w:rsid w:val="005C6188"/>
    <w:rsid w:val="005C61A5"/>
    <w:rsid w:val="005C6359"/>
    <w:rsid w:val="005C6436"/>
    <w:rsid w:val="005C6469"/>
    <w:rsid w:val="005C650A"/>
    <w:rsid w:val="005C6663"/>
    <w:rsid w:val="005C669F"/>
    <w:rsid w:val="005C6875"/>
    <w:rsid w:val="005C68BA"/>
    <w:rsid w:val="005C68F0"/>
    <w:rsid w:val="005C69E5"/>
    <w:rsid w:val="005C6B86"/>
    <w:rsid w:val="005C6E7F"/>
    <w:rsid w:val="005C6F84"/>
    <w:rsid w:val="005C7039"/>
    <w:rsid w:val="005C74B1"/>
    <w:rsid w:val="005C76AF"/>
    <w:rsid w:val="005C76C7"/>
    <w:rsid w:val="005C77EF"/>
    <w:rsid w:val="005C7943"/>
    <w:rsid w:val="005C7D79"/>
    <w:rsid w:val="005C7F51"/>
    <w:rsid w:val="005D00C3"/>
    <w:rsid w:val="005D00E6"/>
    <w:rsid w:val="005D01AE"/>
    <w:rsid w:val="005D01B5"/>
    <w:rsid w:val="005D02E1"/>
    <w:rsid w:val="005D0466"/>
    <w:rsid w:val="005D0508"/>
    <w:rsid w:val="005D06E4"/>
    <w:rsid w:val="005D08DD"/>
    <w:rsid w:val="005D0EF8"/>
    <w:rsid w:val="005D0F71"/>
    <w:rsid w:val="005D0FAD"/>
    <w:rsid w:val="005D1027"/>
    <w:rsid w:val="005D1034"/>
    <w:rsid w:val="005D127C"/>
    <w:rsid w:val="005D12CD"/>
    <w:rsid w:val="005D1337"/>
    <w:rsid w:val="005D1409"/>
    <w:rsid w:val="005D142B"/>
    <w:rsid w:val="005D1475"/>
    <w:rsid w:val="005D160C"/>
    <w:rsid w:val="005D162C"/>
    <w:rsid w:val="005D16A9"/>
    <w:rsid w:val="005D17E5"/>
    <w:rsid w:val="005D1A55"/>
    <w:rsid w:val="005D1C26"/>
    <w:rsid w:val="005D2196"/>
    <w:rsid w:val="005D21A4"/>
    <w:rsid w:val="005D2931"/>
    <w:rsid w:val="005D2E2B"/>
    <w:rsid w:val="005D2E8F"/>
    <w:rsid w:val="005D320F"/>
    <w:rsid w:val="005D337C"/>
    <w:rsid w:val="005D36EC"/>
    <w:rsid w:val="005D3838"/>
    <w:rsid w:val="005D3886"/>
    <w:rsid w:val="005D3DC5"/>
    <w:rsid w:val="005D402F"/>
    <w:rsid w:val="005D40C6"/>
    <w:rsid w:val="005D4105"/>
    <w:rsid w:val="005D42BA"/>
    <w:rsid w:val="005D438D"/>
    <w:rsid w:val="005D465E"/>
    <w:rsid w:val="005D4857"/>
    <w:rsid w:val="005D4887"/>
    <w:rsid w:val="005D48CB"/>
    <w:rsid w:val="005D4981"/>
    <w:rsid w:val="005D4E9A"/>
    <w:rsid w:val="005D4ED9"/>
    <w:rsid w:val="005D4F41"/>
    <w:rsid w:val="005D539C"/>
    <w:rsid w:val="005D5503"/>
    <w:rsid w:val="005D5728"/>
    <w:rsid w:val="005D585D"/>
    <w:rsid w:val="005D5FD6"/>
    <w:rsid w:val="005D6004"/>
    <w:rsid w:val="005D606D"/>
    <w:rsid w:val="005D6132"/>
    <w:rsid w:val="005D64CE"/>
    <w:rsid w:val="005D68B5"/>
    <w:rsid w:val="005D6B8D"/>
    <w:rsid w:val="005D6C64"/>
    <w:rsid w:val="005D6E22"/>
    <w:rsid w:val="005D6F83"/>
    <w:rsid w:val="005D77B8"/>
    <w:rsid w:val="005D7898"/>
    <w:rsid w:val="005D79B8"/>
    <w:rsid w:val="005D7BD7"/>
    <w:rsid w:val="005D7FD5"/>
    <w:rsid w:val="005E067E"/>
    <w:rsid w:val="005E0682"/>
    <w:rsid w:val="005E07DC"/>
    <w:rsid w:val="005E08A5"/>
    <w:rsid w:val="005E0B4B"/>
    <w:rsid w:val="005E0D26"/>
    <w:rsid w:val="005E0E55"/>
    <w:rsid w:val="005E122B"/>
    <w:rsid w:val="005E1244"/>
    <w:rsid w:val="005E12D5"/>
    <w:rsid w:val="005E1521"/>
    <w:rsid w:val="005E1636"/>
    <w:rsid w:val="005E18BF"/>
    <w:rsid w:val="005E1B18"/>
    <w:rsid w:val="005E1BE8"/>
    <w:rsid w:val="005E1BEB"/>
    <w:rsid w:val="005E1DE1"/>
    <w:rsid w:val="005E1E85"/>
    <w:rsid w:val="005E1ED1"/>
    <w:rsid w:val="005E2121"/>
    <w:rsid w:val="005E2219"/>
    <w:rsid w:val="005E2261"/>
    <w:rsid w:val="005E22A5"/>
    <w:rsid w:val="005E22E0"/>
    <w:rsid w:val="005E22E7"/>
    <w:rsid w:val="005E2602"/>
    <w:rsid w:val="005E264A"/>
    <w:rsid w:val="005E2770"/>
    <w:rsid w:val="005E2771"/>
    <w:rsid w:val="005E28E2"/>
    <w:rsid w:val="005E2A21"/>
    <w:rsid w:val="005E2A4B"/>
    <w:rsid w:val="005E2DAD"/>
    <w:rsid w:val="005E2EB2"/>
    <w:rsid w:val="005E30AF"/>
    <w:rsid w:val="005E30D5"/>
    <w:rsid w:val="005E31D4"/>
    <w:rsid w:val="005E3292"/>
    <w:rsid w:val="005E32D2"/>
    <w:rsid w:val="005E3306"/>
    <w:rsid w:val="005E347D"/>
    <w:rsid w:val="005E396A"/>
    <w:rsid w:val="005E39E2"/>
    <w:rsid w:val="005E3D6F"/>
    <w:rsid w:val="005E3DBD"/>
    <w:rsid w:val="005E3DD6"/>
    <w:rsid w:val="005E3EB0"/>
    <w:rsid w:val="005E3F37"/>
    <w:rsid w:val="005E4112"/>
    <w:rsid w:val="005E4181"/>
    <w:rsid w:val="005E422D"/>
    <w:rsid w:val="005E44EB"/>
    <w:rsid w:val="005E4626"/>
    <w:rsid w:val="005E47BB"/>
    <w:rsid w:val="005E4999"/>
    <w:rsid w:val="005E49B4"/>
    <w:rsid w:val="005E4AEA"/>
    <w:rsid w:val="005E4C1E"/>
    <w:rsid w:val="005E4D17"/>
    <w:rsid w:val="005E4DC2"/>
    <w:rsid w:val="005E5183"/>
    <w:rsid w:val="005E51C3"/>
    <w:rsid w:val="005E538A"/>
    <w:rsid w:val="005E5773"/>
    <w:rsid w:val="005E578A"/>
    <w:rsid w:val="005E5A12"/>
    <w:rsid w:val="005E5A71"/>
    <w:rsid w:val="005E5B33"/>
    <w:rsid w:val="005E5D39"/>
    <w:rsid w:val="005E6027"/>
    <w:rsid w:val="005E6095"/>
    <w:rsid w:val="005E618D"/>
    <w:rsid w:val="005E6257"/>
    <w:rsid w:val="005E6289"/>
    <w:rsid w:val="005E64EF"/>
    <w:rsid w:val="005E6520"/>
    <w:rsid w:val="005E676C"/>
    <w:rsid w:val="005E6853"/>
    <w:rsid w:val="005E68EB"/>
    <w:rsid w:val="005E6BC5"/>
    <w:rsid w:val="005E6D6B"/>
    <w:rsid w:val="005E6EAE"/>
    <w:rsid w:val="005E6FFC"/>
    <w:rsid w:val="005E7010"/>
    <w:rsid w:val="005E7138"/>
    <w:rsid w:val="005E7152"/>
    <w:rsid w:val="005E7166"/>
    <w:rsid w:val="005E725E"/>
    <w:rsid w:val="005E7266"/>
    <w:rsid w:val="005E73A7"/>
    <w:rsid w:val="005E7466"/>
    <w:rsid w:val="005E749B"/>
    <w:rsid w:val="005E75EB"/>
    <w:rsid w:val="005E7705"/>
    <w:rsid w:val="005E7734"/>
    <w:rsid w:val="005E7A01"/>
    <w:rsid w:val="005E7A11"/>
    <w:rsid w:val="005E7AEE"/>
    <w:rsid w:val="005E7B4F"/>
    <w:rsid w:val="005E7BB6"/>
    <w:rsid w:val="005E7D4F"/>
    <w:rsid w:val="005E7F0E"/>
    <w:rsid w:val="005F0049"/>
    <w:rsid w:val="005F00A9"/>
    <w:rsid w:val="005F01E9"/>
    <w:rsid w:val="005F030E"/>
    <w:rsid w:val="005F0340"/>
    <w:rsid w:val="005F0350"/>
    <w:rsid w:val="005F075B"/>
    <w:rsid w:val="005F0A02"/>
    <w:rsid w:val="005F0BB2"/>
    <w:rsid w:val="005F0D1B"/>
    <w:rsid w:val="005F104F"/>
    <w:rsid w:val="005F1278"/>
    <w:rsid w:val="005F143E"/>
    <w:rsid w:val="005F14E1"/>
    <w:rsid w:val="005F1571"/>
    <w:rsid w:val="005F17FF"/>
    <w:rsid w:val="005F187E"/>
    <w:rsid w:val="005F1A71"/>
    <w:rsid w:val="005F1B1D"/>
    <w:rsid w:val="005F1B56"/>
    <w:rsid w:val="005F1B80"/>
    <w:rsid w:val="005F1CC2"/>
    <w:rsid w:val="005F1E62"/>
    <w:rsid w:val="005F1E8D"/>
    <w:rsid w:val="005F243E"/>
    <w:rsid w:val="005F25DA"/>
    <w:rsid w:val="005F2629"/>
    <w:rsid w:val="005F2662"/>
    <w:rsid w:val="005F278E"/>
    <w:rsid w:val="005F283D"/>
    <w:rsid w:val="005F2EC0"/>
    <w:rsid w:val="005F2FB8"/>
    <w:rsid w:val="005F303F"/>
    <w:rsid w:val="005F347B"/>
    <w:rsid w:val="005F3BB1"/>
    <w:rsid w:val="005F3CD7"/>
    <w:rsid w:val="005F3D92"/>
    <w:rsid w:val="005F3E86"/>
    <w:rsid w:val="005F3EC5"/>
    <w:rsid w:val="005F415E"/>
    <w:rsid w:val="005F436A"/>
    <w:rsid w:val="005F4495"/>
    <w:rsid w:val="005F4577"/>
    <w:rsid w:val="005F46DC"/>
    <w:rsid w:val="005F47CA"/>
    <w:rsid w:val="005F4884"/>
    <w:rsid w:val="005F4A2F"/>
    <w:rsid w:val="005F4AEB"/>
    <w:rsid w:val="005F4B94"/>
    <w:rsid w:val="005F4C47"/>
    <w:rsid w:val="005F4D0A"/>
    <w:rsid w:val="005F5020"/>
    <w:rsid w:val="005F53C4"/>
    <w:rsid w:val="005F54DB"/>
    <w:rsid w:val="005F552C"/>
    <w:rsid w:val="005F578D"/>
    <w:rsid w:val="005F58DE"/>
    <w:rsid w:val="005F595B"/>
    <w:rsid w:val="005F5C5D"/>
    <w:rsid w:val="005F5D64"/>
    <w:rsid w:val="005F5DA7"/>
    <w:rsid w:val="005F5DDB"/>
    <w:rsid w:val="005F60C9"/>
    <w:rsid w:val="005F61CD"/>
    <w:rsid w:val="005F645A"/>
    <w:rsid w:val="005F6587"/>
    <w:rsid w:val="005F68DF"/>
    <w:rsid w:val="005F6B83"/>
    <w:rsid w:val="005F6E57"/>
    <w:rsid w:val="005F6F6F"/>
    <w:rsid w:val="005F7038"/>
    <w:rsid w:val="005F70A6"/>
    <w:rsid w:val="005F70F1"/>
    <w:rsid w:val="005F73CC"/>
    <w:rsid w:val="005F73CD"/>
    <w:rsid w:val="005F74ED"/>
    <w:rsid w:val="005F75F9"/>
    <w:rsid w:val="005F76CC"/>
    <w:rsid w:val="005F786D"/>
    <w:rsid w:val="005F7A2D"/>
    <w:rsid w:val="005F7A59"/>
    <w:rsid w:val="005F7A65"/>
    <w:rsid w:val="005F7A85"/>
    <w:rsid w:val="005F7B16"/>
    <w:rsid w:val="005F7B61"/>
    <w:rsid w:val="005F7BF8"/>
    <w:rsid w:val="00600114"/>
    <w:rsid w:val="00600248"/>
    <w:rsid w:val="00600698"/>
    <w:rsid w:val="0060075A"/>
    <w:rsid w:val="00600957"/>
    <w:rsid w:val="006009CD"/>
    <w:rsid w:val="00600AE5"/>
    <w:rsid w:val="00600B2D"/>
    <w:rsid w:val="00600B31"/>
    <w:rsid w:val="00600FD2"/>
    <w:rsid w:val="006014EF"/>
    <w:rsid w:val="00601898"/>
    <w:rsid w:val="00601A14"/>
    <w:rsid w:val="00601A59"/>
    <w:rsid w:val="00601A61"/>
    <w:rsid w:val="00601B5A"/>
    <w:rsid w:val="00601BBB"/>
    <w:rsid w:val="006021B7"/>
    <w:rsid w:val="00602343"/>
    <w:rsid w:val="006025B5"/>
    <w:rsid w:val="00602B2C"/>
    <w:rsid w:val="0060308F"/>
    <w:rsid w:val="00603102"/>
    <w:rsid w:val="006031EC"/>
    <w:rsid w:val="00603205"/>
    <w:rsid w:val="00603295"/>
    <w:rsid w:val="00603468"/>
    <w:rsid w:val="00603967"/>
    <w:rsid w:val="00603A65"/>
    <w:rsid w:val="00603E96"/>
    <w:rsid w:val="00603F2B"/>
    <w:rsid w:val="006040AC"/>
    <w:rsid w:val="006040EA"/>
    <w:rsid w:val="00604264"/>
    <w:rsid w:val="00604343"/>
    <w:rsid w:val="006046AE"/>
    <w:rsid w:val="006046C1"/>
    <w:rsid w:val="00604816"/>
    <w:rsid w:val="00604977"/>
    <w:rsid w:val="00604DEE"/>
    <w:rsid w:val="00604F74"/>
    <w:rsid w:val="00604FE8"/>
    <w:rsid w:val="006051C7"/>
    <w:rsid w:val="00605462"/>
    <w:rsid w:val="00605468"/>
    <w:rsid w:val="006055A7"/>
    <w:rsid w:val="006057E4"/>
    <w:rsid w:val="006057E5"/>
    <w:rsid w:val="00605A61"/>
    <w:rsid w:val="00605E2D"/>
    <w:rsid w:val="006062BA"/>
    <w:rsid w:val="00606372"/>
    <w:rsid w:val="006065B7"/>
    <w:rsid w:val="006067ED"/>
    <w:rsid w:val="00606970"/>
    <w:rsid w:val="00606B89"/>
    <w:rsid w:val="006073CA"/>
    <w:rsid w:val="00607480"/>
    <w:rsid w:val="00607A93"/>
    <w:rsid w:val="00607C19"/>
    <w:rsid w:val="00607C60"/>
    <w:rsid w:val="00607C99"/>
    <w:rsid w:val="00607D0D"/>
    <w:rsid w:val="00607E3F"/>
    <w:rsid w:val="00610152"/>
    <w:rsid w:val="006102B9"/>
    <w:rsid w:val="006104A2"/>
    <w:rsid w:val="00610588"/>
    <w:rsid w:val="006105FB"/>
    <w:rsid w:val="0061071E"/>
    <w:rsid w:val="00610728"/>
    <w:rsid w:val="00610873"/>
    <w:rsid w:val="00610948"/>
    <w:rsid w:val="00610971"/>
    <w:rsid w:val="006109A5"/>
    <w:rsid w:val="00610AB2"/>
    <w:rsid w:val="00610B91"/>
    <w:rsid w:val="00610BA6"/>
    <w:rsid w:val="00610CB0"/>
    <w:rsid w:val="00611008"/>
    <w:rsid w:val="00611069"/>
    <w:rsid w:val="00611081"/>
    <w:rsid w:val="006113B6"/>
    <w:rsid w:val="00611519"/>
    <w:rsid w:val="006116E7"/>
    <w:rsid w:val="0061178A"/>
    <w:rsid w:val="00611C8D"/>
    <w:rsid w:val="00611D65"/>
    <w:rsid w:val="00611DBD"/>
    <w:rsid w:val="00611E19"/>
    <w:rsid w:val="00611F58"/>
    <w:rsid w:val="0061208E"/>
    <w:rsid w:val="006120A7"/>
    <w:rsid w:val="0061229C"/>
    <w:rsid w:val="006123C5"/>
    <w:rsid w:val="006124E4"/>
    <w:rsid w:val="00612512"/>
    <w:rsid w:val="00612561"/>
    <w:rsid w:val="0061295F"/>
    <w:rsid w:val="00612B25"/>
    <w:rsid w:val="00612C45"/>
    <w:rsid w:val="00612CD3"/>
    <w:rsid w:val="00612CF6"/>
    <w:rsid w:val="00612D72"/>
    <w:rsid w:val="00612E20"/>
    <w:rsid w:val="006133C3"/>
    <w:rsid w:val="006135A4"/>
    <w:rsid w:val="0061391C"/>
    <w:rsid w:val="00613C70"/>
    <w:rsid w:val="00613E48"/>
    <w:rsid w:val="00614175"/>
    <w:rsid w:val="006141B5"/>
    <w:rsid w:val="00614315"/>
    <w:rsid w:val="006144C0"/>
    <w:rsid w:val="0061456E"/>
    <w:rsid w:val="00614F56"/>
    <w:rsid w:val="00614FE2"/>
    <w:rsid w:val="00615052"/>
    <w:rsid w:val="00615223"/>
    <w:rsid w:val="00615233"/>
    <w:rsid w:val="006153F7"/>
    <w:rsid w:val="006154D8"/>
    <w:rsid w:val="006156CC"/>
    <w:rsid w:val="00615754"/>
    <w:rsid w:val="006159DD"/>
    <w:rsid w:val="00615B0D"/>
    <w:rsid w:val="00615BEC"/>
    <w:rsid w:val="00615C4C"/>
    <w:rsid w:val="00615D6B"/>
    <w:rsid w:val="00615E7B"/>
    <w:rsid w:val="00615F44"/>
    <w:rsid w:val="00615F52"/>
    <w:rsid w:val="00616002"/>
    <w:rsid w:val="00616581"/>
    <w:rsid w:val="0061659D"/>
    <w:rsid w:val="0061672E"/>
    <w:rsid w:val="0061679B"/>
    <w:rsid w:val="006167B7"/>
    <w:rsid w:val="00616B9D"/>
    <w:rsid w:val="00616D01"/>
    <w:rsid w:val="00616D59"/>
    <w:rsid w:val="00616D82"/>
    <w:rsid w:val="00616DED"/>
    <w:rsid w:val="00617071"/>
    <w:rsid w:val="00617354"/>
    <w:rsid w:val="00617370"/>
    <w:rsid w:val="006176DC"/>
    <w:rsid w:val="006179C5"/>
    <w:rsid w:val="00617B41"/>
    <w:rsid w:val="00617C60"/>
    <w:rsid w:val="00620094"/>
    <w:rsid w:val="00620341"/>
    <w:rsid w:val="00620564"/>
    <w:rsid w:val="00620678"/>
    <w:rsid w:val="0062071B"/>
    <w:rsid w:val="00620955"/>
    <w:rsid w:val="00620967"/>
    <w:rsid w:val="00620CC9"/>
    <w:rsid w:val="00620E1D"/>
    <w:rsid w:val="00620FC9"/>
    <w:rsid w:val="00621012"/>
    <w:rsid w:val="00621239"/>
    <w:rsid w:val="00621305"/>
    <w:rsid w:val="00621781"/>
    <w:rsid w:val="00621C1D"/>
    <w:rsid w:val="00621CC1"/>
    <w:rsid w:val="00621F9F"/>
    <w:rsid w:val="00621FF2"/>
    <w:rsid w:val="006223AA"/>
    <w:rsid w:val="00622460"/>
    <w:rsid w:val="00622540"/>
    <w:rsid w:val="0062260D"/>
    <w:rsid w:val="00622727"/>
    <w:rsid w:val="006227D4"/>
    <w:rsid w:val="006228A6"/>
    <w:rsid w:val="006228C5"/>
    <w:rsid w:val="0062292C"/>
    <w:rsid w:val="00622933"/>
    <w:rsid w:val="00622A8D"/>
    <w:rsid w:val="00622AD3"/>
    <w:rsid w:val="00622B6F"/>
    <w:rsid w:val="00622C2B"/>
    <w:rsid w:val="00622FCE"/>
    <w:rsid w:val="00623046"/>
    <w:rsid w:val="006230F8"/>
    <w:rsid w:val="0062318B"/>
    <w:rsid w:val="0062322C"/>
    <w:rsid w:val="00623567"/>
    <w:rsid w:val="0062372D"/>
    <w:rsid w:val="00623851"/>
    <w:rsid w:val="00623D64"/>
    <w:rsid w:val="00624027"/>
    <w:rsid w:val="00624359"/>
    <w:rsid w:val="00624379"/>
    <w:rsid w:val="006244F9"/>
    <w:rsid w:val="0062487C"/>
    <w:rsid w:val="006249EA"/>
    <w:rsid w:val="00624AF3"/>
    <w:rsid w:val="00624BC8"/>
    <w:rsid w:val="006250B8"/>
    <w:rsid w:val="00625123"/>
    <w:rsid w:val="006251E3"/>
    <w:rsid w:val="00625389"/>
    <w:rsid w:val="00625695"/>
    <w:rsid w:val="00625701"/>
    <w:rsid w:val="00625795"/>
    <w:rsid w:val="00625A0F"/>
    <w:rsid w:val="00625C7C"/>
    <w:rsid w:val="00625E34"/>
    <w:rsid w:val="00625E9B"/>
    <w:rsid w:val="00626477"/>
    <w:rsid w:val="006265C6"/>
    <w:rsid w:val="00626618"/>
    <w:rsid w:val="0062680B"/>
    <w:rsid w:val="0062681D"/>
    <w:rsid w:val="00626B5A"/>
    <w:rsid w:val="00627184"/>
    <w:rsid w:val="00627223"/>
    <w:rsid w:val="00627335"/>
    <w:rsid w:val="0062743D"/>
    <w:rsid w:val="0062748B"/>
    <w:rsid w:val="0062761F"/>
    <w:rsid w:val="00627620"/>
    <w:rsid w:val="006276D9"/>
    <w:rsid w:val="0062771A"/>
    <w:rsid w:val="00627C7B"/>
    <w:rsid w:val="00627E26"/>
    <w:rsid w:val="006300B7"/>
    <w:rsid w:val="006300B9"/>
    <w:rsid w:val="00630149"/>
    <w:rsid w:val="006301F2"/>
    <w:rsid w:val="0063022F"/>
    <w:rsid w:val="00630245"/>
    <w:rsid w:val="00630C10"/>
    <w:rsid w:val="00630C48"/>
    <w:rsid w:val="00630CCC"/>
    <w:rsid w:val="00631000"/>
    <w:rsid w:val="00631024"/>
    <w:rsid w:val="006311F1"/>
    <w:rsid w:val="0063134C"/>
    <w:rsid w:val="0063146B"/>
    <w:rsid w:val="0063159C"/>
    <w:rsid w:val="0063167D"/>
    <w:rsid w:val="00631852"/>
    <w:rsid w:val="006318AE"/>
    <w:rsid w:val="006318DA"/>
    <w:rsid w:val="00631930"/>
    <w:rsid w:val="0063194B"/>
    <w:rsid w:val="00631AF9"/>
    <w:rsid w:val="00631B03"/>
    <w:rsid w:val="00631B1A"/>
    <w:rsid w:val="00631CA8"/>
    <w:rsid w:val="0063205B"/>
    <w:rsid w:val="00632252"/>
    <w:rsid w:val="006323E4"/>
    <w:rsid w:val="00632EE5"/>
    <w:rsid w:val="00632FF1"/>
    <w:rsid w:val="00633083"/>
    <w:rsid w:val="006331CB"/>
    <w:rsid w:val="00633564"/>
    <w:rsid w:val="00633687"/>
    <w:rsid w:val="006338A1"/>
    <w:rsid w:val="006339FB"/>
    <w:rsid w:val="00633A30"/>
    <w:rsid w:val="00633DDC"/>
    <w:rsid w:val="00634010"/>
    <w:rsid w:val="00634018"/>
    <w:rsid w:val="00634118"/>
    <w:rsid w:val="00634258"/>
    <w:rsid w:val="006345A4"/>
    <w:rsid w:val="006345AA"/>
    <w:rsid w:val="006346FF"/>
    <w:rsid w:val="00634ABD"/>
    <w:rsid w:val="00634BFC"/>
    <w:rsid w:val="00634C65"/>
    <w:rsid w:val="00634C7D"/>
    <w:rsid w:val="00634CFC"/>
    <w:rsid w:val="00634F15"/>
    <w:rsid w:val="006352A2"/>
    <w:rsid w:val="00635473"/>
    <w:rsid w:val="00635521"/>
    <w:rsid w:val="006356AC"/>
    <w:rsid w:val="006356C3"/>
    <w:rsid w:val="00635746"/>
    <w:rsid w:val="0063579A"/>
    <w:rsid w:val="00635B90"/>
    <w:rsid w:val="00635BD3"/>
    <w:rsid w:val="00635C65"/>
    <w:rsid w:val="00635D8A"/>
    <w:rsid w:val="00635E97"/>
    <w:rsid w:val="00635EEB"/>
    <w:rsid w:val="00636004"/>
    <w:rsid w:val="00636039"/>
    <w:rsid w:val="006360FB"/>
    <w:rsid w:val="006361F4"/>
    <w:rsid w:val="00636374"/>
    <w:rsid w:val="006363D6"/>
    <w:rsid w:val="00636414"/>
    <w:rsid w:val="00636508"/>
    <w:rsid w:val="0063656D"/>
    <w:rsid w:val="006365A9"/>
    <w:rsid w:val="006366C3"/>
    <w:rsid w:val="006366EC"/>
    <w:rsid w:val="00636995"/>
    <w:rsid w:val="00636AC9"/>
    <w:rsid w:val="00636BAD"/>
    <w:rsid w:val="00636C2D"/>
    <w:rsid w:val="00636D59"/>
    <w:rsid w:val="00636D9B"/>
    <w:rsid w:val="00636DD8"/>
    <w:rsid w:val="00636EC0"/>
    <w:rsid w:val="00637294"/>
    <w:rsid w:val="00637573"/>
    <w:rsid w:val="00637578"/>
    <w:rsid w:val="00637766"/>
    <w:rsid w:val="006378B1"/>
    <w:rsid w:val="006378D3"/>
    <w:rsid w:val="00637970"/>
    <w:rsid w:val="00637A87"/>
    <w:rsid w:val="00637C54"/>
    <w:rsid w:val="00637D2D"/>
    <w:rsid w:val="006401BE"/>
    <w:rsid w:val="0064033C"/>
    <w:rsid w:val="00640519"/>
    <w:rsid w:val="00640547"/>
    <w:rsid w:val="00640730"/>
    <w:rsid w:val="00640756"/>
    <w:rsid w:val="0064078B"/>
    <w:rsid w:val="00640801"/>
    <w:rsid w:val="00640898"/>
    <w:rsid w:val="006409D1"/>
    <w:rsid w:val="00640A0A"/>
    <w:rsid w:val="00640BD8"/>
    <w:rsid w:val="00640BEF"/>
    <w:rsid w:val="00640C78"/>
    <w:rsid w:val="00640D25"/>
    <w:rsid w:val="00640D61"/>
    <w:rsid w:val="00640D85"/>
    <w:rsid w:val="00640FE2"/>
    <w:rsid w:val="00641286"/>
    <w:rsid w:val="0064163C"/>
    <w:rsid w:val="006418B3"/>
    <w:rsid w:val="00641B33"/>
    <w:rsid w:val="00641E08"/>
    <w:rsid w:val="00641E52"/>
    <w:rsid w:val="00641E6F"/>
    <w:rsid w:val="006423A3"/>
    <w:rsid w:val="006423B5"/>
    <w:rsid w:val="00642475"/>
    <w:rsid w:val="006425A4"/>
    <w:rsid w:val="006426F2"/>
    <w:rsid w:val="006427AD"/>
    <w:rsid w:val="00642A26"/>
    <w:rsid w:val="00642C29"/>
    <w:rsid w:val="00642E57"/>
    <w:rsid w:val="00642EB4"/>
    <w:rsid w:val="00643184"/>
    <w:rsid w:val="006431DA"/>
    <w:rsid w:val="00643572"/>
    <w:rsid w:val="00643671"/>
    <w:rsid w:val="006436BE"/>
    <w:rsid w:val="006439E4"/>
    <w:rsid w:val="00643A5B"/>
    <w:rsid w:val="00643BB0"/>
    <w:rsid w:val="00643BFF"/>
    <w:rsid w:val="00643C41"/>
    <w:rsid w:val="00643D35"/>
    <w:rsid w:val="00643E5C"/>
    <w:rsid w:val="00643F0D"/>
    <w:rsid w:val="00643F78"/>
    <w:rsid w:val="00643F97"/>
    <w:rsid w:val="00644042"/>
    <w:rsid w:val="006440B2"/>
    <w:rsid w:val="00644354"/>
    <w:rsid w:val="00644807"/>
    <w:rsid w:val="00644B04"/>
    <w:rsid w:val="00644E8D"/>
    <w:rsid w:val="00644FE7"/>
    <w:rsid w:val="00645069"/>
    <w:rsid w:val="0064508A"/>
    <w:rsid w:val="006450BB"/>
    <w:rsid w:val="00645201"/>
    <w:rsid w:val="00645215"/>
    <w:rsid w:val="00645243"/>
    <w:rsid w:val="006457CE"/>
    <w:rsid w:val="006459F7"/>
    <w:rsid w:val="00645A3A"/>
    <w:rsid w:val="00645A78"/>
    <w:rsid w:val="00645D38"/>
    <w:rsid w:val="00645EA9"/>
    <w:rsid w:val="00645F35"/>
    <w:rsid w:val="00646087"/>
    <w:rsid w:val="00646221"/>
    <w:rsid w:val="006464B6"/>
    <w:rsid w:val="0064658C"/>
    <w:rsid w:val="006466BA"/>
    <w:rsid w:val="006467C3"/>
    <w:rsid w:val="006469D5"/>
    <w:rsid w:val="00646A9E"/>
    <w:rsid w:val="00646B74"/>
    <w:rsid w:val="00646BC9"/>
    <w:rsid w:val="00646EB1"/>
    <w:rsid w:val="00646ED6"/>
    <w:rsid w:val="00646FCA"/>
    <w:rsid w:val="0064726B"/>
    <w:rsid w:val="0064734B"/>
    <w:rsid w:val="0064744B"/>
    <w:rsid w:val="006474CE"/>
    <w:rsid w:val="00647544"/>
    <w:rsid w:val="006475F3"/>
    <w:rsid w:val="00647930"/>
    <w:rsid w:val="00647B3C"/>
    <w:rsid w:val="00647BE1"/>
    <w:rsid w:val="00647D38"/>
    <w:rsid w:val="00650006"/>
    <w:rsid w:val="0065000C"/>
    <w:rsid w:val="00650379"/>
    <w:rsid w:val="006504F6"/>
    <w:rsid w:val="00650598"/>
    <w:rsid w:val="00650848"/>
    <w:rsid w:val="0065094A"/>
    <w:rsid w:val="00650972"/>
    <w:rsid w:val="00650B17"/>
    <w:rsid w:val="00650B1D"/>
    <w:rsid w:val="00650D47"/>
    <w:rsid w:val="00650E5A"/>
    <w:rsid w:val="00650F61"/>
    <w:rsid w:val="00651166"/>
    <w:rsid w:val="00651289"/>
    <w:rsid w:val="00651313"/>
    <w:rsid w:val="006513C5"/>
    <w:rsid w:val="00651410"/>
    <w:rsid w:val="0065168F"/>
    <w:rsid w:val="006517E8"/>
    <w:rsid w:val="006518E9"/>
    <w:rsid w:val="00651AA0"/>
    <w:rsid w:val="00651BE5"/>
    <w:rsid w:val="00651C2C"/>
    <w:rsid w:val="00651E4F"/>
    <w:rsid w:val="0065203D"/>
    <w:rsid w:val="006520D3"/>
    <w:rsid w:val="00652571"/>
    <w:rsid w:val="006528BC"/>
    <w:rsid w:val="00652C79"/>
    <w:rsid w:val="0065301E"/>
    <w:rsid w:val="0065304C"/>
    <w:rsid w:val="006530AB"/>
    <w:rsid w:val="0065311D"/>
    <w:rsid w:val="00653284"/>
    <w:rsid w:val="006535BC"/>
    <w:rsid w:val="0065370E"/>
    <w:rsid w:val="00653930"/>
    <w:rsid w:val="00653AAD"/>
    <w:rsid w:val="00653CAD"/>
    <w:rsid w:val="00653EE2"/>
    <w:rsid w:val="00654097"/>
    <w:rsid w:val="006543DD"/>
    <w:rsid w:val="0065459B"/>
    <w:rsid w:val="006545A6"/>
    <w:rsid w:val="0065473B"/>
    <w:rsid w:val="0065490D"/>
    <w:rsid w:val="00654A44"/>
    <w:rsid w:val="00654A8B"/>
    <w:rsid w:val="00654BD0"/>
    <w:rsid w:val="00654C63"/>
    <w:rsid w:val="00654D6A"/>
    <w:rsid w:val="00654DCE"/>
    <w:rsid w:val="00654F04"/>
    <w:rsid w:val="00654FAC"/>
    <w:rsid w:val="00655179"/>
    <w:rsid w:val="00655254"/>
    <w:rsid w:val="006552CD"/>
    <w:rsid w:val="00655467"/>
    <w:rsid w:val="006558FD"/>
    <w:rsid w:val="006559B3"/>
    <w:rsid w:val="006559B4"/>
    <w:rsid w:val="00655B12"/>
    <w:rsid w:val="00655BE1"/>
    <w:rsid w:val="006560FF"/>
    <w:rsid w:val="006561BE"/>
    <w:rsid w:val="00656218"/>
    <w:rsid w:val="0065648D"/>
    <w:rsid w:val="006564E9"/>
    <w:rsid w:val="0065659A"/>
    <w:rsid w:val="0065663B"/>
    <w:rsid w:val="00656684"/>
    <w:rsid w:val="0065677C"/>
    <w:rsid w:val="0065686E"/>
    <w:rsid w:val="00656B0B"/>
    <w:rsid w:val="00656BF0"/>
    <w:rsid w:val="00656CBA"/>
    <w:rsid w:val="00656F95"/>
    <w:rsid w:val="00656FB6"/>
    <w:rsid w:val="00657017"/>
    <w:rsid w:val="0065728B"/>
    <w:rsid w:val="0065731A"/>
    <w:rsid w:val="0065739A"/>
    <w:rsid w:val="006574EF"/>
    <w:rsid w:val="00657634"/>
    <w:rsid w:val="00657878"/>
    <w:rsid w:val="006579FB"/>
    <w:rsid w:val="00657B15"/>
    <w:rsid w:val="00657B6E"/>
    <w:rsid w:val="00657D2D"/>
    <w:rsid w:val="00657F55"/>
    <w:rsid w:val="0066007E"/>
    <w:rsid w:val="00660283"/>
    <w:rsid w:val="00660457"/>
    <w:rsid w:val="00660508"/>
    <w:rsid w:val="006605CB"/>
    <w:rsid w:val="006606D8"/>
    <w:rsid w:val="00660747"/>
    <w:rsid w:val="00660A56"/>
    <w:rsid w:val="00660C51"/>
    <w:rsid w:val="00660D74"/>
    <w:rsid w:val="00660DC7"/>
    <w:rsid w:val="006610BF"/>
    <w:rsid w:val="006611E7"/>
    <w:rsid w:val="00661447"/>
    <w:rsid w:val="00661543"/>
    <w:rsid w:val="00661712"/>
    <w:rsid w:val="006617FB"/>
    <w:rsid w:val="006618D8"/>
    <w:rsid w:val="00661AA4"/>
    <w:rsid w:val="00661CFD"/>
    <w:rsid w:val="00661E49"/>
    <w:rsid w:val="00661ECC"/>
    <w:rsid w:val="00661F8D"/>
    <w:rsid w:val="00661F96"/>
    <w:rsid w:val="00662173"/>
    <w:rsid w:val="00662175"/>
    <w:rsid w:val="006621D3"/>
    <w:rsid w:val="006622F6"/>
    <w:rsid w:val="00662389"/>
    <w:rsid w:val="00662401"/>
    <w:rsid w:val="006626AF"/>
    <w:rsid w:val="006628A7"/>
    <w:rsid w:val="006628C9"/>
    <w:rsid w:val="006629F0"/>
    <w:rsid w:val="00662B04"/>
    <w:rsid w:val="00662BB5"/>
    <w:rsid w:val="00662E8A"/>
    <w:rsid w:val="00662ED8"/>
    <w:rsid w:val="006636E5"/>
    <w:rsid w:val="0066372A"/>
    <w:rsid w:val="006637F7"/>
    <w:rsid w:val="00663FB5"/>
    <w:rsid w:val="006640BB"/>
    <w:rsid w:val="00664117"/>
    <w:rsid w:val="0066419F"/>
    <w:rsid w:val="00664374"/>
    <w:rsid w:val="00664394"/>
    <w:rsid w:val="006643EF"/>
    <w:rsid w:val="00664481"/>
    <w:rsid w:val="006644D5"/>
    <w:rsid w:val="00664640"/>
    <w:rsid w:val="00664A43"/>
    <w:rsid w:val="00664A6E"/>
    <w:rsid w:val="00664C33"/>
    <w:rsid w:val="006650DA"/>
    <w:rsid w:val="00665120"/>
    <w:rsid w:val="00665296"/>
    <w:rsid w:val="006654B7"/>
    <w:rsid w:val="00665523"/>
    <w:rsid w:val="00665596"/>
    <w:rsid w:val="006656A0"/>
    <w:rsid w:val="0066589B"/>
    <w:rsid w:val="006658BE"/>
    <w:rsid w:val="00665B2F"/>
    <w:rsid w:val="00665FA7"/>
    <w:rsid w:val="0066608D"/>
    <w:rsid w:val="0066608E"/>
    <w:rsid w:val="00666276"/>
    <w:rsid w:val="0066645B"/>
    <w:rsid w:val="00666A4B"/>
    <w:rsid w:val="00666B1C"/>
    <w:rsid w:val="00666C53"/>
    <w:rsid w:val="00666C58"/>
    <w:rsid w:val="00666D77"/>
    <w:rsid w:val="00666D8C"/>
    <w:rsid w:val="006670C2"/>
    <w:rsid w:val="00667260"/>
    <w:rsid w:val="0066727C"/>
    <w:rsid w:val="0066747C"/>
    <w:rsid w:val="0066752D"/>
    <w:rsid w:val="00667662"/>
    <w:rsid w:val="00667667"/>
    <w:rsid w:val="00667702"/>
    <w:rsid w:val="00667A83"/>
    <w:rsid w:val="00667ACB"/>
    <w:rsid w:val="00667F02"/>
    <w:rsid w:val="00667FCA"/>
    <w:rsid w:val="00670021"/>
    <w:rsid w:val="0067005A"/>
    <w:rsid w:val="0067005C"/>
    <w:rsid w:val="0067013A"/>
    <w:rsid w:val="0067024C"/>
    <w:rsid w:val="0067030A"/>
    <w:rsid w:val="00670791"/>
    <w:rsid w:val="006707F1"/>
    <w:rsid w:val="00670838"/>
    <w:rsid w:val="006709C9"/>
    <w:rsid w:val="00670DE7"/>
    <w:rsid w:val="00670DEB"/>
    <w:rsid w:val="00670EDC"/>
    <w:rsid w:val="006713C5"/>
    <w:rsid w:val="00671468"/>
    <w:rsid w:val="006715B2"/>
    <w:rsid w:val="006715BF"/>
    <w:rsid w:val="0067163B"/>
    <w:rsid w:val="00671822"/>
    <w:rsid w:val="0067195C"/>
    <w:rsid w:val="006719B2"/>
    <w:rsid w:val="00671B80"/>
    <w:rsid w:val="00671C1C"/>
    <w:rsid w:val="00671CA7"/>
    <w:rsid w:val="00672065"/>
    <w:rsid w:val="006720D4"/>
    <w:rsid w:val="00672379"/>
    <w:rsid w:val="006723B5"/>
    <w:rsid w:val="006724E9"/>
    <w:rsid w:val="006725B0"/>
    <w:rsid w:val="00672712"/>
    <w:rsid w:val="00672746"/>
    <w:rsid w:val="00672831"/>
    <w:rsid w:val="00672A6E"/>
    <w:rsid w:val="00672BC4"/>
    <w:rsid w:val="00672E94"/>
    <w:rsid w:val="00672EC5"/>
    <w:rsid w:val="00673438"/>
    <w:rsid w:val="00673582"/>
    <w:rsid w:val="006735CE"/>
    <w:rsid w:val="006735DA"/>
    <w:rsid w:val="00673667"/>
    <w:rsid w:val="006736B9"/>
    <w:rsid w:val="006737C8"/>
    <w:rsid w:val="00673842"/>
    <w:rsid w:val="00673EB6"/>
    <w:rsid w:val="00673FCF"/>
    <w:rsid w:val="0067402B"/>
    <w:rsid w:val="0067429F"/>
    <w:rsid w:val="006742B3"/>
    <w:rsid w:val="00674334"/>
    <w:rsid w:val="00674633"/>
    <w:rsid w:val="00674945"/>
    <w:rsid w:val="00674E6D"/>
    <w:rsid w:val="0067508B"/>
    <w:rsid w:val="00675257"/>
    <w:rsid w:val="006752B8"/>
    <w:rsid w:val="0067536C"/>
    <w:rsid w:val="0067542F"/>
    <w:rsid w:val="00675476"/>
    <w:rsid w:val="0067584C"/>
    <w:rsid w:val="0067599B"/>
    <w:rsid w:val="00675B33"/>
    <w:rsid w:val="00675BFF"/>
    <w:rsid w:val="00675C8F"/>
    <w:rsid w:val="00675D39"/>
    <w:rsid w:val="00675E25"/>
    <w:rsid w:val="0067606B"/>
    <w:rsid w:val="006760FE"/>
    <w:rsid w:val="00676197"/>
    <w:rsid w:val="006764FA"/>
    <w:rsid w:val="00676683"/>
    <w:rsid w:val="006766F8"/>
    <w:rsid w:val="00676AB0"/>
    <w:rsid w:val="00676BC7"/>
    <w:rsid w:val="00676DE9"/>
    <w:rsid w:val="00676FEE"/>
    <w:rsid w:val="00677171"/>
    <w:rsid w:val="006771AD"/>
    <w:rsid w:val="006776B0"/>
    <w:rsid w:val="0067782D"/>
    <w:rsid w:val="00677833"/>
    <w:rsid w:val="006778D6"/>
    <w:rsid w:val="00677C9B"/>
    <w:rsid w:val="00677EB9"/>
    <w:rsid w:val="00677F93"/>
    <w:rsid w:val="0068018E"/>
    <w:rsid w:val="00680326"/>
    <w:rsid w:val="00680370"/>
    <w:rsid w:val="006803CE"/>
    <w:rsid w:val="00680409"/>
    <w:rsid w:val="00680466"/>
    <w:rsid w:val="0068049D"/>
    <w:rsid w:val="006804E2"/>
    <w:rsid w:val="006807C8"/>
    <w:rsid w:val="00680A57"/>
    <w:rsid w:val="00680C1E"/>
    <w:rsid w:val="00680C67"/>
    <w:rsid w:val="00680D3C"/>
    <w:rsid w:val="00680E9A"/>
    <w:rsid w:val="00680F6D"/>
    <w:rsid w:val="00681003"/>
    <w:rsid w:val="0068109A"/>
    <w:rsid w:val="0068128C"/>
    <w:rsid w:val="00681290"/>
    <w:rsid w:val="006812E8"/>
    <w:rsid w:val="0068140E"/>
    <w:rsid w:val="0068156C"/>
    <w:rsid w:val="00681570"/>
    <w:rsid w:val="0068160F"/>
    <w:rsid w:val="00681696"/>
    <w:rsid w:val="006816E9"/>
    <w:rsid w:val="0068173F"/>
    <w:rsid w:val="0068184F"/>
    <w:rsid w:val="006819D9"/>
    <w:rsid w:val="00681FB4"/>
    <w:rsid w:val="00681FC8"/>
    <w:rsid w:val="00682112"/>
    <w:rsid w:val="00682250"/>
    <w:rsid w:val="0068229C"/>
    <w:rsid w:val="00682338"/>
    <w:rsid w:val="00682877"/>
    <w:rsid w:val="006828AB"/>
    <w:rsid w:val="0068295A"/>
    <w:rsid w:val="00682982"/>
    <w:rsid w:val="00682A48"/>
    <w:rsid w:val="00682AF4"/>
    <w:rsid w:val="00682B0F"/>
    <w:rsid w:val="00682C46"/>
    <w:rsid w:val="00682D9D"/>
    <w:rsid w:val="00682DE1"/>
    <w:rsid w:val="00683206"/>
    <w:rsid w:val="006836CC"/>
    <w:rsid w:val="006836E3"/>
    <w:rsid w:val="00683757"/>
    <w:rsid w:val="006837BA"/>
    <w:rsid w:val="00683869"/>
    <w:rsid w:val="00683DAE"/>
    <w:rsid w:val="00683E50"/>
    <w:rsid w:val="00683F2D"/>
    <w:rsid w:val="00683F31"/>
    <w:rsid w:val="00683FA9"/>
    <w:rsid w:val="00683FEA"/>
    <w:rsid w:val="0068409A"/>
    <w:rsid w:val="006840CD"/>
    <w:rsid w:val="006841EC"/>
    <w:rsid w:val="0068426B"/>
    <w:rsid w:val="00684291"/>
    <w:rsid w:val="0068430B"/>
    <w:rsid w:val="0068454D"/>
    <w:rsid w:val="00684642"/>
    <w:rsid w:val="006847C8"/>
    <w:rsid w:val="00684CE1"/>
    <w:rsid w:val="00684D44"/>
    <w:rsid w:val="00684DEF"/>
    <w:rsid w:val="00684F1C"/>
    <w:rsid w:val="00685149"/>
    <w:rsid w:val="006853A1"/>
    <w:rsid w:val="0068540D"/>
    <w:rsid w:val="00685444"/>
    <w:rsid w:val="00685572"/>
    <w:rsid w:val="006855FC"/>
    <w:rsid w:val="00685629"/>
    <w:rsid w:val="006856D1"/>
    <w:rsid w:val="006858A3"/>
    <w:rsid w:val="0068597C"/>
    <w:rsid w:val="00685B00"/>
    <w:rsid w:val="00685B4E"/>
    <w:rsid w:val="00685B8F"/>
    <w:rsid w:val="0068607D"/>
    <w:rsid w:val="0068655B"/>
    <w:rsid w:val="00686789"/>
    <w:rsid w:val="00686A1F"/>
    <w:rsid w:val="00686C1E"/>
    <w:rsid w:val="00686F72"/>
    <w:rsid w:val="00686FE7"/>
    <w:rsid w:val="0068742A"/>
    <w:rsid w:val="00687735"/>
    <w:rsid w:val="00687AB4"/>
    <w:rsid w:val="00687BFD"/>
    <w:rsid w:val="00687CEB"/>
    <w:rsid w:val="00687E1C"/>
    <w:rsid w:val="00687E5F"/>
    <w:rsid w:val="00687EBF"/>
    <w:rsid w:val="00687FBF"/>
    <w:rsid w:val="006900D8"/>
    <w:rsid w:val="0069014E"/>
    <w:rsid w:val="00690293"/>
    <w:rsid w:val="0069033F"/>
    <w:rsid w:val="00690435"/>
    <w:rsid w:val="00690462"/>
    <w:rsid w:val="0069054D"/>
    <w:rsid w:val="006905A4"/>
    <w:rsid w:val="00690785"/>
    <w:rsid w:val="00690924"/>
    <w:rsid w:val="00690B03"/>
    <w:rsid w:val="00690CA1"/>
    <w:rsid w:val="00691094"/>
    <w:rsid w:val="006910EC"/>
    <w:rsid w:val="0069143D"/>
    <w:rsid w:val="006914C5"/>
    <w:rsid w:val="00691587"/>
    <w:rsid w:val="0069164F"/>
    <w:rsid w:val="00691757"/>
    <w:rsid w:val="0069192D"/>
    <w:rsid w:val="00691985"/>
    <w:rsid w:val="00691AC7"/>
    <w:rsid w:val="00691B32"/>
    <w:rsid w:val="00691B76"/>
    <w:rsid w:val="00692082"/>
    <w:rsid w:val="00692093"/>
    <w:rsid w:val="006921D8"/>
    <w:rsid w:val="00692307"/>
    <w:rsid w:val="006923A5"/>
    <w:rsid w:val="00692411"/>
    <w:rsid w:val="0069256D"/>
    <w:rsid w:val="00692882"/>
    <w:rsid w:val="006928DC"/>
    <w:rsid w:val="00692C14"/>
    <w:rsid w:val="00692E15"/>
    <w:rsid w:val="00692E75"/>
    <w:rsid w:val="00692EC8"/>
    <w:rsid w:val="00692EF1"/>
    <w:rsid w:val="00692F30"/>
    <w:rsid w:val="006930E0"/>
    <w:rsid w:val="00693147"/>
    <w:rsid w:val="00693263"/>
    <w:rsid w:val="0069331B"/>
    <w:rsid w:val="00693537"/>
    <w:rsid w:val="0069355C"/>
    <w:rsid w:val="0069381D"/>
    <w:rsid w:val="006939CF"/>
    <w:rsid w:val="00693A19"/>
    <w:rsid w:val="00693A5E"/>
    <w:rsid w:val="00693BA8"/>
    <w:rsid w:val="00693DAD"/>
    <w:rsid w:val="006941D4"/>
    <w:rsid w:val="006941FE"/>
    <w:rsid w:val="00694253"/>
    <w:rsid w:val="006943F0"/>
    <w:rsid w:val="006945ED"/>
    <w:rsid w:val="006947E9"/>
    <w:rsid w:val="006949C6"/>
    <w:rsid w:val="006949F4"/>
    <w:rsid w:val="00694AF9"/>
    <w:rsid w:val="00694B77"/>
    <w:rsid w:val="00694B9B"/>
    <w:rsid w:val="00694F4D"/>
    <w:rsid w:val="00694F6B"/>
    <w:rsid w:val="00695090"/>
    <w:rsid w:val="00695098"/>
    <w:rsid w:val="00695211"/>
    <w:rsid w:val="00695369"/>
    <w:rsid w:val="0069563B"/>
    <w:rsid w:val="00695900"/>
    <w:rsid w:val="00695AD3"/>
    <w:rsid w:val="00695B08"/>
    <w:rsid w:val="00695DCF"/>
    <w:rsid w:val="00695EFE"/>
    <w:rsid w:val="006960F0"/>
    <w:rsid w:val="00696244"/>
    <w:rsid w:val="0069632C"/>
    <w:rsid w:val="00696376"/>
    <w:rsid w:val="00696A00"/>
    <w:rsid w:val="00696BDE"/>
    <w:rsid w:val="00696CA8"/>
    <w:rsid w:val="00696D7E"/>
    <w:rsid w:val="00696DD0"/>
    <w:rsid w:val="0069707E"/>
    <w:rsid w:val="0069714C"/>
    <w:rsid w:val="0069765B"/>
    <w:rsid w:val="00697663"/>
    <w:rsid w:val="0069776B"/>
    <w:rsid w:val="00697AA2"/>
    <w:rsid w:val="00697B2F"/>
    <w:rsid w:val="00697C08"/>
    <w:rsid w:val="00697D07"/>
    <w:rsid w:val="00697FAC"/>
    <w:rsid w:val="006A0094"/>
    <w:rsid w:val="006A0115"/>
    <w:rsid w:val="006A0451"/>
    <w:rsid w:val="006A06AA"/>
    <w:rsid w:val="006A0722"/>
    <w:rsid w:val="006A075A"/>
    <w:rsid w:val="006A0C2B"/>
    <w:rsid w:val="006A0CB0"/>
    <w:rsid w:val="006A0E0F"/>
    <w:rsid w:val="006A10A5"/>
    <w:rsid w:val="006A1376"/>
    <w:rsid w:val="006A14CC"/>
    <w:rsid w:val="006A1640"/>
    <w:rsid w:val="006A1667"/>
    <w:rsid w:val="006A18D5"/>
    <w:rsid w:val="006A1949"/>
    <w:rsid w:val="006A1987"/>
    <w:rsid w:val="006A1B0E"/>
    <w:rsid w:val="006A1B37"/>
    <w:rsid w:val="006A1DAE"/>
    <w:rsid w:val="006A1DD2"/>
    <w:rsid w:val="006A1F00"/>
    <w:rsid w:val="006A1F86"/>
    <w:rsid w:val="006A2326"/>
    <w:rsid w:val="006A2695"/>
    <w:rsid w:val="006A270E"/>
    <w:rsid w:val="006A271B"/>
    <w:rsid w:val="006A27E1"/>
    <w:rsid w:val="006A2BD4"/>
    <w:rsid w:val="006A2BFD"/>
    <w:rsid w:val="006A2CD1"/>
    <w:rsid w:val="006A2F08"/>
    <w:rsid w:val="006A2F21"/>
    <w:rsid w:val="006A3010"/>
    <w:rsid w:val="006A3135"/>
    <w:rsid w:val="006A314A"/>
    <w:rsid w:val="006A3338"/>
    <w:rsid w:val="006A3427"/>
    <w:rsid w:val="006A34BB"/>
    <w:rsid w:val="006A3698"/>
    <w:rsid w:val="006A370F"/>
    <w:rsid w:val="006A386B"/>
    <w:rsid w:val="006A3876"/>
    <w:rsid w:val="006A39C5"/>
    <w:rsid w:val="006A3A32"/>
    <w:rsid w:val="006A3A67"/>
    <w:rsid w:val="006A3DF3"/>
    <w:rsid w:val="006A3E5E"/>
    <w:rsid w:val="006A3ED0"/>
    <w:rsid w:val="006A3ED5"/>
    <w:rsid w:val="006A3ED8"/>
    <w:rsid w:val="006A422E"/>
    <w:rsid w:val="006A4244"/>
    <w:rsid w:val="006A43E3"/>
    <w:rsid w:val="006A45B7"/>
    <w:rsid w:val="006A4715"/>
    <w:rsid w:val="006A47F4"/>
    <w:rsid w:val="006A4A3E"/>
    <w:rsid w:val="006A4BE3"/>
    <w:rsid w:val="006A4CF5"/>
    <w:rsid w:val="006A4D35"/>
    <w:rsid w:val="006A4E59"/>
    <w:rsid w:val="006A4F83"/>
    <w:rsid w:val="006A4FDA"/>
    <w:rsid w:val="006A5014"/>
    <w:rsid w:val="006A5329"/>
    <w:rsid w:val="006A551C"/>
    <w:rsid w:val="006A5549"/>
    <w:rsid w:val="006A5845"/>
    <w:rsid w:val="006A589D"/>
    <w:rsid w:val="006A5B98"/>
    <w:rsid w:val="006A5C5C"/>
    <w:rsid w:val="006A5D9D"/>
    <w:rsid w:val="006A5F54"/>
    <w:rsid w:val="006A6185"/>
    <w:rsid w:val="006A6298"/>
    <w:rsid w:val="006A62C2"/>
    <w:rsid w:val="006A641D"/>
    <w:rsid w:val="006A643D"/>
    <w:rsid w:val="006A6615"/>
    <w:rsid w:val="006A68FB"/>
    <w:rsid w:val="006A6A5F"/>
    <w:rsid w:val="006A6FA3"/>
    <w:rsid w:val="006A706E"/>
    <w:rsid w:val="006A708F"/>
    <w:rsid w:val="006A70A9"/>
    <w:rsid w:val="006A756E"/>
    <w:rsid w:val="006A7903"/>
    <w:rsid w:val="006A7968"/>
    <w:rsid w:val="006A7A9D"/>
    <w:rsid w:val="006A7AEC"/>
    <w:rsid w:val="006A7B63"/>
    <w:rsid w:val="006A7B72"/>
    <w:rsid w:val="006A7BD2"/>
    <w:rsid w:val="006B002E"/>
    <w:rsid w:val="006B0082"/>
    <w:rsid w:val="006B0233"/>
    <w:rsid w:val="006B0342"/>
    <w:rsid w:val="006B03A2"/>
    <w:rsid w:val="006B0636"/>
    <w:rsid w:val="006B073D"/>
    <w:rsid w:val="006B0BC4"/>
    <w:rsid w:val="006B0C71"/>
    <w:rsid w:val="006B0C8F"/>
    <w:rsid w:val="006B105C"/>
    <w:rsid w:val="006B121A"/>
    <w:rsid w:val="006B1442"/>
    <w:rsid w:val="006B16EC"/>
    <w:rsid w:val="006B1916"/>
    <w:rsid w:val="006B1C94"/>
    <w:rsid w:val="006B1D56"/>
    <w:rsid w:val="006B2356"/>
    <w:rsid w:val="006B236E"/>
    <w:rsid w:val="006B24CE"/>
    <w:rsid w:val="006B268E"/>
    <w:rsid w:val="006B27A8"/>
    <w:rsid w:val="006B28EB"/>
    <w:rsid w:val="006B2CC1"/>
    <w:rsid w:val="006B2F26"/>
    <w:rsid w:val="006B3016"/>
    <w:rsid w:val="006B306B"/>
    <w:rsid w:val="006B3119"/>
    <w:rsid w:val="006B319B"/>
    <w:rsid w:val="006B3583"/>
    <w:rsid w:val="006B3754"/>
    <w:rsid w:val="006B3A5A"/>
    <w:rsid w:val="006B3B4D"/>
    <w:rsid w:val="006B3BE9"/>
    <w:rsid w:val="006B3C7A"/>
    <w:rsid w:val="006B3D83"/>
    <w:rsid w:val="006B3DB7"/>
    <w:rsid w:val="006B3E7C"/>
    <w:rsid w:val="006B4638"/>
    <w:rsid w:val="006B4B7E"/>
    <w:rsid w:val="006B4E32"/>
    <w:rsid w:val="006B520C"/>
    <w:rsid w:val="006B520E"/>
    <w:rsid w:val="006B5388"/>
    <w:rsid w:val="006B5410"/>
    <w:rsid w:val="006B5428"/>
    <w:rsid w:val="006B542C"/>
    <w:rsid w:val="006B5B69"/>
    <w:rsid w:val="006B612B"/>
    <w:rsid w:val="006B6299"/>
    <w:rsid w:val="006B640E"/>
    <w:rsid w:val="006B65F6"/>
    <w:rsid w:val="006B6607"/>
    <w:rsid w:val="006B6835"/>
    <w:rsid w:val="006B68F4"/>
    <w:rsid w:val="006B6A07"/>
    <w:rsid w:val="006B6ACF"/>
    <w:rsid w:val="006B6CD2"/>
    <w:rsid w:val="006B6E94"/>
    <w:rsid w:val="006B6EFE"/>
    <w:rsid w:val="006B7072"/>
    <w:rsid w:val="006B7172"/>
    <w:rsid w:val="006B720C"/>
    <w:rsid w:val="006B7364"/>
    <w:rsid w:val="006B73B8"/>
    <w:rsid w:val="006B746B"/>
    <w:rsid w:val="006B7A1B"/>
    <w:rsid w:val="006B7A48"/>
    <w:rsid w:val="006B7D15"/>
    <w:rsid w:val="006B7DF2"/>
    <w:rsid w:val="006C0113"/>
    <w:rsid w:val="006C0127"/>
    <w:rsid w:val="006C01F9"/>
    <w:rsid w:val="006C022F"/>
    <w:rsid w:val="006C027B"/>
    <w:rsid w:val="006C02AE"/>
    <w:rsid w:val="006C0369"/>
    <w:rsid w:val="006C0635"/>
    <w:rsid w:val="006C09B5"/>
    <w:rsid w:val="006C09B9"/>
    <w:rsid w:val="006C09BB"/>
    <w:rsid w:val="006C0A5B"/>
    <w:rsid w:val="006C0B01"/>
    <w:rsid w:val="006C0B2E"/>
    <w:rsid w:val="006C0B66"/>
    <w:rsid w:val="006C0EDD"/>
    <w:rsid w:val="006C0F0B"/>
    <w:rsid w:val="006C100A"/>
    <w:rsid w:val="006C1235"/>
    <w:rsid w:val="006C1241"/>
    <w:rsid w:val="006C1313"/>
    <w:rsid w:val="006C14CD"/>
    <w:rsid w:val="006C1557"/>
    <w:rsid w:val="006C15F6"/>
    <w:rsid w:val="006C175C"/>
    <w:rsid w:val="006C1866"/>
    <w:rsid w:val="006C191E"/>
    <w:rsid w:val="006C1933"/>
    <w:rsid w:val="006C199A"/>
    <w:rsid w:val="006C19BE"/>
    <w:rsid w:val="006C1A0A"/>
    <w:rsid w:val="006C1A8F"/>
    <w:rsid w:val="006C1BCB"/>
    <w:rsid w:val="006C1C84"/>
    <w:rsid w:val="006C1D76"/>
    <w:rsid w:val="006C2077"/>
    <w:rsid w:val="006C2316"/>
    <w:rsid w:val="006C231B"/>
    <w:rsid w:val="006C2341"/>
    <w:rsid w:val="006C2465"/>
    <w:rsid w:val="006C24C1"/>
    <w:rsid w:val="006C27D0"/>
    <w:rsid w:val="006C27ED"/>
    <w:rsid w:val="006C2856"/>
    <w:rsid w:val="006C28BA"/>
    <w:rsid w:val="006C2970"/>
    <w:rsid w:val="006C2A15"/>
    <w:rsid w:val="006C2D61"/>
    <w:rsid w:val="006C2D9E"/>
    <w:rsid w:val="006C2E66"/>
    <w:rsid w:val="006C2EBD"/>
    <w:rsid w:val="006C30B8"/>
    <w:rsid w:val="006C371F"/>
    <w:rsid w:val="006C389D"/>
    <w:rsid w:val="006C39D3"/>
    <w:rsid w:val="006C3C42"/>
    <w:rsid w:val="006C3C48"/>
    <w:rsid w:val="006C3C53"/>
    <w:rsid w:val="006C3D4B"/>
    <w:rsid w:val="006C3F9D"/>
    <w:rsid w:val="006C4067"/>
    <w:rsid w:val="006C4102"/>
    <w:rsid w:val="006C41D3"/>
    <w:rsid w:val="006C4356"/>
    <w:rsid w:val="006C439F"/>
    <w:rsid w:val="006C44B1"/>
    <w:rsid w:val="006C4564"/>
    <w:rsid w:val="006C47B3"/>
    <w:rsid w:val="006C4E1F"/>
    <w:rsid w:val="006C4F22"/>
    <w:rsid w:val="006C4F56"/>
    <w:rsid w:val="006C5299"/>
    <w:rsid w:val="006C52AE"/>
    <w:rsid w:val="006C566A"/>
    <w:rsid w:val="006C56F6"/>
    <w:rsid w:val="006C5943"/>
    <w:rsid w:val="006C5BEF"/>
    <w:rsid w:val="006C5C0C"/>
    <w:rsid w:val="006C5D8A"/>
    <w:rsid w:val="006C5DB9"/>
    <w:rsid w:val="006C624D"/>
    <w:rsid w:val="006C6253"/>
    <w:rsid w:val="006C6284"/>
    <w:rsid w:val="006C639C"/>
    <w:rsid w:val="006C666A"/>
    <w:rsid w:val="006C69D3"/>
    <w:rsid w:val="006C6B9A"/>
    <w:rsid w:val="006C6E4C"/>
    <w:rsid w:val="006C7422"/>
    <w:rsid w:val="006C753F"/>
    <w:rsid w:val="006C7547"/>
    <w:rsid w:val="006C75BB"/>
    <w:rsid w:val="006C7AF0"/>
    <w:rsid w:val="006C7B41"/>
    <w:rsid w:val="006C7C46"/>
    <w:rsid w:val="006C7CA6"/>
    <w:rsid w:val="006C7D11"/>
    <w:rsid w:val="006C7D44"/>
    <w:rsid w:val="006C7DA1"/>
    <w:rsid w:val="006C7F33"/>
    <w:rsid w:val="006C7F83"/>
    <w:rsid w:val="006C7F91"/>
    <w:rsid w:val="006D00A1"/>
    <w:rsid w:val="006D02B0"/>
    <w:rsid w:val="006D03D2"/>
    <w:rsid w:val="006D058B"/>
    <w:rsid w:val="006D0615"/>
    <w:rsid w:val="006D0795"/>
    <w:rsid w:val="006D0C4B"/>
    <w:rsid w:val="006D0EFB"/>
    <w:rsid w:val="006D116F"/>
    <w:rsid w:val="006D1249"/>
    <w:rsid w:val="006D131F"/>
    <w:rsid w:val="006D1331"/>
    <w:rsid w:val="006D1512"/>
    <w:rsid w:val="006D15F0"/>
    <w:rsid w:val="006D1698"/>
    <w:rsid w:val="006D17AE"/>
    <w:rsid w:val="006D196C"/>
    <w:rsid w:val="006D1A25"/>
    <w:rsid w:val="006D1BA6"/>
    <w:rsid w:val="006D1C18"/>
    <w:rsid w:val="006D1D2F"/>
    <w:rsid w:val="006D1DA4"/>
    <w:rsid w:val="006D1DC8"/>
    <w:rsid w:val="006D1F4D"/>
    <w:rsid w:val="006D2016"/>
    <w:rsid w:val="006D2487"/>
    <w:rsid w:val="006D25B9"/>
    <w:rsid w:val="006D25BB"/>
    <w:rsid w:val="006D2602"/>
    <w:rsid w:val="006D2BD9"/>
    <w:rsid w:val="006D2BE5"/>
    <w:rsid w:val="006D2BEB"/>
    <w:rsid w:val="006D2C41"/>
    <w:rsid w:val="006D2D35"/>
    <w:rsid w:val="006D2E0A"/>
    <w:rsid w:val="006D2EAA"/>
    <w:rsid w:val="006D2F15"/>
    <w:rsid w:val="006D3009"/>
    <w:rsid w:val="006D32CA"/>
    <w:rsid w:val="006D32E8"/>
    <w:rsid w:val="006D33EF"/>
    <w:rsid w:val="006D3537"/>
    <w:rsid w:val="006D3608"/>
    <w:rsid w:val="006D3642"/>
    <w:rsid w:val="006D3764"/>
    <w:rsid w:val="006D376F"/>
    <w:rsid w:val="006D3918"/>
    <w:rsid w:val="006D3967"/>
    <w:rsid w:val="006D3AA0"/>
    <w:rsid w:val="006D3D17"/>
    <w:rsid w:val="006D3EFC"/>
    <w:rsid w:val="006D418A"/>
    <w:rsid w:val="006D44D8"/>
    <w:rsid w:val="006D4582"/>
    <w:rsid w:val="006D477F"/>
    <w:rsid w:val="006D4A57"/>
    <w:rsid w:val="006D4E95"/>
    <w:rsid w:val="006D4EFE"/>
    <w:rsid w:val="006D4F0A"/>
    <w:rsid w:val="006D50B9"/>
    <w:rsid w:val="006D5249"/>
    <w:rsid w:val="006D53EA"/>
    <w:rsid w:val="006D548B"/>
    <w:rsid w:val="006D55D3"/>
    <w:rsid w:val="006D5691"/>
    <w:rsid w:val="006D5751"/>
    <w:rsid w:val="006D598C"/>
    <w:rsid w:val="006D5992"/>
    <w:rsid w:val="006D5B09"/>
    <w:rsid w:val="006D5B79"/>
    <w:rsid w:val="006D5B97"/>
    <w:rsid w:val="006D5E94"/>
    <w:rsid w:val="006D5F10"/>
    <w:rsid w:val="006D6324"/>
    <w:rsid w:val="006D6A93"/>
    <w:rsid w:val="006D6BDC"/>
    <w:rsid w:val="006D6CE2"/>
    <w:rsid w:val="006D6F1A"/>
    <w:rsid w:val="006D72BF"/>
    <w:rsid w:val="006D7400"/>
    <w:rsid w:val="006D7705"/>
    <w:rsid w:val="006D7CD0"/>
    <w:rsid w:val="006D7D57"/>
    <w:rsid w:val="006D7DD8"/>
    <w:rsid w:val="006D7E58"/>
    <w:rsid w:val="006D7E97"/>
    <w:rsid w:val="006D7F95"/>
    <w:rsid w:val="006E0574"/>
    <w:rsid w:val="006E0692"/>
    <w:rsid w:val="006E0758"/>
    <w:rsid w:val="006E0930"/>
    <w:rsid w:val="006E0A5A"/>
    <w:rsid w:val="006E0BE1"/>
    <w:rsid w:val="006E0FFA"/>
    <w:rsid w:val="006E1138"/>
    <w:rsid w:val="006E141D"/>
    <w:rsid w:val="006E1428"/>
    <w:rsid w:val="006E1A41"/>
    <w:rsid w:val="006E1ADC"/>
    <w:rsid w:val="006E1B98"/>
    <w:rsid w:val="006E1C63"/>
    <w:rsid w:val="006E1D3B"/>
    <w:rsid w:val="006E1E18"/>
    <w:rsid w:val="006E1F18"/>
    <w:rsid w:val="006E1F28"/>
    <w:rsid w:val="006E2279"/>
    <w:rsid w:val="006E2433"/>
    <w:rsid w:val="006E24A7"/>
    <w:rsid w:val="006E25D5"/>
    <w:rsid w:val="006E265D"/>
    <w:rsid w:val="006E2732"/>
    <w:rsid w:val="006E2767"/>
    <w:rsid w:val="006E27FA"/>
    <w:rsid w:val="006E288C"/>
    <w:rsid w:val="006E2972"/>
    <w:rsid w:val="006E2A12"/>
    <w:rsid w:val="006E2DD8"/>
    <w:rsid w:val="006E2F21"/>
    <w:rsid w:val="006E2F6A"/>
    <w:rsid w:val="006E3065"/>
    <w:rsid w:val="006E328A"/>
    <w:rsid w:val="006E3387"/>
    <w:rsid w:val="006E3452"/>
    <w:rsid w:val="006E34EB"/>
    <w:rsid w:val="006E3658"/>
    <w:rsid w:val="006E36FD"/>
    <w:rsid w:val="006E3AC6"/>
    <w:rsid w:val="006E3AE1"/>
    <w:rsid w:val="006E3AE3"/>
    <w:rsid w:val="006E3C77"/>
    <w:rsid w:val="006E3D41"/>
    <w:rsid w:val="006E4017"/>
    <w:rsid w:val="006E42E5"/>
    <w:rsid w:val="006E43AF"/>
    <w:rsid w:val="006E43C7"/>
    <w:rsid w:val="006E47ED"/>
    <w:rsid w:val="006E4A2C"/>
    <w:rsid w:val="006E4C63"/>
    <w:rsid w:val="006E4CB7"/>
    <w:rsid w:val="006E4E4B"/>
    <w:rsid w:val="006E4E5D"/>
    <w:rsid w:val="006E5306"/>
    <w:rsid w:val="006E5361"/>
    <w:rsid w:val="006E53B6"/>
    <w:rsid w:val="006E5477"/>
    <w:rsid w:val="006E563C"/>
    <w:rsid w:val="006E5C1C"/>
    <w:rsid w:val="006E5CD9"/>
    <w:rsid w:val="006E60B4"/>
    <w:rsid w:val="006E60F2"/>
    <w:rsid w:val="006E616C"/>
    <w:rsid w:val="006E62AF"/>
    <w:rsid w:val="006E6698"/>
    <w:rsid w:val="006E66A2"/>
    <w:rsid w:val="006E697F"/>
    <w:rsid w:val="006E6A4A"/>
    <w:rsid w:val="006E6A53"/>
    <w:rsid w:val="006E6A73"/>
    <w:rsid w:val="006E6C3F"/>
    <w:rsid w:val="006E6CA6"/>
    <w:rsid w:val="006E6D29"/>
    <w:rsid w:val="006E6FF8"/>
    <w:rsid w:val="006E75A5"/>
    <w:rsid w:val="006E7736"/>
    <w:rsid w:val="006E7789"/>
    <w:rsid w:val="006E7928"/>
    <w:rsid w:val="006E79B6"/>
    <w:rsid w:val="006E79DA"/>
    <w:rsid w:val="006E7AA7"/>
    <w:rsid w:val="006E7FC8"/>
    <w:rsid w:val="006E7FF5"/>
    <w:rsid w:val="006F01E1"/>
    <w:rsid w:val="006F03F0"/>
    <w:rsid w:val="006F0660"/>
    <w:rsid w:val="006F07C6"/>
    <w:rsid w:val="006F0AA1"/>
    <w:rsid w:val="006F0DA9"/>
    <w:rsid w:val="006F1215"/>
    <w:rsid w:val="006F12B7"/>
    <w:rsid w:val="006F1459"/>
    <w:rsid w:val="006F181F"/>
    <w:rsid w:val="006F18C1"/>
    <w:rsid w:val="006F194E"/>
    <w:rsid w:val="006F1B26"/>
    <w:rsid w:val="006F1BB5"/>
    <w:rsid w:val="006F1EC1"/>
    <w:rsid w:val="006F1EEB"/>
    <w:rsid w:val="006F23B4"/>
    <w:rsid w:val="006F246A"/>
    <w:rsid w:val="006F25A8"/>
    <w:rsid w:val="006F264D"/>
    <w:rsid w:val="006F27B9"/>
    <w:rsid w:val="006F2979"/>
    <w:rsid w:val="006F2B1E"/>
    <w:rsid w:val="006F2BD6"/>
    <w:rsid w:val="006F2D1E"/>
    <w:rsid w:val="006F2D5F"/>
    <w:rsid w:val="006F2DF9"/>
    <w:rsid w:val="006F2E17"/>
    <w:rsid w:val="006F30BF"/>
    <w:rsid w:val="006F30CE"/>
    <w:rsid w:val="006F320C"/>
    <w:rsid w:val="006F32EC"/>
    <w:rsid w:val="006F3406"/>
    <w:rsid w:val="006F347C"/>
    <w:rsid w:val="006F368C"/>
    <w:rsid w:val="006F383E"/>
    <w:rsid w:val="006F3842"/>
    <w:rsid w:val="006F3A73"/>
    <w:rsid w:val="006F3F1C"/>
    <w:rsid w:val="006F3F7B"/>
    <w:rsid w:val="006F3FA6"/>
    <w:rsid w:val="006F40AF"/>
    <w:rsid w:val="006F4128"/>
    <w:rsid w:val="006F41C1"/>
    <w:rsid w:val="006F4432"/>
    <w:rsid w:val="006F4724"/>
    <w:rsid w:val="006F4819"/>
    <w:rsid w:val="006F486A"/>
    <w:rsid w:val="006F4984"/>
    <w:rsid w:val="006F49F7"/>
    <w:rsid w:val="006F4C5A"/>
    <w:rsid w:val="006F4F3E"/>
    <w:rsid w:val="006F4FD7"/>
    <w:rsid w:val="006F5016"/>
    <w:rsid w:val="006F514E"/>
    <w:rsid w:val="006F5280"/>
    <w:rsid w:val="006F5303"/>
    <w:rsid w:val="006F5367"/>
    <w:rsid w:val="006F5506"/>
    <w:rsid w:val="006F5AB0"/>
    <w:rsid w:val="006F5CBC"/>
    <w:rsid w:val="006F5D80"/>
    <w:rsid w:val="006F5DD3"/>
    <w:rsid w:val="006F66B2"/>
    <w:rsid w:val="006F6773"/>
    <w:rsid w:val="006F6816"/>
    <w:rsid w:val="006F6B5F"/>
    <w:rsid w:val="006F6D44"/>
    <w:rsid w:val="006F6EEE"/>
    <w:rsid w:val="006F707F"/>
    <w:rsid w:val="006F70C6"/>
    <w:rsid w:val="006F71E9"/>
    <w:rsid w:val="006F7243"/>
    <w:rsid w:val="006F7357"/>
    <w:rsid w:val="006F7482"/>
    <w:rsid w:val="006F748B"/>
    <w:rsid w:val="006F753C"/>
    <w:rsid w:val="006F7C34"/>
    <w:rsid w:val="006F7E7B"/>
    <w:rsid w:val="006F7E7E"/>
    <w:rsid w:val="006F7EC5"/>
    <w:rsid w:val="007002B7"/>
    <w:rsid w:val="007006B4"/>
    <w:rsid w:val="00700790"/>
    <w:rsid w:val="0070080E"/>
    <w:rsid w:val="00700847"/>
    <w:rsid w:val="0070093F"/>
    <w:rsid w:val="00700B4F"/>
    <w:rsid w:val="00700BF4"/>
    <w:rsid w:val="00700F9B"/>
    <w:rsid w:val="007015DC"/>
    <w:rsid w:val="007019E2"/>
    <w:rsid w:val="00701B4E"/>
    <w:rsid w:val="00701B6D"/>
    <w:rsid w:val="00701C54"/>
    <w:rsid w:val="00701C8E"/>
    <w:rsid w:val="00701E5A"/>
    <w:rsid w:val="00701E66"/>
    <w:rsid w:val="00702430"/>
    <w:rsid w:val="007024AC"/>
    <w:rsid w:val="007024F5"/>
    <w:rsid w:val="00702595"/>
    <w:rsid w:val="0070264A"/>
    <w:rsid w:val="00702A9F"/>
    <w:rsid w:val="00702C10"/>
    <w:rsid w:val="00703290"/>
    <w:rsid w:val="00703336"/>
    <w:rsid w:val="00703390"/>
    <w:rsid w:val="00703722"/>
    <w:rsid w:val="0070380A"/>
    <w:rsid w:val="00703A13"/>
    <w:rsid w:val="00703A75"/>
    <w:rsid w:val="00703CBE"/>
    <w:rsid w:val="00703E38"/>
    <w:rsid w:val="00703F3D"/>
    <w:rsid w:val="00704102"/>
    <w:rsid w:val="007041E6"/>
    <w:rsid w:val="00704231"/>
    <w:rsid w:val="00704233"/>
    <w:rsid w:val="00704327"/>
    <w:rsid w:val="007043E8"/>
    <w:rsid w:val="0070444B"/>
    <w:rsid w:val="00704890"/>
    <w:rsid w:val="00704BEE"/>
    <w:rsid w:val="00704C79"/>
    <w:rsid w:val="00704CEF"/>
    <w:rsid w:val="00704E36"/>
    <w:rsid w:val="00705117"/>
    <w:rsid w:val="00705182"/>
    <w:rsid w:val="0070527A"/>
    <w:rsid w:val="00705300"/>
    <w:rsid w:val="0070555D"/>
    <w:rsid w:val="0070567E"/>
    <w:rsid w:val="007057D1"/>
    <w:rsid w:val="0070581A"/>
    <w:rsid w:val="00705889"/>
    <w:rsid w:val="007059AD"/>
    <w:rsid w:val="00705A50"/>
    <w:rsid w:val="00705A75"/>
    <w:rsid w:val="00705B7F"/>
    <w:rsid w:val="00705BD2"/>
    <w:rsid w:val="00705C96"/>
    <w:rsid w:val="00705CF9"/>
    <w:rsid w:val="00705EFC"/>
    <w:rsid w:val="00705F7F"/>
    <w:rsid w:val="00705F9D"/>
    <w:rsid w:val="00706076"/>
    <w:rsid w:val="00706117"/>
    <w:rsid w:val="00706252"/>
    <w:rsid w:val="007063BB"/>
    <w:rsid w:val="00706534"/>
    <w:rsid w:val="007068D2"/>
    <w:rsid w:val="00706A5B"/>
    <w:rsid w:val="00706ABB"/>
    <w:rsid w:val="00706CA1"/>
    <w:rsid w:val="00706CF0"/>
    <w:rsid w:val="00706D04"/>
    <w:rsid w:val="00706D16"/>
    <w:rsid w:val="00706EA3"/>
    <w:rsid w:val="00706FAA"/>
    <w:rsid w:val="00707107"/>
    <w:rsid w:val="0070727B"/>
    <w:rsid w:val="00707336"/>
    <w:rsid w:val="00707617"/>
    <w:rsid w:val="007076E9"/>
    <w:rsid w:val="0070773F"/>
    <w:rsid w:val="007077B5"/>
    <w:rsid w:val="00707D69"/>
    <w:rsid w:val="00707F2F"/>
    <w:rsid w:val="00707F93"/>
    <w:rsid w:val="007100B1"/>
    <w:rsid w:val="00710266"/>
    <w:rsid w:val="00710308"/>
    <w:rsid w:val="0071034B"/>
    <w:rsid w:val="007103F7"/>
    <w:rsid w:val="00710403"/>
    <w:rsid w:val="0071051D"/>
    <w:rsid w:val="00710606"/>
    <w:rsid w:val="0071086E"/>
    <w:rsid w:val="007108B1"/>
    <w:rsid w:val="007108C2"/>
    <w:rsid w:val="007109B6"/>
    <w:rsid w:val="00710A62"/>
    <w:rsid w:val="00710AA6"/>
    <w:rsid w:val="00710C38"/>
    <w:rsid w:val="00710D29"/>
    <w:rsid w:val="00710E3E"/>
    <w:rsid w:val="0071119A"/>
    <w:rsid w:val="00711215"/>
    <w:rsid w:val="0071123B"/>
    <w:rsid w:val="00711316"/>
    <w:rsid w:val="007113BA"/>
    <w:rsid w:val="00711598"/>
    <w:rsid w:val="007116E4"/>
    <w:rsid w:val="00711848"/>
    <w:rsid w:val="007119B8"/>
    <w:rsid w:val="00711B35"/>
    <w:rsid w:val="00712042"/>
    <w:rsid w:val="007120CF"/>
    <w:rsid w:val="00712554"/>
    <w:rsid w:val="007125E1"/>
    <w:rsid w:val="0071274F"/>
    <w:rsid w:val="00712844"/>
    <w:rsid w:val="007129B0"/>
    <w:rsid w:val="007129EE"/>
    <w:rsid w:val="00712D37"/>
    <w:rsid w:val="00712F07"/>
    <w:rsid w:val="00712F60"/>
    <w:rsid w:val="007132DF"/>
    <w:rsid w:val="00713409"/>
    <w:rsid w:val="007135E5"/>
    <w:rsid w:val="00713609"/>
    <w:rsid w:val="00713979"/>
    <w:rsid w:val="007139BC"/>
    <w:rsid w:val="00713BC1"/>
    <w:rsid w:val="00713C50"/>
    <w:rsid w:val="00713CA6"/>
    <w:rsid w:val="00713D42"/>
    <w:rsid w:val="00713D63"/>
    <w:rsid w:val="007140D9"/>
    <w:rsid w:val="0071413C"/>
    <w:rsid w:val="00714304"/>
    <w:rsid w:val="007145D9"/>
    <w:rsid w:val="00714974"/>
    <w:rsid w:val="00714A69"/>
    <w:rsid w:val="00714B99"/>
    <w:rsid w:val="00714CA3"/>
    <w:rsid w:val="00714CB7"/>
    <w:rsid w:val="00714F05"/>
    <w:rsid w:val="00714F51"/>
    <w:rsid w:val="0071500E"/>
    <w:rsid w:val="007150DB"/>
    <w:rsid w:val="007151A4"/>
    <w:rsid w:val="0071520C"/>
    <w:rsid w:val="00715251"/>
    <w:rsid w:val="00715475"/>
    <w:rsid w:val="00715961"/>
    <w:rsid w:val="00715A35"/>
    <w:rsid w:val="00715B96"/>
    <w:rsid w:val="00715C66"/>
    <w:rsid w:val="00715D75"/>
    <w:rsid w:val="00715E66"/>
    <w:rsid w:val="00715FAB"/>
    <w:rsid w:val="007160DD"/>
    <w:rsid w:val="007168E7"/>
    <w:rsid w:val="007169A9"/>
    <w:rsid w:val="00716A80"/>
    <w:rsid w:val="00716AA2"/>
    <w:rsid w:val="00716C7E"/>
    <w:rsid w:val="00716C88"/>
    <w:rsid w:val="00716CBA"/>
    <w:rsid w:val="00716DEE"/>
    <w:rsid w:val="00716E81"/>
    <w:rsid w:val="00716FF6"/>
    <w:rsid w:val="0071715F"/>
    <w:rsid w:val="007173CF"/>
    <w:rsid w:val="00717571"/>
    <w:rsid w:val="007176CC"/>
    <w:rsid w:val="00717AA1"/>
    <w:rsid w:val="00717B70"/>
    <w:rsid w:val="00717C02"/>
    <w:rsid w:val="00717CE9"/>
    <w:rsid w:val="00717E4A"/>
    <w:rsid w:val="00717E8E"/>
    <w:rsid w:val="00717FDD"/>
    <w:rsid w:val="00720040"/>
    <w:rsid w:val="00720046"/>
    <w:rsid w:val="0072006E"/>
    <w:rsid w:val="0072015D"/>
    <w:rsid w:val="00720177"/>
    <w:rsid w:val="00720458"/>
    <w:rsid w:val="00720995"/>
    <w:rsid w:val="007209A2"/>
    <w:rsid w:val="007209C0"/>
    <w:rsid w:val="007209C6"/>
    <w:rsid w:val="00720A09"/>
    <w:rsid w:val="00720B63"/>
    <w:rsid w:val="00720EA5"/>
    <w:rsid w:val="00721152"/>
    <w:rsid w:val="00721351"/>
    <w:rsid w:val="0072137A"/>
    <w:rsid w:val="00721483"/>
    <w:rsid w:val="00721723"/>
    <w:rsid w:val="007218B6"/>
    <w:rsid w:val="00721935"/>
    <w:rsid w:val="0072199E"/>
    <w:rsid w:val="00721E6C"/>
    <w:rsid w:val="0072224F"/>
    <w:rsid w:val="007223FA"/>
    <w:rsid w:val="0072253A"/>
    <w:rsid w:val="0072260F"/>
    <w:rsid w:val="00722788"/>
    <w:rsid w:val="007227BD"/>
    <w:rsid w:val="00722D05"/>
    <w:rsid w:val="00722F58"/>
    <w:rsid w:val="007232D7"/>
    <w:rsid w:val="007233CB"/>
    <w:rsid w:val="007233DE"/>
    <w:rsid w:val="00723470"/>
    <w:rsid w:val="007235FD"/>
    <w:rsid w:val="007236E6"/>
    <w:rsid w:val="00723710"/>
    <w:rsid w:val="00723742"/>
    <w:rsid w:val="0072383B"/>
    <w:rsid w:val="007238C9"/>
    <w:rsid w:val="00723937"/>
    <w:rsid w:val="0072411D"/>
    <w:rsid w:val="007242CF"/>
    <w:rsid w:val="007242E0"/>
    <w:rsid w:val="00724361"/>
    <w:rsid w:val="007243E5"/>
    <w:rsid w:val="0072440E"/>
    <w:rsid w:val="00724807"/>
    <w:rsid w:val="007248A7"/>
    <w:rsid w:val="00724A34"/>
    <w:rsid w:val="00724A6B"/>
    <w:rsid w:val="007250C8"/>
    <w:rsid w:val="00725188"/>
    <w:rsid w:val="007252F6"/>
    <w:rsid w:val="007254D0"/>
    <w:rsid w:val="0072560E"/>
    <w:rsid w:val="00725720"/>
    <w:rsid w:val="00725A58"/>
    <w:rsid w:val="00725D20"/>
    <w:rsid w:val="00725D51"/>
    <w:rsid w:val="00725DE9"/>
    <w:rsid w:val="00726220"/>
    <w:rsid w:val="0072632E"/>
    <w:rsid w:val="00726447"/>
    <w:rsid w:val="007265B0"/>
    <w:rsid w:val="00726718"/>
    <w:rsid w:val="0072680C"/>
    <w:rsid w:val="00726818"/>
    <w:rsid w:val="0072698B"/>
    <w:rsid w:val="00726A5E"/>
    <w:rsid w:val="00726BCC"/>
    <w:rsid w:val="00726E70"/>
    <w:rsid w:val="007270D8"/>
    <w:rsid w:val="007271DD"/>
    <w:rsid w:val="007272AD"/>
    <w:rsid w:val="0072748C"/>
    <w:rsid w:val="007274FD"/>
    <w:rsid w:val="00727516"/>
    <w:rsid w:val="007275CC"/>
    <w:rsid w:val="007278B0"/>
    <w:rsid w:val="007278D1"/>
    <w:rsid w:val="00727A8A"/>
    <w:rsid w:val="00727C3E"/>
    <w:rsid w:val="00727CBD"/>
    <w:rsid w:val="00727EF9"/>
    <w:rsid w:val="00730126"/>
    <w:rsid w:val="0073032F"/>
    <w:rsid w:val="00730376"/>
    <w:rsid w:val="007305FB"/>
    <w:rsid w:val="00730615"/>
    <w:rsid w:val="007306AF"/>
    <w:rsid w:val="00730707"/>
    <w:rsid w:val="007307DC"/>
    <w:rsid w:val="0073080A"/>
    <w:rsid w:val="007309D5"/>
    <w:rsid w:val="00730B4D"/>
    <w:rsid w:val="00730B66"/>
    <w:rsid w:val="00730BF2"/>
    <w:rsid w:val="00730C34"/>
    <w:rsid w:val="00730C91"/>
    <w:rsid w:val="00730C99"/>
    <w:rsid w:val="00731053"/>
    <w:rsid w:val="00731227"/>
    <w:rsid w:val="00731630"/>
    <w:rsid w:val="007316AD"/>
    <w:rsid w:val="007318F5"/>
    <w:rsid w:val="0073190D"/>
    <w:rsid w:val="00731987"/>
    <w:rsid w:val="00731DBF"/>
    <w:rsid w:val="00731F44"/>
    <w:rsid w:val="00731FE1"/>
    <w:rsid w:val="007320B0"/>
    <w:rsid w:val="00732254"/>
    <w:rsid w:val="00732268"/>
    <w:rsid w:val="00732343"/>
    <w:rsid w:val="007326CC"/>
    <w:rsid w:val="0073272A"/>
    <w:rsid w:val="0073278F"/>
    <w:rsid w:val="00732A8C"/>
    <w:rsid w:val="00732AB2"/>
    <w:rsid w:val="00732D89"/>
    <w:rsid w:val="00732DF1"/>
    <w:rsid w:val="00732E2D"/>
    <w:rsid w:val="00732E70"/>
    <w:rsid w:val="00732F8E"/>
    <w:rsid w:val="00733056"/>
    <w:rsid w:val="0073319C"/>
    <w:rsid w:val="0073350B"/>
    <w:rsid w:val="00733630"/>
    <w:rsid w:val="00733948"/>
    <w:rsid w:val="00733C2E"/>
    <w:rsid w:val="00733D96"/>
    <w:rsid w:val="00733E69"/>
    <w:rsid w:val="0073408A"/>
    <w:rsid w:val="007341DB"/>
    <w:rsid w:val="0073453D"/>
    <w:rsid w:val="00734552"/>
    <w:rsid w:val="0073478F"/>
    <w:rsid w:val="007349C5"/>
    <w:rsid w:val="00734C88"/>
    <w:rsid w:val="00735005"/>
    <w:rsid w:val="00735142"/>
    <w:rsid w:val="007351BE"/>
    <w:rsid w:val="00735671"/>
    <w:rsid w:val="0073581C"/>
    <w:rsid w:val="00735C62"/>
    <w:rsid w:val="00735D4F"/>
    <w:rsid w:val="00735FA2"/>
    <w:rsid w:val="00736188"/>
    <w:rsid w:val="007361C2"/>
    <w:rsid w:val="00736288"/>
    <w:rsid w:val="007362B4"/>
    <w:rsid w:val="007364AC"/>
    <w:rsid w:val="007364CE"/>
    <w:rsid w:val="00736598"/>
    <w:rsid w:val="007366B2"/>
    <w:rsid w:val="00736801"/>
    <w:rsid w:val="00736B83"/>
    <w:rsid w:val="00736F65"/>
    <w:rsid w:val="00736FAC"/>
    <w:rsid w:val="00737196"/>
    <w:rsid w:val="007372B7"/>
    <w:rsid w:val="0073736A"/>
    <w:rsid w:val="007373C4"/>
    <w:rsid w:val="0073751D"/>
    <w:rsid w:val="00737909"/>
    <w:rsid w:val="00737E72"/>
    <w:rsid w:val="0074001C"/>
    <w:rsid w:val="00740124"/>
    <w:rsid w:val="0074035E"/>
    <w:rsid w:val="00740626"/>
    <w:rsid w:val="00740647"/>
    <w:rsid w:val="00740677"/>
    <w:rsid w:val="00740690"/>
    <w:rsid w:val="00740ABA"/>
    <w:rsid w:val="00740B3B"/>
    <w:rsid w:val="00740D12"/>
    <w:rsid w:val="0074116D"/>
    <w:rsid w:val="007412C4"/>
    <w:rsid w:val="00741364"/>
    <w:rsid w:val="0074136C"/>
    <w:rsid w:val="00741371"/>
    <w:rsid w:val="00741479"/>
    <w:rsid w:val="00741486"/>
    <w:rsid w:val="007416EC"/>
    <w:rsid w:val="0074171D"/>
    <w:rsid w:val="007419BA"/>
    <w:rsid w:val="007419DE"/>
    <w:rsid w:val="00741BE9"/>
    <w:rsid w:val="00741CF8"/>
    <w:rsid w:val="00741D8F"/>
    <w:rsid w:val="00742019"/>
    <w:rsid w:val="00742026"/>
    <w:rsid w:val="007420A7"/>
    <w:rsid w:val="00742117"/>
    <w:rsid w:val="0074217E"/>
    <w:rsid w:val="00742263"/>
    <w:rsid w:val="007423DA"/>
    <w:rsid w:val="007426DA"/>
    <w:rsid w:val="00742C89"/>
    <w:rsid w:val="00743187"/>
    <w:rsid w:val="0074334F"/>
    <w:rsid w:val="0074341D"/>
    <w:rsid w:val="0074345B"/>
    <w:rsid w:val="007436C9"/>
    <w:rsid w:val="007438F7"/>
    <w:rsid w:val="00743A3C"/>
    <w:rsid w:val="00743A68"/>
    <w:rsid w:val="00743ABB"/>
    <w:rsid w:val="00743ADA"/>
    <w:rsid w:val="00743DFB"/>
    <w:rsid w:val="00743E72"/>
    <w:rsid w:val="0074414F"/>
    <w:rsid w:val="00744374"/>
    <w:rsid w:val="0074442F"/>
    <w:rsid w:val="00744503"/>
    <w:rsid w:val="00744671"/>
    <w:rsid w:val="007447C3"/>
    <w:rsid w:val="0074490D"/>
    <w:rsid w:val="00744973"/>
    <w:rsid w:val="00744E0F"/>
    <w:rsid w:val="00744F2E"/>
    <w:rsid w:val="007451D0"/>
    <w:rsid w:val="00745527"/>
    <w:rsid w:val="00745534"/>
    <w:rsid w:val="00745584"/>
    <w:rsid w:val="007455AC"/>
    <w:rsid w:val="0074587D"/>
    <w:rsid w:val="0074595B"/>
    <w:rsid w:val="00745AAA"/>
    <w:rsid w:val="00745D7A"/>
    <w:rsid w:val="00745F4D"/>
    <w:rsid w:val="007461D8"/>
    <w:rsid w:val="007464D0"/>
    <w:rsid w:val="00746634"/>
    <w:rsid w:val="00746793"/>
    <w:rsid w:val="007467B9"/>
    <w:rsid w:val="00746815"/>
    <w:rsid w:val="00746AAD"/>
    <w:rsid w:val="00746D36"/>
    <w:rsid w:val="00746D72"/>
    <w:rsid w:val="00746F04"/>
    <w:rsid w:val="00746F14"/>
    <w:rsid w:val="007471AB"/>
    <w:rsid w:val="007471D6"/>
    <w:rsid w:val="00747354"/>
    <w:rsid w:val="0074779B"/>
    <w:rsid w:val="0074786B"/>
    <w:rsid w:val="007478B2"/>
    <w:rsid w:val="0074797D"/>
    <w:rsid w:val="00747D37"/>
    <w:rsid w:val="00747D42"/>
    <w:rsid w:val="00747D78"/>
    <w:rsid w:val="00747F02"/>
    <w:rsid w:val="00747F84"/>
    <w:rsid w:val="0075003C"/>
    <w:rsid w:val="007501BE"/>
    <w:rsid w:val="0075031A"/>
    <w:rsid w:val="007503C9"/>
    <w:rsid w:val="007503E4"/>
    <w:rsid w:val="007508BE"/>
    <w:rsid w:val="00750ADB"/>
    <w:rsid w:val="00750B5B"/>
    <w:rsid w:val="00750BCB"/>
    <w:rsid w:val="00750E34"/>
    <w:rsid w:val="00750EC8"/>
    <w:rsid w:val="00750ED8"/>
    <w:rsid w:val="00751058"/>
    <w:rsid w:val="0075113F"/>
    <w:rsid w:val="007514DA"/>
    <w:rsid w:val="0075184B"/>
    <w:rsid w:val="007519D3"/>
    <w:rsid w:val="00751BE6"/>
    <w:rsid w:val="0075201B"/>
    <w:rsid w:val="0075232B"/>
    <w:rsid w:val="007523E9"/>
    <w:rsid w:val="00752511"/>
    <w:rsid w:val="007525CC"/>
    <w:rsid w:val="00752741"/>
    <w:rsid w:val="00752892"/>
    <w:rsid w:val="00752A6E"/>
    <w:rsid w:val="00752B04"/>
    <w:rsid w:val="00752C2D"/>
    <w:rsid w:val="00752E3A"/>
    <w:rsid w:val="00752EC2"/>
    <w:rsid w:val="00752ED1"/>
    <w:rsid w:val="00753015"/>
    <w:rsid w:val="007531D6"/>
    <w:rsid w:val="00753237"/>
    <w:rsid w:val="007532AC"/>
    <w:rsid w:val="00753617"/>
    <w:rsid w:val="007536A4"/>
    <w:rsid w:val="00753B4E"/>
    <w:rsid w:val="00754516"/>
    <w:rsid w:val="00754709"/>
    <w:rsid w:val="007547A1"/>
    <w:rsid w:val="0075483B"/>
    <w:rsid w:val="00754A86"/>
    <w:rsid w:val="00754AC2"/>
    <w:rsid w:val="00754AD9"/>
    <w:rsid w:val="00754BC8"/>
    <w:rsid w:val="00754CD1"/>
    <w:rsid w:val="00754E32"/>
    <w:rsid w:val="00754FC5"/>
    <w:rsid w:val="00754FD8"/>
    <w:rsid w:val="00755191"/>
    <w:rsid w:val="0075523B"/>
    <w:rsid w:val="00755249"/>
    <w:rsid w:val="0075526E"/>
    <w:rsid w:val="007553F0"/>
    <w:rsid w:val="00755579"/>
    <w:rsid w:val="00755727"/>
    <w:rsid w:val="00755825"/>
    <w:rsid w:val="0075585E"/>
    <w:rsid w:val="00755B48"/>
    <w:rsid w:val="00755C02"/>
    <w:rsid w:val="00756338"/>
    <w:rsid w:val="00756360"/>
    <w:rsid w:val="007564C5"/>
    <w:rsid w:val="0075671C"/>
    <w:rsid w:val="0075676B"/>
    <w:rsid w:val="00756834"/>
    <w:rsid w:val="00756B96"/>
    <w:rsid w:val="00756CC1"/>
    <w:rsid w:val="00756F98"/>
    <w:rsid w:val="00756FCA"/>
    <w:rsid w:val="00757032"/>
    <w:rsid w:val="007571D9"/>
    <w:rsid w:val="0075725D"/>
    <w:rsid w:val="007574C2"/>
    <w:rsid w:val="00757547"/>
    <w:rsid w:val="0075760D"/>
    <w:rsid w:val="007579F3"/>
    <w:rsid w:val="00757DCF"/>
    <w:rsid w:val="00757DF1"/>
    <w:rsid w:val="00757E1B"/>
    <w:rsid w:val="007601A2"/>
    <w:rsid w:val="007602F5"/>
    <w:rsid w:val="007604FC"/>
    <w:rsid w:val="007607C0"/>
    <w:rsid w:val="007609E6"/>
    <w:rsid w:val="00760E1A"/>
    <w:rsid w:val="00760E6C"/>
    <w:rsid w:val="00760F10"/>
    <w:rsid w:val="00760F31"/>
    <w:rsid w:val="00761310"/>
    <w:rsid w:val="00761378"/>
    <w:rsid w:val="007614C0"/>
    <w:rsid w:val="0076155E"/>
    <w:rsid w:val="0076160F"/>
    <w:rsid w:val="00761715"/>
    <w:rsid w:val="00761731"/>
    <w:rsid w:val="007618E5"/>
    <w:rsid w:val="00761A87"/>
    <w:rsid w:val="00761FCF"/>
    <w:rsid w:val="00762034"/>
    <w:rsid w:val="0076206D"/>
    <w:rsid w:val="00762189"/>
    <w:rsid w:val="007621D0"/>
    <w:rsid w:val="00762278"/>
    <w:rsid w:val="007622CB"/>
    <w:rsid w:val="00762405"/>
    <w:rsid w:val="0076253A"/>
    <w:rsid w:val="00762588"/>
    <w:rsid w:val="00762654"/>
    <w:rsid w:val="00762800"/>
    <w:rsid w:val="0076290E"/>
    <w:rsid w:val="00762926"/>
    <w:rsid w:val="00762A03"/>
    <w:rsid w:val="00762D0F"/>
    <w:rsid w:val="0076302E"/>
    <w:rsid w:val="007632FE"/>
    <w:rsid w:val="0076339B"/>
    <w:rsid w:val="007633D6"/>
    <w:rsid w:val="007634B6"/>
    <w:rsid w:val="00763578"/>
    <w:rsid w:val="00763626"/>
    <w:rsid w:val="007637D4"/>
    <w:rsid w:val="0076385F"/>
    <w:rsid w:val="0076390A"/>
    <w:rsid w:val="00763B81"/>
    <w:rsid w:val="00763CAB"/>
    <w:rsid w:val="0076432E"/>
    <w:rsid w:val="007644B1"/>
    <w:rsid w:val="00764726"/>
    <w:rsid w:val="0076483F"/>
    <w:rsid w:val="0076486C"/>
    <w:rsid w:val="007649DC"/>
    <w:rsid w:val="00764A46"/>
    <w:rsid w:val="00764BE9"/>
    <w:rsid w:val="00764E6F"/>
    <w:rsid w:val="00764F19"/>
    <w:rsid w:val="00764FFD"/>
    <w:rsid w:val="007650FD"/>
    <w:rsid w:val="0076513C"/>
    <w:rsid w:val="00765145"/>
    <w:rsid w:val="007653A8"/>
    <w:rsid w:val="0076549E"/>
    <w:rsid w:val="007655B2"/>
    <w:rsid w:val="007658AA"/>
    <w:rsid w:val="007658F3"/>
    <w:rsid w:val="00765B1C"/>
    <w:rsid w:val="00765D64"/>
    <w:rsid w:val="00765DE3"/>
    <w:rsid w:val="00765E71"/>
    <w:rsid w:val="00765E7B"/>
    <w:rsid w:val="00765FF7"/>
    <w:rsid w:val="0076626D"/>
    <w:rsid w:val="007664DC"/>
    <w:rsid w:val="00766658"/>
    <w:rsid w:val="00766844"/>
    <w:rsid w:val="00766856"/>
    <w:rsid w:val="00766BC9"/>
    <w:rsid w:val="00766DEB"/>
    <w:rsid w:val="00766E2E"/>
    <w:rsid w:val="00767078"/>
    <w:rsid w:val="00767427"/>
    <w:rsid w:val="0076769E"/>
    <w:rsid w:val="007676DA"/>
    <w:rsid w:val="00767A66"/>
    <w:rsid w:val="00767AED"/>
    <w:rsid w:val="00767B43"/>
    <w:rsid w:val="00767C41"/>
    <w:rsid w:val="00767EA6"/>
    <w:rsid w:val="00767F03"/>
    <w:rsid w:val="00767F9F"/>
    <w:rsid w:val="00770086"/>
    <w:rsid w:val="00770422"/>
    <w:rsid w:val="007704E8"/>
    <w:rsid w:val="007709FB"/>
    <w:rsid w:val="00770BFB"/>
    <w:rsid w:val="00770E7F"/>
    <w:rsid w:val="007711EC"/>
    <w:rsid w:val="007711FC"/>
    <w:rsid w:val="007715E5"/>
    <w:rsid w:val="007715FA"/>
    <w:rsid w:val="00771684"/>
    <w:rsid w:val="0077184B"/>
    <w:rsid w:val="00771B5D"/>
    <w:rsid w:val="00772168"/>
    <w:rsid w:val="007721DE"/>
    <w:rsid w:val="007722BE"/>
    <w:rsid w:val="007725C1"/>
    <w:rsid w:val="00772693"/>
    <w:rsid w:val="0077290C"/>
    <w:rsid w:val="00772B69"/>
    <w:rsid w:val="00772F4F"/>
    <w:rsid w:val="00773065"/>
    <w:rsid w:val="007730C9"/>
    <w:rsid w:val="00773141"/>
    <w:rsid w:val="00773164"/>
    <w:rsid w:val="00773274"/>
    <w:rsid w:val="0077328E"/>
    <w:rsid w:val="007732E0"/>
    <w:rsid w:val="00773399"/>
    <w:rsid w:val="00773441"/>
    <w:rsid w:val="007734C7"/>
    <w:rsid w:val="00773992"/>
    <w:rsid w:val="00773B1B"/>
    <w:rsid w:val="00773B22"/>
    <w:rsid w:val="00773F24"/>
    <w:rsid w:val="0077413F"/>
    <w:rsid w:val="0077432E"/>
    <w:rsid w:val="00774686"/>
    <w:rsid w:val="00774723"/>
    <w:rsid w:val="00774752"/>
    <w:rsid w:val="007748C5"/>
    <w:rsid w:val="00774909"/>
    <w:rsid w:val="00774A42"/>
    <w:rsid w:val="00774A77"/>
    <w:rsid w:val="00774A8E"/>
    <w:rsid w:val="00774B7E"/>
    <w:rsid w:val="00774C52"/>
    <w:rsid w:val="00774D10"/>
    <w:rsid w:val="00774F22"/>
    <w:rsid w:val="00774FD1"/>
    <w:rsid w:val="00775281"/>
    <w:rsid w:val="00775295"/>
    <w:rsid w:val="007753B9"/>
    <w:rsid w:val="0077551E"/>
    <w:rsid w:val="007757D8"/>
    <w:rsid w:val="00775A5A"/>
    <w:rsid w:val="00775C73"/>
    <w:rsid w:val="00775C9F"/>
    <w:rsid w:val="00775D1D"/>
    <w:rsid w:val="00775E25"/>
    <w:rsid w:val="0077647D"/>
    <w:rsid w:val="0077695D"/>
    <w:rsid w:val="00776D43"/>
    <w:rsid w:val="00776E11"/>
    <w:rsid w:val="00777195"/>
    <w:rsid w:val="00777339"/>
    <w:rsid w:val="007773CD"/>
    <w:rsid w:val="007776CC"/>
    <w:rsid w:val="00777AA7"/>
    <w:rsid w:val="00777B68"/>
    <w:rsid w:val="00777BE9"/>
    <w:rsid w:val="00777CB5"/>
    <w:rsid w:val="00777CF3"/>
    <w:rsid w:val="00777E80"/>
    <w:rsid w:val="00777EA8"/>
    <w:rsid w:val="00777FAD"/>
    <w:rsid w:val="007801B7"/>
    <w:rsid w:val="00780304"/>
    <w:rsid w:val="00780466"/>
    <w:rsid w:val="007804F3"/>
    <w:rsid w:val="007807DB"/>
    <w:rsid w:val="007807DD"/>
    <w:rsid w:val="00780F39"/>
    <w:rsid w:val="00781068"/>
    <w:rsid w:val="007812BF"/>
    <w:rsid w:val="00781381"/>
    <w:rsid w:val="007814B0"/>
    <w:rsid w:val="00781554"/>
    <w:rsid w:val="007815AD"/>
    <w:rsid w:val="0078164B"/>
    <w:rsid w:val="00781670"/>
    <w:rsid w:val="0078198C"/>
    <w:rsid w:val="00781B1E"/>
    <w:rsid w:val="00781B22"/>
    <w:rsid w:val="00781ED0"/>
    <w:rsid w:val="00782000"/>
    <w:rsid w:val="007823EA"/>
    <w:rsid w:val="0078259F"/>
    <w:rsid w:val="00782642"/>
    <w:rsid w:val="00782899"/>
    <w:rsid w:val="00782BB4"/>
    <w:rsid w:val="00782BB6"/>
    <w:rsid w:val="00782D1A"/>
    <w:rsid w:val="00782D1C"/>
    <w:rsid w:val="00782DE7"/>
    <w:rsid w:val="00782E9D"/>
    <w:rsid w:val="00782EB0"/>
    <w:rsid w:val="00782EDE"/>
    <w:rsid w:val="00782F39"/>
    <w:rsid w:val="00782FAC"/>
    <w:rsid w:val="007830AB"/>
    <w:rsid w:val="0078319A"/>
    <w:rsid w:val="0078344B"/>
    <w:rsid w:val="007834C4"/>
    <w:rsid w:val="00783768"/>
    <w:rsid w:val="00783963"/>
    <w:rsid w:val="007839ED"/>
    <w:rsid w:val="00783DFC"/>
    <w:rsid w:val="00783F91"/>
    <w:rsid w:val="007840E5"/>
    <w:rsid w:val="00784197"/>
    <w:rsid w:val="0078426E"/>
    <w:rsid w:val="0078456B"/>
    <w:rsid w:val="00784597"/>
    <w:rsid w:val="00784618"/>
    <w:rsid w:val="00784B47"/>
    <w:rsid w:val="00784BE2"/>
    <w:rsid w:val="00784C25"/>
    <w:rsid w:val="00784CEB"/>
    <w:rsid w:val="00784DBB"/>
    <w:rsid w:val="00784E75"/>
    <w:rsid w:val="00784FEA"/>
    <w:rsid w:val="00785542"/>
    <w:rsid w:val="007855B8"/>
    <w:rsid w:val="00785703"/>
    <w:rsid w:val="00785774"/>
    <w:rsid w:val="007857DD"/>
    <w:rsid w:val="00785919"/>
    <w:rsid w:val="00785993"/>
    <w:rsid w:val="007859BE"/>
    <w:rsid w:val="00785C0F"/>
    <w:rsid w:val="00785CE9"/>
    <w:rsid w:val="00786018"/>
    <w:rsid w:val="0078614E"/>
    <w:rsid w:val="007863D2"/>
    <w:rsid w:val="00786729"/>
    <w:rsid w:val="007868EF"/>
    <w:rsid w:val="0078692E"/>
    <w:rsid w:val="007869F8"/>
    <w:rsid w:val="00786B05"/>
    <w:rsid w:val="00786EDA"/>
    <w:rsid w:val="00787030"/>
    <w:rsid w:val="00787202"/>
    <w:rsid w:val="00787366"/>
    <w:rsid w:val="0078760C"/>
    <w:rsid w:val="007877BE"/>
    <w:rsid w:val="00787819"/>
    <w:rsid w:val="007878AD"/>
    <w:rsid w:val="007879A7"/>
    <w:rsid w:val="00787ADC"/>
    <w:rsid w:val="00787AFB"/>
    <w:rsid w:val="00787C6A"/>
    <w:rsid w:val="00787DB0"/>
    <w:rsid w:val="007902C9"/>
    <w:rsid w:val="007902EF"/>
    <w:rsid w:val="00790626"/>
    <w:rsid w:val="00790919"/>
    <w:rsid w:val="007909C4"/>
    <w:rsid w:val="00790DAF"/>
    <w:rsid w:val="00790DCD"/>
    <w:rsid w:val="00790DD1"/>
    <w:rsid w:val="00790E34"/>
    <w:rsid w:val="00791012"/>
    <w:rsid w:val="00791069"/>
    <w:rsid w:val="0079108F"/>
    <w:rsid w:val="007910B3"/>
    <w:rsid w:val="00791139"/>
    <w:rsid w:val="00791185"/>
    <w:rsid w:val="007916B1"/>
    <w:rsid w:val="00791782"/>
    <w:rsid w:val="007917B3"/>
    <w:rsid w:val="00791836"/>
    <w:rsid w:val="0079185B"/>
    <w:rsid w:val="007919FB"/>
    <w:rsid w:val="00791B8A"/>
    <w:rsid w:val="00791D2B"/>
    <w:rsid w:val="00791D76"/>
    <w:rsid w:val="00791D8F"/>
    <w:rsid w:val="00791DC6"/>
    <w:rsid w:val="00791F8C"/>
    <w:rsid w:val="0079210E"/>
    <w:rsid w:val="007926A9"/>
    <w:rsid w:val="00792969"/>
    <w:rsid w:val="00792D4D"/>
    <w:rsid w:val="00792D74"/>
    <w:rsid w:val="00792F18"/>
    <w:rsid w:val="00792F49"/>
    <w:rsid w:val="0079301C"/>
    <w:rsid w:val="007931EB"/>
    <w:rsid w:val="0079322D"/>
    <w:rsid w:val="00793293"/>
    <w:rsid w:val="007934E7"/>
    <w:rsid w:val="00793522"/>
    <w:rsid w:val="00793633"/>
    <w:rsid w:val="00793668"/>
    <w:rsid w:val="007936DB"/>
    <w:rsid w:val="007938B5"/>
    <w:rsid w:val="00793A49"/>
    <w:rsid w:val="00793C79"/>
    <w:rsid w:val="00793CC2"/>
    <w:rsid w:val="00793CF0"/>
    <w:rsid w:val="00793FBF"/>
    <w:rsid w:val="00794060"/>
    <w:rsid w:val="0079406C"/>
    <w:rsid w:val="00794259"/>
    <w:rsid w:val="00794313"/>
    <w:rsid w:val="007944E0"/>
    <w:rsid w:val="0079462A"/>
    <w:rsid w:val="00794714"/>
    <w:rsid w:val="00794886"/>
    <w:rsid w:val="00794A7A"/>
    <w:rsid w:val="00794C37"/>
    <w:rsid w:val="00794CE5"/>
    <w:rsid w:val="00794F7D"/>
    <w:rsid w:val="00794FBB"/>
    <w:rsid w:val="00794FFB"/>
    <w:rsid w:val="0079527C"/>
    <w:rsid w:val="00795621"/>
    <w:rsid w:val="00795880"/>
    <w:rsid w:val="00795A84"/>
    <w:rsid w:val="00795BE6"/>
    <w:rsid w:val="00795F9A"/>
    <w:rsid w:val="0079600D"/>
    <w:rsid w:val="0079622E"/>
    <w:rsid w:val="0079650D"/>
    <w:rsid w:val="007965D9"/>
    <w:rsid w:val="00796BD2"/>
    <w:rsid w:val="00796BDE"/>
    <w:rsid w:val="00796C65"/>
    <w:rsid w:val="00796F42"/>
    <w:rsid w:val="00796FD8"/>
    <w:rsid w:val="0079709C"/>
    <w:rsid w:val="00797103"/>
    <w:rsid w:val="0079722C"/>
    <w:rsid w:val="00797289"/>
    <w:rsid w:val="007976A3"/>
    <w:rsid w:val="00797AB8"/>
    <w:rsid w:val="00797BB8"/>
    <w:rsid w:val="00797C00"/>
    <w:rsid w:val="00797C5D"/>
    <w:rsid w:val="00797CA5"/>
    <w:rsid w:val="00797E48"/>
    <w:rsid w:val="007A015D"/>
    <w:rsid w:val="007A02BA"/>
    <w:rsid w:val="007A03BA"/>
    <w:rsid w:val="007A03FF"/>
    <w:rsid w:val="007A046F"/>
    <w:rsid w:val="007A04BF"/>
    <w:rsid w:val="007A068E"/>
    <w:rsid w:val="007A09FE"/>
    <w:rsid w:val="007A0AF1"/>
    <w:rsid w:val="007A0B42"/>
    <w:rsid w:val="007A0B6C"/>
    <w:rsid w:val="007A0CA8"/>
    <w:rsid w:val="007A0CB3"/>
    <w:rsid w:val="007A0EF6"/>
    <w:rsid w:val="007A0F3D"/>
    <w:rsid w:val="007A1058"/>
    <w:rsid w:val="007A111D"/>
    <w:rsid w:val="007A1297"/>
    <w:rsid w:val="007A1AB1"/>
    <w:rsid w:val="007A1D05"/>
    <w:rsid w:val="007A1DA3"/>
    <w:rsid w:val="007A1DDE"/>
    <w:rsid w:val="007A2141"/>
    <w:rsid w:val="007A2521"/>
    <w:rsid w:val="007A282A"/>
    <w:rsid w:val="007A283D"/>
    <w:rsid w:val="007A283F"/>
    <w:rsid w:val="007A2B25"/>
    <w:rsid w:val="007A2BA9"/>
    <w:rsid w:val="007A2BED"/>
    <w:rsid w:val="007A2C09"/>
    <w:rsid w:val="007A2C2D"/>
    <w:rsid w:val="007A314E"/>
    <w:rsid w:val="007A31E6"/>
    <w:rsid w:val="007A3273"/>
    <w:rsid w:val="007A3330"/>
    <w:rsid w:val="007A3333"/>
    <w:rsid w:val="007A351D"/>
    <w:rsid w:val="007A3611"/>
    <w:rsid w:val="007A3770"/>
    <w:rsid w:val="007A3996"/>
    <w:rsid w:val="007A3BA2"/>
    <w:rsid w:val="007A3BFB"/>
    <w:rsid w:val="007A3CD6"/>
    <w:rsid w:val="007A3DD1"/>
    <w:rsid w:val="007A3EDC"/>
    <w:rsid w:val="007A4010"/>
    <w:rsid w:val="007A4132"/>
    <w:rsid w:val="007A41ED"/>
    <w:rsid w:val="007A43F6"/>
    <w:rsid w:val="007A4488"/>
    <w:rsid w:val="007A465A"/>
    <w:rsid w:val="007A46A5"/>
    <w:rsid w:val="007A47FC"/>
    <w:rsid w:val="007A4883"/>
    <w:rsid w:val="007A4B8D"/>
    <w:rsid w:val="007A4C09"/>
    <w:rsid w:val="007A4C22"/>
    <w:rsid w:val="007A4C48"/>
    <w:rsid w:val="007A4F1F"/>
    <w:rsid w:val="007A50D0"/>
    <w:rsid w:val="007A50F2"/>
    <w:rsid w:val="007A542F"/>
    <w:rsid w:val="007A55B2"/>
    <w:rsid w:val="007A581F"/>
    <w:rsid w:val="007A58CB"/>
    <w:rsid w:val="007A5B98"/>
    <w:rsid w:val="007A5C87"/>
    <w:rsid w:val="007A5CD9"/>
    <w:rsid w:val="007A5E39"/>
    <w:rsid w:val="007A5FA5"/>
    <w:rsid w:val="007A614F"/>
    <w:rsid w:val="007A626D"/>
    <w:rsid w:val="007A646F"/>
    <w:rsid w:val="007A6563"/>
    <w:rsid w:val="007A6A3C"/>
    <w:rsid w:val="007A6A96"/>
    <w:rsid w:val="007A6AC6"/>
    <w:rsid w:val="007A6BAA"/>
    <w:rsid w:val="007A6C2A"/>
    <w:rsid w:val="007A6E05"/>
    <w:rsid w:val="007A7088"/>
    <w:rsid w:val="007A72A9"/>
    <w:rsid w:val="007A73AA"/>
    <w:rsid w:val="007A74B1"/>
    <w:rsid w:val="007A7545"/>
    <w:rsid w:val="007A7602"/>
    <w:rsid w:val="007A7607"/>
    <w:rsid w:val="007A79E3"/>
    <w:rsid w:val="007B0348"/>
    <w:rsid w:val="007B0502"/>
    <w:rsid w:val="007B051F"/>
    <w:rsid w:val="007B05D9"/>
    <w:rsid w:val="007B06F2"/>
    <w:rsid w:val="007B09B5"/>
    <w:rsid w:val="007B0C07"/>
    <w:rsid w:val="007B0D41"/>
    <w:rsid w:val="007B0D4A"/>
    <w:rsid w:val="007B0ECC"/>
    <w:rsid w:val="007B0FB7"/>
    <w:rsid w:val="007B1032"/>
    <w:rsid w:val="007B108A"/>
    <w:rsid w:val="007B1152"/>
    <w:rsid w:val="007B12A7"/>
    <w:rsid w:val="007B12AC"/>
    <w:rsid w:val="007B12E7"/>
    <w:rsid w:val="007B1314"/>
    <w:rsid w:val="007B1439"/>
    <w:rsid w:val="007B144C"/>
    <w:rsid w:val="007B1455"/>
    <w:rsid w:val="007B14C5"/>
    <w:rsid w:val="007B1739"/>
    <w:rsid w:val="007B17C4"/>
    <w:rsid w:val="007B17F7"/>
    <w:rsid w:val="007B1801"/>
    <w:rsid w:val="007B189E"/>
    <w:rsid w:val="007B1AA6"/>
    <w:rsid w:val="007B1AB5"/>
    <w:rsid w:val="007B1DB6"/>
    <w:rsid w:val="007B1E72"/>
    <w:rsid w:val="007B1F48"/>
    <w:rsid w:val="007B1FA8"/>
    <w:rsid w:val="007B20C3"/>
    <w:rsid w:val="007B20EE"/>
    <w:rsid w:val="007B2202"/>
    <w:rsid w:val="007B2BF0"/>
    <w:rsid w:val="007B2D39"/>
    <w:rsid w:val="007B2FB9"/>
    <w:rsid w:val="007B301B"/>
    <w:rsid w:val="007B3282"/>
    <w:rsid w:val="007B3736"/>
    <w:rsid w:val="007B39E9"/>
    <w:rsid w:val="007B3AAB"/>
    <w:rsid w:val="007B3BF3"/>
    <w:rsid w:val="007B3CD8"/>
    <w:rsid w:val="007B3D7D"/>
    <w:rsid w:val="007B3DB7"/>
    <w:rsid w:val="007B3E67"/>
    <w:rsid w:val="007B3E81"/>
    <w:rsid w:val="007B3ED8"/>
    <w:rsid w:val="007B4153"/>
    <w:rsid w:val="007B41FC"/>
    <w:rsid w:val="007B43E9"/>
    <w:rsid w:val="007B45CB"/>
    <w:rsid w:val="007B4753"/>
    <w:rsid w:val="007B47BC"/>
    <w:rsid w:val="007B48C8"/>
    <w:rsid w:val="007B4A8B"/>
    <w:rsid w:val="007B4BE7"/>
    <w:rsid w:val="007B4C5E"/>
    <w:rsid w:val="007B4F5E"/>
    <w:rsid w:val="007B4FC6"/>
    <w:rsid w:val="007B520B"/>
    <w:rsid w:val="007B526F"/>
    <w:rsid w:val="007B5544"/>
    <w:rsid w:val="007B55D7"/>
    <w:rsid w:val="007B585C"/>
    <w:rsid w:val="007B59A0"/>
    <w:rsid w:val="007B5BCD"/>
    <w:rsid w:val="007B5EF0"/>
    <w:rsid w:val="007B5F61"/>
    <w:rsid w:val="007B603D"/>
    <w:rsid w:val="007B6323"/>
    <w:rsid w:val="007B6641"/>
    <w:rsid w:val="007B6654"/>
    <w:rsid w:val="007B6A57"/>
    <w:rsid w:val="007B6B2F"/>
    <w:rsid w:val="007B6CCA"/>
    <w:rsid w:val="007B6DDF"/>
    <w:rsid w:val="007B6DEF"/>
    <w:rsid w:val="007B6F97"/>
    <w:rsid w:val="007B6FFE"/>
    <w:rsid w:val="007B70FC"/>
    <w:rsid w:val="007B715C"/>
    <w:rsid w:val="007B71BB"/>
    <w:rsid w:val="007B7257"/>
    <w:rsid w:val="007B745F"/>
    <w:rsid w:val="007B747E"/>
    <w:rsid w:val="007B769E"/>
    <w:rsid w:val="007B76AB"/>
    <w:rsid w:val="007B76F9"/>
    <w:rsid w:val="007B79B9"/>
    <w:rsid w:val="007B7AD3"/>
    <w:rsid w:val="007B7B06"/>
    <w:rsid w:val="007B7B4D"/>
    <w:rsid w:val="007B7DD5"/>
    <w:rsid w:val="007B7DF8"/>
    <w:rsid w:val="007B7F18"/>
    <w:rsid w:val="007C0080"/>
    <w:rsid w:val="007C031C"/>
    <w:rsid w:val="007C0622"/>
    <w:rsid w:val="007C0938"/>
    <w:rsid w:val="007C0D2F"/>
    <w:rsid w:val="007C109F"/>
    <w:rsid w:val="007C1236"/>
    <w:rsid w:val="007C1364"/>
    <w:rsid w:val="007C14CE"/>
    <w:rsid w:val="007C14D5"/>
    <w:rsid w:val="007C1502"/>
    <w:rsid w:val="007C1574"/>
    <w:rsid w:val="007C1613"/>
    <w:rsid w:val="007C1851"/>
    <w:rsid w:val="007C1A13"/>
    <w:rsid w:val="007C2014"/>
    <w:rsid w:val="007C208B"/>
    <w:rsid w:val="007C2168"/>
    <w:rsid w:val="007C2575"/>
    <w:rsid w:val="007C27C8"/>
    <w:rsid w:val="007C28B2"/>
    <w:rsid w:val="007C28D3"/>
    <w:rsid w:val="007C2A45"/>
    <w:rsid w:val="007C2CD6"/>
    <w:rsid w:val="007C3061"/>
    <w:rsid w:val="007C307B"/>
    <w:rsid w:val="007C30FD"/>
    <w:rsid w:val="007C329A"/>
    <w:rsid w:val="007C34D0"/>
    <w:rsid w:val="007C3896"/>
    <w:rsid w:val="007C38A7"/>
    <w:rsid w:val="007C3C1A"/>
    <w:rsid w:val="007C3CEA"/>
    <w:rsid w:val="007C3E12"/>
    <w:rsid w:val="007C3E93"/>
    <w:rsid w:val="007C3F45"/>
    <w:rsid w:val="007C3F99"/>
    <w:rsid w:val="007C404B"/>
    <w:rsid w:val="007C413A"/>
    <w:rsid w:val="007C414F"/>
    <w:rsid w:val="007C417C"/>
    <w:rsid w:val="007C4196"/>
    <w:rsid w:val="007C446B"/>
    <w:rsid w:val="007C448F"/>
    <w:rsid w:val="007C4A4A"/>
    <w:rsid w:val="007C4A74"/>
    <w:rsid w:val="007C4B59"/>
    <w:rsid w:val="007C4BDD"/>
    <w:rsid w:val="007C4CF7"/>
    <w:rsid w:val="007C4D88"/>
    <w:rsid w:val="007C4E91"/>
    <w:rsid w:val="007C5207"/>
    <w:rsid w:val="007C53E6"/>
    <w:rsid w:val="007C53F2"/>
    <w:rsid w:val="007C5A48"/>
    <w:rsid w:val="007C5ACF"/>
    <w:rsid w:val="007C5CAE"/>
    <w:rsid w:val="007C5ED5"/>
    <w:rsid w:val="007C62F3"/>
    <w:rsid w:val="007C6540"/>
    <w:rsid w:val="007C65DC"/>
    <w:rsid w:val="007C664B"/>
    <w:rsid w:val="007C6D03"/>
    <w:rsid w:val="007C6F6A"/>
    <w:rsid w:val="007C70B5"/>
    <w:rsid w:val="007C71E2"/>
    <w:rsid w:val="007C739E"/>
    <w:rsid w:val="007C7504"/>
    <w:rsid w:val="007C75B8"/>
    <w:rsid w:val="007C771A"/>
    <w:rsid w:val="007C7BE5"/>
    <w:rsid w:val="007C7FAD"/>
    <w:rsid w:val="007D009A"/>
    <w:rsid w:val="007D0109"/>
    <w:rsid w:val="007D01AE"/>
    <w:rsid w:val="007D05D9"/>
    <w:rsid w:val="007D07F0"/>
    <w:rsid w:val="007D096F"/>
    <w:rsid w:val="007D098A"/>
    <w:rsid w:val="007D0C9F"/>
    <w:rsid w:val="007D0DCF"/>
    <w:rsid w:val="007D1023"/>
    <w:rsid w:val="007D1034"/>
    <w:rsid w:val="007D1228"/>
    <w:rsid w:val="007D13C5"/>
    <w:rsid w:val="007D1522"/>
    <w:rsid w:val="007D166C"/>
    <w:rsid w:val="007D17BB"/>
    <w:rsid w:val="007D185E"/>
    <w:rsid w:val="007D18D9"/>
    <w:rsid w:val="007D19A8"/>
    <w:rsid w:val="007D1A2C"/>
    <w:rsid w:val="007D1CEA"/>
    <w:rsid w:val="007D1E97"/>
    <w:rsid w:val="007D1F96"/>
    <w:rsid w:val="007D2060"/>
    <w:rsid w:val="007D2130"/>
    <w:rsid w:val="007D2284"/>
    <w:rsid w:val="007D2364"/>
    <w:rsid w:val="007D23C0"/>
    <w:rsid w:val="007D2454"/>
    <w:rsid w:val="007D2AAF"/>
    <w:rsid w:val="007D2B1B"/>
    <w:rsid w:val="007D2B7F"/>
    <w:rsid w:val="007D2DB6"/>
    <w:rsid w:val="007D2DC6"/>
    <w:rsid w:val="007D300F"/>
    <w:rsid w:val="007D30CC"/>
    <w:rsid w:val="007D3194"/>
    <w:rsid w:val="007D3285"/>
    <w:rsid w:val="007D32A3"/>
    <w:rsid w:val="007D3715"/>
    <w:rsid w:val="007D390C"/>
    <w:rsid w:val="007D3A16"/>
    <w:rsid w:val="007D3A38"/>
    <w:rsid w:val="007D3AE0"/>
    <w:rsid w:val="007D3B92"/>
    <w:rsid w:val="007D3C2B"/>
    <w:rsid w:val="007D3D1F"/>
    <w:rsid w:val="007D3D9C"/>
    <w:rsid w:val="007D3E37"/>
    <w:rsid w:val="007D3FC2"/>
    <w:rsid w:val="007D40B6"/>
    <w:rsid w:val="007D40FA"/>
    <w:rsid w:val="007D4155"/>
    <w:rsid w:val="007D44C3"/>
    <w:rsid w:val="007D4894"/>
    <w:rsid w:val="007D48DE"/>
    <w:rsid w:val="007D4B06"/>
    <w:rsid w:val="007D4B78"/>
    <w:rsid w:val="007D4C1D"/>
    <w:rsid w:val="007D4D83"/>
    <w:rsid w:val="007D4F86"/>
    <w:rsid w:val="007D512F"/>
    <w:rsid w:val="007D552F"/>
    <w:rsid w:val="007D576C"/>
    <w:rsid w:val="007D58FD"/>
    <w:rsid w:val="007D5A91"/>
    <w:rsid w:val="007D5B61"/>
    <w:rsid w:val="007D5BA6"/>
    <w:rsid w:val="007D5BF0"/>
    <w:rsid w:val="007D5D85"/>
    <w:rsid w:val="007D5FEC"/>
    <w:rsid w:val="007D6097"/>
    <w:rsid w:val="007D60A5"/>
    <w:rsid w:val="007D60DD"/>
    <w:rsid w:val="007D61BA"/>
    <w:rsid w:val="007D61D9"/>
    <w:rsid w:val="007D628D"/>
    <w:rsid w:val="007D64DF"/>
    <w:rsid w:val="007D6519"/>
    <w:rsid w:val="007D6552"/>
    <w:rsid w:val="007D6598"/>
    <w:rsid w:val="007D66A5"/>
    <w:rsid w:val="007D67E5"/>
    <w:rsid w:val="007D6808"/>
    <w:rsid w:val="007D6819"/>
    <w:rsid w:val="007D6959"/>
    <w:rsid w:val="007D69EC"/>
    <w:rsid w:val="007D6B05"/>
    <w:rsid w:val="007D6BFC"/>
    <w:rsid w:val="007D6C81"/>
    <w:rsid w:val="007D6D1B"/>
    <w:rsid w:val="007D6D9E"/>
    <w:rsid w:val="007D6DEA"/>
    <w:rsid w:val="007D6E06"/>
    <w:rsid w:val="007D6E2B"/>
    <w:rsid w:val="007D6E47"/>
    <w:rsid w:val="007D7087"/>
    <w:rsid w:val="007D709A"/>
    <w:rsid w:val="007D72C9"/>
    <w:rsid w:val="007D76D8"/>
    <w:rsid w:val="007D76F8"/>
    <w:rsid w:val="007D781E"/>
    <w:rsid w:val="007D7827"/>
    <w:rsid w:val="007D7AD0"/>
    <w:rsid w:val="007E026B"/>
    <w:rsid w:val="007E03D1"/>
    <w:rsid w:val="007E04D5"/>
    <w:rsid w:val="007E0578"/>
    <w:rsid w:val="007E0CD3"/>
    <w:rsid w:val="007E0E6D"/>
    <w:rsid w:val="007E0FB0"/>
    <w:rsid w:val="007E1056"/>
    <w:rsid w:val="007E1160"/>
    <w:rsid w:val="007E1331"/>
    <w:rsid w:val="007E135A"/>
    <w:rsid w:val="007E13AE"/>
    <w:rsid w:val="007E1449"/>
    <w:rsid w:val="007E14FC"/>
    <w:rsid w:val="007E177C"/>
    <w:rsid w:val="007E18B7"/>
    <w:rsid w:val="007E1903"/>
    <w:rsid w:val="007E1976"/>
    <w:rsid w:val="007E19F7"/>
    <w:rsid w:val="007E1B50"/>
    <w:rsid w:val="007E1BBC"/>
    <w:rsid w:val="007E1C72"/>
    <w:rsid w:val="007E1CA3"/>
    <w:rsid w:val="007E1F44"/>
    <w:rsid w:val="007E1FE9"/>
    <w:rsid w:val="007E2097"/>
    <w:rsid w:val="007E2609"/>
    <w:rsid w:val="007E2742"/>
    <w:rsid w:val="007E281E"/>
    <w:rsid w:val="007E2A47"/>
    <w:rsid w:val="007E2A74"/>
    <w:rsid w:val="007E2E6C"/>
    <w:rsid w:val="007E2EA3"/>
    <w:rsid w:val="007E2EB7"/>
    <w:rsid w:val="007E32AF"/>
    <w:rsid w:val="007E32E8"/>
    <w:rsid w:val="007E34F2"/>
    <w:rsid w:val="007E35F5"/>
    <w:rsid w:val="007E3604"/>
    <w:rsid w:val="007E36E3"/>
    <w:rsid w:val="007E39BC"/>
    <w:rsid w:val="007E39DF"/>
    <w:rsid w:val="007E3B3E"/>
    <w:rsid w:val="007E3DEC"/>
    <w:rsid w:val="007E3FF2"/>
    <w:rsid w:val="007E411D"/>
    <w:rsid w:val="007E42FC"/>
    <w:rsid w:val="007E43E7"/>
    <w:rsid w:val="007E45E6"/>
    <w:rsid w:val="007E4729"/>
    <w:rsid w:val="007E4772"/>
    <w:rsid w:val="007E4859"/>
    <w:rsid w:val="007E48D0"/>
    <w:rsid w:val="007E4A65"/>
    <w:rsid w:val="007E4BEE"/>
    <w:rsid w:val="007E4C96"/>
    <w:rsid w:val="007E4DB7"/>
    <w:rsid w:val="007E4E13"/>
    <w:rsid w:val="007E4E43"/>
    <w:rsid w:val="007E5029"/>
    <w:rsid w:val="007E5058"/>
    <w:rsid w:val="007E50E9"/>
    <w:rsid w:val="007E5398"/>
    <w:rsid w:val="007E5449"/>
    <w:rsid w:val="007E5646"/>
    <w:rsid w:val="007E5777"/>
    <w:rsid w:val="007E57ED"/>
    <w:rsid w:val="007E5962"/>
    <w:rsid w:val="007E5B6B"/>
    <w:rsid w:val="007E5CC9"/>
    <w:rsid w:val="007E5D50"/>
    <w:rsid w:val="007E5EDF"/>
    <w:rsid w:val="007E5F98"/>
    <w:rsid w:val="007E61D8"/>
    <w:rsid w:val="007E63AD"/>
    <w:rsid w:val="007E6403"/>
    <w:rsid w:val="007E6534"/>
    <w:rsid w:val="007E6626"/>
    <w:rsid w:val="007E6906"/>
    <w:rsid w:val="007E6924"/>
    <w:rsid w:val="007E6B8E"/>
    <w:rsid w:val="007E6F15"/>
    <w:rsid w:val="007E6F26"/>
    <w:rsid w:val="007E6FA2"/>
    <w:rsid w:val="007E7440"/>
    <w:rsid w:val="007E7559"/>
    <w:rsid w:val="007E760C"/>
    <w:rsid w:val="007E7736"/>
    <w:rsid w:val="007E79C6"/>
    <w:rsid w:val="007E7C8B"/>
    <w:rsid w:val="007E7D12"/>
    <w:rsid w:val="007E7E60"/>
    <w:rsid w:val="007F010C"/>
    <w:rsid w:val="007F02C2"/>
    <w:rsid w:val="007F0361"/>
    <w:rsid w:val="007F0396"/>
    <w:rsid w:val="007F03E4"/>
    <w:rsid w:val="007F0422"/>
    <w:rsid w:val="007F060C"/>
    <w:rsid w:val="007F0659"/>
    <w:rsid w:val="007F0913"/>
    <w:rsid w:val="007F093D"/>
    <w:rsid w:val="007F0AE3"/>
    <w:rsid w:val="007F0C17"/>
    <w:rsid w:val="007F0C47"/>
    <w:rsid w:val="007F0F90"/>
    <w:rsid w:val="007F1107"/>
    <w:rsid w:val="007F111C"/>
    <w:rsid w:val="007F1282"/>
    <w:rsid w:val="007F1490"/>
    <w:rsid w:val="007F14C2"/>
    <w:rsid w:val="007F1568"/>
    <w:rsid w:val="007F1936"/>
    <w:rsid w:val="007F1A3C"/>
    <w:rsid w:val="007F1A89"/>
    <w:rsid w:val="007F1C60"/>
    <w:rsid w:val="007F1D57"/>
    <w:rsid w:val="007F1DC7"/>
    <w:rsid w:val="007F2C6A"/>
    <w:rsid w:val="007F2D40"/>
    <w:rsid w:val="007F2E47"/>
    <w:rsid w:val="007F2FF7"/>
    <w:rsid w:val="007F3082"/>
    <w:rsid w:val="007F3162"/>
    <w:rsid w:val="007F3382"/>
    <w:rsid w:val="007F35B5"/>
    <w:rsid w:val="007F36E6"/>
    <w:rsid w:val="007F372E"/>
    <w:rsid w:val="007F3851"/>
    <w:rsid w:val="007F39D6"/>
    <w:rsid w:val="007F3A93"/>
    <w:rsid w:val="007F3B12"/>
    <w:rsid w:val="007F3B5D"/>
    <w:rsid w:val="007F3BEB"/>
    <w:rsid w:val="007F3C8C"/>
    <w:rsid w:val="007F3D18"/>
    <w:rsid w:val="007F3EAE"/>
    <w:rsid w:val="007F465D"/>
    <w:rsid w:val="007F46E0"/>
    <w:rsid w:val="007F49FE"/>
    <w:rsid w:val="007F4A8F"/>
    <w:rsid w:val="007F4AA1"/>
    <w:rsid w:val="007F4ACF"/>
    <w:rsid w:val="007F4BA1"/>
    <w:rsid w:val="007F528A"/>
    <w:rsid w:val="007F5702"/>
    <w:rsid w:val="007F5768"/>
    <w:rsid w:val="007F5A52"/>
    <w:rsid w:val="007F5AB8"/>
    <w:rsid w:val="007F5D15"/>
    <w:rsid w:val="007F5D86"/>
    <w:rsid w:val="007F5E0B"/>
    <w:rsid w:val="007F5E30"/>
    <w:rsid w:val="007F5EF7"/>
    <w:rsid w:val="007F5F81"/>
    <w:rsid w:val="007F6078"/>
    <w:rsid w:val="007F6121"/>
    <w:rsid w:val="007F6268"/>
    <w:rsid w:val="007F62DB"/>
    <w:rsid w:val="007F62FC"/>
    <w:rsid w:val="007F639A"/>
    <w:rsid w:val="007F6600"/>
    <w:rsid w:val="007F6665"/>
    <w:rsid w:val="007F66C8"/>
    <w:rsid w:val="007F67A7"/>
    <w:rsid w:val="007F6951"/>
    <w:rsid w:val="007F6BE5"/>
    <w:rsid w:val="007F6BE6"/>
    <w:rsid w:val="007F6C48"/>
    <w:rsid w:val="007F71DC"/>
    <w:rsid w:val="007F741B"/>
    <w:rsid w:val="007F7AED"/>
    <w:rsid w:val="007F7CE3"/>
    <w:rsid w:val="007F7D1E"/>
    <w:rsid w:val="00800048"/>
    <w:rsid w:val="008001BA"/>
    <w:rsid w:val="0080054E"/>
    <w:rsid w:val="008007EF"/>
    <w:rsid w:val="00800912"/>
    <w:rsid w:val="00800931"/>
    <w:rsid w:val="00800CDA"/>
    <w:rsid w:val="008010AC"/>
    <w:rsid w:val="008011F5"/>
    <w:rsid w:val="008013D6"/>
    <w:rsid w:val="00801624"/>
    <w:rsid w:val="008016DB"/>
    <w:rsid w:val="00801AF1"/>
    <w:rsid w:val="00801BC3"/>
    <w:rsid w:val="00801C67"/>
    <w:rsid w:val="00801D91"/>
    <w:rsid w:val="00802040"/>
    <w:rsid w:val="00802065"/>
    <w:rsid w:val="0080231E"/>
    <w:rsid w:val="008023B6"/>
    <w:rsid w:val="00802439"/>
    <w:rsid w:val="0080263D"/>
    <w:rsid w:val="00802769"/>
    <w:rsid w:val="00802A7B"/>
    <w:rsid w:val="00802ACA"/>
    <w:rsid w:val="00802B11"/>
    <w:rsid w:val="00802EA8"/>
    <w:rsid w:val="00802FD6"/>
    <w:rsid w:val="00802FDC"/>
    <w:rsid w:val="008030DA"/>
    <w:rsid w:val="00803379"/>
    <w:rsid w:val="0080375F"/>
    <w:rsid w:val="00803A47"/>
    <w:rsid w:val="00803AE5"/>
    <w:rsid w:val="00803C3D"/>
    <w:rsid w:val="00803C66"/>
    <w:rsid w:val="00803DEF"/>
    <w:rsid w:val="008040B2"/>
    <w:rsid w:val="00804175"/>
    <w:rsid w:val="00804371"/>
    <w:rsid w:val="008043F2"/>
    <w:rsid w:val="008046B7"/>
    <w:rsid w:val="008048BF"/>
    <w:rsid w:val="00804AB4"/>
    <w:rsid w:val="00804AF0"/>
    <w:rsid w:val="00804E07"/>
    <w:rsid w:val="00804E0E"/>
    <w:rsid w:val="00804E4B"/>
    <w:rsid w:val="00804F0B"/>
    <w:rsid w:val="0080503D"/>
    <w:rsid w:val="008054F9"/>
    <w:rsid w:val="008059F6"/>
    <w:rsid w:val="00805C4A"/>
    <w:rsid w:val="00805C56"/>
    <w:rsid w:val="00805CCA"/>
    <w:rsid w:val="00805D1D"/>
    <w:rsid w:val="00805D93"/>
    <w:rsid w:val="00805EEE"/>
    <w:rsid w:val="00805FB7"/>
    <w:rsid w:val="00806129"/>
    <w:rsid w:val="008062A9"/>
    <w:rsid w:val="008063B0"/>
    <w:rsid w:val="008063C0"/>
    <w:rsid w:val="00806667"/>
    <w:rsid w:val="0080677D"/>
    <w:rsid w:val="00806A3F"/>
    <w:rsid w:val="00806D3E"/>
    <w:rsid w:val="00806E66"/>
    <w:rsid w:val="0080707E"/>
    <w:rsid w:val="00807431"/>
    <w:rsid w:val="008074E9"/>
    <w:rsid w:val="0080757A"/>
    <w:rsid w:val="008075A0"/>
    <w:rsid w:val="00807759"/>
    <w:rsid w:val="00807B5A"/>
    <w:rsid w:val="00807B68"/>
    <w:rsid w:val="00807BB4"/>
    <w:rsid w:val="00807C2E"/>
    <w:rsid w:val="00807D60"/>
    <w:rsid w:val="00807DCE"/>
    <w:rsid w:val="00810067"/>
    <w:rsid w:val="0081025D"/>
    <w:rsid w:val="008104B1"/>
    <w:rsid w:val="00810596"/>
    <w:rsid w:val="008107C1"/>
    <w:rsid w:val="008108B0"/>
    <w:rsid w:val="008108E4"/>
    <w:rsid w:val="0081098C"/>
    <w:rsid w:val="008109D1"/>
    <w:rsid w:val="00810F7C"/>
    <w:rsid w:val="008110DD"/>
    <w:rsid w:val="0081110D"/>
    <w:rsid w:val="00811524"/>
    <w:rsid w:val="00811551"/>
    <w:rsid w:val="008116EC"/>
    <w:rsid w:val="00812085"/>
    <w:rsid w:val="008121E7"/>
    <w:rsid w:val="0081249E"/>
    <w:rsid w:val="0081250B"/>
    <w:rsid w:val="0081255B"/>
    <w:rsid w:val="00812767"/>
    <w:rsid w:val="0081281A"/>
    <w:rsid w:val="0081281F"/>
    <w:rsid w:val="00812A4F"/>
    <w:rsid w:val="00812B89"/>
    <w:rsid w:val="00812BDD"/>
    <w:rsid w:val="00812CF4"/>
    <w:rsid w:val="00812F12"/>
    <w:rsid w:val="00813066"/>
    <w:rsid w:val="008131BF"/>
    <w:rsid w:val="008131C5"/>
    <w:rsid w:val="00813400"/>
    <w:rsid w:val="00813479"/>
    <w:rsid w:val="0081397B"/>
    <w:rsid w:val="00813D44"/>
    <w:rsid w:val="008141EE"/>
    <w:rsid w:val="00814209"/>
    <w:rsid w:val="008145C7"/>
    <w:rsid w:val="008145ED"/>
    <w:rsid w:val="0081465B"/>
    <w:rsid w:val="00814806"/>
    <w:rsid w:val="008148C9"/>
    <w:rsid w:val="00814B6B"/>
    <w:rsid w:val="00815005"/>
    <w:rsid w:val="0081523D"/>
    <w:rsid w:val="00815970"/>
    <w:rsid w:val="00815A61"/>
    <w:rsid w:val="00815AAE"/>
    <w:rsid w:val="00815BCC"/>
    <w:rsid w:val="00815BE1"/>
    <w:rsid w:val="00815ED5"/>
    <w:rsid w:val="00816011"/>
    <w:rsid w:val="008162C4"/>
    <w:rsid w:val="00816692"/>
    <w:rsid w:val="008167BC"/>
    <w:rsid w:val="008169A6"/>
    <w:rsid w:val="008169B7"/>
    <w:rsid w:val="00816BF8"/>
    <w:rsid w:val="00816C00"/>
    <w:rsid w:val="00816C38"/>
    <w:rsid w:val="00816CAA"/>
    <w:rsid w:val="00816E11"/>
    <w:rsid w:val="00816E53"/>
    <w:rsid w:val="00817070"/>
    <w:rsid w:val="0081709E"/>
    <w:rsid w:val="008173D6"/>
    <w:rsid w:val="00817529"/>
    <w:rsid w:val="008175D7"/>
    <w:rsid w:val="00817757"/>
    <w:rsid w:val="0081781A"/>
    <w:rsid w:val="008178AB"/>
    <w:rsid w:val="00817A25"/>
    <w:rsid w:val="00817BCE"/>
    <w:rsid w:val="00817ECC"/>
    <w:rsid w:val="00817F86"/>
    <w:rsid w:val="00817FA7"/>
    <w:rsid w:val="008201FB"/>
    <w:rsid w:val="00820249"/>
    <w:rsid w:val="00820553"/>
    <w:rsid w:val="008208A4"/>
    <w:rsid w:val="00820CE3"/>
    <w:rsid w:val="00820CEE"/>
    <w:rsid w:val="00820EBC"/>
    <w:rsid w:val="008211C9"/>
    <w:rsid w:val="008211E6"/>
    <w:rsid w:val="00821248"/>
    <w:rsid w:val="00821253"/>
    <w:rsid w:val="008212D5"/>
    <w:rsid w:val="008213C0"/>
    <w:rsid w:val="0082143C"/>
    <w:rsid w:val="008217A3"/>
    <w:rsid w:val="00821AC9"/>
    <w:rsid w:val="00821B99"/>
    <w:rsid w:val="00821C98"/>
    <w:rsid w:val="00821D1D"/>
    <w:rsid w:val="00821D82"/>
    <w:rsid w:val="00821E59"/>
    <w:rsid w:val="00822032"/>
    <w:rsid w:val="008220D2"/>
    <w:rsid w:val="00822146"/>
    <w:rsid w:val="0082228F"/>
    <w:rsid w:val="008222C0"/>
    <w:rsid w:val="008224C2"/>
    <w:rsid w:val="0082261C"/>
    <w:rsid w:val="008227BF"/>
    <w:rsid w:val="00822880"/>
    <w:rsid w:val="008228C4"/>
    <w:rsid w:val="00822989"/>
    <w:rsid w:val="00822A80"/>
    <w:rsid w:val="00822D4D"/>
    <w:rsid w:val="00822F74"/>
    <w:rsid w:val="008230DB"/>
    <w:rsid w:val="008232D0"/>
    <w:rsid w:val="00823AC9"/>
    <w:rsid w:val="00823D2D"/>
    <w:rsid w:val="00823F12"/>
    <w:rsid w:val="00823F59"/>
    <w:rsid w:val="00824289"/>
    <w:rsid w:val="00824769"/>
    <w:rsid w:val="00824793"/>
    <w:rsid w:val="00824B74"/>
    <w:rsid w:val="00824F69"/>
    <w:rsid w:val="008251FE"/>
    <w:rsid w:val="00825260"/>
    <w:rsid w:val="008252B1"/>
    <w:rsid w:val="008254EC"/>
    <w:rsid w:val="0082556F"/>
    <w:rsid w:val="008255CD"/>
    <w:rsid w:val="008255DF"/>
    <w:rsid w:val="00825773"/>
    <w:rsid w:val="0082579E"/>
    <w:rsid w:val="0082585C"/>
    <w:rsid w:val="00825976"/>
    <w:rsid w:val="00825AED"/>
    <w:rsid w:val="00825C7C"/>
    <w:rsid w:val="00825CA8"/>
    <w:rsid w:val="008261E4"/>
    <w:rsid w:val="0082641D"/>
    <w:rsid w:val="0082647A"/>
    <w:rsid w:val="008265F6"/>
    <w:rsid w:val="0082668F"/>
    <w:rsid w:val="00826951"/>
    <w:rsid w:val="00826957"/>
    <w:rsid w:val="00826BC3"/>
    <w:rsid w:val="00826DA1"/>
    <w:rsid w:val="00826F9D"/>
    <w:rsid w:val="00827243"/>
    <w:rsid w:val="00827324"/>
    <w:rsid w:val="008273A6"/>
    <w:rsid w:val="008274AC"/>
    <w:rsid w:val="008274C7"/>
    <w:rsid w:val="00827A66"/>
    <w:rsid w:val="00827BC9"/>
    <w:rsid w:val="00827BE5"/>
    <w:rsid w:val="00827E45"/>
    <w:rsid w:val="00827F45"/>
    <w:rsid w:val="00827F7B"/>
    <w:rsid w:val="0083029E"/>
    <w:rsid w:val="00830608"/>
    <w:rsid w:val="00830BDC"/>
    <w:rsid w:val="00830C14"/>
    <w:rsid w:val="00830CCA"/>
    <w:rsid w:val="00830D2A"/>
    <w:rsid w:val="00830E2D"/>
    <w:rsid w:val="00830F9E"/>
    <w:rsid w:val="008310B1"/>
    <w:rsid w:val="008311CC"/>
    <w:rsid w:val="00831310"/>
    <w:rsid w:val="008313DD"/>
    <w:rsid w:val="008313E4"/>
    <w:rsid w:val="00831841"/>
    <w:rsid w:val="00831B32"/>
    <w:rsid w:val="00831B37"/>
    <w:rsid w:val="00831DEB"/>
    <w:rsid w:val="00831EF5"/>
    <w:rsid w:val="00831F01"/>
    <w:rsid w:val="00832408"/>
    <w:rsid w:val="00832493"/>
    <w:rsid w:val="008324F4"/>
    <w:rsid w:val="00832915"/>
    <w:rsid w:val="00832A5B"/>
    <w:rsid w:val="00832B05"/>
    <w:rsid w:val="008331DC"/>
    <w:rsid w:val="008335C9"/>
    <w:rsid w:val="008336B5"/>
    <w:rsid w:val="008337C1"/>
    <w:rsid w:val="00833880"/>
    <w:rsid w:val="00833973"/>
    <w:rsid w:val="00833AA5"/>
    <w:rsid w:val="00833E67"/>
    <w:rsid w:val="00833F50"/>
    <w:rsid w:val="00834048"/>
    <w:rsid w:val="0083411F"/>
    <w:rsid w:val="008341F6"/>
    <w:rsid w:val="00834312"/>
    <w:rsid w:val="00834359"/>
    <w:rsid w:val="008346D7"/>
    <w:rsid w:val="008349E8"/>
    <w:rsid w:val="00834C04"/>
    <w:rsid w:val="00834C10"/>
    <w:rsid w:val="0083521C"/>
    <w:rsid w:val="00835227"/>
    <w:rsid w:val="00835253"/>
    <w:rsid w:val="0083538B"/>
    <w:rsid w:val="008353E3"/>
    <w:rsid w:val="00835458"/>
    <w:rsid w:val="0083568A"/>
    <w:rsid w:val="00835C45"/>
    <w:rsid w:val="00835C7C"/>
    <w:rsid w:val="00835FF0"/>
    <w:rsid w:val="00836079"/>
    <w:rsid w:val="008360F8"/>
    <w:rsid w:val="008362AF"/>
    <w:rsid w:val="008363D5"/>
    <w:rsid w:val="008365D3"/>
    <w:rsid w:val="0083695B"/>
    <w:rsid w:val="008369CC"/>
    <w:rsid w:val="00836AB3"/>
    <w:rsid w:val="00836AF3"/>
    <w:rsid w:val="00836C77"/>
    <w:rsid w:val="00836DA8"/>
    <w:rsid w:val="00836DB0"/>
    <w:rsid w:val="00837473"/>
    <w:rsid w:val="008375B4"/>
    <w:rsid w:val="008375B6"/>
    <w:rsid w:val="00837663"/>
    <w:rsid w:val="00837731"/>
    <w:rsid w:val="0083788F"/>
    <w:rsid w:val="00837974"/>
    <w:rsid w:val="00837B5B"/>
    <w:rsid w:val="00837ED3"/>
    <w:rsid w:val="00837EF1"/>
    <w:rsid w:val="00837FCA"/>
    <w:rsid w:val="00840532"/>
    <w:rsid w:val="008407D1"/>
    <w:rsid w:val="00840816"/>
    <w:rsid w:val="008409B4"/>
    <w:rsid w:val="008409E1"/>
    <w:rsid w:val="00840DDA"/>
    <w:rsid w:val="00840E22"/>
    <w:rsid w:val="008410C6"/>
    <w:rsid w:val="0084117B"/>
    <w:rsid w:val="00841212"/>
    <w:rsid w:val="00841324"/>
    <w:rsid w:val="00841464"/>
    <w:rsid w:val="008415F4"/>
    <w:rsid w:val="0084162B"/>
    <w:rsid w:val="00841636"/>
    <w:rsid w:val="008416E3"/>
    <w:rsid w:val="00841875"/>
    <w:rsid w:val="008419DB"/>
    <w:rsid w:val="00841A8E"/>
    <w:rsid w:val="00841E42"/>
    <w:rsid w:val="00841E6E"/>
    <w:rsid w:val="0084245F"/>
    <w:rsid w:val="00842534"/>
    <w:rsid w:val="00842695"/>
    <w:rsid w:val="008429E6"/>
    <w:rsid w:val="008429F7"/>
    <w:rsid w:val="00842DAC"/>
    <w:rsid w:val="00842DD0"/>
    <w:rsid w:val="00842E2D"/>
    <w:rsid w:val="00843043"/>
    <w:rsid w:val="008432B4"/>
    <w:rsid w:val="008433BF"/>
    <w:rsid w:val="008435F0"/>
    <w:rsid w:val="008435F4"/>
    <w:rsid w:val="008436E1"/>
    <w:rsid w:val="008437DE"/>
    <w:rsid w:val="0084386A"/>
    <w:rsid w:val="00843B82"/>
    <w:rsid w:val="00843BA4"/>
    <w:rsid w:val="00843C0F"/>
    <w:rsid w:val="00843D30"/>
    <w:rsid w:val="00843D73"/>
    <w:rsid w:val="00843F71"/>
    <w:rsid w:val="00843F95"/>
    <w:rsid w:val="0084412D"/>
    <w:rsid w:val="008441B3"/>
    <w:rsid w:val="00844579"/>
    <w:rsid w:val="00844611"/>
    <w:rsid w:val="0084473D"/>
    <w:rsid w:val="00844784"/>
    <w:rsid w:val="00844887"/>
    <w:rsid w:val="00844A89"/>
    <w:rsid w:val="00844C1C"/>
    <w:rsid w:val="00844C8A"/>
    <w:rsid w:val="00844D0F"/>
    <w:rsid w:val="008450CB"/>
    <w:rsid w:val="008451B0"/>
    <w:rsid w:val="00845663"/>
    <w:rsid w:val="0084566A"/>
    <w:rsid w:val="008456F6"/>
    <w:rsid w:val="0084596F"/>
    <w:rsid w:val="00845BBA"/>
    <w:rsid w:val="00845D47"/>
    <w:rsid w:val="00845F06"/>
    <w:rsid w:val="00845FF6"/>
    <w:rsid w:val="0084613E"/>
    <w:rsid w:val="00846243"/>
    <w:rsid w:val="0084644E"/>
    <w:rsid w:val="00846488"/>
    <w:rsid w:val="00846506"/>
    <w:rsid w:val="008465CE"/>
    <w:rsid w:val="00846609"/>
    <w:rsid w:val="00846AB8"/>
    <w:rsid w:val="008470F2"/>
    <w:rsid w:val="00847170"/>
    <w:rsid w:val="00847280"/>
    <w:rsid w:val="008472C7"/>
    <w:rsid w:val="0084746B"/>
    <w:rsid w:val="00847815"/>
    <w:rsid w:val="00847836"/>
    <w:rsid w:val="00847A71"/>
    <w:rsid w:val="00847B61"/>
    <w:rsid w:val="00847C83"/>
    <w:rsid w:val="00847CD0"/>
    <w:rsid w:val="00847DE7"/>
    <w:rsid w:val="00847E48"/>
    <w:rsid w:val="00847EA7"/>
    <w:rsid w:val="00847F6E"/>
    <w:rsid w:val="00850030"/>
    <w:rsid w:val="00850176"/>
    <w:rsid w:val="00850177"/>
    <w:rsid w:val="008501C9"/>
    <w:rsid w:val="008505F8"/>
    <w:rsid w:val="0085075D"/>
    <w:rsid w:val="0085083E"/>
    <w:rsid w:val="00850982"/>
    <w:rsid w:val="00850A5B"/>
    <w:rsid w:val="00850D3B"/>
    <w:rsid w:val="00850F19"/>
    <w:rsid w:val="00851069"/>
    <w:rsid w:val="00851383"/>
    <w:rsid w:val="0085144F"/>
    <w:rsid w:val="00851481"/>
    <w:rsid w:val="008514A1"/>
    <w:rsid w:val="008516CD"/>
    <w:rsid w:val="00851861"/>
    <w:rsid w:val="008519B3"/>
    <w:rsid w:val="008519D8"/>
    <w:rsid w:val="00851AAD"/>
    <w:rsid w:val="00851C12"/>
    <w:rsid w:val="00851C3F"/>
    <w:rsid w:val="00851D33"/>
    <w:rsid w:val="00851D9B"/>
    <w:rsid w:val="00851F95"/>
    <w:rsid w:val="00851FF7"/>
    <w:rsid w:val="008520C6"/>
    <w:rsid w:val="008521AC"/>
    <w:rsid w:val="008521FE"/>
    <w:rsid w:val="00852457"/>
    <w:rsid w:val="0085249E"/>
    <w:rsid w:val="008524F0"/>
    <w:rsid w:val="0085269A"/>
    <w:rsid w:val="0085285F"/>
    <w:rsid w:val="00852883"/>
    <w:rsid w:val="00852A8C"/>
    <w:rsid w:val="00852DCA"/>
    <w:rsid w:val="00852E19"/>
    <w:rsid w:val="0085322C"/>
    <w:rsid w:val="00853332"/>
    <w:rsid w:val="0085359C"/>
    <w:rsid w:val="0085380B"/>
    <w:rsid w:val="00853B9B"/>
    <w:rsid w:val="00853C9F"/>
    <w:rsid w:val="00853D16"/>
    <w:rsid w:val="0085409E"/>
    <w:rsid w:val="00854175"/>
    <w:rsid w:val="008543DA"/>
    <w:rsid w:val="008543F9"/>
    <w:rsid w:val="0085441A"/>
    <w:rsid w:val="008544D2"/>
    <w:rsid w:val="00854521"/>
    <w:rsid w:val="00854535"/>
    <w:rsid w:val="00854757"/>
    <w:rsid w:val="008547C2"/>
    <w:rsid w:val="008547E2"/>
    <w:rsid w:val="008548C4"/>
    <w:rsid w:val="00854982"/>
    <w:rsid w:val="00854AD5"/>
    <w:rsid w:val="00854BF3"/>
    <w:rsid w:val="00854C42"/>
    <w:rsid w:val="00854E03"/>
    <w:rsid w:val="00854EBF"/>
    <w:rsid w:val="00855023"/>
    <w:rsid w:val="0085504B"/>
    <w:rsid w:val="008559AE"/>
    <w:rsid w:val="00855A6D"/>
    <w:rsid w:val="00855A8F"/>
    <w:rsid w:val="00855C04"/>
    <w:rsid w:val="00855D53"/>
    <w:rsid w:val="00855FBE"/>
    <w:rsid w:val="0085643B"/>
    <w:rsid w:val="0085649F"/>
    <w:rsid w:val="0085663D"/>
    <w:rsid w:val="0085668C"/>
    <w:rsid w:val="0085675A"/>
    <w:rsid w:val="0085693A"/>
    <w:rsid w:val="00856BC6"/>
    <w:rsid w:val="00856D46"/>
    <w:rsid w:val="00856DAF"/>
    <w:rsid w:val="00856F0F"/>
    <w:rsid w:val="0085718A"/>
    <w:rsid w:val="0085730E"/>
    <w:rsid w:val="00857391"/>
    <w:rsid w:val="008573C8"/>
    <w:rsid w:val="0085758E"/>
    <w:rsid w:val="008576C5"/>
    <w:rsid w:val="00857781"/>
    <w:rsid w:val="008577F7"/>
    <w:rsid w:val="008579FD"/>
    <w:rsid w:val="00857B46"/>
    <w:rsid w:val="00857CC9"/>
    <w:rsid w:val="00857F49"/>
    <w:rsid w:val="008601EB"/>
    <w:rsid w:val="00860496"/>
    <w:rsid w:val="0086050C"/>
    <w:rsid w:val="00860626"/>
    <w:rsid w:val="00860646"/>
    <w:rsid w:val="00860832"/>
    <w:rsid w:val="0086083D"/>
    <w:rsid w:val="00860863"/>
    <w:rsid w:val="00860AA7"/>
    <w:rsid w:val="00860B0A"/>
    <w:rsid w:val="00860B3D"/>
    <w:rsid w:val="00860B6E"/>
    <w:rsid w:val="00860CF4"/>
    <w:rsid w:val="00860DF7"/>
    <w:rsid w:val="00861103"/>
    <w:rsid w:val="008611E7"/>
    <w:rsid w:val="00861314"/>
    <w:rsid w:val="00861340"/>
    <w:rsid w:val="0086145E"/>
    <w:rsid w:val="008615C5"/>
    <w:rsid w:val="0086177C"/>
    <w:rsid w:val="00861A00"/>
    <w:rsid w:val="00861A6E"/>
    <w:rsid w:val="00861B35"/>
    <w:rsid w:val="00861B65"/>
    <w:rsid w:val="00861EDB"/>
    <w:rsid w:val="00861EFB"/>
    <w:rsid w:val="008620A9"/>
    <w:rsid w:val="008621D0"/>
    <w:rsid w:val="00862215"/>
    <w:rsid w:val="00862753"/>
    <w:rsid w:val="00862853"/>
    <w:rsid w:val="0086292C"/>
    <w:rsid w:val="008629CF"/>
    <w:rsid w:val="00862A8A"/>
    <w:rsid w:val="00862B3A"/>
    <w:rsid w:val="00862C5F"/>
    <w:rsid w:val="00863281"/>
    <w:rsid w:val="0086328F"/>
    <w:rsid w:val="00863AB6"/>
    <w:rsid w:val="00863B65"/>
    <w:rsid w:val="00863C19"/>
    <w:rsid w:val="00863CC4"/>
    <w:rsid w:val="00863D54"/>
    <w:rsid w:val="00863E84"/>
    <w:rsid w:val="00863F60"/>
    <w:rsid w:val="0086418B"/>
    <w:rsid w:val="008643AB"/>
    <w:rsid w:val="008643B3"/>
    <w:rsid w:val="008644AD"/>
    <w:rsid w:val="008644EF"/>
    <w:rsid w:val="0086471C"/>
    <w:rsid w:val="0086481B"/>
    <w:rsid w:val="00864A67"/>
    <w:rsid w:val="00864BAB"/>
    <w:rsid w:val="00864C2F"/>
    <w:rsid w:val="00864C83"/>
    <w:rsid w:val="00864E4E"/>
    <w:rsid w:val="00865518"/>
    <w:rsid w:val="0086554F"/>
    <w:rsid w:val="008659BC"/>
    <w:rsid w:val="00865B66"/>
    <w:rsid w:val="00865D4E"/>
    <w:rsid w:val="00865F0F"/>
    <w:rsid w:val="00865F3D"/>
    <w:rsid w:val="00866107"/>
    <w:rsid w:val="00866595"/>
    <w:rsid w:val="0086665C"/>
    <w:rsid w:val="00866BA5"/>
    <w:rsid w:val="00866E5E"/>
    <w:rsid w:val="00866EED"/>
    <w:rsid w:val="00866F52"/>
    <w:rsid w:val="0086728F"/>
    <w:rsid w:val="008672C2"/>
    <w:rsid w:val="0086746F"/>
    <w:rsid w:val="00867564"/>
    <w:rsid w:val="00867625"/>
    <w:rsid w:val="00867C8D"/>
    <w:rsid w:val="00867DB5"/>
    <w:rsid w:val="0087012C"/>
    <w:rsid w:val="0087038B"/>
    <w:rsid w:val="00870568"/>
    <w:rsid w:val="008705BD"/>
    <w:rsid w:val="0087099E"/>
    <w:rsid w:val="00870DA6"/>
    <w:rsid w:val="00870F42"/>
    <w:rsid w:val="008710EC"/>
    <w:rsid w:val="0087113A"/>
    <w:rsid w:val="00871184"/>
    <w:rsid w:val="00871221"/>
    <w:rsid w:val="008712D9"/>
    <w:rsid w:val="0087135B"/>
    <w:rsid w:val="008714D3"/>
    <w:rsid w:val="0087151C"/>
    <w:rsid w:val="008715CA"/>
    <w:rsid w:val="00871789"/>
    <w:rsid w:val="00871879"/>
    <w:rsid w:val="008719F2"/>
    <w:rsid w:val="00871A4C"/>
    <w:rsid w:val="00871C01"/>
    <w:rsid w:val="00871F4D"/>
    <w:rsid w:val="008723D4"/>
    <w:rsid w:val="0087241D"/>
    <w:rsid w:val="008726FD"/>
    <w:rsid w:val="00872927"/>
    <w:rsid w:val="00872944"/>
    <w:rsid w:val="0087299D"/>
    <w:rsid w:val="00872BE2"/>
    <w:rsid w:val="00872D0B"/>
    <w:rsid w:val="00872F8C"/>
    <w:rsid w:val="008731D9"/>
    <w:rsid w:val="00873217"/>
    <w:rsid w:val="0087321E"/>
    <w:rsid w:val="00873241"/>
    <w:rsid w:val="008732D9"/>
    <w:rsid w:val="00873370"/>
    <w:rsid w:val="00873538"/>
    <w:rsid w:val="00873C66"/>
    <w:rsid w:val="00873FFE"/>
    <w:rsid w:val="00874016"/>
    <w:rsid w:val="008743EB"/>
    <w:rsid w:val="00874409"/>
    <w:rsid w:val="0087449A"/>
    <w:rsid w:val="0087470E"/>
    <w:rsid w:val="00874729"/>
    <w:rsid w:val="008748B2"/>
    <w:rsid w:val="00874923"/>
    <w:rsid w:val="008749BC"/>
    <w:rsid w:val="008749E8"/>
    <w:rsid w:val="00874CB4"/>
    <w:rsid w:val="00874D28"/>
    <w:rsid w:val="00874E3B"/>
    <w:rsid w:val="00874FD5"/>
    <w:rsid w:val="008751EC"/>
    <w:rsid w:val="00875397"/>
    <w:rsid w:val="008753BF"/>
    <w:rsid w:val="00875485"/>
    <w:rsid w:val="00875A2D"/>
    <w:rsid w:val="00875B50"/>
    <w:rsid w:val="00875C99"/>
    <w:rsid w:val="00875CDB"/>
    <w:rsid w:val="00875D06"/>
    <w:rsid w:val="00875D90"/>
    <w:rsid w:val="00875E19"/>
    <w:rsid w:val="00875E91"/>
    <w:rsid w:val="00875ED8"/>
    <w:rsid w:val="0087613F"/>
    <w:rsid w:val="008762E1"/>
    <w:rsid w:val="008763EB"/>
    <w:rsid w:val="0087672C"/>
    <w:rsid w:val="0087673B"/>
    <w:rsid w:val="008768AB"/>
    <w:rsid w:val="008768F5"/>
    <w:rsid w:val="00876979"/>
    <w:rsid w:val="00876EEA"/>
    <w:rsid w:val="00876F09"/>
    <w:rsid w:val="00876F71"/>
    <w:rsid w:val="00877002"/>
    <w:rsid w:val="00877155"/>
    <w:rsid w:val="00877405"/>
    <w:rsid w:val="00877572"/>
    <w:rsid w:val="00877641"/>
    <w:rsid w:val="0087765E"/>
    <w:rsid w:val="00877833"/>
    <w:rsid w:val="00877ACD"/>
    <w:rsid w:val="00877AE7"/>
    <w:rsid w:val="00877BE6"/>
    <w:rsid w:val="008800B4"/>
    <w:rsid w:val="00880240"/>
    <w:rsid w:val="008802F0"/>
    <w:rsid w:val="00880584"/>
    <w:rsid w:val="008805A7"/>
    <w:rsid w:val="008807BB"/>
    <w:rsid w:val="008807D8"/>
    <w:rsid w:val="0088093E"/>
    <w:rsid w:val="008809BC"/>
    <w:rsid w:val="00880A61"/>
    <w:rsid w:val="00880B58"/>
    <w:rsid w:val="00880C95"/>
    <w:rsid w:val="00880CAF"/>
    <w:rsid w:val="00880EF9"/>
    <w:rsid w:val="00880FAC"/>
    <w:rsid w:val="008811FC"/>
    <w:rsid w:val="008812BD"/>
    <w:rsid w:val="00881A10"/>
    <w:rsid w:val="00881AAB"/>
    <w:rsid w:val="00881B32"/>
    <w:rsid w:val="00881C08"/>
    <w:rsid w:val="00881CA2"/>
    <w:rsid w:val="00881DE5"/>
    <w:rsid w:val="00881E3C"/>
    <w:rsid w:val="0088207D"/>
    <w:rsid w:val="008822F9"/>
    <w:rsid w:val="0088230B"/>
    <w:rsid w:val="00882341"/>
    <w:rsid w:val="008823EC"/>
    <w:rsid w:val="00882439"/>
    <w:rsid w:val="00882472"/>
    <w:rsid w:val="00882488"/>
    <w:rsid w:val="008824AA"/>
    <w:rsid w:val="008828C4"/>
    <w:rsid w:val="008828D3"/>
    <w:rsid w:val="00882A03"/>
    <w:rsid w:val="00882ABE"/>
    <w:rsid w:val="00882D64"/>
    <w:rsid w:val="00882E03"/>
    <w:rsid w:val="00882E97"/>
    <w:rsid w:val="00883032"/>
    <w:rsid w:val="008830DE"/>
    <w:rsid w:val="008832E2"/>
    <w:rsid w:val="008832ED"/>
    <w:rsid w:val="00883364"/>
    <w:rsid w:val="008833B7"/>
    <w:rsid w:val="008834B4"/>
    <w:rsid w:val="008834BE"/>
    <w:rsid w:val="0088383B"/>
    <w:rsid w:val="0088396D"/>
    <w:rsid w:val="00883AA2"/>
    <w:rsid w:val="00883D0A"/>
    <w:rsid w:val="00883F3E"/>
    <w:rsid w:val="008841B2"/>
    <w:rsid w:val="00884310"/>
    <w:rsid w:val="008844D2"/>
    <w:rsid w:val="00884505"/>
    <w:rsid w:val="00884721"/>
    <w:rsid w:val="00884724"/>
    <w:rsid w:val="0088476D"/>
    <w:rsid w:val="00884A49"/>
    <w:rsid w:val="00884BC6"/>
    <w:rsid w:val="00884EBB"/>
    <w:rsid w:val="00884FEF"/>
    <w:rsid w:val="008852FA"/>
    <w:rsid w:val="00885452"/>
    <w:rsid w:val="00885594"/>
    <w:rsid w:val="00885673"/>
    <w:rsid w:val="008856BE"/>
    <w:rsid w:val="008856D0"/>
    <w:rsid w:val="008856E3"/>
    <w:rsid w:val="008858E7"/>
    <w:rsid w:val="00885975"/>
    <w:rsid w:val="008859A5"/>
    <w:rsid w:val="00885B1C"/>
    <w:rsid w:val="00885B64"/>
    <w:rsid w:val="00885B85"/>
    <w:rsid w:val="00885C2B"/>
    <w:rsid w:val="00885CCB"/>
    <w:rsid w:val="00885DA8"/>
    <w:rsid w:val="00885FF3"/>
    <w:rsid w:val="00886076"/>
    <w:rsid w:val="00886177"/>
    <w:rsid w:val="008862AE"/>
    <w:rsid w:val="00886691"/>
    <w:rsid w:val="008867B5"/>
    <w:rsid w:val="00886935"/>
    <w:rsid w:val="008869A2"/>
    <w:rsid w:val="00886D4F"/>
    <w:rsid w:val="00886E6D"/>
    <w:rsid w:val="00886F5C"/>
    <w:rsid w:val="00887951"/>
    <w:rsid w:val="00887A03"/>
    <w:rsid w:val="00887A9B"/>
    <w:rsid w:val="00887B46"/>
    <w:rsid w:val="00887C32"/>
    <w:rsid w:val="00887DB6"/>
    <w:rsid w:val="00887E44"/>
    <w:rsid w:val="00887E63"/>
    <w:rsid w:val="008901F1"/>
    <w:rsid w:val="008902C8"/>
    <w:rsid w:val="008903C2"/>
    <w:rsid w:val="00890859"/>
    <w:rsid w:val="00890A92"/>
    <w:rsid w:val="00890ABF"/>
    <w:rsid w:val="00890BAB"/>
    <w:rsid w:val="00890DE8"/>
    <w:rsid w:val="00890F5E"/>
    <w:rsid w:val="008910D4"/>
    <w:rsid w:val="0089113C"/>
    <w:rsid w:val="008911DD"/>
    <w:rsid w:val="00891263"/>
    <w:rsid w:val="00891318"/>
    <w:rsid w:val="008913B4"/>
    <w:rsid w:val="008913DC"/>
    <w:rsid w:val="008914CE"/>
    <w:rsid w:val="008915B9"/>
    <w:rsid w:val="008917DC"/>
    <w:rsid w:val="00891833"/>
    <w:rsid w:val="008918B1"/>
    <w:rsid w:val="00891AE3"/>
    <w:rsid w:val="00891AEC"/>
    <w:rsid w:val="00891DDF"/>
    <w:rsid w:val="00891E6B"/>
    <w:rsid w:val="00891FCB"/>
    <w:rsid w:val="00892516"/>
    <w:rsid w:val="00892596"/>
    <w:rsid w:val="008925E3"/>
    <w:rsid w:val="0089266B"/>
    <w:rsid w:val="008927FE"/>
    <w:rsid w:val="0089297F"/>
    <w:rsid w:val="00892A4A"/>
    <w:rsid w:val="00892BA2"/>
    <w:rsid w:val="00892D9A"/>
    <w:rsid w:val="00892F16"/>
    <w:rsid w:val="00893085"/>
    <w:rsid w:val="008930F4"/>
    <w:rsid w:val="0089310A"/>
    <w:rsid w:val="008932E5"/>
    <w:rsid w:val="008934F6"/>
    <w:rsid w:val="0089350A"/>
    <w:rsid w:val="00893537"/>
    <w:rsid w:val="00893783"/>
    <w:rsid w:val="00893827"/>
    <w:rsid w:val="008938FD"/>
    <w:rsid w:val="008939C6"/>
    <w:rsid w:val="00893B0F"/>
    <w:rsid w:val="00893C0B"/>
    <w:rsid w:val="00893D9D"/>
    <w:rsid w:val="00893DE5"/>
    <w:rsid w:val="008940E7"/>
    <w:rsid w:val="008942F2"/>
    <w:rsid w:val="00894311"/>
    <w:rsid w:val="0089449A"/>
    <w:rsid w:val="008946EB"/>
    <w:rsid w:val="008947E5"/>
    <w:rsid w:val="008948C4"/>
    <w:rsid w:val="00894CA2"/>
    <w:rsid w:val="00894EEE"/>
    <w:rsid w:val="00894FA7"/>
    <w:rsid w:val="0089518D"/>
    <w:rsid w:val="008952AD"/>
    <w:rsid w:val="008952C7"/>
    <w:rsid w:val="008952C9"/>
    <w:rsid w:val="00895419"/>
    <w:rsid w:val="008954AF"/>
    <w:rsid w:val="008955F1"/>
    <w:rsid w:val="0089563C"/>
    <w:rsid w:val="0089569F"/>
    <w:rsid w:val="00895713"/>
    <w:rsid w:val="0089571A"/>
    <w:rsid w:val="008957BE"/>
    <w:rsid w:val="008959A0"/>
    <w:rsid w:val="00895A7D"/>
    <w:rsid w:val="0089621A"/>
    <w:rsid w:val="00896402"/>
    <w:rsid w:val="00896426"/>
    <w:rsid w:val="00896465"/>
    <w:rsid w:val="008964E5"/>
    <w:rsid w:val="008964FF"/>
    <w:rsid w:val="00896572"/>
    <w:rsid w:val="008965E6"/>
    <w:rsid w:val="00896AF4"/>
    <w:rsid w:val="00896DC2"/>
    <w:rsid w:val="00896E11"/>
    <w:rsid w:val="00897262"/>
    <w:rsid w:val="00897341"/>
    <w:rsid w:val="008973CA"/>
    <w:rsid w:val="0089756B"/>
    <w:rsid w:val="00897795"/>
    <w:rsid w:val="008978FB"/>
    <w:rsid w:val="00897D55"/>
    <w:rsid w:val="00897E34"/>
    <w:rsid w:val="00897F43"/>
    <w:rsid w:val="00897FDE"/>
    <w:rsid w:val="008A009F"/>
    <w:rsid w:val="008A00E4"/>
    <w:rsid w:val="008A027F"/>
    <w:rsid w:val="008A0295"/>
    <w:rsid w:val="008A04FE"/>
    <w:rsid w:val="008A085A"/>
    <w:rsid w:val="008A0869"/>
    <w:rsid w:val="008A0A0A"/>
    <w:rsid w:val="008A0B38"/>
    <w:rsid w:val="008A0B91"/>
    <w:rsid w:val="008A0BED"/>
    <w:rsid w:val="008A1031"/>
    <w:rsid w:val="008A129D"/>
    <w:rsid w:val="008A14D8"/>
    <w:rsid w:val="008A152B"/>
    <w:rsid w:val="008A159E"/>
    <w:rsid w:val="008A15F3"/>
    <w:rsid w:val="008A1600"/>
    <w:rsid w:val="008A1625"/>
    <w:rsid w:val="008A178B"/>
    <w:rsid w:val="008A184B"/>
    <w:rsid w:val="008A188D"/>
    <w:rsid w:val="008A1894"/>
    <w:rsid w:val="008A1AC0"/>
    <w:rsid w:val="008A1B9E"/>
    <w:rsid w:val="008A1BDC"/>
    <w:rsid w:val="008A1BF0"/>
    <w:rsid w:val="008A1C18"/>
    <w:rsid w:val="008A1C9D"/>
    <w:rsid w:val="008A1CED"/>
    <w:rsid w:val="008A1DEF"/>
    <w:rsid w:val="008A1E08"/>
    <w:rsid w:val="008A207C"/>
    <w:rsid w:val="008A228C"/>
    <w:rsid w:val="008A2327"/>
    <w:rsid w:val="008A2408"/>
    <w:rsid w:val="008A242D"/>
    <w:rsid w:val="008A24C1"/>
    <w:rsid w:val="008A26A5"/>
    <w:rsid w:val="008A29FD"/>
    <w:rsid w:val="008A2ABB"/>
    <w:rsid w:val="008A2BC7"/>
    <w:rsid w:val="008A2BED"/>
    <w:rsid w:val="008A2CB2"/>
    <w:rsid w:val="008A2D53"/>
    <w:rsid w:val="008A312E"/>
    <w:rsid w:val="008A336B"/>
    <w:rsid w:val="008A352D"/>
    <w:rsid w:val="008A388E"/>
    <w:rsid w:val="008A3959"/>
    <w:rsid w:val="008A3BFB"/>
    <w:rsid w:val="008A3C4E"/>
    <w:rsid w:val="008A3F84"/>
    <w:rsid w:val="008A409F"/>
    <w:rsid w:val="008A4180"/>
    <w:rsid w:val="008A438E"/>
    <w:rsid w:val="008A43EC"/>
    <w:rsid w:val="008A4604"/>
    <w:rsid w:val="008A4659"/>
    <w:rsid w:val="008A4A34"/>
    <w:rsid w:val="008A4C4D"/>
    <w:rsid w:val="008A4E04"/>
    <w:rsid w:val="008A4E8C"/>
    <w:rsid w:val="008A4F01"/>
    <w:rsid w:val="008A565C"/>
    <w:rsid w:val="008A5868"/>
    <w:rsid w:val="008A5A71"/>
    <w:rsid w:val="008A6214"/>
    <w:rsid w:val="008A6608"/>
    <w:rsid w:val="008A663B"/>
    <w:rsid w:val="008A6741"/>
    <w:rsid w:val="008A6AEA"/>
    <w:rsid w:val="008A6D3F"/>
    <w:rsid w:val="008A6D60"/>
    <w:rsid w:val="008A6F05"/>
    <w:rsid w:val="008A6FB4"/>
    <w:rsid w:val="008A7C73"/>
    <w:rsid w:val="008A7D7A"/>
    <w:rsid w:val="008B0059"/>
    <w:rsid w:val="008B0062"/>
    <w:rsid w:val="008B01C9"/>
    <w:rsid w:val="008B01CB"/>
    <w:rsid w:val="008B021B"/>
    <w:rsid w:val="008B022F"/>
    <w:rsid w:val="008B0324"/>
    <w:rsid w:val="008B0430"/>
    <w:rsid w:val="008B04FB"/>
    <w:rsid w:val="008B060D"/>
    <w:rsid w:val="008B09A3"/>
    <w:rsid w:val="008B0A14"/>
    <w:rsid w:val="008B0D29"/>
    <w:rsid w:val="008B10F1"/>
    <w:rsid w:val="008B1143"/>
    <w:rsid w:val="008B1252"/>
    <w:rsid w:val="008B14F6"/>
    <w:rsid w:val="008B169A"/>
    <w:rsid w:val="008B1BBE"/>
    <w:rsid w:val="008B1C35"/>
    <w:rsid w:val="008B1C3A"/>
    <w:rsid w:val="008B1DA6"/>
    <w:rsid w:val="008B1DF8"/>
    <w:rsid w:val="008B1F18"/>
    <w:rsid w:val="008B1F21"/>
    <w:rsid w:val="008B1F74"/>
    <w:rsid w:val="008B224B"/>
    <w:rsid w:val="008B2275"/>
    <w:rsid w:val="008B22E8"/>
    <w:rsid w:val="008B24BC"/>
    <w:rsid w:val="008B24F8"/>
    <w:rsid w:val="008B2535"/>
    <w:rsid w:val="008B2636"/>
    <w:rsid w:val="008B2905"/>
    <w:rsid w:val="008B2963"/>
    <w:rsid w:val="008B2EAA"/>
    <w:rsid w:val="008B2EE3"/>
    <w:rsid w:val="008B3393"/>
    <w:rsid w:val="008B3559"/>
    <w:rsid w:val="008B358E"/>
    <w:rsid w:val="008B36E1"/>
    <w:rsid w:val="008B38CC"/>
    <w:rsid w:val="008B3969"/>
    <w:rsid w:val="008B3A33"/>
    <w:rsid w:val="008B3C3B"/>
    <w:rsid w:val="008B3EA1"/>
    <w:rsid w:val="008B403D"/>
    <w:rsid w:val="008B420E"/>
    <w:rsid w:val="008B4417"/>
    <w:rsid w:val="008B45A2"/>
    <w:rsid w:val="008B45C9"/>
    <w:rsid w:val="008B46BC"/>
    <w:rsid w:val="008B4793"/>
    <w:rsid w:val="008B4FE6"/>
    <w:rsid w:val="008B518F"/>
    <w:rsid w:val="008B53AC"/>
    <w:rsid w:val="008B5468"/>
    <w:rsid w:val="008B56B5"/>
    <w:rsid w:val="008B573A"/>
    <w:rsid w:val="008B5885"/>
    <w:rsid w:val="008B59CA"/>
    <w:rsid w:val="008B5A83"/>
    <w:rsid w:val="008B5DCD"/>
    <w:rsid w:val="008B5DF8"/>
    <w:rsid w:val="008B5E77"/>
    <w:rsid w:val="008B6065"/>
    <w:rsid w:val="008B60BE"/>
    <w:rsid w:val="008B6322"/>
    <w:rsid w:val="008B680E"/>
    <w:rsid w:val="008B6A78"/>
    <w:rsid w:val="008B6C99"/>
    <w:rsid w:val="008B6D30"/>
    <w:rsid w:val="008B6D6D"/>
    <w:rsid w:val="008B6D83"/>
    <w:rsid w:val="008B6DD8"/>
    <w:rsid w:val="008B7177"/>
    <w:rsid w:val="008B71D9"/>
    <w:rsid w:val="008B7DA6"/>
    <w:rsid w:val="008B7EA0"/>
    <w:rsid w:val="008B7F76"/>
    <w:rsid w:val="008B7F96"/>
    <w:rsid w:val="008B7FA5"/>
    <w:rsid w:val="008C01B0"/>
    <w:rsid w:val="008C05B0"/>
    <w:rsid w:val="008C05FA"/>
    <w:rsid w:val="008C0652"/>
    <w:rsid w:val="008C0857"/>
    <w:rsid w:val="008C0961"/>
    <w:rsid w:val="008C0C8C"/>
    <w:rsid w:val="008C0E3C"/>
    <w:rsid w:val="008C0EF0"/>
    <w:rsid w:val="008C1126"/>
    <w:rsid w:val="008C125D"/>
    <w:rsid w:val="008C1658"/>
    <w:rsid w:val="008C1790"/>
    <w:rsid w:val="008C17A9"/>
    <w:rsid w:val="008C1841"/>
    <w:rsid w:val="008C1928"/>
    <w:rsid w:val="008C1996"/>
    <w:rsid w:val="008C1A65"/>
    <w:rsid w:val="008C1AE2"/>
    <w:rsid w:val="008C1B7C"/>
    <w:rsid w:val="008C1D9F"/>
    <w:rsid w:val="008C2195"/>
    <w:rsid w:val="008C21D9"/>
    <w:rsid w:val="008C228F"/>
    <w:rsid w:val="008C2358"/>
    <w:rsid w:val="008C2531"/>
    <w:rsid w:val="008C2825"/>
    <w:rsid w:val="008C28AB"/>
    <w:rsid w:val="008C2C97"/>
    <w:rsid w:val="008C2E94"/>
    <w:rsid w:val="008C304A"/>
    <w:rsid w:val="008C3079"/>
    <w:rsid w:val="008C3452"/>
    <w:rsid w:val="008C3454"/>
    <w:rsid w:val="008C3473"/>
    <w:rsid w:val="008C3479"/>
    <w:rsid w:val="008C3634"/>
    <w:rsid w:val="008C364C"/>
    <w:rsid w:val="008C37B1"/>
    <w:rsid w:val="008C37F0"/>
    <w:rsid w:val="008C399F"/>
    <w:rsid w:val="008C3A64"/>
    <w:rsid w:val="008C3E57"/>
    <w:rsid w:val="008C3F66"/>
    <w:rsid w:val="008C425F"/>
    <w:rsid w:val="008C4628"/>
    <w:rsid w:val="008C48AB"/>
    <w:rsid w:val="008C48AF"/>
    <w:rsid w:val="008C49A6"/>
    <w:rsid w:val="008C4A02"/>
    <w:rsid w:val="008C4A0A"/>
    <w:rsid w:val="008C4BD5"/>
    <w:rsid w:val="008C4BD6"/>
    <w:rsid w:val="008C4BEF"/>
    <w:rsid w:val="008C4F96"/>
    <w:rsid w:val="008C50D1"/>
    <w:rsid w:val="008C53B4"/>
    <w:rsid w:val="008C5612"/>
    <w:rsid w:val="008C5700"/>
    <w:rsid w:val="008C58CB"/>
    <w:rsid w:val="008C5930"/>
    <w:rsid w:val="008C5CE7"/>
    <w:rsid w:val="008C5E39"/>
    <w:rsid w:val="008C614F"/>
    <w:rsid w:val="008C63B6"/>
    <w:rsid w:val="008C63F7"/>
    <w:rsid w:val="008C6491"/>
    <w:rsid w:val="008C651F"/>
    <w:rsid w:val="008C6874"/>
    <w:rsid w:val="008C6A31"/>
    <w:rsid w:val="008C6AB4"/>
    <w:rsid w:val="008C6ADB"/>
    <w:rsid w:val="008C6B48"/>
    <w:rsid w:val="008C6B65"/>
    <w:rsid w:val="008C6C76"/>
    <w:rsid w:val="008C6EDC"/>
    <w:rsid w:val="008C709A"/>
    <w:rsid w:val="008C70E5"/>
    <w:rsid w:val="008C7145"/>
    <w:rsid w:val="008C7379"/>
    <w:rsid w:val="008C77A3"/>
    <w:rsid w:val="008C7C05"/>
    <w:rsid w:val="008C7D2E"/>
    <w:rsid w:val="008C7EDA"/>
    <w:rsid w:val="008C7F47"/>
    <w:rsid w:val="008D004C"/>
    <w:rsid w:val="008D047C"/>
    <w:rsid w:val="008D0565"/>
    <w:rsid w:val="008D06F6"/>
    <w:rsid w:val="008D0A34"/>
    <w:rsid w:val="008D0ACD"/>
    <w:rsid w:val="008D0CCA"/>
    <w:rsid w:val="008D10DE"/>
    <w:rsid w:val="008D12DF"/>
    <w:rsid w:val="008D13F7"/>
    <w:rsid w:val="008D14A2"/>
    <w:rsid w:val="008D154F"/>
    <w:rsid w:val="008D1886"/>
    <w:rsid w:val="008D19C7"/>
    <w:rsid w:val="008D1A96"/>
    <w:rsid w:val="008D1B47"/>
    <w:rsid w:val="008D1C4E"/>
    <w:rsid w:val="008D1CA0"/>
    <w:rsid w:val="008D1D9D"/>
    <w:rsid w:val="008D1E55"/>
    <w:rsid w:val="008D1F01"/>
    <w:rsid w:val="008D24D5"/>
    <w:rsid w:val="008D2582"/>
    <w:rsid w:val="008D2996"/>
    <w:rsid w:val="008D29B8"/>
    <w:rsid w:val="008D29E7"/>
    <w:rsid w:val="008D2A21"/>
    <w:rsid w:val="008D2B04"/>
    <w:rsid w:val="008D2C15"/>
    <w:rsid w:val="008D2D1E"/>
    <w:rsid w:val="008D3531"/>
    <w:rsid w:val="008D3706"/>
    <w:rsid w:val="008D3745"/>
    <w:rsid w:val="008D3806"/>
    <w:rsid w:val="008D3B24"/>
    <w:rsid w:val="008D3C16"/>
    <w:rsid w:val="008D3D3C"/>
    <w:rsid w:val="008D3E8F"/>
    <w:rsid w:val="008D4159"/>
    <w:rsid w:val="008D41DA"/>
    <w:rsid w:val="008D4254"/>
    <w:rsid w:val="008D42DF"/>
    <w:rsid w:val="008D42EE"/>
    <w:rsid w:val="008D4409"/>
    <w:rsid w:val="008D495C"/>
    <w:rsid w:val="008D4A3D"/>
    <w:rsid w:val="008D4E0F"/>
    <w:rsid w:val="008D51DB"/>
    <w:rsid w:val="008D53DC"/>
    <w:rsid w:val="008D53FE"/>
    <w:rsid w:val="008D5693"/>
    <w:rsid w:val="008D5763"/>
    <w:rsid w:val="008D588A"/>
    <w:rsid w:val="008D5B84"/>
    <w:rsid w:val="008D5C2B"/>
    <w:rsid w:val="008D5DB6"/>
    <w:rsid w:val="008D5EAC"/>
    <w:rsid w:val="008D5EE7"/>
    <w:rsid w:val="008D60E1"/>
    <w:rsid w:val="008D611E"/>
    <w:rsid w:val="008D630F"/>
    <w:rsid w:val="008D6387"/>
    <w:rsid w:val="008D664C"/>
    <w:rsid w:val="008D679C"/>
    <w:rsid w:val="008D67FF"/>
    <w:rsid w:val="008D69D9"/>
    <w:rsid w:val="008D6A28"/>
    <w:rsid w:val="008D6B45"/>
    <w:rsid w:val="008D6E17"/>
    <w:rsid w:val="008D7238"/>
    <w:rsid w:val="008D73D8"/>
    <w:rsid w:val="008D7981"/>
    <w:rsid w:val="008D7989"/>
    <w:rsid w:val="008D7DFB"/>
    <w:rsid w:val="008D7FD8"/>
    <w:rsid w:val="008E012B"/>
    <w:rsid w:val="008E027F"/>
    <w:rsid w:val="008E031F"/>
    <w:rsid w:val="008E0440"/>
    <w:rsid w:val="008E0457"/>
    <w:rsid w:val="008E05A7"/>
    <w:rsid w:val="008E0915"/>
    <w:rsid w:val="008E0AFE"/>
    <w:rsid w:val="008E0B1F"/>
    <w:rsid w:val="008E0B6D"/>
    <w:rsid w:val="008E0BF4"/>
    <w:rsid w:val="008E0D4B"/>
    <w:rsid w:val="008E0E0C"/>
    <w:rsid w:val="008E0F73"/>
    <w:rsid w:val="008E0FB2"/>
    <w:rsid w:val="008E0FEC"/>
    <w:rsid w:val="008E105F"/>
    <w:rsid w:val="008E107A"/>
    <w:rsid w:val="008E1511"/>
    <w:rsid w:val="008E16A6"/>
    <w:rsid w:val="008E1C50"/>
    <w:rsid w:val="008E1E2D"/>
    <w:rsid w:val="008E1EFE"/>
    <w:rsid w:val="008E1F7A"/>
    <w:rsid w:val="008E202E"/>
    <w:rsid w:val="008E2151"/>
    <w:rsid w:val="008E21EA"/>
    <w:rsid w:val="008E26C9"/>
    <w:rsid w:val="008E270F"/>
    <w:rsid w:val="008E29DC"/>
    <w:rsid w:val="008E2A44"/>
    <w:rsid w:val="008E2AF2"/>
    <w:rsid w:val="008E2FBC"/>
    <w:rsid w:val="008E3094"/>
    <w:rsid w:val="008E320D"/>
    <w:rsid w:val="008E33B7"/>
    <w:rsid w:val="008E33CE"/>
    <w:rsid w:val="008E3540"/>
    <w:rsid w:val="008E389A"/>
    <w:rsid w:val="008E3B21"/>
    <w:rsid w:val="008E3C1A"/>
    <w:rsid w:val="008E3DAF"/>
    <w:rsid w:val="008E3F54"/>
    <w:rsid w:val="008E3FA9"/>
    <w:rsid w:val="008E411C"/>
    <w:rsid w:val="008E43F9"/>
    <w:rsid w:val="008E443A"/>
    <w:rsid w:val="008E44A6"/>
    <w:rsid w:val="008E48EE"/>
    <w:rsid w:val="008E4A62"/>
    <w:rsid w:val="008E4B65"/>
    <w:rsid w:val="008E4EC4"/>
    <w:rsid w:val="008E50AE"/>
    <w:rsid w:val="008E5A95"/>
    <w:rsid w:val="008E5B59"/>
    <w:rsid w:val="008E5CD6"/>
    <w:rsid w:val="008E5D2E"/>
    <w:rsid w:val="008E5DD5"/>
    <w:rsid w:val="008E5EF5"/>
    <w:rsid w:val="008E609C"/>
    <w:rsid w:val="008E6196"/>
    <w:rsid w:val="008E6251"/>
    <w:rsid w:val="008E629F"/>
    <w:rsid w:val="008E6372"/>
    <w:rsid w:val="008E64ED"/>
    <w:rsid w:val="008E6537"/>
    <w:rsid w:val="008E666A"/>
    <w:rsid w:val="008E66C5"/>
    <w:rsid w:val="008E67B0"/>
    <w:rsid w:val="008E69A2"/>
    <w:rsid w:val="008E69B2"/>
    <w:rsid w:val="008E69B4"/>
    <w:rsid w:val="008E6DD4"/>
    <w:rsid w:val="008E6E0F"/>
    <w:rsid w:val="008E716F"/>
    <w:rsid w:val="008E72D2"/>
    <w:rsid w:val="008E77DC"/>
    <w:rsid w:val="008E77FF"/>
    <w:rsid w:val="008E78FC"/>
    <w:rsid w:val="008E795E"/>
    <w:rsid w:val="008E7DE7"/>
    <w:rsid w:val="008E7F7A"/>
    <w:rsid w:val="008F020B"/>
    <w:rsid w:val="008F0220"/>
    <w:rsid w:val="008F0330"/>
    <w:rsid w:val="008F0650"/>
    <w:rsid w:val="008F09DC"/>
    <w:rsid w:val="008F0B05"/>
    <w:rsid w:val="008F0B59"/>
    <w:rsid w:val="008F0ED8"/>
    <w:rsid w:val="008F0F97"/>
    <w:rsid w:val="008F0FC1"/>
    <w:rsid w:val="008F1006"/>
    <w:rsid w:val="008F1185"/>
    <w:rsid w:val="008F15D4"/>
    <w:rsid w:val="008F1619"/>
    <w:rsid w:val="008F177C"/>
    <w:rsid w:val="008F17F3"/>
    <w:rsid w:val="008F1833"/>
    <w:rsid w:val="008F193C"/>
    <w:rsid w:val="008F1A4A"/>
    <w:rsid w:val="008F1C52"/>
    <w:rsid w:val="008F1D2E"/>
    <w:rsid w:val="008F1FD5"/>
    <w:rsid w:val="008F228E"/>
    <w:rsid w:val="008F22A0"/>
    <w:rsid w:val="008F2432"/>
    <w:rsid w:val="008F24D4"/>
    <w:rsid w:val="008F25D5"/>
    <w:rsid w:val="008F26C0"/>
    <w:rsid w:val="008F2985"/>
    <w:rsid w:val="008F2A87"/>
    <w:rsid w:val="008F2AE3"/>
    <w:rsid w:val="008F2CA9"/>
    <w:rsid w:val="008F2E65"/>
    <w:rsid w:val="008F3135"/>
    <w:rsid w:val="008F32D5"/>
    <w:rsid w:val="008F336A"/>
    <w:rsid w:val="008F3667"/>
    <w:rsid w:val="008F3923"/>
    <w:rsid w:val="008F393A"/>
    <w:rsid w:val="008F3B58"/>
    <w:rsid w:val="008F3ED4"/>
    <w:rsid w:val="008F3F48"/>
    <w:rsid w:val="008F3F7A"/>
    <w:rsid w:val="008F4184"/>
    <w:rsid w:val="008F4797"/>
    <w:rsid w:val="008F47A3"/>
    <w:rsid w:val="008F47D1"/>
    <w:rsid w:val="008F47F1"/>
    <w:rsid w:val="008F4A3B"/>
    <w:rsid w:val="008F4ABC"/>
    <w:rsid w:val="008F4BD5"/>
    <w:rsid w:val="008F50B2"/>
    <w:rsid w:val="008F511C"/>
    <w:rsid w:val="008F5188"/>
    <w:rsid w:val="008F5468"/>
    <w:rsid w:val="008F569E"/>
    <w:rsid w:val="008F56A5"/>
    <w:rsid w:val="008F59C8"/>
    <w:rsid w:val="008F5A08"/>
    <w:rsid w:val="008F5DB1"/>
    <w:rsid w:val="008F5DF6"/>
    <w:rsid w:val="008F5F17"/>
    <w:rsid w:val="008F6047"/>
    <w:rsid w:val="008F6123"/>
    <w:rsid w:val="008F625B"/>
    <w:rsid w:val="008F640F"/>
    <w:rsid w:val="008F6448"/>
    <w:rsid w:val="008F64FD"/>
    <w:rsid w:val="008F656C"/>
    <w:rsid w:val="008F6852"/>
    <w:rsid w:val="008F6884"/>
    <w:rsid w:val="008F68B7"/>
    <w:rsid w:val="008F6969"/>
    <w:rsid w:val="008F6A30"/>
    <w:rsid w:val="008F6DD9"/>
    <w:rsid w:val="008F6EA5"/>
    <w:rsid w:val="008F6EB0"/>
    <w:rsid w:val="008F6F36"/>
    <w:rsid w:val="008F6F8A"/>
    <w:rsid w:val="008F7021"/>
    <w:rsid w:val="008F7144"/>
    <w:rsid w:val="008F717B"/>
    <w:rsid w:val="008F724B"/>
    <w:rsid w:val="008F77B9"/>
    <w:rsid w:val="008F78A0"/>
    <w:rsid w:val="008F78AA"/>
    <w:rsid w:val="008F7D1C"/>
    <w:rsid w:val="008F7DA4"/>
    <w:rsid w:val="008F7FAE"/>
    <w:rsid w:val="009000A8"/>
    <w:rsid w:val="00900156"/>
    <w:rsid w:val="0090022D"/>
    <w:rsid w:val="009002ED"/>
    <w:rsid w:val="009003EB"/>
    <w:rsid w:val="009005EB"/>
    <w:rsid w:val="009009E0"/>
    <w:rsid w:val="009009EF"/>
    <w:rsid w:val="00900BAF"/>
    <w:rsid w:val="00900C3D"/>
    <w:rsid w:val="00900F0D"/>
    <w:rsid w:val="009010EC"/>
    <w:rsid w:val="009013B0"/>
    <w:rsid w:val="00901482"/>
    <w:rsid w:val="0090152E"/>
    <w:rsid w:val="00901693"/>
    <w:rsid w:val="00901794"/>
    <w:rsid w:val="00901F02"/>
    <w:rsid w:val="00902197"/>
    <w:rsid w:val="00902538"/>
    <w:rsid w:val="00902541"/>
    <w:rsid w:val="0090257B"/>
    <w:rsid w:val="009025FD"/>
    <w:rsid w:val="00902780"/>
    <w:rsid w:val="009027DB"/>
    <w:rsid w:val="00902AF0"/>
    <w:rsid w:val="00902CA0"/>
    <w:rsid w:val="00902D21"/>
    <w:rsid w:val="00902D76"/>
    <w:rsid w:val="00902F93"/>
    <w:rsid w:val="00903001"/>
    <w:rsid w:val="0090306A"/>
    <w:rsid w:val="0090324A"/>
    <w:rsid w:val="0090325C"/>
    <w:rsid w:val="00903518"/>
    <w:rsid w:val="009037F4"/>
    <w:rsid w:val="00903A54"/>
    <w:rsid w:val="00903CC4"/>
    <w:rsid w:val="00903D52"/>
    <w:rsid w:val="00903DEC"/>
    <w:rsid w:val="00903EC7"/>
    <w:rsid w:val="00903F23"/>
    <w:rsid w:val="0090401B"/>
    <w:rsid w:val="009041B6"/>
    <w:rsid w:val="009042BE"/>
    <w:rsid w:val="00904326"/>
    <w:rsid w:val="00904361"/>
    <w:rsid w:val="009045F2"/>
    <w:rsid w:val="0090476A"/>
    <w:rsid w:val="009047C1"/>
    <w:rsid w:val="00904B20"/>
    <w:rsid w:val="00904BF9"/>
    <w:rsid w:val="00904D07"/>
    <w:rsid w:val="00904E27"/>
    <w:rsid w:val="009050BF"/>
    <w:rsid w:val="00905199"/>
    <w:rsid w:val="009051D6"/>
    <w:rsid w:val="00905322"/>
    <w:rsid w:val="00905A6B"/>
    <w:rsid w:val="00905CB7"/>
    <w:rsid w:val="00905D55"/>
    <w:rsid w:val="00905F9B"/>
    <w:rsid w:val="00906030"/>
    <w:rsid w:val="009060DE"/>
    <w:rsid w:val="009061BF"/>
    <w:rsid w:val="00906245"/>
    <w:rsid w:val="0090635E"/>
    <w:rsid w:val="00906405"/>
    <w:rsid w:val="00906416"/>
    <w:rsid w:val="0090647F"/>
    <w:rsid w:val="009067CE"/>
    <w:rsid w:val="00906800"/>
    <w:rsid w:val="0090680E"/>
    <w:rsid w:val="009069CC"/>
    <w:rsid w:val="00906A07"/>
    <w:rsid w:val="00906D67"/>
    <w:rsid w:val="00906D79"/>
    <w:rsid w:val="00906E70"/>
    <w:rsid w:val="00906F4D"/>
    <w:rsid w:val="0090701E"/>
    <w:rsid w:val="009076FB"/>
    <w:rsid w:val="00907723"/>
    <w:rsid w:val="00907884"/>
    <w:rsid w:val="0090789C"/>
    <w:rsid w:val="0090793A"/>
    <w:rsid w:val="009079E5"/>
    <w:rsid w:val="00907AB7"/>
    <w:rsid w:val="00907E44"/>
    <w:rsid w:val="00910161"/>
    <w:rsid w:val="00910230"/>
    <w:rsid w:val="0091028F"/>
    <w:rsid w:val="0091054D"/>
    <w:rsid w:val="009105E2"/>
    <w:rsid w:val="009106AA"/>
    <w:rsid w:val="00910792"/>
    <w:rsid w:val="00910B0F"/>
    <w:rsid w:val="00910D96"/>
    <w:rsid w:val="0091106A"/>
    <w:rsid w:val="0091134F"/>
    <w:rsid w:val="0091144B"/>
    <w:rsid w:val="00911699"/>
    <w:rsid w:val="00911795"/>
    <w:rsid w:val="009119E1"/>
    <w:rsid w:val="009119E7"/>
    <w:rsid w:val="00911AA0"/>
    <w:rsid w:val="00911CEC"/>
    <w:rsid w:val="00911DB1"/>
    <w:rsid w:val="00911EC9"/>
    <w:rsid w:val="00912277"/>
    <w:rsid w:val="009122D0"/>
    <w:rsid w:val="009123A2"/>
    <w:rsid w:val="009123B9"/>
    <w:rsid w:val="009125DF"/>
    <w:rsid w:val="00912605"/>
    <w:rsid w:val="0091266D"/>
    <w:rsid w:val="009126CD"/>
    <w:rsid w:val="009128F6"/>
    <w:rsid w:val="00912943"/>
    <w:rsid w:val="009129CA"/>
    <w:rsid w:val="00912A49"/>
    <w:rsid w:val="00912CD5"/>
    <w:rsid w:val="00912CDC"/>
    <w:rsid w:val="00912EEE"/>
    <w:rsid w:val="00913170"/>
    <w:rsid w:val="00913498"/>
    <w:rsid w:val="0091356B"/>
    <w:rsid w:val="009138F6"/>
    <w:rsid w:val="00913AF3"/>
    <w:rsid w:val="00913D48"/>
    <w:rsid w:val="00914AC7"/>
    <w:rsid w:val="00914BF2"/>
    <w:rsid w:val="00914C78"/>
    <w:rsid w:val="00914CE0"/>
    <w:rsid w:val="00914F63"/>
    <w:rsid w:val="00915350"/>
    <w:rsid w:val="00915364"/>
    <w:rsid w:val="009154FA"/>
    <w:rsid w:val="00915626"/>
    <w:rsid w:val="0091594B"/>
    <w:rsid w:val="0091601D"/>
    <w:rsid w:val="00916274"/>
    <w:rsid w:val="009162CE"/>
    <w:rsid w:val="00916462"/>
    <w:rsid w:val="009165CD"/>
    <w:rsid w:val="0091667A"/>
    <w:rsid w:val="00916A1F"/>
    <w:rsid w:val="00916B48"/>
    <w:rsid w:val="00916C6E"/>
    <w:rsid w:val="00916DA7"/>
    <w:rsid w:val="00916E00"/>
    <w:rsid w:val="00916E8F"/>
    <w:rsid w:val="00916F05"/>
    <w:rsid w:val="00916F3D"/>
    <w:rsid w:val="00916F59"/>
    <w:rsid w:val="0091700B"/>
    <w:rsid w:val="0091722C"/>
    <w:rsid w:val="00917300"/>
    <w:rsid w:val="00917475"/>
    <w:rsid w:val="009174A7"/>
    <w:rsid w:val="00917866"/>
    <w:rsid w:val="0091786C"/>
    <w:rsid w:val="00917C5F"/>
    <w:rsid w:val="0092025E"/>
    <w:rsid w:val="00920455"/>
    <w:rsid w:val="0092077E"/>
    <w:rsid w:val="00920993"/>
    <w:rsid w:val="00920AFA"/>
    <w:rsid w:val="00920BC0"/>
    <w:rsid w:val="00920D2A"/>
    <w:rsid w:val="00920DB3"/>
    <w:rsid w:val="00921065"/>
    <w:rsid w:val="00921190"/>
    <w:rsid w:val="009213DE"/>
    <w:rsid w:val="009216BD"/>
    <w:rsid w:val="0092178F"/>
    <w:rsid w:val="009217CE"/>
    <w:rsid w:val="00921858"/>
    <w:rsid w:val="00921A2F"/>
    <w:rsid w:val="00921C74"/>
    <w:rsid w:val="00921D7D"/>
    <w:rsid w:val="00921E53"/>
    <w:rsid w:val="00921E55"/>
    <w:rsid w:val="0092239D"/>
    <w:rsid w:val="00922576"/>
    <w:rsid w:val="009225F7"/>
    <w:rsid w:val="009229CD"/>
    <w:rsid w:val="00922A13"/>
    <w:rsid w:val="00922B94"/>
    <w:rsid w:val="00922CE9"/>
    <w:rsid w:val="00922CFD"/>
    <w:rsid w:val="00922E47"/>
    <w:rsid w:val="009230AA"/>
    <w:rsid w:val="009230E7"/>
    <w:rsid w:val="0092341B"/>
    <w:rsid w:val="009234D7"/>
    <w:rsid w:val="009234F7"/>
    <w:rsid w:val="00923B30"/>
    <w:rsid w:val="00924343"/>
    <w:rsid w:val="00924345"/>
    <w:rsid w:val="00924365"/>
    <w:rsid w:val="009243CC"/>
    <w:rsid w:val="00924A91"/>
    <w:rsid w:val="00924C1B"/>
    <w:rsid w:val="00924D01"/>
    <w:rsid w:val="00924D8F"/>
    <w:rsid w:val="00924E70"/>
    <w:rsid w:val="00924EBB"/>
    <w:rsid w:val="00924F5B"/>
    <w:rsid w:val="00924FFD"/>
    <w:rsid w:val="0092526C"/>
    <w:rsid w:val="0092535E"/>
    <w:rsid w:val="00925529"/>
    <w:rsid w:val="00925623"/>
    <w:rsid w:val="009256B4"/>
    <w:rsid w:val="009258D7"/>
    <w:rsid w:val="009259DC"/>
    <w:rsid w:val="00925ADA"/>
    <w:rsid w:val="00925AFE"/>
    <w:rsid w:val="00925B0C"/>
    <w:rsid w:val="00925CB5"/>
    <w:rsid w:val="00925CF5"/>
    <w:rsid w:val="00925E21"/>
    <w:rsid w:val="00925F58"/>
    <w:rsid w:val="0092608C"/>
    <w:rsid w:val="0092608D"/>
    <w:rsid w:val="009261A6"/>
    <w:rsid w:val="00926266"/>
    <w:rsid w:val="00926615"/>
    <w:rsid w:val="00926792"/>
    <w:rsid w:val="00926ADB"/>
    <w:rsid w:val="00926AFC"/>
    <w:rsid w:val="00926DB5"/>
    <w:rsid w:val="00926FFB"/>
    <w:rsid w:val="0092719E"/>
    <w:rsid w:val="009272CA"/>
    <w:rsid w:val="009272DC"/>
    <w:rsid w:val="00927635"/>
    <w:rsid w:val="00927642"/>
    <w:rsid w:val="009278C3"/>
    <w:rsid w:val="00927ABD"/>
    <w:rsid w:val="00927CB9"/>
    <w:rsid w:val="00927F84"/>
    <w:rsid w:val="0093000B"/>
    <w:rsid w:val="009301E8"/>
    <w:rsid w:val="00930274"/>
    <w:rsid w:val="00930459"/>
    <w:rsid w:val="00930489"/>
    <w:rsid w:val="00930498"/>
    <w:rsid w:val="00930746"/>
    <w:rsid w:val="00930934"/>
    <w:rsid w:val="00930A57"/>
    <w:rsid w:val="00930BA1"/>
    <w:rsid w:val="00930CD1"/>
    <w:rsid w:val="00930CFA"/>
    <w:rsid w:val="00930E3E"/>
    <w:rsid w:val="00930EB7"/>
    <w:rsid w:val="00930EFA"/>
    <w:rsid w:val="00930FA1"/>
    <w:rsid w:val="00931016"/>
    <w:rsid w:val="00931777"/>
    <w:rsid w:val="00931ABE"/>
    <w:rsid w:val="00931AED"/>
    <w:rsid w:val="00931B35"/>
    <w:rsid w:val="00931C8F"/>
    <w:rsid w:val="00932050"/>
    <w:rsid w:val="0093210F"/>
    <w:rsid w:val="009322CA"/>
    <w:rsid w:val="00932438"/>
    <w:rsid w:val="009326CC"/>
    <w:rsid w:val="0093272B"/>
    <w:rsid w:val="00932D1C"/>
    <w:rsid w:val="00932E70"/>
    <w:rsid w:val="00932F6B"/>
    <w:rsid w:val="009334D2"/>
    <w:rsid w:val="009337AC"/>
    <w:rsid w:val="009337FE"/>
    <w:rsid w:val="009339F0"/>
    <w:rsid w:val="00933BD7"/>
    <w:rsid w:val="00933BE8"/>
    <w:rsid w:val="00934019"/>
    <w:rsid w:val="00934048"/>
    <w:rsid w:val="00934127"/>
    <w:rsid w:val="009342FE"/>
    <w:rsid w:val="0093442A"/>
    <w:rsid w:val="00934725"/>
    <w:rsid w:val="009347B1"/>
    <w:rsid w:val="00934927"/>
    <w:rsid w:val="00934992"/>
    <w:rsid w:val="00934DC3"/>
    <w:rsid w:val="00934EDA"/>
    <w:rsid w:val="00934F59"/>
    <w:rsid w:val="009350C9"/>
    <w:rsid w:val="00935190"/>
    <w:rsid w:val="009351B0"/>
    <w:rsid w:val="009352A5"/>
    <w:rsid w:val="009353C3"/>
    <w:rsid w:val="009354AC"/>
    <w:rsid w:val="00935D1B"/>
    <w:rsid w:val="00935FF1"/>
    <w:rsid w:val="00936338"/>
    <w:rsid w:val="009364FE"/>
    <w:rsid w:val="00936595"/>
    <w:rsid w:val="00936992"/>
    <w:rsid w:val="00936ADF"/>
    <w:rsid w:val="00936C89"/>
    <w:rsid w:val="00936E66"/>
    <w:rsid w:val="00937148"/>
    <w:rsid w:val="00937518"/>
    <w:rsid w:val="00937774"/>
    <w:rsid w:val="00937934"/>
    <w:rsid w:val="0093798B"/>
    <w:rsid w:val="00937AA8"/>
    <w:rsid w:val="00937AC1"/>
    <w:rsid w:val="00937C2B"/>
    <w:rsid w:val="00937C5D"/>
    <w:rsid w:val="00937CCD"/>
    <w:rsid w:val="00937DBF"/>
    <w:rsid w:val="00937E18"/>
    <w:rsid w:val="00937E40"/>
    <w:rsid w:val="00937F80"/>
    <w:rsid w:val="00940101"/>
    <w:rsid w:val="00940339"/>
    <w:rsid w:val="0094036A"/>
    <w:rsid w:val="00940441"/>
    <w:rsid w:val="0094047D"/>
    <w:rsid w:val="009404E1"/>
    <w:rsid w:val="009405A4"/>
    <w:rsid w:val="00940617"/>
    <w:rsid w:val="009408F1"/>
    <w:rsid w:val="00940955"/>
    <w:rsid w:val="0094096D"/>
    <w:rsid w:val="00940A59"/>
    <w:rsid w:val="00940C72"/>
    <w:rsid w:val="00940C88"/>
    <w:rsid w:val="00940D14"/>
    <w:rsid w:val="00940D21"/>
    <w:rsid w:val="00941067"/>
    <w:rsid w:val="00941191"/>
    <w:rsid w:val="0094155C"/>
    <w:rsid w:val="0094165C"/>
    <w:rsid w:val="00941A30"/>
    <w:rsid w:val="00941AA3"/>
    <w:rsid w:val="00941E9B"/>
    <w:rsid w:val="00942127"/>
    <w:rsid w:val="0094225A"/>
    <w:rsid w:val="009424AF"/>
    <w:rsid w:val="009424DD"/>
    <w:rsid w:val="0094253B"/>
    <w:rsid w:val="009425BC"/>
    <w:rsid w:val="0094265E"/>
    <w:rsid w:val="00942716"/>
    <w:rsid w:val="00942731"/>
    <w:rsid w:val="00942835"/>
    <w:rsid w:val="00942904"/>
    <w:rsid w:val="00942FD8"/>
    <w:rsid w:val="00943193"/>
    <w:rsid w:val="0094319D"/>
    <w:rsid w:val="00943257"/>
    <w:rsid w:val="00943331"/>
    <w:rsid w:val="00943435"/>
    <w:rsid w:val="00943439"/>
    <w:rsid w:val="009436EF"/>
    <w:rsid w:val="009437DC"/>
    <w:rsid w:val="00943A4A"/>
    <w:rsid w:val="00943A97"/>
    <w:rsid w:val="00943B79"/>
    <w:rsid w:val="00943C7A"/>
    <w:rsid w:val="00943CCF"/>
    <w:rsid w:val="00943E4C"/>
    <w:rsid w:val="00943E64"/>
    <w:rsid w:val="00943E7F"/>
    <w:rsid w:val="0094401A"/>
    <w:rsid w:val="0094433F"/>
    <w:rsid w:val="00944477"/>
    <w:rsid w:val="009444BA"/>
    <w:rsid w:val="00944727"/>
    <w:rsid w:val="0094477F"/>
    <w:rsid w:val="009447D9"/>
    <w:rsid w:val="00944A9F"/>
    <w:rsid w:val="00944AD0"/>
    <w:rsid w:val="00944AD1"/>
    <w:rsid w:val="00944E1C"/>
    <w:rsid w:val="00944E2C"/>
    <w:rsid w:val="00944EB8"/>
    <w:rsid w:val="0094511A"/>
    <w:rsid w:val="00945295"/>
    <w:rsid w:val="00945649"/>
    <w:rsid w:val="009456E6"/>
    <w:rsid w:val="00945BC4"/>
    <w:rsid w:val="00945D8E"/>
    <w:rsid w:val="00945DE1"/>
    <w:rsid w:val="00945E72"/>
    <w:rsid w:val="00945EE2"/>
    <w:rsid w:val="009460FB"/>
    <w:rsid w:val="0094671C"/>
    <w:rsid w:val="009469A1"/>
    <w:rsid w:val="00946C8D"/>
    <w:rsid w:val="00946E5C"/>
    <w:rsid w:val="00946F34"/>
    <w:rsid w:val="00946F80"/>
    <w:rsid w:val="00947257"/>
    <w:rsid w:val="009473AC"/>
    <w:rsid w:val="00947437"/>
    <w:rsid w:val="00947742"/>
    <w:rsid w:val="0094793C"/>
    <w:rsid w:val="009479CA"/>
    <w:rsid w:val="00947AA2"/>
    <w:rsid w:val="00947C9E"/>
    <w:rsid w:val="00947D6B"/>
    <w:rsid w:val="00947E1D"/>
    <w:rsid w:val="00947E39"/>
    <w:rsid w:val="00950015"/>
    <w:rsid w:val="00950027"/>
    <w:rsid w:val="009500FB"/>
    <w:rsid w:val="009501B0"/>
    <w:rsid w:val="009501F4"/>
    <w:rsid w:val="00950215"/>
    <w:rsid w:val="009502C4"/>
    <w:rsid w:val="0095059B"/>
    <w:rsid w:val="0095064B"/>
    <w:rsid w:val="009508FD"/>
    <w:rsid w:val="0095090A"/>
    <w:rsid w:val="00950A4B"/>
    <w:rsid w:val="009510D7"/>
    <w:rsid w:val="00951236"/>
    <w:rsid w:val="00951255"/>
    <w:rsid w:val="0095135C"/>
    <w:rsid w:val="009513BB"/>
    <w:rsid w:val="00951454"/>
    <w:rsid w:val="0095146C"/>
    <w:rsid w:val="00951492"/>
    <w:rsid w:val="00951844"/>
    <w:rsid w:val="00951A7E"/>
    <w:rsid w:val="00951A86"/>
    <w:rsid w:val="00951E50"/>
    <w:rsid w:val="00951FAA"/>
    <w:rsid w:val="00952351"/>
    <w:rsid w:val="00952367"/>
    <w:rsid w:val="00952372"/>
    <w:rsid w:val="009523C4"/>
    <w:rsid w:val="009526A7"/>
    <w:rsid w:val="009526F0"/>
    <w:rsid w:val="009527FE"/>
    <w:rsid w:val="0095280E"/>
    <w:rsid w:val="00952999"/>
    <w:rsid w:val="009529E5"/>
    <w:rsid w:val="009529F3"/>
    <w:rsid w:val="00952A56"/>
    <w:rsid w:val="00952E16"/>
    <w:rsid w:val="00952E9D"/>
    <w:rsid w:val="00952F66"/>
    <w:rsid w:val="00952FAD"/>
    <w:rsid w:val="0095302A"/>
    <w:rsid w:val="009533D1"/>
    <w:rsid w:val="009533FC"/>
    <w:rsid w:val="00953613"/>
    <w:rsid w:val="00953616"/>
    <w:rsid w:val="00953716"/>
    <w:rsid w:val="009537F9"/>
    <w:rsid w:val="0095389F"/>
    <w:rsid w:val="00953A07"/>
    <w:rsid w:val="00953A9A"/>
    <w:rsid w:val="00953E52"/>
    <w:rsid w:val="00953F4F"/>
    <w:rsid w:val="00954180"/>
    <w:rsid w:val="0095424E"/>
    <w:rsid w:val="009543AF"/>
    <w:rsid w:val="009547E5"/>
    <w:rsid w:val="00954970"/>
    <w:rsid w:val="00954A37"/>
    <w:rsid w:val="00954C49"/>
    <w:rsid w:val="00954E28"/>
    <w:rsid w:val="00954EB1"/>
    <w:rsid w:val="00955207"/>
    <w:rsid w:val="0095534C"/>
    <w:rsid w:val="0095538C"/>
    <w:rsid w:val="009553B2"/>
    <w:rsid w:val="009554A1"/>
    <w:rsid w:val="00955617"/>
    <w:rsid w:val="00955A8F"/>
    <w:rsid w:val="0095612C"/>
    <w:rsid w:val="00956293"/>
    <w:rsid w:val="00956384"/>
    <w:rsid w:val="009563D4"/>
    <w:rsid w:val="009563FB"/>
    <w:rsid w:val="009564DD"/>
    <w:rsid w:val="009566DE"/>
    <w:rsid w:val="00956731"/>
    <w:rsid w:val="009567A4"/>
    <w:rsid w:val="009567B8"/>
    <w:rsid w:val="0095685C"/>
    <w:rsid w:val="00956E1F"/>
    <w:rsid w:val="00957082"/>
    <w:rsid w:val="00957262"/>
    <w:rsid w:val="009572CC"/>
    <w:rsid w:val="009573C6"/>
    <w:rsid w:val="009576B1"/>
    <w:rsid w:val="00957775"/>
    <w:rsid w:val="00957789"/>
    <w:rsid w:val="00957948"/>
    <w:rsid w:val="009579F4"/>
    <w:rsid w:val="00957B02"/>
    <w:rsid w:val="00957BC2"/>
    <w:rsid w:val="00957E18"/>
    <w:rsid w:val="00957F1E"/>
    <w:rsid w:val="00957F81"/>
    <w:rsid w:val="00957FE8"/>
    <w:rsid w:val="009603F3"/>
    <w:rsid w:val="009605B6"/>
    <w:rsid w:val="00960645"/>
    <w:rsid w:val="009606E5"/>
    <w:rsid w:val="00960D24"/>
    <w:rsid w:val="00960EC7"/>
    <w:rsid w:val="0096106D"/>
    <w:rsid w:val="009610D0"/>
    <w:rsid w:val="00961100"/>
    <w:rsid w:val="0096119C"/>
    <w:rsid w:val="009611C1"/>
    <w:rsid w:val="0096122D"/>
    <w:rsid w:val="009614E2"/>
    <w:rsid w:val="00961619"/>
    <w:rsid w:val="009616AE"/>
    <w:rsid w:val="009616C4"/>
    <w:rsid w:val="00961853"/>
    <w:rsid w:val="0096189C"/>
    <w:rsid w:val="00961AF0"/>
    <w:rsid w:val="00961FBB"/>
    <w:rsid w:val="009620F4"/>
    <w:rsid w:val="009621C4"/>
    <w:rsid w:val="0096252B"/>
    <w:rsid w:val="0096265C"/>
    <w:rsid w:val="00962804"/>
    <w:rsid w:val="009629CC"/>
    <w:rsid w:val="00962AA5"/>
    <w:rsid w:val="00962B86"/>
    <w:rsid w:val="00962BD6"/>
    <w:rsid w:val="00962C19"/>
    <w:rsid w:val="00962CAD"/>
    <w:rsid w:val="00962EE0"/>
    <w:rsid w:val="009630B6"/>
    <w:rsid w:val="0096318F"/>
    <w:rsid w:val="0096325F"/>
    <w:rsid w:val="0096329C"/>
    <w:rsid w:val="00963358"/>
    <w:rsid w:val="00963423"/>
    <w:rsid w:val="00963523"/>
    <w:rsid w:val="00963808"/>
    <w:rsid w:val="0096382B"/>
    <w:rsid w:val="0096398D"/>
    <w:rsid w:val="00963C39"/>
    <w:rsid w:val="00963FF7"/>
    <w:rsid w:val="009642C4"/>
    <w:rsid w:val="00964416"/>
    <w:rsid w:val="0096449D"/>
    <w:rsid w:val="00964505"/>
    <w:rsid w:val="00964774"/>
    <w:rsid w:val="00964B1F"/>
    <w:rsid w:val="00964C3A"/>
    <w:rsid w:val="00964DCD"/>
    <w:rsid w:val="00964E1F"/>
    <w:rsid w:val="00964E48"/>
    <w:rsid w:val="00965025"/>
    <w:rsid w:val="00965057"/>
    <w:rsid w:val="0096505E"/>
    <w:rsid w:val="009651AB"/>
    <w:rsid w:val="009651B2"/>
    <w:rsid w:val="0096522D"/>
    <w:rsid w:val="00965277"/>
    <w:rsid w:val="009653D7"/>
    <w:rsid w:val="009653F1"/>
    <w:rsid w:val="00965493"/>
    <w:rsid w:val="009654B8"/>
    <w:rsid w:val="009656DB"/>
    <w:rsid w:val="00965773"/>
    <w:rsid w:val="009659D7"/>
    <w:rsid w:val="00965A2C"/>
    <w:rsid w:val="00965D02"/>
    <w:rsid w:val="00965EE7"/>
    <w:rsid w:val="0096604D"/>
    <w:rsid w:val="009661DA"/>
    <w:rsid w:val="0096627A"/>
    <w:rsid w:val="009664F3"/>
    <w:rsid w:val="009666EE"/>
    <w:rsid w:val="0096673C"/>
    <w:rsid w:val="00966938"/>
    <w:rsid w:val="00966BE1"/>
    <w:rsid w:val="00966C0B"/>
    <w:rsid w:val="00966FF0"/>
    <w:rsid w:val="00967476"/>
    <w:rsid w:val="00967502"/>
    <w:rsid w:val="009675E5"/>
    <w:rsid w:val="00967700"/>
    <w:rsid w:val="00967A82"/>
    <w:rsid w:val="00967B14"/>
    <w:rsid w:val="00967B27"/>
    <w:rsid w:val="009700D8"/>
    <w:rsid w:val="009704F5"/>
    <w:rsid w:val="009709AD"/>
    <w:rsid w:val="009709B4"/>
    <w:rsid w:val="00970A58"/>
    <w:rsid w:val="00970B61"/>
    <w:rsid w:val="00970BB9"/>
    <w:rsid w:val="00970BDC"/>
    <w:rsid w:val="00970D8D"/>
    <w:rsid w:val="00970FA1"/>
    <w:rsid w:val="00971206"/>
    <w:rsid w:val="009713EE"/>
    <w:rsid w:val="00971413"/>
    <w:rsid w:val="0097157E"/>
    <w:rsid w:val="009716FA"/>
    <w:rsid w:val="00971A94"/>
    <w:rsid w:val="00971BB0"/>
    <w:rsid w:val="00971F7E"/>
    <w:rsid w:val="009723D3"/>
    <w:rsid w:val="00972473"/>
    <w:rsid w:val="0097260E"/>
    <w:rsid w:val="009726A6"/>
    <w:rsid w:val="009726CA"/>
    <w:rsid w:val="009728D3"/>
    <w:rsid w:val="009729AA"/>
    <w:rsid w:val="00972B5A"/>
    <w:rsid w:val="00972CC9"/>
    <w:rsid w:val="00972ECF"/>
    <w:rsid w:val="0097305F"/>
    <w:rsid w:val="00973270"/>
    <w:rsid w:val="0097335C"/>
    <w:rsid w:val="00973362"/>
    <w:rsid w:val="009735F2"/>
    <w:rsid w:val="00973618"/>
    <w:rsid w:val="00973707"/>
    <w:rsid w:val="00973A74"/>
    <w:rsid w:val="00973C1A"/>
    <w:rsid w:val="00973DAD"/>
    <w:rsid w:val="009741FC"/>
    <w:rsid w:val="0097432D"/>
    <w:rsid w:val="00974363"/>
    <w:rsid w:val="0097445E"/>
    <w:rsid w:val="00974514"/>
    <w:rsid w:val="0097458D"/>
    <w:rsid w:val="0097478F"/>
    <w:rsid w:val="009747BE"/>
    <w:rsid w:val="009747FF"/>
    <w:rsid w:val="00974AB7"/>
    <w:rsid w:val="00974B5C"/>
    <w:rsid w:val="00974B86"/>
    <w:rsid w:val="00974C8D"/>
    <w:rsid w:val="00974D5D"/>
    <w:rsid w:val="00974E38"/>
    <w:rsid w:val="0097506E"/>
    <w:rsid w:val="009751BE"/>
    <w:rsid w:val="00975692"/>
    <w:rsid w:val="009756C4"/>
    <w:rsid w:val="00975769"/>
    <w:rsid w:val="009766C9"/>
    <w:rsid w:val="00976A1E"/>
    <w:rsid w:val="00976D77"/>
    <w:rsid w:val="00976DF4"/>
    <w:rsid w:val="00976ED2"/>
    <w:rsid w:val="00976F26"/>
    <w:rsid w:val="00977017"/>
    <w:rsid w:val="00977422"/>
    <w:rsid w:val="00977489"/>
    <w:rsid w:val="009776F8"/>
    <w:rsid w:val="009777AF"/>
    <w:rsid w:val="009777F9"/>
    <w:rsid w:val="0097788C"/>
    <w:rsid w:val="009778DF"/>
    <w:rsid w:val="0097797E"/>
    <w:rsid w:val="00977AEC"/>
    <w:rsid w:val="00977F07"/>
    <w:rsid w:val="009800C3"/>
    <w:rsid w:val="009800F7"/>
    <w:rsid w:val="009801AA"/>
    <w:rsid w:val="00980495"/>
    <w:rsid w:val="009804D4"/>
    <w:rsid w:val="009809C9"/>
    <w:rsid w:val="00980B2B"/>
    <w:rsid w:val="00980C4A"/>
    <w:rsid w:val="00981383"/>
    <w:rsid w:val="00981477"/>
    <w:rsid w:val="009816AA"/>
    <w:rsid w:val="0098192E"/>
    <w:rsid w:val="00981B9E"/>
    <w:rsid w:val="00981D05"/>
    <w:rsid w:val="00981E0A"/>
    <w:rsid w:val="009822C5"/>
    <w:rsid w:val="00982385"/>
    <w:rsid w:val="009823A2"/>
    <w:rsid w:val="00982C0C"/>
    <w:rsid w:val="00982C19"/>
    <w:rsid w:val="0098319B"/>
    <w:rsid w:val="009831AE"/>
    <w:rsid w:val="009831CD"/>
    <w:rsid w:val="009834BC"/>
    <w:rsid w:val="00983693"/>
    <w:rsid w:val="009838D9"/>
    <w:rsid w:val="00983958"/>
    <w:rsid w:val="00983971"/>
    <w:rsid w:val="00983A20"/>
    <w:rsid w:val="00983AA5"/>
    <w:rsid w:val="00983AB4"/>
    <w:rsid w:val="00983ABA"/>
    <w:rsid w:val="00983B44"/>
    <w:rsid w:val="00983D89"/>
    <w:rsid w:val="00983F19"/>
    <w:rsid w:val="00983FB3"/>
    <w:rsid w:val="009840FC"/>
    <w:rsid w:val="0098441B"/>
    <w:rsid w:val="00984426"/>
    <w:rsid w:val="009846A6"/>
    <w:rsid w:val="009846BF"/>
    <w:rsid w:val="009848B5"/>
    <w:rsid w:val="009849BE"/>
    <w:rsid w:val="00984BA3"/>
    <w:rsid w:val="00984BBA"/>
    <w:rsid w:val="00984BFA"/>
    <w:rsid w:val="00984CA9"/>
    <w:rsid w:val="00984E6A"/>
    <w:rsid w:val="00984FF9"/>
    <w:rsid w:val="00985972"/>
    <w:rsid w:val="00985978"/>
    <w:rsid w:val="009859AA"/>
    <w:rsid w:val="00985B41"/>
    <w:rsid w:val="00985EC8"/>
    <w:rsid w:val="00985FAB"/>
    <w:rsid w:val="00986140"/>
    <w:rsid w:val="00986355"/>
    <w:rsid w:val="009863D1"/>
    <w:rsid w:val="009863F3"/>
    <w:rsid w:val="00986542"/>
    <w:rsid w:val="009865EE"/>
    <w:rsid w:val="00986632"/>
    <w:rsid w:val="0098691D"/>
    <w:rsid w:val="009869D7"/>
    <w:rsid w:val="00986A21"/>
    <w:rsid w:val="00986A30"/>
    <w:rsid w:val="00986ABF"/>
    <w:rsid w:val="00986C6A"/>
    <w:rsid w:val="00986F20"/>
    <w:rsid w:val="00986F42"/>
    <w:rsid w:val="009870DC"/>
    <w:rsid w:val="00987112"/>
    <w:rsid w:val="00987174"/>
    <w:rsid w:val="009878AF"/>
    <w:rsid w:val="00987AB0"/>
    <w:rsid w:val="00987B67"/>
    <w:rsid w:val="00987C55"/>
    <w:rsid w:val="00987DE5"/>
    <w:rsid w:val="00987E56"/>
    <w:rsid w:val="0099003B"/>
    <w:rsid w:val="009902B1"/>
    <w:rsid w:val="009905B8"/>
    <w:rsid w:val="0099075E"/>
    <w:rsid w:val="00990A72"/>
    <w:rsid w:val="00990DC0"/>
    <w:rsid w:val="00990DD0"/>
    <w:rsid w:val="00990F85"/>
    <w:rsid w:val="00990F9C"/>
    <w:rsid w:val="00991016"/>
    <w:rsid w:val="00991116"/>
    <w:rsid w:val="00991336"/>
    <w:rsid w:val="00991412"/>
    <w:rsid w:val="00991557"/>
    <w:rsid w:val="00991581"/>
    <w:rsid w:val="009918B9"/>
    <w:rsid w:val="0099195A"/>
    <w:rsid w:val="00991E7B"/>
    <w:rsid w:val="009920C6"/>
    <w:rsid w:val="00992522"/>
    <w:rsid w:val="00992B95"/>
    <w:rsid w:val="00992BEF"/>
    <w:rsid w:val="00992C2A"/>
    <w:rsid w:val="00992E9A"/>
    <w:rsid w:val="00992FAD"/>
    <w:rsid w:val="0099306C"/>
    <w:rsid w:val="009934E4"/>
    <w:rsid w:val="009935EB"/>
    <w:rsid w:val="009936B9"/>
    <w:rsid w:val="009936CE"/>
    <w:rsid w:val="009936F4"/>
    <w:rsid w:val="009937B1"/>
    <w:rsid w:val="009938E5"/>
    <w:rsid w:val="0099397D"/>
    <w:rsid w:val="00993CCF"/>
    <w:rsid w:val="00993D91"/>
    <w:rsid w:val="00994192"/>
    <w:rsid w:val="00994218"/>
    <w:rsid w:val="0099429D"/>
    <w:rsid w:val="009942E7"/>
    <w:rsid w:val="009946A0"/>
    <w:rsid w:val="009947FD"/>
    <w:rsid w:val="00994967"/>
    <w:rsid w:val="009949BE"/>
    <w:rsid w:val="009949C1"/>
    <w:rsid w:val="00994B6A"/>
    <w:rsid w:val="00994D83"/>
    <w:rsid w:val="00994F06"/>
    <w:rsid w:val="00994FA8"/>
    <w:rsid w:val="009955E2"/>
    <w:rsid w:val="00995815"/>
    <w:rsid w:val="009958FA"/>
    <w:rsid w:val="00995C97"/>
    <w:rsid w:val="00995CF5"/>
    <w:rsid w:val="00995DB6"/>
    <w:rsid w:val="00995F08"/>
    <w:rsid w:val="00995FDA"/>
    <w:rsid w:val="00996307"/>
    <w:rsid w:val="0099630A"/>
    <w:rsid w:val="00996506"/>
    <w:rsid w:val="009965FA"/>
    <w:rsid w:val="009966A3"/>
    <w:rsid w:val="00996852"/>
    <w:rsid w:val="00996A0B"/>
    <w:rsid w:val="00996BAC"/>
    <w:rsid w:val="00996BCA"/>
    <w:rsid w:val="00996CD5"/>
    <w:rsid w:val="00996CE0"/>
    <w:rsid w:val="00996EBB"/>
    <w:rsid w:val="00996F6A"/>
    <w:rsid w:val="0099711C"/>
    <w:rsid w:val="009971A7"/>
    <w:rsid w:val="00997307"/>
    <w:rsid w:val="0099748B"/>
    <w:rsid w:val="00997697"/>
    <w:rsid w:val="0099778A"/>
    <w:rsid w:val="009977FF"/>
    <w:rsid w:val="00997D14"/>
    <w:rsid w:val="00997FD6"/>
    <w:rsid w:val="00997FF9"/>
    <w:rsid w:val="009A056C"/>
    <w:rsid w:val="009A07B2"/>
    <w:rsid w:val="009A08F2"/>
    <w:rsid w:val="009A0AA6"/>
    <w:rsid w:val="009A0BA2"/>
    <w:rsid w:val="009A0BB6"/>
    <w:rsid w:val="009A0E16"/>
    <w:rsid w:val="009A0E1E"/>
    <w:rsid w:val="009A0E33"/>
    <w:rsid w:val="009A1035"/>
    <w:rsid w:val="009A1150"/>
    <w:rsid w:val="009A11A4"/>
    <w:rsid w:val="009A1244"/>
    <w:rsid w:val="009A1466"/>
    <w:rsid w:val="009A15C0"/>
    <w:rsid w:val="009A1767"/>
    <w:rsid w:val="009A17E6"/>
    <w:rsid w:val="009A1A9E"/>
    <w:rsid w:val="009A1C69"/>
    <w:rsid w:val="009A1D19"/>
    <w:rsid w:val="009A1EBA"/>
    <w:rsid w:val="009A2020"/>
    <w:rsid w:val="009A22AB"/>
    <w:rsid w:val="009A267F"/>
    <w:rsid w:val="009A26A1"/>
    <w:rsid w:val="009A2877"/>
    <w:rsid w:val="009A295C"/>
    <w:rsid w:val="009A2978"/>
    <w:rsid w:val="009A29F8"/>
    <w:rsid w:val="009A2E97"/>
    <w:rsid w:val="009A2F00"/>
    <w:rsid w:val="009A30A9"/>
    <w:rsid w:val="009A3295"/>
    <w:rsid w:val="009A3330"/>
    <w:rsid w:val="009A3353"/>
    <w:rsid w:val="009A33D3"/>
    <w:rsid w:val="009A36D2"/>
    <w:rsid w:val="009A3933"/>
    <w:rsid w:val="009A3A41"/>
    <w:rsid w:val="009A3B8B"/>
    <w:rsid w:val="009A3C33"/>
    <w:rsid w:val="009A401E"/>
    <w:rsid w:val="009A414E"/>
    <w:rsid w:val="009A424C"/>
    <w:rsid w:val="009A4328"/>
    <w:rsid w:val="009A44CF"/>
    <w:rsid w:val="009A460B"/>
    <w:rsid w:val="009A478F"/>
    <w:rsid w:val="009A4CA7"/>
    <w:rsid w:val="009A4CD3"/>
    <w:rsid w:val="009A4FBC"/>
    <w:rsid w:val="009A513F"/>
    <w:rsid w:val="009A516A"/>
    <w:rsid w:val="009A569D"/>
    <w:rsid w:val="009A57B8"/>
    <w:rsid w:val="009A5A12"/>
    <w:rsid w:val="009A5B16"/>
    <w:rsid w:val="009A5BC0"/>
    <w:rsid w:val="009A60C4"/>
    <w:rsid w:val="009A610E"/>
    <w:rsid w:val="009A6189"/>
    <w:rsid w:val="009A61BD"/>
    <w:rsid w:val="009A620C"/>
    <w:rsid w:val="009A643A"/>
    <w:rsid w:val="009A661F"/>
    <w:rsid w:val="009A6C6C"/>
    <w:rsid w:val="009A6CF6"/>
    <w:rsid w:val="009A6D6D"/>
    <w:rsid w:val="009A6E12"/>
    <w:rsid w:val="009A6F76"/>
    <w:rsid w:val="009A6FC6"/>
    <w:rsid w:val="009A70D3"/>
    <w:rsid w:val="009A70DB"/>
    <w:rsid w:val="009A714B"/>
    <w:rsid w:val="009A7277"/>
    <w:rsid w:val="009A730A"/>
    <w:rsid w:val="009A7698"/>
    <w:rsid w:val="009A78C9"/>
    <w:rsid w:val="009A7A53"/>
    <w:rsid w:val="009A7C39"/>
    <w:rsid w:val="009A7C6D"/>
    <w:rsid w:val="009A7E5B"/>
    <w:rsid w:val="009A7EF8"/>
    <w:rsid w:val="009A7F8B"/>
    <w:rsid w:val="009A7F9D"/>
    <w:rsid w:val="009B0051"/>
    <w:rsid w:val="009B0235"/>
    <w:rsid w:val="009B02E2"/>
    <w:rsid w:val="009B0351"/>
    <w:rsid w:val="009B0646"/>
    <w:rsid w:val="009B0C45"/>
    <w:rsid w:val="009B0CA1"/>
    <w:rsid w:val="009B0E72"/>
    <w:rsid w:val="009B1045"/>
    <w:rsid w:val="009B1611"/>
    <w:rsid w:val="009B1809"/>
    <w:rsid w:val="009B196F"/>
    <w:rsid w:val="009B1AD9"/>
    <w:rsid w:val="009B1C26"/>
    <w:rsid w:val="009B1CBA"/>
    <w:rsid w:val="009B1E0B"/>
    <w:rsid w:val="009B1EA6"/>
    <w:rsid w:val="009B1F57"/>
    <w:rsid w:val="009B1FCD"/>
    <w:rsid w:val="009B207A"/>
    <w:rsid w:val="009B276F"/>
    <w:rsid w:val="009B2795"/>
    <w:rsid w:val="009B2917"/>
    <w:rsid w:val="009B2A89"/>
    <w:rsid w:val="009B2B80"/>
    <w:rsid w:val="009B2BC3"/>
    <w:rsid w:val="009B2D73"/>
    <w:rsid w:val="009B2EE9"/>
    <w:rsid w:val="009B2F08"/>
    <w:rsid w:val="009B2FF5"/>
    <w:rsid w:val="009B3032"/>
    <w:rsid w:val="009B306C"/>
    <w:rsid w:val="009B30E7"/>
    <w:rsid w:val="009B3235"/>
    <w:rsid w:val="009B32C8"/>
    <w:rsid w:val="009B34D6"/>
    <w:rsid w:val="009B34DB"/>
    <w:rsid w:val="009B3594"/>
    <w:rsid w:val="009B36EF"/>
    <w:rsid w:val="009B3909"/>
    <w:rsid w:val="009B3A2E"/>
    <w:rsid w:val="009B3C95"/>
    <w:rsid w:val="009B3D64"/>
    <w:rsid w:val="009B3DC0"/>
    <w:rsid w:val="009B3DEB"/>
    <w:rsid w:val="009B3DF6"/>
    <w:rsid w:val="009B4212"/>
    <w:rsid w:val="009B4213"/>
    <w:rsid w:val="009B42D6"/>
    <w:rsid w:val="009B4360"/>
    <w:rsid w:val="009B43CE"/>
    <w:rsid w:val="009B4880"/>
    <w:rsid w:val="009B4899"/>
    <w:rsid w:val="009B491F"/>
    <w:rsid w:val="009B4B10"/>
    <w:rsid w:val="009B4B3D"/>
    <w:rsid w:val="009B4E0B"/>
    <w:rsid w:val="009B4EBC"/>
    <w:rsid w:val="009B4F09"/>
    <w:rsid w:val="009B50AA"/>
    <w:rsid w:val="009B517D"/>
    <w:rsid w:val="009B51D0"/>
    <w:rsid w:val="009B534F"/>
    <w:rsid w:val="009B564D"/>
    <w:rsid w:val="009B56FF"/>
    <w:rsid w:val="009B596C"/>
    <w:rsid w:val="009B5A84"/>
    <w:rsid w:val="009B5AF4"/>
    <w:rsid w:val="009B5B17"/>
    <w:rsid w:val="009B5CC1"/>
    <w:rsid w:val="009B5D72"/>
    <w:rsid w:val="009B5ECE"/>
    <w:rsid w:val="009B5FDF"/>
    <w:rsid w:val="009B60B7"/>
    <w:rsid w:val="009B61AB"/>
    <w:rsid w:val="009B6341"/>
    <w:rsid w:val="009B6431"/>
    <w:rsid w:val="009B64F2"/>
    <w:rsid w:val="009B65F6"/>
    <w:rsid w:val="009B663E"/>
    <w:rsid w:val="009B66C3"/>
    <w:rsid w:val="009B6722"/>
    <w:rsid w:val="009B6766"/>
    <w:rsid w:val="009B69C8"/>
    <w:rsid w:val="009B6BEC"/>
    <w:rsid w:val="009B6DB6"/>
    <w:rsid w:val="009B70B2"/>
    <w:rsid w:val="009B71F8"/>
    <w:rsid w:val="009B731B"/>
    <w:rsid w:val="009B74DB"/>
    <w:rsid w:val="009B7681"/>
    <w:rsid w:val="009B77F9"/>
    <w:rsid w:val="009B786D"/>
    <w:rsid w:val="009B7A1B"/>
    <w:rsid w:val="009B7A56"/>
    <w:rsid w:val="009B7BFE"/>
    <w:rsid w:val="009B7C77"/>
    <w:rsid w:val="009B7D99"/>
    <w:rsid w:val="009B7DCA"/>
    <w:rsid w:val="009B7F23"/>
    <w:rsid w:val="009C0325"/>
    <w:rsid w:val="009C033D"/>
    <w:rsid w:val="009C036C"/>
    <w:rsid w:val="009C0456"/>
    <w:rsid w:val="009C04BC"/>
    <w:rsid w:val="009C057A"/>
    <w:rsid w:val="009C0A7D"/>
    <w:rsid w:val="009C0CFD"/>
    <w:rsid w:val="009C0E78"/>
    <w:rsid w:val="009C0E8F"/>
    <w:rsid w:val="009C0FC6"/>
    <w:rsid w:val="009C114A"/>
    <w:rsid w:val="009C12AA"/>
    <w:rsid w:val="009C14CC"/>
    <w:rsid w:val="009C1540"/>
    <w:rsid w:val="009C157C"/>
    <w:rsid w:val="009C170F"/>
    <w:rsid w:val="009C1C22"/>
    <w:rsid w:val="009C1D09"/>
    <w:rsid w:val="009C1E77"/>
    <w:rsid w:val="009C1FCE"/>
    <w:rsid w:val="009C208B"/>
    <w:rsid w:val="009C2092"/>
    <w:rsid w:val="009C21E0"/>
    <w:rsid w:val="009C21EC"/>
    <w:rsid w:val="009C2518"/>
    <w:rsid w:val="009C27AD"/>
    <w:rsid w:val="009C2CAD"/>
    <w:rsid w:val="009C2F81"/>
    <w:rsid w:val="009C30EC"/>
    <w:rsid w:val="009C31DD"/>
    <w:rsid w:val="009C3287"/>
    <w:rsid w:val="009C34DC"/>
    <w:rsid w:val="009C35D7"/>
    <w:rsid w:val="009C382E"/>
    <w:rsid w:val="009C384C"/>
    <w:rsid w:val="009C3859"/>
    <w:rsid w:val="009C3D25"/>
    <w:rsid w:val="009C3E04"/>
    <w:rsid w:val="009C3E93"/>
    <w:rsid w:val="009C40EE"/>
    <w:rsid w:val="009C437C"/>
    <w:rsid w:val="009C451A"/>
    <w:rsid w:val="009C4563"/>
    <w:rsid w:val="009C49AB"/>
    <w:rsid w:val="009C4A41"/>
    <w:rsid w:val="009C4DE6"/>
    <w:rsid w:val="009C4EE8"/>
    <w:rsid w:val="009C4F38"/>
    <w:rsid w:val="009C50F5"/>
    <w:rsid w:val="009C5101"/>
    <w:rsid w:val="009C526E"/>
    <w:rsid w:val="009C5619"/>
    <w:rsid w:val="009C59AA"/>
    <w:rsid w:val="009C5D1D"/>
    <w:rsid w:val="009C5E34"/>
    <w:rsid w:val="009C600B"/>
    <w:rsid w:val="009C6099"/>
    <w:rsid w:val="009C640B"/>
    <w:rsid w:val="009C6540"/>
    <w:rsid w:val="009C6575"/>
    <w:rsid w:val="009C65B5"/>
    <w:rsid w:val="009C665B"/>
    <w:rsid w:val="009C6786"/>
    <w:rsid w:val="009C69EB"/>
    <w:rsid w:val="009C6A49"/>
    <w:rsid w:val="009C6DF7"/>
    <w:rsid w:val="009C7326"/>
    <w:rsid w:val="009C7504"/>
    <w:rsid w:val="009C7507"/>
    <w:rsid w:val="009C75A1"/>
    <w:rsid w:val="009C7A60"/>
    <w:rsid w:val="009C7B38"/>
    <w:rsid w:val="009C7CD0"/>
    <w:rsid w:val="009D01B6"/>
    <w:rsid w:val="009D04F1"/>
    <w:rsid w:val="009D051D"/>
    <w:rsid w:val="009D06B0"/>
    <w:rsid w:val="009D06C2"/>
    <w:rsid w:val="009D06E0"/>
    <w:rsid w:val="009D07F9"/>
    <w:rsid w:val="009D0B27"/>
    <w:rsid w:val="009D0C64"/>
    <w:rsid w:val="009D0FB6"/>
    <w:rsid w:val="009D1611"/>
    <w:rsid w:val="009D16A3"/>
    <w:rsid w:val="009D170B"/>
    <w:rsid w:val="009D17B5"/>
    <w:rsid w:val="009D182E"/>
    <w:rsid w:val="009D1958"/>
    <w:rsid w:val="009D195E"/>
    <w:rsid w:val="009D1B8E"/>
    <w:rsid w:val="009D1C63"/>
    <w:rsid w:val="009D1C9E"/>
    <w:rsid w:val="009D1CBF"/>
    <w:rsid w:val="009D1D83"/>
    <w:rsid w:val="009D1E12"/>
    <w:rsid w:val="009D1E53"/>
    <w:rsid w:val="009D1EC8"/>
    <w:rsid w:val="009D1F80"/>
    <w:rsid w:val="009D2055"/>
    <w:rsid w:val="009D2234"/>
    <w:rsid w:val="009D2335"/>
    <w:rsid w:val="009D2506"/>
    <w:rsid w:val="009D2841"/>
    <w:rsid w:val="009D2864"/>
    <w:rsid w:val="009D2920"/>
    <w:rsid w:val="009D296C"/>
    <w:rsid w:val="009D29D1"/>
    <w:rsid w:val="009D29FC"/>
    <w:rsid w:val="009D2A49"/>
    <w:rsid w:val="009D2AC5"/>
    <w:rsid w:val="009D2B53"/>
    <w:rsid w:val="009D2BFA"/>
    <w:rsid w:val="009D2C68"/>
    <w:rsid w:val="009D2CD8"/>
    <w:rsid w:val="009D2E49"/>
    <w:rsid w:val="009D3001"/>
    <w:rsid w:val="009D33A7"/>
    <w:rsid w:val="009D3602"/>
    <w:rsid w:val="009D363B"/>
    <w:rsid w:val="009D36DC"/>
    <w:rsid w:val="009D39FC"/>
    <w:rsid w:val="009D3B01"/>
    <w:rsid w:val="009D3B19"/>
    <w:rsid w:val="009D4135"/>
    <w:rsid w:val="009D41CF"/>
    <w:rsid w:val="009D452D"/>
    <w:rsid w:val="009D45A2"/>
    <w:rsid w:val="009D45B0"/>
    <w:rsid w:val="009D4668"/>
    <w:rsid w:val="009D46E9"/>
    <w:rsid w:val="009D4749"/>
    <w:rsid w:val="009D4AFE"/>
    <w:rsid w:val="009D4DE2"/>
    <w:rsid w:val="009D4E38"/>
    <w:rsid w:val="009D4FDE"/>
    <w:rsid w:val="009D51BE"/>
    <w:rsid w:val="009D54F4"/>
    <w:rsid w:val="009D55E9"/>
    <w:rsid w:val="009D5944"/>
    <w:rsid w:val="009D5E07"/>
    <w:rsid w:val="009D6071"/>
    <w:rsid w:val="009D60E5"/>
    <w:rsid w:val="009D64B4"/>
    <w:rsid w:val="009D663E"/>
    <w:rsid w:val="009D66AF"/>
    <w:rsid w:val="009D68C8"/>
    <w:rsid w:val="009D68D1"/>
    <w:rsid w:val="009D68D2"/>
    <w:rsid w:val="009D6A72"/>
    <w:rsid w:val="009D6AFA"/>
    <w:rsid w:val="009D6B17"/>
    <w:rsid w:val="009D6D8D"/>
    <w:rsid w:val="009D6DD9"/>
    <w:rsid w:val="009D70B5"/>
    <w:rsid w:val="009D70BC"/>
    <w:rsid w:val="009D7190"/>
    <w:rsid w:val="009D71EA"/>
    <w:rsid w:val="009D72D0"/>
    <w:rsid w:val="009D733E"/>
    <w:rsid w:val="009D7383"/>
    <w:rsid w:val="009D77E6"/>
    <w:rsid w:val="009D7A5C"/>
    <w:rsid w:val="009D7D66"/>
    <w:rsid w:val="009D7E85"/>
    <w:rsid w:val="009D7F63"/>
    <w:rsid w:val="009E021A"/>
    <w:rsid w:val="009E043E"/>
    <w:rsid w:val="009E04D8"/>
    <w:rsid w:val="009E0744"/>
    <w:rsid w:val="009E0BB7"/>
    <w:rsid w:val="009E0C5C"/>
    <w:rsid w:val="009E0CB6"/>
    <w:rsid w:val="009E0E04"/>
    <w:rsid w:val="009E11EF"/>
    <w:rsid w:val="009E1249"/>
    <w:rsid w:val="009E17EB"/>
    <w:rsid w:val="009E1D4B"/>
    <w:rsid w:val="009E1F45"/>
    <w:rsid w:val="009E1F7E"/>
    <w:rsid w:val="009E2117"/>
    <w:rsid w:val="009E25BF"/>
    <w:rsid w:val="009E2763"/>
    <w:rsid w:val="009E278D"/>
    <w:rsid w:val="009E28DE"/>
    <w:rsid w:val="009E292E"/>
    <w:rsid w:val="009E2A08"/>
    <w:rsid w:val="009E2BCC"/>
    <w:rsid w:val="009E2CC1"/>
    <w:rsid w:val="009E2CD4"/>
    <w:rsid w:val="009E2F21"/>
    <w:rsid w:val="009E3038"/>
    <w:rsid w:val="009E3146"/>
    <w:rsid w:val="009E3225"/>
    <w:rsid w:val="009E3480"/>
    <w:rsid w:val="009E35CD"/>
    <w:rsid w:val="009E36D8"/>
    <w:rsid w:val="009E3765"/>
    <w:rsid w:val="009E385A"/>
    <w:rsid w:val="009E3D85"/>
    <w:rsid w:val="009E3D8E"/>
    <w:rsid w:val="009E404B"/>
    <w:rsid w:val="009E42B1"/>
    <w:rsid w:val="009E43A6"/>
    <w:rsid w:val="009E4444"/>
    <w:rsid w:val="009E4611"/>
    <w:rsid w:val="009E4771"/>
    <w:rsid w:val="009E491C"/>
    <w:rsid w:val="009E4CB1"/>
    <w:rsid w:val="009E4CE9"/>
    <w:rsid w:val="009E4F0F"/>
    <w:rsid w:val="009E4F57"/>
    <w:rsid w:val="009E5328"/>
    <w:rsid w:val="009E546A"/>
    <w:rsid w:val="009E573D"/>
    <w:rsid w:val="009E57C4"/>
    <w:rsid w:val="009E5896"/>
    <w:rsid w:val="009E5CCE"/>
    <w:rsid w:val="009E5DA7"/>
    <w:rsid w:val="009E5E2C"/>
    <w:rsid w:val="009E5E64"/>
    <w:rsid w:val="009E60BF"/>
    <w:rsid w:val="009E610E"/>
    <w:rsid w:val="009E6117"/>
    <w:rsid w:val="009E640E"/>
    <w:rsid w:val="009E6656"/>
    <w:rsid w:val="009E68FF"/>
    <w:rsid w:val="009E6D31"/>
    <w:rsid w:val="009E6EA9"/>
    <w:rsid w:val="009E6F73"/>
    <w:rsid w:val="009E70F5"/>
    <w:rsid w:val="009E719C"/>
    <w:rsid w:val="009E72AE"/>
    <w:rsid w:val="009E7306"/>
    <w:rsid w:val="009E7322"/>
    <w:rsid w:val="009E73BA"/>
    <w:rsid w:val="009E7614"/>
    <w:rsid w:val="009E7762"/>
    <w:rsid w:val="009E7818"/>
    <w:rsid w:val="009E78CB"/>
    <w:rsid w:val="009E78D5"/>
    <w:rsid w:val="009E7A12"/>
    <w:rsid w:val="009E7B0D"/>
    <w:rsid w:val="009E7BA3"/>
    <w:rsid w:val="009E7D60"/>
    <w:rsid w:val="009E7E22"/>
    <w:rsid w:val="009E7E2E"/>
    <w:rsid w:val="009F002B"/>
    <w:rsid w:val="009F01BB"/>
    <w:rsid w:val="009F0349"/>
    <w:rsid w:val="009F0516"/>
    <w:rsid w:val="009F05A4"/>
    <w:rsid w:val="009F07BC"/>
    <w:rsid w:val="009F0986"/>
    <w:rsid w:val="009F09FB"/>
    <w:rsid w:val="009F09FC"/>
    <w:rsid w:val="009F0C9B"/>
    <w:rsid w:val="009F0D2C"/>
    <w:rsid w:val="009F0D46"/>
    <w:rsid w:val="009F0E78"/>
    <w:rsid w:val="009F12BD"/>
    <w:rsid w:val="009F12BE"/>
    <w:rsid w:val="009F176B"/>
    <w:rsid w:val="009F184D"/>
    <w:rsid w:val="009F1971"/>
    <w:rsid w:val="009F1C86"/>
    <w:rsid w:val="009F1D7F"/>
    <w:rsid w:val="009F1DB5"/>
    <w:rsid w:val="009F22DD"/>
    <w:rsid w:val="009F2421"/>
    <w:rsid w:val="009F24A2"/>
    <w:rsid w:val="009F2503"/>
    <w:rsid w:val="009F25CC"/>
    <w:rsid w:val="009F26B8"/>
    <w:rsid w:val="009F2716"/>
    <w:rsid w:val="009F2739"/>
    <w:rsid w:val="009F279E"/>
    <w:rsid w:val="009F2C92"/>
    <w:rsid w:val="009F2C93"/>
    <w:rsid w:val="009F2D3C"/>
    <w:rsid w:val="009F2DE0"/>
    <w:rsid w:val="009F2EEB"/>
    <w:rsid w:val="009F3037"/>
    <w:rsid w:val="009F3426"/>
    <w:rsid w:val="009F380C"/>
    <w:rsid w:val="009F3829"/>
    <w:rsid w:val="009F3866"/>
    <w:rsid w:val="009F39A8"/>
    <w:rsid w:val="009F3A05"/>
    <w:rsid w:val="009F3A06"/>
    <w:rsid w:val="009F3ABF"/>
    <w:rsid w:val="009F3D15"/>
    <w:rsid w:val="009F3F5E"/>
    <w:rsid w:val="009F3F7E"/>
    <w:rsid w:val="009F425F"/>
    <w:rsid w:val="009F43D7"/>
    <w:rsid w:val="009F43D8"/>
    <w:rsid w:val="009F443A"/>
    <w:rsid w:val="009F4446"/>
    <w:rsid w:val="009F47A8"/>
    <w:rsid w:val="009F47C1"/>
    <w:rsid w:val="009F48B9"/>
    <w:rsid w:val="009F494C"/>
    <w:rsid w:val="009F4969"/>
    <w:rsid w:val="009F4B99"/>
    <w:rsid w:val="009F503C"/>
    <w:rsid w:val="009F51D5"/>
    <w:rsid w:val="009F51E8"/>
    <w:rsid w:val="009F53B5"/>
    <w:rsid w:val="009F56D1"/>
    <w:rsid w:val="009F56FE"/>
    <w:rsid w:val="009F5803"/>
    <w:rsid w:val="009F5B31"/>
    <w:rsid w:val="009F5BED"/>
    <w:rsid w:val="009F5CFF"/>
    <w:rsid w:val="009F61F4"/>
    <w:rsid w:val="009F6763"/>
    <w:rsid w:val="009F6826"/>
    <w:rsid w:val="009F6835"/>
    <w:rsid w:val="009F69D3"/>
    <w:rsid w:val="009F6A28"/>
    <w:rsid w:val="009F6AC3"/>
    <w:rsid w:val="009F6C4F"/>
    <w:rsid w:val="009F6DB8"/>
    <w:rsid w:val="009F6F49"/>
    <w:rsid w:val="009F70E3"/>
    <w:rsid w:val="009F721D"/>
    <w:rsid w:val="009F755A"/>
    <w:rsid w:val="009F7801"/>
    <w:rsid w:val="009F79DB"/>
    <w:rsid w:val="009F7B63"/>
    <w:rsid w:val="009F7BA1"/>
    <w:rsid w:val="00A00082"/>
    <w:rsid w:val="00A003C6"/>
    <w:rsid w:val="00A009B2"/>
    <w:rsid w:val="00A00B19"/>
    <w:rsid w:val="00A00B77"/>
    <w:rsid w:val="00A00F21"/>
    <w:rsid w:val="00A00FB2"/>
    <w:rsid w:val="00A00FF4"/>
    <w:rsid w:val="00A01130"/>
    <w:rsid w:val="00A011C1"/>
    <w:rsid w:val="00A0126B"/>
    <w:rsid w:val="00A01394"/>
    <w:rsid w:val="00A01492"/>
    <w:rsid w:val="00A015E0"/>
    <w:rsid w:val="00A0162E"/>
    <w:rsid w:val="00A018B3"/>
    <w:rsid w:val="00A018D9"/>
    <w:rsid w:val="00A0190F"/>
    <w:rsid w:val="00A01918"/>
    <w:rsid w:val="00A01A84"/>
    <w:rsid w:val="00A01E1E"/>
    <w:rsid w:val="00A01EB9"/>
    <w:rsid w:val="00A021BF"/>
    <w:rsid w:val="00A02254"/>
    <w:rsid w:val="00A02398"/>
    <w:rsid w:val="00A02415"/>
    <w:rsid w:val="00A024FF"/>
    <w:rsid w:val="00A0268F"/>
    <w:rsid w:val="00A02B19"/>
    <w:rsid w:val="00A02B21"/>
    <w:rsid w:val="00A02CF7"/>
    <w:rsid w:val="00A0314B"/>
    <w:rsid w:val="00A031E2"/>
    <w:rsid w:val="00A03290"/>
    <w:rsid w:val="00A032A9"/>
    <w:rsid w:val="00A0339D"/>
    <w:rsid w:val="00A035DA"/>
    <w:rsid w:val="00A037F3"/>
    <w:rsid w:val="00A03811"/>
    <w:rsid w:val="00A03847"/>
    <w:rsid w:val="00A03C44"/>
    <w:rsid w:val="00A03DCA"/>
    <w:rsid w:val="00A03E14"/>
    <w:rsid w:val="00A03F6D"/>
    <w:rsid w:val="00A04037"/>
    <w:rsid w:val="00A04674"/>
    <w:rsid w:val="00A0467A"/>
    <w:rsid w:val="00A04954"/>
    <w:rsid w:val="00A04BAB"/>
    <w:rsid w:val="00A04BAD"/>
    <w:rsid w:val="00A04C2D"/>
    <w:rsid w:val="00A04E3D"/>
    <w:rsid w:val="00A05249"/>
    <w:rsid w:val="00A05543"/>
    <w:rsid w:val="00A05560"/>
    <w:rsid w:val="00A05779"/>
    <w:rsid w:val="00A05905"/>
    <w:rsid w:val="00A059B7"/>
    <w:rsid w:val="00A05A08"/>
    <w:rsid w:val="00A05B19"/>
    <w:rsid w:val="00A05C19"/>
    <w:rsid w:val="00A05CF4"/>
    <w:rsid w:val="00A05FE9"/>
    <w:rsid w:val="00A064CD"/>
    <w:rsid w:val="00A067B4"/>
    <w:rsid w:val="00A067E6"/>
    <w:rsid w:val="00A06974"/>
    <w:rsid w:val="00A06B1D"/>
    <w:rsid w:val="00A06BE3"/>
    <w:rsid w:val="00A06F53"/>
    <w:rsid w:val="00A0707C"/>
    <w:rsid w:val="00A07099"/>
    <w:rsid w:val="00A070B7"/>
    <w:rsid w:val="00A070CE"/>
    <w:rsid w:val="00A07123"/>
    <w:rsid w:val="00A07280"/>
    <w:rsid w:val="00A07460"/>
    <w:rsid w:val="00A0753A"/>
    <w:rsid w:val="00A077E2"/>
    <w:rsid w:val="00A07802"/>
    <w:rsid w:val="00A07804"/>
    <w:rsid w:val="00A07AC3"/>
    <w:rsid w:val="00A07AE2"/>
    <w:rsid w:val="00A07C52"/>
    <w:rsid w:val="00A07CAB"/>
    <w:rsid w:val="00A10101"/>
    <w:rsid w:val="00A10293"/>
    <w:rsid w:val="00A10388"/>
    <w:rsid w:val="00A10555"/>
    <w:rsid w:val="00A1076E"/>
    <w:rsid w:val="00A10788"/>
    <w:rsid w:val="00A107A2"/>
    <w:rsid w:val="00A10838"/>
    <w:rsid w:val="00A1083B"/>
    <w:rsid w:val="00A108A2"/>
    <w:rsid w:val="00A109DD"/>
    <w:rsid w:val="00A10C6C"/>
    <w:rsid w:val="00A10CA4"/>
    <w:rsid w:val="00A10F74"/>
    <w:rsid w:val="00A11049"/>
    <w:rsid w:val="00A110BB"/>
    <w:rsid w:val="00A1121D"/>
    <w:rsid w:val="00A11329"/>
    <w:rsid w:val="00A1137E"/>
    <w:rsid w:val="00A1139E"/>
    <w:rsid w:val="00A11543"/>
    <w:rsid w:val="00A11584"/>
    <w:rsid w:val="00A115E6"/>
    <w:rsid w:val="00A1188E"/>
    <w:rsid w:val="00A119E2"/>
    <w:rsid w:val="00A11A6D"/>
    <w:rsid w:val="00A11BBB"/>
    <w:rsid w:val="00A11D22"/>
    <w:rsid w:val="00A11F2A"/>
    <w:rsid w:val="00A1203A"/>
    <w:rsid w:val="00A120BA"/>
    <w:rsid w:val="00A121B9"/>
    <w:rsid w:val="00A123FC"/>
    <w:rsid w:val="00A12453"/>
    <w:rsid w:val="00A1249D"/>
    <w:rsid w:val="00A12855"/>
    <w:rsid w:val="00A12876"/>
    <w:rsid w:val="00A128C3"/>
    <w:rsid w:val="00A12B28"/>
    <w:rsid w:val="00A12B59"/>
    <w:rsid w:val="00A12B5B"/>
    <w:rsid w:val="00A12B85"/>
    <w:rsid w:val="00A12C91"/>
    <w:rsid w:val="00A12FCD"/>
    <w:rsid w:val="00A134E5"/>
    <w:rsid w:val="00A1368A"/>
    <w:rsid w:val="00A136BC"/>
    <w:rsid w:val="00A1370D"/>
    <w:rsid w:val="00A13931"/>
    <w:rsid w:val="00A13D5D"/>
    <w:rsid w:val="00A13EAF"/>
    <w:rsid w:val="00A13EE3"/>
    <w:rsid w:val="00A140E3"/>
    <w:rsid w:val="00A143AD"/>
    <w:rsid w:val="00A1443E"/>
    <w:rsid w:val="00A147C1"/>
    <w:rsid w:val="00A1491B"/>
    <w:rsid w:val="00A14949"/>
    <w:rsid w:val="00A14D84"/>
    <w:rsid w:val="00A14E5B"/>
    <w:rsid w:val="00A14E6D"/>
    <w:rsid w:val="00A151C0"/>
    <w:rsid w:val="00A152FB"/>
    <w:rsid w:val="00A1544E"/>
    <w:rsid w:val="00A15465"/>
    <w:rsid w:val="00A154CE"/>
    <w:rsid w:val="00A15666"/>
    <w:rsid w:val="00A15691"/>
    <w:rsid w:val="00A156D5"/>
    <w:rsid w:val="00A158B2"/>
    <w:rsid w:val="00A158F9"/>
    <w:rsid w:val="00A15A37"/>
    <w:rsid w:val="00A15A80"/>
    <w:rsid w:val="00A15C07"/>
    <w:rsid w:val="00A15CA2"/>
    <w:rsid w:val="00A15CAB"/>
    <w:rsid w:val="00A15CF9"/>
    <w:rsid w:val="00A15D78"/>
    <w:rsid w:val="00A15F47"/>
    <w:rsid w:val="00A16172"/>
    <w:rsid w:val="00A16224"/>
    <w:rsid w:val="00A16432"/>
    <w:rsid w:val="00A16610"/>
    <w:rsid w:val="00A16777"/>
    <w:rsid w:val="00A16999"/>
    <w:rsid w:val="00A169F7"/>
    <w:rsid w:val="00A16AE4"/>
    <w:rsid w:val="00A16BEE"/>
    <w:rsid w:val="00A16C89"/>
    <w:rsid w:val="00A17103"/>
    <w:rsid w:val="00A1722F"/>
    <w:rsid w:val="00A17438"/>
    <w:rsid w:val="00A1766C"/>
    <w:rsid w:val="00A1791F"/>
    <w:rsid w:val="00A17950"/>
    <w:rsid w:val="00A17C42"/>
    <w:rsid w:val="00A17EA5"/>
    <w:rsid w:val="00A17ED2"/>
    <w:rsid w:val="00A17EE1"/>
    <w:rsid w:val="00A17FEE"/>
    <w:rsid w:val="00A200F9"/>
    <w:rsid w:val="00A202E1"/>
    <w:rsid w:val="00A203B3"/>
    <w:rsid w:val="00A2048F"/>
    <w:rsid w:val="00A205F3"/>
    <w:rsid w:val="00A20844"/>
    <w:rsid w:val="00A2085A"/>
    <w:rsid w:val="00A20A0A"/>
    <w:rsid w:val="00A20D26"/>
    <w:rsid w:val="00A20ED7"/>
    <w:rsid w:val="00A21078"/>
    <w:rsid w:val="00A21200"/>
    <w:rsid w:val="00A2158E"/>
    <w:rsid w:val="00A215FE"/>
    <w:rsid w:val="00A2191E"/>
    <w:rsid w:val="00A21940"/>
    <w:rsid w:val="00A219E7"/>
    <w:rsid w:val="00A21B2C"/>
    <w:rsid w:val="00A21BC1"/>
    <w:rsid w:val="00A21C94"/>
    <w:rsid w:val="00A21CF7"/>
    <w:rsid w:val="00A21D4E"/>
    <w:rsid w:val="00A21EFF"/>
    <w:rsid w:val="00A21F59"/>
    <w:rsid w:val="00A21F5D"/>
    <w:rsid w:val="00A220A1"/>
    <w:rsid w:val="00A220A5"/>
    <w:rsid w:val="00A220C9"/>
    <w:rsid w:val="00A2215F"/>
    <w:rsid w:val="00A222D2"/>
    <w:rsid w:val="00A22430"/>
    <w:rsid w:val="00A225D1"/>
    <w:rsid w:val="00A22645"/>
    <w:rsid w:val="00A2268E"/>
    <w:rsid w:val="00A226A6"/>
    <w:rsid w:val="00A22B96"/>
    <w:rsid w:val="00A22CEE"/>
    <w:rsid w:val="00A22E8C"/>
    <w:rsid w:val="00A22EE9"/>
    <w:rsid w:val="00A23218"/>
    <w:rsid w:val="00A2338F"/>
    <w:rsid w:val="00A234F3"/>
    <w:rsid w:val="00A23987"/>
    <w:rsid w:val="00A23D21"/>
    <w:rsid w:val="00A23EFD"/>
    <w:rsid w:val="00A2483A"/>
    <w:rsid w:val="00A24863"/>
    <w:rsid w:val="00A24897"/>
    <w:rsid w:val="00A24B97"/>
    <w:rsid w:val="00A24BE3"/>
    <w:rsid w:val="00A24C4E"/>
    <w:rsid w:val="00A24E63"/>
    <w:rsid w:val="00A24E99"/>
    <w:rsid w:val="00A24F96"/>
    <w:rsid w:val="00A25007"/>
    <w:rsid w:val="00A2501B"/>
    <w:rsid w:val="00A253B9"/>
    <w:rsid w:val="00A25418"/>
    <w:rsid w:val="00A256BB"/>
    <w:rsid w:val="00A256CF"/>
    <w:rsid w:val="00A25738"/>
    <w:rsid w:val="00A2584E"/>
    <w:rsid w:val="00A25911"/>
    <w:rsid w:val="00A25948"/>
    <w:rsid w:val="00A25A26"/>
    <w:rsid w:val="00A261F0"/>
    <w:rsid w:val="00A2645D"/>
    <w:rsid w:val="00A26579"/>
    <w:rsid w:val="00A265CC"/>
    <w:rsid w:val="00A265FB"/>
    <w:rsid w:val="00A2669D"/>
    <w:rsid w:val="00A267D0"/>
    <w:rsid w:val="00A26AD9"/>
    <w:rsid w:val="00A26D5A"/>
    <w:rsid w:val="00A26FC7"/>
    <w:rsid w:val="00A2719D"/>
    <w:rsid w:val="00A27240"/>
    <w:rsid w:val="00A27635"/>
    <w:rsid w:val="00A277F8"/>
    <w:rsid w:val="00A279B1"/>
    <w:rsid w:val="00A27A9E"/>
    <w:rsid w:val="00A27AC2"/>
    <w:rsid w:val="00A27F7B"/>
    <w:rsid w:val="00A300AC"/>
    <w:rsid w:val="00A300F5"/>
    <w:rsid w:val="00A30160"/>
    <w:rsid w:val="00A301AA"/>
    <w:rsid w:val="00A30308"/>
    <w:rsid w:val="00A3084A"/>
    <w:rsid w:val="00A308B0"/>
    <w:rsid w:val="00A309AF"/>
    <w:rsid w:val="00A30CAB"/>
    <w:rsid w:val="00A30E89"/>
    <w:rsid w:val="00A3108F"/>
    <w:rsid w:val="00A3112D"/>
    <w:rsid w:val="00A317EE"/>
    <w:rsid w:val="00A31814"/>
    <w:rsid w:val="00A31842"/>
    <w:rsid w:val="00A31903"/>
    <w:rsid w:val="00A31936"/>
    <w:rsid w:val="00A319F3"/>
    <w:rsid w:val="00A31B30"/>
    <w:rsid w:val="00A31BB7"/>
    <w:rsid w:val="00A31C5E"/>
    <w:rsid w:val="00A31C87"/>
    <w:rsid w:val="00A31D15"/>
    <w:rsid w:val="00A31D8A"/>
    <w:rsid w:val="00A31EB4"/>
    <w:rsid w:val="00A3209A"/>
    <w:rsid w:val="00A320E6"/>
    <w:rsid w:val="00A320F8"/>
    <w:rsid w:val="00A321DF"/>
    <w:rsid w:val="00A32298"/>
    <w:rsid w:val="00A323FB"/>
    <w:rsid w:val="00A324BF"/>
    <w:rsid w:val="00A32648"/>
    <w:rsid w:val="00A3268E"/>
    <w:rsid w:val="00A326B0"/>
    <w:rsid w:val="00A327C3"/>
    <w:rsid w:val="00A328D8"/>
    <w:rsid w:val="00A32929"/>
    <w:rsid w:val="00A32AFD"/>
    <w:rsid w:val="00A32C3C"/>
    <w:rsid w:val="00A32D3B"/>
    <w:rsid w:val="00A331C7"/>
    <w:rsid w:val="00A33232"/>
    <w:rsid w:val="00A33301"/>
    <w:rsid w:val="00A333A5"/>
    <w:rsid w:val="00A335FE"/>
    <w:rsid w:val="00A3375C"/>
    <w:rsid w:val="00A3376F"/>
    <w:rsid w:val="00A337DA"/>
    <w:rsid w:val="00A33C9C"/>
    <w:rsid w:val="00A33D60"/>
    <w:rsid w:val="00A33E19"/>
    <w:rsid w:val="00A33FEF"/>
    <w:rsid w:val="00A3409B"/>
    <w:rsid w:val="00A34467"/>
    <w:rsid w:val="00A34498"/>
    <w:rsid w:val="00A34716"/>
    <w:rsid w:val="00A34CE9"/>
    <w:rsid w:val="00A34D66"/>
    <w:rsid w:val="00A34E7F"/>
    <w:rsid w:val="00A34E8E"/>
    <w:rsid w:val="00A34ED6"/>
    <w:rsid w:val="00A350AA"/>
    <w:rsid w:val="00A350FB"/>
    <w:rsid w:val="00A35448"/>
    <w:rsid w:val="00A358CB"/>
    <w:rsid w:val="00A35A57"/>
    <w:rsid w:val="00A35BC8"/>
    <w:rsid w:val="00A35D31"/>
    <w:rsid w:val="00A35E16"/>
    <w:rsid w:val="00A3603F"/>
    <w:rsid w:val="00A36055"/>
    <w:rsid w:val="00A3608C"/>
    <w:rsid w:val="00A36381"/>
    <w:rsid w:val="00A36386"/>
    <w:rsid w:val="00A3670F"/>
    <w:rsid w:val="00A3682B"/>
    <w:rsid w:val="00A3683B"/>
    <w:rsid w:val="00A368F7"/>
    <w:rsid w:val="00A36DD0"/>
    <w:rsid w:val="00A36E79"/>
    <w:rsid w:val="00A36FBD"/>
    <w:rsid w:val="00A36FD0"/>
    <w:rsid w:val="00A370EE"/>
    <w:rsid w:val="00A371A4"/>
    <w:rsid w:val="00A371C4"/>
    <w:rsid w:val="00A3724B"/>
    <w:rsid w:val="00A37420"/>
    <w:rsid w:val="00A3742D"/>
    <w:rsid w:val="00A37552"/>
    <w:rsid w:val="00A3764D"/>
    <w:rsid w:val="00A3773E"/>
    <w:rsid w:val="00A37941"/>
    <w:rsid w:val="00A37B75"/>
    <w:rsid w:val="00A37B8F"/>
    <w:rsid w:val="00A37BDE"/>
    <w:rsid w:val="00A37C7F"/>
    <w:rsid w:val="00A4007A"/>
    <w:rsid w:val="00A4007F"/>
    <w:rsid w:val="00A4023A"/>
    <w:rsid w:val="00A40246"/>
    <w:rsid w:val="00A40396"/>
    <w:rsid w:val="00A403AF"/>
    <w:rsid w:val="00A403BD"/>
    <w:rsid w:val="00A404C4"/>
    <w:rsid w:val="00A407A5"/>
    <w:rsid w:val="00A408D6"/>
    <w:rsid w:val="00A4090B"/>
    <w:rsid w:val="00A40A4A"/>
    <w:rsid w:val="00A40C4D"/>
    <w:rsid w:val="00A40D47"/>
    <w:rsid w:val="00A41074"/>
    <w:rsid w:val="00A4136A"/>
    <w:rsid w:val="00A41387"/>
    <w:rsid w:val="00A413D6"/>
    <w:rsid w:val="00A41630"/>
    <w:rsid w:val="00A416F3"/>
    <w:rsid w:val="00A41762"/>
    <w:rsid w:val="00A41C5C"/>
    <w:rsid w:val="00A41DDB"/>
    <w:rsid w:val="00A41E61"/>
    <w:rsid w:val="00A4230F"/>
    <w:rsid w:val="00A4250C"/>
    <w:rsid w:val="00A42619"/>
    <w:rsid w:val="00A4285E"/>
    <w:rsid w:val="00A42EEA"/>
    <w:rsid w:val="00A43029"/>
    <w:rsid w:val="00A43434"/>
    <w:rsid w:val="00A434FA"/>
    <w:rsid w:val="00A43ADA"/>
    <w:rsid w:val="00A43F2C"/>
    <w:rsid w:val="00A43F70"/>
    <w:rsid w:val="00A43F7E"/>
    <w:rsid w:val="00A44252"/>
    <w:rsid w:val="00A44383"/>
    <w:rsid w:val="00A44536"/>
    <w:rsid w:val="00A445EB"/>
    <w:rsid w:val="00A446FC"/>
    <w:rsid w:val="00A4478F"/>
    <w:rsid w:val="00A447F9"/>
    <w:rsid w:val="00A4480B"/>
    <w:rsid w:val="00A44AA2"/>
    <w:rsid w:val="00A44C38"/>
    <w:rsid w:val="00A44CA1"/>
    <w:rsid w:val="00A44CDC"/>
    <w:rsid w:val="00A44EB9"/>
    <w:rsid w:val="00A44EE2"/>
    <w:rsid w:val="00A44EEE"/>
    <w:rsid w:val="00A45357"/>
    <w:rsid w:val="00A45425"/>
    <w:rsid w:val="00A4542E"/>
    <w:rsid w:val="00A454BC"/>
    <w:rsid w:val="00A45582"/>
    <w:rsid w:val="00A4585F"/>
    <w:rsid w:val="00A458ED"/>
    <w:rsid w:val="00A45A75"/>
    <w:rsid w:val="00A45AC5"/>
    <w:rsid w:val="00A45B55"/>
    <w:rsid w:val="00A45CDE"/>
    <w:rsid w:val="00A45F8C"/>
    <w:rsid w:val="00A46028"/>
    <w:rsid w:val="00A461F7"/>
    <w:rsid w:val="00A46235"/>
    <w:rsid w:val="00A463C1"/>
    <w:rsid w:val="00A4645E"/>
    <w:rsid w:val="00A4649A"/>
    <w:rsid w:val="00A46657"/>
    <w:rsid w:val="00A468F5"/>
    <w:rsid w:val="00A46992"/>
    <w:rsid w:val="00A46A81"/>
    <w:rsid w:val="00A46B65"/>
    <w:rsid w:val="00A46BD8"/>
    <w:rsid w:val="00A46E07"/>
    <w:rsid w:val="00A47079"/>
    <w:rsid w:val="00A471F1"/>
    <w:rsid w:val="00A4727E"/>
    <w:rsid w:val="00A47312"/>
    <w:rsid w:val="00A474A2"/>
    <w:rsid w:val="00A474BE"/>
    <w:rsid w:val="00A47AD7"/>
    <w:rsid w:val="00A47FA9"/>
    <w:rsid w:val="00A502E3"/>
    <w:rsid w:val="00A505F8"/>
    <w:rsid w:val="00A5069D"/>
    <w:rsid w:val="00A50766"/>
    <w:rsid w:val="00A50E7D"/>
    <w:rsid w:val="00A50FFC"/>
    <w:rsid w:val="00A5114B"/>
    <w:rsid w:val="00A5134E"/>
    <w:rsid w:val="00A51567"/>
    <w:rsid w:val="00A516C3"/>
    <w:rsid w:val="00A516E4"/>
    <w:rsid w:val="00A516F6"/>
    <w:rsid w:val="00A517F2"/>
    <w:rsid w:val="00A51AD3"/>
    <w:rsid w:val="00A51B78"/>
    <w:rsid w:val="00A51EC2"/>
    <w:rsid w:val="00A520E3"/>
    <w:rsid w:val="00A52184"/>
    <w:rsid w:val="00A52441"/>
    <w:rsid w:val="00A52671"/>
    <w:rsid w:val="00A52767"/>
    <w:rsid w:val="00A528C8"/>
    <w:rsid w:val="00A52968"/>
    <w:rsid w:val="00A52A03"/>
    <w:rsid w:val="00A52A1B"/>
    <w:rsid w:val="00A52AB3"/>
    <w:rsid w:val="00A52B64"/>
    <w:rsid w:val="00A52BF8"/>
    <w:rsid w:val="00A52E9C"/>
    <w:rsid w:val="00A52F36"/>
    <w:rsid w:val="00A52F75"/>
    <w:rsid w:val="00A530B4"/>
    <w:rsid w:val="00A53306"/>
    <w:rsid w:val="00A53548"/>
    <w:rsid w:val="00A535B6"/>
    <w:rsid w:val="00A5398E"/>
    <w:rsid w:val="00A53EC9"/>
    <w:rsid w:val="00A5411E"/>
    <w:rsid w:val="00A542A9"/>
    <w:rsid w:val="00A54405"/>
    <w:rsid w:val="00A545FC"/>
    <w:rsid w:val="00A54697"/>
    <w:rsid w:val="00A546F3"/>
    <w:rsid w:val="00A54914"/>
    <w:rsid w:val="00A5492B"/>
    <w:rsid w:val="00A54BE9"/>
    <w:rsid w:val="00A54C75"/>
    <w:rsid w:val="00A54CC4"/>
    <w:rsid w:val="00A55101"/>
    <w:rsid w:val="00A5536E"/>
    <w:rsid w:val="00A553BB"/>
    <w:rsid w:val="00A55435"/>
    <w:rsid w:val="00A55490"/>
    <w:rsid w:val="00A557C1"/>
    <w:rsid w:val="00A55833"/>
    <w:rsid w:val="00A55B04"/>
    <w:rsid w:val="00A55CFD"/>
    <w:rsid w:val="00A56306"/>
    <w:rsid w:val="00A564AE"/>
    <w:rsid w:val="00A56875"/>
    <w:rsid w:val="00A57118"/>
    <w:rsid w:val="00A57189"/>
    <w:rsid w:val="00A57579"/>
    <w:rsid w:val="00A575B9"/>
    <w:rsid w:val="00A576AE"/>
    <w:rsid w:val="00A57721"/>
    <w:rsid w:val="00A579ED"/>
    <w:rsid w:val="00A57A05"/>
    <w:rsid w:val="00A57AE2"/>
    <w:rsid w:val="00A57BB0"/>
    <w:rsid w:val="00A57ECD"/>
    <w:rsid w:val="00A6058B"/>
    <w:rsid w:val="00A605E7"/>
    <w:rsid w:val="00A60905"/>
    <w:rsid w:val="00A6095F"/>
    <w:rsid w:val="00A60C56"/>
    <w:rsid w:val="00A61497"/>
    <w:rsid w:val="00A6152D"/>
    <w:rsid w:val="00A616C6"/>
    <w:rsid w:val="00A61A25"/>
    <w:rsid w:val="00A61A76"/>
    <w:rsid w:val="00A61AC5"/>
    <w:rsid w:val="00A61DEF"/>
    <w:rsid w:val="00A61EBC"/>
    <w:rsid w:val="00A62017"/>
    <w:rsid w:val="00A62AFF"/>
    <w:rsid w:val="00A62BC0"/>
    <w:rsid w:val="00A62CA7"/>
    <w:rsid w:val="00A63007"/>
    <w:rsid w:val="00A630B5"/>
    <w:rsid w:val="00A636EA"/>
    <w:rsid w:val="00A63821"/>
    <w:rsid w:val="00A6386B"/>
    <w:rsid w:val="00A638B9"/>
    <w:rsid w:val="00A63E4E"/>
    <w:rsid w:val="00A6404A"/>
    <w:rsid w:val="00A64073"/>
    <w:rsid w:val="00A640E5"/>
    <w:rsid w:val="00A644E6"/>
    <w:rsid w:val="00A64670"/>
    <w:rsid w:val="00A646B2"/>
    <w:rsid w:val="00A647D3"/>
    <w:rsid w:val="00A64D13"/>
    <w:rsid w:val="00A64D20"/>
    <w:rsid w:val="00A64FC0"/>
    <w:rsid w:val="00A6508A"/>
    <w:rsid w:val="00A653FA"/>
    <w:rsid w:val="00A655A1"/>
    <w:rsid w:val="00A6567A"/>
    <w:rsid w:val="00A656A7"/>
    <w:rsid w:val="00A6587F"/>
    <w:rsid w:val="00A6597C"/>
    <w:rsid w:val="00A6598C"/>
    <w:rsid w:val="00A659A3"/>
    <w:rsid w:val="00A65A25"/>
    <w:rsid w:val="00A65A37"/>
    <w:rsid w:val="00A65AD5"/>
    <w:rsid w:val="00A65ADB"/>
    <w:rsid w:val="00A65B15"/>
    <w:rsid w:val="00A65C70"/>
    <w:rsid w:val="00A65D2C"/>
    <w:rsid w:val="00A65E27"/>
    <w:rsid w:val="00A660CD"/>
    <w:rsid w:val="00A66268"/>
    <w:rsid w:val="00A669A5"/>
    <w:rsid w:val="00A66B59"/>
    <w:rsid w:val="00A66B9F"/>
    <w:rsid w:val="00A66C9A"/>
    <w:rsid w:val="00A66D49"/>
    <w:rsid w:val="00A66FB5"/>
    <w:rsid w:val="00A67091"/>
    <w:rsid w:val="00A6734F"/>
    <w:rsid w:val="00A67539"/>
    <w:rsid w:val="00A67572"/>
    <w:rsid w:val="00A677A0"/>
    <w:rsid w:val="00A67833"/>
    <w:rsid w:val="00A679D0"/>
    <w:rsid w:val="00A67A0F"/>
    <w:rsid w:val="00A67D24"/>
    <w:rsid w:val="00A67E3F"/>
    <w:rsid w:val="00A67F40"/>
    <w:rsid w:val="00A67F4B"/>
    <w:rsid w:val="00A700FB"/>
    <w:rsid w:val="00A7013A"/>
    <w:rsid w:val="00A7017B"/>
    <w:rsid w:val="00A70295"/>
    <w:rsid w:val="00A70419"/>
    <w:rsid w:val="00A70582"/>
    <w:rsid w:val="00A705CB"/>
    <w:rsid w:val="00A705CC"/>
    <w:rsid w:val="00A70949"/>
    <w:rsid w:val="00A70A73"/>
    <w:rsid w:val="00A70D32"/>
    <w:rsid w:val="00A712C8"/>
    <w:rsid w:val="00A7136F"/>
    <w:rsid w:val="00A714F4"/>
    <w:rsid w:val="00A715C9"/>
    <w:rsid w:val="00A71A05"/>
    <w:rsid w:val="00A71AC3"/>
    <w:rsid w:val="00A71B5D"/>
    <w:rsid w:val="00A71E89"/>
    <w:rsid w:val="00A720FF"/>
    <w:rsid w:val="00A7227E"/>
    <w:rsid w:val="00A72441"/>
    <w:rsid w:val="00A726EC"/>
    <w:rsid w:val="00A726F1"/>
    <w:rsid w:val="00A7296C"/>
    <w:rsid w:val="00A72A82"/>
    <w:rsid w:val="00A72BD2"/>
    <w:rsid w:val="00A72CA4"/>
    <w:rsid w:val="00A72CE8"/>
    <w:rsid w:val="00A72D19"/>
    <w:rsid w:val="00A72F50"/>
    <w:rsid w:val="00A72FBA"/>
    <w:rsid w:val="00A73343"/>
    <w:rsid w:val="00A73A8E"/>
    <w:rsid w:val="00A73AB7"/>
    <w:rsid w:val="00A73DA4"/>
    <w:rsid w:val="00A73FF6"/>
    <w:rsid w:val="00A74005"/>
    <w:rsid w:val="00A742CB"/>
    <w:rsid w:val="00A74355"/>
    <w:rsid w:val="00A7445B"/>
    <w:rsid w:val="00A74461"/>
    <w:rsid w:val="00A7457F"/>
    <w:rsid w:val="00A74585"/>
    <w:rsid w:val="00A74901"/>
    <w:rsid w:val="00A75602"/>
    <w:rsid w:val="00A756CC"/>
    <w:rsid w:val="00A7579D"/>
    <w:rsid w:val="00A757D6"/>
    <w:rsid w:val="00A75847"/>
    <w:rsid w:val="00A75B6B"/>
    <w:rsid w:val="00A75C8E"/>
    <w:rsid w:val="00A75CB4"/>
    <w:rsid w:val="00A75EAB"/>
    <w:rsid w:val="00A75EE9"/>
    <w:rsid w:val="00A75F96"/>
    <w:rsid w:val="00A760C3"/>
    <w:rsid w:val="00A76199"/>
    <w:rsid w:val="00A764D0"/>
    <w:rsid w:val="00A76663"/>
    <w:rsid w:val="00A766A1"/>
    <w:rsid w:val="00A766CE"/>
    <w:rsid w:val="00A76958"/>
    <w:rsid w:val="00A76D48"/>
    <w:rsid w:val="00A76D90"/>
    <w:rsid w:val="00A76E2E"/>
    <w:rsid w:val="00A76E2F"/>
    <w:rsid w:val="00A76FB9"/>
    <w:rsid w:val="00A770A7"/>
    <w:rsid w:val="00A7794E"/>
    <w:rsid w:val="00A77B4C"/>
    <w:rsid w:val="00A77B4E"/>
    <w:rsid w:val="00A77B4F"/>
    <w:rsid w:val="00A77C15"/>
    <w:rsid w:val="00A77CB9"/>
    <w:rsid w:val="00A77E88"/>
    <w:rsid w:val="00A77E9F"/>
    <w:rsid w:val="00A80141"/>
    <w:rsid w:val="00A8044A"/>
    <w:rsid w:val="00A804FC"/>
    <w:rsid w:val="00A8071B"/>
    <w:rsid w:val="00A80A1E"/>
    <w:rsid w:val="00A80D71"/>
    <w:rsid w:val="00A80E03"/>
    <w:rsid w:val="00A81153"/>
    <w:rsid w:val="00A81222"/>
    <w:rsid w:val="00A8129C"/>
    <w:rsid w:val="00A8136D"/>
    <w:rsid w:val="00A813DD"/>
    <w:rsid w:val="00A81559"/>
    <w:rsid w:val="00A81883"/>
    <w:rsid w:val="00A8197C"/>
    <w:rsid w:val="00A81995"/>
    <w:rsid w:val="00A819DD"/>
    <w:rsid w:val="00A81C89"/>
    <w:rsid w:val="00A81ED9"/>
    <w:rsid w:val="00A81F8A"/>
    <w:rsid w:val="00A8224B"/>
    <w:rsid w:val="00A8228E"/>
    <w:rsid w:val="00A8241F"/>
    <w:rsid w:val="00A824EC"/>
    <w:rsid w:val="00A82531"/>
    <w:rsid w:val="00A82775"/>
    <w:rsid w:val="00A8290A"/>
    <w:rsid w:val="00A829B0"/>
    <w:rsid w:val="00A82A5A"/>
    <w:rsid w:val="00A82A8E"/>
    <w:rsid w:val="00A82AF3"/>
    <w:rsid w:val="00A82E4B"/>
    <w:rsid w:val="00A82EC3"/>
    <w:rsid w:val="00A82ED4"/>
    <w:rsid w:val="00A8300B"/>
    <w:rsid w:val="00A831D4"/>
    <w:rsid w:val="00A833AD"/>
    <w:rsid w:val="00A833EE"/>
    <w:rsid w:val="00A8349D"/>
    <w:rsid w:val="00A836C8"/>
    <w:rsid w:val="00A83726"/>
    <w:rsid w:val="00A8374B"/>
    <w:rsid w:val="00A83A6D"/>
    <w:rsid w:val="00A83B0A"/>
    <w:rsid w:val="00A83C1C"/>
    <w:rsid w:val="00A83DC1"/>
    <w:rsid w:val="00A83E24"/>
    <w:rsid w:val="00A8429A"/>
    <w:rsid w:val="00A84419"/>
    <w:rsid w:val="00A8454C"/>
    <w:rsid w:val="00A84616"/>
    <w:rsid w:val="00A8472B"/>
    <w:rsid w:val="00A8494E"/>
    <w:rsid w:val="00A84AD4"/>
    <w:rsid w:val="00A84B2C"/>
    <w:rsid w:val="00A84C98"/>
    <w:rsid w:val="00A84E98"/>
    <w:rsid w:val="00A85083"/>
    <w:rsid w:val="00A8560D"/>
    <w:rsid w:val="00A857A8"/>
    <w:rsid w:val="00A85953"/>
    <w:rsid w:val="00A859AA"/>
    <w:rsid w:val="00A859C6"/>
    <w:rsid w:val="00A85D30"/>
    <w:rsid w:val="00A85DA2"/>
    <w:rsid w:val="00A85DE2"/>
    <w:rsid w:val="00A861FA"/>
    <w:rsid w:val="00A86270"/>
    <w:rsid w:val="00A862AB"/>
    <w:rsid w:val="00A8674C"/>
    <w:rsid w:val="00A86986"/>
    <w:rsid w:val="00A86987"/>
    <w:rsid w:val="00A86A05"/>
    <w:rsid w:val="00A86AE1"/>
    <w:rsid w:val="00A86B46"/>
    <w:rsid w:val="00A86C1B"/>
    <w:rsid w:val="00A86D37"/>
    <w:rsid w:val="00A86E27"/>
    <w:rsid w:val="00A8737A"/>
    <w:rsid w:val="00A873A0"/>
    <w:rsid w:val="00A8747F"/>
    <w:rsid w:val="00A87559"/>
    <w:rsid w:val="00A877DE"/>
    <w:rsid w:val="00A87B5D"/>
    <w:rsid w:val="00A87E3C"/>
    <w:rsid w:val="00A87F98"/>
    <w:rsid w:val="00A90287"/>
    <w:rsid w:val="00A90312"/>
    <w:rsid w:val="00A90326"/>
    <w:rsid w:val="00A9042C"/>
    <w:rsid w:val="00A904E0"/>
    <w:rsid w:val="00A90552"/>
    <w:rsid w:val="00A905FF"/>
    <w:rsid w:val="00A90693"/>
    <w:rsid w:val="00A90802"/>
    <w:rsid w:val="00A9093E"/>
    <w:rsid w:val="00A90B0B"/>
    <w:rsid w:val="00A90B6E"/>
    <w:rsid w:val="00A90D00"/>
    <w:rsid w:val="00A90F03"/>
    <w:rsid w:val="00A90FA3"/>
    <w:rsid w:val="00A913A4"/>
    <w:rsid w:val="00A916DC"/>
    <w:rsid w:val="00A91762"/>
    <w:rsid w:val="00A917B8"/>
    <w:rsid w:val="00A91867"/>
    <w:rsid w:val="00A9199A"/>
    <w:rsid w:val="00A91A8D"/>
    <w:rsid w:val="00A91B66"/>
    <w:rsid w:val="00A91B95"/>
    <w:rsid w:val="00A91C78"/>
    <w:rsid w:val="00A91D2D"/>
    <w:rsid w:val="00A91E16"/>
    <w:rsid w:val="00A91ECA"/>
    <w:rsid w:val="00A92160"/>
    <w:rsid w:val="00A921E0"/>
    <w:rsid w:val="00A92228"/>
    <w:rsid w:val="00A926B3"/>
    <w:rsid w:val="00A92769"/>
    <w:rsid w:val="00A928B5"/>
    <w:rsid w:val="00A92978"/>
    <w:rsid w:val="00A92EA7"/>
    <w:rsid w:val="00A92FFE"/>
    <w:rsid w:val="00A930DF"/>
    <w:rsid w:val="00A931ED"/>
    <w:rsid w:val="00A9329F"/>
    <w:rsid w:val="00A933F1"/>
    <w:rsid w:val="00A9348F"/>
    <w:rsid w:val="00A93504"/>
    <w:rsid w:val="00A935F0"/>
    <w:rsid w:val="00A9380F"/>
    <w:rsid w:val="00A93858"/>
    <w:rsid w:val="00A939AE"/>
    <w:rsid w:val="00A93B63"/>
    <w:rsid w:val="00A93B9F"/>
    <w:rsid w:val="00A93C61"/>
    <w:rsid w:val="00A93E97"/>
    <w:rsid w:val="00A940D0"/>
    <w:rsid w:val="00A94329"/>
    <w:rsid w:val="00A9468E"/>
    <w:rsid w:val="00A948B4"/>
    <w:rsid w:val="00A94942"/>
    <w:rsid w:val="00A94A46"/>
    <w:rsid w:val="00A94B5B"/>
    <w:rsid w:val="00A94BF7"/>
    <w:rsid w:val="00A950DC"/>
    <w:rsid w:val="00A95147"/>
    <w:rsid w:val="00A95165"/>
    <w:rsid w:val="00A95309"/>
    <w:rsid w:val="00A95376"/>
    <w:rsid w:val="00A954BA"/>
    <w:rsid w:val="00A958A3"/>
    <w:rsid w:val="00A959AE"/>
    <w:rsid w:val="00A95A0A"/>
    <w:rsid w:val="00A95A4F"/>
    <w:rsid w:val="00A95BAC"/>
    <w:rsid w:val="00A95C1E"/>
    <w:rsid w:val="00A95DE7"/>
    <w:rsid w:val="00A95EDA"/>
    <w:rsid w:val="00A95EFB"/>
    <w:rsid w:val="00A95FA0"/>
    <w:rsid w:val="00A95FA9"/>
    <w:rsid w:val="00A960C8"/>
    <w:rsid w:val="00A960EF"/>
    <w:rsid w:val="00A96507"/>
    <w:rsid w:val="00A966EB"/>
    <w:rsid w:val="00A96764"/>
    <w:rsid w:val="00A96859"/>
    <w:rsid w:val="00A96892"/>
    <w:rsid w:val="00A96BDD"/>
    <w:rsid w:val="00A96C48"/>
    <w:rsid w:val="00A96D65"/>
    <w:rsid w:val="00A96ED3"/>
    <w:rsid w:val="00A96F03"/>
    <w:rsid w:val="00A97083"/>
    <w:rsid w:val="00A971A8"/>
    <w:rsid w:val="00A97485"/>
    <w:rsid w:val="00A977A7"/>
    <w:rsid w:val="00A978AC"/>
    <w:rsid w:val="00A979E9"/>
    <w:rsid w:val="00A979FE"/>
    <w:rsid w:val="00A97AD6"/>
    <w:rsid w:val="00A97AD8"/>
    <w:rsid w:val="00A97B50"/>
    <w:rsid w:val="00A97B88"/>
    <w:rsid w:val="00A97CAC"/>
    <w:rsid w:val="00A97D87"/>
    <w:rsid w:val="00A97FAD"/>
    <w:rsid w:val="00A97FD3"/>
    <w:rsid w:val="00AA00F2"/>
    <w:rsid w:val="00AA021A"/>
    <w:rsid w:val="00AA03E8"/>
    <w:rsid w:val="00AA049B"/>
    <w:rsid w:val="00AA086F"/>
    <w:rsid w:val="00AA088C"/>
    <w:rsid w:val="00AA0AE7"/>
    <w:rsid w:val="00AA0D9D"/>
    <w:rsid w:val="00AA0DF7"/>
    <w:rsid w:val="00AA11A3"/>
    <w:rsid w:val="00AA1314"/>
    <w:rsid w:val="00AA14A3"/>
    <w:rsid w:val="00AA1513"/>
    <w:rsid w:val="00AA153F"/>
    <w:rsid w:val="00AA155F"/>
    <w:rsid w:val="00AA16E2"/>
    <w:rsid w:val="00AA186B"/>
    <w:rsid w:val="00AA18A8"/>
    <w:rsid w:val="00AA1A60"/>
    <w:rsid w:val="00AA1ABD"/>
    <w:rsid w:val="00AA1B36"/>
    <w:rsid w:val="00AA1C99"/>
    <w:rsid w:val="00AA1CF4"/>
    <w:rsid w:val="00AA1D8A"/>
    <w:rsid w:val="00AA1DC4"/>
    <w:rsid w:val="00AA2019"/>
    <w:rsid w:val="00AA20E2"/>
    <w:rsid w:val="00AA21AF"/>
    <w:rsid w:val="00AA230F"/>
    <w:rsid w:val="00AA2586"/>
    <w:rsid w:val="00AA261F"/>
    <w:rsid w:val="00AA26D4"/>
    <w:rsid w:val="00AA284E"/>
    <w:rsid w:val="00AA28E1"/>
    <w:rsid w:val="00AA2ABA"/>
    <w:rsid w:val="00AA2E89"/>
    <w:rsid w:val="00AA342C"/>
    <w:rsid w:val="00AA3477"/>
    <w:rsid w:val="00AA3783"/>
    <w:rsid w:val="00AA3953"/>
    <w:rsid w:val="00AA3C9F"/>
    <w:rsid w:val="00AA3DD2"/>
    <w:rsid w:val="00AA3E8A"/>
    <w:rsid w:val="00AA3F7C"/>
    <w:rsid w:val="00AA3F9D"/>
    <w:rsid w:val="00AA3FBF"/>
    <w:rsid w:val="00AA41C7"/>
    <w:rsid w:val="00AA43EE"/>
    <w:rsid w:val="00AA47CB"/>
    <w:rsid w:val="00AA4B08"/>
    <w:rsid w:val="00AA4BA2"/>
    <w:rsid w:val="00AA4FE4"/>
    <w:rsid w:val="00AA501C"/>
    <w:rsid w:val="00AA5263"/>
    <w:rsid w:val="00AA54FE"/>
    <w:rsid w:val="00AA5555"/>
    <w:rsid w:val="00AA60CF"/>
    <w:rsid w:val="00AA6136"/>
    <w:rsid w:val="00AA61A9"/>
    <w:rsid w:val="00AA635E"/>
    <w:rsid w:val="00AA64F1"/>
    <w:rsid w:val="00AA65D2"/>
    <w:rsid w:val="00AA667E"/>
    <w:rsid w:val="00AA6684"/>
    <w:rsid w:val="00AA6956"/>
    <w:rsid w:val="00AA6AB6"/>
    <w:rsid w:val="00AA6B6C"/>
    <w:rsid w:val="00AA6B7A"/>
    <w:rsid w:val="00AA6C0B"/>
    <w:rsid w:val="00AA6E41"/>
    <w:rsid w:val="00AA6EB5"/>
    <w:rsid w:val="00AA6EDF"/>
    <w:rsid w:val="00AA6FC8"/>
    <w:rsid w:val="00AA704D"/>
    <w:rsid w:val="00AA706A"/>
    <w:rsid w:val="00AA7325"/>
    <w:rsid w:val="00AA7590"/>
    <w:rsid w:val="00AA75EB"/>
    <w:rsid w:val="00AA7664"/>
    <w:rsid w:val="00AA76D5"/>
    <w:rsid w:val="00AA7782"/>
    <w:rsid w:val="00AA7834"/>
    <w:rsid w:val="00AA78B0"/>
    <w:rsid w:val="00AA7A45"/>
    <w:rsid w:val="00AA7C7B"/>
    <w:rsid w:val="00AB0319"/>
    <w:rsid w:val="00AB0539"/>
    <w:rsid w:val="00AB070D"/>
    <w:rsid w:val="00AB08D7"/>
    <w:rsid w:val="00AB0925"/>
    <w:rsid w:val="00AB0B13"/>
    <w:rsid w:val="00AB0B96"/>
    <w:rsid w:val="00AB0CEB"/>
    <w:rsid w:val="00AB0DB2"/>
    <w:rsid w:val="00AB0E72"/>
    <w:rsid w:val="00AB0F32"/>
    <w:rsid w:val="00AB0F6C"/>
    <w:rsid w:val="00AB0F92"/>
    <w:rsid w:val="00AB1263"/>
    <w:rsid w:val="00AB14D0"/>
    <w:rsid w:val="00AB162D"/>
    <w:rsid w:val="00AB1713"/>
    <w:rsid w:val="00AB18D2"/>
    <w:rsid w:val="00AB1A6B"/>
    <w:rsid w:val="00AB1B61"/>
    <w:rsid w:val="00AB1C9B"/>
    <w:rsid w:val="00AB1F48"/>
    <w:rsid w:val="00AB212D"/>
    <w:rsid w:val="00AB2501"/>
    <w:rsid w:val="00AB26FC"/>
    <w:rsid w:val="00AB2A42"/>
    <w:rsid w:val="00AB2CF7"/>
    <w:rsid w:val="00AB3235"/>
    <w:rsid w:val="00AB336D"/>
    <w:rsid w:val="00AB359B"/>
    <w:rsid w:val="00AB3866"/>
    <w:rsid w:val="00AB38F5"/>
    <w:rsid w:val="00AB3904"/>
    <w:rsid w:val="00AB3A0B"/>
    <w:rsid w:val="00AB3A3D"/>
    <w:rsid w:val="00AB3A4F"/>
    <w:rsid w:val="00AB3C9D"/>
    <w:rsid w:val="00AB3FD1"/>
    <w:rsid w:val="00AB4004"/>
    <w:rsid w:val="00AB4196"/>
    <w:rsid w:val="00AB4279"/>
    <w:rsid w:val="00AB42C1"/>
    <w:rsid w:val="00AB4444"/>
    <w:rsid w:val="00AB46F2"/>
    <w:rsid w:val="00AB471F"/>
    <w:rsid w:val="00AB4CF7"/>
    <w:rsid w:val="00AB4F0F"/>
    <w:rsid w:val="00AB505B"/>
    <w:rsid w:val="00AB5300"/>
    <w:rsid w:val="00AB5314"/>
    <w:rsid w:val="00AB543B"/>
    <w:rsid w:val="00AB5443"/>
    <w:rsid w:val="00AB545A"/>
    <w:rsid w:val="00AB59DE"/>
    <w:rsid w:val="00AB5A85"/>
    <w:rsid w:val="00AB5C4A"/>
    <w:rsid w:val="00AB5D1C"/>
    <w:rsid w:val="00AB5D55"/>
    <w:rsid w:val="00AB5FC9"/>
    <w:rsid w:val="00AB64ED"/>
    <w:rsid w:val="00AB6552"/>
    <w:rsid w:val="00AB6629"/>
    <w:rsid w:val="00AB6747"/>
    <w:rsid w:val="00AB6824"/>
    <w:rsid w:val="00AB6854"/>
    <w:rsid w:val="00AB6B5A"/>
    <w:rsid w:val="00AB6C75"/>
    <w:rsid w:val="00AB71F8"/>
    <w:rsid w:val="00AB724F"/>
    <w:rsid w:val="00AB7431"/>
    <w:rsid w:val="00AB7631"/>
    <w:rsid w:val="00AB76C0"/>
    <w:rsid w:val="00AB7A5B"/>
    <w:rsid w:val="00AB7AC3"/>
    <w:rsid w:val="00AB7D01"/>
    <w:rsid w:val="00AB7DFE"/>
    <w:rsid w:val="00AB7EAA"/>
    <w:rsid w:val="00AB7EDA"/>
    <w:rsid w:val="00AC000B"/>
    <w:rsid w:val="00AC005A"/>
    <w:rsid w:val="00AC0158"/>
    <w:rsid w:val="00AC01E6"/>
    <w:rsid w:val="00AC0296"/>
    <w:rsid w:val="00AC039B"/>
    <w:rsid w:val="00AC04A3"/>
    <w:rsid w:val="00AC07AA"/>
    <w:rsid w:val="00AC0849"/>
    <w:rsid w:val="00AC09E6"/>
    <w:rsid w:val="00AC0A12"/>
    <w:rsid w:val="00AC0AB2"/>
    <w:rsid w:val="00AC0FD3"/>
    <w:rsid w:val="00AC1077"/>
    <w:rsid w:val="00AC1130"/>
    <w:rsid w:val="00AC1361"/>
    <w:rsid w:val="00AC1685"/>
    <w:rsid w:val="00AC16D0"/>
    <w:rsid w:val="00AC1A61"/>
    <w:rsid w:val="00AC1D4D"/>
    <w:rsid w:val="00AC1DE9"/>
    <w:rsid w:val="00AC1E29"/>
    <w:rsid w:val="00AC1E4D"/>
    <w:rsid w:val="00AC1F39"/>
    <w:rsid w:val="00AC1FA4"/>
    <w:rsid w:val="00AC2016"/>
    <w:rsid w:val="00AC2050"/>
    <w:rsid w:val="00AC23AE"/>
    <w:rsid w:val="00AC24C8"/>
    <w:rsid w:val="00AC2663"/>
    <w:rsid w:val="00AC2A4D"/>
    <w:rsid w:val="00AC2A50"/>
    <w:rsid w:val="00AC2AD6"/>
    <w:rsid w:val="00AC2BE9"/>
    <w:rsid w:val="00AC2CBF"/>
    <w:rsid w:val="00AC30B4"/>
    <w:rsid w:val="00AC31F8"/>
    <w:rsid w:val="00AC323C"/>
    <w:rsid w:val="00AC34FF"/>
    <w:rsid w:val="00AC3520"/>
    <w:rsid w:val="00AC3617"/>
    <w:rsid w:val="00AC372C"/>
    <w:rsid w:val="00AC375F"/>
    <w:rsid w:val="00AC389B"/>
    <w:rsid w:val="00AC39A7"/>
    <w:rsid w:val="00AC3C4A"/>
    <w:rsid w:val="00AC3CC5"/>
    <w:rsid w:val="00AC3EA3"/>
    <w:rsid w:val="00AC3EEB"/>
    <w:rsid w:val="00AC3F12"/>
    <w:rsid w:val="00AC3FAC"/>
    <w:rsid w:val="00AC408A"/>
    <w:rsid w:val="00AC4402"/>
    <w:rsid w:val="00AC492D"/>
    <w:rsid w:val="00AC4985"/>
    <w:rsid w:val="00AC5038"/>
    <w:rsid w:val="00AC5471"/>
    <w:rsid w:val="00AC54F3"/>
    <w:rsid w:val="00AC5673"/>
    <w:rsid w:val="00AC57C9"/>
    <w:rsid w:val="00AC594C"/>
    <w:rsid w:val="00AC5AEE"/>
    <w:rsid w:val="00AC5F44"/>
    <w:rsid w:val="00AC5FB9"/>
    <w:rsid w:val="00AC6072"/>
    <w:rsid w:val="00AC6167"/>
    <w:rsid w:val="00AC6218"/>
    <w:rsid w:val="00AC64B4"/>
    <w:rsid w:val="00AC64B5"/>
    <w:rsid w:val="00AC6D06"/>
    <w:rsid w:val="00AC6D94"/>
    <w:rsid w:val="00AC6EC5"/>
    <w:rsid w:val="00AC7D4C"/>
    <w:rsid w:val="00AD018B"/>
    <w:rsid w:val="00AD01D3"/>
    <w:rsid w:val="00AD0387"/>
    <w:rsid w:val="00AD05AA"/>
    <w:rsid w:val="00AD0844"/>
    <w:rsid w:val="00AD087C"/>
    <w:rsid w:val="00AD0C61"/>
    <w:rsid w:val="00AD0CB9"/>
    <w:rsid w:val="00AD0D0E"/>
    <w:rsid w:val="00AD0D93"/>
    <w:rsid w:val="00AD0FA3"/>
    <w:rsid w:val="00AD1002"/>
    <w:rsid w:val="00AD105D"/>
    <w:rsid w:val="00AD1127"/>
    <w:rsid w:val="00AD1503"/>
    <w:rsid w:val="00AD1546"/>
    <w:rsid w:val="00AD17A5"/>
    <w:rsid w:val="00AD17AD"/>
    <w:rsid w:val="00AD19CB"/>
    <w:rsid w:val="00AD1A1A"/>
    <w:rsid w:val="00AD1A1E"/>
    <w:rsid w:val="00AD1A66"/>
    <w:rsid w:val="00AD1AED"/>
    <w:rsid w:val="00AD1B19"/>
    <w:rsid w:val="00AD1BDD"/>
    <w:rsid w:val="00AD1C5B"/>
    <w:rsid w:val="00AD1D25"/>
    <w:rsid w:val="00AD1D39"/>
    <w:rsid w:val="00AD1EA7"/>
    <w:rsid w:val="00AD1EBE"/>
    <w:rsid w:val="00AD209C"/>
    <w:rsid w:val="00AD2391"/>
    <w:rsid w:val="00AD2392"/>
    <w:rsid w:val="00AD258E"/>
    <w:rsid w:val="00AD25E2"/>
    <w:rsid w:val="00AD26EE"/>
    <w:rsid w:val="00AD27DC"/>
    <w:rsid w:val="00AD2A42"/>
    <w:rsid w:val="00AD2A5F"/>
    <w:rsid w:val="00AD2C5A"/>
    <w:rsid w:val="00AD2CF6"/>
    <w:rsid w:val="00AD3001"/>
    <w:rsid w:val="00AD31F9"/>
    <w:rsid w:val="00AD3248"/>
    <w:rsid w:val="00AD3338"/>
    <w:rsid w:val="00AD3660"/>
    <w:rsid w:val="00AD3699"/>
    <w:rsid w:val="00AD38CB"/>
    <w:rsid w:val="00AD393B"/>
    <w:rsid w:val="00AD3A8D"/>
    <w:rsid w:val="00AD3AA5"/>
    <w:rsid w:val="00AD3D6B"/>
    <w:rsid w:val="00AD4146"/>
    <w:rsid w:val="00AD41C2"/>
    <w:rsid w:val="00AD4318"/>
    <w:rsid w:val="00AD47A7"/>
    <w:rsid w:val="00AD48D5"/>
    <w:rsid w:val="00AD4A52"/>
    <w:rsid w:val="00AD4B69"/>
    <w:rsid w:val="00AD4D63"/>
    <w:rsid w:val="00AD4D8E"/>
    <w:rsid w:val="00AD4EFE"/>
    <w:rsid w:val="00AD5025"/>
    <w:rsid w:val="00AD52BD"/>
    <w:rsid w:val="00AD5401"/>
    <w:rsid w:val="00AD54B9"/>
    <w:rsid w:val="00AD5689"/>
    <w:rsid w:val="00AD56D4"/>
    <w:rsid w:val="00AD573E"/>
    <w:rsid w:val="00AD5972"/>
    <w:rsid w:val="00AD59F9"/>
    <w:rsid w:val="00AD5F7D"/>
    <w:rsid w:val="00AD6115"/>
    <w:rsid w:val="00AD6136"/>
    <w:rsid w:val="00AD6380"/>
    <w:rsid w:val="00AD6390"/>
    <w:rsid w:val="00AD6444"/>
    <w:rsid w:val="00AD6493"/>
    <w:rsid w:val="00AD657B"/>
    <w:rsid w:val="00AD6661"/>
    <w:rsid w:val="00AD6797"/>
    <w:rsid w:val="00AD6AB8"/>
    <w:rsid w:val="00AD6C4F"/>
    <w:rsid w:val="00AD6F74"/>
    <w:rsid w:val="00AD7100"/>
    <w:rsid w:val="00AD713D"/>
    <w:rsid w:val="00AD729C"/>
    <w:rsid w:val="00AD7766"/>
    <w:rsid w:val="00AD77C7"/>
    <w:rsid w:val="00AD77F0"/>
    <w:rsid w:val="00AD78DF"/>
    <w:rsid w:val="00AD799A"/>
    <w:rsid w:val="00AD7B53"/>
    <w:rsid w:val="00AD7FFC"/>
    <w:rsid w:val="00AE0021"/>
    <w:rsid w:val="00AE003C"/>
    <w:rsid w:val="00AE011F"/>
    <w:rsid w:val="00AE02C6"/>
    <w:rsid w:val="00AE02D2"/>
    <w:rsid w:val="00AE0428"/>
    <w:rsid w:val="00AE0553"/>
    <w:rsid w:val="00AE06D8"/>
    <w:rsid w:val="00AE0851"/>
    <w:rsid w:val="00AE095A"/>
    <w:rsid w:val="00AE095F"/>
    <w:rsid w:val="00AE099B"/>
    <w:rsid w:val="00AE0ADC"/>
    <w:rsid w:val="00AE0CD8"/>
    <w:rsid w:val="00AE0F26"/>
    <w:rsid w:val="00AE0FB0"/>
    <w:rsid w:val="00AE104D"/>
    <w:rsid w:val="00AE112F"/>
    <w:rsid w:val="00AE13E6"/>
    <w:rsid w:val="00AE1422"/>
    <w:rsid w:val="00AE180A"/>
    <w:rsid w:val="00AE1ABD"/>
    <w:rsid w:val="00AE1C9D"/>
    <w:rsid w:val="00AE2166"/>
    <w:rsid w:val="00AE22AE"/>
    <w:rsid w:val="00AE23E2"/>
    <w:rsid w:val="00AE260B"/>
    <w:rsid w:val="00AE2782"/>
    <w:rsid w:val="00AE2842"/>
    <w:rsid w:val="00AE2B3E"/>
    <w:rsid w:val="00AE2BA8"/>
    <w:rsid w:val="00AE2FEA"/>
    <w:rsid w:val="00AE304C"/>
    <w:rsid w:val="00AE313D"/>
    <w:rsid w:val="00AE3254"/>
    <w:rsid w:val="00AE3404"/>
    <w:rsid w:val="00AE342B"/>
    <w:rsid w:val="00AE344D"/>
    <w:rsid w:val="00AE3595"/>
    <w:rsid w:val="00AE368A"/>
    <w:rsid w:val="00AE3769"/>
    <w:rsid w:val="00AE39AD"/>
    <w:rsid w:val="00AE3A62"/>
    <w:rsid w:val="00AE3A74"/>
    <w:rsid w:val="00AE3EBE"/>
    <w:rsid w:val="00AE3FD0"/>
    <w:rsid w:val="00AE459E"/>
    <w:rsid w:val="00AE45EE"/>
    <w:rsid w:val="00AE4658"/>
    <w:rsid w:val="00AE467F"/>
    <w:rsid w:val="00AE4B0E"/>
    <w:rsid w:val="00AE4BFC"/>
    <w:rsid w:val="00AE4F6D"/>
    <w:rsid w:val="00AE4FFB"/>
    <w:rsid w:val="00AE505D"/>
    <w:rsid w:val="00AE512D"/>
    <w:rsid w:val="00AE523C"/>
    <w:rsid w:val="00AE52A6"/>
    <w:rsid w:val="00AE54C6"/>
    <w:rsid w:val="00AE54F9"/>
    <w:rsid w:val="00AE581B"/>
    <w:rsid w:val="00AE583F"/>
    <w:rsid w:val="00AE58AA"/>
    <w:rsid w:val="00AE5C21"/>
    <w:rsid w:val="00AE5D55"/>
    <w:rsid w:val="00AE5ED4"/>
    <w:rsid w:val="00AE6015"/>
    <w:rsid w:val="00AE60EA"/>
    <w:rsid w:val="00AE64E0"/>
    <w:rsid w:val="00AE653E"/>
    <w:rsid w:val="00AE66F1"/>
    <w:rsid w:val="00AE673E"/>
    <w:rsid w:val="00AE687F"/>
    <w:rsid w:val="00AE6A8E"/>
    <w:rsid w:val="00AE6B53"/>
    <w:rsid w:val="00AE6CD2"/>
    <w:rsid w:val="00AE6ECD"/>
    <w:rsid w:val="00AE6FFF"/>
    <w:rsid w:val="00AE701B"/>
    <w:rsid w:val="00AE7176"/>
    <w:rsid w:val="00AE729F"/>
    <w:rsid w:val="00AE72EA"/>
    <w:rsid w:val="00AE73B4"/>
    <w:rsid w:val="00AE74C8"/>
    <w:rsid w:val="00AE7569"/>
    <w:rsid w:val="00AE7842"/>
    <w:rsid w:val="00AE78D2"/>
    <w:rsid w:val="00AE7900"/>
    <w:rsid w:val="00AE7964"/>
    <w:rsid w:val="00AE7A80"/>
    <w:rsid w:val="00AE7B1C"/>
    <w:rsid w:val="00AE7CEE"/>
    <w:rsid w:val="00AE7DA4"/>
    <w:rsid w:val="00AF00EE"/>
    <w:rsid w:val="00AF00F6"/>
    <w:rsid w:val="00AF0140"/>
    <w:rsid w:val="00AF0260"/>
    <w:rsid w:val="00AF0582"/>
    <w:rsid w:val="00AF05AE"/>
    <w:rsid w:val="00AF0647"/>
    <w:rsid w:val="00AF06AE"/>
    <w:rsid w:val="00AF077E"/>
    <w:rsid w:val="00AF0800"/>
    <w:rsid w:val="00AF0809"/>
    <w:rsid w:val="00AF09CF"/>
    <w:rsid w:val="00AF0C9E"/>
    <w:rsid w:val="00AF0DA4"/>
    <w:rsid w:val="00AF0DE4"/>
    <w:rsid w:val="00AF0F29"/>
    <w:rsid w:val="00AF0FAA"/>
    <w:rsid w:val="00AF1092"/>
    <w:rsid w:val="00AF1105"/>
    <w:rsid w:val="00AF1250"/>
    <w:rsid w:val="00AF163B"/>
    <w:rsid w:val="00AF17C0"/>
    <w:rsid w:val="00AF1852"/>
    <w:rsid w:val="00AF18FF"/>
    <w:rsid w:val="00AF1C2E"/>
    <w:rsid w:val="00AF1C93"/>
    <w:rsid w:val="00AF1CAC"/>
    <w:rsid w:val="00AF1E7A"/>
    <w:rsid w:val="00AF1E95"/>
    <w:rsid w:val="00AF1F64"/>
    <w:rsid w:val="00AF1FC0"/>
    <w:rsid w:val="00AF21F7"/>
    <w:rsid w:val="00AF2313"/>
    <w:rsid w:val="00AF2426"/>
    <w:rsid w:val="00AF256D"/>
    <w:rsid w:val="00AF25A7"/>
    <w:rsid w:val="00AF2621"/>
    <w:rsid w:val="00AF2633"/>
    <w:rsid w:val="00AF26F0"/>
    <w:rsid w:val="00AF28D7"/>
    <w:rsid w:val="00AF29BC"/>
    <w:rsid w:val="00AF2A28"/>
    <w:rsid w:val="00AF2E66"/>
    <w:rsid w:val="00AF2FE6"/>
    <w:rsid w:val="00AF311E"/>
    <w:rsid w:val="00AF316E"/>
    <w:rsid w:val="00AF326B"/>
    <w:rsid w:val="00AF3343"/>
    <w:rsid w:val="00AF33FD"/>
    <w:rsid w:val="00AF345C"/>
    <w:rsid w:val="00AF34CB"/>
    <w:rsid w:val="00AF35D9"/>
    <w:rsid w:val="00AF367B"/>
    <w:rsid w:val="00AF371D"/>
    <w:rsid w:val="00AF395F"/>
    <w:rsid w:val="00AF3CD5"/>
    <w:rsid w:val="00AF3EAE"/>
    <w:rsid w:val="00AF41CC"/>
    <w:rsid w:val="00AF42A4"/>
    <w:rsid w:val="00AF4489"/>
    <w:rsid w:val="00AF44E6"/>
    <w:rsid w:val="00AF4971"/>
    <w:rsid w:val="00AF4AF6"/>
    <w:rsid w:val="00AF4E28"/>
    <w:rsid w:val="00AF5016"/>
    <w:rsid w:val="00AF505C"/>
    <w:rsid w:val="00AF5089"/>
    <w:rsid w:val="00AF51A2"/>
    <w:rsid w:val="00AF5268"/>
    <w:rsid w:val="00AF5413"/>
    <w:rsid w:val="00AF590A"/>
    <w:rsid w:val="00AF5D33"/>
    <w:rsid w:val="00AF5E5F"/>
    <w:rsid w:val="00AF6175"/>
    <w:rsid w:val="00AF6384"/>
    <w:rsid w:val="00AF64C5"/>
    <w:rsid w:val="00AF682C"/>
    <w:rsid w:val="00AF6C72"/>
    <w:rsid w:val="00AF7039"/>
    <w:rsid w:val="00AF7056"/>
    <w:rsid w:val="00AF725F"/>
    <w:rsid w:val="00AF7476"/>
    <w:rsid w:val="00AF766F"/>
    <w:rsid w:val="00AF777B"/>
    <w:rsid w:val="00AF77C9"/>
    <w:rsid w:val="00AF7921"/>
    <w:rsid w:val="00AF79E0"/>
    <w:rsid w:val="00AF79F9"/>
    <w:rsid w:val="00AF7D14"/>
    <w:rsid w:val="00AF7DDC"/>
    <w:rsid w:val="00AF7E7A"/>
    <w:rsid w:val="00B00119"/>
    <w:rsid w:val="00B001DF"/>
    <w:rsid w:val="00B00275"/>
    <w:rsid w:val="00B002C2"/>
    <w:rsid w:val="00B003F6"/>
    <w:rsid w:val="00B00437"/>
    <w:rsid w:val="00B004BE"/>
    <w:rsid w:val="00B0050F"/>
    <w:rsid w:val="00B005CD"/>
    <w:rsid w:val="00B00667"/>
    <w:rsid w:val="00B0087E"/>
    <w:rsid w:val="00B00A3E"/>
    <w:rsid w:val="00B00ABD"/>
    <w:rsid w:val="00B00B4B"/>
    <w:rsid w:val="00B00C33"/>
    <w:rsid w:val="00B00C3D"/>
    <w:rsid w:val="00B00E8F"/>
    <w:rsid w:val="00B00EEB"/>
    <w:rsid w:val="00B00F5A"/>
    <w:rsid w:val="00B00FC4"/>
    <w:rsid w:val="00B0101B"/>
    <w:rsid w:val="00B01345"/>
    <w:rsid w:val="00B013FB"/>
    <w:rsid w:val="00B016D9"/>
    <w:rsid w:val="00B016FF"/>
    <w:rsid w:val="00B0177D"/>
    <w:rsid w:val="00B01838"/>
    <w:rsid w:val="00B01E57"/>
    <w:rsid w:val="00B02117"/>
    <w:rsid w:val="00B022FB"/>
    <w:rsid w:val="00B02323"/>
    <w:rsid w:val="00B02437"/>
    <w:rsid w:val="00B025B7"/>
    <w:rsid w:val="00B026B7"/>
    <w:rsid w:val="00B02705"/>
    <w:rsid w:val="00B0297E"/>
    <w:rsid w:val="00B02C22"/>
    <w:rsid w:val="00B02E23"/>
    <w:rsid w:val="00B02EE9"/>
    <w:rsid w:val="00B032B1"/>
    <w:rsid w:val="00B032D9"/>
    <w:rsid w:val="00B03318"/>
    <w:rsid w:val="00B03337"/>
    <w:rsid w:val="00B034D6"/>
    <w:rsid w:val="00B03725"/>
    <w:rsid w:val="00B03BF5"/>
    <w:rsid w:val="00B03FC9"/>
    <w:rsid w:val="00B040BC"/>
    <w:rsid w:val="00B0423B"/>
    <w:rsid w:val="00B044E0"/>
    <w:rsid w:val="00B04523"/>
    <w:rsid w:val="00B0457B"/>
    <w:rsid w:val="00B045DA"/>
    <w:rsid w:val="00B047C6"/>
    <w:rsid w:val="00B048DB"/>
    <w:rsid w:val="00B04B60"/>
    <w:rsid w:val="00B04DB7"/>
    <w:rsid w:val="00B04DC2"/>
    <w:rsid w:val="00B0511F"/>
    <w:rsid w:val="00B05181"/>
    <w:rsid w:val="00B05316"/>
    <w:rsid w:val="00B05467"/>
    <w:rsid w:val="00B05470"/>
    <w:rsid w:val="00B05670"/>
    <w:rsid w:val="00B057FA"/>
    <w:rsid w:val="00B059AD"/>
    <w:rsid w:val="00B05A23"/>
    <w:rsid w:val="00B05DDF"/>
    <w:rsid w:val="00B061EE"/>
    <w:rsid w:val="00B06283"/>
    <w:rsid w:val="00B062AD"/>
    <w:rsid w:val="00B06475"/>
    <w:rsid w:val="00B06733"/>
    <w:rsid w:val="00B0685B"/>
    <w:rsid w:val="00B06C38"/>
    <w:rsid w:val="00B06E2C"/>
    <w:rsid w:val="00B071DB"/>
    <w:rsid w:val="00B079C0"/>
    <w:rsid w:val="00B07E05"/>
    <w:rsid w:val="00B07FCE"/>
    <w:rsid w:val="00B10004"/>
    <w:rsid w:val="00B10278"/>
    <w:rsid w:val="00B102B3"/>
    <w:rsid w:val="00B102FA"/>
    <w:rsid w:val="00B10327"/>
    <w:rsid w:val="00B10542"/>
    <w:rsid w:val="00B1071D"/>
    <w:rsid w:val="00B10750"/>
    <w:rsid w:val="00B108ED"/>
    <w:rsid w:val="00B10BE5"/>
    <w:rsid w:val="00B10D79"/>
    <w:rsid w:val="00B10E24"/>
    <w:rsid w:val="00B10F3D"/>
    <w:rsid w:val="00B10F4D"/>
    <w:rsid w:val="00B11079"/>
    <w:rsid w:val="00B1118C"/>
    <w:rsid w:val="00B112AC"/>
    <w:rsid w:val="00B11441"/>
    <w:rsid w:val="00B114E7"/>
    <w:rsid w:val="00B1168F"/>
    <w:rsid w:val="00B11890"/>
    <w:rsid w:val="00B1199B"/>
    <w:rsid w:val="00B11AB0"/>
    <w:rsid w:val="00B11C5C"/>
    <w:rsid w:val="00B11DF1"/>
    <w:rsid w:val="00B11F60"/>
    <w:rsid w:val="00B11F89"/>
    <w:rsid w:val="00B1224D"/>
    <w:rsid w:val="00B122B2"/>
    <w:rsid w:val="00B12319"/>
    <w:rsid w:val="00B12573"/>
    <w:rsid w:val="00B12580"/>
    <w:rsid w:val="00B12800"/>
    <w:rsid w:val="00B12AC4"/>
    <w:rsid w:val="00B12C6E"/>
    <w:rsid w:val="00B12D3B"/>
    <w:rsid w:val="00B12FC0"/>
    <w:rsid w:val="00B13220"/>
    <w:rsid w:val="00B133DE"/>
    <w:rsid w:val="00B133F8"/>
    <w:rsid w:val="00B13444"/>
    <w:rsid w:val="00B1346D"/>
    <w:rsid w:val="00B134E2"/>
    <w:rsid w:val="00B13939"/>
    <w:rsid w:val="00B13992"/>
    <w:rsid w:val="00B139CC"/>
    <w:rsid w:val="00B13B2B"/>
    <w:rsid w:val="00B13C17"/>
    <w:rsid w:val="00B13C3F"/>
    <w:rsid w:val="00B13CB7"/>
    <w:rsid w:val="00B13D58"/>
    <w:rsid w:val="00B13EE0"/>
    <w:rsid w:val="00B1401C"/>
    <w:rsid w:val="00B140F3"/>
    <w:rsid w:val="00B14162"/>
    <w:rsid w:val="00B1422B"/>
    <w:rsid w:val="00B1447A"/>
    <w:rsid w:val="00B144BD"/>
    <w:rsid w:val="00B14524"/>
    <w:rsid w:val="00B14527"/>
    <w:rsid w:val="00B1486A"/>
    <w:rsid w:val="00B148AC"/>
    <w:rsid w:val="00B14A40"/>
    <w:rsid w:val="00B14AFA"/>
    <w:rsid w:val="00B14FAE"/>
    <w:rsid w:val="00B14FD9"/>
    <w:rsid w:val="00B14FE8"/>
    <w:rsid w:val="00B15053"/>
    <w:rsid w:val="00B15101"/>
    <w:rsid w:val="00B15611"/>
    <w:rsid w:val="00B1576D"/>
    <w:rsid w:val="00B158AD"/>
    <w:rsid w:val="00B15901"/>
    <w:rsid w:val="00B1591A"/>
    <w:rsid w:val="00B15DC9"/>
    <w:rsid w:val="00B15F66"/>
    <w:rsid w:val="00B160F5"/>
    <w:rsid w:val="00B16129"/>
    <w:rsid w:val="00B162EE"/>
    <w:rsid w:val="00B166E7"/>
    <w:rsid w:val="00B16700"/>
    <w:rsid w:val="00B16771"/>
    <w:rsid w:val="00B16898"/>
    <w:rsid w:val="00B16D1C"/>
    <w:rsid w:val="00B16E03"/>
    <w:rsid w:val="00B16F13"/>
    <w:rsid w:val="00B17120"/>
    <w:rsid w:val="00B171CE"/>
    <w:rsid w:val="00B171EF"/>
    <w:rsid w:val="00B17407"/>
    <w:rsid w:val="00B17677"/>
    <w:rsid w:val="00B17828"/>
    <w:rsid w:val="00B179F9"/>
    <w:rsid w:val="00B17C59"/>
    <w:rsid w:val="00B17D53"/>
    <w:rsid w:val="00B17E88"/>
    <w:rsid w:val="00B20424"/>
    <w:rsid w:val="00B206A1"/>
    <w:rsid w:val="00B206C6"/>
    <w:rsid w:val="00B20772"/>
    <w:rsid w:val="00B209F2"/>
    <w:rsid w:val="00B20A36"/>
    <w:rsid w:val="00B20C61"/>
    <w:rsid w:val="00B20D54"/>
    <w:rsid w:val="00B20D7C"/>
    <w:rsid w:val="00B20D8E"/>
    <w:rsid w:val="00B20DDD"/>
    <w:rsid w:val="00B20F91"/>
    <w:rsid w:val="00B213E6"/>
    <w:rsid w:val="00B214CA"/>
    <w:rsid w:val="00B21799"/>
    <w:rsid w:val="00B218BD"/>
    <w:rsid w:val="00B219FD"/>
    <w:rsid w:val="00B21D3F"/>
    <w:rsid w:val="00B21DE4"/>
    <w:rsid w:val="00B22308"/>
    <w:rsid w:val="00B22377"/>
    <w:rsid w:val="00B223EE"/>
    <w:rsid w:val="00B2249B"/>
    <w:rsid w:val="00B22555"/>
    <w:rsid w:val="00B22795"/>
    <w:rsid w:val="00B2298C"/>
    <w:rsid w:val="00B22ADC"/>
    <w:rsid w:val="00B22B46"/>
    <w:rsid w:val="00B22E67"/>
    <w:rsid w:val="00B22F5A"/>
    <w:rsid w:val="00B22FF9"/>
    <w:rsid w:val="00B23008"/>
    <w:rsid w:val="00B23046"/>
    <w:rsid w:val="00B23066"/>
    <w:rsid w:val="00B232AF"/>
    <w:rsid w:val="00B2342C"/>
    <w:rsid w:val="00B234ED"/>
    <w:rsid w:val="00B235CF"/>
    <w:rsid w:val="00B23666"/>
    <w:rsid w:val="00B237E6"/>
    <w:rsid w:val="00B238D5"/>
    <w:rsid w:val="00B23934"/>
    <w:rsid w:val="00B23989"/>
    <w:rsid w:val="00B2399B"/>
    <w:rsid w:val="00B23A49"/>
    <w:rsid w:val="00B23A52"/>
    <w:rsid w:val="00B23B99"/>
    <w:rsid w:val="00B23C95"/>
    <w:rsid w:val="00B23F6D"/>
    <w:rsid w:val="00B24107"/>
    <w:rsid w:val="00B2449D"/>
    <w:rsid w:val="00B244CF"/>
    <w:rsid w:val="00B246A7"/>
    <w:rsid w:val="00B2475D"/>
    <w:rsid w:val="00B24975"/>
    <w:rsid w:val="00B24981"/>
    <w:rsid w:val="00B24AA4"/>
    <w:rsid w:val="00B24BE4"/>
    <w:rsid w:val="00B24D16"/>
    <w:rsid w:val="00B25118"/>
    <w:rsid w:val="00B253F0"/>
    <w:rsid w:val="00B2562E"/>
    <w:rsid w:val="00B259A4"/>
    <w:rsid w:val="00B25B1F"/>
    <w:rsid w:val="00B26201"/>
    <w:rsid w:val="00B264F7"/>
    <w:rsid w:val="00B265D1"/>
    <w:rsid w:val="00B265E0"/>
    <w:rsid w:val="00B265F8"/>
    <w:rsid w:val="00B26709"/>
    <w:rsid w:val="00B26B3F"/>
    <w:rsid w:val="00B26CB2"/>
    <w:rsid w:val="00B26CC9"/>
    <w:rsid w:val="00B26CFF"/>
    <w:rsid w:val="00B27014"/>
    <w:rsid w:val="00B27338"/>
    <w:rsid w:val="00B2785B"/>
    <w:rsid w:val="00B27934"/>
    <w:rsid w:val="00B27962"/>
    <w:rsid w:val="00B2799E"/>
    <w:rsid w:val="00B27B01"/>
    <w:rsid w:val="00B27D99"/>
    <w:rsid w:val="00B27E47"/>
    <w:rsid w:val="00B27F53"/>
    <w:rsid w:val="00B27FA1"/>
    <w:rsid w:val="00B3058B"/>
    <w:rsid w:val="00B3089B"/>
    <w:rsid w:val="00B308A9"/>
    <w:rsid w:val="00B30AC1"/>
    <w:rsid w:val="00B30AF3"/>
    <w:rsid w:val="00B30DE6"/>
    <w:rsid w:val="00B30EED"/>
    <w:rsid w:val="00B30F9E"/>
    <w:rsid w:val="00B3120D"/>
    <w:rsid w:val="00B3127F"/>
    <w:rsid w:val="00B31343"/>
    <w:rsid w:val="00B31358"/>
    <w:rsid w:val="00B3149C"/>
    <w:rsid w:val="00B31522"/>
    <w:rsid w:val="00B3166A"/>
    <w:rsid w:val="00B31697"/>
    <w:rsid w:val="00B317D8"/>
    <w:rsid w:val="00B3184F"/>
    <w:rsid w:val="00B31A46"/>
    <w:rsid w:val="00B31C8C"/>
    <w:rsid w:val="00B31CF9"/>
    <w:rsid w:val="00B31E63"/>
    <w:rsid w:val="00B31E75"/>
    <w:rsid w:val="00B31F70"/>
    <w:rsid w:val="00B3248D"/>
    <w:rsid w:val="00B32AEB"/>
    <w:rsid w:val="00B32B6E"/>
    <w:rsid w:val="00B32B83"/>
    <w:rsid w:val="00B32C1A"/>
    <w:rsid w:val="00B32EDB"/>
    <w:rsid w:val="00B32F3E"/>
    <w:rsid w:val="00B33465"/>
    <w:rsid w:val="00B33490"/>
    <w:rsid w:val="00B33561"/>
    <w:rsid w:val="00B33714"/>
    <w:rsid w:val="00B3385B"/>
    <w:rsid w:val="00B33911"/>
    <w:rsid w:val="00B33B99"/>
    <w:rsid w:val="00B33BB0"/>
    <w:rsid w:val="00B33BE2"/>
    <w:rsid w:val="00B33E8C"/>
    <w:rsid w:val="00B34031"/>
    <w:rsid w:val="00B34119"/>
    <w:rsid w:val="00B34134"/>
    <w:rsid w:val="00B34141"/>
    <w:rsid w:val="00B34A46"/>
    <w:rsid w:val="00B34A48"/>
    <w:rsid w:val="00B34AE8"/>
    <w:rsid w:val="00B34B59"/>
    <w:rsid w:val="00B34B8A"/>
    <w:rsid w:val="00B34B9F"/>
    <w:rsid w:val="00B34EBD"/>
    <w:rsid w:val="00B35052"/>
    <w:rsid w:val="00B3514C"/>
    <w:rsid w:val="00B352C6"/>
    <w:rsid w:val="00B35696"/>
    <w:rsid w:val="00B357DF"/>
    <w:rsid w:val="00B35A27"/>
    <w:rsid w:val="00B35ACC"/>
    <w:rsid w:val="00B36135"/>
    <w:rsid w:val="00B3617E"/>
    <w:rsid w:val="00B36204"/>
    <w:rsid w:val="00B36268"/>
    <w:rsid w:val="00B36277"/>
    <w:rsid w:val="00B36387"/>
    <w:rsid w:val="00B36414"/>
    <w:rsid w:val="00B36604"/>
    <w:rsid w:val="00B36681"/>
    <w:rsid w:val="00B36A5C"/>
    <w:rsid w:val="00B36AC4"/>
    <w:rsid w:val="00B36ACB"/>
    <w:rsid w:val="00B36AD2"/>
    <w:rsid w:val="00B36C29"/>
    <w:rsid w:val="00B36E15"/>
    <w:rsid w:val="00B36E8C"/>
    <w:rsid w:val="00B36FCA"/>
    <w:rsid w:val="00B3714A"/>
    <w:rsid w:val="00B375F8"/>
    <w:rsid w:val="00B376B4"/>
    <w:rsid w:val="00B37D12"/>
    <w:rsid w:val="00B37E79"/>
    <w:rsid w:val="00B4004D"/>
    <w:rsid w:val="00B400C5"/>
    <w:rsid w:val="00B400D5"/>
    <w:rsid w:val="00B40697"/>
    <w:rsid w:val="00B40A3F"/>
    <w:rsid w:val="00B40AB2"/>
    <w:rsid w:val="00B40B7F"/>
    <w:rsid w:val="00B40BC6"/>
    <w:rsid w:val="00B40D65"/>
    <w:rsid w:val="00B41023"/>
    <w:rsid w:val="00B41090"/>
    <w:rsid w:val="00B411C3"/>
    <w:rsid w:val="00B41408"/>
    <w:rsid w:val="00B41553"/>
    <w:rsid w:val="00B41646"/>
    <w:rsid w:val="00B41660"/>
    <w:rsid w:val="00B4181A"/>
    <w:rsid w:val="00B41A36"/>
    <w:rsid w:val="00B41BCE"/>
    <w:rsid w:val="00B41C2A"/>
    <w:rsid w:val="00B41FDC"/>
    <w:rsid w:val="00B4201A"/>
    <w:rsid w:val="00B421B8"/>
    <w:rsid w:val="00B42252"/>
    <w:rsid w:val="00B422F9"/>
    <w:rsid w:val="00B42383"/>
    <w:rsid w:val="00B424F8"/>
    <w:rsid w:val="00B424FC"/>
    <w:rsid w:val="00B42823"/>
    <w:rsid w:val="00B428C2"/>
    <w:rsid w:val="00B42906"/>
    <w:rsid w:val="00B4295D"/>
    <w:rsid w:val="00B429EC"/>
    <w:rsid w:val="00B42B50"/>
    <w:rsid w:val="00B42BB9"/>
    <w:rsid w:val="00B42C99"/>
    <w:rsid w:val="00B42D85"/>
    <w:rsid w:val="00B42F02"/>
    <w:rsid w:val="00B42F86"/>
    <w:rsid w:val="00B43151"/>
    <w:rsid w:val="00B431B6"/>
    <w:rsid w:val="00B432D6"/>
    <w:rsid w:val="00B43368"/>
    <w:rsid w:val="00B43594"/>
    <w:rsid w:val="00B4361F"/>
    <w:rsid w:val="00B43660"/>
    <w:rsid w:val="00B436FB"/>
    <w:rsid w:val="00B43901"/>
    <w:rsid w:val="00B4399A"/>
    <w:rsid w:val="00B439B9"/>
    <w:rsid w:val="00B43C1C"/>
    <w:rsid w:val="00B43E28"/>
    <w:rsid w:val="00B43E90"/>
    <w:rsid w:val="00B43F65"/>
    <w:rsid w:val="00B43FD9"/>
    <w:rsid w:val="00B442F0"/>
    <w:rsid w:val="00B443CD"/>
    <w:rsid w:val="00B443ED"/>
    <w:rsid w:val="00B44552"/>
    <w:rsid w:val="00B4468C"/>
    <w:rsid w:val="00B44722"/>
    <w:rsid w:val="00B44793"/>
    <w:rsid w:val="00B447E1"/>
    <w:rsid w:val="00B448B1"/>
    <w:rsid w:val="00B44F7B"/>
    <w:rsid w:val="00B44FBF"/>
    <w:rsid w:val="00B4503D"/>
    <w:rsid w:val="00B450E4"/>
    <w:rsid w:val="00B45292"/>
    <w:rsid w:val="00B45295"/>
    <w:rsid w:val="00B45719"/>
    <w:rsid w:val="00B45830"/>
    <w:rsid w:val="00B458C2"/>
    <w:rsid w:val="00B45A3F"/>
    <w:rsid w:val="00B45A80"/>
    <w:rsid w:val="00B45A9F"/>
    <w:rsid w:val="00B45BE6"/>
    <w:rsid w:val="00B45D7B"/>
    <w:rsid w:val="00B45D84"/>
    <w:rsid w:val="00B4609A"/>
    <w:rsid w:val="00B4642D"/>
    <w:rsid w:val="00B4676E"/>
    <w:rsid w:val="00B4693C"/>
    <w:rsid w:val="00B4699B"/>
    <w:rsid w:val="00B46BE8"/>
    <w:rsid w:val="00B46FAE"/>
    <w:rsid w:val="00B47049"/>
    <w:rsid w:val="00B471D5"/>
    <w:rsid w:val="00B4737A"/>
    <w:rsid w:val="00B474D3"/>
    <w:rsid w:val="00B475A4"/>
    <w:rsid w:val="00B47619"/>
    <w:rsid w:val="00B47633"/>
    <w:rsid w:val="00B476F0"/>
    <w:rsid w:val="00B47730"/>
    <w:rsid w:val="00B4773C"/>
    <w:rsid w:val="00B478CB"/>
    <w:rsid w:val="00B478F0"/>
    <w:rsid w:val="00B479B6"/>
    <w:rsid w:val="00B47A05"/>
    <w:rsid w:val="00B47A34"/>
    <w:rsid w:val="00B47A77"/>
    <w:rsid w:val="00B47A87"/>
    <w:rsid w:val="00B47E97"/>
    <w:rsid w:val="00B50225"/>
    <w:rsid w:val="00B50256"/>
    <w:rsid w:val="00B502B1"/>
    <w:rsid w:val="00B50414"/>
    <w:rsid w:val="00B505C1"/>
    <w:rsid w:val="00B506B2"/>
    <w:rsid w:val="00B5092C"/>
    <w:rsid w:val="00B50AA1"/>
    <w:rsid w:val="00B50AD3"/>
    <w:rsid w:val="00B50B36"/>
    <w:rsid w:val="00B50D2D"/>
    <w:rsid w:val="00B50ED4"/>
    <w:rsid w:val="00B51277"/>
    <w:rsid w:val="00B51494"/>
    <w:rsid w:val="00B515CB"/>
    <w:rsid w:val="00B51756"/>
    <w:rsid w:val="00B5192D"/>
    <w:rsid w:val="00B51A41"/>
    <w:rsid w:val="00B51D85"/>
    <w:rsid w:val="00B51DBC"/>
    <w:rsid w:val="00B5221A"/>
    <w:rsid w:val="00B5223B"/>
    <w:rsid w:val="00B522BB"/>
    <w:rsid w:val="00B52605"/>
    <w:rsid w:val="00B52895"/>
    <w:rsid w:val="00B528DF"/>
    <w:rsid w:val="00B52981"/>
    <w:rsid w:val="00B52992"/>
    <w:rsid w:val="00B529EB"/>
    <w:rsid w:val="00B52AEA"/>
    <w:rsid w:val="00B52BCC"/>
    <w:rsid w:val="00B52C01"/>
    <w:rsid w:val="00B52E50"/>
    <w:rsid w:val="00B52E7D"/>
    <w:rsid w:val="00B52EFD"/>
    <w:rsid w:val="00B530B4"/>
    <w:rsid w:val="00B53208"/>
    <w:rsid w:val="00B53240"/>
    <w:rsid w:val="00B532B1"/>
    <w:rsid w:val="00B53311"/>
    <w:rsid w:val="00B534D2"/>
    <w:rsid w:val="00B5368D"/>
    <w:rsid w:val="00B536BF"/>
    <w:rsid w:val="00B536CF"/>
    <w:rsid w:val="00B5373F"/>
    <w:rsid w:val="00B537E1"/>
    <w:rsid w:val="00B5382C"/>
    <w:rsid w:val="00B53882"/>
    <w:rsid w:val="00B538AC"/>
    <w:rsid w:val="00B53CB7"/>
    <w:rsid w:val="00B53DE5"/>
    <w:rsid w:val="00B53E0A"/>
    <w:rsid w:val="00B53F23"/>
    <w:rsid w:val="00B53F72"/>
    <w:rsid w:val="00B541B3"/>
    <w:rsid w:val="00B54678"/>
    <w:rsid w:val="00B5470F"/>
    <w:rsid w:val="00B549F0"/>
    <w:rsid w:val="00B54A65"/>
    <w:rsid w:val="00B54ADD"/>
    <w:rsid w:val="00B54B3C"/>
    <w:rsid w:val="00B54BF4"/>
    <w:rsid w:val="00B54C36"/>
    <w:rsid w:val="00B54C63"/>
    <w:rsid w:val="00B54D00"/>
    <w:rsid w:val="00B54DC4"/>
    <w:rsid w:val="00B55120"/>
    <w:rsid w:val="00B5514F"/>
    <w:rsid w:val="00B5521D"/>
    <w:rsid w:val="00B552A6"/>
    <w:rsid w:val="00B552AB"/>
    <w:rsid w:val="00B552BB"/>
    <w:rsid w:val="00B552F3"/>
    <w:rsid w:val="00B5536B"/>
    <w:rsid w:val="00B5556B"/>
    <w:rsid w:val="00B5565C"/>
    <w:rsid w:val="00B55687"/>
    <w:rsid w:val="00B557D3"/>
    <w:rsid w:val="00B55936"/>
    <w:rsid w:val="00B55A6D"/>
    <w:rsid w:val="00B55A89"/>
    <w:rsid w:val="00B55B6E"/>
    <w:rsid w:val="00B55CF3"/>
    <w:rsid w:val="00B55CF6"/>
    <w:rsid w:val="00B55DD9"/>
    <w:rsid w:val="00B55F1D"/>
    <w:rsid w:val="00B5626F"/>
    <w:rsid w:val="00B566CF"/>
    <w:rsid w:val="00B56784"/>
    <w:rsid w:val="00B56BA5"/>
    <w:rsid w:val="00B56BF5"/>
    <w:rsid w:val="00B56C2A"/>
    <w:rsid w:val="00B56C55"/>
    <w:rsid w:val="00B56D68"/>
    <w:rsid w:val="00B56DE1"/>
    <w:rsid w:val="00B56E9F"/>
    <w:rsid w:val="00B5710B"/>
    <w:rsid w:val="00B574CE"/>
    <w:rsid w:val="00B578BC"/>
    <w:rsid w:val="00B579FC"/>
    <w:rsid w:val="00B57AD3"/>
    <w:rsid w:val="00B57C76"/>
    <w:rsid w:val="00B57F4D"/>
    <w:rsid w:val="00B57FE1"/>
    <w:rsid w:val="00B6022A"/>
    <w:rsid w:val="00B606AC"/>
    <w:rsid w:val="00B606EC"/>
    <w:rsid w:val="00B6091C"/>
    <w:rsid w:val="00B60C42"/>
    <w:rsid w:val="00B6126D"/>
    <w:rsid w:val="00B61554"/>
    <w:rsid w:val="00B61568"/>
    <w:rsid w:val="00B61723"/>
    <w:rsid w:val="00B6187C"/>
    <w:rsid w:val="00B618F1"/>
    <w:rsid w:val="00B61ABC"/>
    <w:rsid w:val="00B61CAD"/>
    <w:rsid w:val="00B61E39"/>
    <w:rsid w:val="00B62023"/>
    <w:rsid w:val="00B62027"/>
    <w:rsid w:val="00B6207A"/>
    <w:rsid w:val="00B620BA"/>
    <w:rsid w:val="00B620EE"/>
    <w:rsid w:val="00B6222A"/>
    <w:rsid w:val="00B62327"/>
    <w:rsid w:val="00B6257C"/>
    <w:rsid w:val="00B627F4"/>
    <w:rsid w:val="00B62DFE"/>
    <w:rsid w:val="00B62E6A"/>
    <w:rsid w:val="00B62EDA"/>
    <w:rsid w:val="00B63054"/>
    <w:rsid w:val="00B63176"/>
    <w:rsid w:val="00B63326"/>
    <w:rsid w:val="00B6332F"/>
    <w:rsid w:val="00B63492"/>
    <w:rsid w:val="00B634AD"/>
    <w:rsid w:val="00B635D5"/>
    <w:rsid w:val="00B6379A"/>
    <w:rsid w:val="00B63C74"/>
    <w:rsid w:val="00B64019"/>
    <w:rsid w:val="00B644AA"/>
    <w:rsid w:val="00B645A7"/>
    <w:rsid w:val="00B64634"/>
    <w:rsid w:val="00B647A4"/>
    <w:rsid w:val="00B649C5"/>
    <w:rsid w:val="00B649F2"/>
    <w:rsid w:val="00B64ABC"/>
    <w:rsid w:val="00B64B83"/>
    <w:rsid w:val="00B64C6B"/>
    <w:rsid w:val="00B64E9E"/>
    <w:rsid w:val="00B65571"/>
    <w:rsid w:val="00B6558E"/>
    <w:rsid w:val="00B655A2"/>
    <w:rsid w:val="00B6568B"/>
    <w:rsid w:val="00B65744"/>
    <w:rsid w:val="00B659C3"/>
    <w:rsid w:val="00B65B2E"/>
    <w:rsid w:val="00B65B43"/>
    <w:rsid w:val="00B65C55"/>
    <w:rsid w:val="00B65CDF"/>
    <w:rsid w:val="00B660A8"/>
    <w:rsid w:val="00B66177"/>
    <w:rsid w:val="00B661BE"/>
    <w:rsid w:val="00B662A4"/>
    <w:rsid w:val="00B665F8"/>
    <w:rsid w:val="00B667FD"/>
    <w:rsid w:val="00B66862"/>
    <w:rsid w:val="00B66A45"/>
    <w:rsid w:val="00B66B1F"/>
    <w:rsid w:val="00B66B61"/>
    <w:rsid w:val="00B66D3E"/>
    <w:rsid w:val="00B66DDB"/>
    <w:rsid w:val="00B66F6F"/>
    <w:rsid w:val="00B670DD"/>
    <w:rsid w:val="00B672B3"/>
    <w:rsid w:val="00B6752F"/>
    <w:rsid w:val="00B67668"/>
    <w:rsid w:val="00B67687"/>
    <w:rsid w:val="00B6769B"/>
    <w:rsid w:val="00B67793"/>
    <w:rsid w:val="00B677D5"/>
    <w:rsid w:val="00B677DA"/>
    <w:rsid w:val="00B678C0"/>
    <w:rsid w:val="00B67ACF"/>
    <w:rsid w:val="00B67BC4"/>
    <w:rsid w:val="00B67C90"/>
    <w:rsid w:val="00B67D8D"/>
    <w:rsid w:val="00B67EB2"/>
    <w:rsid w:val="00B70017"/>
    <w:rsid w:val="00B70061"/>
    <w:rsid w:val="00B7017C"/>
    <w:rsid w:val="00B70329"/>
    <w:rsid w:val="00B70335"/>
    <w:rsid w:val="00B70621"/>
    <w:rsid w:val="00B706F9"/>
    <w:rsid w:val="00B7083A"/>
    <w:rsid w:val="00B70988"/>
    <w:rsid w:val="00B709C4"/>
    <w:rsid w:val="00B70A0C"/>
    <w:rsid w:val="00B70A46"/>
    <w:rsid w:val="00B70A99"/>
    <w:rsid w:val="00B70B6F"/>
    <w:rsid w:val="00B70BD7"/>
    <w:rsid w:val="00B70C82"/>
    <w:rsid w:val="00B711F4"/>
    <w:rsid w:val="00B713A3"/>
    <w:rsid w:val="00B71425"/>
    <w:rsid w:val="00B714C6"/>
    <w:rsid w:val="00B71610"/>
    <w:rsid w:val="00B71727"/>
    <w:rsid w:val="00B7177C"/>
    <w:rsid w:val="00B719D6"/>
    <w:rsid w:val="00B71BAA"/>
    <w:rsid w:val="00B71C54"/>
    <w:rsid w:val="00B71E2A"/>
    <w:rsid w:val="00B72040"/>
    <w:rsid w:val="00B721CE"/>
    <w:rsid w:val="00B721EC"/>
    <w:rsid w:val="00B72364"/>
    <w:rsid w:val="00B7236E"/>
    <w:rsid w:val="00B724F1"/>
    <w:rsid w:val="00B7250A"/>
    <w:rsid w:val="00B72662"/>
    <w:rsid w:val="00B72686"/>
    <w:rsid w:val="00B726F8"/>
    <w:rsid w:val="00B7287C"/>
    <w:rsid w:val="00B729BD"/>
    <w:rsid w:val="00B72D83"/>
    <w:rsid w:val="00B72D8F"/>
    <w:rsid w:val="00B72DEE"/>
    <w:rsid w:val="00B72E44"/>
    <w:rsid w:val="00B72E54"/>
    <w:rsid w:val="00B72F32"/>
    <w:rsid w:val="00B72FD8"/>
    <w:rsid w:val="00B73079"/>
    <w:rsid w:val="00B73177"/>
    <w:rsid w:val="00B731EE"/>
    <w:rsid w:val="00B73210"/>
    <w:rsid w:val="00B732BF"/>
    <w:rsid w:val="00B733AB"/>
    <w:rsid w:val="00B73483"/>
    <w:rsid w:val="00B736D1"/>
    <w:rsid w:val="00B73787"/>
    <w:rsid w:val="00B738BC"/>
    <w:rsid w:val="00B73908"/>
    <w:rsid w:val="00B73BB4"/>
    <w:rsid w:val="00B73BDA"/>
    <w:rsid w:val="00B73FF6"/>
    <w:rsid w:val="00B7426A"/>
    <w:rsid w:val="00B74385"/>
    <w:rsid w:val="00B7448E"/>
    <w:rsid w:val="00B745B6"/>
    <w:rsid w:val="00B74864"/>
    <w:rsid w:val="00B74B82"/>
    <w:rsid w:val="00B74D3F"/>
    <w:rsid w:val="00B751E6"/>
    <w:rsid w:val="00B7585C"/>
    <w:rsid w:val="00B75964"/>
    <w:rsid w:val="00B759C8"/>
    <w:rsid w:val="00B75A46"/>
    <w:rsid w:val="00B75B12"/>
    <w:rsid w:val="00B75BFA"/>
    <w:rsid w:val="00B75E26"/>
    <w:rsid w:val="00B76441"/>
    <w:rsid w:val="00B76625"/>
    <w:rsid w:val="00B76658"/>
    <w:rsid w:val="00B767DF"/>
    <w:rsid w:val="00B768C4"/>
    <w:rsid w:val="00B76919"/>
    <w:rsid w:val="00B76C05"/>
    <w:rsid w:val="00B76C91"/>
    <w:rsid w:val="00B76CB0"/>
    <w:rsid w:val="00B76CD9"/>
    <w:rsid w:val="00B76D09"/>
    <w:rsid w:val="00B77174"/>
    <w:rsid w:val="00B77340"/>
    <w:rsid w:val="00B775FF"/>
    <w:rsid w:val="00B776AD"/>
    <w:rsid w:val="00B77748"/>
    <w:rsid w:val="00B77901"/>
    <w:rsid w:val="00B77A6E"/>
    <w:rsid w:val="00B77DC3"/>
    <w:rsid w:val="00B80053"/>
    <w:rsid w:val="00B8058C"/>
    <w:rsid w:val="00B806C8"/>
    <w:rsid w:val="00B8071F"/>
    <w:rsid w:val="00B80AB1"/>
    <w:rsid w:val="00B80D1A"/>
    <w:rsid w:val="00B80E64"/>
    <w:rsid w:val="00B80EDF"/>
    <w:rsid w:val="00B8105A"/>
    <w:rsid w:val="00B8132F"/>
    <w:rsid w:val="00B8140D"/>
    <w:rsid w:val="00B815E5"/>
    <w:rsid w:val="00B81625"/>
    <w:rsid w:val="00B81A94"/>
    <w:rsid w:val="00B81AD9"/>
    <w:rsid w:val="00B81C5A"/>
    <w:rsid w:val="00B81F82"/>
    <w:rsid w:val="00B82206"/>
    <w:rsid w:val="00B8226D"/>
    <w:rsid w:val="00B8241E"/>
    <w:rsid w:val="00B8279F"/>
    <w:rsid w:val="00B82826"/>
    <w:rsid w:val="00B8297C"/>
    <w:rsid w:val="00B829D9"/>
    <w:rsid w:val="00B82A2C"/>
    <w:rsid w:val="00B82CFD"/>
    <w:rsid w:val="00B82D0C"/>
    <w:rsid w:val="00B82DEC"/>
    <w:rsid w:val="00B82E82"/>
    <w:rsid w:val="00B82F45"/>
    <w:rsid w:val="00B832D8"/>
    <w:rsid w:val="00B837CA"/>
    <w:rsid w:val="00B8380B"/>
    <w:rsid w:val="00B83A58"/>
    <w:rsid w:val="00B83C74"/>
    <w:rsid w:val="00B83E24"/>
    <w:rsid w:val="00B83E35"/>
    <w:rsid w:val="00B840CC"/>
    <w:rsid w:val="00B840FD"/>
    <w:rsid w:val="00B84171"/>
    <w:rsid w:val="00B84320"/>
    <w:rsid w:val="00B8438E"/>
    <w:rsid w:val="00B845E6"/>
    <w:rsid w:val="00B84898"/>
    <w:rsid w:val="00B848AF"/>
    <w:rsid w:val="00B84C53"/>
    <w:rsid w:val="00B84D43"/>
    <w:rsid w:val="00B85064"/>
    <w:rsid w:val="00B851C3"/>
    <w:rsid w:val="00B853C7"/>
    <w:rsid w:val="00B85757"/>
    <w:rsid w:val="00B85792"/>
    <w:rsid w:val="00B8592E"/>
    <w:rsid w:val="00B85A41"/>
    <w:rsid w:val="00B85BBF"/>
    <w:rsid w:val="00B85E4C"/>
    <w:rsid w:val="00B85E61"/>
    <w:rsid w:val="00B85FE2"/>
    <w:rsid w:val="00B860AB"/>
    <w:rsid w:val="00B861A7"/>
    <w:rsid w:val="00B861AC"/>
    <w:rsid w:val="00B861E8"/>
    <w:rsid w:val="00B8655C"/>
    <w:rsid w:val="00B86702"/>
    <w:rsid w:val="00B86860"/>
    <w:rsid w:val="00B8686E"/>
    <w:rsid w:val="00B869E1"/>
    <w:rsid w:val="00B86AD0"/>
    <w:rsid w:val="00B86BDD"/>
    <w:rsid w:val="00B86E04"/>
    <w:rsid w:val="00B86E2B"/>
    <w:rsid w:val="00B86F77"/>
    <w:rsid w:val="00B87229"/>
    <w:rsid w:val="00B872C3"/>
    <w:rsid w:val="00B87317"/>
    <w:rsid w:val="00B87508"/>
    <w:rsid w:val="00B87568"/>
    <w:rsid w:val="00B87645"/>
    <w:rsid w:val="00B87693"/>
    <w:rsid w:val="00B877A1"/>
    <w:rsid w:val="00B8794F"/>
    <w:rsid w:val="00B87987"/>
    <w:rsid w:val="00B87E2B"/>
    <w:rsid w:val="00B903CF"/>
    <w:rsid w:val="00B9045B"/>
    <w:rsid w:val="00B9072D"/>
    <w:rsid w:val="00B90827"/>
    <w:rsid w:val="00B90848"/>
    <w:rsid w:val="00B908B4"/>
    <w:rsid w:val="00B90B23"/>
    <w:rsid w:val="00B90D96"/>
    <w:rsid w:val="00B90E31"/>
    <w:rsid w:val="00B91439"/>
    <w:rsid w:val="00B914B7"/>
    <w:rsid w:val="00B91836"/>
    <w:rsid w:val="00B918FF"/>
    <w:rsid w:val="00B91A7E"/>
    <w:rsid w:val="00B91DE4"/>
    <w:rsid w:val="00B92292"/>
    <w:rsid w:val="00B925BB"/>
    <w:rsid w:val="00B92765"/>
    <w:rsid w:val="00B928E9"/>
    <w:rsid w:val="00B9298D"/>
    <w:rsid w:val="00B92AB0"/>
    <w:rsid w:val="00B92B77"/>
    <w:rsid w:val="00B92C4A"/>
    <w:rsid w:val="00B92C95"/>
    <w:rsid w:val="00B92E48"/>
    <w:rsid w:val="00B92E83"/>
    <w:rsid w:val="00B92FD4"/>
    <w:rsid w:val="00B9320A"/>
    <w:rsid w:val="00B933F6"/>
    <w:rsid w:val="00B934B3"/>
    <w:rsid w:val="00B939FE"/>
    <w:rsid w:val="00B93A04"/>
    <w:rsid w:val="00B93A7A"/>
    <w:rsid w:val="00B93D24"/>
    <w:rsid w:val="00B94007"/>
    <w:rsid w:val="00B940D7"/>
    <w:rsid w:val="00B94111"/>
    <w:rsid w:val="00B943F5"/>
    <w:rsid w:val="00B94A34"/>
    <w:rsid w:val="00B94B57"/>
    <w:rsid w:val="00B94CBA"/>
    <w:rsid w:val="00B94D84"/>
    <w:rsid w:val="00B94D9C"/>
    <w:rsid w:val="00B9521E"/>
    <w:rsid w:val="00B95295"/>
    <w:rsid w:val="00B954ED"/>
    <w:rsid w:val="00B95537"/>
    <w:rsid w:val="00B95854"/>
    <w:rsid w:val="00B95D4B"/>
    <w:rsid w:val="00B95F51"/>
    <w:rsid w:val="00B96002"/>
    <w:rsid w:val="00B960D1"/>
    <w:rsid w:val="00B96246"/>
    <w:rsid w:val="00B966B7"/>
    <w:rsid w:val="00B9685A"/>
    <w:rsid w:val="00B96A52"/>
    <w:rsid w:val="00B96B92"/>
    <w:rsid w:val="00B96E6D"/>
    <w:rsid w:val="00B96EB7"/>
    <w:rsid w:val="00B9736E"/>
    <w:rsid w:val="00B9752A"/>
    <w:rsid w:val="00B97568"/>
    <w:rsid w:val="00B97763"/>
    <w:rsid w:val="00B97B34"/>
    <w:rsid w:val="00B97B4D"/>
    <w:rsid w:val="00B97C6D"/>
    <w:rsid w:val="00B97D68"/>
    <w:rsid w:val="00B97E17"/>
    <w:rsid w:val="00BA0030"/>
    <w:rsid w:val="00BA0069"/>
    <w:rsid w:val="00BA00DC"/>
    <w:rsid w:val="00BA011B"/>
    <w:rsid w:val="00BA0210"/>
    <w:rsid w:val="00BA02B5"/>
    <w:rsid w:val="00BA02B7"/>
    <w:rsid w:val="00BA02B9"/>
    <w:rsid w:val="00BA0636"/>
    <w:rsid w:val="00BA082A"/>
    <w:rsid w:val="00BA0C6E"/>
    <w:rsid w:val="00BA0DFB"/>
    <w:rsid w:val="00BA10C3"/>
    <w:rsid w:val="00BA10D1"/>
    <w:rsid w:val="00BA1341"/>
    <w:rsid w:val="00BA154B"/>
    <w:rsid w:val="00BA1599"/>
    <w:rsid w:val="00BA15D0"/>
    <w:rsid w:val="00BA1CD5"/>
    <w:rsid w:val="00BA1E52"/>
    <w:rsid w:val="00BA1EEC"/>
    <w:rsid w:val="00BA2123"/>
    <w:rsid w:val="00BA212B"/>
    <w:rsid w:val="00BA2298"/>
    <w:rsid w:val="00BA2364"/>
    <w:rsid w:val="00BA23B3"/>
    <w:rsid w:val="00BA26CF"/>
    <w:rsid w:val="00BA28B5"/>
    <w:rsid w:val="00BA292D"/>
    <w:rsid w:val="00BA2AEA"/>
    <w:rsid w:val="00BA2D05"/>
    <w:rsid w:val="00BA3318"/>
    <w:rsid w:val="00BA331C"/>
    <w:rsid w:val="00BA358B"/>
    <w:rsid w:val="00BA3BBE"/>
    <w:rsid w:val="00BA3E56"/>
    <w:rsid w:val="00BA3EFC"/>
    <w:rsid w:val="00BA404C"/>
    <w:rsid w:val="00BA40BD"/>
    <w:rsid w:val="00BA4285"/>
    <w:rsid w:val="00BA43B3"/>
    <w:rsid w:val="00BA43FF"/>
    <w:rsid w:val="00BA45C7"/>
    <w:rsid w:val="00BA4741"/>
    <w:rsid w:val="00BA4871"/>
    <w:rsid w:val="00BA4A81"/>
    <w:rsid w:val="00BA4EA7"/>
    <w:rsid w:val="00BA4F80"/>
    <w:rsid w:val="00BA50BC"/>
    <w:rsid w:val="00BA51A4"/>
    <w:rsid w:val="00BA52D5"/>
    <w:rsid w:val="00BA5406"/>
    <w:rsid w:val="00BA54A3"/>
    <w:rsid w:val="00BA54E9"/>
    <w:rsid w:val="00BA5545"/>
    <w:rsid w:val="00BA568F"/>
    <w:rsid w:val="00BA56ED"/>
    <w:rsid w:val="00BA5701"/>
    <w:rsid w:val="00BA5766"/>
    <w:rsid w:val="00BA580C"/>
    <w:rsid w:val="00BA5F81"/>
    <w:rsid w:val="00BA5F92"/>
    <w:rsid w:val="00BA607D"/>
    <w:rsid w:val="00BA6185"/>
    <w:rsid w:val="00BA6276"/>
    <w:rsid w:val="00BA62AE"/>
    <w:rsid w:val="00BA630A"/>
    <w:rsid w:val="00BA647E"/>
    <w:rsid w:val="00BA64B1"/>
    <w:rsid w:val="00BA64DA"/>
    <w:rsid w:val="00BA6505"/>
    <w:rsid w:val="00BA6577"/>
    <w:rsid w:val="00BA65D5"/>
    <w:rsid w:val="00BA6970"/>
    <w:rsid w:val="00BA699B"/>
    <w:rsid w:val="00BA69BE"/>
    <w:rsid w:val="00BA69EC"/>
    <w:rsid w:val="00BA6AD8"/>
    <w:rsid w:val="00BA6D33"/>
    <w:rsid w:val="00BA6E75"/>
    <w:rsid w:val="00BA6FA4"/>
    <w:rsid w:val="00BA70AD"/>
    <w:rsid w:val="00BA7100"/>
    <w:rsid w:val="00BA7117"/>
    <w:rsid w:val="00BA719A"/>
    <w:rsid w:val="00BA72B7"/>
    <w:rsid w:val="00BA730B"/>
    <w:rsid w:val="00BA7663"/>
    <w:rsid w:val="00BA7741"/>
    <w:rsid w:val="00BA77BF"/>
    <w:rsid w:val="00BA796C"/>
    <w:rsid w:val="00BA7B88"/>
    <w:rsid w:val="00BB0077"/>
    <w:rsid w:val="00BB0362"/>
    <w:rsid w:val="00BB03B8"/>
    <w:rsid w:val="00BB03D7"/>
    <w:rsid w:val="00BB049E"/>
    <w:rsid w:val="00BB05B1"/>
    <w:rsid w:val="00BB0623"/>
    <w:rsid w:val="00BB0814"/>
    <w:rsid w:val="00BB0AEE"/>
    <w:rsid w:val="00BB0CE4"/>
    <w:rsid w:val="00BB0F2E"/>
    <w:rsid w:val="00BB1369"/>
    <w:rsid w:val="00BB13AC"/>
    <w:rsid w:val="00BB1591"/>
    <w:rsid w:val="00BB15CB"/>
    <w:rsid w:val="00BB1816"/>
    <w:rsid w:val="00BB1B88"/>
    <w:rsid w:val="00BB1BB8"/>
    <w:rsid w:val="00BB20FE"/>
    <w:rsid w:val="00BB227E"/>
    <w:rsid w:val="00BB22EA"/>
    <w:rsid w:val="00BB26A7"/>
    <w:rsid w:val="00BB293C"/>
    <w:rsid w:val="00BB2B25"/>
    <w:rsid w:val="00BB2BC5"/>
    <w:rsid w:val="00BB2F31"/>
    <w:rsid w:val="00BB3006"/>
    <w:rsid w:val="00BB310A"/>
    <w:rsid w:val="00BB32E1"/>
    <w:rsid w:val="00BB34B6"/>
    <w:rsid w:val="00BB36F4"/>
    <w:rsid w:val="00BB37F2"/>
    <w:rsid w:val="00BB399A"/>
    <w:rsid w:val="00BB3CA0"/>
    <w:rsid w:val="00BB3F35"/>
    <w:rsid w:val="00BB4024"/>
    <w:rsid w:val="00BB4070"/>
    <w:rsid w:val="00BB40F1"/>
    <w:rsid w:val="00BB420D"/>
    <w:rsid w:val="00BB43DB"/>
    <w:rsid w:val="00BB4588"/>
    <w:rsid w:val="00BB4641"/>
    <w:rsid w:val="00BB47F1"/>
    <w:rsid w:val="00BB48BC"/>
    <w:rsid w:val="00BB4AA7"/>
    <w:rsid w:val="00BB564D"/>
    <w:rsid w:val="00BB5B44"/>
    <w:rsid w:val="00BB5B59"/>
    <w:rsid w:val="00BB5B8C"/>
    <w:rsid w:val="00BB5DA1"/>
    <w:rsid w:val="00BB604F"/>
    <w:rsid w:val="00BB617E"/>
    <w:rsid w:val="00BB61EB"/>
    <w:rsid w:val="00BB62F3"/>
    <w:rsid w:val="00BB6323"/>
    <w:rsid w:val="00BB6396"/>
    <w:rsid w:val="00BB63DB"/>
    <w:rsid w:val="00BB6675"/>
    <w:rsid w:val="00BB66B1"/>
    <w:rsid w:val="00BB66C4"/>
    <w:rsid w:val="00BB6873"/>
    <w:rsid w:val="00BB6AA8"/>
    <w:rsid w:val="00BB6D1A"/>
    <w:rsid w:val="00BB6EAE"/>
    <w:rsid w:val="00BB706F"/>
    <w:rsid w:val="00BB70C7"/>
    <w:rsid w:val="00BB734A"/>
    <w:rsid w:val="00BB74B1"/>
    <w:rsid w:val="00BB7820"/>
    <w:rsid w:val="00BB7995"/>
    <w:rsid w:val="00BB7A09"/>
    <w:rsid w:val="00BB7B03"/>
    <w:rsid w:val="00BB7BEF"/>
    <w:rsid w:val="00BB7BF9"/>
    <w:rsid w:val="00BB7F2B"/>
    <w:rsid w:val="00BB7FBF"/>
    <w:rsid w:val="00BB7FC6"/>
    <w:rsid w:val="00BC00D3"/>
    <w:rsid w:val="00BC0272"/>
    <w:rsid w:val="00BC041E"/>
    <w:rsid w:val="00BC0468"/>
    <w:rsid w:val="00BC04EB"/>
    <w:rsid w:val="00BC06B4"/>
    <w:rsid w:val="00BC0705"/>
    <w:rsid w:val="00BC07CF"/>
    <w:rsid w:val="00BC07DE"/>
    <w:rsid w:val="00BC0908"/>
    <w:rsid w:val="00BC0AD9"/>
    <w:rsid w:val="00BC0AEF"/>
    <w:rsid w:val="00BC0B84"/>
    <w:rsid w:val="00BC0C7D"/>
    <w:rsid w:val="00BC0CB6"/>
    <w:rsid w:val="00BC0DD2"/>
    <w:rsid w:val="00BC0F01"/>
    <w:rsid w:val="00BC1278"/>
    <w:rsid w:val="00BC1325"/>
    <w:rsid w:val="00BC1432"/>
    <w:rsid w:val="00BC1453"/>
    <w:rsid w:val="00BC149D"/>
    <w:rsid w:val="00BC1569"/>
    <w:rsid w:val="00BC198A"/>
    <w:rsid w:val="00BC199A"/>
    <w:rsid w:val="00BC1C19"/>
    <w:rsid w:val="00BC1DB7"/>
    <w:rsid w:val="00BC2013"/>
    <w:rsid w:val="00BC226A"/>
    <w:rsid w:val="00BC2447"/>
    <w:rsid w:val="00BC2665"/>
    <w:rsid w:val="00BC2B8F"/>
    <w:rsid w:val="00BC2E1F"/>
    <w:rsid w:val="00BC3061"/>
    <w:rsid w:val="00BC31D6"/>
    <w:rsid w:val="00BC32A3"/>
    <w:rsid w:val="00BC3445"/>
    <w:rsid w:val="00BC38BB"/>
    <w:rsid w:val="00BC3A18"/>
    <w:rsid w:val="00BC3B4B"/>
    <w:rsid w:val="00BC3D41"/>
    <w:rsid w:val="00BC3D4D"/>
    <w:rsid w:val="00BC3D89"/>
    <w:rsid w:val="00BC3E09"/>
    <w:rsid w:val="00BC409F"/>
    <w:rsid w:val="00BC41F4"/>
    <w:rsid w:val="00BC435C"/>
    <w:rsid w:val="00BC446E"/>
    <w:rsid w:val="00BC456D"/>
    <w:rsid w:val="00BC4805"/>
    <w:rsid w:val="00BC48AB"/>
    <w:rsid w:val="00BC48BD"/>
    <w:rsid w:val="00BC48DC"/>
    <w:rsid w:val="00BC4AA9"/>
    <w:rsid w:val="00BC4BA2"/>
    <w:rsid w:val="00BC4BAB"/>
    <w:rsid w:val="00BC4E74"/>
    <w:rsid w:val="00BC4EF8"/>
    <w:rsid w:val="00BC526C"/>
    <w:rsid w:val="00BC53D5"/>
    <w:rsid w:val="00BC5488"/>
    <w:rsid w:val="00BC5844"/>
    <w:rsid w:val="00BC5964"/>
    <w:rsid w:val="00BC5A35"/>
    <w:rsid w:val="00BC5A8A"/>
    <w:rsid w:val="00BC5C47"/>
    <w:rsid w:val="00BC5E1F"/>
    <w:rsid w:val="00BC5F4D"/>
    <w:rsid w:val="00BC6317"/>
    <w:rsid w:val="00BC63A1"/>
    <w:rsid w:val="00BC63F7"/>
    <w:rsid w:val="00BC65B3"/>
    <w:rsid w:val="00BC695A"/>
    <w:rsid w:val="00BC6D63"/>
    <w:rsid w:val="00BC6E23"/>
    <w:rsid w:val="00BC6EA1"/>
    <w:rsid w:val="00BC6F42"/>
    <w:rsid w:val="00BC6F82"/>
    <w:rsid w:val="00BC7089"/>
    <w:rsid w:val="00BC7132"/>
    <w:rsid w:val="00BC7172"/>
    <w:rsid w:val="00BC7236"/>
    <w:rsid w:val="00BC723D"/>
    <w:rsid w:val="00BC741D"/>
    <w:rsid w:val="00BC7437"/>
    <w:rsid w:val="00BC761A"/>
    <w:rsid w:val="00BC7A3F"/>
    <w:rsid w:val="00BC7A78"/>
    <w:rsid w:val="00BC7C26"/>
    <w:rsid w:val="00BC7CB9"/>
    <w:rsid w:val="00BC7CC9"/>
    <w:rsid w:val="00BC7E61"/>
    <w:rsid w:val="00BD02D6"/>
    <w:rsid w:val="00BD04D7"/>
    <w:rsid w:val="00BD05A4"/>
    <w:rsid w:val="00BD065F"/>
    <w:rsid w:val="00BD06B8"/>
    <w:rsid w:val="00BD06D3"/>
    <w:rsid w:val="00BD0837"/>
    <w:rsid w:val="00BD0ACA"/>
    <w:rsid w:val="00BD0BD9"/>
    <w:rsid w:val="00BD0EE4"/>
    <w:rsid w:val="00BD0FA5"/>
    <w:rsid w:val="00BD1295"/>
    <w:rsid w:val="00BD15E9"/>
    <w:rsid w:val="00BD16C9"/>
    <w:rsid w:val="00BD1769"/>
    <w:rsid w:val="00BD19E7"/>
    <w:rsid w:val="00BD1BC9"/>
    <w:rsid w:val="00BD2011"/>
    <w:rsid w:val="00BD21E4"/>
    <w:rsid w:val="00BD27EB"/>
    <w:rsid w:val="00BD2830"/>
    <w:rsid w:val="00BD29D1"/>
    <w:rsid w:val="00BD2A3E"/>
    <w:rsid w:val="00BD2F66"/>
    <w:rsid w:val="00BD30C5"/>
    <w:rsid w:val="00BD3166"/>
    <w:rsid w:val="00BD31A8"/>
    <w:rsid w:val="00BD31A9"/>
    <w:rsid w:val="00BD3376"/>
    <w:rsid w:val="00BD361B"/>
    <w:rsid w:val="00BD3741"/>
    <w:rsid w:val="00BD399B"/>
    <w:rsid w:val="00BD39DE"/>
    <w:rsid w:val="00BD4314"/>
    <w:rsid w:val="00BD43E0"/>
    <w:rsid w:val="00BD43EA"/>
    <w:rsid w:val="00BD454A"/>
    <w:rsid w:val="00BD463D"/>
    <w:rsid w:val="00BD4662"/>
    <w:rsid w:val="00BD4674"/>
    <w:rsid w:val="00BD4A82"/>
    <w:rsid w:val="00BD5039"/>
    <w:rsid w:val="00BD50FC"/>
    <w:rsid w:val="00BD5215"/>
    <w:rsid w:val="00BD5489"/>
    <w:rsid w:val="00BD55B6"/>
    <w:rsid w:val="00BD574D"/>
    <w:rsid w:val="00BD57CA"/>
    <w:rsid w:val="00BD5811"/>
    <w:rsid w:val="00BD5913"/>
    <w:rsid w:val="00BD5A52"/>
    <w:rsid w:val="00BD5B37"/>
    <w:rsid w:val="00BD5B4D"/>
    <w:rsid w:val="00BD5D64"/>
    <w:rsid w:val="00BD5D78"/>
    <w:rsid w:val="00BD5EFA"/>
    <w:rsid w:val="00BD5F69"/>
    <w:rsid w:val="00BD5FBB"/>
    <w:rsid w:val="00BD6064"/>
    <w:rsid w:val="00BD6324"/>
    <w:rsid w:val="00BD637A"/>
    <w:rsid w:val="00BD64EF"/>
    <w:rsid w:val="00BD667C"/>
    <w:rsid w:val="00BD66D4"/>
    <w:rsid w:val="00BD6718"/>
    <w:rsid w:val="00BD67F1"/>
    <w:rsid w:val="00BD692D"/>
    <w:rsid w:val="00BD6AB0"/>
    <w:rsid w:val="00BD6B70"/>
    <w:rsid w:val="00BD6D24"/>
    <w:rsid w:val="00BD6D37"/>
    <w:rsid w:val="00BD6DED"/>
    <w:rsid w:val="00BD6EB7"/>
    <w:rsid w:val="00BD6F08"/>
    <w:rsid w:val="00BD6FDE"/>
    <w:rsid w:val="00BD700C"/>
    <w:rsid w:val="00BD7055"/>
    <w:rsid w:val="00BD70E0"/>
    <w:rsid w:val="00BD722D"/>
    <w:rsid w:val="00BD77DC"/>
    <w:rsid w:val="00BD7B09"/>
    <w:rsid w:val="00BD7C92"/>
    <w:rsid w:val="00BD7E1E"/>
    <w:rsid w:val="00BD7E29"/>
    <w:rsid w:val="00BD7E79"/>
    <w:rsid w:val="00BD7F7B"/>
    <w:rsid w:val="00BE01D6"/>
    <w:rsid w:val="00BE02E6"/>
    <w:rsid w:val="00BE03CD"/>
    <w:rsid w:val="00BE05DF"/>
    <w:rsid w:val="00BE08DD"/>
    <w:rsid w:val="00BE097E"/>
    <w:rsid w:val="00BE10F3"/>
    <w:rsid w:val="00BE17DC"/>
    <w:rsid w:val="00BE1A4D"/>
    <w:rsid w:val="00BE1D6A"/>
    <w:rsid w:val="00BE1FC9"/>
    <w:rsid w:val="00BE21D6"/>
    <w:rsid w:val="00BE23E4"/>
    <w:rsid w:val="00BE2480"/>
    <w:rsid w:val="00BE24D6"/>
    <w:rsid w:val="00BE26AB"/>
    <w:rsid w:val="00BE2858"/>
    <w:rsid w:val="00BE2AC1"/>
    <w:rsid w:val="00BE2B4F"/>
    <w:rsid w:val="00BE2C6C"/>
    <w:rsid w:val="00BE2CEB"/>
    <w:rsid w:val="00BE2D03"/>
    <w:rsid w:val="00BE2E17"/>
    <w:rsid w:val="00BE2E87"/>
    <w:rsid w:val="00BE30CC"/>
    <w:rsid w:val="00BE3236"/>
    <w:rsid w:val="00BE3758"/>
    <w:rsid w:val="00BE377B"/>
    <w:rsid w:val="00BE396E"/>
    <w:rsid w:val="00BE3B31"/>
    <w:rsid w:val="00BE3B32"/>
    <w:rsid w:val="00BE3B48"/>
    <w:rsid w:val="00BE3E55"/>
    <w:rsid w:val="00BE4055"/>
    <w:rsid w:val="00BE420F"/>
    <w:rsid w:val="00BE4362"/>
    <w:rsid w:val="00BE43F0"/>
    <w:rsid w:val="00BE441E"/>
    <w:rsid w:val="00BE456E"/>
    <w:rsid w:val="00BE485A"/>
    <w:rsid w:val="00BE48F9"/>
    <w:rsid w:val="00BE4A3C"/>
    <w:rsid w:val="00BE4AFB"/>
    <w:rsid w:val="00BE4D71"/>
    <w:rsid w:val="00BE4F5F"/>
    <w:rsid w:val="00BE4F63"/>
    <w:rsid w:val="00BE519A"/>
    <w:rsid w:val="00BE5301"/>
    <w:rsid w:val="00BE554B"/>
    <w:rsid w:val="00BE557C"/>
    <w:rsid w:val="00BE574A"/>
    <w:rsid w:val="00BE5982"/>
    <w:rsid w:val="00BE5B2C"/>
    <w:rsid w:val="00BE5BF4"/>
    <w:rsid w:val="00BE5C37"/>
    <w:rsid w:val="00BE5E65"/>
    <w:rsid w:val="00BE5E6A"/>
    <w:rsid w:val="00BE607B"/>
    <w:rsid w:val="00BE60E3"/>
    <w:rsid w:val="00BE6136"/>
    <w:rsid w:val="00BE619C"/>
    <w:rsid w:val="00BE6328"/>
    <w:rsid w:val="00BE65C7"/>
    <w:rsid w:val="00BE6677"/>
    <w:rsid w:val="00BE667B"/>
    <w:rsid w:val="00BE682D"/>
    <w:rsid w:val="00BE6B09"/>
    <w:rsid w:val="00BE6CDC"/>
    <w:rsid w:val="00BE6E9C"/>
    <w:rsid w:val="00BE7058"/>
    <w:rsid w:val="00BE7136"/>
    <w:rsid w:val="00BE7415"/>
    <w:rsid w:val="00BE77B6"/>
    <w:rsid w:val="00BE7805"/>
    <w:rsid w:val="00BE78C3"/>
    <w:rsid w:val="00BE7992"/>
    <w:rsid w:val="00BE7AA7"/>
    <w:rsid w:val="00BE7CB9"/>
    <w:rsid w:val="00BE7D6D"/>
    <w:rsid w:val="00BE7E08"/>
    <w:rsid w:val="00BE7FBC"/>
    <w:rsid w:val="00BF0091"/>
    <w:rsid w:val="00BF014C"/>
    <w:rsid w:val="00BF0225"/>
    <w:rsid w:val="00BF0604"/>
    <w:rsid w:val="00BF066C"/>
    <w:rsid w:val="00BF0771"/>
    <w:rsid w:val="00BF08E3"/>
    <w:rsid w:val="00BF0927"/>
    <w:rsid w:val="00BF09A3"/>
    <w:rsid w:val="00BF09F6"/>
    <w:rsid w:val="00BF0B34"/>
    <w:rsid w:val="00BF0BF9"/>
    <w:rsid w:val="00BF0DA8"/>
    <w:rsid w:val="00BF0E06"/>
    <w:rsid w:val="00BF0EC5"/>
    <w:rsid w:val="00BF12E4"/>
    <w:rsid w:val="00BF1517"/>
    <w:rsid w:val="00BF15E8"/>
    <w:rsid w:val="00BF1753"/>
    <w:rsid w:val="00BF183D"/>
    <w:rsid w:val="00BF19A1"/>
    <w:rsid w:val="00BF1A39"/>
    <w:rsid w:val="00BF1DCC"/>
    <w:rsid w:val="00BF2148"/>
    <w:rsid w:val="00BF23EA"/>
    <w:rsid w:val="00BF2517"/>
    <w:rsid w:val="00BF262B"/>
    <w:rsid w:val="00BF2727"/>
    <w:rsid w:val="00BF2847"/>
    <w:rsid w:val="00BF294B"/>
    <w:rsid w:val="00BF2A31"/>
    <w:rsid w:val="00BF2C02"/>
    <w:rsid w:val="00BF2CB7"/>
    <w:rsid w:val="00BF2D6D"/>
    <w:rsid w:val="00BF2DCF"/>
    <w:rsid w:val="00BF2E5D"/>
    <w:rsid w:val="00BF3027"/>
    <w:rsid w:val="00BF32BB"/>
    <w:rsid w:val="00BF3331"/>
    <w:rsid w:val="00BF35BC"/>
    <w:rsid w:val="00BF3621"/>
    <w:rsid w:val="00BF36D7"/>
    <w:rsid w:val="00BF36EC"/>
    <w:rsid w:val="00BF3B48"/>
    <w:rsid w:val="00BF41FF"/>
    <w:rsid w:val="00BF4887"/>
    <w:rsid w:val="00BF4905"/>
    <w:rsid w:val="00BF4CC3"/>
    <w:rsid w:val="00BF4E62"/>
    <w:rsid w:val="00BF4EC7"/>
    <w:rsid w:val="00BF505F"/>
    <w:rsid w:val="00BF5111"/>
    <w:rsid w:val="00BF5366"/>
    <w:rsid w:val="00BF55D5"/>
    <w:rsid w:val="00BF563A"/>
    <w:rsid w:val="00BF5652"/>
    <w:rsid w:val="00BF5715"/>
    <w:rsid w:val="00BF5791"/>
    <w:rsid w:val="00BF58A5"/>
    <w:rsid w:val="00BF5A0E"/>
    <w:rsid w:val="00BF5AF9"/>
    <w:rsid w:val="00BF5C1A"/>
    <w:rsid w:val="00BF5DDB"/>
    <w:rsid w:val="00BF5F4A"/>
    <w:rsid w:val="00BF608F"/>
    <w:rsid w:val="00BF64BA"/>
    <w:rsid w:val="00BF6680"/>
    <w:rsid w:val="00BF69AF"/>
    <w:rsid w:val="00BF69EF"/>
    <w:rsid w:val="00BF6ABE"/>
    <w:rsid w:val="00BF6B90"/>
    <w:rsid w:val="00BF6BAD"/>
    <w:rsid w:val="00BF6FEE"/>
    <w:rsid w:val="00BF736E"/>
    <w:rsid w:val="00BF745D"/>
    <w:rsid w:val="00BF74D4"/>
    <w:rsid w:val="00BF753F"/>
    <w:rsid w:val="00BF7609"/>
    <w:rsid w:val="00BF7892"/>
    <w:rsid w:val="00BF7B91"/>
    <w:rsid w:val="00BF7DDD"/>
    <w:rsid w:val="00C00195"/>
    <w:rsid w:val="00C00346"/>
    <w:rsid w:val="00C00470"/>
    <w:rsid w:val="00C00496"/>
    <w:rsid w:val="00C0097A"/>
    <w:rsid w:val="00C00F2E"/>
    <w:rsid w:val="00C00FFA"/>
    <w:rsid w:val="00C01165"/>
    <w:rsid w:val="00C01255"/>
    <w:rsid w:val="00C01286"/>
    <w:rsid w:val="00C012EF"/>
    <w:rsid w:val="00C01460"/>
    <w:rsid w:val="00C0156A"/>
    <w:rsid w:val="00C01593"/>
    <w:rsid w:val="00C01648"/>
    <w:rsid w:val="00C0174D"/>
    <w:rsid w:val="00C01A61"/>
    <w:rsid w:val="00C01E42"/>
    <w:rsid w:val="00C01E59"/>
    <w:rsid w:val="00C01F39"/>
    <w:rsid w:val="00C0201B"/>
    <w:rsid w:val="00C023A2"/>
    <w:rsid w:val="00C024D4"/>
    <w:rsid w:val="00C02794"/>
    <w:rsid w:val="00C027A4"/>
    <w:rsid w:val="00C0280F"/>
    <w:rsid w:val="00C02881"/>
    <w:rsid w:val="00C02A5D"/>
    <w:rsid w:val="00C02AA2"/>
    <w:rsid w:val="00C02ADF"/>
    <w:rsid w:val="00C02BF3"/>
    <w:rsid w:val="00C02C81"/>
    <w:rsid w:val="00C0356D"/>
    <w:rsid w:val="00C037A8"/>
    <w:rsid w:val="00C03827"/>
    <w:rsid w:val="00C03AD7"/>
    <w:rsid w:val="00C03AE0"/>
    <w:rsid w:val="00C0407B"/>
    <w:rsid w:val="00C04223"/>
    <w:rsid w:val="00C04390"/>
    <w:rsid w:val="00C043AB"/>
    <w:rsid w:val="00C046DB"/>
    <w:rsid w:val="00C0486A"/>
    <w:rsid w:val="00C04937"/>
    <w:rsid w:val="00C049E9"/>
    <w:rsid w:val="00C04A1B"/>
    <w:rsid w:val="00C04B11"/>
    <w:rsid w:val="00C04DC9"/>
    <w:rsid w:val="00C04DE0"/>
    <w:rsid w:val="00C04DEE"/>
    <w:rsid w:val="00C05039"/>
    <w:rsid w:val="00C051BA"/>
    <w:rsid w:val="00C051C7"/>
    <w:rsid w:val="00C052A6"/>
    <w:rsid w:val="00C05467"/>
    <w:rsid w:val="00C054E5"/>
    <w:rsid w:val="00C05553"/>
    <w:rsid w:val="00C0555D"/>
    <w:rsid w:val="00C055FC"/>
    <w:rsid w:val="00C0570D"/>
    <w:rsid w:val="00C0586B"/>
    <w:rsid w:val="00C05CD5"/>
    <w:rsid w:val="00C05D4E"/>
    <w:rsid w:val="00C05D8C"/>
    <w:rsid w:val="00C05F3F"/>
    <w:rsid w:val="00C062FF"/>
    <w:rsid w:val="00C06397"/>
    <w:rsid w:val="00C063C3"/>
    <w:rsid w:val="00C06524"/>
    <w:rsid w:val="00C067D0"/>
    <w:rsid w:val="00C06966"/>
    <w:rsid w:val="00C06B3C"/>
    <w:rsid w:val="00C0736D"/>
    <w:rsid w:val="00C07594"/>
    <w:rsid w:val="00C07696"/>
    <w:rsid w:val="00C076C3"/>
    <w:rsid w:val="00C07831"/>
    <w:rsid w:val="00C079B2"/>
    <w:rsid w:val="00C07B49"/>
    <w:rsid w:val="00C07BAC"/>
    <w:rsid w:val="00C07C7B"/>
    <w:rsid w:val="00C07EA9"/>
    <w:rsid w:val="00C07F3A"/>
    <w:rsid w:val="00C07F5B"/>
    <w:rsid w:val="00C07F64"/>
    <w:rsid w:val="00C1003E"/>
    <w:rsid w:val="00C103C4"/>
    <w:rsid w:val="00C10519"/>
    <w:rsid w:val="00C10579"/>
    <w:rsid w:val="00C10793"/>
    <w:rsid w:val="00C10A19"/>
    <w:rsid w:val="00C10B50"/>
    <w:rsid w:val="00C10B69"/>
    <w:rsid w:val="00C10C25"/>
    <w:rsid w:val="00C10C33"/>
    <w:rsid w:val="00C10DD7"/>
    <w:rsid w:val="00C1102D"/>
    <w:rsid w:val="00C11167"/>
    <w:rsid w:val="00C111A9"/>
    <w:rsid w:val="00C116AD"/>
    <w:rsid w:val="00C11916"/>
    <w:rsid w:val="00C11933"/>
    <w:rsid w:val="00C11A00"/>
    <w:rsid w:val="00C11A43"/>
    <w:rsid w:val="00C11CD8"/>
    <w:rsid w:val="00C11E56"/>
    <w:rsid w:val="00C1219E"/>
    <w:rsid w:val="00C121B5"/>
    <w:rsid w:val="00C12301"/>
    <w:rsid w:val="00C1237D"/>
    <w:rsid w:val="00C126F8"/>
    <w:rsid w:val="00C1270C"/>
    <w:rsid w:val="00C1278D"/>
    <w:rsid w:val="00C127AE"/>
    <w:rsid w:val="00C12810"/>
    <w:rsid w:val="00C12B5D"/>
    <w:rsid w:val="00C12CD1"/>
    <w:rsid w:val="00C12E2F"/>
    <w:rsid w:val="00C12EDD"/>
    <w:rsid w:val="00C1307D"/>
    <w:rsid w:val="00C130F0"/>
    <w:rsid w:val="00C13331"/>
    <w:rsid w:val="00C134DA"/>
    <w:rsid w:val="00C13637"/>
    <w:rsid w:val="00C136DE"/>
    <w:rsid w:val="00C139D0"/>
    <w:rsid w:val="00C13A18"/>
    <w:rsid w:val="00C13D3D"/>
    <w:rsid w:val="00C13D73"/>
    <w:rsid w:val="00C13DA2"/>
    <w:rsid w:val="00C13DC7"/>
    <w:rsid w:val="00C13F48"/>
    <w:rsid w:val="00C1401D"/>
    <w:rsid w:val="00C14269"/>
    <w:rsid w:val="00C142AE"/>
    <w:rsid w:val="00C14360"/>
    <w:rsid w:val="00C1453F"/>
    <w:rsid w:val="00C146CB"/>
    <w:rsid w:val="00C14846"/>
    <w:rsid w:val="00C14BA7"/>
    <w:rsid w:val="00C14C2B"/>
    <w:rsid w:val="00C14C75"/>
    <w:rsid w:val="00C14D10"/>
    <w:rsid w:val="00C14D12"/>
    <w:rsid w:val="00C14DEE"/>
    <w:rsid w:val="00C14E67"/>
    <w:rsid w:val="00C14FA2"/>
    <w:rsid w:val="00C1505F"/>
    <w:rsid w:val="00C150B1"/>
    <w:rsid w:val="00C153E3"/>
    <w:rsid w:val="00C154B6"/>
    <w:rsid w:val="00C158D6"/>
    <w:rsid w:val="00C158D7"/>
    <w:rsid w:val="00C15A6D"/>
    <w:rsid w:val="00C15B5D"/>
    <w:rsid w:val="00C15CC9"/>
    <w:rsid w:val="00C16279"/>
    <w:rsid w:val="00C162A1"/>
    <w:rsid w:val="00C1674D"/>
    <w:rsid w:val="00C16857"/>
    <w:rsid w:val="00C16A13"/>
    <w:rsid w:val="00C16A54"/>
    <w:rsid w:val="00C16B4D"/>
    <w:rsid w:val="00C16BD3"/>
    <w:rsid w:val="00C16E01"/>
    <w:rsid w:val="00C16EF8"/>
    <w:rsid w:val="00C16FF1"/>
    <w:rsid w:val="00C170A5"/>
    <w:rsid w:val="00C17253"/>
    <w:rsid w:val="00C1748A"/>
    <w:rsid w:val="00C1751B"/>
    <w:rsid w:val="00C17701"/>
    <w:rsid w:val="00C177A1"/>
    <w:rsid w:val="00C17C04"/>
    <w:rsid w:val="00C17C65"/>
    <w:rsid w:val="00C17D33"/>
    <w:rsid w:val="00C17FD2"/>
    <w:rsid w:val="00C17FDF"/>
    <w:rsid w:val="00C20033"/>
    <w:rsid w:val="00C202A4"/>
    <w:rsid w:val="00C2030C"/>
    <w:rsid w:val="00C203D6"/>
    <w:rsid w:val="00C2044A"/>
    <w:rsid w:val="00C204C2"/>
    <w:rsid w:val="00C20568"/>
    <w:rsid w:val="00C20690"/>
    <w:rsid w:val="00C207F4"/>
    <w:rsid w:val="00C21314"/>
    <w:rsid w:val="00C21416"/>
    <w:rsid w:val="00C21752"/>
    <w:rsid w:val="00C2184D"/>
    <w:rsid w:val="00C2190C"/>
    <w:rsid w:val="00C21AA9"/>
    <w:rsid w:val="00C21DE6"/>
    <w:rsid w:val="00C22207"/>
    <w:rsid w:val="00C2223A"/>
    <w:rsid w:val="00C222C3"/>
    <w:rsid w:val="00C223EF"/>
    <w:rsid w:val="00C22420"/>
    <w:rsid w:val="00C22537"/>
    <w:rsid w:val="00C22631"/>
    <w:rsid w:val="00C22657"/>
    <w:rsid w:val="00C22765"/>
    <w:rsid w:val="00C228BC"/>
    <w:rsid w:val="00C2291C"/>
    <w:rsid w:val="00C229F5"/>
    <w:rsid w:val="00C23007"/>
    <w:rsid w:val="00C23036"/>
    <w:rsid w:val="00C23067"/>
    <w:rsid w:val="00C23145"/>
    <w:rsid w:val="00C23720"/>
    <w:rsid w:val="00C237B9"/>
    <w:rsid w:val="00C23A18"/>
    <w:rsid w:val="00C23AD4"/>
    <w:rsid w:val="00C23C09"/>
    <w:rsid w:val="00C23F95"/>
    <w:rsid w:val="00C242B7"/>
    <w:rsid w:val="00C24346"/>
    <w:rsid w:val="00C2448B"/>
    <w:rsid w:val="00C24491"/>
    <w:rsid w:val="00C2482F"/>
    <w:rsid w:val="00C24893"/>
    <w:rsid w:val="00C248BE"/>
    <w:rsid w:val="00C24988"/>
    <w:rsid w:val="00C249DA"/>
    <w:rsid w:val="00C24E34"/>
    <w:rsid w:val="00C24ED8"/>
    <w:rsid w:val="00C25004"/>
    <w:rsid w:val="00C256B3"/>
    <w:rsid w:val="00C2573F"/>
    <w:rsid w:val="00C258E0"/>
    <w:rsid w:val="00C2596B"/>
    <w:rsid w:val="00C25CAF"/>
    <w:rsid w:val="00C25CB1"/>
    <w:rsid w:val="00C25D01"/>
    <w:rsid w:val="00C25E10"/>
    <w:rsid w:val="00C25EBD"/>
    <w:rsid w:val="00C25EE1"/>
    <w:rsid w:val="00C261A2"/>
    <w:rsid w:val="00C26470"/>
    <w:rsid w:val="00C264FA"/>
    <w:rsid w:val="00C266C7"/>
    <w:rsid w:val="00C267C8"/>
    <w:rsid w:val="00C267CB"/>
    <w:rsid w:val="00C2686C"/>
    <w:rsid w:val="00C26CC1"/>
    <w:rsid w:val="00C26F82"/>
    <w:rsid w:val="00C27235"/>
    <w:rsid w:val="00C27497"/>
    <w:rsid w:val="00C2781D"/>
    <w:rsid w:val="00C27A6D"/>
    <w:rsid w:val="00C27B16"/>
    <w:rsid w:val="00C27BEC"/>
    <w:rsid w:val="00C3004B"/>
    <w:rsid w:val="00C30219"/>
    <w:rsid w:val="00C302B1"/>
    <w:rsid w:val="00C30419"/>
    <w:rsid w:val="00C304EC"/>
    <w:rsid w:val="00C305B1"/>
    <w:rsid w:val="00C3092E"/>
    <w:rsid w:val="00C30CA1"/>
    <w:rsid w:val="00C30FA3"/>
    <w:rsid w:val="00C310A1"/>
    <w:rsid w:val="00C31326"/>
    <w:rsid w:val="00C313C1"/>
    <w:rsid w:val="00C313C9"/>
    <w:rsid w:val="00C314A2"/>
    <w:rsid w:val="00C314AF"/>
    <w:rsid w:val="00C3169B"/>
    <w:rsid w:val="00C318C0"/>
    <w:rsid w:val="00C319B0"/>
    <w:rsid w:val="00C31A52"/>
    <w:rsid w:val="00C31A5D"/>
    <w:rsid w:val="00C31B3A"/>
    <w:rsid w:val="00C31B67"/>
    <w:rsid w:val="00C31BAD"/>
    <w:rsid w:val="00C31BFE"/>
    <w:rsid w:val="00C31DA4"/>
    <w:rsid w:val="00C3221F"/>
    <w:rsid w:val="00C3225E"/>
    <w:rsid w:val="00C323B4"/>
    <w:rsid w:val="00C325F0"/>
    <w:rsid w:val="00C3260F"/>
    <w:rsid w:val="00C32630"/>
    <w:rsid w:val="00C326BE"/>
    <w:rsid w:val="00C326C7"/>
    <w:rsid w:val="00C3275F"/>
    <w:rsid w:val="00C32AAE"/>
    <w:rsid w:val="00C32CF1"/>
    <w:rsid w:val="00C32DCA"/>
    <w:rsid w:val="00C32FB2"/>
    <w:rsid w:val="00C33152"/>
    <w:rsid w:val="00C3321D"/>
    <w:rsid w:val="00C332F7"/>
    <w:rsid w:val="00C33410"/>
    <w:rsid w:val="00C334A7"/>
    <w:rsid w:val="00C33682"/>
    <w:rsid w:val="00C33799"/>
    <w:rsid w:val="00C33A0A"/>
    <w:rsid w:val="00C33CCA"/>
    <w:rsid w:val="00C33EEA"/>
    <w:rsid w:val="00C3402B"/>
    <w:rsid w:val="00C340C1"/>
    <w:rsid w:val="00C3440E"/>
    <w:rsid w:val="00C34496"/>
    <w:rsid w:val="00C344BC"/>
    <w:rsid w:val="00C34525"/>
    <w:rsid w:val="00C3463B"/>
    <w:rsid w:val="00C34844"/>
    <w:rsid w:val="00C348B1"/>
    <w:rsid w:val="00C348E7"/>
    <w:rsid w:val="00C34D9C"/>
    <w:rsid w:val="00C34E43"/>
    <w:rsid w:val="00C34ECE"/>
    <w:rsid w:val="00C352CD"/>
    <w:rsid w:val="00C35369"/>
    <w:rsid w:val="00C35397"/>
    <w:rsid w:val="00C35467"/>
    <w:rsid w:val="00C35474"/>
    <w:rsid w:val="00C35688"/>
    <w:rsid w:val="00C35AB8"/>
    <w:rsid w:val="00C35BD8"/>
    <w:rsid w:val="00C35DFC"/>
    <w:rsid w:val="00C35F09"/>
    <w:rsid w:val="00C35F2E"/>
    <w:rsid w:val="00C35FC9"/>
    <w:rsid w:val="00C35FE1"/>
    <w:rsid w:val="00C360C5"/>
    <w:rsid w:val="00C360E7"/>
    <w:rsid w:val="00C360EB"/>
    <w:rsid w:val="00C362FD"/>
    <w:rsid w:val="00C36401"/>
    <w:rsid w:val="00C36535"/>
    <w:rsid w:val="00C3663C"/>
    <w:rsid w:val="00C36650"/>
    <w:rsid w:val="00C36E50"/>
    <w:rsid w:val="00C37085"/>
    <w:rsid w:val="00C372D5"/>
    <w:rsid w:val="00C374A9"/>
    <w:rsid w:val="00C374FD"/>
    <w:rsid w:val="00C3750C"/>
    <w:rsid w:val="00C375A4"/>
    <w:rsid w:val="00C375CE"/>
    <w:rsid w:val="00C3767C"/>
    <w:rsid w:val="00C377A3"/>
    <w:rsid w:val="00C377C9"/>
    <w:rsid w:val="00C378FD"/>
    <w:rsid w:val="00C37B2F"/>
    <w:rsid w:val="00C37CBA"/>
    <w:rsid w:val="00C37F8D"/>
    <w:rsid w:val="00C400CE"/>
    <w:rsid w:val="00C40165"/>
    <w:rsid w:val="00C401A7"/>
    <w:rsid w:val="00C4024B"/>
    <w:rsid w:val="00C40389"/>
    <w:rsid w:val="00C406D7"/>
    <w:rsid w:val="00C409F4"/>
    <w:rsid w:val="00C40A0C"/>
    <w:rsid w:val="00C40A61"/>
    <w:rsid w:val="00C40D84"/>
    <w:rsid w:val="00C40F9B"/>
    <w:rsid w:val="00C410EE"/>
    <w:rsid w:val="00C41427"/>
    <w:rsid w:val="00C41456"/>
    <w:rsid w:val="00C415C2"/>
    <w:rsid w:val="00C416B3"/>
    <w:rsid w:val="00C41825"/>
    <w:rsid w:val="00C41B9D"/>
    <w:rsid w:val="00C41BC6"/>
    <w:rsid w:val="00C41DED"/>
    <w:rsid w:val="00C4213B"/>
    <w:rsid w:val="00C4252F"/>
    <w:rsid w:val="00C428E8"/>
    <w:rsid w:val="00C42BAC"/>
    <w:rsid w:val="00C42E1B"/>
    <w:rsid w:val="00C42F2B"/>
    <w:rsid w:val="00C431DC"/>
    <w:rsid w:val="00C432E7"/>
    <w:rsid w:val="00C435CB"/>
    <w:rsid w:val="00C4367D"/>
    <w:rsid w:val="00C43811"/>
    <w:rsid w:val="00C4391F"/>
    <w:rsid w:val="00C43978"/>
    <w:rsid w:val="00C43B3A"/>
    <w:rsid w:val="00C43CEE"/>
    <w:rsid w:val="00C43E5D"/>
    <w:rsid w:val="00C43FE9"/>
    <w:rsid w:val="00C44015"/>
    <w:rsid w:val="00C440A7"/>
    <w:rsid w:val="00C44140"/>
    <w:rsid w:val="00C44145"/>
    <w:rsid w:val="00C4416F"/>
    <w:rsid w:val="00C444D8"/>
    <w:rsid w:val="00C44542"/>
    <w:rsid w:val="00C44622"/>
    <w:rsid w:val="00C447AE"/>
    <w:rsid w:val="00C44AA3"/>
    <w:rsid w:val="00C44C44"/>
    <w:rsid w:val="00C44CE9"/>
    <w:rsid w:val="00C44DAD"/>
    <w:rsid w:val="00C44F0C"/>
    <w:rsid w:val="00C4554F"/>
    <w:rsid w:val="00C45914"/>
    <w:rsid w:val="00C4595B"/>
    <w:rsid w:val="00C45C9A"/>
    <w:rsid w:val="00C45D3A"/>
    <w:rsid w:val="00C460E0"/>
    <w:rsid w:val="00C4619B"/>
    <w:rsid w:val="00C46231"/>
    <w:rsid w:val="00C46333"/>
    <w:rsid w:val="00C4638B"/>
    <w:rsid w:val="00C465D4"/>
    <w:rsid w:val="00C467FB"/>
    <w:rsid w:val="00C4698E"/>
    <w:rsid w:val="00C46E51"/>
    <w:rsid w:val="00C46F01"/>
    <w:rsid w:val="00C46F31"/>
    <w:rsid w:val="00C471A5"/>
    <w:rsid w:val="00C471B8"/>
    <w:rsid w:val="00C471BF"/>
    <w:rsid w:val="00C471C3"/>
    <w:rsid w:val="00C4726B"/>
    <w:rsid w:val="00C47384"/>
    <w:rsid w:val="00C4745C"/>
    <w:rsid w:val="00C474AD"/>
    <w:rsid w:val="00C47687"/>
    <w:rsid w:val="00C47774"/>
    <w:rsid w:val="00C477B4"/>
    <w:rsid w:val="00C4791F"/>
    <w:rsid w:val="00C479BB"/>
    <w:rsid w:val="00C47A7A"/>
    <w:rsid w:val="00C47B12"/>
    <w:rsid w:val="00C47CE7"/>
    <w:rsid w:val="00C47D2A"/>
    <w:rsid w:val="00C47ED5"/>
    <w:rsid w:val="00C47EF0"/>
    <w:rsid w:val="00C50758"/>
    <w:rsid w:val="00C50855"/>
    <w:rsid w:val="00C50A49"/>
    <w:rsid w:val="00C50B98"/>
    <w:rsid w:val="00C50D18"/>
    <w:rsid w:val="00C50E23"/>
    <w:rsid w:val="00C50E40"/>
    <w:rsid w:val="00C50F40"/>
    <w:rsid w:val="00C51067"/>
    <w:rsid w:val="00C510AC"/>
    <w:rsid w:val="00C51200"/>
    <w:rsid w:val="00C51395"/>
    <w:rsid w:val="00C51542"/>
    <w:rsid w:val="00C516E7"/>
    <w:rsid w:val="00C51842"/>
    <w:rsid w:val="00C5198D"/>
    <w:rsid w:val="00C51B2F"/>
    <w:rsid w:val="00C51B5B"/>
    <w:rsid w:val="00C51D5C"/>
    <w:rsid w:val="00C51E7B"/>
    <w:rsid w:val="00C51EEA"/>
    <w:rsid w:val="00C521AA"/>
    <w:rsid w:val="00C5230B"/>
    <w:rsid w:val="00C52363"/>
    <w:rsid w:val="00C52373"/>
    <w:rsid w:val="00C523B8"/>
    <w:rsid w:val="00C52491"/>
    <w:rsid w:val="00C52560"/>
    <w:rsid w:val="00C52DD0"/>
    <w:rsid w:val="00C53051"/>
    <w:rsid w:val="00C53091"/>
    <w:rsid w:val="00C53206"/>
    <w:rsid w:val="00C5320D"/>
    <w:rsid w:val="00C532A9"/>
    <w:rsid w:val="00C532D9"/>
    <w:rsid w:val="00C53429"/>
    <w:rsid w:val="00C53472"/>
    <w:rsid w:val="00C5370D"/>
    <w:rsid w:val="00C53771"/>
    <w:rsid w:val="00C53B91"/>
    <w:rsid w:val="00C53D67"/>
    <w:rsid w:val="00C53E6A"/>
    <w:rsid w:val="00C53EA5"/>
    <w:rsid w:val="00C53FD9"/>
    <w:rsid w:val="00C540D0"/>
    <w:rsid w:val="00C54354"/>
    <w:rsid w:val="00C5443B"/>
    <w:rsid w:val="00C544F6"/>
    <w:rsid w:val="00C54580"/>
    <w:rsid w:val="00C54591"/>
    <w:rsid w:val="00C548D9"/>
    <w:rsid w:val="00C54A59"/>
    <w:rsid w:val="00C54ACE"/>
    <w:rsid w:val="00C54D87"/>
    <w:rsid w:val="00C550A9"/>
    <w:rsid w:val="00C550F5"/>
    <w:rsid w:val="00C551C8"/>
    <w:rsid w:val="00C5546D"/>
    <w:rsid w:val="00C5553B"/>
    <w:rsid w:val="00C556D4"/>
    <w:rsid w:val="00C5584C"/>
    <w:rsid w:val="00C5592E"/>
    <w:rsid w:val="00C55933"/>
    <w:rsid w:val="00C55B09"/>
    <w:rsid w:val="00C55BDE"/>
    <w:rsid w:val="00C55DC8"/>
    <w:rsid w:val="00C563F8"/>
    <w:rsid w:val="00C56B7C"/>
    <w:rsid w:val="00C56F54"/>
    <w:rsid w:val="00C5707C"/>
    <w:rsid w:val="00C5712A"/>
    <w:rsid w:val="00C571A1"/>
    <w:rsid w:val="00C571B5"/>
    <w:rsid w:val="00C573ED"/>
    <w:rsid w:val="00C57490"/>
    <w:rsid w:val="00C5752F"/>
    <w:rsid w:val="00C576CF"/>
    <w:rsid w:val="00C577AC"/>
    <w:rsid w:val="00C578DA"/>
    <w:rsid w:val="00C579D6"/>
    <w:rsid w:val="00C57BBE"/>
    <w:rsid w:val="00C57BD9"/>
    <w:rsid w:val="00C57C6D"/>
    <w:rsid w:val="00C57DEF"/>
    <w:rsid w:val="00C57F3F"/>
    <w:rsid w:val="00C6009B"/>
    <w:rsid w:val="00C6015B"/>
    <w:rsid w:val="00C6028F"/>
    <w:rsid w:val="00C6053D"/>
    <w:rsid w:val="00C60722"/>
    <w:rsid w:val="00C609C1"/>
    <w:rsid w:val="00C60FF6"/>
    <w:rsid w:val="00C61200"/>
    <w:rsid w:val="00C61282"/>
    <w:rsid w:val="00C615A4"/>
    <w:rsid w:val="00C615DB"/>
    <w:rsid w:val="00C61646"/>
    <w:rsid w:val="00C6180E"/>
    <w:rsid w:val="00C61D1D"/>
    <w:rsid w:val="00C61DFE"/>
    <w:rsid w:val="00C61EB7"/>
    <w:rsid w:val="00C61F19"/>
    <w:rsid w:val="00C61FA5"/>
    <w:rsid w:val="00C62280"/>
    <w:rsid w:val="00C622F5"/>
    <w:rsid w:val="00C62528"/>
    <w:rsid w:val="00C625A4"/>
    <w:rsid w:val="00C62868"/>
    <w:rsid w:val="00C62B66"/>
    <w:rsid w:val="00C62CF0"/>
    <w:rsid w:val="00C62D87"/>
    <w:rsid w:val="00C62E63"/>
    <w:rsid w:val="00C6354F"/>
    <w:rsid w:val="00C63561"/>
    <w:rsid w:val="00C638DD"/>
    <w:rsid w:val="00C639EB"/>
    <w:rsid w:val="00C63C22"/>
    <w:rsid w:val="00C63E54"/>
    <w:rsid w:val="00C63F69"/>
    <w:rsid w:val="00C64060"/>
    <w:rsid w:val="00C64077"/>
    <w:rsid w:val="00C64112"/>
    <w:rsid w:val="00C641C3"/>
    <w:rsid w:val="00C642B6"/>
    <w:rsid w:val="00C64487"/>
    <w:rsid w:val="00C64630"/>
    <w:rsid w:val="00C646A3"/>
    <w:rsid w:val="00C64798"/>
    <w:rsid w:val="00C6499C"/>
    <w:rsid w:val="00C64ECA"/>
    <w:rsid w:val="00C64F45"/>
    <w:rsid w:val="00C650C1"/>
    <w:rsid w:val="00C6524C"/>
    <w:rsid w:val="00C65422"/>
    <w:rsid w:val="00C654C1"/>
    <w:rsid w:val="00C654ED"/>
    <w:rsid w:val="00C65610"/>
    <w:rsid w:val="00C656F1"/>
    <w:rsid w:val="00C658E0"/>
    <w:rsid w:val="00C659E1"/>
    <w:rsid w:val="00C65AF0"/>
    <w:rsid w:val="00C65C57"/>
    <w:rsid w:val="00C65DB7"/>
    <w:rsid w:val="00C6616C"/>
    <w:rsid w:val="00C6618B"/>
    <w:rsid w:val="00C661DC"/>
    <w:rsid w:val="00C6627C"/>
    <w:rsid w:val="00C66356"/>
    <w:rsid w:val="00C663AD"/>
    <w:rsid w:val="00C663F1"/>
    <w:rsid w:val="00C6648F"/>
    <w:rsid w:val="00C66499"/>
    <w:rsid w:val="00C666D5"/>
    <w:rsid w:val="00C66739"/>
    <w:rsid w:val="00C667AD"/>
    <w:rsid w:val="00C66921"/>
    <w:rsid w:val="00C66922"/>
    <w:rsid w:val="00C669AC"/>
    <w:rsid w:val="00C669BF"/>
    <w:rsid w:val="00C66A3B"/>
    <w:rsid w:val="00C66B12"/>
    <w:rsid w:val="00C66C2D"/>
    <w:rsid w:val="00C66C65"/>
    <w:rsid w:val="00C66D17"/>
    <w:rsid w:val="00C66E40"/>
    <w:rsid w:val="00C670F6"/>
    <w:rsid w:val="00C67551"/>
    <w:rsid w:val="00C6795B"/>
    <w:rsid w:val="00C67AFE"/>
    <w:rsid w:val="00C67C69"/>
    <w:rsid w:val="00C67D57"/>
    <w:rsid w:val="00C67E93"/>
    <w:rsid w:val="00C67FE9"/>
    <w:rsid w:val="00C70052"/>
    <w:rsid w:val="00C700C1"/>
    <w:rsid w:val="00C7018C"/>
    <w:rsid w:val="00C70489"/>
    <w:rsid w:val="00C706F0"/>
    <w:rsid w:val="00C707EB"/>
    <w:rsid w:val="00C70902"/>
    <w:rsid w:val="00C70903"/>
    <w:rsid w:val="00C70A4E"/>
    <w:rsid w:val="00C70C17"/>
    <w:rsid w:val="00C70DC7"/>
    <w:rsid w:val="00C7161E"/>
    <w:rsid w:val="00C716A9"/>
    <w:rsid w:val="00C718C6"/>
    <w:rsid w:val="00C71961"/>
    <w:rsid w:val="00C719A4"/>
    <w:rsid w:val="00C719DB"/>
    <w:rsid w:val="00C71D5F"/>
    <w:rsid w:val="00C71EA5"/>
    <w:rsid w:val="00C71EEF"/>
    <w:rsid w:val="00C71FE1"/>
    <w:rsid w:val="00C72057"/>
    <w:rsid w:val="00C72135"/>
    <w:rsid w:val="00C7243E"/>
    <w:rsid w:val="00C72821"/>
    <w:rsid w:val="00C7284B"/>
    <w:rsid w:val="00C72A69"/>
    <w:rsid w:val="00C72A99"/>
    <w:rsid w:val="00C72E25"/>
    <w:rsid w:val="00C72EBB"/>
    <w:rsid w:val="00C73496"/>
    <w:rsid w:val="00C734BD"/>
    <w:rsid w:val="00C73704"/>
    <w:rsid w:val="00C73726"/>
    <w:rsid w:val="00C737B0"/>
    <w:rsid w:val="00C737F5"/>
    <w:rsid w:val="00C73BEE"/>
    <w:rsid w:val="00C73D6B"/>
    <w:rsid w:val="00C73FB5"/>
    <w:rsid w:val="00C7402E"/>
    <w:rsid w:val="00C740B8"/>
    <w:rsid w:val="00C745A3"/>
    <w:rsid w:val="00C747C5"/>
    <w:rsid w:val="00C74817"/>
    <w:rsid w:val="00C748B2"/>
    <w:rsid w:val="00C74AEA"/>
    <w:rsid w:val="00C74AF1"/>
    <w:rsid w:val="00C752DA"/>
    <w:rsid w:val="00C75552"/>
    <w:rsid w:val="00C758B4"/>
    <w:rsid w:val="00C758C9"/>
    <w:rsid w:val="00C75968"/>
    <w:rsid w:val="00C75A3E"/>
    <w:rsid w:val="00C75B95"/>
    <w:rsid w:val="00C75D7A"/>
    <w:rsid w:val="00C75F68"/>
    <w:rsid w:val="00C75FBF"/>
    <w:rsid w:val="00C760E3"/>
    <w:rsid w:val="00C764E7"/>
    <w:rsid w:val="00C7664D"/>
    <w:rsid w:val="00C767BC"/>
    <w:rsid w:val="00C76BEA"/>
    <w:rsid w:val="00C76ED6"/>
    <w:rsid w:val="00C76EDF"/>
    <w:rsid w:val="00C76F15"/>
    <w:rsid w:val="00C76F70"/>
    <w:rsid w:val="00C770C9"/>
    <w:rsid w:val="00C77218"/>
    <w:rsid w:val="00C77236"/>
    <w:rsid w:val="00C773CC"/>
    <w:rsid w:val="00C7748B"/>
    <w:rsid w:val="00C774DD"/>
    <w:rsid w:val="00C774EB"/>
    <w:rsid w:val="00C77762"/>
    <w:rsid w:val="00C7776B"/>
    <w:rsid w:val="00C7786D"/>
    <w:rsid w:val="00C7790E"/>
    <w:rsid w:val="00C77BD3"/>
    <w:rsid w:val="00C77D6C"/>
    <w:rsid w:val="00C77ED7"/>
    <w:rsid w:val="00C80035"/>
    <w:rsid w:val="00C8015E"/>
    <w:rsid w:val="00C801E8"/>
    <w:rsid w:val="00C8025B"/>
    <w:rsid w:val="00C80331"/>
    <w:rsid w:val="00C804DD"/>
    <w:rsid w:val="00C80553"/>
    <w:rsid w:val="00C80570"/>
    <w:rsid w:val="00C8060A"/>
    <w:rsid w:val="00C80739"/>
    <w:rsid w:val="00C809B3"/>
    <w:rsid w:val="00C809DC"/>
    <w:rsid w:val="00C80A70"/>
    <w:rsid w:val="00C80AC8"/>
    <w:rsid w:val="00C80B61"/>
    <w:rsid w:val="00C80B91"/>
    <w:rsid w:val="00C80D63"/>
    <w:rsid w:val="00C80E4B"/>
    <w:rsid w:val="00C80E71"/>
    <w:rsid w:val="00C80FAB"/>
    <w:rsid w:val="00C8126D"/>
    <w:rsid w:val="00C813E1"/>
    <w:rsid w:val="00C81477"/>
    <w:rsid w:val="00C815AB"/>
    <w:rsid w:val="00C819E7"/>
    <w:rsid w:val="00C81A4C"/>
    <w:rsid w:val="00C81C98"/>
    <w:rsid w:val="00C81E76"/>
    <w:rsid w:val="00C824BE"/>
    <w:rsid w:val="00C827F6"/>
    <w:rsid w:val="00C82912"/>
    <w:rsid w:val="00C82D74"/>
    <w:rsid w:val="00C82E6F"/>
    <w:rsid w:val="00C82F0D"/>
    <w:rsid w:val="00C830C3"/>
    <w:rsid w:val="00C83195"/>
    <w:rsid w:val="00C837BB"/>
    <w:rsid w:val="00C837DD"/>
    <w:rsid w:val="00C83DD0"/>
    <w:rsid w:val="00C83F3E"/>
    <w:rsid w:val="00C841F1"/>
    <w:rsid w:val="00C84565"/>
    <w:rsid w:val="00C84570"/>
    <w:rsid w:val="00C845E7"/>
    <w:rsid w:val="00C84737"/>
    <w:rsid w:val="00C8498B"/>
    <w:rsid w:val="00C84BC6"/>
    <w:rsid w:val="00C85010"/>
    <w:rsid w:val="00C85029"/>
    <w:rsid w:val="00C8503B"/>
    <w:rsid w:val="00C850BB"/>
    <w:rsid w:val="00C85222"/>
    <w:rsid w:val="00C85334"/>
    <w:rsid w:val="00C8538B"/>
    <w:rsid w:val="00C85403"/>
    <w:rsid w:val="00C85448"/>
    <w:rsid w:val="00C85814"/>
    <w:rsid w:val="00C85898"/>
    <w:rsid w:val="00C858BE"/>
    <w:rsid w:val="00C8591A"/>
    <w:rsid w:val="00C8597C"/>
    <w:rsid w:val="00C85A09"/>
    <w:rsid w:val="00C85AB9"/>
    <w:rsid w:val="00C85FE2"/>
    <w:rsid w:val="00C860AF"/>
    <w:rsid w:val="00C862B7"/>
    <w:rsid w:val="00C86579"/>
    <w:rsid w:val="00C867A5"/>
    <w:rsid w:val="00C869AE"/>
    <w:rsid w:val="00C86D76"/>
    <w:rsid w:val="00C86F6C"/>
    <w:rsid w:val="00C8707E"/>
    <w:rsid w:val="00C870C3"/>
    <w:rsid w:val="00C870DB"/>
    <w:rsid w:val="00C8716A"/>
    <w:rsid w:val="00C87217"/>
    <w:rsid w:val="00C8740C"/>
    <w:rsid w:val="00C87861"/>
    <w:rsid w:val="00C87970"/>
    <w:rsid w:val="00C87972"/>
    <w:rsid w:val="00C879AA"/>
    <w:rsid w:val="00C87AD2"/>
    <w:rsid w:val="00C87F19"/>
    <w:rsid w:val="00C87F86"/>
    <w:rsid w:val="00C90367"/>
    <w:rsid w:val="00C90395"/>
    <w:rsid w:val="00C90551"/>
    <w:rsid w:val="00C90912"/>
    <w:rsid w:val="00C909B6"/>
    <w:rsid w:val="00C90B97"/>
    <w:rsid w:val="00C90C44"/>
    <w:rsid w:val="00C90D36"/>
    <w:rsid w:val="00C90E04"/>
    <w:rsid w:val="00C910C5"/>
    <w:rsid w:val="00C91208"/>
    <w:rsid w:val="00C9146F"/>
    <w:rsid w:val="00C9159E"/>
    <w:rsid w:val="00C9175E"/>
    <w:rsid w:val="00C919E3"/>
    <w:rsid w:val="00C91A08"/>
    <w:rsid w:val="00C91AFB"/>
    <w:rsid w:val="00C91DBA"/>
    <w:rsid w:val="00C922B7"/>
    <w:rsid w:val="00C92358"/>
    <w:rsid w:val="00C923F7"/>
    <w:rsid w:val="00C92638"/>
    <w:rsid w:val="00C92B2E"/>
    <w:rsid w:val="00C92E34"/>
    <w:rsid w:val="00C92EB1"/>
    <w:rsid w:val="00C93056"/>
    <w:rsid w:val="00C932AB"/>
    <w:rsid w:val="00C93319"/>
    <w:rsid w:val="00C934D5"/>
    <w:rsid w:val="00C93625"/>
    <w:rsid w:val="00C9368A"/>
    <w:rsid w:val="00C936C8"/>
    <w:rsid w:val="00C936ED"/>
    <w:rsid w:val="00C937BB"/>
    <w:rsid w:val="00C938D0"/>
    <w:rsid w:val="00C9390B"/>
    <w:rsid w:val="00C93980"/>
    <w:rsid w:val="00C93B38"/>
    <w:rsid w:val="00C93BB1"/>
    <w:rsid w:val="00C93F02"/>
    <w:rsid w:val="00C93F71"/>
    <w:rsid w:val="00C9400F"/>
    <w:rsid w:val="00C943F7"/>
    <w:rsid w:val="00C9449B"/>
    <w:rsid w:val="00C9458A"/>
    <w:rsid w:val="00C9466C"/>
    <w:rsid w:val="00C94683"/>
    <w:rsid w:val="00C94889"/>
    <w:rsid w:val="00C94C56"/>
    <w:rsid w:val="00C94C90"/>
    <w:rsid w:val="00C95278"/>
    <w:rsid w:val="00C9538B"/>
    <w:rsid w:val="00C953E8"/>
    <w:rsid w:val="00C954C7"/>
    <w:rsid w:val="00C9560B"/>
    <w:rsid w:val="00C956E3"/>
    <w:rsid w:val="00C95A0B"/>
    <w:rsid w:val="00C95DE6"/>
    <w:rsid w:val="00C96040"/>
    <w:rsid w:val="00C96058"/>
    <w:rsid w:val="00C96320"/>
    <w:rsid w:val="00C96759"/>
    <w:rsid w:val="00C9680C"/>
    <w:rsid w:val="00C96A46"/>
    <w:rsid w:val="00C96D56"/>
    <w:rsid w:val="00C96F2C"/>
    <w:rsid w:val="00C96F96"/>
    <w:rsid w:val="00C9700D"/>
    <w:rsid w:val="00C9731C"/>
    <w:rsid w:val="00C97811"/>
    <w:rsid w:val="00C978C6"/>
    <w:rsid w:val="00C97A64"/>
    <w:rsid w:val="00C97BB5"/>
    <w:rsid w:val="00C97D10"/>
    <w:rsid w:val="00C97D4A"/>
    <w:rsid w:val="00C97D53"/>
    <w:rsid w:val="00C97F83"/>
    <w:rsid w:val="00CA018C"/>
    <w:rsid w:val="00CA02AB"/>
    <w:rsid w:val="00CA02B1"/>
    <w:rsid w:val="00CA0308"/>
    <w:rsid w:val="00CA03D3"/>
    <w:rsid w:val="00CA04DE"/>
    <w:rsid w:val="00CA0595"/>
    <w:rsid w:val="00CA06AF"/>
    <w:rsid w:val="00CA07C7"/>
    <w:rsid w:val="00CA082B"/>
    <w:rsid w:val="00CA08BC"/>
    <w:rsid w:val="00CA08FF"/>
    <w:rsid w:val="00CA0972"/>
    <w:rsid w:val="00CA09A9"/>
    <w:rsid w:val="00CA0A6B"/>
    <w:rsid w:val="00CA0B9E"/>
    <w:rsid w:val="00CA0C52"/>
    <w:rsid w:val="00CA11CB"/>
    <w:rsid w:val="00CA11D5"/>
    <w:rsid w:val="00CA144E"/>
    <w:rsid w:val="00CA18A7"/>
    <w:rsid w:val="00CA1962"/>
    <w:rsid w:val="00CA19F3"/>
    <w:rsid w:val="00CA19F6"/>
    <w:rsid w:val="00CA1A7A"/>
    <w:rsid w:val="00CA1B6A"/>
    <w:rsid w:val="00CA1B90"/>
    <w:rsid w:val="00CA1C33"/>
    <w:rsid w:val="00CA1C6E"/>
    <w:rsid w:val="00CA1D45"/>
    <w:rsid w:val="00CA1DFB"/>
    <w:rsid w:val="00CA1E5B"/>
    <w:rsid w:val="00CA1E6E"/>
    <w:rsid w:val="00CA1EEC"/>
    <w:rsid w:val="00CA1F8C"/>
    <w:rsid w:val="00CA1FDB"/>
    <w:rsid w:val="00CA1FE4"/>
    <w:rsid w:val="00CA21AA"/>
    <w:rsid w:val="00CA2847"/>
    <w:rsid w:val="00CA28AB"/>
    <w:rsid w:val="00CA2B21"/>
    <w:rsid w:val="00CA2B5D"/>
    <w:rsid w:val="00CA325C"/>
    <w:rsid w:val="00CA3284"/>
    <w:rsid w:val="00CA3419"/>
    <w:rsid w:val="00CA34CF"/>
    <w:rsid w:val="00CA35CD"/>
    <w:rsid w:val="00CA3B31"/>
    <w:rsid w:val="00CA3D09"/>
    <w:rsid w:val="00CA3DE0"/>
    <w:rsid w:val="00CA3F49"/>
    <w:rsid w:val="00CA4055"/>
    <w:rsid w:val="00CA4559"/>
    <w:rsid w:val="00CA4652"/>
    <w:rsid w:val="00CA46CA"/>
    <w:rsid w:val="00CA4721"/>
    <w:rsid w:val="00CA489B"/>
    <w:rsid w:val="00CA496A"/>
    <w:rsid w:val="00CA4974"/>
    <w:rsid w:val="00CA49A9"/>
    <w:rsid w:val="00CA4A2D"/>
    <w:rsid w:val="00CA4B7A"/>
    <w:rsid w:val="00CA4BE7"/>
    <w:rsid w:val="00CA4BF9"/>
    <w:rsid w:val="00CA4D6D"/>
    <w:rsid w:val="00CA4DA3"/>
    <w:rsid w:val="00CA508D"/>
    <w:rsid w:val="00CA527F"/>
    <w:rsid w:val="00CA548D"/>
    <w:rsid w:val="00CA57FA"/>
    <w:rsid w:val="00CA59E8"/>
    <w:rsid w:val="00CA5B33"/>
    <w:rsid w:val="00CA5E69"/>
    <w:rsid w:val="00CA60F0"/>
    <w:rsid w:val="00CA6166"/>
    <w:rsid w:val="00CA618E"/>
    <w:rsid w:val="00CA62DB"/>
    <w:rsid w:val="00CA671A"/>
    <w:rsid w:val="00CA6807"/>
    <w:rsid w:val="00CA68A1"/>
    <w:rsid w:val="00CA69B4"/>
    <w:rsid w:val="00CA69D3"/>
    <w:rsid w:val="00CA6A2D"/>
    <w:rsid w:val="00CA6B0E"/>
    <w:rsid w:val="00CA71F0"/>
    <w:rsid w:val="00CA72E9"/>
    <w:rsid w:val="00CA75E5"/>
    <w:rsid w:val="00CA75E7"/>
    <w:rsid w:val="00CA781F"/>
    <w:rsid w:val="00CA78E4"/>
    <w:rsid w:val="00CA790C"/>
    <w:rsid w:val="00CA79BB"/>
    <w:rsid w:val="00CA7A5A"/>
    <w:rsid w:val="00CA7AEB"/>
    <w:rsid w:val="00CA7AF2"/>
    <w:rsid w:val="00CA7C56"/>
    <w:rsid w:val="00CA7C67"/>
    <w:rsid w:val="00CA7DD7"/>
    <w:rsid w:val="00CB006A"/>
    <w:rsid w:val="00CB0162"/>
    <w:rsid w:val="00CB024D"/>
    <w:rsid w:val="00CB0DE5"/>
    <w:rsid w:val="00CB0EA3"/>
    <w:rsid w:val="00CB0F0F"/>
    <w:rsid w:val="00CB0F41"/>
    <w:rsid w:val="00CB1043"/>
    <w:rsid w:val="00CB1387"/>
    <w:rsid w:val="00CB15C7"/>
    <w:rsid w:val="00CB167E"/>
    <w:rsid w:val="00CB17C6"/>
    <w:rsid w:val="00CB19C0"/>
    <w:rsid w:val="00CB225F"/>
    <w:rsid w:val="00CB2567"/>
    <w:rsid w:val="00CB259C"/>
    <w:rsid w:val="00CB26C4"/>
    <w:rsid w:val="00CB27A8"/>
    <w:rsid w:val="00CB283C"/>
    <w:rsid w:val="00CB2A64"/>
    <w:rsid w:val="00CB2B7B"/>
    <w:rsid w:val="00CB2BF5"/>
    <w:rsid w:val="00CB2CAA"/>
    <w:rsid w:val="00CB2D07"/>
    <w:rsid w:val="00CB2D1E"/>
    <w:rsid w:val="00CB2D64"/>
    <w:rsid w:val="00CB2E2F"/>
    <w:rsid w:val="00CB2E53"/>
    <w:rsid w:val="00CB2FEE"/>
    <w:rsid w:val="00CB309C"/>
    <w:rsid w:val="00CB30A2"/>
    <w:rsid w:val="00CB3549"/>
    <w:rsid w:val="00CB36E3"/>
    <w:rsid w:val="00CB3900"/>
    <w:rsid w:val="00CB3A4C"/>
    <w:rsid w:val="00CB3B09"/>
    <w:rsid w:val="00CB3E28"/>
    <w:rsid w:val="00CB416F"/>
    <w:rsid w:val="00CB4177"/>
    <w:rsid w:val="00CB41A4"/>
    <w:rsid w:val="00CB46D3"/>
    <w:rsid w:val="00CB46DE"/>
    <w:rsid w:val="00CB4A07"/>
    <w:rsid w:val="00CB4AB3"/>
    <w:rsid w:val="00CB4B87"/>
    <w:rsid w:val="00CB4E71"/>
    <w:rsid w:val="00CB504E"/>
    <w:rsid w:val="00CB5187"/>
    <w:rsid w:val="00CB520D"/>
    <w:rsid w:val="00CB5253"/>
    <w:rsid w:val="00CB534C"/>
    <w:rsid w:val="00CB5569"/>
    <w:rsid w:val="00CB55EC"/>
    <w:rsid w:val="00CB579E"/>
    <w:rsid w:val="00CB58EB"/>
    <w:rsid w:val="00CB5946"/>
    <w:rsid w:val="00CB5A73"/>
    <w:rsid w:val="00CB5A7F"/>
    <w:rsid w:val="00CB5BB6"/>
    <w:rsid w:val="00CB5C83"/>
    <w:rsid w:val="00CB5C8A"/>
    <w:rsid w:val="00CB5D65"/>
    <w:rsid w:val="00CB61D9"/>
    <w:rsid w:val="00CB61EA"/>
    <w:rsid w:val="00CB6394"/>
    <w:rsid w:val="00CB649E"/>
    <w:rsid w:val="00CB66AC"/>
    <w:rsid w:val="00CB680B"/>
    <w:rsid w:val="00CB6867"/>
    <w:rsid w:val="00CB6B9E"/>
    <w:rsid w:val="00CB6CB2"/>
    <w:rsid w:val="00CB70CC"/>
    <w:rsid w:val="00CB7151"/>
    <w:rsid w:val="00CB71C8"/>
    <w:rsid w:val="00CB7277"/>
    <w:rsid w:val="00CB75F5"/>
    <w:rsid w:val="00CB7687"/>
    <w:rsid w:val="00CB771E"/>
    <w:rsid w:val="00CB7945"/>
    <w:rsid w:val="00CB7C17"/>
    <w:rsid w:val="00CB7C71"/>
    <w:rsid w:val="00CB7EDA"/>
    <w:rsid w:val="00CC0072"/>
    <w:rsid w:val="00CC0145"/>
    <w:rsid w:val="00CC018C"/>
    <w:rsid w:val="00CC025E"/>
    <w:rsid w:val="00CC03ED"/>
    <w:rsid w:val="00CC04EE"/>
    <w:rsid w:val="00CC051D"/>
    <w:rsid w:val="00CC0598"/>
    <w:rsid w:val="00CC07B8"/>
    <w:rsid w:val="00CC08C3"/>
    <w:rsid w:val="00CC09FF"/>
    <w:rsid w:val="00CC0A0B"/>
    <w:rsid w:val="00CC0DD7"/>
    <w:rsid w:val="00CC1275"/>
    <w:rsid w:val="00CC1372"/>
    <w:rsid w:val="00CC1407"/>
    <w:rsid w:val="00CC15FC"/>
    <w:rsid w:val="00CC17F5"/>
    <w:rsid w:val="00CC1841"/>
    <w:rsid w:val="00CC1876"/>
    <w:rsid w:val="00CC1895"/>
    <w:rsid w:val="00CC197A"/>
    <w:rsid w:val="00CC19D5"/>
    <w:rsid w:val="00CC19E4"/>
    <w:rsid w:val="00CC1BFC"/>
    <w:rsid w:val="00CC1CC1"/>
    <w:rsid w:val="00CC1CE9"/>
    <w:rsid w:val="00CC1E88"/>
    <w:rsid w:val="00CC24E2"/>
    <w:rsid w:val="00CC250C"/>
    <w:rsid w:val="00CC2640"/>
    <w:rsid w:val="00CC26D4"/>
    <w:rsid w:val="00CC277C"/>
    <w:rsid w:val="00CC2A3A"/>
    <w:rsid w:val="00CC2B16"/>
    <w:rsid w:val="00CC2B52"/>
    <w:rsid w:val="00CC2D44"/>
    <w:rsid w:val="00CC2DAF"/>
    <w:rsid w:val="00CC2ED9"/>
    <w:rsid w:val="00CC2F4D"/>
    <w:rsid w:val="00CC3292"/>
    <w:rsid w:val="00CC3471"/>
    <w:rsid w:val="00CC347B"/>
    <w:rsid w:val="00CC360A"/>
    <w:rsid w:val="00CC39B1"/>
    <w:rsid w:val="00CC3A3B"/>
    <w:rsid w:val="00CC3AE9"/>
    <w:rsid w:val="00CC3BED"/>
    <w:rsid w:val="00CC3C52"/>
    <w:rsid w:val="00CC3C6F"/>
    <w:rsid w:val="00CC3DB1"/>
    <w:rsid w:val="00CC3DBE"/>
    <w:rsid w:val="00CC3F2D"/>
    <w:rsid w:val="00CC40E5"/>
    <w:rsid w:val="00CC4246"/>
    <w:rsid w:val="00CC4387"/>
    <w:rsid w:val="00CC4634"/>
    <w:rsid w:val="00CC4997"/>
    <w:rsid w:val="00CC4A8F"/>
    <w:rsid w:val="00CC4B05"/>
    <w:rsid w:val="00CC4E9C"/>
    <w:rsid w:val="00CC513D"/>
    <w:rsid w:val="00CC516F"/>
    <w:rsid w:val="00CC5281"/>
    <w:rsid w:val="00CC52A8"/>
    <w:rsid w:val="00CC52BD"/>
    <w:rsid w:val="00CC5491"/>
    <w:rsid w:val="00CC5663"/>
    <w:rsid w:val="00CC566C"/>
    <w:rsid w:val="00CC5777"/>
    <w:rsid w:val="00CC5921"/>
    <w:rsid w:val="00CC5CFA"/>
    <w:rsid w:val="00CC5D98"/>
    <w:rsid w:val="00CC5E8A"/>
    <w:rsid w:val="00CC5F68"/>
    <w:rsid w:val="00CC5FFE"/>
    <w:rsid w:val="00CC6065"/>
    <w:rsid w:val="00CC641C"/>
    <w:rsid w:val="00CC660C"/>
    <w:rsid w:val="00CC67D9"/>
    <w:rsid w:val="00CC69B9"/>
    <w:rsid w:val="00CC6C02"/>
    <w:rsid w:val="00CC6D0B"/>
    <w:rsid w:val="00CC6DFB"/>
    <w:rsid w:val="00CC6F0C"/>
    <w:rsid w:val="00CC7121"/>
    <w:rsid w:val="00CC712C"/>
    <w:rsid w:val="00CC7134"/>
    <w:rsid w:val="00CC723E"/>
    <w:rsid w:val="00CC72EE"/>
    <w:rsid w:val="00CC739A"/>
    <w:rsid w:val="00CC73C6"/>
    <w:rsid w:val="00CC73DD"/>
    <w:rsid w:val="00CC74A6"/>
    <w:rsid w:val="00CC7C3A"/>
    <w:rsid w:val="00CC7E4C"/>
    <w:rsid w:val="00CC7F1E"/>
    <w:rsid w:val="00CD0082"/>
    <w:rsid w:val="00CD01D9"/>
    <w:rsid w:val="00CD023B"/>
    <w:rsid w:val="00CD0338"/>
    <w:rsid w:val="00CD03B3"/>
    <w:rsid w:val="00CD04FE"/>
    <w:rsid w:val="00CD0602"/>
    <w:rsid w:val="00CD0611"/>
    <w:rsid w:val="00CD0748"/>
    <w:rsid w:val="00CD0935"/>
    <w:rsid w:val="00CD0A26"/>
    <w:rsid w:val="00CD0B4E"/>
    <w:rsid w:val="00CD0BF5"/>
    <w:rsid w:val="00CD0BFF"/>
    <w:rsid w:val="00CD0CDF"/>
    <w:rsid w:val="00CD0EA8"/>
    <w:rsid w:val="00CD0FAC"/>
    <w:rsid w:val="00CD0FDE"/>
    <w:rsid w:val="00CD129C"/>
    <w:rsid w:val="00CD12A8"/>
    <w:rsid w:val="00CD132F"/>
    <w:rsid w:val="00CD13A6"/>
    <w:rsid w:val="00CD1530"/>
    <w:rsid w:val="00CD15AF"/>
    <w:rsid w:val="00CD1935"/>
    <w:rsid w:val="00CD1BFD"/>
    <w:rsid w:val="00CD1D1C"/>
    <w:rsid w:val="00CD1E43"/>
    <w:rsid w:val="00CD2180"/>
    <w:rsid w:val="00CD23AB"/>
    <w:rsid w:val="00CD2570"/>
    <w:rsid w:val="00CD2A14"/>
    <w:rsid w:val="00CD2A23"/>
    <w:rsid w:val="00CD2BEE"/>
    <w:rsid w:val="00CD2FBA"/>
    <w:rsid w:val="00CD304E"/>
    <w:rsid w:val="00CD3155"/>
    <w:rsid w:val="00CD322E"/>
    <w:rsid w:val="00CD3237"/>
    <w:rsid w:val="00CD3406"/>
    <w:rsid w:val="00CD346A"/>
    <w:rsid w:val="00CD3474"/>
    <w:rsid w:val="00CD36F3"/>
    <w:rsid w:val="00CD37F5"/>
    <w:rsid w:val="00CD3885"/>
    <w:rsid w:val="00CD39C2"/>
    <w:rsid w:val="00CD3DD7"/>
    <w:rsid w:val="00CD3F51"/>
    <w:rsid w:val="00CD4464"/>
    <w:rsid w:val="00CD4482"/>
    <w:rsid w:val="00CD4661"/>
    <w:rsid w:val="00CD46ED"/>
    <w:rsid w:val="00CD46FA"/>
    <w:rsid w:val="00CD47D7"/>
    <w:rsid w:val="00CD4D01"/>
    <w:rsid w:val="00CD4D96"/>
    <w:rsid w:val="00CD4FFC"/>
    <w:rsid w:val="00CD5087"/>
    <w:rsid w:val="00CD526B"/>
    <w:rsid w:val="00CD5486"/>
    <w:rsid w:val="00CD54F6"/>
    <w:rsid w:val="00CD5656"/>
    <w:rsid w:val="00CD5694"/>
    <w:rsid w:val="00CD57C4"/>
    <w:rsid w:val="00CD5CDB"/>
    <w:rsid w:val="00CD5FD3"/>
    <w:rsid w:val="00CD5FDC"/>
    <w:rsid w:val="00CD6001"/>
    <w:rsid w:val="00CD626F"/>
    <w:rsid w:val="00CD6276"/>
    <w:rsid w:val="00CD6463"/>
    <w:rsid w:val="00CD649B"/>
    <w:rsid w:val="00CD652D"/>
    <w:rsid w:val="00CD66AE"/>
    <w:rsid w:val="00CD670A"/>
    <w:rsid w:val="00CD6854"/>
    <w:rsid w:val="00CD6AAB"/>
    <w:rsid w:val="00CD6BF6"/>
    <w:rsid w:val="00CD6CC8"/>
    <w:rsid w:val="00CD71FD"/>
    <w:rsid w:val="00CD744C"/>
    <w:rsid w:val="00CD75DA"/>
    <w:rsid w:val="00CD782D"/>
    <w:rsid w:val="00CD78B5"/>
    <w:rsid w:val="00CD78BD"/>
    <w:rsid w:val="00CD7985"/>
    <w:rsid w:val="00CD7D7A"/>
    <w:rsid w:val="00CD7EF1"/>
    <w:rsid w:val="00CE0058"/>
    <w:rsid w:val="00CE01D5"/>
    <w:rsid w:val="00CE03C3"/>
    <w:rsid w:val="00CE06C7"/>
    <w:rsid w:val="00CE0748"/>
    <w:rsid w:val="00CE0872"/>
    <w:rsid w:val="00CE0B27"/>
    <w:rsid w:val="00CE0C1C"/>
    <w:rsid w:val="00CE0D3B"/>
    <w:rsid w:val="00CE0E04"/>
    <w:rsid w:val="00CE10CD"/>
    <w:rsid w:val="00CE131F"/>
    <w:rsid w:val="00CE1345"/>
    <w:rsid w:val="00CE1400"/>
    <w:rsid w:val="00CE14A9"/>
    <w:rsid w:val="00CE16B9"/>
    <w:rsid w:val="00CE1888"/>
    <w:rsid w:val="00CE18D9"/>
    <w:rsid w:val="00CE1910"/>
    <w:rsid w:val="00CE1A48"/>
    <w:rsid w:val="00CE1C1A"/>
    <w:rsid w:val="00CE1CF9"/>
    <w:rsid w:val="00CE1E9E"/>
    <w:rsid w:val="00CE2008"/>
    <w:rsid w:val="00CE213A"/>
    <w:rsid w:val="00CE2205"/>
    <w:rsid w:val="00CE22D7"/>
    <w:rsid w:val="00CE23D6"/>
    <w:rsid w:val="00CE244F"/>
    <w:rsid w:val="00CE2462"/>
    <w:rsid w:val="00CE2483"/>
    <w:rsid w:val="00CE260B"/>
    <w:rsid w:val="00CE2625"/>
    <w:rsid w:val="00CE2765"/>
    <w:rsid w:val="00CE2822"/>
    <w:rsid w:val="00CE28BB"/>
    <w:rsid w:val="00CE2EF0"/>
    <w:rsid w:val="00CE2FC5"/>
    <w:rsid w:val="00CE30F3"/>
    <w:rsid w:val="00CE3202"/>
    <w:rsid w:val="00CE3233"/>
    <w:rsid w:val="00CE32A0"/>
    <w:rsid w:val="00CE37AF"/>
    <w:rsid w:val="00CE388F"/>
    <w:rsid w:val="00CE3925"/>
    <w:rsid w:val="00CE3C51"/>
    <w:rsid w:val="00CE40EA"/>
    <w:rsid w:val="00CE4108"/>
    <w:rsid w:val="00CE4176"/>
    <w:rsid w:val="00CE4414"/>
    <w:rsid w:val="00CE4658"/>
    <w:rsid w:val="00CE4666"/>
    <w:rsid w:val="00CE4742"/>
    <w:rsid w:val="00CE48A4"/>
    <w:rsid w:val="00CE4CD3"/>
    <w:rsid w:val="00CE4E73"/>
    <w:rsid w:val="00CE4EEF"/>
    <w:rsid w:val="00CE51BC"/>
    <w:rsid w:val="00CE5253"/>
    <w:rsid w:val="00CE525F"/>
    <w:rsid w:val="00CE54F2"/>
    <w:rsid w:val="00CE550C"/>
    <w:rsid w:val="00CE551F"/>
    <w:rsid w:val="00CE56EC"/>
    <w:rsid w:val="00CE571F"/>
    <w:rsid w:val="00CE57E8"/>
    <w:rsid w:val="00CE5828"/>
    <w:rsid w:val="00CE5960"/>
    <w:rsid w:val="00CE5C77"/>
    <w:rsid w:val="00CE5F28"/>
    <w:rsid w:val="00CE5F33"/>
    <w:rsid w:val="00CE5F83"/>
    <w:rsid w:val="00CE6484"/>
    <w:rsid w:val="00CE681E"/>
    <w:rsid w:val="00CE6CAE"/>
    <w:rsid w:val="00CE6E09"/>
    <w:rsid w:val="00CE6ED5"/>
    <w:rsid w:val="00CE6FB2"/>
    <w:rsid w:val="00CE71A4"/>
    <w:rsid w:val="00CE72D2"/>
    <w:rsid w:val="00CE72F1"/>
    <w:rsid w:val="00CE7340"/>
    <w:rsid w:val="00CE73CA"/>
    <w:rsid w:val="00CE73E6"/>
    <w:rsid w:val="00CE753A"/>
    <w:rsid w:val="00CE76D6"/>
    <w:rsid w:val="00CE7790"/>
    <w:rsid w:val="00CE7877"/>
    <w:rsid w:val="00CE78F9"/>
    <w:rsid w:val="00CE79F2"/>
    <w:rsid w:val="00CE7A7D"/>
    <w:rsid w:val="00CE7ED6"/>
    <w:rsid w:val="00CE7F36"/>
    <w:rsid w:val="00CE7F78"/>
    <w:rsid w:val="00CF01E7"/>
    <w:rsid w:val="00CF0320"/>
    <w:rsid w:val="00CF0381"/>
    <w:rsid w:val="00CF053D"/>
    <w:rsid w:val="00CF062F"/>
    <w:rsid w:val="00CF07C8"/>
    <w:rsid w:val="00CF0E7C"/>
    <w:rsid w:val="00CF12A7"/>
    <w:rsid w:val="00CF1494"/>
    <w:rsid w:val="00CF14D3"/>
    <w:rsid w:val="00CF15D4"/>
    <w:rsid w:val="00CF1AB3"/>
    <w:rsid w:val="00CF1B80"/>
    <w:rsid w:val="00CF1D02"/>
    <w:rsid w:val="00CF1F1F"/>
    <w:rsid w:val="00CF2035"/>
    <w:rsid w:val="00CF2186"/>
    <w:rsid w:val="00CF2219"/>
    <w:rsid w:val="00CF23F3"/>
    <w:rsid w:val="00CF2454"/>
    <w:rsid w:val="00CF25EC"/>
    <w:rsid w:val="00CF26AB"/>
    <w:rsid w:val="00CF283B"/>
    <w:rsid w:val="00CF28CD"/>
    <w:rsid w:val="00CF28E8"/>
    <w:rsid w:val="00CF2DE6"/>
    <w:rsid w:val="00CF2EB9"/>
    <w:rsid w:val="00CF3150"/>
    <w:rsid w:val="00CF3230"/>
    <w:rsid w:val="00CF32C0"/>
    <w:rsid w:val="00CF32C8"/>
    <w:rsid w:val="00CF3376"/>
    <w:rsid w:val="00CF34C0"/>
    <w:rsid w:val="00CF3540"/>
    <w:rsid w:val="00CF3573"/>
    <w:rsid w:val="00CF3992"/>
    <w:rsid w:val="00CF417F"/>
    <w:rsid w:val="00CF4414"/>
    <w:rsid w:val="00CF451F"/>
    <w:rsid w:val="00CF4697"/>
    <w:rsid w:val="00CF4A99"/>
    <w:rsid w:val="00CF4AF3"/>
    <w:rsid w:val="00CF4F0E"/>
    <w:rsid w:val="00CF4F1E"/>
    <w:rsid w:val="00CF55A1"/>
    <w:rsid w:val="00CF55DC"/>
    <w:rsid w:val="00CF561F"/>
    <w:rsid w:val="00CF57A7"/>
    <w:rsid w:val="00CF57AF"/>
    <w:rsid w:val="00CF57C1"/>
    <w:rsid w:val="00CF5805"/>
    <w:rsid w:val="00CF5806"/>
    <w:rsid w:val="00CF58D8"/>
    <w:rsid w:val="00CF5D70"/>
    <w:rsid w:val="00CF5DE1"/>
    <w:rsid w:val="00CF5E1C"/>
    <w:rsid w:val="00CF5E81"/>
    <w:rsid w:val="00CF6019"/>
    <w:rsid w:val="00CF6370"/>
    <w:rsid w:val="00CF6592"/>
    <w:rsid w:val="00CF66E0"/>
    <w:rsid w:val="00CF6774"/>
    <w:rsid w:val="00CF6819"/>
    <w:rsid w:val="00CF6A53"/>
    <w:rsid w:val="00CF6A78"/>
    <w:rsid w:val="00CF6DEC"/>
    <w:rsid w:val="00CF7037"/>
    <w:rsid w:val="00CF7245"/>
    <w:rsid w:val="00CF741F"/>
    <w:rsid w:val="00CF75D4"/>
    <w:rsid w:val="00CF77B7"/>
    <w:rsid w:val="00CF77EC"/>
    <w:rsid w:val="00CF78B8"/>
    <w:rsid w:val="00CF7945"/>
    <w:rsid w:val="00D0013F"/>
    <w:rsid w:val="00D002A4"/>
    <w:rsid w:val="00D00818"/>
    <w:rsid w:val="00D00B0B"/>
    <w:rsid w:val="00D00C9D"/>
    <w:rsid w:val="00D00E41"/>
    <w:rsid w:val="00D00FB8"/>
    <w:rsid w:val="00D0100F"/>
    <w:rsid w:val="00D0125F"/>
    <w:rsid w:val="00D012AF"/>
    <w:rsid w:val="00D01312"/>
    <w:rsid w:val="00D01367"/>
    <w:rsid w:val="00D01394"/>
    <w:rsid w:val="00D013AF"/>
    <w:rsid w:val="00D01442"/>
    <w:rsid w:val="00D01489"/>
    <w:rsid w:val="00D014CB"/>
    <w:rsid w:val="00D01665"/>
    <w:rsid w:val="00D0172F"/>
    <w:rsid w:val="00D01A5D"/>
    <w:rsid w:val="00D01BAD"/>
    <w:rsid w:val="00D01CBC"/>
    <w:rsid w:val="00D01DA0"/>
    <w:rsid w:val="00D01E08"/>
    <w:rsid w:val="00D01EDE"/>
    <w:rsid w:val="00D01F27"/>
    <w:rsid w:val="00D02411"/>
    <w:rsid w:val="00D02480"/>
    <w:rsid w:val="00D024A5"/>
    <w:rsid w:val="00D026E6"/>
    <w:rsid w:val="00D026F9"/>
    <w:rsid w:val="00D0286A"/>
    <w:rsid w:val="00D028D8"/>
    <w:rsid w:val="00D02B37"/>
    <w:rsid w:val="00D02C01"/>
    <w:rsid w:val="00D02F41"/>
    <w:rsid w:val="00D02FAB"/>
    <w:rsid w:val="00D03031"/>
    <w:rsid w:val="00D03126"/>
    <w:rsid w:val="00D031D8"/>
    <w:rsid w:val="00D0322B"/>
    <w:rsid w:val="00D032D9"/>
    <w:rsid w:val="00D0338F"/>
    <w:rsid w:val="00D034A0"/>
    <w:rsid w:val="00D03652"/>
    <w:rsid w:val="00D03771"/>
    <w:rsid w:val="00D0391B"/>
    <w:rsid w:val="00D03FAE"/>
    <w:rsid w:val="00D0404E"/>
    <w:rsid w:val="00D0406D"/>
    <w:rsid w:val="00D0414A"/>
    <w:rsid w:val="00D0433E"/>
    <w:rsid w:val="00D0438F"/>
    <w:rsid w:val="00D04464"/>
    <w:rsid w:val="00D046EF"/>
    <w:rsid w:val="00D0475D"/>
    <w:rsid w:val="00D04AB4"/>
    <w:rsid w:val="00D04D09"/>
    <w:rsid w:val="00D04DA4"/>
    <w:rsid w:val="00D04E40"/>
    <w:rsid w:val="00D04F83"/>
    <w:rsid w:val="00D050A4"/>
    <w:rsid w:val="00D05163"/>
    <w:rsid w:val="00D0518D"/>
    <w:rsid w:val="00D054C0"/>
    <w:rsid w:val="00D054F9"/>
    <w:rsid w:val="00D05946"/>
    <w:rsid w:val="00D059D3"/>
    <w:rsid w:val="00D05B41"/>
    <w:rsid w:val="00D05B47"/>
    <w:rsid w:val="00D05CC3"/>
    <w:rsid w:val="00D061F4"/>
    <w:rsid w:val="00D0622D"/>
    <w:rsid w:val="00D0640E"/>
    <w:rsid w:val="00D06418"/>
    <w:rsid w:val="00D065BA"/>
    <w:rsid w:val="00D066AD"/>
    <w:rsid w:val="00D069D1"/>
    <w:rsid w:val="00D069E3"/>
    <w:rsid w:val="00D06AF5"/>
    <w:rsid w:val="00D0735B"/>
    <w:rsid w:val="00D074C6"/>
    <w:rsid w:val="00D07580"/>
    <w:rsid w:val="00D07705"/>
    <w:rsid w:val="00D0770B"/>
    <w:rsid w:val="00D077C9"/>
    <w:rsid w:val="00D0786D"/>
    <w:rsid w:val="00D0790C"/>
    <w:rsid w:val="00D07975"/>
    <w:rsid w:val="00D0799B"/>
    <w:rsid w:val="00D07A39"/>
    <w:rsid w:val="00D07B74"/>
    <w:rsid w:val="00D07C73"/>
    <w:rsid w:val="00D07D5D"/>
    <w:rsid w:val="00D07E34"/>
    <w:rsid w:val="00D07F49"/>
    <w:rsid w:val="00D07F4F"/>
    <w:rsid w:val="00D10008"/>
    <w:rsid w:val="00D103D5"/>
    <w:rsid w:val="00D104D0"/>
    <w:rsid w:val="00D1066B"/>
    <w:rsid w:val="00D1076E"/>
    <w:rsid w:val="00D107D6"/>
    <w:rsid w:val="00D1089A"/>
    <w:rsid w:val="00D10927"/>
    <w:rsid w:val="00D10B87"/>
    <w:rsid w:val="00D10C4A"/>
    <w:rsid w:val="00D11064"/>
    <w:rsid w:val="00D112DC"/>
    <w:rsid w:val="00D112E0"/>
    <w:rsid w:val="00D11329"/>
    <w:rsid w:val="00D115C5"/>
    <w:rsid w:val="00D115DA"/>
    <w:rsid w:val="00D11752"/>
    <w:rsid w:val="00D11775"/>
    <w:rsid w:val="00D11A44"/>
    <w:rsid w:val="00D11B1E"/>
    <w:rsid w:val="00D11C8B"/>
    <w:rsid w:val="00D11C8D"/>
    <w:rsid w:val="00D11F4C"/>
    <w:rsid w:val="00D1204B"/>
    <w:rsid w:val="00D120F7"/>
    <w:rsid w:val="00D12122"/>
    <w:rsid w:val="00D1254E"/>
    <w:rsid w:val="00D126D2"/>
    <w:rsid w:val="00D1276B"/>
    <w:rsid w:val="00D127F4"/>
    <w:rsid w:val="00D12B3B"/>
    <w:rsid w:val="00D12C9B"/>
    <w:rsid w:val="00D12D90"/>
    <w:rsid w:val="00D1302A"/>
    <w:rsid w:val="00D13689"/>
    <w:rsid w:val="00D136E9"/>
    <w:rsid w:val="00D138CC"/>
    <w:rsid w:val="00D13C61"/>
    <w:rsid w:val="00D13D29"/>
    <w:rsid w:val="00D13DD3"/>
    <w:rsid w:val="00D13E9E"/>
    <w:rsid w:val="00D1400F"/>
    <w:rsid w:val="00D14071"/>
    <w:rsid w:val="00D142DE"/>
    <w:rsid w:val="00D14461"/>
    <w:rsid w:val="00D14584"/>
    <w:rsid w:val="00D145FE"/>
    <w:rsid w:val="00D14694"/>
    <w:rsid w:val="00D146B4"/>
    <w:rsid w:val="00D1472A"/>
    <w:rsid w:val="00D147B5"/>
    <w:rsid w:val="00D149F2"/>
    <w:rsid w:val="00D14AE9"/>
    <w:rsid w:val="00D14B37"/>
    <w:rsid w:val="00D14C6A"/>
    <w:rsid w:val="00D14D7A"/>
    <w:rsid w:val="00D14E19"/>
    <w:rsid w:val="00D15094"/>
    <w:rsid w:val="00D152F2"/>
    <w:rsid w:val="00D1532A"/>
    <w:rsid w:val="00D155E7"/>
    <w:rsid w:val="00D1572B"/>
    <w:rsid w:val="00D15AE5"/>
    <w:rsid w:val="00D15BA8"/>
    <w:rsid w:val="00D15C9E"/>
    <w:rsid w:val="00D16109"/>
    <w:rsid w:val="00D16613"/>
    <w:rsid w:val="00D167C2"/>
    <w:rsid w:val="00D167DD"/>
    <w:rsid w:val="00D168BB"/>
    <w:rsid w:val="00D16ADA"/>
    <w:rsid w:val="00D16C57"/>
    <w:rsid w:val="00D16DD8"/>
    <w:rsid w:val="00D16E9A"/>
    <w:rsid w:val="00D16F5D"/>
    <w:rsid w:val="00D17195"/>
    <w:rsid w:val="00D17348"/>
    <w:rsid w:val="00D1743C"/>
    <w:rsid w:val="00D174CA"/>
    <w:rsid w:val="00D1766E"/>
    <w:rsid w:val="00D177C5"/>
    <w:rsid w:val="00D1788F"/>
    <w:rsid w:val="00D179F0"/>
    <w:rsid w:val="00D17B35"/>
    <w:rsid w:val="00D17D93"/>
    <w:rsid w:val="00D17FC5"/>
    <w:rsid w:val="00D2000B"/>
    <w:rsid w:val="00D20098"/>
    <w:rsid w:val="00D20192"/>
    <w:rsid w:val="00D202E0"/>
    <w:rsid w:val="00D20375"/>
    <w:rsid w:val="00D2045C"/>
    <w:rsid w:val="00D20504"/>
    <w:rsid w:val="00D20596"/>
    <w:rsid w:val="00D20611"/>
    <w:rsid w:val="00D207DE"/>
    <w:rsid w:val="00D2096D"/>
    <w:rsid w:val="00D20B12"/>
    <w:rsid w:val="00D20B3A"/>
    <w:rsid w:val="00D20C3F"/>
    <w:rsid w:val="00D20D2B"/>
    <w:rsid w:val="00D20D81"/>
    <w:rsid w:val="00D20DE1"/>
    <w:rsid w:val="00D20EE7"/>
    <w:rsid w:val="00D21088"/>
    <w:rsid w:val="00D212D9"/>
    <w:rsid w:val="00D2144C"/>
    <w:rsid w:val="00D2159A"/>
    <w:rsid w:val="00D215AB"/>
    <w:rsid w:val="00D215AC"/>
    <w:rsid w:val="00D216E3"/>
    <w:rsid w:val="00D2173D"/>
    <w:rsid w:val="00D21885"/>
    <w:rsid w:val="00D218A4"/>
    <w:rsid w:val="00D218C1"/>
    <w:rsid w:val="00D2191A"/>
    <w:rsid w:val="00D2195E"/>
    <w:rsid w:val="00D21996"/>
    <w:rsid w:val="00D219A6"/>
    <w:rsid w:val="00D21DA3"/>
    <w:rsid w:val="00D21DDA"/>
    <w:rsid w:val="00D21DF5"/>
    <w:rsid w:val="00D21E32"/>
    <w:rsid w:val="00D221FD"/>
    <w:rsid w:val="00D22572"/>
    <w:rsid w:val="00D225DC"/>
    <w:rsid w:val="00D226AC"/>
    <w:rsid w:val="00D22765"/>
    <w:rsid w:val="00D22869"/>
    <w:rsid w:val="00D22931"/>
    <w:rsid w:val="00D22B6A"/>
    <w:rsid w:val="00D22C44"/>
    <w:rsid w:val="00D22E09"/>
    <w:rsid w:val="00D2310C"/>
    <w:rsid w:val="00D2362B"/>
    <w:rsid w:val="00D23873"/>
    <w:rsid w:val="00D238F1"/>
    <w:rsid w:val="00D23945"/>
    <w:rsid w:val="00D23B34"/>
    <w:rsid w:val="00D23BDB"/>
    <w:rsid w:val="00D23E67"/>
    <w:rsid w:val="00D23F1E"/>
    <w:rsid w:val="00D240EE"/>
    <w:rsid w:val="00D241EB"/>
    <w:rsid w:val="00D24270"/>
    <w:rsid w:val="00D2436A"/>
    <w:rsid w:val="00D243BB"/>
    <w:rsid w:val="00D244EC"/>
    <w:rsid w:val="00D2454A"/>
    <w:rsid w:val="00D2454E"/>
    <w:rsid w:val="00D24A53"/>
    <w:rsid w:val="00D24DE3"/>
    <w:rsid w:val="00D24F10"/>
    <w:rsid w:val="00D24F6C"/>
    <w:rsid w:val="00D25073"/>
    <w:rsid w:val="00D25481"/>
    <w:rsid w:val="00D254E9"/>
    <w:rsid w:val="00D25572"/>
    <w:rsid w:val="00D258D8"/>
    <w:rsid w:val="00D25998"/>
    <w:rsid w:val="00D25ACB"/>
    <w:rsid w:val="00D25DF1"/>
    <w:rsid w:val="00D25F4E"/>
    <w:rsid w:val="00D25F5D"/>
    <w:rsid w:val="00D2605C"/>
    <w:rsid w:val="00D260B8"/>
    <w:rsid w:val="00D262A5"/>
    <w:rsid w:val="00D263A4"/>
    <w:rsid w:val="00D26430"/>
    <w:rsid w:val="00D265A6"/>
    <w:rsid w:val="00D26D8C"/>
    <w:rsid w:val="00D26FA4"/>
    <w:rsid w:val="00D27009"/>
    <w:rsid w:val="00D270DF"/>
    <w:rsid w:val="00D27144"/>
    <w:rsid w:val="00D272E6"/>
    <w:rsid w:val="00D27799"/>
    <w:rsid w:val="00D278B6"/>
    <w:rsid w:val="00D27936"/>
    <w:rsid w:val="00D2797B"/>
    <w:rsid w:val="00D279B5"/>
    <w:rsid w:val="00D27AF3"/>
    <w:rsid w:val="00D27C85"/>
    <w:rsid w:val="00D27D6A"/>
    <w:rsid w:val="00D27E29"/>
    <w:rsid w:val="00D30050"/>
    <w:rsid w:val="00D3022D"/>
    <w:rsid w:val="00D30529"/>
    <w:rsid w:val="00D3053D"/>
    <w:rsid w:val="00D3068B"/>
    <w:rsid w:val="00D30694"/>
    <w:rsid w:val="00D30716"/>
    <w:rsid w:val="00D30953"/>
    <w:rsid w:val="00D30A1D"/>
    <w:rsid w:val="00D30B5F"/>
    <w:rsid w:val="00D30DDE"/>
    <w:rsid w:val="00D31117"/>
    <w:rsid w:val="00D31134"/>
    <w:rsid w:val="00D31152"/>
    <w:rsid w:val="00D3119E"/>
    <w:rsid w:val="00D31286"/>
    <w:rsid w:val="00D3136E"/>
    <w:rsid w:val="00D31387"/>
    <w:rsid w:val="00D3154B"/>
    <w:rsid w:val="00D315F9"/>
    <w:rsid w:val="00D317E9"/>
    <w:rsid w:val="00D31877"/>
    <w:rsid w:val="00D31C69"/>
    <w:rsid w:val="00D31CE0"/>
    <w:rsid w:val="00D31DDA"/>
    <w:rsid w:val="00D31DF6"/>
    <w:rsid w:val="00D31EA3"/>
    <w:rsid w:val="00D32120"/>
    <w:rsid w:val="00D32171"/>
    <w:rsid w:val="00D323C3"/>
    <w:rsid w:val="00D3246D"/>
    <w:rsid w:val="00D32496"/>
    <w:rsid w:val="00D327CE"/>
    <w:rsid w:val="00D32842"/>
    <w:rsid w:val="00D32866"/>
    <w:rsid w:val="00D328CE"/>
    <w:rsid w:val="00D32DE1"/>
    <w:rsid w:val="00D32EFF"/>
    <w:rsid w:val="00D33068"/>
    <w:rsid w:val="00D33127"/>
    <w:rsid w:val="00D33192"/>
    <w:rsid w:val="00D331CA"/>
    <w:rsid w:val="00D332C9"/>
    <w:rsid w:val="00D33418"/>
    <w:rsid w:val="00D334F4"/>
    <w:rsid w:val="00D335AA"/>
    <w:rsid w:val="00D335AF"/>
    <w:rsid w:val="00D33619"/>
    <w:rsid w:val="00D33632"/>
    <w:rsid w:val="00D336B7"/>
    <w:rsid w:val="00D33741"/>
    <w:rsid w:val="00D3388B"/>
    <w:rsid w:val="00D3397A"/>
    <w:rsid w:val="00D33B09"/>
    <w:rsid w:val="00D33B3D"/>
    <w:rsid w:val="00D33BDA"/>
    <w:rsid w:val="00D33CE5"/>
    <w:rsid w:val="00D33E5F"/>
    <w:rsid w:val="00D33EB8"/>
    <w:rsid w:val="00D34014"/>
    <w:rsid w:val="00D34020"/>
    <w:rsid w:val="00D343EB"/>
    <w:rsid w:val="00D34403"/>
    <w:rsid w:val="00D34538"/>
    <w:rsid w:val="00D3456C"/>
    <w:rsid w:val="00D346EF"/>
    <w:rsid w:val="00D346F7"/>
    <w:rsid w:val="00D349EB"/>
    <w:rsid w:val="00D34A21"/>
    <w:rsid w:val="00D34C70"/>
    <w:rsid w:val="00D34CE2"/>
    <w:rsid w:val="00D34E70"/>
    <w:rsid w:val="00D34EF7"/>
    <w:rsid w:val="00D34EFF"/>
    <w:rsid w:val="00D35228"/>
    <w:rsid w:val="00D359A9"/>
    <w:rsid w:val="00D35A0C"/>
    <w:rsid w:val="00D35A3E"/>
    <w:rsid w:val="00D35A5D"/>
    <w:rsid w:val="00D35F35"/>
    <w:rsid w:val="00D360F3"/>
    <w:rsid w:val="00D362CF"/>
    <w:rsid w:val="00D364A1"/>
    <w:rsid w:val="00D3654E"/>
    <w:rsid w:val="00D36612"/>
    <w:rsid w:val="00D369CA"/>
    <w:rsid w:val="00D369FC"/>
    <w:rsid w:val="00D36ED5"/>
    <w:rsid w:val="00D36F70"/>
    <w:rsid w:val="00D37463"/>
    <w:rsid w:val="00D3767C"/>
    <w:rsid w:val="00D37917"/>
    <w:rsid w:val="00D37971"/>
    <w:rsid w:val="00D37A72"/>
    <w:rsid w:val="00D37CED"/>
    <w:rsid w:val="00D37F0D"/>
    <w:rsid w:val="00D37FC3"/>
    <w:rsid w:val="00D4000D"/>
    <w:rsid w:val="00D401A4"/>
    <w:rsid w:val="00D40246"/>
    <w:rsid w:val="00D40344"/>
    <w:rsid w:val="00D40381"/>
    <w:rsid w:val="00D40595"/>
    <w:rsid w:val="00D407A8"/>
    <w:rsid w:val="00D407F9"/>
    <w:rsid w:val="00D408F8"/>
    <w:rsid w:val="00D40955"/>
    <w:rsid w:val="00D40995"/>
    <w:rsid w:val="00D40BB7"/>
    <w:rsid w:val="00D41037"/>
    <w:rsid w:val="00D4123B"/>
    <w:rsid w:val="00D413A6"/>
    <w:rsid w:val="00D414C0"/>
    <w:rsid w:val="00D416CA"/>
    <w:rsid w:val="00D41AEF"/>
    <w:rsid w:val="00D41D0B"/>
    <w:rsid w:val="00D41E75"/>
    <w:rsid w:val="00D4234A"/>
    <w:rsid w:val="00D424E0"/>
    <w:rsid w:val="00D42617"/>
    <w:rsid w:val="00D4265E"/>
    <w:rsid w:val="00D427C4"/>
    <w:rsid w:val="00D427D4"/>
    <w:rsid w:val="00D42872"/>
    <w:rsid w:val="00D42AAF"/>
    <w:rsid w:val="00D42EA7"/>
    <w:rsid w:val="00D43094"/>
    <w:rsid w:val="00D4318E"/>
    <w:rsid w:val="00D431F6"/>
    <w:rsid w:val="00D43232"/>
    <w:rsid w:val="00D432D0"/>
    <w:rsid w:val="00D43654"/>
    <w:rsid w:val="00D43798"/>
    <w:rsid w:val="00D43B4C"/>
    <w:rsid w:val="00D43BD6"/>
    <w:rsid w:val="00D43C35"/>
    <w:rsid w:val="00D43E7A"/>
    <w:rsid w:val="00D43F87"/>
    <w:rsid w:val="00D43FC6"/>
    <w:rsid w:val="00D44027"/>
    <w:rsid w:val="00D4436B"/>
    <w:rsid w:val="00D445A4"/>
    <w:rsid w:val="00D44603"/>
    <w:rsid w:val="00D44DCA"/>
    <w:rsid w:val="00D451EE"/>
    <w:rsid w:val="00D45297"/>
    <w:rsid w:val="00D45577"/>
    <w:rsid w:val="00D456A0"/>
    <w:rsid w:val="00D4586F"/>
    <w:rsid w:val="00D4597E"/>
    <w:rsid w:val="00D45A41"/>
    <w:rsid w:val="00D45B0A"/>
    <w:rsid w:val="00D45B20"/>
    <w:rsid w:val="00D45C47"/>
    <w:rsid w:val="00D45C8F"/>
    <w:rsid w:val="00D4606A"/>
    <w:rsid w:val="00D46173"/>
    <w:rsid w:val="00D46367"/>
    <w:rsid w:val="00D463C8"/>
    <w:rsid w:val="00D4649E"/>
    <w:rsid w:val="00D464B9"/>
    <w:rsid w:val="00D46551"/>
    <w:rsid w:val="00D466F4"/>
    <w:rsid w:val="00D46837"/>
    <w:rsid w:val="00D468B7"/>
    <w:rsid w:val="00D46A3D"/>
    <w:rsid w:val="00D46C92"/>
    <w:rsid w:val="00D46D2F"/>
    <w:rsid w:val="00D46D97"/>
    <w:rsid w:val="00D46E5D"/>
    <w:rsid w:val="00D4702C"/>
    <w:rsid w:val="00D470B8"/>
    <w:rsid w:val="00D471C8"/>
    <w:rsid w:val="00D471DD"/>
    <w:rsid w:val="00D47282"/>
    <w:rsid w:val="00D4749B"/>
    <w:rsid w:val="00D4753B"/>
    <w:rsid w:val="00D477B6"/>
    <w:rsid w:val="00D47869"/>
    <w:rsid w:val="00D47962"/>
    <w:rsid w:val="00D47B3E"/>
    <w:rsid w:val="00D47CA2"/>
    <w:rsid w:val="00D47D90"/>
    <w:rsid w:val="00D5045D"/>
    <w:rsid w:val="00D5050D"/>
    <w:rsid w:val="00D50521"/>
    <w:rsid w:val="00D506B9"/>
    <w:rsid w:val="00D507B6"/>
    <w:rsid w:val="00D5081B"/>
    <w:rsid w:val="00D508CC"/>
    <w:rsid w:val="00D50928"/>
    <w:rsid w:val="00D50965"/>
    <w:rsid w:val="00D50987"/>
    <w:rsid w:val="00D50B84"/>
    <w:rsid w:val="00D50C86"/>
    <w:rsid w:val="00D50CAE"/>
    <w:rsid w:val="00D50CFF"/>
    <w:rsid w:val="00D51252"/>
    <w:rsid w:val="00D5150C"/>
    <w:rsid w:val="00D515D6"/>
    <w:rsid w:val="00D51923"/>
    <w:rsid w:val="00D519C2"/>
    <w:rsid w:val="00D519EA"/>
    <w:rsid w:val="00D51BB7"/>
    <w:rsid w:val="00D51CCC"/>
    <w:rsid w:val="00D51E4F"/>
    <w:rsid w:val="00D51F18"/>
    <w:rsid w:val="00D51FFA"/>
    <w:rsid w:val="00D520EE"/>
    <w:rsid w:val="00D5251F"/>
    <w:rsid w:val="00D527E7"/>
    <w:rsid w:val="00D5281D"/>
    <w:rsid w:val="00D52BFC"/>
    <w:rsid w:val="00D52CA1"/>
    <w:rsid w:val="00D52CCC"/>
    <w:rsid w:val="00D52DE4"/>
    <w:rsid w:val="00D52F7C"/>
    <w:rsid w:val="00D530D5"/>
    <w:rsid w:val="00D532DA"/>
    <w:rsid w:val="00D53528"/>
    <w:rsid w:val="00D535FE"/>
    <w:rsid w:val="00D53646"/>
    <w:rsid w:val="00D536A6"/>
    <w:rsid w:val="00D536B7"/>
    <w:rsid w:val="00D536C9"/>
    <w:rsid w:val="00D53C16"/>
    <w:rsid w:val="00D53D7F"/>
    <w:rsid w:val="00D53E09"/>
    <w:rsid w:val="00D53EDE"/>
    <w:rsid w:val="00D53FD0"/>
    <w:rsid w:val="00D54006"/>
    <w:rsid w:val="00D54207"/>
    <w:rsid w:val="00D54348"/>
    <w:rsid w:val="00D543B5"/>
    <w:rsid w:val="00D5476B"/>
    <w:rsid w:val="00D547A1"/>
    <w:rsid w:val="00D54938"/>
    <w:rsid w:val="00D54A34"/>
    <w:rsid w:val="00D54ADC"/>
    <w:rsid w:val="00D54AEB"/>
    <w:rsid w:val="00D54B18"/>
    <w:rsid w:val="00D54B36"/>
    <w:rsid w:val="00D54DCB"/>
    <w:rsid w:val="00D54F5F"/>
    <w:rsid w:val="00D550A8"/>
    <w:rsid w:val="00D550EB"/>
    <w:rsid w:val="00D55110"/>
    <w:rsid w:val="00D55265"/>
    <w:rsid w:val="00D5526B"/>
    <w:rsid w:val="00D552EE"/>
    <w:rsid w:val="00D55443"/>
    <w:rsid w:val="00D55469"/>
    <w:rsid w:val="00D55881"/>
    <w:rsid w:val="00D55910"/>
    <w:rsid w:val="00D55A30"/>
    <w:rsid w:val="00D55ABA"/>
    <w:rsid w:val="00D55AE6"/>
    <w:rsid w:val="00D55C2F"/>
    <w:rsid w:val="00D55D8E"/>
    <w:rsid w:val="00D5614F"/>
    <w:rsid w:val="00D562E3"/>
    <w:rsid w:val="00D5644C"/>
    <w:rsid w:val="00D564CA"/>
    <w:rsid w:val="00D565EB"/>
    <w:rsid w:val="00D56689"/>
    <w:rsid w:val="00D567CC"/>
    <w:rsid w:val="00D568F6"/>
    <w:rsid w:val="00D56AFC"/>
    <w:rsid w:val="00D56DFA"/>
    <w:rsid w:val="00D57143"/>
    <w:rsid w:val="00D57427"/>
    <w:rsid w:val="00D57434"/>
    <w:rsid w:val="00D57483"/>
    <w:rsid w:val="00D57961"/>
    <w:rsid w:val="00D57A0D"/>
    <w:rsid w:val="00D57B9A"/>
    <w:rsid w:val="00D57EF1"/>
    <w:rsid w:val="00D57F77"/>
    <w:rsid w:val="00D60153"/>
    <w:rsid w:val="00D60231"/>
    <w:rsid w:val="00D60259"/>
    <w:rsid w:val="00D603C2"/>
    <w:rsid w:val="00D6047C"/>
    <w:rsid w:val="00D604D3"/>
    <w:rsid w:val="00D60602"/>
    <w:rsid w:val="00D60641"/>
    <w:rsid w:val="00D60664"/>
    <w:rsid w:val="00D606B6"/>
    <w:rsid w:val="00D60B62"/>
    <w:rsid w:val="00D60BE3"/>
    <w:rsid w:val="00D60D07"/>
    <w:rsid w:val="00D60D54"/>
    <w:rsid w:val="00D60D79"/>
    <w:rsid w:val="00D61089"/>
    <w:rsid w:val="00D610E0"/>
    <w:rsid w:val="00D612A9"/>
    <w:rsid w:val="00D613A2"/>
    <w:rsid w:val="00D61418"/>
    <w:rsid w:val="00D614E4"/>
    <w:rsid w:val="00D61C09"/>
    <w:rsid w:val="00D61D45"/>
    <w:rsid w:val="00D62180"/>
    <w:rsid w:val="00D62285"/>
    <w:rsid w:val="00D62423"/>
    <w:rsid w:val="00D624D4"/>
    <w:rsid w:val="00D628FE"/>
    <w:rsid w:val="00D6297E"/>
    <w:rsid w:val="00D62D19"/>
    <w:rsid w:val="00D62FF4"/>
    <w:rsid w:val="00D6304F"/>
    <w:rsid w:val="00D63374"/>
    <w:rsid w:val="00D633BE"/>
    <w:rsid w:val="00D634FC"/>
    <w:rsid w:val="00D63524"/>
    <w:rsid w:val="00D63529"/>
    <w:rsid w:val="00D6356C"/>
    <w:rsid w:val="00D636CC"/>
    <w:rsid w:val="00D63A0E"/>
    <w:rsid w:val="00D63A62"/>
    <w:rsid w:val="00D63C8C"/>
    <w:rsid w:val="00D63CBB"/>
    <w:rsid w:val="00D63D40"/>
    <w:rsid w:val="00D63DFE"/>
    <w:rsid w:val="00D64024"/>
    <w:rsid w:val="00D6432F"/>
    <w:rsid w:val="00D64422"/>
    <w:rsid w:val="00D64426"/>
    <w:rsid w:val="00D64657"/>
    <w:rsid w:val="00D6467B"/>
    <w:rsid w:val="00D646C0"/>
    <w:rsid w:val="00D64871"/>
    <w:rsid w:val="00D64A7F"/>
    <w:rsid w:val="00D64AD4"/>
    <w:rsid w:val="00D64BE5"/>
    <w:rsid w:val="00D64DDF"/>
    <w:rsid w:val="00D64E65"/>
    <w:rsid w:val="00D64ED2"/>
    <w:rsid w:val="00D64FF2"/>
    <w:rsid w:val="00D65179"/>
    <w:rsid w:val="00D65184"/>
    <w:rsid w:val="00D6521C"/>
    <w:rsid w:val="00D65409"/>
    <w:rsid w:val="00D65526"/>
    <w:rsid w:val="00D6557F"/>
    <w:rsid w:val="00D657D0"/>
    <w:rsid w:val="00D658E2"/>
    <w:rsid w:val="00D65A85"/>
    <w:rsid w:val="00D65F3A"/>
    <w:rsid w:val="00D66127"/>
    <w:rsid w:val="00D6616F"/>
    <w:rsid w:val="00D66206"/>
    <w:rsid w:val="00D66240"/>
    <w:rsid w:val="00D66313"/>
    <w:rsid w:val="00D6631B"/>
    <w:rsid w:val="00D66355"/>
    <w:rsid w:val="00D6656B"/>
    <w:rsid w:val="00D6667B"/>
    <w:rsid w:val="00D6673C"/>
    <w:rsid w:val="00D669EB"/>
    <w:rsid w:val="00D66CC7"/>
    <w:rsid w:val="00D66D73"/>
    <w:rsid w:val="00D66E45"/>
    <w:rsid w:val="00D67307"/>
    <w:rsid w:val="00D67320"/>
    <w:rsid w:val="00D679BD"/>
    <w:rsid w:val="00D67B8E"/>
    <w:rsid w:val="00D67B95"/>
    <w:rsid w:val="00D67C4D"/>
    <w:rsid w:val="00D67E4B"/>
    <w:rsid w:val="00D67EA4"/>
    <w:rsid w:val="00D7013E"/>
    <w:rsid w:val="00D701E1"/>
    <w:rsid w:val="00D7047F"/>
    <w:rsid w:val="00D70494"/>
    <w:rsid w:val="00D70698"/>
    <w:rsid w:val="00D706A3"/>
    <w:rsid w:val="00D70975"/>
    <w:rsid w:val="00D709D6"/>
    <w:rsid w:val="00D70A3C"/>
    <w:rsid w:val="00D70DAA"/>
    <w:rsid w:val="00D71131"/>
    <w:rsid w:val="00D71139"/>
    <w:rsid w:val="00D71471"/>
    <w:rsid w:val="00D71511"/>
    <w:rsid w:val="00D719A2"/>
    <w:rsid w:val="00D71B31"/>
    <w:rsid w:val="00D71E36"/>
    <w:rsid w:val="00D71E62"/>
    <w:rsid w:val="00D72129"/>
    <w:rsid w:val="00D72260"/>
    <w:rsid w:val="00D72292"/>
    <w:rsid w:val="00D7236E"/>
    <w:rsid w:val="00D72585"/>
    <w:rsid w:val="00D727C7"/>
    <w:rsid w:val="00D727F3"/>
    <w:rsid w:val="00D72A72"/>
    <w:rsid w:val="00D72A98"/>
    <w:rsid w:val="00D72B1F"/>
    <w:rsid w:val="00D72B7A"/>
    <w:rsid w:val="00D72C24"/>
    <w:rsid w:val="00D72D48"/>
    <w:rsid w:val="00D72D51"/>
    <w:rsid w:val="00D72F52"/>
    <w:rsid w:val="00D72FDB"/>
    <w:rsid w:val="00D731A8"/>
    <w:rsid w:val="00D732C9"/>
    <w:rsid w:val="00D736B1"/>
    <w:rsid w:val="00D73870"/>
    <w:rsid w:val="00D73A7C"/>
    <w:rsid w:val="00D73BA8"/>
    <w:rsid w:val="00D73C2F"/>
    <w:rsid w:val="00D73C91"/>
    <w:rsid w:val="00D73CB4"/>
    <w:rsid w:val="00D73E8D"/>
    <w:rsid w:val="00D741FE"/>
    <w:rsid w:val="00D74224"/>
    <w:rsid w:val="00D7433E"/>
    <w:rsid w:val="00D74396"/>
    <w:rsid w:val="00D744A5"/>
    <w:rsid w:val="00D745C5"/>
    <w:rsid w:val="00D746EC"/>
    <w:rsid w:val="00D74B20"/>
    <w:rsid w:val="00D74B29"/>
    <w:rsid w:val="00D74D93"/>
    <w:rsid w:val="00D75219"/>
    <w:rsid w:val="00D752AD"/>
    <w:rsid w:val="00D752E2"/>
    <w:rsid w:val="00D7546C"/>
    <w:rsid w:val="00D754C9"/>
    <w:rsid w:val="00D756AF"/>
    <w:rsid w:val="00D758FE"/>
    <w:rsid w:val="00D759D8"/>
    <w:rsid w:val="00D75CE8"/>
    <w:rsid w:val="00D75D6E"/>
    <w:rsid w:val="00D760A4"/>
    <w:rsid w:val="00D762AF"/>
    <w:rsid w:val="00D762F1"/>
    <w:rsid w:val="00D763CC"/>
    <w:rsid w:val="00D766C8"/>
    <w:rsid w:val="00D767A4"/>
    <w:rsid w:val="00D76863"/>
    <w:rsid w:val="00D7694B"/>
    <w:rsid w:val="00D76A39"/>
    <w:rsid w:val="00D76ADE"/>
    <w:rsid w:val="00D76BB5"/>
    <w:rsid w:val="00D76BFF"/>
    <w:rsid w:val="00D76D50"/>
    <w:rsid w:val="00D76F76"/>
    <w:rsid w:val="00D7755E"/>
    <w:rsid w:val="00D77772"/>
    <w:rsid w:val="00D778BE"/>
    <w:rsid w:val="00D7799A"/>
    <w:rsid w:val="00D779A1"/>
    <w:rsid w:val="00D77A7B"/>
    <w:rsid w:val="00D77D8D"/>
    <w:rsid w:val="00D77E54"/>
    <w:rsid w:val="00D77EF8"/>
    <w:rsid w:val="00D77F12"/>
    <w:rsid w:val="00D80619"/>
    <w:rsid w:val="00D80988"/>
    <w:rsid w:val="00D8098D"/>
    <w:rsid w:val="00D8099E"/>
    <w:rsid w:val="00D809A7"/>
    <w:rsid w:val="00D809E7"/>
    <w:rsid w:val="00D80AD4"/>
    <w:rsid w:val="00D80C31"/>
    <w:rsid w:val="00D80D81"/>
    <w:rsid w:val="00D80E0E"/>
    <w:rsid w:val="00D8133B"/>
    <w:rsid w:val="00D8169B"/>
    <w:rsid w:val="00D8188A"/>
    <w:rsid w:val="00D81CEE"/>
    <w:rsid w:val="00D81D70"/>
    <w:rsid w:val="00D820D7"/>
    <w:rsid w:val="00D82199"/>
    <w:rsid w:val="00D822C9"/>
    <w:rsid w:val="00D823E3"/>
    <w:rsid w:val="00D824DF"/>
    <w:rsid w:val="00D82877"/>
    <w:rsid w:val="00D82959"/>
    <w:rsid w:val="00D829B3"/>
    <w:rsid w:val="00D82E08"/>
    <w:rsid w:val="00D82F80"/>
    <w:rsid w:val="00D82FF0"/>
    <w:rsid w:val="00D833C3"/>
    <w:rsid w:val="00D8356A"/>
    <w:rsid w:val="00D835B0"/>
    <w:rsid w:val="00D8369B"/>
    <w:rsid w:val="00D836E3"/>
    <w:rsid w:val="00D83768"/>
    <w:rsid w:val="00D83894"/>
    <w:rsid w:val="00D8394C"/>
    <w:rsid w:val="00D83BEE"/>
    <w:rsid w:val="00D83EB9"/>
    <w:rsid w:val="00D84287"/>
    <w:rsid w:val="00D844C9"/>
    <w:rsid w:val="00D84586"/>
    <w:rsid w:val="00D848DD"/>
    <w:rsid w:val="00D8492F"/>
    <w:rsid w:val="00D849A0"/>
    <w:rsid w:val="00D84DA8"/>
    <w:rsid w:val="00D84E7D"/>
    <w:rsid w:val="00D84ECD"/>
    <w:rsid w:val="00D85060"/>
    <w:rsid w:val="00D85228"/>
    <w:rsid w:val="00D852E5"/>
    <w:rsid w:val="00D856CE"/>
    <w:rsid w:val="00D85C12"/>
    <w:rsid w:val="00D85C82"/>
    <w:rsid w:val="00D85DD5"/>
    <w:rsid w:val="00D85F5C"/>
    <w:rsid w:val="00D860AD"/>
    <w:rsid w:val="00D86133"/>
    <w:rsid w:val="00D86297"/>
    <w:rsid w:val="00D86316"/>
    <w:rsid w:val="00D8648D"/>
    <w:rsid w:val="00D864AE"/>
    <w:rsid w:val="00D865B8"/>
    <w:rsid w:val="00D8682F"/>
    <w:rsid w:val="00D86AAC"/>
    <w:rsid w:val="00D86AF3"/>
    <w:rsid w:val="00D86C1F"/>
    <w:rsid w:val="00D86CEF"/>
    <w:rsid w:val="00D87017"/>
    <w:rsid w:val="00D871C9"/>
    <w:rsid w:val="00D871D9"/>
    <w:rsid w:val="00D8735B"/>
    <w:rsid w:val="00D876A8"/>
    <w:rsid w:val="00D87DF3"/>
    <w:rsid w:val="00D87F95"/>
    <w:rsid w:val="00D90069"/>
    <w:rsid w:val="00D900F8"/>
    <w:rsid w:val="00D901A5"/>
    <w:rsid w:val="00D905BB"/>
    <w:rsid w:val="00D90955"/>
    <w:rsid w:val="00D90A43"/>
    <w:rsid w:val="00D90A48"/>
    <w:rsid w:val="00D90AEA"/>
    <w:rsid w:val="00D90D69"/>
    <w:rsid w:val="00D90DE6"/>
    <w:rsid w:val="00D90F57"/>
    <w:rsid w:val="00D910CB"/>
    <w:rsid w:val="00D91220"/>
    <w:rsid w:val="00D91333"/>
    <w:rsid w:val="00D913A3"/>
    <w:rsid w:val="00D91600"/>
    <w:rsid w:val="00D9173C"/>
    <w:rsid w:val="00D9196E"/>
    <w:rsid w:val="00D91CA9"/>
    <w:rsid w:val="00D91E32"/>
    <w:rsid w:val="00D91F78"/>
    <w:rsid w:val="00D91FC6"/>
    <w:rsid w:val="00D921EF"/>
    <w:rsid w:val="00D9220C"/>
    <w:rsid w:val="00D9237A"/>
    <w:rsid w:val="00D9237E"/>
    <w:rsid w:val="00D92692"/>
    <w:rsid w:val="00D926A2"/>
    <w:rsid w:val="00D92748"/>
    <w:rsid w:val="00D92AFF"/>
    <w:rsid w:val="00D92F01"/>
    <w:rsid w:val="00D92FF1"/>
    <w:rsid w:val="00D932D0"/>
    <w:rsid w:val="00D9338F"/>
    <w:rsid w:val="00D933C6"/>
    <w:rsid w:val="00D93586"/>
    <w:rsid w:val="00D935A7"/>
    <w:rsid w:val="00D9364A"/>
    <w:rsid w:val="00D937EB"/>
    <w:rsid w:val="00D9388C"/>
    <w:rsid w:val="00D939F0"/>
    <w:rsid w:val="00D93A0C"/>
    <w:rsid w:val="00D93A3B"/>
    <w:rsid w:val="00D93D3A"/>
    <w:rsid w:val="00D94201"/>
    <w:rsid w:val="00D9424A"/>
    <w:rsid w:val="00D94278"/>
    <w:rsid w:val="00D9462C"/>
    <w:rsid w:val="00D946AF"/>
    <w:rsid w:val="00D948E0"/>
    <w:rsid w:val="00D9495D"/>
    <w:rsid w:val="00D94B5F"/>
    <w:rsid w:val="00D94EBD"/>
    <w:rsid w:val="00D94F82"/>
    <w:rsid w:val="00D950BF"/>
    <w:rsid w:val="00D95252"/>
    <w:rsid w:val="00D955B0"/>
    <w:rsid w:val="00D9576A"/>
    <w:rsid w:val="00D957A9"/>
    <w:rsid w:val="00D959AE"/>
    <w:rsid w:val="00D95A76"/>
    <w:rsid w:val="00D95A85"/>
    <w:rsid w:val="00D95BFE"/>
    <w:rsid w:val="00D95EC4"/>
    <w:rsid w:val="00D95F74"/>
    <w:rsid w:val="00D960FB"/>
    <w:rsid w:val="00D96302"/>
    <w:rsid w:val="00D9698B"/>
    <w:rsid w:val="00D96C84"/>
    <w:rsid w:val="00D96C88"/>
    <w:rsid w:val="00D96D00"/>
    <w:rsid w:val="00D96D38"/>
    <w:rsid w:val="00D96DF5"/>
    <w:rsid w:val="00D96FE8"/>
    <w:rsid w:val="00D97022"/>
    <w:rsid w:val="00D9710E"/>
    <w:rsid w:val="00D972DE"/>
    <w:rsid w:val="00D97314"/>
    <w:rsid w:val="00D97348"/>
    <w:rsid w:val="00D974B7"/>
    <w:rsid w:val="00D97785"/>
    <w:rsid w:val="00D97790"/>
    <w:rsid w:val="00D977D4"/>
    <w:rsid w:val="00D9793F"/>
    <w:rsid w:val="00D97A15"/>
    <w:rsid w:val="00D97B45"/>
    <w:rsid w:val="00D97D5F"/>
    <w:rsid w:val="00D97E34"/>
    <w:rsid w:val="00D97ED2"/>
    <w:rsid w:val="00D97F22"/>
    <w:rsid w:val="00DA01BE"/>
    <w:rsid w:val="00DA04BB"/>
    <w:rsid w:val="00DA056F"/>
    <w:rsid w:val="00DA0685"/>
    <w:rsid w:val="00DA0841"/>
    <w:rsid w:val="00DA0BDA"/>
    <w:rsid w:val="00DA0CC5"/>
    <w:rsid w:val="00DA0EE5"/>
    <w:rsid w:val="00DA109F"/>
    <w:rsid w:val="00DA1295"/>
    <w:rsid w:val="00DA1355"/>
    <w:rsid w:val="00DA1424"/>
    <w:rsid w:val="00DA143B"/>
    <w:rsid w:val="00DA1869"/>
    <w:rsid w:val="00DA1988"/>
    <w:rsid w:val="00DA1C93"/>
    <w:rsid w:val="00DA1E43"/>
    <w:rsid w:val="00DA20D7"/>
    <w:rsid w:val="00DA2167"/>
    <w:rsid w:val="00DA2269"/>
    <w:rsid w:val="00DA285E"/>
    <w:rsid w:val="00DA29AF"/>
    <w:rsid w:val="00DA2A8C"/>
    <w:rsid w:val="00DA2D04"/>
    <w:rsid w:val="00DA2DCF"/>
    <w:rsid w:val="00DA2FDB"/>
    <w:rsid w:val="00DA312B"/>
    <w:rsid w:val="00DA32EE"/>
    <w:rsid w:val="00DA369F"/>
    <w:rsid w:val="00DA37F2"/>
    <w:rsid w:val="00DA395C"/>
    <w:rsid w:val="00DA3B99"/>
    <w:rsid w:val="00DA3C5A"/>
    <w:rsid w:val="00DA3D94"/>
    <w:rsid w:val="00DA3FD1"/>
    <w:rsid w:val="00DA3FDF"/>
    <w:rsid w:val="00DA407C"/>
    <w:rsid w:val="00DA413E"/>
    <w:rsid w:val="00DA45E9"/>
    <w:rsid w:val="00DA4692"/>
    <w:rsid w:val="00DA4A0E"/>
    <w:rsid w:val="00DA4A2B"/>
    <w:rsid w:val="00DA4AD8"/>
    <w:rsid w:val="00DA4DC3"/>
    <w:rsid w:val="00DA4E84"/>
    <w:rsid w:val="00DA4FDF"/>
    <w:rsid w:val="00DA5120"/>
    <w:rsid w:val="00DA5464"/>
    <w:rsid w:val="00DA55D8"/>
    <w:rsid w:val="00DA571B"/>
    <w:rsid w:val="00DA5769"/>
    <w:rsid w:val="00DA578B"/>
    <w:rsid w:val="00DA57BA"/>
    <w:rsid w:val="00DA57F6"/>
    <w:rsid w:val="00DA5840"/>
    <w:rsid w:val="00DA5AB2"/>
    <w:rsid w:val="00DA5DFA"/>
    <w:rsid w:val="00DA5E19"/>
    <w:rsid w:val="00DA62BD"/>
    <w:rsid w:val="00DA63C3"/>
    <w:rsid w:val="00DA6510"/>
    <w:rsid w:val="00DA69E3"/>
    <w:rsid w:val="00DA6DAE"/>
    <w:rsid w:val="00DA7036"/>
    <w:rsid w:val="00DA7228"/>
    <w:rsid w:val="00DA723E"/>
    <w:rsid w:val="00DA72AA"/>
    <w:rsid w:val="00DA7410"/>
    <w:rsid w:val="00DA7895"/>
    <w:rsid w:val="00DA792B"/>
    <w:rsid w:val="00DA7971"/>
    <w:rsid w:val="00DA79DB"/>
    <w:rsid w:val="00DA79E4"/>
    <w:rsid w:val="00DA7CC7"/>
    <w:rsid w:val="00DA7CF9"/>
    <w:rsid w:val="00DA7D3D"/>
    <w:rsid w:val="00DA7E74"/>
    <w:rsid w:val="00DA7EDD"/>
    <w:rsid w:val="00DA7F63"/>
    <w:rsid w:val="00DB0058"/>
    <w:rsid w:val="00DB008F"/>
    <w:rsid w:val="00DB00B5"/>
    <w:rsid w:val="00DB0114"/>
    <w:rsid w:val="00DB0120"/>
    <w:rsid w:val="00DB0188"/>
    <w:rsid w:val="00DB02D5"/>
    <w:rsid w:val="00DB10A0"/>
    <w:rsid w:val="00DB1411"/>
    <w:rsid w:val="00DB1599"/>
    <w:rsid w:val="00DB15B1"/>
    <w:rsid w:val="00DB18D7"/>
    <w:rsid w:val="00DB1B24"/>
    <w:rsid w:val="00DB1D60"/>
    <w:rsid w:val="00DB1D82"/>
    <w:rsid w:val="00DB215F"/>
    <w:rsid w:val="00DB2227"/>
    <w:rsid w:val="00DB242C"/>
    <w:rsid w:val="00DB24C3"/>
    <w:rsid w:val="00DB2811"/>
    <w:rsid w:val="00DB283B"/>
    <w:rsid w:val="00DB28FF"/>
    <w:rsid w:val="00DB2BFB"/>
    <w:rsid w:val="00DB2E1B"/>
    <w:rsid w:val="00DB2E85"/>
    <w:rsid w:val="00DB2E88"/>
    <w:rsid w:val="00DB2EA9"/>
    <w:rsid w:val="00DB34F6"/>
    <w:rsid w:val="00DB3525"/>
    <w:rsid w:val="00DB35C7"/>
    <w:rsid w:val="00DB39E3"/>
    <w:rsid w:val="00DB3E24"/>
    <w:rsid w:val="00DB3FD7"/>
    <w:rsid w:val="00DB4225"/>
    <w:rsid w:val="00DB44A8"/>
    <w:rsid w:val="00DB48A3"/>
    <w:rsid w:val="00DB49B6"/>
    <w:rsid w:val="00DB4A15"/>
    <w:rsid w:val="00DB4FE6"/>
    <w:rsid w:val="00DB500D"/>
    <w:rsid w:val="00DB5084"/>
    <w:rsid w:val="00DB5133"/>
    <w:rsid w:val="00DB5165"/>
    <w:rsid w:val="00DB5365"/>
    <w:rsid w:val="00DB5580"/>
    <w:rsid w:val="00DB5621"/>
    <w:rsid w:val="00DB56CA"/>
    <w:rsid w:val="00DB591A"/>
    <w:rsid w:val="00DB592F"/>
    <w:rsid w:val="00DB5997"/>
    <w:rsid w:val="00DB59AF"/>
    <w:rsid w:val="00DB5B49"/>
    <w:rsid w:val="00DB607A"/>
    <w:rsid w:val="00DB6234"/>
    <w:rsid w:val="00DB63F7"/>
    <w:rsid w:val="00DB66BD"/>
    <w:rsid w:val="00DB678D"/>
    <w:rsid w:val="00DB6936"/>
    <w:rsid w:val="00DB6B97"/>
    <w:rsid w:val="00DB6D39"/>
    <w:rsid w:val="00DB6D9B"/>
    <w:rsid w:val="00DB7181"/>
    <w:rsid w:val="00DB727B"/>
    <w:rsid w:val="00DB74F6"/>
    <w:rsid w:val="00DB7606"/>
    <w:rsid w:val="00DB7659"/>
    <w:rsid w:val="00DB77C9"/>
    <w:rsid w:val="00DB783D"/>
    <w:rsid w:val="00DB7979"/>
    <w:rsid w:val="00DB7CF7"/>
    <w:rsid w:val="00DB7D30"/>
    <w:rsid w:val="00DC00E2"/>
    <w:rsid w:val="00DC01E7"/>
    <w:rsid w:val="00DC020F"/>
    <w:rsid w:val="00DC0383"/>
    <w:rsid w:val="00DC06F2"/>
    <w:rsid w:val="00DC06FB"/>
    <w:rsid w:val="00DC0783"/>
    <w:rsid w:val="00DC09FD"/>
    <w:rsid w:val="00DC0AA6"/>
    <w:rsid w:val="00DC0AB4"/>
    <w:rsid w:val="00DC0CE0"/>
    <w:rsid w:val="00DC0CE6"/>
    <w:rsid w:val="00DC0DD7"/>
    <w:rsid w:val="00DC0E29"/>
    <w:rsid w:val="00DC0E85"/>
    <w:rsid w:val="00DC0EC2"/>
    <w:rsid w:val="00DC0FBE"/>
    <w:rsid w:val="00DC11A7"/>
    <w:rsid w:val="00DC13AC"/>
    <w:rsid w:val="00DC1502"/>
    <w:rsid w:val="00DC173B"/>
    <w:rsid w:val="00DC1AFB"/>
    <w:rsid w:val="00DC1C17"/>
    <w:rsid w:val="00DC1CB8"/>
    <w:rsid w:val="00DC1E57"/>
    <w:rsid w:val="00DC2351"/>
    <w:rsid w:val="00DC270B"/>
    <w:rsid w:val="00DC2794"/>
    <w:rsid w:val="00DC281E"/>
    <w:rsid w:val="00DC2893"/>
    <w:rsid w:val="00DC2C5E"/>
    <w:rsid w:val="00DC2F13"/>
    <w:rsid w:val="00DC303D"/>
    <w:rsid w:val="00DC3252"/>
    <w:rsid w:val="00DC329F"/>
    <w:rsid w:val="00DC3349"/>
    <w:rsid w:val="00DC3455"/>
    <w:rsid w:val="00DC3461"/>
    <w:rsid w:val="00DC347F"/>
    <w:rsid w:val="00DC3676"/>
    <w:rsid w:val="00DC37E6"/>
    <w:rsid w:val="00DC3A02"/>
    <w:rsid w:val="00DC3AB3"/>
    <w:rsid w:val="00DC3AC0"/>
    <w:rsid w:val="00DC3CB9"/>
    <w:rsid w:val="00DC3CF1"/>
    <w:rsid w:val="00DC4063"/>
    <w:rsid w:val="00DC4083"/>
    <w:rsid w:val="00DC4089"/>
    <w:rsid w:val="00DC4284"/>
    <w:rsid w:val="00DC43D5"/>
    <w:rsid w:val="00DC44B1"/>
    <w:rsid w:val="00DC4866"/>
    <w:rsid w:val="00DC4994"/>
    <w:rsid w:val="00DC4A21"/>
    <w:rsid w:val="00DC4B3F"/>
    <w:rsid w:val="00DC4EC9"/>
    <w:rsid w:val="00DC4F99"/>
    <w:rsid w:val="00DC507D"/>
    <w:rsid w:val="00DC522D"/>
    <w:rsid w:val="00DC5284"/>
    <w:rsid w:val="00DC5323"/>
    <w:rsid w:val="00DC539D"/>
    <w:rsid w:val="00DC5508"/>
    <w:rsid w:val="00DC5651"/>
    <w:rsid w:val="00DC56EC"/>
    <w:rsid w:val="00DC5841"/>
    <w:rsid w:val="00DC5970"/>
    <w:rsid w:val="00DC5A3E"/>
    <w:rsid w:val="00DC5A75"/>
    <w:rsid w:val="00DC5A95"/>
    <w:rsid w:val="00DC5B05"/>
    <w:rsid w:val="00DC5B55"/>
    <w:rsid w:val="00DC5B73"/>
    <w:rsid w:val="00DC5BFF"/>
    <w:rsid w:val="00DC5D4F"/>
    <w:rsid w:val="00DC5DC0"/>
    <w:rsid w:val="00DC5E7F"/>
    <w:rsid w:val="00DC6274"/>
    <w:rsid w:val="00DC633D"/>
    <w:rsid w:val="00DC650E"/>
    <w:rsid w:val="00DC6545"/>
    <w:rsid w:val="00DC655C"/>
    <w:rsid w:val="00DC6645"/>
    <w:rsid w:val="00DC682B"/>
    <w:rsid w:val="00DC685D"/>
    <w:rsid w:val="00DC694B"/>
    <w:rsid w:val="00DC6B48"/>
    <w:rsid w:val="00DC6BDA"/>
    <w:rsid w:val="00DC6BFC"/>
    <w:rsid w:val="00DC6C8C"/>
    <w:rsid w:val="00DC6DA6"/>
    <w:rsid w:val="00DC6E2B"/>
    <w:rsid w:val="00DC70B8"/>
    <w:rsid w:val="00DC70F1"/>
    <w:rsid w:val="00DC72ED"/>
    <w:rsid w:val="00DC76EF"/>
    <w:rsid w:val="00DC784A"/>
    <w:rsid w:val="00DC7904"/>
    <w:rsid w:val="00DC7925"/>
    <w:rsid w:val="00DC7A4B"/>
    <w:rsid w:val="00DC7DCC"/>
    <w:rsid w:val="00DC7E4F"/>
    <w:rsid w:val="00DD00DB"/>
    <w:rsid w:val="00DD013C"/>
    <w:rsid w:val="00DD0140"/>
    <w:rsid w:val="00DD0166"/>
    <w:rsid w:val="00DD01BB"/>
    <w:rsid w:val="00DD03A9"/>
    <w:rsid w:val="00DD0572"/>
    <w:rsid w:val="00DD06A3"/>
    <w:rsid w:val="00DD08D1"/>
    <w:rsid w:val="00DD0B98"/>
    <w:rsid w:val="00DD0C27"/>
    <w:rsid w:val="00DD0D01"/>
    <w:rsid w:val="00DD0D9C"/>
    <w:rsid w:val="00DD0E60"/>
    <w:rsid w:val="00DD108B"/>
    <w:rsid w:val="00DD1123"/>
    <w:rsid w:val="00DD12B9"/>
    <w:rsid w:val="00DD1439"/>
    <w:rsid w:val="00DD170E"/>
    <w:rsid w:val="00DD1820"/>
    <w:rsid w:val="00DD1AFF"/>
    <w:rsid w:val="00DD1FC5"/>
    <w:rsid w:val="00DD2095"/>
    <w:rsid w:val="00DD21F0"/>
    <w:rsid w:val="00DD2248"/>
    <w:rsid w:val="00DD22F9"/>
    <w:rsid w:val="00DD2477"/>
    <w:rsid w:val="00DD2969"/>
    <w:rsid w:val="00DD2993"/>
    <w:rsid w:val="00DD29B1"/>
    <w:rsid w:val="00DD2A31"/>
    <w:rsid w:val="00DD2C06"/>
    <w:rsid w:val="00DD3020"/>
    <w:rsid w:val="00DD3123"/>
    <w:rsid w:val="00DD3223"/>
    <w:rsid w:val="00DD3408"/>
    <w:rsid w:val="00DD34A6"/>
    <w:rsid w:val="00DD35DF"/>
    <w:rsid w:val="00DD361E"/>
    <w:rsid w:val="00DD3652"/>
    <w:rsid w:val="00DD36CC"/>
    <w:rsid w:val="00DD37DF"/>
    <w:rsid w:val="00DD3A55"/>
    <w:rsid w:val="00DD3D22"/>
    <w:rsid w:val="00DD4478"/>
    <w:rsid w:val="00DD4793"/>
    <w:rsid w:val="00DD47DE"/>
    <w:rsid w:val="00DD4B89"/>
    <w:rsid w:val="00DD4BE9"/>
    <w:rsid w:val="00DD50E2"/>
    <w:rsid w:val="00DD514E"/>
    <w:rsid w:val="00DD5272"/>
    <w:rsid w:val="00DD52FB"/>
    <w:rsid w:val="00DD53DD"/>
    <w:rsid w:val="00DD5564"/>
    <w:rsid w:val="00DD5581"/>
    <w:rsid w:val="00DD5A35"/>
    <w:rsid w:val="00DD5C2A"/>
    <w:rsid w:val="00DD5F1F"/>
    <w:rsid w:val="00DD5F3B"/>
    <w:rsid w:val="00DD6154"/>
    <w:rsid w:val="00DD61BA"/>
    <w:rsid w:val="00DD6226"/>
    <w:rsid w:val="00DD6262"/>
    <w:rsid w:val="00DD638F"/>
    <w:rsid w:val="00DD64BD"/>
    <w:rsid w:val="00DD64E5"/>
    <w:rsid w:val="00DD650A"/>
    <w:rsid w:val="00DD663E"/>
    <w:rsid w:val="00DD669F"/>
    <w:rsid w:val="00DD682B"/>
    <w:rsid w:val="00DD6EFA"/>
    <w:rsid w:val="00DD73C0"/>
    <w:rsid w:val="00DD7625"/>
    <w:rsid w:val="00DD7670"/>
    <w:rsid w:val="00DD76B3"/>
    <w:rsid w:val="00DD776C"/>
    <w:rsid w:val="00DD78CB"/>
    <w:rsid w:val="00DD7AA9"/>
    <w:rsid w:val="00DD7B7E"/>
    <w:rsid w:val="00DD7C97"/>
    <w:rsid w:val="00DE008E"/>
    <w:rsid w:val="00DE015B"/>
    <w:rsid w:val="00DE0324"/>
    <w:rsid w:val="00DE03B4"/>
    <w:rsid w:val="00DE04AD"/>
    <w:rsid w:val="00DE055F"/>
    <w:rsid w:val="00DE06AC"/>
    <w:rsid w:val="00DE08DF"/>
    <w:rsid w:val="00DE098F"/>
    <w:rsid w:val="00DE0B59"/>
    <w:rsid w:val="00DE0B8B"/>
    <w:rsid w:val="00DE0D16"/>
    <w:rsid w:val="00DE0FF2"/>
    <w:rsid w:val="00DE10AD"/>
    <w:rsid w:val="00DE1135"/>
    <w:rsid w:val="00DE1195"/>
    <w:rsid w:val="00DE11AA"/>
    <w:rsid w:val="00DE1305"/>
    <w:rsid w:val="00DE1417"/>
    <w:rsid w:val="00DE1463"/>
    <w:rsid w:val="00DE1666"/>
    <w:rsid w:val="00DE16A0"/>
    <w:rsid w:val="00DE1733"/>
    <w:rsid w:val="00DE1740"/>
    <w:rsid w:val="00DE1770"/>
    <w:rsid w:val="00DE1808"/>
    <w:rsid w:val="00DE185D"/>
    <w:rsid w:val="00DE18DD"/>
    <w:rsid w:val="00DE1975"/>
    <w:rsid w:val="00DE1995"/>
    <w:rsid w:val="00DE1A32"/>
    <w:rsid w:val="00DE1F36"/>
    <w:rsid w:val="00DE1F9B"/>
    <w:rsid w:val="00DE2402"/>
    <w:rsid w:val="00DE249A"/>
    <w:rsid w:val="00DE2753"/>
    <w:rsid w:val="00DE2A14"/>
    <w:rsid w:val="00DE2B9E"/>
    <w:rsid w:val="00DE2C1A"/>
    <w:rsid w:val="00DE2C5A"/>
    <w:rsid w:val="00DE2E0D"/>
    <w:rsid w:val="00DE2E4E"/>
    <w:rsid w:val="00DE2F47"/>
    <w:rsid w:val="00DE2FBB"/>
    <w:rsid w:val="00DE31AC"/>
    <w:rsid w:val="00DE3298"/>
    <w:rsid w:val="00DE33E0"/>
    <w:rsid w:val="00DE3517"/>
    <w:rsid w:val="00DE3537"/>
    <w:rsid w:val="00DE36B1"/>
    <w:rsid w:val="00DE3723"/>
    <w:rsid w:val="00DE376B"/>
    <w:rsid w:val="00DE37C1"/>
    <w:rsid w:val="00DE39E4"/>
    <w:rsid w:val="00DE3A39"/>
    <w:rsid w:val="00DE3A3F"/>
    <w:rsid w:val="00DE3AA5"/>
    <w:rsid w:val="00DE3D7E"/>
    <w:rsid w:val="00DE3EAF"/>
    <w:rsid w:val="00DE3EBC"/>
    <w:rsid w:val="00DE3EFA"/>
    <w:rsid w:val="00DE3F85"/>
    <w:rsid w:val="00DE4158"/>
    <w:rsid w:val="00DE4195"/>
    <w:rsid w:val="00DE450D"/>
    <w:rsid w:val="00DE47D8"/>
    <w:rsid w:val="00DE4814"/>
    <w:rsid w:val="00DE4950"/>
    <w:rsid w:val="00DE4AEE"/>
    <w:rsid w:val="00DE4D22"/>
    <w:rsid w:val="00DE5183"/>
    <w:rsid w:val="00DE545D"/>
    <w:rsid w:val="00DE5549"/>
    <w:rsid w:val="00DE5832"/>
    <w:rsid w:val="00DE5971"/>
    <w:rsid w:val="00DE5AC4"/>
    <w:rsid w:val="00DE5DB7"/>
    <w:rsid w:val="00DE5DD0"/>
    <w:rsid w:val="00DE61E0"/>
    <w:rsid w:val="00DE61FC"/>
    <w:rsid w:val="00DE65B2"/>
    <w:rsid w:val="00DE65D6"/>
    <w:rsid w:val="00DE664F"/>
    <w:rsid w:val="00DE6660"/>
    <w:rsid w:val="00DE6686"/>
    <w:rsid w:val="00DE6726"/>
    <w:rsid w:val="00DE69A2"/>
    <w:rsid w:val="00DE6D8B"/>
    <w:rsid w:val="00DE6DFD"/>
    <w:rsid w:val="00DE6F56"/>
    <w:rsid w:val="00DE6F9F"/>
    <w:rsid w:val="00DE703F"/>
    <w:rsid w:val="00DE7483"/>
    <w:rsid w:val="00DE74BA"/>
    <w:rsid w:val="00DE774B"/>
    <w:rsid w:val="00DE7C78"/>
    <w:rsid w:val="00DE7CC9"/>
    <w:rsid w:val="00DE7F27"/>
    <w:rsid w:val="00DF00EF"/>
    <w:rsid w:val="00DF00FD"/>
    <w:rsid w:val="00DF014A"/>
    <w:rsid w:val="00DF02EB"/>
    <w:rsid w:val="00DF031C"/>
    <w:rsid w:val="00DF04EF"/>
    <w:rsid w:val="00DF0569"/>
    <w:rsid w:val="00DF0C33"/>
    <w:rsid w:val="00DF0D4B"/>
    <w:rsid w:val="00DF0E10"/>
    <w:rsid w:val="00DF0E8E"/>
    <w:rsid w:val="00DF1350"/>
    <w:rsid w:val="00DF138A"/>
    <w:rsid w:val="00DF153A"/>
    <w:rsid w:val="00DF173B"/>
    <w:rsid w:val="00DF176F"/>
    <w:rsid w:val="00DF1977"/>
    <w:rsid w:val="00DF1AF1"/>
    <w:rsid w:val="00DF1D99"/>
    <w:rsid w:val="00DF1DDE"/>
    <w:rsid w:val="00DF203D"/>
    <w:rsid w:val="00DF21BC"/>
    <w:rsid w:val="00DF2677"/>
    <w:rsid w:val="00DF273C"/>
    <w:rsid w:val="00DF2775"/>
    <w:rsid w:val="00DF2851"/>
    <w:rsid w:val="00DF2931"/>
    <w:rsid w:val="00DF2D22"/>
    <w:rsid w:val="00DF2EED"/>
    <w:rsid w:val="00DF3349"/>
    <w:rsid w:val="00DF3484"/>
    <w:rsid w:val="00DF34D8"/>
    <w:rsid w:val="00DF3658"/>
    <w:rsid w:val="00DF38EA"/>
    <w:rsid w:val="00DF3A4E"/>
    <w:rsid w:val="00DF3C34"/>
    <w:rsid w:val="00DF3D6B"/>
    <w:rsid w:val="00DF3E13"/>
    <w:rsid w:val="00DF3EEA"/>
    <w:rsid w:val="00DF3FE1"/>
    <w:rsid w:val="00DF4038"/>
    <w:rsid w:val="00DF4362"/>
    <w:rsid w:val="00DF4382"/>
    <w:rsid w:val="00DF4482"/>
    <w:rsid w:val="00DF44A5"/>
    <w:rsid w:val="00DF48B0"/>
    <w:rsid w:val="00DF499C"/>
    <w:rsid w:val="00DF49FC"/>
    <w:rsid w:val="00DF4C0B"/>
    <w:rsid w:val="00DF4E29"/>
    <w:rsid w:val="00DF4FAB"/>
    <w:rsid w:val="00DF50A7"/>
    <w:rsid w:val="00DF51A2"/>
    <w:rsid w:val="00DF5228"/>
    <w:rsid w:val="00DF55EF"/>
    <w:rsid w:val="00DF57BC"/>
    <w:rsid w:val="00DF5987"/>
    <w:rsid w:val="00DF59CB"/>
    <w:rsid w:val="00DF5A42"/>
    <w:rsid w:val="00DF5B46"/>
    <w:rsid w:val="00DF5C6D"/>
    <w:rsid w:val="00DF5C7A"/>
    <w:rsid w:val="00DF5D5B"/>
    <w:rsid w:val="00DF5DA2"/>
    <w:rsid w:val="00DF6002"/>
    <w:rsid w:val="00DF62C4"/>
    <w:rsid w:val="00DF6310"/>
    <w:rsid w:val="00DF6549"/>
    <w:rsid w:val="00DF69A0"/>
    <w:rsid w:val="00DF6A04"/>
    <w:rsid w:val="00DF6B97"/>
    <w:rsid w:val="00DF6DDA"/>
    <w:rsid w:val="00DF7010"/>
    <w:rsid w:val="00DF7460"/>
    <w:rsid w:val="00DF7ABE"/>
    <w:rsid w:val="00DF7B0A"/>
    <w:rsid w:val="00DF7B4E"/>
    <w:rsid w:val="00DF7B72"/>
    <w:rsid w:val="00DF7C3B"/>
    <w:rsid w:val="00DF7CB1"/>
    <w:rsid w:val="00DF7D61"/>
    <w:rsid w:val="00DF7D90"/>
    <w:rsid w:val="00DF7DCB"/>
    <w:rsid w:val="00DF7FE6"/>
    <w:rsid w:val="00E00075"/>
    <w:rsid w:val="00E00233"/>
    <w:rsid w:val="00E0083E"/>
    <w:rsid w:val="00E00B78"/>
    <w:rsid w:val="00E00CE3"/>
    <w:rsid w:val="00E00F89"/>
    <w:rsid w:val="00E00FFA"/>
    <w:rsid w:val="00E00FFD"/>
    <w:rsid w:val="00E0140E"/>
    <w:rsid w:val="00E01599"/>
    <w:rsid w:val="00E01BCD"/>
    <w:rsid w:val="00E01BED"/>
    <w:rsid w:val="00E01C9A"/>
    <w:rsid w:val="00E01CE7"/>
    <w:rsid w:val="00E01E6D"/>
    <w:rsid w:val="00E01F99"/>
    <w:rsid w:val="00E0202B"/>
    <w:rsid w:val="00E0210E"/>
    <w:rsid w:val="00E02142"/>
    <w:rsid w:val="00E0231A"/>
    <w:rsid w:val="00E02382"/>
    <w:rsid w:val="00E02432"/>
    <w:rsid w:val="00E0253E"/>
    <w:rsid w:val="00E02748"/>
    <w:rsid w:val="00E0280A"/>
    <w:rsid w:val="00E029F0"/>
    <w:rsid w:val="00E02AC1"/>
    <w:rsid w:val="00E02BDE"/>
    <w:rsid w:val="00E02C1A"/>
    <w:rsid w:val="00E02DB8"/>
    <w:rsid w:val="00E02E04"/>
    <w:rsid w:val="00E02E2E"/>
    <w:rsid w:val="00E02ED7"/>
    <w:rsid w:val="00E0307E"/>
    <w:rsid w:val="00E03149"/>
    <w:rsid w:val="00E0315A"/>
    <w:rsid w:val="00E0318D"/>
    <w:rsid w:val="00E03323"/>
    <w:rsid w:val="00E035F4"/>
    <w:rsid w:val="00E03995"/>
    <w:rsid w:val="00E03C45"/>
    <w:rsid w:val="00E03C76"/>
    <w:rsid w:val="00E03DE5"/>
    <w:rsid w:val="00E03EC1"/>
    <w:rsid w:val="00E0406F"/>
    <w:rsid w:val="00E040DA"/>
    <w:rsid w:val="00E0429F"/>
    <w:rsid w:val="00E04436"/>
    <w:rsid w:val="00E04468"/>
    <w:rsid w:val="00E04838"/>
    <w:rsid w:val="00E04896"/>
    <w:rsid w:val="00E04D19"/>
    <w:rsid w:val="00E05068"/>
    <w:rsid w:val="00E0551C"/>
    <w:rsid w:val="00E0559C"/>
    <w:rsid w:val="00E0568A"/>
    <w:rsid w:val="00E056F4"/>
    <w:rsid w:val="00E05777"/>
    <w:rsid w:val="00E057B9"/>
    <w:rsid w:val="00E05988"/>
    <w:rsid w:val="00E059E6"/>
    <w:rsid w:val="00E05CCB"/>
    <w:rsid w:val="00E05DA5"/>
    <w:rsid w:val="00E05DFD"/>
    <w:rsid w:val="00E05E98"/>
    <w:rsid w:val="00E05F7D"/>
    <w:rsid w:val="00E061B5"/>
    <w:rsid w:val="00E0634F"/>
    <w:rsid w:val="00E0646C"/>
    <w:rsid w:val="00E06539"/>
    <w:rsid w:val="00E06697"/>
    <w:rsid w:val="00E0691C"/>
    <w:rsid w:val="00E069BD"/>
    <w:rsid w:val="00E06A02"/>
    <w:rsid w:val="00E06CAC"/>
    <w:rsid w:val="00E06E59"/>
    <w:rsid w:val="00E06E86"/>
    <w:rsid w:val="00E0718F"/>
    <w:rsid w:val="00E0731F"/>
    <w:rsid w:val="00E0758A"/>
    <w:rsid w:val="00E0759A"/>
    <w:rsid w:val="00E075B1"/>
    <w:rsid w:val="00E075CD"/>
    <w:rsid w:val="00E07653"/>
    <w:rsid w:val="00E076CC"/>
    <w:rsid w:val="00E07729"/>
    <w:rsid w:val="00E077A8"/>
    <w:rsid w:val="00E07C7A"/>
    <w:rsid w:val="00E07F39"/>
    <w:rsid w:val="00E101EF"/>
    <w:rsid w:val="00E10370"/>
    <w:rsid w:val="00E107D0"/>
    <w:rsid w:val="00E10902"/>
    <w:rsid w:val="00E10B64"/>
    <w:rsid w:val="00E10BCD"/>
    <w:rsid w:val="00E10F47"/>
    <w:rsid w:val="00E111D6"/>
    <w:rsid w:val="00E112DB"/>
    <w:rsid w:val="00E11527"/>
    <w:rsid w:val="00E116C5"/>
    <w:rsid w:val="00E117D1"/>
    <w:rsid w:val="00E1181B"/>
    <w:rsid w:val="00E11AED"/>
    <w:rsid w:val="00E11DD8"/>
    <w:rsid w:val="00E11E02"/>
    <w:rsid w:val="00E12266"/>
    <w:rsid w:val="00E124DE"/>
    <w:rsid w:val="00E12586"/>
    <w:rsid w:val="00E125BB"/>
    <w:rsid w:val="00E125FF"/>
    <w:rsid w:val="00E127CE"/>
    <w:rsid w:val="00E1282A"/>
    <w:rsid w:val="00E128D7"/>
    <w:rsid w:val="00E12DD3"/>
    <w:rsid w:val="00E12E03"/>
    <w:rsid w:val="00E13122"/>
    <w:rsid w:val="00E13145"/>
    <w:rsid w:val="00E13546"/>
    <w:rsid w:val="00E137D6"/>
    <w:rsid w:val="00E138FD"/>
    <w:rsid w:val="00E13B63"/>
    <w:rsid w:val="00E13D3B"/>
    <w:rsid w:val="00E13DB6"/>
    <w:rsid w:val="00E13EA1"/>
    <w:rsid w:val="00E13FBE"/>
    <w:rsid w:val="00E14251"/>
    <w:rsid w:val="00E14421"/>
    <w:rsid w:val="00E14556"/>
    <w:rsid w:val="00E146C8"/>
    <w:rsid w:val="00E14908"/>
    <w:rsid w:val="00E14965"/>
    <w:rsid w:val="00E14C49"/>
    <w:rsid w:val="00E14C63"/>
    <w:rsid w:val="00E14D3A"/>
    <w:rsid w:val="00E14E41"/>
    <w:rsid w:val="00E150B6"/>
    <w:rsid w:val="00E154D7"/>
    <w:rsid w:val="00E155B5"/>
    <w:rsid w:val="00E15864"/>
    <w:rsid w:val="00E15D6E"/>
    <w:rsid w:val="00E15FC5"/>
    <w:rsid w:val="00E16000"/>
    <w:rsid w:val="00E16011"/>
    <w:rsid w:val="00E16164"/>
    <w:rsid w:val="00E163B1"/>
    <w:rsid w:val="00E163C5"/>
    <w:rsid w:val="00E16569"/>
    <w:rsid w:val="00E168EC"/>
    <w:rsid w:val="00E16966"/>
    <w:rsid w:val="00E1697B"/>
    <w:rsid w:val="00E16A2A"/>
    <w:rsid w:val="00E16C20"/>
    <w:rsid w:val="00E171A0"/>
    <w:rsid w:val="00E171E6"/>
    <w:rsid w:val="00E17257"/>
    <w:rsid w:val="00E1754D"/>
    <w:rsid w:val="00E175E3"/>
    <w:rsid w:val="00E1774E"/>
    <w:rsid w:val="00E17DE8"/>
    <w:rsid w:val="00E17F6E"/>
    <w:rsid w:val="00E2001C"/>
    <w:rsid w:val="00E20210"/>
    <w:rsid w:val="00E2031B"/>
    <w:rsid w:val="00E207C9"/>
    <w:rsid w:val="00E2084A"/>
    <w:rsid w:val="00E2087D"/>
    <w:rsid w:val="00E2093A"/>
    <w:rsid w:val="00E20940"/>
    <w:rsid w:val="00E20F25"/>
    <w:rsid w:val="00E211C0"/>
    <w:rsid w:val="00E214D9"/>
    <w:rsid w:val="00E216ED"/>
    <w:rsid w:val="00E21A08"/>
    <w:rsid w:val="00E21AB0"/>
    <w:rsid w:val="00E21C4F"/>
    <w:rsid w:val="00E22347"/>
    <w:rsid w:val="00E2235D"/>
    <w:rsid w:val="00E227F9"/>
    <w:rsid w:val="00E22816"/>
    <w:rsid w:val="00E22904"/>
    <w:rsid w:val="00E2293E"/>
    <w:rsid w:val="00E22ABD"/>
    <w:rsid w:val="00E22AC7"/>
    <w:rsid w:val="00E23006"/>
    <w:rsid w:val="00E232A0"/>
    <w:rsid w:val="00E23431"/>
    <w:rsid w:val="00E23474"/>
    <w:rsid w:val="00E23608"/>
    <w:rsid w:val="00E2378C"/>
    <w:rsid w:val="00E237A9"/>
    <w:rsid w:val="00E23850"/>
    <w:rsid w:val="00E23970"/>
    <w:rsid w:val="00E23AE1"/>
    <w:rsid w:val="00E23DE1"/>
    <w:rsid w:val="00E23E1B"/>
    <w:rsid w:val="00E245EE"/>
    <w:rsid w:val="00E247E2"/>
    <w:rsid w:val="00E248DF"/>
    <w:rsid w:val="00E248FD"/>
    <w:rsid w:val="00E2494A"/>
    <w:rsid w:val="00E24A6F"/>
    <w:rsid w:val="00E24BDD"/>
    <w:rsid w:val="00E24C5A"/>
    <w:rsid w:val="00E24CDA"/>
    <w:rsid w:val="00E24DBB"/>
    <w:rsid w:val="00E24E76"/>
    <w:rsid w:val="00E25039"/>
    <w:rsid w:val="00E25365"/>
    <w:rsid w:val="00E2549D"/>
    <w:rsid w:val="00E255DB"/>
    <w:rsid w:val="00E25844"/>
    <w:rsid w:val="00E258C6"/>
    <w:rsid w:val="00E258C9"/>
    <w:rsid w:val="00E259BD"/>
    <w:rsid w:val="00E25A27"/>
    <w:rsid w:val="00E25A73"/>
    <w:rsid w:val="00E25BD2"/>
    <w:rsid w:val="00E25BFB"/>
    <w:rsid w:val="00E25C42"/>
    <w:rsid w:val="00E25D20"/>
    <w:rsid w:val="00E25E93"/>
    <w:rsid w:val="00E26075"/>
    <w:rsid w:val="00E26323"/>
    <w:rsid w:val="00E263C0"/>
    <w:rsid w:val="00E26505"/>
    <w:rsid w:val="00E2654B"/>
    <w:rsid w:val="00E26559"/>
    <w:rsid w:val="00E265CE"/>
    <w:rsid w:val="00E26AB0"/>
    <w:rsid w:val="00E26C9E"/>
    <w:rsid w:val="00E26D66"/>
    <w:rsid w:val="00E26D70"/>
    <w:rsid w:val="00E26F21"/>
    <w:rsid w:val="00E26F98"/>
    <w:rsid w:val="00E26FE7"/>
    <w:rsid w:val="00E27029"/>
    <w:rsid w:val="00E27473"/>
    <w:rsid w:val="00E2752E"/>
    <w:rsid w:val="00E2766F"/>
    <w:rsid w:val="00E27693"/>
    <w:rsid w:val="00E2770A"/>
    <w:rsid w:val="00E2771B"/>
    <w:rsid w:val="00E27802"/>
    <w:rsid w:val="00E27937"/>
    <w:rsid w:val="00E27951"/>
    <w:rsid w:val="00E2796A"/>
    <w:rsid w:val="00E27AD2"/>
    <w:rsid w:val="00E27BFC"/>
    <w:rsid w:val="00E27C83"/>
    <w:rsid w:val="00E27E6A"/>
    <w:rsid w:val="00E301A7"/>
    <w:rsid w:val="00E3049F"/>
    <w:rsid w:val="00E304B1"/>
    <w:rsid w:val="00E304B2"/>
    <w:rsid w:val="00E304C7"/>
    <w:rsid w:val="00E304F1"/>
    <w:rsid w:val="00E3055E"/>
    <w:rsid w:val="00E3079A"/>
    <w:rsid w:val="00E307A2"/>
    <w:rsid w:val="00E30A34"/>
    <w:rsid w:val="00E30DF2"/>
    <w:rsid w:val="00E31062"/>
    <w:rsid w:val="00E31175"/>
    <w:rsid w:val="00E311B6"/>
    <w:rsid w:val="00E311F4"/>
    <w:rsid w:val="00E314D6"/>
    <w:rsid w:val="00E31671"/>
    <w:rsid w:val="00E3195A"/>
    <w:rsid w:val="00E31A59"/>
    <w:rsid w:val="00E31F6F"/>
    <w:rsid w:val="00E32164"/>
    <w:rsid w:val="00E32235"/>
    <w:rsid w:val="00E32396"/>
    <w:rsid w:val="00E324A3"/>
    <w:rsid w:val="00E324D9"/>
    <w:rsid w:val="00E32C89"/>
    <w:rsid w:val="00E32D8D"/>
    <w:rsid w:val="00E32E43"/>
    <w:rsid w:val="00E32E7E"/>
    <w:rsid w:val="00E32EC0"/>
    <w:rsid w:val="00E32F30"/>
    <w:rsid w:val="00E32F66"/>
    <w:rsid w:val="00E331E7"/>
    <w:rsid w:val="00E33580"/>
    <w:rsid w:val="00E33634"/>
    <w:rsid w:val="00E3376E"/>
    <w:rsid w:val="00E33B1B"/>
    <w:rsid w:val="00E34027"/>
    <w:rsid w:val="00E345A7"/>
    <w:rsid w:val="00E34682"/>
    <w:rsid w:val="00E347E6"/>
    <w:rsid w:val="00E34800"/>
    <w:rsid w:val="00E34870"/>
    <w:rsid w:val="00E34BA2"/>
    <w:rsid w:val="00E34FB1"/>
    <w:rsid w:val="00E35029"/>
    <w:rsid w:val="00E35070"/>
    <w:rsid w:val="00E35104"/>
    <w:rsid w:val="00E352AF"/>
    <w:rsid w:val="00E354E3"/>
    <w:rsid w:val="00E35648"/>
    <w:rsid w:val="00E356CF"/>
    <w:rsid w:val="00E35885"/>
    <w:rsid w:val="00E358D4"/>
    <w:rsid w:val="00E35A36"/>
    <w:rsid w:val="00E35BBD"/>
    <w:rsid w:val="00E363B8"/>
    <w:rsid w:val="00E36566"/>
    <w:rsid w:val="00E36ABE"/>
    <w:rsid w:val="00E371AB"/>
    <w:rsid w:val="00E37364"/>
    <w:rsid w:val="00E37457"/>
    <w:rsid w:val="00E3781A"/>
    <w:rsid w:val="00E37B03"/>
    <w:rsid w:val="00E37E05"/>
    <w:rsid w:val="00E37E08"/>
    <w:rsid w:val="00E400B8"/>
    <w:rsid w:val="00E4022C"/>
    <w:rsid w:val="00E4042B"/>
    <w:rsid w:val="00E40541"/>
    <w:rsid w:val="00E4079E"/>
    <w:rsid w:val="00E409C0"/>
    <w:rsid w:val="00E409E1"/>
    <w:rsid w:val="00E40A1B"/>
    <w:rsid w:val="00E40D1B"/>
    <w:rsid w:val="00E40F25"/>
    <w:rsid w:val="00E40F2B"/>
    <w:rsid w:val="00E411F2"/>
    <w:rsid w:val="00E414A1"/>
    <w:rsid w:val="00E41696"/>
    <w:rsid w:val="00E416FD"/>
    <w:rsid w:val="00E41876"/>
    <w:rsid w:val="00E41895"/>
    <w:rsid w:val="00E418AE"/>
    <w:rsid w:val="00E419A1"/>
    <w:rsid w:val="00E41BE3"/>
    <w:rsid w:val="00E41E1F"/>
    <w:rsid w:val="00E41E92"/>
    <w:rsid w:val="00E4203F"/>
    <w:rsid w:val="00E42114"/>
    <w:rsid w:val="00E42165"/>
    <w:rsid w:val="00E42188"/>
    <w:rsid w:val="00E42475"/>
    <w:rsid w:val="00E4249A"/>
    <w:rsid w:val="00E426FF"/>
    <w:rsid w:val="00E4285A"/>
    <w:rsid w:val="00E42869"/>
    <w:rsid w:val="00E42AFD"/>
    <w:rsid w:val="00E42B2A"/>
    <w:rsid w:val="00E42C27"/>
    <w:rsid w:val="00E42E6F"/>
    <w:rsid w:val="00E430EE"/>
    <w:rsid w:val="00E43128"/>
    <w:rsid w:val="00E43137"/>
    <w:rsid w:val="00E43531"/>
    <w:rsid w:val="00E435E8"/>
    <w:rsid w:val="00E43629"/>
    <w:rsid w:val="00E436B2"/>
    <w:rsid w:val="00E43748"/>
    <w:rsid w:val="00E4390A"/>
    <w:rsid w:val="00E43A28"/>
    <w:rsid w:val="00E43A46"/>
    <w:rsid w:val="00E43B5D"/>
    <w:rsid w:val="00E43B9E"/>
    <w:rsid w:val="00E43D54"/>
    <w:rsid w:val="00E43E5B"/>
    <w:rsid w:val="00E43E90"/>
    <w:rsid w:val="00E43E97"/>
    <w:rsid w:val="00E440AF"/>
    <w:rsid w:val="00E4437A"/>
    <w:rsid w:val="00E4459F"/>
    <w:rsid w:val="00E4491A"/>
    <w:rsid w:val="00E4494F"/>
    <w:rsid w:val="00E44996"/>
    <w:rsid w:val="00E44D22"/>
    <w:rsid w:val="00E44F72"/>
    <w:rsid w:val="00E45037"/>
    <w:rsid w:val="00E45038"/>
    <w:rsid w:val="00E4515F"/>
    <w:rsid w:val="00E45210"/>
    <w:rsid w:val="00E4563A"/>
    <w:rsid w:val="00E4564B"/>
    <w:rsid w:val="00E456FB"/>
    <w:rsid w:val="00E45796"/>
    <w:rsid w:val="00E457B6"/>
    <w:rsid w:val="00E45A8F"/>
    <w:rsid w:val="00E45BD5"/>
    <w:rsid w:val="00E45C2E"/>
    <w:rsid w:val="00E45C77"/>
    <w:rsid w:val="00E45FAE"/>
    <w:rsid w:val="00E45FB2"/>
    <w:rsid w:val="00E4607F"/>
    <w:rsid w:val="00E46302"/>
    <w:rsid w:val="00E463DD"/>
    <w:rsid w:val="00E4640C"/>
    <w:rsid w:val="00E46574"/>
    <w:rsid w:val="00E46934"/>
    <w:rsid w:val="00E469AA"/>
    <w:rsid w:val="00E469F0"/>
    <w:rsid w:val="00E46A17"/>
    <w:rsid w:val="00E46DB2"/>
    <w:rsid w:val="00E46E33"/>
    <w:rsid w:val="00E46EBD"/>
    <w:rsid w:val="00E46FAF"/>
    <w:rsid w:val="00E47191"/>
    <w:rsid w:val="00E471EC"/>
    <w:rsid w:val="00E472D0"/>
    <w:rsid w:val="00E473A4"/>
    <w:rsid w:val="00E4750C"/>
    <w:rsid w:val="00E4759A"/>
    <w:rsid w:val="00E47836"/>
    <w:rsid w:val="00E47906"/>
    <w:rsid w:val="00E479DC"/>
    <w:rsid w:val="00E47A80"/>
    <w:rsid w:val="00E47CAC"/>
    <w:rsid w:val="00E50268"/>
    <w:rsid w:val="00E503DF"/>
    <w:rsid w:val="00E505A1"/>
    <w:rsid w:val="00E507AA"/>
    <w:rsid w:val="00E507CC"/>
    <w:rsid w:val="00E508B3"/>
    <w:rsid w:val="00E50BB9"/>
    <w:rsid w:val="00E50C07"/>
    <w:rsid w:val="00E50C86"/>
    <w:rsid w:val="00E50EF1"/>
    <w:rsid w:val="00E5121D"/>
    <w:rsid w:val="00E51408"/>
    <w:rsid w:val="00E5145D"/>
    <w:rsid w:val="00E5146E"/>
    <w:rsid w:val="00E515B3"/>
    <w:rsid w:val="00E51660"/>
    <w:rsid w:val="00E5184E"/>
    <w:rsid w:val="00E51881"/>
    <w:rsid w:val="00E51886"/>
    <w:rsid w:val="00E518E0"/>
    <w:rsid w:val="00E518E7"/>
    <w:rsid w:val="00E51C20"/>
    <w:rsid w:val="00E51C30"/>
    <w:rsid w:val="00E51C58"/>
    <w:rsid w:val="00E51D67"/>
    <w:rsid w:val="00E51E10"/>
    <w:rsid w:val="00E51E2A"/>
    <w:rsid w:val="00E52155"/>
    <w:rsid w:val="00E527E5"/>
    <w:rsid w:val="00E52889"/>
    <w:rsid w:val="00E5289D"/>
    <w:rsid w:val="00E529C1"/>
    <w:rsid w:val="00E52B28"/>
    <w:rsid w:val="00E52C3E"/>
    <w:rsid w:val="00E52C4A"/>
    <w:rsid w:val="00E52CFB"/>
    <w:rsid w:val="00E52E8C"/>
    <w:rsid w:val="00E52ECC"/>
    <w:rsid w:val="00E53041"/>
    <w:rsid w:val="00E5311F"/>
    <w:rsid w:val="00E531E1"/>
    <w:rsid w:val="00E533CA"/>
    <w:rsid w:val="00E5344E"/>
    <w:rsid w:val="00E53451"/>
    <w:rsid w:val="00E534E6"/>
    <w:rsid w:val="00E53693"/>
    <w:rsid w:val="00E53986"/>
    <w:rsid w:val="00E53A12"/>
    <w:rsid w:val="00E53FA0"/>
    <w:rsid w:val="00E5405B"/>
    <w:rsid w:val="00E5409F"/>
    <w:rsid w:val="00E541FC"/>
    <w:rsid w:val="00E5440C"/>
    <w:rsid w:val="00E5448F"/>
    <w:rsid w:val="00E5461B"/>
    <w:rsid w:val="00E546F1"/>
    <w:rsid w:val="00E54825"/>
    <w:rsid w:val="00E54838"/>
    <w:rsid w:val="00E548D1"/>
    <w:rsid w:val="00E54907"/>
    <w:rsid w:val="00E5499C"/>
    <w:rsid w:val="00E549F1"/>
    <w:rsid w:val="00E54AB8"/>
    <w:rsid w:val="00E54AE0"/>
    <w:rsid w:val="00E54CCD"/>
    <w:rsid w:val="00E54E52"/>
    <w:rsid w:val="00E54EED"/>
    <w:rsid w:val="00E54EFD"/>
    <w:rsid w:val="00E55001"/>
    <w:rsid w:val="00E55067"/>
    <w:rsid w:val="00E5520E"/>
    <w:rsid w:val="00E55327"/>
    <w:rsid w:val="00E5559C"/>
    <w:rsid w:val="00E55671"/>
    <w:rsid w:val="00E55867"/>
    <w:rsid w:val="00E55AD8"/>
    <w:rsid w:val="00E55BB6"/>
    <w:rsid w:val="00E55F92"/>
    <w:rsid w:val="00E5603B"/>
    <w:rsid w:val="00E560CA"/>
    <w:rsid w:val="00E56173"/>
    <w:rsid w:val="00E56241"/>
    <w:rsid w:val="00E564DB"/>
    <w:rsid w:val="00E564EC"/>
    <w:rsid w:val="00E567D0"/>
    <w:rsid w:val="00E568C8"/>
    <w:rsid w:val="00E56C70"/>
    <w:rsid w:val="00E56E81"/>
    <w:rsid w:val="00E56FA2"/>
    <w:rsid w:val="00E57402"/>
    <w:rsid w:val="00E574B7"/>
    <w:rsid w:val="00E5755E"/>
    <w:rsid w:val="00E5760B"/>
    <w:rsid w:val="00E57F9C"/>
    <w:rsid w:val="00E57FB6"/>
    <w:rsid w:val="00E60065"/>
    <w:rsid w:val="00E600BB"/>
    <w:rsid w:val="00E601B2"/>
    <w:rsid w:val="00E60248"/>
    <w:rsid w:val="00E60300"/>
    <w:rsid w:val="00E604DE"/>
    <w:rsid w:val="00E6054C"/>
    <w:rsid w:val="00E6056C"/>
    <w:rsid w:val="00E6063C"/>
    <w:rsid w:val="00E60737"/>
    <w:rsid w:val="00E609B5"/>
    <w:rsid w:val="00E60AC1"/>
    <w:rsid w:val="00E60CC6"/>
    <w:rsid w:val="00E60D30"/>
    <w:rsid w:val="00E60E72"/>
    <w:rsid w:val="00E610B5"/>
    <w:rsid w:val="00E61202"/>
    <w:rsid w:val="00E61211"/>
    <w:rsid w:val="00E61274"/>
    <w:rsid w:val="00E612B9"/>
    <w:rsid w:val="00E612EE"/>
    <w:rsid w:val="00E618FA"/>
    <w:rsid w:val="00E6194A"/>
    <w:rsid w:val="00E6197C"/>
    <w:rsid w:val="00E619D8"/>
    <w:rsid w:val="00E61A1E"/>
    <w:rsid w:val="00E61DD8"/>
    <w:rsid w:val="00E61F44"/>
    <w:rsid w:val="00E62163"/>
    <w:rsid w:val="00E62206"/>
    <w:rsid w:val="00E6236C"/>
    <w:rsid w:val="00E626A1"/>
    <w:rsid w:val="00E62704"/>
    <w:rsid w:val="00E62855"/>
    <w:rsid w:val="00E62899"/>
    <w:rsid w:val="00E62931"/>
    <w:rsid w:val="00E6293F"/>
    <w:rsid w:val="00E62BAF"/>
    <w:rsid w:val="00E63071"/>
    <w:rsid w:val="00E630C2"/>
    <w:rsid w:val="00E63169"/>
    <w:rsid w:val="00E63369"/>
    <w:rsid w:val="00E6357F"/>
    <w:rsid w:val="00E63938"/>
    <w:rsid w:val="00E63D75"/>
    <w:rsid w:val="00E63D8B"/>
    <w:rsid w:val="00E64DD7"/>
    <w:rsid w:val="00E64FDB"/>
    <w:rsid w:val="00E654C1"/>
    <w:rsid w:val="00E65654"/>
    <w:rsid w:val="00E65927"/>
    <w:rsid w:val="00E65962"/>
    <w:rsid w:val="00E65B3E"/>
    <w:rsid w:val="00E65BFC"/>
    <w:rsid w:val="00E65C96"/>
    <w:rsid w:val="00E65CC2"/>
    <w:rsid w:val="00E65D21"/>
    <w:rsid w:val="00E65E0A"/>
    <w:rsid w:val="00E6604B"/>
    <w:rsid w:val="00E660FA"/>
    <w:rsid w:val="00E66309"/>
    <w:rsid w:val="00E664C8"/>
    <w:rsid w:val="00E6651B"/>
    <w:rsid w:val="00E6651F"/>
    <w:rsid w:val="00E66550"/>
    <w:rsid w:val="00E666F6"/>
    <w:rsid w:val="00E666F7"/>
    <w:rsid w:val="00E66827"/>
    <w:rsid w:val="00E66B38"/>
    <w:rsid w:val="00E66EE2"/>
    <w:rsid w:val="00E66F07"/>
    <w:rsid w:val="00E66FC5"/>
    <w:rsid w:val="00E6721B"/>
    <w:rsid w:val="00E67276"/>
    <w:rsid w:val="00E6731E"/>
    <w:rsid w:val="00E67357"/>
    <w:rsid w:val="00E676CD"/>
    <w:rsid w:val="00E67727"/>
    <w:rsid w:val="00E67AAE"/>
    <w:rsid w:val="00E67C1D"/>
    <w:rsid w:val="00E67C2D"/>
    <w:rsid w:val="00E67DED"/>
    <w:rsid w:val="00E67E37"/>
    <w:rsid w:val="00E67F13"/>
    <w:rsid w:val="00E67F9F"/>
    <w:rsid w:val="00E70477"/>
    <w:rsid w:val="00E7058F"/>
    <w:rsid w:val="00E7068C"/>
    <w:rsid w:val="00E70870"/>
    <w:rsid w:val="00E7092A"/>
    <w:rsid w:val="00E70955"/>
    <w:rsid w:val="00E7097C"/>
    <w:rsid w:val="00E70AA9"/>
    <w:rsid w:val="00E70B33"/>
    <w:rsid w:val="00E70D13"/>
    <w:rsid w:val="00E70F47"/>
    <w:rsid w:val="00E70F7A"/>
    <w:rsid w:val="00E70F88"/>
    <w:rsid w:val="00E7114C"/>
    <w:rsid w:val="00E71806"/>
    <w:rsid w:val="00E71851"/>
    <w:rsid w:val="00E71B31"/>
    <w:rsid w:val="00E71BC9"/>
    <w:rsid w:val="00E71CCE"/>
    <w:rsid w:val="00E71ED5"/>
    <w:rsid w:val="00E71F8E"/>
    <w:rsid w:val="00E72000"/>
    <w:rsid w:val="00E72093"/>
    <w:rsid w:val="00E7251A"/>
    <w:rsid w:val="00E7253D"/>
    <w:rsid w:val="00E72901"/>
    <w:rsid w:val="00E72C44"/>
    <w:rsid w:val="00E72DC7"/>
    <w:rsid w:val="00E73699"/>
    <w:rsid w:val="00E736B0"/>
    <w:rsid w:val="00E736D8"/>
    <w:rsid w:val="00E739AC"/>
    <w:rsid w:val="00E73AA1"/>
    <w:rsid w:val="00E73BC9"/>
    <w:rsid w:val="00E73E49"/>
    <w:rsid w:val="00E74004"/>
    <w:rsid w:val="00E74163"/>
    <w:rsid w:val="00E74179"/>
    <w:rsid w:val="00E74194"/>
    <w:rsid w:val="00E7438C"/>
    <w:rsid w:val="00E74481"/>
    <w:rsid w:val="00E744B9"/>
    <w:rsid w:val="00E74751"/>
    <w:rsid w:val="00E748E2"/>
    <w:rsid w:val="00E74955"/>
    <w:rsid w:val="00E74D46"/>
    <w:rsid w:val="00E74D7F"/>
    <w:rsid w:val="00E74DEA"/>
    <w:rsid w:val="00E74E6C"/>
    <w:rsid w:val="00E751AD"/>
    <w:rsid w:val="00E751B4"/>
    <w:rsid w:val="00E751E5"/>
    <w:rsid w:val="00E754AC"/>
    <w:rsid w:val="00E7556A"/>
    <w:rsid w:val="00E755DE"/>
    <w:rsid w:val="00E7560D"/>
    <w:rsid w:val="00E75637"/>
    <w:rsid w:val="00E7569F"/>
    <w:rsid w:val="00E75754"/>
    <w:rsid w:val="00E75887"/>
    <w:rsid w:val="00E75E96"/>
    <w:rsid w:val="00E75EEC"/>
    <w:rsid w:val="00E75FAF"/>
    <w:rsid w:val="00E762D0"/>
    <w:rsid w:val="00E7636D"/>
    <w:rsid w:val="00E7641E"/>
    <w:rsid w:val="00E76420"/>
    <w:rsid w:val="00E7648C"/>
    <w:rsid w:val="00E764A8"/>
    <w:rsid w:val="00E76701"/>
    <w:rsid w:val="00E768A6"/>
    <w:rsid w:val="00E76996"/>
    <w:rsid w:val="00E769C8"/>
    <w:rsid w:val="00E76AA1"/>
    <w:rsid w:val="00E76BBE"/>
    <w:rsid w:val="00E76EC8"/>
    <w:rsid w:val="00E770AA"/>
    <w:rsid w:val="00E7725E"/>
    <w:rsid w:val="00E77323"/>
    <w:rsid w:val="00E77372"/>
    <w:rsid w:val="00E77412"/>
    <w:rsid w:val="00E77A07"/>
    <w:rsid w:val="00E77A9C"/>
    <w:rsid w:val="00E77C21"/>
    <w:rsid w:val="00E77C32"/>
    <w:rsid w:val="00E77C96"/>
    <w:rsid w:val="00E77E59"/>
    <w:rsid w:val="00E77F00"/>
    <w:rsid w:val="00E80152"/>
    <w:rsid w:val="00E80229"/>
    <w:rsid w:val="00E80285"/>
    <w:rsid w:val="00E8039D"/>
    <w:rsid w:val="00E804BC"/>
    <w:rsid w:val="00E804D5"/>
    <w:rsid w:val="00E80608"/>
    <w:rsid w:val="00E806A2"/>
    <w:rsid w:val="00E80959"/>
    <w:rsid w:val="00E80AD2"/>
    <w:rsid w:val="00E80C3B"/>
    <w:rsid w:val="00E80DFA"/>
    <w:rsid w:val="00E80F72"/>
    <w:rsid w:val="00E80FD1"/>
    <w:rsid w:val="00E8128E"/>
    <w:rsid w:val="00E81353"/>
    <w:rsid w:val="00E81381"/>
    <w:rsid w:val="00E8174C"/>
    <w:rsid w:val="00E8176A"/>
    <w:rsid w:val="00E817A1"/>
    <w:rsid w:val="00E818B2"/>
    <w:rsid w:val="00E819CC"/>
    <w:rsid w:val="00E819D0"/>
    <w:rsid w:val="00E81DF1"/>
    <w:rsid w:val="00E8218A"/>
    <w:rsid w:val="00E82227"/>
    <w:rsid w:val="00E82DD1"/>
    <w:rsid w:val="00E82E87"/>
    <w:rsid w:val="00E831BB"/>
    <w:rsid w:val="00E83343"/>
    <w:rsid w:val="00E833E4"/>
    <w:rsid w:val="00E83564"/>
    <w:rsid w:val="00E836E3"/>
    <w:rsid w:val="00E837B2"/>
    <w:rsid w:val="00E838F4"/>
    <w:rsid w:val="00E8390E"/>
    <w:rsid w:val="00E83929"/>
    <w:rsid w:val="00E83935"/>
    <w:rsid w:val="00E83A84"/>
    <w:rsid w:val="00E83BF2"/>
    <w:rsid w:val="00E83C0D"/>
    <w:rsid w:val="00E83C53"/>
    <w:rsid w:val="00E83CAF"/>
    <w:rsid w:val="00E83CB8"/>
    <w:rsid w:val="00E84052"/>
    <w:rsid w:val="00E8415C"/>
    <w:rsid w:val="00E84461"/>
    <w:rsid w:val="00E847B7"/>
    <w:rsid w:val="00E84910"/>
    <w:rsid w:val="00E84B5C"/>
    <w:rsid w:val="00E84F33"/>
    <w:rsid w:val="00E8512E"/>
    <w:rsid w:val="00E853D3"/>
    <w:rsid w:val="00E85514"/>
    <w:rsid w:val="00E8555C"/>
    <w:rsid w:val="00E856D1"/>
    <w:rsid w:val="00E859CE"/>
    <w:rsid w:val="00E85BE9"/>
    <w:rsid w:val="00E85C55"/>
    <w:rsid w:val="00E85D79"/>
    <w:rsid w:val="00E85DBD"/>
    <w:rsid w:val="00E85F3E"/>
    <w:rsid w:val="00E86198"/>
    <w:rsid w:val="00E866BA"/>
    <w:rsid w:val="00E866D1"/>
    <w:rsid w:val="00E86831"/>
    <w:rsid w:val="00E86835"/>
    <w:rsid w:val="00E868CD"/>
    <w:rsid w:val="00E8694E"/>
    <w:rsid w:val="00E8697C"/>
    <w:rsid w:val="00E869FE"/>
    <w:rsid w:val="00E86A9D"/>
    <w:rsid w:val="00E86B5E"/>
    <w:rsid w:val="00E86C1C"/>
    <w:rsid w:val="00E86E3E"/>
    <w:rsid w:val="00E86FAA"/>
    <w:rsid w:val="00E87117"/>
    <w:rsid w:val="00E8727F"/>
    <w:rsid w:val="00E8738A"/>
    <w:rsid w:val="00E875D5"/>
    <w:rsid w:val="00E87677"/>
    <w:rsid w:val="00E8770B"/>
    <w:rsid w:val="00E87797"/>
    <w:rsid w:val="00E87ACE"/>
    <w:rsid w:val="00E87AEA"/>
    <w:rsid w:val="00E87B8D"/>
    <w:rsid w:val="00E87E60"/>
    <w:rsid w:val="00E87F70"/>
    <w:rsid w:val="00E90019"/>
    <w:rsid w:val="00E90115"/>
    <w:rsid w:val="00E9039B"/>
    <w:rsid w:val="00E90580"/>
    <w:rsid w:val="00E90683"/>
    <w:rsid w:val="00E907B0"/>
    <w:rsid w:val="00E907DD"/>
    <w:rsid w:val="00E90C44"/>
    <w:rsid w:val="00E90E10"/>
    <w:rsid w:val="00E90E3D"/>
    <w:rsid w:val="00E90E79"/>
    <w:rsid w:val="00E90EB5"/>
    <w:rsid w:val="00E90EDA"/>
    <w:rsid w:val="00E90F1E"/>
    <w:rsid w:val="00E90F7F"/>
    <w:rsid w:val="00E910F0"/>
    <w:rsid w:val="00E911DD"/>
    <w:rsid w:val="00E91369"/>
    <w:rsid w:val="00E914BD"/>
    <w:rsid w:val="00E916AC"/>
    <w:rsid w:val="00E919AB"/>
    <w:rsid w:val="00E91B06"/>
    <w:rsid w:val="00E91C6F"/>
    <w:rsid w:val="00E92189"/>
    <w:rsid w:val="00E92368"/>
    <w:rsid w:val="00E92448"/>
    <w:rsid w:val="00E92538"/>
    <w:rsid w:val="00E92639"/>
    <w:rsid w:val="00E92768"/>
    <w:rsid w:val="00E929E0"/>
    <w:rsid w:val="00E92A27"/>
    <w:rsid w:val="00E92F0F"/>
    <w:rsid w:val="00E92F4A"/>
    <w:rsid w:val="00E930DC"/>
    <w:rsid w:val="00E9329B"/>
    <w:rsid w:val="00E932C5"/>
    <w:rsid w:val="00E936B0"/>
    <w:rsid w:val="00E936CE"/>
    <w:rsid w:val="00E936FA"/>
    <w:rsid w:val="00E93702"/>
    <w:rsid w:val="00E939F1"/>
    <w:rsid w:val="00E93AC0"/>
    <w:rsid w:val="00E93B00"/>
    <w:rsid w:val="00E93D19"/>
    <w:rsid w:val="00E940EF"/>
    <w:rsid w:val="00E94133"/>
    <w:rsid w:val="00E94447"/>
    <w:rsid w:val="00E94777"/>
    <w:rsid w:val="00E9482B"/>
    <w:rsid w:val="00E9491D"/>
    <w:rsid w:val="00E94940"/>
    <w:rsid w:val="00E949BE"/>
    <w:rsid w:val="00E949EC"/>
    <w:rsid w:val="00E94DEB"/>
    <w:rsid w:val="00E94DF7"/>
    <w:rsid w:val="00E94F41"/>
    <w:rsid w:val="00E952F9"/>
    <w:rsid w:val="00E95441"/>
    <w:rsid w:val="00E954AE"/>
    <w:rsid w:val="00E954FC"/>
    <w:rsid w:val="00E95519"/>
    <w:rsid w:val="00E956F2"/>
    <w:rsid w:val="00E9584B"/>
    <w:rsid w:val="00E95869"/>
    <w:rsid w:val="00E95A01"/>
    <w:rsid w:val="00E9602C"/>
    <w:rsid w:val="00E96035"/>
    <w:rsid w:val="00E960D2"/>
    <w:rsid w:val="00E96187"/>
    <w:rsid w:val="00E96364"/>
    <w:rsid w:val="00E964D3"/>
    <w:rsid w:val="00E96562"/>
    <w:rsid w:val="00E96819"/>
    <w:rsid w:val="00E969F7"/>
    <w:rsid w:val="00E96B96"/>
    <w:rsid w:val="00E96C31"/>
    <w:rsid w:val="00E96C94"/>
    <w:rsid w:val="00E96DA3"/>
    <w:rsid w:val="00E96FAE"/>
    <w:rsid w:val="00E97179"/>
    <w:rsid w:val="00E9717B"/>
    <w:rsid w:val="00E9722D"/>
    <w:rsid w:val="00E97277"/>
    <w:rsid w:val="00E97467"/>
    <w:rsid w:val="00E9759B"/>
    <w:rsid w:val="00E977FC"/>
    <w:rsid w:val="00E9787B"/>
    <w:rsid w:val="00E97B0D"/>
    <w:rsid w:val="00E97B86"/>
    <w:rsid w:val="00E97F11"/>
    <w:rsid w:val="00EA023F"/>
    <w:rsid w:val="00EA04D1"/>
    <w:rsid w:val="00EA05A8"/>
    <w:rsid w:val="00EA06F4"/>
    <w:rsid w:val="00EA0904"/>
    <w:rsid w:val="00EA0C4C"/>
    <w:rsid w:val="00EA0CC6"/>
    <w:rsid w:val="00EA0E17"/>
    <w:rsid w:val="00EA0E7C"/>
    <w:rsid w:val="00EA1112"/>
    <w:rsid w:val="00EA130D"/>
    <w:rsid w:val="00EA142C"/>
    <w:rsid w:val="00EA14F7"/>
    <w:rsid w:val="00EA17D0"/>
    <w:rsid w:val="00EA1A47"/>
    <w:rsid w:val="00EA1E18"/>
    <w:rsid w:val="00EA1E74"/>
    <w:rsid w:val="00EA202A"/>
    <w:rsid w:val="00EA20FB"/>
    <w:rsid w:val="00EA2393"/>
    <w:rsid w:val="00EA240F"/>
    <w:rsid w:val="00EA24AE"/>
    <w:rsid w:val="00EA26D1"/>
    <w:rsid w:val="00EA294C"/>
    <w:rsid w:val="00EA297B"/>
    <w:rsid w:val="00EA29D3"/>
    <w:rsid w:val="00EA2A43"/>
    <w:rsid w:val="00EA2C26"/>
    <w:rsid w:val="00EA2FBC"/>
    <w:rsid w:val="00EA32BD"/>
    <w:rsid w:val="00EA342E"/>
    <w:rsid w:val="00EA34F8"/>
    <w:rsid w:val="00EA3510"/>
    <w:rsid w:val="00EA3806"/>
    <w:rsid w:val="00EA3BE0"/>
    <w:rsid w:val="00EA3C45"/>
    <w:rsid w:val="00EA426C"/>
    <w:rsid w:val="00EA42E7"/>
    <w:rsid w:val="00EA42F2"/>
    <w:rsid w:val="00EA49AD"/>
    <w:rsid w:val="00EA4A55"/>
    <w:rsid w:val="00EA4A90"/>
    <w:rsid w:val="00EA4B1F"/>
    <w:rsid w:val="00EA4BB7"/>
    <w:rsid w:val="00EA4C51"/>
    <w:rsid w:val="00EA4D8F"/>
    <w:rsid w:val="00EA4E62"/>
    <w:rsid w:val="00EA5072"/>
    <w:rsid w:val="00EA5348"/>
    <w:rsid w:val="00EA557B"/>
    <w:rsid w:val="00EA5745"/>
    <w:rsid w:val="00EA5781"/>
    <w:rsid w:val="00EA5852"/>
    <w:rsid w:val="00EA5A06"/>
    <w:rsid w:val="00EA5DC2"/>
    <w:rsid w:val="00EA615D"/>
    <w:rsid w:val="00EA6783"/>
    <w:rsid w:val="00EA67BB"/>
    <w:rsid w:val="00EA6E4C"/>
    <w:rsid w:val="00EA71DD"/>
    <w:rsid w:val="00EA736F"/>
    <w:rsid w:val="00EA744A"/>
    <w:rsid w:val="00EA75DE"/>
    <w:rsid w:val="00EA7703"/>
    <w:rsid w:val="00EA7705"/>
    <w:rsid w:val="00EA7734"/>
    <w:rsid w:val="00EA77B6"/>
    <w:rsid w:val="00EA7807"/>
    <w:rsid w:val="00EA7BBC"/>
    <w:rsid w:val="00EA7C50"/>
    <w:rsid w:val="00EA7D20"/>
    <w:rsid w:val="00EA7F14"/>
    <w:rsid w:val="00EA7F5F"/>
    <w:rsid w:val="00EB00D2"/>
    <w:rsid w:val="00EB01C2"/>
    <w:rsid w:val="00EB03B5"/>
    <w:rsid w:val="00EB0402"/>
    <w:rsid w:val="00EB0409"/>
    <w:rsid w:val="00EB05BE"/>
    <w:rsid w:val="00EB079B"/>
    <w:rsid w:val="00EB0862"/>
    <w:rsid w:val="00EB09D0"/>
    <w:rsid w:val="00EB0AC6"/>
    <w:rsid w:val="00EB0B98"/>
    <w:rsid w:val="00EB0CAD"/>
    <w:rsid w:val="00EB0E34"/>
    <w:rsid w:val="00EB0F06"/>
    <w:rsid w:val="00EB0FC7"/>
    <w:rsid w:val="00EB113A"/>
    <w:rsid w:val="00EB117C"/>
    <w:rsid w:val="00EB11C9"/>
    <w:rsid w:val="00EB1518"/>
    <w:rsid w:val="00EB1530"/>
    <w:rsid w:val="00EB15AE"/>
    <w:rsid w:val="00EB160B"/>
    <w:rsid w:val="00EB18D1"/>
    <w:rsid w:val="00EB195F"/>
    <w:rsid w:val="00EB1B69"/>
    <w:rsid w:val="00EB1DD4"/>
    <w:rsid w:val="00EB21B6"/>
    <w:rsid w:val="00EB2779"/>
    <w:rsid w:val="00EB2AB1"/>
    <w:rsid w:val="00EB2BEC"/>
    <w:rsid w:val="00EB2D01"/>
    <w:rsid w:val="00EB2D2A"/>
    <w:rsid w:val="00EB2DBD"/>
    <w:rsid w:val="00EB2FB7"/>
    <w:rsid w:val="00EB30F6"/>
    <w:rsid w:val="00EB3159"/>
    <w:rsid w:val="00EB3495"/>
    <w:rsid w:val="00EB349E"/>
    <w:rsid w:val="00EB36B6"/>
    <w:rsid w:val="00EB36C7"/>
    <w:rsid w:val="00EB371C"/>
    <w:rsid w:val="00EB399F"/>
    <w:rsid w:val="00EB3A60"/>
    <w:rsid w:val="00EB3A98"/>
    <w:rsid w:val="00EB3BEA"/>
    <w:rsid w:val="00EB3C66"/>
    <w:rsid w:val="00EB3CB2"/>
    <w:rsid w:val="00EB3D66"/>
    <w:rsid w:val="00EB40C3"/>
    <w:rsid w:val="00EB440D"/>
    <w:rsid w:val="00EB44A7"/>
    <w:rsid w:val="00EB4547"/>
    <w:rsid w:val="00EB480A"/>
    <w:rsid w:val="00EB484F"/>
    <w:rsid w:val="00EB49AD"/>
    <w:rsid w:val="00EB49E6"/>
    <w:rsid w:val="00EB4B34"/>
    <w:rsid w:val="00EB4B50"/>
    <w:rsid w:val="00EB4C68"/>
    <w:rsid w:val="00EB4DFB"/>
    <w:rsid w:val="00EB507B"/>
    <w:rsid w:val="00EB55DF"/>
    <w:rsid w:val="00EB58B1"/>
    <w:rsid w:val="00EB5919"/>
    <w:rsid w:val="00EB59EC"/>
    <w:rsid w:val="00EB5A67"/>
    <w:rsid w:val="00EB5A9D"/>
    <w:rsid w:val="00EB5ABF"/>
    <w:rsid w:val="00EB5BFA"/>
    <w:rsid w:val="00EB5CC7"/>
    <w:rsid w:val="00EB5D33"/>
    <w:rsid w:val="00EB5F9B"/>
    <w:rsid w:val="00EB6036"/>
    <w:rsid w:val="00EB61A2"/>
    <w:rsid w:val="00EB628D"/>
    <w:rsid w:val="00EB6304"/>
    <w:rsid w:val="00EB63D2"/>
    <w:rsid w:val="00EB65E1"/>
    <w:rsid w:val="00EB66A4"/>
    <w:rsid w:val="00EB686E"/>
    <w:rsid w:val="00EB6957"/>
    <w:rsid w:val="00EB6A10"/>
    <w:rsid w:val="00EB6C26"/>
    <w:rsid w:val="00EB6D00"/>
    <w:rsid w:val="00EB6DFB"/>
    <w:rsid w:val="00EB70E5"/>
    <w:rsid w:val="00EB720D"/>
    <w:rsid w:val="00EB7213"/>
    <w:rsid w:val="00EB74CD"/>
    <w:rsid w:val="00EB7521"/>
    <w:rsid w:val="00EB756B"/>
    <w:rsid w:val="00EB7575"/>
    <w:rsid w:val="00EB758B"/>
    <w:rsid w:val="00EB7844"/>
    <w:rsid w:val="00EB7A7B"/>
    <w:rsid w:val="00EB7D17"/>
    <w:rsid w:val="00EB7D6C"/>
    <w:rsid w:val="00EB7FCA"/>
    <w:rsid w:val="00EC01E2"/>
    <w:rsid w:val="00EC0303"/>
    <w:rsid w:val="00EC03B7"/>
    <w:rsid w:val="00EC06D2"/>
    <w:rsid w:val="00EC0A7C"/>
    <w:rsid w:val="00EC0B83"/>
    <w:rsid w:val="00EC0D18"/>
    <w:rsid w:val="00EC0E3E"/>
    <w:rsid w:val="00EC0FA4"/>
    <w:rsid w:val="00EC12FB"/>
    <w:rsid w:val="00EC148D"/>
    <w:rsid w:val="00EC153B"/>
    <w:rsid w:val="00EC1593"/>
    <w:rsid w:val="00EC170E"/>
    <w:rsid w:val="00EC1965"/>
    <w:rsid w:val="00EC19ED"/>
    <w:rsid w:val="00EC1BF6"/>
    <w:rsid w:val="00EC1D37"/>
    <w:rsid w:val="00EC1F92"/>
    <w:rsid w:val="00EC21F9"/>
    <w:rsid w:val="00EC2202"/>
    <w:rsid w:val="00EC226F"/>
    <w:rsid w:val="00EC2395"/>
    <w:rsid w:val="00EC2501"/>
    <w:rsid w:val="00EC277B"/>
    <w:rsid w:val="00EC284D"/>
    <w:rsid w:val="00EC285E"/>
    <w:rsid w:val="00EC2903"/>
    <w:rsid w:val="00EC29CA"/>
    <w:rsid w:val="00EC2A04"/>
    <w:rsid w:val="00EC2B6C"/>
    <w:rsid w:val="00EC2C96"/>
    <w:rsid w:val="00EC2EB7"/>
    <w:rsid w:val="00EC2EEE"/>
    <w:rsid w:val="00EC2F7B"/>
    <w:rsid w:val="00EC3043"/>
    <w:rsid w:val="00EC3075"/>
    <w:rsid w:val="00EC3235"/>
    <w:rsid w:val="00EC344A"/>
    <w:rsid w:val="00EC354A"/>
    <w:rsid w:val="00EC38AA"/>
    <w:rsid w:val="00EC3914"/>
    <w:rsid w:val="00EC3B33"/>
    <w:rsid w:val="00EC3B9E"/>
    <w:rsid w:val="00EC3FBE"/>
    <w:rsid w:val="00EC4006"/>
    <w:rsid w:val="00EC412E"/>
    <w:rsid w:val="00EC4281"/>
    <w:rsid w:val="00EC43BB"/>
    <w:rsid w:val="00EC47E4"/>
    <w:rsid w:val="00EC492E"/>
    <w:rsid w:val="00EC4C21"/>
    <w:rsid w:val="00EC4CDC"/>
    <w:rsid w:val="00EC4D9C"/>
    <w:rsid w:val="00EC4EA3"/>
    <w:rsid w:val="00EC50C7"/>
    <w:rsid w:val="00EC51DE"/>
    <w:rsid w:val="00EC5236"/>
    <w:rsid w:val="00EC5638"/>
    <w:rsid w:val="00EC5856"/>
    <w:rsid w:val="00EC5B73"/>
    <w:rsid w:val="00EC5DA4"/>
    <w:rsid w:val="00EC5E7C"/>
    <w:rsid w:val="00EC6018"/>
    <w:rsid w:val="00EC602E"/>
    <w:rsid w:val="00EC6032"/>
    <w:rsid w:val="00EC62F8"/>
    <w:rsid w:val="00EC652F"/>
    <w:rsid w:val="00EC6556"/>
    <w:rsid w:val="00EC6B35"/>
    <w:rsid w:val="00EC6B82"/>
    <w:rsid w:val="00EC6E90"/>
    <w:rsid w:val="00EC6F6E"/>
    <w:rsid w:val="00EC700D"/>
    <w:rsid w:val="00EC71AD"/>
    <w:rsid w:val="00EC71EA"/>
    <w:rsid w:val="00EC733D"/>
    <w:rsid w:val="00EC748C"/>
    <w:rsid w:val="00EC765C"/>
    <w:rsid w:val="00EC7822"/>
    <w:rsid w:val="00EC7847"/>
    <w:rsid w:val="00EC79A9"/>
    <w:rsid w:val="00EC7E73"/>
    <w:rsid w:val="00EC7F5E"/>
    <w:rsid w:val="00EC7FFC"/>
    <w:rsid w:val="00ED0012"/>
    <w:rsid w:val="00ED0094"/>
    <w:rsid w:val="00ED00C6"/>
    <w:rsid w:val="00ED01B5"/>
    <w:rsid w:val="00ED0474"/>
    <w:rsid w:val="00ED057F"/>
    <w:rsid w:val="00ED05C9"/>
    <w:rsid w:val="00ED06F9"/>
    <w:rsid w:val="00ED07B8"/>
    <w:rsid w:val="00ED07C8"/>
    <w:rsid w:val="00ED07CE"/>
    <w:rsid w:val="00ED07DC"/>
    <w:rsid w:val="00ED0A6C"/>
    <w:rsid w:val="00ED0BA5"/>
    <w:rsid w:val="00ED0BED"/>
    <w:rsid w:val="00ED10BE"/>
    <w:rsid w:val="00ED1159"/>
    <w:rsid w:val="00ED1182"/>
    <w:rsid w:val="00ED11A8"/>
    <w:rsid w:val="00ED1229"/>
    <w:rsid w:val="00ED12C0"/>
    <w:rsid w:val="00ED1448"/>
    <w:rsid w:val="00ED170F"/>
    <w:rsid w:val="00ED1C7C"/>
    <w:rsid w:val="00ED1CC3"/>
    <w:rsid w:val="00ED1DF6"/>
    <w:rsid w:val="00ED1EB2"/>
    <w:rsid w:val="00ED1F01"/>
    <w:rsid w:val="00ED2169"/>
    <w:rsid w:val="00ED2179"/>
    <w:rsid w:val="00ED21E0"/>
    <w:rsid w:val="00ED2275"/>
    <w:rsid w:val="00ED22DF"/>
    <w:rsid w:val="00ED2346"/>
    <w:rsid w:val="00ED2381"/>
    <w:rsid w:val="00ED2678"/>
    <w:rsid w:val="00ED2AEE"/>
    <w:rsid w:val="00ED2C9D"/>
    <w:rsid w:val="00ED3053"/>
    <w:rsid w:val="00ED30A8"/>
    <w:rsid w:val="00ED335D"/>
    <w:rsid w:val="00ED3594"/>
    <w:rsid w:val="00ED3647"/>
    <w:rsid w:val="00ED36D6"/>
    <w:rsid w:val="00ED37F4"/>
    <w:rsid w:val="00ED38DE"/>
    <w:rsid w:val="00ED38E4"/>
    <w:rsid w:val="00ED39C8"/>
    <w:rsid w:val="00ED3ACC"/>
    <w:rsid w:val="00ED3B5F"/>
    <w:rsid w:val="00ED3BC2"/>
    <w:rsid w:val="00ED3C1D"/>
    <w:rsid w:val="00ED3C77"/>
    <w:rsid w:val="00ED3DF4"/>
    <w:rsid w:val="00ED42E9"/>
    <w:rsid w:val="00ED45CE"/>
    <w:rsid w:val="00ED4885"/>
    <w:rsid w:val="00ED4A85"/>
    <w:rsid w:val="00ED4B11"/>
    <w:rsid w:val="00ED4DB7"/>
    <w:rsid w:val="00ED4E1A"/>
    <w:rsid w:val="00ED4EC8"/>
    <w:rsid w:val="00ED4F34"/>
    <w:rsid w:val="00ED510D"/>
    <w:rsid w:val="00ED5285"/>
    <w:rsid w:val="00ED53A7"/>
    <w:rsid w:val="00ED5695"/>
    <w:rsid w:val="00ED5740"/>
    <w:rsid w:val="00ED583A"/>
    <w:rsid w:val="00ED58EF"/>
    <w:rsid w:val="00ED5900"/>
    <w:rsid w:val="00ED59B9"/>
    <w:rsid w:val="00ED59E3"/>
    <w:rsid w:val="00ED5A5C"/>
    <w:rsid w:val="00ED6098"/>
    <w:rsid w:val="00ED6146"/>
    <w:rsid w:val="00ED61BF"/>
    <w:rsid w:val="00ED64D8"/>
    <w:rsid w:val="00ED6635"/>
    <w:rsid w:val="00ED675E"/>
    <w:rsid w:val="00ED68D0"/>
    <w:rsid w:val="00ED6A37"/>
    <w:rsid w:val="00ED6E80"/>
    <w:rsid w:val="00ED6EB2"/>
    <w:rsid w:val="00ED6ED6"/>
    <w:rsid w:val="00ED6FF5"/>
    <w:rsid w:val="00ED730F"/>
    <w:rsid w:val="00ED7479"/>
    <w:rsid w:val="00ED7534"/>
    <w:rsid w:val="00ED75A3"/>
    <w:rsid w:val="00ED77BF"/>
    <w:rsid w:val="00ED797A"/>
    <w:rsid w:val="00ED7B45"/>
    <w:rsid w:val="00ED7BEC"/>
    <w:rsid w:val="00EE01F9"/>
    <w:rsid w:val="00EE0281"/>
    <w:rsid w:val="00EE03DB"/>
    <w:rsid w:val="00EE0863"/>
    <w:rsid w:val="00EE0D0B"/>
    <w:rsid w:val="00EE116C"/>
    <w:rsid w:val="00EE1A5F"/>
    <w:rsid w:val="00EE1AD2"/>
    <w:rsid w:val="00EE1BD8"/>
    <w:rsid w:val="00EE1D5F"/>
    <w:rsid w:val="00EE1E06"/>
    <w:rsid w:val="00EE235B"/>
    <w:rsid w:val="00EE2367"/>
    <w:rsid w:val="00EE23BB"/>
    <w:rsid w:val="00EE2445"/>
    <w:rsid w:val="00EE258A"/>
    <w:rsid w:val="00EE2697"/>
    <w:rsid w:val="00EE278D"/>
    <w:rsid w:val="00EE27FF"/>
    <w:rsid w:val="00EE293A"/>
    <w:rsid w:val="00EE2984"/>
    <w:rsid w:val="00EE2C92"/>
    <w:rsid w:val="00EE3076"/>
    <w:rsid w:val="00EE3314"/>
    <w:rsid w:val="00EE3537"/>
    <w:rsid w:val="00EE36F1"/>
    <w:rsid w:val="00EE3703"/>
    <w:rsid w:val="00EE380B"/>
    <w:rsid w:val="00EE3C43"/>
    <w:rsid w:val="00EE3C6A"/>
    <w:rsid w:val="00EE3E54"/>
    <w:rsid w:val="00EE3E97"/>
    <w:rsid w:val="00EE3EC9"/>
    <w:rsid w:val="00EE3ED1"/>
    <w:rsid w:val="00EE3FA8"/>
    <w:rsid w:val="00EE438D"/>
    <w:rsid w:val="00EE44D2"/>
    <w:rsid w:val="00EE47CE"/>
    <w:rsid w:val="00EE483D"/>
    <w:rsid w:val="00EE4C20"/>
    <w:rsid w:val="00EE4FAF"/>
    <w:rsid w:val="00EE5073"/>
    <w:rsid w:val="00EE50EA"/>
    <w:rsid w:val="00EE5467"/>
    <w:rsid w:val="00EE54C6"/>
    <w:rsid w:val="00EE553D"/>
    <w:rsid w:val="00EE5792"/>
    <w:rsid w:val="00EE57B3"/>
    <w:rsid w:val="00EE5988"/>
    <w:rsid w:val="00EE59AD"/>
    <w:rsid w:val="00EE5A46"/>
    <w:rsid w:val="00EE5A96"/>
    <w:rsid w:val="00EE5D20"/>
    <w:rsid w:val="00EE5FB8"/>
    <w:rsid w:val="00EE61BC"/>
    <w:rsid w:val="00EE6371"/>
    <w:rsid w:val="00EE63CA"/>
    <w:rsid w:val="00EE652E"/>
    <w:rsid w:val="00EE67C2"/>
    <w:rsid w:val="00EE6858"/>
    <w:rsid w:val="00EE686F"/>
    <w:rsid w:val="00EE69C7"/>
    <w:rsid w:val="00EE6AF7"/>
    <w:rsid w:val="00EE6D2A"/>
    <w:rsid w:val="00EE6E9A"/>
    <w:rsid w:val="00EE6EC0"/>
    <w:rsid w:val="00EE6F3E"/>
    <w:rsid w:val="00EE71DB"/>
    <w:rsid w:val="00EE7361"/>
    <w:rsid w:val="00EE741D"/>
    <w:rsid w:val="00EE742B"/>
    <w:rsid w:val="00EE7510"/>
    <w:rsid w:val="00EE7522"/>
    <w:rsid w:val="00EE7524"/>
    <w:rsid w:val="00EE75D3"/>
    <w:rsid w:val="00EE76DD"/>
    <w:rsid w:val="00EE787E"/>
    <w:rsid w:val="00EE79FD"/>
    <w:rsid w:val="00EE7C16"/>
    <w:rsid w:val="00EE7E83"/>
    <w:rsid w:val="00EF017B"/>
    <w:rsid w:val="00EF01A0"/>
    <w:rsid w:val="00EF01A2"/>
    <w:rsid w:val="00EF03CB"/>
    <w:rsid w:val="00EF0446"/>
    <w:rsid w:val="00EF06D4"/>
    <w:rsid w:val="00EF0703"/>
    <w:rsid w:val="00EF07CD"/>
    <w:rsid w:val="00EF07EA"/>
    <w:rsid w:val="00EF0ADF"/>
    <w:rsid w:val="00EF0B4F"/>
    <w:rsid w:val="00EF0C80"/>
    <w:rsid w:val="00EF0F5A"/>
    <w:rsid w:val="00EF151B"/>
    <w:rsid w:val="00EF190D"/>
    <w:rsid w:val="00EF1B04"/>
    <w:rsid w:val="00EF1B40"/>
    <w:rsid w:val="00EF1E3D"/>
    <w:rsid w:val="00EF1E68"/>
    <w:rsid w:val="00EF1F78"/>
    <w:rsid w:val="00EF2406"/>
    <w:rsid w:val="00EF2714"/>
    <w:rsid w:val="00EF2A40"/>
    <w:rsid w:val="00EF2A4A"/>
    <w:rsid w:val="00EF2ED2"/>
    <w:rsid w:val="00EF2EDF"/>
    <w:rsid w:val="00EF2EFF"/>
    <w:rsid w:val="00EF3109"/>
    <w:rsid w:val="00EF314B"/>
    <w:rsid w:val="00EF31E3"/>
    <w:rsid w:val="00EF322D"/>
    <w:rsid w:val="00EF34F3"/>
    <w:rsid w:val="00EF36F9"/>
    <w:rsid w:val="00EF3792"/>
    <w:rsid w:val="00EF3875"/>
    <w:rsid w:val="00EF39A3"/>
    <w:rsid w:val="00EF39C3"/>
    <w:rsid w:val="00EF39E9"/>
    <w:rsid w:val="00EF3A0A"/>
    <w:rsid w:val="00EF3ED3"/>
    <w:rsid w:val="00EF3ED6"/>
    <w:rsid w:val="00EF40B1"/>
    <w:rsid w:val="00EF416F"/>
    <w:rsid w:val="00EF42CB"/>
    <w:rsid w:val="00EF478A"/>
    <w:rsid w:val="00EF47DA"/>
    <w:rsid w:val="00EF48CF"/>
    <w:rsid w:val="00EF49AC"/>
    <w:rsid w:val="00EF4A53"/>
    <w:rsid w:val="00EF4A69"/>
    <w:rsid w:val="00EF4E88"/>
    <w:rsid w:val="00EF50A3"/>
    <w:rsid w:val="00EF5162"/>
    <w:rsid w:val="00EF5256"/>
    <w:rsid w:val="00EF5266"/>
    <w:rsid w:val="00EF5358"/>
    <w:rsid w:val="00EF53F2"/>
    <w:rsid w:val="00EF5885"/>
    <w:rsid w:val="00EF58AA"/>
    <w:rsid w:val="00EF5AF7"/>
    <w:rsid w:val="00EF5B06"/>
    <w:rsid w:val="00EF5CA3"/>
    <w:rsid w:val="00EF5E71"/>
    <w:rsid w:val="00EF6216"/>
    <w:rsid w:val="00EF6287"/>
    <w:rsid w:val="00EF646E"/>
    <w:rsid w:val="00EF65FD"/>
    <w:rsid w:val="00EF6702"/>
    <w:rsid w:val="00EF6861"/>
    <w:rsid w:val="00EF6938"/>
    <w:rsid w:val="00EF69B5"/>
    <w:rsid w:val="00EF6B33"/>
    <w:rsid w:val="00EF6BE4"/>
    <w:rsid w:val="00EF6E35"/>
    <w:rsid w:val="00EF6E7F"/>
    <w:rsid w:val="00EF6F42"/>
    <w:rsid w:val="00EF7231"/>
    <w:rsid w:val="00EF735C"/>
    <w:rsid w:val="00EF7504"/>
    <w:rsid w:val="00EF7632"/>
    <w:rsid w:val="00EF77CE"/>
    <w:rsid w:val="00EF78D9"/>
    <w:rsid w:val="00EF793C"/>
    <w:rsid w:val="00EF7B39"/>
    <w:rsid w:val="00EF7D16"/>
    <w:rsid w:val="00EF7D63"/>
    <w:rsid w:val="00EF7E34"/>
    <w:rsid w:val="00F00087"/>
    <w:rsid w:val="00F0012D"/>
    <w:rsid w:val="00F00236"/>
    <w:rsid w:val="00F0025D"/>
    <w:rsid w:val="00F003CA"/>
    <w:rsid w:val="00F0073C"/>
    <w:rsid w:val="00F0087D"/>
    <w:rsid w:val="00F00BC0"/>
    <w:rsid w:val="00F00C2D"/>
    <w:rsid w:val="00F00F37"/>
    <w:rsid w:val="00F00F96"/>
    <w:rsid w:val="00F01085"/>
    <w:rsid w:val="00F013C0"/>
    <w:rsid w:val="00F01518"/>
    <w:rsid w:val="00F01572"/>
    <w:rsid w:val="00F01657"/>
    <w:rsid w:val="00F01F6B"/>
    <w:rsid w:val="00F0233B"/>
    <w:rsid w:val="00F02404"/>
    <w:rsid w:val="00F0245D"/>
    <w:rsid w:val="00F0268E"/>
    <w:rsid w:val="00F02818"/>
    <w:rsid w:val="00F02B42"/>
    <w:rsid w:val="00F02B83"/>
    <w:rsid w:val="00F02BD3"/>
    <w:rsid w:val="00F02C5A"/>
    <w:rsid w:val="00F02DCF"/>
    <w:rsid w:val="00F03063"/>
    <w:rsid w:val="00F03162"/>
    <w:rsid w:val="00F0321D"/>
    <w:rsid w:val="00F0358F"/>
    <w:rsid w:val="00F03B94"/>
    <w:rsid w:val="00F03F24"/>
    <w:rsid w:val="00F03F93"/>
    <w:rsid w:val="00F0404C"/>
    <w:rsid w:val="00F0422E"/>
    <w:rsid w:val="00F042A9"/>
    <w:rsid w:val="00F0453D"/>
    <w:rsid w:val="00F04784"/>
    <w:rsid w:val="00F04DBB"/>
    <w:rsid w:val="00F04DE7"/>
    <w:rsid w:val="00F04FAC"/>
    <w:rsid w:val="00F04FEB"/>
    <w:rsid w:val="00F0514A"/>
    <w:rsid w:val="00F0534E"/>
    <w:rsid w:val="00F055B8"/>
    <w:rsid w:val="00F056A2"/>
    <w:rsid w:val="00F056DC"/>
    <w:rsid w:val="00F056FD"/>
    <w:rsid w:val="00F05A35"/>
    <w:rsid w:val="00F05A5D"/>
    <w:rsid w:val="00F05A81"/>
    <w:rsid w:val="00F05BB8"/>
    <w:rsid w:val="00F05CFC"/>
    <w:rsid w:val="00F05DC2"/>
    <w:rsid w:val="00F05E5D"/>
    <w:rsid w:val="00F05FA1"/>
    <w:rsid w:val="00F0615E"/>
    <w:rsid w:val="00F0617A"/>
    <w:rsid w:val="00F067C7"/>
    <w:rsid w:val="00F06A90"/>
    <w:rsid w:val="00F06ACC"/>
    <w:rsid w:val="00F06B27"/>
    <w:rsid w:val="00F06B8D"/>
    <w:rsid w:val="00F06CF9"/>
    <w:rsid w:val="00F06FD1"/>
    <w:rsid w:val="00F06FEE"/>
    <w:rsid w:val="00F07053"/>
    <w:rsid w:val="00F0706A"/>
    <w:rsid w:val="00F07084"/>
    <w:rsid w:val="00F0713C"/>
    <w:rsid w:val="00F07422"/>
    <w:rsid w:val="00F07470"/>
    <w:rsid w:val="00F074EE"/>
    <w:rsid w:val="00F07502"/>
    <w:rsid w:val="00F0760E"/>
    <w:rsid w:val="00F0762B"/>
    <w:rsid w:val="00F07765"/>
    <w:rsid w:val="00F077E7"/>
    <w:rsid w:val="00F0783A"/>
    <w:rsid w:val="00F0790F"/>
    <w:rsid w:val="00F07BB0"/>
    <w:rsid w:val="00F07C4B"/>
    <w:rsid w:val="00F07CF2"/>
    <w:rsid w:val="00F07D48"/>
    <w:rsid w:val="00F10161"/>
    <w:rsid w:val="00F103AD"/>
    <w:rsid w:val="00F10774"/>
    <w:rsid w:val="00F107F8"/>
    <w:rsid w:val="00F10856"/>
    <w:rsid w:val="00F108CA"/>
    <w:rsid w:val="00F1099E"/>
    <w:rsid w:val="00F10AA0"/>
    <w:rsid w:val="00F10C80"/>
    <w:rsid w:val="00F10DD4"/>
    <w:rsid w:val="00F10E89"/>
    <w:rsid w:val="00F111CE"/>
    <w:rsid w:val="00F113BE"/>
    <w:rsid w:val="00F11439"/>
    <w:rsid w:val="00F11476"/>
    <w:rsid w:val="00F11647"/>
    <w:rsid w:val="00F116C1"/>
    <w:rsid w:val="00F119B6"/>
    <w:rsid w:val="00F11BA9"/>
    <w:rsid w:val="00F11BF4"/>
    <w:rsid w:val="00F11F65"/>
    <w:rsid w:val="00F1201E"/>
    <w:rsid w:val="00F121E0"/>
    <w:rsid w:val="00F121F6"/>
    <w:rsid w:val="00F12566"/>
    <w:rsid w:val="00F12571"/>
    <w:rsid w:val="00F12A12"/>
    <w:rsid w:val="00F12CC0"/>
    <w:rsid w:val="00F12D81"/>
    <w:rsid w:val="00F12E4E"/>
    <w:rsid w:val="00F12E94"/>
    <w:rsid w:val="00F12FA5"/>
    <w:rsid w:val="00F130F4"/>
    <w:rsid w:val="00F1312E"/>
    <w:rsid w:val="00F13160"/>
    <w:rsid w:val="00F134F7"/>
    <w:rsid w:val="00F1364F"/>
    <w:rsid w:val="00F136B8"/>
    <w:rsid w:val="00F1372A"/>
    <w:rsid w:val="00F138B6"/>
    <w:rsid w:val="00F139A5"/>
    <w:rsid w:val="00F13A43"/>
    <w:rsid w:val="00F13C43"/>
    <w:rsid w:val="00F13E03"/>
    <w:rsid w:val="00F13E85"/>
    <w:rsid w:val="00F14083"/>
    <w:rsid w:val="00F140E4"/>
    <w:rsid w:val="00F14230"/>
    <w:rsid w:val="00F143FB"/>
    <w:rsid w:val="00F14563"/>
    <w:rsid w:val="00F14572"/>
    <w:rsid w:val="00F146B0"/>
    <w:rsid w:val="00F1492A"/>
    <w:rsid w:val="00F14A82"/>
    <w:rsid w:val="00F14AD8"/>
    <w:rsid w:val="00F14B7D"/>
    <w:rsid w:val="00F14CBC"/>
    <w:rsid w:val="00F14DD0"/>
    <w:rsid w:val="00F14F74"/>
    <w:rsid w:val="00F151DB"/>
    <w:rsid w:val="00F15235"/>
    <w:rsid w:val="00F15275"/>
    <w:rsid w:val="00F15312"/>
    <w:rsid w:val="00F15451"/>
    <w:rsid w:val="00F15566"/>
    <w:rsid w:val="00F155DF"/>
    <w:rsid w:val="00F15852"/>
    <w:rsid w:val="00F15B09"/>
    <w:rsid w:val="00F15C91"/>
    <w:rsid w:val="00F15D49"/>
    <w:rsid w:val="00F15F24"/>
    <w:rsid w:val="00F15F6F"/>
    <w:rsid w:val="00F16392"/>
    <w:rsid w:val="00F163CE"/>
    <w:rsid w:val="00F16554"/>
    <w:rsid w:val="00F166F8"/>
    <w:rsid w:val="00F16754"/>
    <w:rsid w:val="00F167DA"/>
    <w:rsid w:val="00F16969"/>
    <w:rsid w:val="00F169B5"/>
    <w:rsid w:val="00F16ABA"/>
    <w:rsid w:val="00F16BAB"/>
    <w:rsid w:val="00F16DE1"/>
    <w:rsid w:val="00F16F8A"/>
    <w:rsid w:val="00F16FE6"/>
    <w:rsid w:val="00F170B4"/>
    <w:rsid w:val="00F1754C"/>
    <w:rsid w:val="00F17873"/>
    <w:rsid w:val="00F179F0"/>
    <w:rsid w:val="00F17B0B"/>
    <w:rsid w:val="00F17C03"/>
    <w:rsid w:val="00F17D5F"/>
    <w:rsid w:val="00F17D9B"/>
    <w:rsid w:val="00F17EA1"/>
    <w:rsid w:val="00F2000C"/>
    <w:rsid w:val="00F202A0"/>
    <w:rsid w:val="00F202E9"/>
    <w:rsid w:val="00F20576"/>
    <w:rsid w:val="00F206CC"/>
    <w:rsid w:val="00F206E4"/>
    <w:rsid w:val="00F206F9"/>
    <w:rsid w:val="00F207D4"/>
    <w:rsid w:val="00F20885"/>
    <w:rsid w:val="00F20B0B"/>
    <w:rsid w:val="00F20BE3"/>
    <w:rsid w:val="00F20FDF"/>
    <w:rsid w:val="00F21054"/>
    <w:rsid w:val="00F210AA"/>
    <w:rsid w:val="00F211FA"/>
    <w:rsid w:val="00F212B0"/>
    <w:rsid w:val="00F212C0"/>
    <w:rsid w:val="00F21346"/>
    <w:rsid w:val="00F2179A"/>
    <w:rsid w:val="00F217E8"/>
    <w:rsid w:val="00F2197A"/>
    <w:rsid w:val="00F21AC7"/>
    <w:rsid w:val="00F21E89"/>
    <w:rsid w:val="00F227D6"/>
    <w:rsid w:val="00F227FC"/>
    <w:rsid w:val="00F22949"/>
    <w:rsid w:val="00F22AA4"/>
    <w:rsid w:val="00F22C56"/>
    <w:rsid w:val="00F23037"/>
    <w:rsid w:val="00F2318F"/>
    <w:rsid w:val="00F231D3"/>
    <w:rsid w:val="00F231F7"/>
    <w:rsid w:val="00F2327A"/>
    <w:rsid w:val="00F233D5"/>
    <w:rsid w:val="00F237AA"/>
    <w:rsid w:val="00F237C9"/>
    <w:rsid w:val="00F237F7"/>
    <w:rsid w:val="00F23903"/>
    <w:rsid w:val="00F239CD"/>
    <w:rsid w:val="00F23C2D"/>
    <w:rsid w:val="00F23CCA"/>
    <w:rsid w:val="00F23E96"/>
    <w:rsid w:val="00F24029"/>
    <w:rsid w:val="00F2410A"/>
    <w:rsid w:val="00F24122"/>
    <w:rsid w:val="00F24239"/>
    <w:rsid w:val="00F24245"/>
    <w:rsid w:val="00F242AF"/>
    <w:rsid w:val="00F24368"/>
    <w:rsid w:val="00F24400"/>
    <w:rsid w:val="00F24510"/>
    <w:rsid w:val="00F2485A"/>
    <w:rsid w:val="00F248F4"/>
    <w:rsid w:val="00F249A1"/>
    <w:rsid w:val="00F24B82"/>
    <w:rsid w:val="00F24D03"/>
    <w:rsid w:val="00F24D3E"/>
    <w:rsid w:val="00F24EAF"/>
    <w:rsid w:val="00F24EFF"/>
    <w:rsid w:val="00F24F23"/>
    <w:rsid w:val="00F25085"/>
    <w:rsid w:val="00F251E0"/>
    <w:rsid w:val="00F253B0"/>
    <w:rsid w:val="00F253CC"/>
    <w:rsid w:val="00F253E2"/>
    <w:rsid w:val="00F256FF"/>
    <w:rsid w:val="00F25A81"/>
    <w:rsid w:val="00F2650A"/>
    <w:rsid w:val="00F2662B"/>
    <w:rsid w:val="00F266E4"/>
    <w:rsid w:val="00F266EB"/>
    <w:rsid w:val="00F2684E"/>
    <w:rsid w:val="00F2685E"/>
    <w:rsid w:val="00F26A48"/>
    <w:rsid w:val="00F26B12"/>
    <w:rsid w:val="00F27072"/>
    <w:rsid w:val="00F273CA"/>
    <w:rsid w:val="00F273CD"/>
    <w:rsid w:val="00F274AE"/>
    <w:rsid w:val="00F2759D"/>
    <w:rsid w:val="00F27655"/>
    <w:rsid w:val="00F276FB"/>
    <w:rsid w:val="00F2798C"/>
    <w:rsid w:val="00F27AB6"/>
    <w:rsid w:val="00F27E39"/>
    <w:rsid w:val="00F27EB3"/>
    <w:rsid w:val="00F30028"/>
    <w:rsid w:val="00F30A84"/>
    <w:rsid w:val="00F30AD9"/>
    <w:rsid w:val="00F30C24"/>
    <w:rsid w:val="00F30F86"/>
    <w:rsid w:val="00F310F2"/>
    <w:rsid w:val="00F312CE"/>
    <w:rsid w:val="00F3162F"/>
    <w:rsid w:val="00F3180F"/>
    <w:rsid w:val="00F31A71"/>
    <w:rsid w:val="00F31B96"/>
    <w:rsid w:val="00F31C05"/>
    <w:rsid w:val="00F32038"/>
    <w:rsid w:val="00F32044"/>
    <w:rsid w:val="00F32170"/>
    <w:rsid w:val="00F3229E"/>
    <w:rsid w:val="00F32387"/>
    <w:rsid w:val="00F32565"/>
    <w:rsid w:val="00F32566"/>
    <w:rsid w:val="00F32594"/>
    <w:rsid w:val="00F325C1"/>
    <w:rsid w:val="00F32632"/>
    <w:rsid w:val="00F3266E"/>
    <w:rsid w:val="00F32868"/>
    <w:rsid w:val="00F32922"/>
    <w:rsid w:val="00F32941"/>
    <w:rsid w:val="00F32AED"/>
    <w:rsid w:val="00F32E47"/>
    <w:rsid w:val="00F32ED8"/>
    <w:rsid w:val="00F33079"/>
    <w:rsid w:val="00F330FE"/>
    <w:rsid w:val="00F33421"/>
    <w:rsid w:val="00F3347E"/>
    <w:rsid w:val="00F33673"/>
    <w:rsid w:val="00F33915"/>
    <w:rsid w:val="00F33933"/>
    <w:rsid w:val="00F33AF6"/>
    <w:rsid w:val="00F33B60"/>
    <w:rsid w:val="00F33BE9"/>
    <w:rsid w:val="00F33C12"/>
    <w:rsid w:val="00F33D28"/>
    <w:rsid w:val="00F33DBB"/>
    <w:rsid w:val="00F33E49"/>
    <w:rsid w:val="00F34483"/>
    <w:rsid w:val="00F3477A"/>
    <w:rsid w:val="00F34C27"/>
    <w:rsid w:val="00F34ED1"/>
    <w:rsid w:val="00F34EDA"/>
    <w:rsid w:val="00F35013"/>
    <w:rsid w:val="00F352A6"/>
    <w:rsid w:val="00F3545E"/>
    <w:rsid w:val="00F355EF"/>
    <w:rsid w:val="00F3567E"/>
    <w:rsid w:val="00F35825"/>
    <w:rsid w:val="00F35872"/>
    <w:rsid w:val="00F358FC"/>
    <w:rsid w:val="00F35B51"/>
    <w:rsid w:val="00F35B87"/>
    <w:rsid w:val="00F35C8C"/>
    <w:rsid w:val="00F35FEF"/>
    <w:rsid w:val="00F3629E"/>
    <w:rsid w:val="00F364FB"/>
    <w:rsid w:val="00F3667E"/>
    <w:rsid w:val="00F36842"/>
    <w:rsid w:val="00F36872"/>
    <w:rsid w:val="00F36926"/>
    <w:rsid w:val="00F36A60"/>
    <w:rsid w:val="00F36A96"/>
    <w:rsid w:val="00F36CC4"/>
    <w:rsid w:val="00F36DBF"/>
    <w:rsid w:val="00F36F26"/>
    <w:rsid w:val="00F370DE"/>
    <w:rsid w:val="00F37116"/>
    <w:rsid w:val="00F3722F"/>
    <w:rsid w:val="00F37490"/>
    <w:rsid w:val="00F376D9"/>
    <w:rsid w:val="00F378CA"/>
    <w:rsid w:val="00F37904"/>
    <w:rsid w:val="00F379FD"/>
    <w:rsid w:val="00F37A46"/>
    <w:rsid w:val="00F37C13"/>
    <w:rsid w:val="00F37D61"/>
    <w:rsid w:val="00F37E2B"/>
    <w:rsid w:val="00F400A7"/>
    <w:rsid w:val="00F400FA"/>
    <w:rsid w:val="00F40211"/>
    <w:rsid w:val="00F404A1"/>
    <w:rsid w:val="00F406D0"/>
    <w:rsid w:val="00F40933"/>
    <w:rsid w:val="00F409A2"/>
    <w:rsid w:val="00F40A13"/>
    <w:rsid w:val="00F40AAF"/>
    <w:rsid w:val="00F40ACE"/>
    <w:rsid w:val="00F40B7A"/>
    <w:rsid w:val="00F40FED"/>
    <w:rsid w:val="00F41052"/>
    <w:rsid w:val="00F41171"/>
    <w:rsid w:val="00F41682"/>
    <w:rsid w:val="00F41875"/>
    <w:rsid w:val="00F41A6E"/>
    <w:rsid w:val="00F41CA4"/>
    <w:rsid w:val="00F41D61"/>
    <w:rsid w:val="00F41E94"/>
    <w:rsid w:val="00F4262B"/>
    <w:rsid w:val="00F42861"/>
    <w:rsid w:val="00F42922"/>
    <w:rsid w:val="00F4292F"/>
    <w:rsid w:val="00F42A5D"/>
    <w:rsid w:val="00F42B11"/>
    <w:rsid w:val="00F42B36"/>
    <w:rsid w:val="00F42CD9"/>
    <w:rsid w:val="00F42EC8"/>
    <w:rsid w:val="00F42F97"/>
    <w:rsid w:val="00F430EB"/>
    <w:rsid w:val="00F4323B"/>
    <w:rsid w:val="00F4359B"/>
    <w:rsid w:val="00F435C4"/>
    <w:rsid w:val="00F43669"/>
    <w:rsid w:val="00F436C7"/>
    <w:rsid w:val="00F43714"/>
    <w:rsid w:val="00F43867"/>
    <w:rsid w:val="00F43ABF"/>
    <w:rsid w:val="00F43D5B"/>
    <w:rsid w:val="00F43EB3"/>
    <w:rsid w:val="00F43F0F"/>
    <w:rsid w:val="00F44077"/>
    <w:rsid w:val="00F440D9"/>
    <w:rsid w:val="00F443FA"/>
    <w:rsid w:val="00F44753"/>
    <w:rsid w:val="00F44983"/>
    <w:rsid w:val="00F449C6"/>
    <w:rsid w:val="00F44A7F"/>
    <w:rsid w:val="00F44C94"/>
    <w:rsid w:val="00F44F69"/>
    <w:rsid w:val="00F44FE9"/>
    <w:rsid w:val="00F45013"/>
    <w:rsid w:val="00F450D2"/>
    <w:rsid w:val="00F454EF"/>
    <w:rsid w:val="00F456C3"/>
    <w:rsid w:val="00F45A97"/>
    <w:rsid w:val="00F45ABB"/>
    <w:rsid w:val="00F45B53"/>
    <w:rsid w:val="00F45D11"/>
    <w:rsid w:val="00F45D18"/>
    <w:rsid w:val="00F45D38"/>
    <w:rsid w:val="00F45E3D"/>
    <w:rsid w:val="00F45E74"/>
    <w:rsid w:val="00F4603F"/>
    <w:rsid w:val="00F4629B"/>
    <w:rsid w:val="00F4647B"/>
    <w:rsid w:val="00F46496"/>
    <w:rsid w:val="00F4650A"/>
    <w:rsid w:val="00F465B5"/>
    <w:rsid w:val="00F465E4"/>
    <w:rsid w:val="00F4676A"/>
    <w:rsid w:val="00F46896"/>
    <w:rsid w:val="00F468A9"/>
    <w:rsid w:val="00F46C5B"/>
    <w:rsid w:val="00F46D33"/>
    <w:rsid w:val="00F46FFE"/>
    <w:rsid w:val="00F470DF"/>
    <w:rsid w:val="00F472E7"/>
    <w:rsid w:val="00F4760A"/>
    <w:rsid w:val="00F47794"/>
    <w:rsid w:val="00F478B9"/>
    <w:rsid w:val="00F478F2"/>
    <w:rsid w:val="00F4795A"/>
    <w:rsid w:val="00F47A01"/>
    <w:rsid w:val="00F47A52"/>
    <w:rsid w:val="00F47C39"/>
    <w:rsid w:val="00F47D7D"/>
    <w:rsid w:val="00F47FA0"/>
    <w:rsid w:val="00F5029D"/>
    <w:rsid w:val="00F50407"/>
    <w:rsid w:val="00F5043B"/>
    <w:rsid w:val="00F50729"/>
    <w:rsid w:val="00F507BE"/>
    <w:rsid w:val="00F5091E"/>
    <w:rsid w:val="00F50B62"/>
    <w:rsid w:val="00F50CDB"/>
    <w:rsid w:val="00F50D5D"/>
    <w:rsid w:val="00F50E60"/>
    <w:rsid w:val="00F51016"/>
    <w:rsid w:val="00F5109C"/>
    <w:rsid w:val="00F512FD"/>
    <w:rsid w:val="00F51757"/>
    <w:rsid w:val="00F5178C"/>
    <w:rsid w:val="00F517A9"/>
    <w:rsid w:val="00F51803"/>
    <w:rsid w:val="00F51868"/>
    <w:rsid w:val="00F5187B"/>
    <w:rsid w:val="00F51A50"/>
    <w:rsid w:val="00F51AD7"/>
    <w:rsid w:val="00F51C0F"/>
    <w:rsid w:val="00F51EB3"/>
    <w:rsid w:val="00F51F73"/>
    <w:rsid w:val="00F51FDB"/>
    <w:rsid w:val="00F520E3"/>
    <w:rsid w:val="00F52464"/>
    <w:rsid w:val="00F5288D"/>
    <w:rsid w:val="00F529E0"/>
    <w:rsid w:val="00F52B1A"/>
    <w:rsid w:val="00F52B37"/>
    <w:rsid w:val="00F52BC4"/>
    <w:rsid w:val="00F52E66"/>
    <w:rsid w:val="00F52F5F"/>
    <w:rsid w:val="00F530A8"/>
    <w:rsid w:val="00F5316C"/>
    <w:rsid w:val="00F53230"/>
    <w:rsid w:val="00F5325E"/>
    <w:rsid w:val="00F532C7"/>
    <w:rsid w:val="00F53370"/>
    <w:rsid w:val="00F53550"/>
    <w:rsid w:val="00F5376B"/>
    <w:rsid w:val="00F5399A"/>
    <w:rsid w:val="00F53AA7"/>
    <w:rsid w:val="00F53BF3"/>
    <w:rsid w:val="00F53C47"/>
    <w:rsid w:val="00F53C4B"/>
    <w:rsid w:val="00F53C83"/>
    <w:rsid w:val="00F53D5E"/>
    <w:rsid w:val="00F54124"/>
    <w:rsid w:val="00F546DE"/>
    <w:rsid w:val="00F5480E"/>
    <w:rsid w:val="00F54A3B"/>
    <w:rsid w:val="00F54B85"/>
    <w:rsid w:val="00F54DE1"/>
    <w:rsid w:val="00F54EBE"/>
    <w:rsid w:val="00F5503F"/>
    <w:rsid w:val="00F550D1"/>
    <w:rsid w:val="00F55982"/>
    <w:rsid w:val="00F55A0C"/>
    <w:rsid w:val="00F55A23"/>
    <w:rsid w:val="00F55F1F"/>
    <w:rsid w:val="00F55FB7"/>
    <w:rsid w:val="00F560E1"/>
    <w:rsid w:val="00F56604"/>
    <w:rsid w:val="00F56869"/>
    <w:rsid w:val="00F56993"/>
    <w:rsid w:val="00F569B0"/>
    <w:rsid w:val="00F569CA"/>
    <w:rsid w:val="00F56AC9"/>
    <w:rsid w:val="00F56C01"/>
    <w:rsid w:val="00F56D0F"/>
    <w:rsid w:val="00F56D71"/>
    <w:rsid w:val="00F56E18"/>
    <w:rsid w:val="00F56F85"/>
    <w:rsid w:val="00F56FC9"/>
    <w:rsid w:val="00F570FB"/>
    <w:rsid w:val="00F57405"/>
    <w:rsid w:val="00F57487"/>
    <w:rsid w:val="00F57627"/>
    <w:rsid w:val="00F57682"/>
    <w:rsid w:val="00F57D10"/>
    <w:rsid w:val="00F57F1C"/>
    <w:rsid w:val="00F57FED"/>
    <w:rsid w:val="00F600C6"/>
    <w:rsid w:val="00F602D7"/>
    <w:rsid w:val="00F60388"/>
    <w:rsid w:val="00F603B2"/>
    <w:rsid w:val="00F604B2"/>
    <w:rsid w:val="00F604BC"/>
    <w:rsid w:val="00F604C6"/>
    <w:rsid w:val="00F6061F"/>
    <w:rsid w:val="00F60634"/>
    <w:rsid w:val="00F606F0"/>
    <w:rsid w:val="00F607C9"/>
    <w:rsid w:val="00F609DA"/>
    <w:rsid w:val="00F60A51"/>
    <w:rsid w:val="00F60A86"/>
    <w:rsid w:val="00F60AED"/>
    <w:rsid w:val="00F60D44"/>
    <w:rsid w:val="00F60D53"/>
    <w:rsid w:val="00F60D9D"/>
    <w:rsid w:val="00F60EA5"/>
    <w:rsid w:val="00F610BD"/>
    <w:rsid w:val="00F6131F"/>
    <w:rsid w:val="00F61411"/>
    <w:rsid w:val="00F6173A"/>
    <w:rsid w:val="00F61954"/>
    <w:rsid w:val="00F61A74"/>
    <w:rsid w:val="00F61BE5"/>
    <w:rsid w:val="00F61FDC"/>
    <w:rsid w:val="00F621DF"/>
    <w:rsid w:val="00F62216"/>
    <w:rsid w:val="00F62327"/>
    <w:rsid w:val="00F623BE"/>
    <w:rsid w:val="00F623CE"/>
    <w:rsid w:val="00F6242C"/>
    <w:rsid w:val="00F62461"/>
    <w:rsid w:val="00F625FD"/>
    <w:rsid w:val="00F62A4E"/>
    <w:rsid w:val="00F62CD8"/>
    <w:rsid w:val="00F6304A"/>
    <w:rsid w:val="00F6329E"/>
    <w:rsid w:val="00F635D2"/>
    <w:rsid w:val="00F63615"/>
    <w:rsid w:val="00F63CA7"/>
    <w:rsid w:val="00F63E10"/>
    <w:rsid w:val="00F63E2A"/>
    <w:rsid w:val="00F63E2C"/>
    <w:rsid w:val="00F63EFA"/>
    <w:rsid w:val="00F641BC"/>
    <w:rsid w:val="00F641E6"/>
    <w:rsid w:val="00F644A1"/>
    <w:rsid w:val="00F646BA"/>
    <w:rsid w:val="00F6475A"/>
    <w:rsid w:val="00F64994"/>
    <w:rsid w:val="00F64A96"/>
    <w:rsid w:val="00F64B89"/>
    <w:rsid w:val="00F64CD9"/>
    <w:rsid w:val="00F64CEC"/>
    <w:rsid w:val="00F65118"/>
    <w:rsid w:val="00F65377"/>
    <w:rsid w:val="00F6545F"/>
    <w:rsid w:val="00F654B1"/>
    <w:rsid w:val="00F654BA"/>
    <w:rsid w:val="00F65628"/>
    <w:rsid w:val="00F656A2"/>
    <w:rsid w:val="00F6575E"/>
    <w:rsid w:val="00F6579E"/>
    <w:rsid w:val="00F65968"/>
    <w:rsid w:val="00F65AC0"/>
    <w:rsid w:val="00F65DC4"/>
    <w:rsid w:val="00F65F91"/>
    <w:rsid w:val="00F6606A"/>
    <w:rsid w:val="00F66097"/>
    <w:rsid w:val="00F660D2"/>
    <w:rsid w:val="00F6618F"/>
    <w:rsid w:val="00F66547"/>
    <w:rsid w:val="00F665CE"/>
    <w:rsid w:val="00F667F0"/>
    <w:rsid w:val="00F66825"/>
    <w:rsid w:val="00F6689B"/>
    <w:rsid w:val="00F66C8B"/>
    <w:rsid w:val="00F66C9D"/>
    <w:rsid w:val="00F66D84"/>
    <w:rsid w:val="00F66F4F"/>
    <w:rsid w:val="00F66F5D"/>
    <w:rsid w:val="00F6707C"/>
    <w:rsid w:val="00F670CD"/>
    <w:rsid w:val="00F67133"/>
    <w:rsid w:val="00F6726C"/>
    <w:rsid w:val="00F675FA"/>
    <w:rsid w:val="00F676FF"/>
    <w:rsid w:val="00F6799D"/>
    <w:rsid w:val="00F679D8"/>
    <w:rsid w:val="00F67B18"/>
    <w:rsid w:val="00F67B73"/>
    <w:rsid w:val="00F67D14"/>
    <w:rsid w:val="00F701FD"/>
    <w:rsid w:val="00F702DB"/>
    <w:rsid w:val="00F7059A"/>
    <w:rsid w:val="00F70798"/>
    <w:rsid w:val="00F707E2"/>
    <w:rsid w:val="00F708EA"/>
    <w:rsid w:val="00F708ED"/>
    <w:rsid w:val="00F70913"/>
    <w:rsid w:val="00F70A75"/>
    <w:rsid w:val="00F70AF1"/>
    <w:rsid w:val="00F70C98"/>
    <w:rsid w:val="00F70D8E"/>
    <w:rsid w:val="00F70FD8"/>
    <w:rsid w:val="00F71269"/>
    <w:rsid w:val="00F713A1"/>
    <w:rsid w:val="00F71596"/>
    <w:rsid w:val="00F7167A"/>
    <w:rsid w:val="00F7190B"/>
    <w:rsid w:val="00F71AB8"/>
    <w:rsid w:val="00F71F5A"/>
    <w:rsid w:val="00F724EF"/>
    <w:rsid w:val="00F72735"/>
    <w:rsid w:val="00F72933"/>
    <w:rsid w:val="00F72C71"/>
    <w:rsid w:val="00F72C96"/>
    <w:rsid w:val="00F72D34"/>
    <w:rsid w:val="00F72D42"/>
    <w:rsid w:val="00F73509"/>
    <w:rsid w:val="00F73520"/>
    <w:rsid w:val="00F735A5"/>
    <w:rsid w:val="00F7360F"/>
    <w:rsid w:val="00F73A36"/>
    <w:rsid w:val="00F73B99"/>
    <w:rsid w:val="00F73E84"/>
    <w:rsid w:val="00F74093"/>
    <w:rsid w:val="00F74113"/>
    <w:rsid w:val="00F742EF"/>
    <w:rsid w:val="00F74470"/>
    <w:rsid w:val="00F7452E"/>
    <w:rsid w:val="00F746B2"/>
    <w:rsid w:val="00F746F4"/>
    <w:rsid w:val="00F7487B"/>
    <w:rsid w:val="00F7490A"/>
    <w:rsid w:val="00F7493A"/>
    <w:rsid w:val="00F74A94"/>
    <w:rsid w:val="00F74D5B"/>
    <w:rsid w:val="00F750C9"/>
    <w:rsid w:val="00F753DC"/>
    <w:rsid w:val="00F755BC"/>
    <w:rsid w:val="00F75695"/>
    <w:rsid w:val="00F756C1"/>
    <w:rsid w:val="00F7583A"/>
    <w:rsid w:val="00F75B9C"/>
    <w:rsid w:val="00F75CB0"/>
    <w:rsid w:val="00F75CD1"/>
    <w:rsid w:val="00F75DB6"/>
    <w:rsid w:val="00F760A5"/>
    <w:rsid w:val="00F76376"/>
    <w:rsid w:val="00F763EE"/>
    <w:rsid w:val="00F76537"/>
    <w:rsid w:val="00F766A9"/>
    <w:rsid w:val="00F76B31"/>
    <w:rsid w:val="00F76BAE"/>
    <w:rsid w:val="00F76DB2"/>
    <w:rsid w:val="00F76F4C"/>
    <w:rsid w:val="00F773F2"/>
    <w:rsid w:val="00F774FE"/>
    <w:rsid w:val="00F7752F"/>
    <w:rsid w:val="00F7763A"/>
    <w:rsid w:val="00F776FE"/>
    <w:rsid w:val="00F77713"/>
    <w:rsid w:val="00F778E0"/>
    <w:rsid w:val="00F779F2"/>
    <w:rsid w:val="00F77C0D"/>
    <w:rsid w:val="00F77D5D"/>
    <w:rsid w:val="00F77DD5"/>
    <w:rsid w:val="00F80170"/>
    <w:rsid w:val="00F8024B"/>
    <w:rsid w:val="00F80262"/>
    <w:rsid w:val="00F802E2"/>
    <w:rsid w:val="00F802FF"/>
    <w:rsid w:val="00F8045D"/>
    <w:rsid w:val="00F804BA"/>
    <w:rsid w:val="00F804F1"/>
    <w:rsid w:val="00F809DC"/>
    <w:rsid w:val="00F80A0E"/>
    <w:rsid w:val="00F80AF3"/>
    <w:rsid w:val="00F80BCD"/>
    <w:rsid w:val="00F80C24"/>
    <w:rsid w:val="00F80CB0"/>
    <w:rsid w:val="00F80DAF"/>
    <w:rsid w:val="00F81225"/>
    <w:rsid w:val="00F81259"/>
    <w:rsid w:val="00F8145B"/>
    <w:rsid w:val="00F814B7"/>
    <w:rsid w:val="00F814E0"/>
    <w:rsid w:val="00F815AD"/>
    <w:rsid w:val="00F81720"/>
    <w:rsid w:val="00F818FC"/>
    <w:rsid w:val="00F8197D"/>
    <w:rsid w:val="00F819C8"/>
    <w:rsid w:val="00F81B4D"/>
    <w:rsid w:val="00F81C69"/>
    <w:rsid w:val="00F81FF1"/>
    <w:rsid w:val="00F8220D"/>
    <w:rsid w:val="00F822D1"/>
    <w:rsid w:val="00F82359"/>
    <w:rsid w:val="00F823D3"/>
    <w:rsid w:val="00F8251E"/>
    <w:rsid w:val="00F826D5"/>
    <w:rsid w:val="00F827D5"/>
    <w:rsid w:val="00F8282A"/>
    <w:rsid w:val="00F82842"/>
    <w:rsid w:val="00F82846"/>
    <w:rsid w:val="00F82A3D"/>
    <w:rsid w:val="00F82DBB"/>
    <w:rsid w:val="00F830BE"/>
    <w:rsid w:val="00F830FC"/>
    <w:rsid w:val="00F83278"/>
    <w:rsid w:val="00F832F1"/>
    <w:rsid w:val="00F83361"/>
    <w:rsid w:val="00F833FA"/>
    <w:rsid w:val="00F8342B"/>
    <w:rsid w:val="00F83ADA"/>
    <w:rsid w:val="00F83C1E"/>
    <w:rsid w:val="00F83C71"/>
    <w:rsid w:val="00F83E41"/>
    <w:rsid w:val="00F83EB4"/>
    <w:rsid w:val="00F8417E"/>
    <w:rsid w:val="00F841AD"/>
    <w:rsid w:val="00F8424B"/>
    <w:rsid w:val="00F8426F"/>
    <w:rsid w:val="00F844B7"/>
    <w:rsid w:val="00F8471D"/>
    <w:rsid w:val="00F847DD"/>
    <w:rsid w:val="00F84885"/>
    <w:rsid w:val="00F84937"/>
    <w:rsid w:val="00F84997"/>
    <w:rsid w:val="00F849B9"/>
    <w:rsid w:val="00F849E3"/>
    <w:rsid w:val="00F849EC"/>
    <w:rsid w:val="00F84A36"/>
    <w:rsid w:val="00F84A46"/>
    <w:rsid w:val="00F84C80"/>
    <w:rsid w:val="00F84CEF"/>
    <w:rsid w:val="00F84EA4"/>
    <w:rsid w:val="00F84F4A"/>
    <w:rsid w:val="00F84FE5"/>
    <w:rsid w:val="00F8503B"/>
    <w:rsid w:val="00F853AE"/>
    <w:rsid w:val="00F85570"/>
    <w:rsid w:val="00F85A0C"/>
    <w:rsid w:val="00F85AA2"/>
    <w:rsid w:val="00F85B70"/>
    <w:rsid w:val="00F85B8D"/>
    <w:rsid w:val="00F85C2F"/>
    <w:rsid w:val="00F85CEA"/>
    <w:rsid w:val="00F85CF1"/>
    <w:rsid w:val="00F85D6C"/>
    <w:rsid w:val="00F85E16"/>
    <w:rsid w:val="00F85FEC"/>
    <w:rsid w:val="00F86186"/>
    <w:rsid w:val="00F8628F"/>
    <w:rsid w:val="00F863B7"/>
    <w:rsid w:val="00F86569"/>
    <w:rsid w:val="00F866DB"/>
    <w:rsid w:val="00F86EE4"/>
    <w:rsid w:val="00F8702C"/>
    <w:rsid w:val="00F871C5"/>
    <w:rsid w:val="00F872C2"/>
    <w:rsid w:val="00F874A8"/>
    <w:rsid w:val="00F87561"/>
    <w:rsid w:val="00F8759F"/>
    <w:rsid w:val="00F875B0"/>
    <w:rsid w:val="00F876C2"/>
    <w:rsid w:val="00F87769"/>
    <w:rsid w:val="00F878AE"/>
    <w:rsid w:val="00F8792E"/>
    <w:rsid w:val="00F90322"/>
    <w:rsid w:val="00F904FB"/>
    <w:rsid w:val="00F90520"/>
    <w:rsid w:val="00F9057B"/>
    <w:rsid w:val="00F90845"/>
    <w:rsid w:val="00F90A66"/>
    <w:rsid w:val="00F90A9D"/>
    <w:rsid w:val="00F90B0F"/>
    <w:rsid w:val="00F90D06"/>
    <w:rsid w:val="00F90E3A"/>
    <w:rsid w:val="00F91055"/>
    <w:rsid w:val="00F91193"/>
    <w:rsid w:val="00F9147A"/>
    <w:rsid w:val="00F91527"/>
    <w:rsid w:val="00F91660"/>
    <w:rsid w:val="00F9187C"/>
    <w:rsid w:val="00F9191E"/>
    <w:rsid w:val="00F91A8D"/>
    <w:rsid w:val="00F91BBB"/>
    <w:rsid w:val="00F91C27"/>
    <w:rsid w:val="00F91D41"/>
    <w:rsid w:val="00F91DA2"/>
    <w:rsid w:val="00F91EE4"/>
    <w:rsid w:val="00F92092"/>
    <w:rsid w:val="00F92214"/>
    <w:rsid w:val="00F9272A"/>
    <w:rsid w:val="00F928B1"/>
    <w:rsid w:val="00F92904"/>
    <w:rsid w:val="00F92939"/>
    <w:rsid w:val="00F92A72"/>
    <w:rsid w:val="00F92D64"/>
    <w:rsid w:val="00F92EBB"/>
    <w:rsid w:val="00F92ED8"/>
    <w:rsid w:val="00F93028"/>
    <w:rsid w:val="00F930E9"/>
    <w:rsid w:val="00F931A9"/>
    <w:rsid w:val="00F9322F"/>
    <w:rsid w:val="00F932E7"/>
    <w:rsid w:val="00F9331C"/>
    <w:rsid w:val="00F93788"/>
    <w:rsid w:val="00F93BF8"/>
    <w:rsid w:val="00F93C2F"/>
    <w:rsid w:val="00F93EA0"/>
    <w:rsid w:val="00F93F50"/>
    <w:rsid w:val="00F94197"/>
    <w:rsid w:val="00F94443"/>
    <w:rsid w:val="00F945B1"/>
    <w:rsid w:val="00F947B4"/>
    <w:rsid w:val="00F94881"/>
    <w:rsid w:val="00F94AA7"/>
    <w:rsid w:val="00F94B2D"/>
    <w:rsid w:val="00F94C4D"/>
    <w:rsid w:val="00F94F08"/>
    <w:rsid w:val="00F94F66"/>
    <w:rsid w:val="00F95116"/>
    <w:rsid w:val="00F952F7"/>
    <w:rsid w:val="00F95567"/>
    <w:rsid w:val="00F9560F"/>
    <w:rsid w:val="00F95637"/>
    <w:rsid w:val="00F95680"/>
    <w:rsid w:val="00F95695"/>
    <w:rsid w:val="00F9571E"/>
    <w:rsid w:val="00F957DE"/>
    <w:rsid w:val="00F9592D"/>
    <w:rsid w:val="00F9598F"/>
    <w:rsid w:val="00F95CDF"/>
    <w:rsid w:val="00F95FB1"/>
    <w:rsid w:val="00F960EF"/>
    <w:rsid w:val="00F96398"/>
    <w:rsid w:val="00F96554"/>
    <w:rsid w:val="00F968A1"/>
    <w:rsid w:val="00F96A72"/>
    <w:rsid w:val="00F96B40"/>
    <w:rsid w:val="00F96BC0"/>
    <w:rsid w:val="00F96E32"/>
    <w:rsid w:val="00F96F32"/>
    <w:rsid w:val="00F96F42"/>
    <w:rsid w:val="00F97031"/>
    <w:rsid w:val="00F971B9"/>
    <w:rsid w:val="00F9760C"/>
    <w:rsid w:val="00F97686"/>
    <w:rsid w:val="00F97B72"/>
    <w:rsid w:val="00F97BBF"/>
    <w:rsid w:val="00F97DD8"/>
    <w:rsid w:val="00FA003A"/>
    <w:rsid w:val="00FA006E"/>
    <w:rsid w:val="00FA023C"/>
    <w:rsid w:val="00FA032C"/>
    <w:rsid w:val="00FA0420"/>
    <w:rsid w:val="00FA0547"/>
    <w:rsid w:val="00FA066F"/>
    <w:rsid w:val="00FA06F8"/>
    <w:rsid w:val="00FA08AE"/>
    <w:rsid w:val="00FA0A32"/>
    <w:rsid w:val="00FA0ABC"/>
    <w:rsid w:val="00FA0B77"/>
    <w:rsid w:val="00FA0B92"/>
    <w:rsid w:val="00FA0BA2"/>
    <w:rsid w:val="00FA0CAF"/>
    <w:rsid w:val="00FA0D26"/>
    <w:rsid w:val="00FA0D34"/>
    <w:rsid w:val="00FA0E2D"/>
    <w:rsid w:val="00FA0E69"/>
    <w:rsid w:val="00FA0EBD"/>
    <w:rsid w:val="00FA10B0"/>
    <w:rsid w:val="00FA13D3"/>
    <w:rsid w:val="00FA13F3"/>
    <w:rsid w:val="00FA146C"/>
    <w:rsid w:val="00FA1552"/>
    <w:rsid w:val="00FA19DA"/>
    <w:rsid w:val="00FA1AC9"/>
    <w:rsid w:val="00FA1E1E"/>
    <w:rsid w:val="00FA2046"/>
    <w:rsid w:val="00FA210F"/>
    <w:rsid w:val="00FA226A"/>
    <w:rsid w:val="00FA2326"/>
    <w:rsid w:val="00FA2377"/>
    <w:rsid w:val="00FA2487"/>
    <w:rsid w:val="00FA25A3"/>
    <w:rsid w:val="00FA2607"/>
    <w:rsid w:val="00FA2805"/>
    <w:rsid w:val="00FA2B1D"/>
    <w:rsid w:val="00FA2BEC"/>
    <w:rsid w:val="00FA2F16"/>
    <w:rsid w:val="00FA2FDF"/>
    <w:rsid w:val="00FA3110"/>
    <w:rsid w:val="00FA32EF"/>
    <w:rsid w:val="00FA35C3"/>
    <w:rsid w:val="00FA387B"/>
    <w:rsid w:val="00FA3A88"/>
    <w:rsid w:val="00FA4127"/>
    <w:rsid w:val="00FA416A"/>
    <w:rsid w:val="00FA4307"/>
    <w:rsid w:val="00FA4314"/>
    <w:rsid w:val="00FA4377"/>
    <w:rsid w:val="00FA4439"/>
    <w:rsid w:val="00FA46C8"/>
    <w:rsid w:val="00FA47D8"/>
    <w:rsid w:val="00FA487B"/>
    <w:rsid w:val="00FA4A7A"/>
    <w:rsid w:val="00FA4C2E"/>
    <w:rsid w:val="00FA4C54"/>
    <w:rsid w:val="00FA4C63"/>
    <w:rsid w:val="00FA4D1B"/>
    <w:rsid w:val="00FA4DBC"/>
    <w:rsid w:val="00FA4E02"/>
    <w:rsid w:val="00FA4E25"/>
    <w:rsid w:val="00FA4F93"/>
    <w:rsid w:val="00FA50F6"/>
    <w:rsid w:val="00FA51F3"/>
    <w:rsid w:val="00FA527F"/>
    <w:rsid w:val="00FA57C4"/>
    <w:rsid w:val="00FA5981"/>
    <w:rsid w:val="00FA59BD"/>
    <w:rsid w:val="00FA5B3A"/>
    <w:rsid w:val="00FA5B4B"/>
    <w:rsid w:val="00FA5D75"/>
    <w:rsid w:val="00FA5DC1"/>
    <w:rsid w:val="00FA6063"/>
    <w:rsid w:val="00FA61CE"/>
    <w:rsid w:val="00FA6273"/>
    <w:rsid w:val="00FA6505"/>
    <w:rsid w:val="00FA650B"/>
    <w:rsid w:val="00FA65A4"/>
    <w:rsid w:val="00FA6DA9"/>
    <w:rsid w:val="00FA6DE7"/>
    <w:rsid w:val="00FA6F9E"/>
    <w:rsid w:val="00FA70E6"/>
    <w:rsid w:val="00FA7105"/>
    <w:rsid w:val="00FA7157"/>
    <w:rsid w:val="00FA72CA"/>
    <w:rsid w:val="00FA72FD"/>
    <w:rsid w:val="00FA7347"/>
    <w:rsid w:val="00FA73E5"/>
    <w:rsid w:val="00FA747A"/>
    <w:rsid w:val="00FA76B4"/>
    <w:rsid w:val="00FA76DA"/>
    <w:rsid w:val="00FA7747"/>
    <w:rsid w:val="00FA785E"/>
    <w:rsid w:val="00FA7873"/>
    <w:rsid w:val="00FA7B1E"/>
    <w:rsid w:val="00FA7B63"/>
    <w:rsid w:val="00FA7B7C"/>
    <w:rsid w:val="00FA7C53"/>
    <w:rsid w:val="00FA7C80"/>
    <w:rsid w:val="00FA7CAE"/>
    <w:rsid w:val="00FB029E"/>
    <w:rsid w:val="00FB0309"/>
    <w:rsid w:val="00FB0322"/>
    <w:rsid w:val="00FB04BA"/>
    <w:rsid w:val="00FB0512"/>
    <w:rsid w:val="00FB05DB"/>
    <w:rsid w:val="00FB062D"/>
    <w:rsid w:val="00FB06F6"/>
    <w:rsid w:val="00FB0AC1"/>
    <w:rsid w:val="00FB0AE2"/>
    <w:rsid w:val="00FB0C7F"/>
    <w:rsid w:val="00FB0F64"/>
    <w:rsid w:val="00FB1042"/>
    <w:rsid w:val="00FB1154"/>
    <w:rsid w:val="00FB1204"/>
    <w:rsid w:val="00FB1699"/>
    <w:rsid w:val="00FB1820"/>
    <w:rsid w:val="00FB1860"/>
    <w:rsid w:val="00FB1D2C"/>
    <w:rsid w:val="00FB1D3A"/>
    <w:rsid w:val="00FB1DC5"/>
    <w:rsid w:val="00FB1ECF"/>
    <w:rsid w:val="00FB1FC8"/>
    <w:rsid w:val="00FB2594"/>
    <w:rsid w:val="00FB25D2"/>
    <w:rsid w:val="00FB26DC"/>
    <w:rsid w:val="00FB2944"/>
    <w:rsid w:val="00FB2A04"/>
    <w:rsid w:val="00FB2A58"/>
    <w:rsid w:val="00FB2C07"/>
    <w:rsid w:val="00FB2C18"/>
    <w:rsid w:val="00FB2C47"/>
    <w:rsid w:val="00FB2C5F"/>
    <w:rsid w:val="00FB2EAE"/>
    <w:rsid w:val="00FB3115"/>
    <w:rsid w:val="00FB314C"/>
    <w:rsid w:val="00FB3238"/>
    <w:rsid w:val="00FB3356"/>
    <w:rsid w:val="00FB346D"/>
    <w:rsid w:val="00FB34A1"/>
    <w:rsid w:val="00FB3530"/>
    <w:rsid w:val="00FB35EA"/>
    <w:rsid w:val="00FB366E"/>
    <w:rsid w:val="00FB36D9"/>
    <w:rsid w:val="00FB3AE3"/>
    <w:rsid w:val="00FB3B7F"/>
    <w:rsid w:val="00FB3D33"/>
    <w:rsid w:val="00FB3E77"/>
    <w:rsid w:val="00FB416A"/>
    <w:rsid w:val="00FB42B7"/>
    <w:rsid w:val="00FB4651"/>
    <w:rsid w:val="00FB497E"/>
    <w:rsid w:val="00FB4BA3"/>
    <w:rsid w:val="00FB4BE5"/>
    <w:rsid w:val="00FB4D4A"/>
    <w:rsid w:val="00FB5020"/>
    <w:rsid w:val="00FB5252"/>
    <w:rsid w:val="00FB54C2"/>
    <w:rsid w:val="00FB55AC"/>
    <w:rsid w:val="00FB5781"/>
    <w:rsid w:val="00FB57AC"/>
    <w:rsid w:val="00FB59A8"/>
    <w:rsid w:val="00FB5A28"/>
    <w:rsid w:val="00FB5D89"/>
    <w:rsid w:val="00FB5F60"/>
    <w:rsid w:val="00FB5F83"/>
    <w:rsid w:val="00FB5FB6"/>
    <w:rsid w:val="00FB699B"/>
    <w:rsid w:val="00FB69BC"/>
    <w:rsid w:val="00FB6A87"/>
    <w:rsid w:val="00FB6A9F"/>
    <w:rsid w:val="00FB6B83"/>
    <w:rsid w:val="00FB6BCC"/>
    <w:rsid w:val="00FB6F33"/>
    <w:rsid w:val="00FB7013"/>
    <w:rsid w:val="00FB701F"/>
    <w:rsid w:val="00FB737A"/>
    <w:rsid w:val="00FB746C"/>
    <w:rsid w:val="00FB7507"/>
    <w:rsid w:val="00FB765A"/>
    <w:rsid w:val="00FB785E"/>
    <w:rsid w:val="00FB788D"/>
    <w:rsid w:val="00FB7ACA"/>
    <w:rsid w:val="00FB7BBF"/>
    <w:rsid w:val="00FB7D1A"/>
    <w:rsid w:val="00FB7E6C"/>
    <w:rsid w:val="00FB7EC1"/>
    <w:rsid w:val="00FB7FD9"/>
    <w:rsid w:val="00FC0078"/>
    <w:rsid w:val="00FC02E3"/>
    <w:rsid w:val="00FC02FE"/>
    <w:rsid w:val="00FC0397"/>
    <w:rsid w:val="00FC0741"/>
    <w:rsid w:val="00FC0A14"/>
    <w:rsid w:val="00FC0B06"/>
    <w:rsid w:val="00FC0E0B"/>
    <w:rsid w:val="00FC0E1E"/>
    <w:rsid w:val="00FC1131"/>
    <w:rsid w:val="00FC1775"/>
    <w:rsid w:val="00FC17DF"/>
    <w:rsid w:val="00FC1936"/>
    <w:rsid w:val="00FC19CB"/>
    <w:rsid w:val="00FC1B5D"/>
    <w:rsid w:val="00FC1B89"/>
    <w:rsid w:val="00FC1BEA"/>
    <w:rsid w:val="00FC1C44"/>
    <w:rsid w:val="00FC1CDC"/>
    <w:rsid w:val="00FC1D6D"/>
    <w:rsid w:val="00FC22C2"/>
    <w:rsid w:val="00FC256D"/>
    <w:rsid w:val="00FC2666"/>
    <w:rsid w:val="00FC2874"/>
    <w:rsid w:val="00FC2A58"/>
    <w:rsid w:val="00FC2B76"/>
    <w:rsid w:val="00FC2F0C"/>
    <w:rsid w:val="00FC3083"/>
    <w:rsid w:val="00FC314A"/>
    <w:rsid w:val="00FC31C4"/>
    <w:rsid w:val="00FC3227"/>
    <w:rsid w:val="00FC32A4"/>
    <w:rsid w:val="00FC32B9"/>
    <w:rsid w:val="00FC34BD"/>
    <w:rsid w:val="00FC3711"/>
    <w:rsid w:val="00FC3726"/>
    <w:rsid w:val="00FC3778"/>
    <w:rsid w:val="00FC3859"/>
    <w:rsid w:val="00FC3BBB"/>
    <w:rsid w:val="00FC3CA0"/>
    <w:rsid w:val="00FC412E"/>
    <w:rsid w:val="00FC4169"/>
    <w:rsid w:val="00FC41F2"/>
    <w:rsid w:val="00FC42DA"/>
    <w:rsid w:val="00FC449E"/>
    <w:rsid w:val="00FC454D"/>
    <w:rsid w:val="00FC4946"/>
    <w:rsid w:val="00FC4A4C"/>
    <w:rsid w:val="00FC4A98"/>
    <w:rsid w:val="00FC4BD7"/>
    <w:rsid w:val="00FC5012"/>
    <w:rsid w:val="00FC513F"/>
    <w:rsid w:val="00FC5182"/>
    <w:rsid w:val="00FC5245"/>
    <w:rsid w:val="00FC5250"/>
    <w:rsid w:val="00FC52C6"/>
    <w:rsid w:val="00FC56BF"/>
    <w:rsid w:val="00FC570D"/>
    <w:rsid w:val="00FC598E"/>
    <w:rsid w:val="00FC5A83"/>
    <w:rsid w:val="00FC5B10"/>
    <w:rsid w:val="00FC5C9E"/>
    <w:rsid w:val="00FC5E46"/>
    <w:rsid w:val="00FC626E"/>
    <w:rsid w:val="00FC62F9"/>
    <w:rsid w:val="00FC638E"/>
    <w:rsid w:val="00FC6584"/>
    <w:rsid w:val="00FC6661"/>
    <w:rsid w:val="00FC66FD"/>
    <w:rsid w:val="00FC6DD9"/>
    <w:rsid w:val="00FC6DF0"/>
    <w:rsid w:val="00FC731F"/>
    <w:rsid w:val="00FC74E0"/>
    <w:rsid w:val="00FC771A"/>
    <w:rsid w:val="00FC7A05"/>
    <w:rsid w:val="00FC7A9E"/>
    <w:rsid w:val="00FC7BEC"/>
    <w:rsid w:val="00FD002C"/>
    <w:rsid w:val="00FD00E6"/>
    <w:rsid w:val="00FD018A"/>
    <w:rsid w:val="00FD01D4"/>
    <w:rsid w:val="00FD02C9"/>
    <w:rsid w:val="00FD0300"/>
    <w:rsid w:val="00FD07EF"/>
    <w:rsid w:val="00FD086A"/>
    <w:rsid w:val="00FD08D2"/>
    <w:rsid w:val="00FD08EF"/>
    <w:rsid w:val="00FD0A26"/>
    <w:rsid w:val="00FD0A8D"/>
    <w:rsid w:val="00FD0D13"/>
    <w:rsid w:val="00FD0DDD"/>
    <w:rsid w:val="00FD1126"/>
    <w:rsid w:val="00FD11DF"/>
    <w:rsid w:val="00FD128F"/>
    <w:rsid w:val="00FD1312"/>
    <w:rsid w:val="00FD131D"/>
    <w:rsid w:val="00FD150B"/>
    <w:rsid w:val="00FD1BAD"/>
    <w:rsid w:val="00FD1EE6"/>
    <w:rsid w:val="00FD1F3A"/>
    <w:rsid w:val="00FD1FAD"/>
    <w:rsid w:val="00FD2001"/>
    <w:rsid w:val="00FD2344"/>
    <w:rsid w:val="00FD2366"/>
    <w:rsid w:val="00FD267C"/>
    <w:rsid w:val="00FD2C6A"/>
    <w:rsid w:val="00FD2CD0"/>
    <w:rsid w:val="00FD2D13"/>
    <w:rsid w:val="00FD2D23"/>
    <w:rsid w:val="00FD2EA9"/>
    <w:rsid w:val="00FD2F35"/>
    <w:rsid w:val="00FD2FBD"/>
    <w:rsid w:val="00FD3265"/>
    <w:rsid w:val="00FD335B"/>
    <w:rsid w:val="00FD3422"/>
    <w:rsid w:val="00FD3AAE"/>
    <w:rsid w:val="00FD42DD"/>
    <w:rsid w:val="00FD47A4"/>
    <w:rsid w:val="00FD4847"/>
    <w:rsid w:val="00FD4A56"/>
    <w:rsid w:val="00FD4C1F"/>
    <w:rsid w:val="00FD4F31"/>
    <w:rsid w:val="00FD500C"/>
    <w:rsid w:val="00FD5071"/>
    <w:rsid w:val="00FD508C"/>
    <w:rsid w:val="00FD522E"/>
    <w:rsid w:val="00FD5292"/>
    <w:rsid w:val="00FD52C8"/>
    <w:rsid w:val="00FD52D2"/>
    <w:rsid w:val="00FD5362"/>
    <w:rsid w:val="00FD53B3"/>
    <w:rsid w:val="00FD562C"/>
    <w:rsid w:val="00FD579A"/>
    <w:rsid w:val="00FD58A2"/>
    <w:rsid w:val="00FD5B8C"/>
    <w:rsid w:val="00FD5D25"/>
    <w:rsid w:val="00FD5DD2"/>
    <w:rsid w:val="00FD5F42"/>
    <w:rsid w:val="00FD6102"/>
    <w:rsid w:val="00FD62EE"/>
    <w:rsid w:val="00FD62F3"/>
    <w:rsid w:val="00FD6463"/>
    <w:rsid w:val="00FD7229"/>
    <w:rsid w:val="00FD7248"/>
    <w:rsid w:val="00FD74EB"/>
    <w:rsid w:val="00FD78E6"/>
    <w:rsid w:val="00FD78FE"/>
    <w:rsid w:val="00FD7C61"/>
    <w:rsid w:val="00FD7DFD"/>
    <w:rsid w:val="00FD7EAC"/>
    <w:rsid w:val="00FD7EE3"/>
    <w:rsid w:val="00FD7EFA"/>
    <w:rsid w:val="00FE001E"/>
    <w:rsid w:val="00FE041B"/>
    <w:rsid w:val="00FE051F"/>
    <w:rsid w:val="00FE088C"/>
    <w:rsid w:val="00FE0E0A"/>
    <w:rsid w:val="00FE0EB5"/>
    <w:rsid w:val="00FE0FC7"/>
    <w:rsid w:val="00FE10DB"/>
    <w:rsid w:val="00FE11F6"/>
    <w:rsid w:val="00FE1240"/>
    <w:rsid w:val="00FE16E4"/>
    <w:rsid w:val="00FE1801"/>
    <w:rsid w:val="00FE18E1"/>
    <w:rsid w:val="00FE19AA"/>
    <w:rsid w:val="00FE19FF"/>
    <w:rsid w:val="00FE1A5C"/>
    <w:rsid w:val="00FE1C32"/>
    <w:rsid w:val="00FE1C5B"/>
    <w:rsid w:val="00FE1CD3"/>
    <w:rsid w:val="00FE1D12"/>
    <w:rsid w:val="00FE1D44"/>
    <w:rsid w:val="00FE1E5A"/>
    <w:rsid w:val="00FE2035"/>
    <w:rsid w:val="00FE20DF"/>
    <w:rsid w:val="00FE2334"/>
    <w:rsid w:val="00FE271C"/>
    <w:rsid w:val="00FE2724"/>
    <w:rsid w:val="00FE27F2"/>
    <w:rsid w:val="00FE282D"/>
    <w:rsid w:val="00FE28EF"/>
    <w:rsid w:val="00FE2B94"/>
    <w:rsid w:val="00FE2CAF"/>
    <w:rsid w:val="00FE2CCA"/>
    <w:rsid w:val="00FE2FDE"/>
    <w:rsid w:val="00FE311D"/>
    <w:rsid w:val="00FE3422"/>
    <w:rsid w:val="00FE34C3"/>
    <w:rsid w:val="00FE3512"/>
    <w:rsid w:val="00FE361E"/>
    <w:rsid w:val="00FE3620"/>
    <w:rsid w:val="00FE3958"/>
    <w:rsid w:val="00FE397F"/>
    <w:rsid w:val="00FE3AAC"/>
    <w:rsid w:val="00FE3B1D"/>
    <w:rsid w:val="00FE3BCF"/>
    <w:rsid w:val="00FE3C00"/>
    <w:rsid w:val="00FE3CF6"/>
    <w:rsid w:val="00FE3D61"/>
    <w:rsid w:val="00FE3E55"/>
    <w:rsid w:val="00FE4778"/>
    <w:rsid w:val="00FE4A89"/>
    <w:rsid w:val="00FE4BB6"/>
    <w:rsid w:val="00FE4EF9"/>
    <w:rsid w:val="00FE4F74"/>
    <w:rsid w:val="00FE5055"/>
    <w:rsid w:val="00FE5100"/>
    <w:rsid w:val="00FE52EA"/>
    <w:rsid w:val="00FE58CA"/>
    <w:rsid w:val="00FE5AC8"/>
    <w:rsid w:val="00FE5AD5"/>
    <w:rsid w:val="00FE6407"/>
    <w:rsid w:val="00FE6479"/>
    <w:rsid w:val="00FE656B"/>
    <w:rsid w:val="00FE66CA"/>
    <w:rsid w:val="00FE68A9"/>
    <w:rsid w:val="00FE6AA5"/>
    <w:rsid w:val="00FE6AF3"/>
    <w:rsid w:val="00FE6E62"/>
    <w:rsid w:val="00FE7009"/>
    <w:rsid w:val="00FE71AD"/>
    <w:rsid w:val="00FE71DA"/>
    <w:rsid w:val="00FE7219"/>
    <w:rsid w:val="00FE740E"/>
    <w:rsid w:val="00FE77D1"/>
    <w:rsid w:val="00FE79A5"/>
    <w:rsid w:val="00FE7B3F"/>
    <w:rsid w:val="00FE7BBC"/>
    <w:rsid w:val="00FE7C71"/>
    <w:rsid w:val="00FE7CAF"/>
    <w:rsid w:val="00FE7D57"/>
    <w:rsid w:val="00FE7FC2"/>
    <w:rsid w:val="00FE7FEA"/>
    <w:rsid w:val="00FF01E6"/>
    <w:rsid w:val="00FF0231"/>
    <w:rsid w:val="00FF0257"/>
    <w:rsid w:val="00FF06B3"/>
    <w:rsid w:val="00FF07AF"/>
    <w:rsid w:val="00FF09E9"/>
    <w:rsid w:val="00FF0BAC"/>
    <w:rsid w:val="00FF0DD9"/>
    <w:rsid w:val="00FF0E30"/>
    <w:rsid w:val="00FF0EEC"/>
    <w:rsid w:val="00FF135D"/>
    <w:rsid w:val="00FF13DA"/>
    <w:rsid w:val="00FF14B2"/>
    <w:rsid w:val="00FF14CF"/>
    <w:rsid w:val="00FF1A6E"/>
    <w:rsid w:val="00FF1BEA"/>
    <w:rsid w:val="00FF1CBF"/>
    <w:rsid w:val="00FF1DC6"/>
    <w:rsid w:val="00FF1E82"/>
    <w:rsid w:val="00FF1F14"/>
    <w:rsid w:val="00FF21CB"/>
    <w:rsid w:val="00FF2444"/>
    <w:rsid w:val="00FF26A5"/>
    <w:rsid w:val="00FF2750"/>
    <w:rsid w:val="00FF275F"/>
    <w:rsid w:val="00FF29CB"/>
    <w:rsid w:val="00FF2A0B"/>
    <w:rsid w:val="00FF2CBF"/>
    <w:rsid w:val="00FF2D4D"/>
    <w:rsid w:val="00FF3031"/>
    <w:rsid w:val="00FF3061"/>
    <w:rsid w:val="00FF3227"/>
    <w:rsid w:val="00FF3230"/>
    <w:rsid w:val="00FF33C6"/>
    <w:rsid w:val="00FF37D2"/>
    <w:rsid w:val="00FF3827"/>
    <w:rsid w:val="00FF3854"/>
    <w:rsid w:val="00FF3897"/>
    <w:rsid w:val="00FF3912"/>
    <w:rsid w:val="00FF3AB7"/>
    <w:rsid w:val="00FF3AE1"/>
    <w:rsid w:val="00FF3BCE"/>
    <w:rsid w:val="00FF3CC0"/>
    <w:rsid w:val="00FF3E07"/>
    <w:rsid w:val="00FF3E80"/>
    <w:rsid w:val="00FF4010"/>
    <w:rsid w:val="00FF40CC"/>
    <w:rsid w:val="00FF416A"/>
    <w:rsid w:val="00FF4265"/>
    <w:rsid w:val="00FF43DD"/>
    <w:rsid w:val="00FF445B"/>
    <w:rsid w:val="00FF45CD"/>
    <w:rsid w:val="00FF47D4"/>
    <w:rsid w:val="00FF4972"/>
    <w:rsid w:val="00FF4B41"/>
    <w:rsid w:val="00FF4B7A"/>
    <w:rsid w:val="00FF4D0E"/>
    <w:rsid w:val="00FF4D6A"/>
    <w:rsid w:val="00FF4FD6"/>
    <w:rsid w:val="00FF52FD"/>
    <w:rsid w:val="00FF53AD"/>
    <w:rsid w:val="00FF54F3"/>
    <w:rsid w:val="00FF5676"/>
    <w:rsid w:val="00FF58A3"/>
    <w:rsid w:val="00FF5966"/>
    <w:rsid w:val="00FF599F"/>
    <w:rsid w:val="00FF5A31"/>
    <w:rsid w:val="00FF5B57"/>
    <w:rsid w:val="00FF5C82"/>
    <w:rsid w:val="00FF5CEB"/>
    <w:rsid w:val="00FF5E72"/>
    <w:rsid w:val="00FF6411"/>
    <w:rsid w:val="00FF6529"/>
    <w:rsid w:val="00FF6560"/>
    <w:rsid w:val="00FF658B"/>
    <w:rsid w:val="00FF6BAD"/>
    <w:rsid w:val="00FF6BD9"/>
    <w:rsid w:val="00FF6CA7"/>
    <w:rsid w:val="00FF6D94"/>
    <w:rsid w:val="00FF6FC9"/>
    <w:rsid w:val="00FF726C"/>
    <w:rsid w:val="00FF73B2"/>
    <w:rsid w:val="00FF73D4"/>
    <w:rsid w:val="00FF769D"/>
    <w:rsid w:val="00FF77DC"/>
    <w:rsid w:val="00FF793B"/>
    <w:rsid w:val="00FF79A8"/>
    <w:rsid w:val="00FF79B1"/>
    <w:rsid w:val="00FF7BA6"/>
    <w:rsid w:val="00FF7CBB"/>
    <w:rsid w:val="01014C9E"/>
    <w:rsid w:val="012117AC"/>
    <w:rsid w:val="01720F7E"/>
    <w:rsid w:val="0276B496"/>
    <w:rsid w:val="028D179F"/>
    <w:rsid w:val="029393AE"/>
    <w:rsid w:val="02DB730D"/>
    <w:rsid w:val="034331D6"/>
    <w:rsid w:val="03994981"/>
    <w:rsid w:val="03C99C9C"/>
    <w:rsid w:val="048210FB"/>
    <w:rsid w:val="048ECDE7"/>
    <w:rsid w:val="049D2333"/>
    <w:rsid w:val="04D4222C"/>
    <w:rsid w:val="05204438"/>
    <w:rsid w:val="05926727"/>
    <w:rsid w:val="05B5D3E8"/>
    <w:rsid w:val="0624967E"/>
    <w:rsid w:val="062E84BB"/>
    <w:rsid w:val="0652601C"/>
    <w:rsid w:val="067A53A8"/>
    <w:rsid w:val="0684FABE"/>
    <w:rsid w:val="068E3B90"/>
    <w:rsid w:val="06963103"/>
    <w:rsid w:val="06BF5AB5"/>
    <w:rsid w:val="06CD085A"/>
    <w:rsid w:val="07268126"/>
    <w:rsid w:val="072BD49C"/>
    <w:rsid w:val="0743D250"/>
    <w:rsid w:val="0769BB19"/>
    <w:rsid w:val="07A530E2"/>
    <w:rsid w:val="07F828B8"/>
    <w:rsid w:val="07FF0503"/>
    <w:rsid w:val="0892A59E"/>
    <w:rsid w:val="08DB005F"/>
    <w:rsid w:val="08E75824"/>
    <w:rsid w:val="08EECCDF"/>
    <w:rsid w:val="08F444CF"/>
    <w:rsid w:val="09853946"/>
    <w:rsid w:val="09B71583"/>
    <w:rsid w:val="09B76099"/>
    <w:rsid w:val="09BC94AC"/>
    <w:rsid w:val="09E434DD"/>
    <w:rsid w:val="0AB2E7B0"/>
    <w:rsid w:val="0AEE1C5B"/>
    <w:rsid w:val="0B2CF16D"/>
    <w:rsid w:val="0B410F5D"/>
    <w:rsid w:val="0BB87CC4"/>
    <w:rsid w:val="0BCFDFC5"/>
    <w:rsid w:val="0BE3F5A6"/>
    <w:rsid w:val="0BE6B196"/>
    <w:rsid w:val="0C430DBE"/>
    <w:rsid w:val="0C86F253"/>
    <w:rsid w:val="0CD33AE7"/>
    <w:rsid w:val="0CFF73A8"/>
    <w:rsid w:val="0D89DE14"/>
    <w:rsid w:val="0DEDC7C4"/>
    <w:rsid w:val="0E18511B"/>
    <w:rsid w:val="0E59AA07"/>
    <w:rsid w:val="0EAF7898"/>
    <w:rsid w:val="0EED8458"/>
    <w:rsid w:val="0F17FCA8"/>
    <w:rsid w:val="0F6F145E"/>
    <w:rsid w:val="0F8D9D63"/>
    <w:rsid w:val="0FD333A2"/>
    <w:rsid w:val="10B31E4D"/>
    <w:rsid w:val="110321F7"/>
    <w:rsid w:val="11203975"/>
    <w:rsid w:val="1129A14A"/>
    <w:rsid w:val="116928F3"/>
    <w:rsid w:val="11B74CFE"/>
    <w:rsid w:val="11D97A3F"/>
    <w:rsid w:val="11F124B7"/>
    <w:rsid w:val="1247ECD2"/>
    <w:rsid w:val="125E79A0"/>
    <w:rsid w:val="128E727D"/>
    <w:rsid w:val="1291CF85"/>
    <w:rsid w:val="129A48DE"/>
    <w:rsid w:val="12E8E7D1"/>
    <w:rsid w:val="136C4EB5"/>
    <w:rsid w:val="137D2D7C"/>
    <w:rsid w:val="13841DAC"/>
    <w:rsid w:val="1388696E"/>
    <w:rsid w:val="13A4657B"/>
    <w:rsid w:val="13E358DB"/>
    <w:rsid w:val="147BCE35"/>
    <w:rsid w:val="14A924BC"/>
    <w:rsid w:val="14C41AD4"/>
    <w:rsid w:val="150222D1"/>
    <w:rsid w:val="150CD942"/>
    <w:rsid w:val="15117477"/>
    <w:rsid w:val="152AEAFE"/>
    <w:rsid w:val="15432F42"/>
    <w:rsid w:val="15BA0856"/>
    <w:rsid w:val="163DCD1D"/>
    <w:rsid w:val="1671E652"/>
    <w:rsid w:val="167C3CCD"/>
    <w:rsid w:val="1716495D"/>
    <w:rsid w:val="1727EC49"/>
    <w:rsid w:val="1791C745"/>
    <w:rsid w:val="17E49641"/>
    <w:rsid w:val="18013E57"/>
    <w:rsid w:val="1877AE85"/>
    <w:rsid w:val="18B48AA9"/>
    <w:rsid w:val="18B52AD7"/>
    <w:rsid w:val="18CB7CB5"/>
    <w:rsid w:val="18EF9092"/>
    <w:rsid w:val="19093746"/>
    <w:rsid w:val="1954AA7A"/>
    <w:rsid w:val="1966E5AB"/>
    <w:rsid w:val="19869FB4"/>
    <w:rsid w:val="19871B0F"/>
    <w:rsid w:val="19AD8F5B"/>
    <w:rsid w:val="1A375A3C"/>
    <w:rsid w:val="1A4AA092"/>
    <w:rsid w:val="1A56388B"/>
    <w:rsid w:val="1A851D1B"/>
    <w:rsid w:val="1AE0D2F4"/>
    <w:rsid w:val="1AE80BA9"/>
    <w:rsid w:val="1B5B3C7D"/>
    <w:rsid w:val="1C1B5ED4"/>
    <w:rsid w:val="1C3A0A5C"/>
    <w:rsid w:val="1C702B14"/>
    <w:rsid w:val="1C791CC2"/>
    <w:rsid w:val="1C8C7D66"/>
    <w:rsid w:val="1CE158FE"/>
    <w:rsid w:val="1CE215D2"/>
    <w:rsid w:val="1D095E52"/>
    <w:rsid w:val="1D16BACF"/>
    <w:rsid w:val="1D2322DA"/>
    <w:rsid w:val="1D498560"/>
    <w:rsid w:val="1D7260C1"/>
    <w:rsid w:val="1D860F1C"/>
    <w:rsid w:val="1D9F1B91"/>
    <w:rsid w:val="1DA01135"/>
    <w:rsid w:val="1DE3912D"/>
    <w:rsid w:val="1DEA230A"/>
    <w:rsid w:val="1E4F9465"/>
    <w:rsid w:val="1E9BDAA1"/>
    <w:rsid w:val="1EA4E227"/>
    <w:rsid w:val="1ECBF212"/>
    <w:rsid w:val="1ED00B80"/>
    <w:rsid w:val="1EF1DF1E"/>
    <w:rsid w:val="1F15ED57"/>
    <w:rsid w:val="1F306AF3"/>
    <w:rsid w:val="1F33838B"/>
    <w:rsid w:val="1F5C5F43"/>
    <w:rsid w:val="1F7097A6"/>
    <w:rsid w:val="1F9B4F86"/>
    <w:rsid w:val="1FD88CB1"/>
    <w:rsid w:val="1FED0B7A"/>
    <w:rsid w:val="20140664"/>
    <w:rsid w:val="20579C02"/>
    <w:rsid w:val="20CEAA8C"/>
    <w:rsid w:val="2165E959"/>
    <w:rsid w:val="219EFCC7"/>
    <w:rsid w:val="21A73D10"/>
    <w:rsid w:val="21AB7BD5"/>
    <w:rsid w:val="21AFD6C5"/>
    <w:rsid w:val="21F36C63"/>
    <w:rsid w:val="226B7EF8"/>
    <w:rsid w:val="22D414B4"/>
    <w:rsid w:val="2342AF1E"/>
    <w:rsid w:val="23755031"/>
    <w:rsid w:val="23AB2CFE"/>
    <w:rsid w:val="23ABE08C"/>
    <w:rsid w:val="244BC162"/>
    <w:rsid w:val="2476D018"/>
    <w:rsid w:val="24A3133E"/>
    <w:rsid w:val="2502C621"/>
    <w:rsid w:val="251103D2"/>
    <w:rsid w:val="25113F82"/>
    <w:rsid w:val="251BF81B"/>
    <w:rsid w:val="261BDFBF"/>
    <w:rsid w:val="2665702A"/>
    <w:rsid w:val="266E6260"/>
    <w:rsid w:val="2682F281"/>
    <w:rsid w:val="26AC0AB8"/>
    <w:rsid w:val="26AE2ED8"/>
    <w:rsid w:val="26C014E3"/>
    <w:rsid w:val="26CA28BA"/>
    <w:rsid w:val="2750D067"/>
    <w:rsid w:val="276F54B3"/>
    <w:rsid w:val="27700FD7"/>
    <w:rsid w:val="27AB009F"/>
    <w:rsid w:val="28B6B9B6"/>
    <w:rsid w:val="291CB1AA"/>
    <w:rsid w:val="291DD91C"/>
    <w:rsid w:val="2940DE06"/>
    <w:rsid w:val="299AADB9"/>
    <w:rsid w:val="2A1B40D1"/>
    <w:rsid w:val="2A71D7C4"/>
    <w:rsid w:val="2AC0DDC1"/>
    <w:rsid w:val="2AE0CF8E"/>
    <w:rsid w:val="2B3AC4FC"/>
    <w:rsid w:val="2B5FCF23"/>
    <w:rsid w:val="2B94B898"/>
    <w:rsid w:val="2BA3651F"/>
    <w:rsid w:val="2BD91A33"/>
    <w:rsid w:val="2BF3E0BF"/>
    <w:rsid w:val="2BF51042"/>
    <w:rsid w:val="2C05ADD5"/>
    <w:rsid w:val="2C4893BE"/>
    <w:rsid w:val="2CBAE185"/>
    <w:rsid w:val="2D118E86"/>
    <w:rsid w:val="2D922658"/>
    <w:rsid w:val="2D96E4C7"/>
    <w:rsid w:val="2DA0C285"/>
    <w:rsid w:val="2DB5F3A1"/>
    <w:rsid w:val="2DD11A06"/>
    <w:rsid w:val="2E73E37E"/>
    <w:rsid w:val="2EA0FC2B"/>
    <w:rsid w:val="2ECDAE43"/>
    <w:rsid w:val="2EF293D9"/>
    <w:rsid w:val="2F04CE26"/>
    <w:rsid w:val="2F154123"/>
    <w:rsid w:val="2F2485E7"/>
    <w:rsid w:val="2F293B97"/>
    <w:rsid w:val="2F6B42ED"/>
    <w:rsid w:val="2F71CF9F"/>
    <w:rsid w:val="2F76D6A6"/>
    <w:rsid w:val="2F7E654C"/>
    <w:rsid w:val="2F931FB7"/>
    <w:rsid w:val="2FA71505"/>
    <w:rsid w:val="3013832C"/>
    <w:rsid w:val="304E67ED"/>
    <w:rsid w:val="304F2371"/>
    <w:rsid w:val="30C4DC42"/>
    <w:rsid w:val="30CE4CA8"/>
    <w:rsid w:val="30DB8116"/>
    <w:rsid w:val="311EFE06"/>
    <w:rsid w:val="3158EFF7"/>
    <w:rsid w:val="3165C068"/>
    <w:rsid w:val="31DA952B"/>
    <w:rsid w:val="31DEDDB4"/>
    <w:rsid w:val="320C3C58"/>
    <w:rsid w:val="323319B0"/>
    <w:rsid w:val="3233AE19"/>
    <w:rsid w:val="32407965"/>
    <w:rsid w:val="32440D3F"/>
    <w:rsid w:val="3298D699"/>
    <w:rsid w:val="32BB729E"/>
    <w:rsid w:val="32F29ECC"/>
    <w:rsid w:val="33320F74"/>
    <w:rsid w:val="3369B876"/>
    <w:rsid w:val="33A786A7"/>
    <w:rsid w:val="33AD4E14"/>
    <w:rsid w:val="33D48F80"/>
    <w:rsid w:val="33E7D5A2"/>
    <w:rsid w:val="34793281"/>
    <w:rsid w:val="356DC5BC"/>
    <w:rsid w:val="35823220"/>
    <w:rsid w:val="35B7A7D4"/>
    <w:rsid w:val="35FCAF47"/>
    <w:rsid w:val="36070F38"/>
    <w:rsid w:val="36238621"/>
    <w:rsid w:val="36526A9A"/>
    <w:rsid w:val="36A09DB9"/>
    <w:rsid w:val="36C02B81"/>
    <w:rsid w:val="37598ED5"/>
    <w:rsid w:val="375F6DB1"/>
    <w:rsid w:val="37661F65"/>
    <w:rsid w:val="37724E2B"/>
    <w:rsid w:val="37E04317"/>
    <w:rsid w:val="381D5889"/>
    <w:rsid w:val="38655AB8"/>
    <w:rsid w:val="38B3B523"/>
    <w:rsid w:val="38DB0AB4"/>
    <w:rsid w:val="392E6A26"/>
    <w:rsid w:val="39D8532C"/>
    <w:rsid w:val="3A012B19"/>
    <w:rsid w:val="3A59E153"/>
    <w:rsid w:val="3A906D7C"/>
    <w:rsid w:val="3AD1E27B"/>
    <w:rsid w:val="3ADEF9A9"/>
    <w:rsid w:val="3B2F4819"/>
    <w:rsid w:val="3B8C5D2F"/>
    <w:rsid w:val="3C3A2939"/>
    <w:rsid w:val="3C7406DF"/>
    <w:rsid w:val="3CA81CCE"/>
    <w:rsid w:val="3CE673CD"/>
    <w:rsid w:val="3CF7725F"/>
    <w:rsid w:val="3CFBD385"/>
    <w:rsid w:val="3D5BBC5B"/>
    <w:rsid w:val="3D646283"/>
    <w:rsid w:val="3DD7E84F"/>
    <w:rsid w:val="3E7E1067"/>
    <w:rsid w:val="3E9E7AEF"/>
    <w:rsid w:val="3EF28569"/>
    <w:rsid w:val="3F32B0B6"/>
    <w:rsid w:val="3F92B6DE"/>
    <w:rsid w:val="3FB4F949"/>
    <w:rsid w:val="3FEDE09E"/>
    <w:rsid w:val="3FF90535"/>
    <w:rsid w:val="4043DE5A"/>
    <w:rsid w:val="4094DDCC"/>
    <w:rsid w:val="40BDD470"/>
    <w:rsid w:val="40C77CED"/>
    <w:rsid w:val="40C7A815"/>
    <w:rsid w:val="4106519F"/>
    <w:rsid w:val="4113BDC3"/>
    <w:rsid w:val="41341739"/>
    <w:rsid w:val="41778889"/>
    <w:rsid w:val="4230C38B"/>
    <w:rsid w:val="427FA9BD"/>
    <w:rsid w:val="42E9B909"/>
    <w:rsid w:val="43109B67"/>
    <w:rsid w:val="43730846"/>
    <w:rsid w:val="43789FBF"/>
    <w:rsid w:val="439D5732"/>
    <w:rsid w:val="43B93E96"/>
    <w:rsid w:val="43EE58A7"/>
    <w:rsid w:val="4407C7AB"/>
    <w:rsid w:val="441C6B81"/>
    <w:rsid w:val="44642053"/>
    <w:rsid w:val="4479400A"/>
    <w:rsid w:val="4496F1CF"/>
    <w:rsid w:val="44A3C9A9"/>
    <w:rsid w:val="44C9651E"/>
    <w:rsid w:val="44F97E39"/>
    <w:rsid w:val="452C0ED4"/>
    <w:rsid w:val="453F513F"/>
    <w:rsid w:val="454BAC8F"/>
    <w:rsid w:val="4556C9F7"/>
    <w:rsid w:val="45804888"/>
    <w:rsid w:val="45B6718D"/>
    <w:rsid w:val="46086FD2"/>
    <w:rsid w:val="460F26A4"/>
    <w:rsid w:val="464F13BB"/>
    <w:rsid w:val="46E7BFF2"/>
    <w:rsid w:val="4705C142"/>
    <w:rsid w:val="4770A572"/>
    <w:rsid w:val="47CFF935"/>
    <w:rsid w:val="47E8B914"/>
    <w:rsid w:val="488A297B"/>
    <w:rsid w:val="4905EA53"/>
    <w:rsid w:val="492671EC"/>
    <w:rsid w:val="49920E92"/>
    <w:rsid w:val="49CB1811"/>
    <w:rsid w:val="49DDE2ED"/>
    <w:rsid w:val="4A0989F8"/>
    <w:rsid w:val="4A0A8677"/>
    <w:rsid w:val="4A3E96BA"/>
    <w:rsid w:val="4A6D96D4"/>
    <w:rsid w:val="4A70CB41"/>
    <w:rsid w:val="4B71101E"/>
    <w:rsid w:val="4B871CD3"/>
    <w:rsid w:val="4B9330FC"/>
    <w:rsid w:val="4BD24686"/>
    <w:rsid w:val="4BD31304"/>
    <w:rsid w:val="4BF0882A"/>
    <w:rsid w:val="4C9F8CE1"/>
    <w:rsid w:val="4CDE68C6"/>
    <w:rsid w:val="4D03178A"/>
    <w:rsid w:val="4D406686"/>
    <w:rsid w:val="4D4741BC"/>
    <w:rsid w:val="4D594BAE"/>
    <w:rsid w:val="4D9369FC"/>
    <w:rsid w:val="4DD09822"/>
    <w:rsid w:val="4E837CEF"/>
    <w:rsid w:val="4EA96B17"/>
    <w:rsid w:val="4EB4ADDF"/>
    <w:rsid w:val="4F0FBC0E"/>
    <w:rsid w:val="4F303D21"/>
    <w:rsid w:val="4F5AB30E"/>
    <w:rsid w:val="4F6A9C55"/>
    <w:rsid w:val="4F7F2C6D"/>
    <w:rsid w:val="4FD9F678"/>
    <w:rsid w:val="500A1536"/>
    <w:rsid w:val="500BF1EE"/>
    <w:rsid w:val="502227FB"/>
    <w:rsid w:val="502BB832"/>
    <w:rsid w:val="5033FC14"/>
    <w:rsid w:val="503CD160"/>
    <w:rsid w:val="50934377"/>
    <w:rsid w:val="50C1D75E"/>
    <w:rsid w:val="51DE2B9B"/>
    <w:rsid w:val="522E6F36"/>
    <w:rsid w:val="53584FD3"/>
    <w:rsid w:val="538A4F0C"/>
    <w:rsid w:val="53BFC2B0"/>
    <w:rsid w:val="5404ADCD"/>
    <w:rsid w:val="5445155F"/>
    <w:rsid w:val="54E551E3"/>
    <w:rsid w:val="5519C38B"/>
    <w:rsid w:val="554B7F04"/>
    <w:rsid w:val="555D3027"/>
    <w:rsid w:val="5576B3E7"/>
    <w:rsid w:val="55D0692C"/>
    <w:rsid w:val="55DDD04B"/>
    <w:rsid w:val="563B2566"/>
    <w:rsid w:val="564E67C6"/>
    <w:rsid w:val="5653ECD4"/>
    <w:rsid w:val="5680FD39"/>
    <w:rsid w:val="56D34885"/>
    <w:rsid w:val="56E2222F"/>
    <w:rsid w:val="57288E91"/>
    <w:rsid w:val="57B2077F"/>
    <w:rsid w:val="57ECC2E8"/>
    <w:rsid w:val="580C0CD4"/>
    <w:rsid w:val="5851644D"/>
    <w:rsid w:val="5856F410"/>
    <w:rsid w:val="5873FAF3"/>
    <w:rsid w:val="587960B7"/>
    <w:rsid w:val="589A554E"/>
    <w:rsid w:val="58E191EE"/>
    <w:rsid w:val="59260A96"/>
    <w:rsid w:val="5949F7F0"/>
    <w:rsid w:val="59C3DB01"/>
    <w:rsid w:val="59E8FC9B"/>
    <w:rsid w:val="59EC4808"/>
    <w:rsid w:val="5A17AB55"/>
    <w:rsid w:val="5A61E0FC"/>
    <w:rsid w:val="5A738D83"/>
    <w:rsid w:val="5AB1816E"/>
    <w:rsid w:val="5AD9295A"/>
    <w:rsid w:val="5ADB1884"/>
    <w:rsid w:val="5AF4036C"/>
    <w:rsid w:val="5BB39A19"/>
    <w:rsid w:val="5BBDFAC5"/>
    <w:rsid w:val="5C0B45CD"/>
    <w:rsid w:val="5C1E5FBE"/>
    <w:rsid w:val="5C4A018E"/>
    <w:rsid w:val="5C4E4356"/>
    <w:rsid w:val="5C59A625"/>
    <w:rsid w:val="5C5FEFA0"/>
    <w:rsid w:val="5CB595B8"/>
    <w:rsid w:val="5CBF704F"/>
    <w:rsid w:val="5CCC6B9A"/>
    <w:rsid w:val="5D0DDD3A"/>
    <w:rsid w:val="5D1D8ADA"/>
    <w:rsid w:val="5D20CA23"/>
    <w:rsid w:val="5D6C4378"/>
    <w:rsid w:val="5D7D8F03"/>
    <w:rsid w:val="5D9C9B2C"/>
    <w:rsid w:val="5DA4154B"/>
    <w:rsid w:val="5DA59200"/>
    <w:rsid w:val="5DDB9CA0"/>
    <w:rsid w:val="5DE88D78"/>
    <w:rsid w:val="5DEA0B67"/>
    <w:rsid w:val="5E3ACDBD"/>
    <w:rsid w:val="5E9CAB2D"/>
    <w:rsid w:val="5EAC693A"/>
    <w:rsid w:val="5F2494BC"/>
    <w:rsid w:val="5F853B7E"/>
    <w:rsid w:val="5FC53DB3"/>
    <w:rsid w:val="5FCDBC7C"/>
    <w:rsid w:val="5FFB5F4D"/>
    <w:rsid w:val="5FFD1E59"/>
    <w:rsid w:val="602B42E8"/>
    <w:rsid w:val="60315851"/>
    <w:rsid w:val="607F5AD0"/>
    <w:rsid w:val="609CB576"/>
    <w:rsid w:val="60E2F587"/>
    <w:rsid w:val="610A90B0"/>
    <w:rsid w:val="613DE2D1"/>
    <w:rsid w:val="6152AE0A"/>
    <w:rsid w:val="616BD667"/>
    <w:rsid w:val="6174180A"/>
    <w:rsid w:val="61D8FFF3"/>
    <w:rsid w:val="61FDD21C"/>
    <w:rsid w:val="62059BDA"/>
    <w:rsid w:val="6212BF7D"/>
    <w:rsid w:val="62220216"/>
    <w:rsid w:val="62380F5A"/>
    <w:rsid w:val="626B9BCA"/>
    <w:rsid w:val="62ADC007"/>
    <w:rsid w:val="62FF3C2F"/>
    <w:rsid w:val="6301D184"/>
    <w:rsid w:val="637F12DF"/>
    <w:rsid w:val="6397B50D"/>
    <w:rsid w:val="63BAE81A"/>
    <w:rsid w:val="640B1239"/>
    <w:rsid w:val="64619F18"/>
    <w:rsid w:val="647224C2"/>
    <w:rsid w:val="64758393"/>
    <w:rsid w:val="64A37729"/>
    <w:rsid w:val="64AA6308"/>
    <w:rsid w:val="64B31AE5"/>
    <w:rsid w:val="64FB7090"/>
    <w:rsid w:val="654DB348"/>
    <w:rsid w:val="6559A2D8"/>
    <w:rsid w:val="656EE37C"/>
    <w:rsid w:val="66477459"/>
    <w:rsid w:val="666BAF08"/>
    <w:rsid w:val="668935AC"/>
    <w:rsid w:val="66AA78DA"/>
    <w:rsid w:val="67213F3A"/>
    <w:rsid w:val="6776FA8D"/>
    <w:rsid w:val="678FCD03"/>
    <w:rsid w:val="67A64BFF"/>
    <w:rsid w:val="6814C989"/>
    <w:rsid w:val="68492833"/>
    <w:rsid w:val="68648EDC"/>
    <w:rsid w:val="68C12AE1"/>
    <w:rsid w:val="68E0CDFA"/>
    <w:rsid w:val="696FBAE3"/>
    <w:rsid w:val="697490E7"/>
    <w:rsid w:val="69987773"/>
    <w:rsid w:val="6A0BAAA5"/>
    <w:rsid w:val="6A34CA23"/>
    <w:rsid w:val="6A407823"/>
    <w:rsid w:val="6AAD1C15"/>
    <w:rsid w:val="6AF062B4"/>
    <w:rsid w:val="6B093376"/>
    <w:rsid w:val="6B4F09B6"/>
    <w:rsid w:val="6B6E53A5"/>
    <w:rsid w:val="6B96DD66"/>
    <w:rsid w:val="6BB9A6BD"/>
    <w:rsid w:val="6BEED555"/>
    <w:rsid w:val="6C0F1B8A"/>
    <w:rsid w:val="6C37D079"/>
    <w:rsid w:val="6C42785F"/>
    <w:rsid w:val="6C79C36F"/>
    <w:rsid w:val="6CAC31A9"/>
    <w:rsid w:val="6D0290FE"/>
    <w:rsid w:val="6D05A310"/>
    <w:rsid w:val="6D29B3CB"/>
    <w:rsid w:val="6D3188ED"/>
    <w:rsid w:val="6E201FAD"/>
    <w:rsid w:val="6E647F24"/>
    <w:rsid w:val="6ECF3B7D"/>
    <w:rsid w:val="6F083B46"/>
    <w:rsid w:val="6F128201"/>
    <w:rsid w:val="6FB16431"/>
    <w:rsid w:val="6FD012BE"/>
    <w:rsid w:val="704FDBDC"/>
    <w:rsid w:val="705B2D54"/>
    <w:rsid w:val="70890F2D"/>
    <w:rsid w:val="70A2FE9C"/>
    <w:rsid w:val="70EA5EC7"/>
    <w:rsid w:val="71459858"/>
    <w:rsid w:val="715A83F5"/>
    <w:rsid w:val="718B3061"/>
    <w:rsid w:val="71901872"/>
    <w:rsid w:val="71ACDBFB"/>
    <w:rsid w:val="72818DBE"/>
    <w:rsid w:val="7287B6EB"/>
    <w:rsid w:val="72EFD6FC"/>
    <w:rsid w:val="73A507FD"/>
    <w:rsid w:val="73AE433A"/>
    <w:rsid w:val="73D89ECD"/>
    <w:rsid w:val="74717A84"/>
    <w:rsid w:val="74D6C8FC"/>
    <w:rsid w:val="74E19A20"/>
    <w:rsid w:val="74F87695"/>
    <w:rsid w:val="7514EE6D"/>
    <w:rsid w:val="7523F58E"/>
    <w:rsid w:val="7574F6EA"/>
    <w:rsid w:val="758DC250"/>
    <w:rsid w:val="766F6F8C"/>
    <w:rsid w:val="76A0DAEA"/>
    <w:rsid w:val="77974207"/>
    <w:rsid w:val="78252A99"/>
    <w:rsid w:val="782DD7DD"/>
    <w:rsid w:val="7864E736"/>
    <w:rsid w:val="78D1CC0B"/>
    <w:rsid w:val="791C3A2A"/>
    <w:rsid w:val="792129B5"/>
    <w:rsid w:val="794F4435"/>
    <w:rsid w:val="795C69C4"/>
    <w:rsid w:val="797CF7BD"/>
    <w:rsid w:val="79BC5491"/>
    <w:rsid w:val="79CCA769"/>
    <w:rsid w:val="7ADED092"/>
    <w:rsid w:val="7B2E7298"/>
    <w:rsid w:val="7B33C904"/>
    <w:rsid w:val="7B3DA97E"/>
    <w:rsid w:val="7BB308F7"/>
    <w:rsid w:val="7BE47534"/>
    <w:rsid w:val="7BFE7E2F"/>
    <w:rsid w:val="7C2F802D"/>
    <w:rsid w:val="7C5E1459"/>
    <w:rsid w:val="7CCE2B70"/>
    <w:rsid w:val="7CEF94E7"/>
    <w:rsid w:val="7D2B3C44"/>
    <w:rsid w:val="7D3D9769"/>
    <w:rsid w:val="7D3F53FA"/>
    <w:rsid w:val="7D965813"/>
    <w:rsid w:val="7DA372C3"/>
    <w:rsid w:val="7DD404BC"/>
    <w:rsid w:val="7DE5F948"/>
    <w:rsid w:val="7E52C0C4"/>
    <w:rsid w:val="7E5B2D33"/>
    <w:rsid w:val="7EEE9918"/>
    <w:rsid w:val="7F01A60C"/>
    <w:rsid w:val="7F1B2B7B"/>
    <w:rsid w:val="7F49FB19"/>
    <w:rsid w:val="7F7A39A8"/>
    <w:rsid w:val="7FAA2B3E"/>
    <w:rsid w:val="7FD01CC7"/>
    <w:rsid w:val="7FE2AEE8"/>
    <w:rsid w:val="7FF61299"/>
    <w:rsid w:val="7FFA0A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3A956B92"/>
  <w15:docId w15:val="{E6203D8A-E71E-4E7E-98D3-A216B8050C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8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iPriority="0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iPriority="0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iPriority="0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E53A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rFonts w:ascii="Arial" w:hAnsi="Arial"/>
      <w:sz w:val="18"/>
      <w:szCs w:val="18"/>
    </w:rPr>
  </w:style>
  <w:style w:type="paragraph" w:styleId="Heading1">
    <w:name w:val="heading 1"/>
    <w:basedOn w:val="Normal"/>
    <w:next w:val="Normal"/>
    <w:link w:val="Heading1Char"/>
    <w:qFormat/>
    <w:rsid w:val="0071520C"/>
    <w:pPr>
      <w:keepNext/>
      <w:numPr>
        <w:numId w:val="1"/>
      </w:numPr>
      <w:shd w:val="solid" w:color="FFFFFF" w:fill="FFFFFF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link w:val="Heading2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qFormat/>
    <w:rsid w:val="0071520C"/>
    <w:pPr>
      <w:keepNext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2"/>
    </w:pPr>
    <w:rPr>
      <w:i/>
      <w:iCs/>
    </w:rPr>
  </w:style>
  <w:style w:type="paragraph" w:styleId="Heading4">
    <w:name w:val="heading 4"/>
    <w:basedOn w:val="Normal"/>
    <w:next w:val="Normal"/>
    <w:link w:val="Heading4Char"/>
    <w:qFormat/>
    <w:rsid w:val="0071520C"/>
    <w:pPr>
      <w:keepNext/>
      <w:framePr w:w="2410" w:h="1559" w:hSpace="142" w:wrap="around" w:vAnchor="page" w:hAnchor="page" w:x="1532" w:y="2496"/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right="29"/>
      <w:outlineLvl w:val="4"/>
    </w:pPr>
    <w:rPr>
      <w:rFonts w:ascii="Times New Roman" w:hAnsi="Times New Roman" w:cs="EucrosiaUPC"/>
      <w:b/>
      <w:bCs/>
      <w:sz w:val="32"/>
      <w:szCs w:val="32"/>
    </w:rPr>
  </w:style>
  <w:style w:type="paragraph" w:styleId="Heading6">
    <w:name w:val="heading 6"/>
    <w:basedOn w:val="Normal"/>
    <w:next w:val="Normal"/>
    <w:link w:val="Heading6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5"/>
    </w:pPr>
    <w:rPr>
      <w:rFonts w:ascii="Times New Roman" w:hAnsi="Times New Roman" w:cs="EucrosiaUPC"/>
      <w:b/>
      <w:bCs/>
      <w:sz w:val="32"/>
      <w:szCs w:val="32"/>
      <w:u w:val="single"/>
    </w:rPr>
  </w:style>
  <w:style w:type="paragraph" w:styleId="Heading7">
    <w:name w:val="heading 7"/>
    <w:basedOn w:val="Normal"/>
    <w:next w:val="Normal"/>
    <w:link w:val="Heading7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6"/>
    </w:pPr>
    <w:rPr>
      <w:rFonts w:ascii="Times New Roman" w:hAnsi="Times New Roman" w:cs="EucrosiaUPC"/>
      <w:b/>
      <w:bCs/>
      <w:sz w:val="30"/>
      <w:szCs w:val="30"/>
    </w:rPr>
  </w:style>
  <w:style w:type="paragraph" w:styleId="Heading8">
    <w:name w:val="heading 8"/>
    <w:basedOn w:val="Normal"/>
    <w:next w:val="Normal"/>
    <w:link w:val="Heading8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utlineLvl w:val="7"/>
    </w:pPr>
    <w:rPr>
      <w:rFonts w:ascii="Times New Roman" w:hAnsi="Times New Roman" w:cs="EucrosiaUPC"/>
      <w:b/>
      <w:bCs/>
      <w:sz w:val="32"/>
      <w:szCs w:val="32"/>
    </w:rPr>
  </w:style>
  <w:style w:type="paragraph" w:styleId="Heading9">
    <w:name w:val="heading 9"/>
    <w:basedOn w:val="Normal"/>
    <w:next w:val="Normal"/>
    <w:link w:val="Heading9Char"/>
    <w:qFormat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-108"/>
      <w:outlineLvl w:val="8"/>
    </w:pPr>
    <w:rPr>
      <w:rFonts w:ascii="Times New Roman" w:hAnsi="Times New Roman" w:cs="EucrosiaUPC"/>
      <w:b/>
      <w:bCs/>
      <w:sz w:val="30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locked/>
    <w:rsid w:val="0071520C"/>
    <w:rPr>
      <w:rFonts w:ascii="Arial" w:hAnsi="Arial"/>
      <w:b/>
      <w:bCs/>
      <w:sz w:val="18"/>
      <w:szCs w:val="18"/>
      <w:u w:val="single"/>
      <w:shd w:val="solid" w:color="FFFFFF" w:fill="FFFFFF"/>
    </w:rPr>
  </w:style>
  <w:style w:type="character" w:customStyle="1" w:styleId="Heading2Char">
    <w:name w:val="Heading 2 Char"/>
    <w:basedOn w:val="DefaultParagraphFont"/>
    <w:link w:val="Heading2"/>
    <w:locked/>
    <w:rsid w:val="0071520C"/>
    <w:rPr>
      <w:rFonts w:ascii="Arial" w:hAnsi="Arial" w:cs="Times New Roman"/>
      <w:b/>
      <w:bCs/>
      <w:sz w:val="18"/>
      <w:szCs w:val="18"/>
      <w:lang w:val="en-US" w:eastAsia="en-US" w:bidi="th-TH"/>
    </w:rPr>
  </w:style>
  <w:style w:type="character" w:customStyle="1" w:styleId="Heading3Char">
    <w:name w:val="Heading 3 Char"/>
    <w:basedOn w:val="BodyTextChar"/>
    <w:link w:val="Heading3"/>
    <w:locked/>
    <w:rsid w:val="0071520C"/>
    <w:rPr>
      <w:rFonts w:ascii="Arial" w:hAnsi="Arial" w:cs="Times New Roman"/>
      <w:i/>
      <w:iCs/>
      <w:sz w:val="18"/>
      <w:szCs w:val="18"/>
      <w:lang w:val="en-US" w:eastAsia="en-US" w:bidi="th-TH"/>
    </w:rPr>
  </w:style>
  <w:style w:type="character" w:customStyle="1" w:styleId="BodyTextChar">
    <w:name w:val="Body Text Char"/>
    <w:aliases w:val="bt Char,body text Char,Body Char,Body Char Char"/>
    <w:locked/>
    <w:rsid w:val="0071520C"/>
    <w:rPr>
      <w:rFonts w:ascii="Arial" w:hAnsi="Arial"/>
      <w:sz w:val="18"/>
      <w:lang w:val="en-US" w:eastAsia="en-US"/>
    </w:rPr>
  </w:style>
  <w:style w:type="character" w:customStyle="1" w:styleId="Heading4Char">
    <w:name w:val="Heading 4 Char"/>
    <w:basedOn w:val="DefaultParagraphFont"/>
    <w:link w:val="Heading4"/>
    <w:locked/>
    <w:rsid w:val="002A2D24"/>
    <w:rPr>
      <w:rFonts w:ascii="Arial" w:hAnsi="Arial" w:cs="Times New Roman"/>
      <w:b/>
      <w:bCs/>
      <w:sz w:val="18"/>
      <w:szCs w:val="18"/>
    </w:rPr>
  </w:style>
  <w:style w:type="character" w:customStyle="1" w:styleId="Heading5Char">
    <w:name w:val="Heading 5 Char"/>
    <w:basedOn w:val="DefaultParagraphFont"/>
    <w:link w:val="Heading5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6Char">
    <w:name w:val="Heading 6 Char"/>
    <w:basedOn w:val="DefaultParagraphFont"/>
    <w:link w:val="Heading6"/>
    <w:locked/>
    <w:rsid w:val="002A2D24"/>
    <w:rPr>
      <w:rFonts w:cs="EucrosiaUPC"/>
      <w:b/>
      <w:bCs/>
      <w:sz w:val="32"/>
      <w:szCs w:val="32"/>
      <w:u w:val="single"/>
      <w:lang w:bidi="th-TH"/>
    </w:rPr>
  </w:style>
  <w:style w:type="character" w:customStyle="1" w:styleId="Heading7Char">
    <w:name w:val="Heading 7 Char"/>
    <w:basedOn w:val="DefaultParagraphFont"/>
    <w:link w:val="Heading7"/>
    <w:locked/>
    <w:rsid w:val="002A2D24"/>
    <w:rPr>
      <w:rFonts w:cs="EucrosiaUPC"/>
      <w:b/>
      <w:bCs/>
      <w:sz w:val="30"/>
      <w:szCs w:val="30"/>
      <w:lang w:bidi="th-TH"/>
    </w:rPr>
  </w:style>
  <w:style w:type="character" w:customStyle="1" w:styleId="Heading8Char">
    <w:name w:val="Heading 8 Char"/>
    <w:basedOn w:val="DefaultParagraphFont"/>
    <w:link w:val="Heading8"/>
    <w:locked/>
    <w:rsid w:val="002A2D24"/>
    <w:rPr>
      <w:rFonts w:cs="EucrosiaUPC"/>
      <w:b/>
      <w:bCs/>
      <w:sz w:val="32"/>
      <w:szCs w:val="32"/>
      <w:lang w:bidi="th-TH"/>
    </w:rPr>
  </w:style>
  <w:style w:type="character" w:customStyle="1" w:styleId="Heading9Char">
    <w:name w:val="Heading 9 Char"/>
    <w:basedOn w:val="DefaultParagraphFont"/>
    <w:link w:val="Heading9"/>
    <w:locked/>
    <w:rsid w:val="002A2D24"/>
    <w:rPr>
      <w:rFonts w:cs="EucrosiaUPC"/>
      <w:b/>
      <w:bCs/>
      <w:sz w:val="30"/>
      <w:szCs w:val="30"/>
      <w:lang w:bidi="th-TH"/>
    </w:rPr>
  </w:style>
  <w:style w:type="paragraph" w:styleId="BodyText">
    <w:name w:val="Body Text"/>
    <w:aliases w:val="bt,body text,Body"/>
    <w:basedOn w:val="Normal"/>
    <w:link w:val="BodyTextChar1"/>
    <w:qFormat/>
    <w:rsid w:val="0071520C"/>
    <w:pPr>
      <w:spacing w:after="120"/>
    </w:pPr>
  </w:style>
  <w:style w:type="character" w:customStyle="1" w:styleId="BodyTextChar1">
    <w:name w:val="Body Text Char1"/>
    <w:aliases w:val="bt Char1,body text Char1,Body Char1"/>
    <w:basedOn w:val="DefaultParagraphFont"/>
    <w:link w:val="BodyText"/>
    <w:locked/>
    <w:rsid w:val="002A2D24"/>
    <w:rPr>
      <w:rFonts w:ascii="Arial" w:hAnsi="Arial" w:cs="Angsana New"/>
      <w:sz w:val="22"/>
      <w:szCs w:val="22"/>
    </w:rPr>
  </w:style>
  <w:style w:type="paragraph" w:styleId="Header">
    <w:name w:val="header"/>
    <w:aliases w:val=" Char"/>
    <w:basedOn w:val="Normal"/>
    <w:link w:val="HeaderChar"/>
    <w:rsid w:val="00713C50"/>
    <w:pPr>
      <w:tabs>
        <w:tab w:val="center" w:pos="4536"/>
        <w:tab w:val="right" w:pos="9072"/>
      </w:tabs>
    </w:pPr>
  </w:style>
  <w:style w:type="character" w:customStyle="1" w:styleId="HeaderChar">
    <w:name w:val="Header Char"/>
    <w:aliases w:val=" Char Char"/>
    <w:basedOn w:val="DefaultParagraphFont"/>
    <w:link w:val="Header"/>
    <w:locked/>
    <w:rsid w:val="00713C50"/>
    <w:rPr>
      <w:rFonts w:ascii="Arial" w:hAnsi="Arial" w:cs="Times New Roman"/>
      <w:sz w:val="18"/>
      <w:szCs w:val="18"/>
      <w:lang w:val="en-US" w:eastAsia="en-US"/>
    </w:rPr>
  </w:style>
  <w:style w:type="character" w:customStyle="1" w:styleId="AAAddress">
    <w:name w:val="AA Address"/>
    <w:basedOn w:val="DefaultParagraphFont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u w:val="none"/>
      <w:vertAlign w:val="baseline"/>
      <w:lang w:val="en-US"/>
    </w:rPr>
  </w:style>
  <w:style w:type="character" w:customStyle="1" w:styleId="AAReference">
    <w:name w:val="AA Reference"/>
    <w:basedOn w:val="DefaultParagraphFont"/>
    <w:uiPriority w:val="99"/>
    <w:rsid w:val="0071520C"/>
    <w:rPr>
      <w:rFonts w:ascii="Arial" w:hAnsi="Arial" w:cs="Times New Roman"/>
      <w:color w:val="auto"/>
      <w:spacing w:val="0"/>
      <w:w w:val="100"/>
      <w:position w:val="0"/>
      <w:sz w:val="14"/>
      <w:szCs w:val="14"/>
      <w:vertAlign w:val="baseline"/>
      <w:lang w:val="en-US"/>
    </w:rPr>
  </w:style>
  <w:style w:type="paragraph" w:styleId="Footer">
    <w:name w:val="footer"/>
    <w:basedOn w:val="Normal"/>
    <w:link w:val="FooterChar"/>
    <w:uiPriority w:val="99"/>
    <w:rsid w:val="0071520C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2A2D24"/>
    <w:rPr>
      <w:rFonts w:ascii="Arial" w:hAnsi="Arial" w:cs="Times New Roman"/>
      <w:sz w:val="18"/>
      <w:szCs w:val="18"/>
    </w:rPr>
  </w:style>
  <w:style w:type="paragraph" w:styleId="Caption">
    <w:name w:val="caption"/>
    <w:basedOn w:val="Normal"/>
    <w:next w:val="Normal"/>
    <w:qFormat/>
    <w:rsid w:val="0071520C"/>
    <w:rPr>
      <w:b/>
      <w:bCs/>
    </w:rPr>
  </w:style>
  <w:style w:type="paragraph" w:styleId="ListBullet">
    <w:name w:val="List Bullet"/>
    <w:basedOn w:val="Normal"/>
    <w:rsid w:val="0071520C"/>
    <w:pPr>
      <w:tabs>
        <w:tab w:val="left" w:pos="284"/>
      </w:tabs>
      <w:ind w:left="284" w:hanging="284"/>
    </w:pPr>
  </w:style>
  <w:style w:type="paragraph" w:styleId="ListBullet2">
    <w:name w:val="List Bullet 2"/>
    <w:basedOn w:val="Normal"/>
    <w:rsid w:val="0071520C"/>
    <w:pPr>
      <w:tabs>
        <w:tab w:val="left" w:pos="567"/>
      </w:tabs>
      <w:ind w:left="851" w:hanging="284"/>
    </w:pPr>
  </w:style>
  <w:style w:type="paragraph" w:styleId="ListBullet3">
    <w:name w:val="List Bullet 3"/>
    <w:basedOn w:val="Normal"/>
    <w:rsid w:val="0071520C"/>
    <w:pPr>
      <w:tabs>
        <w:tab w:val="clear" w:pos="907"/>
        <w:tab w:val="left" w:pos="851"/>
      </w:tabs>
      <w:ind w:left="1135" w:hanging="284"/>
    </w:pPr>
  </w:style>
  <w:style w:type="paragraph" w:styleId="ListBullet4">
    <w:name w:val="List Bullet 4"/>
    <w:basedOn w:val="Normal"/>
    <w:rsid w:val="0071520C"/>
    <w:pPr>
      <w:tabs>
        <w:tab w:val="left" w:pos="1134"/>
      </w:tabs>
      <w:ind w:left="1418" w:hanging="284"/>
    </w:pPr>
  </w:style>
  <w:style w:type="paragraph" w:styleId="ListNumber">
    <w:name w:val="List Number"/>
    <w:basedOn w:val="Normal"/>
    <w:uiPriority w:val="99"/>
    <w:rsid w:val="0071520C"/>
    <w:pPr>
      <w:tabs>
        <w:tab w:val="left" w:pos="284"/>
      </w:tabs>
      <w:ind w:left="284" w:hanging="284"/>
    </w:pPr>
  </w:style>
  <w:style w:type="paragraph" w:styleId="ListNumber2">
    <w:name w:val="List Number 2"/>
    <w:basedOn w:val="Normal"/>
    <w:uiPriority w:val="99"/>
    <w:rsid w:val="0071520C"/>
    <w:pPr>
      <w:tabs>
        <w:tab w:val="left" w:pos="567"/>
      </w:tabs>
      <w:ind w:left="851" w:hanging="284"/>
    </w:pPr>
  </w:style>
  <w:style w:type="paragraph" w:styleId="ListNumber3">
    <w:name w:val="List Number 3"/>
    <w:basedOn w:val="Normal"/>
    <w:uiPriority w:val="99"/>
    <w:rsid w:val="0071520C"/>
    <w:pPr>
      <w:tabs>
        <w:tab w:val="clear" w:pos="907"/>
        <w:tab w:val="left" w:pos="851"/>
      </w:tabs>
      <w:ind w:left="1135" w:hanging="284"/>
    </w:pPr>
  </w:style>
  <w:style w:type="paragraph" w:styleId="NormalIndent">
    <w:name w:val="Normal Indent"/>
    <w:basedOn w:val="Normal"/>
    <w:uiPriority w:val="99"/>
    <w:rsid w:val="0071520C"/>
    <w:pPr>
      <w:ind w:left="284"/>
    </w:pPr>
  </w:style>
  <w:style w:type="paragraph" w:customStyle="1" w:styleId="AAFrameAddress">
    <w:name w:val="AA Frame Address"/>
    <w:basedOn w:val="Heading1"/>
    <w:uiPriority w:val="99"/>
    <w:rsid w:val="0071520C"/>
    <w:pPr>
      <w:framePr w:w="2812" w:h="1701" w:hSpace="142" w:vSpace="142" w:wrap="around" w:vAnchor="page" w:hAnchor="page" w:x="8024" w:y="2723"/>
      <w:shd w:val="clear" w:color="FFFFFF" w:fill="auto"/>
      <w:spacing w:after="90" w:line="240" w:lineRule="auto"/>
    </w:pPr>
    <w:rPr>
      <w:noProof/>
    </w:rPr>
  </w:style>
  <w:style w:type="paragraph" w:styleId="ListNumber5">
    <w:name w:val="List Number 5"/>
    <w:basedOn w:val="Normal"/>
    <w:uiPriority w:val="99"/>
    <w:rsid w:val="0071520C"/>
    <w:pPr>
      <w:tabs>
        <w:tab w:val="left" w:pos="1418"/>
      </w:tabs>
      <w:ind w:left="1418" w:hanging="284"/>
    </w:pPr>
  </w:style>
  <w:style w:type="paragraph" w:styleId="ListNumber4">
    <w:name w:val="List Number 4"/>
    <w:basedOn w:val="Normal"/>
    <w:uiPriority w:val="99"/>
    <w:rsid w:val="0071520C"/>
    <w:pPr>
      <w:tabs>
        <w:tab w:val="left" w:pos="1418"/>
      </w:tabs>
      <w:ind w:left="1209" w:hanging="360"/>
    </w:pPr>
  </w:style>
  <w:style w:type="paragraph" w:styleId="TableofAuthorities">
    <w:name w:val="table of authorities"/>
    <w:basedOn w:val="Normal"/>
    <w:next w:val="Normal"/>
    <w:uiPriority w:val="99"/>
    <w:semiHidden/>
    <w:rsid w:val="0071520C"/>
    <w:pPr>
      <w:ind w:left="284" w:hanging="284"/>
    </w:pPr>
  </w:style>
  <w:style w:type="paragraph" w:styleId="Index1">
    <w:name w:val="index 1"/>
    <w:basedOn w:val="Normal"/>
    <w:next w:val="Normal"/>
    <w:autoRedefine/>
    <w:uiPriority w:val="99"/>
    <w:semiHidden/>
    <w:rsid w:val="0071520C"/>
    <w:pPr>
      <w:ind w:left="284" w:hanging="284"/>
    </w:pPr>
  </w:style>
  <w:style w:type="paragraph" w:styleId="Index2">
    <w:name w:val="index 2"/>
    <w:basedOn w:val="Normal"/>
    <w:next w:val="Normal"/>
    <w:autoRedefine/>
    <w:uiPriority w:val="99"/>
    <w:semiHidden/>
    <w:rsid w:val="0071520C"/>
    <w:pPr>
      <w:ind w:left="568" w:hanging="284"/>
    </w:pPr>
  </w:style>
  <w:style w:type="paragraph" w:styleId="Index3">
    <w:name w:val="index 3"/>
    <w:basedOn w:val="Normal"/>
    <w:next w:val="Normal"/>
    <w:autoRedefine/>
    <w:uiPriority w:val="99"/>
    <w:semiHidden/>
    <w:rsid w:val="0071520C"/>
    <w:pPr>
      <w:ind w:left="851" w:hanging="284"/>
    </w:pPr>
  </w:style>
  <w:style w:type="paragraph" w:styleId="Index4">
    <w:name w:val="index 4"/>
    <w:basedOn w:val="Normal"/>
    <w:next w:val="Normal"/>
    <w:uiPriority w:val="99"/>
    <w:semiHidden/>
    <w:rsid w:val="0071520C"/>
    <w:pPr>
      <w:ind w:left="1135" w:hanging="284"/>
    </w:pPr>
  </w:style>
  <w:style w:type="paragraph" w:styleId="Index6">
    <w:name w:val="index 6"/>
    <w:basedOn w:val="Normal"/>
    <w:next w:val="Normal"/>
    <w:uiPriority w:val="99"/>
    <w:semiHidden/>
    <w:rsid w:val="0071520C"/>
    <w:pPr>
      <w:ind w:left="1702" w:hanging="284"/>
    </w:pPr>
  </w:style>
  <w:style w:type="paragraph" w:styleId="Index5">
    <w:name w:val="index 5"/>
    <w:basedOn w:val="Normal"/>
    <w:next w:val="Normal"/>
    <w:uiPriority w:val="99"/>
    <w:semiHidden/>
    <w:rsid w:val="0071520C"/>
    <w:pPr>
      <w:ind w:left="1418" w:hanging="284"/>
    </w:pPr>
  </w:style>
  <w:style w:type="paragraph" w:styleId="Index7">
    <w:name w:val="index 7"/>
    <w:basedOn w:val="Normal"/>
    <w:next w:val="Normal"/>
    <w:uiPriority w:val="99"/>
    <w:semiHidden/>
    <w:rsid w:val="0071520C"/>
    <w:pPr>
      <w:ind w:left="1985" w:hanging="284"/>
    </w:pPr>
  </w:style>
  <w:style w:type="paragraph" w:styleId="Index8">
    <w:name w:val="index 8"/>
    <w:basedOn w:val="Normal"/>
    <w:next w:val="Normal"/>
    <w:uiPriority w:val="99"/>
    <w:semiHidden/>
    <w:rsid w:val="0071520C"/>
    <w:pPr>
      <w:ind w:left="2269" w:hanging="284"/>
    </w:pPr>
  </w:style>
  <w:style w:type="paragraph" w:styleId="Index9">
    <w:name w:val="index 9"/>
    <w:basedOn w:val="Normal"/>
    <w:next w:val="Normal"/>
    <w:uiPriority w:val="99"/>
    <w:semiHidden/>
    <w:rsid w:val="0071520C"/>
    <w:pPr>
      <w:ind w:left="2552" w:hanging="284"/>
    </w:pPr>
  </w:style>
  <w:style w:type="paragraph" w:styleId="TOC2">
    <w:name w:val="toc 2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/>
    </w:pPr>
    <w:rPr>
      <w:b/>
      <w:bCs/>
    </w:rPr>
  </w:style>
  <w:style w:type="paragraph" w:styleId="TOC3">
    <w:name w:val="toc 3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/>
    </w:pPr>
  </w:style>
  <w:style w:type="paragraph" w:styleId="TOC4">
    <w:name w:val="toc 4"/>
    <w:basedOn w:val="Normal"/>
    <w:next w:val="Normal"/>
    <w:semiHidden/>
    <w:rsid w:val="0071520C"/>
    <w:pPr>
      <w:ind w:left="851"/>
    </w:pPr>
  </w:style>
  <w:style w:type="paragraph" w:styleId="TOC5">
    <w:name w:val="toc 5"/>
    <w:basedOn w:val="Normal"/>
    <w:next w:val="Normal"/>
    <w:uiPriority w:val="99"/>
    <w:semiHidden/>
    <w:rsid w:val="0071520C"/>
    <w:pPr>
      <w:ind w:left="1134"/>
    </w:pPr>
  </w:style>
  <w:style w:type="paragraph" w:styleId="TOC6">
    <w:name w:val="toc 6"/>
    <w:basedOn w:val="Normal"/>
    <w:next w:val="Normal"/>
    <w:uiPriority w:val="99"/>
    <w:rsid w:val="0071520C"/>
    <w:pPr>
      <w:ind w:left="1418"/>
    </w:pPr>
  </w:style>
  <w:style w:type="paragraph" w:styleId="TOC7">
    <w:name w:val="toc 7"/>
    <w:basedOn w:val="Normal"/>
    <w:next w:val="Normal"/>
    <w:uiPriority w:val="99"/>
    <w:semiHidden/>
    <w:rsid w:val="0071520C"/>
    <w:pPr>
      <w:ind w:left="1701"/>
    </w:pPr>
  </w:style>
  <w:style w:type="paragraph" w:styleId="TOC8">
    <w:name w:val="toc 8"/>
    <w:basedOn w:val="Normal"/>
    <w:next w:val="Normal"/>
    <w:uiPriority w:val="99"/>
    <w:semiHidden/>
    <w:rsid w:val="0071520C"/>
    <w:pPr>
      <w:ind w:left="1985"/>
    </w:pPr>
  </w:style>
  <w:style w:type="paragraph" w:styleId="TOC9">
    <w:name w:val="toc 9"/>
    <w:basedOn w:val="Normal"/>
    <w:next w:val="Normal"/>
    <w:uiPriority w:val="99"/>
    <w:semiHidden/>
    <w:rsid w:val="0071520C"/>
    <w:pPr>
      <w:ind w:left="2268"/>
    </w:pPr>
  </w:style>
  <w:style w:type="paragraph" w:styleId="TableofFigures">
    <w:name w:val="table of figures"/>
    <w:basedOn w:val="Normal"/>
    <w:next w:val="Normal"/>
    <w:uiPriority w:val="99"/>
    <w:semiHidden/>
    <w:rsid w:val="0071520C"/>
    <w:pPr>
      <w:ind w:left="567" w:hanging="567"/>
    </w:pPr>
  </w:style>
  <w:style w:type="paragraph" w:styleId="ListBullet5">
    <w:name w:val="List Bullet 5"/>
    <w:basedOn w:val="Normal"/>
    <w:uiPriority w:val="99"/>
    <w:rsid w:val="0071520C"/>
    <w:pPr>
      <w:tabs>
        <w:tab w:val="left" w:pos="1418"/>
      </w:tabs>
      <w:ind w:left="1702" w:hanging="284"/>
    </w:pPr>
  </w:style>
  <w:style w:type="paragraph" w:styleId="BodyTextFirstIndent">
    <w:name w:val="Body Text First Indent"/>
    <w:basedOn w:val="BodyText"/>
    <w:link w:val="BodyTextFirstIndentChar"/>
    <w:uiPriority w:val="99"/>
    <w:rsid w:val="0071520C"/>
    <w:pPr>
      <w:ind w:firstLine="284"/>
    </w:pPr>
  </w:style>
  <w:style w:type="character" w:customStyle="1" w:styleId="BodyTextFirstIndentChar">
    <w:name w:val="Body Text First Indent Char"/>
    <w:basedOn w:val="BodyTextChar1"/>
    <w:link w:val="BodyTextFirstIndent"/>
    <w:uiPriority w:val="99"/>
    <w:locked/>
    <w:rsid w:val="002A2D24"/>
    <w:rPr>
      <w:rFonts w:ascii="Arial" w:hAnsi="Arial" w:cs="Angsana New"/>
      <w:sz w:val="18"/>
      <w:szCs w:val="18"/>
    </w:rPr>
  </w:style>
  <w:style w:type="paragraph" w:styleId="BodyTextIndent">
    <w:name w:val="Body Text Indent"/>
    <w:aliases w:val="i"/>
    <w:basedOn w:val="Normal"/>
    <w:link w:val="BodyTextIndentChar"/>
    <w:rsid w:val="0071520C"/>
    <w:pPr>
      <w:spacing w:after="120"/>
      <w:ind w:left="283"/>
    </w:pPr>
  </w:style>
  <w:style w:type="character" w:customStyle="1" w:styleId="BodyTextIndentChar">
    <w:name w:val="Body Text Indent Char"/>
    <w:aliases w:val="i Char"/>
    <w:basedOn w:val="DefaultParagraphFont"/>
    <w:link w:val="BodyTextIndent"/>
    <w:locked/>
    <w:rsid w:val="002A2D24"/>
    <w:rPr>
      <w:rFonts w:ascii="Arial" w:hAnsi="Arial" w:cs="Times New Roman"/>
      <w:sz w:val="18"/>
      <w:szCs w:val="18"/>
    </w:rPr>
  </w:style>
  <w:style w:type="paragraph" w:styleId="BodyTextFirstIndent2">
    <w:name w:val="Body Text First Indent 2"/>
    <w:basedOn w:val="BodyTextIndent"/>
    <w:link w:val="BodyTextFirstIndent2Char"/>
    <w:uiPriority w:val="99"/>
    <w:rsid w:val="0071520C"/>
    <w:pPr>
      <w:ind w:left="284" w:firstLine="284"/>
    </w:pPr>
  </w:style>
  <w:style w:type="character" w:customStyle="1" w:styleId="BodyTextFirstIndent2Char">
    <w:name w:val="Body Text First Indent 2 Char"/>
    <w:basedOn w:val="BodyTextIndentChar"/>
    <w:link w:val="BodyTextFirstIndent2"/>
    <w:uiPriority w:val="99"/>
    <w:locked/>
    <w:rsid w:val="002A2D24"/>
    <w:rPr>
      <w:rFonts w:ascii="Arial" w:hAnsi="Arial" w:cs="Times New Roman"/>
      <w:sz w:val="18"/>
      <w:szCs w:val="18"/>
    </w:rPr>
  </w:style>
  <w:style w:type="character" w:styleId="Strong">
    <w:name w:val="Strong"/>
    <w:basedOn w:val="DefaultParagraphFont"/>
    <w:uiPriority w:val="99"/>
    <w:qFormat/>
    <w:rsid w:val="0071520C"/>
    <w:rPr>
      <w:rFonts w:cs="Times New Roman"/>
      <w:b/>
      <w:bCs/>
    </w:rPr>
  </w:style>
  <w:style w:type="paragraph" w:customStyle="1" w:styleId="AA1stlevelbullet">
    <w:name w:val="AA 1st level bullet"/>
    <w:basedOn w:val="Normal"/>
    <w:uiPriority w:val="99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227" w:hanging="227"/>
    </w:pPr>
  </w:style>
  <w:style w:type="paragraph" w:customStyle="1" w:styleId="AAFrameLogo">
    <w:name w:val="AA Frame Logo"/>
    <w:basedOn w:val="Normal"/>
    <w:uiPriority w:val="99"/>
    <w:rsid w:val="0071520C"/>
    <w:pPr>
      <w:framePr w:w="4253" w:h="1418" w:hRule="exact" w:hSpace="142" w:vSpace="142" w:wrap="around" w:vAnchor="page" w:hAnchor="page" w:x="7457" w:y="568"/>
    </w:pPr>
  </w:style>
  <w:style w:type="character" w:customStyle="1" w:styleId="AACopyright">
    <w:name w:val="AA Copyright"/>
    <w:basedOn w:val="DefaultParagraphFont"/>
    <w:uiPriority w:val="99"/>
    <w:rsid w:val="0071520C"/>
    <w:rPr>
      <w:rFonts w:ascii="Arial" w:hAnsi="Arial" w:cs="Times New Roman"/>
      <w:sz w:val="13"/>
      <w:szCs w:val="13"/>
    </w:rPr>
  </w:style>
  <w:style w:type="paragraph" w:customStyle="1" w:styleId="AA2ndlevelbullet">
    <w:name w:val="AA 2nd level bullet"/>
    <w:basedOn w:val="AA1stlevelbullet"/>
    <w:uiPriority w:val="99"/>
    <w:rsid w:val="0071520C"/>
    <w:pPr>
      <w:tabs>
        <w:tab w:val="clear" w:pos="227"/>
        <w:tab w:val="left" w:pos="454"/>
        <w:tab w:val="left" w:pos="680"/>
        <w:tab w:val="left" w:pos="907"/>
      </w:tabs>
      <w:ind w:left="454"/>
    </w:pPr>
  </w:style>
  <w:style w:type="paragraph" w:customStyle="1" w:styleId="AANumbering">
    <w:name w:val="AA Numbering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284"/>
      </w:tabs>
    </w:pPr>
  </w:style>
  <w:style w:type="paragraph" w:styleId="TOC1">
    <w:name w:val="toc 1"/>
    <w:basedOn w:val="Normal"/>
    <w:next w:val="Normal"/>
    <w:semiHidden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</w:style>
  <w:style w:type="paragraph" w:customStyle="1" w:styleId="ReportMenuBar">
    <w:name w:val="ReportMenuBar"/>
    <w:basedOn w:val="Normal"/>
    <w:uiPriority w:val="99"/>
    <w:rsid w:val="0071520C"/>
    <w:pPr>
      <w:tabs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</w:pPr>
    <w:rPr>
      <w:b/>
      <w:bCs/>
      <w:color w:val="FFFFFF"/>
      <w:sz w:val="30"/>
      <w:szCs w:val="30"/>
    </w:rPr>
  </w:style>
  <w:style w:type="paragraph" w:customStyle="1" w:styleId="ReportHeading1">
    <w:name w:val="ReportHeading1"/>
    <w:basedOn w:val="Normal"/>
    <w:uiPriority w:val="99"/>
    <w:rsid w:val="0071520C"/>
    <w:pPr>
      <w:framePr w:w="6521" w:h="1055" w:hSpace="142" w:wrap="around" w:vAnchor="page" w:hAnchor="page" w:x="1441" w:y="4452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300" w:lineRule="atLeast"/>
    </w:pPr>
    <w:rPr>
      <w:b/>
      <w:bCs/>
      <w:sz w:val="24"/>
      <w:szCs w:val="24"/>
    </w:rPr>
  </w:style>
  <w:style w:type="paragraph" w:customStyle="1" w:styleId="ReportHeading2">
    <w:name w:val="ReportHeading2"/>
    <w:basedOn w:val="ReportHeading1"/>
    <w:uiPriority w:val="99"/>
    <w:rsid w:val="0071520C"/>
    <w:pPr>
      <w:framePr w:h="1054" w:wrap="around" w:y="5920"/>
    </w:pPr>
  </w:style>
  <w:style w:type="paragraph" w:customStyle="1" w:styleId="ReportHeading3">
    <w:name w:val="ReportHeading3"/>
    <w:basedOn w:val="ReportHeading2"/>
    <w:uiPriority w:val="99"/>
    <w:rsid w:val="0071520C"/>
    <w:pPr>
      <w:framePr w:h="443" w:wrap="around" w:y="8223"/>
    </w:pPr>
  </w:style>
  <w:style w:type="paragraph" w:customStyle="1" w:styleId="a">
    <w:name w:val="¢éÍ¤ÇÒÁ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ParagraphNumbering">
    <w:name w:val="Paragraph Numbering"/>
    <w:basedOn w:val="Heade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  <w:tab w:val="left" w:pos="284"/>
      </w:tabs>
    </w:pPr>
  </w:style>
  <w:style w:type="paragraph" w:customStyle="1" w:styleId="PictureInText">
    <w:name w:val="PictureInText"/>
    <w:basedOn w:val="Normal"/>
    <w:next w:val="Normal"/>
    <w:uiPriority w:val="99"/>
    <w:rsid w:val="0071520C"/>
    <w:pPr>
      <w:framePr w:w="7308" w:h="1134" w:hSpace="180" w:vSpace="180" w:wrap="notBeside" w:vAnchor="text" w:hAnchor="margin" w:x="1" w:y="7"/>
      <w:spacing w:after="240"/>
    </w:pPr>
  </w:style>
  <w:style w:type="paragraph" w:customStyle="1" w:styleId="PictureLeft">
    <w:name w:val="PictureLeft"/>
    <w:basedOn w:val="Normal"/>
    <w:uiPriority w:val="99"/>
    <w:rsid w:val="0071520C"/>
    <w:pPr>
      <w:framePr w:w="2603" w:h="1134" w:hSpace="142" w:wrap="around" w:vAnchor="text" w:hAnchor="page" w:x="1526" w:y="6"/>
      <w:spacing w:before="240"/>
    </w:pPr>
  </w:style>
  <w:style w:type="paragraph" w:customStyle="1" w:styleId="PicturteLeftFullLength">
    <w:name w:val="PicturteLeftFullLength"/>
    <w:basedOn w:val="PictureLeft"/>
    <w:uiPriority w:val="99"/>
    <w:rsid w:val="0071520C"/>
    <w:pPr>
      <w:framePr w:w="10142" w:hSpace="180" w:vSpace="180" w:wrap="around" w:y="7"/>
    </w:pPr>
  </w:style>
  <w:style w:type="paragraph" w:customStyle="1" w:styleId="AAheadingwocontents">
    <w:name w:val="AA heading wo contents"/>
    <w:basedOn w:val="Normal"/>
    <w:uiPriority w:val="99"/>
    <w:rsid w:val="0071520C"/>
    <w:pPr>
      <w:spacing w:line="280" w:lineRule="atLeast"/>
    </w:pPr>
    <w:rPr>
      <w:rFonts w:ascii="Times New Roman" w:hAnsi="Times New Roman"/>
      <w:b/>
      <w:bCs/>
      <w:sz w:val="22"/>
      <w:szCs w:val="22"/>
    </w:rPr>
  </w:style>
  <w:style w:type="paragraph" w:customStyle="1" w:styleId="StandaardOpinion">
    <w:name w:val="StandaardOpinion"/>
    <w:basedOn w:val="Normal"/>
    <w:uiPriority w:val="99"/>
    <w:rsid w:val="0071520C"/>
    <w:pPr>
      <w:spacing w:line="280" w:lineRule="atLeast"/>
    </w:pPr>
    <w:rPr>
      <w:rFonts w:ascii="Times New Roman" w:hAnsi="Times New Roman"/>
      <w:sz w:val="22"/>
      <w:szCs w:val="22"/>
    </w:rPr>
  </w:style>
  <w:style w:type="paragraph" w:customStyle="1" w:styleId="T">
    <w:name w:val="Å§ª×Í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a0">
    <w:name w:val="???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080"/>
      </w:tabs>
      <w:spacing w:line="240" w:lineRule="auto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">
    <w:name w:val="µÒÃÒ§3ªèÍ§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Book Antiqua" w:hAnsi="Book Antiqua"/>
      <w:sz w:val="22"/>
      <w:szCs w:val="22"/>
      <w:lang w:val="th-TH"/>
    </w:rPr>
  </w:style>
  <w:style w:type="paragraph" w:styleId="BodyText2">
    <w:name w:val="Body Text 2"/>
    <w:basedOn w:val="Normal"/>
    <w:link w:val="BodyText2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360" w:firstLine="540"/>
      <w:jc w:val="both"/>
    </w:pPr>
    <w:rPr>
      <w:rFonts w:ascii="Book Antiqua" w:hAnsi="Book Antiqua"/>
      <w:sz w:val="22"/>
      <w:szCs w:val="22"/>
    </w:rPr>
  </w:style>
  <w:style w:type="character" w:customStyle="1" w:styleId="BodyText2Char">
    <w:name w:val="Body Text 2 Char"/>
    <w:basedOn w:val="DefaultParagraphFont"/>
    <w:link w:val="BodyText2"/>
    <w:locked/>
    <w:rsid w:val="002A2D24"/>
    <w:rPr>
      <w:rFonts w:ascii="Book Antiqua" w:hAnsi="Book Antiqua" w:cs="Times New Roman"/>
      <w:sz w:val="22"/>
      <w:szCs w:val="22"/>
    </w:rPr>
  </w:style>
  <w:style w:type="paragraph" w:customStyle="1" w:styleId="a1">
    <w:name w:val="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/>
      <w:sz w:val="28"/>
      <w:szCs w:val="28"/>
      <w:lang w:val="th-TH"/>
    </w:rPr>
  </w:style>
  <w:style w:type="paragraph" w:customStyle="1" w:styleId="a2">
    <w:name w:val="ºÇ¡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Book Antiqua" w:hAnsi="Book Antiqua"/>
      <w:sz w:val="22"/>
      <w:szCs w:val="22"/>
      <w:lang w:val="th-TH"/>
    </w:rPr>
  </w:style>
  <w:style w:type="paragraph" w:customStyle="1" w:styleId="T0">
    <w:name w:val="????? T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left="5040" w:right="540"/>
      <w:jc w:val="center"/>
    </w:pPr>
    <w:rPr>
      <w:rFonts w:ascii="Times New Roman" w:hAnsi="Times New Roman" w:cs="BrowalliaUPC"/>
      <w:sz w:val="30"/>
      <w:szCs w:val="30"/>
      <w:lang w:val="th-TH"/>
    </w:rPr>
  </w:style>
  <w:style w:type="paragraph" w:customStyle="1" w:styleId="30">
    <w:name w:val="?????3?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</w:tabs>
      <w:spacing w:line="240" w:lineRule="auto"/>
    </w:pPr>
    <w:rPr>
      <w:rFonts w:ascii="Times New Roman" w:hAnsi="Times New Roman"/>
      <w:sz w:val="22"/>
      <w:szCs w:val="22"/>
      <w:lang w:val="th-TH"/>
    </w:rPr>
  </w:style>
  <w:style w:type="paragraph" w:customStyle="1" w:styleId="a3">
    <w:name w:val="???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129"/>
      <w:jc w:val="right"/>
    </w:pPr>
    <w:rPr>
      <w:rFonts w:ascii="Times New Roman" w:hAnsi="Times New Roman"/>
      <w:sz w:val="22"/>
      <w:szCs w:val="22"/>
      <w:lang w:val="th-TH"/>
    </w:rPr>
  </w:style>
  <w:style w:type="paragraph" w:customStyle="1" w:styleId="E">
    <w:name w:val="ª×èÍºÃÔÉÑ· E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jc w:val="center"/>
    </w:pPr>
    <w:rPr>
      <w:rFonts w:ascii="Book Antiqua" w:hAnsi="Book Antiqua"/>
      <w:b/>
      <w:bCs/>
      <w:sz w:val="22"/>
      <w:szCs w:val="22"/>
      <w:lang w:val="th-TH"/>
    </w:rPr>
  </w:style>
  <w:style w:type="paragraph" w:customStyle="1" w:styleId="a4">
    <w:name w:val="Åº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hAnsi="Times New Roman" w:cs="BrowalliaUPC"/>
      <w:sz w:val="28"/>
      <w:szCs w:val="28"/>
      <w:lang w:val="th-TH"/>
    </w:rPr>
  </w:style>
  <w:style w:type="paragraph" w:customStyle="1" w:styleId="a5">
    <w:name w:val="ลบ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360"/>
        <w:tab w:val="left" w:pos="720"/>
        <w:tab w:val="left" w:pos="1080"/>
      </w:tabs>
      <w:spacing w:line="240" w:lineRule="auto"/>
    </w:pPr>
    <w:rPr>
      <w:rFonts w:ascii="Times New Roman" w:cs="BrowalliaUPC"/>
      <w:sz w:val="28"/>
      <w:szCs w:val="28"/>
      <w:lang w:val="th-TH" w:eastAsia="th-TH"/>
    </w:rPr>
  </w:style>
  <w:style w:type="paragraph" w:styleId="BodyText3">
    <w:name w:val="Body Text 3"/>
    <w:basedOn w:val="Normal"/>
    <w:link w:val="BodyText3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ind w:right="-43"/>
    </w:pPr>
    <w:rPr>
      <w:rFonts w:ascii="Times New Roman" w:hAnsi="Times New Roman" w:cs="EucrosiaUPC"/>
      <w:sz w:val="30"/>
      <w:szCs w:val="30"/>
    </w:rPr>
  </w:style>
  <w:style w:type="character" w:customStyle="1" w:styleId="BodyText3Char">
    <w:name w:val="Body Text 3 Char"/>
    <w:basedOn w:val="DefaultParagraphFont"/>
    <w:link w:val="BodyText3"/>
    <w:locked/>
    <w:rsid w:val="002A2D24"/>
    <w:rPr>
      <w:rFonts w:cs="EucrosiaUPC"/>
      <w:sz w:val="30"/>
      <w:szCs w:val="30"/>
      <w:lang w:bidi="th-TH"/>
    </w:rPr>
  </w:style>
  <w:style w:type="character" w:styleId="PageNumber">
    <w:name w:val="page number"/>
    <w:basedOn w:val="DefaultParagraphFont"/>
    <w:rsid w:val="0071520C"/>
    <w:rPr>
      <w:rFonts w:cs="Times New Roman"/>
    </w:rPr>
  </w:style>
  <w:style w:type="paragraph" w:customStyle="1" w:styleId="ASSETS">
    <w:name w:val="ASSETS"/>
    <w:basedOn w:val="Normal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  <w:ind w:right="360"/>
      <w:jc w:val="center"/>
    </w:pPr>
    <w:rPr>
      <w:rFonts w:ascii="Book Antiqua" w:hAnsi="Book Antiqua"/>
      <w:b/>
      <w:bCs/>
      <w:sz w:val="22"/>
      <w:szCs w:val="22"/>
      <w:u w:val="single"/>
      <w:lang w:val="th-TH"/>
    </w:rPr>
  </w:style>
  <w:style w:type="paragraph" w:styleId="BodyTextIndent2">
    <w:name w:val="Body Text Indent 2"/>
    <w:basedOn w:val="Normal"/>
    <w:link w:val="BodyTextIndent2Char"/>
    <w:uiPriority w:val="99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ind w:left="540" w:hanging="540"/>
      <w:jc w:val="both"/>
    </w:pPr>
    <w:rPr>
      <w:rFonts w:ascii="Times New Roman" w:hAnsi="Times New Roman" w:cs="EucrosiaUPC"/>
      <w:sz w:val="30"/>
      <w:szCs w:val="30"/>
    </w:rPr>
  </w:style>
  <w:style w:type="character" w:customStyle="1" w:styleId="BodyTextIndent2Char">
    <w:name w:val="Body Text Indent 2 Char"/>
    <w:basedOn w:val="DefaultParagraphFont"/>
    <w:link w:val="BodyTextIndent2"/>
    <w:uiPriority w:val="99"/>
    <w:locked/>
    <w:rsid w:val="002A2D24"/>
    <w:rPr>
      <w:rFonts w:cs="EucrosiaUPC"/>
      <w:sz w:val="30"/>
      <w:szCs w:val="30"/>
      <w:lang w:bidi="th-TH"/>
    </w:rPr>
  </w:style>
  <w:style w:type="paragraph" w:styleId="BalloonText">
    <w:name w:val="Balloon Text"/>
    <w:basedOn w:val="Normal"/>
    <w:link w:val="BalloonTextChar"/>
    <w:semiHidden/>
    <w:rsid w:val="0071520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locked/>
    <w:rsid w:val="002A2D24"/>
    <w:rPr>
      <w:rFonts w:ascii="Tahoma" w:hAnsi="Tahoma" w:cs="Tahoma"/>
      <w:sz w:val="16"/>
      <w:szCs w:val="16"/>
    </w:rPr>
  </w:style>
  <w:style w:type="paragraph" w:customStyle="1" w:styleId="AccPolicyHeading">
    <w:name w:val="Acc Policy Heading"/>
    <w:basedOn w:val="BodyText"/>
    <w:link w:val="AccPolicyHeading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40"/>
      </w:tabs>
      <w:spacing w:after="0"/>
      <w:ind w:left="540" w:right="387" w:hanging="540"/>
      <w:jc w:val="both"/>
    </w:pPr>
    <w:rPr>
      <w:rFonts w:ascii="Angsana New" w:hAnsi="Angsana New" w:cs="Angsana New"/>
      <w:b/>
      <w:bCs/>
      <w:i/>
      <w:iCs/>
      <w:sz w:val="30"/>
      <w:szCs w:val="30"/>
      <w:lang w:val="en-GB"/>
    </w:rPr>
  </w:style>
  <w:style w:type="character" w:customStyle="1" w:styleId="AccPolicyHeadingChar">
    <w:name w:val="Acc Policy Heading Char"/>
    <w:basedOn w:val="DefaultParagraphFont"/>
    <w:link w:val="AccPolicyHeading"/>
    <w:locked/>
    <w:rsid w:val="0071520C"/>
    <w:rPr>
      <w:rFonts w:ascii="Angsana New" w:hAnsi="Angsana New" w:cs="Angsana New"/>
      <w:b/>
      <w:bCs/>
      <w:i/>
      <w:iCs/>
      <w:sz w:val="30"/>
      <w:szCs w:val="30"/>
      <w:lang w:val="en-GB" w:eastAsia="en-US" w:bidi="th-TH"/>
    </w:rPr>
  </w:style>
  <w:style w:type="table" w:styleId="TableGrid">
    <w:name w:val="Table Grid"/>
    <w:basedOn w:val="TableNormal"/>
    <w:uiPriority w:val="39"/>
    <w:rsid w:val="0071520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gnature">
    <w:name w:val="Signature"/>
    <w:basedOn w:val="Normal"/>
    <w:link w:val="SignatureChar"/>
    <w:rsid w:val="0071520C"/>
    <w:pPr>
      <w:spacing w:line="240" w:lineRule="auto"/>
    </w:pPr>
  </w:style>
  <w:style w:type="character" w:customStyle="1" w:styleId="SignatureChar">
    <w:name w:val="Signature Char"/>
    <w:basedOn w:val="DefaultParagraphFont"/>
    <w:link w:val="Signature"/>
    <w:locked/>
    <w:rsid w:val="002A2D24"/>
    <w:rPr>
      <w:rFonts w:ascii="Arial" w:hAnsi="Arial" w:cs="Times New Roman"/>
      <w:sz w:val="18"/>
      <w:szCs w:val="18"/>
    </w:rPr>
  </w:style>
  <w:style w:type="paragraph" w:customStyle="1" w:styleId="acctfourfigures">
    <w:name w:val="acct four figures"/>
    <w:aliases w:val="a4,a4 + 8 pt,(Complex) + 8 pt,(Complex),Thai Distribute...,a4 + Angsana New,Before:  3 pt,Line spacing:  At l...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6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">
    <w:name w:val="block"/>
    <w:aliases w:val="b,b + Angsana New,Bold,Thai Distributed Justification,Left:  0....,Normal + Angsana New,15 pt,Left:  1 cm,Rig..."/>
    <w:basedOn w:val="BodyText"/>
    <w:link w:val="blockCha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mergecolhdg">
    <w:name w:val="acct merge col hdg"/>
    <w:aliases w:val="m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mainheading">
    <w:name w:val="acct main heading"/>
    <w:aliases w:val="am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40" w:line="320" w:lineRule="atLeast"/>
    </w:pPr>
    <w:rPr>
      <w:rFonts w:ascii="Times New Roman" w:hAnsi="Times New Roman"/>
      <w:b/>
      <w:sz w:val="28"/>
      <w:szCs w:val="20"/>
      <w:lang w:val="en-GB" w:bidi="ar-SA"/>
    </w:rPr>
  </w:style>
  <w:style w:type="paragraph" w:styleId="FootnoteText">
    <w:name w:val="footnote text"/>
    <w:aliases w:val="ft"/>
    <w:basedOn w:val="Normal"/>
    <w:link w:val="FootnoteTextChar"/>
    <w:semiHidden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Cs w:val="20"/>
      <w:lang w:val="en-GB" w:bidi="ar-SA"/>
    </w:rPr>
  </w:style>
  <w:style w:type="character" w:customStyle="1" w:styleId="FootnoteTextChar">
    <w:name w:val="Footnote Text Char"/>
    <w:aliases w:val="ft Char"/>
    <w:basedOn w:val="DefaultParagraphFont"/>
    <w:link w:val="FootnoteText"/>
    <w:semiHidden/>
    <w:locked/>
    <w:rsid w:val="002A2D24"/>
    <w:rPr>
      <w:rFonts w:cs="Times New Roman"/>
      <w:sz w:val="18"/>
      <w:lang w:val="en-GB" w:bidi="ar-SA"/>
    </w:rPr>
  </w:style>
  <w:style w:type="paragraph" w:customStyle="1" w:styleId="Graphic">
    <w:name w:val="Graphic"/>
    <w:basedOn w:val="Signature"/>
    <w:rsid w:val="0071520C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">
    <w:name w:val="acct column heading"/>
    <w:aliases w:val="ac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columnheadingnospaceafter">
    <w:name w:val="acct column heading no space after"/>
    <w:aliases w:val="acn,acct column heading no sp"/>
    <w:basedOn w:val="acctcolumnheading"/>
    <w:rsid w:val="0071520C"/>
    <w:pPr>
      <w:spacing w:after="0"/>
    </w:pPr>
  </w:style>
  <w:style w:type="paragraph" w:customStyle="1" w:styleId="acctdividends">
    <w:name w:val="acct dividends"/>
    <w:aliases w:val="a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05"/>
      </w:tabs>
      <w:spacing w:after="240" w:line="260" w:lineRule="atLeast"/>
      <w:ind w:left="709" w:right="1701" w:hanging="709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nospaceafter">
    <w:name w:val="acct indent no space after"/>
    <w:aliases w:val="ain"/>
    <w:basedOn w:val="acctindent"/>
    <w:rsid w:val="0071520C"/>
    <w:pPr>
      <w:spacing w:after="0"/>
    </w:pPr>
  </w:style>
  <w:style w:type="paragraph" w:customStyle="1" w:styleId="acctindent">
    <w:name w:val="acct indent"/>
    <w:aliases w:val="ai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notecolumn">
    <w:name w:val="acct note column"/>
    <w:aliases w:val="a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readnote">
    <w:name w:val="acct read note"/>
    <w:aliases w:val="ar"/>
    <w:basedOn w:val="BodyText"/>
    <w:rsid w:val="0071520C"/>
    <w:pPr>
      <w:framePr w:hSpace="180" w:vSpace="180" w:wrap="auto" w:hAnchor="margin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igneddirectors">
    <w:name w:val="acct signed directors"/>
    <w:aliases w:val="as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5103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statementheading">
    <w:name w:val="acct statement heading"/>
    <w:aliases w:val="as"/>
    <w:basedOn w:val="Heading2"/>
    <w:next w:val="Normal"/>
    <w:rsid w:val="0071520C"/>
    <w:pPr>
      <w:tabs>
        <w:tab w:val="clear" w:pos="227"/>
        <w:tab w:val="clear" w:pos="454"/>
        <w:tab w:val="clear" w:pos="680"/>
        <w:tab w:val="clear" w:pos="907"/>
        <w:tab w:val="num" w:pos="0"/>
      </w:tabs>
      <w:spacing w:before="130" w:after="130" w:line="280" w:lineRule="atLeast"/>
      <w:ind w:left="567" w:hanging="567"/>
    </w:pPr>
    <w:rPr>
      <w:rFonts w:ascii="Times New Roman" w:hAnsi="Times New Roman"/>
      <w:bCs w:val="0"/>
      <w:sz w:val="24"/>
      <w:szCs w:val="20"/>
      <w:lang w:val="en-GB" w:bidi="ar-SA"/>
    </w:rPr>
  </w:style>
  <w:style w:type="paragraph" w:customStyle="1" w:styleId="acctstatementheadinga">
    <w:name w:val="acct statement heading (a)"/>
    <w:aliases w:val="asa"/>
    <w:basedOn w:val="acctstatementheading"/>
    <w:rsid w:val="0071520C"/>
    <w:pPr>
      <w:spacing w:line="260" w:lineRule="atLeast"/>
    </w:pPr>
    <w:rPr>
      <w:sz w:val="22"/>
    </w:rPr>
  </w:style>
  <w:style w:type="paragraph" w:customStyle="1" w:styleId="acctstatementsub-headingbolditalic">
    <w:name w:val="acct statement sub-heading bold italic"/>
    <w:aliases w:val="asb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/>
      <w:bCs/>
      <w:i/>
      <w:sz w:val="22"/>
      <w:szCs w:val="20"/>
      <w:lang w:val="en-GB" w:bidi="ar-SA"/>
    </w:rPr>
  </w:style>
  <w:style w:type="paragraph" w:customStyle="1" w:styleId="acctstatementsub-headingitalic">
    <w:name w:val="acct statement sub-heading italic"/>
    <w:aliases w:val="asi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  <w:ind w:left="567"/>
    </w:pPr>
    <w:rPr>
      <w:rFonts w:ascii="Times New Roman" w:hAnsi="Times New Roman"/>
      <w:bCs/>
      <w:i/>
      <w:sz w:val="22"/>
      <w:szCs w:val="20"/>
      <w:lang w:val="en-GB" w:bidi="ar-SA"/>
    </w:rPr>
  </w:style>
  <w:style w:type="paragraph" w:customStyle="1" w:styleId="acctstatementsub-heading">
    <w:name w:val="acct statement sub-heading"/>
    <w:aliases w:val="ass"/>
    <w:basedOn w:val="acctstatementheading"/>
    <w:next w:val="Normal"/>
    <w:rsid w:val="0071520C"/>
    <w:pPr>
      <w:keepLines/>
      <w:spacing w:line="240" w:lineRule="atLeast"/>
      <w:ind w:left="0" w:hanging="1134"/>
    </w:pPr>
    <w:rPr>
      <w:sz w:val="22"/>
    </w:rPr>
  </w:style>
  <w:style w:type="paragraph" w:customStyle="1" w:styleId="acctstatementsub-sub-heading">
    <w:name w:val="acct statement sub-sub-heading"/>
    <w:aliases w:val="asss"/>
    <w:basedOn w:val="block2"/>
    <w:next w:val="Normal"/>
    <w:rsid w:val="0071520C"/>
    <w:pPr>
      <w:keepNext/>
      <w:keepLines/>
      <w:spacing w:before="130" w:after="130"/>
    </w:pPr>
    <w:rPr>
      <w:b/>
      <w:bCs/>
      <w:i/>
    </w:rPr>
  </w:style>
  <w:style w:type="paragraph" w:customStyle="1" w:styleId="block2">
    <w:name w:val="block2"/>
    <w:aliases w:val="b2"/>
    <w:basedOn w:val="block"/>
    <w:rsid w:val="0071520C"/>
    <w:pPr>
      <w:ind w:left="1134"/>
    </w:pPr>
  </w:style>
  <w:style w:type="paragraph" w:customStyle="1" w:styleId="acctstatementsub-sub-sub-heading">
    <w:name w:val="acct statement sub-sub-sub-heading"/>
    <w:aliases w:val="assss"/>
    <w:basedOn w:val="acctstatementsub-sub-heading"/>
    <w:rsid w:val="0071520C"/>
    <w:rPr>
      <w:b w:val="0"/>
    </w:rPr>
  </w:style>
  <w:style w:type="paragraph" w:customStyle="1" w:styleId="accttwofigureslongernumber">
    <w:name w:val="acct two figures longer number"/>
    <w:aliases w:val="a2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24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">
    <w:name w:val="acct two figures"/>
    <w:aliases w:val="a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">
    <w:name w:val="acct two lines"/>
    <w:aliases w:val="a2l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40"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linesnospaceafter">
    <w:name w:val="acct two lines no space after"/>
    <w:aliases w:val="a2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 w:hanging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nospaceafter">
    <w:name w:val="block no space after"/>
    <w:aliases w:val="bn"/>
    <w:basedOn w:val="block"/>
    <w:rsid w:val="0071520C"/>
    <w:pPr>
      <w:spacing w:after="0"/>
    </w:pPr>
  </w:style>
  <w:style w:type="paragraph" w:customStyle="1" w:styleId="block2nospaceafter">
    <w:name w:val="block2 no space after"/>
    <w:aliases w:val="b2n,block2 no sp"/>
    <w:basedOn w:val="block2"/>
    <w:rsid w:val="0071520C"/>
    <w:pPr>
      <w:spacing w:after="0"/>
    </w:pPr>
  </w:style>
  <w:style w:type="paragraph" w:customStyle="1" w:styleId="List1a">
    <w:name w:val="List 1a"/>
    <w:aliases w:val="1a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567" w:hanging="567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2i">
    <w:name w:val="List 2i"/>
    <w:aliases w:val="2i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1134" w:hanging="567"/>
    </w:pPr>
    <w:rPr>
      <w:rFonts w:ascii="Times New Roman" w:hAnsi="Times New Roman"/>
      <w:sz w:val="22"/>
      <w:szCs w:val="20"/>
      <w:lang w:val="en-GB" w:bidi="ar-SA"/>
    </w:rPr>
  </w:style>
  <w:style w:type="paragraph" w:styleId="MacroText">
    <w:name w:val="macro"/>
    <w:link w:val="MacroTextChar"/>
    <w:semiHidden/>
    <w:rsid w:val="0071520C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line="260" w:lineRule="atLeast"/>
    </w:pPr>
    <w:rPr>
      <w:rFonts w:ascii="Courier New" w:hAnsi="Courier New"/>
      <w:sz w:val="20"/>
      <w:szCs w:val="20"/>
      <w:lang w:val="en-AU" w:bidi="ar-SA"/>
    </w:rPr>
  </w:style>
  <w:style w:type="character" w:customStyle="1" w:styleId="MacroTextChar">
    <w:name w:val="Macro Text Char"/>
    <w:basedOn w:val="DefaultParagraphFont"/>
    <w:link w:val="MacroText"/>
    <w:semiHidden/>
    <w:locked/>
    <w:rsid w:val="002A2D24"/>
    <w:rPr>
      <w:rFonts w:ascii="Courier New" w:hAnsi="Courier New" w:cs="Times New Roman"/>
      <w:lang w:val="en-AU" w:eastAsia="en-US" w:bidi="ar-SA"/>
    </w:rPr>
  </w:style>
  <w:style w:type="paragraph" w:customStyle="1" w:styleId="zcompanyname">
    <w:name w:val="zcompany name"/>
    <w:aliases w:val="cn"/>
    <w:basedOn w:val="Normal"/>
    <w:rsid w:val="0071520C"/>
    <w:pPr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400" w:line="240" w:lineRule="auto"/>
      <w:jc w:val="center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zcontents">
    <w:name w:val="zcontents"/>
    <w:basedOn w:val="acctmainheading"/>
    <w:rsid w:val="0071520C"/>
  </w:style>
  <w:style w:type="paragraph" w:customStyle="1" w:styleId="zreportaddinfo">
    <w:name w:val="zreport addinfo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noProof/>
      <w:sz w:val="20"/>
      <w:szCs w:val="20"/>
      <w:lang w:val="en-GB" w:bidi="ar-SA"/>
    </w:rPr>
  </w:style>
  <w:style w:type="paragraph" w:customStyle="1" w:styleId="zreportaddinfoit">
    <w:name w:val="zreport addinfoit"/>
    <w:basedOn w:val="Normal"/>
    <w:rsid w:val="0071520C"/>
    <w:pPr>
      <w:framePr w:wrap="around" w:hAnchor="page" w:xAlign="center" w:yAlign="bottom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jc w:val="center"/>
    </w:pPr>
    <w:rPr>
      <w:rFonts w:ascii="Times New Roman" w:hAnsi="Times New Roman"/>
      <w:i/>
      <w:sz w:val="20"/>
      <w:szCs w:val="20"/>
      <w:lang w:val="en-GB" w:bidi="ar-SA"/>
    </w:rPr>
  </w:style>
  <w:style w:type="paragraph" w:customStyle="1" w:styleId="zreportname">
    <w:name w:val="zreport name"/>
    <w:aliases w:val="rn"/>
    <w:basedOn w:val="Normal"/>
    <w:rsid w:val="0071520C"/>
    <w:pPr>
      <w:keepLines/>
      <w:framePr w:w="4536" w:wrap="around" w:vAnchor="page" w:hAnchor="page" w:xAlign="center" w:y="3993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440" w:lineRule="exact"/>
      <w:jc w:val="center"/>
    </w:pPr>
    <w:rPr>
      <w:rFonts w:ascii="Times New Roman" w:hAnsi="Times New Roman"/>
      <w:noProof/>
      <w:sz w:val="36"/>
      <w:szCs w:val="20"/>
      <w:lang w:val="en-GB" w:bidi="ar-SA"/>
    </w:rPr>
  </w:style>
  <w:style w:type="paragraph" w:customStyle="1" w:styleId="zreportsubtitle">
    <w:name w:val="zreport subtitle"/>
    <w:basedOn w:val="zreportname"/>
    <w:rsid w:val="0071520C"/>
    <w:pPr>
      <w:framePr w:wrap="around"/>
      <w:spacing w:line="360" w:lineRule="exact"/>
    </w:pPr>
    <w:rPr>
      <w:sz w:val="32"/>
    </w:rPr>
  </w:style>
  <w:style w:type="paragraph" w:customStyle="1" w:styleId="BodyTexthalfspaceafter">
    <w:name w:val="Body Text half space after"/>
    <w:aliases w:val="hs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">
    <w:name w:val="*ind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halfspaceafter">
    <w:name w:val="acct indent half space after"/>
    <w:aliases w:val="aihs"/>
    <w:basedOn w:val="acctindent"/>
    <w:rsid w:val="0071520C"/>
    <w:pPr>
      <w:spacing w:after="130"/>
    </w:pPr>
  </w:style>
  <w:style w:type="paragraph" w:customStyle="1" w:styleId="keeptogethernormal">
    <w:name w:val="keep together normal"/>
    <w:aliases w:val="ktn"/>
    <w:basedOn w:val="Normal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heading">
    <w:name w:val="nine pt heading"/>
    <w:aliases w:val="9h"/>
    <w:basedOn w:val="nineptbodytext"/>
    <w:rsid w:val="0071520C"/>
    <w:rPr>
      <w:b/>
      <w:bCs/>
    </w:rPr>
  </w:style>
  <w:style w:type="paragraph" w:customStyle="1" w:styleId="nineptbodytext">
    <w:name w:val="nine pt body text"/>
    <w:aliases w:val="9bt"/>
    <w:basedOn w:val="nineptnormal"/>
    <w:rsid w:val="0071520C"/>
    <w:pPr>
      <w:spacing w:after="220"/>
    </w:pPr>
  </w:style>
  <w:style w:type="paragraph" w:customStyle="1" w:styleId="nineptnormal">
    <w:name w:val="nine pt normal"/>
    <w:aliases w:val="9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ptheadingcentred">
    <w:name w:val="nine pt heading centred"/>
    <w:aliases w:val="9hc"/>
    <w:basedOn w:val="nineptheading"/>
    <w:rsid w:val="0071520C"/>
    <w:pPr>
      <w:jc w:val="center"/>
    </w:pPr>
  </w:style>
  <w:style w:type="paragraph" w:customStyle="1" w:styleId="heading">
    <w:name w:val="heading"/>
    <w:aliases w:val="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headingcentred">
    <w:name w:val="heading centred"/>
    <w:aliases w:val="hc"/>
    <w:basedOn w:val="heading"/>
    <w:rsid w:val="0071520C"/>
    <w:pPr>
      <w:jc w:val="center"/>
    </w:pPr>
  </w:style>
  <w:style w:type="paragraph" w:customStyle="1" w:styleId="Normalcentred">
    <w:name w:val="Normal centred"/>
    <w:aliases w:val="nc"/>
    <w:basedOn w:val="acctcolumnheadingnospaceafter"/>
    <w:rsid w:val="0071520C"/>
  </w:style>
  <w:style w:type="paragraph" w:customStyle="1" w:styleId="nineptheadingcentredbold">
    <w:name w:val="nine pt heading centred bold"/>
    <w:aliases w:val="9hc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jc w:val="center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headingcentredboldwider">
    <w:name w:val="nine pt heading centred bold wider"/>
    <w:aliases w:val="9hcbw"/>
    <w:basedOn w:val="nineptheadingcentredbold"/>
    <w:rsid w:val="0071520C"/>
    <w:pPr>
      <w:ind w:left="-57" w:right="-57"/>
    </w:pPr>
  </w:style>
  <w:style w:type="paragraph" w:customStyle="1" w:styleId="nineptnormalheadinghalfspace">
    <w:name w:val="nine pt normal heading half space"/>
    <w:aliases w:val="9nhhs"/>
    <w:basedOn w:val="nineptnormalheading"/>
    <w:rsid w:val="0071520C"/>
    <w:pPr>
      <w:spacing w:after="80"/>
    </w:pPr>
  </w:style>
  <w:style w:type="paragraph" w:customStyle="1" w:styleId="nineptnormalheading">
    <w:name w:val="nine pt normal heading"/>
    <w:aliases w:val="9nh"/>
    <w:basedOn w:val="nineptnormal"/>
    <w:rsid w:val="0071520C"/>
    <w:rPr>
      <w:b/>
    </w:rPr>
  </w:style>
  <w:style w:type="paragraph" w:customStyle="1" w:styleId="nineptcolumntab1">
    <w:name w:val="nine pt column tab1"/>
    <w:aliases w:val="a91"/>
    <w:basedOn w:val="nineptnormal"/>
    <w:rsid w:val="0071520C"/>
    <w:pPr>
      <w:tabs>
        <w:tab w:val="decimal" w:pos="737"/>
      </w:tabs>
    </w:pPr>
  </w:style>
  <w:style w:type="paragraph" w:customStyle="1" w:styleId="nineptnormalitalicheading">
    <w:name w:val="nine pt normal italic heading"/>
    <w:aliases w:val="9nith"/>
    <w:basedOn w:val="nineptnormalheading"/>
    <w:rsid w:val="0071520C"/>
    <w:rPr>
      <w:i/>
      <w:iCs/>
    </w:rPr>
  </w:style>
  <w:style w:type="paragraph" w:customStyle="1" w:styleId="Normalheadingcentred">
    <w:name w:val="Normal heading centred"/>
    <w:aliases w:val="nhc"/>
    <w:basedOn w:val="Normalheading"/>
    <w:rsid w:val="0071520C"/>
    <w:pPr>
      <w:jc w:val="center"/>
    </w:pPr>
  </w:style>
  <w:style w:type="paragraph" w:customStyle="1" w:styleId="Normalheading">
    <w:name w:val="Normal heading"/>
    <w:aliases w:val="nh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b/>
      <w:bCs/>
      <w:sz w:val="22"/>
      <w:szCs w:val="20"/>
      <w:lang w:val="en-GB" w:bidi="ar-SA"/>
    </w:rPr>
  </w:style>
  <w:style w:type="paragraph" w:customStyle="1" w:styleId="ListBullethalfspaceafter">
    <w:name w:val="List Bullet half space after"/>
    <w:aliases w:val="lbhs"/>
    <w:basedOn w:val="ListBullet"/>
    <w:rsid w:val="0071520C"/>
    <w:pPr>
      <w:tabs>
        <w:tab w:val="clear" w:pos="227"/>
        <w:tab w:val="clear" w:pos="284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after="130"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cents">
    <w:name w:val="acct two figures cents"/>
    <w:aliases w:val="a2c,acct two figures ¢ sig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8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decimal">
    <w:name w:val="acct two figures decimal"/>
    <w:aliases w:val="a2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Indent1">
    <w:name w:val="Normal Indent1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142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nospaceafter">
    <w:name w:val="List Bullet 2 no space after"/>
    <w:aliases w:val="lb2n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ListBullet2halfspaceafter">
    <w:name w:val="List Bullet 2 half space after"/>
    <w:aliases w:val="lb2hs"/>
    <w:basedOn w:val="ListBullet2"/>
    <w:rsid w:val="0071520C"/>
    <w:pPr>
      <w:tabs>
        <w:tab w:val="clear" w:pos="227"/>
        <w:tab w:val="clear" w:pos="454"/>
        <w:tab w:val="clear" w:pos="567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680"/>
      </w:tabs>
      <w:spacing w:after="130" w:line="260" w:lineRule="atLeast"/>
      <w:ind w:left="68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ndentitalichalfspafter">
    <w:name w:val="Body Text Indent italic half sp after"/>
    <w:aliases w:val="iitalhs"/>
    <w:basedOn w:val="BodyTextIndentitalic"/>
    <w:rsid w:val="0071520C"/>
    <w:pPr>
      <w:spacing w:after="130"/>
    </w:pPr>
  </w:style>
  <w:style w:type="paragraph" w:customStyle="1" w:styleId="BodyTextIndentitalic">
    <w:name w:val="Body Text Indent italic"/>
    <w:aliases w:val="iital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  <w:ind w:left="340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halfspaceafter">
    <w:name w:val="Body Text Indent half space after"/>
    <w:aliases w:val="ihs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onepointafter">
    <w:name w:val="Body Text one point after"/>
    <w:aliases w:val="bt1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keeptogether">
    <w:name w:val="keep together"/>
    <w:aliases w:val="kt"/>
    <w:basedOn w:val="BodyText"/>
    <w:rsid w:val="0071520C"/>
    <w:pPr>
      <w:keepNext/>
      <w:keepLines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">
    <w:name w:val="acct three columns"/>
    <w:aliases w:val="a3,acct three figure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6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hreecolumnsshorternumber">
    <w:name w:val="acct three columns shorter number"/>
    <w:aliases w:val="a3-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02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tabletext">
    <w:name w:val="table text"/>
    <w:aliases w:val="t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30" w:after="130"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odyTextitalic">
    <w:name w:val="Body Text italic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260"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BodyTextIndentnosp">
    <w:name w:val="Body Text Indent no sp"/>
    <w:aliases w:val="in,indent no space after"/>
    <w:basedOn w:val="BodyTextInden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0" w:line="260" w:lineRule="atLeast"/>
      <w:ind w:left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fourfiguresdecimal">
    <w:name w:val="acct four figures decimal"/>
    <w:aliases w:val="a4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383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">
    <w:name w:val="heading no space after"/>
    <w:aliases w:val="hn,heading no space"/>
    <w:basedOn w:val="heading"/>
    <w:rsid w:val="0071520C"/>
    <w:pPr>
      <w:spacing w:after="0"/>
    </w:pPr>
  </w:style>
  <w:style w:type="paragraph" w:customStyle="1" w:styleId="acctnotecolumndecimal">
    <w:name w:val="acct note column decimal"/>
    <w:aliases w:val="and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25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index">
    <w:name w:val="index"/>
    <w:aliases w:val="ix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134"/>
      </w:tabs>
      <w:spacing w:after="20" w:line="260" w:lineRule="atLeast"/>
      <w:ind w:left="1134" w:hanging="113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bodytextbullet">
    <w:name w:val="nine pt body text bullet"/>
    <w:aliases w:val="9btb"/>
    <w:basedOn w:val="nineptbodytext"/>
    <w:rsid w:val="0071520C"/>
    <w:pPr>
      <w:tabs>
        <w:tab w:val="num" w:pos="284"/>
      </w:tabs>
      <w:spacing w:after="180"/>
      <w:ind w:left="284" w:hanging="284"/>
    </w:pPr>
  </w:style>
  <w:style w:type="paragraph" w:customStyle="1" w:styleId="nineptnormalbullet">
    <w:name w:val="nine pt normal bullet"/>
    <w:aliases w:val="9nb"/>
    <w:basedOn w:val="nineptnormal"/>
    <w:rsid w:val="0071520C"/>
    <w:pPr>
      <w:tabs>
        <w:tab w:val="num" w:pos="284"/>
      </w:tabs>
      <w:ind w:left="284" w:hanging="284"/>
    </w:pPr>
  </w:style>
  <w:style w:type="paragraph" w:customStyle="1" w:styleId="ninepttabletextblockbullet">
    <w:name w:val="nine pt table text block bullet"/>
    <w:aliases w:val="9ttbb"/>
    <w:basedOn w:val="ninepttabletextblock"/>
    <w:rsid w:val="0071520C"/>
    <w:pPr>
      <w:tabs>
        <w:tab w:val="num" w:pos="652"/>
      </w:tabs>
      <w:ind w:left="652" w:hanging="227"/>
    </w:pPr>
  </w:style>
  <w:style w:type="paragraph" w:customStyle="1" w:styleId="ninepttabletextblock">
    <w:name w:val="nine pt table text block"/>
    <w:aliases w:val="9ttbk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60" w:line="220" w:lineRule="atLeast"/>
      <w:ind w:left="425"/>
    </w:pPr>
    <w:rPr>
      <w:rFonts w:ascii="Times New Roman" w:hAnsi="Times New Roman"/>
      <w:szCs w:val="20"/>
      <w:lang w:val="en-GB" w:bidi="ar-SA"/>
    </w:rPr>
  </w:style>
  <w:style w:type="paragraph" w:customStyle="1" w:styleId="IndexHeading1">
    <w:name w:val="Index Heading1"/>
    <w:aliases w:val="ixh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30" w:line="260" w:lineRule="atLeast"/>
      <w:ind w:left="1134" w:hanging="1134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block2bullet">
    <w:name w:val="block2bullet"/>
    <w:aliases w:val="b2b"/>
    <w:basedOn w:val="block2"/>
    <w:rsid w:val="0071520C"/>
    <w:pPr>
      <w:tabs>
        <w:tab w:val="num" w:pos="1474"/>
      </w:tabs>
      <w:ind w:left="1474" w:hanging="340"/>
    </w:pPr>
  </w:style>
  <w:style w:type="paragraph" w:customStyle="1" w:styleId="tabletextheading">
    <w:name w:val="table text heading"/>
    <w:aliases w:val="tth"/>
    <w:basedOn w:val="tabletext"/>
    <w:rsid w:val="0071520C"/>
    <w:rPr>
      <w:b/>
      <w:bCs/>
    </w:rPr>
  </w:style>
  <w:style w:type="paragraph" w:customStyle="1" w:styleId="acctfourfiguresyears">
    <w:name w:val="acct four figures years"/>
    <w:aliases w:val="a4y"/>
    <w:basedOn w:val="Normal"/>
    <w:rsid w:val="0071520C"/>
    <w:pPr>
      <w:tabs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22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years">
    <w:name w:val="acct two figures years"/>
    <w:aliases w:val="a2y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48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Foreigncurrencytable">
    <w:name w:val="Foreign currency tab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6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nospaceafter">
    <w:name w:val="heading italic no space after"/>
    <w:aliases w:val="hi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imes New Roman" w:hAnsi="Times New Roman"/>
      <w:i/>
      <w:iCs/>
      <w:sz w:val="22"/>
      <w:szCs w:val="20"/>
      <w:lang w:val="en-GB" w:bidi="ar-SA"/>
    </w:rPr>
  </w:style>
  <w:style w:type="paragraph" w:customStyle="1" w:styleId="accttwofigures0">
    <w:name w:val="acct two figures %"/>
    <w:aliases w:val="a2%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twofigures2a22">
    <w:name w:val="acct two figures %2.a2%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510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list">
    <w:name w:val="block list"/>
    <w:aliases w:val="blist"/>
    <w:basedOn w:val="block"/>
    <w:rsid w:val="0071520C"/>
    <w:pPr>
      <w:ind w:left="1134" w:hanging="567"/>
    </w:pPr>
  </w:style>
  <w:style w:type="paragraph" w:customStyle="1" w:styleId="blocklist2">
    <w:name w:val="block list2"/>
    <w:aliases w:val="blist2"/>
    <w:basedOn w:val="blocklist"/>
    <w:rsid w:val="0071520C"/>
    <w:pPr>
      <w:ind w:left="1701"/>
    </w:pPr>
  </w:style>
  <w:style w:type="paragraph" w:customStyle="1" w:styleId="acctfourfigureslongernumber">
    <w:name w:val="acct four figures longer number"/>
    <w:aliases w:val="a4+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851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heading">
    <w:name w:val="block heading"/>
    <w:aliases w:val="bh"/>
    <w:basedOn w:val="block"/>
    <w:rsid w:val="0071520C"/>
    <w:pPr>
      <w:keepNext/>
      <w:keepLines/>
      <w:spacing w:before="70"/>
    </w:pPr>
    <w:rPr>
      <w:b/>
    </w:rPr>
  </w:style>
  <w:style w:type="paragraph" w:customStyle="1" w:styleId="blockheadingitalicnosp">
    <w:name w:val="block heading italic no sp"/>
    <w:aliases w:val="bhin"/>
    <w:basedOn w:val="blockheadingitalic"/>
    <w:rsid w:val="0071520C"/>
    <w:pPr>
      <w:spacing w:after="0"/>
    </w:pPr>
  </w:style>
  <w:style w:type="paragraph" w:customStyle="1" w:styleId="blockheadingitalic">
    <w:name w:val="block heading italic"/>
    <w:aliases w:val="bhi"/>
    <w:basedOn w:val="blockheadingitalicbold"/>
    <w:rsid w:val="0071520C"/>
    <w:rPr>
      <w:b w:val="0"/>
    </w:rPr>
  </w:style>
  <w:style w:type="paragraph" w:customStyle="1" w:styleId="blockheadingitalicbold">
    <w:name w:val="block heading italic bold"/>
    <w:aliases w:val="bhib"/>
    <w:basedOn w:val="blockheading"/>
    <w:rsid w:val="0071520C"/>
    <w:rPr>
      <w:i/>
    </w:rPr>
  </w:style>
  <w:style w:type="paragraph" w:customStyle="1" w:styleId="blockheadingnosp">
    <w:name w:val="block heading no sp"/>
    <w:aliases w:val="bhn,block heading no space after"/>
    <w:basedOn w:val="blockheading"/>
    <w:rsid w:val="0071520C"/>
    <w:pPr>
      <w:spacing w:after="0"/>
    </w:pPr>
  </w:style>
  <w:style w:type="paragraph" w:customStyle="1" w:styleId="smallreturn">
    <w:name w:val="small return"/>
    <w:aliases w:val="sr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130" w:lineRule="exac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bolditalicnospaceafter">
    <w:name w:val="heading bold italic no space after"/>
    <w:aliases w:val="hbin"/>
    <w:basedOn w:val="headingbolditalic"/>
    <w:rsid w:val="0071520C"/>
    <w:pPr>
      <w:spacing w:after="0"/>
    </w:pPr>
  </w:style>
  <w:style w:type="paragraph" w:customStyle="1" w:styleId="headingbolditalic">
    <w:name w:val="heading bold italic"/>
    <w:aliases w:val="hbi"/>
    <w:basedOn w:val="heading"/>
    <w:rsid w:val="0071520C"/>
    <w:rPr>
      <w:i/>
    </w:rPr>
  </w:style>
  <w:style w:type="paragraph" w:customStyle="1" w:styleId="acctstatementheadingashorter">
    <w:name w:val="acct statement heading (a) shorter"/>
    <w:aliases w:val="asas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60" w:lineRule="atLeast"/>
      <w:ind w:left="567" w:right="4252" w:hanging="567"/>
      <w:outlineLvl w:val="1"/>
    </w:pPr>
    <w:rPr>
      <w:rFonts w:ascii="Times New Roman" w:hAnsi="Times New Roman"/>
      <w:b/>
      <w:sz w:val="22"/>
      <w:szCs w:val="20"/>
      <w:lang w:val="en-GB" w:bidi="ar-SA"/>
    </w:rPr>
  </w:style>
  <w:style w:type="paragraph" w:customStyle="1" w:styleId="acctstatementheadingshorter">
    <w:name w:val="acct statement heading shorter"/>
    <w:aliases w:val="as-"/>
    <w:basedOn w:val="Normal"/>
    <w:rsid w:val="0071520C"/>
    <w:pPr>
      <w:keepNext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40" w:after="140" w:line="280" w:lineRule="atLeast"/>
      <w:ind w:left="567" w:right="4252" w:hanging="567"/>
      <w:outlineLvl w:val="1"/>
    </w:pPr>
    <w:rPr>
      <w:rFonts w:ascii="Times New Roman" w:hAnsi="Times New Roman"/>
      <w:b/>
      <w:sz w:val="24"/>
      <w:szCs w:val="20"/>
      <w:lang w:val="en-GB" w:bidi="ar-SA"/>
    </w:rPr>
  </w:style>
  <w:style w:type="paragraph" w:customStyle="1" w:styleId="acctindentlistnospaceafter">
    <w:name w:val="acct indent list no space after"/>
    <w:aliases w:val="ail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568" w:hanging="284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tindenttabs">
    <w:name w:val="acct indent+tabs"/>
    <w:aliases w:val="ait"/>
    <w:basedOn w:val="acctindent"/>
    <w:rsid w:val="0071520C"/>
    <w:pPr>
      <w:tabs>
        <w:tab w:val="left" w:pos="851"/>
        <w:tab w:val="left" w:pos="1134"/>
      </w:tabs>
    </w:pPr>
  </w:style>
  <w:style w:type="paragraph" w:customStyle="1" w:styleId="acctindenttabsnospaceafter">
    <w:name w:val="acct indent+tabs no space after"/>
    <w:aliases w:val="aitn"/>
    <w:basedOn w:val="acctindenttabs"/>
    <w:rsid w:val="0071520C"/>
    <w:pPr>
      <w:spacing w:after="0"/>
    </w:pPr>
  </w:style>
  <w:style w:type="paragraph" w:customStyle="1" w:styleId="blockbullet">
    <w:name w:val="block bullet"/>
    <w:aliases w:val="bb"/>
    <w:basedOn w:val="block"/>
    <w:rsid w:val="0071520C"/>
    <w:pPr>
      <w:tabs>
        <w:tab w:val="num" w:pos="907"/>
      </w:tabs>
      <w:ind w:left="907" w:hanging="340"/>
    </w:pPr>
  </w:style>
  <w:style w:type="paragraph" w:customStyle="1" w:styleId="acctfourfigureslongernumber3">
    <w:name w:val="acct four figures longer number3"/>
    <w:aliases w:val="a4+3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6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italic">
    <w:name w:val="heading italic"/>
    <w:aliases w:val="hi"/>
    <w:basedOn w:val="headingbolditalic"/>
    <w:rsid w:val="0071520C"/>
    <w:rPr>
      <w:b w:val="0"/>
      <w:bCs/>
      <w:iCs/>
    </w:rPr>
  </w:style>
  <w:style w:type="paragraph" w:customStyle="1" w:styleId="blocklistnospaceafter">
    <w:name w:val="block list no space after"/>
    <w:aliases w:val="blistn"/>
    <w:basedOn w:val="blocklist"/>
    <w:rsid w:val="0071520C"/>
    <w:pPr>
      <w:spacing w:after="0"/>
    </w:pPr>
  </w:style>
  <w:style w:type="paragraph" w:customStyle="1" w:styleId="eightptnormal">
    <w:name w:val="eight pt normal"/>
    <w:aliases w:val="8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00" w:lineRule="atLeast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eightptcolumnheading">
    <w:name w:val="eight pt column heading"/>
    <w:aliases w:val="8ch"/>
    <w:basedOn w:val="eightptnormal"/>
    <w:rsid w:val="0071520C"/>
    <w:pPr>
      <w:jc w:val="center"/>
    </w:pPr>
  </w:style>
  <w:style w:type="paragraph" w:customStyle="1" w:styleId="eightptnormalheadingcentred">
    <w:name w:val="eight pt normal heading centred"/>
    <w:aliases w:val="8nhc"/>
    <w:basedOn w:val="eightptnormalheading"/>
    <w:rsid w:val="0071520C"/>
    <w:pPr>
      <w:jc w:val="center"/>
    </w:pPr>
    <w:rPr>
      <w:bCs w:val="0"/>
    </w:rPr>
  </w:style>
  <w:style w:type="paragraph" w:customStyle="1" w:styleId="eightptnormalheading">
    <w:name w:val="eight pt normal heading"/>
    <w:aliases w:val="8nh"/>
    <w:basedOn w:val="eightptnormal"/>
    <w:rsid w:val="0071520C"/>
    <w:rPr>
      <w:b/>
      <w:bCs/>
    </w:rPr>
  </w:style>
  <w:style w:type="paragraph" w:customStyle="1" w:styleId="eightptbodytextheading">
    <w:name w:val="eight pt body text heading"/>
    <w:aliases w:val="8h"/>
    <w:basedOn w:val="eightptbodytext"/>
    <w:rsid w:val="0071520C"/>
    <w:rPr>
      <w:b/>
      <w:bCs/>
    </w:rPr>
  </w:style>
  <w:style w:type="paragraph" w:customStyle="1" w:styleId="eightptbodytext">
    <w:name w:val="eight pt body text"/>
    <w:aliases w:val="8bt"/>
    <w:basedOn w:val="eightptnormal"/>
    <w:rsid w:val="0071520C"/>
    <w:pPr>
      <w:spacing w:after="200"/>
    </w:pPr>
  </w:style>
  <w:style w:type="paragraph" w:customStyle="1" w:styleId="eightptcolumntabs">
    <w:name w:val="eight pt column tabs"/>
    <w:aliases w:val="a8"/>
    <w:basedOn w:val="eightptnormal"/>
    <w:rsid w:val="0071520C"/>
    <w:pPr>
      <w:tabs>
        <w:tab w:val="decimal" w:pos="482"/>
      </w:tabs>
      <w:ind w:left="-57" w:right="-57"/>
    </w:pPr>
  </w:style>
  <w:style w:type="paragraph" w:customStyle="1" w:styleId="eightpthalfspaceafter">
    <w:name w:val="eight pt half space after"/>
    <w:aliases w:val="8hs"/>
    <w:basedOn w:val="eightptnormal"/>
    <w:rsid w:val="0071520C"/>
    <w:pPr>
      <w:spacing w:after="100"/>
    </w:pPr>
  </w:style>
  <w:style w:type="paragraph" w:customStyle="1" w:styleId="eightptcolumnheadingspace">
    <w:name w:val="eight pt column heading+space"/>
    <w:aliases w:val="8chs"/>
    <w:basedOn w:val="eightptcolumnheading"/>
    <w:rsid w:val="0071520C"/>
    <w:pPr>
      <w:spacing w:after="200"/>
    </w:pPr>
  </w:style>
  <w:style w:type="paragraph" w:customStyle="1" w:styleId="eightptblocknosp">
    <w:name w:val="eight pt block no sp"/>
    <w:aliases w:val="8bn"/>
    <w:basedOn w:val="eightptblock"/>
    <w:rsid w:val="0071520C"/>
    <w:pPr>
      <w:spacing w:after="0"/>
    </w:pPr>
  </w:style>
  <w:style w:type="paragraph" w:customStyle="1" w:styleId="eightptblock">
    <w:name w:val="eight pt block"/>
    <w:aliases w:val="8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60" w:line="200" w:lineRule="atLeast"/>
      <w:ind w:left="567"/>
    </w:pPr>
    <w:rPr>
      <w:rFonts w:ascii="Times New Roman" w:hAnsi="Times New Roman"/>
      <w:sz w:val="16"/>
      <w:szCs w:val="20"/>
      <w:lang w:val="en-GB" w:bidi="ar-SA"/>
    </w:rPr>
  </w:style>
  <w:style w:type="paragraph" w:customStyle="1" w:styleId="nineptbodytext4ptbefore4ptafter">
    <w:name w:val="nine pt body text 4pt before 4pt after"/>
    <w:aliases w:val="9bt44"/>
    <w:basedOn w:val="nineptbodytext"/>
    <w:rsid w:val="0071520C"/>
    <w:pPr>
      <w:spacing w:before="80" w:after="80"/>
    </w:pPr>
  </w:style>
  <w:style w:type="paragraph" w:customStyle="1" w:styleId="eightptcolumntabs2">
    <w:name w:val="eight pt column tabs2"/>
    <w:aliases w:val="a82"/>
    <w:basedOn w:val="eightptnormal"/>
    <w:rsid w:val="0071520C"/>
    <w:pPr>
      <w:tabs>
        <w:tab w:val="decimal" w:pos="539"/>
      </w:tabs>
      <w:ind w:left="-57" w:right="-57"/>
    </w:pPr>
  </w:style>
  <w:style w:type="paragraph" w:customStyle="1" w:styleId="acctstatementheadingshorter2">
    <w:name w:val="acct statement heading shorter2"/>
    <w:aliases w:val="as-2"/>
    <w:basedOn w:val="acctstatementheading"/>
    <w:rsid w:val="0071520C"/>
    <w:pPr>
      <w:ind w:right="5103"/>
    </w:pPr>
  </w:style>
  <w:style w:type="paragraph" w:customStyle="1" w:styleId="accttwofigureslongernumber2">
    <w:name w:val="acct two figures longer number2"/>
    <w:aliases w:val="a2+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1332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ormalbullet">
    <w:name w:val="Normal bullet"/>
    <w:aliases w:val="nb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40"/>
      </w:tabs>
      <w:spacing w:line="260" w:lineRule="atLeast"/>
      <w:ind w:left="340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blockindentnosp">
    <w:name w:val="block indent no sp"/>
    <w:aliases w:val="bin,binn,block + indent"/>
    <w:basedOn w:val="blockindent"/>
    <w:rsid w:val="0071520C"/>
    <w:pPr>
      <w:spacing w:after="0"/>
    </w:pPr>
  </w:style>
  <w:style w:type="paragraph" w:customStyle="1" w:styleId="blockindent">
    <w:name w:val="block indent"/>
    <w:aliases w:val="bi"/>
    <w:basedOn w:val="block"/>
    <w:rsid w:val="0071520C"/>
    <w:pPr>
      <w:ind w:left="737" w:hanging="170"/>
    </w:pPr>
  </w:style>
  <w:style w:type="paragraph" w:customStyle="1" w:styleId="nineptnormalcentred">
    <w:name w:val="nine pt normal centred"/>
    <w:aliases w:val="9nc"/>
    <w:basedOn w:val="nineptnormal"/>
    <w:rsid w:val="0071520C"/>
    <w:pPr>
      <w:jc w:val="center"/>
    </w:pPr>
  </w:style>
  <w:style w:type="paragraph" w:customStyle="1" w:styleId="nineptcol">
    <w:name w:val="nine pt %col"/>
    <w:aliases w:val="9%"/>
    <w:basedOn w:val="nineptnormal"/>
    <w:rsid w:val="0071520C"/>
    <w:pPr>
      <w:tabs>
        <w:tab w:val="decimal" w:pos="340"/>
      </w:tabs>
    </w:pPr>
  </w:style>
  <w:style w:type="paragraph" w:customStyle="1" w:styleId="nineptcolumntab">
    <w:name w:val="nine pt column tab"/>
    <w:aliases w:val="a9,nine pt column tabs"/>
    <w:basedOn w:val="nineptnormal"/>
    <w:rsid w:val="0071520C"/>
    <w:pPr>
      <w:tabs>
        <w:tab w:val="decimal" w:pos="624"/>
      </w:tabs>
      <w:spacing w:line="200" w:lineRule="atLeast"/>
    </w:pPr>
  </w:style>
  <w:style w:type="paragraph" w:customStyle="1" w:styleId="nineptnormalitalic">
    <w:name w:val="nine pt normal italic"/>
    <w:aliases w:val="9nit"/>
    <w:basedOn w:val="nineptnormal"/>
    <w:rsid w:val="0071520C"/>
    <w:rPr>
      <w:i/>
      <w:iCs/>
    </w:rPr>
  </w:style>
  <w:style w:type="paragraph" w:customStyle="1" w:styleId="nineptblocklistnospaceafter">
    <w:name w:val="nine pt block list no space after"/>
    <w:aliases w:val="9bln"/>
    <w:basedOn w:val="nineptblocklist"/>
    <w:rsid w:val="0071520C"/>
    <w:pPr>
      <w:spacing w:after="0"/>
    </w:pPr>
  </w:style>
  <w:style w:type="paragraph" w:customStyle="1" w:styleId="nineptblocklist">
    <w:name w:val="nine pt block list"/>
    <w:aliases w:val="9bl"/>
    <w:basedOn w:val="nineptblock"/>
    <w:rsid w:val="0071520C"/>
    <w:pPr>
      <w:ind w:left="992" w:hanging="425"/>
    </w:pPr>
  </w:style>
  <w:style w:type="paragraph" w:customStyle="1" w:styleId="nineptblock">
    <w:name w:val="nine pt block"/>
    <w:aliases w:val="9b"/>
    <w:basedOn w:val="nineptnormal"/>
    <w:rsid w:val="0071520C"/>
    <w:pPr>
      <w:spacing w:after="220"/>
      <w:ind w:left="567"/>
    </w:pPr>
  </w:style>
  <w:style w:type="paragraph" w:customStyle="1" w:styleId="acctfourfiguresshorternumber2">
    <w:name w:val="acct four figures shorter number2"/>
    <w:aliases w:val="a4-2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624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nineptnormalheadingcentred">
    <w:name w:val="nine pt normal heading centred"/>
    <w:aliases w:val="9nhc"/>
    <w:basedOn w:val="nineptnormalheading"/>
    <w:rsid w:val="0071520C"/>
    <w:pPr>
      <w:jc w:val="center"/>
    </w:pPr>
  </w:style>
  <w:style w:type="paragraph" w:customStyle="1" w:styleId="nineptheadingcentredspace">
    <w:name w:val="nine pt heading centred + space"/>
    <w:aliases w:val="9hcs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after="180" w:line="220" w:lineRule="atLeast"/>
      <w:jc w:val="center"/>
    </w:pPr>
    <w:rPr>
      <w:rFonts w:ascii="Times New Roman" w:hAnsi="Times New Roman"/>
      <w:szCs w:val="20"/>
      <w:lang w:val="en-GB" w:bidi="ar-SA"/>
    </w:rPr>
  </w:style>
  <w:style w:type="paragraph" w:customStyle="1" w:styleId="nineptcolumntabdecimal">
    <w:name w:val="nine pt column tab decimal"/>
    <w:aliases w:val="a9d,nine pt column tabs decimal"/>
    <w:basedOn w:val="nineptnormal"/>
    <w:rsid w:val="0071520C"/>
    <w:pPr>
      <w:tabs>
        <w:tab w:val="decimal" w:pos="227"/>
      </w:tabs>
    </w:pPr>
  </w:style>
  <w:style w:type="paragraph" w:customStyle="1" w:styleId="nineptcolumntab2">
    <w:name w:val="nine pt column tab2"/>
    <w:aliases w:val="a92,nine pt column tabs2"/>
    <w:basedOn w:val="nineptnormal"/>
    <w:rsid w:val="0071520C"/>
    <w:pPr>
      <w:tabs>
        <w:tab w:val="decimal" w:pos="510"/>
      </w:tabs>
    </w:pPr>
  </w:style>
  <w:style w:type="paragraph" w:customStyle="1" w:styleId="nineptonepointafter">
    <w:name w:val="nine pt one point after"/>
    <w:aliases w:val="9n1"/>
    <w:basedOn w:val="nineptnormal"/>
    <w:rsid w:val="0071520C"/>
    <w:pPr>
      <w:spacing w:after="20"/>
    </w:pPr>
  </w:style>
  <w:style w:type="paragraph" w:customStyle="1" w:styleId="nineptblockind">
    <w:name w:val="nine pt block *ind"/>
    <w:aliases w:val="9b*ind"/>
    <w:basedOn w:val="nineptblock"/>
    <w:rsid w:val="0071520C"/>
    <w:pPr>
      <w:ind w:left="851" w:hanging="284"/>
    </w:pPr>
  </w:style>
  <w:style w:type="paragraph" w:customStyle="1" w:styleId="headingonepointafter">
    <w:name w:val="heading one point after"/>
    <w:aliases w:val="h1p"/>
    <w:basedOn w:val="heading"/>
    <w:rsid w:val="0071520C"/>
    <w:pPr>
      <w:spacing w:after="20"/>
    </w:pPr>
  </w:style>
  <w:style w:type="paragraph" w:customStyle="1" w:styleId="blockbulletnospaceafter">
    <w:name w:val="block bullet no space after"/>
    <w:aliases w:val="bbn,block bullet no sp"/>
    <w:rsid w:val="0071520C"/>
    <w:pPr>
      <w:tabs>
        <w:tab w:val="num" w:pos="907"/>
      </w:tabs>
      <w:spacing w:line="260" w:lineRule="atLeast"/>
      <w:ind w:left="907" w:hanging="340"/>
    </w:pPr>
    <w:rPr>
      <w:szCs w:val="20"/>
      <w:lang w:val="en-GB" w:bidi="ar-SA"/>
    </w:rPr>
  </w:style>
  <w:style w:type="paragraph" w:customStyle="1" w:styleId="acctstatementheadingaitalicbold">
    <w:name w:val="acct statement heading (a) italic bold"/>
    <w:aliases w:val="asaib"/>
    <w:basedOn w:val="acctstatementheadinga"/>
    <w:rsid w:val="0071520C"/>
    <w:pPr>
      <w:spacing w:before="0" w:after="260"/>
    </w:pPr>
    <w:rPr>
      <w:i/>
    </w:rPr>
  </w:style>
  <w:style w:type="paragraph" w:customStyle="1" w:styleId="nineptblocknosp">
    <w:name w:val="nine pt block no sp"/>
    <w:aliases w:val="9bn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20" w:lineRule="atLeast"/>
      <w:ind w:left="567"/>
    </w:pPr>
    <w:rPr>
      <w:rFonts w:ascii="Times New Roman" w:hAnsi="Times New Roman"/>
      <w:szCs w:val="20"/>
      <w:lang w:val="en-GB" w:bidi="ar-SA"/>
    </w:rPr>
  </w:style>
  <w:style w:type="paragraph" w:customStyle="1" w:styleId="nineptnormalheadingbolditalic">
    <w:name w:val="nine pt normal heading bold italic"/>
    <w:aliases w:val="9h2"/>
    <w:basedOn w:val="nineptnormalheading"/>
    <w:rsid w:val="0071520C"/>
    <w:rPr>
      <w:i/>
      <w:iCs/>
    </w:rPr>
  </w:style>
  <w:style w:type="paragraph" w:customStyle="1" w:styleId="nineptnormalhalfspace">
    <w:name w:val="nine pt normal half space"/>
    <w:aliases w:val="9nhs"/>
    <w:basedOn w:val="nineptnormal"/>
    <w:rsid w:val="0071520C"/>
    <w:pPr>
      <w:spacing w:after="80"/>
    </w:pPr>
  </w:style>
  <w:style w:type="paragraph" w:customStyle="1" w:styleId="nineptratecol">
    <w:name w:val="nine pt rate col"/>
    <w:aliases w:val="a9r"/>
    <w:basedOn w:val="nineptnormal"/>
    <w:rsid w:val="0071520C"/>
    <w:pPr>
      <w:tabs>
        <w:tab w:val="decimal" w:pos="397"/>
      </w:tabs>
    </w:pPr>
  </w:style>
  <w:style w:type="paragraph" w:customStyle="1" w:styleId="nineptblockitalics">
    <w:name w:val="nine pt block italics"/>
    <w:aliases w:val="9bit"/>
    <w:basedOn w:val="nineptblock"/>
    <w:rsid w:val="0071520C"/>
    <w:pPr>
      <w:spacing w:after="180"/>
    </w:pPr>
    <w:rPr>
      <w:i/>
    </w:rPr>
  </w:style>
  <w:style w:type="paragraph" w:customStyle="1" w:styleId="nineptbodytexthalfspaceafter">
    <w:name w:val="nine pt body text half space after"/>
    <w:aliases w:val="9bths,nine pt body text heading half space,nine pt body text half sp"/>
    <w:basedOn w:val="nineptbodytext"/>
    <w:rsid w:val="0071520C"/>
    <w:pPr>
      <w:spacing w:after="80"/>
    </w:pPr>
  </w:style>
  <w:style w:type="paragraph" w:customStyle="1" w:styleId="nineptbodytextheading">
    <w:name w:val="nine pt body text heading"/>
    <w:aliases w:val="9bth"/>
    <w:basedOn w:val="Footer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536"/>
        <w:tab w:val="clear" w:pos="4678"/>
        <w:tab w:val="clear" w:pos="5387"/>
        <w:tab w:val="clear" w:pos="5613"/>
        <w:tab w:val="clear" w:pos="6322"/>
        <w:tab w:val="clear" w:pos="6549"/>
        <w:tab w:val="clear" w:pos="9072"/>
      </w:tabs>
      <w:spacing w:after="180" w:line="220" w:lineRule="atLeast"/>
    </w:pPr>
    <w:rPr>
      <w:rFonts w:ascii="Times New Roman" w:hAnsi="Times New Roman"/>
      <w:b/>
      <w:bCs/>
      <w:szCs w:val="20"/>
      <w:lang w:val="en-GB" w:bidi="ar-SA"/>
    </w:rPr>
  </w:style>
  <w:style w:type="paragraph" w:customStyle="1" w:styleId="nineptbodytextheadingcentred">
    <w:name w:val="nine pt body text heading centred"/>
    <w:aliases w:val="9bthc"/>
    <w:basedOn w:val="nineptbodytextheading"/>
    <w:rsid w:val="0071520C"/>
    <w:pPr>
      <w:jc w:val="center"/>
    </w:pPr>
  </w:style>
  <w:style w:type="paragraph" w:customStyle="1" w:styleId="nineptnormalheadingcentredwider">
    <w:name w:val="nine pt normal heading centred wider"/>
    <w:aliases w:val="9nhcw"/>
    <w:basedOn w:val="nineptnormalheadingcentred"/>
    <w:rsid w:val="0071520C"/>
    <w:pPr>
      <w:ind w:left="-85" w:right="-85"/>
    </w:pPr>
  </w:style>
  <w:style w:type="paragraph" w:customStyle="1" w:styleId="nineptcolumntabs5">
    <w:name w:val="nine pt column tabs5"/>
    <w:aliases w:val="a95,nine pt column tab5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794"/>
      </w:tabs>
      <w:spacing w:line="220" w:lineRule="atLeast"/>
    </w:pPr>
    <w:rPr>
      <w:rFonts w:ascii="Times New Roman" w:hAnsi="Times New Roman"/>
      <w:szCs w:val="20"/>
      <w:lang w:val="en-GB" w:bidi="ar-SA"/>
    </w:rPr>
  </w:style>
  <w:style w:type="paragraph" w:customStyle="1" w:styleId="ninebtbodytextcentred">
    <w:name w:val="nine bt body text centred"/>
    <w:aliases w:val="9btc"/>
    <w:basedOn w:val="nineptbodytext"/>
    <w:rsid w:val="0071520C"/>
    <w:pPr>
      <w:spacing w:after="180"/>
      <w:jc w:val="center"/>
    </w:pPr>
  </w:style>
  <w:style w:type="paragraph" w:customStyle="1" w:styleId="nineptbodytextheadingcentredwider">
    <w:name w:val="nine pt body text heading centred wider"/>
    <w:aliases w:val="9bthcw,a9bthcw"/>
    <w:basedOn w:val="nineptbodytextheadingcentred"/>
    <w:rsid w:val="0071520C"/>
    <w:pPr>
      <w:ind w:left="-85" w:right="-85"/>
    </w:pPr>
  </w:style>
  <w:style w:type="paragraph" w:customStyle="1" w:styleId="nineptcolumntabdecimal2">
    <w:name w:val="nine pt column tab decimal2"/>
    <w:aliases w:val="a9d2,nine pt column tabs decimal2"/>
    <w:basedOn w:val="nineptnormal"/>
    <w:rsid w:val="0071520C"/>
    <w:pPr>
      <w:tabs>
        <w:tab w:val="decimal" w:pos="284"/>
      </w:tabs>
    </w:pPr>
  </w:style>
  <w:style w:type="paragraph" w:customStyle="1" w:styleId="nineptcolumntab4">
    <w:name w:val="nine pt column tab4"/>
    <w:aliases w:val="a94,nine pt column tabs4"/>
    <w:basedOn w:val="nineptnormal"/>
    <w:rsid w:val="0071520C"/>
    <w:pPr>
      <w:tabs>
        <w:tab w:val="decimal" w:pos="680"/>
      </w:tabs>
    </w:pPr>
  </w:style>
  <w:style w:type="paragraph" w:customStyle="1" w:styleId="nineptcolumntab3">
    <w:name w:val="nine pt column tab3"/>
    <w:aliases w:val="a93,nine pt column tabs3"/>
    <w:basedOn w:val="nineptnormal"/>
    <w:rsid w:val="0071520C"/>
    <w:pPr>
      <w:tabs>
        <w:tab w:val="decimal" w:pos="567"/>
      </w:tabs>
    </w:pPr>
  </w:style>
  <w:style w:type="paragraph" w:customStyle="1" w:styleId="nineptindent">
    <w:name w:val="nine pt indent"/>
    <w:aliases w:val="9i"/>
    <w:basedOn w:val="nineptnormal"/>
    <w:rsid w:val="0071520C"/>
    <w:pPr>
      <w:ind w:left="425" w:hanging="425"/>
    </w:pPr>
  </w:style>
  <w:style w:type="paragraph" w:customStyle="1" w:styleId="blockind">
    <w:name w:val="block *ind"/>
    <w:aliases w:val="b*,block star ind"/>
    <w:basedOn w:val="block"/>
    <w:rsid w:val="0071520C"/>
    <w:pPr>
      <w:ind w:left="907" w:hanging="340"/>
    </w:pPr>
  </w:style>
  <w:style w:type="paragraph" w:customStyle="1" w:styleId="List3i">
    <w:name w:val="List 3i"/>
    <w:aliases w:val="3i"/>
    <w:basedOn w:val="List2i"/>
    <w:rsid w:val="0071520C"/>
    <w:pPr>
      <w:ind w:left="1701"/>
    </w:pPr>
  </w:style>
  <w:style w:type="paragraph" w:customStyle="1" w:styleId="acctindentonepointafter">
    <w:name w:val="acct indent one point after"/>
    <w:aliases w:val="ai1p"/>
    <w:basedOn w:val="acctindent"/>
    <w:rsid w:val="0071520C"/>
    <w:pPr>
      <w:spacing w:after="20"/>
    </w:pPr>
  </w:style>
  <w:style w:type="paragraph" w:customStyle="1" w:styleId="eightptnormalheadingitalic">
    <w:name w:val="eight pt normal heading italic"/>
    <w:aliases w:val="8nhbi"/>
    <w:basedOn w:val="eightptnormalheading"/>
    <w:rsid w:val="0071520C"/>
    <w:rPr>
      <w:i/>
      <w:iCs/>
    </w:rPr>
  </w:style>
  <w:style w:type="paragraph" w:customStyle="1" w:styleId="eightptcolumntabs3">
    <w:name w:val="eight pt column tabs3"/>
    <w:aliases w:val="a83"/>
    <w:basedOn w:val="eightptnormal"/>
    <w:rsid w:val="0071520C"/>
    <w:pPr>
      <w:tabs>
        <w:tab w:val="decimal" w:pos="794"/>
      </w:tabs>
    </w:pPr>
  </w:style>
  <w:style w:type="paragraph" w:customStyle="1" w:styleId="eightptbodytextheadingmiddleline">
    <w:name w:val="eight pt body text heading middle line"/>
    <w:aliases w:val="8hml"/>
    <w:basedOn w:val="eightptbodytextheading"/>
    <w:rsid w:val="0071520C"/>
    <w:pPr>
      <w:spacing w:before="80" w:after="80"/>
    </w:pPr>
  </w:style>
  <w:style w:type="paragraph" w:customStyle="1" w:styleId="eightptbodytextheadingmiddlelinecentred">
    <w:name w:val="eight pt body text heading middle line centred"/>
    <w:aliases w:val="8hmlc"/>
    <w:basedOn w:val="eightptbodytextheadingmiddleline"/>
    <w:rsid w:val="0071520C"/>
    <w:pPr>
      <w:jc w:val="center"/>
    </w:pPr>
  </w:style>
  <w:style w:type="paragraph" w:customStyle="1" w:styleId="eightpt4ptspacebefore">
    <w:name w:val="eight pt 4pt space before"/>
    <w:aliases w:val="8n4sp"/>
    <w:basedOn w:val="eightptnormal"/>
    <w:rsid w:val="0071520C"/>
    <w:pPr>
      <w:spacing w:before="80"/>
    </w:pPr>
  </w:style>
  <w:style w:type="paragraph" w:customStyle="1" w:styleId="eightpt4ptspaceafter">
    <w:name w:val="eight pt 4 pt space after"/>
    <w:aliases w:val="8n4sa"/>
    <w:basedOn w:val="eightptnormal"/>
    <w:rsid w:val="0071520C"/>
    <w:pPr>
      <w:spacing w:after="80"/>
    </w:pPr>
  </w:style>
  <w:style w:type="paragraph" w:customStyle="1" w:styleId="blockbullet2">
    <w:name w:val="block bullet 2"/>
    <w:aliases w:val="bb2"/>
    <w:basedOn w:val="BodyText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247"/>
      </w:tabs>
      <w:spacing w:after="260" w:line="260" w:lineRule="atLeast"/>
      <w:ind w:left="1247" w:hanging="340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headingnospaceaftercentred">
    <w:name w:val="heading no space after centred"/>
    <w:aliases w:val="hnc"/>
    <w:basedOn w:val="headingnospaceafter"/>
    <w:rsid w:val="0071520C"/>
    <w:pPr>
      <w:jc w:val="center"/>
    </w:pPr>
  </w:style>
  <w:style w:type="paragraph" w:customStyle="1" w:styleId="acctfourfigureslongernumber2">
    <w:name w:val="acct four figures longer number2"/>
    <w:aliases w:val="a4+2"/>
    <w:basedOn w:val="Normal"/>
    <w:rsid w:val="0071520C"/>
    <w:pPr>
      <w:tabs>
        <w:tab w:val="clear" w:pos="227"/>
        <w:tab w:val="clear" w:pos="454"/>
        <w:tab w:val="clear" w:pos="680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decimal" w:pos="907"/>
      </w:tabs>
      <w:spacing w:line="260" w:lineRule="atLeast"/>
    </w:pPr>
    <w:rPr>
      <w:rFonts w:ascii="Times New Roman" w:hAnsi="Times New Roman"/>
      <w:sz w:val="22"/>
      <w:szCs w:val="20"/>
      <w:lang w:val="en-GB" w:bidi="ar-SA"/>
    </w:rPr>
  </w:style>
  <w:style w:type="paragraph" w:customStyle="1" w:styleId="AccPolicysubhead">
    <w:name w:val="Acc Policy sub head"/>
    <w:basedOn w:val="BodyText"/>
    <w:next w:val="BodyText"/>
    <w:link w:val="AccPolicysubheadChar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  <w:ind w:left="720" w:right="389"/>
      <w:jc w:val="both"/>
    </w:pPr>
    <w:rPr>
      <w:rFonts w:ascii="Times New Roman" w:hAnsi="Times New Roman"/>
      <w:bCs/>
      <w:i/>
      <w:iCs/>
      <w:sz w:val="22"/>
      <w:szCs w:val="22"/>
      <w:lang w:eastAsia="en-GB"/>
    </w:rPr>
  </w:style>
  <w:style w:type="character" w:customStyle="1" w:styleId="AccPolicysubheadChar">
    <w:name w:val="Acc Policy sub head Char"/>
    <w:basedOn w:val="DefaultParagraphFont"/>
    <w:link w:val="AccPolicysubhead"/>
    <w:locked/>
    <w:rsid w:val="0071520C"/>
    <w:rPr>
      <w:rFonts w:cs="Times New Roman"/>
      <w:bCs/>
      <w:i/>
      <w:iCs/>
      <w:sz w:val="22"/>
      <w:szCs w:val="22"/>
      <w:lang w:val="en-US" w:eastAsia="en-GB" w:bidi="th-TH"/>
    </w:rPr>
  </w:style>
  <w:style w:type="paragraph" w:customStyle="1" w:styleId="BodyTextbullet">
    <w:name w:val="Body Text bullet"/>
    <w:basedOn w:val="BodyText"/>
    <w:next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1440"/>
      </w:tabs>
      <w:spacing w:line="260" w:lineRule="atLeast"/>
      <w:ind w:left="1440" w:hanging="360"/>
      <w:jc w:val="both"/>
    </w:pPr>
    <w:rPr>
      <w:rFonts w:ascii="Times New Roman" w:hAnsi="Times New Roman"/>
      <w:bCs/>
      <w:sz w:val="22"/>
      <w:szCs w:val="22"/>
      <w:lang w:eastAsia="en-GB"/>
    </w:rPr>
  </w:style>
  <w:style w:type="paragraph" w:customStyle="1" w:styleId="AccNoteHeading">
    <w:name w:val="Acc Note Heading"/>
    <w:basedOn w:val="BodyText"/>
    <w:autoRedefine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num" w:pos="360"/>
      </w:tabs>
      <w:spacing w:before="130" w:after="130" w:line="260" w:lineRule="atLeast"/>
      <w:ind w:left="360" w:hanging="360"/>
      <w:jc w:val="both"/>
    </w:pPr>
    <w:rPr>
      <w:rFonts w:ascii="Times New Roman" w:hAnsi="Times New Roman"/>
      <w:b/>
      <w:bCs/>
      <w:sz w:val="24"/>
      <w:szCs w:val="22"/>
      <w:lang w:eastAsia="en-GB"/>
    </w:rPr>
  </w:style>
  <w:style w:type="paragraph" w:customStyle="1" w:styleId="AccPolicyalternative">
    <w:name w:val="Acc Policy alternative"/>
    <w:basedOn w:val="AccPolicysubhead"/>
    <w:link w:val="AccPolicyalternativeChar"/>
    <w:autoRedefine/>
    <w:rsid w:val="0071520C"/>
    <w:pPr>
      <w:ind w:left="1134"/>
    </w:pPr>
  </w:style>
  <w:style w:type="character" w:customStyle="1" w:styleId="AccPolicyalternativeChar">
    <w:name w:val="Acc Policy alternative Char"/>
    <w:basedOn w:val="AccPolicysubheadChar"/>
    <w:link w:val="AccPolicyalternative"/>
    <w:locked/>
    <w:rsid w:val="0071520C"/>
    <w:rPr>
      <w:rFonts w:cs="Times New Roman"/>
      <w:bCs/>
      <w:i/>
      <w:iCs/>
      <w:sz w:val="22"/>
      <w:szCs w:val="22"/>
      <w:lang w:val="en-US" w:eastAsia="en-GB" w:bidi="th-TH"/>
    </w:rPr>
  </w:style>
  <w:style w:type="paragraph" w:customStyle="1" w:styleId="CoverTitle">
    <w:name w:val="Cover Tit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line="440" w:lineRule="exact"/>
      <w:jc w:val="both"/>
      <w:textAlignment w:val="baseline"/>
    </w:pPr>
    <w:rPr>
      <w:rFonts w:ascii="Times New Roman" w:hAnsi="Times New Roman"/>
      <w:sz w:val="36"/>
      <w:szCs w:val="20"/>
      <w:lang w:val="en-GB" w:bidi="ar-SA"/>
    </w:rPr>
  </w:style>
  <w:style w:type="paragraph" w:customStyle="1" w:styleId="Single">
    <w:name w:val="Singl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overflowPunct w:val="0"/>
      <w:autoSpaceDE w:val="0"/>
      <w:autoSpaceDN w:val="0"/>
      <w:adjustRightInd w:val="0"/>
      <w:spacing w:after="130" w:line="240" w:lineRule="auto"/>
      <w:jc w:val="both"/>
      <w:textAlignment w:val="baseline"/>
    </w:pPr>
    <w:rPr>
      <w:rFonts w:ascii="Times New Roman" w:hAnsi="Times New Roman"/>
      <w:szCs w:val="20"/>
      <w:u w:val="single"/>
      <w:lang w:val="en-GB" w:bidi="ar-SA"/>
    </w:rPr>
  </w:style>
  <w:style w:type="paragraph" w:customStyle="1" w:styleId="CoverClientName">
    <w:name w:val="Cover Client Name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-140"/>
      </w:tabs>
      <w:overflowPunct w:val="0"/>
      <w:autoSpaceDE w:val="0"/>
      <w:autoSpaceDN w:val="0"/>
      <w:adjustRightInd w:val="0"/>
      <w:spacing w:before="80" w:after="520" w:line="240" w:lineRule="auto"/>
      <w:jc w:val="both"/>
      <w:textAlignment w:val="baseline"/>
    </w:pPr>
    <w:rPr>
      <w:rFonts w:ascii="Times New Roman" w:hAnsi="Times New Roman"/>
      <w:b/>
      <w:sz w:val="26"/>
      <w:szCs w:val="20"/>
      <w:lang w:val="en-GB" w:bidi="ar-SA"/>
    </w:rPr>
  </w:style>
  <w:style w:type="paragraph" w:customStyle="1" w:styleId="CoverSubTitle">
    <w:name w:val="Cover SubTitl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customStyle="1" w:styleId="CoverDate">
    <w:name w:val="Cover Date"/>
    <w:basedOn w:val="Single"/>
    <w:rsid w:val="0071520C"/>
    <w:pPr>
      <w:spacing w:after="0" w:line="440" w:lineRule="exact"/>
      <w:jc w:val="center"/>
    </w:pPr>
    <w:rPr>
      <w:sz w:val="32"/>
      <w:u w:val="none"/>
    </w:rPr>
  </w:style>
  <w:style w:type="paragraph" w:styleId="BlockText">
    <w:name w:val="Block Text"/>
    <w:basedOn w:val="Normal"/>
    <w:rsid w:val="0071520C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240" w:line="240" w:lineRule="auto"/>
      <w:ind w:left="547" w:right="749" w:firstLine="1440"/>
      <w:jc w:val="both"/>
    </w:pPr>
    <w:rPr>
      <w:rFonts w:ascii="CG Times (W1)" w:hAnsi="CG Times (W1)" w:cs="KPMG Logo"/>
      <w:sz w:val="28"/>
      <w:szCs w:val="28"/>
      <w:lang w:val="th-TH"/>
    </w:rPr>
  </w:style>
  <w:style w:type="paragraph" w:styleId="DocumentMap">
    <w:name w:val="Document Map"/>
    <w:basedOn w:val="Normal"/>
    <w:link w:val="DocumentMapChar"/>
    <w:semiHidden/>
    <w:rsid w:val="0071520C"/>
    <w:pPr>
      <w:shd w:val="clear" w:color="auto" w:fill="00008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60" w:lineRule="atLeast"/>
    </w:pPr>
    <w:rPr>
      <w:rFonts w:ascii="Tahoma" w:hAnsi="Tahoma" w:cs="Tahoma"/>
      <w:sz w:val="20"/>
      <w:szCs w:val="20"/>
      <w:lang w:val="en-GB" w:bidi="ar-SA"/>
    </w:rPr>
  </w:style>
  <w:style w:type="character" w:customStyle="1" w:styleId="DocumentMapChar">
    <w:name w:val="Document Map Char"/>
    <w:basedOn w:val="DefaultParagraphFont"/>
    <w:link w:val="DocumentMap"/>
    <w:semiHidden/>
    <w:locked/>
    <w:rsid w:val="002A2D24"/>
    <w:rPr>
      <w:rFonts w:ascii="Tahoma" w:hAnsi="Tahoma" w:cs="Tahoma"/>
      <w:shd w:val="clear" w:color="auto" w:fill="000080"/>
      <w:lang w:val="en-GB" w:bidi="ar-SA"/>
    </w:rPr>
  </w:style>
  <w:style w:type="character" w:customStyle="1" w:styleId="AccPolicyHeadingCharChar">
    <w:name w:val="Acc Policy Heading Char Char"/>
    <w:basedOn w:val="DefaultParagraphFont"/>
    <w:rsid w:val="0071520C"/>
    <w:rPr>
      <w:rFonts w:cs="Times New Roman"/>
      <w:bCs/>
      <w:sz w:val="22"/>
      <w:szCs w:val="22"/>
      <w:lang w:val="en-US" w:eastAsia="en-GB" w:bidi="th-TH"/>
    </w:rPr>
  </w:style>
  <w:style w:type="character" w:customStyle="1" w:styleId="shorttext1">
    <w:name w:val="short_text1"/>
    <w:basedOn w:val="DefaultParagraphFont"/>
    <w:uiPriority w:val="99"/>
    <w:rsid w:val="006366C3"/>
    <w:rPr>
      <w:rFonts w:cs="Times New Roman"/>
      <w:sz w:val="29"/>
      <w:szCs w:val="29"/>
    </w:rPr>
  </w:style>
  <w:style w:type="character" w:customStyle="1" w:styleId="hps">
    <w:name w:val="hps"/>
    <w:basedOn w:val="DefaultParagraphFont"/>
    <w:uiPriority w:val="99"/>
    <w:rsid w:val="004434FD"/>
    <w:rPr>
      <w:rFonts w:cs="Times New Roman"/>
    </w:rPr>
  </w:style>
  <w:style w:type="character" w:customStyle="1" w:styleId="gt-icon-text1">
    <w:name w:val="gt-icon-text1"/>
    <w:basedOn w:val="DefaultParagraphFont"/>
    <w:uiPriority w:val="99"/>
    <w:rsid w:val="00AE4F6D"/>
    <w:rPr>
      <w:rFonts w:cs="Times New Roman"/>
    </w:rPr>
  </w:style>
  <w:style w:type="character" w:customStyle="1" w:styleId="shorttext">
    <w:name w:val="short_text"/>
    <w:basedOn w:val="DefaultParagraphFont"/>
    <w:uiPriority w:val="99"/>
    <w:rsid w:val="002A2D24"/>
    <w:rPr>
      <w:rFonts w:cs="Times New Roman"/>
    </w:rPr>
  </w:style>
  <w:style w:type="paragraph" w:customStyle="1" w:styleId="Default">
    <w:name w:val="Default"/>
    <w:rsid w:val="002A2D24"/>
    <w:pPr>
      <w:autoSpaceDE w:val="0"/>
      <w:autoSpaceDN w:val="0"/>
      <w:adjustRightInd w:val="0"/>
    </w:pPr>
    <w:rPr>
      <w:rFonts w:ascii="EucrosiaUPC" w:hAnsi="EucrosiaUPC" w:cs="EucrosiaUPC"/>
      <w:color w:val="000000"/>
      <w:sz w:val="24"/>
      <w:szCs w:val="24"/>
    </w:rPr>
  </w:style>
  <w:style w:type="character" w:customStyle="1" w:styleId="longtext">
    <w:name w:val="long_text"/>
    <w:basedOn w:val="DefaultParagraphFont"/>
    <w:uiPriority w:val="99"/>
    <w:rsid w:val="00222634"/>
    <w:rPr>
      <w:rFonts w:cs="Times New Roman"/>
    </w:rPr>
  </w:style>
  <w:style w:type="paragraph" w:styleId="ListParagraph">
    <w:name w:val="List Paragraph"/>
    <w:basedOn w:val="Normal"/>
    <w:link w:val="ListParagraphChar"/>
    <w:uiPriority w:val="34"/>
    <w:qFormat/>
    <w:rsid w:val="003702BE"/>
    <w:pPr>
      <w:ind w:left="720"/>
      <w:contextualSpacing/>
    </w:pPr>
    <w:rPr>
      <w:rFonts w:cs="Angsana New"/>
      <w:szCs w:val="22"/>
    </w:rPr>
  </w:style>
  <w:style w:type="paragraph" w:styleId="PlainText">
    <w:name w:val="Plain Text"/>
    <w:basedOn w:val="Normal"/>
    <w:link w:val="PlainTextChar"/>
    <w:uiPriority w:val="99"/>
    <w:rsid w:val="00391515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="Consolas" w:hAnsi="Consolas" w:cs="Angsana New"/>
      <w:sz w:val="21"/>
      <w:szCs w:val="26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391515"/>
    <w:rPr>
      <w:rFonts w:ascii="Consolas" w:hAnsi="Consolas" w:cs="Angsana New"/>
      <w:sz w:val="26"/>
      <w:szCs w:val="26"/>
    </w:rPr>
  </w:style>
  <w:style w:type="character" w:styleId="CommentReference">
    <w:name w:val="annotation reference"/>
    <w:basedOn w:val="DefaultParagraphFont"/>
    <w:uiPriority w:val="99"/>
    <w:rsid w:val="00730C99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730C99"/>
    <w:pPr>
      <w:spacing w:line="240" w:lineRule="auto"/>
    </w:pPr>
    <w:rPr>
      <w:rFonts w:cs="Angsana New"/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locked/>
    <w:rsid w:val="00730C99"/>
    <w:rPr>
      <w:rFonts w:ascii="Arial" w:hAnsi="Arial" w:cs="Angsana New"/>
      <w:sz w:val="25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730C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locked/>
    <w:rsid w:val="00730C99"/>
    <w:rPr>
      <w:rFonts w:ascii="Arial" w:hAnsi="Arial" w:cs="Angsana New"/>
      <w:b/>
      <w:bCs/>
      <w:sz w:val="25"/>
      <w:szCs w:val="25"/>
    </w:rPr>
  </w:style>
  <w:style w:type="paragraph" w:styleId="Revision">
    <w:name w:val="Revision"/>
    <w:hidden/>
    <w:uiPriority w:val="99"/>
    <w:semiHidden/>
    <w:rsid w:val="00730C99"/>
    <w:rPr>
      <w:rFonts w:ascii="Arial" w:hAnsi="Arial" w:cs="Angsana New"/>
      <w:sz w:val="18"/>
      <w:szCs w:val="22"/>
    </w:rPr>
  </w:style>
  <w:style w:type="paragraph" w:customStyle="1" w:styleId="AccountingPolicy">
    <w:name w:val="Accounting Policy"/>
    <w:basedOn w:val="Normal"/>
    <w:link w:val="AccountingPolicyChar1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531" w:hanging="153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AccountingPolicyChar1">
    <w:name w:val="Accounting Policy Char1"/>
    <w:basedOn w:val="DefaultParagraphFont"/>
    <w:link w:val="AccountingPolicy"/>
    <w:locked/>
    <w:rsid w:val="00735005"/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paragraph" w:customStyle="1" w:styleId="Subhead3">
    <w:name w:val="Subhead 3"/>
    <w:basedOn w:val="Normal"/>
    <w:link w:val="Subhead3Char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134"/>
        <w:tab w:val="left" w:pos="1531"/>
      </w:tabs>
      <w:suppressAutoHyphens/>
      <w:autoSpaceDE w:val="0"/>
      <w:autoSpaceDN w:val="0"/>
      <w:adjustRightInd w:val="0"/>
      <w:spacing w:line="260" w:lineRule="atLeast"/>
      <w:ind w:left="1531" w:right="935" w:hanging="1531"/>
      <w:textAlignment w:val="center"/>
    </w:pPr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character" w:customStyle="1" w:styleId="Subhead3Char">
    <w:name w:val="Subhead 3 Char"/>
    <w:basedOn w:val="DefaultParagraphFont"/>
    <w:link w:val="Subhead3"/>
    <w:locked/>
    <w:rsid w:val="00735005"/>
    <w:rPr>
      <w:rFonts w:ascii="Univers 45 Light" w:eastAsia="MS Mincho" w:hAnsi="Univers 45 Light" w:cs="Univers 45 Light"/>
      <w:b/>
      <w:bCs/>
      <w:color w:val="0C2D83"/>
      <w:sz w:val="20"/>
      <w:szCs w:val="20"/>
      <w:lang w:val="en-GB" w:bidi="ar-SA"/>
    </w:rPr>
  </w:style>
  <w:style w:type="paragraph" w:customStyle="1" w:styleId="AccountingPolicyIndent">
    <w:name w:val="Accounting Policy Indent"/>
    <w:basedOn w:val="Normal"/>
    <w:rsid w:val="00735005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  <w:tab w:val="left" w:pos="1531"/>
      </w:tabs>
      <w:suppressAutoHyphens/>
      <w:autoSpaceDE w:val="0"/>
      <w:autoSpaceDN w:val="0"/>
      <w:adjustRightInd w:val="0"/>
      <w:spacing w:line="260" w:lineRule="atLeast"/>
      <w:ind w:left="1871" w:hanging="1871"/>
      <w:textAlignment w:val="center"/>
    </w:pPr>
    <w:rPr>
      <w:rFonts w:ascii="Univers 45 Light" w:eastAsia="MS Mincho" w:hAnsi="Univers 45 Light" w:cs="Univers 45 Light"/>
      <w:color w:val="000000"/>
      <w:sz w:val="20"/>
      <w:szCs w:val="20"/>
      <w:lang w:val="en-GB" w:bidi="ar-SA"/>
    </w:rPr>
  </w:style>
  <w:style w:type="character" w:customStyle="1" w:styleId="Reference">
    <w:name w:val="Reference"/>
    <w:rsid w:val="00735005"/>
    <w:rPr>
      <w:rFonts w:ascii="Univers 45 Light" w:hAnsi="Univers 45 Light"/>
      <w:i/>
      <w:color w:val="0C2D83"/>
      <w:sz w:val="16"/>
    </w:rPr>
  </w:style>
  <w:style w:type="character" w:customStyle="1" w:styleId="Footnote">
    <w:name w:val="Footnote"/>
    <w:rsid w:val="00735005"/>
    <w:rPr>
      <w:rFonts w:ascii="Univers 45 Light" w:hAnsi="Univers 45 Light"/>
      <w:color w:val="0C2D83"/>
      <w:position w:val="2"/>
      <w:sz w:val="20"/>
      <w:vertAlign w:val="superscript"/>
    </w:rPr>
  </w:style>
  <w:style w:type="character" w:customStyle="1" w:styleId="Bullet">
    <w:name w:val="Bullet"/>
    <w:rsid w:val="00735005"/>
    <w:rPr>
      <w:rFonts w:ascii="ZapfDingbats BT" w:hAnsi="ZapfDingbats BT"/>
      <w:color w:val="0C2D83"/>
      <w:position w:val="2"/>
      <w:sz w:val="10"/>
    </w:rPr>
  </w:style>
  <w:style w:type="paragraph" w:customStyle="1" w:styleId="CM32">
    <w:name w:val="CM32"/>
    <w:basedOn w:val="Default"/>
    <w:next w:val="Default"/>
    <w:rsid w:val="00735005"/>
    <w:pPr>
      <w:spacing w:line="260" w:lineRule="atLeast"/>
    </w:pPr>
    <w:rPr>
      <w:rFonts w:ascii="Univers 45 Light" w:hAnsi="Univers 45 Light" w:cs="Angsana New"/>
      <w:color w:val="auto"/>
    </w:rPr>
  </w:style>
  <w:style w:type="paragraph" w:customStyle="1" w:styleId="CM139">
    <w:name w:val="CM139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38">
    <w:name w:val="CM38"/>
    <w:basedOn w:val="Default"/>
    <w:next w:val="Default"/>
    <w:rsid w:val="00735005"/>
    <w:pPr>
      <w:spacing w:line="256" w:lineRule="atLeast"/>
    </w:pPr>
    <w:rPr>
      <w:rFonts w:ascii="Univers 45 Light" w:hAnsi="Univers 45 Light" w:cs="Angsana New"/>
      <w:color w:val="auto"/>
    </w:rPr>
  </w:style>
  <w:style w:type="paragraph" w:customStyle="1" w:styleId="CM31">
    <w:name w:val="CM31"/>
    <w:basedOn w:val="Default"/>
    <w:next w:val="Default"/>
    <w:rsid w:val="00735005"/>
    <w:pPr>
      <w:spacing w:line="253" w:lineRule="atLeast"/>
    </w:pPr>
    <w:rPr>
      <w:rFonts w:ascii="Univers 45 Light" w:hAnsi="Univers 45 Light" w:cs="Angsana New"/>
      <w:color w:val="auto"/>
    </w:rPr>
  </w:style>
  <w:style w:type="paragraph" w:customStyle="1" w:styleId="CM48">
    <w:name w:val="CM48"/>
    <w:basedOn w:val="Default"/>
    <w:next w:val="Default"/>
    <w:rsid w:val="00735005"/>
    <w:rPr>
      <w:rFonts w:ascii="Univers 45 Light" w:hAnsi="Univers 45 Light" w:cs="Angsana New"/>
      <w:color w:val="auto"/>
    </w:rPr>
  </w:style>
  <w:style w:type="paragraph" w:customStyle="1" w:styleId="CM74">
    <w:name w:val="CM74"/>
    <w:basedOn w:val="Default"/>
    <w:next w:val="Default"/>
    <w:rsid w:val="00735005"/>
    <w:rPr>
      <w:rFonts w:ascii="Univers 45 Light" w:hAnsi="Univers 45 Light" w:cs="Angsana New"/>
      <w:color w:val="auto"/>
    </w:rPr>
  </w:style>
  <w:style w:type="character" w:styleId="Emphasis">
    <w:name w:val="Emphasis"/>
    <w:basedOn w:val="DefaultParagraphFont"/>
    <w:uiPriority w:val="20"/>
    <w:qFormat/>
    <w:rsid w:val="00735005"/>
    <w:rPr>
      <w:i/>
      <w:iCs/>
    </w:rPr>
  </w:style>
  <w:style w:type="character" w:customStyle="1" w:styleId="apple-converted-space">
    <w:name w:val="apple-converted-space"/>
    <w:basedOn w:val="DefaultParagraphFont"/>
    <w:rsid w:val="00A7579D"/>
  </w:style>
  <w:style w:type="table" w:styleId="Table3Deffects2">
    <w:name w:val="Table 3D effects 2"/>
    <w:basedOn w:val="TableNormal"/>
    <w:rsid w:val="008B6DD8"/>
    <w:pPr>
      <w:spacing w:line="260" w:lineRule="atLeast"/>
    </w:pPr>
    <w:rPr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FootnoteReference">
    <w:name w:val="footnote reference"/>
    <w:aliases w:val="fr"/>
    <w:basedOn w:val="DefaultParagraphFont"/>
    <w:semiHidden/>
    <w:unhideWhenUsed/>
    <w:rsid w:val="00772693"/>
    <w:rPr>
      <w:vertAlign w:val="superscript"/>
    </w:rPr>
  </w:style>
  <w:style w:type="table" w:styleId="GridTable1Light-Accent1">
    <w:name w:val="Grid Table 1 Light Accent 1"/>
    <w:basedOn w:val="TableNormal"/>
    <w:uiPriority w:val="46"/>
    <w:rsid w:val="003D2F72"/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TableParagraph">
    <w:name w:val="Table Paragraph"/>
    <w:basedOn w:val="Normal"/>
    <w:uiPriority w:val="1"/>
    <w:qFormat/>
    <w:rsid w:val="00573AC4"/>
    <w:pPr>
      <w:widowControl w:val="0"/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line="240" w:lineRule="auto"/>
    </w:pPr>
    <w:rPr>
      <w:rFonts w:asciiTheme="minorHAnsi" w:eastAsiaTheme="minorHAnsi" w:hAnsiTheme="minorHAnsi" w:cstheme="minorBidi"/>
      <w:sz w:val="22"/>
      <w:szCs w:val="22"/>
      <w:lang w:bidi="ar-SA"/>
    </w:rPr>
  </w:style>
  <w:style w:type="character" w:styleId="Hyperlink">
    <w:name w:val="Hyperlink"/>
    <w:basedOn w:val="DefaultParagraphFont"/>
    <w:uiPriority w:val="99"/>
    <w:rsid w:val="00573AC4"/>
    <w:rPr>
      <w:color w:val="0000FF" w:themeColor="hyperlink"/>
      <w:u w:val="single"/>
    </w:rPr>
  </w:style>
  <w:style w:type="paragraph" w:customStyle="1" w:styleId="Pa20">
    <w:name w:val="Pa20"/>
    <w:basedOn w:val="Default"/>
    <w:next w:val="Default"/>
    <w:uiPriority w:val="99"/>
    <w:rsid w:val="00573AC4"/>
    <w:pPr>
      <w:spacing w:line="191" w:lineRule="atLeast"/>
    </w:pPr>
    <w:rPr>
      <w:rFonts w:ascii="Univers LT Std 45 Light" w:hAnsi="Univers LT Std 45 Light" w:cs="Angsana New"/>
      <w:color w:val="auto"/>
      <w:lang w:eastAsia="en-GB"/>
    </w:rPr>
  </w:style>
  <w:style w:type="paragraph" w:styleId="NoSpacing">
    <w:name w:val="No Spacing"/>
    <w:uiPriority w:val="1"/>
    <w:qFormat/>
    <w:rsid w:val="000000DC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</w:pPr>
    <w:rPr>
      <w:rFonts w:ascii="Arial" w:hAnsi="Arial" w:cs="Angsana New"/>
      <w:sz w:val="18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7B0FB7"/>
    <w:rPr>
      <w:color w:val="800080" w:themeColor="followedHyperlink"/>
      <w:u w:val="single"/>
    </w:rPr>
  </w:style>
  <w:style w:type="paragraph" w:customStyle="1" w:styleId="Pa18">
    <w:name w:val="Pa18"/>
    <w:basedOn w:val="Normal"/>
    <w:next w:val="Normal"/>
    <w:uiPriority w:val="99"/>
    <w:rsid w:val="00DC4F9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paragraph" w:customStyle="1" w:styleId="Pa47">
    <w:name w:val="Pa47"/>
    <w:basedOn w:val="Normal"/>
    <w:next w:val="Normal"/>
    <w:uiPriority w:val="99"/>
    <w:rsid w:val="009642C4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1" w:lineRule="atLeast"/>
    </w:pPr>
    <w:rPr>
      <w:rFonts w:ascii="Univers LT Std 45 Light" w:hAnsi="Univers LT Std 45 Light" w:cs="Angsana New"/>
      <w:sz w:val="24"/>
      <w:szCs w:val="24"/>
    </w:rPr>
  </w:style>
  <w:style w:type="character" w:customStyle="1" w:styleId="BodyText2Char1">
    <w:name w:val="Body Text 2 Char1"/>
    <w:basedOn w:val="DefaultParagraphFont"/>
    <w:rsid w:val="00C51D5C"/>
    <w:rPr>
      <w:rFonts w:ascii="Book Antiqua" w:eastAsia="Times New Roman" w:hAnsi="Book Antiqua" w:cs="Times New Roman"/>
      <w:szCs w:val="22"/>
    </w:rPr>
  </w:style>
  <w:style w:type="character" w:styleId="PlaceholderText">
    <w:name w:val="Placeholder Text"/>
    <w:basedOn w:val="DefaultParagraphFont"/>
    <w:uiPriority w:val="99"/>
    <w:semiHidden/>
    <w:rsid w:val="00692082"/>
    <w:rPr>
      <w:color w:val="808080"/>
    </w:rPr>
  </w:style>
  <w:style w:type="paragraph" w:customStyle="1" w:styleId="paragraph">
    <w:name w:val="paragraph"/>
    <w:basedOn w:val="Normal"/>
    <w:rsid w:val="00EA0CC6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normaltextrun">
    <w:name w:val="normaltextrun"/>
    <w:basedOn w:val="DefaultParagraphFont"/>
    <w:rsid w:val="00EA0CC6"/>
  </w:style>
  <w:style w:type="character" w:customStyle="1" w:styleId="eop">
    <w:name w:val="eop"/>
    <w:basedOn w:val="DefaultParagraphFont"/>
    <w:rsid w:val="00EA0CC6"/>
  </w:style>
  <w:style w:type="character" w:customStyle="1" w:styleId="scxw127228917">
    <w:name w:val="scxw127228917"/>
    <w:basedOn w:val="DefaultParagraphFont"/>
    <w:rsid w:val="00EA0CC6"/>
  </w:style>
  <w:style w:type="character" w:customStyle="1" w:styleId="blockChar">
    <w:name w:val="block Char"/>
    <w:aliases w:val="b Char"/>
    <w:link w:val="block"/>
    <w:locked/>
    <w:rsid w:val="00222200"/>
    <w:rPr>
      <w:szCs w:val="20"/>
      <w:lang w:val="en-GB" w:bidi="ar-SA"/>
    </w:rPr>
  </w:style>
  <w:style w:type="paragraph" w:styleId="NormalWeb">
    <w:name w:val="Normal (Web)"/>
    <w:basedOn w:val="Normal"/>
    <w:uiPriority w:val="99"/>
    <w:unhideWhenUsed/>
    <w:rsid w:val="00655179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eading1Char1">
    <w:name w:val="Heading 1 Char1"/>
    <w:basedOn w:val="DefaultParagraphFont"/>
    <w:rsid w:val="00B162EE"/>
    <w:rPr>
      <w:rFonts w:ascii="Angsana New" w:eastAsia="Times New Roman" w:hAnsi="Angsana New" w:cs="Times New Roman"/>
      <w:b/>
      <w:bCs/>
      <w:sz w:val="30"/>
      <w:szCs w:val="18"/>
      <w:u w:val="single"/>
      <w:shd w:val="solid" w:color="FFFFFF" w:fill="FFFFFF"/>
      <w:lang w:val="en-US" w:eastAsia="en-US"/>
    </w:rPr>
  </w:style>
  <w:style w:type="character" w:customStyle="1" w:styleId="Heading2Char1">
    <w:name w:val="Heading 2 Char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3Char1">
    <w:name w:val="Heading 3 Char1"/>
    <w:basedOn w:val="DefaultParagraphFont"/>
    <w:rsid w:val="00B162E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Heading4Char1">
    <w:name w:val="Heading 4 Char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Heading5Char1">
    <w:name w:val="Heading 5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6Char1">
    <w:name w:val="Heading 6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  <w:u w:val="single"/>
    </w:rPr>
  </w:style>
  <w:style w:type="character" w:customStyle="1" w:styleId="Heading7Char1">
    <w:name w:val="Heading 7 Char1"/>
    <w:basedOn w:val="DefaultParagraphFont"/>
    <w:rsid w:val="00B162E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ing8Char1">
    <w:name w:val="Heading 8 Char1"/>
    <w:basedOn w:val="DefaultParagraphFont"/>
    <w:rsid w:val="00B162EE"/>
    <w:rPr>
      <w:rFonts w:ascii="Times New Roman" w:eastAsia="Times New Roman" w:hAnsi="Times New Roman" w:cs="EucrosiaUPC"/>
      <w:b/>
      <w:bCs/>
      <w:sz w:val="32"/>
      <w:szCs w:val="32"/>
    </w:rPr>
  </w:style>
  <w:style w:type="character" w:customStyle="1" w:styleId="Heading9Char1">
    <w:name w:val="Heading 9 Char1"/>
    <w:basedOn w:val="DefaultParagraphFont"/>
    <w:rsid w:val="00B162EE"/>
    <w:rPr>
      <w:rFonts w:ascii="Times New Roman" w:eastAsia="Times New Roman" w:hAnsi="Times New Roman" w:cs="EucrosiaUPC"/>
      <w:b/>
      <w:bCs/>
      <w:sz w:val="30"/>
      <w:szCs w:val="30"/>
    </w:rPr>
  </w:style>
  <w:style w:type="character" w:customStyle="1" w:styleId="HeaderChar1">
    <w:name w:val="Header Char1"/>
    <w:aliases w:val=" Char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FooterChar1">
    <w:name w:val="Footer Char1"/>
    <w:basedOn w:val="DefaultParagraphFont"/>
    <w:uiPriority w:val="99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FirstIndentChar1">
    <w:name w:val="Body Text First Indent Char1"/>
    <w:basedOn w:val="BodyTextChar1"/>
    <w:uiPriority w:val="99"/>
    <w:rsid w:val="00B162EE"/>
    <w:rPr>
      <w:rFonts w:ascii="Arial" w:eastAsia="Times New Roman" w:hAnsi="Arial" w:cs="Angsana New"/>
      <w:sz w:val="18"/>
      <w:szCs w:val="18"/>
    </w:rPr>
  </w:style>
  <w:style w:type="character" w:customStyle="1" w:styleId="BodyTextIndentChar1">
    <w:name w:val="Body Text Indent Char1"/>
    <w:aliases w:val="i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FirstIndent2Char1">
    <w:name w:val="Body Text First Indent 2 Char1"/>
    <w:basedOn w:val="BodyTextIndentChar1"/>
    <w:uiPriority w:val="99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BodyText3Char1">
    <w:name w:val="Body Text 3 Char1"/>
    <w:basedOn w:val="DefaultParagraphFont"/>
    <w:rsid w:val="00B162EE"/>
    <w:rPr>
      <w:rFonts w:ascii="Times New Roman" w:eastAsia="Times New Roman" w:hAnsi="Times New Roman" w:cs="EucrosiaUPC"/>
      <w:sz w:val="30"/>
      <w:szCs w:val="30"/>
    </w:rPr>
  </w:style>
  <w:style w:type="character" w:customStyle="1" w:styleId="BodyTextIndent2Char1">
    <w:name w:val="Body Text Indent 2 Char1"/>
    <w:basedOn w:val="DefaultParagraphFont"/>
    <w:uiPriority w:val="99"/>
    <w:rsid w:val="00B162EE"/>
    <w:rPr>
      <w:rFonts w:ascii="Times New Roman" w:eastAsia="Times New Roman" w:hAnsi="Times New Roman" w:cs="EucrosiaUPC"/>
      <w:sz w:val="30"/>
      <w:szCs w:val="30"/>
    </w:rPr>
  </w:style>
  <w:style w:type="table" w:customStyle="1" w:styleId="TableGrid1">
    <w:name w:val="Table Grid1"/>
    <w:basedOn w:val="TableNormal"/>
    <w:next w:val="TableGrid"/>
    <w:uiPriority w:val="39"/>
    <w:rsid w:val="00B162E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SignatureChar1">
    <w:name w:val="Signature Char1"/>
    <w:basedOn w:val="DefaultParagraphFont"/>
    <w:rsid w:val="00B162EE"/>
    <w:rPr>
      <w:rFonts w:ascii="Arial" w:eastAsia="Times New Roman" w:hAnsi="Arial" w:cs="Times New Roman"/>
      <w:sz w:val="18"/>
      <w:szCs w:val="18"/>
    </w:rPr>
  </w:style>
  <w:style w:type="character" w:customStyle="1" w:styleId="CharChar22">
    <w:name w:val="Char Char22"/>
    <w:basedOn w:val="DefaultParagraphFont"/>
    <w:rsid w:val="00B162EE"/>
    <w:rPr>
      <w:rFonts w:ascii="Arial" w:eastAsia="Times New Roman" w:hAnsi="Arial" w:cs="Times New Roman"/>
      <w:b/>
      <w:bCs/>
      <w:sz w:val="18"/>
      <w:szCs w:val="18"/>
      <w:u w:val="single"/>
      <w:shd w:val="solid" w:color="FFFFFF" w:fill="FFFFFF"/>
      <w:lang w:val="en-US" w:eastAsia="en-US"/>
    </w:rPr>
  </w:style>
  <w:style w:type="character" w:customStyle="1" w:styleId="CharChar21">
    <w:name w:val="Char Char21"/>
    <w:basedOn w:val="DefaultParagraphFont"/>
    <w:rsid w:val="00B162EE"/>
    <w:rPr>
      <w:rFonts w:ascii="Arial" w:eastAsia="Times New Roman" w:hAnsi="Arial" w:cs="Times New Roman"/>
      <w:b/>
      <w:bCs/>
      <w:sz w:val="18"/>
      <w:szCs w:val="18"/>
    </w:rPr>
  </w:style>
  <w:style w:type="character" w:customStyle="1" w:styleId="CharChar20">
    <w:name w:val="Char Char20"/>
    <w:basedOn w:val="DefaultParagraphFont"/>
    <w:rsid w:val="00B162EE"/>
    <w:rPr>
      <w:rFonts w:ascii="Arial" w:eastAsia="Times New Roman" w:hAnsi="Arial" w:cs="Times New Roman"/>
      <w:i/>
      <w:iCs/>
      <w:sz w:val="18"/>
      <w:szCs w:val="18"/>
    </w:rPr>
  </w:style>
  <w:style w:type="character" w:customStyle="1" w:styleId="atn">
    <w:name w:val="atn"/>
    <w:basedOn w:val="DefaultParagraphFont"/>
    <w:rsid w:val="00B162EE"/>
  </w:style>
  <w:style w:type="character" w:customStyle="1" w:styleId="st1">
    <w:name w:val="st1"/>
    <w:basedOn w:val="DefaultParagraphFont"/>
    <w:rsid w:val="00B162EE"/>
  </w:style>
  <w:style w:type="character" w:customStyle="1" w:styleId="alt-edited1">
    <w:name w:val="alt-edited1"/>
    <w:basedOn w:val="DefaultParagraphFont"/>
    <w:rsid w:val="00B162EE"/>
    <w:rPr>
      <w:color w:val="4D90F0"/>
    </w:rPr>
  </w:style>
  <w:style w:type="table" w:customStyle="1" w:styleId="TableGridLight1">
    <w:name w:val="Table Grid Light1"/>
    <w:basedOn w:val="TableNormal"/>
    <w:uiPriority w:val="40"/>
    <w:rsid w:val="00B162EE"/>
    <w:rPr>
      <w:rFonts w:ascii="Calibri" w:eastAsia="Calibri" w:hAnsi="Calibri" w:cs="Cordia New"/>
      <w:sz w:val="20"/>
      <w:szCs w:val="20"/>
      <w:lang w:val="en-GB" w:eastAsia="en-GB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Table3Deffects21">
    <w:name w:val="Table 3D effects 21"/>
    <w:basedOn w:val="TableNormal"/>
    <w:next w:val="Table3Deffects2"/>
    <w:rsid w:val="00B162EE"/>
    <w:pPr>
      <w:spacing w:line="260" w:lineRule="atLeast"/>
    </w:pPr>
    <w:rPr>
      <w:sz w:val="20"/>
      <w:szCs w:val="20"/>
      <w:lang w:val="en-GB" w:eastAsia="en-GB"/>
    </w:rPr>
    <w:tblPr>
      <w:tblStyleRowBandSize w:val="1"/>
    </w:tblPr>
    <w:tcPr>
      <w:shd w:val="solid" w:color="C0C0C0" w:fill="FFFFFF"/>
    </w:tcPr>
    <w:tblStylePr w:type="fir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GridTable1Light-Accent11">
    <w:name w:val="Grid Table 1 Light - Accent 11"/>
    <w:basedOn w:val="TableNormal"/>
    <w:next w:val="GridTable1Light-Accent1"/>
    <w:uiPriority w:val="46"/>
    <w:rsid w:val="00B162EE"/>
    <w:rPr>
      <w:rFonts w:ascii="Calibri" w:eastAsia="Calibri" w:hAnsi="Calibri" w:cs="Cordia New"/>
      <w:sz w:val="20"/>
      <w:szCs w:val="20"/>
      <w:lang w:val="en-GB" w:eastAsia="en-GB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Pa3">
    <w:name w:val="Pa3"/>
    <w:basedOn w:val="Normal"/>
    <w:next w:val="Normal"/>
    <w:uiPriority w:val="99"/>
    <w:rsid w:val="00B162E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91" w:lineRule="atLeast"/>
    </w:pPr>
    <w:rPr>
      <w:rFonts w:ascii="Univers LT Std 45 Light" w:eastAsiaTheme="minorHAnsi" w:hAnsi="Univers LT Std 45 Light" w:cstheme="minorBidi"/>
      <w:sz w:val="24"/>
      <w:szCs w:val="24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B162EE"/>
    <w:rPr>
      <w:color w:val="605E5C"/>
      <w:shd w:val="clear" w:color="auto" w:fill="E1DFDD"/>
    </w:rPr>
  </w:style>
  <w:style w:type="character" w:customStyle="1" w:styleId="ListParagraphChar">
    <w:name w:val="List Paragraph Char"/>
    <w:link w:val="ListParagraph"/>
    <w:uiPriority w:val="34"/>
    <w:locked/>
    <w:rsid w:val="00B162EE"/>
    <w:rPr>
      <w:rFonts w:ascii="Arial" w:hAnsi="Arial" w:cs="Angsana New"/>
      <w:sz w:val="18"/>
      <w:szCs w:val="22"/>
    </w:rPr>
  </w:style>
  <w:style w:type="table" w:customStyle="1" w:styleId="TableGrid11">
    <w:name w:val="Table Grid11"/>
    <w:basedOn w:val="TableNormal"/>
    <w:next w:val="TableGrid"/>
    <w:uiPriority w:val="39"/>
    <w:rsid w:val="00B162EE"/>
    <w:pPr>
      <w:spacing w:line="260" w:lineRule="atLeast"/>
    </w:pPr>
    <w:rPr>
      <w:sz w:val="20"/>
      <w:szCs w:val="20"/>
    </w:rPr>
    <w:tblPr>
      <w:tblBorders>
        <w:top w:val="single" w:sz="4" w:space="0" w:color="0000FF"/>
        <w:left w:val="single" w:sz="4" w:space="0" w:color="0000FF"/>
        <w:bottom w:val="single" w:sz="4" w:space="0" w:color="0000FF"/>
        <w:right w:val="single" w:sz="4" w:space="0" w:color="0000FF"/>
        <w:insideH w:val="single" w:sz="4" w:space="0" w:color="0000FF"/>
        <w:insideV w:val="single" w:sz="4" w:space="0" w:color="0000FF"/>
      </w:tblBorders>
    </w:tblPr>
  </w:style>
  <w:style w:type="paragraph" w:customStyle="1" w:styleId="Pa38">
    <w:name w:val="Pa38"/>
    <w:basedOn w:val="Normal"/>
    <w:next w:val="Normal"/>
    <w:uiPriority w:val="99"/>
    <w:rsid w:val="00B162EE"/>
    <w:pPr>
      <w:tabs>
        <w:tab w:val="clear" w:pos="227"/>
        <w:tab w:val="clear" w:pos="454"/>
        <w:tab w:val="clear" w:pos="680"/>
        <w:tab w:val="clear" w:pos="907"/>
        <w:tab w:val="clear" w:pos="1644"/>
        <w:tab w:val="clear" w:pos="1871"/>
        <w:tab w:val="clear" w:pos="2580"/>
        <w:tab w:val="clear" w:pos="2807"/>
        <w:tab w:val="clear" w:pos="3515"/>
        <w:tab w:val="clear" w:pos="3742"/>
        <w:tab w:val="clear" w:pos="4451"/>
        <w:tab w:val="clear" w:pos="4678"/>
        <w:tab w:val="clear" w:pos="5387"/>
        <w:tab w:val="clear" w:pos="5613"/>
        <w:tab w:val="clear" w:pos="6322"/>
        <w:tab w:val="clear" w:pos="6549"/>
      </w:tabs>
      <w:autoSpaceDE w:val="0"/>
      <w:autoSpaceDN w:val="0"/>
      <w:adjustRightInd w:val="0"/>
      <w:spacing w:line="140" w:lineRule="atLeast"/>
    </w:pPr>
    <w:rPr>
      <w:rFonts w:ascii="Univers LT Std 45 Light" w:hAnsi="Univers LT Std 45 Light" w:cs="Angsana New"/>
      <w:sz w:val="24"/>
      <w:szCs w:val="24"/>
    </w:rPr>
  </w:style>
  <w:style w:type="table" w:customStyle="1" w:styleId="TableGrid2">
    <w:name w:val="Table Grid2"/>
    <w:basedOn w:val="TableNormal"/>
    <w:next w:val="TableGrid"/>
    <w:uiPriority w:val="39"/>
    <w:rsid w:val="00B162EE"/>
    <w:pPr>
      <w:tabs>
        <w:tab w:val="left" w:pos="227"/>
        <w:tab w:val="left" w:pos="454"/>
        <w:tab w:val="left" w:pos="680"/>
        <w:tab w:val="left" w:pos="907"/>
        <w:tab w:val="left" w:pos="1644"/>
        <w:tab w:val="left" w:pos="1871"/>
        <w:tab w:val="left" w:pos="2580"/>
        <w:tab w:val="left" w:pos="2807"/>
        <w:tab w:val="left" w:pos="3515"/>
        <w:tab w:val="left" w:pos="3742"/>
        <w:tab w:val="left" w:pos="4451"/>
        <w:tab w:val="left" w:pos="4678"/>
        <w:tab w:val="left" w:pos="5387"/>
        <w:tab w:val="left" w:pos="5613"/>
        <w:tab w:val="left" w:pos="6322"/>
        <w:tab w:val="left" w:pos="6549"/>
      </w:tabs>
      <w:spacing w:line="240" w:lineRule="atLeast"/>
    </w:pPr>
    <w:rPr>
      <w:sz w:val="20"/>
      <w:szCs w:val="20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1D0AA5"/>
    <w:pPr>
      <w:spacing w:line="260" w:lineRule="atLeast"/>
    </w:pPr>
    <w:rPr>
      <w:rFonts w:ascii="CG Times (W1)" w:hAnsi="CG Times (W1)" w:cs="Angsana New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CE4742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ui-provider">
    <w:name w:val="ui-provider"/>
    <w:basedOn w:val="DefaultParagraphFont"/>
    <w:rsid w:val="00676BC7"/>
  </w:style>
  <w:style w:type="table" w:styleId="PlainTable4">
    <w:name w:val="Plain Table 4"/>
    <w:basedOn w:val="TableNormal"/>
    <w:uiPriority w:val="44"/>
    <w:rsid w:val="00AD393B"/>
    <w:rPr>
      <w:rFonts w:asciiTheme="minorHAnsi" w:eastAsiaTheme="minorHAnsi" w:hAnsiTheme="minorHAnsi" w:cstheme="minorBidi"/>
    </w:r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UnresolvedMention">
    <w:name w:val="Unresolved Mention"/>
    <w:basedOn w:val="DefaultParagraphFont"/>
    <w:uiPriority w:val="99"/>
    <w:semiHidden/>
    <w:unhideWhenUsed/>
    <w:rsid w:val="007E485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65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4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298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61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622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3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3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4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75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9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445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211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29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6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6417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5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65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474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32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2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87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6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8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0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70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610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33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80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99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02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50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183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367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648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4774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24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99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28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582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0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0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40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0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71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25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1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144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35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8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02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37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14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8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985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999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42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890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62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02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1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16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01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1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4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11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49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80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09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4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819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61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7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2833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65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8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24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766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274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26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87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735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8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15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4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04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24">
                              <w:marLeft w:val="0"/>
                              <w:marRight w:val="0"/>
                              <w:marTop w:val="24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2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761632">
                                  <w:marLeft w:val="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0761629">
                              <w:marLeft w:val="0"/>
                              <w:marRight w:val="0"/>
                              <w:marTop w:val="48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761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6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7616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6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7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4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3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7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7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6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4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6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7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8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9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0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75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7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8" w:space="0" w:color="F5F5F5"/>
                                    <w:left w:val="single" w:sz="8" w:space="0" w:color="F5F5F5"/>
                                    <w:bottom w:val="single" w:sz="8" w:space="0" w:color="F5F5F5"/>
                                    <w:right w:val="single" w:sz="8" w:space="0" w:color="F5F5F5"/>
                                  </w:divBdr>
                                  <w:divsChild>
                                    <w:div w:id="11207618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7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07619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61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761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761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761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1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0761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076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6" w:space="0" w:color="F5F5F5"/>
                                    <w:left w:val="single" w:sz="6" w:space="0" w:color="F5F5F5"/>
                                    <w:bottom w:val="single" w:sz="6" w:space="0" w:color="F5F5F5"/>
                                    <w:right w:val="single" w:sz="6" w:space="0" w:color="F5F5F5"/>
                                  </w:divBdr>
                                  <w:divsChild>
                                    <w:div w:id="11207616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20761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4296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53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35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427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720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9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41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4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13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37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19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9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007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72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56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238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24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73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95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04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9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2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7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0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6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9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9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35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2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6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07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3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09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8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31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8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6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00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31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047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731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7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5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369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999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832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534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27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3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2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93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8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1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15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8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083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744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04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73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15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1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13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80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2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1981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86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162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57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55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6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27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80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6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47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0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19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346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png"/><Relationship Id="rId18" Type="http://schemas.openxmlformats.org/officeDocument/2006/relationships/footer" Target="footer3.xml"/><Relationship Id="rId26" Type="http://schemas.openxmlformats.org/officeDocument/2006/relationships/header" Target="header5.xml"/><Relationship Id="rId3" Type="http://schemas.openxmlformats.org/officeDocument/2006/relationships/customXml" Target="../customXml/item3.xml"/><Relationship Id="rId21" Type="http://schemas.openxmlformats.org/officeDocument/2006/relationships/image" Target="media/image4.png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header" Target="header3.xml"/><Relationship Id="rId25" Type="http://schemas.openxmlformats.org/officeDocument/2006/relationships/footer" Target="footer4.xm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image" Target="media/image3.png"/><Relationship Id="rId29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4.xm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23" Type="http://schemas.openxmlformats.org/officeDocument/2006/relationships/image" Target="media/image6.png"/><Relationship Id="rId28" Type="http://schemas.openxmlformats.org/officeDocument/2006/relationships/header" Target="header6.xml"/><Relationship Id="rId10" Type="http://schemas.openxmlformats.org/officeDocument/2006/relationships/endnotes" Target="endnotes.xml"/><Relationship Id="rId19" Type="http://schemas.openxmlformats.org/officeDocument/2006/relationships/image" Target="media/image2.png"/><Relationship Id="rId31" Type="http://schemas.openxmlformats.org/officeDocument/2006/relationships/footer" Target="footer7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s://smelink.net/company/siam-jwd-logistics-company-limited.html" TargetMode="External"/><Relationship Id="rId22" Type="http://schemas.openxmlformats.org/officeDocument/2006/relationships/image" Target="media/image5.png"/><Relationship Id="rId27" Type="http://schemas.openxmlformats.org/officeDocument/2006/relationships/footer" Target="footer5.xml"/><Relationship Id="rId30" Type="http://schemas.openxmlformats.org/officeDocument/2006/relationships/header" Target="header7.xml"/><Relationship Id="rId8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Thai%20Report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C3C573FF70E394A86433F5E112C33AA" ma:contentTypeVersion="20" ma:contentTypeDescription="Create a new document." ma:contentTypeScope="" ma:versionID="363326b13391be7397c4bb1fc5892dfb">
  <xsd:schema xmlns:xsd="http://www.w3.org/2001/XMLSchema" xmlns:xs="http://www.w3.org/2001/XMLSchema" xmlns:p="http://schemas.microsoft.com/office/2006/metadata/properties" xmlns:ns1="http://schemas.microsoft.com/sharepoint/v3" xmlns:ns2="f6ba49b0-bcda-4796-8236-5b5cc1493ace" xmlns:ns3="05716746-add9-412a-97a9-1b5167d151a3" xmlns:ns4="4243d5be-521d-4052-81ca-f0f31ea6f2da" targetNamespace="http://schemas.microsoft.com/office/2006/metadata/properties" ma:root="true" ma:fieldsID="07c4184628cb65ea077b891fba7abf30" ns1:_="" ns2:_="" ns3:_="" ns4:_="">
    <xsd:import namespace="http://schemas.microsoft.com/sharepoint/v3"/>
    <xsd:import namespace="f6ba49b0-bcda-4796-8236-5b5cc1493ace"/>
    <xsd:import namespace="05716746-add9-412a-97a9-1b5167d151a3"/>
    <xsd:import namespace="4243d5be-521d-4052-81ca-f0f31ea6f2d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6ba49b0-bcda-4796-8236-5b5cc1493a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8883d318-f35c-4577-94aa-4c8e836d27a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716746-add9-412a-97a9-1b5167d151a3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243d5be-521d-4052-81ca-f0f31ea6f2da" elementFormDefault="qualified">
    <xsd:import namespace="http://schemas.microsoft.com/office/2006/documentManagement/types"/>
    <xsd:import namespace="http://schemas.microsoft.com/office/infopath/2007/PartnerControls"/>
    <xsd:element name="TaxCatchAll" ma:index="22" nillable="true" ma:displayName="Taxonomy Catch All Column" ma:hidden="true" ma:list="{0ab28412-1f3e-45b3-a383-4139aabcf663}" ma:internalName="TaxCatchAll" ma:showField="CatchAllData" ma:web="05716746-add9-412a-97a9-1b5167d151a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lcf76f155ced4ddcb4097134ff3c332f xmlns="f6ba49b0-bcda-4796-8236-5b5cc1493ace">
      <Terms xmlns="http://schemas.microsoft.com/office/infopath/2007/PartnerControls"/>
    </lcf76f155ced4ddcb4097134ff3c332f>
    <_ip_UnifiedCompliancePolicyProperties xmlns="http://schemas.microsoft.com/sharepoint/v3" xsi:nil="true"/>
    <TaxCatchAll xmlns="4243d5be-521d-4052-81ca-f0f31ea6f2da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C9AF033-4320-4C7D-8775-D00BF2928A1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6ba49b0-bcda-4796-8236-5b5cc1493ace"/>
    <ds:schemaRef ds:uri="05716746-add9-412a-97a9-1b5167d151a3"/>
    <ds:schemaRef ds:uri="4243d5be-521d-4052-81ca-f0f31ea6f2d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BA784DCE-148D-454C-833C-74E53A5DDEBB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0CF576F3-6EBA-46B7-84E6-60A415E1D86A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f6ba49b0-bcda-4796-8236-5b5cc1493ace"/>
    <ds:schemaRef ds:uri="4243d5be-521d-4052-81ca-f0f31ea6f2da"/>
  </ds:schemaRefs>
</ds:datastoreItem>
</file>

<file path=customXml/itemProps4.xml><?xml version="1.0" encoding="utf-8"?>
<ds:datastoreItem xmlns:ds="http://schemas.openxmlformats.org/officeDocument/2006/customXml" ds:itemID="{8B201808-ADB0-47DE-8359-3590F157B80C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282ec11f-0307-4ba2-9c7f-1e910abb2b8a}" enabled="1" method="Standard" siteId="{5db8bf0e-8592-4ed0-82b2-a6d4d77933d4}" contentBits="0" removed="0"/>
  <clbl:label id="{95653b52-df9b-47d2-8549-8de78ac04e21}" enabled="1" method="Standard" siteId="{deff24bb-2089-4400-8c8e-f71e680378b2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Thai Report.dot</Template>
  <TotalTime>2254</TotalTime>
  <Pages>1</Pages>
  <Words>6113</Words>
  <Characters>34850</Characters>
  <Application>Microsoft Office Word</Application>
  <DocSecurity>0</DocSecurity>
  <Lines>290</Lines>
  <Paragraphs>81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Quater 1 listed - Word</vt:lpstr>
    </vt:vector>
  </TitlesOfParts>
  <Company>KPMG</Company>
  <LinksUpToDate>false</LinksUpToDate>
  <CharactersWithSpaces>40882</CharactersWithSpaces>
  <SharedDoc>false</SharedDoc>
  <HLinks>
    <vt:vector size="6" baseType="variant">
      <vt:variant>
        <vt:i4>3014754</vt:i4>
      </vt:variant>
      <vt:variant>
        <vt:i4>0</vt:i4>
      </vt:variant>
      <vt:variant>
        <vt:i4>0</vt:i4>
      </vt:variant>
      <vt:variant>
        <vt:i4>5</vt:i4>
      </vt:variant>
      <vt:variant>
        <vt:lpwstr>https://smelink.net/company/siam-jwd-logistics-company-limited.html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Quater 1 listed - Word</dc:title>
  <dc:subject/>
  <dc:creator>Detrit, Rienchue</dc:creator>
  <cp:keywords/>
  <dc:description/>
  <cp:lastModifiedBy>Detrit, Rienchue</cp:lastModifiedBy>
  <cp:revision>390</cp:revision>
  <cp:lastPrinted>2026-08-06T18:51:00Z</cp:lastPrinted>
  <dcterms:created xsi:type="dcterms:W3CDTF">2026-05-05T07:17:00Z</dcterms:created>
  <dcterms:modified xsi:type="dcterms:W3CDTF">2026-08-11T11:34:00Z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0">
    <vt:lpwstr>Thai</vt:lpwstr>
  </property>
  <property fmtid="{D5CDD505-2E9C-101B-9397-08002B2CF9AE}" pid="3" name="Categories0">
    <vt:lpwstr>Interim Financial Statements Template</vt:lpwstr>
  </property>
  <property fmtid="{D5CDD505-2E9C-101B-9397-08002B2CF9AE}" pid="4" name="MSIP_Label_282ec11f-0307-4ba2-9c7f-1e910abb2b8a_Enabled">
    <vt:lpwstr>true</vt:lpwstr>
  </property>
  <property fmtid="{D5CDD505-2E9C-101B-9397-08002B2CF9AE}" pid="5" name="MSIP_Label_282ec11f-0307-4ba2-9c7f-1e910abb2b8a_SetDate">
    <vt:lpwstr>2023-10-18T09:08:45Z</vt:lpwstr>
  </property>
  <property fmtid="{D5CDD505-2E9C-101B-9397-08002B2CF9AE}" pid="6" name="MSIP_Label_282ec11f-0307-4ba2-9c7f-1e910abb2b8a_Method">
    <vt:lpwstr>Standard</vt:lpwstr>
  </property>
  <property fmtid="{D5CDD505-2E9C-101B-9397-08002B2CF9AE}" pid="7" name="MSIP_Label_282ec11f-0307-4ba2-9c7f-1e910abb2b8a_Name">
    <vt:lpwstr>282ec11f-0307-4ba2-9c7f-1e910abb2b8a</vt:lpwstr>
  </property>
  <property fmtid="{D5CDD505-2E9C-101B-9397-08002B2CF9AE}" pid="8" name="MSIP_Label_282ec11f-0307-4ba2-9c7f-1e910abb2b8a_SiteId">
    <vt:lpwstr>5db8bf0e-8592-4ed0-82b2-a6d4d77933d4</vt:lpwstr>
  </property>
  <property fmtid="{D5CDD505-2E9C-101B-9397-08002B2CF9AE}" pid="9" name="MSIP_Label_282ec11f-0307-4ba2-9c7f-1e910abb2b8a_ActionId">
    <vt:lpwstr>b348e013-4f8a-46aa-abc9-6736bfd7ef90</vt:lpwstr>
  </property>
  <property fmtid="{D5CDD505-2E9C-101B-9397-08002B2CF9AE}" pid="10" name="MSIP_Label_282ec11f-0307-4ba2-9c7f-1e910abb2b8a_ContentBits">
    <vt:lpwstr>0</vt:lpwstr>
  </property>
  <property fmtid="{D5CDD505-2E9C-101B-9397-08002B2CF9AE}" pid="11" name="ContentTypeId">
    <vt:lpwstr>0x010100FC3C573FF70E394A86433F5E112C33AA</vt:lpwstr>
  </property>
  <property fmtid="{D5CDD505-2E9C-101B-9397-08002B2CF9AE}" pid="12" name="Order">
    <vt:r8>16400</vt:r8>
  </property>
  <property fmtid="{D5CDD505-2E9C-101B-9397-08002B2CF9AE}" pid="13" name="xd_Signature">
    <vt:bool>false</vt:bool>
  </property>
  <property fmtid="{D5CDD505-2E9C-101B-9397-08002B2CF9AE}" pid="14" name="xd_ProgID">
    <vt:lpwstr/>
  </property>
  <property fmtid="{D5CDD505-2E9C-101B-9397-08002B2CF9AE}" pid="15" name="ComplianceAssetId">
    <vt:lpwstr/>
  </property>
  <property fmtid="{D5CDD505-2E9C-101B-9397-08002B2CF9AE}" pid="16" name="TemplateUrl">
    <vt:lpwstr/>
  </property>
  <property fmtid="{D5CDD505-2E9C-101B-9397-08002B2CF9AE}" pid="17" name="_ExtendedDescription">
    <vt:lpwstr/>
  </property>
  <property fmtid="{D5CDD505-2E9C-101B-9397-08002B2CF9AE}" pid="18" name="TriggerFlowInfo">
    <vt:lpwstr/>
  </property>
  <property fmtid="{D5CDD505-2E9C-101B-9397-08002B2CF9AE}" pid="19" name="MediaServiceImageTags">
    <vt:lpwstr/>
  </property>
</Properties>
</file>