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B887F" w14:textId="77777777" w:rsidR="0055173A" w:rsidRPr="00FD19B6" w:rsidRDefault="0055173A" w:rsidP="00D70FF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FD19B6">
        <w:rPr>
          <w:rFonts w:ascii="Angsana New" w:hAnsi="Angsana New"/>
          <w:b/>
          <w:bCs/>
          <w:sz w:val="30"/>
          <w:szCs w:val="30"/>
          <w:cs/>
        </w:rPr>
        <w:t>เกณฑ์การจัดทำข้อมูลทางการเงินระหว่างกาล</w:t>
      </w:r>
    </w:p>
    <w:p w14:paraId="21B05E5C" w14:textId="77777777" w:rsidR="001B2C21" w:rsidRPr="00DE36FC" w:rsidRDefault="001B2C21" w:rsidP="0042273D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lang w:val="en-US"/>
        </w:rPr>
      </w:pPr>
    </w:p>
    <w:p w14:paraId="2159AECE" w14:textId="4BF18B80" w:rsidR="00DE36FC" w:rsidRPr="00DE36FC" w:rsidRDefault="00DE36FC" w:rsidP="00DE3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E36FC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ข้อมูลทางการเงินระหว่างกาลนี้ได้จัดทำขึ้นในรูปแบบย่อและตามมาตรฐานการบัญชีฉบับที่ </w:t>
      </w:r>
      <w:r w:rsidR="00577824" w:rsidRPr="00577824">
        <w:rPr>
          <w:rFonts w:ascii="Angsana New" w:hAnsi="Angsana New"/>
          <w:sz w:val="30"/>
          <w:szCs w:val="30"/>
        </w:rPr>
        <w:t>34</w:t>
      </w:r>
      <w:r w:rsidRPr="00DE36FC">
        <w:rPr>
          <w:rFonts w:ascii="Angsana New" w:hAnsi="Angsana New"/>
          <w:sz w:val="30"/>
          <w:szCs w:val="30"/>
          <w:cs/>
        </w:rPr>
        <w:t xml:space="preserve"> เรื่อง “การรายงานทางการเงินระหว่างกาล” รวมถึงการตีความและแนวปฏิบัติทางการบัญชีที่ประกาศใช้โดยสภาวิชาชีพบัญชี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</w:p>
    <w:p w14:paraId="0893E41D" w14:textId="77777777" w:rsidR="00DE36FC" w:rsidRPr="00DE36FC" w:rsidRDefault="00DE36FC" w:rsidP="00DE3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46291E2B" w14:textId="44E224BD" w:rsidR="00B72718" w:rsidRDefault="00DE36FC" w:rsidP="00DE3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E36FC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577824" w:rsidRPr="00577824">
        <w:rPr>
          <w:rFonts w:ascii="Angsana New" w:hAnsi="Angsana New"/>
          <w:sz w:val="30"/>
          <w:szCs w:val="30"/>
        </w:rPr>
        <w:t>31</w:t>
      </w:r>
      <w:r w:rsidRPr="00DE36F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77824" w:rsidRPr="00577824">
        <w:rPr>
          <w:rFonts w:ascii="Angsana New" w:hAnsi="Angsana New"/>
          <w:sz w:val="30"/>
          <w:szCs w:val="30"/>
        </w:rPr>
        <w:t>2568</w:t>
      </w:r>
      <w:r w:rsidRPr="00DE36FC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 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="00577824" w:rsidRPr="00577824">
        <w:rPr>
          <w:rFonts w:ascii="Angsana New" w:hAnsi="Angsana New"/>
          <w:sz w:val="30"/>
          <w:szCs w:val="30"/>
        </w:rPr>
        <w:t>31</w:t>
      </w:r>
      <w:r w:rsidRPr="00DE36F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77824" w:rsidRPr="00577824">
        <w:rPr>
          <w:rFonts w:ascii="Angsana New" w:hAnsi="Angsana New"/>
          <w:sz w:val="30"/>
          <w:szCs w:val="30"/>
        </w:rPr>
        <w:t>2568</w:t>
      </w:r>
    </w:p>
    <w:p w14:paraId="12407011" w14:textId="77777777" w:rsidR="00DE36FC" w:rsidRPr="00DE36FC" w:rsidRDefault="00DE36FC" w:rsidP="00DE36F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28"/>
          <w:szCs w:val="28"/>
        </w:rPr>
      </w:pPr>
    </w:p>
    <w:p w14:paraId="32772001" w14:textId="19E7F540" w:rsidR="00A00A5A" w:rsidRDefault="00A00A5A" w:rsidP="00A00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D19B6">
        <w:rPr>
          <w:rFonts w:ascii="Angsana New" w:hAnsi="Angsana New"/>
          <w:sz w:val="30"/>
          <w:szCs w:val="30"/>
          <w:cs/>
        </w:rPr>
        <w:t>งบการเงินระหว่างกาลรวม</w:t>
      </w:r>
      <w:r w:rsidR="00A2664A" w:rsidRPr="00FD19B6">
        <w:rPr>
          <w:rFonts w:ascii="Angsana New" w:hAnsi="Angsana New"/>
          <w:sz w:val="30"/>
          <w:szCs w:val="30"/>
          <w:cs/>
        </w:rPr>
        <w:t>สำหรับ</w:t>
      </w:r>
      <w:r w:rsidR="004B7F2F" w:rsidRPr="004B7F2F">
        <w:rPr>
          <w:rFonts w:ascii="Angsana New" w:hAnsi="Angsana New"/>
          <w:sz w:val="30"/>
          <w:szCs w:val="30"/>
          <w:cs/>
        </w:rPr>
        <w:t xml:space="preserve">งวดสามเดือนและหกเดือนสิ้นสุดวันที่ </w:t>
      </w:r>
      <w:r w:rsidR="004B7F2F" w:rsidRPr="004B7F2F">
        <w:rPr>
          <w:rFonts w:ascii="Angsana New" w:hAnsi="Angsana New"/>
          <w:sz w:val="30"/>
          <w:szCs w:val="30"/>
        </w:rPr>
        <w:t>30</w:t>
      </w:r>
      <w:r w:rsidR="004B7F2F" w:rsidRPr="004B7F2F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4B7F2F" w:rsidRPr="004B7F2F">
        <w:rPr>
          <w:rFonts w:ascii="Angsana New" w:hAnsi="Angsana New"/>
          <w:sz w:val="30"/>
          <w:szCs w:val="30"/>
        </w:rPr>
        <w:t>256</w:t>
      </w:r>
      <w:r w:rsidR="00DE36FC">
        <w:rPr>
          <w:rFonts w:ascii="Angsana New" w:hAnsi="Angsana New"/>
          <w:sz w:val="30"/>
          <w:szCs w:val="30"/>
        </w:rPr>
        <w:t>9</w:t>
      </w:r>
      <w:r w:rsidR="004B7F2F" w:rsidRPr="004B7F2F">
        <w:rPr>
          <w:rFonts w:ascii="Angsana New" w:hAnsi="Angsana New"/>
          <w:sz w:val="30"/>
          <w:szCs w:val="30"/>
          <w:cs/>
        </w:rPr>
        <w:t xml:space="preserve"> และ </w:t>
      </w:r>
      <w:r w:rsidR="00DE36FC" w:rsidRPr="004B7F2F">
        <w:rPr>
          <w:rFonts w:ascii="Angsana New" w:hAnsi="Angsana New"/>
          <w:sz w:val="30"/>
          <w:szCs w:val="30"/>
        </w:rPr>
        <w:t>256</w:t>
      </w:r>
      <w:r w:rsidR="00DE36FC">
        <w:rPr>
          <w:rFonts w:ascii="Angsana New" w:hAnsi="Angsana New"/>
          <w:sz w:val="30"/>
          <w:szCs w:val="30"/>
        </w:rPr>
        <w:t>8</w:t>
      </w:r>
      <w:r w:rsidR="00DE36FC" w:rsidRPr="004B7F2F">
        <w:rPr>
          <w:rFonts w:ascii="Angsana New" w:hAnsi="Angsana New"/>
          <w:sz w:val="30"/>
          <w:szCs w:val="30"/>
          <w:cs/>
        </w:rPr>
        <w:t xml:space="preserve"> </w:t>
      </w:r>
      <w:r w:rsidR="00962508" w:rsidRPr="00FD19B6">
        <w:rPr>
          <w:rFonts w:ascii="Angsana New" w:hAnsi="Angsana New"/>
          <w:sz w:val="30"/>
          <w:szCs w:val="30"/>
          <w:cs/>
        </w:rPr>
        <w:t xml:space="preserve">และงบการเงินรวมสำหรับปีสิ้นสุดวันที่ </w:t>
      </w:r>
      <w:r w:rsidR="00E45C92" w:rsidRPr="00FD19B6">
        <w:rPr>
          <w:rFonts w:ascii="Angsana New" w:hAnsi="Angsana New"/>
          <w:sz w:val="30"/>
          <w:szCs w:val="30"/>
        </w:rPr>
        <w:t>31</w:t>
      </w:r>
      <w:r w:rsidR="00962508" w:rsidRPr="00FD19B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45C92" w:rsidRPr="00FD19B6">
        <w:rPr>
          <w:rFonts w:ascii="Angsana New" w:hAnsi="Angsana New"/>
          <w:sz w:val="30"/>
          <w:szCs w:val="30"/>
        </w:rPr>
        <w:t>256</w:t>
      </w:r>
      <w:r w:rsidR="00DE36FC">
        <w:rPr>
          <w:rFonts w:ascii="Angsana New" w:hAnsi="Angsana New"/>
          <w:sz w:val="30"/>
          <w:szCs w:val="30"/>
        </w:rPr>
        <w:t>8</w:t>
      </w:r>
      <w:r w:rsidR="00962508" w:rsidRPr="00FD19B6">
        <w:rPr>
          <w:rFonts w:ascii="Angsana New" w:hAnsi="Angsana New"/>
          <w:sz w:val="30"/>
          <w:szCs w:val="30"/>
        </w:rPr>
        <w:t xml:space="preserve"> </w:t>
      </w:r>
      <w:r w:rsidR="00962508" w:rsidRPr="00FD19B6">
        <w:rPr>
          <w:rFonts w:ascii="Angsana New" w:hAnsi="Angsana New"/>
          <w:sz w:val="30"/>
          <w:szCs w:val="30"/>
          <w:cs/>
        </w:rPr>
        <w:t>ซึ่งเป็นส่วนหนึ่งของข้อมูลทางการเงินระหว่างกาลนี้ได้รวมบัญชีของบริษัทและบริษัทย่อย</w:t>
      </w:r>
      <w:r w:rsidR="00962508" w:rsidRPr="00FD19B6">
        <w:rPr>
          <w:rFonts w:ascii="Angsana New" w:hAnsi="Angsana New"/>
          <w:sz w:val="30"/>
          <w:szCs w:val="30"/>
        </w:rPr>
        <w:t xml:space="preserve"> (“</w:t>
      </w:r>
      <w:r w:rsidR="00962508" w:rsidRPr="00FD19B6">
        <w:rPr>
          <w:rFonts w:ascii="Angsana New" w:hAnsi="Angsana New"/>
          <w:sz w:val="30"/>
          <w:szCs w:val="30"/>
          <w:cs/>
        </w:rPr>
        <w:t>กลุ่มบริษัท</w:t>
      </w:r>
      <w:r w:rsidR="00962508" w:rsidRPr="00FD19B6">
        <w:rPr>
          <w:rFonts w:ascii="Angsana New" w:hAnsi="Angsana New"/>
          <w:sz w:val="30"/>
          <w:szCs w:val="30"/>
        </w:rPr>
        <w:t xml:space="preserve">”) </w:t>
      </w:r>
      <w:r w:rsidR="00962508" w:rsidRPr="00FD19B6">
        <w:rPr>
          <w:rFonts w:ascii="Angsana New" w:hAnsi="Angsana New"/>
          <w:sz w:val="30"/>
          <w:szCs w:val="30"/>
          <w:cs/>
        </w:rPr>
        <w:t>ที่บริษัทมีอำนาจควบคุมหรือถือหุ้นทั้งทางตรงและทางอ้อมในบริษัทย่อยดังต่อไป</w:t>
      </w:r>
      <w:r w:rsidRPr="00FD19B6">
        <w:rPr>
          <w:rFonts w:ascii="Angsana New" w:hAnsi="Angsana New"/>
          <w:sz w:val="30"/>
          <w:szCs w:val="30"/>
          <w:cs/>
        </w:rPr>
        <w:t>นี้</w:t>
      </w:r>
    </w:p>
    <w:p w14:paraId="1F138BAD" w14:textId="77777777" w:rsidR="0064260B" w:rsidRPr="00DE36FC" w:rsidRDefault="0064260B" w:rsidP="00F56250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28"/>
          <w:szCs w:val="28"/>
        </w:rPr>
      </w:pPr>
    </w:p>
    <w:tbl>
      <w:tblPr>
        <w:tblW w:w="10305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2226"/>
        <w:gridCol w:w="283"/>
        <w:gridCol w:w="1418"/>
        <w:gridCol w:w="283"/>
        <w:gridCol w:w="992"/>
        <w:gridCol w:w="284"/>
        <w:gridCol w:w="1417"/>
        <w:gridCol w:w="284"/>
        <w:gridCol w:w="1417"/>
        <w:gridCol w:w="284"/>
        <w:gridCol w:w="1417"/>
      </w:tblGrid>
      <w:tr w:rsidR="00962508" w:rsidRPr="0068741D" w14:paraId="12AC187C" w14:textId="77777777" w:rsidTr="00FB5831">
        <w:trPr>
          <w:tblHeader/>
        </w:trPr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21FFF" w14:textId="77777777" w:rsidR="00962508" w:rsidRPr="0068741D" w:rsidRDefault="00962508" w:rsidP="00423231">
            <w:pPr>
              <w:ind w:right="-2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263A9" w14:textId="77777777" w:rsidR="00962508" w:rsidRPr="0068741D" w:rsidRDefault="00962508" w:rsidP="00423231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6250F" w14:textId="77777777" w:rsidR="00962508" w:rsidRPr="0068741D" w:rsidRDefault="00962508" w:rsidP="00423231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8820C" w14:textId="77777777" w:rsidR="00962508" w:rsidRPr="0068741D" w:rsidRDefault="00962508" w:rsidP="00423231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2611D8C8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15B64301" w14:textId="77777777" w:rsidR="00962508" w:rsidRPr="0068741D" w:rsidRDefault="00962508" w:rsidP="00423231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C3548BF" w14:textId="77777777" w:rsidR="00962508" w:rsidRPr="0068741D" w:rsidRDefault="00962508" w:rsidP="00423231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ind w:left="-108" w:right="-108"/>
              <w:textAlignment w:val="baselin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874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สัดส่วนการถือหุ้น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73347085" w14:textId="77777777" w:rsidR="00962508" w:rsidRPr="0068741D" w:rsidRDefault="00962508" w:rsidP="00423231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DCD93CE" w14:textId="77777777" w:rsidR="00962508" w:rsidRPr="0068741D" w:rsidRDefault="00962508" w:rsidP="00423231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ราคาทุนของเงินลงทุน</w:t>
            </w:r>
          </w:p>
        </w:tc>
      </w:tr>
      <w:tr w:rsidR="00962508" w:rsidRPr="0068741D" w14:paraId="78D3CC20" w14:textId="77777777" w:rsidTr="00FB5831">
        <w:trPr>
          <w:tblHeader/>
        </w:trPr>
        <w:tc>
          <w:tcPr>
            <w:tcW w:w="2226" w:type="dxa"/>
            <w:tcBorders>
              <w:top w:val="nil"/>
              <w:left w:val="nil"/>
              <w:right w:val="nil"/>
            </w:tcBorders>
            <w:vAlign w:val="bottom"/>
          </w:tcPr>
          <w:p w14:paraId="6F340DEF" w14:textId="77777777" w:rsidR="00962508" w:rsidRPr="0068741D" w:rsidRDefault="00962508" w:rsidP="00423231">
            <w:pPr>
              <w:tabs>
                <w:tab w:val="left" w:pos="162"/>
              </w:tabs>
              <w:ind w:right="-2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3B076F34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741EE97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276AE263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4A7BA709" w14:textId="77777777" w:rsidR="00962508" w:rsidRPr="00DE36FC" w:rsidRDefault="00962508" w:rsidP="00DE36FC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E36FC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ทุนจด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4C3F185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6C152859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ทั้งทางตรง</w:t>
            </w:r>
            <w:r w:rsidRPr="0068741D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และ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2B9BE8B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vMerge/>
            <w:tcBorders>
              <w:left w:val="nil"/>
              <w:right w:val="nil"/>
            </w:tcBorders>
          </w:tcPr>
          <w:p w14:paraId="2ACF96AA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62508" w:rsidRPr="0068741D" w14:paraId="6B51FF04" w14:textId="77777777" w:rsidTr="00FB5831">
        <w:trPr>
          <w:tblHeader/>
        </w:trPr>
        <w:tc>
          <w:tcPr>
            <w:tcW w:w="2226" w:type="dxa"/>
            <w:tcBorders>
              <w:top w:val="nil"/>
              <w:left w:val="nil"/>
              <w:right w:val="nil"/>
            </w:tcBorders>
            <w:vAlign w:val="bottom"/>
          </w:tcPr>
          <w:p w14:paraId="704AECB2" w14:textId="77777777" w:rsidR="00962508" w:rsidRPr="0068741D" w:rsidRDefault="00962508" w:rsidP="00423231">
            <w:pPr>
              <w:tabs>
                <w:tab w:val="left" w:pos="162"/>
              </w:tabs>
              <w:ind w:right="-2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05675949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8D8F94B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66E09FCA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525EF7A7" w14:textId="77777777" w:rsidR="00962508" w:rsidRPr="00DE36FC" w:rsidRDefault="00962508" w:rsidP="00DE36FC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E36FC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ทะเบียน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04F9165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7898D5C" w14:textId="77777777" w:rsidR="00962508" w:rsidRPr="0068741D" w:rsidRDefault="00962508" w:rsidP="0042323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ทางอ้อมของบริษัท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300C8B4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02089C4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ในงบการเงินเฉพาะกิจการ (พันบาท)</w:t>
            </w:r>
          </w:p>
        </w:tc>
      </w:tr>
      <w:tr w:rsidR="00962508" w:rsidRPr="0068741D" w14:paraId="273035E8" w14:textId="77777777" w:rsidTr="00FB5831">
        <w:trPr>
          <w:tblHeader/>
        </w:trPr>
        <w:tc>
          <w:tcPr>
            <w:tcW w:w="22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B11BFD" w14:textId="77777777" w:rsidR="00962508" w:rsidRPr="0068741D" w:rsidRDefault="00962508" w:rsidP="00DE36FC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ชื่อ</w:t>
            </w:r>
            <w:r w:rsidRPr="00DE36FC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C8B8329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33BC53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ECC7C84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D1AEEB" w14:textId="77777777" w:rsidR="00962508" w:rsidRPr="00DE36FC" w:rsidRDefault="00962508" w:rsidP="00DE36FC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E36FC">
              <w:rPr>
                <w:rFonts w:ascii="Angsana New" w:hAnsi="Angsana New"/>
                <w:sz w:val="28"/>
                <w:szCs w:val="28"/>
                <w:cs/>
                <w:lang w:val="en-US"/>
              </w:rPr>
              <w:t>(พันบาท)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830347B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5A149E" w14:textId="77777777" w:rsidR="00962508" w:rsidRPr="0068741D" w:rsidRDefault="00962508" w:rsidP="0042323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</w:rPr>
              <w:t>(</w:t>
            </w:r>
            <w:r w:rsidRPr="0068741D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68741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6D5EB9C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BC7CF6" w14:textId="40480E65" w:rsidR="00962508" w:rsidRPr="0068741D" w:rsidRDefault="001B4CB2" w:rsidP="005B31D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B4CB2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A451BC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962508" w:rsidRPr="006874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47711">
              <w:rPr>
                <w:rFonts w:ascii="Angsana New" w:hAnsi="Angsana New"/>
                <w:sz w:val="28"/>
                <w:szCs w:val="28"/>
                <w:cs/>
                <w:lang w:val="en-US"/>
              </w:rPr>
              <w:t>ม</w:t>
            </w:r>
            <w:r w:rsidR="00A451BC">
              <w:rPr>
                <w:rFonts w:ascii="Angsana New" w:hAnsi="Angsana New"/>
                <w:sz w:val="28"/>
                <w:szCs w:val="28"/>
                <w:cs/>
                <w:lang w:val="en-US"/>
              </w:rPr>
              <w:t>ิถุนายน</w:t>
            </w:r>
            <w:r w:rsidR="00962508" w:rsidRPr="006874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45C9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E36FC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12D988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303362" w14:textId="0898040A" w:rsidR="00962508" w:rsidRPr="0068741D" w:rsidRDefault="00E45C92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962508" w:rsidRPr="006874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62508" w:rsidRPr="0068741D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="00962508" w:rsidRPr="006874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E36FC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962508" w:rsidRPr="0068741D" w14:paraId="4F211AC7" w14:textId="77777777" w:rsidTr="00FB5831">
        <w:tc>
          <w:tcPr>
            <w:tcW w:w="2226" w:type="dxa"/>
            <w:tcBorders>
              <w:top w:val="single" w:sz="4" w:space="0" w:color="auto"/>
              <w:left w:val="nil"/>
              <w:right w:val="nil"/>
            </w:tcBorders>
          </w:tcPr>
          <w:p w14:paraId="7F90D022" w14:textId="77777777" w:rsidR="00E15731" w:rsidRPr="0068741D" w:rsidRDefault="00962508" w:rsidP="00FB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7" w:right="-108" w:hanging="114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E15731">
              <w:rPr>
                <w:rFonts w:ascii="Angsana New" w:hAnsi="Angsana New"/>
                <w:sz w:val="28"/>
                <w:szCs w:val="28"/>
                <w:cs/>
              </w:rPr>
              <w:t>เดอะพาเร้นส์</w:t>
            </w:r>
            <w:r w:rsidRPr="0068741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r w:rsidR="00726FB3" w:rsidRPr="006874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26FB3" w:rsidRPr="0068741D">
              <w:rPr>
                <w:rFonts w:ascii="Angsana New" w:hAnsi="Angsana New"/>
                <w:sz w:val="28"/>
                <w:szCs w:val="28"/>
              </w:rPr>
              <w:t>(“T</w:t>
            </w:r>
            <w:r w:rsidR="00896ADB">
              <w:rPr>
                <w:rFonts w:ascii="Angsana New" w:hAnsi="Angsana New"/>
                <w:sz w:val="28"/>
                <w:szCs w:val="28"/>
              </w:rPr>
              <w:t>P</w:t>
            </w:r>
            <w:r w:rsidR="00726FB3" w:rsidRPr="0068741D">
              <w:rPr>
                <w:rFonts w:ascii="Angsana New" w:hAnsi="Angsana New"/>
                <w:sz w:val="28"/>
                <w:szCs w:val="28"/>
              </w:rPr>
              <w:t>”)</w:t>
            </w:r>
            <w:r w:rsidR="00E1573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18D93CC" w14:textId="77777777" w:rsidR="00962508" w:rsidRPr="0068741D" w:rsidRDefault="00962508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5F6BE53B" w14:textId="77777777" w:rsidR="00962508" w:rsidRPr="0068741D" w:rsidRDefault="00297539" w:rsidP="0042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บริษัทผู้ลงทุนและให้บริการบริบาล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945E678" w14:textId="77777777"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19A761DD" w14:textId="77777777" w:rsidR="00962508" w:rsidRPr="0068741D" w:rsidRDefault="00E45C92" w:rsidP="00EC7494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00</w:t>
            </w:r>
            <w:r w:rsidR="00574452" w:rsidRPr="0068741D">
              <w:rPr>
                <w:rFonts w:ascii="Angsana New" w:hAnsi="Angsana New"/>
                <w:sz w:val="28"/>
                <w:szCs w:val="28"/>
              </w:rPr>
              <w:t>,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45620DB6" w14:textId="77777777" w:rsidR="00962508" w:rsidRPr="0068741D" w:rsidRDefault="00962508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5DB4E252" w14:textId="77777777" w:rsidR="00962508" w:rsidRPr="0068741D" w:rsidRDefault="00E45C92" w:rsidP="0042323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</w:t>
            </w:r>
            <w:r w:rsidR="00736DDD" w:rsidRPr="0068741D">
              <w:rPr>
                <w:rFonts w:ascii="Angsana New" w:hAnsi="Angsana New"/>
                <w:sz w:val="28"/>
                <w:szCs w:val="28"/>
              </w:rPr>
              <w:t>.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7F5B5082" w14:textId="77777777" w:rsidR="00962508" w:rsidRPr="0068741D" w:rsidRDefault="00962508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6D2C7A91" w14:textId="77777777" w:rsidR="00962508" w:rsidRPr="0068741D" w:rsidRDefault="00E45C92" w:rsidP="00423231">
            <w:pPr>
              <w:tabs>
                <w:tab w:val="clear" w:pos="680"/>
                <w:tab w:val="left" w:pos="742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</w:t>
            </w:r>
            <w:r w:rsidR="00962508" w:rsidRPr="0068741D">
              <w:rPr>
                <w:rFonts w:ascii="Angsana New" w:hAnsi="Angsana New"/>
                <w:sz w:val="28"/>
                <w:szCs w:val="28"/>
              </w:rPr>
              <w:t>,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5E6709E1" w14:textId="77777777" w:rsidR="00962508" w:rsidRPr="0068741D" w:rsidRDefault="00962508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14:paraId="31F2EAA9" w14:textId="77777777" w:rsidR="00962508" w:rsidRPr="0068741D" w:rsidRDefault="00E45C92" w:rsidP="00423231">
            <w:pPr>
              <w:tabs>
                <w:tab w:val="clear" w:pos="680"/>
                <w:tab w:val="left" w:pos="742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</w:t>
            </w:r>
            <w:r w:rsidR="00962508" w:rsidRPr="0068741D">
              <w:rPr>
                <w:rFonts w:ascii="Angsana New" w:hAnsi="Angsana New"/>
                <w:sz w:val="28"/>
                <w:szCs w:val="28"/>
              </w:rPr>
              <w:t>,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297539" w:rsidRPr="0068741D" w14:paraId="03475200" w14:textId="77777777" w:rsidTr="00FB5831">
        <w:tc>
          <w:tcPr>
            <w:tcW w:w="2226" w:type="dxa"/>
            <w:tcBorders>
              <w:left w:val="nil"/>
              <w:right w:val="nil"/>
            </w:tcBorders>
          </w:tcPr>
          <w:p w14:paraId="440D25C6" w14:textId="77777777" w:rsidR="00297539" w:rsidRPr="00DE36FC" w:rsidRDefault="00297539" w:rsidP="0042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76F02D5" w14:textId="77777777" w:rsidR="00297539" w:rsidRPr="00A9060F" w:rsidRDefault="00297539" w:rsidP="0042323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08CC806C" w14:textId="77777777" w:rsidR="00297539" w:rsidRPr="00A9060F" w:rsidRDefault="00297539" w:rsidP="0042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62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86756F3" w14:textId="77777777" w:rsidR="00297539" w:rsidRPr="00A9060F" w:rsidRDefault="00297539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F7F6618" w14:textId="77777777" w:rsidR="00297539" w:rsidRPr="00A9060F" w:rsidRDefault="00297539" w:rsidP="0042323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757C7AEF" w14:textId="77777777" w:rsidR="00297539" w:rsidRPr="00A9060F" w:rsidRDefault="00297539" w:rsidP="0042323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3852952" w14:textId="77777777" w:rsidR="00297539" w:rsidRPr="00A9060F" w:rsidRDefault="00297539" w:rsidP="0042323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68F0A6D" w14:textId="77777777" w:rsidR="00297539" w:rsidRPr="00A9060F" w:rsidRDefault="00297539" w:rsidP="0042323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88FD70F" w14:textId="77777777" w:rsidR="00297539" w:rsidRPr="00A9060F" w:rsidRDefault="00297539" w:rsidP="00423231">
            <w:pPr>
              <w:tabs>
                <w:tab w:val="clear" w:pos="680"/>
                <w:tab w:val="left" w:pos="742"/>
              </w:tabs>
              <w:ind w:right="17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613A1DA8" w14:textId="77777777" w:rsidR="00297539" w:rsidRPr="00A9060F" w:rsidRDefault="00297539" w:rsidP="0042323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0D90B39D" w14:textId="77777777" w:rsidR="00297539" w:rsidRPr="00A9060F" w:rsidRDefault="00297539" w:rsidP="00423231">
            <w:pPr>
              <w:tabs>
                <w:tab w:val="clear" w:pos="680"/>
                <w:tab w:val="left" w:pos="742"/>
              </w:tabs>
              <w:ind w:right="17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F186D" w:rsidRPr="0068741D" w14:paraId="2600D84E" w14:textId="77777777" w:rsidTr="00FB5831">
        <w:tc>
          <w:tcPr>
            <w:tcW w:w="2226" w:type="dxa"/>
            <w:tcBorders>
              <w:left w:val="nil"/>
              <w:right w:val="nil"/>
            </w:tcBorders>
          </w:tcPr>
          <w:p w14:paraId="622173CF" w14:textId="77777777" w:rsidR="008F186D" w:rsidRPr="0068741D" w:rsidRDefault="008251DD" w:rsidP="00FB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7" w:right="-108"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FB5831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8251DD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DE36FC">
              <w:rPr>
                <w:rFonts w:ascii="Angsana New" w:hAnsi="Angsana New"/>
                <w:sz w:val="28"/>
                <w:szCs w:val="28"/>
                <w:cs/>
              </w:rPr>
              <w:t>เดอะ</w:t>
            </w:r>
            <w:r w:rsidRPr="008251DD">
              <w:rPr>
                <w:rFonts w:ascii="Angsana New" w:hAnsi="Angsana New"/>
                <w:spacing w:val="-2"/>
                <w:sz w:val="28"/>
                <w:szCs w:val="28"/>
                <w:cs/>
              </w:rPr>
              <w:t>พาเร้น</w:t>
            </w:r>
            <w:r w:rsidR="008F186D" w:rsidRPr="008251DD">
              <w:rPr>
                <w:rFonts w:ascii="Angsana New" w:hAnsi="Angsana New"/>
                <w:spacing w:val="-2"/>
                <w:sz w:val="28"/>
                <w:szCs w:val="28"/>
                <w:cs/>
              </w:rPr>
              <w:t>ส</w:t>
            </w:r>
            <w:r w:rsidRPr="008251DD">
              <w:rPr>
                <w:rFonts w:ascii="Angsana New" w:hAnsi="Angsana New"/>
                <w:spacing w:val="-2"/>
                <w:sz w:val="28"/>
                <w:szCs w:val="28"/>
                <w:cs/>
              </w:rPr>
              <w:t>์</w:t>
            </w:r>
            <w:r w:rsidR="008F186D" w:rsidRPr="008251DD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8251DD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เทรนนิ่ง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เซ็นเตอร์</w:t>
            </w:r>
            <w:r w:rsidR="008F186D" w:rsidRPr="0068741D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F186D" w:rsidRPr="0068741D">
              <w:rPr>
                <w:rFonts w:ascii="Angsana New" w:hAnsi="Angsana New"/>
                <w:sz w:val="28"/>
                <w:szCs w:val="28"/>
              </w:rPr>
              <w:t>“TP</w:t>
            </w:r>
            <w:r w:rsidR="00896ADB">
              <w:rPr>
                <w:rFonts w:ascii="Angsana New" w:hAnsi="Angsana New"/>
                <w:sz w:val="28"/>
                <w:szCs w:val="28"/>
              </w:rPr>
              <w:t>T</w:t>
            </w:r>
            <w:r w:rsidR="00DF122C">
              <w:rPr>
                <w:rFonts w:ascii="Angsana New" w:hAnsi="Angsana New"/>
                <w:sz w:val="28"/>
                <w:szCs w:val="28"/>
              </w:rPr>
              <w:t>C</w:t>
            </w:r>
            <w:r w:rsidR="008F186D" w:rsidRPr="0068741D">
              <w:rPr>
                <w:rFonts w:ascii="Angsana New" w:hAnsi="Angsana New"/>
                <w:sz w:val="28"/>
                <w:szCs w:val="28"/>
              </w:rPr>
              <w:t>”)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864B3AE" w14:textId="77777777" w:rsidR="008F186D" w:rsidRPr="0068741D" w:rsidRDefault="008F186D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0A4DDEC6" w14:textId="77777777" w:rsidR="008F186D" w:rsidRPr="0068741D" w:rsidRDefault="008F186D" w:rsidP="0042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โรงเรียนสอนการบริบาล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8680D1F" w14:textId="77777777" w:rsidR="008F186D" w:rsidRPr="0068741D" w:rsidRDefault="008F186D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ACC4B21" w14:textId="77777777" w:rsidR="008F186D" w:rsidRPr="0068741D" w:rsidRDefault="00E45C92" w:rsidP="00EC7494">
            <w:pPr>
              <w:tabs>
                <w:tab w:val="clear" w:pos="680"/>
                <w:tab w:val="clear" w:pos="907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8F186D" w:rsidRPr="0068741D">
              <w:rPr>
                <w:rFonts w:ascii="Angsana New" w:hAnsi="Angsana New"/>
                <w:sz w:val="28"/>
                <w:szCs w:val="28"/>
              </w:rPr>
              <w:t>,</w:t>
            </w:r>
            <w:r w:rsidR="008F186D" w:rsidRPr="00B7690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A6B2E46" w14:textId="77777777" w:rsidR="008F186D" w:rsidRPr="0068741D" w:rsidRDefault="008F186D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CDADB84" w14:textId="77777777" w:rsidR="008F186D" w:rsidRPr="0068741D" w:rsidRDefault="00E45C92" w:rsidP="004759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8F186D" w:rsidRPr="00B7690B">
              <w:rPr>
                <w:rFonts w:ascii="Angsana New" w:hAnsi="Angsana New"/>
                <w:sz w:val="28"/>
                <w:szCs w:val="28"/>
              </w:rPr>
              <w:t>0</w:t>
            </w:r>
            <w:r w:rsidR="008F186D" w:rsidRPr="0068741D">
              <w:rPr>
                <w:rFonts w:ascii="Angsana New" w:hAnsi="Angsana New"/>
                <w:sz w:val="28"/>
                <w:szCs w:val="28"/>
              </w:rPr>
              <w:t>.</w:t>
            </w:r>
            <w:r w:rsidR="008F186D" w:rsidRPr="00B7690B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324379D" w14:textId="77777777" w:rsidR="008F186D" w:rsidRPr="0068741D" w:rsidRDefault="008F186D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F7641A7" w14:textId="77777777" w:rsidR="008F186D" w:rsidRPr="0068741D" w:rsidRDefault="008F186D" w:rsidP="00EC390C">
            <w:pPr>
              <w:tabs>
                <w:tab w:val="clear" w:pos="454"/>
                <w:tab w:val="clear" w:pos="680"/>
                <w:tab w:val="left" w:pos="601"/>
              </w:tabs>
              <w:ind w:left="360" w:right="17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</w:rPr>
              <w:t xml:space="preserve">    - *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16C15F51" w14:textId="77777777" w:rsidR="008F186D" w:rsidRPr="0068741D" w:rsidRDefault="008F186D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3726106" w14:textId="77777777" w:rsidR="008F186D" w:rsidRPr="0068741D" w:rsidRDefault="008F186D" w:rsidP="007A4222">
            <w:pPr>
              <w:tabs>
                <w:tab w:val="clear" w:pos="454"/>
                <w:tab w:val="clear" w:pos="680"/>
                <w:tab w:val="left" w:pos="601"/>
              </w:tabs>
              <w:ind w:left="360" w:right="17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</w:rPr>
              <w:t xml:space="preserve">    - *</w:t>
            </w:r>
          </w:p>
        </w:tc>
      </w:tr>
      <w:tr w:rsidR="004759A7" w:rsidRPr="0068741D" w14:paraId="3852EB8C" w14:textId="77777777" w:rsidTr="00FB5831">
        <w:tc>
          <w:tcPr>
            <w:tcW w:w="2226" w:type="dxa"/>
            <w:tcBorders>
              <w:left w:val="nil"/>
              <w:right w:val="nil"/>
            </w:tcBorders>
          </w:tcPr>
          <w:p w14:paraId="0976F9DD" w14:textId="77777777" w:rsidR="004759A7" w:rsidRPr="00DE36FC" w:rsidRDefault="004759A7" w:rsidP="0042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45C3860" w14:textId="77777777" w:rsidR="004759A7" w:rsidRPr="00A9060F" w:rsidRDefault="004759A7" w:rsidP="0042323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50EB9157" w14:textId="77777777" w:rsidR="004759A7" w:rsidRPr="00A9060F" w:rsidRDefault="004759A7" w:rsidP="0042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62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833A7F8" w14:textId="77777777" w:rsidR="004759A7" w:rsidRPr="00A9060F" w:rsidRDefault="004759A7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0BFCE7A" w14:textId="77777777" w:rsidR="004759A7" w:rsidRPr="00A9060F" w:rsidRDefault="004759A7" w:rsidP="00EC7494">
            <w:pPr>
              <w:tabs>
                <w:tab w:val="clear" w:pos="680"/>
                <w:tab w:val="clear" w:pos="907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0961020E" w14:textId="77777777" w:rsidR="004759A7" w:rsidRPr="00A9060F" w:rsidRDefault="004759A7" w:rsidP="0042323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69987D91" w14:textId="77777777" w:rsidR="004759A7" w:rsidRPr="00A9060F" w:rsidRDefault="004759A7" w:rsidP="0042323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1A162382" w14:textId="77777777" w:rsidR="004759A7" w:rsidRPr="00A9060F" w:rsidRDefault="004759A7" w:rsidP="0042323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E5CE10E" w14:textId="77777777" w:rsidR="004759A7" w:rsidRPr="00A9060F" w:rsidRDefault="004759A7" w:rsidP="00423231">
            <w:pPr>
              <w:tabs>
                <w:tab w:val="clear" w:pos="680"/>
                <w:tab w:val="left" w:pos="742"/>
              </w:tabs>
              <w:ind w:right="17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C32C415" w14:textId="77777777" w:rsidR="004759A7" w:rsidRPr="00A9060F" w:rsidRDefault="004759A7" w:rsidP="0042323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29925FB" w14:textId="77777777" w:rsidR="004759A7" w:rsidRPr="00A9060F" w:rsidRDefault="004759A7" w:rsidP="00423231">
            <w:pPr>
              <w:tabs>
                <w:tab w:val="clear" w:pos="680"/>
                <w:tab w:val="left" w:pos="742"/>
              </w:tabs>
              <w:ind w:right="17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406A2" w:rsidRPr="0068741D" w14:paraId="15CCD4D2" w14:textId="77777777" w:rsidTr="00FB5831">
        <w:tc>
          <w:tcPr>
            <w:tcW w:w="2226" w:type="dxa"/>
            <w:tcBorders>
              <w:left w:val="nil"/>
              <w:right w:val="nil"/>
            </w:tcBorders>
          </w:tcPr>
          <w:p w14:paraId="602319C6" w14:textId="77777777" w:rsidR="009406A2" w:rsidRPr="0068741D" w:rsidRDefault="009406A2" w:rsidP="00FB5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7" w:right="-108" w:hanging="114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บริษัท ทีเอ็ม เทรดดิ้ง จำกัด (“</w:t>
            </w:r>
            <w:r w:rsidRPr="0068741D">
              <w:rPr>
                <w:rFonts w:ascii="Angsana New" w:hAnsi="Angsana New"/>
                <w:sz w:val="28"/>
                <w:szCs w:val="28"/>
              </w:rPr>
              <w:t>TMT”)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DA09872" w14:textId="77777777" w:rsidR="009406A2" w:rsidRPr="0068741D" w:rsidRDefault="009406A2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55052D3F" w14:textId="77777777" w:rsidR="009406A2" w:rsidRPr="0068741D" w:rsidRDefault="009406A2" w:rsidP="0042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ขายส่งสินค้าทางเภสัชภัณฑ์และทางการแพทย์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2A5AFF0" w14:textId="77777777" w:rsidR="009406A2" w:rsidRPr="0068741D" w:rsidRDefault="009406A2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695B7329" w14:textId="77777777" w:rsidR="009406A2" w:rsidRPr="0068741D" w:rsidRDefault="00E45C92" w:rsidP="00EC7494">
            <w:pPr>
              <w:tabs>
                <w:tab w:val="clear" w:pos="680"/>
                <w:tab w:val="clear" w:pos="907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9406A2" w:rsidRPr="0068741D">
              <w:rPr>
                <w:rFonts w:ascii="Angsana New" w:hAnsi="Angsana New"/>
                <w:sz w:val="28"/>
                <w:szCs w:val="28"/>
              </w:rPr>
              <w:t>,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745DD817" w14:textId="77777777" w:rsidR="009406A2" w:rsidRPr="0068741D" w:rsidRDefault="009406A2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F37CF49" w14:textId="77777777" w:rsidR="009406A2" w:rsidRPr="0068741D" w:rsidRDefault="00E45C92" w:rsidP="00A859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  <w:r w:rsidR="009406A2" w:rsidRPr="0068741D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B17F0C6" w14:textId="77777777" w:rsidR="009406A2" w:rsidRPr="0068741D" w:rsidRDefault="009406A2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07C99D2" w14:textId="77777777" w:rsidR="009406A2" w:rsidRPr="0068741D" w:rsidRDefault="00E45C92" w:rsidP="00EC7494">
            <w:pPr>
              <w:tabs>
                <w:tab w:val="clear" w:pos="907"/>
              </w:tabs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9406A2" w:rsidRPr="0068741D">
              <w:rPr>
                <w:rFonts w:ascii="Angsana New" w:hAnsi="Angsana New"/>
                <w:sz w:val="28"/>
                <w:szCs w:val="28"/>
              </w:rPr>
              <w:t>,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5725E87A" w14:textId="77777777" w:rsidR="009406A2" w:rsidRPr="0068741D" w:rsidRDefault="009406A2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64546C55" w14:textId="77777777" w:rsidR="009406A2" w:rsidRPr="0068741D" w:rsidRDefault="00E45C92" w:rsidP="00EC7494">
            <w:pPr>
              <w:tabs>
                <w:tab w:val="clear" w:pos="907"/>
              </w:tabs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9406A2" w:rsidRPr="0068741D">
              <w:rPr>
                <w:rFonts w:ascii="Angsana New" w:hAnsi="Angsana New"/>
                <w:sz w:val="28"/>
                <w:szCs w:val="28"/>
              </w:rPr>
              <w:t>,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</w:tbl>
    <w:p w14:paraId="6E0D2AE4" w14:textId="77777777" w:rsidR="00A9060F" w:rsidRPr="00DE36FC" w:rsidRDefault="00A9060F" w:rsidP="00E730EC">
      <w:pPr>
        <w:pStyle w:val="NoSpacing"/>
        <w:jc w:val="thaiDistribute"/>
        <w:rPr>
          <w:rFonts w:ascii="Angsana New" w:hAnsi="Angsana New"/>
          <w:sz w:val="28"/>
          <w:szCs w:val="28"/>
        </w:rPr>
      </w:pPr>
    </w:p>
    <w:p w14:paraId="0A336C49" w14:textId="77777777" w:rsidR="00092884" w:rsidRPr="00FD19B6" w:rsidRDefault="00E730EC" w:rsidP="00E730EC">
      <w:pPr>
        <w:pStyle w:val="NoSpacing"/>
        <w:jc w:val="thaiDistribute"/>
        <w:rPr>
          <w:rFonts w:ascii="Angsana New" w:hAnsi="Angsana New"/>
          <w:szCs w:val="30"/>
        </w:rPr>
      </w:pPr>
      <w:r w:rsidRPr="00FD19B6">
        <w:rPr>
          <w:rFonts w:ascii="Angsana New" w:hAnsi="Angsana New"/>
          <w:szCs w:val="30"/>
        </w:rPr>
        <w:t>*</w:t>
      </w:r>
      <w:r w:rsidRPr="00FD19B6">
        <w:rPr>
          <w:rFonts w:ascii="Angsana New" w:hAnsi="Angsana New"/>
          <w:szCs w:val="30"/>
          <w:cs/>
        </w:rPr>
        <w:t xml:space="preserve"> ถือหุ้นโดย </w:t>
      </w:r>
      <w:r w:rsidRPr="00FD19B6">
        <w:rPr>
          <w:rFonts w:ascii="Angsana New" w:hAnsi="Angsana New"/>
          <w:szCs w:val="30"/>
        </w:rPr>
        <w:t>T</w:t>
      </w:r>
      <w:r w:rsidR="00E94B5D">
        <w:rPr>
          <w:rFonts w:ascii="Angsana New" w:hAnsi="Angsana New"/>
          <w:szCs w:val="30"/>
        </w:rPr>
        <w:t>P</w:t>
      </w:r>
      <w:r w:rsidRPr="00FD19B6">
        <w:rPr>
          <w:rFonts w:ascii="Angsana New" w:hAnsi="Angsana New"/>
          <w:szCs w:val="30"/>
        </w:rPr>
        <w:t xml:space="preserve"> </w:t>
      </w:r>
      <w:r w:rsidRPr="00FD19B6">
        <w:rPr>
          <w:rFonts w:ascii="Angsana New" w:hAnsi="Angsana New"/>
          <w:szCs w:val="30"/>
          <w:cs/>
        </w:rPr>
        <w:t xml:space="preserve">ร้อยละ </w:t>
      </w:r>
      <w:r w:rsidR="00E45C92" w:rsidRPr="00FD19B6">
        <w:rPr>
          <w:rFonts w:ascii="Angsana New" w:hAnsi="Angsana New"/>
          <w:szCs w:val="30"/>
        </w:rPr>
        <w:t>99</w:t>
      </w:r>
      <w:r w:rsidR="002D453F" w:rsidRPr="00FD19B6">
        <w:rPr>
          <w:rFonts w:ascii="Angsana New" w:hAnsi="Angsana New"/>
          <w:szCs w:val="30"/>
        </w:rPr>
        <w:t>.</w:t>
      </w:r>
      <w:r w:rsidR="00E45C92" w:rsidRPr="00FD19B6">
        <w:rPr>
          <w:rFonts w:ascii="Angsana New" w:hAnsi="Angsana New"/>
          <w:szCs w:val="30"/>
        </w:rPr>
        <w:t>99</w:t>
      </w:r>
      <w:r w:rsidRPr="00FD19B6">
        <w:rPr>
          <w:rFonts w:ascii="Angsana New" w:hAnsi="Angsana New"/>
          <w:szCs w:val="30"/>
          <w:cs/>
        </w:rPr>
        <w:t xml:space="preserve"> ด้วยราคาทุนจำนวน </w:t>
      </w:r>
      <w:r w:rsidR="00E45C92" w:rsidRPr="00FD19B6">
        <w:rPr>
          <w:rFonts w:ascii="Angsana New" w:hAnsi="Angsana New"/>
          <w:szCs w:val="30"/>
        </w:rPr>
        <w:t>4</w:t>
      </w:r>
      <w:r w:rsidRPr="00FD19B6">
        <w:rPr>
          <w:rFonts w:ascii="Angsana New" w:hAnsi="Angsana New"/>
          <w:szCs w:val="30"/>
          <w:cs/>
        </w:rPr>
        <w:t xml:space="preserve"> ล้านบาท </w:t>
      </w:r>
    </w:p>
    <w:p w14:paraId="71CDDEF2" w14:textId="77777777" w:rsidR="004043B8" w:rsidRDefault="004043B8" w:rsidP="00502FA2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16"/>
          <w:szCs w:val="16"/>
        </w:rPr>
      </w:pPr>
    </w:p>
    <w:p w14:paraId="01EECD20" w14:textId="77777777" w:rsidR="00502FA2" w:rsidRDefault="00502FA2" w:rsidP="00502FA2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16"/>
          <w:szCs w:val="16"/>
        </w:rPr>
      </w:pPr>
    </w:p>
    <w:p w14:paraId="413FE49F" w14:textId="77777777" w:rsidR="00502FA2" w:rsidRDefault="00502FA2" w:rsidP="00502FA2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16"/>
          <w:szCs w:val="16"/>
        </w:rPr>
      </w:pPr>
    </w:p>
    <w:p w14:paraId="4B3270BE" w14:textId="77777777" w:rsidR="00502FA2" w:rsidRDefault="00502FA2" w:rsidP="00502FA2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16"/>
          <w:szCs w:val="16"/>
        </w:rPr>
      </w:pPr>
    </w:p>
    <w:p w14:paraId="13FE40A7" w14:textId="77777777" w:rsidR="00D10E0B" w:rsidRPr="0025165C" w:rsidRDefault="00D10E0B" w:rsidP="00E730EC">
      <w:pPr>
        <w:pStyle w:val="NoSpacing"/>
        <w:jc w:val="thaiDistribute"/>
        <w:rPr>
          <w:rFonts w:ascii="Angsana New" w:hAnsi="Angsana New"/>
          <w:szCs w:val="30"/>
        </w:rPr>
      </w:pPr>
      <w:r w:rsidRPr="0025165C">
        <w:rPr>
          <w:rFonts w:ascii="Angsana New" w:hAnsi="Angsana New"/>
          <w:szCs w:val="30"/>
          <w:cs/>
        </w:rPr>
        <w:lastRenderedPageBreak/>
        <w:t>รายการบัญชีระหว่างบริษัทกับบริษัทย่อยที่มีนัยสำคัญได้ถูกตัดรายการในการทำงบการเงินระหว่างกาลรวมแล้ว</w:t>
      </w:r>
    </w:p>
    <w:p w14:paraId="1C02FD98" w14:textId="77777777" w:rsidR="00380192" w:rsidRPr="00537936" w:rsidRDefault="00380192" w:rsidP="00380192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624F0CF6" w14:textId="6E1460C0" w:rsidR="00D87A3F" w:rsidRPr="0025165C" w:rsidRDefault="00D658AF" w:rsidP="00D87A3F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25165C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="00577824" w:rsidRPr="0025165C">
        <w:rPr>
          <w:rFonts w:ascii="Angsana New" w:hAnsi="Angsana New"/>
          <w:sz w:val="30"/>
          <w:szCs w:val="30"/>
        </w:rPr>
        <w:t>1</w:t>
      </w:r>
      <w:r w:rsidRPr="0025165C">
        <w:rPr>
          <w:rFonts w:ascii="Angsana New" w:hAnsi="Angsana New"/>
          <w:sz w:val="30"/>
          <w:szCs w:val="30"/>
          <w:cs/>
        </w:rPr>
        <w:t xml:space="preserve"> มกราคม </w:t>
      </w:r>
      <w:r w:rsidR="00577824" w:rsidRPr="0025165C">
        <w:rPr>
          <w:rFonts w:ascii="Angsana New" w:hAnsi="Angsana New"/>
          <w:sz w:val="30"/>
          <w:szCs w:val="30"/>
        </w:rPr>
        <w:t>2569</w:t>
      </w:r>
      <w:r w:rsidRPr="0025165C">
        <w:rPr>
          <w:rFonts w:ascii="Angsana New" w:hAnsi="Angsana New"/>
          <w:sz w:val="30"/>
          <w:szCs w:val="30"/>
          <w:cs/>
        </w:rPr>
        <w:t xml:space="preserve"> กลุ่มบริษัทได้ถือปฏิบัติตามมาตรฐานการบัญชี (</w:t>
      </w:r>
      <w:r w:rsidRPr="0025165C">
        <w:rPr>
          <w:rFonts w:ascii="Angsana New" w:hAnsi="Angsana New"/>
          <w:sz w:val="30"/>
          <w:szCs w:val="30"/>
        </w:rPr>
        <w:t xml:space="preserve">TAS) </w:t>
      </w:r>
      <w:r w:rsidRPr="0025165C">
        <w:rPr>
          <w:rFonts w:ascii="Angsana New" w:hAnsi="Angsana New"/>
          <w:sz w:val="30"/>
          <w:szCs w:val="30"/>
          <w:cs/>
        </w:rPr>
        <w:t xml:space="preserve">ที่ปรับปรุงใหม่ซึ่งได้แก่ </w:t>
      </w:r>
      <w:r w:rsidRPr="0025165C">
        <w:rPr>
          <w:rFonts w:ascii="Angsana New" w:hAnsi="Angsana New"/>
          <w:sz w:val="30"/>
          <w:szCs w:val="30"/>
        </w:rPr>
        <w:t xml:space="preserve">TAS </w:t>
      </w:r>
      <w:r w:rsidR="00577824" w:rsidRPr="0025165C">
        <w:rPr>
          <w:rFonts w:ascii="Angsana New" w:hAnsi="Angsana New"/>
          <w:sz w:val="30"/>
          <w:szCs w:val="30"/>
        </w:rPr>
        <w:t>21</w:t>
      </w:r>
      <w:r w:rsidRPr="0025165C">
        <w:rPr>
          <w:rFonts w:ascii="Angsana New" w:hAnsi="Angsana New"/>
          <w:sz w:val="30"/>
          <w:szCs w:val="30"/>
          <w:cs/>
        </w:rPr>
        <w:t xml:space="preserve"> “ผลกระทบจากการเปลี่ยนแปลงของอัตราแลกเปลี่ยนเงินตราต่างประเทศ” ซึ่งมีผลบังคับใช้สำหรับรอบระยะเวลาบัญชีที่เริ่มในหรือหลังวันที่ </w:t>
      </w:r>
      <w:r w:rsidR="00577824" w:rsidRPr="0025165C">
        <w:rPr>
          <w:rFonts w:ascii="Angsana New" w:hAnsi="Angsana New"/>
          <w:sz w:val="30"/>
          <w:szCs w:val="30"/>
        </w:rPr>
        <w:t>1</w:t>
      </w:r>
      <w:r w:rsidRPr="0025165C">
        <w:rPr>
          <w:rFonts w:ascii="Angsana New" w:hAnsi="Angsana New"/>
          <w:sz w:val="30"/>
          <w:szCs w:val="30"/>
          <w:cs/>
        </w:rPr>
        <w:t xml:space="preserve"> มกราคม </w:t>
      </w:r>
      <w:r w:rsidR="00577824" w:rsidRPr="0025165C">
        <w:rPr>
          <w:rFonts w:ascii="Angsana New" w:hAnsi="Angsana New"/>
          <w:sz w:val="30"/>
          <w:szCs w:val="30"/>
        </w:rPr>
        <w:t>2569</w:t>
      </w:r>
      <w:r w:rsidRPr="0025165C">
        <w:rPr>
          <w:rFonts w:ascii="Angsana New" w:hAnsi="Angsana New"/>
          <w:sz w:val="30"/>
          <w:szCs w:val="30"/>
          <w:cs/>
        </w:rPr>
        <w:t xml:space="preserve"> โดยเป็นการปรับปรุงเพื่อให้มีความชัดเจนและเหมาะสมมากยิ่งขึ้นในส่วนที่เกี่ยวข้องกับ “การขาดความสามารถในการแลกเปลี่ยน” ซึ่งกำหนดให้กลุ่มบริษัทประเมินว่าสกุลเงินหนึ่งสามารถแลกเปลี่ยนไปเป็นสกุลเงินอื่นได้หรือไม่ และเมื่อไม่เป็นเช่นนั้นให้กำหนดหรือประมาณอัตราแลกเปลี่ยนที่จะใช้และเปิดเผยข้อมูลที่เกี่ยวข้อง ทั้งนี้ </w:t>
      </w:r>
      <w:r w:rsidRPr="0025165C">
        <w:rPr>
          <w:rFonts w:ascii="Angsana New" w:hAnsi="Angsana New"/>
          <w:sz w:val="30"/>
          <w:szCs w:val="30"/>
        </w:rPr>
        <w:t xml:space="preserve">TAS </w:t>
      </w:r>
      <w:r w:rsidRPr="0025165C">
        <w:rPr>
          <w:rFonts w:ascii="Angsana New" w:hAnsi="Angsana New"/>
          <w:sz w:val="30"/>
          <w:szCs w:val="30"/>
          <w:cs/>
        </w:rPr>
        <w:t>ดังกล่าวไม่มีผลกระทบที่เป็นสาระสำคัญต่องบการเงินของกลุ่มบริษัท</w:t>
      </w:r>
    </w:p>
    <w:p w14:paraId="2A20D646" w14:textId="77777777" w:rsidR="00D658AF" w:rsidRPr="00537936" w:rsidRDefault="00D658AF" w:rsidP="00D87A3F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24"/>
          <w:szCs w:val="24"/>
        </w:rPr>
      </w:pPr>
    </w:p>
    <w:p w14:paraId="0DB12FE8" w14:textId="77777777" w:rsidR="00FE4432" w:rsidRPr="0025165C" w:rsidRDefault="00D87A3F" w:rsidP="000E5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5165C">
        <w:rPr>
          <w:rFonts w:ascii="Angsana New" w:hAnsi="Angsana New"/>
          <w:sz w:val="30"/>
          <w:szCs w:val="30"/>
          <w:cs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14:paraId="61879864" w14:textId="77777777" w:rsidR="00C57203" w:rsidRPr="00537936" w:rsidRDefault="00C57203" w:rsidP="000E5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9EE2E9D" w14:textId="77777777" w:rsidR="00FE4432" w:rsidRPr="0025165C" w:rsidRDefault="00FE4432" w:rsidP="00C23E94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both"/>
        <w:rPr>
          <w:rFonts w:ascii="Angsana New" w:hAnsi="Angsana New"/>
          <w:b/>
          <w:bCs/>
          <w:sz w:val="30"/>
          <w:szCs w:val="30"/>
        </w:rPr>
      </w:pPr>
      <w:r w:rsidRPr="0025165C">
        <w:rPr>
          <w:rFonts w:ascii="Angsana New" w:hAnsi="Angsana New"/>
          <w:b/>
          <w:bCs/>
          <w:sz w:val="30"/>
          <w:szCs w:val="30"/>
          <w:cs/>
        </w:rPr>
        <w:t>สรุปนโยบายการบัญชีที่</w:t>
      </w:r>
      <w:r w:rsidR="002F1260" w:rsidRPr="0025165C">
        <w:rPr>
          <w:rFonts w:ascii="Angsana New" w:hAnsi="Angsana New"/>
          <w:b/>
          <w:bCs/>
          <w:sz w:val="30"/>
          <w:szCs w:val="30"/>
          <w:cs/>
        </w:rPr>
        <w:t>มีสาระ</w:t>
      </w:r>
      <w:r w:rsidRPr="0025165C">
        <w:rPr>
          <w:rFonts w:ascii="Angsana New" w:hAnsi="Angsana New"/>
          <w:b/>
          <w:bCs/>
          <w:sz w:val="30"/>
          <w:szCs w:val="30"/>
          <w:cs/>
        </w:rPr>
        <w:t>สำคัญ</w:t>
      </w:r>
    </w:p>
    <w:p w14:paraId="317F014C" w14:textId="77777777" w:rsidR="00FE4432" w:rsidRPr="00537936" w:rsidRDefault="00FE4432" w:rsidP="00FE4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7061864A" w14:textId="46B5DC07" w:rsidR="0016745A" w:rsidRPr="0025165C" w:rsidRDefault="00FE4432" w:rsidP="00D10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25165C">
        <w:rPr>
          <w:rFonts w:ascii="Angsana New" w:hAnsi="Angsana New"/>
          <w:spacing w:val="-4"/>
          <w:sz w:val="30"/>
          <w:szCs w:val="30"/>
          <w:cs/>
        </w:rPr>
        <w:t>กลุ่มบริษัทใช้นโยบายการบัญชีที่</w:t>
      </w:r>
      <w:r w:rsidR="002F1260" w:rsidRPr="0025165C">
        <w:rPr>
          <w:rFonts w:ascii="Angsana New" w:hAnsi="Angsana New"/>
          <w:spacing w:val="-4"/>
          <w:sz w:val="30"/>
          <w:szCs w:val="30"/>
          <w:cs/>
        </w:rPr>
        <w:t>มีสาระ</w:t>
      </w:r>
      <w:r w:rsidRPr="0025165C">
        <w:rPr>
          <w:rFonts w:ascii="Angsana New" w:hAnsi="Angsana New"/>
          <w:spacing w:val="-4"/>
          <w:sz w:val="30"/>
          <w:szCs w:val="30"/>
          <w:cs/>
        </w:rPr>
        <w:t>สำคัญและวิธีการคำนวณต่าง</w:t>
      </w:r>
      <w:r w:rsidR="008900C1" w:rsidRPr="0025165C">
        <w:rPr>
          <w:rFonts w:ascii="Angsana New" w:hAnsi="Angsana New"/>
          <w:spacing w:val="-4"/>
          <w:sz w:val="30"/>
          <w:szCs w:val="30"/>
        </w:rPr>
        <w:t xml:space="preserve"> </w:t>
      </w:r>
      <w:r w:rsidRPr="0025165C">
        <w:rPr>
          <w:rFonts w:ascii="Angsana New" w:hAnsi="Angsana New"/>
          <w:spacing w:val="-4"/>
          <w:sz w:val="30"/>
          <w:szCs w:val="30"/>
          <w:cs/>
        </w:rPr>
        <w:t>ๆ ในการจัดทำข้อมูลทางการเงินระหว่างกาลสำหรับ</w:t>
      </w:r>
      <w:r w:rsidR="00200738" w:rsidRPr="0025165C">
        <w:rPr>
          <w:rFonts w:ascii="Angsana New" w:hAnsi="Angsana New"/>
          <w:spacing w:val="-4"/>
          <w:sz w:val="30"/>
          <w:szCs w:val="30"/>
          <w:cs/>
        </w:rPr>
        <w:t>งวดสามเดือน</w:t>
      </w:r>
      <w:r w:rsidR="004B7F2F" w:rsidRPr="0025165C">
        <w:rPr>
          <w:rFonts w:ascii="Angsana New" w:hAnsi="Angsana New"/>
          <w:spacing w:val="-4"/>
          <w:sz w:val="30"/>
          <w:szCs w:val="30"/>
          <w:cs/>
        </w:rPr>
        <w:t>และหกเดือน</w:t>
      </w:r>
      <w:r w:rsidRPr="0025165C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1B4CB2" w:rsidRPr="0025165C">
        <w:rPr>
          <w:rFonts w:ascii="Angsana New" w:hAnsi="Angsana New"/>
          <w:spacing w:val="-4"/>
          <w:sz w:val="30"/>
          <w:szCs w:val="30"/>
        </w:rPr>
        <w:t>3</w:t>
      </w:r>
      <w:r w:rsidR="004B7F2F" w:rsidRPr="0025165C">
        <w:rPr>
          <w:rFonts w:ascii="Angsana New" w:hAnsi="Angsana New"/>
          <w:spacing w:val="-4"/>
          <w:sz w:val="30"/>
          <w:szCs w:val="30"/>
        </w:rPr>
        <w:t>0</w:t>
      </w:r>
      <w:r w:rsidR="00200738" w:rsidRPr="0025165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02FA2" w:rsidRPr="0025165C">
        <w:rPr>
          <w:rFonts w:ascii="Angsana New" w:hAnsi="Angsana New"/>
          <w:spacing w:val="-4"/>
          <w:sz w:val="30"/>
          <w:szCs w:val="30"/>
          <w:cs/>
        </w:rPr>
        <w:t>ม</w:t>
      </w:r>
      <w:r w:rsidR="004B7F2F" w:rsidRPr="0025165C">
        <w:rPr>
          <w:rFonts w:ascii="Angsana New" w:hAnsi="Angsana New"/>
          <w:spacing w:val="-4"/>
          <w:sz w:val="30"/>
          <w:szCs w:val="30"/>
          <w:cs/>
        </w:rPr>
        <w:t>ิถุนายน</w:t>
      </w:r>
      <w:r w:rsidRPr="0025165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45C92" w:rsidRPr="0025165C">
        <w:rPr>
          <w:rFonts w:ascii="Angsana New" w:hAnsi="Angsana New"/>
          <w:spacing w:val="-4"/>
          <w:sz w:val="30"/>
          <w:szCs w:val="30"/>
        </w:rPr>
        <w:t>256</w:t>
      </w:r>
      <w:r w:rsidR="00D658AF" w:rsidRPr="0025165C">
        <w:rPr>
          <w:rFonts w:ascii="Angsana New" w:hAnsi="Angsana New"/>
          <w:spacing w:val="-4"/>
          <w:sz w:val="30"/>
          <w:szCs w:val="30"/>
        </w:rPr>
        <w:t>9</w:t>
      </w:r>
      <w:r w:rsidRPr="0025165C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D658AF" w:rsidRPr="0025165C">
        <w:rPr>
          <w:rFonts w:ascii="Angsana New" w:hAnsi="Angsana New"/>
          <w:spacing w:val="-4"/>
          <w:sz w:val="30"/>
          <w:szCs w:val="30"/>
        </w:rPr>
        <w:t>2568</w:t>
      </w:r>
      <w:r w:rsidR="00D658AF" w:rsidRPr="0025165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5165C">
        <w:rPr>
          <w:rFonts w:ascii="Angsana New" w:hAnsi="Angsana New"/>
          <w:spacing w:val="-4"/>
          <w:sz w:val="30"/>
          <w:szCs w:val="30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="00E45C92" w:rsidRPr="0025165C">
        <w:rPr>
          <w:rFonts w:ascii="Angsana New" w:hAnsi="Angsana New"/>
          <w:spacing w:val="-4"/>
          <w:sz w:val="30"/>
          <w:szCs w:val="30"/>
        </w:rPr>
        <w:t>31</w:t>
      </w:r>
      <w:r w:rsidRPr="0025165C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E45C92" w:rsidRPr="0025165C">
        <w:rPr>
          <w:rFonts w:ascii="Angsana New" w:hAnsi="Angsana New"/>
          <w:spacing w:val="-4"/>
          <w:sz w:val="30"/>
          <w:szCs w:val="30"/>
        </w:rPr>
        <w:t>256</w:t>
      </w:r>
      <w:r w:rsidR="00D658AF" w:rsidRPr="0025165C">
        <w:rPr>
          <w:rFonts w:ascii="Angsana New" w:hAnsi="Angsana New"/>
          <w:spacing w:val="-4"/>
          <w:sz w:val="30"/>
          <w:szCs w:val="30"/>
        </w:rPr>
        <w:t>8</w:t>
      </w:r>
      <w:r w:rsidR="008032EB" w:rsidRPr="0025165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658AF" w:rsidRPr="0025165C">
        <w:rPr>
          <w:rFonts w:ascii="Angsana New" w:hAnsi="Angsana New"/>
          <w:spacing w:val="-4"/>
          <w:sz w:val="30"/>
          <w:szCs w:val="30"/>
          <w:cs/>
        </w:rPr>
        <w:t xml:space="preserve">ยกเว้นเรื่องเกี่ยวกับการนำ </w:t>
      </w:r>
      <w:r w:rsidR="00D658AF" w:rsidRPr="0025165C">
        <w:rPr>
          <w:rFonts w:ascii="Angsana New" w:hAnsi="Angsana New"/>
          <w:spacing w:val="-4"/>
          <w:sz w:val="30"/>
          <w:szCs w:val="30"/>
        </w:rPr>
        <w:t xml:space="preserve">TAS </w:t>
      </w:r>
      <w:r w:rsidR="00D658AF" w:rsidRPr="0025165C">
        <w:rPr>
          <w:rFonts w:ascii="Angsana New" w:hAnsi="Angsana New"/>
          <w:spacing w:val="-4"/>
          <w:sz w:val="30"/>
          <w:szCs w:val="30"/>
          <w:cs/>
        </w:rPr>
        <w:t xml:space="preserve">ที่ปรับปรุงใหม่ตามที่กล่าวในหมายเหตุ </w:t>
      </w:r>
      <w:r w:rsidR="00577824" w:rsidRPr="0025165C">
        <w:rPr>
          <w:rFonts w:ascii="Angsana New" w:hAnsi="Angsana New"/>
          <w:spacing w:val="-4"/>
          <w:sz w:val="30"/>
          <w:szCs w:val="30"/>
        </w:rPr>
        <w:t>1</w:t>
      </w:r>
      <w:r w:rsidR="00D658AF" w:rsidRPr="0025165C">
        <w:rPr>
          <w:rFonts w:ascii="Angsana New" w:hAnsi="Angsana New"/>
          <w:spacing w:val="-4"/>
          <w:sz w:val="30"/>
          <w:szCs w:val="30"/>
          <w:cs/>
        </w:rPr>
        <w:t xml:space="preserve"> มาเริ่มถือปฏิบัติซึ่งไม่มีผลกระทบที่เป็นสาระสำคัญ</w:t>
      </w:r>
    </w:p>
    <w:p w14:paraId="6C4BC737" w14:textId="77777777" w:rsidR="002621DF" w:rsidRPr="00537936" w:rsidRDefault="002621DF" w:rsidP="00D10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FAB76A3" w14:textId="77777777" w:rsidR="00E5083B" w:rsidRPr="0025165C" w:rsidRDefault="00E5083B" w:rsidP="00E5083B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25165C">
        <w:rPr>
          <w:rFonts w:ascii="Angsana New" w:hAnsi="Angsana New"/>
          <w:b/>
          <w:bCs/>
          <w:sz w:val="30"/>
          <w:szCs w:val="30"/>
          <w:cs/>
        </w:rPr>
        <w:t>รายการบัญชีและยอดคงเหลือกับบุคคลและกิจการที่เกี่ยวข้องกัน</w:t>
      </w:r>
    </w:p>
    <w:p w14:paraId="0BF7AFDB" w14:textId="77777777" w:rsidR="00BA534D" w:rsidRPr="00537936" w:rsidRDefault="00BA534D" w:rsidP="00D30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p w14:paraId="38221111" w14:textId="36D1081B" w:rsidR="00641223" w:rsidRPr="0025165C" w:rsidRDefault="00864031" w:rsidP="00641223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25165C">
        <w:rPr>
          <w:rFonts w:ascii="Angsana New" w:hAnsi="Angsana New"/>
          <w:color w:val="000000"/>
          <w:sz w:val="30"/>
          <w:szCs w:val="30"/>
          <w:cs/>
        </w:rPr>
        <w:t>รายการบัญชีกับบุคคล</w:t>
      </w:r>
      <w:r w:rsidR="00C01256" w:rsidRPr="0025165C">
        <w:rPr>
          <w:rFonts w:ascii="Angsana New" w:hAnsi="Angsana New"/>
          <w:color w:val="000000"/>
          <w:sz w:val="30"/>
          <w:szCs w:val="30"/>
          <w:cs/>
        </w:rPr>
        <w:t>และกิจการ</w:t>
      </w:r>
      <w:r w:rsidRPr="0025165C">
        <w:rPr>
          <w:rFonts w:ascii="Angsana New" w:hAnsi="Angsana New"/>
          <w:color w:val="000000"/>
          <w:sz w:val="30"/>
          <w:szCs w:val="30"/>
          <w:cs/>
        </w:rPr>
        <w:t>ที่เกี่ยวข้องกัน</w:t>
      </w:r>
      <w:r w:rsidR="00B94C0E" w:rsidRPr="0025165C">
        <w:rPr>
          <w:rFonts w:ascii="Angsana New" w:hAnsi="Angsana New"/>
          <w:color w:val="000000"/>
          <w:sz w:val="30"/>
          <w:szCs w:val="30"/>
          <w:cs/>
        </w:rPr>
        <w:t>สำ</w:t>
      </w:r>
      <w:r w:rsidR="00641223" w:rsidRPr="0025165C">
        <w:rPr>
          <w:rFonts w:ascii="Angsana New" w:hAnsi="Angsana New"/>
          <w:color w:val="000000"/>
          <w:sz w:val="30"/>
          <w:szCs w:val="30"/>
          <w:cs/>
        </w:rPr>
        <w:t>หรับงวด</w:t>
      </w:r>
      <w:r w:rsidR="00200738" w:rsidRPr="0025165C">
        <w:rPr>
          <w:rFonts w:ascii="Angsana New" w:hAnsi="Angsana New"/>
          <w:color w:val="000000"/>
          <w:sz w:val="30"/>
          <w:szCs w:val="30"/>
          <w:cs/>
        </w:rPr>
        <w:t>สามเดือน</w:t>
      </w:r>
      <w:r w:rsidR="00641223" w:rsidRPr="0025165C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1B4CB2" w:rsidRPr="0025165C">
        <w:rPr>
          <w:rFonts w:ascii="Angsana New" w:hAnsi="Angsana New"/>
          <w:spacing w:val="-4"/>
          <w:sz w:val="30"/>
          <w:szCs w:val="30"/>
        </w:rPr>
        <w:t>3</w:t>
      </w:r>
      <w:r w:rsidR="004B7F2F" w:rsidRPr="0025165C">
        <w:rPr>
          <w:rFonts w:ascii="Angsana New" w:hAnsi="Angsana New"/>
          <w:spacing w:val="-4"/>
          <w:sz w:val="30"/>
          <w:szCs w:val="30"/>
        </w:rPr>
        <w:t>0</w:t>
      </w:r>
      <w:r w:rsidR="00200738" w:rsidRPr="0025165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B2BB5" w:rsidRPr="0025165C">
        <w:rPr>
          <w:rFonts w:ascii="Angsana New" w:hAnsi="Angsana New"/>
          <w:spacing w:val="-4"/>
          <w:sz w:val="30"/>
          <w:szCs w:val="30"/>
          <w:cs/>
        </w:rPr>
        <w:t>ม</w:t>
      </w:r>
      <w:r w:rsidR="004B7F2F" w:rsidRPr="0025165C">
        <w:rPr>
          <w:rFonts w:ascii="Angsana New" w:hAnsi="Angsana New"/>
          <w:spacing w:val="-4"/>
          <w:sz w:val="30"/>
          <w:szCs w:val="30"/>
          <w:cs/>
        </w:rPr>
        <w:t>ิถุนายน</w:t>
      </w:r>
      <w:r w:rsidR="009406A2" w:rsidRPr="0025165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45C92" w:rsidRPr="0025165C">
        <w:rPr>
          <w:rFonts w:ascii="Angsana New" w:hAnsi="Angsana New"/>
          <w:color w:val="000000"/>
          <w:sz w:val="30"/>
          <w:szCs w:val="30"/>
        </w:rPr>
        <w:t>256</w:t>
      </w:r>
      <w:r w:rsidR="00D658AF" w:rsidRPr="0025165C">
        <w:rPr>
          <w:rFonts w:ascii="Angsana New" w:hAnsi="Angsana New"/>
          <w:color w:val="000000"/>
          <w:sz w:val="30"/>
          <w:szCs w:val="30"/>
        </w:rPr>
        <w:t>9</w:t>
      </w:r>
      <w:r w:rsidR="00641223" w:rsidRPr="0025165C">
        <w:rPr>
          <w:rFonts w:ascii="Angsana New" w:hAnsi="Angsana New"/>
          <w:color w:val="000000"/>
          <w:sz w:val="30"/>
          <w:szCs w:val="30"/>
        </w:rPr>
        <w:t xml:space="preserve"> </w:t>
      </w:r>
      <w:r w:rsidR="00641223" w:rsidRPr="0025165C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D658AF" w:rsidRPr="0025165C">
        <w:rPr>
          <w:rFonts w:ascii="Angsana New" w:hAnsi="Angsana New"/>
          <w:color w:val="000000"/>
          <w:sz w:val="30"/>
          <w:szCs w:val="30"/>
        </w:rPr>
        <w:t xml:space="preserve">2568 </w:t>
      </w:r>
      <w:r w:rsidR="00641223" w:rsidRPr="0025165C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14:paraId="0DF58EF9" w14:textId="77777777" w:rsidR="00FE4432" w:rsidRPr="00537936" w:rsidRDefault="00FE4432" w:rsidP="00D30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4"/>
          <w:szCs w:val="24"/>
        </w:rPr>
      </w:pPr>
    </w:p>
    <w:tbl>
      <w:tblPr>
        <w:tblW w:w="10326" w:type="dxa"/>
        <w:tblInd w:w="-96" w:type="dxa"/>
        <w:tblLayout w:type="fixed"/>
        <w:tblLook w:val="0000" w:firstRow="0" w:lastRow="0" w:firstColumn="0" w:lastColumn="0" w:noHBand="0" w:noVBand="0"/>
      </w:tblPr>
      <w:tblGrid>
        <w:gridCol w:w="3357"/>
        <w:gridCol w:w="1565"/>
        <w:gridCol w:w="7"/>
        <w:gridCol w:w="255"/>
        <w:gridCol w:w="10"/>
        <w:gridCol w:w="1502"/>
        <w:gridCol w:w="8"/>
        <w:gridCol w:w="264"/>
        <w:gridCol w:w="1531"/>
        <w:gridCol w:w="255"/>
        <w:gridCol w:w="1572"/>
      </w:tblGrid>
      <w:tr w:rsidR="00FE4432" w:rsidRPr="0025165C" w14:paraId="21074FBB" w14:textId="77777777" w:rsidTr="00661B0B">
        <w:trPr>
          <w:cantSplit/>
          <w:trHeight w:val="20"/>
        </w:trPr>
        <w:tc>
          <w:tcPr>
            <w:tcW w:w="3357" w:type="dxa"/>
            <w:vAlign w:val="bottom"/>
          </w:tcPr>
          <w:p w14:paraId="207A991C" w14:textId="77777777" w:rsidR="00FE4432" w:rsidRPr="0025165C" w:rsidRDefault="00FE4432" w:rsidP="00D96336">
            <w:pPr>
              <w:pStyle w:val="Preformatted"/>
              <w:tabs>
                <w:tab w:val="clear" w:pos="959"/>
                <w:tab w:val="clear" w:pos="9590"/>
              </w:tabs>
              <w:ind w:right="282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6969" w:type="dxa"/>
            <w:gridSpan w:val="10"/>
            <w:tcBorders>
              <w:bottom w:val="single" w:sz="4" w:space="0" w:color="auto"/>
            </w:tcBorders>
            <w:vAlign w:val="bottom"/>
          </w:tcPr>
          <w:p w14:paraId="1A5098EC" w14:textId="77777777" w:rsidR="00FE4432" w:rsidRPr="0025165C" w:rsidRDefault="00FE4432" w:rsidP="00D96336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165C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FE4432" w:rsidRPr="0025165C" w14:paraId="5E5320DB" w14:textId="77777777" w:rsidTr="00661B0B">
        <w:trPr>
          <w:trHeight w:val="20"/>
        </w:trPr>
        <w:tc>
          <w:tcPr>
            <w:tcW w:w="3357" w:type="dxa"/>
            <w:vAlign w:val="bottom"/>
          </w:tcPr>
          <w:p w14:paraId="308A830A" w14:textId="77777777" w:rsidR="00FE4432" w:rsidRPr="0025165C" w:rsidRDefault="00FE4432" w:rsidP="00D96336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334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CD1E2C2" w14:textId="77777777" w:rsidR="00FE4432" w:rsidRPr="0025165C" w:rsidRDefault="00FE4432" w:rsidP="00D9633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165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" w:type="dxa"/>
          </w:tcPr>
          <w:p w14:paraId="2AF51B4C" w14:textId="77777777" w:rsidR="00FE4432" w:rsidRPr="0025165C" w:rsidRDefault="00FE4432" w:rsidP="00D96336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24FEE4" w14:textId="77777777" w:rsidR="00FE4432" w:rsidRPr="0025165C" w:rsidRDefault="00FE4432" w:rsidP="00D9633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165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</w:t>
            </w:r>
            <w:r w:rsidR="0016022B" w:rsidRPr="0025165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</w:t>
            </w:r>
            <w:r w:rsidRPr="0025165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FE4432" w:rsidRPr="0025165C" w14:paraId="50A0A0E4" w14:textId="77777777" w:rsidTr="00661B0B">
        <w:trPr>
          <w:trHeight w:val="20"/>
        </w:trPr>
        <w:tc>
          <w:tcPr>
            <w:tcW w:w="3357" w:type="dxa"/>
            <w:vAlign w:val="bottom"/>
          </w:tcPr>
          <w:p w14:paraId="36205BF5" w14:textId="77777777" w:rsidR="00FE4432" w:rsidRPr="0025165C" w:rsidRDefault="00FE4432" w:rsidP="00D96336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15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749D26" w14:textId="0BBC8B19" w:rsidR="00FE4432" w:rsidRPr="0025165C" w:rsidRDefault="00D658AF" w:rsidP="00D9633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165C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1EBD77CC" w14:textId="77777777" w:rsidR="00FE4432" w:rsidRPr="0025165C" w:rsidRDefault="00FE4432" w:rsidP="00D9633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A9A167" w14:textId="593A12A8" w:rsidR="00FE4432" w:rsidRPr="0025165C" w:rsidRDefault="00D658AF" w:rsidP="00D9633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165C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64" w:type="dxa"/>
          </w:tcPr>
          <w:p w14:paraId="37A1D385" w14:textId="77777777" w:rsidR="00FE4432" w:rsidRPr="0025165C" w:rsidRDefault="00FE4432" w:rsidP="00D96336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14:paraId="563C6CC2" w14:textId="7F9E84EA" w:rsidR="00FE4432" w:rsidRPr="0025165C" w:rsidRDefault="00E45C92" w:rsidP="00D9633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165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658AF" w:rsidRPr="0025165C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67252757" w14:textId="77777777" w:rsidR="00FE4432" w:rsidRPr="0025165C" w:rsidRDefault="00FE4432" w:rsidP="00D9633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</w:tcPr>
          <w:p w14:paraId="17631EC8" w14:textId="12D86131" w:rsidR="00FE4432" w:rsidRPr="0025165C" w:rsidRDefault="00D658AF" w:rsidP="00D9633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165C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FE4432" w:rsidRPr="0025165C" w14:paraId="6E6438EE" w14:textId="77777777" w:rsidTr="00661B0B">
        <w:trPr>
          <w:trHeight w:val="20"/>
        </w:trPr>
        <w:tc>
          <w:tcPr>
            <w:tcW w:w="3357" w:type="dxa"/>
            <w:vAlign w:val="bottom"/>
          </w:tcPr>
          <w:p w14:paraId="3D493A8C" w14:textId="77777777" w:rsidR="00FE4432" w:rsidRPr="0025165C" w:rsidRDefault="00FE4432" w:rsidP="008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5165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</w:tcBorders>
          </w:tcPr>
          <w:p w14:paraId="3D57E008" w14:textId="77777777" w:rsidR="00FE4432" w:rsidRPr="0025165C" w:rsidRDefault="00FE4432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</w:tcPr>
          <w:p w14:paraId="6F3A5E35" w14:textId="77777777" w:rsidR="00FE4432" w:rsidRPr="0025165C" w:rsidRDefault="00FE4432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20" w:type="dxa"/>
            <w:gridSpan w:val="3"/>
            <w:tcBorders>
              <w:top w:val="single" w:sz="4" w:space="0" w:color="auto"/>
            </w:tcBorders>
          </w:tcPr>
          <w:p w14:paraId="2D3D0626" w14:textId="77777777" w:rsidR="00FE4432" w:rsidRPr="0025165C" w:rsidRDefault="00FE4432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64" w:type="dxa"/>
          </w:tcPr>
          <w:p w14:paraId="1921B30D" w14:textId="77777777" w:rsidR="00FE4432" w:rsidRPr="0025165C" w:rsidRDefault="00FE4432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3CDECBFF" w14:textId="77777777" w:rsidR="00FE4432" w:rsidRPr="0025165C" w:rsidRDefault="00FE4432" w:rsidP="00D96336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4A44BA0C" w14:textId="77777777" w:rsidR="00FE4432" w:rsidRPr="0025165C" w:rsidRDefault="00FE4432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vAlign w:val="bottom"/>
          </w:tcPr>
          <w:p w14:paraId="49A231FB" w14:textId="77777777" w:rsidR="00FE4432" w:rsidRPr="0025165C" w:rsidRDefault="00FE4432" w:rsidP="00784642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D658AF" w:rsidRPr="0025165C" w14:paraId="3F4BFEE8" w14:textId="77777777" w:rsidTr="00661B0B">
        <w:trPr>
          <w:trHeight w:val="20"/>
        </w:trPr>
        <w:tc>
          <w:tcPr>
            <w:tcW w:w="3357" w:type="dxa"/>
            <w:vAlign w:val="bottom"/>
          </w:tcPr>
          <w:p w14:paraId="15E8FEFF" w14:textId="77777777" w:rsidR="00D658AF" w:rsidRPr="0025165C" w:rsidRDefault="00D658AF" w:rsidP="00D658AF">
            <w:pPr>
              <w:tabs>
                <w:tab w:val="clear" w:pos="2580"/>
                <w:tab w:val="clear" w:pos="2807"/>
                <w:tab w:val="left" w:pos="2790"/>
              </w:tabs>
              <w:ind w:left="-1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ขายสินค้า</w:t>
            </w:r>
          </w:p>
        </w:tc>
        <w:tc>
          <w:tcPr>
            <w:tcW w:w="1572" w:type="dxa"/>
            <w:gridSpan w:val="2"/>
            <w:vAlign w:val="bottom"/>
          </w:tcPr>
          <w:p w14:paraId="268B2BEB" w14:textId="5A4B3AB9" w:rsidR="00D658AF" w:rsidRPr="0025165C" w:rsidRDefault="00D658AF" w:rsidP="00D658AF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744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4420A173" w14:textId="77777777" w:rsidR="00D658AF" w:rsidRPr="0025165C" w:rsidRDefault="00D658AF" w:rsidP="00D658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gridSpan w:val="3"/>
            <w:vAlign w:val="bottom"/>
          </w:tcPr>
          <w:p w14:paraId="32DE92C4" w14:textId="77777777" w:rsidR="00D658AF" w:rsidRPr="0025165C" w:rsidRDefault="00D658AF" w:rsidP="00D658AF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766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64" w:type="dxa"/>
            <w:vAlign w:val="bottom"/>
          </w:tcPr>
          <w:p w14:paraId="1FB148D0" w14:textId="77777777" w:rsidR="00D658AF" w:rsidRPr="0025165C" w:rsidRDefault="00D658AF" w:rsidP="00D658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6F4324B5" w14:textId="18FAB690" w:rsidR="00D658AF" w:rsidRPr="0025165C" w:rsidRDefault="0008780A" w:rsidP="00D658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20,969</w:t>
            </w:r>
          </w:p>
        </w:tc>
        <w:tc>
          <w:tcPr>
            <w:tcW w:w="255" w:type="dxa"/>
            <w:vAlign w:val="bottom"/>
          </w:tcPr>
          <w:p w14:paraId="7DE42917" w14:textId="77777777" w:rsidR="00D658AF" w:rsidRPr="0025165C" w:rsidRDefault="00D658AF" w:rsidP="00D658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35094294" w14:textId="3BDCE427" w:rsidR="00D658AF" w:rsidRPr="0025165C" w:rsidRDefault="00D658AF" w:rsidP="00D658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15,266</w:t>
            </w:r>
          </w:p>
        </w:tc>
      </w:tr>
      <w:tr w:rsidR="00D658AF" w:rsidRPr="0025165C" w14:paraId="48536B5E" w14:textId="77777777" w:rsidTr="00661B0B">
        <w:trPr>
          <w:trHeight w:val="20"/>
        </w:trPr>
        <w:tc>
          <w:tcPr>
            <w:tcW w:w="3357" w:type="dxa"/>
            <w:vAlign w:val="bottom"/>
          </w:tcPr>
          <w:p w14:paraId="27A94D32" w14:textId="5BDF60AF" w:rsidR="00D658AF" w:rsidRPr="0025165C" w:rsidRDefault="00D658AF" w:rsidP="00D658AF">
            <w:pPr>
              <w:tabs>
                <w:tab w:val="clear" w:pos="2580"/>
                <w:tab w:val="clear" w:pos="2807"/>
                <w:tab w:val="left" w:pos="2790"/>
              </w:tabs>
              <w:ind w:left="-1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รายได้ค่าเช่า</w:t>
            </w:r>
          </w:p>
        </w:tc>
        <w:tc>
          <w:tcPr>
            <w:tcW w:w="1572" w:type="dxa"/>
            <w:gridSpan w:val="2"/>
            <w:vAlign w:val="bottom"/>
          </w:tcPr>
          <w:p w14:paraId="25032DF0" w14:textId="632854AE" w:rsidR="00D658AF" w:rsidRPr="0025165C" w:rsidRDefault="00D658AF" w:rsidP="00D658A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06062190" w14:textId="77777777" w:rsidR="00D658AF" w:rsidRPr="0025165C" w:rsidRDefault="00D658AF" w:rsidP="00D658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gridSpan w:val="3"/>
            <w:vAlign w:val="bottom"/>
          </w:tcPr>
          <w:p w14:paraId="34424ED4" w14:textId="1D457699" w:rsidR="00D658AF" w:rsidRPr="0025165C" w:rsidRDefault="00D658AF" w:rsidP="00D658A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64" w:type="dxa"/>
            <w:vAlign w:val="bottom"/>
          </w:tcPr>
          <w:p w14:paraId="6ED6F9B9" w14:textId="77777777" w:rsidR="00D658AF" w:rsidRPr="0025165C" w:rsidRDefault="00D658AF" w:rsidP="00D658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48371ED3" w14:textId="0FB581A6" w:rsidR="00D658AF" w:rsidRPr="0025165C" w:rsidRDefault="0008780A" w:rsidP="00D658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70</w:t>
            </w:r>
          </w:p>
        </w:tc>
        <w:tc>
          <w:tcPr>
            <w:tcW w:w="255" w:type="dxa"/>
            <w:vAlign w:val="bottom"/>
          </w:tcPr>
          <w:p w14:paraId="05A65ECC" w14:textId="77777777" w:rsidR="00D658AF" w:rsidRPr="0025165C" w:rsidRDefault="00D658AF" w:rsidP="00D658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5A8F58ED" w14:textId="69A799A5" w:rsidR="00D658AF" w:rsidRPr="0025165C" w:rsidRDefault="00D658AF" w:rsidP="00D658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75</w:t>
            </w:r>
          </w:p>
        </w:tc>
      </w:tr>
      <w:tr w:rsidR="00D658AF" w:rsidRPr="0025165C" w14:paraId="7BC804A6" w14:textId="77777777" w:rsidTr="00661B0B">
        <w:trPr>
          <w:trHeight w:val="20"/>
        </w:trPr>
        <w:tc>
          <w:tcPr>
            <w:tcW w:w="3357" w:type="dxa"/>
            <w:vAlign w:val="bottom"/>
          </w:tcPr>
          <w:p w14:paraId="617EEDA2" w14:textId="7548050A" w:rsidR="00D658AF" w:rsidRPr="0025165C" w:rsidRDefault="00D658AF" w:rsidP="00D658AF">
            <w:pPr>
              <w:tabs>
                <w:tab w:val="clear" w:pos="2580"/>
                <w:tab w:val="clear" w:pos="2807"/>
                <w:tab w:val="left" w:pos="2790"/>
              </w:tabs>
              <w:ind w:left="-1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ดอกเบี้ยรับเงินให้กู้ยืม (อัตราดอกเบี้ย</w:t>
            </w:r>
          </w:p>
        </w:tc>
        <w:tc>
          <w:tcPr>
            <w:tcW w:w="1572" w:type="dxa"/>
            <w:gridSpan w:val="2"/>
            <w:vAlign w:val="bottom"/>
          </w:tcPr>
          <w:p w14:paraId="5D6F5A82" w14:textId="3947BD4C" w:rsidR="00D658AF" w:rsidRPr="0025165C" w:rsidRDefault="00D658AF" w:rsidP="00D658A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13F01455" w14:textId="77777777" w:rsidR="00D658AF" w:rsidRPr="0025165C" w:rsidRDefault="00D658AF" w:rsidP="00D658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gridSpan w:val="3"/>
            <w:vAlign w:val="bottom"/>
          </w:tcPr>
          <w:p w14:paraId="7C48B1F4" w14:textId="17F1FB70" w:rsidR="00D658AF" w:rsidRPr="0025165C" w:rsidRDefault="00D658AF" w:rsidP="00D658A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64" w:type="dxa"/>
            <w:vAlign w:val="bottom"/>
          </w:tcPr>
          <w:p w14:paraId="0BDFDCDF" w14:textId="77777777" w:rsidR="00D658AF" w:rsidRPr="0025165C" w:rsidRDefault="00D658AF" w:rsidP="00D658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26291AF9" w14:textId="5A62B621" w:rsidR="00D658AF" w:rsidRPr="0025165C" w:rsidRDefault="00D658AF" w:rsidP="00D658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11FC92A2" w14:textId="77777777" w:rsidR="00D658AF" w:rsidRPr="0025165C" w:rsidRDefault="00D658AF" w:rsidP="00D658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219211F7" w14:textId="17BD75F3" w:rsidR="00D658AF" w:rsidRPr="0025165C" w:rsidRDefault="00D658AF" w:rsidP="00D658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</w:tr>
      <w:tr w:rsidR="00D658AF" w:rsidRPr="0025165C" w14:paraId="13E04725" w14:textId="77777777" w:rsidTr="00661B0B">
        <w:trPr>
          <w:trHeight w:val="20"/>
        </w:trPr>
        <w:tc>
          <w:tcPr>
            <w:tcW w:w="3357" w:type="dxa"/>
            <w:vAlign w:val="bottom"/>
          </w:tcPr>
          <w:p w14:paraId="43673EEE" w14:textId="66F646B8" w:rsidR="00D658AF" w:rsidRPr="0025165C" w:rsidRDefault="00D658AF" w:rsidP="00D658AF">
            <w:pPr>
              <w:tabs>
                <w:tab w:val="clear" w:pos="2580"/>
                <w:tab w:val="clear" w:pos="2807"/>
                <w:tab w:val="left" w:pos="2790"/>
              </w:tabs>
              <w:ind w:left="-12"/>
              <w:rPr>
                <w:rFonts w:ascii="Angsana New" w:hAnsi="Angsana New"/>
                <w:spacing w:val="-4"/>
                <w:sz w:val="30"/>
                <w:szCs w:val="30"/>
                <w:cs/>
                <w:lang w:eastAsia="en-GB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  </w:t>
            </w:r>
            <w:r w:rsidRPr="0025165C">
              <w:rPr>
                <w:rFonts w:ascii="Angsana New" w:hAnsi="Angsana New"/>
                <w:spacing w:val="-4"/>
                <w:sz w:val="30"/>
                <w:szCs w:val="30"/>
                <w:cs/>
                <w:lang w:eastAsia="en-GB"/>
              </w:rPr>
              <w:t xml:space="preserve">ร้อยละ </w:t>
            </w:r>
            <w:r w:rsidRPr="0025165C"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  <w:t>3.62</w:t>
            </w:r>
            <w:r w:rsidRPr="0025165C">
              <w:rPr>
                <w:rFonts w:ascii="Angsana New" w:hAnsi="Angsana New"/>
                <w:spacing w:val="-4"/>
                <w:sz w:val="30"/>
                <w:szCs w:val="30"/>
                <w:cs/>
                <w:lang w:eastAsia="en-GB"/>
              </w:rPr>
              <w:t xml:space="preserve"> ต่อปีในปี </w:t>
            </w:r>
            <w:r w:rsidRPr="0025165C"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  <w:t xml:space="preserve">2569 </w:t>
            </w:r>
            <w:r w:rsidRPr="0025165C">
              <w:rPr>
                <w:rFonts w:ascii="Angsana New" w:hAnsi="Angsana New"/>
                <w:spacing w:val="-4"/>
                <w:sz w:val="30"/>
                <w:szCs w:val="30"/>
                <w:cs/>
                <w:lang w:eastAsia="en-GB"/>
              </w:rPr>
              <w:t xml:space="preserve">และ </w:t>
            </w:r>
            <w:r w:rsidRPr="0025165C"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  <w:t>2568</w:t>
            </w:r>
            <w:r w:rsidRPr="0025165C">
              <w:rPr>
                <w:rFonts w:ascii="Angsana New" w:hAnsi="Angsana New"/>
                <w:spacing w:val="-4"/>
                <w:sz w:val="30"/>
                <w:szCs w:val="30"/>
                <w:cs/>
                <w:lang w:eastAsia="en-GB"/>
              </w:rPr>
              <w:t>)</w:t>
            </w:r>
          </w:p>
        </w:tc>
        <w:tc>
          <w:tcPr>
            <w:tcW w:w="1572" w:type="dxa"/>
            <w:gridSpan w:val="2"/>
            <w:vAlign w:val="bottom"/>
          </w:tcPr>
          <w:p w14:paraId="6AE5F638" w14:textId="46310BE5" w:rsidR="00D658AF" w:rsidRPr="0025165C" w:rsidRDefault="00D658AF" w:rsidP="00D658A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1323A04F" w14:textId="77777777" w:rsidR="00D658AF" w:rsidRPr="0025165C" w:rsidRDefault="00D658AF" w:rsidP="00D658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gridSpan w:val="3"/>
            <w:vAlign w:val="bottom"/>
          </w:tcPr>
          <w:p w14:paraId="58C9A1C8" w14:textId="62A219B2" w:rsidR="00D658AF" w:rsidRPr="0025165C" w:rsidRDefault="00D658AF" w:rsidP="00D658A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64" w:type="dxa"/>
            <w:vAlign w:val="bottom"/>
          </w:tcPr>
          <w:p w14:paraId="4A506081" w14:textId="77777777" w:rsidR="00D658AF" w:rsidRPr="0025165C" w:rsidRDefault="00D658AF" w:rsidP="00D658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08930F75" w14:textId="02CF8B35" w:rsidR="00D658AF" w:rsidRPr="0025165C" w:rsidRDefault="0008780A" w:rsidP="00FF791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433</w:t>
            </w:r>
          </w:p>
        </w:tc>
        <w:tc>
          <w:tcPr>
            <w:tcW w:w="255" w:type="dxa"/>
            <w:vAlign w:val="bottom"/>
          </w:tcPr>
          <w:p w14:paraId="0CC49FC6" w14:textId="77777777" w:rsidR="00D658AF" w:rsidRPr="0025165C" w:rsidRDefault="00D658AF" w:rsidP="00D658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6E321F1B" w14:textId="1C3148FE" w:rsidR="00D658AF" w:rsidRPr="0025165C" w:rsidRDefault="00D658AF" w:rsidP="00D658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202</w:t>
            </w:r>
          </w:p>
        </w:tc>
      </w:tr>
      <w:tr w:rsidR="0025165C" w:rsidRPr="0025165C" w14:paraId="06726B81" w14:textId="77777777" w:rsidTr="00661B0B">
        <w:trPr>
          <w:trHeight w:val="20"/>
        </w:trPr>
        <w:tc>
          <w:tcPr>
            <w:tcW w:w="3357" w:type="dxa"/>
            <w:vAlign w:val="bottom"/>
          </w:tcPr>
          <w:p w14:paraId="692160FA" w14:textId="77777777" w:rsidR="0025165C" w:rsidRPr="00537936" w:rsidRDefault="0025165C" w:rsidP="00D658AF">
            <w:pPr>
              <w:tabs>
                <w:tab w:val="clear" w:pos="2580"/>
                <w:tab w:val="clear" w:pos="2807"/>
                <w:tab w:val="left" w:pos="2790"/>
              </w:tabs>
              <w:ind w:left="-12"/>
              <w:rPr>
                <w:rFonts w:ascii="Angsana New" w:hAnsi="Angsan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572" w:type="dxa"/>
            <w:gridSpan w:val="2"/>
            <w:vAlign w:val="bottom"/>
          </w:tcPr>
          <w:p w14:paraId="40923455" w14:textId="77777777" w:rsidR="0025165C" w:rsidRPr="0025165C" w:rsidRDefault="0025165C" w:rsidP="00D658A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43EE6EBB" w14:textId="77777777" w:rsidR="0025165C" w:rsidRPr="0025165C" w:rsidRDefault="0025165C" w:rsidP="00D658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gridSpan w:val="3"/>
            <w:vAlign w:val="bottom"/>
          </w:tcPr>
          <w:p w14:paraId="2D1ACB36" w14:textId="77777777" w:rsidR="0025165C" w:rsidRPr="0025165C" w:rsidRDefault="0025165C" w:rsidP="00D658A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64" w:type="dxa"/>
            <w:vAlign w:val="bottom"/>
          </w:tcPr>
          <w:p w14:paraId="77F290D5" w14:textId="77777777" w:rsidR="0025165C" w:rsidRPr="0025165C" w:rsidRDefault="0025165C" w:rsidP="00D658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2FAB40C1" w14:textId="77777777" w:rsidR="0025165C" w:rsidRPr="0025165C" w:rsidRDefault="0025165C" w:rsidP="00FF791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57DFEBE0" w14:textId="77777777" w:rsidR="0025165C" w:rsidRPr="0025165C" w:rsidRDefault="0025165C" w:rsidP="00D658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4468E051" w14:textId="77777777" w:rsidR="0025165C" w:rsidRPr="0025165C" w:rsidRDefault="0025165C" w:rsidP="00D658A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25165C" w:rsidRPr="0025165C" w14:paraId="2F74BB5C" w14:textId="77777777" w:rsidTr="00661B0B">
        <w:trPr>
          <w:trHeight w:val="20"/>
        </w:trPr>
        <w:tc>
          <w:tcPr>
            <w:tcW w:w="3357" w:type="dxa"/>
            <w:vAlign w:val="bottom"/>
          </w:tcPr>
          <w:p w14:paraId="79821AEB" w14:textId="77777777" w:rsidR="0025165C" w:rsidRPr="0025165C" w:rsidRDefault="0025165C" w:rsidP="00EF0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6969" w:type="dxa"/>
            <w:gridSpan w:val="10"/>
          </w:tcPr>
          <w:p w14:paraId="6F26681B" w14:textId="10A985CF" w:rsidR="0025165C" w:rsidRPr="0025165C" w:rsidRDefault="0025165C" w:rsidP="0025165C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25165C" w:rsidRPr="0025165C" w14:paraId="7939791B" w14:textId="77777777" w:rsidTr="00661B0B">
        <w:trPr>
          <w:trHeight w:val="20"/>
        </w:trPr>
        <w:tc>
          <w:tcPr>
            <w:tcW w:w="3357" w:type="dxa"/>
            <w:vAlign w:val="bottom"/>
          </w:tcPr>
          <w:p w14:paraId="2C449376" w14:textId="77777777" w:rsidR="0025165C" w:rsidRPr="0025165C" w:rsidRDefault="0025165C" w:rsidP="00EF0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3339" w:type="dxa"/>
            <w:gridSpan w:val="5"/>
            <w:tcBorders>
              <w:top w:val="single" w:sz="4" w:space="0" w:color="auto"/>
            </w:tcBorders>
          </w:tcPr>
          <w:p w14:paraId="2BC67228" w14:textId="4882D2C5" w:rsidR="0025165C" w:rsidRPr="0025165C" w:rsidRDefault="0025165C" w:rsidP="0025165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5165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</w:tcBorders>
          </w:tcPr>
          <w:p w14:paraId="7716224C" w14:textId="77777777" w:rsidR="0025165C" w:rsidRPr="0025165C" w:rsidRDefault="0025165C" w:rsidP="004A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33686A" w14:textId="77B7FF21" w:rsidR="0025165C" w:rsidRPr="0025165C" w:rsidRDefault="0025165C" w:rsidP="0025165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5165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165C" w:rsidRPr="0025165C" w14:paraId="4D32D457" w14:textId="77777777" w:rsidTr="00677982">
        <w:trPr>
          <w:trHeight w:val="20"/>
        </w:trPr>
        <w:tc>
          <w:tcPr>
            <w:tcW w:w="3357" w:type="dxa"/>
            <w:vAlign w:val="bottom"/>
          </w:tcPr>
          <w:p w14:paraId="2CE7EF67" w14:textId="77777777" w:rsidR="0025165C" w:rsidRPr="0025165C" w:rsidRDefault="0025165C" w:rsidP="00EF0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</w:tcPr>
          <w:p w14:paraId="58D82027" w14:textId="538FC7EC" w:rsidR="0025165C" w:rsidRPr="0025165C" w:rsidRDefault="0025165C" w:rsidP="0025165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165C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72" w:type="dxa"/>
            <w:gridSpan w:val="3"/>
            <w:tcBorders>
              <w:top w:val="single" w:sz="4" w:space="0" w:color="auto"/>
            </w:tcBorders>
          </w:tcPr>
          <w:p w14:paraId="76565AEC" w14:textId="77777777" w:rsidR="0025165C" w:rsidRPr="0025165C" w:rsidRDefault="0025165C" w:rsidP="0025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</w:tcPr>
          <w:p w14:paraId="69EAF902" w14:textId="723BFC10" w:rsidR="0025165C" w:rsidRPr="0025165C" w:rsidRDefault="0025165C" w:rsidP="0025165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165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</w:tcBorders>
          </w:tcPr>
          <w:p w14:paraId="765FA381" w14:textId="77777777" w:rsidR="0025165C" w:rsidRPr="0025165C" w:rsidRDefault="0025165C" w:rsidP="004A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08DA3" w14:textId="3D9665B7" w:rsidR="0025165C" w:rsidRPr="0025165C" w:rsidRDefault="0025165C" w:rsidP="0025165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165C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55" w:type="dxa"/>
            <w:tcBorders>
              <w:top w:val="single" w:sz="4" w:space="0" w:color="auto"/>
            </w:tcBorders>
            <w:vAlign w:val="bottom"/>
          </w:tcPr>
          <w:p w14:paraId="6C169721" w14:textId="77777777" w:rsidR="0025165C" w:rsidRPr="0025165C" w:rsidRDefault="0025165C" w:rsidP="0025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B0C2ED" w14:textId="4A887A4A" w:rsidR="0025165C" w:rsidRPr="0025165C" w:rsidRDefault="0025165C" w:rsidP="0025165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165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77982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4A0C24" w:rsidRPr="0025165C" w14:paraId="6CB896B4" w14:textId="77777777" w:rsidTr="00677982">
        <w:trPr>
          <w:trHeight w:val="20"/>
        </w:trPr>
        <w:tc>
          <w:tcPr>
            <w:tcW w:w="3357" w:type="dxa"/>
            <w:vAlign w:val="bottom"/>
          </w:tcPr>
          <w:p w14:paraId="523817C5" w14:textId="38E72BED" w:rsidR="004A0C24" w:rsidRPr="0025165C" w:rsidRDefault="004A0C24" w:rsidP="00EF0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5165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กรรมการ</w:t>
            </w:r>
          </w:p>
        </w:tc>
        <w:tc>
          <w:tcPr>
            <w:tcW w:w="1565" w:type="dxa"/>
            <w:tcBorders>
              <w:top w:val="single" w:sz="4" w:space="0" w:color="auto"/>
            </w:tcBorders>
          </w:tcPr>
          <w:p w14:paraId="4CF4BAA1" w14:textId="77777777" w:rsidR="004A0C24" w:rsidRPr="0025165C" w:rsidRDefault="004A0C24" w:rsidP="004A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2" w:type="dxa"/>
            <w:gridSpan w:val="3"/>
          </w:tcPr>
          <w:p w14:paraId="63A89910" w14:textId="77777777" w:rsidR="004A0C24" w:rsidRPr="0025165C" w:rsidRDefault="004A0C24" w:rsidP="004A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5604EE33" w14:textId="77777777" w:rsidR="004A0C24" w:rsidRPr="0025165C" w:rsidRDefault="004A0C24" w:rsidP="004A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2" w:type="dxa"/>
            <w:gridSpan w:val="2"/>
          </w:tcPr>
          <w:p w14:paraId="1633103E" w14:textId="77777777" w:rsidR="004A0C24" w:rsidRPr="0025165C" w:rsidRDefault="004A0C24" w:rsidP="004A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4002DBB6" w14:textId="77777777" w:rsidR="004A0C24" w:rsidRPr="0025165C" w:rsidRDefault="004A0C24" w:rsidP="004A0C2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48B3B001" w14:textId="77777777" w:rsidR="004A0C24" w:rsidRPr="0025165C" w:rsidRDefault="004A0C24" w:rsidP="004A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vAlign w:val="bottom"/>
          </w:tcPr>
          <w:p w14:paraId="3073FCDE" w14:textId="77777777" w:rsidR="004A0C24" w:rsidRPr="0025165C" w:rsidRDefault="004A0C24" w:rsidP="004A0C2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</w:tr>
      <w:tr w:rsidR="004A0C24" w:rsidRPr="0025165C" w14:paraId="1F39E7CA" w14:textId="77777777" w:rsidTr="00677982">
        <w:trPr>
          <w:trHeight w:val="20"/>
        </w:trPr>
        <w:tc>
          <w:tcPr>
            <w:tcW w:w="3357" w:type="dxa"/>
            <w:vAlign w:val="bottom"/>
          </w:tcPr>
          <w:p w14:paraId="007A713A" w14:textId="77777777" w:rsidR="004A0C24" w:rsidRPr="0025165C" w:rsidRDefault="004A0C24" w:rsidP="004A0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ขายสินค้า</w:t>
            </w:r>
          </w:p>
        </w:tc>
        <w:tc>
          <w:tcPr>
            <w:tcW w:w="1565" w:type="dxa"/>
            <w:vAlign w:val="bottom"/>
          </w:tcPr>
          <w:p w14:paraId="74567F08" w14:textId="18889595" w:rsidR="004A0C24" w:rsidRPr="0025165C" w:rsidRDefault="0008780A" w:rsidP="004A0C2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7</w:t>
            </w:r>
          </w:p>
        </w:tc>
        <w:tc>
          <w:tcPr>
            <w:tcW w:w="272" w:type="dxa"/>
            <w:gridSpan w:val="3"/>
            <w:vAlign w:val="bottom"/>
          </w:tcPr>
          <w:p w14:paraId="35544241" w14:textId="77777777" w:rsidR="004A0C24" w:rsidRPr="0025165C" w:rsidRDefault="004A0C24" w:rsidP="004A0C2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02" w:type="dxa"/>
            <w:vAlign w:val="bottom"/>
          </w:tcPr>
          <w:p w14:paraId="7C7E8FA7" w14:textId="0A089968" w:rsidR="004A0C24" w:rsidRPr="0025165C" w:rsidRDefault="004A0C24" w:rsidP="004A0C2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11</w:t>
            </w:r>
          </w:p>
        </w:tc>
        <w:tc>
          <w:tcPr>
            <w:tcW w:w="272" w:type="dxa"/>
            <w:gridSpan w:val="2"/>
            <w:vAlign w:val="bottom"/>
          </w:tcPr>
          <w:p w14:paraId="1E59E3EB" w14:textId="77777777" w:rsidR="004A0C24" w:rsidRPr="0025165C" w:rsidRDefault="004A0C24" w:rsidP="004A0C24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798977B9" w14:textId="01539238" w:rsidR="004A0C24" w:rsidRPr="0025165C" w:rsidRDefault="0008780A" w:rsidP="004A0C24">
            <w:pPr>
              <w:pStyle w:val="Preformatted"/>
              <w:tabs>
                <w:tab w:val="clear" w:pos="959"/>
                <w:tab w:val="clear" w:pos="9590"/>
                <w:tab w:val="left" w:pos="743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7</w:t>
            </w:r>
          </w:p>
        </w:tc>
        <w:tc>
          <w:tcPr>
            <w:tcW w:w="255" w:type="dxa"/>
            <w:vAlign w:val="bottom"/>
          </w:tcPr>
          <w:p w14:paraId="29C2EDBE" w14:textId="77777777" w:rsidR="004A0C24" w:rsidRPr="0025165C" w:rsidRDefault="004A0C24" w:rsidP="004A0C24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36275D7A" w14:textId="371B935C" w:rsidR="004A0C24" w:rsidRPr="0025165C" w:rsidRDefault="004A0C24" w:rsidP="004A0C2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11</w:t>
            </w:r>
          </w:p>
        </w:tc>
      </w:tr>
      <w:tr w:rsidR="004A0C24" w:rsidRPr="0025165C" w14:paraId="664CD135" w14:textId="77777777" w:rsidTr="00677982">
        <w:trPr>
          <w:trHeight w:val="20"/>
        </w:trPr>
        <w:tc>
          <w:tcPr>
            <w:tcW w:w="3357" w:type="dxa"/>
            <w:vAlign w:val="bottom"/>
          </w:tcPr>
          <w:p w14:paraId="0B7DFB64" w14:textId="77777777" w:rsidR="004A0C24" w:rsidRPr="0025165C" w:rsidRDefault="004A0C24" w:rsidP="004A0C24">
            <w:pPr>
              <w:tabs>
                <w:tab w:val="clear" w:pos="2580"/>
                <w:tab w:val="clear" w:pos="2807"/>
                <w:tab w:val="left" w:pos="2790"/>
              </w:tabs>
              <w:ind w:left="-1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รายได้จากการให้บริการ</w:t>
            </w:r>
          </w:p>
        </w:tc>
        <w:tc>
          <w:tcPr>
            <w:tcW w:w="1565" w:type="dxa"/>
            <w:vAlign w:val="bottom"/>
          </w:tcPr>
          <w:p w14:paraId="7B21D7FB" w14:textId="67D79FE6" w:rsidR="004A0C24" w:rsidRPr="0025165C" w:rsidRDefault="0008780A" w:rsidP="004A0C2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373</w:t>
            </w:r>
          </w:p>
        </w:tc>
        <w:tc>
          <w:tcPr>
            <w:tcW w:w="272" w:type="dxa"/>
            <w:gridSpan w:val="3"/>
            <w:vAlign w:val="bottom"/>
          </w:tcPr>
          <w:p w14:paraId="5C67C246" w14:textId="77777777" w:rsidR="004A0C24" w:rsidRPr="0025165C" w:rsidRDefault="004A0C24" w:rsidP="004A0C2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02" w:type="dxa"/>
            <w:vAlign w:val="bottom"/>
          </w:tcPr>
          <w:p w14:paraId="1394EEA5" w14:textId="0644AE89" w:rsidR="004A0C24" w:rsidRPr="0025165C" w:rsidRDefault="004A0C24" w:rsidP="004A0C2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18</w:t>
            </w:r>
          </w:p>
        </w:tc>
        <w:tc>
          <w:tcPr>
            <w:tcW w:w="272" w:type="dxa"/>
            <w:gridSpan w:val="2"/>
            <w:vAlign w:val="bottom"/>
          </w:tcPr>
          <w:p w14:paraId="5393E30B" w14:textId="77777777" w:rsidR="004A0C24" w:rsidRPr="0025165C" w:rsidRDefault="004A0C24" w:rsidP="004A0C24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6B79F230" w14:textId="4F325A4F" w:rsidR="004A0C24" w:rsidRPr="0025165C" w:rsidRDefault="004A0C24" w:rsidP="004A0C24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404D096F" w14:textId="77777777" w:rsidR="004A0C24" w:rsidRPr="0025165C" w:rsidRDefault="004A0C24" w:rsidP="004A0C24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666FB3AD" w14:textId="348844FF" w:rsidR="004A0C24" w:rsidRPr="0025165C" w:rsidRDefault="004A0C24" w:rsidP="004A0C24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08780A" w:rsidRPr="0025165C" w14:paraId="559B80C6" w14:textId="77777777" w:rsidTr="00677982">
        <w:trPr>
          <w:trHeight w:val="20"/>
        </w:trPr>
        <w:tc>
          <w:tcPr>
            <w:tcW w:w="3357" w:type="dxa"/>
            <w:vAlign w:val="bottom"/>
          </w:tcPr>
          <w:p w14:paraId="5A76F43B" w14:textId="3166B94D" w:rsidR="0008780A" w:rsidRPr="0025165C" w:rsidRDefault="0008780A" w:rsidP="0008780A">
            <w:pPr>
              <w:tabs>
                <w:tab w:val="clear" w:pos="2580"/>
                <w:tab w:val="clear" w:pos="2807"/>
                <w:tab w:val="left" w:pos="2790"/>
              </w:tabs>
              <w:ind w:left="-12" w:right="-111"/>
              <w:rPr>
                <w:rFonts w:ascii="Angsana New" w:hAnsi="Angsana New"/>
                <w:spacing w:val="-2"/>
                <w:sz w:val="30"/>
                <w:szCs w:val="30"/>
                <w:cs/>
                <w:lang w:eastAsia="en-GB"/>
              </w:rPr>
            </w:pPr>
            <w:r w:rsidRPr="0025165C">
              <w:rPr>
                <w:rFonts w:ascii="Angsana New" w:hAnsi="Angsana New"/>
                <w:spacing w:val="-2"/>
                <w:sz w:val="30"/>
                <w:szCs w:val="30"/>
                <w:cs/>
                <w:lang w:eastAsia="en-GB"/>
              </w:rPr>
              <w:t>ซื้อสินทรัพย์ถาวร</w:t>
            </w:r>
          </w:p>
        </w:tc>
        <w:tc>
          <w:tcPr>
            <w:tcW w:w="1565" w:type="dxa"/>
            <w:vAlign w:val="bottom"/>
          </w:tcPr>
          <w:p w14:paraId="208452E1" w14:textId="6DC714D5" w:rsidR="0008780A" w:rsidRPr="0025165C" w:rsidRDefault="0008780A" w:rsidP="0008780A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72" w:type="dxa"/>
            <w:gridSpan w:val="3"/>
            <w:vAlign w:val="bottom"/>
          </w:tcPr>
          <w:p w14:paraId="0F6C343E" w14:textId="77777777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02" w:type="dxa"/>
            <w:vAlign w:val="bottom"/>
          </w:tcPr>
          <w:p w14:paraId="451CF255" w14:textId="556A6549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720</w:t>
            </w:r>
          </w:p>
        </w:tc>
        <w:tc>
          <w:tcPr>
            <w:tcW w:w="272" w:type="dxa"/>
            <w:gridSpan w:val="2"/>
            <w:vAlign w:val="bottom"/>
          </w:tcPr>
          <w:p w14:paraId="02898F7C" w14:textId="77777777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72522B09" w14:textId="1DB2BFA0" w:rsidR="0008780A" w:rsidRPr="0025165C" w:rsidRDefault="0008780A" w:rsidP="0008780A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5549F1CE" w14:textId="77777777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10CE4E38" w14:textId="1FA8DFB4" w:rsidR="0008780A" w:rsidRPr="0025165C" w:rsidRDefault="0008780A" w:rsidP="0008780A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08780A" w:rsidRPr="0025165C" w14:paraId="7724D43D" w14:textId="77777777" w:rsidTr="00677982">
        <w:trPr>
          <w:trHeight w:val="20"/>
        </w:trPr>
        <w:tc>
          <w:tcPr>
            <w:tcW w:w="3357" w:type="dxa"/>
            <w:vAlign w:val="bottom"/>
          </w:tcPr>
          <w:p w14:paraId="216D0C00" w14:textId="77777777" w:rsidR="0008780A" w:rsidRPr="0025165C" w:rsidRDefault="0008780A" w:rsidP="0008780A">
            <w:pPr>
              <w:tabs>
                <w:tab w:val="clear" w:pos="2580"/>
                <w:tab w:val="clear" w:pos="2807"/>
                <w:tab w:val="left" w:pos="2790"/>
              </w:tabs>
              <w:ind w:left="-12" w:right="-111"/>
              <w:rPr>
                <w:rFonts w:ascii="Angsana New" w:hAnsi="Angsana New"/>
                <w:spacing w:val="-2"/>
                <w:sz w:val="30"/>
                <w:szCs w:val="30"/>
                <w:cs/>
                <w:lang w:eastAsia="en-GB"/>
              </w:rPr>
            </w:pPr>
            <w:r w:rsidRPr="0025165C">
              <w:rPr>
                <w:rFonts w:ascii="Angsana New" w:hAnsi="Angsana New"/>
                <w:spacing w:val="-2"/>
                <w:sz w:val="30"/>
                <w:szCs w:val="30"/>
                <w:cs/>
                <w:lang w:eastAsia="en-GB"/>
              </w:rPr>
              <w:t xml:space="preserve">ค่าเช่าที่ดิน </w:t>
            </w:r>
          </w:p>
        </w:tc>
        <w:tc>
          <w:tcPr>
            <w:tcW w:w="1565" w:type="dxa"/>
            <w:vAlign w:val="bottom"/>
          </w:tcPr>
          <w:p w14:paraId="6F722354" w14:textId="5EDE0BE0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30</w:t>
            </w:r>
          </w:p>
        </w:tc>
        <w:tc>
          <w:tcPr>
            <w:tcW w:w="272" w:type="dxa"/>
            <w:gridSpan w:val="3"/>
            <w:vAlign w:val="bottom"/>
          </w:tcPr>
          <w:p w14:paraId="08C24AB9" w14:textId="77777777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02" w:type="dxa"/>
            <w:vAlign w:val="bottom"/>
          </w:tcPr>
          <w:p w14:paraId="20B962C4" w14:textId="730907C3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30</w:t>
            </w:r>
          </w:p>
        </w:tc>
        <w:tc>
          <w:tcPr>
            <w:tcW w:w="272" w:type="dxa"/>
            <w:gridSpan w:val="2"/>
            <w:vAlign w:val="bottom"/>
          </w:tcPr>
          <w:p w14:paraId="030EBE97" w14:textId="77777777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67B261F9" w14:textId="3FF797D5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30</w:t>
            </w: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</w:t>
            </w:r>
          </w:p>
        </w:tc>
        <w:tc>
          <w:tcPr>
            <w:tcW w:w="255" w:type="dxa"/>
            <w:vAlign w:val="bottom"/>
          </w:tcPr>
          <w:p w14:paraId="4165735D" w14:textId="77777777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6C078276" w14:textId="62094BD3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</w:t>
            </w: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30</w:t>
            </w:r>
          </w:p>
        </w:tc>
      </w:tr>
      <w:tr w:rsidR="0008780A" w:rsidRPr="0025165C" w14:paraId="0B895906" w14:textId="77777777" w:rsidTr="00677982">
        <w:trPr>
          <w:trHeight w:val="300"/>
        </w:trPr>
        <w:tc>
          <w:tcPr>
            <w:tcW w:w="3357" w:type="dxa"/>
            <w:vAlign w:val="bottom"/>
          </w:tcPr>
          <w:p w14:paraId="5AEF0D3D" w14:textId="77777777" w:rsidR="0008780A" w:rsidRPr="0025165C" w:rsidRDefault="0008780A" w:rsidP="0008780A">
            <w:pPr>
              <w:tabs>
                <w:tab w:val="clear" w:pos="2580"/>
                <w:tab w:val="clear" w:pos="2807"/>
                <w:tab w:val="left" w:pos="2790"/>
              </w:tabs>
              <w:ind w:left="-1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ค่าที่ปรึกษา</w:t>
            </w:r>
          </w:p>
        </w:tc>
        <w:tc>
          <w:tcPr>
            <w:tcW w:w="1565" w:type="dxa"/>
            <w:vAlign w:val="bottom"/>
          </w:tcPr>
          <w:p w14:paraId="1FDBB85A" w14:textId="7E7D4F52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70</w:t>
            </w:r>
          </w:p>
        </w:tc>
        <w:tc>
          <w:tcPr>
            <w:tcW w:w="272" w:type="dxa"/>
            <w:gridSpan w:val="3"/>
            <w:vAlign w:val="bottom"/>
          </w:tcPr>
          <w:p w14:paraId="4B3C0A58" w14:textId="77777777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02" w:type="dxa"/>
            <w:vAlign w:val="bottom"/>
          </w:tcPr>
          <w:p w14:paraId="5965ADE8" w14:textId="736D281E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90</w:t>
            </w:r>
          </w:p>
        </w:tc>
        <w:tc>
          <w:tcPr>
            <w:tcW w:w="272" w:type="dxa"/>
            <w:gridSpan w:val="2"/>
            <w:vAlign w:val="bottom"/>
          </w:tcPr>
          <w:p w14:paraId="2CCD7240" w14:textId="77777777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60A4DA57" w14:textId="61AF8B2E" w:rsidR="0008780A" w:rsidRPr="0025165C" w:rsidRDefault="0008780A" w:rsidP="0008780A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768"/>
                <w:tab w:val="left" w:pos="924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2F591452" w14:textId="77777777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076D6A08" w14:textId="60AAD875" w:rsidR="0008780A" w:rsidRPr="0025165C" w:rsidRDefault="0008780A" w:rsidP="0008780A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08780A" w:rsidRPr="0025165C" w14:paraId="61F3CB76" w14:textId="77777777" w:rsidTr="00677982">
        <w:trPr>
          <w:trHeight w:val="80"/>
        </w:trPr>
        <w:tc>
          <w:tcPr>
            <w:tcW w:w="3357" w:type="dxa"/>
            <w:vAlign w:val="bottom"/>
          </w:tcPr>
          <w:p w14:paraId="764973CA" w14:textId="77777777" w:rsidR="0008780A" w:rsidRPr="0025165C" w:rsidRDefault="0008780A" w:rsidP="00087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4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65" w:type="dxa"/>
            <w:vAlign w:val="bottom"/>
          </w:tcPr>
          <w:p w14:paraId="7AEC11D4" w14:textId="77777777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  <w:tab w:val="left" w:pos="540"/>
              </w:tabs>
              <w:ind w:left="-24" w:right="268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2" w:type="dxa"/>
            <w:gridSpan w:val="3"/>
            <w:vAlign w:val="bottom"/>
          </w:tcPr>
          <w:p w14:paraId="4D74DF30" w14:textId="77777777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  <w:tab w:val="left" w:pos="540"/>
              </w:tabs>
              <w:ind w:left="-24" w:right="26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02" w:type="dxa"/>
            <w:vAlign w:val="bottom"/>
          </w:tcPr>
          <w:p w14:paraId="17A300F1" w14:textId="77777777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  <w:tab w:val="left" w:pos="540"/>
              </w:tabs>
              <w:ind w:left="-24" w:right="268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6367E27C" w14:textId="77777777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  <w:tab w:val="left" w:pos="540"/>
              </w:tabs>
              <w:ind w:left="-24" w:right="268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31" w:type="dxa"/>
            <w:vAlign w:val="bottom"/>
          </w:tcPr>
          <w:p w14:paraId="23688D15" w14:textId="77777777" w:rsidR="0008780A" w:rsidRPr="0025165C" w:rsidRDefault="0008780A" w:rsidP="0008780A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540"/>
                <w:tab w:val="left" w:pos="768"/>
              </w:tabs>
              <w:ind w:left="-24" w:right="-10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55" w:type="dxa"/>
            <w:vAlign w:val="bottom"/>
          </w:tcPr>
          <w:p w14:paraId="7CF936E4" w14:textId="77777777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  <w:tab w:val="left" w:pos="540"/>
              </w:tabs>
              <w:ind w:left="-24" w:right="268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72" w:type="dxa"/>
            <w:vAlign w:val="bottom"/>
          </w:tcPr>
          <w:p w14:paraId="7FBBC7FA" w14:textId="77777777" w:rsidR="0008780A" w:rsidRPr="0025165C" w:rsidRDefault="0008780A" w:rsidP="0008780A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540"/>
              </w:tabs>
              <w:ind w:left="-24" w:right="-10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</w:tr>
      <w:tr w:rsidR="0008780A" w:rsidRPr="0025165C" w14:paraId="0BACDAC9" w14:textId="77777777" w:rsidTr="00677982">
        <w:trPr>
          <w:trHeight w:val="20"/>
        </w:trPr>
        <w:tc>
          <w:tcPr>
            <w:tcW w:w="3357" w:type="dxa"/>
            <w:vAlign w:val="bottom"/>
          </w:tcPr>
          <w:p w14:paraId="30C99204" w14:textId="77777777" w:rsidR="0008780A" w:rsidRPr="0025165C" w:rsidRDefault="0008780A" w:rsidP="0008780A">
            <w:pPr>
              <w:pStyle w:val="Preformatted"/>
              <w:ind w:left="-1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ค่าตอบแทนผู้บริหารที่สำคัญ</w:t>
            </w:r>
          </w:p>
        </w:tc>
        <w:tc>
          <w:tcPr>
            <w:tcW w:w="1565" w:type="dxa"/>
          </w:tcPr>
          <w:p w14:paraId="3FF35E46" w14:textId="77777777" w:rsidR="0008780A" w:rsidRPr="0025165C" w:rsidRDefault="0008780A" w:rsidP="0008780A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272" w:type="dxa"/>
            <w:gridSpan w:val="3"/>
          </w:tcPr>
          <w:p w14:paraId="76746D75" w14:textId="77777777" w:rsidR="0008780A" w:rsidRPr="0025165C" w:rsidRDefault="0008780A" w:rsidP="0008780A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1502" w:type="dxa"/>
          </w:tcPr>
          <w:p w14:paraId="6B980D06" w14:textId="77777777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2" w:type="dxa"/>
            <w:gridSpan w:val="2"/>
          </w:tcPr>
          <w:p w14:paraId="43389232" w14:textId="77777777" w:rsidR="0008780A" w:rsidRPr="0025165C" w:rsidRDefault="0008780A" w:rsidP="0008780A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1" w:type="dxa"/>
          </w:tcPr>
          <w:p w14:paraId="6C4D5B1B" w14:textId="77777777" w:rsidR="0008780A" w:rsidRPr="0025165C" w:rsidRDefault="0008780A" w:rsidP="0008780A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55" w:type="dxa"/>
          </w:tcPr>
          <w:p w14:paraId="6EAD1DEE" w14:textId="77777777" w:rsidR="0008780A" w:rsidRPr="0025165C" w:rsidRDefault="0008780A" w:rsidP="0008780A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72" w:type="dxa"/>
          </w:tcPr>
          <w:p w14:paraId="02622EDF" w14:textId="77777777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</w:tr>
      <w:tr w:rsidR="0008780A" w:rsidRPr="0025165C" w14:paraId="107F94A0" w14:textId="77777777" w:rsidTr="00677982">
        <w:trPr>
          <w:trHeight w:val="20"/>
        </w:trPr>
        <w:tc>
          <w:tcPr>
            <w:tcW w:w="3357" w:type="dxa"/>
            <w:vAlign w:val="bottom"/>
          </w:tcPr>
          <w:p w14:paraId="0152063A" w14:textId="77777777" w:rsidR="0008780A" w:rsidRPr="0025165C" w:rsidRDefault="0008780A" w:rsidP="0008780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25165C">
              <w:rPr>
                <w:rFonts w:ascii="Angsana New" w:eastAsia="Cordi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65" w:type="dxa"/>
            <w:vAlign w:val="bottom"/>
          </w:tcPr>
          <w:p w14:paraId="42C581D4" w14:textId="5C6B996C" w:rsidR="0008780A" w:rsidRPr="0025165C" w:rsidRDefault="0065198F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8,</w:t>
            </w:r>
            <w:r w:rsidR="00E87B3E">
              <w:rPr>
                <w:rFonts w:ascii="Angsana New" w:hAnsi="Angsana New"/>
                <w:sz w:val="30"/>
                <w:szCs w:val="30"/>
                <w:lang w:eastAsia="en-US"/>
              </w:rPr>
              <w:t>085</w:t>
            </w:r>
          </w:p>
        </w:tc>
        <w:tc>
          <w:tcPr>
            <w:tcW w:w="272" w:type="dxa"/>
            <w:gridSpan w:val="3"/>
            <w:vAlign w:val="bottom"/>
          </w:tcPr>
          <w:p w14:paraId="2E127764" w14:textId="77777777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02" w:type="dxa"/>
            <w:vAlign w:val="bottom"/>
          </w:tcPr>
          <w:p w14:paraId="157AF96B" w14:textId="26839C53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7,</w:t>
            </w:r>
            <w:r w:rsidR="009C61A9">
              <w:rPr>
                <w:rFonts w:ascii="Angsana New" w:hAnsi="Angsana New"/>
                <w:sz w:val="30"/>
                <w:szCs w:val="30"/>
                <w:lang w:eastAsia="en-US"/>
              </w:rPr>
              <w:t>876</w:t>
            </w:r>
          </w:p>
        </w:tc>
        <w:tc>
          <w:tcPr>
            <w:tcW w:w="272" w:type="dxa"/>
            <w:gridSpan w:val="2"/>
          </w:tcPr>
          <w:p w14:paraId="29BF394A" w14:textId="77777777" w:rsidR="0008780A" w:rsidRPr="0025165C" w:rsidRDefault="0008780A" w:rsidP="0008780A">
            <w:pPr>
              <w:pStyle w:val="Preformatted"/>
              <w:tabs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1" w:type="dxa"/>
            <w:vAlign w:val="bottom"/>
          </w:tcPr>
          <w:p w14:paraId="2805A74C" w14:textId="021ACD30" w:rsidR="0008780A" w:rsidRPr="0025165C" w:rsidRDefault="0065198F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8,</w:t>
            </w:r>
            <w:r w:rsidR="00E87B3E">
              <w:rPr>
                <w:rFonts w:ascii="Angsana New" w:hAnsi="Angsana New"/>
                <w:sz w:val="30"/>
                <w:szCs w:val="30"/>
                <w:lang w:eastAsia="en-US"/>
              </w:rPr>
              <w:t>085</w:t>
            </w:r>
          </w:p>
        </w:tc>
        <w:tc>
          <w:tcPr>
            <w:tcW w:w="255" w:type="dxa"/>
          </w:tcPr>
          <w:p w14:paraId="7BEFD929" w14:textId="77777777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14:paraId="3B6AEFD5" w14:textId="51AB2BE9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7,</w:t>
            </w:r>
            <w:r w:rsidR="009C61A9">
              <w:rPr>
                <w:rFonts w:ascii="Angsana New" w:hAnsi="Angsana New"/>
                <w:sz w:val="30"/>
                <w:szCs w:val="30"/>
                <w:lang w:eastAsia="en-US"/>
              </w:rPr>
              <w:t>876</w:t>
            </w:r>
          </w:p>
        </w:tc>
      </w:tr>
      <w:tr w:rsidR="0008780A" w:rsidRPr="0025165C" w14:paraId="6044FB17" w14:textId="77777777" w:rsidTr="00677982">
        <w:trPr>
          <w:trHeight w:val="20"/>
        </w:trPr>
        <w:tc>
          <w:tcPr>
            <w:tcW w:w="3357" w:type="dxa"/>
            <w:vAlign w:val="bottom"/>
          </w:tcPr>
          <w:p w14:paraId="0975743A" w14:textId="77777777" w:rsidR="0008780A" w:rsidRPr="0025165C" w:rsidRDefault="0008780A" w:rsidP="0008780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25165C">
              <w:rPr>
                <w:rFonts w:ascii="Angsana New" w:eastAsia="Cordi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vAlign w:val="bottom"/>
          </w:tcPr>
          <w:p w14:paraId="79F88E16" w14:textId="2C28FC2D" w:rsidR="0008780A" w:rsidRPr="0025165C" w:rsidRDefault="009C61A9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7</w:t>
            </w:r>
            <w:r w:rsidR="00677982">
              <w:rPr>
                <w:rFonts w:ascii="Angsana New" w:hAnsi="Angsana New"/>
                <w:sz w:val="30"/>
                <w:szCs w:val="30"/>
                <w:lang w:eastAsia="en-US"/>
              </w:rPr>
              <w:t>54</w:t>
            </w:r>
          </w:p>
        </w:tc>
        <w:tc>
          <w:tcPr>
            <w:tcW w:w="272" w:type="dxa"/>
            <w:gridSpan w:val="3"/>
            <w:vAlign w:val="bottom"/>
          </w:tcPr>
          <w:p w14:paraId="4F6FEAF6" w14:textId="77777777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1395BAB5" w14:textId="18BF83B9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641</w:t>
            </w:r>
          </w:p>
        </w:tc>
        <w:tc>
          <w:tcPr>
            <w:tcW w:w="272" w:type="dxa"/>
            <w:gridSpan w:val="2"/>
          </w:tcPr>
          <w:p w14:paraId="72287556" w14:textId="77777777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152A5E4E" w14:textId="32C51A5B" w:rsidR="0008780A" w:rsidRPr="0025165C" w:rsidRDefault="009C61A9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7</w:t>
            </w:r>
            <w:r w:rsidR="00677982">
              <w:rPr>
                <w:rFonts w:ascii="Angsana New" w:hAnsi="Angsana New"/>
                <w:sz w:val="30"/>
                <w:szCs w:val="30"/>
                <w:lang w:eastAsia="en-US"/>
              </w:rPr>
              <w:t>54</w:t>
            </w:r>
          </w:p>
        </w:tc>
        <w:tc>
          <w:tcPr>
            <w:tcW w:w="255" w:type="dxa"/>
          </w:tcPr>
          <w:p w14:paraId="157085C5" w14:textId="77777777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2" w:type="dxa"/>
            <w:tcBorders>
              <w:bottom w:val="single" w:sz="4" w:space="0" w:color="auto"/>
            </w:tcBorders>
            <w:vAlign w:val="bottom"/>
          </w:tcPr>
          <w:p w14:paraId="18C88938" w14:textId="3C68CAC0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641</w:t>
            </w:r>
          </w:p>
        </w:tc>
      </w:tr>
      <w:tr w:rsidR="0008780A" w:rsidRPr="0025165C" w14:paraId="063F875C" w14:textId="77777777" w:rsidTr="00677982">
        <w:trPr>
          <w:trHeight w:val="20"/>
        </w:trPr>
        <w:tc>
          <w:tcPr>
            <w:tcW w:w="3357" w:type="dxa"/>
            <w:vAlign w:val="bottom"/>
          </w:tcPr>
          <w:p w14:paraId="516181B6" w14:textId="77777777" w:rsidR="0008780A" w:rsidRPr="0025165C" w:rsidRDefault="0008780A" w:rsidP="0008780A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12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รวม</w:t>
            </w:r>
          </w:p>
        </w:tc>
        <w:tc>
          <w:tcPr>
            <w:tcW w:w="15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A1396" w14:textId="13BB85A4" w:rsidR="0008780A" w:rsidRPr="0025165C" w:rsidRDefault="009C61A9" w:rsidP="00677982">
            <w:pPr>
              <w:pStyle w:val="Preformatted"/>
              <w:tabs>
                <w:tab w:val="clear" w:pos="959"/>
                <w:tab w:val="clear" w:pos="6713"/>
                <w:tab w:val="clear" w:pos="9590"/>
                <w:tab w:val="left" w:pos="1023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8,</w:t>
            </w:r>
            <w:r w:rsidR="0065198F">
              <w:rPr>
                <w:rFonts w:ascii="Angsana New" w:hAnsi="Angsana New"/>
                <w:sz w:val="30"/>
                <w:szCs w:val="30"/>
                <w:lang w:eastAsia="en-US"/>
              </w:rPr>
              <w:t>8</w:t>
            </w:r>
            <w:r w:rsidR="00E87B3E">
              <w:rPr>
                <w:rFonts w:ascii="Angsana New" w:hAnsi="Angsana New"/>
                <w:sz w:val="30"/>
                <w:szCs w:val="30"/>
                <w:lang w:eastAsia="en-US"/>
              </w:rPr>
              <w:t>39</w:t>
            </w:r>
          </w:p>
        </w:tc>
        <w:tc>
          <w:tcPr>
            <w:tcW w:w="272" w:type="dxa"/>
            <w:gridSpan w:val="3"/>
            <w:vAlign w:val="bottom"/>
          </w:tcPr>
          <w:p w14:paraId="118E2D9F" w14:textId="77777777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78F538" w14:textId="4C6B985A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8,</w:t>
            </w:r>
            <w:r w:rsidR="009C61A9">
              <w:rPr>
                <w:rFonts w:ascii="Angsana New" w:hAnsi="Angsana New"/>
                <w:sz w:val="30"/>
                <w:szCs w:val="30"/>
                <w:lang w:eastAsia="en-US"/>
              </w:rPr>
              <w:t>517</w:t>
            </w:r>
          </w:p>
        </w:tc>
        <w:tc>
          <w:tcPr>
            <w:tcW w:w="272" w:type="dxa"/>
            <w:gridSpan w:val="2"/>
          </w:tcPr>
          <w:p w14:paraId="3964319F" w14:textId="77777777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D07727" w14:textId="562207E4" w:rsidR="0008780A" w:rsidRPr="0025165C" w:rsidRDefault="009C61A9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8,</w:t>
            </w:r>
            <w:r w:rsidR="0065198F">
              <w:rPr>
                <w:rFonts w:ascii="Angsana New" w:hAnsi="Angsana New"/>
                <w:sz w:val="30"/>
                <w:szCs w:val="30"/>
                <w:lang w:eastAsia="en-US"/>
              </w:rPr>
              <w:t>8</w:t>
            </w:r>
            <w:r w:rsidR="00E87B3E">
              <w:rPr>
                <w:rFonts w:ascii="Angsana New" w:hAnsi="Angsana New"/>
                <w:sz w:val="30"/>
                <w:szCs w:val="30"/>
                <w:lang w:eastAsia="en-US"/>
              </w:rPr>
              <w:t>39</w:t>
            </w:r>
          </w:p>
        </w:tc>
        <w:tc>
          <w:tcPr>
            <w:tcW w:w="255" w:type="dxa"/>
          </w:tcPr>
          <w:p w14:paraId="7F77FD90" w14:textId="77777777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77AD1" w14:textId="4C48F860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8,</w:t>
            </w:r>
            <w:r w:rsidR="009C61A9">
              <w:rPr>
                <w:rFonts w:ascii="Angsana New" w:hAnsi="Angsana New"/>
                <w:sz w:val="30"/>
                <w:szCs w:val="30"/>
                <w:lang w:eastAsia="en-US"/>
              </w:rPr>
              <w:t>517</w:t>
            </w:r>
          </w:p>
        </w:tc>
      </w:tr>
    </w:tbl>
    <w:p w14:paraId="69F8F1C4" w14:textId="44306EFA" w:rsidR="002621DF" w:rsidRPr="0025165C" w:rsidRDefault="005E05DB" w:rsidP="00030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25165C">
        <w:rPr>
          <w:rFonts w:ascii="Angsana New" w:hAnsi="Angsana New"/>
          <w:color w:val="000000"/>
          <w:sz w:val="30"/>
          <w:szCs w:val="30"/>
          <w:cs/>
        </w:rPr>
        <w:tab/>
      </w:r>
    </w:p>
    <w:p w14:paraId="4E573477" w14:textId="424D21BA" w:rsidR="005A601C" w:rsidRPr="0025165C" w:rsidRDefault="005A601C" w:rsidP="005A601C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25165C">
        <w:rPr>
          <w:rFonts w:ascii="Angsana New" w:hAnsi="Angsana New"/>
          <w:color w:val="000000"/>
          <w:sz w:val="30"/>
          <w:szCs w:val="30"/>
          <w:cs/>
        </w:rPr>
        <w:t xml:space="preserve">รายการบัญชีกับบุคคลและกิจการที่เกี่ยวข้องกันสำหรับงวดหกเดือนสิ้นสุดวันที่ </w:t>
      </w:r>
      <w:r w:rsidRPr="0025165C">
        <w:rPr>
          <w:rFonts w:ascii="Angsana New" w:hAnsi="Angsana New"/>
          <w:spacing w:val="-4"/>
          <w:sz w:val="30"/>
          <w:szCs w:val="30"/>
        </w:rPr>
        <w:t>30</w:t>
      </w:r>
      <w:r w:rsidRPr="0025165C">
        <w:rPr>
          <w:rFonts w:ascii="Angsana New" w:hAnsi="Angsana New"/>
          <w:spacing w:val="-4"/>
          <w:sz w:val="30"/>
          <w:szCs w:val="30"/>
          <w:cs/>
        </w:rPr>
        <w:t xml:space="preserve"> มิถุนายน</w:t>
      </w:r>
      <w:r w:rsidRPr="0025165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5165C">
        <w:rPr>
          <w:rFonts w:ascii="Angsana New" w:hAnsi="Angsana New"/>
          <w:color w:val="000000"/>
          <w:sz w:val="30"/>
          <w:szCs w:val="30"/>
        </w:rPr>
        <w:t>256</w:t>
      </w:r>
      <w:r w:rsidR="00FF7914" w:rsidRPr="0025165C">
        <w:rPr>
          <w:rFonts w:ascii="Angsana New" w:hAnsi="Angsana New"/>
          <w:color w:val="000000"/>
          <w:sz w:val="30"/>
          <w:szCs w:val="30"/>
        </w:rPr>
        <w:t xml:space="preserve">9 </w:t>
      </w:r>
      <w:r w:rsidRPr="0025165C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FF7914" w:rsidRPr="0025165C">
        <w:rPr>
          <w:rFonts w:ascii="Angsana New" w:hAnsi="Angsana New"/>
          <w:color w:val="000000"/>
          <w:sz w:val="30"/>
          <w:szCs w:val="30"/>
        </w:rPr>
        <w:t xml:space="preserve">2568 </w:t>
      </w:r>
      <w:r w:rsidRPr="0025165C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14:paraId="0284A3B5" w14:textId="77777777" w:rsidR="005A601C" w:rsidRPr="0025165C" w:rsidRDefault="005A601C" w:rsidP="005A6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tbl>
      <w:tblPr>
        <w:tblW w:w="1032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356"/>
        <w:gridCol w:w="1566"/>
        <w:gridCol w:w="272"/>
        <w:gridCol w:w="1501"/>
        <w:gridCol w:w="270"/>
        <w:gridCol w:w="1530"/>
        <w:gridCol w:w="255"/>
        <w:gridCol w:w="1574"/>
      </w:tblGrid>
      <w:tr w:rsidR="005A601C" w:rsidRPr="0025165C" w14:paraId="61ADCEF8" w14:textId="77777777" w:rsidTr="00661B0B">
        <w:trPr>
          <w:cantSplit/>
          <w:trHeight w:val="20"/>
          <w:tblHeader/>
        </w:trPr>
        <w:tc>
          <w:tcPr>
            <w:tcW w:w="3356" w:type="dxa"/>
            <w:vAlign w:val="bottom"/>
          </w:tcPr>
          <w:p w14:paraId="35890E80" w14:textId="77777777" w:rsidR="005A601C" w:rsidRPr="0025165C" w:rsidRDefault="005A601C" w:rsidP="00F41D29">
            <w:pPr>
              <w:pStyle w:val="Preformatted"/>
              <w:tabs>
                <w:tab w:val="clear" w:pos="959"/>
                <w:tab w:val="clear" w:pos="9590"/>
              </w:tabs>
              <w:ind w:right="282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6968" w:type="dxa"/>
            <w:gridSpan w:val="7"/>
            <w:tcBorders>
              <w:bottom w:val="single" w:sz="4" w:space="0" w:color="auto"/>
            </w:tcBorders>
            <w:vAlign w:val="bottom"/>
          </w:tcPr>
          <w:p w14:paraId="65FE23BC" w14:textId="77777777" w:rsidR="005A601C" w:rsidRPr="0025165C" w:rsidRDefault="005A601C" w:rsidP="00F41D29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165C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5A601C" w:rsidRPr="0025165C" w14:paraId="21F5F624" w14:textId="77777777" w:rsidTr="00661B0B">
        <w:trPr>
          <w:trHeight w:val="20"/>
          <w:tblHeader/>
        </w:trPr>
        <w:tc>
          <w:tcPr>
            <w:tcW w:w="3356" w:type="dxa"/>
            <w:vAlign w:val="bottom"/>
          </w:tcPr>
          <w:p w14:paraId="63E9DA9B" w14:textId="77777777" w:rsidR="005A601C" w:rsidRPr="0025165C" w:rsidRDefault="005A601C" w:rsidP="00F41D29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33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745656" w14:textId="77777777" w:rsidR="005A601C" w:rsidRPr="0025165C" w:rsidRDefault="005A601C" w:rsidP="00F41D2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165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320D58C" w14:textId="77777777" w:rsidR="005A601C" w:rsidRPr="0025165C" w:rsidRDefault="005A601C" w:rsidP="00F41D29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AD0717" w14:textId="77777777" w:rsidR="005A601C" w:rsidRPr="0025165C" w:rsidRDefault="005A601C" w:rsidP="00F41D2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165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601C" w:rsidRPr="0025165C" w14:paraId="0803258B" w14:textId="77777777" w:rsidTr="00731D4E">
        <w:trPr>
          <w:trHeight w:val="20"/>
          <w:tblHeader/>
        </w:trPr>
        <w:tc>
          <w:tcPr>
            <w:tcW w:w="3356" w:type="dxa"/>
            <w:vAlign w:val="bottom"/>
          </w:tcPr>
          <w:p w14:paraId="73F0956C" w14:textId="77777777" w:rsidR="005A601C" w:rsidRPr="0025165C" w:rsidRDefault="005A601C" w:rsidP="00F41D29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14:paraId="6FA141F9" w14:textId="0F1C75EC" w:rsidR="005A601C" w:rsidRPr="0025165C" w:rsidRDefault="005A601C" w:rsidP="00F41D2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165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F7914" w:rsidRPr="0025165C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186CE379" w14:textId="77777777" w:rsidR="005A601C" w:rsidRPr="0025165C" w:rsidRDefault="005A601C" w:rsidP="00F41D2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</w:tcPr>
          <w:p w14:paraId="245F4FBB" w14:textId="735C43F5" w:rsidR="005A601C" w:rsidRPr="0025165C" w:rsidRDefault="00FF7914" w:rsidP="00F41D2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165C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7828A4D" w14:textId="77777777" w:rsidR="005A601C" w:rsidRPr="0025165C" w:rsidRDefault="005A601C" w:rsidP="00F41D29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600B637" w14:textId="459DD91F" w:rsidR="005A601C" w:rsidRPr="0025165C" w:rsidRDefault="00FF7914" w:rsidP="00F41D2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165C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45B3AC4" w14:textId="77777777" w:rsidR="005A601C" w:rsidRPr="0025165C" w:rsidRDefault="005A601C" w:rsidP="00F41D2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</w:tcPr>
          <w:p w14:paraId="7AEA426C" w14:textId="61974036" w:rsidR="005A601C" w:rsidRPr="0025165C" w:rsidRDefault="00FF7914" w:rsidP="00F41D29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165C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5A601C" w:rsidRPr="0025165C" w14:paraId="720A3718" w14:textId="77777777" w:rsidTr="00731D4E">
        <w:trPr>
          <w:trHeight w:val="20"/>
        </w:trPr>
        <w:tc>
          <w:tcPr>
            <w:tcW w:w="3356" w:type="dxa"/>
            <w:vAlign w:val="bottom"/>
          </w:tcPr>
          <w:p w14:paraId="7BC40628" w14:textId="77777777" w:rsidR="005A601C" w:rsidRPr="0025165C" w:rsidRDefault="005A601C" w:rsidP="00890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5165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2A2D235F" w14:textId="77777777" w:rsidR="005A601C" w:rsidRPr="0025165C" w:rsidRDefault="005A601C" w:rsidP="00F4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2" w:type="dxa"/>
          </w:tcPr>
          <w:p w14:paraId="20B2AA49" w14:textId="77777777" w:rsidR="005A601C" w:rsidRPr="0025165C" w:rsidRDefault="005A601C" w:rsidP="00F4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</w:tcPr>
          <w:p w14:paraId="013B83E5" w14:textId="77777777" w:rsidR="005A601C" w:rsidRPr="0025165C" w:rsidRDefault="005A601C" w:rsidP="00F4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33FA5B5" w14:textId="77777777" w:rsidR="005A601C" w:rsidRPr="0025165C" w:rsidRDefault="005A601C" w:rsidP="00F4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BC4EF78" w14:textId="77777777" w:rsidR="005A601C" w:rsidRPr="0025165C" w:rsidRDefault="005A601C" w:rsidP="00F41D29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6D237DF2" w14:textId="77777777" w:rsidR="005A601C" w:rsidRPr="0025165C" w:rsidRDefault="005A601C" w:rsidP="00F41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  <w:vAlign w:val="bottom"/>
          </w:tcPr>
          <w:p w14:paraId="05A3A554" w14:textId="77777777" w:rsidR="005A601C" w:rsidRPr="0025165C" w:rsidRDefault="005A601C" w:rsidP="00F41D29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FF7914" w:rsidRPr="0025165C" w14:paraId="09287B49" w14:textId="77777777" w:rsidTr="00661B0B">
        <w:trPr>
          <w:trHeight w:val="20"/>
        </w:trPr>
        <w:tc>
          <w:tcPr>
            <w:tcW w:w="3356" w:type="dxa"/>
            <w:vAlign w:val="bottom"/>
          </w:tcPr>
          <w:p w14:paraId="0CF07AAC" w14:textId="77777777" w:rsidR="00FF7914" w:rsidRPr="0025165C" w:rsidRDefault="00FF7914" w:rsidP="00FF7914">
            <w:pPr>
              <w:tabs>
                <w:tab w:val="clear" w:pos="2580"/>
                <w:tab w:val="clear" w:pos="2807"/>
                <w:tab w:val="left" w:pos="2790"/>
              </w:tabs>
              <w:ind w:left="-2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ขายสินค้า</w:t>
            </w:r>
          </w:p>
        </w:tc>
        <w:tc>
          <w:tcPr>
            <w:tcW w:w="1566" w:type="dxa"/>
            <w:vAlign w:val="bottom"/>
          </w:tcPr>
          <w:p w14:paraId="009EE225" w14:textId="791D62E3" w:rsidR="00FF7914" w:rsidRPr="0025165C" w:rsidRDefault="00FF7914" w:rsidP="00FF7914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72" w:type="dxa"/>
            <w:vAlign w:val="bottom"/>
          </w:tcPr>
          <w:p w14:paraId="6A5647C2" w14:textId="77777777" w:rsidR="00FF7914" w:rsidRPr="0025165C" w:rsidRDefault="00FF7914" w:rsidP="00FF791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01" w:type="dxa"/>
            <w:vAlign w:val="bottom"/>
          </w:tcPr>
          <w:p w14:paraId="0B0BBEAA" w14:textId="6AAF384C" w:rsidR="00FF7914" w:rsidRPr="0025165C" w:rsidRDefault="00FF7914" w:rsidP="00FF7914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70" w:type="dxa"/>
            <w:vAlign w:val="bottom"/>
          </w:tcPr>
          <w:p w14:paraId="5C9E2EE3" w14:textId="77777777" w:rsidR="00FF7914" w:rsidRPr="0025165C" w:rsidRDefault="00FF7914" w:rsidP="00FF791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3B799DF8" w14:textId="51156E15" w:rsidR="00FF7914" w:rsidRPr="0025165C" w:rsidRDefault="0008780A" w:rsidP="00FF791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39,554</w:t>
            </w:r>
          </w:p>
        </w:tc>
        <w:tc>
          <w:tcPr>
            <w:tcW w:w="255" w:type="dxa"/>
            <w:vAlign w:val="bottom"/>
          </w:tcPr>
          <w:p w14:paraId="43AE1553" w14:textId="77777777" w:rsidR="00FF7914" w:rsidRPr="0025165C" w:rsidRDefault="00FF7914" w:rsidP="00FF791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1" w:type="dxa"/>
            <w:vAlign w:val="bottom"/>
          </w:tcPr>
          <w:p w14:paraId="0874F004" w14:textId="79878392" w:rsidR="00FF7914" w:rsidRPr="0025165C" w:rsidRDefault="00FF7914" w:rsidP="00FF791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27,718</w:t>
            </w:r>
          </w:p>
        </w:tc>
      </w:tr>
      <w:tr w:rsidR="00FF7914" w:rsidRPr="0025165C" w14:paraId="78FEA7D3" w14:textId="77777777" w:rsidTr="00661B0B">
        <w:trPr>
          <w:trHeight w:val="20"/>
        </w:trPr>
        <w:tc>
          <w:tcPr>
            <w:tcW w:w="3356" w:type="dxa"/>
            <w:vAlign w:val="bottom"/>
          </w:tcPr>
          <w:p w14:paraId="53DC99B1" w14:textId="6182DA19" w:rsidR="00FF7914" w:rsidRPr="0025165C" w:rsidRDefault="00FF7914" w:rsidP="00FF7914">
            <w:pPr>
              <w:tabs>
                <w:tab w:val="clear" w:pos="2580"/>
                <w:tab w:val="clear" w:pos="2807"/>
                <w:tab w:val="left" w:pos="2790"/>
              </w:tabs>
              <w:ind w:left="-2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รายได้ค่าเช่า</w:t>
            </w:r>
          </w:p>
        </w:tc>
        <w:tc>
          <w:tcPr>
            <w:tcW w:w="1566" w:type="dxa"/>
            <w:vAlign w:val="bottom"/>
          </w:tcPr>
          <w:p w14:paraId="51010E04" w14:textId="2EE0EF49" w:rsidR="00FF7914" w:rsidRPr="0025165C" w:rsidRDefault="00FF7914" w:rsidP="00FF7914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72" w:type="dxa"/>
            <w:vAlign w:val="bottom"/>
          </w:tcPr>
          <w:p w14:paraId="30838CD1" w14:textId="77777777" w:rsidR="00FF7914" w:rsidRPr="0025165C" w:rsidRDefault="00FF7914" w:rsidP="00FF791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01" w:type="dxa"/>
            <w:vAlign w:val="bottom"/>
          </w:tcPr>
          <w:p w14:paraId="41BDEDD7" w14:textId="77C201F5" w:rsidR="00FF7914" w:rsidRPr="0025165C" w:rsidRDefault="00FF7914" w:rsidP="00FF7914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70" w:type="dxa"/>
            <w:vAlign w:val="bottom"/>
          </w:tcPr>
          <w:p w14:paraId="2E5A28A0" w14:textId="77777777" w:rsidR="00FF7914" w:rsidRPr="0025165C" w:rsidRDefault="00FF7914" w:rsidP="00FF791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53D53B98" w14:textId="5E504893" w:rsidR="00FF7914" w:rsidRPr="0025165C" w:rsidRDefault="0008780A" w:rsidP="00FF791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70</w:t>
            </w:r>
          </w:p>
        </w:tc>
        <w:tc>
          <w:tcPr>
            <w:tcW w:w="255" w:type="dxa"/>
            <w:vAlign w:val="bottom"/>
          </w:tcPr>
          <w:p w14:paraId="365C1C46" w14:textId="77777777" w:rsidR="00FF7914" w:rsidRPr="0025165C" w:rsidRDefault="00FF7914" w:rsidP="00FF791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1" w:type="dxa"/>
            <w:vAlign w:val="bottom"/>
          </w:tcPr>
          <w:p w14:paraId="06B56C0B" w14:textId="55AF9204" w:rsidR="00FF7914" w:rsidRPr="0025165C" w:rsidRDefault="00FF7914" w:rsidP="00FF791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75</w:t>
            </w:r>
          </w:p>
        </w:tc>
      </w:tr>
      <w:tr w:rsidR="00FF7914" w:rsidRPr="0025165C" w14:paraId="33406131" w14:textId="77777777" w:rsidTr="00661B0B">
        <w:trPr>
          <w:trHeight w:val="20"/>
        </w:trPr>
        <w:tc>
          <w:tcPr>
            <w:tcW w:w="3356" w:type="dxa"/>
            <w:vAlign w:val="bottom"/>
          </w:tcPr>
          <w:p w14:paraId="710E4AFA" w14:textId="4561EA7A" w:rsidR="00FF7914" w:rsidRPr="0025165C" w:rsidRDefault="00FF7914" w:rsidP="00FF7914">
            <w:pPr>
              <w:tabs>
                <w:tab w:val="clear" w:pos="2580"/>
                <w:tab w:val="clear" w:pos="2807"/>
                <w:tab w:val="left" w:pos="2790"/>
              </w:tabs>
              <w:ind w:left="-2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ดอกเบี้ยรับเงินให้กู้ยืม (อัตราดอกเบี้ย</w:t>
            </w:r>
          </w:p>
        </w:tc>
        <w:tc>
          <w:tcPr>
            <w:tcW w:w="1566" w:type="dxa"/>
            <w:vAlign w:val="bottom"/>
          </w:tcPr>
          <w:p w14:paraId="4C5F4025" w14:textId="24A46E46" w:rsidR="00FF7914" w:rsidRPr="0025165C" w:rsidRDefault="00FF7914" w:rsidP="00FF7914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272" w:type="dxa"/>
            <w:vAlign w:val="bottom"/>
          </w:tcPr>
          <w:p w14:paraId="7D2CB7DC" w14:textId="77777777" w:rsidR="00FF7914" w:rsidRPr="0025165C" w:rsidRDefault="00FF7914" w:rsidP="00FF791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01" w:type="dxa"/>
            <w:vAlign w:val="bottom"/>
          </w:tcPr>
          <w:p w14:paraId="37966CC2" w14:textId="0A3B6BD5" w:rsidR="00FF7914" w:rsidRPr="0025165C" w:rsidRDefault="00FF7914" w:rsidP="00FF7914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  <w:vAlign w:val="bottom"/>
          </w:tcPr>
          <w:p w14:paraId="20D70F71" w14:textId="77777777" w:rsidR="00FF7914" w:rsidRPr="0025165C" w:rsidRDefault="00FF7914" w:rsidP="00FF791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75782808" w14:textId="58BDF3B6" w:rsidR="00FF7914" w:rsidRPr="0025165C" w:rsidRDefault="00FF7914" w:rsidP="00FF791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1DA4ADC6" w14:textId="77777777" w:rsidR="00FF7914" w:rsidRPr="0025165C" w:rsidRDefault="00FF7914" w:rsidP="00FF791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1" w:type="dxa"/>
            <w:vAlign w:val="bottom"/>
          </w:tcPr>
          <w:p w14:paraId="51AB49F0" w14:textId="5E5407D9" w:rsidR="00FF7914" w:rsidRPr="0025165C" w:rsidRDefault="00FF7914" w:rsidP="00FF791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</w:tr>
      <w:tr w:rsidR="00FF7914" w:rsidRPr="0025165C" w14:paraId="28B0FE96" w14:textId="77777777" w:rsidTr="00661B0B">
        <w:trPr>
          <w:trHeight w:val="20"/>
        </w:trPr>
        <w:tc>
          <w:tcPr>
            <w:tcW w:w="3356" w:type="dxa"/>
            <w:vAlign w:val="bottom"/>
          </w:tcPr>
          <w:p w14:paraId="4D1F47C7" w14:textId="586D23C9" w:rsidR="00FF7914" w:rsidRPr="0025165C" w:rsidRDefault="00FF7914" w:rsidP="00FF7914">
            <w:pPr>
              <w:tabs>
                <w:tab w:val="clear" w:pos="2580"/>
                <w:tab w:val="clear" w:pos="2807"/>
                <w:tab w:val="left" w:pos="2790"/>
              </w:tabs>
              <w:ind w:left="-24"/>
              <w:rPr>
                <w:rFonts w:ascii="Angsana New" w:hAnsi="Angsana New"/>
                <w:spacing w:val="-4"/>
                <w:sz w:val="30"/>
                <w:szCs w:val="30"/>
                <w:cs/>
                <w:lang w:eastAsia="en-GB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 </w:t>
            </w:r>
            <w:r w:rsidRPr="0025165C">
              <w:rPr>
                <w:rFonts w:ascii="Angsana New" w:hAnsi="Angsana New"/>
                <w:spacing w:val="-4"/>
                <w:sz w:val="30"/>
                <w:szCs w:val="30"/>
                <w:cs/>
                <w:lang w:eastAsia="en-GB"/>
              </w:rPr>
              <w:t xml:space="preserve"> ร้อยละ </w:t>
            </w:r>
            <w:r w:rsidRPr="0025165C"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  <w:t>3.62</w:t>
            </w:r>
            <w:r w:rsidRPr="0025165C">
              <w:rPr>
                <w:rFonts w:ascii="Angsana New" w:hAnsi="Angsana New"/>
                <w:spacing w:val="-4"/>
                <w:sz w:val="30"/>
                <w:szCs w:val="30"/>
                <w:cs/>
                <w:lang w:eastAsia="en-GB"/>
              </w:rPr>
              <w:t xml:space="preserve"> ต่อปีในปี </w:t>
            </w:r>
            <w:r w:rsidRPr="0025165C"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  <w:t xml:space="preserve">2569 </w:t>
            </w:r>
            <w:r w:rsidRPr="0025165C">
              <w:rPr>
                <w:rFonts w:ascii="Angsana New" w:hAnsi="Angsana New"/>
                <w:spacing w:val="-4"/>
                <w:sz w:val="30"/>
                <w:szCs w:val="30"/>
                <w:cs/>
                <w:lang w:eastAsia="en-GB"/>
              </w:rPr>
              <w:t xml:space="preserve">และ </w:t>
            </w:r>
            <w:r w:rsidRPr="0025165C"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  <w:t>2568</w:t>
            </w:r>
            <w:r w:rsidRPr="0025165C">
              <w:rPr>
                <w:rFonts w:ascii="Angsana New" w:hAnsi="Angsana New"/>
                <w:spacing w:val="-4"/>
                <w:sz w:val="30"/>
                <w:szCs w:val="30"/>
                <w:cs/>
                <w:lang w:eastAsia="en-GB"/>
              </w:rPr>
              <w:t>)</w:t>
            </w:r>
          </w:p>
        </w:tc>
        <w:tc>
          <w:tcPr>
            <w:tcW w:w="1566" w:type="dxa"/>
            <w:vAlign w:val="bottom"/>
          </w:tcPr>
          <w:p w14:paraId="44116D3E" w14:textId="34B779E6" w:rsidR="00FF7914" w:rsidRPr="0025165C" w:rsidRDefault="00FF7914" w:rsidP="00FF7914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72" w:type="dxa"/>
            <w:vAlign w:val="bottom"/>
          </w:tcPr>
          <w:p w14:paraId="6B98B618" w14:textId="77777777" w:rsidR="00FF7914" w:rsidRPr="0025165C" w:rsidRDefault="00FF7914" w:rsidP="00FF791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01" w:type="dxa"/>
            <w:vAlign w:val="bottom"/>
          </w:tcPr>
          <w:p w14:paraId="5C8E9700" w14:textId="7DCC3648" w:rsidR="00FF7914" w:rsidRPr="0025165C" w:rsidRDefault="00FF7914" w:rsidP="00FF7914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70" w:type="dxa"/>
            <w:vAlign w:val="bottom"/>
          </w:tcPr>
          <w:p w14:paraId="6543C492" w14:textId="77777777" w:rsidR="00FF7914" w:rsidRPr="0025165C" w:rsidRDefault="00FF7914" w:rsidP="00FF791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73D9129E" w14:textId="487101E7" w:rsidR="00FF7914" w:rsidRPr="0025165C" w:rsidRDefault="0008780A" w:rsidP="00FF791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810</w:t>
            </w:r>
          </w:p>
        </w:tc>
        <w:tc>
          <w:tcPr>
            <w:tcW w:w="255" w:type="dxa"/>
            <w:vAlign w:val="bottom"/>
          </w:tcPr>
          <w:p w14:paraId="69AC21B8" w14:textId="77777777" w:rsidR="00FF7914" w:rsidRPr="0025165C" w:rsidRDefault="00FF7914" w:rsidP="00FF791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1" w:type="dxa"/>
            <w:vAlign w:val="bottom"/>
          </w:tcPr>
          <w:p w14:paraId="0B968675" w14:textId="4C6874C2" w:rsidR="00FF7914" w:rsidRPr="0025165C" w:rsidRDefault="00FF7914" w:rsidP="00FF791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343</w:t>
            </w:r>
          </w:p>
        </w:tc>
      </w:tr>
      <w:tr w:rsidR="00FF7914" w:rsidRPr="0025165C" w14:paraId="69A454B6" w14:textId="77777777" w:rsidTr="00661B0B">
        <w:trPr>
          <w:trHeight w:val="20"/>
        </w:trPr>
        <w:tc>
          <w:tcPr>
            <w:tcW w:w="3356" w:type="dxa"/>
            <w:vAlign w:val="bottom"/>
          </w:tcPr>
          <w:p w14:paraId="47DD68F2" w14:textId="77777777" w:rsidR="00FF7914" w:rsidRPr="0025165C" w:rsidRDefault="00FF7914" w:rsidP="00FF7914">
            <w:pPr>
              <w:tabs>
                <w:tab w:val="clear" w:pos="2580"/>
                <w:tab w:val="clear" w:pos="2807"/>
                <w:tab w:val="left" w:pos="2790"/>
              </w:tabs>
              <w:ind w:left="-2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ค่าบริการ</w:t>
            </w:r>
          </w:p>
        </w:tc>
        <w:tc>
          <w:tcPr>
            <w:tcW w:w="1566" w:type="dxa"/>
            <w:vAlign w:val="bottom"/>
          </w:tcPr>
          <w:p w14:paraId="140FE515" w14:textId="5C4A82EF" w:rsidR="00FF7914" w:rsidRPr="0025165C" w:rsidRDefault="00FF7914" w:rsidP="00FF7914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72" w:type="dxa"/>
            <w:vAlign w:val="bottom"/>
          </w:tcPr>
          <w:p w14:paraId="40D40FF3" w14:textId="77777777" w:rsidR="00FF7914" w:rsidRPr="0025165C" w:rsidRDefault="00FF7914" w:rsidP="00FF791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01" w:type="dxa"/>
            <w:vAlign w:val="bottom"/>
          </w:tcPr>
          <w:p w14:paraId="2274B565" w14:textId="4F64162D" w:rsidR="00FF7914" w:rsidRPr="0025165C" w:rsidRDefault="00FF7914" w:rsidP="00FF7914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70" w:type="dxa"/>
            <w:vAlign w:val="bottom"/>
          </w:tcPr>
          <w:p w14:paraId="725FAE8B" w14:textId="77777777" w:rsidR="00FF7914" w:rsidRPr="0025165C" w:rsidRDefault="00FF7914" w:rsidP="00FF791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5BB7F5F1" w14:textId="3262D4FC" w:rsidR="00FF7914" w:rsidRPr="0025165C" w:rsidRDefault="0008780A" w:rsidP="00FF791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1</w:t>
            </w:r>
          </w:p>
        </w:tc>
        <w:tc>
          <w:tcPr>
            <w:tcW w:w="255" w:type="dxa"/>
            <w:vAlign w:val="bottom"/>
          </w:tcPr>
          <w:p w14:paraId="3B630AAC" w14:textId="77777777" w:rsidR="00FF7914" w:rsidRPr="0025165C" w:rsidRDefault="00FF7914" w:rsidP="00FF791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1" w:type="dxa"/>
            <w:vAlign w:val="bottom"/>
          </w:tcPr>
          <w:p w14:paraId="619D4671" w14:textId="72A0894A" w:rsidR="00FF7914" w:rsidRPr="0025165C" w:rsidRDefault="00FF7914" w:rsidP="00FF791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2</w:t>
            </w:r>
          </w:p>
        </w:tc>
      </w:tr>
      <w:tr w:rsidR="00FF7914" w:rsidRPr="0025165C" w14:paraId="5841C7EB" w14:textId="77777777" w:rsidTr="00661B0B">
        <w:trPr>
          <w:trHeight w:val="20"/>
        </w:trPr>
        <w:tc>
          <w:tcPr>
            <w:tcW w:w="3356" w:type="dxa"/>
            <w:vAlign w:val="bottom"/>
          </w:tcPr>
          <w:p w14:paraId="72D96EBA" w14:textId="77777777" w:rsidR="00FF7914" w:rsidRPr="0025165C" w:rsidRDefault="00FF7914" w:rsidP="00FF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4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66" w:type="dxa"/>
          </w:tcPr>
          <w:p w14:paraId="1A79BABA" w14:textId="77777777" w:rsidR="00FF7914" w:rsidRPr="0025165C" w:rsidRDefault="00FF7914" w:rsidP="00FF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2" w:type="dxa"/>
          </w:tcPr>
          <w:p w14:paraId="4AFD2D70" w14:textId="77777777" w:rsidR="00FF7914" w:rsidRPr="0025165C" w:rsidRDefault="00FF7914" w:rsidP="00FF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01" w:type="dxa"/>
          </w:tcPr>
          <w:p w14:paraId="6DC5008B" w14:textId="77777777" w:rsidR="00FF7914" w:rsidRPr="0025165C" w:rsidRDefault="00FF7914" w:rsidP="00FF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9B2D30D" w14:textId="77777777" w:rsidR="00FF7914" w:rsidRPr="0025165C" w:rsidRDefault="00FF7914" w:rsidP="00FF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1C576B9F" w14:textId="77777777" w:rsidR="00FF7914" w:rsidRPr="0025165C" w:rsidRDefault="00FF7914" w:rsidP="00FF791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60C87AB1" w14:textId="77777777" w:rsidR="00FF7914" w:rsidRPr="0025165C" w:rsidRDefault="00FF7914" w:rsidP="00FF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571" w:type="dxa"/>
            <w:vAlign w:val="bottom"/>
          </w:tcPr>
          <w:p w14:paraId="0617C088" w14:textId="77777777" w:rsidR="00FF7914" w:rsidRPr="0025165C" w:rsidRDefault="00FF7914" w:rsidP="00FF791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FF7914" w:rsidRPr="0025165C" w14:paraId="11552C19" w14:textId="77777777" w:rsidTr="00661B0B">
        <w:trPr>
          <w:trHeight w:val="20"/>
        </w:trPr>
        <w:tc>
          <w:tcPr>
            <w:tcW w:w="3356" w:type="dxa"/>
            <w:vAlign w:val="bottom"/>
          </w:tcPr>
          <w:p w14:paraId="6E9F6A25" w14:textId="77777777" w:rsidR="00FF7914" w:rsidRPr="0025165C" w:rsidRDefault="00FF7914" w:rsidP="00FF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5165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กรรมการ</w:t>
            </w:r>
          </w:p>
        </w:tc>
        <w:tc>
          <w:tcPr>
            <w:tcW w:w="1566" w:type="dxa"/>
          </w:tcPr>
          <w:p w14:paraId="74B7FD3B" w14:textId="77777777" w:rsidR="00FF7914" w:rsidRPr="0025165C" w:rsidRDefault="00FF7914" w:rsidP="00FF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2" w:type="dxa"/>
          </w:tcPr>
          <w:p w14:paraId="517AC0EF" w14:textId="77777777" w:rsidR="00FF7914" w:rsidRPr="0025165C" w:rsidRDefault="00FF7914" w:rsidP="00FF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01" w:type="dxa"/>
          </w:tcPr>
          <w:p w14:paraId="6D487E71" w14:textId="77777777" w:rsidR="00FF7914" w:rsidRPr="0025165C" w:rsidRDefault="00FF7914" w:rsidP="00FF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127AB4A" w14:textId="77777777" w:rsidR="00FF7914" w:rsidRPr="0025165C" w:rsidRDefault="00FF7914" w:rsidP="00FF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39E301A3" w14:textId="77777777" w:rsidR="00FF7914" w:rsidRPr="0025165C" w:rsidRDefault="00FF7914" w:rsidP="00FF791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255" w:type="dxa"/>
            <w:vAlign w:val="bottom"/>
          </w:tcPr>
          <w:p w14:paraId="54C29631" w14:textId="77777777" w:rsidR="00FF7914" w:rsidRPr="0025165C" w:rsidRDefault="00FF7914" w:rsidP="00FF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1571" w:type="dxa"/>
            <w:vAlign w:val="bottom"/>
          </w:tcPr>
          <w:p w14:paraId="4808B6AF" w14:textId="77777777" w:rsidR="00FF7914" w:rsidRPr="0025165C" w:rsidRDefault="00FF7914" w:rsidP="00FF791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FF7914" w:rsidRPr="0025165C" w14:paraId="1126AFAF" w14:textId="77777777" w:rsidTr="00731D4E">
        <w:trPr>
          <w:trHeight w:val="20"/>
        </w:trPr>
        <w:tc>
          <w:tcPr>
            <w:tcW w:w="3356" w:type="dxa"/>
            <w:vAlign w:val="bottom"/>
          </w:tcPr>
          <w:p w14:paraId="0B896A5E" w14:textId="77777777" w:rsidR="00FF7914" w:rsidRPr="0025165C" w:rsidRDefault="00FF7914" w:rsidP="00FF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4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ขายสินค้า</w:t>
            </w:r>
          </w:p>
        </w:tc>
        <w:tc>
          <w:tcPr>
            <w:tcW w:w="1566" w:type="dxa"/>
            <w:vAlign w:val="bottom"/>
          </w:tcPr>
          <w:p w14:paraId="31C23CDD" w14:textId="43C09530" w:rsidR="00FF7914" w:rsidRPr="0025165C" w:rsidRDefault="0008780A" w:rsidP="00FF791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26</w:t>
            </w:r>
          </w:p>
        </w:tc>
        <w:tc>
          <w:tcPr>
            <w:tcW w:w="272" w:type="dxa"/>
            <w:vAlign w:val="bottom"/>
          </w:tcPr>
          <w:p w14:paraId="03A5C447" w14:textId="77777777" w:rsidR="00FF7914" w:rsidRPr="0025165C" w:rsidRDefault="00FF7914" w:rsidP="00FF791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01" w:type="dxa"/>
            <w:vAlign w:val="bottom"/>
          </w:tcPr>
          <w:p w14:paraId="0967910B" w14:textId="21171987" w:rsidR="00FF7914" w:rsidRPr="0025165C" w:rsidRDefault="00FF7914" w:rsidP="00FF791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69</w:t>
            </w:r>
          </w:p>
        </w:tc>
        <w:tc>
          <w:tcPr>
            <w:tcW w:w="270" w:type="dxa"/>
            <w:vAlign w:val="bottom"/>
          </w:tcPr>
          <w:p w14:paraId="6533FDC7" w14:textId="77777777" w:rsidR="00FF7914" w:rsidRPr="0025165C" w:rsidRDefault="00FF7914" w:rsidP="00FF7914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169BB0A2" w14:textId="2E1210DE" w:rsidR="00FF7914" w:rsidRPr="0025165C" w:rsidRDefault="0008780A" w:rsidP="00FF7914">
            <w:pPr>
              <w:pStyle w:val="Preformatted"/>
              <w:tabs>
                <w:tab w:val="clear" w:pos="959"/>
                <w:tab w:val="clear" w:pos="9590"/>
                <w:tab w:val="left" w:pos="743"/>
                <w:tab w:val="left" w:pos="100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26</w:t>
            </w:r>
          </w:p>
        </w:tc>
        <w:tc>
          <w:tcPr>
            <w:tcW w:w="255" w:type="dxa"/>
            <w:vAlign w:val="bottom"/>
          </w:tcPr>
          <w:p w14:paraId="6DD3FB8F" w14:textId="77777777" w:rsidR="00FF7914" w:rsidRPr="0025165C" w:rsidRDefault="00FF7914" w:rsidP="00FF7914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1" w:type="dxa"/>
            <w:vAlign w:val="bottom"/>
          </w:tcPr>
          <w:p w14:paraId="78668C70" w14:textId="30DE0B67" w:rsidR="00FF7914" w:rsidRPr="0025165C" w:rsidRDefault="00FF7914" w:rsidP="00FF791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68</w:t>
            </w:r>
          </w:p>
        </w:tc>
      </w:tr>
      <w:tr w:rsidR="00FF7914" w:rsidRPr="0025165C" w14:paraId="48B02243" w14:textId="77777777" w:rsidTr="00731D4E">
        <w:trPr>
          <w:trHeight w:val="20"/>
        </w:trPr>
        <w:tc>
          <w:tcPr>
            <w:tcW w:w="3356" w:type="dxa"/>
            <w:vAlign w:val="bottom"/>
          </w:tcPr>
          <w:p w14:paraId="142E7DF4" w14:textId="77777777" w:rsidR="00FF7914" w:rsidRPr="0025165C" w:rsidRDefault="00FF7914" w:rsidP="00FF7914">
            <w:pPr>
              <w:tabs>
                <w:tab w:val="clear" w:pos="2580"/>
                <w:tab w:val="clear" w:pos="2807"/>
                <w:tab w:val="left" w:pos="2790"/>
              </w:tabs>
              <w:ind w:left="-2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รายได้จากการให้บริการ</w:t>
            </w:r>
          </w:p>
        </w:tc>
        <w:tc>
          <w:tcPr>
            <w:tcW w:w="1566" w:type="dxa"/>
            <w:vAlign w:val="bottom"/>
          </w:tcPr>
          <w:p w14:paraId="56A2C804" w14:textId="4FE28617" w:rsidR="00FF7914" w:rsidRPr="0025165C" w:rsidRDefault="0008780A" w:rsidP="00FF791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476</w:t>
            </w:r>
          </w:p>
        </w:tc>
        <w:tc>
          <w:tcPr>
            <w:tcW w:w="272" w:type="dxa"/>
            <w:vAlign w:val="bottom"/>
          </w:tcPr>
          <w:p w14:paraId="3DE01B25" w14:textId="77777777" w:rsidR="00FF7914" w:rsidRPr="0025165C" w:rsidRDefault="00FF7914" w:rsidP="00FF791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01" w:type="dxa"/>
            <w:vAlign w:val="bottom"/>
          </w:tcPr>
          <w:p w14:paraId="597E1E2D" w14:textId="0989F0EA" w:rsidR="00FF7914" w:rsidRPr="0025165C" w:rsidRDefault="00FF7914" w:rsidP="00FF7914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28</w:t>
            </w:r>
          </w:p>
        </w:tc>
        <w:tc>
          <w:tcPr>
            <w:tcW w:w="270" w:type="dxa"/>
            <w:vAlign w:val="bottom"/>
          </w:tcPr>
          <w:p w14:paraId="565885FA" w14:textId="77777777" w:rsidR="00FF7914" w:rsidRPr="0025165C" w:rsidRDefault="00FF7914" w:rsidP="00FF7914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1D18BBA9" w14:textId="6DB71D4E" w:rsidR="00FF7914" w:rsidRPr="0025165C" w:rsidRDefault="00FF7914" w:rsidP="00FF7914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58E41530" w14:textId="77777777" w:rsidR="00FF7914" w:rsidRPr="0025165C" w:rsidRDefault="00FF7914" w:rsidP="00FF7914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1" w:type="dxa"/>
            <w:vAlign w:val="bottom"/>
          </w:tcPr>
          <w:p w14:paraId="410DC7A0" w14:textId="44F36021" w:rsidR="00FF7914" w:rsidRPr="0025165C" w:rsidRDefault="00FF7914" w:rsidP="00FF7914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08780A" w:rsidRPr="0025165C" w14:paraId="274F0E20" w14:textId="77777777" w:rsidTr="00731D4E">
        <w:trPr>
          <w:trHeight w:val="20"/>
        </w:trPr>
        <w:tc>
          <w:tcPr>
            <w:tcW w:w="3356" w:type="dxa"/>
            <w:vAlign w:val="bottom"/>
          </w:tcPr>
          <w:p w14:paraId="4329BDDA" w14:textId="58F12977" w:rsidR="0008780A" w:rsidRPr="0025165C" w:rsidRDefault="0008780A" w:rsidP="0008780A">
            <w:pPr>
              <w:tabs>
                <w:tab w:val="clear" w:pos="2580"/>
                <w:tab w:val="clear" w:pos="2807"/>
                <w:tab w:val="left" w:pos="2790"/>
              </w:tabs>
              <w:ind w:left="-24" w:right="-111"/>
              <w:rPr>
                <w:rFonts w:ascii="Angsana New" w:hAnsi="Angsana New"/>
                <w:spacing w:val="-2"/>
                <w:sz w:val="30"/>
                <w:szCs w:val="30"/>
                <w:cs/>
                <w:lang w:eastAsia="en-GB"/>
              </w:rPr>
            </w:pPr>
            <w:r w:rsidRPr="0025165C">
              <w:rPr>
                <w:rFonts w:ascii="Angsana New" w:hAnsi="Angsana New"/>
                <w:spacing w:val="-2"/>
                <w:sz w:val="30"/>
                <w:szCs w:val="30"/>
                <w:cs/>
                <w:lang w:eastAsia="en-GB"/>
              </w:rPr>
              <w:lastRenderedPageBreak/>
              <w:t>รายได้อื่น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3365287E" w14:textId="3928F007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3</w:t>
            </w:r>
          </w:p>
        </w:tc>
        <w:tc>
          <w:tcPr>
            <w:tcW w:w="272" w:type="dxa"/>
            <w:vAlign w:val="bottom"/>
          </w:tcPr>
          <w:p w14:paraId="4ACF4184" w14:textId="77777777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01" w:type="dxa"/>
            <w:vAlign w:val="bottom"/>
          </w:tcPr>
          <w:p w14:paraId="0C113355" w14:textId="7DD8E979" w:rsidR="0008780A" w:rsidRPr="0025165C" w:rsidRDefault="0008780A" w:rsidP="0008780A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70" w:type="dxa"/>
            <w:vAlign w:val="bottom"/>
          </w:tcPr>
          <w:p w14:paraId="0AEAF735" w14:textId="77777777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731A6FFC" w14:textId="587D7F66" w:rsidR="0008780A" w:rsidRPr="0025165C" w:rsidRDefault="0008780A" w:rsidP="0008780A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58471E8A" w14:textId="77777777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1" w:type="dxa"/>
            <w:vAlign w:val="bottom"/>
          </w:tcPr>
          <w:p w14:paraId="3B6B880C" w14:textId="618D50E8" w:rsidR="0008780A" w:rsidRPr="0025165C" w:rsidRDefault="0008780A" w:rsidP="0008780A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08780A" w:rsidRPr="0025165C" w14:paraId="405C8EDC" w14:textId="77777777" w:rsidTr="00661B0B">
        <w:trPr>
          <w:trHeight w:val="20"/>
        </w:trPr>
        <w:tc>
          <w:tcPr>
            <w:tcW w:w="3356" w:type="dxa"/>
            <w:vAlign w:val="bottom"/>
          </w:tcPr>
          <w:p w14:paraId="20459D54" w14:textId="0B28B5D3" w:rsidR="0008780A" w:rsidRPr="0025165C" w:rsidRDefault="0008780A" w:rsidP="0008780A">
            <w:pPr>
              <w:tabs>
                <w:tab w:val="clear" w:pos="2580"/>
                <w:tab w:val="clear" w:pos="2807"/>
                <w:tab w:val="left" w:pos="2790"/>
              </w:tabs>
              <w:ind w:left="-24" w:right="-111"/>
              <w:rPr>
                <w:rFonts w:ascii="Angsana New" w:hAnsi="Angsana New"/>
                <w:spacing w:val="-2"/>
                <w:sz w:val="30"/>
                <w:szCs w:val="30"/>
                <w:cs/>
                <w:lang w:eastAsia="en-GB"/>
              </w:rPr>
            </w:pPr>
            <w:r w:rsidRPr="0025165C">
              <w:rPr>
                <w:rFonts w:ascii="Angsana New" w:hAnsi="Angsana New"/>
                <w:spacing w:val="-2"/>
                <w:sz w:val="30"/>
                <w:szCs w:val="30"/>
                <w:cs/>
                <w:lang w:eastAsia="en-GB"/>
              </w:rPr>
              <w:t>ซื้อสินทรัพย์ถาวร</w:t>
            </w:r>
          </w:p>
        </w:tc>
        <w:tc>
          <w:tcPr>
            <w:tcW w:w="1566" w:type="dxa"/>
            <w:vAlign w:val="bottom"/>
          </w:tcPr>
          <w:p w14:paraId="29B15D1C" w14:textId="2B787010" w:rsidR="0008780A" w:rsidRPr="0025165C" w:rsidRDefault="0008780A" w:rsidP="0008780A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72" w:type="dxa"/>
            <w:vAlign w:val="bottom"/>
          </w:tcPr>
          <w:p w14:paraId="144DBA7D" w14:textId="77777777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01" w:type="dxa"/>
            <w:vAlign w:val="bottom"/>
          </w:tcPr>
          <w:p w14:paraId="04F8138C" w14:textId="680BBFE5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720</w:t>
            </w:r>
          </w:p>
        </w:tc>
        <w:tc>
          <w:tcPr>
            <w:tcW w:w="270" w:type="dxa"/>
            <w:vAlign w:val="bottom"/>
          </w:tcPr>
          <w:p w14:paraId="3C1295EF" w14:textId="77777777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300ED4E1" w14:textId="076E36A9" w:rsidR="0008780A" w:rsidRPr="0025165C" w:rsidRDefault="0008780A" w:rsidP="0008780A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44099A86" w14:textId="77777777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1" w:type="dxa"/>
            <w:vAlign w:val="bottom"/>
          </w:tcPr>
          <w:p w14:paraId="3F79D7E7" w14:textId="2A33949D" w:rsidR="0008780A" w:rsidRPr="0025165C" w:rsidRDefault="0008780A" w:rsidP="0008780A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08780A" w:rsidRPr="0025165C" w14:paraId="67B44B62" w14:textId="77777777" w:rsidTr="00661B0B">
        <w:trPr>
          <w:trHeight w:val="20"/>
        </w:trPr>
        <w:tc>
          <w:tcPr>
            <w:tcW w:w="3356" w:type="dxa"/>
            <w:vAlign w:val="bottom"/>
          </w:tcPr>
          <w:p w14:paraId="748E4215" w14:textId="77777777" w:rsidR="0008780A" w:rsidRPr="0025165C" w:rsidRDefault="0008780A" w:rsidP="0008780A">
            <w:pPr>
              <w:tabs>
                <w:tab w:val="clear" w:pos="2580"/>
                <w:tab w:val="clear" w:pos="2807"/>
                <w:tab w:val="left" w:pos="2790"/>
              </w:tabs>
              <w:ind w:left="-24" w:right="-111"/>
              <w:rPr>
                <w:rFonts w:ascii="Angsana New" w:hAnsi="Angsana New"/>
                <w:spacing w:val="-2"/>
                <w:sz w:val="30"/>
                <w:szCs w:val="30"/>
                <w:cs/>
                <w:lang w:eastAsia="en-GB"/>
              </w:rPr>
            </w:pPr>
            <w:r w:rsidRPr="0025165C">
              <w:rPr>
                <w:rFonts w:ascii="Angsana New" w:hAnsi="Angsana New"/>
                <w:spacing w:val="-2"/>
                <w:sz w:val="30"/>
                <w:szCs w:val="30"/>
                <w:cs/>
                <w:lang w:eastAsia="en-GB"/>
              </w:rPr>
              <w:t xml:space="preserve">ค่าเช่าที่ดิน </w:t>
            </w:r>
          </w:p>
        </w:tc>
        <w:tc>
          <w:tcPr>
            <w:tcW w:w="1566" w:type="dxa"/>
            <w:vAlign w:val="bottom"/>
          </w:tcPr>
          <w:p w14:paraId="108A120C" w14:textId="14A12B9B" w:rsidR="0008780A" w:rsidRPr="0025165C" w:rsidRDefault="006754CF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6754CF">
              <w:rPr>
                <w:rFonts w:ascii="Angsana New" w:hAnsi="Angsana New"/>
                <w:sz w:val="30"/>
                <w:szCs w:val="30"/>
                <w:lang w:eastAsia="en-US"/>
              </w:rPr>
              <w:t>60</w:t>
            </w:r>
          </w:p>
        </w:tc>
        <w:tc>
          <w:tcPr>
            <w:tcW w:w="272" w:type="dxa"/>
            <w:vAlign w:val="bottom"/>
          </w:tcPr>
          <w:p w14:paraId="1BE317ED" w14:textId="77777777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01" w:type="dxa"/>
            <w:vAlign w:val="bottom"/>
          </w:tcPr>
          <w:p w14:paraId="72199019" w14:textId="043901A7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60</w:t>
            </w:r>
          </w:p>
        </w:tc>
        <w:tc>
          <w:tcPr>
            <w:tcW w:w="270" w:type="dxa"/>
            <w:vAlign w:val="bottom"/>
          </w:tcPr>
          <w:p w14:paraId="59BA0757" w14:textId="77777777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50B882F9" w14:textId="145322CB" w:rsidR="0008780A" w:rsidRPr="0025165C" w:rsidRDefault="006754CF" w:rsidP="0008780A">
            <w:pPr>
              <w:pStyle w:val="Preformatted"/>
              <w:tabs>
                <w:tab w:val="clear" w:pos="959"/>
                <w:tab w:val="clear" w:pos="9590"/>
                <w:tab w:val="left" w:pos="743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6754CF">
              <w:rPr>
                <w:rFonts w:ascii="Angsana New" w:hAnsi="Angsana New"/>
                <w:sz w:val="30"/>
                <w:szCs w:val="30"/>
                <w:lang w:eastAsia="en-US"/>
              </w:rPr>
              <w:t>60</w:t>
            </w:r>
          </w:p>
        </w:tc>
        <w:tc>
          <w:tcPr>
            <w:tcW w:w="255" w:type="dxa"/>
            <w:vAlign w:val="bottom"/>
          </w:tcPr>
          <w:p w14:paraId="518579A6" w14:textId="77777777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1" w:type="dxa"/>
            <w:vAlign w:val="bottom"/>
          </w:tcPr>
          <w:p w14:paraId="0898C46D" w14:textId="6A31A989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60</w:t>
            </w:r>
          </w:p>
        </w:tc>
      </w:tr>
      <w:tr w:rsidR="0008780A" w:rsidRPr="0025165C" w14:paraId="3F74DDA1" w14:textId="77777777" w:rsidTr="00661B0B">
        <w:trPr>
          <w:trHeight w:val="300"/>
        </w:trPr>
        <w:tc>
          <w:tcPr>
            <w:tcW w:w="3356" w:type="dxa"/>
            <w:vAlign w:val="bottom"/>
          </w:tcPr>
          <w:p w14:paraId="0ABCDAE0" w14:textId="77777777" w:rsidR="0008780A" w:rsidRPr="0025165C" w:rsidRDefault="0008780A" w:rsidP="0008780A">
            <w:pPr>
              <w:tabs>
                <w:tab w:val="clear" w:pos="2580"/>
                <w:tab w:val="clear" w:pos="2807"/>
                <w:tab w:val="left" w:pos="2790"/>
              </w:tabs>
              <w:ind w:left="-2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ค่าที่ปรึกษา</w:t>
            </w:r>
          </w:p>
        </w:tc>
        <w:tc>
          <w:tcPr>
            <w:tcW w:w="1566" w:type="dxa"/>
            <w:vAlign w:val="bottom"/>
          </w:tcPr>
          <w:p w14:paraId="0A2588E9" w14:textId="14C7853A" w:rsidR="0008780A" w:rsidRPr="0025165C" w:rsidRDefault="006754CF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6754CF">
              <w:rPr>
                <w:rFonts w:ascii="Angsana New" w:hAnsi="Angsana New"/>
                <w:sz w:val="30"/>
                <w:szCs w:val="30"/>
                <w:lang w:eastAsia="en-US"/>
              </w:rPr>
              <w:t>160</w:t>
            </w:r>
          </w:p>
        </w:tc>
        <w:tc>
          <w:tcPr>
            <w:tcW w:w="272" w:type="dxa"/>
            <w:vAlign w:val="bottom"/>
          </w:tcPr>
          <w:p w14:paraId="5D021BB3" w14:textId="77777777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01" w:type="dxa"/>
            <w:vAlign w:val="bottom"/>
          </w:tcPr>
          <w:p w14:paraId="34ED7FB0" w14:textId="38DBA15A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180</w:t>
            </w:r>
          </w:p>
        </w:tc>
        <w:tc>
          <w:tcPr>
            <w:tcW w:w="270" w:type="dxa"/>
            <w:vAlign w:val="bottom"/>
          </w:tcPr>
          <w:p w14:paraId="16485EBA" w14:textId="77777777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7166CC9A" w14:textId="1547A37C" w:rsidR="0008780A" w:rsidRPr="0025165C" w:rsidRDefault="0008780A" w:rsidP="0008780A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14:paraId="0FC41148" w14:textId="77777777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1" w:type="dxa"/>
            <w:vAlign w:val="bottom"/>
          </w:tcPr>
          <w:p w14:paraId="6FD7A8D5" w14:textId="0EEB43A3" w:rsidR="0008780A" w:rsidRPr="0025165C" w:rsidRDefault="0008780A" w:rsidP="0008780A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852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EF09FF" w:rsidRPr="0025165C" w14:paraId="75CA96E1" w14:textId="77777777" w:rsidTr="00661B0B">
        <w:trPr>
          <w:trHeight w:val="20"/>
        </w:trPr>
        <w:tc>
          <w:tcPr>
            <w:tcW w:w="3356" w:type="dxa"/>
            <w:vAlign w:val="bottom"/>
          </w:tcPr>
          <w:p w14:paraId="655481A5" w14:textId="77777777" w:rsidR="00EF09FF" w:rsidRPr="0025165C" w:rsidRDefault="00EF09FF" w:rsidP="0008780A">
            <w:pPr>
              <w:pStyle w:val="Preformatted"/>
              <w:ind w:left="-24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66" w:type="dxa"/>
          </w:tcPr>
          <w:p w14:paraId="75FE88FB" w14:textId="77777777" w:rsidR="00EF09FF" w:rsidRPr="0025165C" w:rsidRDefault="00EF09FF" w:rsidP="0008780A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color w:val="FFFFFF" w:themeColor="background1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272" w:type="dxa"/>
          </w:tcPr>
          <w:p w14:paraId="40D9F08E" w14:textId="77777777" w:rsidR="00EF09FF" w:rsidRPr="0025165C" w:rsidRDefault="00EF09FF" w:rsidP="0008780A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1501" w:type="dxa"/>
          </w:tcPr>
          <w:p w14:paraId="03EE5CAB" w14:textId="77777777" w:rsidR="00EF09FF" w:rsidRPr="0025165C" w:rsidRDefault="00EF09FF" w:rsidP="0008780A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270" w:type="dxa"/>
          </w:tcPr>
          <w:p w14:paraId="6A65C0DE" w14:textId="77777777" w:rsidR="00EF09FF" w:rsidRPr="0025165C" w:rsidRDefault="00EF09FF" w:rsidP="0008780A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1530" w:type="dxa"/>
          </w:tcPr>
          <w:p w14:paraId="5CA5000E" w14:textId="77777777" w:rsidR="00EF09FF" w:rsidRPr="0025165C" w:rsidRDefault="00EF09FF" w:rsidP="0008780A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color w:val="FFFFFF" w:themeColor="background1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255" w:type="dxa"/>
          </w:tcPr>
          <w:p w14:paraId="40FFF925" w14:textId="77777777" w:rsidR="00EF09FF" w:rsidRPr="0025165C" w:rsidRDefault="00EF09FF" w:rsidP="0008780A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1571" w:type="dxa"/>
          </w:tcPr>
          <w:p w14:paraId="3705D509" w14:textId="77777777" w:rsidR="00EF09FF" w:rsidRPr="0025165C" w:rsidRDefault="00EF09FF" w:rsidP="0008780A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</w:tr>
      <w:tr w:rsidR="0008780A" w:rsidRPr="0025165C" w14:paraId="3D4B5272" w14:textId="77777777" w:rsidTr="00661B0B">
        <w:trPr>
          <w:trHeight w:val="20"/>
        </w:trPr>
        <w:tc>
          <w:tcPr>
            <w:tcW w:w="3356" w:type="dxa"/>
            <w:vAlign w:val="bottom"/>
          </w:tcPr>
          <w:p w14:paraId="79CCB430" w14:textId="77777777" w:rsidR="0008780A" w:rsidRPr="0025165C" w:rsidRDefault="0008780A" w:rsidP="0008780A">
            <w:pPr>
              <w:pStyle w:val="Preformatted"/>
              <w:ind w:left="-24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ค่าตอบแทนผู้บริหารที่สำคัญ</w:t>
            </w:r>
          </w:p>
        </w:tc>
        <w:tc>
          <w:tcPr>
            <w:tcW w:w="1566" w:type="dxa"/>
          </w:tcPr>
          <w:p w14:paraId="3D2999D6" w14:textId="77777777" w:rsidR="0008780A" w:rsidRPr="0025165C" w:rsidRDefault="0008780A" w:rsidP="0008780A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color w:val="FFFFFF" w:themeColor="background1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272" w:type="dxa"/>
          </w:tcPr>
          <w:p w14:paraId="7FFF7F14" w14:textId="77777777" w:rsidR="0008780A" w:rsidRPr="0025165C" w:rsidRDefault="0008780A" w:rsidP="0008780A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1501" w:type="dxa"/>
          </w:tcPr>
          <w:p w14:paraId="07BB2864" w14:textId="77777777" w:rsidR="0008780A" w:rsidRPr="0025165C" w:rsidRDefault="0008780A" w:rsidP="0008780A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270" w:type="dxa"/>
          </w:tcPr>
          <w:p w14:paraId="32093D33" w14:textId="77777777" w:rsidR="0008780A" w:rsidRPr="0025165C" w:rsidRDefault="0008780A" w:rsidP="0008780A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1530" w:type="dxa"/>
          </w:tcPr>
          <w:p w14:paraId="277DA233" w14:textId="77777777" w:rsidR="0008780A" w:rsidRPr="0025165C" w:rsidRDefault="0008780A" w:rsidP="0008780A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color w:val="FFFFFF" w:themeColor="background1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255" w:type="dxa"/>
          </w:tcPr>
          <w:p w14:paraId="19C43BBF" w14:textId="77777777" w:rsidR="0008780A" w:rsidRPr="0025165C" w:rsidRDefault="0008780A" w:rsidP="0008780A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1571" w:type="dxa"/>
          </w:tcPr>
          <w:p w14:paraId="1834D13A" w14:textId="77777777" w:rsidR="0008780A" w:rsidRPr="0025165C" w:rsidRDefault="0008780A" w:rsidP="0008780A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</w:tr>
      <w:tr w:rsidR="0008780A" w:rsidRPr="0025165C" w14:paraId="58A1DBBD" w14:textId="77777777" w:rsidTr="00661B0B">
        <w:trPr>
          <w:trHeight w:val="20"/>
        </w:trPr>
        <w:tc>
          <w:tcPr>
            <w:tcW w:w="3356" w:type="dxa"/>
            <w:vAlign w:val="bottom"/>
          </w:tcPr>
          <w:p w14:paraId="0DA6B7FC" w14:textId="77777777" w:rsidR="0008780A" w:rsidRPr="0025165C" w:rsidRDefault="0008780A" w:rsidP="0008780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25165C">
              <w:rPr>
                <w:rFonts w:ascii="Angsana New" w:eastAsia="Cordi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66" w:type="dxa"/>
            <w:vAlign w:val="bottom"/>
          </w:tcPr>
          <w:p w14:paraId="4FECE67C" w14:textId="520BEE54" w:rsidR="0008780A" w:rsidRPr="0025165C" w:rsidRDefault="009C61A9" w:rsidP="00661B0B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16,</w:t>
            </w:r>
            <w:r w:rsidR="00792564">
              <w:rPr>
                <w:rFonts w:ascii="Angsana New" w:hAnsi="Angsana New"/>
                <w:sz w:val="30"/>
                <w:szCs w:val="30"/>
                <w:lang w:eastAsia="en-US"/>
              </w:rPr>
              <w:t>308</w:t>
            </w:r>
          </w:p>
        </w:tc>
        <w:tc>
          <w:tcPr>
            <w:tcW w:w="272" w:type="dxa"/>
            <w:vAlign w:val="bottom"/>
          </w:tcPr>
          <w:p w14:paraId="4E52F5C4" w14:textId="77777777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01" w:type="dxa"/>
            <w:vAlign w:val="bottom"/>
          </w:tcPr>
          <w:p w14:paraId="5FAB4E6C" w14:textId="2D992DAC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12</w:t>
            </w: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,</w:t>
            </w:r>
            <w:r w:rsidR="009C61A9">
              <w:rPr>
                <w:rFonts w:ascii="Angsana New" w:hAnsi="Angsana New"/>
                <w:sz w:val="30"/>
                <w:szCs w:val="30"/>
                <w:lang w:eastAsia="en-US"/>
              </w:rPr>
              <w:t>692</w:t>
            </w:r>
          </w:p>
        </w:tc>
        <w:tc>
          <w:tcPr>
            <w:tcW w:w="270" w:type="dxa"/>
          </w:tcPr>
          <w:p w14:paraId="49EC667E" w14:textId="77777777" w:rsidR="0008780A" w:rsidRPr="0025165C" w:rsidRDefault="0008780A" w:rsidP="0008780A">
            <w:pPr>
              <w:pStyle w:val="Preformatted"/>
              <w:tabs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0D24C0C6" w14:textId="1C149C20" w:rsidR="0008780A" w:rsidRPr="0025165C" w:rsidRDefault="009C61A9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16,</w:t>
            </w:r>
            <w:r w:rsidR="00792564">
              <w:rPr>
                <w:rFonts w:ascii="Angsana New" w:hAnsi="Angsana New"/>
                <w:sz w:val="30"/>
                <w:szCs w:val="30"/>
                <w:lang w:eastAsia="en-US"/>
              </w:rPr>
              <w:t>308</w:t>
            </w:r>
          </w:p>
        </w:tc>
        <w:tc>
          <w:tcPr>
            <w:tcW w:w="255" w:type="dxa"/>
          </w:tcPr>
          <w:p w14:paraId="56042CF7" w14:textId="77777777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1" w:type="dxa"/>
            <w:vAlign w:val="bottom"/>
          </w:tcPr>
          <w:p w14:paraId="793DF30B" w14:textId="71476D92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12</w:t>
            </w: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,</w:t>
            </w:r>
            <w:r w:rsidR="009C61A9">
              <w:rPr>
                <w:rFonts w:ascii="Angsana New" w:hAnsi="Angsana New"/>
                <w:sz w:val="30"/>
                <w:szCs w:val="30"/>
                <w:lang w:eastAsia="en-US"/>
              </w:rPr>
              <w:t>692</w:t>
            </w:r>
          </w:p>
        </w:tc>
      </w:tr>
      <w:tr w:rsidR="0008780A" w:rsidRPr="0025165C" w14:paraId="1A231F68" w14:textId="77777777" w:rsidTr="00661B0B">
        <w:trPr>
          <w:trHeight w:val="20"/>
        </w:trPr>
        <w:tc>
          <w:tcPr>
            <w:tcW w:w="3356" w:type="dxa"/>
            <w:vAlign w:val="bottom"/>
          </w:tcPr>
          <w:p w14:paraId="5477CD7B" w14:textId="77777777" w:rsidR="0008780A" w:rsidRPr="0025165C" w:rsidRDefault="0008780A" w:rsidP="0008780A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25165C">
              <w:rPr>
                <w:rFonts w:ascii="Angsana New" w:eastAsia="Cordi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1312D023" w14:textId="7FE10548" w:rsidR="0008780A" w:rsidRPr="0025165C" w:rsidRDefault="009C61A9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1,4</w:t>
            </w:r>
            <w:r w:rsidR="00661B0B">
              <w:rPr>
                <w:rFonts w:ascii="Angsana New" w:hAnsi="Angsana New"/>
                <w:sz w:val="30"/>
                <w:szCs w:val="30"/>
                <w:lang w:eastAsia="en-US"/>
              </w:rPr>
              <w:t>83</w:t>
            </w:r>
          </w:p>
        </w:tc>
        <w:tc>
          <w:tcPr>
            <w:tcW w:w="272" w:type="dxa"/>
            <w:vAlign w:val="bottom"/>
          </w:tcPr>
          <w:p w14:paraId="53C78A22" w14:textId="77777777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01" w:type="dxa"/>
            <w:tcBorders>
              <w:bottom w:val="single" w:sz="4" w:space="0" w:color="auto"/>
            </w:tcBorders>
            <w:vAlign w:val="bottom"/>
          </w:tcPr>
          <w:p w14:paraId="290B15C4" w14:textId="23D18DCB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1</w:t>
            </w: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,</w:t>
            </w: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287</w:t>
            </w:r>
          </w:p>
        </w:tc>
        <w:tc>
          <w:tcPr>
            <w:tcW w:w="270" w:type="dxa"/>
          </w:tcPr>
          <w:p w14:paraId="294ECAC2" w14:textId="77777777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EC5440D" w14:textId="62AF644A" w:rsidR="0008780A" w:rsidRPr="0025165C" w:rsidRDefault="009C61A9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1,4</w:t>
            </w:r>
            <w:r w:rsidR="00661B0B">
              <w:rPr>
                <w:rFonts w:ascii="Angsana New" w:hAnsi="Angsana New"/>
                <w:sz w:val="30"/>
                <w:szCs w:val="30"/>
                <w:lang w:eastAsia="en-US"/>
              </w:rPr>
              <w:t>83</w:t>
            </w:r>
          </w:p>
        </w:tc>
        <w:tc>
          <w:tcPr>
            <w:tcW w:w="255" w:type="dxa"/>
          </w:tcPr>
          <w:p w14:paraId="00D07CD2" w14:textId="77777777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vAlign w:val="bottom"/>
          </w:tcPr>
          <w:p w14:paraId="59512C73" w14:textId="40D72866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1</w:t>
            </w: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,</w:t>
            </w: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287</w:t>
            </w:r>
          </w:p>
        </w:tc>
      </w:tr>
      <w:tr w:rsidR="0008780A" w:rsidRPr="0025165C" w14:paraId="3F7E2472" w14:textId="77777777" w:rsidTr="00661B0B">
        <w:trPr>
          <w:trHeight w:val="20"/>
        </w:trPr>
        <w:tc>
          <w:tcPr>
            <w:tcW w:w="3356" w:type="dxa"/>
            <w:vAlign w:val="bottom"/>
          </w:tcPr>
          <w:p w14:paraId="50789FBD" w14:textId="77777777" w:rsidR="0008780A" w:rsidRPr="0025165C" w:rsidRDefault="0008780A" w:rsidP="0008780A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24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รวม</w:t>
            </w: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94F006" w14:textId="134F23BA" w:rsidR="0008780A" w:rsidRPr="0025165C" w:rsidRDefault="009C61A9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17,</w:t>
            </w:r>
            <w:r w:rsidR="0065198F">
              <w:rPr>
                <w:rFonts w:ascii="Angsana New" w:hAnsi="Angsana New"/>
                <w:sz w:val="30"/>
                <w:szCs w:val="30"/>
                <w:lang w:eastAsia="en-US"/>
              </w:rPr>
              <w:t>7</w:t>
            </w:r>
            <w:r w:rsidR="00792564">
              <w:rPr>
                <w:rFonts w:ascii="Angsana New" w:hAnsi="Angsana New"/>
                <w:sz w:val="30"/>
                <w:szCs w:val="30"/>
                <w:lang w:eastAsia="en-US"/>
              </w:rPr>
              <w:t>91</w:t>
            </w:r>
          </w:p>
        </w:tc>
        <w:tc>
          <w:tcPr>
            <w:tcW w:w="272" w:type="dxa"/>
            <w:vAlign w:val="bottom"/>
          </w:tcPr>
          <w:p w14:paraId="72C8F244" w14:textId="77777777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02FD9C" w14:textId="58944D37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13</w:t>
            </w: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,</w:t>
            </w:r>
            <w:r w:rsidR="009C61A9">
              <w:rPr>
                <w:rFonts w:ascii="Angsana New" w:hAnsi="Angsana New"/>
                <w:sz w:val="30"/>
                <w:szCs w:val="30"/>
                <w:lang w:eastAsia="en-US"/>
              </w:rPr>
              <w:t>979</w:t>
            </w:r>
          </w:p>
        </w:tc>
        <w:tc>
          <w:tcPr>
            <w:tcW w:w="270" w:type="dxa"/>
          </w:tcPr>
          <w:p w14:paraId="67C81A84" w14:textId="77777777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E39C9" w14:textId="7E0D16FA" w:rsidR="0008780A" w:rsidRPr="0025165C" w:rsidRDefault="009C61A9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17,</w:t>
            </w:r>
            <w:r w:rsidR="00792564">
              <w:rPr>
                <w:rFonts w:ascii="Angsana New" w:hAnsi="Angsana New"/>
                <w:sz w:val="30"/>
                <w:szCs w:val="30"/>
                <w:lang w:eastAsia="en-US"/>
              </w:rPr>
              <w:t>791</w:t>
            </w:r>
          </w:p>
        </w:tc>
        <w:tc>
          <w:tcPr>
            <w:tcW w:w="255" w:type="dxa"/>
          </w:tcPr>
          <w:p w14:paraId="70EB82D9" w14:textId="77777777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7ACD5" w14:textId="47BE71E6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13</w:t>
            </w: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,</w:t>
            </w:r>
            <w:r w:rsidR="009C61A9">
              <w:rPr>
                <w:rFonts w:ascii="Angsana New" w:hAnsi="Angsana New"/>
                <w:sz w:val="30"/>
                <w:szCs w:val="30"/>
                <w:lang w:eastAsia="en-US"/>
              </w:rPr>
              <w:t>979</w:t>
            </w:r>
          </w:p>
        </w:tc>
      </w:tr>
    </w:tbl>
    <w:p w14:paraId="2FFA7197" w14:textId="77777777" w:rsidR="0037485C" w:rsidRPr="0025165C" w:rsidRDefault="0037485C" w:rsidP="00F46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D9BF29E" w14:textId="6571B6AC" w:rsidR="00F46E6E" w:rsidRPr="0025165C" w:rsidRDefault="00F46E6E" w:rsidP="00F46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25165C">
        <w:rPr>
          <w:rFonts w:ascii="Angsana New" w:hAnsi="Angsana New"/>
          <w:color w:val="000000"/>
          <w:sz w:val="30"/>
          <w:szCs w:val="30"/>
          <w:cs/>
        </w:rPr>
        <w:t>ยอดคงเหลือกับบุคคลและ</w:t>
      </w:r>
      <w:r w:rsidR="00A920A1" w:rsidRPr="0025165C">
        <w:rPr>
          <w:rFonts w:ascii="Angsana New" w:hAnsi="Angsana New"/>
          <w:color w:val="000000"/>
          <w:sz w:val="30"/>
          <w:szCs w:val="30"/>
          <w:cs/>
        </w:rPr>
        <w:t>กิจการ</w:t>
      </w:r>
      <w:r w:rsidRPr="0025165C">
        <w:rPr>
          <w:rFonts w:ascii="Angsana New" w:hAnsi="Angsana New"/>
          <w:color w:val="000000"/>
          <w:sz w:val="30"/>
          <w:szCs w:val="30"/>
          <w:cs/>
        </w:rPr>
        <w:t xml:space="preserve">ที่เกี่ยวข้องกัน </w:t>
      </w:r>
      <w:r w:rsidRPr="0025165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B4CB2" w:rsidRPr="0025165C">
        <w:rPr>
          <w:rFonts w:ascii="Angsana New" w:hAnsi="Angsana New"/>
          <w:spacing w:val="-4"/>
          <w:sz w:val="30"/>
          <w:szCs w:val="30"/>
        </w:rPr>
        <w:t>3</w:t>
      </w:r>
      <w:r w:rsidR="00B550F3" w:rsidRPr="0025165C">
        <w:rPr>
          <w:rFonts w:ascii="Angsana New" w:hAnsi="Angsana New"/>
          <w:spacing w:val="-4"/>
          <w:sz w:val="30"/>
          <w:szCs w:val="30"/>
        </w:rPr>
        <w:t xml:space="preserve">0 </w:t>
      </w:r>
      <w:r w:rsidR="00332813" w:rsidRPr="0025165C">
        <w:rPr>
          <w:rFonts w:ascii="Angsana New" w:hAnsi="Angsana New"/>
          <w:spacing w:val="-4"/>
          <w:sz w:val="30"/>
          <w:szCs w:val="30"/>
          <w:cs/>
        </w:rPr>
        <w:t>ม</w:t>
      </w:r>
      <w:r w:rsidR="00B550F3" w:rsidRPr="0025165C">
        <w:rPr>
          <w:rFonts w:ascii="Angsana New" w:hAnsi="Angsana New"/>
          <w:spacing w:val="-4"/>
          <w:sz w:val="30"/>
          <w:szCs w:val="30"/>
          <w:cs/>
        </w:rPr>
        <w:t>ิถุ</w:t>
      </w:r>
      <w:r w:rsidR="00332813" w:rsidRPr="0025165C">
        <w:rPr>
          <w:rFonts w:ascii="Angsana New" w:hAnsi="Angsana New"/>
          <w:spacing w:val="-4"/>
          <w:sz w:val="30"/>
          <w:szCs w:val="30"/>
          <w:cs/>
        </w:rPr>
        <w:t>นา</w:t>
      </w:r>
      <w:r w:rsidR="00B550F3" w:rsidRPr="0025165C">
        <w:rPr>
          <w:rFonts w:ascii="Angsana New" w:hAnsi="Angsana New"/>
          <w:spacing w:val="-4"/>
          <w:sz w:val="30"/>
          <w:szCs w:val="30"/>
          <w:cs/>
        </w:rPr>
        <w:t>ยน</w:t>
      </w:r>
      <w:r w:rsidR="00C839C9" w:rsidRPr="0025165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45C92" w:rsidRPr="0025165C">
        <w:rPr>
          <w:rFonts w:ascii="Angsana New" w:hAnsi="Angsana New"/>
          <w:sz w:val="30"/>
          <w:szCs w:val="30"/>
        </w:rPr>
        <w:t>256</w:t>
      </w:r>
      <w:r w:rsidR="0037485C" w:rsidRPr="0025165C">
        <w:rPr>
          <w:rFonts w:ascii="Angsana New" w:hAnsi="Angsana New"/>
          <w:sz w:val="30"/>
          <w:szCs w:val="30"/>
        </w:rPr>
        <w:t>9</w:t>
      </w:r>
      <w:r w:rsidRPr="0025165C">
        <w:rPr>
          <w:rFonts w:ascii="Angsana New" w:hAnsi="Angsana New"/>
          <w:sz w:val="30"/>
          <w:szCs w:val="30"/>
        </w:rPr>
        <w:t xml:space="preserve"> </w:t>
      </w:r>
      <w:r w:rsidRPr="0025165C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E45C92" w:rsidRPr="0025165C">
        <w:rPr>
          <w:rFonts w:ascii="Angsana New" w:hAnsi="Angsana New"/>
          <w:sz w:val="30"/>
          <w:szCs w:val="30"/>
        </w:rPr>
        <w:t>31</w:t>
      </w:r>
      <w:r w:rsidRPr="0025165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7485C" w:rsidRPr="0025165C">
        <w:rPr>
          <w:rFonts w:ascii="Angsana New" w:hAnsi="Angsana New"/>
          <w:sz w:val="30"/>
          <w:szCs w:val="30"/>
        </w:rPr>
        <w:t xml:space="preserve">2568 </w:t>
      </w:r>
      <w:r w:rsidRPr="0025165C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14:paraId="62B79653" w14:textId="77777777" w:rsidR="00F46E6E" w:rsidRPr="0025165C" w:rsidRDefault="00F46E6E" w:rsidP="00D30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tbl>
      <w:tblPr>
        <w:tblW w:w="1024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317"/>
        <w:gridCol w:w="1568"/>
        <w:gridCol w:w="252"/>
        <w:gridCol w:w="1512"/>
        <w:gridCol w:w="279"/>
        <w:gridCol w:w="1523"/>
        <w:gridCol w:w="237"/>
        <w:gridCol w:w="1561"/>
      </w:tblGrid>
      <w:tr w:rsidR="00F46E6E" w:rsidRPr="0025165C" w14:paraId="029D01F2" w14:textId="77777777" w:rsidTr="002B0161">
        <w:trPr>
          <w:cantSplit/>
          <w:trHeight w:val="20"/>
          <w:tblHeader/>
        </w:trPr>
        <w:tc>
          <w:tcPr>
            <w:tcW w:w="3317" w:type="dxa"/>
            <w:vAlign w:val="bottom"/>
          </w:tcPr>
          <w:p w14:paraId="380EE2F7" w14:textId="77777777" w:rsidR="00F46E6E" w:rsidRPr="0025165C" w:rsidRDefault="00F46E6E" w:rsidP="00423231">
            <w:pPr>
              <w:pStyle w:val="Preformatted"/>
              <w:tabs>
                <w:tab w:val="clear" w:pos="959"/>
                <w:tab w:val="clear" w:pos="9590"/>
              </w:tabs>
              <w:ind w:right="282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6928" w:type="dxa"/>
            <w:gridSpan w:val="7"/>
            <w:tcBorders>
              <w:bottom w:val="single" w:sz="4" w:space="0" w:color="auto"/>
            </w:tcBorders>
          </w:tcPr>
          <w:p w14:paraId="2E25FE64" w14:textId="77777777" w:rsidR="00F46E6E" w:rsidRPr="0025165C" w:rsidRDefault="00F46E6E" w:rsidP="00423231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165C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F46E6E" w:rsidRPr="0025165C" w14:paraId="7C5CFFDC" w14:textId="77777777" w:rsidTr="002B0161">
        <w:trPr>
          <w:trHeight w:val="20"/>
          <w:tblHeader/>
        </w:trPr>
        <w:tc>
          <w:tcPr>
            <w:tcW w:w="3317" w:type="dxa"/>
            <w:vAlign w:val="bottom"/>
          </w:tcPr>
          <w:p w14:paraId="5C605C8E" w14:textId="77777777" w:rsidR="00F46E6E" w:rsidRPr="0025165C" w:rsidRDefault="00F46E6E" w:rsidP="00423231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33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CBA3E7" w14:textId="77777777" w:rsidR="00F46E6E" w:rsidRPr="0025165C" w:rsidRDefault="00F46E6E" w:rsidP="00423231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165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5A5BD079" w14:textId="77777777" w:rsidR="00F46E6E" w:rsidRPr="0025165C" w:rsidRDefault="00F46E6E" w:rsidP="00423231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59A008" w14:textId="77777777" w:rsidR="00F46E6E" w:rsidRPr="0025165C" w:rsidRDefault="00F46E6E" w:rsidP="00423231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165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</w:t>
            </w:r>
            <w:r w:rsidR="00C51ADD" w:rsidRPr="0025165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</w:t>
            </w:r>
            <w:r w:rsidRPr="0025165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B550F3" w:rsidRPr="0025165C" w14:paraId="0EAE4786" w14:textId="77777777" w:rsidTr="002B0161">
        <w:trPr>
          <w:trHeight w:val="20"/>
          <w:tblHeader/>
        </w:trPr>
        <w:tc>
          <w:tcPr>
            <w:tcW w:w="3317" w:type="dxa"/>
            <w:vAlign w:val="bottom"/>
          </w:tcPr>
          <w:p w14:paraId="16D09A87" w14:textId="77777777" w:rsidR="00B550F3" w:rsidRPr="0025165C" w:rsidRDefault="00B550F3" w:rsidP="00B550F3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14:paraId="5BC4ED68" w14:textId="3AA44EFC" w:rsidR="00B550F3" w:rsidRPr="0025165C" w:rsidRDefault="00577824" w:rsidP="00B550F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left" w:pos="1266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165C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25165C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25165C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2CD489BF" w14:textId="77777777" w:rsidR="00B550F3" w:rsidRPr="0025165C" w:rsidRDefault="00B550F3" w:rsidP="00B550F3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0B52B7E" w14:textId="42884D7D" w:rsidR="00B550F3" w:rsidRPr="0025165C" w:rsidRDefault="00B550F3" w:rsidP="0037485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left" w:pos="1266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165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5165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37485C" w:rsidRPr="0025165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9" w:type="dxa"/>
          </w:tcPr>
          <w:p w14:paraId="71526912" w14:textId="77777777" w:rsidR="00B550F3" w:rsidRPr="0025165C" w:rsidRDefault="00B550F3" w:rsidP="00B550F3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14:paraId="0195D1C0" w14:textId="698CD6E0" w:rsidR="00B550F3" w:rsidRPr="0025165C" w:rsidRDefault="00577824" w:rsidP="0037485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left" w:pos="1266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165C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25165C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25165C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6B9C701D" w14:textId="77777777" w:rsidR="00B550F3" w:rsidRPr="0025165C" w:rsidRDefault="00B550F3" w:rsidP="00B550F3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14:paraId="6B85FFAC" w14:textId="4BF62085" w:rsidR="00B550F3" w:rsidRPr="0025165C" w:rsidRDefault="00B550F3" w:rsidP="0037485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left" w:pos="1266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165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5165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37485C" w:rsidRPr="0025165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99474B" w:rsidRPr="0025165C" w14:paraId="67DD1F45" w14:textId="77777777" w:rsidTr="002B0161">
        <w:trPr>
          <w:trHeight w:val="20"/>
        </w:trPr>
        <w:tc>
          <w:tcPr>
            <w:tcW w:w="3317" w:type="dxa"/>
            <w:vAlign w:val="bottom"/>
          </w:tcPr>
          <w:p w14:paraId="4EFA91A8" w14:textId="77777777" w:rsidR="0099474B" w:rsidRPr="0025165C" w:rsidRDefault="0099474B" w:rsidP="00A0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 w:hanging="11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5165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568" w:type="dxa"/>
            <w:vAlign w:val="bottom"/>
          </w:tcPr>
          <w:p w14:paraId="7DB2B9C9" w14:textId="77777777" w:rsidR="0099474B" w:rsidRPr="0025165C" w:rsidRDefault="0099474B" w:rsidP="0099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2" w:type="dxa"/>
            <w:vAlign w:val="bottom"/>
          </w:tcPr>
          <w:p w14:paraId="4C8E5977" w14:textId="77777777" w:rsidR="0099474B" w:rsidRPr="0025165C" w:rsidRDefault="0099474B" w:rsidP="0099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C0B1768" w14:textId="77777777" w:rsidR="0099474B" w:rsidRPr="0025165C" w:rsidRDefault="0099474B" w:rsidP="00D0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9" w:type="dxa"/>
            <w:vAlign w:val="bottom"/>
          </w:tcPr>
          <w:p w14:paraId="208D96D9" w14:textId="77777777" w:rsidR="0099474B" w:rsidRPr="0025165C" w:rsidRDefault="0099474B" w:rsidP="0099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3" w:type="dxa"/>
            <w:vAlign w:val="bottom"/>
          </w:tcPr>
          <w:p w14:paraId="72E0C0CC" w14:textId="77777777" w:rsidR="0099474B" w:rsidRPr="0025165C" w:rsidRDefault="0099474B" w:rsidP="0099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7" w:type="dxa"/>
            <w:vAlign w:val="bottom"/>
          </w:tcPr>
          <w:p w14:paraId="33513444" w14:textId="77777777" w:rsidR="0099474B" w:rsidRPr="0025165C" w:rsidRDefault="0099474B" w:rsidP="0099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61" w:type="dxa"/>
            <w:vAlign w:val="bottom"/>
          </w:tcPr>
          <w:p w14:paraId="4D4EECBE" w14:textId="77777777" w:rsidR="0099474B" w:rsidRPr="0025165C" w:rsidRDefault="0099474B" w:rsidP="0099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37485C" w:rsidRPr="0025165C" w14:paraId="61DC85CC" w14:textId="77777777" w:rsidTr="002B0161">
        <w:trPr>
          <w:trHeight w:val="20"/>
        </w:trPr>
        <w:tc>
          <w:tcPr>
            <w:tcW w:w="3317" w:type="dxa"/>
            <w:vAlign w:val="bottom"/>
          </w:tcPr>
          <w:p w14:paraId="290589A3" w14:textId="77777777" w:rsidR="0037485C" w:rsidRPr="0025165C" w:rsidRDefault="0037485C" w:rsidP="00374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 w:hanging="10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5165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8" w:type="dxa"/>
            <w:vAlign w:val="bottom"/>
          </w:tcPr>
          <w:p w14:paraId="547DF773" w14:textId="7899CEE5" w:rsidR="0037485C" w:rsidRPr="0025165C" w:rsidRDefault="0037485C" w:rsidP="0037485C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710"/>
                <w:tab w:val="left" w:pos="841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2" w:type="dxa"/>
            <w:vAlign w:val="bottom"/>
          </w:tcPr>
          <w:p w14:paraId="7F8ACA52" w14:textId="77777777" w:rsidR="0037485C" w:rsidRPr="0025165C" w:rsidRDefault="0037485C" w:rsidP="00374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0A8099F0" w14:textId="77777777" w:rsidR="0037485C" w:rsidRPr="0025165C" w:rsidRDefault="0037485C" w:rsidP="0037485C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79" w:type="dxa"/>
            <w:vAlign w:val="bottom"/>
          </w:tcPr>
          <w:p w14:paraId="029E4044" w14:textId="77777777" w:rsidR="0037485C" w:rsidRPr="0025165C" w:rsidRDefault="0037485C" w:rsidP="00374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  <w:vAlign w:val="bottom"/>
          </w:tcPr>
          <w:p w14:paraId="0C142D66" w14:textId="08725E32" w:rsidR="0037485C" w:rsidRPr="0025165C" w:rsidRDefault="0008780A" w:rsidP="0037485C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27,257</w:t>
            </w:r>
          </w:p>
        </w:tc>
        <w:tc>
          <w:tcPr>
            <w:tcW w:w="237" w:type="dxa"/>
            <w:vAlign w:val="bottom"/>
          </w:tcPr>
          <w:p w14:paraId="7D1E5A7A" w14:textId="77777777" w:rsidR="0037485C" w:rsidRPr="0025165C" w:rsidRDefault="0037485C" w:rsidP="00374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61" w:type="dxa"/>
            <w:vAlign w:val="bottom"/>
          </w:tcPr>
          <w:p w14:paraId="1081E28A" w14:textId="79D46E99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23,453</w:t>
            </w:r>
          </w:p>
        </w:tc>
      </w:tr>
      <w:tr w:rsidR="0037485C" w:rsidRPr="0025165C" w14:paraId="10D19BA8" w14:textId="77777777" w:rsidTr="002B0161">
        <w:trPr>
          <w:trHeight w:val="20"/>
        </w:trPr>
        <w:tc>
          <w:tcPr>
            <w:tcW w:w="3317" w:type="dxa"/>
            <w:vAlign w:val="bottom"/>
          </w:tcPr>
          <w:p w14:paraId="0AF7660F" w14:textId="77777777" w:rsidR="0037485C" w:rsidRPr="0025165C" w:rsidRDefault="0037485C" w:rsidP="0037485C">
            <w:pPr>
              <w:tabs>
                <w:tab w:val="clear" w:pos="2580"/>
              </w:tabs>
              <w:ind w:left="34" w:hanging="106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เงินให้กู้ยืม (ตั๋วสัญญาใช้เงินระยะสั้น</w:t>
            </w:r>
          </w:p>
          <w:p w14:paraId="6405CFC1" w14:textId="39F74D20" w:rsidR="0037485C" w:rsidRPr="0025165C" w:rsidRDefault="0037485C" w:rsidP="0037485C">
            <w:pPr>
              <w:tabs>
                <w:tab w:val="clear" w:pos="2580"/>
              </w:tabs>
              <w:ind w:left="34" w:hanging="10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GB"/>
              </w:rPr>
              <w:t xml:space="preserve">      </w:t>
            </w:r>
            <w:r w:rsidRPr="0025165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และไม่มีหลักประกัน)</w:t>
            </w:r>
          </w:p>
        </w:tc>
        <w:tc>
          <w:tcPr>
            <w:tcW w:w="1568" w:type="dxa"/>
            <w:vAlign w:val="bottom"/>
          </w:tcPr>
          <w:p w14:paraId="4E00077D" w14:textId="0DD3A31E" w:rsidR="0037485C" w:rsidRPr="0025165C" w:rsidRDefault="0037485C" w:rsidP="0037485C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710"/>
                <w:tab w:val="left" w:pos="841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2" w:type="dxa"/>
            <w:vAlign w:val="bottom"/>
          </w:tcPr>
          <w:p w14:paraId="722C2138" w14:textId="77777777" w:rsidR="0037485C" w:rsidRPr="0025165C" w:rsidRDefault="0037485C" w:rsidP="00374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2203673E" w14:textId="77777777" w:rsidR="0037485C" w:rsidRPr="0025165C" w:rsidRDefault="0037485C" w:rsidP="0037485C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79" w:type="dxa"/>
            <w:vAlign w:val="bottom"/>
          </w:tcPr>
          <w:p w14:paraId="779C7FC6" w14:textId="77777777" w:rsidR="0037485C" w:rsidRPr="0025165C" w:rsidRDefault="0037485C" w:rsidP="00374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  <w:vAlign w:val="bottom"/>
          </w:tcPr>
          <w:p w14:paraId="49DECF5B" w14:textId="44059E9E" w:rsidR="0037485C" w:rsidRPr="0025165C" w:rsidRDefault="0008780A" w:rsidP="0037485C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52,000</w:t>
            </w:r>
          </w:p>
        </w:tc>
        <w:tc>
          <w:tcPr>
            <w:tcW w:w="237" w:type="dxa"/>
            <w:vAlign w:val="bottom"/>
          </w:tcPr>
          <w:p w14:paraId="03C5BCCA" w14:textId="77777777" w:rsidR="0037485C" w:rsidRPr="0025165C" w:rsidRDefault="0037485C" w:rsidP="00374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61" w:type="dxa"/>
            <w:vAlign w:val="bottom"/>
          </w:tcPr>
          <w:p w14:paraId="53E845FB" w14:textId="0BA382F7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40,000</w:t>
            </w:r>
          </w:p>
        </w:tc>
      </w:tr>
      <w:tr w:rsidR="0037485C" w:rsidRPr="0025165C" w14:paraId="302A00B6" w14:textId="77777777" w:rsidTr="002B0161">
        <w:trPr>
          <w:trHeight w:val="20"/>
        </w:trPr>
        <w:tc>
          <w:tcPr>
            <w:tcW w:w="3317" w:type="dxa"/>
            <w:vAlign w:val="bottom"/>
          </w:tcPr>
          <w:p w14:paraId="2F5BB2B0" w14:textId="77777777" w:rsidR="0037485C" w:rsidRPr="0025165C" w:rsidRDefault="0037485C" w:rsidP="00374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68" w:type="dxa"/>
            <w:vAlign w:val="bottom"/>
          </w:tcPr>
          <w:p w14:paraId="6BE2E7BF" w14:textId="77777777" w:rsidR="0037485C" w:rsidRPr="0025165C" w:rsidRDefault="0037485C" w:rsidP="0037485C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52" w:type="dxa"/>
            <w:vAlign w:val="bottom"/>
          </w:tcPr>
          <w:p w14:paraId="7AE1741B" w14:textId="77777777" w:rsidR="0037485C" w:rsidRPr="0025165C" w:rsidRDefault="0037485C" w:rsidP="00374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36303B67" w14:textId="77777777" w:rsidR="0037485C" w:rsidRPr="0025165C" w:rsidRDefault="0037485C" w:rsidP="0037485C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9" w:type="dxa"/>
            <w:vAlign w:val="bottom"/>
          </w:tcPr>
          <w:p w14:paraId="7363A12D" w14:textId="77777777" w:rsidR="0037485C" w:rsidRPr="0025165C" w:rsidRDefault="0037485C" w:rsidP="00374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  <w:vAlign w:val="bottom"/>
          </w:tcPr>
          <w:p w14:paraId="502B357B" w14:textId="77777777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37" w:type="dxa"/>
            <w:vAlign w:val="bottom"/>
          </w:tcPr>
          <w:p w14:paraId="24AF8C86" w14:textId="77777777" w:rsidR="0037485C" w:rsidRPr="0025165C" w:rsidRDefault="0037485C" w:rsidP="00374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61" w:type="dxa"/>
            <w:vAlign w:val="bottom"/>
          </w:tcPr>
          <w:p w14:paraId="7DAEA62D" w14:textId="77777777" w:rsidR="0037485C" w:rsidRPr="0025165C" w:rsidRDefault="0037485C" w:rsidP="0037485C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</w:tr>
      <w:tr w:rsidR="0037485C" w:rsidRPr="0025165C" w14:paraId="0A52073F" w14:textId="77777777" w:rsidTr="002B0161">
        <w:trPr>
          <w:trHeight w:val="20"/>
        </w:trPr>
        <w:tc>
          <w:tcPr>
            <w:tcW w:w="3317" w:type="dxa"/>
            <w:vAlign w:val="bottom"/>
          </w:tcPr>
          <w:p w14:paraId="566A2367" w14:textId="77777777" w:rsidR="0037485C" w:rsidRPr="0025165C" w:rsidRDefault="0037485C" w:rsidP="00374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 w:hanging="106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25165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กรรมการ</w:t>
            </w:r>
          </w:p>
        </w:tc>
        <w:tc>
          <w:tcPr>
            <w:tcW w:w="1568" w:type="dxa"/>
            <w:vAlign w:val="bottom"/>
          </w:tcPr>
          <w:p w14:paraId="40DD05BA" w14:textId="77777777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52" w:type="dxa"/>
            <w:vAlign w:val="bottom"/>
          </w:tcPr>
          <w:p w14:paraId="7A318C34" w14:textId="77777777" w:rsidR="0037485C" w:rsidRPr="0025165C" w:rsidRDefault="0037485C" w:rsidP="00374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59DCACB6" w14:textId="77777777" w:rsidR="0037485C" w:rsidRPr="0025165C" w:rsidRDefault="0037485C" w:rsidP="0037485C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9" w:type="dxa"/>
            <w:vAlign w:val="bottom"/>
          </w:tcPr>
          <w:p w14:paraId="01DAABD8" w14:textId="77777777" w:rsidR="0037485C" w:rsidRPr="0025165C" w:rsidRDefault="0037485C" w:rsidP="00374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  <w:vAlign w:val="bottom"/>
          </w:tcPr>
          <w:p w14:paraId="3CFF3C42" w14:textId="77777777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37" w:type="dxa"/>
            <w:vAlign w:val="bottom"/>
          </w:tcPr>
          <w:p w14:paraId="26B79210" w14:textId="77777777" w:rsidR="0037485C" w:rsidRPr="0025165C" w:rsidRDefault="0037485C" w:rsidP="00374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61" w:type="dxa"/>
            <w:vAlign w:val="bottom"/>
          </w:tcPr>
          <w:p w14:paraId="6B6B315F" w14:textId="77777777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37485C" w:rsidRPr="0025165C" w14:paraId="6405E52E" w14:textId="77777777" w:rsidTr="002B0161">
        <w:trPr>
          <w:trHeight w:val="20"/>
        </w:trPr>
        <w:tc>
          <w:tcPr>
            <w:tcW w:w="3317" w:type="dxa"/>
            <w:vAlign w:val="bottom"/>
          </w:tcPr>
          <w:p w14:paraId="07ECA793" w14:textId="77777777" w:rsidR="0037485C" w:rsidRPr="0025165C" w:rsidRDefault="0037485C" w:rsidP="00374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 w:hanging="106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25165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8" w:type="dxa"/>
            <w:vAlign w:val="bottom"/>
          </w:tcPr>
          <w:p w14:paraId="1CE561E9" w14:textId="573ADC6E" w:rsidR="0037485C" w:rsidRPr="0025165C" w:rsidRDefault="0008780A" w:rsidP="0037485C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84</w:t>
            </w:r>
          </w:p>
        </w:tc>
        <w:tc>
          <w:tcPr>
            <w:tcW w:w="252" w:type="dxa"/>
            <w:vAlign w:val="bottom"/>
          </w:tcPr>
          <w:p w14:paraId="26E9E144" w14:textId="77777777" w:rsidR="0037485C" w:rsidRPr="0025165C" w:rsidRDefault="0037485C" w:rsidP="00374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7573BB53" w14:textId="5A0B5BFC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9</w:t>
            </w:r>
          </w:p>
        </w:tc>
        <w:tc>
          <w:tcPr>
            <w:tcW w:w="279" w:type="dxa"/>
            <w:vAlign w:val="bottom"/>
          </w:tcPr>
          <w:p w14:paraId="73E6663F" w14:textId="77777777" w:rsidR="0037485C" w:rsidRPr="0025165C" w:rsidRDefault="0037485C" w:rsidP="00374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  <w:vAlign w:val="bottom"/>
          </w:tcPr>
          <w:p w14:paraId="68ED6BE8" w14:textId="26284FF4" w:rsidR="0037485C" w:rsidRPr="0025165C" w:rsidRDefault="0037485C" w:rsidP="0037485C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37" w:type="dxa"/>
            <w:vAlign w:val="bottom"/>
          </w:tcPr>
          <w:p w14:paraId="77518835" w14:textId="77777777" w:rsidR="0037485C" w:rsidRPr="0025165C" w:rsidRDefault="0037485C" w:rsidP="00374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61" w:type="dxa"/>
            <w:vAlign w:val="bottom"/>
          </w:tcPr>
          <w:p w14:paraId="0DE34CCC" w14:textId="77777777" w:rsidR="0037485C" w:rsidRPr="0025165C" w:rsidRDefault="0037485C" w:rsidP="0037485C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08780A" w:rsidRPr="0025165C" w14:paraId="1054806E" w14:textId="77777777" w:rsidTr="002B0161">
        <w:trPr>
          <w:trHeight w:val="20"/>
        </w:trPr>
        <w:tc>
          <w:tcPr>
            <w:tcW w:w="3317" w:type="dxa"/>
            <w:vAlign w:val="bottom"/>
          </w:tcPr>
          <w:p w14:paraId="5DEE8C82" w14:textId="5F474B55" w:rsidR="0008780A" w:rsidRPr="0025165C" w:rsidRDefault="0008780A" w:rsidP="00087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 w:hanging="10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ลูกหนี้อื่น</w:t>
            </w:r>
          </w:p>
        </w:tc>
        <w:tc>
          <w:tcPr>
            <w:tcW w:w="1568" w:type="dxa"/>
            <w:vAlign w:val="bottom"/>
          </w:tcPr>
          <w:p w14:paraId="239150B0" w14:textId="13B7851D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29</w:t>
            </w:r>
          </w:p>
        </w:tc>
        <w:tc>
          <w:tcPr>
            <w:tcW w:w="252" w:type="dxa"/>
            <w:vAlign w:val="bottom"/>
          </w:tcPr>
          <w:p w14:paraId="18D13446" w14:textId="77777777" w:rsidR="0008780A" w:rsidRPr="0025165C" w:rsidRDefault="0008780A" w:rsidP="00087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2CCF2E15" w14:textId="3BB692E4" w:rsidR="0008780A" w:rsidRPr="0025165C" w:rsidRDefault="0008780A" w:rsidP="0008780A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79" w:type="dxa"/>
            <w:vAlign w:val="bottom"/>
          </w:tcPr>
          <w:p w14:paraId="2327AE80" w14:textId="77777777" w:rsidR="0008780A" w:rsidRPr="0025165C" w:rsidRDefault="0008780A" w:rsidP="00087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  <w:vAlign w:val="bottom"/>
          </w:tcPr>
          <w:p w14:paraId="445E3A4B" w14:textId="1BF3C14E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29</w:t>
            </w:r>
          </w:p>
        </w:tc>
        <w:tc>
          <w:tcPr>
            <w:tcW w:w="237" w:type="dxa"/>
            <w:vAlign w:val="bottom"/>
          </w:tcPr>
          <w:p w14:paraId="6DEF2842" w14:textId="77777777" w:rsidR="0008780A" w:rsidRPr="0025165C" w:rsidRDefault="0008780A" w:rsidP="00087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61" w:type="dxa"/>
            <w:vAlign w:val="bottom"/>
          </w:tcPr>
          <w:p w14:paraId="0AE86417" w14:textId="191A0CFE" w:rsidR="0008780A" w:rsidRPr="0025165C" w:rsidRDefault="0008780A" w:rsidP="0008780A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08780A" w:rsidRPr="0025165C" w14:paraId="0E040950" w14:textId="77777777" w:rsidTr="002B0161">
        <w:trPr>
          <w:trHeight w:val="20"/>
        </w:trPr>
        <w:tc>
          <w:tcPr>
            <w:tcW w:w="3317" w:type="dxa"/>
            <w:vAlign w:val="bottom"/>
          </w:tcPr>
          <w:p w14:paraId="513602F5" w14:textId="77777777" w:rsidR="0008780A" w:rsidRPr="0025165C" w:rsidRDefault="0008780A" w:rsidP="00087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 w:hanging="10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สินทรัพย์สิทธิการใช้</w:t>
            </w:r>
          </w:p>
        </w:tc>
        <w:tc>
          <w:tcPr>
            <w:tcW w:w="1568" w:type="dxa"/>
            <w:vAlign w:val="bottom"/>
          </w:tcPr>
          <w:p w14:paraId="201C4467" w14:textId="67478DCB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72</w:t>
            </w:r>
          </w:p>
        </w:tc>
        <w:tc>
          <w:tcPr>
            <w:tcW w:w="252" w:type="dxa"/>
            <w:vAlign w:val="bottom"/>
          </w:tcPr>
          <w:p w14:paraId="7778DD42" w14:textId="77777777" w:rsidR="0008780A" w:rsidRPr="0025165C" w:rsidRDefault="0008780A" w:rsidP="00087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72CD35DE" w14:textId="7E8F0DF7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en-GB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126</w:t>
            </w:r>
          </w:p>
        </w:tc>
        <w:tc>
          <w:tcPr>
            <w:tcW w:w="279" w:type="dxa"/>
            <w:vAlign w:val="bottom"/>
          </w:tcPr>
          <w:p w14:paraId="45988075" w14:textId="77777777" w:rsidR="0008780A" w:rsidRPr="0025165C" w:rsidRDefault="0008780A" w:rsidP="00087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  <w:vAlign w:val="bottom"/>
          </w:tcPr>
          <w:p w14:paraId="0684D742" w14:textId="546B43B6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72</w:t>
            </w:r>
          </w:p>
        </w:tc>
        <w:tc>
          <w:tcPr>
            <w:tcW w:w="237" w:type="dxa"/>
            <w:vAlign w:val="bottom"/>
          </w:tcPr>
          <w:p w14:paraId="3142AEC8" w14:textId="77777777" w:rsidR="0008780A" w:rsidRPr="0025165C" w:rsidRDefault="0008780A" w:rsidP="00087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61" w:type="dxa"/>
            <w:vAlign w:val="bottom"/>
          </w:tcPr>
          <w:p w14:paraId="66380426" w14:textId="0112CD5D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en-GB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126</w:t>
            </w:r>
          </w:p>
        </w:tc>
      </w:tr>
      <w:tr w:rsidR="0008780A" w:rsidRPr="0025165C" w14:paraId="38EF74E8" w14:textId="77777777" w:rsidTr="002B0161">
        <w:trPr>
          <w:trHeight w:val="20"/>
        </w:trPr>
        <w:tc>
          <w:tcPr>
            <w:tcW w:w="3317" w:type="dxa"/>
            <w:vAlign w:val="bottom"/>
          </w:tcPr>
          <w:p w14:paraId="2C299384" w14:textId="0517E7D1" w:rsidR="0008780A" w:rsidRPr="0025165C" w:rsidRDefault="0008780A" w:rsidP="00087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 w:hanging="10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เจ้าหนี้อื่น</w:t>
            </w:r>
          </w:p>
        </w:tc>
        <w:tc>
          <w:tcPr>
            <w:tcW w:w="1568" w:type="dxa"/>
            <w:vAlign w:val="bottom"/>
          </w:tcPr>
          <w:p w14:paraId="520D0AE4" w14:textId="29D95E93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75</w:t>
            </w:r>
          </w:p>
        </w:tc>
        <w:tc>
          <w:tcPr>
            <w:tcW w:w="252" w:type="dxa"/>
            <w:vAlign w:val="bottom"/>
          </w:tcPr>
          <w:p w14:paraId="5967A1CC" w14:textId="77777777" w:rsidR="0008780A" w:rsidRPr="0025165C" w:rsidRDefault="0008780A" w:rsidP="00087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77B6E832" w14:textId="585C1B9C" w:rsidR="0008780A" w:rsidRPr="0025165C" w:rsidRDefault="0008780A" w:rsidP="0008780A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79" w:type="dxa"/>
            <w:vAlign w:val="bottom"/>
          </w:tcPr>
          <w:p w14:paraId="3EF6C53E" w14:textId="77777777" w:rsidR="0008780A" w:rsidRPr="0025165C" w:rsidRDefault="0008780A" w:rsidP="00087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  <w:vAlign w:val="bottom"/>
          </w:tcPr>
          <w:p w14:paraId="1BF9B7C3" w14:textId="6AD33C19" w:rsidR="0008780A" w:rsidRPr="0025165C" w:rsidRDefault="0008780A" w:rsidP="0008780A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37" w:type="dxa"/>
            <w:vAlign w:val="bottom"/>
          </w:tcPr>
          <w:p w14:paraId="560B7E51" w14:textId="77777777" w:rsidR="0008780A" w:rsidRPr="0025165C" w:rsidRDefault="0008780A" w:rsidP="00087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61" w:type="dxa"/>
            <w:vAlign w:val="bottom"/>
          </w:tcPr>
          <w:p w14:paraId="11F9D866" w14:textId="44B58C55" w:rsidR="0008780A" w:rsidRPr="0025165C" w:rsidRDefault="0008780A" w:rsidP="0008780A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08780A" w:rsidRPr="0025165C" w14:paraId="6C752991" w14:textId="77777777" w:rsidTr="002B0161">
        <w:trPr>
          <w:trHeight w:val="20"/>
        </w:trPr>
        <w:tc>
          <w:tcPr>
            <w:tcW w:w="3317" w:type="dxa"/>
            <w:vAlign w:val="bottom"/>
          </w:tcPr>
          <w:p w14:paraId="4BE5FDEE" w14:textId="77777777" w:rsidR="0008780A" w:rsidRPr="0025165C" w:rsidRDefault="0008780A" w:rsidP="00087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 w:hanging="10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568" w:type="dxa"/>
            <w:vAlign w:val="bottom"/>
          </w:tcPr>
          <w:p w14:paraId="514B7252" w14:textId="08BE145A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  <w:tab w:val="left" w:pos="96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78</w:t>
            </w:r>
          </w:p>
        </w:tc>
        <w:tc>
          <w:tcPr>
            <w:tcW w:w="252" w:type="dxa"/>
            <w:vAlign w:val="bottom"/>
          </w:tcPr>
          <w:p w14:paraId="566D8BFB" w14:textId="77777777" w:rsidR="0008780A" w:rsidRPr="0025165C" w:rsidRDefault="0008780A" w:rsidP="00087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439FEE01" w14:textId="13510139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eastAsia="Times New Roman" w:hAnsi="Angsana New"/>
                <w:sz w:val="30"/>
                <w:szCs w:val="30"/>
                <w:lang w:eastAsia="en-GB"/>
              </w:rPr>
              <w:t>134</w:t>
            </w:r>
          </w:p>
        </w:tc>
        <w:tc>
          <w:tcPr>
            <w:tcW w:w="279" w:type="dxa"/>
            <w:vAlign w:val="bottom"/>
          </w:tcPr>
          <w:p w14:paraId="697A83B0" w14:textId="77777777" w:rsidR="0008780A" w:rsidRPr="0025165C" w:rsidRDefault="0008780A" w:rsidP="00087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  <w:vAlign w:val="bottom"/>
          </w:tcPr>
          <w:p w14:paraId="1C1AE349" w14:textId="619D773A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78</w:t>
            </w:r>
          </w:p>
        </w:tc>
        <w:tc>
          <w:tcPr>
            <w:tcW w:w="237" w:type="dxa"/>
            <w:vAlign w:val="bottom"/>
          </w:tcPr>
          <w:p w14:paraId="4E8E3405" w14:textId="77777777" w:rsidR="0008780A" w:rsidRPr="0025165C" w:rsidRDefault="0008780A" w:rsidP="00087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61" w:type="dxa"/>
            <w:vAlign w:val="bottom"/>
          </w:tcPr>
          <w:p w14:paraId="406E8F1D" w14:textId="14684423" w:rsidR="0008780A" w:rsidRPr="0025165C" w:rsidRDefault="0008780A" w:rsidP="0008780A">
            <w:pPr>
              <w:pStyle w:val="Preformatted"/>
              <w:tabs>
                <w:tab w:val="clear" w:pos="959"/>
                <w:tab w:val="clear" w:pos="9590"/>
                <w:tab w:val="left" w:pos="106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eastAsia="Times New Roman" w:hAnsi="Angsana New"/>
                <w:sz w:val="30"/>
                <w:szCs w:val="30"/>
                <w:lang w:eastAsia="en-GB"/>
              </w:rPr>
              <w:t>134</w:t>
            </w:r>
          </w:p>
        </w:tc>
      </w:tr>
    </w:tbl>
    <w:p w14:paraId="74EDD3E7" w14:textId="6E92F2CD" w:rsidR="0024693B" w:rsidRPr="0025165C" w:rsidRDefault="0024693B" w:rsidP="00246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5165C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</w:t>
      </w:r>
      <w:r w:rsidR="0083719F" w:rsidRPr="0025165C">
        <w:rPr>
          <w:rFonts w:ascii="Angsana New" w:hAnsi="Angsana New"/>
          <w:sz w:val="30"/>
          <w:szCs w:val="30"/>
          <w:cs/>
        </w:rPr>
        <w:t>แก่</w:t>
      </w:r>
      <w:r w:rsidRPr="0025165C">
        <w:rPr>
          <w:rFonts w:ascii="Angsana New" w:hAnsi="Angsana New"/>
          <w:sz w:val="30"/>
          <w:szCs w:val="30"/>
          <w:cs/>
        </w:rPr>
        <w:t>กิจการที่เกี่ยวข้องกันในงบการเงินเฉพาะกิจการสำหรับงวด</w:t>
      </w:r>
      <w:r w:rsidR="00B550F3" w:rsidRPr="0025165C">
        <w:rPr>
          <w:rFonts w:ascii="Angsana New" w:hAnsi="Angsana New"/>
          <w:sz w:val="30"/>
          <w:szCs w:val="30"/>
          <w:cs/>
        </w:rPr>
        <w:t>หก</w:t>
      </w:r>
      <w:r w:rsidR="006048D4" w:rsidRPr="0025165C">
        <w:rPr>
          <w:rFonts w:ascii="Angsana New" w:hAnsi="Angsana New"/>
          <w:sz w:val="30"/>
          <w:szCs w:val="30"/>
          <w:cs/>
        </w:rPr>
        <w:t>เดือน</w:t>
      </w:r>
      <w:r w:rsidRPr="0025165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25165C">
        <w:rPr>
          <w:rFonts w:ascii="Angsana New" w:hAnsi="Angsana New"/>
          <w:sz w:val="30"/>
          <w:szCs w:val="30"/>
        </w:rPr>
        <w:t>3</w:t>
      </w:r>
      <w:r w:rsidR="00B466DF" w:rsidRPr="0025165C">
        <w:rPr>
          <w:rFonts w:ascii="Angsana New" w:hAnsi="Angsana New"/>
          <w:sz w:val="30"/>
          <w:szCs w:val="30"/>
        </w:rPr>
        <w:t>0</w:t>
      </w:r>
      <w:r w:rsidRPr="0025165C">
        <w:rPr>
          <w:rFonts w:ascii="Angsana New" w:hAnsi="Angsana New"/>
          <w:sz w:val="30"/>
          <w:szCs w:val="30"/>
        </w:rPr>
        <w:t xml:space="preserve"> </w:t>
      </w:r>
      <w:r w:rsidR="00F2302D" w:rsidRPr="0025165C">
        <w:rPr>
          <w:rFonts w:ascii="Angsana New" w:hAnsi="Angsana New"/>
          <w:sz w:val="30"/>
          <w:szCs w:val="30"/>
          <w:cs/>
        </w:rPr>
        <w:t>ม</w:t>
      </w:r>
      <w:r w:rsidR="00B550F3" w:rsidRPr="0025165C">
        <w:rPr>
          <w:rFonts w:ascii="Angsana New" w:hAnsi="Angsana New"/>
          <w:sz w:val="30"/>
          <w:szCs w:val="30"/>
          <w:cs/>
        </w:rPr>
        <w:t>ิถุนายน</w:t>
      </w:r>
      <w:r w:rsidRPr="0025165C">
        <w:rPr>
          <w:rFonts w:ascii="Angsana New" w:hAnsi="Angsana New"/>
          <w:sz w:val="30"/>
          <w:szCs w:val="30"/>
          <w:cs/>
        </w:rPr>
        <w:t xml:space="preserve"> </w:t>
      </w:r>
      <w:r w:rsidRPr="0025165C">
        <w:rPr>
          <w:rFonts w:ascii="Angsana New" w:hAnsi="Angsana New"/>
          <w:sz w:val="30"/>
          <w:szCs w:val="30"/>
        </w:rPr>
        <w:t>256</w:t>
      </w:r>
      <w:r w:rsidR="0037485C" w:rsidRPr="0025165C">
        <w:rPr>
          <w:rFonts w:ascii="Angsana New" w:hAnsi="Angsana New"/>
          <w:sz w:val="30"/>
          <w:szCs w:val="30"/>
        </w:rPr>
        <w:t>9</w:t>
      </w:r>
      <w:r w:rsidRPr="0025165C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2E732E9" w14:textId="77777777" w:rsidR="0024693B" w:rsidRPr="00555BC0" w:rsidRDefault="0024693B" w:rsidP="00246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1006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175"/>
        <w:gridCol w:w="1484"/>
        <w:gridCol w:w="266"/>
        <w:gridCol w:w="1553"/>
        <w:gridCol w:w="238"/>
        <w:gridCol w:w="1540"/>
        <w:gridCol w:w="250"/>
        <w:gridCol w:w="1556"/>
      </w:tblGrid>
      <w:tr w:rsidR="0024693B" w:rsidRPr="0025165C" w14:paraId="3DCEABEF" w14:textId="77777777" w:rsidTr="00944311">
        <w:trPr>
          <w:trHeight w:val="20"/>
          <w:tblHeader/>
        </w:trPr>
        <w:tc>
          <w:tcPr>
            <w:tcW w:w="3175" w:type="dxa"/>
            <w:vAlign w:val="bottom"/>
          </w:tcPr>
          <w:p w14:paraId="5A99075C" w14:textId="77777777" w:rsidR="0024693B" w:rsidRPr="0025165C" w:rsidRDefault="0024693B" w:rsidP="00232A3A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34" w:right="282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6887" w:type="dxa"/>
            <w:gridSpan w:val="7"/>
            <w:tcBorders>
              <w:bottom w:val="single" w:sz="4" w:space="0" w:color="auto"/>
            </w:tcBorders>
          </w:tcPr>
          <w:p w14:paraId="3BBC31C8" w14:textId="77777777" w:rsidR="0024693B" w:rsidRPr="0025165C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165C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24693B" w:rsidRPr="0025165C" w14:paraId="7A3A7E70" w14:textId="77777777" w:rsidTr="00944311">
        <w:trPr>
          <w:trHeight w:val="20"/>
          <w:tblHeader/>
        </w:trPr>
        <w:tc>
          <w:tcPr>
            <w:tcW w:w="3175" w:type="dxa"/>
            <w:vAlign w:val="bottom"/>
          </w:tcPr>
          <w:p w14:paraId="3CA6C757" w14:textId="77777777" w:rsidR="0024693B" w:rsidRPr="0025165C" w:rsidRDefault="0024693B" w:rsidP="00232A3A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34" w:right="282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14:paraId="653A3470" w14:textId="643E763C" w:rsidR="0024693B" w:rsidRPr="0025165C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165C">
              <w:rPr>
                <w:rFonts w:ascii="Angsana New" w:hAnsi="Angsana New" w:cs="Angsana New"/>
                <w:sz w:val="30"/>
                <w:szCs w:val="30"/>
                <w:cs/>
              </w:rPr>
              <w:t>ยอดยกมาต้นงวด</w:t>
            </w:r>
            <w:r w:rsidR="00F73F4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04FA92BE" w14:textId="77777777" w:rsidR="0024693B" w:rsidRPr="0025165C" w:rsidRDefault="0024693B" w:rsidP="00232A3A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14:paraId="1BDC45A3" w14:textId="77777777" w:rsidR="0024693B" w:rsidRPr="0025165C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165C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C68440C" w14:textId="77777777" w:rsidR="0024693B" w:rsidRPr="0025165C" w:rsidRDefault="0024693B" w:rsidP="00232A3A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77076549" w14:textId="77777777" w:rsidR="0024693B" w:rsidRPr="0025165C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165C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71C59522" w14:textId="77777777" w:rsidR="0024693B" w:rsidRPr="0025165C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</w:tcPr>
          <w:p w14:paraId="43F71DAE" w14:textId="77777777" w:rsidR="0024693B" w:rsidRPr="0025165C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165C">
              <w:rPr>
                <w:rFonts w:ascii="Angsana New" w:hAnsi="Angsana New" w:cs="Angsana New"/>
                <w:sz w:val="30"/>
                <w:szCs w:val="30"/>
                <w:cs/>
              </w:rPr>
              <w:t>ยอดยกไปสิ้นงวด</w:t>
            </w:r>
          </w:p>
        </w:tc>
      </w:tr>
      <w:tr w:rsidR="0037485C" w:rsidRPr="0025165C" w14:paraId="5A598030" w14:textId="77777777" w:rsidTr="00944311">
        <w:trPr>
          <w:trHeight w:val="20"/>
        </w:trPr>
        <w:tc>
          <w:tcPr>
            <w:tcW w:w="3175" w:type="dxa"/>
            <w:vAlign w:val="bottom"/>
          </w:tcPr>
          <w:p w14:paraId="311193E9" w14:textId="06EC8032" w:rsidR="0037485C" w:rsidRPr="0025165C" w:rsidRDefault="0037485C" w:rsidP="0037485C">
            <w:pPr>
              <w:tabs>
                <w:tab w:val="clear" w:pos="2580"/>
                <w:tab w:val="clear" w:pos="2807"/>
                <w:tab w:val="left" w:pos="2790"/>
              </w:tabs>
              <w:ind w:left="-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  <w:r w:rsidRPr="0025165C">
              <w:rPr>
                <w:rFonts w:ascii="Angsana New" w:hAnsi="Angsana New"/>
                <w:sz w:val="30"/>
                <w:szCs w:val="30"/>
                <w:lang w:eastAsia="en-GB"/>
              </w:rPr>
              <w:t xml:space="preserve"> (TP)</w:t>
            </w:r>
          </w:p>
        </w:tc>
        <w:tc>
          <w:tcPr>
            <w:tcW w:w="1484" w:type="dxa"/>
            <w:tcBorders>
              <w:bottom w:val="double" w:sz="4" w:space="0" w:color="auto"/>
            </w:tcBorders>
            <w:vAlign w:val="bottom"/>
          </w:tcPr>
          <w:p w14:paraId="0A6429FD" w14:textId="03070F2E" w:rsidR="0037485C" w:rsidRPr="0025165C" w:rsidRDefault="0037485C" w:rsidP="00D87077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en-GB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40,000</w:t>
            </w:r>
          </w:p>
        </w:tc>
        <w:tc>
          <w:tcPr>
            <w:tcW w:w="266" w:type="dxa"/>
          </w:tcPr>
          <w:p w14:paraId="3FAB884E" w14:textId="77777777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53" w:type="dxa"/>
            <w:tcBorders>
              <w:bottom w:val="double" w:sz="4" w:space="0" w:color="auto"/>
            </w:tcBorders>
            <w:vAlign w:val="bottom"/>
          </w:tcPr>
          <w:p w14:paraId="3298F76C" w14:textId="72D64360" w:rsidR="0037485C" w:rsidRPr="0025165C" w:rsidRDefault="006754CF" w:rsidP="007C5177">
            <w:pPr>
              <w:pStyle w:val="Preformatted"/>
              <w:tabs>
                <w:tab w:val="clear" w:pos="959"/>
                <w:tab w:val="clear" w:pos="9590"/>
                <w:tab w:val="left" w:pos="1093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6754CF">
              <w:rPr>
                <w:rFonts w:ascii="Angsana New" w:hAnsi="Angsana New"/>
                <w:sz w:val="30"/>
                <w:szCs w:val="30"/>
                <w:lang w:eastAsia="en-US"/>
              </w:rPr>
              <w:t>12</w:t>
            </w:r>
            <w:r w:rsidR="0037485C" w:rsidRPr="0025165C">
              <w:rPr>
                <w:rFonts w:ascii="Angsana New" w:hAnsi="Angsana New"/>
                <w:sz w:val="30"/>
                <w:szCs w:val="30"/>
                <w:lang w:eastAsia="en-US"/>
              </w:rPr>
              <w:t>,000</w:t>
            </w:r>
          </w:p>
        </w:tc>
        <w:tc>
          <w:tcPr>
            <w:tcW w:w="238" w:type="dxa"/>
            <w:vAlign w:val="bottom"/>
          </w:tcPr>
          <w:p w14:paraId="3158B0F8" w14:textId="77777777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0" w:type="dxa"/>
            <w:tcBorders>
              <w:bottom w:val="double" w:sz="4" w:space="0" w:color="auto"/>
            </w:tcBorders>
            <w:vAlign w:val="bottom"/>
          </w:tcPr>
          <w:p w14:paraId="3289DF8E" w14:textId="303E8DDD" w:rsidR="0037485C" w:rsidRPr="0025165C" w:rsidRDefault="0037485C" w:rsidP="0037485C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94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0" w:type="dxa"/>
            <w:vAlign w:val="bottom"/>
          </w:tcPr>
          <w:p w14:paraId="6E520CAC" w14:textId="77777777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56" w:type="dxa"/>
            <w:tcBorders>
              <w:bottom w:val="double" w:sz="4" w:space="0" w:color="auto"/>
            </w:tcBorders>
            <w:vAlign w:val="bottom"/>
          </w:tcPr>
          <w:p w14:paraId="5CBD0444" w14:textId="6CD724C1" w:rsidR="0037485C" w:rsidRPr="0025165C" w:rsidRDefault="006754CF" w:rsidP="00A01132">
            <w:pPr>
              <w:pStyle w:val="Preformatted"/>
              <w:tabs>
                <w:tab w:val="clear" w:pos="959"/>
                <w:tab w:val="clear" w:pos="9590"/>
                <w:tab w:val="left" w:pos="1104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6754CF">
              <w:rPr>
                <w:rFonts w:ascii="Angsana New" w:hAnsi="Angsana New"/>
                <w:sz w:val="30"/>
                <w:szCs w:val="30"/>
                <w:lang w:eastAsia="en-US"/>
              </w:rPr>
              <w:t>52</w:t>
            </w:r>
            <w:r w:rsidR="0037485C" w:rsidRPr="0025165C">
              <w:rPr>
                <w:rFonts w:ascii="Angsana New" w:hAnsi="Angsana New"/>
                <w:sz w:val="30"/>
                <w:szCs w:val="30"/>
                <w:lang w:eastAsia="en-US"/>
              </w:rPr>
              <w:t>,000</w:t>
            </w:r>
          </w:p>
        </w:tc>
      </w:tr>
    </w:tbl>
    <w:p w14:paraId="6A594EF8" w14:textId="77777777" w:rsidR="00EF09FF" w:rsidRPr="00555BC0" w:rsidRDefault="00EF09FF" w:rsidP="00EF09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</w:tabs>
        <w:spacing w:line="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FDCBED1" w14:textId="706EEBCF" w:rsidR="00F745C0" w:rsidRPr="0025165C" w:rsidRDefault="00F745C0" w:rsidP="00D10E0B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</w:tabs>
        <w:spacing w:line="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25165C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Pr="0025165C">
        <w:rPr>
          <w:rFonts w:ascii="Angsana New" w:hAnsi="Angsana New"/>
          <w:b/>
          <w:bCs/>
          <w:sz w:val="30"/>
          <w:szCs w:val="30"/>
        </w:rPr>
        <w:t xml:space="preserve"> </w:t>
      </w:r>
      <w:r w:rsidR="00C902D4" w:rsidRPr="0025165C">
        <w:rPr>
          <w:rFonts w:ascii="Angsana New" w:hAnsi="Angsana New"/>
          <w:b/>
          <w:bCs/>
          <w:sz w:val="30"/>
          <w:szCs w:val="30"/>
          <w:cs/>
        </w:rPr>
        <w:t>-</w:t>
      </w:r>
      <w:r w:rsidRPr="0025165C">
        <w:rPr>
          <w:rFonts w:ascii="Angsana New" w:hAnsi="Angsana New"/>
          <w:b/>
          <w:bCs/>
          <w:sz w:val="30"/>
          <w:szCs w:val="30"/>
        </w:rPr>
        <w:t xml:space="preserve"> </w:t>
      </w:r>
      <w:r w:rsidRPr="0025165C">
        <w:rPr>
          <w:rFonts w:ascii="Angsana New" w:hAnsi="Angsana New"/>
          <w:b/>
          <w:bCs/>
          <w:sz w:val="30"/>
          <w:szCs w:val="30"/>
          <w:cs/>
        </w:rPr>
        <w:t>สุทธิ</w:t>
      </w:r>
    </w:p>
    <w:p w14:paraId="3291494B" w14:textId="77777777" w:rsidR="0062372A" w:rsidRPr="00555BC0" w:rsidRDefault="0062372A" w:rsidP="00F031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p w14:paraId="0AB59545" w14:textId="24240AEE" w:rsidR="006351AC" w:rsidRPr="0025165C" w:rsidRDefault="00C3163B" w:rsidP="00C31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25165C">
        <w:rPr>
          <w:rFonts w:ascii="Angsana New" w:hAnsi="Angsana New"/>
          <w:sz w:val="30"/>
          <w:szCs w:val="30"/>
          <w:cs/>
        </w:rPr>
        <w:t xml:space="preserve">ลูกหนี้การค้า </w:t>
      </w:r>
      <w:r w:rsidR="000B0DF5" w:rsidRPr="0025165C">
        <w:rPr>
          <w:rFonts w:ascii="Angsana New" w:hAnsi="Angsana New"/>
          <w:sz w:val="30"/>
          <w:szCs w:val="30"/>
        </w:rPr>
        <w:t>-</w:t>
      </w:r>
      <w:r w:rsidR="000B0DF5" w:rsidRPr="0025165C">
        <w:rPr>
          <w:rFonts w:ascii="Angsana New" w:hAnsi="Angsana New"/>
          <w:sz w:val="30"/>
          <w:szCs w:val="30"/>
          <w:cs/>
        </w:rPr>
        <w:t xml:space="preserve"> สุทธิ </w:t>
      </w:r>
      <w:r w:rsidRPr="0025165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45C92" w:rsidRPr="0025165C">
        <w:rPr>
          <w:rFonts w:ascii="Angsana New" w:hAnsi="Angsana New"/>
          <w:sz w:val="30"/>
          <w:szCs w:val="30"/>
        </w:rPr>
        <w:t>3</w:t>
      </w:r>
      <w:r w:rsidR="00B466DF" w:rsidRPr="0025165C">
        <w:rPr>
          <w:rFonts w:ascii="Angsana New" w:hAnsi="Angsana New"/>
          <w:sz w:val="30"/>
          <w:szCs w:val="30"/>
        </w:rPr>
        <w:t>0</w:t>
      </w:r>
      <w:r w:rsidR="00C839C9" w:rsidRPr="0025165C">
        <w:rPr>
          <w:rFonts w:ascii="Angsana New" w:hAnsi="Angsana New"/>
          <w:sz w:val="30"/>
          <w:szCs w:val="30"/>
        </w:rPr>
        <w:t xml:space="preserve"> </w:t>
      </w:r>
      <w:r w:rsidR="00F2302D" w:rsidRPr="0025165C">
        <w:rPr>
          <w:rFonts w:ascii="Angsana New" w:hAnsi="Angsana New"/>
          <w:sz w:val="30"/>
          <w:szCs w:val="30"/>
          <w:cs/>
        </w:rPr>
        <w:t>ม</w:t>
      </w:r>
      <w:r w:rsidR="00B550F3" w:rsidRPr="0025165C">
        <w:rPr>
          <w:rFonts w:ascii="Angsana New" w:hAnsi="Angsana New"/>
          <w:sz w:val="30"/>
          <w:szCs w:val="30"/>
          <w:cs/>
        </w:rPr>
        <w:t>ิถุนายน</w:t>
      </w:r>
      <w:r w:rsidR="009406A2" w:rsidRPr="0025165C">
        <w:rPr>
          <w:rFonts w:ascii="Angsana New" w:hAnsi="Angsana New"/>
          <w:sz w:val="30"/>
          <w:szCs w:val="30"/>
          <w:cs/>
        </w:rPr>
        <w:t xml:space="preserve"> </w:t>
      </w:r>
      <w:r w:rsidR="00E45C92" w:rsidRPr="0025165C">
        <w:rPr>
          <w:rFonts w:ascii="Angsana New" w:hAnsi="Angsana New"/>
          <w:sz w:val="30"/>
          <w:szCs w:val="30"/>
        </w:rPr>
        <w:t>256</w:t>
      </w:r>
      <w:r w:rsidR="0037485C" w:rsidRPr="0025165C">
        <w:rPr>
          <w:rFonts w:ascii="Angsana New" w:hAnsi="Angsana New"/>
          <w:sz w:val="30"/>
          <w:szCs w:val="30"/>
        </w:rPr>
        <w:t>9</w:t>
      </w:r>
      <w:r w:rsidRPr="0025165C">
        <w:rPr>
          <w:rFonts w:ascii="Angsana New" w:hAnsi="Angsana New"/>
          <w:sz w:val="30"/>
          <w:szCs w:val="30"/>
        </w:rPr>
        <w:t xml:space="preserve"> </w:t>
      </w:r>
      <w:r w:rsidRPr="0025165C">
        <w:rPr>
          <w:rFonts w:ascii="Angsana New" w:hAnsi="Angsana New"/>
          <w:sz w:val="30"/>
          <w:szCs w:val="30"/>
          <w:cs/>
        </w:rPr>
        <w:t>และ</w:t>
      </w:r>
      <w:r w:rsidR="00F73FE2" w:rsidRPr="0025165C">
        <w:rPr>
          <w:rFonts w:ascii="Angsana New" w:hAnsi="Angsana New"/>
          <w:sz w:val="30"/>
          <w:szCs w:val="30"/>
          <w:cs/>
        </w:rPr>
        <w:t xml:space="preserve">วันที่ </w:t>
      </w:r>
      <w:r w:rsidR="00E45C92" w:rsidRPr="0025165C">
        <w:rPr>
          <w:rFonts w:ascii="Angsana New" w:hAnsi="Angsana New"/>
          <w:sz w:val="30"/>
          <w:szCs w:val="30"/>
        </w:rPr>
        <w:t>31</w:t>
      </w:r>
      <w:r w:rsidR="00F73FE2" w:rsidRPr="0025165C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25165C">
        <w:rPr>
          <w:rFonts w:ascii="Angsana New" w:hAnsi="Angsana New"/>
          <w:sz w:val="30"/>
          <w:szCs w:val="30"/>
          <w:cs/>
        </w:rPr>
        <w:t xml:space="preserve"> </w:t>
      </w:r>
      <w:r w:rsidR="0037485C" w:rsidRPr="0025165C">
        <w:rPr>
          <w:rFonts w:ascii="Angsana New" w:hAnsi="Angsana New"/>
          <w:sz w:val="30"/>
          <w:szCs w:val="30"/>
        </w:rPr>
        <w:t xml:space="preserve">2568 </w:t>
      </w:r>
      <w:r w:rsidRPr="0025165C">
        <w:rPr>
          <w:rFonts w:ascii="Angsana New" w:hAnsi="Angsana New"/>
          <w:sz w:val="30"/>
          <w:szCs w:val="30"/>
          <w:cs/>
        </w:rPr>
        <w:t>แยกตามอายุหนี้ที่ค้างชำระได้ดังนี้</w:t>
      </w:r>
    </w:p>
    <w:p w14:paraId="732C356E" w14:textId="77777777" w:rsidR="005E434E" w:rsidRPr="00555BC0" w:rsidRDefault="005E434E" w:rsidP="00C31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0037" w:type="dxa"/>
        <w:tblLayout w:type="fixed"/>
        <w:tblLook w:val="0000" w:firstRow="0" w:lastRow="0" w:firstColumn="0" w:lastColumn="0" w:noHBand="0" w:noVBand="0"/>
      </w:tblPr>
      <w:tblGrid>
        <w:gridCol w:w="3150"/>
        <w:gridCol w:w="1456"/>
        <w:gridCol w:w="280"/>
        <w:gridCol w:w="1539"/>
        <w:gridCol w:w="266"/>
        <w:gridCol w:w="1526"/>
        <w:gridCol w:w="252"/>
        <w:gridCol w:w="1568"/>
      </w:tblGrid>
      <w:tr w:rsidR="005E434E" w:rsidRPr="0025165C" w14:paraId="32FEC7D3" w14:textId="77777777" w:rsidTr="00D87077">
        <w:trPr>
          <w:trHeight w:val="20"/>
        </w:trPr>
        <w:tc>
          <w:tcPr>
            <w:tcW w:w="3150" w:type="dxa"/>
            <w:vAlign w:val="bottom"/>
          </w:tcPr>
          <w:p w14:paraId="020AB41A" w14:textId="77777777" w:rsidR="005E434E" w:rsidRPr="0025165C" w:rsidRDefault="005E434E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87" w:type="dxa"/>
            <w:gridSpan w:val="7"/>
            <w:tcBorders>
              <w:bottom w:val="single" w:sz="4" w:space="0" w:color="auto"/>
            </w:tcBorders>
            <w:vAlign w:val="bottom"/>
          </w:tcPr>
          <w:p w14:paraId="6FABF5BA" w14:textId="77777777" w:rsidR="005E434E" w:rsidRPr="0025165C" w:rsidRDefault="005E434E" w:rsidP="004D490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พันบาท</w:t>
            </w:r>
          </w:p>
        </w:tc>
      </w:tr>
      <w:tr w:rsidR="005E434E" w:rsidRPr="0025165C" w14:paraId="19758A1E" w14:textId="77777777" w:rsidTr="00D87077">
        <w:trPr>
          <w:trHeight w:val="20"/>
        </w:trPr>
        <w:tc>
          <w:tcPr>
            <w:tcW w:w="3150" w:type="dxa"/>
            <w:vAlign w:val="bottom"/>
          </w:tcPr>
          <w:p w14:paraId="7344BFBE" w14:textId="77777777" w:rsidR="005E434E" w:rsidRPr="0025165C" w:rsidRDefault="005E434E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7CD0EA" w14:textId="77777777" w:rsidR="005E434E" w:rsidRPr="0025165C" w:rsidRDefault="005E434E" w:rsidP="00950A34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165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62676245" w14:textId="77777777" w:rsidR="005E434E" w:rsidRPr="0025165C" w:rsidRDefault="005E434E" w:rsidP="00950A34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4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31D2ED" w14:textId="77777777" w:rsidR="005E434E" w:rsidRPr="0025165C" w:rsidRDefault="005E434E" w:rsidP="00950A3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165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34B4" w:rsidRPr="0025165C" w14:paraId="53DFEFB9" w14:textId="77777777" w:rsidTr="00D87077">
        <w:trPr>
          <w:trHeight w:val="63"/>
        </w:trPr>
        <w:tc>
          <w:tcPr>
            <w:tcW w:w="3150" w:type="dxa"/>
            <w:vAlign w:val="bottom"/>
          </w:tcPr>
          <w:p w14:paraId="4D406755" w14:textId="77777777" w:rsidR="002634B4" w:rsidRPr="0025165C" w:rsidRDefault="002634B4" w:rsidP="00263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</w:tcPr>
          <w:p w14:paraId="3AC8F7D4" w14:textId="2BA5C4D6" w:rsidR="002634B4" w:rsidRPr="0025165C" w:rsidRDefault="00B550F3" w:rsidP="00032A7D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165C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25165C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="0037485C" w:rsidRPr="0025165C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80" w:type="dxa"/>
            <w:tcBorders>
              <w:top w:val="single" w:sz="4" w:space="0" w:color="auto"/>
            </w:tcBorders>
          </w:tcPr>
          <w:p w14:paraId="4AD85296" w14:textId="77777777" w:rsidR="002634B4" w:rsidRPr="0025165C" w:rsidRDefault="002634B4" w:rsidP="002634B4">
            <w:pPr>
              <w:pStyle w:val="jern1"/>
              <w:pBdr>
                <w:bottom w:val="none" w:sz="0" w:space="0" w:color="auto"/>
              </w:pBd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14:paraId="67E524C6" w14:textId="6EA95FBB" w:rsidR="002634B4" w:rsidRPr="0025165C" w:rsidRDefault="00E45C92" w:rsidP="002634B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165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2634B4" w:rsidRPr="0025165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634B4" w:rsidRPr="0025165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37485C" w:rsidRPr="0025165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66" w:type="dxa"/>
          </w:tcPr>
          <w:p w14:paraId="5CC0A96D" w14:textId="77777777" w:rsidR="002634B4" w:rsidRPr="0025165C" w:rsidRDefault="002634B4" w:rsidP="002634B4">
            <w:pPr>
              <w:pStyle w:val="jern1"/>
              <w:pBdr>
                <w:bottom w:val="none" w:sz="0" w:space="0" w:color="auto"/>
              </w:pBd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6630B135" w14:textId="03D25D9F" w:rsidR="002634B4" w:rsidRPr="0025165C" w:rsidRDefault="002634B4" w:rsidP="00032A7D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21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165C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="00B550F3" w:rsidRPr="0025165C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B550F3" w:rsidRPr="0025165C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="0037485C" w:rsidRPr="0025165C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52" w:type="dxa"/>
          </w:tcPr>
          <w:p w14:paraId="750B2CB2" w14:textId="77777777" w:rsidR="002634B4" w:rsidRPr="0025165C" w:rsidRDefault="002634B4" w:rsidP="002634B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8BE9ED3" w14:textId="2704382B" w:rsidR="002634B4" w:rsidRPr="0025165C" w:rsidRDefault="00E45C92" w:rsidP="002634B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5165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2634B4" w:rsidRPr="0025165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634B4" w:rsidRPr="0025165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37485C" w:rsidRPr="0025165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37485C" w:rsidRPr="0025165C" w14:paraId="7D03C8C8" w14:textId="77777777" w:rsidTr="00D87077">
        <w:trPr>
          <w:trHeight w:val="20"/>
        </w:trPr>
        <w:tc>
          <w:tcPr>
            <w:tcW w:w="3150" w:type="dxa"/>
            <w:vAlign w:val="bottom"/>
          </w:tcPr>
          <w:p w14:paraId="50FC7BB3" w14:textId="77777777" w:rsidR="0037485C" w:rsidRPr="0025165C" w:rsidRDefault="0037485C" w:rsidP="00374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012266A9" w14:textId="7FB3E028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1</w:t>
            </w:r>
            <w:r w:rsidR="00714C62" w:rsidRPr="0025165C">
              <w:rPr>
                <w:rFonts w:ascii="Angsana New" w:hAnsi="Angsana New"/>
                <w:sz w:val="30"/>
                <w:szCs w:val="30"/>
                <w:lang w:eastAsia="en-US"/>
              </w:rPr>
              <w:t>27,16</w:t>
            </w:r>
            <w:r w:rsidR="00842561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7</w:t>
            </w:r>
          </w:p>
        </w:tc>
        <w:tc>
          <w:tcPr>
            <w:tcW w:w="280" w:type="dxa"/>
          </w:tcPr>
          <w:p w14:paraId="1FC912B3" w14:textId="77777777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7FDF246E" w14:textId="0ED5EBB9" w:rsidR="0037485C" w:rsidRPr="0025165C" w:rsidRDefault="0037485C" w:rsidP="00C23E94">
            <w:pPr>
              <w:pStyle w:val="Preformatted"/>
              <w:tabs>
                <w:tab w:val="clear" w:pos="959"/>
                <w:tab w:val="clear" w:pos="9590"/>
                <w:tab w:val="left" w:pos="1093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151,488</w:t>
            </w:r>
          </w:p>
        </w:tc>
        <w:tc>
          <w:tcPr>
            <w:tcW w:w="266" w:type="dxa"/>
            <w:vAlign w:val="bottom"/>
          </w:tcPr>
          <w:p w14:paraId="2E859FA3" w14:textId="77777777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574A0243" w14:textId="490D22E8" w:rsidR="0037485C" w:rsidRPr="0025165C" w:rsidRDefault="0008780A" w:rsidP="003748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125,356</w:t>
            </w:r>
          </w:p>
        </w:tc>
        <w:tc>
          <w:tcPr>
            <w:tcW w:w="252" w:type="dxa"/>
            <w:vAlign w:val="bottom"/>
          </w:tcPr>
          <w:p w14:paraId="4D459A35" w14:textId="77777777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68" w:type="dxa"/>
            <w:vAlign w:val="bottom"/>
          </w:tcPr>
          <w:p w14:paraId="0239C33E" w14:textId="5A61251A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149,897</w:t>
            </w:r>
          </w:p>
        </w:tc>
      </w:tr>
      <w:tr w:rsidR="0037485C" w:rsidRPr="0025165C" w14:paraId="154E8394" w14:textId="77777777" w:rsidTr="00D87077">
        <w:trPr>
          <w:trHeight w:val="20"/>
        </w:trPr>
        <w:tc>
          <w:tcPr>
            <w:tcW w:w="3150" w:type="dxa"/>
            <w:vAlign w:val="bottom"/>
          </w:tcPr>
          <w:p w14:paraId="153AA7C2" w14:textId="77777777" w:rsidR="0037485C" w:rsidRPr="0025165C" w:rsidRDefault="0037485C" w:rsidP="00374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25165C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56" w:type="dxa"/>
            <w:vAlign w:val="bottom"/>
          </w:tcPr>
          <w:p w14:paraId="064274B4" w14:textId="77777777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80" w:type="dxa"/>
          </w:tcPr>
          <w:p w14:paraId="3E83CBD9" w14:textId="77777777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9" w:type="dxa"/>
            <w:vAlign w:val="bottom"/>
          </w:tcPr>
          <w:p w14:paraId="61300EFC" w14:textId="77777777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66" w:type="dxa"/>
            <w:vAlign w:val="bottom"/>
          </w:tcPr>
          <w:p w14:paraId="0BBBBA82" w14:textId="77777777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6" w:type="dxa"/>
            <w:vAlign w:val="bottom"/>
          </w:tcPr>
          <w:p w14:paraId="3BEEC25A" w14:textId="77777777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52" w:type="dxa"/>
            <w:vAlign w:val="bottom"/>
          </w:tcPr>
          <w:p w14:paraId="51A2C837" w14:textId="77777777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68" w:type="dxa"/>
            <w:vAlign w:val="bottom"/>
          </w:tcPr>
          <w:p w14:paraId="6CE7D7CB" w14:textId="77777777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37485C" w:rsidRPr="0025165C" w14:paraId="6B3857FF" w14:textId="77777777" w:rsidTr="00D87077">
        <w:trPr>
          <w:trHeight w:val="20"/>
        </w:trPr>
        <w:tc>
          <w:tcPr>
            <w:tcW w:w="3150" w:type="dxa"/>
            <w:vAlign w:val="bottom"/>
          </w:tcPr>
          <w:p w14:paraId="001A8FEC" w14:textId="77777777" w:rsidR="0037485C" w:rsidRPr="0025165C" w:rsidRDefault="0037485C" w:rsidP="00374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25165C">
              <w:rPr>
                <w:rFonts w:ascii="Angsana New" w:hAnsi="Angsana New"/>
                <w:sz w:val="30"/>
                <w:szCs w:val="30"/>
              </w:rPr>
              <w:t>3</w:t>
            </w:r>
            <w:r w:rsidRPr="0025165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  <w:vAlign w:val="bottom"/>
          </w:tcPr>
          <w:p w14:paraId="16100B55" w14:textId="30134DCA" w:rsidR="0037485C" w:rsidRPr="0025165C" w:rsidRDefault="00714C62" w:rsidP="003748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82,820</w:t>
            </w:r>
          </w:p>
        </w:tc>
        <w:tc>
          <w:tcPr>
            <w:tcW w:w="280" w:type="dxa"/>
          </w:tcPr>
          <w:p w14:paraId="008F7102" w14:textId="77777777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9" w:type="dxa"/>
            <w:vAlign w:val="bottom"/>
          </w:tcPr>
          <w:p w14:paraId="19EF1341" w14:textId="637ADCEC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61,657</w:t>
            </w:r>
          </w:p>
        </w:tc>
        <w:tc>
          <w:tcPr>
            <w:tcW w:w="266" w:type="dxa"/>
            <w:vAlign w:val="bottom"/>
          </w:tcPr>
          <w:p w14:paraId="03C27320" w14:textId="77777777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6" w:type="dxa"/>
            <w:vAlign w:val="bottom"/>
          </w:tcPr>
          <w:p w14:paraId="55C740E0" w14:textId="3D647CC4" w:rsidR="0037485C" w:rsidRPr="0025165C" w:rsidRDefault="0008780A" w:rsidP="003748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76,100</w:t>
            </w:r>
          </w:p>
        </w:tc>
        <w:tc>
          <w:tcPr>
            <w:tcW w:w="252" w:type="dxa"/>
            <w:vAlign w:val="bottom"/>
          </w:tcPr>
          <w:p w14:paraId="5810A623" w14:textId="77777777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68" w:type="dxa"/>
            <w:vAlign w:val="bottom"/>
          </w:tcPr>
          <w:p w14:paraId="11C26F66" w14:textId="3AA77DF2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55,237</w:t>
            </w:r>
          </w:p>
        </w:tc>
      </w:tr>
      <w:tr w:rsidR="0037485C" w:rsidRPr="0025165C" w14:paraId="6ADA78C0" w14:textId="77777777" w:rsidTr="00D87077">
        <w:trPr>
          <w:trHeight w:val="20"/>
        </w:trPr>
        <w:tc>
          <w:tcPr>
            <w:tcW w:w="3150" w:type="dxa"/>
            <w:vAlign w:val="bottom"/>
          </w:tcPr>
          <w:p w14:paraId="6B94B776" w14:textId="77777777" w:rsidR="0037485C" w:rsidRPr="0025165C" w:rsidRDefault="0037485C" w:rsidP="00374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25165C">
              <w:rPr>
                <w:rFonts w:ascii="Angsana New" w:hAnsi="Angsana New"/>
                <w:sz w:val="30"/>
                <w:szCs w:val="30"/>
              </w:rPr>
              <w:t>3</w:t>
            </w:r>
            <w:r w:rsidRPr="0025165C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25165C">
              <w:rPr>
                <w:rFonts w:ascii="Angsana New" w:hAnsi="Angsana New"/>
                <w:sz w:val="30"/>
                <w:szCs w:val="30"/>
              </w:rPr>
              <w:t>6</w:t>
            </w:r>
            <w:r w:rsidRPr="0025165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  <w:vAlign w:val="bottom"/>
          </w:tcPr>
          <w:p w14:paraId="434F2460" w14:textId="2DF9F6ED" w:rsidR="0037485C" w:rsidRPr="0025165C" w:rsidRDefault="00714C62" w:rsidP="003748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20,423</w:t>
            </w:r>
          </w:p>
        </w:tc>
        <w:tc>
          <w:tcPr>
            <w:tcW w:w="280" w:type="dxa"/>
          </w:tcPr>
          <w:p w14:paraId="4E33501D" w14:textId="77777777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9" w:type="dxa"/>
            <w:vAlign w:val="bottom"/>
          </w:tcPr>
          <w:p w14:paraId="21954F30" w14:textId="1D0332E8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17,860</w:t>
            </w:r>
          </w:p>
        </w:tc>
        <w:tc>
          <w:tcPr>
            <w:tcW w:w="266" w:type="dxa"/>
            <w:vAlign w:val="bottom"/>
          </w:tcPr>
          <w:p w14:paraId="780BB86E" w14:textId="77777777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6" w:type="dxa"/>
            <w:vAlign w:val="bottom"/>
          </w:tcPr>
          <w:p w14:paraId="74AF458D" w14:textId="2E5D5EB8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1</w:t>
            </w:r>
            <w:r w:rsidR="0008780A" w:rsidRPr="0025165C">
              <w:rPr>
                <w:rFonts w:ascii="Angsana New" w:hAnsi="Angsana New"/>
                <w:sz w:val="30"/>
                <w:szCs w:val="30"/>
                <w:lang w:eastAsia="en-US"/>
              </w:rPr>
              <w:t>6,492</w:t>
            </w:r>
          </w:p>
        </w:tc>
        <w:tc>
          <w:tcPr>
            <w:tcW w:w="252" w:type="dxa"/>
            <w:vAlign w:val="bottom"/>
          </w:tcPr>
          <w:p w14:paraId="030C1A27" w14:textId="77777777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68" w:type="dxa"/>
            <w:vAlign w:val="bottom"/>
          </w:tcPr>
          <w:p w14:paraId="0253FB40" w14:textId="3BBDC6F2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14,783</w:t>
            </w:r>
          </w:p>
        </w:tc>
      </w:tr>
      <w:tr w:rsidR="0037485C" w:rsidRPr="0025165C" w14:paraId="7755014F" w14:textId="77777777" w:rsidTr="00D87077">
        <w:trPr>
          <w:trHeight w:val="20"/>
        </w:trPr>
        <w:tc>
          <w:tcPr>
            <w:tcW w:w="3150" w:type="dxa"/>
            <w:vAlign w:val="bottom"/>
          </w:tcPr>
          <w:p w14:paraId="5A575EEC" w14:textId="77777777" w:rsidR="0037485C" w:rsidRPr="0025165C" w:rsidRDefault="0037485C" w:rsidP="00374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25165C">
              <w:rPr>
                <w:rFonts w:ascii="Angsana New" w:hAnsi="Angsana New"/>
                <w:sz w:val="30"/>
                <w:szCs w:val="30"/>
              </w:rPr>
              <w:t>6</w:t>
            </w:r>
            <w:r w:rsidRPr="0025165C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25165C">
              <w:rPr>
                <w:rFonts w:ascii="Angsana New" w:hAnsi="Angsana New"/>
                <w:sz w:val="30"/>
                <w:szCs w:val="30"/>
              </w:rPr>
              <w:t>12</w:t>
            </w:r>
            <w:r w:rsidRPr="0025165C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  <w:vAlign w:val="bottom"/>
          </w:tcPr>
          <w:p w14:paraId="64E15BC6" w14:textId="14B48574" w:rsidR="0037485C" w:rsidRPr="0025165C" w:rsidRDefault="00714C62" w:rsidP="003748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13,01</w:t>
            </w:r>
            <w:r w:rsidR="00DE2785">
              <w:rPr>
                <w:rFonts w:ascii="Angsana New" w:hAnsi="Angsana New"/>
                <w:sz w:val="30"/>
                <w:szCs w:val="30"/>
                <w:lang w:eastAsia="en-US"/>
              </w:rPr>
              <w:t>5</w:t>
            </w:r>
          </w:p>
        </w:tc>
        <w:tc>
          <w:tcPr>
            <w:tcW w:w="280" w:type="dxa"/>
          </w:tcPr>
          <w:p w14:paraId="348AA52E" w14:textId="77777777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9" w:type="dxa"/>
            <w:vAlign w:val="bottom"/>
          </w:tcPr>
          <w:p w14:paraId="45EF9EEA" w14:textId="7986D53F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10,803</w:t>
            </w:r>
          </w:p>
        </w:tc>
        <w:tc>
          <w:tcPr>
            <w:tcW w:w="266" w:type="dxa"/>
            <w:vAlign w:val="bottom"/>
          </w:tcPr>
          <w:p w14:paraId="14B0629C" w14:textId="77777777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6" w:type="dxa"/>
            <w:vAlign w:val="bottom"/>
          </w:tcPr>
          <w:p w14:paraId="4DC3A7DA" w14:textId="37A1B00C" w:rsidR="0037485C" w:rsidRPr="0025165C" w:rsidRDefault="0008780A" w:rsidP="003748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9,58</w:t>
            </w:r>
            <w:r w:rsidR="00DE2785">
              <w:rPr>
                <w:rFonts w:ascii="Angsana New" w:hAnsi="Angsana New"/>
                <w:sz w:val="30"/>
                <w:szCs w:val="30"/>
                <w:lang w:eastAsia="en-US"/>
              </w:rPr>
              <w:t>4</w:t>
            </w:r>
          </w:p>
        </w:tc>
        <w:tc>
          <w:tcPr>
            <w:tcW w:w="252" w:type="dxa"/>
            <w:vAlign w:val="bottom"/>
          </w:tcPr>
          <w:p w14:paraId="660B4457" w14:textId="77777777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68" w:type="dxa"/>
            <w:vAlign w:val="bottom"/>
          </w:tcPr>
          <w:p w14:paraId="594997E5" w14:textId="00E2DACB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9,421</w:t>
            </w:r>
          </w:p>
        </w:tc>
      </w:tr>
      <w:tr w:rsidR="0037485C" w:rsidRPr="0025165C" w14:paraId="768761A0" w14:textId="77777777" w:rsidTr="00D87077">
        <w:trPr>
          <w:trHeight w:val="20"/>
        </w:trPr>
        <w:tc>
          <w:tcPr>
            <w:tcW w:w="3150" w:type="dxa"/>
            <w:vAlign w:val="bottom"/>
          </w:tcPr>
          <w:p w14:paraId="13201ABB" w14:textId="5F569ACA" w:rsidR="0037485C" w:rsidRPr="0025165C" w:rsidRDefault="0037485C" w:rsidP="00374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165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25165C">
              <w:rPr>
                <w:rFonts w:ascii="Angsana New" w:hAnsi="Angsana New"/>
                <w:color w:val="000000"/>
                <w:sz w:val="30"/>
                <w:szCs w:val="30"/>
              </w:rPr>
              <w:t xml:space="preserve">12 </w:t>
            </w:r>
            <w:r w:rsidRPr="0025165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14:paraId="51AE221E" w14:textId="5D5AF944" w:rsidR="0037485C" w:rsidRPr="0025165C" w:rsidRDefault="00714C62" w:rsidP="003748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1,433</w:t>
            </w:r>
          </w:p>
        </w:tc>
        <w:tc>
          <w:tcPr>
            <w:tcW w:w="280" w:type="dxa"/>
          </w:tcPr>
          <w:p w14:paraId="205FBCDB" w14:textId="77777777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13DCDCE0" w14:textId="28B6C71F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332</w:t>
            </w:r>
          </w:p>
        </w:tc>
        <w:tc>
          <w:tcPr>
            <w:tcW w:w="266" w:type="dxa"/>
            <w:vAlign w:val="bottom"/>
          </w:tcPr>
          <w:p w14:paraId="1B124383" w14:textId="77777777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6B4ACAB" w14:textId="48E64459" w:rsidR="0037485C" w:rsidRPr="0025165C" w:rsidRDefault="0008780A" w:rsidP="003748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1,068</w:t>
            </w:r>
          </w:p>
        </w:tc>
        <w:tc>
          <w:tcPr>
            <w:tcW w:w="252" w:type="dxa"/>
            <w:vAlign w:val="bottom"/>
          </w:tcPr>
          <w:p w14:paraId="7C50D8CF" w14:textId="77777777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vAlign w:val="bottom"/>
          </w:tcPr>
          <w:p w14:paraId="449A8259" w14:textId="32EA4F12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332</w:t>
            </w:r>
          </w:p>
        </w:tc>
      </w:tr>
      <w:tr w:rsidR="0037485C" w:rsidRPr="0025165C" w14:paraId="7A4A3DF6" w14:textId="77777777" w:rsidTr="00D87077">
        <w:trPr>
          <w:trHeight w:val="20"/>
        </w:trPr>
        <w:tc>
          <w:tcPr>
            <w:tcW w:w="3150" w:type="dxa"/>
            <w:vAlign w:val="bottom"/>
          </w:tcPr>
          <w:p w14:paraId="42B93A66" w14:textId="77777777" w:rsidR="0037485C" w:rsidRPr="0025165C" w:rsidRDefault="0037485C" w:rsidP="00374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5165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57023DE2" w14:textId="719238BC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2</w:t>
            </w:r>
            <w:r w:rsidR="00714C62" w:rsidRPr="0025165C">
              <w:rPr>
                <w:rFonts w:ascii="Angsana New" w:hAnsi="Angsana New"/>
                <w:sz w:val="30"/>
                <w:szCs w:val="30"/>
                <w:lang w:eastAsia="en-US"/>
              </w:rPr>
              <w:t>44,85</w:t>
            </w:r>
            <w:r w:rsidR="00842561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8</w:t>
            </w:r>
          </w:p>
        </w:tc>
        <w:tc>
          <w:tcPr>
            <w:tcW w:w="280" w:type="dxa"/>
          </w:tcPr>
          <w:p w14:paraId="0C0CF759" w14:textId="77777777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6879C88D" w14:textId="6712A2E3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242,140</w:t>
            </w:r>
          </w:p>
        </w:tc>
        <w:tc>
          <w:tcPr>
            <w:tcW w:w="266" w:type="dxa"/>
            <w:vAlign w:val="bottom"/>
          </w:tcPr>
          <w:p w14:paraId="230FC468" w14:textId="77777777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2EEE94F0" w14:textId="1D69F988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  <w:tab w:val="left" w:pos="100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2</w:t>
            </w:r>
            <w:r w:rsidR="0008780A" w:rsidRPr="0025165C">
              <w:rPr>
                <w:rFonts w:ascii="Angsana New" w:hAnsi="Angsana New"/>
                <w:sz w:val="30"/>
                <w:szCs w:val="30"/>
                <w:lang w:eastAsia="en-US"/>
              </w:rPr>
              <w:t>28,</w:t>
            </w:r>
            <w:r w:rsidR="006E0DE0">
              <w:rPr>
                <w:rFonts w:ascii="Angsana New" w:hAnsi="Angsana New"/>
                <w:sz w:val="30"/>
                <w:szCs w:val="30"/>
                <w:lang w:eastAsia="en-US"/>
              </w:rPr>
              <w:t>600</w:t>
            </w:r>
          </w:p>
        </w:tc>
        <w:tc>
          <w:tcPr>
            <w:tcW w:w="252" w:type="dxa"/>
            <w:vAlign w:val="bottom"/>
          </w:tcPr>
          <w:p w14:paraId="11D475C9" w14:textId="77777777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vAlign w:val="bottom"/>
          </w:tcPr>
          <w:p w14:paraId="1EB75525" w14:textId="25E9CCF1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229,670</w:t>
            </w:r>
          </w:p>
        </w:tc>
      </w:tr>
      <w:tr w:rsidR="0037485C" w:rsidRPr="0025165C" w14:paraId="551C3CC8" w14:textId="77777777" w:rsidTr="00D87077">
        <w:trPr>
          <w:trHeight w:val="20"/>
        </w:trPr>
        <w:tc>
          <w:tcPr>
            <w:tcW w:w="3150" w:type="dxa"/>
          </w:tcPr>
          <w:p w14:paraId="0D37F830" w14:textId="697C3CF5" w:rsidR="0037485C" w:rsidRPr="0025165C" w:rsidRDefault="0037485C" w:rsidP="00374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2"/>
                <w:tab w:val="left" w:pos="300"/>
                <w:tab w:val="left" w:pos="540"/>
              </w:tabs>
              <w:spacing w:line="240" w:lineRule="auto"/>
              <w:ind w:left="-108" w:right="-28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5165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ค่าเผื่อผลขาดทุน</w:t>
            </w:r>
            <w:r w:rsidR="00A64BD6" w:rsidRPr="0025165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ด้านเครดิต</w:t>
            </w:r>
          </w:p>
          <w:p w14:paraId="3738F99E" w14:textId="0630E268" w:rsidR="0037485C" w:rsidRPr="0025165C" w:rsidRDefault="0037485C" w:rsidP="00374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96" w:right="-2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5165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14:paraId="1FCCF45F" w14:textId="1E2B2765" w:rsidR="0037485C" w:rsidRPr="0025165C" w:rsidRDefault="0037485C" w:rsidP="0037485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left="-10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165C">
              <w:rPr>
                <w:rFonts w:ascii="Angsana New" w:hAnsi="Angsana New"/>
                <w:sz w:val="30"/>
                <w:szCs w:val="30"/>
              </w:rPr>
              <w:t>(</w:t>
            </w:r>
            <w:r w:rsidR="00714C62" w:rsidRPr="0025165C">
              <w:rPr>
                <w:rFonts w:ascii="Angsana New" w:hAnsi="Angsana New"/>
                <w:sz w:val="30"/>
                <w:szCs w:val="30"/>
              </w:rPr>
              <w:t>1,809</w:t>
            </w:r>
            <w:r w:rsidRPr="0025165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0" w:type="dxa"/>
          </w:tcPr>
          <w:p w14:paraId="14C7AF6A" w14:textId="77777777" w:rsidR="0037485C" w:rsidRPr="0025165C" w:rsidRDefault="0037485C" w:rsidP="0037485C">
            <w:pPr>
              <w:pStyle w:val="Preformatted"/>
              <w:tabs>
                <w:tab w:val="clear" w:pos="9590"/>
              </w:tabs>
              <w:ind w:right="345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4BA13340" w14:textId="013F4C9E" w:rsidR="0037485C" w:rsidRPr="0025165C" w:rsidRDefault="0037485C" w:rsidP="007C517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left="-108" w:right="1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165C">
              <w:rPr>
                <w:rFonts w:ascii="Angsana New" w:hAnsi="Angsana New"/>
                <w:sz w:val="30"/>
                <w:szCs w:val="30"/>
              </w:rPr>
              <w:t>(668)</w:t>
            </w:r>
          </w:p>
        </w:tc>
        <w:tc>
          <w:tcPr>
            <w:tcW w:w="266" w:type="dxa"/>
          </w:tcPr>
          <w:p w14:paraId="0237EB81" w14:textId="77777777" w:rsidR="0037485C" w:rsidRPr="0025165C" w:rsidRDefault="0037485C" w:rsidP="0037485C">
            <w:pPr>
              <w:pStyle w:val="Preformatted"/>
              <w:tabs>
                <w:tab w:val="clear" w:pos="9590"/>
              </w:tabs>
              <w:ind w:right="345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365271C1" w14:textId="1E970AF1" w:rsidR="0037485C" w:rsidRPr="0025165C" w:rsidRDefault="0037485C" w:rsidP="0037485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left="-10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165C">
              <w:rPr>
                <w:rFonts w:ascii="Angsana New" w:hAnsi="Angsana New"/>
                <w:sz w:val="30"/>
                <w:szCs w:val="30"/>
              </w:rPr>
              <w:t>(</w:t>
            </w:r>
            <w:r w:rsidR="0008780A" w:rsidRPr="0025165C">
              <w:rPr>
                <w:rFonts w:ascii="Angsana New" w:hAnsi="Angsana New"/>
                <w:sz w:val="30"/>
                <w:szCs w:val="30"/>
              </w:rPr>
              <w:t>1,444</w:t>
            </w:r>
            <w:r w:rsidRPr="0025165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13E2D44E" w14:textId="77777777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eastAsia="SimSu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vAlign w:val="bottom"/>
          </w:tcPr>
          <w:p w14:paraId="7FF780FC" w14:textId="52E82A14" w:rsidR="0037485C" w:rsidRPr="0025165C" w:rsidRDefault="0037485C" w:rsidP="00797C7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left="-108" w:right="1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165C">
              <w:rPr>
                <w:rFonts w:ascii="Angsana New" w:hAnsi="Angsana New"/>
                <w:sz w:val="30"/>
                <w:szCs w:val="30"/>
              </w:rPr>
              <w:t>(668)</w:t>
            </w:r>
          </w:p>
        </w:tc>
      </w:tr>
      <w:tr w:rsidR="0037485C" w:rsidRPr="0025165C" w14:paraId="19DB86C6" w14:textId="77777777" w:rsidTr="00D87077">
        <w:trPr>
          <w:trHeight w:val="20"/>
        </w:trPr>
        <w:tc>
          <w:tcPr>
            <w:tcW w:w="3150" w:type="dxa"/>
            <w:vAlign w:val="bottom"/>
          </w:tcPr>
          <w:p w14:paraId="37549A9A" w14:textId="77777777" w:rsidR="0037485C" w:rsidRPr="0025165C" w:rsidRDefault="0037485C" w:rsidP="0037485C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5165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สุทธิ</w:t>
            </w: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BBC689" w14:textId="62A09352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2</w:t>
            </w:r>
            <w:r w:rsidR="00714C62" w:rsidRPr="0025165C">
              <w:rPr>
                <w:rFonts w:ascii="Angsana New" w:hAnsi="Angsana New"/>
                <w:sz w:val="30"/>
                <w:szCs w:val="30"/>
                <w:lang w:eastAsia="en-US"/>
              </w:rPr>
              <w:t>43,0</w:t>
            </w:r>
            <w:r w:rsidR="00842561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49</w:t>
            </w:r>
          </w:p>
        </w:tc>
        <w:tc>
          <w:tcPr>
            <w:tcW w:w="280" w:type="dxa"/>
          </w:tcPr>
          <w:p w14:paraId="15BC3F47" w14:textId="77777777" w:rsidR="0037485C" w:rsidRPr="0025165C" w:rsidRDefault="0037485C" w:rsidP="0037485C">
            <w:pPr>
              <w:pStyle w:val="Preformatted"/>
              <w:tabs>
                <w:tab w:val="clear" w:pos="9590"/>
              </w:tabs>
              <w:ind w:right="345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44189" w14:textId="4914BC4C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241,472</w:t>
            </w:r>
          </w:p>
        </w:tc>
        <w:tc>
          <w:tcPr>
            <w:tcW w:w="266" w:type="dxa"/>
          </w:tcPr>
          <w:p w14:paraId="76E30E31" w14:textId="77777777" w:rsidR="0037485C" w:rsidRPr="0025165C" w:rsidRDefault="0037485C" w:rsidP="0037485C">
            <w:pPr>
              <w:pStyle w:val="Preformatted"/>
              <w:tabs>
                <w:tab w:val="clear" w:pos="9590"/>
              </w:tabs>
              <w:ind w:right="345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A45D84" w14:textId="26AABA80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2</w:t>
            </w:r>
            <w:r w:rsidR="0008780A" w:rsidRPr="0025165C">
              <w:rPr>
                <w:rFonts w:ascii="Angsana New" w:hAnsi="Angsana New"/>
                <w:sz w:val="30"/>
                <w:szCs w:val="30"/>
                <w:lang w:eastAsia="en-US"/>
              </w:rPr>
              <w:t>27,15</w:t>
            </w:r>
            <w:r w:rsidR="00DE2785">
              <w:rPr>
                <w:rFonts w:ascii="Angsana New" w:hAnsi="Angsana New"/>
                <w:sz w:val="30"/>
                <w:szCs w:val="30"/>
                <w:lang w:eastAsia="en-US"/>
              </w:rPr>
              <w:t>6</w:t>
            </w:r>
          </w:p>
        </w:tc>
        <w:tc>
          <w:tcPr>
            <w:tcW w:w="252" w:type="dxa"/>
          </w:tcPr>
          <w:p w14:paraId="5FA48A8F" w14:textId="77777777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6488A9" w14:textId="2230AB81" w:rsidR="0037485C" w:rsidRPr="0025165C" w:rsidRDefault="0037485C" w:rsidP="003748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5165C">
              <w:rPr>
                <w:rFonts w:ascii="Angsana New" w:hAnsi="Angsana New"/>
                <w:sz w:val="30"/>
                <w:szCs w:val="30"/>
                <w:lang w:eastAsia="en-US"/>
              </w:rPr>
              <w:t>229,002</w:t>
            </w:r>
          </w:p>
        </w:tc>
      </w:tr>
    </w:tbl>
    <w:p w14:paraId="6EE32A64" w14:textId="77777777" w:rsidR="00537936" w:rsidRDefault="00537936" w:rsidP="00CD2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0F05D3D" w14:textId="77777777" w:rsidR="00555BC0" w:rsidRDefault="00555BC0" w:rsidP="00CD2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DEBB0F6" w14:textId="77777777" w:rsidR="00555BC0" w:rsidRDefault="00555BC0" w:rsidP="00CD2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A741186" w14:textId="77777777" w:rsidR="00555BC0" w:rsidRDefault="00555BC0" w:rsidP="00CD2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B1CF164" w14:textId="77777777" w:rsidR="00555BC0" w:rsidRPr="00555BC0" w:rsidRDefault="00555BC0" w:rsidP="00CD2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1183016" w14:textId="04027F88" w:rsidR="00CD23DA" w:rsidRPr="00DC018F" w:rsidRDefault="00CD23DA" w:rsidP="00CD2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DC018F">
        <w:rPr>
          <w:rFonts w:ascii="Angsana New" w:hAnsi="Angsana New"/>
          <w:sz w:val="30"/>
          <w:szCs w:val="30"/>
          <w:cs/>
        </w:rPr>
        <w:lastRenderedPageBreak/>
        <w:t>ลูกหนี้การค้า</w:t>
      </w:r>
      <w:r w:rsidR="00FF13FF" w:rsidRPr="00DC018F">
        <w:rPr>
          <w:rFonts w:ascii="Angsana New" w:hAnsi="Angsana New"/>
          <w:sz w:val="30"/>
          <w:szCs w:val="30"/>
          <w:cs/>
        </w:rPr>
        <w:t>บุคคลและ</w:t>
      </w:r>
      <w:r w:rsidRPr="00DC018F">
        <w:rPr>
          <w:rFonts w:ascii="Angsana New" w:hAnsi="Angsana New"/>
          <w:sz w:val="30"/>
          <w:szCs w:val="30"/>
          <w:cs/>
        </w:rPr>
        <w:t>กิจการที่เกี่ยวข้อง</w:t>
      </w:r>
      <w:r w:rsidR="0025124F" w:rsidRPr="00DC018F">
        <w:rPr>
          <w:rFonts w:ascii="Angsana New" w:hAnsi="Angsana New"/>
          <w:sz w:val="30"/>
          <w:szCs w:val="30"/>
          <w:cs/>
        </w:rPr>
        <w:t>กัน</w:t>
      </w:r>
      <w:r w:rsidRPr="00DC018F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B550F3" w:rsidRPr="00DC018F">
        <w:rPr>
          <w:rFonts w:ascii="Angsana New" w:hAnsi="Angsana New"/>
          <w:sz w:val="30"/>
          <w:szCs w:val="30"/>
        </w:rPr>
        <w:t xml:space="preserve">30 </w:t>
      </w:r>
      <w:r w:rsidR="00B550F3" w:rsidRPr="00DC018F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B550F3" w:rsidRPr="00DC018F">
        <w:rPr>
          <w:rFonts w:ascii="Angsana New" w:hAnsi="Angsana New"/>
          <w:sz w:val="30"/>
          <w:szCs w:val="30"/>
        </w:rPr>
        <w:t>25</w:t>
      </w:r>
      <w:r w:rsidR="0037485C" w:rsidRPr="00DC018F">
        <w:rPr>
          <w:rFonts w:ascii="Angsana New" w:hAnsi="Angsana New"/>
          <w:sz w:val="30"/>
          <w:szCs w:val="30"/>
        </w:rPr>
        <w:t>69</w:t>
      </w:r>
      <w:r w:rsidRPr="00DC018F">
        <w:rPr>
          <w:rFonts w:ascii="Angsana New" w:hAnsi="Angsana New"/>
          <w:sz w:val="30"/>
          <w:szCs w:val="30"/>
        </w:rPr>
        <w:t xml:space="preserve"> </w:t>
      </w:r>
      <w:r w:rsidRPr="00DC018F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E45C92" w:rsidRPr="00DC018F">
        <w:rPr>
          <w:rFonts w:ascii="Angsana New" w:hAnsi="Angsana New"/>
          <w:sz w:val="30"/>
          <w:szCs w:val="30"/>
        </w:rPr>
        <w:t>31</w:t>
      </w:r>
      <w:r w:rsidRPr="00DC018F">
        <w:rPr>
          <w:rFonts w:ascii="Angsana New" w:hAnsi="Angsana New"/>
          <w:sz w:val="30"/>
          <w:szCs w:val="30"/>
        </w:rPr>
        <w:t xml:space="preserve"> </w:t>
      </w:r>
      <w:r w:rsidRPr="00DC018F">
        <w:rPr>
          <w:rFonts w:ascii="Angsana New" w:hAnsi="Angsana New"/>
          <w:sz w:val="30"/>
          <w:szCs w:val="30"/>
          <w:cs/>
        </w:rPr>
        <w:t xml:space="preserve">ธันวาคม </w:t>
      </w:r>
      <w:r w:rsidR="0037485C" w:rsidRPr="00DC018F">
        <w:rPr>
          <w:rFonts w:ascii="Angsana New" w:hAnsi="Angsana New"/>
          <w:sz w:val="30"/>
          <w:szCs w:val="30"/>
        </w:rPr>
        <w:t xml:space="preserve">2568 </w:t>
      </w:r>
      <w:r w:rsidRPr="00DC018F">
        <w:rPr>
          <w:rFonts w:ascii="Angsana New" w:hAnsi="Angsana New"/>
          <w:sz w:val="30"/>
          <w:szCs w:val="30"/>
          <w:cs/>
        </w:rPr>
        <w:t>แยกตามอายุหนี้ที่ค้างชำระได้ดังนี้</w:t>
      </w:r>
    </w:p>
    <w:p w14:paraId="37F98EA4" w14:textId="77777777" w:rsidR="00CD23DA" w:rsidRPr="002B0161" w:rsidRDefault="00CD23DA" w:rsidP="00CD2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2968"/>
        <w:gridCol w:w="1456"/>
        <w:gridCol w:w="238"/>
        <w:gridCol w:w="1455"/>
        <w:gridCol w:w="238"/>
        <w:gridCol w:w="1456"/>
        <w:gridCol w:w="236"/>
        <w:gridCol w:w="1451"/>
      </w:tblGrid>
      <w:tr w:rsidR="0024693B" w:rsidRPr="00DC018F" w14:paraId="290C7D5F" w14:textId="77777777" w:rsidTr="00217E30">
        <w:trPr>
          <w:trHeight w:val="20"/>
        </w:trPr>
        <w:tc>
          <w:tcPr>
            <w:tcW w:w="2968" w:type="dxa"/>
            <w:vAlign w:val="bottom"/>
          </w:tcPr>
          <w:p w14:paraId="7BE1EA76" w14:textId="77777777" w:rsidR="0024693B" w:rsidRPr="00DC018F" w:rsidRDefault="0024693B" w:rsidP="00232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30" w:type="dxa"/>
            <w:gridSpan w:val="7"/>
            <w:tcBorders>
              <w:bottom w:val="single" w:sz="4" w:space="0" w:color="auto"/>
            </w:tcBorders>
            <w:vAlign w:val="bottom"/>
          </w:tcPr>
          <w:p w14:paraId="24ECBC9C" w14:textId="77777777" w:rsidR="0024693B" w:rsidRPr="00DC018F" w:rsidRDefault="0024693B" w:rsidP="00232A3A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DC018F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พันบาท</w:t>
            </w:r>
          </w:p>
        </w:tc>
      </w:tr>
      <w:tr w:rsidR="0024693B" w:rsidRPr="00DC018F" w14:paraId="400ACDB2" w14:textId="77777777" w:rsidTr="00217E30">
        <w:trPr>
          <w:trHeight w:val="20"/>
        </w:trPr>
        <w:tc>
          <w:tcPr>
            <w:tcW w:w="2968" w:type="dxa"/>
            <w:vAlign w:val="bottom"/>
          </w:tcPr>
          <w:p w14:paraId="5F32710A" w14:textId="77777777" w:rsidR="0024693B" w:rsidRPr="00DC018F" w:rsidRDefault="0024693B" w:rsidP="00232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276A12" w14:textId="77777777" w:rsidR="0024693B" w:rsidRPr="00DC018F" w:rsidRDefault="0024693B" w:rsidP="00232A3A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01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C1CFB6B" w14:textId="77777777" w:rsidR="0024693B" w:rsidRPr="00DC018F" w:rsidRDefault="0024693B" w:rsidP="00232A3A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E631A1" w14:textId="77777777" w:rsidR="0024693B" w:rsidRPr="00DC018F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018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693B" w:rsidRPr="00DC018F" w14:paraId="7B7BED68" w14:textId="77777777" w:rsidTr="00217E30">
        <w:trPr>
          <w:trHeight w:val="20"/>
        </w:trPr>
        <w:tc>
          <w:tcPr>
            <w:tcW w:w="2968" w:type="dxa"/>
            <w:vAlign w:val="bottom"/>
          </w:tcPr>
          <w:p w14:paraId="79820831" w14:textId="77777777" w:rsidR="0024693B" w:rsidRPr="00DC018F" w:rsidRDefault="0024693B" w:rsidP="00232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</w:tcPr>
          <w:p w14:paraId="0C813A89" w14:textId="213FF248" w:rsidR="0024693B" w:rsidRPr="00DC018F" w:rsidRDefault="00B550F3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018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DC018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="0037485C" w:rsidRPr="00DC018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4AF61A0" w14:textId="77777777" w:rsidR="0024693B" w:rsidRPr="00DC018F" w:rsidRDefault="0024693B" w:rsidP="00232A3A">
            <w:pPr>
              <w:pStyle w:val="jern1"/>
              <w:pBdr>
                <w:bottom w:val="none" w:sz="0" w:space="0" w:color="auto"/>
              </w:pBd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</w:tcPr>
          <w:p w14:paraId="67411861" w14:textId="5717EAFD" w:rsidR="0024693B" w:rsidRPr="00DC018F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018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DC018F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37485C" w:rsidRPr="00DC018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8" w:type="dxa"/>
          </w:tcPr>
          <w:p w14:paraId="47513899" w14:textId="77777777" w:rsidR="0024693B" w:rsidRPr="00DC018F" w:rsidRDefault="0024693B" w:rsidP="00232A3A">
            <w:pPr>
              <w:pStyle w:val="jern1"/>
              <w:pBdr>
                <w:bottom w:val="none" w:sz="0" w:space="0" w:color="auto"/>
              </w:pBd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11F52CFC" w14:textId="7721FD7B" w:rsidR="0024693B" w:rsidRPr="00DC018F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21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018F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="00B550F3" w:rsidRPr="00DC018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B550F3" w:rsidRPr="00DC018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="0037485C" w:rsidRPr="00DC018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6" w:type="dxa"/>
          </w:tcPr>
          <w:p w14:paraId="05CB8C81" w14:textId="77777777" w:rsidR="0024693B" w:rsidRPr="00DC018F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14:paraId="6CD9D2E1" w14:textId="2E21D282" w:rsidR="0024693B" w:rsidRPr="00DC018F" w:rsidRDefault="0024693B" w:rsidP="00217E30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018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DC018F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37485C" w:rsidRPr="00DC018F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714C62" w:rsidRPr="00DC018F" w14:paraId="5A063F61" w14:textId="77777777" w:rsidTr="00217E30">
        <w:trPr>
          <w:trHeight w:val="20"/>
        </w:trPr>
        <w:tc>
          <w:tcPr>
            <w:tcW w:w="2968" w:type="dxa"/>
            <w:vAlign w:val="bottom"/>
          </w:tcPr>
          <w:p w14:paraId="5C4FAFBB" w14:textId="77777777" w:rsidR="00714C62" w:rsidRPr="00DC018F" w:rsidRDefault="00714C62" w:rsidP="00714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DC018F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781589FF" w14:textId="02339B08" w:rsidR="00714C62" w:rsidRPr="00DC018F" w:rsidRDefault="00714C62" w:rsidP="00714C62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DC018F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-</w:t>
            </w:r>
          </w:p>
        </w:tc>
        <w:tc>
          <w:tcPr>
            <w:tcW w:w="238" w:type="dxa"/>
          </w:tcPr>
          <w:p w14:paraId="6D5BFF82" w14:textId="77777777" w:rsidR="00714C62" w:rsidRPr="00DC018F" w:rsidRDefault="00714C62" w:rsidP="00714C62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7D661270" w14:textId="2C57C7AB" w:rsidR="00714C62" w:rsidRPr="00DC018F" w:rsidRDefault="00714C62" w:rsidP="00714C62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DC018F">
              <w:rPr>
                <w:rFonts w:ascii="Angsana New" w:hAnsi="Angsana New"/>
                <w:sz w:val="30"/>
                <w:szCs w:val="30"/>
                <w:lang w:eastAsia="en-US"/>
              </w:rPr>
              <w:t>9</w:t>
            </w:r>
          </w:p>
        </w:tc>
        <w:tc>
          <w:tcPr>
            <w:tcW w:w="238" w:type="dxa"/>
            <w:vAlign w:val="bottom"/>
          </w:tcPr>
          <w:p w14:paraId="4FDE4866" w14:textId="77777777" w:rsidR="00714C62" w:rsidRPr="00DC018F" w:rsidRDefault="00714C62" w:rsidP="00714C62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1D8C58AF" w14:textId="31D39CF5" w:rsidR="00714C62" w:rsidRPr="00DC018F" w:rsidRDefault="00714C62" w:rsidP="00714C62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DC018F">
              <w:rPr>
                <w:rFonts w:ascii="Angsana New" w:hAnsi="Angsana New"/>
                <w:sz w:val="30"/>
                <w:szCs w:val="30"/>
                <w:lang w:eastAsia="en-US"/>
              </w:rPr>
              <w:t>21,374</w:t>
            </w:r>
          </w:p>
        </w:tc>
        <w:tc>
          <w:tcPr>
            <w:tcW w:w="236" w:type="dxa"/>
            <w:vAlign w:val="bottom"/>
          </w:tcPr>
          <w:p w14:paraId="2C32ED12" w14:textId="77777777" w:rsidR="00714C62" w:rsidRPr="00DC018F" w:rsidRDefault="00714C62" w:rsidP="00714C62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51" w:type="dxa"/>
            <w:vAlign w:val="bottom"/>
          </w:tcPr>
          <w:p w14:paraId="38BD878F" w14:textId="7C112241" w:rsidR="00714C62" w:rsidRPr="00DC018F" w:rsidRDefault="00714C62" w:rsidP="00714C62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DC018F">
              <w:rPr>
                <w:rFonts w:ascii="Angsana New" w:hAnsi="Angsana New"/>
                <w:sz w:val="30"/>
                <w:szCs w:val="30"/>
                <w:lang w:eastAsia="en-US"/>
              </w:rPr>
              <w:t>17,157</w:t>
            </w:r>
          </w:p>
        </w:tc>
      </w:tr>
      <w:tr w:rsidR="00DB05CD" w:rsidRPr="00DC018F" w14:paraId="3D2AD22E" w14:textId="77777777" w:rsidTr="00217E30">
        <w:trPr>
          <w:trHeight w:val="20"/>
        </w:trPr>
        <w:tc>
          <w:tcPr>
            <w:tcW w:w="2968" w:type="dxa"/>
            <w:vAlign w:val="bottom"/>
          </w:tcPr>
          <w:p w14:paraId="3CBA628D" w14:textId="77777777" w:rsidR="00DB05CD" w:rsidRPr="00DC018F" w:rsidRDefault="00DB05CD" w:rsidP="00DB0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018F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DC018F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56" w:type="dxa"/>
            <w:vAlign w:val="bottom"/>
          </w:tcPr>
          <w:p w14:paraId="55638DCB" w14:textId="77777777" w:rsidR="00DB05CD" w:rsidRPr="00DC018F" w:rsidRDefault="00DB05CD" w:rsidP="00DB05C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38" w:type="dxa"/>
          </w:tcPr>
          <w:p w14:paraId="67438507" w14:textId="77777777" w:rsidR="00DB05CD" w:rsidRPr="00DC018F" w:rsidRDefault="00DB05CD" w:rsidP="00DB05C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55" w:type="dxa"/>
            <w:vAlign w:val="bottom"/>
          </w:tcPr>
          <w:p w14:paraId="2453470B" w14:textId="77777777" w:rsidR="00DB05CD" w:rsidRPr="00DC018F" w:rsidRDefault="00DB05CD" w:rsidP="00DB05CD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38" w:type="dxa"/>
            <w:vAlign w:val="bottom"/>
          </w:tcPr>
          <w:p w14:paraId="29D9413F" w14:textId="77777777" w:rsidR="00DB05CD" w:rsidRPr="00DC018F" w:rsidRDefault="00DB05CD" w:rsidP="00DB05C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56" w:type="dxa"/>
            <w:vAlign w:val="bottom"/>
          </w:tcPr>
          <w:p w14:paraId="0EA8D5F9" w14:textId="77777777" w:rsidR="00DB05CD" w:rsidRPr="00DC018F" w:rsidRDefault="00DB05CD" w:rsidP="00DB05C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  <w:vAlign w:val="bottom"/>
          </w:tcPr>
          <w:p w14:paraId="7E255AE4" w14:textId="77777777" w:rsidR="00DB05CD" w:rsidRPr="00DC018F" w:rsidRDefault="00DB05CD" w:rsidP="00DB05C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51" w:type="dxa"/>
            <w:vAlign w:val="bottom"/>
          </w:tcPr>
          <w:p w14:paraId="7A1CC7D3" w14:textId="77777777" w:rsidR="00DB05CD" w:rsidRPr="00DC018F" w:rsidRDefault="00DB05CD" w:rsidP="00DB05CD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</w:tr>
      <w:tr w:rsidR="00DB05CD" w:rsidRPr="00DC018F" w14:paraId="0FA20C2E" w14:textId="77777777" w:rsidTr="00217E30">
        <w:trPr>
          <w:trHeight w:val="20"/>
        </w:trPr>
        <w:tc>
          <w:tcPr>
            <w:tcW w:w="2968" w:type="dxa"/>
            <w:vAlign w:val="bottom"/>
          </w:tcPr>
          <w:p w14:paraId="2ECDF12C" w14:textId="77777777" w:rsidR="00DB05CD" w:rsidRPr="00DC018F" w:rsidRDefault="00DB05CD" w:rsidP="00DB0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018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DC018F">
              <w:rPr>
                <w:rFonts w:ascii="Angsana New" w:hAnsi="Angsana New"/>
                <w:sz w:val="30"/>
                <w:szCs w:val="30"/>
              </w:rPr>
              <w:t>3</w:t>
            </w:r>
            <w:r w:rsidRPr="00DC018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  <w:vAlign w:val="bottom"/>
          </w:tcPr>
          <w:p w14:paraId="2DAA033F" w14:textId="316C6831" w:rsidR="00DB05CD" w:rsidRPr="00DC018F" w:rsidRDefault="00714C62" w:rsidP="00DB05C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DC018F">
              <w:rPr>
                <w:rFonts w:ascii="Angsana New" w:hAnsi="Angsana New"/>
                <w:sz w:val="30"/>
                <w:szCs w:val="30"/>
                <w:lang w:eastAsia="en-US"/>
              </w:rPr>
              <w:t>84</w:t>
            </w:r>
          </w:p>
        </w:tc>
        <w:tc>
          <w:tcPr>
            <w:tcW w:w="238" w:type="dxa"/>
          </w:tcPr>
          <w:p w14:paraId="6E4B4EB1" w14:textId="77777777" w:rsidR="00DB05CD" w:rsidRPr="00DC018F" w:rsidRDefault="00DB05CD" w:rsidP="00DB05C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55" w:type="dxa"/>
            <w:vAlign w:val="bottom"/>
          </w:tcPr>
          <w:p w14:paraId="5A16CF17" w14:textId="43B61D09" w:rsidR="00DB05CD" w:rsidRPr="00DC018F" w:rsidRDefault="00DB05CD" w:rsidP="00DB05CD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DC018F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-</w:t>
            </w:r>
          </w:p>
        </w:tc>
        <w:tc>
          <w:tcPr>
            <w:tcW w:w="238" w:type="dxa"/>
            <w:vAlign w:val="bottom"/>
          </w:tcPr>
          <w:p w14:paraId="381389AF" w14:textId="77777777" w:rsidR="00DB05CD" w:rsidRPr="00DC018F" w:rsidRDefault="00DB05CD" w:rsidP="00DB05C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56" w:type="dxa"/>
            <w:vAlign w:val="bottom"/>
          </w:tcPr>
          <w:p w14:paraId="6095E0BB" w14:textId="01AD09A4" w:rsidR="00DB05CD" w:rsidRPr="00DC018F" w:rsidRDefault="00714C62" w:rsidP="00DB05C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DC018F">
              <w:rPr>
                <w:rFonts w:ascii="Angsana New" w:hAnsi="Angsana New"/>
                <w:sz w:val="30"/>
                <w:szCs w:val="30"/>
                <w:lang w:eastAsia="en-US"/>
              </w:rPr>
              <w:t>5,883</w:t>
            </w:r>
          </w:p>
        </w:tc>
        <w:tc>
          <w:tcPr>
            <w:tcW w:w="236" w:type="dxa"/>
            <w:vAlign w:val="bottom"/>
          </w:tcPr>
          <w:p w14:paraId="70DB3DD2" w14:textId="77777777" w:rsidR="00DB05CD" w:rsidRPr="00DC018F" w:rsidRDefault="00DB05CD" w:rsidP="00DB05C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51" w:type="dxa"/>
            <w:vAlign w:val="bottom"/>
          </w:tcPr>
          <w:p w14:paraId="25DFA3F7" w14:textId="3D5E5D74" w:rsidR="00DB05CD" w:rsidRPr="00DC018F" w:rsidRDefault="00DB05CD" w:rsidP="00DB05CD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DC018F">
              <w:rPr>
                <w:rFonts w:ascii="Angsana New" w:hAnsi="Angsana New"/>
                <w:sz w:val="30"/>
                <w:szCs w:val="30"/>
                <w:lang w:eastAsia="en-US"/>
              </w:rPr>
              <w:t>6,296</w:t>
            </w:r>
          </w:p>
        </w:tc>
      </w:tr>
      <w:tr w:rsidR="00DB05CD" w:rsidRPr="00DC018F" w14:paraId="2E159ACC" w14:textId="77777777" w:rsidTr="00217E30">
        <w:trPr>
          <w:trHeight w:val="20"/>
        </w:trPr>
        <w:tc>
          <w:tcPr>
            <w:tcW w:w="2968" w:type="dxa"/>
            <w:vAlign w:val="bottom"/>
          </w:tcPr>
          <w:p w14:paraId="56BA0532" w14:textId="77777777" w:rsidR="00DB05CD" w:rsidRPr="00DC018F" w:rsidRDefault="00DB05CD" w:rsidP="00DB05CD">
            <w:pPr>
              <w:tabs>
                <w:tab w:val="clear" w:pos="2807"/>
                <w:tab w:val="left" w:pos="2790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DC018F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629C1" w14:textId="4130F375" w:rsidR="00DB05CD" w:rsidRPr="00DC018F" w:rsidRDefault="00714C62" w:rsidP="00DB05C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DC018F">
              <w:rPr>
                <w:rFonts w:ascii="Angsana New" w:hAnsi="Angsana New"/>
                <w:sz w:val="30"/>
                <w:szCs w:val="30"/>
                <w:lang w:eastAsia="en-US"/>
              </w:rPr>
              <w:t>84</w:t>
            </w:r>
          </w:p>
        </w:tc>
        <w:tc>
          <w:tcPr>
            <w:tcW w:w="238" w:type="dxa"/>
          </w:tcPr>
          <w:p w14:paraId="1F5C9BBF" w14:textId="77777777" w:rsidR="00DB05CD" w:rsidRPr="00DC018F" w:rsidRDefault="00DB05CD" w:rsidP="00DB05CD">
            <w:pPr>
              <w:pStyle w:val="Preformatted"/>
              <w:tabs>
                <w:tab w:val="clear" w:pos="9590"/>
              </w:tabs>
              <w:ind w:right="345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F9E91" w14:textId="48C74BA6" w:rsidR="00DB05CD" w:rsidRPr="00DC018F" w:rsidRDefault="00DB05CD" w:rsidP="00DB05C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DC018F">
              <w:rPr>
                <w:rFonts w:ascii="Angsana New" w:hAnsi="Angsana New"/>
                <w:sz w:val="30"/>
                <w:szCs w:val="30"/>
                <w:lang w:eastAsia="en-US"/>
              </w:rPr>
              <w:t>9</w:t>
            </w:r>
          </w:p>
        </w:tc>
        <w:tc>
          <w:tcPr>
            <w:tcW w:w="238" w:type="dxa"/>
          </w:tcPr>
          <w:p w14:paraId="3E02F2A6" w14:textId="77777777" w:rsidR="00DB05CD" w:rsidRPr="00DC018F" w:rsidRDefault="00DB05CD" w:rsidP="00DB05CD">
            <w:pPr>
              <w:pStyle w:val="Preformatted"/>
              <w:tabs>
                <w:tab w:val="clear" w:pos="9590"/>
              </w:tabs>
              <w:ind w:right="345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239935" w14:textId="29255911" w:rsidR="00DB05CD" w:rsidRPr="00DC018F" w:rsidRDefault="00DB05CD" w:rsidP="00DB05C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DC018F">
              <w:rPr>
                <w:rFonts w:ascii="Angsana New" w:hAnsi="Angsana New"/>
                <w:sz w:val="30"/>
                <w:szCs w:val="30"/>
                <w:lang w:eastAsia="en-US"/>
              </w:rPr>
              <w:t>2</w:t>
            </w:r>
            <w:r w:rsidR="00714C62" w:rsidRPr="00DC018F">
              <w:rPr>
                <w:rFonts w:ascii="Angsana New" w:hAnsi="Angsana New"/>
                <w:sz w:val="30"/>
                <w:szCs w:val="30"/>
                <w:lang w:eastAsia="en-US"/>
              </w:rPr>
              <w:t>7,257</w:t>
            </w:r>
          </w:p>
        </w:tc>
        <w:tc>
          <w:tcPr>
            <w:tcW w:w="236" w:type="dxa"/>
          </w:tcPr>
          <w:p w14:paraId="7AB943FE" w14:textId="77777777" w:rsidR="00DB05CD" w:rsidRPr="00DC018F" w:rsidRDefault="00DB05CD" w:rsidP="00DB05C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25AE4" w14:textId="2D2BD451" w:rsidR="00DB05CD" w:rsidRPr="00DC018F" w:rsidRDefault="00DB05CD" w:rsidP="00DB05CD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DC018F">
              <w:rPr>
                <w:rFonts w:ascii="Angsana New" w:hAnsi="Angsana New"/>
                <w:sz w:val="30"/>
                <w:szCs w:val="30"/>
                <w:lang w:eastAsia="en-US"/>
              </w:rPr>
              <w:t>23,453</w:t>
            </w:r>
          </w:p>
        </w:tc>
      </w:tr>
    </w:tbl>
    <w:p w14:paraId="0DE03FE8" w14:textId="77777777" w:rsidR="006862E2" w:rsidRPr="002B0161" w:rsidRDefault="006862E2" w:rsidP="00854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C988DCE" w14:textId="22FE4F29" w:rsidR="00DB05CD" w:rsidRPr="00DC018F" w:rsidRDefault="00DB05CD" w:rsidP="00DB0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DC018F">
        <w:rPr>
          <w:rFonts w:ascii="Angsana New" w:hAnsi="Angsana New"/>
          <w:sz w:val="30"/>
          <w:szCs w:val="30"/>
          <w:cs/>
        </w:rPr>
        <w:t xml:space="preserve">ระยะเวลาการให้สินเชื่อ (เครดิตเทอม) แก่ลูกค้าตามนโยบายของกลุ่มบริษัทในปี </w:t>
      </w:r>
      <w:r w:rsidR="00577824" w:rsidRPr="00DC018F">
        <w:rPr>
          <w:rFonts w:ascii="Angsana New" w:hAnsi="Angsana New"/>
          <w:sz w:val="30"/>
          <w:szCs w:val="30"/>
        </w:rPr>
        <w:t>2569</w:t>
      </w:r>
      <w:r w:rsidRPr="00DC018F">
        <w:rPr>
          <w:rFonts w:ascii="Angsana New" w:hAnsi="Angsana New"/>
          <w:sz w:val="30"/>
          <w:szCs w:val="30"/>
          <w:cs/>
        </w:rPr>
        <w:t xml:space="preserve"> และ </w:t>
      </w:r>
      <w:r w:rsidR="00577824" w:rsidRPr="00DC018F">
        <w:rPr>
          <w:rFonts w:ascii="Angsana New" w:hAnsi="Angsana New"/>
          <w:sz w:val="30"/>
          <w:szCs w:val="30"/>
        </w:rPr>
        <w:t>2568</w:t>
      </w:r>
      <w:r w:rsidRPr="00DC018F">
        <w:rPr>
          <w:rFonts w:ascii="Angsana New" w:hAnsi="Angsana New"/>
          <w:sz w:val="30"/>
          <w:szCs w:val="30"/>
          <w:cs/>
        </w:rPr>
        <w:t xml:space="preserve"> คือ </w:t>
      </w:r>
      <w:r w:rsidR="00577824" w:rsidRPr="00DC018F">
        <w:rPr>
          <w:rFonts w:ascii="Angsana New" w:hAnsi="Angsana New"/>
          <w:sz w:val="30"/>
          <w:szCs w:val="30"/>
        </w:rPr>
        <w:t>7</w:t>
      </w:r>
      <w:r w:rsidRPr="00DC018F">
        <w:rPr>
          <w:rFonts w:ascii="Angsana New" w:hAnsi="Angsana New"/>
          <w:sz w:val="30"/>
          <w:szCs w:val="30"/>
          <w:cs/>
        </w:rPr>
        <w:t xml:space="preserve"> - </w:t>
      </w:r>
      <w:r w:rsidR="00577824" w:rsidRPr="00DC018F">
        <w:rPr>
          <w:rFonts w:ascii="Angsana New" w:hAnsi="Angsana New"/>
          <w:sz w:val="30"/>
          <w:szCs w:val="30"/>
        </w:rPr>
        <w:t>90</w:t>
      </w:r>
      <w:r w:rsidRPr="00DC018F">
        <w:rPr>
          <w:rFonts w:ascii="Angsana New" w:hAnsi="Angsana New"/>
          <w:sz w:val="30"/>
          <w:szCs w:val="30"/>
          <w:cs/>
        </w:rPr>
        <w:t xml:space="preserve"> วัน</w:t>
      </w:r>
    </w:p>
    <w:p w14:paraId="336A88F8" w14:textId="77777777" w:rsidR="00714C62" w:rsidRPr="002B0161" w:rsidRDefault="00714C62" w:rsidP="00DB05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6F3254F" w14:textId="01F8BEE1" w:rsidR="00DB05CD" w:rsidRPr="00DC018F" w:rsidRDefault="00A01132" w:rsidP="00A01132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</w:tabs>
        <w:spacing w:line="0" w:lineRule="atLeast"/>
        <w:ind w:left="567" w:right="123"/>
        <w:jc w:val="thaiDistribute"/>
        <w:rPr>
          <w:rFonts w:ascii="Angsana New" w:hAnsi="Angsana New"/>
          <w:b/>
          <w:bCs/>
          <w:sz w:val="30"/>
          <w:szCs w:val="30"/>
        </w:rPr>
      </w:pPr>
      <w:r w:rsidRPr="00537936">
        <w:rPr>
          <w:rFonts w:ascii="Angsana New" w:hAnsi="Angsana New"/>
          <w:b/>
          <w:bCs/>
          <w:sz w:val="29"/>
          <w:szCs w:val="29"/>
        </w:rPr>
        <w:t xml:space="preserve"> </w:t>
      </w:r>
      <w:r w:rsidR="00DB05CD" w:rsidRPr="00DC018F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</w:t>
      </w:r>
      <w:r w:rsidR="00D00976" w:rsidRPr="00DC018F">
        <w:rPr>
          <w:rFonts w:ascii="Angsana New" w:hAnsi="Angsana New"/>
          <w:b/>
          <w:bCs/>
          <w:sz w:val="30"/>
          <w:szCs w:val="30"/>
          <w:cs/>
        </w:rPr>
        <w:t>ยาว</w:t>
      </w:r>
      <w:r w:rsidR="00DB05CD" w:rsidRPr="00DC018F">
        <w:rPr>
          <w:rFonts w:ascii="Angsana New" w:hAnsi="Angsana New"/>
          <w:b/>
          <w:bCs/>
          <w:sz w:val="30"/>
          <w:szCs w:val="30"/>
          <w:cs/>
        </w:rPr>
        <w:t>แก่กิจการอื่น</w:t>
      </w:r>
    </w:p>
    <w:p w14:paraId="6D03270F" w14:textId="77777777" w:rsidR="002D7C38" w:rsidRPr="002B0161" w:rsidRDefault="002D7C38" w:rsidP="002D7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</w:tabs>
        <w:spacing w:line="0" w:lineRule="atLeast"/>
        <w:ind w:right="123"/>
        <w:jc w:val="thaiDistribute"/>
        <w:rPr>
          <w:rFonts w:ascii="Angsana New" w:hAnsi="Angsana New"/>
          <w:sz w:val="30"/>
          <w:szCs w:val="30"/>
        </w:rPr>
      </w:pPr>
    </w:p>
    <w:tbl>
      <w:tblPr>
        <w:tblW w:w="9491" w:type="dxa"/>
        <w:tblLayout w:type="fixed"/>
        <w:tblLook w:val="0000" w:firstRow="0" w:lastRow="0" w:firstColumn="0" w:lastColumn="0" w:noHBand="0" w:noVBand="0"/>
      </w:tblPr>
      <w:tblGrid>
        <w:gridCol w:w="4592"/>
        <w:gridCol w:w="2305"/>
        <w:gridCol w:w="288"/>
        <w:gridCol w:w="2306"/>
      </w:tblGrid>
      <w:tr w:rsidR="002D7C38" w:rsidRPr="00DC018F" w14:paraId="1DD3CA9E" w14:textId="77777777" w:rsidTr="00DC018F">
        <w:trPr>
          <w:cantSplit/>
        </w:trPr>
        <w:tc>
          <w:tcPr>
            <w:tcW w:w="4592" w:type="dxa"/>
          </w:tcPr>
          <w:p w14:paraId="5D37983E" w14:textId="77777777" w:rsidR="002D7C38" w:rsidRPr="00DC018F" w:rsidRDefault="002D7C38" w:rsidP="00395FE3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left="540"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5" w:type="dxa"/>
          </w:tcPr>
          <w:p w14:paraId="38D8776A" w14:textId="77777777" w:rsidR="002D7C38" w:rsidRPr="00DC018F" w:rsidRDefault="002D7C38" w:rsidP="00395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288" w:type="dxa"/>
          </w:tcPr>
          <w:p w14:paraId="6369DEC5" w14:textId="77777777" w:rsidR="002D7C38" w:rsidRPr="00DC018F" w:rsidRDefault="002D7C38" w:rsidP="00395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06" w:type="dxa"/>
            <w:tcBorders>
              <w:bottom w:val="single" w:sz="4" w:space="0" w:color="auto"/>
            </w:tcBorders>
          </w:tcPr>
          <w:p w14:paraId="6F940D6C" w14:textId="77777777" w:rsidR="002D7C38" w:rsidRPr="00DC018F" w:rsidRDefault="002D7C38" w:rsidP="00395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C018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2D7C38" w:rsidRPr="00DC018F" w14:paraId="32B3409E" w14:textId="77777777" w:rsidTr="00DC018F">
        <w:trPr>
          <w:cantSplit/>
        </w:trPr>
        <w:tc>
          <w:tcPr>
            <w:tcW w:w="4592" w:type="dxa"/>
          </w:tcPr>
          <w:p w14:paraId="6110D5E7" w14:textId="77777777" w:rsidR="002D7C38" w:rsidRPr="00DC018F" w:rsidRDefault="002D7C38" w:rsidP="00395FE3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05" w:type="dxa"/>
          </w:tcPr>
          <w:p w14:paraId="5DEAFC32" w14:textId="77777777" w:rsidR="002D7C38" w:rsidRPr="00DC018F" w:rsidRDefault="002D7C38" w:rsidP="00395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8" w:type="dxa"/>
          </w:tcPr>
          <w:p w14:paraId="1AD9FEFB" w14:textId="77777777" w:rsidR="002D7C38" w:rsidRPr="00DC018F" w:rsidRDefault="002D7C38" w:rsidP="00395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06" w:type="dxa"/>
            <w:tcBorders>
              <w:bottom w:val="single" w:sz="4" w:space="0" w:color="auto"/>
            </w:tcBorders>
          </w:tcPr>
          <w:p w14:paraId="38179D7B" w14:textId="77777777" w:rsidR="002D7C38" w:rsidRPr="00DC018F" w:rsidRDefault="002D7C38" w:rsidP="002D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018F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</w:t>
            </w:r>
          </w:p>
          <w:p w14:paraId="7D01374B" w14:textId="77777777" w:rsidR="002D7C38" w:rsidRPr="00DC018F" w:rsidRDefault="002D7C38" w:rsidP="002D7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018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7C38" w:rsidRPr="00DC018F" w14:paraId="25668EDF" w14:textId="77777777" w:rsidTr="00DC018F">
        <w:trPr>
          <w:cantSplit/>
        </w:trPr>
        <w:tc>
          <w:tcPr>
            <w:tcW w:w="4592" w:type="dxa"/>
          </w:tcPr>
          <w:p w14:paraId="1CC5CC51" w14:textId="2CAC230A" w:rsidR="002D7C38" w:rsidRPr="00DC018F" w:rsidRDefault="002D7C38" w:rsidP="00395FE3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C018F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</w:t>
            </w:r>
            <w:r w:rsidR="00842561">
              <w:rPr>
                <w:rFonts w:ascii="Angsana New" w:hAnsi="Angsana New" w:hint="cs"/>
                <w:sz w:val="30"/>
                <w:szCs w:val="30"/>
                <w:cs/>
                <w:lang w:val="af-ZA"/>
              </w:rPr>
              <w:t xml:space="preserve">(ระยะสั้น) </w:t>
            </w:r>
            <w:r w:rsidRPr="00DC018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C018F">
              <w:rPr>
                <w:rFonts w:ascii="Angsana New" w:hAnsi="Angsana New"/>
                <w:sz w:val="30"/>
                <w:szCs w:val="30"/>
              </w:rPr>
              <w:t>1</w:t>
            </w:r>
            <w:r w:rsidRPr="00DC018F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DC018F">
              <w:rPr>
                <w:rFonts w:ascii="Angsana New" w:hAnsi="Angsana New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2305" w:type="dxa"/>
          </w:tcPr>
          <w:p w14:paraId="6B3C0375" w14:textId="77777777" w:rsidR="002D7C38" w:rsidRPr="00DC018F" w:rsidRDefault="002D7C38" w:rsidP="00395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8" w:type="dxa"/>
          </w:tcPr>
          <w:p w14:paraId="785D9D01" w14:textId="77777777" w:rsidR="002D7C38" w:rsidRPr="00DC018F" w:rsidRDefault="002D7C38" w:rsidP="00395FE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06" w:type="dxa"/>
          </w:tcPr>
          <w:p w14:paraId="3A5D3928" w14:textId="557C9BF8" w:rsidR="002D7C38" w:rsidRPr="00DC018F" w:rsidRDefault="006754CF" w:rsidP="002D7C38">
            <w:pPr>
              <w:pStyle w:val="Preformatted"/>
              <w:tabs>
                <w:tab w:val="clear" w:pos="959"/>
                <w:tab w:val="clear" w:pos="1918"/>
                <w:tab w:val="clear" w:pos="9590"/>
                <w:tab w:val="left" w:pos="1639"/>
              </w:tabs>
              <w:ind w:left="-108" w:right="20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DC018F"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  <w:t>5</w:t>
            </w:r>
            <w:r w:rsidR="002D7C38" w:rsidRPr="00DC018F"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  <w:t>,</w:t>
            </w:r>
            <w:r w:rsidRPr="00DC018F">
              <w:rPr>
                <w:rFonts w:ascii="Angsana New" w:hAnsi="Angsana New"/>
                <w:sz w:val="30"/>
                <w:szCs w:val="30"/>
                <w:lang w:eastAsia="en-US"/>
              </w:rPr>
              <w:t>100</w:t>
            </w:r>
          </w:p>
        </w:tc>
      </w:tr>
      <w:tr w:rsidR="002D7C38" w:rsidRPr="00DC018F" w14:paraId="611F5CBC" w14:textId="77777777" w:rsidTr="00DC018F">
        <w:trPr>
          <w:cantSplit/>
        </w:trPr>
        <w:tc>
          <w:tcPr>
            <w:tcW w:w="4592" w:type="dxa"/>
          </w:tcPr>
          <w:p w14:paraId="4DA9A4CB" w14:textId="054B4F9E" w:rsidR="002D7C38" w:rsidRPr="00DC018F" w:rsidRDefault="002D7C38" w:rsidP="00395FE3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C018F">
              <w:rPr>
                <w:rFonts w:ascii="Angsana New" w:hAnsi="Angsana New"/>
                <w:sz w:val="30"/>
                <w:szCs w:val="30"/>
                <w:cs/>
              </w:rPr>
              <w:t>ให้กู้ยืมเพิ่ม</w:t>
            </w:r>
          </w:p>
        </w:tc>
        <w:tc>
          <w:tcPr>
            <w:tcW w:w="2305" w:type="dxa"/>
          </w:tcPr>
          <w:p w14:paraId="0023D4B8" w14:textId="77777777" w:rsidR="002D7C38" w:rsidRPr="00DC018F" w:rsidRDefault="002D7C38" w:rsidP="00395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8" w:type="dxa"/>
          </w:tcPr>
          <w:p w14:paraId="79A44991" w14:textId="77777777" w:rsidR="002D7C38" w:rsidRPr="00DC018F" w:rsidRDefault="002D7C38" w:rsidP="00395FE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06" w:type="dxa"/>
          </w:tcPr>
          <w:p w14:paraId="2EA73EC2" w14:textId="3EFA3823" w:rsidR="002D7C38" w:rsidRPr="00DC018F" w:rsidRDefault="00196828" w:rsidP="00395FE3">
            <w:pPr>
              <w:pStyle w:val="Preformatted"/>
              <w:tabs>
                <w:tab w:val="clear" w:pos="959"/>
                <w:tab w:val="clear" w:pos="1918"/>
                <w:tab w:val="clear" w:pos="9590"/>
                <w:tab w:val="left" w:pos="1863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300</w:t>
            </w:r>
          </w:p>
        </w:tc>
      </w:tr>
      <w:tr w:rsidR="00196828" w:rsidRPr="00DC018F" w14:paraId="1F7F9F81" w14:textId="77777777" w:rsidTr="00DC018F">
        <w:trPr>
          <w:cantSplit/>
        </w:trPr>
        <w:tc>
          <w:tcPr>
            <w:tcW w:w="4592" w:type="dxa"/>
          </w:tcPr>
          <w:p w14:paraId="42E07D55" w14:textId="4D8B2C4D" w:rsidR="00196828" w:rsidRPr="00DC018F" w:rsidRDefault="00196828" w:rsidP="00395FE3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โอนดอกเบี้ยผิดนัดค้างรับไปเป็นส่วนหนึ่งของเงินต้น</w:t>
            </w:r>
          </w:p>
        </w:tc>
        <w:tc>
          <w:tcPr>
            <w:tcW w:w="2305" w:type="dxa"/>
          </w:tcPr>
          <w:p w14:paraId="39350D81" w14:textId="77777777" w:rsidR="00196828" w:rsidRPr="00DC018F" w:rsidRDefault="00196828" w:rsidP="00395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8" w:type="dxa"/>
          </w:tcPr>
          <w:p w14:paraId="4353EFB8" w14:textId="77777777" w:rsidR="00196828" w:rsidRPr="00DC018F" w:rsidRDefault="00196828" w:rsidP="00395FE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06" w:type="dxa"/>
          </w:tcPr>
          <w:p w14:paraId="0620483A" w14:textId="0A34D72A" w:rsidR="00196828" w:rsidRDefault="00196828" w:rsidP="00395FE3">
            <w:pPr>
              <w:pStyle w:val="Preformatted"/>
              <w:tabs>
                <w:tab w:val="clear" w:pos="959"/>
                <w:tab w:val="clear" w:pos="1918"/>
                <w:tab w:val="clear" w:pos="9590"/>
                <w:tab w:val="left" w:pos="1863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130</w:t>
            </w:r>
          </w:p>
        </w:tc>
      </w:tr>
      <w:tr w:rsidR="002D7C38" w:rsidRPr="00DC018F" w14:paraId="499BCEED" w14:textId="77777777" w:rsidTr="00DC018F">
        <w:trPr>
          <w:cantSplit/>
        </w:trPr>
        <w:tc>
          <w:tcPr>
            <w:tcW w:w="4592" w:type="dxa"/>
          </w:tcPr>
          <w:p w14:paraId="39289EDD" w14:textId="3BE02866" w:rsidR="002D7C38" w:rsidRPr="00DC018F" w:rsidRDefault="002D7C38" w:rsidP="00395FE3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C018F">
              <w:rPr>
                <w:rFonts w:ascii="Angsana New" w:hAnsi="Angsana New"/>
                <w:sz w:val="30"/>
                <w:szCs w:val="30"/>
                <w:cs/>
              </w:rPr>
              <w:t>รับชำระคืน</w:t>
            </w:r>
            <w:r w:rsidR="00196828">
              <w:rPr>
                <w:rFonts w:ascii="Angsana New" w:hAnsi="Angsana New" w:hint="cs"/>
                <w:sz w:val="30"/>
                <w:szCs w:val="30"/>
                <w:cs/>
              </w:rPr>
              <w:t>เป็นเงินสด</w:t>
            </w:r>
          </w:p>
        </w:tc>
        <w:tc>
          <w:tcPr>
            <w:tcW w:w="2305" w:type="dxa"/>
          </w:tcPr>
          <w:p w14:paraId="66634B2A" w14:textId="77777777" w:rsidR="002D7C38" w:rsidRPr="00DC018F" w:rsidRDefault="002D7C38" w:rsidP="00395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8" w:type="dxa"/>
          </w:tcPr>
          <w:p w14:paraId="0A478405" w14:textId="77777777" w:rsidR="002D7C38" w:rsidRPr="00DC018F" w:rsidRDefault="002D7C38" w:rsidP="00395FE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06" w:type="dxa"/>
          </w:tcPr>
          <w:p w14:paraId="74A06DA8" w14:textId="5AD9361F" w:rsidR="002D7C38" w:rsidRPr="00DC018F" w:rsidRDefault="00DC018F" w:rsidP="00DC018F">
            <w:pPr>
              <w:pStyle w:val="Preformatted"/>
              <w:tabs>
                <w:tab w:val="clear" w:pos="959"/>
                <w:tab w:val="clear" w:pos="1918"/>
                <w:tab w:val="clear" w:pos="9590"/>
                <w:tab w:val="left" w:pos="1722"/>
              </w:tabs>
              <w:ind w:left="-108" w:right="153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DC018F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(</w:t>
            </w:r>
            <w:r w:rsidR="00055605" w:rsidRPr="00DC018F">
              <w:rPr>
                <w:rFonts w:ascii="Angsana New" w:hAnsi="Angsana New"/>
                <w:sz w:val="30"/>
                <w:szCs w:val="30"/>
                <w:lang w:eastAsia="en-US"/>
              </w:rPr>
              <w:t>50</w:t>
            </w:r>
            <w:r w:rsidRPr="00DC018F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)</w:t>
            </w:r>
          </w:p>
        </w:tc>
      </w:tr>
      <w:tr w:rsidR="00DC018F" w:rsidRPr="00DC018F" w14:paraId="07F1C310" w14:textId="77777777" w:rsidTr="00DC018F">
        <w:trPr>
          <w:cantSplit/>
        </w:trPr>
        <w:tc>
          <w:tcPr>
            <w:tcW w:w="4592" w:type="dxa"/>
          </w:tcPr>
          <w:p w14:paraId="4069A00E" w14:textId="68ADD47D" w:rsidR="00DC018F" w:rsidRPr="00DC018F" w:rsidRDefault="00196828" w:rsidP="00395FE3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C018F">
              <w:rPr>
                <w:rFonts w:ascii="Angsana New" w:hAnsi="Angsana New"/>
                <w:sz w:val="30"/>
                <w:szCs w:val="30"/>
                <w:cs/>
              </w:rPr>
              <w:t>รับชำระ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คืนด้วยการรับ</w:t>
            </w:r>
            <w:r w:rsidR="00DC018F" w:rsidRPr="00DC018F">
              <w:rPr>
                <w:rFonts w:ascii="Angsana New" w:hAnsi="Angsana New" w:hint="cs"/>
                <w:sz w:val="30"/>
                <w:szCs w:val="30"/>
                <w:cs/>
              </w:rPr>
              <w:t>โอนสินค้า</w:t>
            </w:r>
          </w:p>
        </w:tc>
        <w:tc>
          <w:tcPr>
            <w:tcW w:w="2305" w:type="dxa"/>
          </w:tcPr>
          <w:p w14:paraId="2F2E1925" w14:textId="77777777" w:rsidR="00DC018F" w:rsidRPr="00DC018F" w:rsidRDefault="00DC018F" w:rsidP="00395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8" w:type="dxa"/>
          </w:tcPr>
          <w:p w14:paraId="1687750A" w14:textId="77777777" w:rsidR="00DC018F" w:rsidRPr="00DC018F" w:rsidRDefault="00DC018F" w:rsidP="00395FE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06" w:type="dxa"/>
            <w:tcBorders>
              <w:bottom w:val="single" w:sz="4" w:space="0" w:color="auto"/>
            </w:tcBorders>
          </w:tcPr>
          <w:p w14:paraId="65A1B6E1" w14:textId="7B9EC302" w:rsidR="00DC018F" w:rsidRPr="00DC018F" w:rsidRDefault="00DC018F" w:rsidP="002D7C38">
            <w:pPr>
              <w:pStyle w:val="Preformatted"/>
              <w:tabs>
                <w:tab w:val="clear" w:pos="959"/>
                <w:tab w:val="clear" w:pos="1918"/>
                <w:tab w:val="clear" w:pos="9590"/>
                <w:tab w:val="left" w:pos="1722"/>
              </w:tabs>
              <w:ind w:left="-108" w:right="153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DC018F">
              <w:rPr>
                <w:rFonts w:ascii="Angsana New" w:hAnsi="Angsana New"/>
                <w:sz w:val="30"/>
                <w:szCs w:val="30"/>
                <w:lang w:eastAsia="en-US"/>
              </w:rPr>
              <w:t>(1,200)</w:t>
            </w:r>
          </w:p>
        </w:tc>
      </w:tr>
      <w:tr w:rsidR="002D7C38" w:rsidRPr="00DC018F" w14:paraId="2AADD429" w14:textId="77777777" w:rsidTr="00DC018F">
        <w:trPr>
          <w:cantSplit/>
        </w:trPr>
        <w:tc>
          <w:tcPr>
            <w:tcW w:w="4592" w:type="dxa"/>
          </w:tcPr>
          <w:p w14:paraId="6A83C498" w14:textId="0F4930C4" w:rsidR="002D7C38" w:rsidRPr="00DC018F" w:rsidRDefault="002D7C38" w:rsidP="00395FE3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C018F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DC018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C018F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DC018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05" w:type="dxa"/>
          </w:tcPr>
          <w:p w14:paraId="5C19F547" w14:textId="77777777" w:rsidR="002D7C38" w:rsidRPr="00DC018F" w:rsidRDefault="002D7C38" w:rsidP="00395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6AE37A82" w14:textId="77777777" w:rsidR="002D7C38" w:rsidRPr="00DC018F" w:rsidRDefault="002D7C38" w:rsidP="00395FE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06" w:type="dxa"/>
            <w:tcBorders>
              <w:top w:val="single" w:sz="4" w:space="0" w:color="auto"/>
            </w:tcBorders>
            <w:vAlign w:val="bottom"/>
          </w:tcPr>
          <w:p w14:paraId="33DFC5A3" w14:textId="0640E90B" w:rsidR="002D7C38" w:rsidRPr="00DC018F" w:rsidRDefault="00055605" w:rsidP="00055605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DC018F">
              <w:rPr>
                <w:rFonts w:ascii="Angsana New" w:hAnsi="Angsana New"/>
                <w:sz w:val="30"/>
                <w:szCs w:val="30"/>
                <w:lang w:eastAsia="en-US"/>
              </w:rPr>
              <w:t>4,280</w:t>
            </w:r>
          </w:p>
        </w:tc>
      </w:tr>
      <w:tr w:rsidR="002D7C38" w:rsidRPr="00DC018F" w14:paraId="2A88B786" w14:textId="77777777" w:rsidTr="00DC018F">
        <w:trPr>
          <w:cantSplit/>
        </w:trPr>
        <w:tc>
          <w:tcPr>
            <w:tcW w:w="4592" w:type="dxa"/>
          </w:tcPr>
          <w:p w14:paraId="6901C9B9" w14:textId="073F91A6" w:rsidR="002D7C38" w:rsidRPr="00DC018F" w:rsidRDefault="002D7C38" w:rsidP="00395FE3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C018F">
              <w:rPr>
                <w:rFonts w:ascii="Angsana New" w:hAnsi="Angsana New"/>
                <w:sz w:val="30"/>
                <w:szCs w:val="30"/>
                <w:cs/>
              </w:rPr>
              <w:t>หัก ส่วนที่หมุนเวียน</w:t>
            </w:r>
          </w:p>
        </w:tc>
        <w:tc>
          <w:tcPr>
            <w:tcW w:w="2305" w:type="dxa"/>
          </w:tcPr>
          <w:p w14:paraId="04A4A53D" w14:textId="77777777" w:rsidR="002D7C38" w:rsidRPr="00DC018F" w:rsidRDefault="002D7C38" w:rsidP="00395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3B63BF45" w14:textId="77777777" w:rsidR="002D7C38" w:rsidRPr="00DC018F" w:rsidRDefault="002D7C38" w:rsidP="00395FE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06" w:type="dxa"/>
            <w:tcBorders>
              <w:bottom w:val="single" w:sz="4" w:space="0" w:color="auto"/>
            </w:tcBorders>
            <w:vAlign w:val="bottom"/>
          </w:tcPr>
          <w:p w14:paraId="7CAD970D" w14:textId="60FE8BE8" w:rsidR="002D7C38" w:rsidRPr="00DC018F" w:rsidRDefault="00055605" w:rsidP="00395FE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left="-10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018F">
              <w:rPr>
                <w:rFonts w:ascii="Angsana New" w:hAnsi="Angsana New"/>
                <w:sz w:val="30"/>
                <w:szCs w:val="30"/>
              </w:rPr>
              <w:t>(2,</w:t>
            </w:r>
            <w:r w:rsidR="006754CF" w:rsidRPr="00DC018F">
              <w:rPr>
                <w:rFonts w:ascii="Angsana New" w:hAnsi="Angsana New"/>
                <w:sz w:val="30"/>
                <w:szCs w:val="30"/>
              </w:rPr>
              <w:t>24</w:t>
            </w:r>
            <w:r w:rsidR="00B10DC3">
              <w:rPr>
                <w:rFonts w:ascii="Angsana New" w:hAnsi="Angsana New"/>
                <w:sz w:val="30"/>
                <w:szCs w:val="30"/>
              </w:rPr>
              <w:t>6</w:t>
            </w:r>
            <w:r w:rsidRPr="00DC018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D7C38" w:rsidRPr="00DC018F" w14:paraId="3DB5AAD5" w14:textId="77777777" w:rsidTr="00DC018F">
        <w:trPr>
          <w:cantSplit/>
        </w:trPr>
        <w:tc>
          <w:tcPr>
            <w:tcW w:w="4592" w:type="dxa"/>
          </w:tcPr>
          <w:p w14:paraId="69B0E97B" w14:textId="34C3AD4E" w:rsidR="002D7C38" w:rsidRPr="00DC018F" w:rsidRDefault="002D7C38" w:rsidP="00395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DC018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305" w:type="dxa"/>
          </w:tcPr>
          <w:p w14:paraId="42FA038D" w14:textId="77777777" w:rsidR="002D7C38" w:rsidRPr="00DC018F" w:rsidRDefault="002D7C38" w:rsidP="00395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0C671955" w14:textId="77777777" w:rsidR="002D7C38" w:rsidRPr="00DC018F" w:rsidRDefault="002D7C38" w:rsidP="00395FE3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06" w:type="dxa"/>
            <w:tcBorders>
              <w:top w:val="single" w:sz="4" w:space="0" w:color="auto"/>
              <w:bottom w:val="double" w:sz="4" w:space="0" w:color="auto"/>
            </w:tcBorders>
          </w:tcPr>
          <w:p w14:paraId="6A4394F0" w14:textId="59347E70" w:rsidR="002D7C38" w:rsidRPr="00DC018F" w:rsidRDefault="00055605" w:rsidP="00395FE3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DC018F">
              <w:rPr>
                <w:rFonts w:ascii="Angsana New" w:hAnsi="Angsana New"/>
                <w:sz w:val="30"/>
                <w:szCs w:val="30"/>
                <w:lang w:eastAsia="en-US"/>
              </w:rPr>
              <w:t>2,03</w:t>
            </w:r>
            <w:r w:rsidR="00B10DC3">
              <w:rPr>
                <w:rFonts w:ascii="Angsana New" w:hAnsi="Angsana New"/>
                <w:sz w:val="30"/>
                <w:szCs w:val="30"/>
                <w:lang w:eastAsia="en-US"/>
              </w:rPr>
              <w:t>4</w:t>
            </w:r>
          </w:p>
        </w:tc>
      </w:tr>
    </w:tbl>
    <w:p w14:paraId="42A2DC10" w14:textId="77777777" w:rsidR="00DB05CD" w:rsidRDefault="00DB05CD" w:rsidP="00854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084A639" w14:textId="77777777" w:rsidR="002775C2" w:rsidRDefault="002775C2" w:rsidP="00854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7695321" w14:textId="77777777" w:rsidR="002775C2" w:rsidRDefault="002775C2" w:rsidP="00854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6E9733D" w14:textId="77777777" w:rsidR="002775C2" w:rsidRPr="002B0161" w:rsidRDefault="002775C2" w:rsidP="00854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3E8B11A" w14:textId="02528C09" w:rsidR="00DB05CD" w:rsidRPr="00DC018F" w:rsidRDefault="00DB05CD" w:rsidP="00A01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23"/>
        <w:jc w:val="thaiDistribute"/>
        <w:rPr>
          <w:rFonts w:ascii="Angsana New" w:hAnsi="Angsana New"/>
          <w:sz w:val="30"/>
          <w:szCs w:val="30"/>
        </w:rPr>
      </w:pPr>
      <w:r w:rsidRPr="00DC018F">
        <w:rPr>
          <w:rFonts w:ascii="Angsana New" w:hAnsi="Angsana New"/>
          <w:sz w:val="30"/>
          <w:szCs w:val="30"/>
          <w:cs/>
        </w:rPr>
        <w:lastRenderedPageBreak/>
        <w:t xml:space="preserve">ในเดือนกันยายน </w:t>
      </w:r>
      <w:r w:rsidRPr="00DC018F">
        <w:rPr>
          <w:rFonts w:ascii="Angsana New" w:hAnsi="Angsana New"/>
          <w:sz w:val="30"/>
          <w:szCs w:val="30"/>
        </w:rPr>
        <w:t>2568</w:t>
      </w:r>
      <w:r w:rsidRPr="00DC018F">
        <w:rPr>
          <w:rFonts w:ascii="Angsana New" w:hAnsi="Angsana New"/>
          <w:sz w:val="30"/>
          <w:szCs w:val="30"/>
          <w:cs/>
        </w:rPr>
        <w:t xml:space="preserve"> บริษัทได้ให้เงินกู้ยืมจำนวน </w:t>
      </w:r>
      <w:r w:rsidRPr="00DC018F">
        <w:rPr>
          <w:rFonts w:ascii="Angsana New" w:hAnsi="Angsana New"/>
          <w:sz w:val="30"/>
          <w:szCs w:val="30"/>
        </w:rPr>
        <w:t>5.1</w:t>
      </w:r>
      <w:r w:rsidRPr="00DC018F">
        <w:rPr>
          <w:rFonts w:ascii="Angsana New" w:hAnsi="Angsana New"/>
          <w:sz w:val="30"/>
          <w:szCs w:val="30"/>
          <w:cs/>
        </w:rPr>
        <w:t xml:space="preserve"> ล้านบาทแก่บริษัทที่ไม่เกี่ยวข้องกันในประเทศแห่งหนึ่งโดยคิดดอกเบี้ยในอัตราร้อยละ </w:t>
      </w:r>
      <w:r w:rsidRPr="00DC018F">
        <w:rPr>
          <w:rFonts w:ascii="Angsana New" w:hAnsi="Angsana New"/>
          <w:sz w:val="30"/>
          <w:szCs w:val="30"/>
        </w:rPr>
        <w:t>10</w:t>
      </w:r>
      <w:r w:rsidRPr="00DC018F">
        <w:rPr>
          <w:rFonts w:ascii="Angsana New" w:hAnsi="Angsana New"/>
          <w:sz w:val="30"/>
          <w:szCs w:val="30"/>
          <w:cs/>
        </w:rPr>
        <w:t xml:space="preserve"> ต่อปีเป็นระยะเวลา </w:t>
      </w:r>
      <w:r w:rsidRPr="00DC018F">
        <w:rPr>
          <w:rFonts w:ascii="Angsana New" w:hAnsi="Angsana New"/>
          <w:sz w:val="30"/>
          <w:szCs w:val="30"/>
        </w:rPr>
        <w:t>2</w:t>
      </w:r>
      <w:r w:rsidRPr="00DC018F">
        <w:rPr>
          <w:rFonts w:ascii="Angsana New" w:hAnsi="Angsana New"/>
          <w:sz w:val="30"/>
          <w:szCs w:val="30"/>
          <w:cs/>
        </w:rPr>
        <w:t xml:space="preserve"> เดือน (ซึ่งต่อมาขยายระยะเวลาเป็น </w:t>
      </w:r>
      <w:r w:rsidRPr="00DC018F">
        <w:rPr>
          <w:rFonts w:ascii="Angsana New" w:hAnsi="Angsana New"/>
          <w:sz w:val="30"/>
          <w:szCs w:val="30"/>
        </w:rPr>
        <w:t>6</w:t>
      </w:r>
      <w:r w:rsidRPr="00DC018F">
        <w:rPr>
          <w:rFonts w:ascii="Angsana New" w:hAnsi="Angsana New"/>
          <w:sz w:val="30"/>
          <w:szCs w:val="30"/>
          <w:cs/>
        </w:rPr>
        <w:t xml:space="preserve"> เดือน) ทั้งนี้ วัตถุประสงค์การให้กู้ยืมครั้งนี้โดยเนื้อหาสาระเป็นการทดรองจ่ายเงินเพื่อจัดหาสินค้าอุปกรณ์ทางการแพทย์เฉพาะทางจำนวน </w:t>
      </w:r>
      <w:r w:rsidRPr="00DC018F">
        <w:rPr>
          <w:rFonts w:ascii="Angsana New" w:hAnsi="Angsana New"/>
          <w:sz w:val="30"/>
          <w:szCs w:val="30"/>
        </w:rPr>
        <w:t>5</w:t>
      </w:r>
      <w:r w:rsidRPr="00DC018F">
        <w:rPr>
          <w:rFonts w:ascii="Angsana New" w:hAnsi="Angsana New"/>
          <w:sz w:val="30"/>
          <w:szCs w:val="30"/>
          <w:cs/>
        </w:rPr>
        <w:t xml:space="preserve"> รายการให้แก่บริษัทเพื่อนำไปขายให้แก่ลูกค้าตามปกติและมีหลักประกันการกู้ยืมนี้เป็นการโอนสิทธิรับชำระเงินจากลูกหนี้การค้าบางรายของผู้กู้ด้วยจำนวนเงินเดียวกัน โดยผู้กู้เป็นผู้ขายที่มีความเชี่ยวชาญสำหรับสินค้าดังกล่าว ในส่วนของการจัดทำเอกสารสัญญาออกมาเป็นรูปแบบสัญญากู้ยืมเงินเป็นไปเพื่อวัตถุประสงค์ของความรัดกุมรอบคอบในทางกฎหมายตามคำแนะนำของผู้เชี่ยวชาญด้านกฎหมายของฝ่ายบริหาร </w:t>
      </w:r>
    </w:p>
    <w:p w14:paraId="035AC88D" w14:textId="77777777" w:rsidR="00DC018F" w:rsidRPr="000E1135" w:rsidRDefault="00DC018F" w:rsidP="00A01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23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B980D0D" w14:textId="5FE3F862" w:rsidR="00AD7EC5" w:rsidRPr="00DC018F" w:rsidRDefault="00842561" w:rsidP="00A01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23"/>
        <w:jc w:val="thaiDistribute"/>
        <w:rPr>
          <w:rFonts w:ascii="Angsana New" w:hAnsi="Angsana New"/>
          <w:spacing w:val="-2"/>
          <w:sz w:val="30"/>
          <w:szCs w:val="30"/>
        </w:rPr>
      </w:pPr>
      <w:r w:rsidRPr="00DC018F">
        <w:rPr>
          <w:rFonts w:ascii="Angsana New" w:hAnsi="Angsana New"/>
          <w:sz w:val="30"/>
          <w:szCs w:val="30"/>
          <w:cs/>
        </w:rPr>
        <w:t xml:space="preserve">ต่อมาในช่วงปลายเดือนมกราคม </w:t>
      </w:r>
      <w:r w:rsidRPr="00DC018F">
        <w:rPr>
          <w:rFonts w:ascii="Angsana New" w:hAnsi="Angsana New"/>
          <w:sz w:val="30"/>
          <w:szCs w:val="30"/>
        </w:rPr>
        <w:t>2569</w:t>
      </w:r>
      <w:r w:rsidRPr="00DC018F">
        <w:rPr>
          <w:rFonts w:ascii="Angsana New" w:hAnsi="Angsana New"/>
          <w:sz w:val="30"/>
          <w:szCs w:val="30"/>
          <w:cs/>
        </w:rPr>
        <w:t xml:space="preserve"> ผู้กู้ได้ดำเนินการเปลี่ยนแปลงหลักประกันเป็นสินค้าอุปกรณ์ทางการแพทย์เฉพาะทางจำนวน </w:t>
      </w:r>
      <w:r w:rsidRPr="00DC018F">
        <w:rPr>
          <w:rFonts w:ascii="Angsana New" w:hAnsi="Angsana New"/>
          <w:sz w:val="30"/>
          <w:szCs w:val="30"/>
        </w:rPr>
        <w:t>4</w:t>
      </w:r>
      <w:r w:rsidRPr="00DC018F">
        <w:rPr>
          <w:rFonts w:ascii="Angsana New" w:hAnsi="Angsana New"/>
          <w:sz w:val="30"/>
          <w:szCs w:val="30"/>
          <w:cs/>
        </w:rPr>
        <w:t xml:space="preserve"> รายการ นอกจากนี้ บริษัทได้รับชำระดอกเบี้ยเงินให้กู้ยืมบางส่วนแล้วจนถึงช่วงเวลาดังกล่าว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DB05CD" w:rsidRPr="00DC018F">
        <w:rPr>
          <w:rFonts w:ascii="Angsana New" w:hAnsi="Angsana New"/>
          <w:spacing w:val="-2"/>
          <w:sz w:val="30"/>
          <w:szCs w:val="30"/>
          <w:cs/>
        </w:rPr>
        <w:t xml:space="preserve">ในช่วงต้นเดือนกุมภาพันธ์ </w:t>
      </w:r>
      <w:r w:rsidR="00DB05CD" w:rsidRPr="00DC018F">
        <w:rPr>
          <w:rFonts w:ascii="Angsana New" w:hAnsi="Angsana New"/>
          <w:spacing w:val="-2"/>
          <w:sz w:val="30"/>
          <w:szCs w:val="30"/>
        </w:rPr>
        <w:t xml:space="preserve">2569 </w:t>
      </w:r>
      <w:r w:rsidR="00DB05CD" w:rsidRPr="00DC018F">
        <w:rPr>
          <w:rFonts w:ascii="Angsana New" w:hAnsi="Angsana New"/>
          <w:spacing w:val="-2"/>
          <w:sz w:val="30"/>
          <w:szCs w:val="30"/>
          <w:cs/>
        </w:rPr>
        <w:t xml:space="preserve">บริษัทได้รับโอนสินค้าข้างต้นจำนวน </w:t>
      </w:r>
      <w:r w:rsidR="00DB05CD" w:rsidRPr="00DC018F">
        <w:rPr>
          <w:rFonts w:ascii="Angsana New" w:hAnsi="Angsana New"/>
          <w:spacing w:val="-2"/>
          <w:sz w:val="30"/>
          <w:szCs w:val="30"/>
        </w:rPr>
        <w:t xml:space="preserve">1 </w:t>
      </w:r>
      <w:r w:rsidR="00DB05CD" w:rsidRPr="00DC018F">
        <w:rPr>
          <w:rFonts w:ascii="Angsana New" w:hAnsi="Angsana New"/>
          <w:spacing w:val="-2"/>
          <w:sz w:val="30"/>
          <w:szCs w:val="30"/>
          <w:cs/>
        </w:rPr>
        <w:t xml:space="preserve">จาก </w:t>
      </w:r>
      <w:r w:rsidR="00DB05CD" w:rsidRPr="00DC018F">
        <w:rPr>
          <w:rFonts w:ascii="Angsana New" w:hAnsi="Angsana New"/>
          <w:spacing w:val="-2"/>
          <w:sz w:val="30"/>
          <w:szCs w:val="30"/>
        </w:rPr>
        <w:t xml:space="preserve">4 </w:t>
      </w:r>
      <w:r w:rsidR="00DB05CD" w:rsidRPr="00DC018F">
        <w:rPr>
          <w:rFonts w:ascii="Angsana New" w:hAnsi="Angsana New"/>
          <w:spacing w:val="-2"/>
          <w:sz w:val="30"/>
          <w:szCs w:val="30"/>
          <w:cs/>
        </w:rPr>
        <w:t xml:space="preserve">รายการจากผู้กู้ในมูลค่า </w:t>
      </w:r>
      <w:r w:rsidR="00DB05CD" w:rsidRPr="00DC018F">
        <w:rPr>
          <w:rFonts w:ascii="Angsana New" w:hAnsi="Angsana New"/>
          <w:spacing w:val="-2"/>
          <w:sz w:val="30"/>
          <w:szCs w:val="30"/>
        </w:rPr>
        <w:t xml:space="preserve">1.2 </w:t>
      </w:r>
      <w:r w:rsidR="00DB05CD" w:rsidRPr="00DC018F">
        <w:rPr>
          <w:rFonts w:ascii="Angsana New" w:hAnsi="Angsana New"/>
          <w:spacing w:val="-2"/>
          <w:sz w:val="30"/>
          <w:szCs w:val="30"/>
          <w:cs/>
        </w:rPr>
        <w:t xml:space="preserve">ล้านบาทและบริษัทได้ยกเลิกรายการสั่งซื้อ/จัดหาสินค้าที่คงเหลือทั้งหมดโดยสั่งซื้อ/จัดหาสินค้ารายการอื่น ๆ ที่อยู่ในความต้องการของตลาดมากกว่าอีก </w:t>
      </w:r>
      <w:r w:rsidR="00DB05CD" w:rsidRPr="00DC018F">
        <w:rPr>
          <w:rFonts w:ascii="Angsana New" w:hAnsi="Angsana New"/>
          <w:spacing w:val="-2"/>
          <w:sz w:val="30"/>
          <w:szCs w:val="30"/>
        </w:rPr>
        <w:t xml:space="preserve">3 </w:t>
      </w:r>
      <w:r w:rsidR="00DB05CD" w:rsidRPr="00DC018F">
        <w:rPr>
          <w:rFonts w:ascii="Angsana New" w:hAnsi="Angsana New"/>
          <w:spacing w:val="-2"/>
          <w:sz w:val="30"/>
          <w:szCs w:val="30"/>
          <w:cs/>
        </w:rPr>
        <w:t xml:space="preserve">รายการในมูลค่า </w:t>
      </w:r>
      <w:r w:rsidR="00DB05CD" w:rsidRPr="00DC018F">
        <w:rPr>
          <w:rFonts w:ascii="Angsana New" w:hAnsi="Angsana New"/>
          <w:spacing w:val="-2"/>
          <w:sz w:val="30"/>
          <w:szCs w:val="30"/>
        </w:rPr>
        <w:t xml:space="preserve">3.9 </w:t>
      </w:r>
      <w:r w:rsidR="00DB05CD" w:rsidRPr="00DC018F">
        <w:rPr>
          <w:rFonts w:ascii="Angsana New" w:hAnsi="Angsana New"/>
          <w:spacing w:val="-2"/>
          <w:sz w:val="30"/>
          <w:szCs w:val="30"/>
          <w:cs/>
        </w:rPr>
        <w:t xml:space="preserve">ล้านบาทมาทดแทนและมีระยะเวลาการกู้ยืม </w:t>
      </w:r>
      <w:r w:rsidR="00DB05CD" w:rsidRPr="00DC018F">
        <w:rPr>
          <w:rFonts w:ascii="Angsana New" w:hAnsi="Angsana New"/>
          <w:spacing w:val="-2"/>
          <w:sz w:val="30"/>
          <w:szCs w:val="30"/>
        </w:rPr>
        <w:t xml:space="preserve">4 </w:t>
      </w:r>
      <w:r w:rsidR="00DB05CD" w:rsidRPr="00DC018F">
        <w:rPr>
          <w:rFonts w:ascii="Angsana New" w:hAnsi="Angsana New"/>
          <w:spacing w:val="-2"/>
          <w:sz w:val="30"/>
          <w:szCs w:val="30"/>
          <w:cs/>
        </w:rPr>
        <w:t>เดือนซึ่</w:t>
      </w:r>
      <w:r w:rsidR="00AD7EC5" w:rsidRPr="00DC018F">
        <w:rPr>
          <w:rFonts w:ascii="Angsana New" w:hAnsi="Angsana New"/>
          <w:spacing w:val="-2"/>
          <w:sz w:val="30"/>
          <w:szCs w:val="30"/>
          <w:cs/>
        </w:rPr>
        <w:t>ง</w:t>
      </w:r>
      <w:r w:rsidR="00DB05CD" w:rsidRPr="00DC018F">
        <w:rPr>
          <w:rFonts w:ascii="Angsana New" w:hAnsi="Angsana New"/>
          <w:spacing w:val="-2"/>
          <w:sz w:val="30"/>
          <w:szCs w:val="30"/>
          <w:cs/>
        </w:rPr>
        <w:t xml:space="preserve">ครบกำหนดในช่วงต้นเดือนมิถุนายน </w:t>
      </w:r>
      <w:r w:rsidR="00DB05CD" w:rsidRPr="00DC018F">
        <w:rPr>
          <w:rFonts w:ascii="Angsana New" w:hAnsi="Angsana New"/>
          <w:spacing w:val="-2"/>
          <w:sz w:val="30"/>
          <w:szCs w:val="30"/>
        </w:rPr>
        <w:t xml:space="preserve">2569 </w:t>
      </w:r>
    </w:p>
    <w:p w14:paraId="4D05A22E" w14:textId="77777777" w:rsidR="00AD7EC5" w:rsidRPr="000E1135" w:rsidRDefault="00AD7EC5" w:rsidP="00A01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23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D2233E4" w14:textId="1C885B03" w:rsidR="00555BC0" w:rsidRPr="00DC018F" w:rsidRDefault="00D16203" w:rsidP="00555B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23"/>
        <w:jc w:val="thaiDistribute"/>
        <w:rPr>
          <w:rFonts w:ascii="Angsana New" w:hAnsi="Angsana New"/>
          <w:spacing w:val="-2"/>
          <w:sz w:val="30"/>
          <w:szCs w:val="30"/>
        </w:rPr>
      </w:pPr>
      <w:r w:rsidRPr="00842561">
        <w:rPr>
          <w:rFonts w:ascii="Angsana New" w:hAnsi="Angsana New" w:hint="cs"/>
          <w:spacing w:val="-8"/>
          <w:sz w:val="30"/>
          <w:szCs w:val="30"/>
          <w:cs/>
        </w:rPr>
        <w:t>ต่อมา</w:t>
      </w:r>
      <w:r w:rsidR="00AD7EC5" w:rsidRPr="00842561">
        <w:rPr>
          <w:rFonts w:ascii="Angsana New" w:hAnsi="Angsana New"/>
          <w:spacing w:val="-8"/>
          <w:sz w:val="30"/>
          <w:szCs w:val="30"/>
          <w:cs/>
        </w:rPr>
        <w:t xml:space="preserve">ในเดือนมิถุนายน </w:t>
      </w:r>
      <w:r w:rsidR="00AD7EC5" w:rsidRPr="00842561">
        <w:rPr>
          <w:rFonts w:ascii="Angsana New" w:hAnsi="Angsana New"/>
          <w:spacing w:val="-8"/>
          <w:sz w:val="30"/>
          <w:szCs w:val="30"/>
        </w:rPr>
        <w:t xml:space="preserve">2569 </w:t>
      </w:r>
      <w:r w:rsidR="00AD7EC5" w:rsidRPr="00842561">
        <w:rPr>
          <w:rFonts w:ascii="Angsana New" w:hAnsi="Angsana New"/>
          <w:spacing w:val="-8"/>
          <w:sz w:val="30"/>
          <w:szCs w:val="30"/>
          <w:cs/>
          <w:lang w:val="af-ZA"/>
        </w:rPr>
        <w:t>บริษัท</w:t>
      </w:r>
      <w:r w:rsidR="00050A64" w:rsidRPr="00842561">
        <w:rPr>
          <w:rFonts w:ascii="Angsana New" w:hAnsi="Angsana New" w:hint="cs"/>
          <w:spacing w:val="-8"/>
          <w:sz w:val="30"/>
          <w:szCs w:val="30"/>
          <w:cs/>
          <w:lang w:val="af-ZA"/>
        </w:rPr>
        <w:t>ปรับเปลี่ยนเงื่อนไข</w:t>
      </w:r>
      <w:r w:rsidR="00AD7EC5" w:rsidRPr="00842561">
        <w:rPr>
          <w:rFonts w:ascii="Angsana New" w:hAnsi="Angsana New"/>
          <w:spacing w:val="-8"/>
          <w:sz w:val="30"/>
          <w:szCs w:val="30"/>
          <w:cs/>
          <w:lang w:val="af-ZA"/>
        </w:rPr>
        <w:t>สัญญา</w:t>
      </w:r>
      <w:r w:rsidR="00055605" w:rsidRPr="00842561">
        <w:rPr>
          <w:rFonts w:ascii="Angsana New" w:hAnsi="Angsana New"/>
          <w:spacing w:val="-8"/>
          <w:sz w:val="30"/>
          <w:szCs w:val="30"/>
          <w:cs/>
          <w:lang w:val="af-ZA"/>
        </w:rPr>
        <w:t>เงิน</w:t>
      </w:r>
      <w:r w:rsidR="00AD7EC5" w:rsidRPr="00842561">
        <w:rPr>
          <w:rFonts w:ascii="Angsana New" w:hAnsi="Angsana New"/>
          <w:spacing w:val="-8"/>
          <w:sz w:val="30"/>
          <w:szCs w:val="30"/>
          <w:cs/>
          <w:lang w:val="af-ZA"/>
        </w:rPr>
        <w:t>ให้กู้ยืมดังกล่าวเป็นเงิน</w:t>
      </w:r>
      <w:r w:rsidR="00050A64" w:rsidRPr="00842561">
        <w:rPr>
          <w:rFonts w:ascii="Angsana New" w:hAnsi="Angsana New" w:hint="cs"/>
          <w:spacing w:val="-8"/>
          <w:sz w:val="30"/>
          <w:szCs w:val="30"/>
          <w:cs/>
          <w:lang w:val="af-ZA"/>
        </w:rPr>
        <w:t>ให้</w:t>
      </w:r>
      <w:r w:rsidR="00AD7EC5" w:rsidRPr="00842561">
        <w:rPr>
          <w:rFonts w:ascii="Angsana New" w:hAnsi="Angsana New"/>
          <w:spacing w:val="-8"/>
          <w:sz w:val="30"/>
          <w:szCs w:val="30"/>
          <w:cs/>
          <w:lang w:val="af-ZA"/>
        </w:rPr>
        <w:t>กู้ยืมระยะยาว</w:t>
      </w:r>
      <w:r w:rsidRPr="00842561">
        <w:rPr>
          <w:rFonts w:ascii="Angsana New" w:hAnsi="Angsana New" w:hint="cs"/>
          <w:spacing w:val="-8"/>
          <w:sz w:val="30"/>
          <w:szCs w:val="30"/>
          <w:cs/>
          <w:lang w:val="af-ZA"/>
        </w:rPr>
        <w:t>จำนวน</w:t>
      </w:r>
      <w:r w:rsidR="00055605" w:rsidRPr="00842561">
        <w:rPr>
          <w:rFonts w:ascii="Angsana New" w:hAnsi="Angsana New"/>
          <w:spacing w:val="-8"/>
          <w:sz w:val="30"/>
          <w:szCs w:val="30"/>
          <w:cs/>
          <w:lang w:val="af-ZA"/>
        </w:rPr>
        <w:t xml:space="preserve"> </w:t>
      </w:r>
      <w:r w:rsidR="00055605" w:rsidRPr="00842561">
        <w:rPr>
          <w:rFonts w:ascii="Angsana New" w:hAnsi="Angsana New"/>
          <w:spacing w:val="-8"/>
          <w:sz w:val="30"/>
          <w:szCs w:val="30"/>
        </w:rPr>
        <w:t>4.</w:t>
      </w:r>
      <w:r w:rsidR="00842561" w:rsidRPr="00842561">
        <w:rPr>
          <w:rFonts w:ascii="Angsana New" w:hAnsi="Angsana New"/>
          <w:spacing w:val="-8"/>
          <w:sz w:val="30"/>
          <w:szCs w:val="30"/>
        </w:rPr>
        <w:t>28</w:t>
      </w:r>
      <w:r w:rsidR="00055605" w:rsidRPr="00842561">
        <w:rPr>
          <w:rFonts w:ascii="Angsana New" w:hAnsi="Angsana New"/>
          <w:spacing w:val="-8"/>
          <w:sz w:val="30"/>
          <w:szCs w:val="30"/>
        </w:rPr>
        <w:t xml:space="preserve"> </w:t>
      </w:r>
      <w:r w:rsidR="00055605" w:rsidRPr="00842561">
        <w:rPr>
          <w:rFonts w:ascii="Angsana New" w:hAnsi="Angsana New"/>
          <w:spacing w:val="-8"/>
          <w:sz w:val="30"/>
          <w:szCs w:val="30"/>
          <w:cs/>
        </w:rPr>
        <w:t>ล้านบาท</w:t>
      </w:r>
      <w:r w:rsidR="00050A64" w:rsidRPr="00842561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ED3226" w:rsidRPr="00DC018F">
        <w:rPr>
          <w:rFonts w:ascii="Angsana New" w:hAnsi="Angsana New" w:hint="cs"/>
          <w:spacing w:val="-2"/>
          <w:sz w:val="30"/>
          <w:szCs w:val="30"/>
          <w:cs/>
        </w:rPr>
        <w:t>โดย</w:t>
      </w:r>
      <w:r w:rsidR="00FC32D2">
        <w:rPr>
          <w:rFonts w:ascii="Angsana New" w:hAnsi="Angsana New" w:hint="cs"/>
          <w:spacing w:val="-2"/>
          <w:sz w:val="30"/>
          <w:szCs w:val="30"/>
          <w:cs/>
        </w:rPr>
        <w:t>กำหนด</w:t>
      </w:r>
      <w:r w:rsidR="00AD7EC5" w:rsidRPr="00DC018F">
        <w:rPr>
          <w:rFonts w:ascii="Angsana New" w:hAnsi="Angsana New"/>
          <w:spacing w:val="-2"/>
          <w:sz w:val="30"/>
          <w:szCs w:val="30"/>
          <w:cs/>
          <w:lang w:val="af-ZA"/>
        </w:rPr>
        <w:t>จ่ายชำระ</w:t>
      </w:r>
      <w:r w:rsidR="00ED3226" w:rsidRPr="00DC018F">
        <w:rPr>
          <w:rFonts w:ascii="Angsana New" w:hAnsi="Angsana New" w:hint="cs"/>
          <w:spacing w:val="-2"/>
          <w:sz w:val="30"/>
          <w:szCs w:val="30"/>
          <w:cs/>
          <w:lang w:val="af-ZA"/>
        </w:rPr>
        <w:t>คืนเงิน</w:t>
      </w:r>
      <w:r w:rsidR="00050A64">
        <w:rPr>
          <w:rFonts w:ascii="Angsana New" w:hAnsi="Angsana New" w:hint="cs"/>
          <w:spacing w:val="-2"/>
          <w:sz w:val="30"/>
          <w:szCs w:val="30"/>
          <w:cs/>
          <w:lang w:val="af-ZA"/>
        </w:rPr>
        <w:t>ต้น</w:t>
      </w:r>
      <w:r w:rsidR="00ED3226" w:rsidRPr="00DC018F">
        <w:rPr>
          <w:rFonts w:ascii="Angsana New" w:hAnsi="Angsana New" w:hint="cs"/>
          <w:spacing w:val="-2"/>
          <w:sz w:val="30"/>
          <w:szCs w:val="30"/>
          <w:cs/>
          <w:lang w:val="af-ZA"/>
        </w:rPr>
        <w:t xml:space="preserve">รวมดอกเบี้ยเป็นรายเดือน </w:t>
      </w:r>
      <w:r w:rsidR="00AD7EC5" w:rsidRPr="00DC018F">
        <w:rPr>
          <w:rFonts w:ascii="Angsana New" w:hAnsi="Angsana New"/>
          <w:spacing w:val="-2"/>
          <w:sz w:val="30"/>
          <w:szCs w:val="30"/>
          <w:cs/>
          <w:lang w:val="af-ZA"/>
        </w:rPr>
        <w:t xml:space="preserve">เดือนละ </w:t>
      </w:r>
      <w:r w:rsidR="00AD7EC5" w:rsidRPr="00DC018F">
        <w:rPr>
          <w:rFonts w:ascii="Angsana New" w:hAnsi="Angsana New"/>
          <w:spacing w:val="-2"/>
          <w:sz w:val="30"/>
          <w:szCs w:val="30"/>
        </w:rPr>
        <w:t xml:space="preserve">0.2 </w:t>
      </w:r>
      <w:r w:rsidR="00AD7EC5" w:rsidRPr="00DC018F">
        <w:rPr>
          <w:rFonts w:ascii="Angsana New" w:hAnsi="Angsana New"/>
          <w:spacing w:val="-2"/>
          <w:sz w:val="30"/>
          <w:szCs w:val="30"/>
          <w:cs/>
          <w:lang w:val="af-ZA"/>
        </w:rPr>
        <w:t>ล้านบาท</w:t>
      </w:r>
      <w:r w:rsidR="00ED3226" w:rsidRPr="00DC018F">
        <w:rPr>
          <w:rFonts w:ascii="Angsana New" w:hAnsi="Angsana New" w:hint="cs"/>
          <w:spacing w:val="-2"/>
          <w:sz w:val="30"/>
          <w:szCs w:val="30"/>
          <w:cs/>
          <w:lang w:val="af-ZA"/>
        </w:rPr>
        <w:t>เป็น</w:t>
      </w:r>
      <w:r w:rsidR="00AD7EC5" w:rsidRPr="00DC018F">
        <w:rPr>
          <w:rFonts w:ascii="Angsana New" w:hAnsi="Angsana New"/>
          <w:spacing w:val="-2"/>
          <w:sz w:val="30"/>
          <w:szCs w:val="30"/>
          <w:cs/>
          <w:lang w:val="af-ZA"/>
        </w:rPr>
        <w:t>ระยะเวลา</w:t>
      </w:r>
      <w:r w:rsidR="00AD7EC5" w:rsidRPr="00DC018F">
        <w:rPr>
          <w:rFonts w:ascii="Angsana New" w:hAnsi="Angsana New"/>
          <w:spacing w:val="-2"/>
          <w:sz w:val="30"/>
          <w:szCs w:val="30"/>
        </w:rPr>
        <w:t xml:space="preserve"> </w:t>
      </w:r>
      <w:r w:rsidR="00ED3226" w:rsidRPr="00DC018F">
        <w:rPr>
          <w:rFonts w:ascii="Angsana New" w:hAnsi="Angsana New"/>
          <w:spacing w:val="-2"/>
          <w:sz w:val="30"/>
          <w:szCs w:val="30"/>
        </w:rPr>
        <w:t xml:space="preserve">2 </w:t>
      </w:r>
      <w:r w:rsidR="00AD7EC5" w:rsidRPr="00DC018F">
        <w:rPr>
          <w:rFonts w:ascii="Angsana New" w:hAnsi="Angsana New"/>
          <w:spacing w:val="-2"/>
          <w:sz w:val="30"/>
          <w:szCs w:val="30"/>
          <w:cs/>
          <w:lang w:val="af-ZA"/>
        </w:rPr>
        <w:t>ปี</w:t>
      </w:r>
      <w:r w:rsidR="00ED3226" w:rsidRPr="00DC018F">
        <w:rPr>
          <w:rFonts w:ascii="Angsana New" w:hAnsi="Angsana New" w:hint="cs"/>
          <w:spacing w:val="-2"/>
          <w:sz w:val="30"/>
          <w:szCs w:val="30"/>
          <w:cs/>
          <w:lang w:val="af-ZA"/>
        </w:rPr>
        <w:t xml:space="preserve"> </w:t>
      </w:r>
      <w:r w:rsidR="00050A64">
        <w:rPr>
          <w:rFonts w:ascii="Angsana New" w:hAnsi="Angsana New" w:hint="cs"/>
          <w:spacing w:val="-2"/>
          <w:sz w:val="30"/>
          <w:szCs w:val="30"/>
          <w:cs/>
          <w:lang w:val="af-ZA"/>
        </w:rPr>
        <w:t xml:space="preserve">เริ่มตั้งแต่เดือนมิถุนายน </w:t>
      </w:r>
      <w:r w:rsidR="00050A64">
        <w:rPr>
          <w:rFonts w:ascii="Angsana New" w:hAnsi="Angsana New"/>
          <w:spacing w:val="-2"/>
          <w:sz w:val="30"/>
          <w:szCs w:val="30"/>
        </w:rPr>
        <w:t xml:space="preserve">2569 </w:t>
      </w:r>
      <w:r w:rsidR="00050A64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555BC0">
        <w:rPr>
          <w:rFonts w:ascii="Angsana New" w:hAnsi="Angsana New" w:hint="cs"/>
          <w:spacing w:val="-2"/>
          <w:sz w:val="30"/>
          <w:szCs w:val="30"/>
          <w:cs/>
        </w:rPr>
        <w:t>ยังคง</w:t>
      </w:r>
      <w:r w:rsidR="00555BC0" w:rsidRPr="00DC018F">
        <w:rPr>
          <w:rFonts w:ascii="Angsana New" w:hAnsi="Angsana New"/>
          <w:spacing w:val="-2"/>
          <w:sz w:val="30"/>
          <w:szCs w:val="30"/>
          <w:cs/>
        </w:rPr>
        <w:t xml:space="preserve">มีสินค้า </w:t>
      </w:r>
      <w:r w:rsidR="00555BC0" w:rsidRPr="00DC018F">
        <w:rPr>
          <w:rFonts w:ascii="Angsana New" w:hAnsi="Angsana New"/>
          <w:spacing w:val="-2"/>
          <w:sz w:val="30"/>
          <w:szCs w:val="30"/>
        </w:rPr>
        <w:t xml:space="preserve">3 </w:t>
      </w:r>
      <w:r w:rsidR="00555BC0" w:rsidRPr="00DC018F">
        <w:rPr>
          <w:rFonts w:ascii="Angsana New" w:hAnsi="Angsana New"/>
          <w:spacing w:val="-2"/>
          <w:sz w:val="30"/>
          <w:szCs w:val="30"/>
          <w:cs/>
        </w:rPr>
        <w:t xml:space="preserve">รายการเป็นหลักประกัน </w:t>
      </w:r>
    </w:p>
    <w:p w14:paraId="7FDDBFF2" w14:textId="77777777" w:rsidR="00555BC0" w:rsidRPr="000E1135" w:rsidRDefault="00555BC0" w:rsidP="00555B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23"/>
        <w:jc w:val="thaiDistribute"/>
        <w:rPr>
          <w:rFonts w:ascii="Angsana New" w:hAnsi="Angsana New"/>
          <w:spacing w:val="-2"/>
          <w:sz w:val="30"/>
          <w:szCs w:val="30"/>
          <w:lang w:val="af-ZA"/>
        </w:rPr>
      </w:pPr>
    </w:p>
    <w:p w14:paraId="0DB4480A" w14:textId="0FD8811C" w:rsidR="00F46533" w:rsidRPr="00555BC0" w:rsidRDefault="00065585" w:rsidP="00555BC0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</w:tabs>
        <w:spacing w:line="0" w:lineRule="atLeast"/>
        <w:ind w:left="567"/>
        <w:jc w:val="thaiDistribute"/>
        <w:rPr>
          <w:rFonts w:ascii="Angsana New" w:hAnsi="Angsana New"/>
          <w:spacing w:val="-2"/>
          <w:sz w:val="30"/>
          <w:szCs w:val="30"/>
          <w:lang w:val="af-ZA"/>
        </w:rPr>
      </w:pPr>
      <w:r w:rsidRPr="00555BC0">
        <w:rPr>
          <w:rFonts w:ascii="Angsana New" w:hAnsi="Angsana New"/>
          <w:b/>
          <w:bCs/>
          <w:sz w:val="29"/>
          <w:szCs w:val="29"/>
          <w:cs/>
        </w:rPr>
        <w:t>ที่ดิน อาคารและอุปกรณ์</w:t>
      </w:r>
      <w:r w:rsidR="00F46533" w:rsidRPr="00555BC0">
        <w:rPr>
          <w:rFonts w:ascii="Angsana New" w:hAnsi="Angsana New"/>
          <w:b/>
          <w:bCs/>
          <w:sz w:val="29"/>
          <w:szCs w:val="29"/>
          <w:cs/>
        </w:rPr>
        <w:t xml:space="preserve"> </w:t>
      </w:r>
      <w:r w:rsidR="00BB7699" w:rsidRPr="00555BC0">
        <w:rPr>
          <w:rFonts w:ascii="Angsana New" w:hAnsi="Angsana New"/>
          <w:b/>
          <w:bCs/>
          <w:sz w:val="29"/>
          <w:szCs w:val="29"/>
          <w:cs/>
        </w:rPr>
        <w:t>-</w:t>
      </w:r>
      <w:r w:rsidR="00F46533" w:rsidRPr="00555BC0">
        <w:rPr>
          <w:rFonts w:ascii="Angsana New" w:hAnsi="Angsana New"/>
          <w:b/>
          <w:bCs/>
          <w:sz w:val="29"/>
          <w:szCs w:val="29"/>
        </w:rPr>
        <w:t xml:space="preserve"> </w:t>
      </w:r>
      <w:r w:rsidR="00F46533" w:rsidRPr="00555BC0">
        <w:rPr>
          <w:rFonts w:ascii="Angsana New" w:hAnsi="Angsana New"/>
          <w:b/>
          <w:bCs/>
          <w:sz w:val="29"/>
          <w:szCs w:val="29"/>
          <w:cs/>
        </w:rPr>
        <w:t>สุทธิ</w:t>
      </w:r>
    </w:p>
    <w:p w14:paraId="583C6C31" w14:textId="77777777" w:rsidR="00F46533" w:rsidRPr="000E1135" w:rsidRDefault="00F46533" w:rsidP="00065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78" w:type="dxa"/>
        <w:tblLayout w:type="fixed"/>
        <w:tblLook w:val="0000" w:firstRow="0" w:lastRow="0" w:firstColumn="0" w:lastColumn="0" w:noHBand="0" w:noVBand="0"/>
      </w:tblPr>
      <w:tblGrid>
        <w:gridCol w:w="4586"/>
        <w:gridCol w:w="2304"/>
        <w:gridCol w:w="284"/>
        <w:gridCol w:w="2304"/>
      </w:tblGrid>
      <w:tr w:rsidR="00A01FB9" w:rsidRPr="00DC018F" w14:paraId="0E945162" w14:textId="77777777" w:rsidTr="008900C1">
        <w:trPr>
          <w:cantSplit/>
        </w:trPr>
        <w:tc>
          <w:tcPr>
            <w:tcW w:w="4586" w:type="dxa"/>
          </w:tcPr>
          <w:p w14:paraId="210F755C" w14:textId="77777777" w:rsidR="00A01FB9" w:rsidRPr="00DC018F" w:rsidRDefault="00A01FB9" w:rsidP="0083719F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2" w:type="dxa"/>
            <w:gridSpan w:val="3"/>
            <w:tcBorders>
              <w:bottom w:val="single" w:sz="4" w:space="0" w:color="auto"/>
            </w:tcBorders>
          </w:tcPr>
          <w:p w14:paraId="691610ED" w14:textId="77777777" w:rsidR="00A01FB9" w:rsidRPr="00DC018F" w:rsidRDefault="00A01FB9" w:rsidP="00A01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C018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3078A" w:rsidRPr="00DC018F" w14:paraId="78E52EB7" w14:textId="77777777" w:rsidTr="008900C1">
        <w:trPr>
          <w:cantSplit/>
        </w:trPr>
        <w:tc>
          <w:tcPr>
            <w:tcW w:w="4586" w:type="dxa"/>
          </w:tcPr>
          <w:p w14:paraId="6B02C4B0" w14:textId="77777777" w:rsidR="00E3078A" w:rsidRPr="00DC018F" w:rsidRDefault="00E3078A" w:rsidP="00E3078A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</w:tcPr>
          <w:p w14:paraId="64407498" w14:textId="77777777" w:rsidR="00E3078A" w:rsidRPr="00DC018F" w:rsidRDefault="00E3078A" w:rsidP="00A01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C018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7C5D159" w14:textId="77777777" w:rsidR="00E3078A" w:rsidRPr="00DC018F" w:rsidRDefault="00E3078A" w:rsidP="00A01FB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</w:tcPr>
          <w:p w14:paraId="1AFD0CEA" w14:textId="77777777" w:rsidR="00E3078A" w:rsidRPr="00DC018F" w:rsidRDefault="00E3078A" w:rsidP="00A01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018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05CD" w:rsidRPr="00DC018F" w14:paraId="59897FC4" w14:textId="77777777" w:rsidTr="008900C1">
        <w:trPr>
          <w:cantSplit/>
        </w:trPr>
        <w:tc>
          <w:tcPr>
            <w:tcW w:w="4586" w:type="dxa"/>
          </w:tcPr>
          <w:p w14:paraId="0B3E2E26" w14:textId="0D630219" w:rsidR="00DB05CD" w:rsidRPr="00DC018F" w:rsidRDefault="00DB05CD" w:rsidP="00DB05CD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C018F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DC018F">
              <w:rPr>
                <w:rFonts w:ascii="Angsana New" w:hAnsi="Angsana New"/>
                <w:sz w:val="30"/>
                <w:szCs w:val="30"/>
              </w:rPr>
              <w:t>1</w:t>
            </w:r>
            <w:r w:rsidRPr="00DC018F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DC018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04" w:type="dxa"/>
            <w:tcBorders>
              <w:top w:val="single" w:sz="4" w:space="0" w:color="auto"/>
            </w:tcBorders>
          </w:tcPr>
          <w:p w14:paraId="6B7D3175" w14:textId="78F9323D" w:rsidR="00DB05CD" w:rsidRPr="00DC018F" w:rsidRDefault="00DB05CD" w:rsidP="00DB05CD">
            <w:pPr>
              <w:pStyle w:val="Preformatted"/>
              <w:tabs>
                <w:tab w:val="clear" w:pos="959"/>
                <w:tab w:val="clear" w:pos="1918"/>
                <w:tab w:val="clear" w:pos="9590"/>
                <w:tab w:val="left" w:pos="1831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DC018F">
              <w:rPr>
                <w:rFonts w:ascii="Angsana New" w:hAnsi="Angsana New"/>
                <w:sz w:val="30"/>
                <w:szCs w:val="30"/>
                <w:lang w:eastAsia="en-US"/>
              </w:rPr>
              <w:t>3</w:t>
            </w:r>
            <w:r w:rsidR="00577824" w:rsidRPr="00DC018F">
              <w:rPr>
                <w:rFonts w:ascii="Angsana New" w:hAnsi="Angsana New"/>
                <w:sz w:val="30"/>
                <w:szCs w:val="30"/>
                <w:lang w:eastAsia="en-US"/>
              </w:rPr>
              <w:t>61</w:t>
            </w:r>
            <w:r w:rsidRPr="00DC018F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,</w:t>
            </w:r>
            <w:r w:rsidRPr="00DC018F">
              <w:rPr>
                <w:rFonts w:ascii="Angsana New" w:hAnsi="Angsana New"/>
                <w:sz w:val="30"/>
                <w:szCs w:val="30"/>
                <w:lang w:eastAsia="en-US"/>
              </w:rPr>
              <w:t>283</w:t>
            </w:r>
          </w:p>
        </w:tc>
        <w:tc>
          <w:tcPr>
            <w:tcW w:w="284" w:type="dxa"/>
          </w:tcPr>
          <w:p w14:paraId="3CDF448C" w14:textId="77777777" w:rsidR="00DB05CD" w:rsidRPr="00DC018F" w:rsidRDefault="00DB05CD" w:rsidP="00DB05C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</w:tcPr>
          <w:p w14:paraId="5C559031" w14:textId="67F14DF5" w:rsidR="00DB05CD" w:rsidRPr="00DC018F" w:rsidRDefault="00DB05CD" w:rsidP="00DB05CD">
            <w:pPr>
              <w:pStyle w:val="Preformatted"/>
              <w:tabs>
                <w:tab w:val="clear" w:pos="959"/>
                <w:tab w:val="clear" w:pos="1918"/>
                <w:tab w:val="clear" w:pos="9590"/>
                <w:tab w:val="left" w:pos="1863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DC018F">
              <w:rPr>
                <w:rFonts w:ascii="Angsana New" w:hAnsi="Angsana New"/>
                <w:sz w:val="30"/>
                <w:szCs w:val="30"/>
                <w:lang w:eastAsia="en-US"/>
              </w:rPr>
              <w:t>10</w:t>
            </w:r>
            <w:r w:rsidR="00577824" w:rsidRPr="00DC018F">
              <w:rPr>
                <w:rFonts w:ascii="Angsana New" w:hAnsi="Angsana New"/>
                <w:sz w:val="30"/>
                <w:szCs w:val="30"/>
                <w:lang w:eastAsia="en-US"/>
              </w:rPr>
              <w:t>1</w:t>
            </w:r>
            <w:r w:rsidRPr="00DC018F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,</w:t>
            </w:r>
            <w:r w:rsidR="00577824" w:rsidRPr="00DC018F">
              <w:rPr>
                <w:rFonts w:ascii="Angsana New" w:hAnsi="Angsana New"/>
                <w:sz w:val="30"/>
                <w:szCs w:val="30"/>
                <w:lang w:eastAsia="en-US"/>
              </w:rPr>
              <w:t>298</w:t>
            </w:r>
          </w:p>
        </w:tc>
      </w:tr>
      <w:tr w:rsidR="00DB05CD" w:rsidRPr="00DC018F" w14:paraId="6C58E12B" w14:textId="77777777" w:rsidTr="008900C1">
        <w:trPr>
          <w:cantSplit/>
        </w:trPr>
        <w:tc>
          <w:tcPr>
            <w:tcW w:w="4586" w:type="dxa"/>
          </w:tcPr>
          <w:p w14:paraId="0AF7657D" w14:textId="7CF01C94" w:rsidR="00DB05CD" w:rsidRPr="00DC018F" w:rsidRDefault="00DB05CD" w:rsidP="00DB05CD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C018F">
              <w:rPr>
                <w:rFonts w:ascii="Angsana New" w:hAnsi="Angsana New"/>
                <w:sz w:val="30"/>
                <w:szCs w:val="30"/>
                <w:cs/>
              </w:rPr>
              <w:t>ซื้อเพิ่มขึ้นในระหว่างงวด - ราคาทุน</w:t>
            </w:r>
          </w:p>
        </w:tc>
        <w:tc>
          <w:tcPr>
            <w:tcW w:w="2304" w:type="dxa"/>
          </w:tcPr>
          <w:p w14:paraId="4FFD135F" w14:textId="41B8DFA6" w:rsidR="00DB05CD" w:rsidRPr="00DC018F" w:rsidRDefault="000E1135" w:rsidP="00DB05C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6,980</w:t>
            </w:r>
          </w:p>
        </w:tc>
        <w:tc>
          <w:tcPr>
            <w:tcW w:w="284" w:type="dxa"/>
          </w:tcPr>
          <w:p w14:paraId="3ADD0EBC" w14:textId="77777777" w:rsidR="00DB05CD" w:rsidRPr="00DC018F" w:rsidRDefault="00DB05CD" w:rsidP="00DB05C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04" w:type="dxa"/>
          </w:tcPr>
          <w:p w14:paraId="4D8B195D" w14:textId="71466F4C" w:rsidR="00DB05CD" w:rsidRPr="00DC018F" w:rsidRDefault="00055605" w:rsidP="00DB05C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DC018F">
              <w:rPr>
                <w:rFonts w:ascii="Angsana New" w:hAnsi="Angsana New"/>
                <w:sz w:val="30"/>
                <w:szCs w:val="30"/>
                <w:lang w:eastAsia="en-US"/>
              </w:rPr>
              <w:t>5,224</w:t>
            </w:r>
          </w:p>
        </w:tc>
      </w:tr>
      <w:tr w:rsidR="00DB05CD" w:rsidRPr="00DC018F" w14:paraId="7D7471F2" w14:textId="77777777" w:rsidTr="008900C1">
        <w:trPr>
          <w:cantSplit/>
        </w:trPr>
        <w:tc>
          <w:tcPr>
            <w:tcW w:w="4586" w:type="dxa"/>
          </w:tcPr>
          <w:p w14:paraId="28C32D67" w14:textId="720A0321" w:rsidR="00DB05CD" w:rsidRPr="00DC018F" w:rsidRDefault="00DB05CD" w:rsidP="00DB05CD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C018F">
              <w:rPr>
                <w:rFonts w:ascii="Angsana New" w:hAnsi="Angsana New"/>
                <w:sz w:val="30"/>
                <w:szCs w:val="30"/>
                <w:cs/>
              </w:rPr>
              <w:t>จำหน่ายและตัดจำหน่ายในระหว่างงวด - มูลค่าตามบัญชี</w:t>
            </w:r>
          </w:p>
        </w:tc>
        <w:tc>
          <w:tcPr>
            <w:tcW w:w="2304" w:type="dxa"/>
            <w:vAlign w:val="bottom"/>
          </w:tcPr>
          <w:p w14:paraId="62B188C8" w14:textId="1B95C046" w:rsidR="00DB05CD" w:rsidRPr="00DC018F" w:rsidRDefault="00DB05CD" w:rsidP="00DB05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left="-10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018F">
              <w:rPr>
                <w:rFonts w:ascii="Angsana New" w:hAnsi="Angsana New"/>
                <w:sz w:val="30"/>
                <w:szCs w:val="30"/>
              </w:rPr>
              <w:t>(</w:t>
            </w:r>
            <w:r w:rsidR="00055605" w:rsidRPr="00DC018F">
              <w:rPr>
                <w:rFonts w:ascii="Angsana New" w:hAnsi="Angsana New"/>
                <w:sz w:val="30"/>
                <w:szCs w:val="30"/>
              </w:rPr>
              <w:t>2</w:t>
            </w:r>
            <w:r w:rsidR="000E1135">
              <w:rPr>
                <w:rFonts w:ascii="Angsana New" w:hAnsi="Angsana New"/>
                <w:sz w:val="30"/>
                <w:szCs w:val="30"/>
              </w:rPr>
              <w:t>03</w:t>
            </w:r>
            <w:r w:rsidRPr="00DC018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4FD93B9E" w14:textId="77777777" w:rsidR="00DB05CD" w:rsidRPr="00DC018F" w:rsidRDefault="00DB05CD" w:rsidP="00DB05C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04" w:type="dxa"/>
            <w:vAlign w:val="bottom"/>
          </w:tcPr>
          <w:p w14:paraId="5BD109DE" w14:textId="2DE684FB" w:rsidR="00DB05CD" w:rsidRPr="00DC018F" w:rsidRDefault="00DB05CD" w:rsidP="0005560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left="-10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018F">
              <w:rPr>
                <w:rFonts w:ascii="Angsana New" w:hAnsi="Angsana New"/>
                <w:sz w:val="30"/>
                <w:szCs w:val="30"/>
              </w:rPr>
              <w:t>(</w:t>
            </w:r>
            <w:r w:rsidR="000E1135">
              <w:rPr>
                <w:rFonts w:ascii="Angsana New" w:hAnsi="Angsana New"/>
                <w:sz w:val="30"/>
                <w:szCs w:val="30"/>
              </w:rPr>
              <w:t>12</w:t>
            </w:r>
            <w:r w:rsidRPr="00DC018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B05CD" w:rsidRPr="00DC018F" w14:paraId="5DCD06C3" w14:textId="77777777" w:rsidTr="008900C1">
        <w:trPr>
          <w:cantSplit/>
        </w:trPr>
        <w:tc>
          <w:tcPr>
            <w:tcW w:w="4586" w:type="dxa"/>
          </w:tcPr>
          <w:p w14:paraId="77444B1E" w14:textId="44595CD4" w:rsidR="00DB05CD" w:rsidRPr="00DC018F" w:rsidRDefault="00DB05CD" w:rsidP="00DB05CD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C018F">
              <w:rPr>
                <w:rFonts w:ascii="Angsana New" w:hAnsi="Angsana New"/>
                <w:sz w:val="30"/>
                <w:szCs w:val="30"/>
                <w:cs/>
              </w:rPr>
              <w:t>รับโอน (สุทธิ) ในระหว่างงวด - มูลค่าตามบัญชี</w:t>
            </w:r>
          </w:p>
        </w:tc>
        <w:tc>
          <w:tcPr>
            <w:tcW w:w="2304" w:type="dxa"/>
          </w:tcPr>
          <w:p w14:paraId="1202C7FF" w14:textId="0A311274" w:rsidR="00DB05CD" w:rsidRPr="00DC018F" w:rsidRDefault="000E1135" w:rsidP="00DB05C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4,952</w:t>
            </w:r>
          </w:p>
        </w:tc>
        <w:tc>
          <w:tcPr>
            <w:tcW w:w="284" w:type="dxa"/>
          </w:tcPr>
          <w:p w14:paraId="0FBF2C20" w14:textId="77777777" w:rsidR="00DB05CD" w:rsidRPr="00DC018F" w:rsidRDefault="00DB05CD" w:rsidP="00DB05C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04" w:type="dxa"/>
          </w:tcPr>
          <w:p w14:paraId="340C7ABA" w14:textId="6E927651" w:rsidR="00DB05CD" w:rsidRPr="00DC018F" w:rsidRDefault="000E1135" w:rsidP="00DB05C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4,952</w:t>
            </w:r>
          </w:p>
        </w:tc>
      </w:tr>
      <w:tr w:rsidR="00DB05CD" w:rsidRPr="00DC018F" w14:paraId="2A2A6D04" w14:textId="77777777" w:rsidTr="008900C1">
        <w:trPr>
          <w:cantSplit/>
        </w:trPr>
        <w:tc>
          <w:tcPr>
            <w:tcW w:w="4586" w:type="dxa"/>
          </w:tcPr>
          <w:p w14:paraId="1D8954D6" w14:textId="606AEB0C" w:rsidR="00DB05CD" w:rsidRPr="00DC018F" w:rsidRDefault="00DB05CD" w:rsidP="00DB05CD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C018F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vAlign w:val="bottom"/>
          </w:tcPr>
          <w:p w14:paraId="38886218" w14:textId="2715F9F5" w:rsidR="00DB05CD" w:rsidRPr="00DC018F" w:rsidRDefault="00DB05CD" w:rsidP="00DB05C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left="-108" w:right="1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C018F">
              <w:rPr>
                <w:rFonts w:ascii="Angsana New" w:hAnsi="Angsana New"/>
                <w:sz w:val="30"/>
                <w:szCs w:val="30"/>
              </w:rPr>
              <w:t>(1</w:t>
            </w:r>
            <w:r w:rsidR="00055605" w:rsidRPr="00DC018F">
              <w:rPr>
                <w:rFonts w:ascii="Angsana New" w:hAnsi="Angsana New"/>
                <w:sz w:val="30"/>
                <w:szCs w:val="30"/>
              </w:rPr>
              <w:t>3,910</w:t>
            </w:r>
            <w:r w:rsidRPr="00DC018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63281014" w14:textId="77777777" w:rsidR="00DB05CD" w:rsidRPr="00DC018F" w:rsidRDefault="00DB05CD" w:rsidP="00DB05C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  <w:vAlign w:val="bottom"/>
          </w:tcPr>
          <w:p w14:paraId="12FDB58C" w14:textId="6CD2F9B2" w:rsidR="00DB05CD" w:rsidRPr="00DC018F" w:rsidRDefault="00DB05CD" w:rsidP="0005560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left="-10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018F">
              <w:rPr>
                <w:rFonts w:ascii="Angsana New" w:hAnsi="Angsana New"/>
                <w:sz w:val="30"/>
                <w:szCs w:val="30"/>
              </w:rPr>
              <w:t>(6,</w:t>
            </w:r>
            <w:r w:rsidR="00055605" w:rsidRPr="00DC018F">
              <w:rPr>
                <w:rFonts w:ascii="Angsana New" w:hAnsi="Angsana New"/>
                <w:sz w:val="30"/>
                <w:szCs w:val="30"/>
              </w:rPr>
              <w:t>461</w:t>
            </w:r>
            <w:r w:rsidRPr="00DC018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1425C" w:rsidRPr="00DC018F" w14:paraId="4E7A1586" w14:textId="77777777" w:rsidTr="008900C1">
        <w:trPr>
          <w:cantSplit/>
        </w:trPr>
        <w:tc>
          <w:tcPr>
            <w:tcW w:w="4586" w:type="dxa"/>
          </w:tcPr>
          <w:p w14:paraId="38A4EBED" w14:textId="37AE1E77" w:rsidR="0081425C" w:rsidRPr="00DC018F" w:rsidRDefault="0081425C" w:rsidP="00F3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C018F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DC018F">
              <w:rPr>
                <w:rFonts w:ascii="Angsana New" w:hAnsi="Angsana New"/>
                <w:sz w:val="30"/>
                <w:szCs w:val="30"/>
              </w:rPr>
              <w:t>3</w:t>
            </w:r>
            <w:r w:rsidR="00BA5906" w:rsidRPr="00DC018F">
              <w:rPr>
                <w:rFonts w:ascii="Angsana New" w:hAnsi="Angsana New"/>
                <w:sz w:val="30"/>
                <w:szCs w:val="30"/>
              </w:rPr>
              <w:t>0</w:t>
            </w:r>
            <w:r w:rsidRPr="00DC018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C018F">
              <w:rPr>
                <w:rFonts w:ascii="Angsana New" w:hAnsi="Angsana New"/>
                <w:sz w:val="30"/>
                <w:szCs w:val="30"/>
                <w:cs/>
              </w:rPr>
              <w:t>ม</w:t>
            </w:r>
            <w:r w:rsidR="00BA5906" w:rsidRPr="00DC018F">
              <w:rPr>
                <w:rFonts w:ascii="Angsana New" w:hAnsi="Angsana New"/>
                <w:sz w:val="30"/>
                <w:szCs w:val="30"/>
                <w:cs/>
              </w:rPr>
              <w:t>ิถุนายน</w:t>
            </w:r>
            <w:r w:rsidRPr="00DC018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C018F">
              <w:rPr>
                <w:rFonts w:ascii="Angsana New" w:hAnsi="Angsana New"/>
                <w:sz w:val="30"/>
                <w:szCs w:val="30"/>
              </w:rPr>
              <w:t>256</w:t>
            </w:r>
            <w:r w:rsidR="00DB05CD" w:rsidRPr="00DC018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04" w:type="dxa"/>
            <w:tcBorders>
              <w:top w:val="single" w:sz="4" w:space="0" w:color="auto"/>
              <w:bottom w:val="double" w:sz="4" w:space="0" w:color="auto"/>
            </w:tcBorders>
          </w:tcPr>
          <w:p w14:paraId="29FBA2CA" w14:textId="263885A2" w:rsidR="0081425C" w:rsidRPr="00DC018F" w:rsidRDefault="00AC10F4" w:rsidP="008142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DC018F">
              <w:rPr>
                <w:rFonts w:ascii="Angsana New" w:hAnsi="Angsana New"/>
                <w:sz w:val="30"/>
                <w:szCs w:val="30"/>
                <w:lang w:eastAsia="en-US"/>
              </w:rPr>
              <w:t>3</w:t>
            </w:r>
            <w:r w:rsidR="00055605" w:rsidRPr="00DC018F">
              <w:rPr>
                <w:rFonts w:ascii="Angsana New" w:hAnsi="Angsana New"/>
                <w:sz w:val="30"/>
                <w:szCs w:val="30"/>
                <w:lang w:eastAsia="en-US"/>
              </w:rPr>
              <w:t>59,</w:t>
            </w:r>
            <w:r w:rsidR="006E0DE0" w:rsidRPr="00DC018F">
              <w:rPr>
                <w:rFonts w:ascii="Angsana New" w:hAnsi="Angsana New"/>
                <w:sz w:val="30"/>
                <w:szCs w:val="30"/>
                <w:lang w:eastAsia="en-US"/>
              </w:rPr>
              <w:t>1</w:t>
            </w:r>
            <w:r w:rsidR="000E1135">
              <w:rPr>
                <w:rFonts w:ascii="Angsana New" w:hAnsi="Angsana New"/>
                <w:sz w:val="30"/>
                <w:szCs w:val="30"/>
                <w:lang w:eastAsia="en-US"/>
              </w:rPr>
              <w:t>02</w:t>
            </w:r>
          </w:p>
        </w:tc>
        <w:tc>
          <w:tcPr>
            <w:tcW w:w="284" w:type="dxa"/>
          </w:tcPr>
          <w:p w14:paraId="35A0E1FF" w14:textId="77777777" w:rsidR="0081425C" w:rsidRPr="00DC018F" w:rsidRDefault="0081425C" w:rsidP="0081425C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double" w:sz="4" w:space="0" w:color="auto"/>
            </w:tcBorders>
          </w:tcPr>
          <w:p w14:paraId="780AB977" w14:textId="339503F2" w:rsidR="0081425C" w:rsidRPr="00DC018F" w:rsidRDefault="00AC10F4" w:rsidP="008142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DC018F">
              <w:rPr>
                <w:rFonts w:ascii="Angsana New" w:hAnsi="Angsana New"/>
                <w:sz w:val="30"/>
                <w:szCs w:val="30"/>
                <w:lang w:eastAsia="en-US"/>
              </w:rPr>
              <w:t>10</w:t>
            </w:r>
            <w:r w:rsidR="00055605" w:rsidRPr="00DC018F">
              <w:rPr>
                <w:rFonts w:ascii="Angsana New" w:hAnsi="Angsana New"/>
                <w:sz w:val="30"/>
                <w:szCs w:val="30"/>
                <w:lang w:eastAsia="en-US"/>
              </w:rPr>
              <w:t>5,001</w:t>
            </w:r>
          </w:p>
        </w:tc>
      </w:tr>
    </w:tbl>
    <w:p w14:paraId="2DB89D6F" w14:textId="77777777" w:rsidR="00537936" w:rsidRDefault="00537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1E3C8B7" w14:textId="77777777" w:rsidR="00F46533" w:rsidRPr="00DC018F" w:rsidRDefault="00F46533" w:rsidP="00AC6078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</w:tabs>
        <w:spacing w:line="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DC018F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สินทรัพย์สิทธิการใช้ - สุทธิ</w:t>
      </w:r>
      <w:r w:rsidR="00E3078A" w:rsidRPr="00DC018F">
        <w:rPr>
          <w:rFonts w:ascii="Angsana New" w:hAnsi="Angsana New"/>
          <w:b/>
          <w:bCs/>
          <w:sz w:val="30"/>
          <w:szCs w:val="30"/>
          <w:cs/>
        </w:rPr>
        <w:t xml:space="preserve">และหนี้สินตามสัญญาเช่า </w:t>
      </w:r>
      <w:r w:rsidR="00BB7699" w:rsidRPr="00DC018F">
        <w:rPr>
          <w:rFonts w:ascii="Angsana New" w:hAnsi="Angsana New"/>
          <w:b/>
          <w:bCs/>
          <w:sz w:val="30"/>
          <w:szCs w:val="30"/>
          <w:cs/>
        </w:rPr>
        <w:t>-</w:t>
      </w:r>
      <w:r w:rsidR="00E3078A" w:rsidRPr="00DC018F">
        <w:rPr>
          <w:rFonts w:ascii="Angsana New" w:hAnsi="Angsana New"/>
          <w:b/>
          <w:bCs/>
          <w:sz w:val="30"/>
          <w:szCs w:val="30"/>
          <w:cs/>
        </w:rPr>
        <w:t xml:space="preserve"> สุทธิ</w:t>
      </w:r>
      <w:r w:rsidR="00A01FB9" w:rsidRPr="00DC018F">
        <w:rPr>
          <w:rFonts w:ascii="Angsana New" w:hAnsi="Angsana New"/>
          <w:b/>
          <w:bCs/>
          <w:sz w:val="30"/>
          <w:szCs w:val="30"/>
          <w:cs/>
        </w:rPr>
        <w:t xml:space="preserve">  </w:t>
      </w:r>
    </w:p>
    <w:p w14:paraId="5A97EFAB" w14:textId="77777777" w:rsidR="00E3078A" w:rsidRPr="000E1135" w:rsidRDefault="00E3078A" w:rsidP="00E307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571"/>
        <w:gridCol w:w="2304"/>
        <w:gridCol w:w="288"/>
        <w:gridCol w:w="2305"/>
      </w:tblGrid>
      <w:tr w:rsidR="00E3078A" w:rsidRPr="000E1135" w14:paraId="33F4833C" w14:textId="77777777" w:rsidTr="00854E6D">
        <w:trPr>
          <w:cantSplit/>
          <w:tblHeader/>
        </w:trPr>
        <w:tc>
          <w:tcPr>
            <w:tcW w:w="4571" w:type="dxa"/>
          </w:tcPr>
          <w:p w14:paraId="11D24F23" w14:textId="77777777" w:rsidR="00E3078A" w:rsidRPr="000E1135" w:rsidRDefault="00E3078A" w:rsidP="00E3078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left="540"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4" w:type="dxa"/>
          </w:tcPr>
          <w:p w14:paraId="4C32A74A" w14:textId="77777777" w:rsidR="00E3078A" w:rsidRPr="000E1135" w:rsidRDefault="00E3078A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288" w:type="dxa"/>
          </w:tcPr>
          <w:p w14:paraId="4E4896DA" w14:textId="77777777" w:rsidR="00E3078A" w:rsidRPr="000E1135" w:rsidRDefault="00E3078A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05" w:type="dxa"/>
            <w:tcBorders>
              <w:bottom w:val="single" w:sz="4" w:space="0" w:color="auto"/>
            </w:tcBorders>
          </w:tcPr>
          <w:p w14:paraId="51D00249" w14:textId="77777777" w:rsidR="00E3078A" w:rsidRPr="000E1135" w:rsidRDefault="00E3078A" w:rsidP="00A01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E1135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A01FB9" w:rsidRPr="000E1135" w14:paraId="47D372EA" w14:textId="77777777" w:rsidTr="00854E6D">
        <w:trPr>
          <w:cantSplit/>
          <w:tblHeader/>
        </w:trPr>
        <w:tc>
          <w:tcPr>
            <w:tcW w:w="4571" w:type="dxa"/>
          </w:tcPr>
          <w:p w14:paraId="465B7109" w14:textId="77777777" w:rsidR="00A01FB9" w:rsidRPr="000E1135" w:rsidRDefault="00A01FB9" w:rsidP="0083719F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04" w:type="dxa"/>
          </w:tcPr>
          <w:p w14:paraId="3D0C30C0" w14:textId="77777777" w:rsidR="00A01FB9" w:rsidRPr="000E1135" w:rsidRDefault="00A01FB9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8" w:type="dxa"/>
          </w:tcPr>
          <w:p w14:paraId="17B6FE5C" w14:textId="77777777" w:rsidR="00A01FB9" w:rsidRPr="000E1135" w:rsidRDefault="00A01FB9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05" w:type="dxa"/>
            <w:tcBorders>
              <w:bottom w:val="single" w:sz="4" w:space="0" w:color="auto"/>
            </w:tcBorders>
          </w:tcPr>
          <w:p w14:paraId="6248C345" w14:textId="77777777" w:rsidR="00A01FB9" w:rsidRPr="000E1135" w:rsidRDefault="00A01FB9" w:rsidP="00A01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1135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</w:t>
            </w:r>
          </w:p>
          <w:p w14:paraId="1C782295" w14:textId="77777777" w:rsidR="00A01FB9" w:rsidRPr="000E1135" w:rsidRDefault="00A01FB9" w:rsidP="00A01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113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078A" w:rsidRPr="000E1135" w14:paraId="1E5B84E4" w14:textId="77777777" w:rsidTr="00854E6D">
        <w:trPr>
          <w:cantSplit/>
        </w:trPr>
        <w:tc>
          <w:tcPr>
            <w:tcW w:w="4571" w:type="dxa"/>
          </w:tcPr>
          <w:p w14:paraId="15EC4B1C" w14:textId="77777777" w:rsidR="00E3078A" w:rsidRPr="000E1135" w:rsidRDefault="00E3078A" w:rsidP="00F34A50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E11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สินทรัพย์สิทธิการใช้ - สุทธิ</w:t>
            </w:r>
          </w:p>
        </w:tc>
        <w:tc>
          <w:tcPr>
            <w:tcW w:w="2304" w:type="dxa"/>
          </w:tcPr>
          <w:p w14:paraId="250A2B51" w14:textId="77777777" w:rsidR="00E3078A" w:rsidRPr="000E1135" w:rsidRDefault="00E3078A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8" w:type="dxa"/>
          </w:tcPr>
          <w:p w14:paraId="122C9A78" w14:textId="77777777" w:rsidR="00E3078A" w:rsidRPr="000E1135" w:rsidRDefault="00E3078A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05" w:type="dxa"/>
            <w:tcBorders>
              <w:top w:val="single" w:sz="4" w:space="0" w:color="auto"/>
            </w:tcBorders>
          </w:tcPr>
          <w:p w14:paraId="542EB17A" w14:textId="77777777" w:rsidR="00E3078A" w:rsidRPr="000E1135" w:rsidRDefault="00E3078A" w:rsidP="00A01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75E7E" w:rsidRPr="000E1135" w14:paraId="1859C4D5" w14:textId="77777777" w:rsidTr="00854E6D">
        <w:trPr>
          <w:cantSplit/>
        </w:trPr>
        <w:tc>
          <w:tcPr>
            <w:tcW w:w="4571" w:type="dxa"/>
          </w:tcPr>
          <w:p w14:paraId="3805E410" w14:textId="10804B3E" w:rsidR="00275E7E" w:rsidRPr="000E1135" w:rsidRDefault="00275E7E" w:rsidP="00275E7E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E1135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0E1135">
              <w:rPr>
                <w:rFonts w:ascii="Angsana New" w:hAnsi="Angsana New"/>
                <w:sz w:val="30"/>
                <w:szCs w:val="30"/>
              </w:rPr>
              <w:t>1</w:t>
            </w:r>
            <w:r w:rsidRPr="000E1135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0E1135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577824" w:rsidRPr="000E1135">
              <w:rPr>
                <w:rFonts w:ascii="Angsana New" w:hAnsi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2304" w:type="dxa"/>
          </w:tcPr>
          <w:p w14:paraId="550B0D5B" w14:textId="77777777" w:rsidR="00275E7E" w:rsidRPr="000E1135" w:rsidRDefault="00275E7E" w:rsidP="00275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8" w:type="dxa"/>
          </w:tcPr>
          <w:p w14:paraId="240C4A35" w14:textId="77777777" w:rsidR="00275E7E" w:rsidRPr="000E1135" w:rsidRDefault="00275E7E" w:rsidP="00275E7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05" w:type="dxa"/>
          </w:tcPr>
          <w:p w14:paraId="0687872F" w14:textId="7393B031" w:rsidR="00275E7E" w:rsidRPr="000E1135" w:rsidRDefault="00275E7E" w:rsidP="00A01132">
            <w:pPr>
              <w:pStyle w:val="Preformatted"/>
              <w:tabs>
                <w:tab w:val="clear" w:pos="959"/>
                <w:tab w:val="clear" w:pos="1918"/>
                <w:tab w:val="clear" w:pos="9590"/>
                <w:tab w:val="left" w:pos="1863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0E1135"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  <w:t>12,</w:t>
            </w:r>
            <w:r w:rsidRPr="000E1135">
              <w:rPr>
                <w:rFonts w:ascii="Angsana New" w:hAnsi="Angsana New"/>
                <w:sz w:val="30"/>
                <w:szCs w:val="30"/>
                <w:lang w:eastAsia="en-US"/>
              </w:rPr>
              <w:t>035</w:t>
            </w:r>
          </w:p>
        </w:tc>
      </w:tr>
      <w:tr w:rsidR="00055605" w:rsidRPr="000E1135" w14:paraId="72119B29" w14:textId="77777777" w:rsidTr="009F3F91">
        <w:trPr>
          <w:cantSplit/>
        </w:trPr>
        <w:tc>
          <w:tcPr>
            <w:tcW w:w="4571" w:type="dxa"/>
          </w:tcPr>
          <w:p w14:paraId="7B6E0160" w14:textId="20FFB83C" w:rsidR="009F3F91" w:rsidRPr="000E1135" w:rsidRDefault="009F3F91" w:rsidP="009F3F91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E1135">
              <w:rPr>
                <w:rFonts w:ascii="Angsana New" w:hAnsi="Angsana New"/>
                <w:sz w:val="30"/>
                <w:szCs w:val="30"/>
                <w:cs/>
              </w:rPr>
              <w:t>เพิ่มขึ้นในระหว่างงวด - ราคาทุน</w:t>
            </w:r>
          </w:p>
        </w:tc>
        <w:tc>
          <w:tcPr>
            <w:tcW w:w="2304" w:type="dxa"/>
          </w:tcPr>
          <w:p w14:paraId="4637B9DC" w14:textId="77777777" w:rsidR="00055605" w:rsidRPr="000E1135" w:rsidRDefault="00055605" w:rsidP="009C5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62E1FBAB" w14:textId="77777777" w:rsidR="00055605" w:rsidRPr="000E1135" w:rsidRDefault="00055605" w:rsidP="009C50A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05" w:type="dxa"/>
            <w:vAlign w:val="bottom"/>
          </w:tcPr>
          <w:p w14:paraId="1280CBA8" w14:textId="58609B18" w:rsidR="00055605" w:rsidRPr="000E1135" w:rsidRDefault="009F3F91" w:rsidP="009F3F91">
            <w:pPr>
              <w:pStyle w:val="Preformatted"/>
              <w:tabs>
                <w:tab w:val="clear" w:pos="959"/>
                <w:tab w:val="clear" w:pos="1918"/>
                <w:tab w:val="clear" w:pos="9590"/>
                <w:tab w:val="left" w:pos="1863"/>
              </w:tabs>
              <w:ind w:left="-108" w:right="22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</w:pPr>
            <w:r w:rsidRPr="000E1135"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  <w:t>5,700</w:t>
            </w:r>
          </w:p>
        </w:tc>
      </w:tr>
      <w:tr w:rsidR="009C50A7" w:rsidRPr="000E1135" w14:paraId="522AA16F" w14:textId="77777777" w:rsidTr="00854E6D">
        <w:trPr>
          <w:cantSplit/>
        </w:trPr>
        <w:tc>
          <w:tcPr>
            <w:tcW w:w="4571" w:type="dxa"/>
          </w:tcPr>
          <w:p w14:paraId="46E0E00B" w14:textId="77777777" w:rsidR="009C50A7" w:rsidRPr="000E1135" w:rsidRDefault="009C50A7" w:rsidP="00F34A50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E113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304" w:type="dxa"/>
          </w:tcPr>
          <w:p w14:paraId="3BFFD678" w14:textId="77777777" w:rsidR="009C50A7" w:rsidRPr="000E1135" w:rsidRDefault="009C50A7" w:rsidP="009C5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60D39694" w14:textId="77777777" w:rsidR="009C50A7" w:rsidRPr="000E1135" w:rsidRDefault="009C50A7" w:rsidP="009C50A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05" w:type="dxa"/>
            <w:tcBorders>
              <w:bottom w:val="single" w:sz="4" w:space="0" w:color="auto"/>
            </w:tcBorders>
            <w:vAlign w:val="bottom"/>
          </w:tcPr>
          <w:p w14:paraId="30449591" w14:textId="2AF6F5EA" w:rsidR="009C50A7" w:rsidRPr="000E1135" w:rsidRDefault="00AC10F4" w:rsidP="009C50A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left="-10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135">
              <w:rPr>
                <w:rFonts w:ascii="Angsana New" w:hAnsi="Angsana New"/>
                <w:sz w:val="30"/>
                <w:szCs w:val="30"/>
              </w:rPr>
              <w:t>(2</w:t>
            </w:r>
            <w:r w:rsidR="009F3F91" w:rsidRPr="000E1135">
              <w:rPr>
                <w:rFonts w:ascii="Angsana New" w:hAnsi="Angsana New"/>
                <w:sz w:val="30"/>
                <w:szCs w:val="30"/>
              </w:rPr>
              <w:t>,784</w:t>
            </w:r>
            <w:r w:rsidRPr="000E113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3078A" w:rsidRPr="000E1135" w14:paraId="64DCE548" w14:textId="77777777" w:rsidTr="00854E6D">
        <w:trPr>
          <w:cantSplit/>
        </w:trPr>
        <w:tc>
          <w:tcPr>
            <w:tcW w:w="4571" w:type="dxa"/>
          </w:tcPr>
          <w:p w14:paraId="487FFD49" w14:textId="57E62E84" w:rsidR="00E3078A" w:rsidRPr="000E1135" w:rsidRDefault="00E3078A" w:rsidP="00F34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0E1135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BA5906" w:rsidRPr="000E113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A5906" w:rsidRPr="000E1135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DB05CD" w:rsidRPr="000E1135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577824" w:rsidRPr="000E1135">
              <w:rPr>
                <w:rFonts w:ascii="Angsana New" w:hAnsi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2304" w:type="dxa"/>
          </w:tcPr>
          <w:p w14:paraId="7124AAD0" w14:textId="77777777" w:rsidR="00E3078A" w:rsidRPr="000E1135" w:rsidRDefault="00E3078A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26B9F0D7" w14:textId="77777777" w:rsidR="00E3078A" w:rsidRPr="000E1135" w:rsidRDefault="00E3078A" w:rsidP="0083719F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05" w:type="dxa"/>
            <w:tcBorders>
              <w:top w:val="single" w:sz="4" w:space="0" w:color="auto"/>
              <w:bottom w:val="double" w:sz="4" w:space="0" w:color="auto"/>
            </w:tcBorders>
          </w:tcPr>
          <w:p w14:paraId="46592493" w14:textId="0114568F" w:rsidR="00E3078A" w:rsidRPr="000E1135" w:rsidRDefault="009F3F91" w:rsidP="009C50A7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0E1135">
              <w:rPr>
                <w:rFonts w:ascii="Angsana New" w:hAnsi="Angsana New"/>
                <w:sz w:val="30"/>
                <w:szCs w:val="30"/>
                <w:lang w:eastAsia="en-US"/>
              </w:rPr>
              <w:t>14,951</w:t>
            </w:r>
          </w:p>
        </w:tc>
      </w:tr>
      <w:tr w:rsidR="00055605" w:rsidRPr="000E1135" w14:paraId="552368E7" w14:textId="77777777" w:rsidTr="00250776">
        <w:trPr>
          <w:cantSplit/>
        </w:trPr>
        <w:tc>
          <w:tcPr>
            <w:tcW w:w="4571" w:type="dxa"/>
          </w:tcPr>
          <w:p w14:paraId="3786B1ED" w14:textId="77777777" w:rsidR="00055605" w:rsidRPr="000E1135" w:rsidRDefault="00055605" w:rsidP="00F34A50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04" w:type="dxa"/>
          </w:tcPr>
          <w:p w14:paraId="456495BB" w14:textId="77777777" w:rsidR="00055605" w:rsidRPr="000E1135" w:rsidRDefault="00055605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8" w:type="dxa"/>
          </w:tcPr>
          <w:p w14:paraId="3ED10F75" w14:textId="77777777" w:rsidR="00055605" w:rsidRPr="000E1135" w:rsidRDefault="00055605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05" w:type="dxa"/>
          </w:tcPr>
          <w:p w14:paraId="754AE440" w14:textId="77777777" w:rsidR="00055605" w:rsidRPr="000E1135" w:rsidRDefault="00055605" w:rsidP="00A01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3078A" w:rsidRPr="000E1135" w14:paraId="1E386F0C" w14:textId="77777777" w:rsidTr="00250776">
        <w:trPr>
          <w:cantSplit/>
        </w:trPr>
        <w:tc>
          <w:tcPr>
            <w:tcW w:w="4571" w:type="dxa"/>
          </w:tcPr>
          <w:p w14:paraId="104C60F6" w14:textId="77777777" w:rsidR="00E3078A" w:rsidRPr="000E1135" w:rsidRDefault="00E3078A" w:rsidP="00F34A50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E11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2304" w:type="dxa"/>
          </w:tcPr>
          <w:p w14:paraId="5D307C61" w14:textId="77777777" w:rsidR="00E3078A" w:rsidRPr="000E1135" w:rsidRDefault="00E3078A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8" w:type="dxa"/>
          </w:tcPr>
          <w:p w14:paraId="28208C3A" w14:textId="77777777" w:rsidR="00E3078A" w:rsidRPr="000E1135" w:rsidRDefault="00E3078A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05" w:type="dxa"/>
          </w:tcPr>
          <w:p w14:paraId="03B051A2" w14:textId="77777777" w:rsidR="00E3078A" w:rsidRPr="000E1135" w:rsidRDefault="00E3078A" w:rsidP="00A01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75E7E" w:rsidRPr="000E1135" w14:paraId="73B23948" w14:textId="77777777" w:rsidTr="00854E6D">
        <w:trPr>
          <w:cantSplit/>
        </w:trPr>
        <w:tc>
          <w:tcPr>
            <w:tcW w:w="4571" w:type="dxa"/>
          </w:tcPr>
          <w:p w14:paraId="7608E5DD" w14:textId="12FADFAA" w:rsidR="00275E7E" w:rsidRPr="000E1135" w:rsidRDefault="00275E7E" w:rsidP="00275E7E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E1135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0E1135">
              <w:rPr>
                <w:rFonts w:ascii="Angsana New" w:hAnsi="Angsana New"/>
                <w:sz w:val="30"/>
                <w:szCs w:val="30"/>
              </w:rPr>
              <w:t>1</w:t>
            </w:r>
            <w:r w:rsidRPr="000E1135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0E1135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577824" w:rsidRPr="000E1135">
              <w:rPr>
                <w:rFonts w:ascii="Angsana New" w:hAnsi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2304" w:type="dxa"/>
          </w:tcPr>
          <w:p w14:paraId="4E674C91" w14:textId="77777777" w:rsidR="00275E7E" w:rsidRPr="000E1135" w:rsidRDefault="00275E7E" w:rsidP="00275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8" w:type="dxa"/>
          </w:tcPr>
          <w:p w14:paraId="6BF12520" w14:textId="77777777" w:rsidR="00275E7E" w:rsidRPr="000E1135" w:rsidRDefault="00275E7E" w:rsidP="00275E7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05" w:type="dxa"/>
          </w:tcPr>
          <w:p w14:paraId="1D2A1D49" w14:textId="237D893A" w:rsidR="00275E7E" w:rsidRPr="000E1135" w:rsidRDefault="00275E7E" w:rsidP="00275E7E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0E1135"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  <w:t>11,994</w:t>
            </w:r>
          </w:p>
        </w:tc>
      </w:tr>
      <w:tr w:rsidR="009F3F91" w:rsidRPr="000E1135" w14:paraId="459A92E9" w14:textId="77777777" w:rsidTr="009F3F91">
        <w:trPr>
          <w:cantSplit/>
        </w:trPr>
        <w:tc>
          <w:tcPr>
            <w:tcW w:w="4571" w:type="dxa"/>
          </w:tcPr>
          <w:p w14:paraId="3E5147AA" w14:textId="342D7B05" w:rsidR="009F3F91" w:rsidRPr="000E1135" w:rsidRDefault="009F3F91" w:rsidP="009F3F91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E1135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เพิ่มขึ้นในระหว่างงวด </w:t>
            </w:r>
          </w:p>
        </w:tc>
        <w:tc>
          <w:tcPr>
            <w:tcW w:w="2304" w:type="dxa"/>
          </w:tcPr>
          <w:p w14:paraId="4F372CC2" w14:textId="77777777" w:rsidR="009F3F91" w:rsidRPr="000E1135" w:rsidRDefault="009F3F91" w:rsidP="009F3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12BCECD0" w14:textId="77777777" w:rsidR="009F3F91" w:rsidRPr="000E1135" w:rsidRDefault="009F3F91" w:rsidP="009F3F9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05" w:type="dxa"/>
            <w:vAlign w:val="bottom"/>
          </w:tcPr>
          <w:p w14:paraId="74D5B556" w14:textId="2F56B7E5" w:rsidR="009F3F91" w:rsidRPr="000E1135" w:rsidRDefault="00E11E58" w:rsidP="00B0615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eastAsia="en-US"/>
              </w:rPr>
              <w:t>5,700</w:t>
            </w:r>
          </w:p>
        </w:tc>
      </w:tr>
      <w:tr w:rsidR="009F3F91" w:rsidRPr="000E1135" w14:paraId="0EC85E38" w14:textId="77777777" w:rsidTr="00854E6D">
        <w:trPr>
          <w:cantSplit/>
        </w:trPr>
        <w:tc>
          <w:tcPr>
            <w:tcW w:w="4571" w:type="dxa"/>
          </w:tcPr>
          <w:p w14:paraId="174C6F1A" w14:textId="77777777" w:rsidR="009F3F91" w:rsidRPr="000E1135" w:rsidRDefault="009F3F91" w:rsidP="009F3F91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E1135">
              <w:rPr>
                <w:rFonts w:ascii="Angsana New" w:hAnsi="Angsana New"/>
                <w:sz w:val="30"/>
                <w:szCs w:val="30"/>
                <w:cs/>
              </w:rPr>
              <w:t>จ่ายชำระในระหว่างงวด</w:t>
            </w:r>
          </w:p>
        </w:tc>
        <w:tc>
          <w:tcPr>
            <w:tcW w:w="2304" w:type="dxa"/>
          </w:tcPr>
          <w:p w14:paraId="6A4EFA4E" w14:textId="77777777" w:rsidR="009F3F91" w:rsidRPr="000E1135" w:rsidRDefault="009F3F91" w:rsidP="009F3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72E57593" w14:textId="77777777" w:rsidR="009F3F91" w:rsidRPr="000E1135" w:rsidRDefault="009F3F91" w:rsidP="009F3F9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05" w:type="dxa"/>
            <w:tcBorders>
              <w:bottom w:val="single" w:sz="4" w:space="0" w:color="auto"/>
            </w:tcBorders>
            <w:vAlign w:val="bottom"/>
          </w:tcPr>
          <w:p w14:paraId="67DC702D" w14:textId="3BF057A3" w:rsidR="009F3F91" w:rsidRPr="000E1135" w:rsidRDefault="009F3F91" w:rsidP="009F3F9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left="-10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135">
              <w:rPr>
                <w:rFonts w:ascii="Angsana New" w:hAnsi="Angsana New"/>
                <w:sz w:val="30"/>
                <w:szCs w:val="30"/>
              </w:rPr>
              <w:t>(</w:t>
            </w:r>
            <w:r w:rsidR="00E11E58">
              <w:rPr>
                <w:rFonts w:ascii="Angsana New" w:hAnsi="Angsana New"/>
                <w:sz w:val="30"/>
                <w:szCs w:val="30"/>
              </w:rPr>
              <w:t>3,928</w:t>
            </w:r>
            <w:r w:rsidRPr="000E113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F3F91" w:rsidRPr="000E1135" w14:paraId="07DADFF1" w14:textId="77777777" w:rsidTr="00854E6D">
        <w:trPr>
          <w:cantSplit/>
        </w:trPr>
        <w:tc>
          <w:tcPr>
            <w:tcW w:w="4571" w:type="dxa"/>
          </w:tcPr>
          <w:p w14:paraId="37D34517" w14:textId="2143FF36" w:rsidR="009F3F91" w:rsidRPr="000E1135" w:rsidRDefault="009F3F91" w:rsidP="009F3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0E1135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0E113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E1135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0E1135">
              <w:rPr>
                <w:rFonts w:ascii="Angsana New" w:hAnsi="Angsana New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2304" w:type="dxa"/>
          </w:tcPr>
          <w:p w14:paraId="3F0E466B" w14:textId="77777777" w:rsidR="009F3F91" w:rsidRPr="000E1135" w:rsidRDefault="009F3F91" w:rsidP="009F3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21B04027" w14:textId="77777777" w:rsidR="009F3F91" w:rsidRPr="000E1135" w:rsidRDefault="009F3F91" w:rsidP="009F3F91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 w:hanging="14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05" w:type="dxa"/>
            <w:tcBorders>
              <w:top w:val="single" w:sz="4" w:space="0" w:color="auto"/>
              <w:bottom w:val="double" w:sz="4" w:space="0" w:color="auto"/>
            </w:tcBorders>
          </w:tcPr>
          <w:p w14:paraId="0199E460" w14:textId="2817E497" w:rsidR="009F3F91" w:rsidRPr="000E1135" w:rsidRDefault="00B0615D" w:rsidP="009F3F91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0E1135">
              <w:rPr>
                <w:rFonts w:ascii="Angsana New" w:hAnsi="Angsana New"/>
                <w:sz w:val="30"/>
                <w:szCs w:val="30"/>
                <w:lang w:eastAsia="en-US"/>
              </w:rPr>
              <w:t>13,766</w:t>
            </w:r>
          </w:p>
        </w:tc>
      </w:tr>
    </w:tbl>
    <w:p w14:paraId="25928D09" w14:textId="77777777" w:rsidR="00537936" w:rsidRDefault="00537936" w:rsidP="006E0D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  <w:tab w:val="left" w:pos="9450"/>
        </w:tabs>
        <w:spacing w:line="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E956543" w14:textId="77777777" w:rsidR="000E1135" w:rsidRDefault="000E1135" w:rsidP="006E0D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  <w:tab w:val="left" w:pos="9450"/>
        </w:tabs>
        <w:spacing w:line="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694C3EE" w14:textId="77777777" w:rsidR="000E1135" w:rsidRDefault="000E1135" w:rsidP="006E0D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  <w:tab w:val="left" w:pos="9450"/>
        </w:tabs>
        <w:spacing w:line="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DE8CA0D" w14:textId="77777777" w:rsidR="000E1135" w:rsidRDefault="000E1135" w:rsidP="006E0D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  <w:tab w:val="left" w:pos="9450"/>
        </w:tabs>
        <w:spacing w:line="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5FA1F47" w14:textId="77777777" w:rsidR="000E1135" w:rsidRDefault="000E1135" w:rsidP="006E0D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  <w:tab w:val="left" w:pos="9450"/>
        </w:tabs>
        <w:spacing w:line="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8AC4D9A" w14:textId="77777777" w:rsidR="000E1135" w:rsidRDefault="000E1135" w:rsidP="006E0D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  <w:tab w:val="left" w:pos="9450"/>
        </w:tabs>
        <w:spacing w:line="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6647DDD" w14:textId="77777777" w:rsidR="000E1135" w:rsidRDefault="000E1135" w:rsidP="006E0D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  <w:tab w:val="left" w:pos="9450"/>
        </w:tabs>
        <w:spacing w:line="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5877D02" w14:textId="77777777" w:rsidR="000E1135" w:rsidRDefault="000E1135" w:rsidP="006E0D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  <w:tab w:val="left" w:pos="9450"/>
        </w:tabs>
        <w:spacing w:line="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B5E8CF7" w14:textId="77777777" w:rsidR="000E1135" w:rsidRDefault="000E1135" w:rsidP="006E0D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  <w:tab w:val="left" w:pos="9450"/>
        </w:tabs>
        <w:spacing w:line="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4DEE2C0" w14:textId="77777777" w:rsidR="000E1135" w:rsidRDefault="000E1135" w:rsidP="006E0D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  <w:tab w:val="left" w:pos="9450"/>
        </w:tabs>
        <w:spacing w:line="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C38894D" w14:textId="77777777" w:rsidR="000E1135" w:rsidRDefault="000E1135" w:rsidP="006E0D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  <w:tab w:val="left" w:pos="9450"/>
        </w:tabs>
        <w:spacing w:line="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9ADBA00" w14:textId="77777777" w:rsidR="000E1135" w:rsidRDefault="000E1135" w:rsidP="006E0D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  <w:tab w:val="left" w:pos="9450"/>
        </w:tabs>
        <w:spacing w:line="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7B8B4F0" w14:textId="77777777" w:rsidR="000E1135" w:rsidRDefault="000E1135" w:rsidP="006E0D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  <w:tab w:val="left" w:pos="9450"/>
        </w:tabs>
        <w:spacing w:line="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E77DBBC" w14:textId="77777777" w:rsidR="000E1135" w:rsidRPr="000E1135" w:rsidRDefault="000E1135" w:rsidP="006E0D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  <w:tab w:val="left" w:pos="9450"/>
        </w:tabs>
        <w:spacing w:line="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D49FDE7" w14:textId="1E7C6745" w:rsidR="00AC6078" w:rsidRPr="000E1135" w:rsidRDefault="00AC6078" w:rsidP="00AC6078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</w:tabs>
        <w:spacing w:line="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0E1135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สินทรัพย์/หนี้สินภาษีเงินได้รอการตัดบัญชีและค่าใช้จ่ายภาษีเงินได้</w:t>
      </w:r>
    </w:p>
    <w:p w14:paraId="32943376" w14:textId="77777777" w:rsidR="006E0DE0" w:rsidRPr="000E1135" w:rsidRDefault="006E0DE0" w:rsidP="006E0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0A8CD425" w14:textId="4B6DE5A9" w:rsidR="006E0DE0" w:rsidRPr="000E1135" w:rsidRDefault="006E0DE0" w:rsidP="006E0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71"/>
        <w:jc w:val="thaiDistribute"/>
        <w:rPr>
          <w:rFonts w:ascii="Angsana New" w:hAnsi="Angsana New"/>
          <w:sz w:val="30"/>
          <w:szCs w:val="30"/>
        </w:rPr>
      </w:pPr>
      <w:r w:rsidRPr="000E1135">
        <w:rPr>
          <w:rFonts w:ascii="Angsana New" w:hAnsi="Angsana New" w:hint="cs"/>
          <w:sz w:val="30"/>
          <w:szCs w:val="30"/>
          <w:cs/>
        </w:rPr>
        <w:t>สินทรัพย์</w:t>
      </w:r>
      <w:r w:rsidRPr="000E1135">
        <w:rPr>
          <w:rFonts w:ascii="Angsana New" w:hAnsi="Angsana New"/>
          <w:sz w:val="30"/>
          <w:szCs w:val="30"/>
          <w:cs/>
        </w:rPr>
        <w:t xml:space="preserve">และหนี้สินภาษีเงินได้รอการตัดบัญชีที่แสดงในงบฐานะการเงิน ณ วันที่ </w:t>
      </w:r>
      <w:r w:rsidRPr="000E1135">
        <w:rPr>
          <w:rFonts w:ascii="Angsana New" w:hAnsi="Angsana New"/>
          <w:sz w:val="30"/>
          <w:szCs w:val="30"/>
        </w:rPr>
        <w:t xml:space="preserve">30 </w:t>
      </w:r>
      <w:r w:rsidRPr="000E1135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0E1135">
        <w:rPr>
          <w:rFonts w:ascii="Angsana New" w:hAnsi="Angsana New"/>
          <w:sz w:val="30"/>
          <w:szCs w:val="30"/>
        </w:rPr>
        <w:t xml:space="preserve">2569 </w:t>
      </w:r>
      <w:r w:rsidRPr="000E1135">
        <w:rPr>
          <w:rFonts w:ascii="Angsana New" w:hAnsi="Angsana New"/>
          <w:sz w:val="30"/>
          <w:szCs w:val="30"/>
          <w:cs/>
        </w:rPr>
        <w:t>และ</w:t>
      </w:r>
      <w:r w:rsidRPr="000E1135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0E1135">
        <w:rPr>
          <w:rFonts w:ascii="Angsana New" w:hAnsi="Angsana New"/>
          <w:sz w:val="30"/>
          <w:szCs w:val="30"/>
        </w:rPr>
        <w:t xml:space="preserve">31 </w:t>
      </w:r>
      <w:r w:rsidRPr="000E113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0E1135">
        <w:rPr>
          <w:rFonts w:ascii="Angsana New" w:hAnsi="Angsana New"/>
          <w:sz w:val="30"/>
          <w:szCs w:val="30"/>
        </w:rPr>
        <w:t xml:space="preserve">2568 </w:t>
      </w:r>
      <w:r w:rsidRPr="000E1135">
        <w:rPr>
          <w:rFonts w:ascii="Angsana New" w:hAnsi="Angsana New"/>
          <w:sz w:val="30"/>
          <w:szCs w:val="30"/>
          <w:cs/>
        </w:rPr>
        <w:t>ดังนี้</w:t>
      </w:r>
    </w:p>
    <w:p w14:paraId="17A4DD1C" w14:textId="77777777" w:rsidR="00AC6078" w:rsidRPr="000E1135" w:rsidRDefault="00AC6078" w:rsidP="00AC60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504" w:type="dxa"/>
        <w:tblLayout w:type="fixed"/>
        <w:tblLook w:val="04A0" w:firstRow="1" w:lastRow="0" w:firstColumn="1" w:lastColumn="0" w:noHBand="0" w:noVBand="1"/>
      </w:tblPr>
      <w:tblGrid>
        <w:gridCol w:w="4252"/>
        <w:gridCol w:w="1140"/>
        <w:gridCol w:w="239"/>
        <w:gridCol w:w="1134"/>
        <w:gridCol w:w="238"/>
        <w:gridCol w:w="1134"/>
        <w:gridCol w:w="238"/>
        <w:gridCol w:w="1129"/>
      </w:tblGrid>
      <w:tr w:rsidR="00AC6078" w:rsidRPr="00324CD8" w14:paraId="2FEB035E" w14:textId="77777777" w:rsidTr="00E11E58">
        <w:trPr>
          <w:tblHeader/>
        </w:trPr>
        <w:tc>
          <w:tcPr>
            <w:tcW w:w="4252" w:type="dxa"/>
          </w:tcPr>
          <w:p w14:paraId="2AC32BCD" w14:textId="77777777" w:rsidR="00AC6078" w:rsidRPr="00324CD8" w:rsidRDefault="00AC6078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252" w:type="dxa"/>
            <w:gridSpan w:val="7"/>
            <w:tcBorders>
              <w:bottom w:val="single" w:sz="4" w:space="0" w:color="auto"/>
            </w:tcBorders>
          </w:tcPr>
          <w:p w14:paraId="1C742CE5" w14:textId="77777777" w:rsidR="00AC6078" w:rsidRPr="00324CD8" w:rsidRDefault="00AC6078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324CD8">
              <w:rPr>
                <w:rFonts w:ascii="Angsana New" w:hAnsi="Angsana New"/>
                <w:color w:val="000000"/>
                <w:sz w:val="29"/>
                <w:szCs w:val="29"/>
                <w:cs/>
              </w:rPr>
              <w:t>พันบาท</w:t>
            </w:r>
          </w:p>
        </w:tc>
      </w:tr>
      <w:tr w:rsidR="00AC6078" w:rsidRPr="00324CD8" w14:paraId="5C048FF2" w14:textId="77777777" w:rsidTr="00E11E58">
        <w:trPr>
          <w:tblHeader/>
        </w:trPr>
        <w:tc>
          <w:tcPr>
            <w:tcW w:w="4252" w:type="dxa"/>
          </w:tcPr>
          <w:p w14:paraId="65ECED23" w14:textId="77777777" w:rsidR="00AC6078" w:rsidRPr="00324CD8" w:rsidRDefault="00AC6078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513" w:type="dxa"/>
            <w:gridSpan w:val="3"/>
            <w:tcBorders>
              <w:bottom w:val="single" w:sz="4" w:space="0" w:color="auto"/>
            </w:tcBorders>
          </w:tcPr>
          <w:p w14:paraId="4D523633" w14:textId="77777777" w:rsidR="00AC6078" w:rsidRPr="00324CD8" w:rsidRDefault="00AC6078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324CD8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65F61E3D" w14:textId="77777777" w:rsidR="00AC6078" w:rsidRPr="00324CD8" w:rsidRDefault="00AC6078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</w:p>
        </w:tc>
        <w:tc>
          <w:tcPr>
            <w:tcW w:w="2501" w:type="dxa"/>
            <w:gridSpan w:val="3"/>
            <w:tcBorders>
              <w:bottom w:val="single" w:sz="4" w:space="0" w:color="auto"/>
            </w:tcBorders>
          </w:tcPr>
          <w:p w14:paraId="2DF2F097" w14:textId="77777777" w:rsidR="00AC6078" w:rsidRPr="00324CD8" w:rsidRDefault="00AC6078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324CD8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C6078" w:rsidRPr="00324CD8" w14:paraId="5D6137DE" w14:textId="77777777" w:rsidTr="00E11E58">
        <w:trPr>
          <w:tblHeader/>
        </w:trPr>
        <w:tc>
          <w:tcPr>
            <w:tcW w:w="4252" w:type="dxa"/>
          </w:tcPr>
          <w:p w14:paraId="36130E82" w14:textId="77777777" w:rsidR="00AC6078" w:rsidRPr="00324CD8" w:rsidRDefault="00AC6078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2051AB" w14:textId="56CA1D73" w:rsidR="00AC6078" w:rsidRPr="00324CD8" w:rsidRDefault="00AC6078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24CD8">
              <w:rPr>
                <w:rFonts w:ascii="Angsana New" w:hAnsi="Angsana New"/>
                <w:color w:val="000000"/>
                <w:sz w:val="29"/>
                <w:szCs w:val="29"/>
              </w:rPr>
              <w:t xml:space="preserve">30 </w:t>
            </w:r>
            <w:r w:rsidRPr="00324CD8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มิถุนายน </w:t>
            </w:r>
            <w:r w:rsidRPr="00324CD8">
              <w:rPr>
                <w:rFonts w:ascii="Angsana New" w:hAnsi="Angsana New"/>
                <w:sz w:val="29"/>
                <w:szCs w:val="29"/>
              </w:rPr>
              <w:t>2569</w:t>
            </w:r>
          </w:p>
        </w:tc>
        <w:tc>
          <w:tcPr>
            <w:tcW w:w="239" w:type="dxa"/>
            <w:vAlign w:val="bottom"/>
          </w:tcPr>
          <w:p w14:paraId="36E9C8B1" w14:textId="77777777" w:rsidR="00AC6078" w:rsidRPr="00324CD8" w:rsidRDefault="00AC6078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1C4F149" w14:textId="314A3783" w:rsidR="00AC6078" w:rsidRPr="00324CD8" w:rsidRDefault="00AC6078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24CD8">
              <w:rPr>
                <w:rFonts w:ascii="Angsana New" w:hAnsi="Angsana New"/>
                <w:color w:val="000000"/>
                <w:sz w:val="29"/>
                <w:szCs w:val="29"/>
              </w:rPr>
              <w:t xml:space="preserve">31 </w:t>
            </w:r>
            <w:r w:rsidRPr="00324CD8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ธันวาคม </w:t>
            </w:r>
            <w:r w:rsidRPr="00324CD8">
              <w:rPr>
                <w:rFonts w:ascii="Angsana New" w:hAnsi="Angsana New"/>
                <w:sz w:val="29"/>
                <w:szCs w:val="29"/>
              </w:rPr>
              <w:t>2568</w:t>
            </w:r>
          </w:p>
        </w:tc>
        <w:tc>
          <w:tcPr>
            <w:tcW w:w="238" w:type="dxa"/>
          </w:tcPr>
          <w:p w14:paraId="3B696632" w14:textId="77777777" w:rsidR="00AC6078" w:rsidRPr="00324CD8" w:rsidRDefault="00AC6078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5825C7C" w14:textId="47247AA2" w:rsidR="00AC6078" w:rsidRPr="00324CD8" w:rsidRDefault="00AC6078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24CD8">
              <w:rPr>
                <w:rFonts w:ascii="Angsana New" w:hAnsi="Angsana New"/>
                <w:color w:val="000000"/>
                <w:sz w:val="29"/>
                <w:szCs w:val="29"/>
              </w:rPr>
              <w:t xml:space="preserve">30 </w:t>
            </w:r>
            <w:r w:rsidRPr="00324CD8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มิถุนายน </w:t>
            </w:r>
            <w:r w:rsidRPr="00324CD8">
              <w:rPr>
                <w:rFonts w:ascii="Angsana New" w:hAnsi="Angsana New"/>
                <w:color w:val="000000"/>
                <w:sz w:val="29"/>
                <w:szCs w:val="29"/>
              </w:rPr>
              <w:t>256</w:t>
            </w:r>
            <w:r w:rsidR="003A7746" w:rsidRPr="00324CD8">
              <w:rPr>
                <w:rFonts w:ascii="Angsana New" w:hAnsi="Angsana New"/>
                <w:color w:val="000000"/>
                <w:sz w:val="29"/>
                <w:szCs w:val="29"/>
              </w:rPr>
              <w:t>9</w:t>
            </w:r>
          </w:p>
        </w:tc>
        <w:tc>
          <w:tcPr>
            <w:tcW w:w="238" w:type="dxa"/>
            <w:vAlign w:val="bottom"/>
          </w:tcPr>
          <w:p w14:paraId="0522F677" w14:textId="77777777" w:rsidR="00AC6078" w:rsidRPr="00324CD8" w:rsidRDefault="00AC6078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2955D88C" w14:textId="453FFE69" w:rsidR="00AC6078" w:rsidRPr="00324CD8" w:rsidRDefault="00AC6078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324CD8">
              <w:rPr>
                <w:rFonts w:ascii="Angsana New" w:hAnsi="Angsana New"/>
                <w:color w:val="000000"/>
                <w:sz w:val="29"/>
                <w:szCs w:val="29"/>
              </w:rPr>
              <w:t xml:space="preserve">31 </w:t>
            </w:r>
            <w:r w:rsidRPr="00324CD8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ธันวาคม </w:t>
            </w:r>
            <w:r w:rsidRPr="00324CD8">
              <w:rPr>
                <w:rFonts w:ascii="Angsana New" w:hAnsi="Angsana New"/>
                <w:sz w:val="29"/>
                <w:szCs w:val="29"/>
              </w:rPr>
              <w:t>2568</w:t>
            </w:r>
          </w:p>
        </w:tc>
      </w:tr>
      <w:tr w:rsidR="00AC6078" w:rsidRPr="00324CD8" w14:paraId="0BE706FA" w14:textId="77777777" w:rsidTr="00E11E58">
        <w:tc>
          <w:tcPr>
            <w:tcW w:w="4252" w:type="dxa"/>
          </w:tcPr>
          <w:p w14:paraId="75A924A6" w14:textId="77777777" w:rsidR="00AC6078" w:rsidRPr="00324CD8" w:rsidRDefault="00AC6078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"/>
                <w:tab w:val="left" w:pos="540"/>
              </w:tabs>
              <w:ind w:left="33" w:right="-40" w:hanging="142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324CD8">
              <w:rPr>
                <w:rFonts w:asciiTheme="majorBidi" w:hAnsiTheme="majorBidi" w:cstheme="majorBidi"/>
                <w:sz w:val="29"/>
                <w:szCs w:val="29"/>
                <w:cs/>
              </w:rPr>
              <w:t>สินทรัพย์</w:t>
            </w:r>
            <w:r w:rsidRPr="00324CD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 xml:space="preserve"> </w:t>
            </w:r>
            <w:r w:rsidRPr="00324CD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- </w:t>
            </w:r>
            <w:r w:rsidRPr="00324CD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ผลกระทบของรายการซึ่งยังไม่ถือเป็นรายจ่ายหรือหนี้สินทางภาษี</w:t>
            </w:r>
          </w:p>
        </w:tc>
        <w:tc>
          <w:tcPr>
            <w:tcW w:w="1140" w:type="dxa"/>
          </w:tcPr>
          <w:p w14:paraId="74EFEECF" w14:textId="77777777" w:rsidR="00AC6078" w:rsidRPr="00324CD8" w:rsidRDefault="00AC6078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33A97ACE" w14:textId="77777777" w:rsidR="00AC6078" w:rsidRPr="00324CD8" w:rsidRDefault="00AC6078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</w:tcPr>
          <w:p w14:paraId="07D8F134" w14:textId="77777777" w:rsidR="00AC6078" w:rsidRPr="00324CD8" w:rsidRDefault="00AC6078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8" w:type="dxa"/>
          </w:tcPr>
          <w:p w14:paraId="28AA0C7E" w14:textId="77777777" w:rsidR="00AC6078" w:rsidRPr="00324CD8" w:rsidRDefault="00AC6078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5" w:firstLine="344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EAE04E2" w14:textId="77777777" w:rsidR="00AC6078" w:rsidRPr="00324CD8" w:rsidRDefault="00AC6078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5" w:firstLine="344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8" w:type="dxa"/>
          </w:tcPr>
          <w:p w14:paraId="14FE140B" w14:textId="77777777" w:rsidR="00AC6078" w:rsidRPr="00324CD8" w:rsidRDefault="00AC6078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5" w:firstLine="344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</w:tcPr>
          <w:p w14:paraId="7253977A" w14:textId="77777777" w:rsidR="00AC6078" w:rsidRPr="00324CD8" w:rsidRDefault="00AC6078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5" w:firstLine="344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0615D" w:rsidRPr="00324CD8" w14:paraId="0EEEB793" w14:textId="77777777" w:rsidTr="00E11E58">
        <w:tc>
          <w:tcPr>
            <w:tcW w:w="4252" w:type="dxa"/>
          </w:tcPr>
          <w:p w14:paraId="39036EC6" w14:textId="7690C832" w:rsidR="00B0615D" w:rsidRPr="00324CD8" w:rsidRDefault="00B0615D" w:rsidP="00B0615D">
            <w:pPr>
              <w:ind w:hanging="100"/>
              <w:rPr>
                <w:rFonts w:ascii="Angsana New" w:eastAsiaTheme="minorEastAsia" w:hAnsi="Angsana New"/>
                <w:sz w:val="29"/>
                <w:szCs w:val="29"/>
                <w:cs/>
                <w:lang w:eastAsia="zh-CN"/>
              </w:rPr>
            </w:pPr>
            <w:r w:rsidRPr="00324CD8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324CD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140" w:type="dxa"/>
          </w:tcPr>
          <w:p w14:paraId="53BD867C" w14:textId="5B4C9501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0615D">
              <w:rPr>
                <w:rFonts w:asciiTheme="majorBidi" w:hAnsiTheme="majorBidi" w:cstheme="majorBidi"/>
                <w:sz w:val="29"/>
                <w:szCs w:val="29"/>
              </w:rPr>
              <w:t>289</w:t>
            </w:r>
          </w:p>
        </w:tc>
        <w:tc>
          <w:tcPr>
            <w:tcW w:w="239" w:type="dxa"/>
          </w:tcPr>
          <w:p w14:paraId="28DD13BF" w14:textId="77777777" w:rsidR="00B0615D" w:rsidRPr="00324CD8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2" w:firstLine="34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4" w:type="dxa"/>
            <w:vAlign w:val="bottom"/>
          </w:tcPr>
          <w:p w14:paraId="444B51EA" w14:textId="544EFFA9" w:rsidR="00B0615D" w:rsidRPr="00324CD8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24CD8">
              <w:rPr>
                <w:rFonts w:asciiTheme="majorBidi" w:hAnsiTheme="majorBidi" w:cstheme="majorBidi"/>
                <w:sz w:val="29"/>
                <w:szCs w:val="29"/>
              </w:rPr>
              <w:t>134</w:t>
            </w:r>
          </w:p>
        </w:tc>
        <w:tc>
          <w:tcPr>
            <w:tcW w:w="238" w:type="dxa"/>
          </w:tcPr>
          <w:p w14:paraId="18925B72" w14:textId="77777777" w:rsidR="00B0615D" w:rsidRPr="00324CD8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4" w:type="dxa"/>
          </w:tcPr>
          <w:p w14:paraId="41CAEB4C" w14:textId="7B67F049" w:rsidR="00B0615D" w:rsidRPr="00324CD8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 w:rsidRPr="00B0615D">
              <w:rPr>
                <w:rFonts w:asciiTheme="majorBidi" w:hAnsiTheme="majorBidi" w:cstheme="majorBidi"/>
                <w:sz w:val="29"/>
                <w:szCs w:val="29"/>
              </w:rPr>
              <w:t>289</w:t>
            </w:r>
          </w:p>
        </w:tc>
        <w:tc>
          <w:tcPr>
            <w:tcW w:w="238" w:type="dxa"/>
          </w:tcPr>
          <w:p w14:paraId="20B19602" w14:textId="77777777" w:rsidR="00B0615D" w:rsidRPr="00324CD8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29" w:type="dxa"/>
            <w:vAlign w:val="bottom"/>
          </w:tcPr>
          <w:p w14:paraId="57D48492" w14:textId="7B080BF7" w:rsidR="00B0615D" w:rsidRPr="00324CD8" w:rsidRDefault="00B0615D" w:rsidP="00B0615D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eastAsia="en-US"/>
              </w:rPr>
            </w:pPr>
            <w:r w:rsidRPr="00324CD8">
              <w:rPr>
                <w:rFonts w:asciiTheme="majorBidi" w:eastAsia="Times New Roman" w:hAnsiTheme="majorBidi" w:cstheme="majorBidi"/>
                <w:sz w:val="29"/>
                <w:szCs w:val="29"/>
                <w:lang w:eastAsia="en-US"/>
              </w:rPr>
              <w:t>134</w:t>
            </w:r>
          </w:p>
        </w:tc>
      </w:tr>
      <w:tr w:rsidR="00B0615D" w:rsidRPr="00324CD8" w14:paraId="309A97B7" w14:textId="77777777" w:rsidTr="00E11E58">
        <w:tc>
          <w:tcPr>
            <w:tcW w:w="4252" w:type="dxa"/>
          </w:tcPr>
          <w:p w14:paraId="77053068" w14:textId="6AF9D0C7" w:rsidR="00B0615D" w:rsidRPr="00324CD8" w:rsidRDefault="00B0615D" w:rsidP="00B0615D">
            <w:pPr>
              <w:ind w:hanging="10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24CD8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324CD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ค่าเผื่อผลขาดทุนของสินค้าคงเหลือ</w:t>
            </w:r>
          </w:p>
        </w:tc>
        <w:tc>
          <w:tcPr>
            <w:tcW w:w="1140" w:type="dxa"/>
            <w:vAlign w:val="center"/>
          </w:tcPr>
          <w:p w14:paraId="1D1EF3DA" w14:textId="3878F9A1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0615D">
              <w:rPr>
                <w:rFonts w:asciiTheme="majorBidi" w:hAnsiTheme="majorBidi" w:cstheme="majorBidi"/>
                <w:sz w:val="29"/>
                <w:szCs w:val="29"/>
              </w:rPr>
              <w:t>1,336</w:t>
            </w:r>
          </w:p>
        </w:tc>
        <w:tc>
          <w:tcPr>
            <w:tcW w:w="239" w:type="dxa"/>
          </w:tcPr>
          <w:p w14:paraId="477DC597" w14:textId="77777777" w:rsidR="00B0615D" w:rsidRPr="00324CD8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2" w:firstLine="34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4" w:type="dxa"/>
            <w:vAlign w:val="bottom"/>
          </w:tcPr>
          <w:p w14:paraId="3F121210" w14:textId="6BBF935E" w:rsidR="00B0615D" w:rsidRPr="00324CD8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24CD8">
              <w:rPr>
                <w:rFonts w:asciiTheme="majorBidi" w:hAnsiTheme="majorBidi" w:cstheme="majorBidi"/>
                <w:sz w:val="29"/>
                <w:szCs w:val="29"/>
              </w:rPr>
              <w:t>1,863</w:t>
            </w:r>
          </w:p>
        </w:tc>
        <w:tc>
          <w:tcPr>
            <w:tcW w:w="238" w:type="dxa"/>
          </w:tcPr>
          <w:p w14:paraId="334BD258" w14:textId="77777777" w:rsidR="00B0615D" w:rsidRPr="00324CD8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4" w:type="dxa"/>
            <w:vAlign w:val="center"/>
          </w:tcPr>
          <w:p w14:paraId="7ED14E56" w14:textId="32EF97D1" w:rsidR="00B0615D" w:rsidRPr="00324CD8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 w:rsidRPr="00B0615D">
              <w:rPr>
                <w:rFonts w:asciiTheme="majorBidi" w:hAnsiTheme="majorBidi" w:cstheme="majorBidi"/>
                <w:sz w:val="29"/>
                <w:szCs w:val="29"/>
              </w:rPr>
              <w:t>1,336</w:t>
            </w:r>
          </w:p>
        </w:tc>
        <w:tc>
          <w:tcPr>
            <w:tcW w:w="238" w:type="dxa"/>
          </w:tcPr>
          <w:p w14:paraId="3EB72750" w14:textId="77777777" w:rsidR="00B0615D" w:rsidRPr="00324CD8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29" w:type="dxa"/>
            <w:vAlign w:val="bottom"/>
          </w:tcPr>
          <w:p w14:paraId="136BFB76" w14:textId="25A24EFE" w:rsidR="00B0615D" w:rsidRPr="00324CD8" w:rsidRDefault="00B0615D" w:rsidP="00B0615D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eastAsia="en-US"/>
              </w:rPr>
            </w:pPr>
            <w:r w:rsidRPr="00324CD8">
              <w:rPr>
                <w:rFonts w:asciiTheme="majorBidi" w:eastAsia="Times New Roman" w:hAnsiTheme="majorBidi" w:cstheme="majorBidi"/>
                <w:sz w:val="29"/>
                <w:szCs w:val="29"/>
                <w:lang w:eastAsia="en-US"/>
              </w:rPr>
              <w:t>1,863</w:t>
            </w:r>
          </w:p>
        </w:tc>
      </w:tr>
      <w:tr w:rsidR="00B0615D" w:rsidRPr="00324CD8" w14:paraId="70A67C84" w14:textId="77777777" w:rsidTr="00E11E58">
        <w:tc>
          <w:tcPr>
            <w:tcW w:w="4252" w:type="dxa"/>
          </w:tcPr>
          <w:p w14:paraId="35BB03A6" w14:textId="6DD41ED1" w:rsidR="00B0615D" w:rsidRPr="00324CD8" w:rsidRDefault="00B0615D" w:rsidP="00B0615D">
            <w:pPr>
              <w:ind w:hanging="100"/>
              <w:rPr>
                <w:rFonts w:asciiTheme="majorBidi" w:hAnsiTheme="majorBidi" w:cstheme="majorBidi"/>
                <w:sz w:val="29"/>
                <w:szCs w:val="29"/>
              </w:rPr>
            </w:pPr>
            <w:r w:rsidRPr="00324CD8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324CD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หนี้สินผลประโยชน์ของพนักงาน</w:t>
            </w:r>
          </w:p>
        </w:tc>
        <w:tc>
          <w:tcPr>
            <w:tcW w:w="1140" w:type="dxa"/>
          </w:tcPr>
          <w:p w14:paraId="6287CBAC" w14:textId="3FFA8509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0615D">
              <w:rPr>
                <w:rFonts w:asciiTheme="majorBidi" w:hAnsiTheme="majorBidi" w:cstheme="majorBidi"/>
                <w:sz w:val="29"/>
                <w:szCs w:val="29"/>
              </w:rPr>
              <w:t>2,294</w:t>
            </w:r>
          </w:p>
        </w:tc>
        <w:tc>
          <w:tcPr>
            <w:tcW w:w="239" w:type="dxa"/>
          </w:tcPr>
          <w:p w14:paraId="0E9D738F" w14:textId="77777777" w:rsidR="00B0615D" w:rsidRPr="00324CD8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2" w:firstLine="34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4" w:type="dxa"/>
            <w:vAlign w:val="bottom"/>
          </w:tcPr>
          <w:p w14:paraId="4966E1E8" w14:textId="2B77E1DD" w:rsidR="00B0615D" w:rsidRPr="00324CD8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24CD8">
              <w:rPr>
                <w:rFonts w:asciiTheme="majorBidi" w:hAnsiTheme="majorBidi" w:cstheme="majorBidi"/>
                <w:sz w:val="29"/>
                <w:szCs w:val="29"/>
              </w:rPr>
              <w:t>2,468</w:t>
            </w:r>
          </w:p>
        </w:tc>
        <w:tc>
          <w:tcPr>
            <w:tcW w:w="238" w:type="dxa"/>
          </w:tcPr>
          <w:p w14:paraId="0AF55A86" w14:textId="77777777" w:rsidR="00B0615D" w:rsidRPr="00324CD8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4" w:type="dxa"/>
          </w:tcPr>
          <w:p w14:paraId="019E86F9" w14:textId="626B47EA" w:rsidR="00B0615D" w:rsidRPr="00324CD8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 w:rsidRPr="00B0615D">
              <w:rPr>
                <w:rFonts w:asciiTheme="majorBidi" w:hAnsiTheme="majorBidi" w:cstheme="majorBidi"/>
                <w:sz w:val="29"/>
                <w:szCs w:val="29"/>
              </w:rPr>
              <w:t>2,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556</w:t>
            </w:r>
          </w:p>
        </w:tc>
        <w:tc>
          <w:tcPr>
            <w:tcW w:w="238" w:type="dxa"/>
          </w:tcPr>
          <w:p w14:paraId="39ACAC17" w14:textId="77777777" w:rsidR="00B0615D" w:rsidRPr="00324CD8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29" w:type="dxa"/>
            <w:vAlign w:val="bottom"/>
          </w:tcPr>
          <w:p w14:paraId="3052B996" w14:textId="19971525" w:rsidR="00B0615D" w:rsidRPr="00324CD8" w:rsidRDefault="00B0615D" w:rsidP="00B0615D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eastAsia="en-US"/>
              </w:rPr>
            </w:pPr>
            <w:r w:rsidRPr="00324CD8">
              <w:rPr>
                <w:rFonts w:asciiTheme="majorBidi" w:eastAsia="Times New Roman" w:hAnsiTheme="majorBidi" w:cstheme="majorBidi"/>
                <w:sz w:val="29"/>
                <w:szCs w:val="29"/>
                <w:lang w:eastAsia="en-US"/>
              </w:rPr>
              <w:t>2,468</w:t>
            </w:r>
          </w:p>
        </w:tc>
      </w:tr>
      <w:tr w:rsidR="00B0615D" w:rsidRPr="00324CD8" w14:paraId="3B9EF2CF" w14:textId="77777777" w:rsidTr="00E11E58">
        <w:tc>
          <w:tcPr>
            <w:tcW w:w="4252" w:type="dxa"/>
          </w:tcPr>
          <w:p w14:paraId="3E03C9AA" w14:textId="4514C6CD" w:rsidR="00B0615D" w:rsidRPr="00324CD8" w:rsidRDefault="00B0615D" w:rsidP="00B0615D">
            <w:pPr>
              <w:ind w:hanging="100"/>
              <w:rPr>
                <w:rFonts w:ascii="Angsana New" w:eastAsiaTheme="minorEastAsia" w:hAnsi="Angsana New"/>
                <w:sz w:val="29"/>
                <w:szCs w:val="29"/>
                <w:lang w:eastAsia="zh-CN"/>
              </w:rPr>
            </w:pPr>
            <w:r w:rsidRPr="00324CD8">
              <w:rPr>
                <w:rFonts w:ascii="Angsana New" w:eastAsiaTheme="minorEastAsia" w:hAnsi="Angsana New"/>
                <w:sz w:val="29"/>
                <w:szCs w:val="29"/>
                <w:lang w:eastAsia="zh-CN"/>
              </w:rPr>
              <w:t>-</w:t>
            </w:r>
            <w:r w:rsidRPr="00324CD8">
              <w:rPr>
                <w:rFonts w:ascii="Angsana New" w:eastAsiaTheme="minorEastAsia" w:hAnsi="Angsana New"/>
                <w:sz w:val="29"/>
                <w:szCs w:val="29"/>
                <w:cs/>
                <w:lang w:eastAsia="zh-CN"/>
              </w:rPr>
              <w:t xml:space="preserve">  หนี้สินตามสัญญาเช่า</w:t>
            </w:r>
          </w:p>
        </w:tc>
        <w:tc>
          <w:tcPr>
            <w:tcW w:w="1140" w:type="dxa"/>
          </w:tcPr>
          <w:p w14:paraId="325C6663" w14:textId="37CFACB8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0615D">
              <w:rPr>
                <w:rFonts w:asciiTheme="majorBidi" w:hAnsiTheme="majorBidi" w:cstheme="majorBidi"/>
                <w:sz w:val="29"/>
                <w:szCs w:val="29"/>
              </w:rPr>
              <w:t>2,612</w:t>
            </w:r>
          </w:p>
        </w:tc>
        <w:tc>
          <w:tcPr>
            <w:tcW w:w="239" w:type="dxa"/>
          </w:tcPr>
          <w:p w14:paraId="1DD09F76" w14:textId="77777777" w:rsidR="00B0615D" w:rsidRPr="00324CD8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2" w:firstLine="34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4" w:type="dxa"/>
            <w:vAlign w:val="bottom"/>
          </w:tcPr>
          <w:p w14:paraId="67822DE2" w14:textId="4B64A5BE" w:rsidR="00B0615D" w:rsidRPr="00324CD8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24CD8">
              <w:rPr>
                <w:rFonts w:asciiTheme="majorBidi" w:hAnsiTheme="majorBidi" w:cstheme="majorBidi"/>
                <w:sz w:val="29"/>
                <w:szCs w:val="29"/>
              </w:rPr>
              <w:t>2,339</w:t>
            </w:r>
          </w:p>
        </w:tc>
        <w:tc>
          <w:tcPr>
            <w:tcW w:w="238" w:type="dxa"/>
          </w:tcPr>
          <w:p w14:paraId="082723E7" w14:textId="77777777" w:rsidR="00B0615D" w:rsidRPr="00324CD8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4" w:type="dxa"/>
          </w:tcPr>
          <w:p w14:paraId="6098FE80" w14:textId="2FF1A1CC" w:rsidR="00B0615D" w:rsidRPr="00324CD8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 w:rsidRPr="00B0615D">
              <w:rPr>
                <w:rFonts w:asciiTheme="majorBidi" w:hAnsiTheme="majorBidi" w:cstheme="majorBidi"/>
                <w:sz w:val="29"/>
                <w:szCs w:val="29"/>
              </w:rPr>
              <w:t>2,612</w:t>
            </w:r>
          </w:p>
        </w:tc>
        <w:tc>
          <w:tcPr>
            <w:tcW w:w="238" w:type="dxa"/>
          </w:tcPr>
          <w:p w14:paraId="68686D6F" w14:textId="77777777" w:rsidR="00B0615D" w:rsidRPr="00324CD8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29" w:type="dxa"/>
            <w:vAlign w:val="bottom"/>
          </w:tcPr>
          <w:p w14:paraId="093B1B9C" w14:textId="76E520D8" w:rsidR="00B0615D" w:rsidRPr="00324CD8" w:rsidRDefault="00B0615D" w:rsidP="00B0615D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eastAsia="en-US"/>
              </w:rPr>
            </w:pPr>
            <w:r w:rsidRPr="00324CD8">
              <w:rPr>
                <w:rFonts w:asciiTheme="majorBidi" w:eastAsia="Times New Roman" w:hAnsiTheme="majorBidi" w:cstheme="majorBidi"/>
                <w:sz w:val="29"/>
                <w:szCs w:val="29"/>
                <w:lang w:eastAsia="en-US"/>
              </w:rPr>
              <w:t>2,339</w:t>
            </w:r>
          </w:p>
        </w:tc>
      </w:tr>
      <w:tr w:rsidR="00B0615D" w:rsidRPr="00324CD8" w14:paraId="7D25BD96" w14:textId="77777777" w:rsidTr="00E11E58">
        <w:tc>
          <w:tcPr>
            <w:tcW w:w="4252" w:type="dxa"/>
          </w:tcPr>
          <w:p w14:paraId="5BD5BF72" w14:textId="77777777" w:rsidR="00B0615D" w:rsidRPr="00324CD8" w:rsidRDefault="00B0615D" w:rsidP="00B0615D">
            <w:pPr>
              <w:ind w:hanging="100"/>
              <w:rPr>
                <w:rFonts w:ascii="Angsana New" w:hAnsi="Angsana New"/>
                <w:sz w:val="29"/>
                <w:szCs w:val="29"/>
              </w:rPr>
            </w:pPr>
            <w:r w:rsidRPr="00324CD8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321E66DC" w14:textId="34E016E3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0615D">
              <w:rPr>
                <w:rFonts w:asciiTheme="majorBidi" w:hAnsiTheme="majorBidi" w:cstheme="majorBidi"/>
                <w:sz w:val="29"/>
                <w:szCs w:val="29"/>
              </w:rPr>
              <w:t>6,531</w:t>
            </w:r>
          </w:p>
        </w:tc>
        <w:tc>
          <w:tcPr>
            <w:tcW w:w="239" w:type="dxa"/>
          </w:tcPr>
          <w:p w14:paraId="535CD5B8" w14:textId="77777777" w:rsidR="00B0615D" w:rsidRPr="00324CD8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2" w:firstLine="34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7FDED8" w14:textId="34C63762" w:rsidR="00B0615D" w:rsidRPr="00324CD8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24CD8">
              <w:rPr>
                <w:rFonts w:asciiTheme="majorBidi" w:hAnsiTheme="majorBidi" w:cstheme="majorBidi"/>
                <w:sz w:val="29"/>
                <w:szCs w:val="29"/>
              </w:rPr>
              <w:t>6,804</w:t>
            </w:r>
          </w:p>
        </w:tc>
        <w:tc>
          <w:tcPr>
            <w:tcW w:w="238" w:type="dxa"/>
          </w:tcPr>
          <w:p w14:paraId="6394C6A1" w14:textId="77777777" w:rsidR="00B0615D" w:rsidRPr="00324CD8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D94F73D" w14:textId="4534EAB9" w:rsidR="00B0615D" w:rsidRPr="00324CD8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 w:rsidRPr="00B0615D">
              <w:rPr>
                <w:rFonts w:asciiTheme="majorBidi" w:hAnsiTheme="majorBidi" w:cstheme="majorBidi"/>
                <w:sz w:val="29"/>
                <w:szCs w:val="29"/>
              </w:rPr>
              <w:t>6,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793</w:t>
            </w:r>
          </w:p>
        </w:tc>
        <w:tc>
          <w:tcPr>
            <w:tcW w:w="238" w:type="dxa"/>
          </w:tcPr>
          <w:p w14:paraId="36DDB674" w14:textId="77777777" w:rsidR="00B0615D" w:rsidRPr="00324CD8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D4B11" w14:textId="19BCD6FE" w:rsidR="00B0615D" w:rsidRPr="00324CD8" w:rsidRDefault="00B0615D" w:rsidP="00B0615D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eastAsia="en-US"/>
              </w:rPr>
            </w:pPr>
            <w:r w:rsidRPr="00324CD8">
              <w:rPr>
                <w:rFonts w:asciiTheme="majorBidi" w:eastAsia="Times New Roman" w:hAnsiTheme="majorBidi" w:cstheme="majorBidi"/>
                <w:sz w:val="29"/>
                <w:szCs w:val="29"/>
                <w:lang w:eastAsia="en-US"/>
              </w:rPr>
              <w:t>6,804</w:t>
            </w:r>
          </w:p>
        </w:tc>
      </w:tr>
      <w:tr w:rsidR="00B0615D" w:rsidRPr="00324CD8" w14:paraId="391981C4" w14:textId="77777777" w:rsidTr="00E11E58">
        <w:tc>
          <w:tcPr>
            <w:tcW w:w="4252" w:type="dxa"/>
          </w:tcPr>
          <w:p w14:paraId="5F6D9D19" w14:textId="054B9035" w:rsidR="00B0615D" w:rsidRPr="00E11E58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"/>
                <w:tab w:val="left" w:pos="540"/>
              </w:tabs>
              <w:ind w:left="33" w:right="-40" w:hanging="142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E11E58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</w:t>
            </w:r>
            <w:r w:rsidRPr="00E11E5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 xml:space="preserve"> </w:t>
            </w:r>
            <w:r w:rsidRPr="00E11E58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  <w:r w:rsidRPr="00E11E5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 xml:space="preserve"> ผลกระทบของรายการซึ่งยังไม่ถือเป็นสินทรัพย์ทางภาษี</w:t>
            </w:r>
          </w:p>
        </w:tc>
        <w:tc>
          <w:tcPr>
            <w:tcW w:w="1140" w:type="dxa"/>
          </w:tcPr>
          <w:p w14:paraId="0B30A0F3" w14:textId="77777777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9" w:type="dxa"/>
          </w:tcPr>
          <w:p w14:paraId="639B4E16" w14:textId="77777777" w:rsidR="00B0615D" w:rsidRPr="00324CD8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4" w:type="dxa"/>
            <w:vAlign w:val="bottom"/>
          </w:tcPr>
          <w:p w14:paraId="580F8A97" w14:textId="77777777" w:rsidR="00B0615D" w:rsidRPr="00324CD8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8" w:type="dxa"/>
          </w:tcPr>
          <w:p w14:paraId="6744B292" w14:textId="77777777" w:rsidR="00B0615D" w:rsidRPr="00324CD8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4" w:type="dxa"/>
          </w:tcPr>
          <w:p w14:paraId="51838492" w14:textId="77777777" w:rsidR="00B0615D" w:rsidRPr="00324CD8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</w:p>
        </w:tc>
        <w:tc>
          <w:tcPr>
            <w:tcW w:w="238" w:type="dxa"/>
          </w:tcPr>
          <w:p w14:paraId="3D81C6B5" w14:textId="77777777" w:rsidR="00B0615D" w:rsidRPr="00324CD8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29" w:type="dxa"/>
            <w:vAlign w:val="bottom"/>
          </w:tcPr>
          <w:p w14:paraId="36B0D649" w14:textId="77777777" w:rsidR="00B0615D" w:rsidRPr="00324CD8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B0615D" w:rsidRPr="00324CD8" w14:paraId="08931722" w14:textId="77777777" w:rsidTr="00E11E58">
        <w:tc>
          <w:tcPr>
            <w:tcW w:w="4252" w:type="dxa"/>
          </w:tcPr>
          <w:p w14:paraId="22940E7A" w14:textId="41DF2EA9" w:rsidR="00B0615D" w:rsidRPr="00324CD8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6" w:hanging="100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324CD8">
              <w:rPr>
                <w:rFonts w:ascii="Angsana New" w:hAnsi="Angsana New"/>
                <w:sz w:val="29"/>
                <w:szCs w:val="29"/>
              </w:rPr>
              <w:t>-</w:t>
            </w:r>
            <w:r w:rsidRPr="00324CD8">
              <w:rPr>
                <w:rFonts w:ascii="Angsana New" w:hAnsi="Angsana New"/>
                <w:sz w:val="29"/>
                <w:szCs w:val="29"/>
                <w:cs/>
              </w:rPr>
              <w:t xml:space="preserve">  สินทรัพย์สิทธิการใช้</w:t>
            </w:r>
          </w:p>
        </w:tc>
        <w:tc>
          <w:tcPr>
            <w:tcW w:w="1140" w:type="dxa"/>
            <w:vAlign w:val="center"/>
          </w:tcPr>
          <w:p w14:paraId="24FC22BB" w14:textId="4C491DB1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0615D">
              <w:rPr>
                <w:rFonts w:asciiTheme="majorBidi" w:hAnsiTheme="majorBidi" w:cstheme="majorBidi"/>
                <w:sz w:val="29"/>
                <w:szCs w:val="29"/>
              </w:rPr>
              <w:t>2,910</w:t>
            </w:r>
          </w:p>
        </w:tc>
        <w:tc>
          <w:tcPr>
            <w:tcW w:w="239" w:type="dxa"/>
          </w:tcPr>
          <w:p w14:paraId="77CD338D" w14:textId="77777777" w:rsidR="00B0615D" w:rsidRPr="00324CD8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4" w:type="dxa"/>
            <w:vAlign w:val="bottom"/>
          </w:tcPr>
          <w:p w14:paraId="163F9D57" w14:textId="57944D09" w:rsidR="00B0615D" w:rsidRPr="00324CD8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24CD8">
              <w:rPr>
                <w:rFonts w:asciiTheme="majorBidi" w:hAnsiTheme="majorBidi" w:cstheme="majorBidi"/>
                <w:sz w:val="29"/>
                <w:szCs w:val="29"/>
              </w:rPr>
              <w:t>2,301</w:t>
            </w:r>
          </w:p>
        </w:tc>
        <w:tc>
          <w:tcPr>
            <w:tcW w:w="238" w:type="dxa"/>
          </w:tcPr>
          <w:p w14:paraId="2183C27D" w14:textId="77777777" w:rsidR="00B0615D" w:rsidRPr="00324CD8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4" w:type="dxa"/>
            <w:vAlign w:val="center"/>
          </w:tcPr>
          <w:p w14:paraId="56C8EB82" w14:textId="4D50432A" w:rsidR="00B0615D" w:rsidRPr="00324CD8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 w:rsidRPr="00B0615D">
              <w:rPr>
                <w:rFonts w:asciiTheme="majorBidi" w:hAnsiTheme="majorBidi" w:cstheme="majorBidi"/>
                <w:sz w:val="29"/>
                <w:szCs w:val="29"/>
              </w:rPr>
              <w:t>2,910</w:t>
            </w:r>
          </w:p>
        </w:tc>
        <w:tc>
          <w:tcPr>
            <w:tcW w:w="238" w:type="dxa"/>
          </w:tcPr>
          <w:p w14:paraId="74FFB99B" w14:textId="77777777" w:rsidR="00B0615D" w:rsidRPr="00324CD8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29" w:type="dxa"/>
            <w:vAlign w:val="bottom"/>
          </w:tcPr>
          <w:p w14:paraId="11807848" w14:textId="4FB18A34" w:rsidR="00B0615D" w:rsidRPr="00324CD8" w:rsidRDefault="00B0615D" w:rsidP="00B0615D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eastAsia="en-US"/>
              </w:rPr>
            </w:pPr>
            <w:r w:rsidRPr="00324CD8">
              <w:rPr>
                <w:rFonts w:asciiTheme="majorBidi" w:eastAsia="Times New Roman" w:hAnsiTheme="majorBidi" w:cstheme="majorBidi"/>
                <w:sz w:val="29"/>
                <w:szCs w:val="29"/>
                <w:lang w:eastAsia="en-US"/>
              </w:rPr>
              <w:t>2,301</w:t>
            </w:r>
          </w:p>
        </w:tc>
      </w:tr>
      <w:tr w:rsidR="00B0615D" w:rsidRPr="00324CD8" w14:paraId="396A0E49" w14:textId="77777777" w:rsidTr="00E11E58">
        <w:tc>
          <w:tcPr>
            <w:tcW w:w="4252" w:type="dxa"/>
          </w:tcPr>
          <w:p w14:paraId="0DEB36F1" w14:textId="77777777" w:rsidR="00B0615D" w:rsidRPr="00324CD8" w:rsidRDefault="00B0615D" w:rsidP="00B0615D">
            <w:pPr>
              <w:ind w:hanging="100"/>
              <w:rPr>
                <w:rFonts w:ascii="Angsana New" w:hAnsi="Angsana New"/>
                <w:sz w:val="29"/>
                <w:szCs w:val="29"/>
              </w:rPr>
            </w:pPr>
            <w:r w:rsidRPr="00324CD8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13A768E3" w14:textId="2906C208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B0615D">
              <w:rPr>
                <w:rFonts w:asciiTheme="majorBidi" w:hAnsiTheme="majorBidi" w:cstheme="majorBidi"/>
                <w:sz w:val="29"/>
                <w:szCs w:val="29"/>
              </w:rPr>
              <w:t>2,910</w:t>
            </w:r>
          </w:p>
        </w:tc>
        <w:tc>
          <w:tcPr>
            <w:tcW w:w="239" w:type="dxa"/>
          </w:tcPr>
          <w:p w14:paraId="186F7BD3" w14:textId="77777777" w:rsidR="00B0615D" w:rsidRPr="00324CD8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EDF957" w14:textId="3F2333B0" w:rsidR="00B0615D" w:rsidRPr="00324CD8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24CD8">
              <w:rPr>
                <w:rFonts w:asciiTheme="majorBidi" w:hAnsiTheme="majorBidi" w:cstheme="majorBidi"/>
                <w:sz w:val="29"/>
                <w:szCs w:val="29"/>
              </w:rPr>
              <w:t>2,301</w:t>
            </w:r>
          </w:p>
        </w:tc>
        <w:tc>
          <w:tcPr>
            <w:tcW w:w="238" w:type="dxa"/>
          </w:tcPr>
          <w:p w14:paraId="4F832E1C" w14:textId="77777777" w:rsidR="00B0615D" w:rsidRPr="00324CD8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68CC827" w14:textId="3E73F4EC" w:rsidR="00B0615D" w:rsidRPr="00324CD8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 w:rsidRPr="00B0615D">
              <w:rPr>
                <w:rFonts w:asciiTheme="majorBidi" w:hAnsiTheme="majorBidi" w:cstheme="majorBidi"/>
                <w:sz w:val="29"/>
                <w:szCs w:val="29"/>
              </w:rPr>
              <w:t>2,910</w:t>
            </w:r>
          </w:p>
        </w:tc>
        <w:tc>
          <w:tcPr>
            <w:tcW w:w="238" w:type="dxa"/>
          </w:tcPr>
          <w:p w14:paraId="11E77429" w14:textId="77777777" w:rsidR="00B0615D" w:rsidRPr="00324CD8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00343" w14:textId="202D643E" w:rsidR="00B0615D" w:rsidRPr="00324CD8" w:rsidRDefault="00B0615D" w:rsidP="00B0615D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eastAsia="en-US"/>
              </w:rPr>
            </w:pPr>
            <w:r w:rsidRPr="00324CD8">
              <w:rPr>
                <w:rFonts w:asciiTheme="majorBidi" w:eastAsia="Times New Roman" w:hAnsiTheme="majorBidi" w:cstheme="majorBidi"/>
                <w:sz w:val="29"/>
                <w:szCs w:val="29"/>
                <w:lang w:eastAsia="en-US"/>
              </w:rPr>
              <w:t>2,301</w:t>
            </w:r>
          </w:p>
        </w:tc>
      </w:tr>
      <w:tr w:rsidR="009C61A9" w:rsidRPr="00324CD8" w14:paraId="734BD69F" w14:textId="77777777" w:rsidTr="00E11E58">
        <w:tc>
          <w:tcPr>
            <w:tcW w:w="4252" w:type="dxa"/>
          </w:tcPr>
          <w:p w14:paraId="550F0007" w14:textId="77777777" w:rsidR="009C61A9" w:rsidRPr="00324CD8" w:rsidRDefault="009C61A9" w:rsidP="00B0615D">
            <w:pPr>
              <w:ind w:hanging="100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40" w:type="dxa"/>
            <w:tcBorders>
              <w:top w:val="double" w:sz="4" w:space="0" w:color="auto"/>
              <w:bottom w:val="nil"/>
            </w:tcBorders>
          </w:tcPr>
          <w:p w14:paraId="3B80FA51" w14:textId="77777777" w:rsidR="009C61A9" w:rsidRPr="00B0615D" w:rsidRDefault="009C61A9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9" w:type="dxa"/>
          </w:tcPr>
          <w:p w14:paraId="5E0FB856" w14:textId="77777777" w:rsidR="009C61A9" w:rsidRPr="00324CD8" w:rsidRDefault="009C61A9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nil"/>
            </w:tcBorders>
            <w:vAlign w:val="bottom"/>
          </w:tcPr>
          <w:p w14:paraId="1C1F9CF4" w14:textId="77777777" w:rsidR="009C61A9" w:rsidRPr="00324CD8" w:rsidRDefault="009C61A9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8" w:type="dxa"/>
          </w:tcPr>
          <w:p w14:paraId="03D4EABA" w14:textId="77777777" w:rsidR="009C61A9" w:rsidRPr="00324CD8" w:rsidRDefault="009C61A9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nil"/>
            </w:tcBorders>
          </w:tcPr>
          <w:p w14:paraId="1A3D89E2" w14:textId="77777777" w:rsidR="009C61A9" w:rsidRPr="00B0615D" w:rsidRDefault="009C61A9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8" w:type="dxa"/>
          </w:tcPr>
          <w:p w14:paraId="45DF724D" w14:textId="77777777" w:rsidR="009C61A9" w:rsidRPr="00324CD8" w:rsidRDefault="009C61A9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29" w:type="dxa"/>
            <w:tcBorders>
              <w:top w:val="double" w:sz="4" w:space="0" w:color="auto"/>
              <w:bottom w:val="nil"/>
            </w:tcBorders>
            <w:vAlign w:val="bottom"/>
          </w:tcPr>
          <w:p w14:paraId="2830CD97" w14:textId="77777777" w:rsidR="009C61A9" w:rsidRPr="00324CD8" w:rsidRDefault="009C61A9" w:rsidP="00B0615D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Theme="majorBidi" w:eastAsia="Times New Roman" w:hAnsiTheme="majorBidi" w:cstheme="majorBidi"/>
                <w:sz w:val="29"/>
                <w:szCs w:val="29"/>
                <w:lang w:eastAsia="en-US"/>
              </w:rPr>
            </w:pPr>
          </w:p>
        </w:tc>
      </w:tr>
    </w:tbl>
    <w:p w14:paraId="03BD7601" w14:textId="77777777" w:rsidR="006E0DE0" w:rsidRDefault="006E0DE0" w:rsidP="006E0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ABBF382" w14:textId="77777777" w:rsidR="00E11E58" w:rsidRDefault="00E11E58" w:rsidP="006E0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078FD6E" w14:textId="77777777" w:rsidR="00E11E58" w:rsidRDefault="00E11E58" w:rsidP="006E0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81BA379" w14:textId="77777777" w:rsidR="00E11E58" w:rsidRDefault="00E11E58" w:rsidP="006E0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0BE4D86" w14:textId="77777777" w:rsidR="00E11E58" w:rsidRDefault="00E11E58" w:rsidP="006E0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F6139FD" w14:textId="77777777" w:rsidR="00E11E58" w:rsidRDefault="00E11E58" w:rsidP="006E0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98C51C0" w14:textId="77777777" w:rsidR="00E11E58" w:rsidRDefault="00E11E58" w:rsidP="006E0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F7E0FE0" w14:textId="77777777" w:rsidR="00E11E58" w:rsidRDefault="00E11E58" w:rsidP="006E0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DEE928D" w14:textId="77777777" w:rsidR="00E11E58" w:rsidRDefault="00E11E58" w:rsidP="006E0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99636BB" w14:textId="31542288" w:rsidR="006B32C7" w:rsidRPr="001E0675" w:rsidRDefault="0009604B" w:rsidP="00E11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1E0675">
        <w:rPr>
          <w:rFonts w:ascii="Angsana New" w:hAnsi="Angsana New"/>
          <w:sz w:val="30"/>
          <w:szCs w:val="30"/>
          <w:cs/>
        </w:rPr>
        <w:lastRenderedPageBreak/>
        <w:t>ภาษีเงินได้นิติบุคคลที่บันทึกเป็นค่าใช้จ่าย (รายได้) สำหรับงวด</w:t>
      </w:r>
      <w:r w:rsidR="00A20436" w:rsidRPr="001E0675">
        <w:rPr>
          <w:rFonts w:ascii="Angsana New" w:hAnsi="Angsana New"/>
          <w:sz w:val="30"/>
          <w:szCs w:val="30"/>
          <w:cs/>
        </w:rPr>
        <w:t>สาม</w:t>
      </w:r>
      <w:r w:rsidR="006A1E21" w:rsidRPr="001E0675">
        <w:rPr>
          <w:rFonts w:ascii="Angsana New" w:hAnsi="Angsana New"/>
          <w:sz w:val="30"/>
          <w:szCs w:val="30"/>
          <w:cs/>
        </w:rPr>
        <w:t>เดือน</w:t>
      </w:r>
      <w:r w:rsidR="00BA5906">
        <w:rPr>
          <w:rFonts w:ascii="Angsana New" w:hAnsi="Angsana New"/>
          <w:sz w:val="30"/>
          <w:szCs w:val="30"/>
          <w:cs/>
        </w:rPr>
        <w:t>และหกเดือน</w:t>
      </w:r>
      <w:r w:rsidRPr="001E067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45C92" w:rsidRPr="001E0675">
        <w:rPr>
          <w:rFonts w:ascii="Angsana New" w:hAnsi="Angsana New"/>
          <w:sz w:val="30"/>
          <w:szCs w:val="30"/>
        </w:rPr>
        <w:t>3</w:t>
      </w:r>
      <w:r w:rsidR="00B466DF" w:rsidRPr="00B466DF">
        <w:rPr>
          <w:rFonts w:ascii="Angsana New" w:hAnsi="Angsana New"/>
          <w:sz w:val="30"/>
          <w:szCs w:val="30"/>
        </w:rPr>
        <w:t>0</w:t>
      </w:r>
      <w:r w:rsidR="00C839C9" w:rsidRPr="001E0675">
        <w:rPr>
          <w:rFonts w:ascii="Angsana New" w:hAnsi="Angsana New"/>
          <w:sz w:val="30"/>
          <w:szCs w:val="30"/>
        </w:rPr>
        <w:t xml:space="preserve"> </w:t>
      </w:r>
      <w:r w:rsidR="00FA3FF8">
        <w:rPr>
          <w:rFonts w:ascii="Angsana New" w:hAnsi="Angsana New"/>
          <w:sz w:val="30"/>
          <w:szCs w:val="30"/>
          <w:cs/>
        </w:rPr>
        <w:t>ม</w:t>
      </w:r>
      <w:r w:rsidR="00BA5906">
        <w:rPr>
          <w:rFonts w:ascii="Angsana New" w:hAnsi="Angsana New"/>
          <w:sz w:val="30"/>
          <w:szCs w:val="30"/>
          <w:cs/>
        </w:rPr>
        <w:t>ิถุนายน</w:t>
      </w:r>
      <w:r w:rsidR="009406A2" w:rsidRPr="001E0675">
        <w:rPr>
          <w:rFonts w:ascii="Angsana New" w:hAnsi="Angsana New"/>
          <w:sz w:val="30"/>
          <w:szCs w:val="30"/>
          <w:cs/>
        </w:rPr>
        <w:t xml:space="preserve"> </w:t>
      </w:r>
      <w:r w:rsidR="00E45C92" w:rsidRPr="001E0675">
        <w:rPr>
          <w:rFonts w:ascii="Angsana New" w:hAnsi="Angsana New"/>
          <w:sz w:val="30"/>
          <w:szCs w:val="30"/>
        </w:rPr>
        <w:t>256</w:t>
      </w:r>
      <w:r w:rsidR="00AC6078">
        <w:rPr>
          <w:rFonts w:ascii="Angsana New" w:hAnsi="Angsana New"/>
          <w:sz w:val="30"/>
          <w:szCs w:val="30"/>
        </w:rPr>
        <w:t>9</w:t>
      </w:r>
      <w:r w:rsidR="001F01F5" w:rsidRPr="001E0675">
        <w:rPr>
          <w:rFonts w:ascii="Angsana New" w:hAnsi="Angsana New"/>
          <w:sz w:val="30"/>
          <w:szCs w:val="30"/>
        </w:rPr>
        <w:t xml:space="preserve"> </w:t>
      </w:r>
      <w:r w:rsidRPr="001E0675">
        <w:rPr>
          <w:rFonts w:ascii="Angsana New" w:hAnsi="Angsana New"/>
          <w:sz w:val="30"/>
          <w:szCs w:val="30"/>
          <w:cs/>
        </w:rPr>
        <w:t xml:space="preserve">และ </w:t>
      </w:r>
      <w:r w:rsidR="00AC6078" w:rsidRPr="001E0675">
        <w:rPr>
          <w:rFonts w:ascii="Angsana New" w:hAnsi="Angsana New"/>
          <w:sz w:val="30"/>
          <w:szCs w:val="30"/>
        </w:rPr>
        <w:t>256</w:t>
      </w:r>
      <w:r w:rsidR="00AC6078">
        <w:rPr>
          <w:rFonts w:ascii="Angsana New" w:hAnsi="Angsana New"/>
          <w:sz w:val="30"/>
          <w:szCs w:val="30"/>
        </w:rPr>
        <w:t>8</w:t>
      </w:r>
      <w:r w:rsidR="00AC6078" w:rsidRPr="001E0675">
        <w:rPr>
          <w:rFonts w:ascii="Angsana New" w:hAnsi="Angsana New"/>
          <w:sz w:val="30"/>
          <w:szCs w:val="30"/>
        </w:rPr>
        <w:t xml:space="preserve"> </w:t>
      </w:r>
      <w:r w:rsidRPr="001E0675">
        <w:rPr>
          <w:rFonts w:ascii="Angsana New" w:hAnsi="Angsana New"/>
          <w:sz w:val="30"/>
          <w:szCs w:val="30"/>
          <w:cs/>
        </w:rPr>
        <w:t>ประกอบด้วยรายการดังนี้</w:t>
      </w:r>
    </w:p>
    <w:p w14:paraId="22BE7E73" w14:textId="77777777" w:rsidR="00156B5A" w:rsidRPr="003B4168" w:rsidRDefault="00156B5A" w:rsidP="00E11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pPr w:leftFromText="180" w:rightFromText="180" w:vertAnchor="text" w:horzAnchor="margin" w:tblpX="-6" w:tblpY="151"/>
        <w:tblOverlap w:val="never"/>
        <w:tblW w:w="9963" w:type="dxa"/>
        <w:tblLayout w:type="fixed"/>
        <w:tblLook w:val="04A0" w:firstRow="1" w:lastRow="0" w:firstColumn="1" w:lastColumn="0" w:noHBand="0" w:noVBand="1"/>
      </w:tblPr>
      <w:tblGrid>
        <w:gridCol w:w="5134"/>
        <w:gridCol w:w="1021"/>
        <w:gridCol w:w="238"/>
        <w:gridCol w:w="994"/>
        <w:gridCol w:w="280"/>
        <w:gridCol w:w="1008"/>
        <w:gridCol w:w="252"/>
        <w:gridCol w:w="1036"/>
      </w:tblGrid>
      <w:tr w:rsidR="00044DCA" w:rsidRPr="001E0675" w14:paraId="6609324B" w14:textId="77777777" w:rsidTr="007407AE">
        <w:trPr>
          <w:trHeight w:val="285"/>
          <w:tblHeader/>
        </w:trPr>
        <w:tc>
          <w:tcPr>
            <w:tcW w:w="5134" w:type="dxa"/>
            <w:vAlign w:val="bottom"/>
          </w:tcPr>
          <w:p w14:paraId="0105C571" w14:textId="77777777" w:rsidR="00044DCA" w:rsidRPr="001E0675" w:rsidRDefault="003969B1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E067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4829" w:type="dxa"/>
            <w:gridSpan w:val="7"/>
            <w:tcBorders>
              <w:bottom w:val="single" w:sz="4" w:space="0" w:color="auto"/>
            </w:tcBorders>
          </w:tcPr>
          <w:p w14:paraId="5574345A" w14:textId="4769196F" w:rsidR="00044DCA" w:rsidRPr="00BA5906" w:rsidRDefault="00BA5906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งวดสามเดือน (</w:t>
            </w:r>
            <w:r w:rsidR="00A20436" w:rsidRPr="001E067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044DCA" w:rsidRPr="001E0675" w14:paraId="0731B997" w14:textId="77777777" w:rsidTr="007407AE">
        <w:trPr>
          <w:trHeight w:val="357"/>
          <w:tblHeader/>
        </w:trPr>
        <w:tc>
          <w:tcPr>
            <w:tcW w:w="5134" w:type="dxa"/>
            <w:vAlign w:val="bottom"/>
          </w:tcPr>
          <w:p w14:paraId="09DB4523" w14:textId="77777777" w:rsidR="00044DCA" w:rsidRPr="001E0675" w:rsidRDefault="00044DCA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495"/>
              </w:tabs>
              <w:spacing w:line="240" w:lineRule="auto"/>
              <w:ind w:right="34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F7F3AE" w14:textId="77777777" w:rsidR="00044DCA" w:rsidRPr="001E0675" w:rsidRDefault="00044DCA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067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" w:type="dxa"/>
            <w:vAlign w:val="bottom"/>
          </w:tcPr>
          <w:p w14:paraId="324C3B3F" w14:textId="77777777" w:rsidR="00044DCA" w:rsidRPr="001E0675" w:rsidRDefault="00044DCA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96" w:type="dxa"/>
            <w:gridSpan w:val="3"/>
            <w:tcBorders>
              <w:bottom w:val="single" w:sz="4" w:space="0" w:color="auto"/>
            </w:tcBorders>
            <w:vAlign w:val="bottom"/>
          </w:tcPr>
          <w:p w14:paraId="31899BFB" w14:textId="77777777" w:rsidR="00044DCA" w:rsidRPr="001E0675" w:rsidRDefault="00044DCA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067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79B1" w:rsidRPr="001E0675" w14:paraId="5B3AFEB0" w14:textId="77777777" w:rsidTr="007407AE">
        <w:trPr>
          <w:trHeight w:val="357"/>
          <w:tblHeader/>
        </w:trPr>
        <w:tc>
          <w:tcPr>
            <w:tcW w:w="5134" w:type="dxa"/>
            <w:vAlign w:val="bottom"/>
          </w:tcPr>
          <w:p w14:paraId="19A97B53" w14:textId="77777777" w:rsidR="00044DCA" w:rsidRPr="001E0675" w:rsidRDefault="00044DCA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495"/>
              </w:tabs>
              <w:spacing w:line="240" w:lineRule="auto"/>
              <w:ind w:right="34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15ECCBBD" w14:textId="1E46CE95" w:rsidR="00044DCA" w:rsidRPr="001E0675" w:rsidRDefault="00E45C92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067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AC6078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3850C80F" w14:textId="77777777" w:rsidR="00044DCA" w:rsidRPr="001E0675" w:rsidRDefault="00044DCA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0E17BC59" w14:textId="23EB68F3" w:rsidR="00044DCA" w:rsidRPr="001E0675" w:rsidRDefault="00AC6078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067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80" w:type="dxa"/>
            <w:vAlign w:val="bottom"/>
          </w:tcPr>
          <w:p w14:paraId="3FA14E17" w14:textId="77777777" w:rsidR="00044DCA" w:rsidRPr="001E0675" w:rsidRDefault="00044DCA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A3DA531" w14:textId="014C5ABE" w:rsidR="00044DCA" w:rsidRPr="001E0675" w:rsidRDefault="00E45C92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067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AC6078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52" w:type="dxa"/>
            <w:vAlign w:val="bottom"/>
          </w:tcPr>
          <w:p w14:paraId="19F724AA" w14:textId="77777777" w:rsidR="00044DCA" w:rsidRPr="001E0675" w:rsidRDefault="00044DCA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65BC2" w14:textId="78B86381" w:rsidR="00044DCA" w:rsidRPr="001E0675" w:rsidRDefault="00AC6078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067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AC6078" w:rsidRPr="001E0675" w14:paraId="34EB971F" w14:textId="77777777" w:rsidTr="007407AE">
        <w:trPr>
          <w:trHeight w:val="357"/>
        </w:trPr>
        <w:tc>
          <w:tcPr>
            <w:tcW w:w="5134" w:type="dxa"/>
          </w:tcPr>
          <w:p w14:paraId="01497E48" w14:textId="73C3F849" w:rsidR="00AC6078" w:rsidRPr="001E0675" w:rsidRDefault="00AC6078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 w:right="342" w:hanging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0675">
              <w:rPr>
                <w:rFonts w:ascii="Angsana New" w:hAnsi="Angsana New"/>
                <w:sz w:val="30"/>
                <w:szCs w:val="30"/>
                <w:cs/>
              </w:rPr>
              <w:t>ภาษีเงินได้ที่คำนวณจากกำไรทางบัญชี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7B7E498C" w14:textId="702D668C" w:rsidR="00AC6078" w:rsidRPr="00B0615D" w:rsidRDefault="00B0615D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615D">
              <w:rPr>
                <w:rFonts w:asciiTheme="majorBidi" w:hAnsiTheme="majorBidi" w:cstheme="majorBidi"/>
                <w:sz w:val="30"/>
                <w:szCs w:val="30"/>
              </w:rPr>
              <w:t>2,2</w:t>
            </w:r>
            <w:r w:rsidR="00930E67">
              <w:rPr>
                <w:rFonts w:asciiTheme="majorBidi" w:hAnsiTheme="majorBidi" w:cstheme="majorBidi" w:hint="cs"/>
                <w:sz w:val="30"/>
                <w:szCs w:val="30"/>
                <w:cs/>
              </w:rPr>
              <w:t>02</w:t>
            </w:r>
          </w:p>
        </w:tc>
        <w:tc>
          <w:tcPr>
            <w:tcW w:w="238" w:type="dxa"/>
          </w:tcPr>
          <w:p w14:paraId="36D8854F" w14:textId="77777777" w:rsidR="00AC6078" w:rsidRPr="00B0615D" w:rsidRDefault="00AC6078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2B7EFA0C" w14:textId="6ACC39C5" w:rsidR="00AC6078" w:rsidRPr="00B0615D" w:rsidRDefault="00AC6078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1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615D">
              <w:rPr>
                <w:rFonts w:asciiTheme="majorBidi" w:hAnsiTheme="majorBidi" w:cstheme="majorBidi"/>
                <w:sz w:val="30"/>
                <w:szCs w:val="30"/>
              </w:rPr>
              <w:t>1,643</w:t>
            </w:r>
          </w:p>
        </w:tc>
        <w:tc>
          <w:tcPr>
            <w:tcW w:w="280" w:type="dxa"/>
          </w:tcPr>
          <w:p w14:paraId="414B69BD" w14:textId="77777777" w:rsidR="00AC6078" w:rsidRPr="00B0615D" w:rsidRDefault="00AC6078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524472A" w14:textId="69C31156" w:rsidR="00AC6078" w:rsidRPr="00B0615D" w:rsidRDefault="00B0615D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15D">
              <w:rPr>
                <w:rFonts w:ascii="Angsana New" w:hAnsi="Angsana New"/>
                <w:sz w:val="30"/>
                <w:szCs w:val="30"/>
              </w:rPr>
              <w:t>3,086</w:t>
            </w:r>
          </w:p>
        </w:tc>
        <w:tc>
          <w:tcPr>
            <w:tcW w:w="252" w:type="dxa"/>
            <w:vAlign w:val="bottom"/>
          </w:tcPr>
          <w:p w14:paraId="5BCABF04" w14:textId="77777777" w:rsidR="00AC6078" w:rsidRPr="0066528D" w:rsidRDefault="00AC6078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vAlign w:val="bottom"/>
          </w:tcPr>
          <w:p w14:paraId="0C0EF577" w14:textId="7A685531" w:rsidR="00AC6078" w:rsidRPr="0066528D" w:rsidRDefault="00AC6078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6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6B05">
              <w:rPr>
                <w:rFonts w:ascii="Angsana New" w:hAnsi="Angsana New"/>
                <w:sz w:val="30"/>
                <w:szCs w:val="30"/>
              </w:rPr>
              <w:t>2,560</w:t>
            </w:r>
          </w:p>
        </w:tc>
      </w:tr>
      <w:tr w:rsidR="00AC6078" w:rsidRPr="001E0675" w14:paraId="748D1F79" w14:textId="77777777" w:rsidTr="007407AE">
        <w:trPr>
          <w:trHeight w:val="357"/>
        </w:trPr>
        <w:tc>
          <w:tcPr>
            <w:tcW w:w="5134" w:type="dxa"/>
          </w:tcPr>
          <w:p w14:paraId="4D113F47" w14:textId="1B1A36D6" w:rsidR="00AC6078" w:rsidRPr="001E0675" w:rsidRDefault="00AC6078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495"/>
              </w:tabs>
              <w:ind w:right="342" w:hanging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0675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ผลกระทบจากรายการที่ถือเป็นรายจ่ายทางภาษีไม่ได้</w:t>
            </w:r>
          </w:p>
        </w:tc>
        <w:tc>
          <w:tcPr>
            <w:tcW w:w="1021" w:type="dxa"/>
            <w:vAlign w:val="bottom"/>
          </w:tcPr>
          <w:p w14:paraId="29B5576B" w14:textId="2263A3C3" w:rsidR="00AC6078" w:rsidRPr="00B0615D" w:rsidRDefault="00B0615D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615D">
              <w:rPr>
                <w:rFonts w:asciiTheme="majorBidi" w:hAnsiTheme="majorBidi" w:cstheme="majorBidi"/>
                <w:sz w:val="30"/>
                <w:szCs w:val="30"/>
              </w:rPr>
              <w:t>2,0</w:t>
            </w:r>
            <w:r w:rsidR="00930E67">
              <w:rPr>
                <w:rFonts w:asciiTheme="majorBidi" w:hAnsiTheme="majorBidi" w:cstheme="majorBidi" w:hint="cs"/>
                <w:sz w:val="30"/>
                <w:szCs w:val="30"/>
                <w:cs/>
              </w:rPr>
              <w:t>85</w:t>
            </w:r>
          </w:p>
        </w:tc>
        <w:tc>
          <w:tcPr>
            <w:tcW w:w="238" w:type="dxa"/>
          </w:tcPr>
          <w:p w14:paraId="2CE7686F" w14:textId="77777777" w:rsidR="00AC6078" w:rsidRPr="00B0615D" w:rsidRDefault="00AC6078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449E2585" w14:textId="6CF9F514" w:rsidR="00AC6078" w:rsidRPr="00B0615D" w:rsidRDefault="00AC6078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1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615D">
              <w:rPr>
                <w:rFonts w:asciiTheme="majorBidi" w:hAnsiTheme="majorBidi" w:cstheme="majorBidi"/>
                <w:sz w:val="30"/>
                <w:szCs w:val="30"/>
              </w:rPr>
              <w:t>1,727</w:t>
            </w:r>
          </w:p>
        </w:tc>
        <w:tc>
          <w:tcPr>
            <w:tcW w:w="280" w:type="dxa"/>
          </w:tcPr>
          <w:p w14:paraId="021225D4" w14:textId="77777777" w:rsidR="00AC6078" w:rsidRPr="00B0615D" w:rsidRDefault="00AC6078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0D41E693" w14:textId="06BF631B" w:rsidR="00AC6078" w:rsidRPr="00B0615D" w:rsidRDefault="00B0615D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615D">
              <w:rPr>
                <w:rFonts w:asciiTheme="majorBidi" w:hAnsiTheme="majorBidi" w:cstheme="majorBidi"/>
                <w:sz w:val="30"/>
                <w:szCs w:val="30"/>
              </w:rPr>
              <w:t>767</w:t>
            </w:r>
          </w:p>
        </w:tc>
        <w:tc>
          <w:tcPr>
            <w:tcW w:w="252" w:type="dxa"/>
            <w:vAlign w:val="bottom"/>
          </w:tcPr>
          <w:p w14:paraId="34373D7E" w14:textId="77777777" w:rsidR="00AC6078" w:rsidRPr="0066528D" w:rsidRDefault="00AC6078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463EDC10" w14:textId="032718CF" w:rsidR="00AC6078" w:rsidRPr="0066528D" w:rsidRDefault="00AC6078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6B05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</w:tr>
      <w:tr w:rsidR="00AC6078" w:rsidRPr="001E0675" w14:paraId="54AD4EC9" w14:textId="77777777" w:rsidTr="007407AE">
        <w:trPr>
          <w:trHeight w:val="357"/>
        </w:trPr>
        <w:tc>
          <w:tcPr>
            <w:tcW w:w="5134" w:type="dxa"/>
          </w:tcPr>
          <w:p w14:paraId="64FD5C64" w14:textId="0D4AF306" w:rsidR="00AC6078" w:rsidRPr="001E0675" w:rsidRDefault="00AC6078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66" w:hanging="9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E0675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ผลกระทบจากรายการที่สามารถหักเป็นรายจ่ายทางภาษีได้เพิ่มเติม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66CE56D8" w14:textId="6944762E" w:rsidR="00AC6078" w:rsidRPr="00B0615D" w:rsidRDefault="00AC6078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615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0615D" w:rsidRPr="00B0615D">
              <w:rPr>
                <w:rFonts w:asciiTheme="majorBidi" w:hAnsiTheme="majorBidi" w:cstheme="majorBidi"/>
                <w:sz w:val="30"/>
                <w:szCs w:val="30"/>
              </w:rPr>
              <w:t>985</w:t>
            </w:r>
            <w:r w:rsidRPr="00B0615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14E6999A" w14:textId="77777777" w:rsidR="00AC6078" w:rsidRPr="00B0615D" w:rsidRDefault="00AC6078" w:rsidP="007407A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6D9F6975" w14:textId="317E14DC" w:rsidR="00AC6078" w:rsidRPr="00B0615D" w:rsidRDefault="00AC6078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615D">
              <w:rPr>
                <w:rFonts w:asciiTheme="majorBidi" w:hAnsiTheme="majorBidi" w:cstheme="majorBidi"/>
                <w:sz w:val="30"/>
                <w:szCs w:val="30"/>
              </w:rPr>
              <w:t>(1,281)</w:t>
            </w:r>
          </w:p>
        </w:tc>
        <w:tc>
          <w:tcPr>
            <w:tcW w:w="280" w:type="dxa"/>
          </w:tcPr>
          <w:p w14:paraId="179D9668" w14:textId="77777777" w:rsidR="00AC6078" w:rsidRPr="00B0615D" w:rsidRDefault="00AC6078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39FD2A6" w14:textId="1A69D582" w:rsidR="00AC6078" w:rsidRPr="00B0615D" w:rsidRDefault="00AC6078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615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0615D" w:rsidRPr="00B0615D">
              <w:rPr>
                <w:rFonts w:asciiTheme="majorBidi" w:hAnsiTheme="majorBidi" w:cstheme="majorBidi"/>
                <w:sz w:val="30"/>
                <w:szCs w:val="30"/>
              </w:rPr>
              <w:t>985</w:t>
            </w:r>
            <w:r w:rsidRPr="00B0615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  <w:vAlign w:val="bottom"/>
          </w:tcPr>
          <w:p w14:paraId="7560ECFD" w14:textId="77777777" w:rsidR="00AC6078" w:rsidRPr="0066528D" w:rsidRDefault="00AC6078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14:paraId="22709914" w14:textId="34669E2C" w:rsidR="00AC6078" w:rsidRPr="0066528D" w:rsidRDefault="00AC6078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1E5C">
              <w:rPr>
                <w:rFonts w:asciiTheme="majorBidi" w:hAnsiTheme="majorBidi" w:cstheme="majorBidi"/>
                <w:sz w:val="30"/>
                <w:szCs w:val="30"/>
              </w:rPr>
              <w:t>(1,279)</w:t>
            </w:r>
          </w:p>
        </w:tc>
      </w:tr>
      <w:tr w:rsidR="00AC6078" w:rsidRPr="001E0675" w14:paraId="567EC6F3" w14:textId="77777777" w:rsidTr="007407AE">
        <w:trPr>
          <w:trHeight w:val="357"/>
        </w:trPr>
        <w:tc>
          <w:tcPr>
            <w:tcW w:w="5134" w:type="dxa"/>
          </w:tcPr>
          <w:p w14:paraId="17B4498B" w14:textId="0853E474" w:rsidR="00AC6078" w:rsidRPr="001E0675" w:rsidRDefault="00AC6078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495"/>
              </w:tabs>
              <w:ind w:right="342" w:hanging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0675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7A7608C6" w14:textId="6AF13BD7" w:rsidR="00AC6078" w:rsidRPr="00B0615D" w:rsidRDefault="00B0615D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615D">
              <w:rPr>
                <w:rFonts w:asciiTheme="majorBidi" w:hAnsiTheme="majorBidi" w:cstheme="majorBidi"/>
                <w:sz w:val="30"/>
                <w:szCs w:val="30"/>
              </w:rPr>
              <w:t>3,302</w:t>
            </w:r>
          </w:p>
        </w:tc>
        <w:tc>
          <w:tcPr>
            <w:tcW w:w="238" w:type="dxa"/>
          </w:tcPr>
          <w:p w14:paraId="1D3B8560" w14:textId="77777777" w:rsidR="00AC6078" w:rsidRPr="00B0615D" w:rsidRDefault="00AC6078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0F7867A7" w14:textId="254043E2" w:rsidR="00AC6078" w:rsidRPr="00B0615D" w:rsidRDefault="00AC6078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615D">
              <w:rPr>
                <w:rFonts w:asciiTheme="majorBidi" w:hAnsiTheme="majorBidi" w:cstheme="majorBidi"/>
                <w:sz w:val="30"/>
                <w:szCs w:val="30"/>
              </w:rPr>
              <w:t>2,089</w:t>
            </w:r>
          </w:p>
        </w:tc>
        <w:tc>
          <w:tcPr>
            <w:tcW w:w="280" w:type="dxa"/>
          </w:tcPr>
          <w:p w14:paraId="192D38DA" w14:textId="77777777" w:rsidR="00AC6078" w:rsidRPr="00B0615D" w:rsidRDefault="00AC6078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6EACC19" w14:textId="4410064F" w:rsidR="00AC6078" w:rsidRPr="00B0615D" w:rsidRDefault="00B0615D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615D">
              <w:rPr>
                <w:rFonts w:asciiTheme="majorBidi" w:hAnsiTheme="majorBidi" w:cstheme="majorBidi"/>
                <w:sz w:val="30"/>
                <w:szCs w:val="30"/>
              </w:rPr>
              <w:t>2,868</w:t>
            </w:r>
          </w:p>
        </w:tc>
        <w:tc>
          <w:tcPr>
            <w:tcW w:w="252" w:type="dxa"/>
            <w:vAlign w:val="bottom"/>
          </w:tcPr>
          <w:p w14:paraId="28A4D12C" w14:textId="77777777" w:rsidR="00AC6078" w:rsidRPr="0066528D" w:rsidRDefault="00AC6078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vAlign w:val="bottom"/>
          </w:tcPr>
          <w:p w14:paraId="55F942A6" w14:textId="1AD926BE" w:rsidR="00AC6078" w:rsidRPr="0066528D" w:rsidRDefault="00AC6078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6B05">
              <w:rPr>
                <w:rFonts w:asciiTheme="majorBidi" w:hAnsiTheme="majorBidi" w:cstheme="majorBidi"/>
                <w:sz w:val="30"/>
                <w:szCs w:val="30"/>
              </w:rPr>
              <w:t>1,807</w:t>
            </w:r>
          </w:p>
        </w:tc>
      </w:tr>
      <w:tr w:rsidR="00B0615D" w:rsidRPr="001E0675" w14:paraId="710C6CCF" w14:textId="77777777" w:rsidTr="007407AE">
        <w:trPr>
          <w:trHeight w:val="357"/>
        </w:trPr>
        <w:tc>
          <w:tcPr>
            <w:tcW w:w="5134" w:type="dxa"/>
          </w:tcPr>
          <w:p w14:paraId="58A340A7" w14:textId="20389164" w:rsidR="00B0615D" w:rsidRPr="00A423F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42" w:hanging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23FD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เพิ่มขึ้น)</w:t>
            </w:r>
          </w:p>
        </w:tc>
        <w:tc>
          <w:tcPr>
            <w:tcW w:w="1021" w:type="dxa"/>
            <w:vAlign w:val="bottom"/>
          </w:tcPr>
          <w:p w14:paraId="09F4217C" w14:textId="6E4FBE26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615D">
              <w:rPr>
                <w:rFonts w:asciiTheme="majorBidi" w:hAnsiTheme="majorBidi" w:cstheme="majorBidi"/>
                <w:sz w:val="30"/>
                <w:szCs w:val="30"/>
              </w:rPr>
              <w:t>(534)</w:t>
            </w:r>
          </w:p>
        </w:tc>
        <w:tc>
          <w:tcPr>
            <w:tcW w:w="238" w:type="dxa"/>
          </w:tcPr>
          <w:p w14:paraId="75B54B37" w14:textId="77777777" w:rsidR="00B0615D" w:rsidRPr="00B0615D" w:rsidRDefault="00B0615D" w:rsidP="00B0615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3"/>
              </w:tabs>
              <w:spacing w:line="260" w:lineRule="atLeast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47136D86" w14:textId="163C7C60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1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615D">
              <w:rPr>
                <w:rFonts w:asciiTheme="majorBidi" w:hAnsiTheme="majorBidi" w:cstheme="majorBidi"/>
                <w:sz w:val="30"/>
                <w:szCs w:val="30"/>
              </w:rPr>
              <w:t>937</w:t>
            </w:r>
          </w:p>
        </w:tc>
        <w:tc>
          <w:tcPr>
            <w:tcW w:w="280" w:type="dxa"/>
          </w:tcPr>
          <w:p w14:paraId="4F5D80ED" w14:textId="77777777" w:rsidR="00B0615D" w:rsidRPr="00B0615D" w:rsidRDefault="00B0615D" w:rsidP="00B0615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43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127D65E" w14:textId="1561144A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615D">
              <w:rPr>
                <w:rFonts w:asciiTheme="majorBidi" w:hAnsiTheme="majorBidi" w:cstheme="majorBidi"/>
                <w:sz w:val="30"/>
                <w:szCs w:val="30"/>
              </w:rPr>
              <w:t>(534)</w:t>
            </w:r>
          </w:p>
        </w:tc>
        <w:tc>
          <w:tcPr>
            <w:tcW w:w="252" w:type="dxa"/>
            <w:vAlign w:val="bottom"/>
          </w:tcPr>
          <w:p w14:paraId="0057BEED" w14:textId="77777777" w:rsidR="00B0615D" w:rsidRPr="0066528D" w:rsidRDefault="00B0615D" w:rsidP="00B0615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43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4144375B" w14:textId="598ADFBC" w:rsidR="00B0615D" w:rsidRPr="0066528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6B05">
              <w:rPr>
                <w:rFonts w:asciiTheme="majorBidi" w:hAnsiTheme="majorBidi" w:cstheme="majorBidi"/>
                <w:sz w:val="30"/>
                <w:szCs w:val="30"/>
              </w:rPr>
              <w:t>937</w:t>
            </w:r>
          </w:p>
        </w:tc>
      </w:tr>
      <w:tr w:rsidR="00B0615D" w:rsidRPr="001E0675" w14:paraId="6D9837E4" w14:textId="77777777" w:rsidTr="007407AE">
        <w:trPr>
          <w:trHeight w:val="73"/>
        </w:trPr>
        <w:tc>
          <w:tcPr>
            <w:tcW w:w="5134" w:type="dxa"/>
          </w:tcPr>
          <w:p w14:paraId="04B725C2" w14:textId="003F83A4" w:rsidR="00B0615D" w:rsidRPr="00A423F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42" w:hanging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23FD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รตัดบัญชีเพิ่มขึ้น</w:t>
            </w:r>
            <w:r w:rsidR="00E11E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11E58">
              <w:rPr>
                <w:rFonts w:ascii="Angsana New" w:hAnsi="Angsana New" w:hint="cs"/>
                <w:sz w:val="30"/>
                <w:szCs w:val="30"/>
                <w:cs/>
              </w:rPr>
              <w:t>(ลดลง)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01302DF7" w14:textId="3E1D4F6E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615D">
              <w:rPr>
                <w:rFonts w:asciiTheme="majorBidi" w:hAnsiTheme="majorBidi" w:cstheme="majorBidi"/>
                <w:sz w:val="30"/>
                <w:szCs w:val="30"/>
              </w:rPr>
              <w:t>868</w:t>
            </w:r>
          </w:p>
        </w:tc>
        <w:tc>
          <w:tcPr>
            <w:tcW w:w="238" w:type="dxa"/>
          </w:tcPr>
          <w:p w14:paraId="30600FD5" w14:textId="77777777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704C3392" w14:textId="1B7DBA04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15D">
              <w:rPr>
                <w:rFonts w:asciiTheme="majorBidi" w:hAnsiTheme="majorBidi" w:cstheme="majorBidi"/>
                <w:sz w:val="30"/>
                <w:szCs w:val="30"/>
              </w:rPr>
              <w:t>(265)</w:t>
            </w:r>
          </w:p>
        </w:tc>
        <w:tc>
          <w:tcPr>
            <w:tcW w:w="280" w:type="dxa"/>
          </w:tcPr>
          <w:p w14:paraId="36636189" w14:textId="77777777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DA19FCF" w14:textId="5B33770B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615D">
              <w:rPr>
                <w:rFonts w:asciiTheme="majorBidi" w:hAnsiTheme="majorBidi" w:cstheme="majorBidi"/>
                <w:sz w:val="30"/>
                <w:szCs w:val="30"/>
              </w:rPr>
              <w:t>868</w:t>
            </w:r>
          </w:p>
        </w:tc>
        <w:tc>
          <w:tcPr>
            <w:tcW w:w="252" w:type="dxa"/>
            <w:vAlign w:val="bottom"/>
          </w:tcPr>
          <w:p w14:paraId="5C7C9646" w14:textId="77777777" w:rsidR="00B0615D" w:rsidRPr="0066528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14:paraId="329DDF9C" w14:textId="46134F2E" w:rsidR="00B0615D" w:rsidRPr="0066528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1E5C">
              <w:rPr>
                <w:rFonts w:asciiTheme="majorBidi" w:hAnsiTheme="majorBidi" w:cstheme="majorBidi"/>
                <w:sz w:val="30"/>
                <w:szCs w:val="30"/>
              </w:rPr>
              <w:t>(265)</w:t>
            </w:r>
          </w:p>
        </w:tc>
      </w:tr>
      <w:tr w:rsidR="00AC6078" w:rsidRPr="001E0675" w14:paraId="5098DA9C" w14:textId="77777777" w:rsidTr="007407AE">
        <w:trPr>
          <w:trHeight w:val="63"/>
        </w:trPr>
        <w:tc>
          <w:tcPr>
            <w:tcW w:w="5134" w:type="dxa"/>
          </w:tcPr>
          <w:p w14:paraId="03A505F7" w14:textId="1D840AE0" w:rsidR="00AC6078" w:rsidRPr="001E0675" w:rsidRDefault="00AC6078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495"/>
              </w:tabs>
              <w:ind w:right="342" w:hanging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0675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ภาษีเงินได้ที่แสดงเป็นรายการกำไรหรือขาดทุน</w:t>
            </w: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E28A01" w14:textId="3EEB044E" w:rsidR="00AC6078" w:rsidRPr="00B0615D" w:rsidRDefault="00B0615D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615D">
              <w:rPr>
                <w:rFonts w:asciiTheme="majorBidi" w:hAnsiTheme="majorBidi" w:cstheme="majorBidi"/>
                <w:sz w:val="30"/>
                <w:szCs w:val="30"/>
              </w:rPr>
              <w:t>3,636</w:t>
            </w:r>
          </w:p>
        </w:tc>
        <w:tc>
          <w:tcPr>
            <w:tcW w:w="238" w:type="dxa"/>
          </w:tcPr>
          <w:p w14:paraId="49D527D2" w14:textId="77777777" w:rsidR="00AC6078" w:rsidRPr="00B0615D" w:rsidRDefault="00AC6078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658D04" w14:textId="16B4FDDE" w:rsidR="00AC6078" w:rsidRPr="00B0615D" w:rsidRDefault="00AC6078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615D">
              <w:rPr>
                <w:rFonts w:asciiTheme="majorBidi" w:hAnsiTheme="majorBidi" w:cstheme="majorBidi"/>
                <w:sz w:val="30"/>
                <w:szCs w:val="30"/>
              </w:rPr>
              <w:t>2,761</w:t>
            </w:r>
          </w:p>
        </w:tc>
        <w:tc>
          <w:tcPr>
            <w:tcW w:w="280" w:type="dxa"/>
          </w:tcPr>
          <w:p w14:paraId="7FDF913D" w14:textId="77777777" w:rsidR="00AC6078" w:rsidRPr="00B0615D" w:rsidRDefault="00AC6078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D3D99B" w14:textId="082D567D" w:rsidR="00AC6078" w:rsidRPr="00B0615D" w:rsidRDefault="00B0615D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615D">
              <w:rPr>
                <w:rFonts w:asciiTheme="majorBidi" w:hAnsiTheme="majorBidi" w:cstheme="majorBidi"/>
                <w:sz w:val="30"/>
                <w:szCs w:val="30"/>
              </w:rPr>
              <w:t>3,202</w:t>
            </w:r>
          </w:p>
        </w:tc>
        <w:tc>
          <w:tcPr>
            <w:tcW w:w="252" w:type="dxa"/>
            <w:vAlign w:val="bottom"/>
          </w:tcPr>
          <w:p w14:paraId="604FE04E" w14:textId="77777777" w:rsidR="00AC6078" w:rsidRPr="0066528D" w:rsidRDefault="00AC6078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5CF7BC" w14:textId="1606CB05" w:rsidR="00AC6078" w:rsidRPr="0066528D" w:rsidRDefault="00AC6078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6B05">
              <w:rPr>
                <w:rFonts w:asciiTheme="majorBidi" w:hAnsiTheme="majorBidi" w:cstheme="majorBidi"/>
                <w:sz w:val="30"/>
                <w:szCs w:val="30"/>
              </w:rPr>
              <w:t>2,479</w:t>
            </w:r>
          </w:p>
        </w:tc>
      </w:tr>
    </w:tbl>
    <w:p w14:paraId="1307817E" w14:textId="77777777" w:rsidR="004065A4" w:rsidRDefault="004065A4" w:rsidP="005F2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pPr w:leftFromText="180" w:rightFromText="180" w:vertAnchor="text" w:horzAnchor="margin" w:tblpX="8" w:tblpY="151"/>
        <w:tblOverlap w:val="never"/>
        <w:tblW w:w="9949" w:type="dxa"/>
        <w:tblLayout w:type="fixed"/>
        <w:tblLook w:val="04A0" w:firstRow="1" w:lastRow="0" w:firstColumn="1" w:lastColumn="0" w:noHBand="0" w:noVBand="1"/>
      </w:tblPr>
      <w:tblGrid>
        <w:gridCol w:w="5120"/>
        <w:gridCol w:w="1021"/>
        <w:gridCol w:w="238"/>
        <w:gridCol w:w="994"/>
        <w:gridCol w:w="280"/>
        <w:gridCol w:w="1008"/>
        <w:gridCol w:w="252"/>
        <w:gridCol w:w="1036"/>
      </w:tblGrid>
      <w:tr w:rsidR="00BA5906" w:rsidRPr="001E0675" w14:paraId="2FB1F9EF" w14:textId="77777777" w:rsidTr="007407AE">
        <w:trPr>
          <w:trHeight w:val="285"/>
          <w:tblHeader/>
        </w:trPr>
        <w:tc>
          <w:tcPr>
            <w:tcW w:w="5120" w:type="dxa"/>
            <w:vAlign w:val="bottom"/>
          </w:tcPr>
          <w:p w14:paraId="0BB91204" w14:textId="77777777" w:rsidR="00BA5906" w:rsidRPr="001E0675" w:rsidRDefault="00BA5906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29" w:type="dxa"/>
            <w:gridSpan w:val="7"/>
            <w:tcBorders>
              <w:bottom w:val="single" w:sz="4" w:space="0" w:color="auto"/>
            </w:tcBorders>
          </w:tcPr>
          <w:p w14:paraId="55F4E996" w14:textId="21AD8AF1" w:rsidR="00BA5906" w:rsidRPr="00BA5906" w:rsidRDefault="00BA5906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งวดหกเดือน (</w:t>
            </w:r>
            <w:r w:rsidRPr="001E067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BA5906" w:rsidRPr="001E0675" w14:paraId="08324BF4" w14:textId="77777777" w:rsidTr="007407AE">
        <w:trPr>
          <w:trHeight w:val="357"/>
          <w:tblHeader/>
        </w:trPr>
        <w:tc>
          <w:tcPr>
            <w:tcW w:w="5120" w:type="dxa"/>
            <w:vAlign w:val="bottom"/>
          </w:tcPr>
          <w:p w14:paraId="59CE0284" w14:textId="77777777" w:rsidR="00BA5906" w:rsidRPr="001E0675" w:rsidRDefault="00BA5906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495"/>
              </w:tabs>
              <w:spacing w:line="240" w:lineRule="auto"/>
              <w:ind w:right="34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4360BD" w14:textId="77777777" w:rsidR="00BA5906" w:rsidRPr="001E0675" w:rsidRDefault="00BA5906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067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" w:type="dxa"/>
            <w:vAlign w:val="bottom"/>
          </w:tcPr>
          <w:p w14:paraId="66E303E1" w14:textId="77777777" w:rsidR="00BA5906" w:rsidRPr="001E0675" w:rsidRDefault="00BA5906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96" w:type="dxa"/>
            <w:gridSpan w:val="3"/>
            <w:tcBorders>
              <w:bottom w:val="single" w:sz="4" w:space="0" w:color="auto"/>
            </w:tcBorders>
            <w:vAlign w:val="bottom"/>
          </w:tcPr>
          <w:p w14:paraId="2E18CB0C" w14:textId="77777777" w:rsidR="00BA5906" w:rsidRPr="001E0675" w:rsidRDefault="00BA5906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067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6078" w:rsidRPr="001E0675" w14:paraId="00E8DA5E" w14:textId="77777777" w:rsidTr="007407AE">
        <w:trPr>
          <w:trHeight w:val="357"/>
          <w:tblHeader/>
        </w:trPr>
        <w:tc>
          <w:tcPr>
            <w:tcW w:w="5120" w:type="dxa"/>
            <w:vAlign w:val="bottom"/>
          </w:tcPr>
          <w:p w14:paraId="0C9872C9" w14:textId="77777777" w:rsidR="00AC6078" w:rsidRPr="001E0675" w:rsidRDefault="00AC6078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495"/>
              </w:tabs>
              <w:spacing w:line="240" w:lineRule="auto"/>
              <w:ind w:right="34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4F7843C3" w14:textId="69515DE2" w:rsidR="00AC6078" w:rsidRPr="001E0675" w:rsidRDefault="00AC6078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067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3CC7943" w14:textId="77777777" w:rsidR="00AC6078" w:rsidRPr="001E0675" w:rsidRDefault="00AC6078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6654EEFB" w14:textId="13DAE151" w:rsidR="00AC6078" w:rsidRPr="001E0675" w:rsidRDefault="00AC6078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067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80" w:type="dxa"/>
            <w:vAlign w:val="bottom"/>
          </w:tcPr>
          <w:p w14:paraId="636105BF" w14:textId="77777777" w:rsidR="00AC6078" w:rsidRPr="001E0675" w:rsidRDefault="00AC6078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C26662D" w14:textId="301C2029" w:rsidR="00AC6078" w:rsidRPr="001E0675" w:rsidRDefault="00AC6078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067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52" w:type="dxa"/>
            <w:vAlign w:val="bottom"/>
          </w:tcPr>
          <w:p w14:paraId="082A9482" w14:textId="77777777" w:rsidR="00AC6078" w:rsidRPr="001E0675" w:rsidRDefault="00AC6078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FEFA1" w14:textId="2C1C681C" w:rsidR="00AC6078" w:rsidRPr="001E0675" w:rsidRDefault="00AC6078" w:rsidP="00740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067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B0615D" w:rsidRPr="001E0675" w14:paraId="4869BF8C" w14:textId="77777777" w:rsidTr="007407AE">
        <w:trPr>
          <w:trHeight w:val="357"/>
        </w:trPr>
        <w:tc>
          <w:tcPr>
            <w:tcW w:w="5120" w:type="dxa"/>
          </w:tcPr>
          <w:p w14:paraId="000E0AB0" w14:textId="363E6566" w:rsidR="00B0615D" w:rsidRPr="001E0675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42" w:hanging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0675">
              <w:rPr>
                <w:rFonts w:ascii="Angsana New" w:hAnsi="Angsana New"/>
                <w:sz w:val="30"/>
                <w:szCs w:val="30"/>
                <w:cs/>
              </w:rPr>
              <w:t>ภาษีเงินได้ที่คำนวณจากกำไรทางบัญชี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35BCC0CE" w14:textId="6DB0E5B6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615D">
              <w:rPr>
                <w:rFonts w:asciiTheme="majorBidi" w:hAnsiTheme="majorBidi" w:cstheme="majorBidi"/>
                <w:sz w:val="30"/>
                <w:szCs w:val="30"/>
              </w:rPr>
              <w:t>4,2</w:t>
            </w:r>
            <w:r w:rsidR="00930E67">
              <w:rPr>
                <w:rFonts w:asciiTheme="majorBidi" w:hAnsiTheme="majorBidi" w:cstheme="majorBidi" w:hint="cs"/>
                <w:sz w:val="30"/>
                <w:szCs w:val="30"/>
                <w:cs/>
              </w:rPr>
              <w:t>44</w:t>
            </w:r>
          </w:p>
        </w:tc>
        <w:tc>
          <w:tcPr>
            <w:tcW w:w="238" w:type="dxa"/>
          </w:tcPr>
          <w:p w14:paraId="253D6D06" w14:textId="77777777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408C45C3" w14:textId="4DF8B763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615D">
              <w:rPr>
                <w:rFonts w:asciiTheme="majorBidi" w:hAnsiTheme="majorBidi" w:cstheme="majorBidi"/>
                <w:sz w:val="30"/>
                <w:szCs w:val="30"/>
              </w:rPr>
              <w:t>3,272</w:t>
            </w:r>
          </w:p>
        </w:tc>
        <w:tc>
          <w:tcPr>
            <w:tcW w:w="280" w:type="dxa"/>
          </w:tcPr>
          <w:p w14:paraId="605D27B9" w14:textId="77777777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1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0C9D4E6" w14:textId="4076B77A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6,008</w:t>
            </w:r>
          </w:p>
        </w:tc>
        <w:tc>
          <w:tcPr>
            <w:tcW w:w="252" w:type="dxa"/>
            <w:vAlign w:val="bottom"/>
          </w:tcPr>
          <w:p w14:paraId="09F95C97" w14:textId="77777777" w:rsidR="00B0615D" w:rsidRPr="00446B05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1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vAlign w:val="bottom"/>
          </w:tcPr>
          <w:p w14:paraId="3E61C906" w14:textId="4683C975" w:rsidR="00B0615D" w:rsidRPr="00446B05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6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07AE">
              <w:rPr>
                <w:rFonts w:asciiTheme="majorBidi" w:hAnsiTheme="majorBidi" w:cstheme="majorBidi"/>
                <w:sz w:val="30"/>
                <w:szCs w:val="30"/>
              </w:rPr>
              <w:t>5,438</w:t>
            </w:r>
          </w:p>
        </w:tc>
      </w:tr>
      <w:tr w:rsidR="00B0615D" w:rsidRPr="001E0675" w14:paraId="3D6E7452" w14:textId="77777777" w:rsidTr="007407AE">
        <w:trPr>
          <w:trHeight w:val="357"/>
        </w:trPr>
        <w:tc>
          <w:tcPr>
            <w:tcW w:w="5120" w:type="dxa"/>
          </w:tcPr>
          <w:p w14:paraId="1BE64BEE" w14:textId="23413288" w:rsidR="00B0615D" w:rsidRPr="001E0675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495"/>
              </w:tabs>
              <w:ind w:right="342" w:hanging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0675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ผลกระทบจากรายการที่ถือเป็นรายจ่ายทางภาษีไม่ได้</w:t>
            </w:r>
          </w:p>
        </w:tc>
        <w:tc>
          <w:tcPr>
            <w:tcW w:w="1021" w:type="dxa"/>
            <w:vAlign w:val="bottom"/>
          </w:tcPr>
          <w:p w14:paraId="6CFBBCC7" w14:textId="0B72FA11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615D">
              <w:rPr>
                <w:rFonts w:asciiTheme="majorBidi" w:hAnsiTheme="majorBidi" w:cstheme="majorBidi"/>
                <w:sz w:val="30"/>
                <w:szCs w:val="30"/>
              </w:rPr>
              <w:t>4,3</w:t>
            </w:r>
            <w:r w:rsidR="00930E67">
              <w:rPr>
                <w:rFonts w:asciiTheme="majorBidi" w:hAnsiTheme="majorBidi" w:cstheme="majorBidi" w:hint="cs"/>
                <w:sz w:val="30"/>
                <w:szCs w:val="30"/>
                <w:cs/>
              </w:rPr>
              <w:t>51</w:t>
            </w:r>
          </w:p>
        </w:tc>
        <w:tc>
          <w:tcPr>
            <w:tcW w:w="238" w:type="dxa"/>
          </w:tcPr>
          <w:p w14:paraId="10861DE6" w14:textId="77777777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0435C0EC" w14:textId="6ECDE711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615D">
              <w:rPr>
                <w:rFonts w:asciiTheme="majorBidi" w:hAnsiTheme="majorBidi" w:cstheme="majorBidi"/>
                <w:sz w:val="30"/>
                <w:szCs w:val="30"/>
              </w:rPr>
              <w:t>3,910</w:t>
            </w:r>
          </w:p>
        </w:tc>
        <w:tc>
          <w:tcPr>
            <w:tcW w:w="280" w:type="dxa"/>
          </w:tcPr>
          <w:p w14:paraId="1D36D256" w14:textId="77777777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B2FF459" w14:textId="1A27049C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1,784</w:t>
            </w:r>
          </w:p>
        </w:tc>
        <w:tc>
          <w:tcPr>
            <w:tcW w:w="252" w:type="dxa"/>
            <w:vAlign w:val="bottom"/>
          </w:tcPr>
          <w:p w14:paraId="59BDE2A2" w14:textId="77777777" w:rsidR="00B0615D" w:rsidRPr="00446B05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64AC34B2" w14:textId="14DE6B8D" w:rsidR="00B0615D" w:rsidRPr="00446B05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1,251</w:t>
            </w:r>
          </w:p>
        </w:tc>
      </w:tr>
      <w:tr w:rsidR="00B0615D" w:rsidRPr="001E0675" w14:paraId="0B6FD2DA" w14:textId="77777777" w:rsidTr="007407AE">
        <w:trPr>
          <w:trHeight w:val="357"/>
        </w:trPr>
        <w:tc>
          <w:tcPr>
            <w:tcW w:w="5120" w:type="dxa"/>
          </w:tcPr>
          <w:p w14:paraId="51713798" w14:textId="7E56497C" w:rsidR="00B0615D" w:rsidRPr="007407AE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66" w:hanging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4A71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ผลกระทบจากรายการที่สามารถหักเป็นรายจ่ายทางภาษีได้เพิ่มเติม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7F6E98D5" w14:textId="1B7E70D0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615D">
              <w:rPr>
                <w:rFonts w:asciiTheme="majorBidi" w:hAnsiTheme="majorBidi" w:cstheme="majorBidi"/>
                <w:sz w:val="30"/>
                <w:szCs w:val="30"/>
              </w:rPr>
              <w:t>(2,099)</w:t>
            </w:r>
          </w:p>
        </w:tc>
        <w:tc>
          <w:tcPr>
            <w:tcW w:w="238" w:type="dxa"/>
          </w:tcPr>
          <w:p w14:paraId="50EA22AE" w14:textId="77777777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41415E6E" w14:textId="1B233189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615D">
              <w:rPr>
                <w:rFonts w:asciiTheme="majorBidi" w:hAnsiTheme="majorBidi" w:cstheme="majorBidi"/>
                <w:sz w:val="30"/>
                <w:szCs w:val="30"/>
              </w:rPr>
              <w:t>(2,202)</w:t>
            </w:r>
          </w:p>
        </w:tc>
        <w:tc>
          <w:tcPr>
            <w:tcW w:w="280" w:type="dxa"/>
          </w:tcPr>
          <w:p w14:paraId="03D0670C" w14:textId="77777777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D0DFCF7" w14:textId="68893B7C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615D">
              <w:rPr>
                <w:rFonts w:asciiTheme="majorBidi" w:hAnsiTheme="majorBidi" w:cstheme="majorBidi"/>
                <w:sz w:val="30"/>
                <w:szCs w:val="30"/>
              </w:rPr>
              <w:t>(2,099)</w:t>
            </w:r>
          </w:p>
        </w:tc>
        <w:tc>
          <w:tcPr>
            <w:tcW w:w="252" w:type="dxa"/>
            <w:vAlign w:val="bottom"/>
          </w:tcPr>
          <w:p w14:paraId="4CAE861E" w14:textId="77777777" w:rsidR="00B0615D" w:rsidRPr="00446B05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14:paraId="5E5C0670" w14:textId="6C591FDB" w:rsidR="00B0615D" w:rsidRPr="00446B05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1E5C">
              <w:rPr>
                <w:rFonts w:asciiTheme="majorBidi" w:hAnsiTheme="majorBidi" w:cstheme="majorBidi"/>
                <w:sz w:val="30"/>
                <w:szCs w:val="30"/>
              </w:rPr>
              <w:t>(2,200)</w:t>
            </w:r>
          </w:p>
        </w:tc>
      </w:tr>
      <w:tr w:rsidR="00B0615D" w:rsidRPr="001E0675" w14:paraId="3198543D" w14:textId="77777777" w:rsidTr="007407AE">
        <w:trPr>
          <w:trHeight w:val="357"/>
        </w:trPr>
        <w:tc>
          <w:tcPr>
            <w:tcW w:w="5120" w:type="dxa"/>
          </w:tcPr>
          <w:p w14:paraId="5BF8B8B4" w14:textId="0112C948" w:rsidR="00B0615D" w:rsidRPr="001E0675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495"/>
              </w:tabs>
              <w:ind w:right="342" w:hanging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0675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6FD2C47A" w14:textId="050011DD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615D">
              <w:rPr>
                <w:rFonts w:asciiTheme="majorBidi" w:hAnsiTheme="majorBidi" w:cstheme="majorBidi"/>
                <w:sz w:val="30"/>
                <w:szCs w:val="30"/>
              </w:rPr>
              <w:t>6,496</w:t>
            </w:r>
          </w:p>
        </w:tc>
        <w:tc>
          <w:tcPr>
            <w:tcW w:w="238" w:type="dxa"/>
          </w:tcPr>
          <w:p w14:paraId="03C87C87" w14:textId="77777777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3D5DF26D" w14:textId="4123033E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615D">
              <w:rPr>
                <w:rFonts w:asciiTheme="majorBidi" w:hAnsiTheme="majorBidi" w:cstheme="majorBidi"/>
                <w:sz w:val="30"/>
                <w:szCs w:val="30"/>
              </w:rPr>
              <w:t>4,980</w:t>
            </w:r>
          </w:p>
        </w:tc>
        <w:tc>
          <w:tcPr>
            <w:tcW w:w="280" w:type="dxa"/>
          </w:tcPr>
          <w:p w14:paraId="582A1FF4" w14:textId="77777777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318C41B" w14:textId="46E290AA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5,693</w:t>
            </w:r>
          </w:p>
        </w:tc>
        <w:tc>
          <w:tcPr>
            <w:tcW w:w="252" w:type="dxa"/>
            <w:vAlign w:val="bottom"/>
          </w:tcPr>
          <w:p w14:paraId="4828324D" w14:textId="77777777" w:rsidR="00B0615D" w:rsidRPr="00446B05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vAlign w:val="bottom"/>
          </w:tcPr>
          <w:p w14:paraId="491E7C6E" w14:textId="443BCAD6" w:rsidR="00B0615D" w:rsidRPr="00446B05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4,489</w:t>
            </w:r>
          </w:p>
        </w:tc>
      </w:tr>
      <w:tr w:rsidR="00B0615D" w:rsidRPr="001E0675" w14:paraId="37C21B98" w14:textId="77777777" w:rsidTr="007407AE">
        <w:trPr>
          <w:trHeight w:val="357"/>
        </w:trPr>
        <w:tc>
          <w:tcPr>
            <w:tcW w:w="5120" w:type="dxa"/>
          </w:tcPr>
          <w:p w14:paraId="3BE47E8E" w14:textId="1BDEF859" w:rsidR="00B0615D" w:rsidRPr="00A423F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42" w:hanging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23FD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021" w:type="dxa"/>
            <w:vAlign w:val="bottom"/>
          </w:tcPr>
          <w:p w14:paraId="47D7D19F" w14:textId="76FE7D10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615D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38" w:type="dxa"/>
          </w:tcPr>
          <w:p w14:paraId="3D9197E7" w14:textId="77777777" w:rsidR="00B0615D" w:rsidRPr="00B0615D" w:rsidRDefault="00B0615D" w:rsidP="00B0615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3"/>
              </w:tabs>
              <w:spacing w:line="260" w:lineRule="atLeast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157D5C47" w14:textId="781ADA78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615D">
              <w:rPr>
                <w:rFonts w:asciiTheme="majorBidi" w:hAnsiTheme="majorBidi" w:cstheme="majorBidi"/>
                <w:sz w:val="30"/>
                <w:szCs w:val="30"/>
              </w:rPr>
              <w:t>1,325</w:t>
            </w:r>
          </w:p>
        </w:tc>
        <w:tc>
          <w:tcPr>
            <w:tcW w:w="280" w:type="dxa"/>
          </w:tcPr>
          <w:p w14:paraId="0549BDBA" w14:textId="77777777" w:rsidR="00B0615D" w:rsidRPr="00B0615D" w:rsidRDefault="00B0615D" w:rsidP="00B0615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43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900494E" w14:textId="5BA9481C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615D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52" w:type="dxa"/>
            <w:vAlign w:val="bottom"/>
          </w:tcPr>
          <w:p w14:paraId="1B093325" w14:textId="77777777" w:rsidR="00B0615D" w:rsidRPr="00446B05" w:rsidRDefault="00B0615D" w:rsidP="00B0615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43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4AFBC505" w14:textId="0F9E5F02" w:rsidR="00B0615D" w:rsidRPr="00446B05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1,325</w:t>
            </w:r>
          </w:p>
        </w:tc>
      </w:tr>
      <w:tr w:rsidR="00B0615D" w:rsidRPr="001E0675" w14:paraId="13E44077" w14:textId="77777777" w:rsidTr="007407AE">
        <w:trPr>
          <w:trHeight w:val="357"/>
        </w:trPr>
        <w:tc>
          <w:tcPr>
            <w:tcW w:w="5120" w:type="dxa"/>
          </w:tcPr>
          <w:p w14:paraId="2CA97AB3" w14:textId="711FD8BD" w:rsidR="00B0615D" w:rsidRPr="00A423F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42" w:hanging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23FD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รตัดบัญชีเพิ่มขึ้น (</w:t>
            </w:r>
            <w:r w:rsidRPr="00A423F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7CD4EEC1" w14:textId="77ACAEF6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615D">
              <w:rPr>
                <w:rFonts w:asciiTheme="majorBidi" w:hAnsiTheme="majorBidi" w:cstheme="majorBidi"/>
                <w:sz w:val="30"/>
                <w:szCs w:val="30"/>
              </w:rPr>
              <w:t>609</w:t>
            </w:r>
          </w:p>
        </w:tc>
        <w:tc>
          <w:tcPr>
            <w:tcW w:w="238" w:type="dxa"/>
          </w:tcPr>
          <w:p w14:paraId="0FD85821" w14:textId="77777777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79B9A0C2" w14:textId="53234EF6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15D">
              <w:rPr>
                <w:rFonts w:asciiTheme="majorBidi" w:hAnsiTheme="majorBidi" w:cstheme="majorBidi"/>
                <w:sz w:val="30"/>
                <w:szCs w:val="30"/>
              </w:rPr>
              <w:t>(531)</w:t>
            </w:r>
          </w:p>
        </w:tc>
        <w:tc>
          <w:tcPr>
            <w:tcW w:w="280" w:type="dxa"/>
          </w:tcPr>
          <w:p w14:paraId="61592A36" w14:textId="77777777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4B53DA6" w14:textId="25C6FE58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615D">
              <w:rPr>
                <w:rFonts w:asciiTheme="majorBidi" w:hAnsiTheme="majorBidi" w:cstheme="majorBidi"/>
                <w:sz w:val="30"/>
                <w:szCs w:val="30"/>
              </w:rPr>
              <w:t>609</w:t>
            </w:r>
          </w:p>
        </w:tc>
        <w:tc>
          <w:tcPr>
            <w:tcW w:w="252" w:type="dxa"/>
            <w:vAlign w:val="bottom"/>
          </w:tcPr>
          <w:p w14:paraId="280ACF97" w14:textId="77777777" w:rsidR="00B0615D" w:rsidRPr="00446B05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14:paraId="41CA95DE" w14:textId="6BC52505" w:rsidR="00B0615D" w:rsidRPr="00446B05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1E5C">
              <w:rPr>
                <w:rFonts w:asciiTheme="majorBidi" w:hAnsiTheme="majorBidi" w:cstheme="majorBidi"/>
                <w:sz w:val="30"/>
                <w:szCs w:val="30"/>
              </w:rPr>
              <w:t>(531)</w:t>
            </w:r>
          </w:p>
        </w:tc>
      </w:tr>
      <w:tr w:rsidR="00B0615D" w:rsidRPr="001E0675" w14:paraId="5B1EA922" w14:textId="77777777" w:rsidTr="007407AE">
        <w:trPr>
          <w:trHeight w:val="89"/>
        </w:trPr>
        <w:tc>
          <w:tcPr>
            <w:tcW w:w="5120" w:type="dxa"/>
          </w:tcPr>
          <w:p w14:paraId="3689CE67" w14:textId="42420937" w:rsidR="00B0615D" w:rsidRPr="001E0675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495"/>
              </w:tabs>
              <w:ind w:right="342" w:hanging="9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0675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ภาษีเงินได้ที่แสดงเป็นรายการกำไรหรือขาดทุน</w:t>
            </w: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00F98" w14:textId="3546172E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615D">
              <w:rPr>
                <w:rFonts w:asciiTheme="majorBidi" w:hAnsiTheme="majorBidi" w:cstheme="majorBidi"/>
                <w:sz w:val="30"/>
                <w:szCs w:val="30"/>
              </w:rPr>
              <w:t>7,116</w:t>
            </w:r>
          </w:p>
        </w:tc>
        <w:tc>
          <w:tcPr>
            <w:tcW w:w="238" w:type="dxa"/>
          </w:tcPr>
          <w:p w14:paraId="662333AD" w14:textId="77777777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825E8B" w14:textId="67D00E16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615D">
              <w:rPr>
                <w:rFonts w:asciiTheme="majorBidi" w:hAnsiTheme="majorBidi" w:cstheme="majorBidi"/>
                <w:sz w:val="30"/>
                <w:szCs w:val="30"/>
              </w:rPr>
              <w:t>5,774</w:t>
            </w:r>
          </w:p>
        </w:tc>
        <w:tc>
          <w:tcPr>
            <w:tcW w:w="280" w:type="dxa"/>
          </w:tcPr>
          <w:p w14:paraId="7771ED82" w14:textId="77777777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B18D89" w14:textId="217B8F23" w:rsidR="00B0615D" w:rsidRPr="00B0615D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6,313</w:t>
            </w:r>
          </w:p>
        </w:tc>
        <w:tc>
          <w:tcPr>
            <w:tcW w:w="252" w:type="dxa"/>
            <w:vAlign w:val="bottom"/>
          </w:tcPr>
          <w:p w14:paraId="7E8F9D9A" w14:textId="77777777" w:rsidR="00B0615D" w:rsidRPr="00446B05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9E1F2B" w14:textId="3BB92065" w:rsidR="00B0615D" w:rsidRPr="00446B05" w:rsidRDefault="00B0615D" w:rsidP="00B06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5,283</w:t>
            </w:r>
          </w:p>
        </w:tc>
      </w:tr>
    </w:tbl>
    <w:p w14:paraId="26F6B53D" w14:textId="77777777" w:rsidR="00BA5906" w:rsidRDefault="00BA5906" w:rsidP="005F2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C1953A8" w14:textId="3657D490" w:rsidR="00D504E6" w:rsidRDefault="00D504E6" w:rsidP="00D50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A423FD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E0675">
        <w:rPr>
          <w:rFonts w:ascii="Angsana New" w:hAnsi="Angsana New"/>
          <w:sz w:val="30"/>
          <w:szCs w:val="30"/>
        </w:rPr>
        <w:t>3</w:t>
      </w:r>
      <w:r w:rsidRPr="00B466DF">
        <w:rPr>
          <w:rFonts w:ascii="Angsana New" w:hAnsi="Angsana New"/>
          <w:sz w:val="30"/>
          <w:szCs w:val="30"/>
        </w:rPr>
        <w:t>0</w:t>
      </w:r>
      <w:r w:rsidRPr="001E067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มิถุนายน</w:t>
      </w:r>
      <w:r w:rsidRPr="001E0675">
        <w:rPr>
          <w:rFonts w:ascii="Angsana New" w:hAnsi="Angsana New"/>
          <w:sz w:val="30"/>
          <w:szCs w:val="30"/>
          <w:cs/>
        </w:rPr>
        <w:t xml:space="preserve"> </w:t>
      </w:r>
      <w:r w:rsidRPr="001E067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9</w:t>
      </w:r>
      <w:r w:rsidRPr="001E0675">
        <w:rPr>
          <w:rFonts w:ascii="Angsana New" w:hAnsi="Angsana New"/>
          <w:sz w:val="30"/>
          <w:szCs w:val="30"/>
        </w:rPr>
        <w:t xml:space="preserve"> </w:t>
      </w:r>
      <w:r w:rsidRPr="00A423FD">
        <w:rPr>
          <w:rFonts w:ascii="Angsana New" w:hAnsi="Angsana New"/>
          <w:sz w:val="30"/>
          <w:szCs w:val="30"/>
          <w:cs/>
        </w:rPr>
        <w:t>บริษัทย่อยสองแห่งมีผลขาดทุนสะสมทางภาษีรวมกันเป็นจำนวนเงินประ</w:t>
      </w:r>
      <w:r w:rsidRPr="005C1740">
        <w:rPr>
          <w:rFonts w:ascii="Angsana New" w:hAnsi="Angsana New"/>
          <w:sz w:val="30"/>
          <w:szCs w:val="30"/>
          <w:cs/>
        </w:rPr>
        <w:t>มาณ</w:t>
      </w:r>
      <w:r w:rsidRPr="005C1740">
        <w:rPr>
          <w:rFonts w:ascii="Angsana New" w:hAnsi="Angsana New"/>
          <w:sz w:val="30"/>
          <w:szCs w:val="30"/>
        </w:rPr>
        <w:t xml:space="preserve"> </w:t>
      </w:r>
      <w:r w:rsidR="00B0615D">
        <w:rPr>
          <w:rFonts w:ascii="Angsana New" w:hAnsi="Angsana New"/>
          <w:sz w:val="30"/>
          <w:szCs w:val="30"/>
        </w:rPr>
        <w:t>11</w:t>
      </w:r>
      <w:r w:rsidR="00E11E58">
        <w:rPr>
          <w:rFonts w:ascii="Angsana New" w:hAnsi="Angsana New"/>
          <w:sz w:val="30"/>
          <w:szCs w:val="30"/>
        </w:rPr>
        <w:t>9.9</w:t>
      </w:r>
      <w:r w:rsidRPr="005C1740">
        <w:rPr>
          <w:rFonts w:ascii="Angsana New" w:hAnsi="Angsana New"/>
          <w:sz w:val="30"/>
          <w:szCs w:val="30"/>
          <w:cs/>
        </w:rPr>
        <w:t xml:space="preserve"> ล้าน</w:t>
      </w:r>
      <w:r w:rsidRPr="00A423FD">
        <w:rPr>
          <w:rFonts w:ascii="Angsana New" w:hAnsi="Angsana New"/>
          <w:sz w:val="30"/>
          <w:szCs w:val="30"/>
          <w:cs/>
        </w:rPr>
        <w:t xml:space="preserve">บาทซึ่งสามารถใช้เป็นเครดิตภาษีได้ในระหว่างปี </w:t>
      </w:r>
      <w:r w:rsidRPr="00A423FD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9</w:t>
      </w:r>
      <w:r w:rsidRPr="00A423FD">
        <w:rPr>
          <w:rFonts w:ascii="Angsana New" w:hAnsi="Angsana New"/>
          <w:sz w:val="30"/>
          <w:szCs w:val="30"/>
          <w:cs/>
        </w:rPr>
        <w:t xml:space="preserve"> จนถึงปี </w:t>
      </w:r>
      <w:r w:rsidRPr="00A423FD">
        <w:rPr>
          <w:rFonts w:ascii="Angsana New" w:hAnsi="Angsana New"/>
          <w:sz w:val="30"/>
          <w:szCs w:val="30"/>
        </w:rPr>
        <w:t>257</w:t>
      </w:r>
      <w:r>
        <w:rPr>
          <w:rFonts w:ascii="Angsana New" w:hAnsi="Angsana New"/>
          <w:sz w:val="30"/>
          <w:szCs w:val="30"/>
        </w:rPr>
        <w:t>4</w:t>
      </w:r>
    </w:p>
    <w:p w14:paraId="4911D4B1" w14:textId="77777777" w:rsidR="00D504E6" w:rsidRDefault="00D504E6" w:rsidP="005F2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F7B2A94" w14:textId="77777777" w:rsidR="008F5DB0" w:rsidRDefault="008F5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af-ZA"/>
        </w:rPr>
      </w:pPr>
      <w:r>
        <w:rPr>
          <w:rFonts w:ascii="Angsana New" w:hAnsi="Angsana New"/>
          <w:b/>
          <w:bCs/>
          <w:sz w:val="30"/>
          <w:szCs w:val="30"/>
          <w:cs/>
          <w:lang w:val="af-ZA"/>
        </w:rPr>
        <w:br w:type="page"/>
      </w:r>
    </w:p>
    <w:p w14:paraId="1021DC66" w14:textId="6F3F03A1" w:rsidR="00D504E6" w:rsidRDefault="00D504E6" w:rsidP="00D504E6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984B26">
        <w:rPr>
          <w:rFonts w:ascii="Angsana New" w:hAnsi="Angsana New"/>
          <w:b/>
          <w:bCs/>
          <w:sz w:val="30"/>
          <w:szCs w:val="30"/>
          <w:cs/>
          <w:lang w:val="af-ZA"/>
        </w:rPr>
        <w:lastRenderedPageBreak/>
        <w:t xml:space="preserve">ข้อตกลงจัดหาเงินทุนเพื่อจ่ายผู้ขาย </w:t>
      </w:r>
      <w:r w:rsidRPr="00984B26">
        <w:rPr>
          <w:rFonts w:ascii="Angsana New" w:hAnsi="Angsana New"/>
          <w:b/>
          <w:bCs/>
          <w:sz w:val="30"/>
          <w:szCs w:val="30"/>
        </w:rPr>
        <w:t>(</w:t>
      </w:r>
      <w:r>
        <w:rPr>
          <w:rFonts w:ascii="Angsana New" w:hAnsi="Angsana New"/>
          <w:b/>
          <w:bCs/>
          <w:sz w:val="30"/>
          <w:szCs w:val="30"/>
        </w:rPr>
        <w:t>Supplier Finance Arrangement “</w:t>
      </w:r>
      <w:r w:rsidRPr="00984B26">
        <w:rPr>
          <w:rFonts w:ascii="Angsana New" w:hAnsi="Angsana New"/>
          <w:b/>
          <w:bCs/>
          <w:sz w:val="30"/>
          <w:szCs w:val="30"/>
        </w:rPr>
        <w:t>SFA</w:t>
      </w:r>
      <w:r>
        <w:rPr>
          <w:rFonts w:ascii="Angsana New" w:hAnsi="Angsana New"/>
          <w:b/>
          <w:bCs/>
          <w:sz w:val="30"/>
          <w:szCs w:val="30"/>
        </w:rPr>
        <w:t>”</w:t>
      </w:r>
      <w:r w:rsidRPr="00984B26">
        <w:rPr>
          <w:rFonts w:ascii="Angsana New" w:hAnsi="Angsana New"/>
          <w:b/>
          <w:bCs/>
          <w:sz w:val="30"/>
          <w:szCs w:val="30"/>
        </w:rPr>
        <w:t>)</w:t>
      </w:r>
    </w:p>
    <w:p w14:paraId="334B3FA9" w14:textId="77777777" w:rsidR="00D504E6" w:rsidRDefault="00D504E6" w:rsidP="00D50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381F8E7" w14:textId="77777777" w:rsidR="00D504E6" w:rsidRPr="00782E4F" w:rsidRDefault="00D504E6" w:rsidP="00D504E6">
      <w:pPr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782E4F">
        <w:rPr>
          <w:rFonts w:ascii="Angsana New" w:hAnsi="Angsana New"/>
          <w:i/>
          <w:iCs/>
          <w:sz w:val="30"/>
          <w:szCs w:val="30"/>
          <w:u w:val="single"/>
          <w:cs/>
          <w:lang w:val="af-ZA"/>
        </w:rPr>
        <w:t>ข้อมูลเชิงคุณภาพ</w:t>
      </w:r>
    </w:p>
    <w:p w14:paraId="4C367E60" w14:textId="77777777" w:rsidR="00D504E6" w:rsidRPr="00E56214" w:rsidRDefault="00D504E6" w:rsidP="00D504E6">
      <w:pPr>
        <w:spacing w:line="240" w:lineRule="auto"/>
        <w:jc w:val="thaiDistribute"/>
        <w:rPr>
          <w:rFonts w:ascii="Angsana New" w:hAnsi="Angsana New"/>
          <w:sz w:val="30"/>
          <w:szCs w:val="30"/>
          <w:lang w:val="af-ZA"/>
        </w:rPr>
      </w:pPr>
    </w:p>
    <w:p w14:paraId="619AF526" w14:textId="3424167E" w:rsidR="00D504E6" w:rsidRPr="00782E4F" w:rsidRDefault="00D504E6" w:rsidP="00D504E6">
      <w:pPr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782E4F">
        <w:rPr>
          <w:rFonts w:ascii="Angsana New" w:hAnsi="Angsana New"/>
          <w:spacing w:val="-6"/>
          <w:sz w:val="30"/>
          <w:szCs w:val="30"/>
          <w:cs/>
          <w:lang w:val="af-ZA"/>
        </w:rPr>
        <w:t>บริษัทมีข้อตกลงจัดหาเงินทุนเพื่อจ่ายผู้ขาย</w:t>
      </w:r>
      <w:r w:rsidRPr="00782E4F">
        <w:rPr>
          <w:rFonts w:ascii="Angsana New" w:hAnsi="Angsana New"/>
          <w:spacing w:val="-6"/>
          <w:sz w:val="30"/>
          <w:szCs w:val="30"/>
          <w:lang w:val="af-ZA"/>
        </w:rPr>
        <w:t xml:space="preserve"> (SFA)</w:t>
      </w:r>
      <w:r w:rsidRPr="00782E4F">
        <w:rPr>
          <w:rFonts w:ascii="Angsana New" w:hAnsi="Angsana New"/>
          <w:spacing w:val="-6"/>
          <w:sz w:val="30"/>
          <w:szCs w:val="30"/>
          <w:cs/>
          <w:lang w:val="af-ZA"/>
        </w:rPr>
        <w:t xml:space="preserve"> เพียงหนึ่งประเภทคือเงินกู้ยืมภายใต้สัญญาทรัสต์รีซีทส์ที่ทำกับสถาบันการเงิน</w:t>
      </w:r>
      <w:r w:rsidRPr="00782E4F">
        <w:rPr>
          <w:rFonts w:ascii="Angsana New" w:hAnsi="Angsana New"/>
          <w:spacing w:val="-6"/>
          <w:sz w:val="30"/>
          <w:szCs w:val="30"/>
        </w:rPr>
        <w:t xml:space="preserve"> </w:t>
      </w:r>
      <w:r w:rsidR="009C61A9">
        <w:rPr>
          <w:rFonts w:ascii="Angsana New" w:hAnsi="Angsana New"/>
          <w:spacing w:val="-6"/>
          <w:sz w:val="30"/>
          <w:szCs w:val="30"/>
        </w:rPr>
        <w:t>5</w:t>
      </w:r>
      <w:r w:rsidRPr="00782E4F">
        <w:rPr>
          <w:rFonts w:ascii="Angsana New" w:hAnsi="Angsana New"/>
          <w:spacing w:val="-6"/>
          <w:sz w:val="30"/>
          <w:szCs w:val="30"/>
        </w:rPr>
        <w:t xml:space="preserve"> </w:t>
      </w:r>
      <w:r w:rsidRPr="00782E4F">
        <w:rPr>
          <w:rFonts w:ascii="Angsana New" w:hAnsi="Angsana New"/>
          <w:spacing w:val="-6"/>
          <w:sz w:val="30"/>
          <w:szCs w:val="30"/>
          <w:cs/>
          <w:lang w:val="af-ZA"/>
        </w:rPr>
        <w:t xml:space="preserve">แห่งโดยรายการซื้อสินค้าในประเทศและต่างประเทศที่จะถูกกำหนดให้อยู่ภายใต้เงื่อนไข </w:t>
      </w:r>
      <w:r w:rsidRPr="00782E4F">
        <w:rPr>
          <w:rFonts w:ascii="Angsana New" w:hAnsi="Angsana New"/>
          <w:spacing w:val="-6"/>
          <w:sz w:val="30"/>
          <w:szCs w:val="30"/>
        </w:rPr>
        <w:t xml:space="preserve">SFA </w:t>
      </w:r>
      <w:r w:rsidRPr="00782E4F">
        <w:rPr>
          <w:rFonts w:ascii="Angsana New" w:hAnsi="Angsana New"/>
          <w:spacing w:val="-6"/>
          <w:sz w:val="30"/>
          <w:szCs w:val="30"/>
          <w:cs/>
        </w:rPr>
        <w:t>ฝ่ายบริหารจะพิจารณาเป็นกรณีตามนโยบายที่ใช้ภายในบริษัทโดยขึ้นอยู่กับจำนวนเงินที่ต้องจ่ายชำระ</w:t>
      </w:r>
      <w:r w:rsidRPr="00782E4F">
        <w:rPr>
          <w:rFonts w:ascii="Angsana New" w:hAnsi="Angsana New"/>
          <w:spacing w:val="-6"/>
          <w:sz w:val="30"/>
          <w:szCs w:val="30"/>
          <w:cs/>
          <w:lang w:val="af-ZA"/>
        </w:rPr>
        <w:t xml:space="preserve"> ณ จุดที่ใบแจ้งหนี้ครบกำหนดชำระแก่ผู้ขาย</w:t>
      </w:r>
      <w:r w:rsidRPr="00782E4F">
        <w:rPr>
          <w:rFonts w:ascii="Angsana New" w:hAnsi="Angsana New"/>
          <w:spacing w:val="-6"/>
          <w:sz w:val="30"/>
          <w:szCs w:val="30"/>
          <w:lang w:val="af-ZA"/>
        </w:rPr>
        <w:t xml:space="preserve"> </w:t>
      </w:r>
      <w:r w:rsidRPr="00782E4F">
        <w:rPr>
          <w:rFonts w:ascii="Angsana New" w:hAnsi="Angsana New"/>
          <w:spacing w:val="-6"/>
          <w:sz w:val="30"/>
          <w:szCs w:val="30"/>
          <w:cs/>
          <w:lang w:val="af-ZA"/>
        </w:rPr>
        <w:t>โดยวันครบกำหนดชำระคืนเงินกู้ยืมแก่ธนาคารจะถูกกำหนดในเอกสารสัญญาทรัสต์รีซีทส์ตามแต่ละรายการแบบเจาะจงวัน</w:t>
      </w:r>
    </w:p>
    <w:p w14:paraId="2EF08E5C" w14:textId="77777777" w:rsidR="00D504E6" w:rsidRPr="00E56214" w:rsidRDefault="00D504E6" w:rsidP="00D504E6">
      <w:pPr>
        <w:jc w:val="thaiDistribute"/>
        <w:rPr>
          <w:rFonts w:ascii="Angsana New" w:hAnsi="Angsana New"/>
          <w:sz w:val="30"/>
          <w:szCs w:val="30"/>
          <w:lang w:val="af-ZA"/>
        </w:rPr>
      </w:pPr>
    </w:p>
    <w:p w14:paraId="5D922029" w14:textId="77777777" w:rsidR="00D504E6" w:rsidRPr="00782E4F" w:rsidRDefault="00D504E6" w:rsidP="00D504E6">
      <w:pPr>
        <w:jc w:val="thaiDistribute"/>
        <w:rPr>
          <w:rFonts w:ascii="Angsana New" w:hAnsi="Angsana New"/>
          <w:i/>
          <w:iCs/>
          <w:sz w:val="30"/>
          <w:szCs w:val="30"/>
          <w:u w:val="single"/>
          <w:lang w:val="af-ZA"/>
        </w:rPr>
      </w:pPr>
      <w:r w:rsidRPr="00782E4F">
        <w:rPr>
          <w:rFonts w:ascii="Angsana New" w:hAnsi="Angsana New"/>
          <w:i/>
          <w:iCs/>
          <w:sz w:val="30"/>
          <w:szCs w:val="30"/>
          <w:u w:val="single"/>
          <w:cs/>
          <w:lang w:val="af-ZA"/>
        </w:rPr>
        <w:t>ข้อมูลเชิงปริมาณ</w:t>
      </w:r>
    </w:p>
    <w:p w14:paraId="49E89C56" w14:textId="77777777" w:rsidR="00D504E6" w:rsidRPr="00E56214" w:rsidRDefault="00D504E6" w:rsidP="00D504E6">
      <w:pPr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tbl>
      <w:tblPr>
        <w:tblW w:w="1024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783"/>
        <w:gridCol w:w="2099"/>
        <w:gridCol w:w="239"/>
        <w:gridCol w:w="2127"/>
      </w:tblGrid>
      <w:tr w:rsidR="00D504E6" w:rsidRPr="00782E4F" w14:paraId="3F252EDC" w14:textId="77777777" w:rsidTr="00933B0E">
        <w:trPr>
          <w:cantSplit/>
          <w:trHeight w:val="20"/>
          <w:tblHeader/>
        </w:trPr>
        <w:tc>
          <w:tcPr>
            <w:tcW w:w="5783" w:type="dxa"/>
            <w:vAlign w:val="bottom"/>
          </w:tcPr>
          <w:p w14:paraId="7BC2681B" w14:textId="77777777" w:rsidR="00D504E6" w:rsidRPr="00782E4F" w:rsidRDefault="00D504E6" w:rsidP="00933B0E">
            <w:pPr>
              <w:pStyle w:val="Preformatted"/>
              <w:tabs>
                <w:tab w:val="clear" w:pos="959"/>
                <w:tab w:val="clear" w:pos="9590"/>
              </w:tabs>
              <w:ind w:right="282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4465" w:type="dxa"/>
            <w:gridSpan w:val="3"/>
            <w:tcBorders>
              <w:bottom w:val="single" w:sz="4" w:space="0" w:color="auto"/>
            </w:tcBorders>
            <w:vAlign w:val="bottom"/>
          </w:tcPr>
          <w:p w14:paraId="6C20BDFB" w14:textId="77777777" w:rsidR="00D504E6" w:rsidRPr="00782E4F" w:rsidRDefault="00D504E6" w:rsidP="00933B0E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</w:pPr>
            <w:r w:rsidRPr="00782E4F"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  <w:t>พันบาท</w:t>
            </w:r>
          </w:p>
        </w:tc>
      </w:tr>
      <w:tr w:rsidR="00D504E6" w:rsidRPr="00782E4F" w14:paraId="3B29FDC2" w14:textId="77777777" w:rsidTr="00933B0E">
        <w:trPr>
          <w:cantSplit/>
          <w:trHeight w:val="20"/>
          <w:tblHeader/>
        </w:trPr>
        <w:tc>
          <w:tcPr>
            <w:tcW w:w="5783" w:type="dxa"/>
            <w:vAlign w:val="bottom"/>
          </w:tcPr>
          <w:p w14:paraId="10837E53" w14:textId="77777777" w:rsidR="00D504E6" w:rsidRPr="00782E4F" w:rsidRDefault="00D504E6" w:rsidP="00933B0E">
            <w:pPr>
              <w:pStyle w:val="Preformatted"/>
              <w:tabs>
                <w:tab w:val="clear" w:pos="959"/>
                <w:tab w:val="clear" w:pos="9590"/>
              </w:tabs>
              <w:ind w:right="282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4465" w:type="dxa"/>
            <w:gridSpan w:val="3"/>
            <w:tcBorders>
              <w:bottom w:val="single" w:sz="4" w:space="0" w:color="auto"/>
            </w:tcBorders>
            <w:vAlign w:val="bottom"/>
          </w:tcPr>
          <w:p w14:paraId="1F91E5CF" w14:textId="77777777" w:rsidR="00D504E6" w:rsidRPr="00782E4F" w:rsidRDefault="00D504E6" w:rsidP="00933B0E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2E4F"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  <w:t>งบการเงินรวมและงบการเงินเฉพาะกิจการ</w:t>
            </w:r>
          </w:p>
        </w:tc>
      </w:tr>
      <w:tr w:rsidR="00D504E6" w:rsidRPr="00782E4F" w14:paraId="76686117" w14:textId="77777777" w:rsidTr="00933B0E">
        <w:trPr>
          <w:trHeight w:val="20"/>
          <w:tblHeader/>
        </w:trPr>
        <w:tc>
          <w:tcPr>
            <w:tcW w:w="5783" w:type="dxa"/>
            <w:vAlign w:val="center"/>
          </w:tcPr>
          <w:p w14:paraId="54F8C0DC" w14:textId="77777777" w:rsidR="00D504E6" w:rsidRPr="00782E4F" w:rsidRDefault="00D504E6" w:rsidP="00933B0E">
            <w:pPr>
              <w:tabs>
                <w:tab w:val="clear" w:pos="2580"/>
                <w:tab w:val="clear" w:pos="2807"/>
                <w:tab w:val="left" w:pos="2790"/>
              </w:tabs>
              <w:ind w:left="34" w:hanging="106"/>
              <w:rPr>
                <w:rFonts w:ascii="Angsana New" w:hAnsi="Angsana New"/>
                <w:b/>
                <w:bCs/>
                <w:sz w:val="30"/>
                <w:szCs w:val="30"/>
                <w:cs/>
                <w:lang w:val="af-ZA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</w:tcPr>
          <w:p w14:paraId="660B9967" w14:textId="72FE12B6" w:rsidR="00D504E6" w:rsidRPr="00782E4F" w:rsidRDefault="00D504E6" w:rsidP="00933B0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theme="minorBidi"/>
                <w:sz w:val="30"/>
                <w:szCs w:val="30"/>
                <w:lang w:eastAsia="en-US"/>
              </w:rPr>
            </w:pPr>
            <w:r w:rsidRPr="00A423F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B466DF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A423F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Pr="00A423F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A423F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9" w:type="dxa"/>
            <w:vAlign w:val="bottom"/>
          </w:tcPr>
          <w:p w14:paraId="6608EA52" w14:textId="77777777" w:rsidR="00D504E6" w:rsidRPr="00782E4F" w:rsidRDefault="00D504E6" w:rsidP="00933B0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7F1226D3" w14:textId="77777777" w:rsidR="00D504E6" w:rsidRPr="00782E4F" w:rsidRDefault="00D504E6" w:rsidP="00933B0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782E4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82E4F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782E4F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D504E6" w:rsidRPr="00782E4F" w14:paraId="6DAA8661" w14:textId="77777777" w:rsidTr="00933B0E">
        <w:trPr>
          <w:trHeight w:val="20"/>
        </w:trPr>
        <w:tc>
          <w:tcPr>
            <w:tcW w:w="5783" w:type="dxa"/>
            <w:vAlign w:val="center"/>
          </w:tcPr>
          <w:p w14:paraId="1D6193B0" w14:textId="77777777" w:rsidR="00D504E6" w:rsidRPr="00782E4F" w:rsidRDefault="00D504E6" w:rsidP="00933B0E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</w:pPr>
            <w:r w:rsidRPr="00782E4F">
              <w:rPr>
                <w:rFonts w:ascii="Angsana New" w:hAnsi="Angsana New"/>
                <w:i/>
                <w:iCs/>
                <w:sz w:val="30"/>
                <w:szCs w:val="30"/>
                <w:cs/>
                <w:lang w:val="af-ZA"/>
              </w:rPr>
              <w:t>มูลค่าตามบัญชีของหนี้สินทางการเงิน</w:t>
            </w:r>
          </w:p>
        </w:tc>
        <w:tc>
          <w:tcPr>
            <w:tcW w:w="2099" w:type="dxa"/>
            <w:tcBorders>
              <w:top w:val="single" w:sz="4" w:space="0" w:color="auto"/>
            </w:tcBorders>
            <w:vAlign w:val="bottom"/>
          </w:tcPr>
          <w:p w14:paraId="436B82CE" w14:textId="77777777" w:rsidR="00D504E6" w:rsidRPr="00782E4F" w:rsidRDefault="00D504E6" w:rsidP="00933B0E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39" w:type="dxa"/>
            <w:vAlign w:val="bottom"/>
          </w:tcPr>
          <w:p w14:paraId="0E85F7B3" w14:textId="77777777" w:rsidR="00D504E6" w:rsidRPr="00782E4F" w:rsidRDefault="00D504E6" w:rsidP="00933B0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447C3FDB" w14:textId="77777777" w:rsidR="00D504E6" w:rsidRPr="00782E4F" w:rsidRDefault="00D504E6" w:rsidP="00933B0E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</w:tr>
      <w:tr w:rsidR="00D504E6" w:rsidRPr="00782E4F" w14:paraId="14B71644" w14:textId="77777777" w:rsidTr="00933B0E">
        <w:trPr>
          <w:trHeight w:val="20"/>
        </w:trPr>
        <w:tc>
          <w:tcPr>
            <w:tcW w:w="5783" w:type="dxa"/>
            <w:vAlign w:val="center"/>
          </w:tcPr>
          <w:p w14:paraId="41F21E91" w14:textId="77777777" w:rsidR="00D504E6" w:rsidRPr="00093551" w:rsidRDefault="00D504E6" w:rsidP="00933B0E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54"/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</w:pPr>
            <w:r w:rsidRPr="00093551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 xml:space="preserve">เจ้าหนี้การค้าในประเทศและต่างประเทศที่อยู่ภายใต้เงื่อนไข </w:t>
            </w:r>
            <w:r w:rsidRPr="00093551">
              <w:rPr>
                <w:rFonts w:ascii="Angsana New" w:hAnsi="Angsana New"/>
                <w:spacing w:val="-4"/>
                <w:sz w:val="30"/>
                <w:szCs w:val="30"/>
              </w:rPr>
              <w:t>SFA</w:t>
            </w:r>
          </w:p>
        </w:tc>
        <w:tc>
          <w:tcPr>
            <w:tcW w:w="2099" w:type="dxa"/>
          </w:tcPr>
          <w:p w14:paraId="008B66BD" w14:textId="77777777" w:rsidR="00D504E6" w:rsidRPr="009F3F91" w:rsidRDefault="00D504E6" w:rsidP="00933B0E">
            <w:pPr>
              <w:tabs>
                <w:tab w:val="clear" w:pos="680"/>
                <w:tab w:val="clear" w:pos="1871"/>
                <w:tab w:val="clear" w:pos="2580"/>
                <w:tab w:val="left" w:pos="721"/>
                <w:tab w:val="left" w:pos="1060"/>
              </w:tabs>
              <w:ind w:left="296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af-ZA"/>
              </w:rPr>
            </w:pPr>
            <w:r w:rsidRPr="009F3F91">
              <w:rPr>
                <w:rFonts w:asciiTheme="majorBidi" w:hAnsiTheme="majorBidi" w:cstheme="majorBidi"/>
                <w:sz w:val="30"/>
                <w:szCs w:val="30"/>
                <w:cs/>
                <w:lang w:val="af-ZA"/>
              </w:rPr>
              <w:t>-</w:t>
            </w:r>
          </w:p>
        </w:tc>
        <w:tc>
          <w:tcPr>
            <w:tcW w:w="239" w:type="dxa"/>
          </w:tcPr>
          <w:p w14:paraId="7EF10DC3" w14:textId="77777777" w:rsidR="00D504E6" w:rsidRPr="00093551" w:rsidRDefault="00D504E6" w:rsidP="00933B0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127" w:type="dxa"/>
          </w:tcPr>
          <w:p w14:paraId="00A9FF62" w14:textId="77777777" w:rsidR="00D504E6" w:rsidRPr="00093551" w:rsidRDefault="00D504E6" w:rsidP="00933B0E">
            <w:pPr>
              <w:tabs>
                <w:tab w:val="clear" w:pos="680"/>
                <w:tab w:val="clear" w:pos="1871"/>
                <w:tab w:val="clear" w:pos="2580"/>
                <w:tab w:val="left" w:pos="721"/>
                <w:tab w:val="left" w:pos="1060"/>
              </w:tabs>
              <w:ind w:left="296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af-ZA"/>
              </w:rPr>
            </w:pPr>
            <w:r w:rsidRPr="00093551">
              <w:rPr>
                <w:rFonts w:asciiTheme="majorBidi" w:hAnsiTheme="majorBidi" w:cstheme="majorBidi"/>
                <w:sz w:val="30"/>
                <w:szCs w:val="30"/>
                <w:cs/>
                <w:lang w:val="af-ZA"/>
              </w:rPr>
              <w:t>-</w:t>
            </w:r>
          </w:p>
        </w:tc>
      </w:tr>
      <w:tr w:rsidR="00D504E6" w:rsidRPr="00782E4F" w14:paraId="30890575" w14:textId="77777777" w:rsidTr="00933B0E">
        <w:trPr>
          <w:trHeight w:val="20"/>
        </w:trPr>
        <w:tc>
          <w:tcPr>
            <w:tcW w:w="5783" w:type="dxa"/>
            <w:vAlign w:val="center"/>
          </w:tcPr>
          <w:p w14:paraId="4EDDE301" w14:textId="77777777" w:rsidR="00D504E6" w:rsidRPr="00782E4F" w:rsidRDefault="00D504E6" w:rsidP="00933B0E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54"/>
              <w:rPr>
                <w:rFonts w:ascii="Angsana New" w:hAnsi="Angsana New"/>
                <w:sz w:val="30"/>
                <w:szCs w:val="30"/>
                <w:cs/>
              </w:rPr>
            </w:pPr>
            <w:r w:rsidRPr="00782E4F">
              <w:rPr>
                <w:rFonts w:ascii="Angsana New" w:hAnsi="Angsana New"/>
                <w:sz w:val="30"/>
                <w:szCs w:val="30"/>
                <w:cs/>
                <w:lang w:val="af-ZA"/>
              </w:rPr>
              <w:t>เจ้าหนี้ตาม</w:t>
            </w:r>
            <w:r w:rsidRPr="00782E4F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สัญญาทรัสต์รีซีทส์</w:t>
            </w:r>
            <w:r w:rsidRPr="00782E4F">
              <w:rPr>
                <w:rFonts w:ascii="Angsana New" w:hAnsi="Angsana New"/>
                <w:sz w:val="30"/>
                <w:szCs w:val="30"/>
                <w:cs/>
                <w:lang w:val="af-ZA"/>
              </w:rPr>
              <w:t xml:space="preserve">ในประเทศที่อยู่ภายใต้เงื่อนไข </w:t>
            </w:r>
            <w:r w:rsidRPr="00782E4F">
              <w:rPr>
                <w:rFonts w:ascii="Angsana New" w:hAnsi="Angsana New"/>
                <w:sz w:val="30"/>
                <w:szCs w:val="30"/>
              </w:rPr>
              <w:t>SFA</w:t>
            </w:r>
          </w:p>
        </w:tc>
        <w:tc>
          <w:tcPr>
            <w:tcW w:w="2099" w:type="dxa"/>
          </w:tcPr>
          <w:p w14:paraId="315A7A77" w14:textId="3A338A7B" w:rsidR="00D504E6" w:rsidRPr="009F3F91" w:rsidRDefault="009F3F91" w:rsidP="00933B0E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F91">
              <w:rPr>
                <w:rFonts w:asciiTheme="majorBidi" w:hAnsiTheme="majorBidi" w:cstheme="majorBidi"/>
                <w:sz w:val="30"/>
                <w:szCs w:val="30"/>
              </w:rPr>
              <w:t>93,665</w:t>
            </w:r>
          </w:p>
        </w:tc>
        <w:tc>
          <w:tcPr>
            <w:tcW w:w="239" w:type="dxa"/>
          </w:tcPr>
          <w:p w14:paraId="7718E1F9" w14:textId="77777777" w:rsidR="00D504E6" w:rsidRPr="00782E4F" w:rsidRDefault="00D504E6" w:rsidP="00933B0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127" w:type="dxa"/>
          </w:tcPr>
          <w:p w14:paraId="10A1F6E2" w14:textId="38A13E70" w:rsidR="00D504E6" w:rsidRPr="00430228" w:rsidRDefault="00577824" w:rsidP="00933B0E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77824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D504E6" w:rsidRPr="004302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824">
              <w:rPr>
                <w:rFonts w:asciiTheme="majorBidi" w:hAnsiTheme="majorBidi" w:cstheme="majorBidi"/>
                <w:sz w:val="30"/>
                <w:szCs w:val="30"/>
              </w:rPr>
              <w:t>804</w:t>
            </w:r>
          </w:p>
        </w:tc>
      </w:tr>
      <w:tr w:rsidR="00D504E6" w:rsidRPr="00782E4F" w14:paraId="5B4EC1C6" w14:textId="77777777" w:rsidTr="00933B0E">
        <w:trPr>
          <w:trHeight w:val="20"/>
        </w:trPr>
        <w:tc>
          <w:tcPr>
            <w:tcW w:w="5783" w:type="dxa"/>
            <w:vAlign w:val="center"/>
          </w:tcPr>
          <w:p w14:paraId="13A32CAD" w14:textId="77777777" w:rsidR="00D504E6" w:rsidRPr="00782E4F" w:rsidRDefault="00D504E6" w:rsidP="00933B0E">
            <w:pPr>
              <w:tabs>
                <w:tab w:val="clear" w:pos="2580"/>
                <w:tab w:val="clear" w:pos="2807"/>
                <w:tab w:val="left" w:pos="2790"/>
              </w:tabs>
              <w:ind w:left="34" w:right="-110" w:hanging="54"/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</w:pPr>
            <w:r w:rsidRPr="00782E4F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 xml:space="preserve">เจ้าหนี้ตามสัญญาทรัสต์รีซีทส์ต่างประเทศที่อยู่ภายใต้เงื่อนไข </w:t>
            </w:r>
            <w:r w:rsidRPr="00782E4F">
              <w:rPr>
                <w:rFonts w:ascii="Angsana New" w:hAnsi="Angsana New"/>
                <w:spacing w:val="-2"/>
                <w:sz w:val="30"/>
                <w:szCs w:val="30"/>
              </w:rPr>
              <w:t>SFA</w:t>
            </w:r>
          </w:p>
        </w:tc>
        <w:tc>
          <w:tcPr>
            <w:tcW w:w="2099" w:type="dxa"/>
          </w:tcPr>
          <w:p w14:paraId="75F5B426" w14:textId="3C7307A1" w:rsidR="00D504E6" w:rsidRPr="009F3F91" w:rsidRDefault="009F3F91" w:rsidP="00933B0E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F91">
              <w:rPr>
                <w:rFonts w:asciiTheme="majorBidi" w:hAnsiTheme="majorBidi" w:cstheme="majorBidi"/>
                <w:sz w:val="30"/>
                <w:szCs w:val="30"/>
              </w:rPr>
              <w:t>95,065</w:t>
            </w:r>
          </w:p>
        </w:tc>
        <w:tc>
          <w:tcPr>
            <w:tcW w:w="239" w:type="dxa"/>
          </w:tcPr>
          <w:p w14:paraId="6E0D04B2" w14:textId="77777777" w:rsidR="00D504E6" w:rsidRPr="00782E4F" w:rsidRDefault="00D504E6" w:rsidP="00933B0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127" w:type="dxa"/>
          </w:tcPr>
          <w:p w14:paraId="047A1A47" w14:textId="1ED8AD2E" w:rsidR="00D504E6" w:rsidRPr="00430228" w:rsidRDefault="00577824" w:rsidP="00933B0E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77824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D504E6" w:rsidRPr="004302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7824"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</w:tr>
    </w:tbl>
    <w:p w14:paraId="21A9D3E1" w14:textId="64F2C2C0" w:rsidR="00D504E6" w:rsidRPr="00842561" w:rsidRDefault="00D504E6" w:rsidP="0084256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708"/>
          <w:tab w:val="left" w:pos="7807"/>
          <w:tab w:val="left" w:pos="8046"/>
        </w:tabs>
        <w:ind w:left="18" w:right="228"/>
        <w:rPr>
          <w:rFonts w:asciiTheme="majorBidi" w:hAnsiTheme="majorBidi" w:cstheme="majorBidi"/>
          <w:sz w:val="30"/>
          <w:szCs w:val="30"/>
          <w:highlight w:val="yellow"/>
        </w:rPr>
      </w:pPr>
      <w:r w:rsidRPr="00E56214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1024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783"/>
        <w:gridCol w:w="2099"/>
        <w:gridCol w:w="239"/>
        <w:gridCol w:w="2127"/>
      </w:tblGrid>
      <w:tr w:rsidR="00D504E6" w:rsidRPr="00782E4F" w14:paraId="301E2240" w14:textId="77777777" w:rsidTr="00842561">
        <w:trPr>
          <w:trHeight w:val="20"/>
          <w:tblHeader/>
        </w:trPr>
        <w:tc>
          <w:tcPr>
            <w:tcW w:w="5783" w:type="dxa"/>
            <w:vAlign w:val="center"/>
          </w:tcPr>
          <w:p w14:paraId="7DAE5FB4" w14:textId="77777777" w:rsidR="00D504E6" w:rsidRPr="00782E4F" w:rsidRDefault="00D504E6" w:rsidP="00933B0E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i/>
                <w:iCs/>
                <w:sz w:val="30"/>
                <w:szCs w:val="30"/>
                <w:cs/>
                <w:lang w:val="af-ZA"/>
              </w:rPr>
            </w:pPr>
          </w:p>
        </w:tc>
        <w:tc>
          <w:tcPr>
            <w:tcW w:w="4465" w:type="dxa"/>
            <w:gridSpan w:val="3"/>
            <w:tcBorders>
              <w:bottom w:val="single" w:sz="4" w:space="0" w:color="auto"/>
            </w:tcBorders>
            <w:vAlign w:val="bottom"/>
          </w:tcPr>
          <w:p w14:paraId="259A6B96" w14:textId="6C8E1D01" w:rsidR="00D504E6" w:rsidRPr="00782E4F" w:rsidRDefault="00D504E6" w:rsidP="00933B0E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af-ZA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  <w:t>งวดหกเดือน (</w:t>
            </w:r>
            <w:r w:rsidRPr="00782E4F"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  <w:t>พันบาท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  <w:t>)</w:t>
            </w:r>
          </w:p>
        </w:tc>
      </w:tr>
      <w:tr w:rsidR="00D504E6" w:rsidRPr="00782E4F" w14:paraId="39F63608" w14:textId="77777777" w:rsidTr="00842561">
        <w:trPr>
          <w:trHeight w:val="20"/>
          <w:tblHeader/>
        </w:trPr>
        <w:tc>
          <w:tcPr>
            <w:tcW w:w="5783" w:type="dxa"/>
            <w:vAlign w:val="center"/>
          </w:tcPr>
          <w:p w14:paraId="0F14B30A" w14:textId="77777777" w:rsidR="00D504E6" w:rsidRPr="00782E4F" w:rsidRDefault="00D504E6" w:rsidP="00933B0E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i/>
                <w:iCs/>
                <w:sz w:val="30"/>
                <w:szCs w:val="30"/>
                <w:cs/>
                <w:lang w:val="af-ZA"/>
              </w:rPr>
            </w:pPr>
          </w:p>
        </w:tc>
        <w:tc>
          <w:tcPr>
            <w:tcW w:w="44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254C8B" w14:textId="77777777" w:rsidR="00D504E6" w:rsidRPr="00782E4F" w:rsidRDefault="00D504E6" w:rsidP="00933B0E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af-ZA"/>
              </w:rPr>
            </w:pPr>
            <w:r w:rsidRPr="00782E4F"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  <w:t>งบการเงินรวมและงบการเงินเฉพาะกิจการ</w:t>
            </w:r>
          </w:p>
        </w:tc>
      </w:tr>
      <w:tr w:rsidR="00D504E6" w:rsidRPr="00782E4F" w14:paraId="1D291AFB" w14:textId="77777777" w:rsidTr="00842561">
        <w:trPr>
          <w:trHeight w:val="20"/>
          <w:tblHeader/>
        </w:trPr>
        <w:tc>
          <w:tcPr>
            <w:tcW w:w="5783" w:type="dxa"/>
            <w:vAlign w:val="center"/>
          </w:tcPr>
          <w:p w14:paraId="358399F6" w14:textId="77777777" w:rsidR="00D504E6" w:rsidRPr="00782E4F" w:rsidRDefault="00D504E6" w:rsidP="00933B0E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i/>
                <w:iCs/>
                <w:sz w:val="30"/>
                <w:szCs w:val="30"/>
                <w:cs/>
                <w:lang w:val="af-ZA"/>
              </w:rPr>
            </w:pPr>
          </w:p>
        </w:tc>
        <w:tc>
          <w:tcPr>
            <w:tcW w:w="2099" w:type="dxa"/>
            <w:tcBorders>
              <w:top w:val="single" w:sz="4" w:space="0" w:color="auto"/>
              <w:bottom w:val="single" w:sz="4" w:space="0" w:color="auto"/>
            </w:tcBorders>
          </w:tcPr>
          <w:p w14:paraId="14B65008" w14:textId="77777777" w:rsidR="00D504E6" w:rsidRPr="00782E4F" w:rsidRDefault="00D504E6" w:rsidP="00933B0E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af-ZA"/>
              </w:rPr>
            </w:pPr>
            <w:r w:rsidRPr="00782E4F">
              <w:rPr>
                <w:rFonts w:ascii="Angsana New" w:hAnsi="Angsana New" w:cs="Angsana New"/>
                <w:sz w:val="30"/>
                <w:szCs w:val="30"/>
                <w:lang w:val="af-ZA"/>
              </w:rPr>
              <w:t>2569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3128F855" w14:textId="77777777" w:rsidR="00D504E6" w:rsidRPr="00782E4F" w:rsidRDefault="00D504E6" w:rsidP="00933B0E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0BCB9BEA" w14:textId="77777777" w:rsidR="00D504E6" w:rsidRPr="00782E4F" w:rsidRDefault="00D504E6" w:rsidP="00933B0E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af-ZA"/>
              </w:rPr>
            </w:pPr>
            <w:r w:rsidRPr="00782E4F">
              <w:rPr>
                <w:rFonts w:ascii="Angsana New" w:hAnsi="Angsana New" w:cs="Angsana New"/>
                <w:sz w:val="30"/>
                <w:szCs w:val="30"/>
                <w:lang w:val="af-ZA"/>
              </w:rPr>
              <w:t>2568</w:t>
            </w:r>
          </w:p>
        </w:tc>
      </w:tr>
      <w:tr w:rsidR="00D504E6" w:rsidRPr="00D504E6" w14:paraId="08EC3173" w14:textId="77777777" w:rsidTr="00842561">
        <w:trPr>
          <w:trHeight w:val="20"/>
        </w:trPr>
        <w:tc>
          <w:tcPr>
            <w:tcW w:w="5783" w:type="dxa"/>
            <w:vAlign w:val="center"/>
          </w:tcPr>
          <w:p w14:paraId="4CFCC0C9" w14:textId="77777777" w:rsidR="00D504E6" w:rsidRPr="00782E4F" w:rsidRDefault="00D504E6" w:rsidP="00933B0E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i/>
                <w:iCs/>
                <w:sz w:val="30"/>
                <w:szCs w:val="30"/>
                <w:cs/>
                <w:lang w:val="af-ZA"/>
              </w:rPr>
            </w:pPr>
            <w:r w:rsidRPr="00782E4F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>การโอนยอดคงเหลือที่ไม่ใช่เงินสดจากเจ้าหนี้การค้าไปยังเจ้าหนี้ธนาคาร</w:t>
            </w:r>
          </w:p>
        </w:tc>
        <w:tc>
          <w:tcPr>
            <w:tcW w:w="2099" w:type="dxa"/>
            <w:tcBorders>
              <w:top w:val="single" w:sz="4" w:space="0" w:color="auto"/>
            </w:tcBorders>
          </w:tcPr>
          <w:p w14:paraId="177CC24D" w14:textId="6358DA79" w:rsidR="00D504E6" w:rsidRPr="009F3F91" w:rsidRDefault="009F3F91" w:rsidP="00565395">
            <w:pPr>
              <w:pStyle w:val="Preformatted"/>
              <w:tabs>
                <w:tab w:val="clear" w:pos="959"/>
                <w:tab w:val="clear" w:pos="9590"/>
              </w:tabs>
              <w:ind w:right="5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F91">
              <w:rPr>
                <w:rFonts w:asciiTheme="majorBidi" w:hAnsiTheme="majorBidi" w:cstheme="majorBidi"/>
                <w:sz w:val="30"/>
                <w:szCs w:val="30"/>
              </w:rPr>
              <w:t>224,819</w:t>
            </w:r>
          </w:p>
        </w:tc>
        <w:tc>
          <w:tcPr>
            <w:tcW w:w="239" w:type="dxa"/>
          </w:tcPr>
          <w:p w14:paraId="2836D14D" w14:textId="77777777" w:rsidR="00D504E6" w:rsidRPr="009F3F91" w:rsidRDefault="00D504E6" w:rsidP="00933B0E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5A083BD5" w14:textId="0B9715A1" w:rsidR="00D504E6" w:rsidRPr="009F3F91" w:rsidRDefault="006754CF" w:rsidP="00565395">
            <w:pPr>
              <w:pStyle w:val="Preformatted"/>
              <w:tabs>
                <w:tab w:val="clear" w:pos="959"/>
                <w:tab w:val="clear" w:pos="9590"/>
                <w:tab w:val="left" w:pos="655"/>
              </w:tabs>
              <w:ind w:right="5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54CF">
              <w:rPr>
                <w:rFonts w:asciiTheme="majorBidi" w:hAnsiTheme="majorBidi" w:cstheme="majorBidi"/>
                <w:sz w:val="30"/>
                <w:szCs w:val="30"/>
              </w:rPr>
              <w:t>239</w:t>
            </w:r>
            <w:r w:rsidR="00D504E6" w:rsidRPr="009F3F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754CF">
              <w:rPr>
                <w:rFonts w:asciiTheme="majorBidi" w:hAnsiTheme="majorBidi" w:cstheme="majorBidi"/>
                <w:sz w:val="30"/>
                <w:szCs w:val="30"/>
              </w:rPr>
              <w:t>097</w:t>
            </w:r>
          </w:p>
        </w:tc>
      </w:tr>
      <w:tr w:rsidR="00D504E6" w:rsidRPr="00D504E6" w14:paraId="55A9C14F" w14:textId="77777777" w:rsidTr="00842561">
        <w:trPr>
          <w:trHeight w:val="20"/>
        </w:trPr>
        <w:tc>
          <w:tcPr>
            <w:tcW w:w="5783" w:type="dxa"/>
            <w:vAlign w:val="center"/>
          </w:tcPr>
          <w:p w14:paraId="6831BECC" w14:textId="77777777" w:rsidR="00D504E6" w:rsidRPr="00782E4F" w:rsidRDefault="00D504E6" w:rsidP="00933B0E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099" w:type="dxa"/>
          </w:tcPr>
          <w:p w14:paraId="577196E3" w14:textId="77777777" w:rsidR="00D504E6" w:rsidRPr="009F3F91" w:rsidRDefault="00D504E6" w:rsidP="00565395">
            <w:pPr>
              <w:pStyle w:val="Preformatted"/>
              <w:tabs>
                <w:tab w:val="clear" w:pos="959"/>
                <w:tab w:val="clear" w:pos="9590"/>
              </w:tabs>
              <w:ind w:right="5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3BB66931" w14:textId="77777777" w:rsidR="00D504E6" w:rsidRPr="009F3F91" w:rsidRDefault="00D504E6" w:rsidP="00933B0E">
            <w:pPr>
              <w:tabs>
                <w:tab w:val="clear" w:pos="1871"/>
                <w:tab w:val="clear" w:pos="2580"/>
                <w:tab w:val="left" w:pos="1060"/>
              </w:tabs>
              <w:ind w:left="34" w:right="540" w:hanging="106"/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lang w:val="af-ZA"/>
              </w:rPr>
            </w:pPr>
          </w:p>
        </w:tc>
        <w:tc>
          <w:tcPr>
            <w:tcW w:w="2127" w:type="dxa"/>
          </w:tcPr>
          <w:p w14:paraId="5FEE57C3" w14:textId="77777777" w:rsidR="00D504E6" w:rsidRPr="009F3F91" w:rsidRDefault="00D504E6" w:rsidP="00565395">
            <w:pPr>
              <w:tabs>
                <w:tab w:val="clear" w:pos="1871"/>
                <w:tab w:val="clear" w:pos="2580"/>
                <w:tab w:val="left" w:pos="1060"/>
              </w:tabs>
              <w:ind w:left="34" w:right="589" w:hanging="106"/>
              <w:jc w:val="right"/>
              <w:rPr>
                <w:rFonts w:asciiTheme="majorBidi" w:hAnsiTheme="majorBidi" w:cstheme="majorBidi"/>
                <w:sz w:val="30"/>
                <w:szCs w:val="30"/>
                <w:lang w:val="af-ZA"/>
              </w:rPr>
            </w:pPr>
          </w:p>
        </w:tc>
      </w:tr>
      <w:tr w:rsidR="00D504E6" w:rsidRPr="00D504E6" w14:paraId="08306A79" w14:textId="77777777" w:rsidTr="00842561">
        <w:trPr>
          <w:trHeight w:val="20"/>
        </w:trPr>
        <w:tc>
          <w:tcPr>
            <w:tcW w:w="5783" w:type="dxa"/>
            <w:vAlign w:val="center"/>
          </w:tcPr>
          <w:p w14:paraId="6C69DBFF" w14:textId="77777777" w:rsidR="00D504E6" w:rsidRPr="00E56214" w:rsidRDefault="00D504E6" w:rsidP="00933B0E">
            <w:pPr>
              <w:tabs>
                <w:tab w:val="clear" w:pos="2580"/>
                <w:tab w:val="clear" w:pos="2807"/>
                <w:tab w:val="left" w:pos="2790"/>
              </w:tabs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</w:pPr>
            <w:r w:rsidRPr="002F33F3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 xml:space="preserve">การจ่ายชำระหนี้สินแก่เจ้าหนี้ธนาคารภายใต้เงื่อนไข </w:t>
            </w:r>
            <w:r w:rsidRPr="002F33F3">
              <w:rPr>
                <w:rFonts w:ascii="Angsana New" w:hAnsi="Angsana New"/>
                <w:i/>
                <w:iCs/>
                <w:spacing w:val="-6"/>
                <w:sz w:val="30"/>
                <w:szCs w:val="30"/>
              </w:rPr>
              <w:t xml:space="preserve">SFA </w:t>
            </w:r>
            <w:r w:rsidRPr="002F33F3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>ในระหว่าง</w:t>
            </w:r>
            <w:r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>งวด</w:t>
            </w:r>
          </w:p>
        </w:tc>
        <w:tc>
          <w:tcPr>
            <w:tcW w:w="2099" w:type="dxa"/>
          </w:tcPr>
          <w:p w14:paraId="3429BFD9" w14:textId="635E0AEB" w:rsidR="00D504E6" w:rsidRPr="009F3F91" w:rsidRDefault="009F3F91" w:rsidP="00565395">
            <w:pPr>
              <w:pStyle w:val="Preformatted"/>
              <w:tabs>
                <w:tab w:val="clear" w:pos="959"/>
                <w:tab w:val="clear" w:pos="9590"/>
              </w:tabs>
              <w:ind w:right="5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F91">
              <w:rPr>
                <w:rFonts w:asciiTheme="majorBidi" w:hAnsiTheme="majorBidi" w:cstheme="majorBidi"/>
                <w:sz w:val="30"/>
                <w:szCs w:val="30"/>
              </w:rPr>
              <w:t>159,17</w:t>
            </w:r>
            <w:r w:rsidR="009541D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9" w:type="dxa"/>
          </w:tcPr>
          <w:p w14:paraId="40B1A533" w14:textId="77777777" w:rsidR="00D504E6" w:rsidRPr="009F3F91" w:rsidRDefault="00D504E6" w:rsidP="00933B0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  <w:lang w:eastAsia="en-US"/>
              </w:rPr>
            </w:pPr>
          </w:p>
        </w:tc>
        <w:tc>
          <w:tcPr>
            <w:tcW w:w="2127" w:type="dxa"/>
          </w:tcPr>
          <w:p w14:paraId="7A1B664C" w14:textId="06487D8B" w:rsidR="00D504E6" w:rsidRPr="009F3F91" w:rsidRDefault="006754CF" w:rsidP="00565395">
            <w:pPr>
              <w:pStyle w:val="Preformatted"/>
              <w:tabs>
                <w:tab w:val="clear" w:pos="959"/>
                <w:tab w:val="clear" w:pos="9590"/>
              </w:tabs>
              <w:ind w:right="5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54CF">
              <w:rPr>
                <w:rFonts w:asciiTheme="majorBidi" w:hAnsiTheme="majorBidi" w:cstheme="majorBidi"/>
                <w:sz w:val="30"/>
                <w:szCs w:val="30"/>
              </w:rPr>
              <w:t>165</w:t>
            </w:r>
            <w:r w:rsidR="00D504E6" w:rsidRPr="009F3F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754CF"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</w:tr>
    </w:tbl>
    <w:p w14:paraId="1D69FD34" w14:textId="0D302F33" w:rsidR="00842561" w:rsidRDefault="00842561" w:rsidP="00D50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C8F61F1" w14:textId="77777777" w:rsidR="00842561" w:rsidRDefault="00842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1024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783"/>
        <w:gridCol w:w="2099"/>
        <w:gridCol w:w="239"/>
        <w:gridCol w:w="2127"/>
      </w:tblGrid>
      <w:tr w:rsidR="00842561" w:rsidRPr="00782E4F" w14:paraId="5C9B2607" w14:textId="77777777" w:rsidTr="008C71F5">
        <w:trPr>
          <w:trHeight w:val="20"/>
          <w:tblHeader/>
        </w:trPr>
        <w:tc>
          <w:tcPr>
            <w:tcW w:w="5783" w:type="dxa"/>
            <w:vAlign w:val="center"/>
          </w:tcPr>
          <w:p w14:paraId="1F91296F" w14:textId="77777777" w:rsidR="00842561" w:rsidRPr="00782E4F" w:rsidRDefault="00842561" w:rsidP="008C71F5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i/>
                <w:iCs/>
                <w:sz w:val="30"/>
                <w:szCs w:val="30"/>
                <w:cs/>
                <w:lang w:val="af-ZA"/>
              </w:rPr>
            </w:pPr>
          </w:p>
        </w:tc>
        <w:tc>
          <w:tcPr>
            <w:tcW w:w="4465" w:type="dxa"/>
            <w:gridSpan w:val="3"/>
            <w:tcBorders>
              <w:bottom w:val="single" w:sz="4" w:space="0" w:color="auto"/>
            </w:tcBorders>
            <w:vAlign w:val="bottom"/>
          </w:tcPr>
          <w:p w14:paraId="1EEF479D" w14:textId="77777777" w:rsidR="00842561" w:rsidRPr="00782E4F" w:rsidRDefault="00842561" w:rsidP="008C71F5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af-ZA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  <w:t>งวดหกเดือน (</w:t>
            </w:r>
            <w:r w:rsidRPr="00782E4F"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  <w:t>พันบาท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  <w:t>)</w:t>
            </w:r>
          </w:p>
        </w:tc>
      </w:tr>
      <w:tr w:rsidR="00842561" w:rsidRPr="00782E4F" w14:paraId="07DBA72A" w14:textId="77777777" w:rsidTr="008C71F5">
        <w:trPr>
          <w:trHeight w:val="20"/>
          <w:tblHeader/>
        </w:trPr>
        <w:tc>
          <w:tcPr>
            <w:tcW w:w="5783" w:type="dxa"/>
            <w:vAlign w:val="center"/>
          </w:tcPr>
          <w:p w14:paraId="470ECC22" w14:textId="77777777" w:rsidR="00842561" w:rsidRPr="00782E4F" w:rsidRDefault="00842561" w:rsidP="008C71F5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i/>
                <w:iCs/>
                <w:sz w:val="30"/>
                <w:szCs w:val="30"/>
                <w:cs/>
                <w:lang w:val="af-ZA"/>
              </w:rPr>
            </w:pPr>
          </w:p>
        </w:tc>
        <w:tc>
          <w:tcPr>
            <w:tcW w:w="44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BA1C48" w14:textId="77777777" w:rsidR="00842561" w:rsidRPr="00782E4F" w:rsidRDefault="00842561" w:rsidP="008C71F5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af-ZA"/>
              </w:rPr>
            </w:pPr>
            <w:r w:rsidRPr="00782E4F">
              <w:rPr>
                <w:rFonts w:ascii="Angsana New" w:hAnsi="Angsana New" w:cs="Angsana New"/>
                <w:sz w:val="30"/>
                <w:szCs w:val="30"/>
                <w:cs/>
                <w:lang w:val="af-ZA"/>
              </w:rPr>
              <w:t>งบการเงินรวมและงบการเงินเฉพาะกิจการ</w:t>
            </w:r>
          </w:p>
        </w:tc>
      </w:tr>
      <w:tr w:rsidR="00842561" w:rsidRPr="00782E4F" w14:paraId="0D385812" w14:textId="77777777" w:rsidTr="008C71F5">
        <w:trPr>
          <w:trHeight w:val="20"/>
          <w:tblHeader/>
        </w:trPr>
        <w:tc>
          <w:tcPr>
            <w:tcW w:w="5783" w:type="dxa"/>
            <w:vAlign w:val="center"/>
          </w:tcPr>
          <w:p w14:paraId="10A8A1CB" w14:textId="77777777" w:rsidR="00842561" w:rsidRPr="00782E4F" w:rsidRDefault="00842561" w:rsidP="008C71F5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i/>
                <w:iCs/>
                <w:sz w:val="30"/>
                <w:szCs w:val="30"/>
                <w:cs/>
                <w:lang w:val="af-ZA"/>
              </w:rPr>
            </w:pPr>
          </w:p>
        </w:tc>
        <w:tc>
          <w:tcPr>
            <w:tcW w:w="2099" w:type="dxa"/>
            <w:tcBorders>
              <w:top w:val="single" w:sz="4" w:space="0" w:color="auto"/>
              <w:bottom w:val="single" w:sz="4" w:space="0" w:color="auto"/>
            </w:tcBorders>
          </w:tcPr>
          <w:p w14:paraId="3053B0AE" w14:textId="77777777" w:rsidR="00842561" w:rsidRPr="00782E4F" w:rsidRDefault="00842561" w:rsidP="008C71F5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af-ZA"/>
              </w:rPr>
            </w:pPr>
            <w:r w:rsidRPr="00782E4F">
              <w:rPr>
                <w:rFonts w:ascii="Angsana New" w:hAnsi="Angsana New" w:cs="Angsana New"/>
                <w:sz w:val="30"/>
                <w:szCs w:val="30"/>
                <w:lang w:val="af-ZA"/>
              </w:rPr>
              <w:t>2569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15ADC513" w14:textId="77777777" w:rsidR="00842561" w:rsidRPr="00782E4F" w:rsidRDefault="00842561" w:rsidP="008C71F5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af-ZA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466E36C7" w14:textId="77777777" w:rsidR="00842561" w:rsidRPr="00782E4F" w:rsidRDefault="00842561" w:rsidP="008C71F5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af-ZA"/>
              </w:rPr>
            </w:pPr>
            <w:r w:rsidRPr="00782E4F">
              <w:rPr>
                <w:rFonts w:ascii="Angsana New" w:hAnsi="Angsana New" w:cs="Angsana New"/>
                <w:sz w:val="30"/>
                <w:szCs w:val="30"/>
                <w:lang w:val="af-ZA"/>
              </w:rPr>
              <w:t>2568</w:t>
            </w:r>
          </w:p>
        </w:tc>
      </w:tr>
      <w:tr w:rsidR="00842561" w:rsidRPr="00D504E6" w14:paraId="5B74E939" w14:textId="77777777" w:rsidTr="008C71F5">
        <w:trPr>
          <w:trHeight w:val="20"/>
        </w:trPr>
        <w:tc>
          <w:tcPr>
            <w:tcW w:w="5783" w:type="dxa"/>
            <w:vAlign w:val="center"/>
          </w:tcPr>
          <w:p w14:paraId="2D1AE000" w14:textId="77777777" w:rsidR="00842561" w:rsidRPr="00782E4F" w:rsidRDefault="00842561" w:rsidP="008C71F5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82E4F">
              <w:rPr>
                <w:rFonts w:ascii="Angsana New" w:hAnsi="Angsana New"/>
                <w:i/>
                <w:iCs/>
                <w:sz w:val="30"/>
                <w:szCs w:val="30"/>
                <w:cs/>
                <w:lang w:val="af-ZA"/>
              </w:rPr>
              <w:t>ช่วงเวลาของวันครบกำหนดชำระ</w:t>
            </w:r>
          </w:p>
        </w:tc>
        <w:tc>
          <w:tcPr>
            <w:tcW w:w="2099" w:type="dxa"/>
            <w:vAlign w:val="bottom"/>
          </w:tcPr>
          <w:p w14:paraId="7B10180B" w14:textId="77777777" w:rsidR="00842561" w:rsidRPr="009F3F91" w:rsidRDefault="00842561" w:rsidP="008C71F5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39" w:type="dxa"/>
            <w:vAlign w:val="bottom"/>
          </w:tcPr>
          <w:p w14:paraId="3377591B" w14:textId="77777777" w:rsidR="00842561" w:rsidRPr="009F3F91" w:rsidRDefault="00842561" w:rsidP="008C71F5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  <w:lang w:eastAsia="en-US"/>
              </w:rPr>
            </w:pPr>
          </w:p>
        </w:tc>
        <w:tc>
          <w:tcPr>
            <w:tcW w:w="2127" w:type="dxa"/>
            <w:vAlign w:val="bottom"/>
          </w:tcPr>
          <w:p w14:paraId="04A22512" w14:textId="77777777" w:rsidR="00842561" w:rsidRPr="009F3F91" w:rsidRDefault="00842561" w:rsidP="008C71F5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</w:tr>
      <w:tr w:rsidR="00842561" w:rsidRPr="00D504E6" w14:paraId="38377620" w14:textId="77777777" w:rsidTr="008C71F5">
        <w:trPr>
          <w:trHeight w:val="20"/>
        </w:trPr>
        <w:tc>
          <w:tcPr>
            <w:tcW w:w="5783" w:type="dxa"/>
          </w:tcPr>
          <w:p w14:paraId="2F2406B3" w14:textId="77777777" w:rsidR="00842561" w:rsidRPr="00782E4F" w:rsidRDefault="00842561" w:rsidP="008C71F5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2E4F">
              <w:rPr>
                <w:rFonts w:ascii="Angsana New" w:hAnsi="Angsana New"/>
                <w:sz w:val="30"/>
                <w:szCs w:val="30"/>
                <w:cs/>
                <w:lang w:val="af-ZA"/>
              </w:rPr>
              <w:t xml:space="preserve">เจ้าหนี้การค้า (ผู้ขาย) ในประเทศที่ไม่อยู่ภายใต้เงื่อนไข </w:t>
            </w:r>
            <w:r w:rsidRPr="00782E4F">
              <w:rPr>
                <w:rFonts w:ascii="Angsana New" w:hAnsi="Angsana New"/>
                <w:sz w:val="30"/>
                <w:szCs w:val="30"/>
              </w:rPr>
              <w:t>SFA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/>
                <w:sz w:val="30"/>
                <w:szCs w:val="30"/>
                <w:lang w:val="af-ZA"/>
              </w:rPr>
              <w:t>(</w:t>
            </w:r>
            <w:r w:rsidRPr="009F3F91">
              <w:rPr>
                <w:rFonts w:ascii="Angsana New" w:hAnsi="Angsana New"/>
                <w:sz w:val="30"/>
                <w:szCs w:val="30"/>
                <w:cs/>
                <w:lang w:val="af-ZA"/>
              </w:rPr>
              <w:t>วันนับจากวันที่ในใบแจ้งหนี้</w:t>
            </w:r>
            <w:r>
              <w:rPr>
                <w:rFonts w:ascii="Angsana New" w:hAnsi="Angsana New"/>
                <w:sz w:val="30"/>
                <w:szCs w:val="30"/>
                <w:lang w:val="af-ZA"/>
              </w:rPr>
              <w:t>)</w:t>
            </w:r>
          </w:p>
        </w:tc>
        <w:tc>
          <w:tcPr>
            <w:tcW w:w="2099" w:type="dxa"/>
            <w:vAlign w:val="bottom"/>
          </w:tcPr>
          <w:p w14:paraId="1421D673" w14:textId="77777777" w:rsidR="00842561" w:rsidRPr="009F3F91" w:rsidRDefault="00842561" w:rsidP="008C71F5">
            <w:pPr>
              <w:pStyle w:val="Preformatted"/>
              <w:tabs>
                <w:tab w:val="clear" w:pos="959"/>
                <w:tab w:val="clear" w:pos="9590"/>
              </w:tabs>
              <w:ind w:right="-30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F3F91">
              <w:rPr>
                <w:rFonts w:ascii="Angsana New" w:hAnsi="Angsana New"/>
                <w:sz w:val="30"/>
                <w:szCs w:val="30"/>
              </w:rPr>
              <w:t>30</w:t>
            </w:r>
            <w:r w:rsidRPr="009F3F91">
              <w:rPr>
                <w:rFonts w:ascii="Angsana New" w:hAnsi="Angsana New"/>
                <w:sz w:val="30"/>
                <w:szCs w:val="30"/>
                <w:lang w:val="af-ZA"/>
              </w:rPr>
              <w:t xml:space="preserve"> - 90</w:t>
            </w:r>
          </w:p>
        </w:tc>
        <w:tc>
          <w:tcPr>
            <w:tcW w:w="239" w:type="dxa"/>
            <w:vAlign w:val="bottom"/>
          </w:tcPr>
          <w:p w14:paraId="712CAFF3" w14:textId="77777777" w:rsidR="00842561" w:rsidRPr="009F3F91" w:rsidRDefault="00842561" w:rsidP="008C71F5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color w:val="FFFFFF" w:themeColor="background1"/>
                <w:sz w:val="30"/>
                <w:szCs w:val="30"/>
                <w:lang w:eastAsia="en-US"/>
              </w:rPr>
            </w:pPr>
          </w:p>
        </w:tc>
        <w:tc>
          <w:tcPr>
            <w:tcW w:w="2127" w:type="dxa"/>
            <w:vAlign w:val="bottom"/>
          </w:tcPr>
          <w:p w14:paraId="5A66E3A1" w14:textId="77777777" w:rsidR="00842561" w:rsidRPr="009F3F91" w:rsidRDefault="00842561" w:rsidP="008C71F5">
            <w:pPr>
              <w:pStyle w:val="Preformatted"/>
              <w:tabs>
                <w:tab w:val="clear" w:pos="959"/>
                <w:tab w:val="clear" w:pos="9590"/>
                <w:tab w:val="left" w:pos="1301"/>
              </w:tabs>
              <w:ind w:right="-30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F3F91">
              <w:rPr>
                <w:rFonts w:ascii="Angsana New" w:hAnsi="Angsana New"/>
                <w:sz w:val="30"/>
                <w:szCs w:val="30"/>
              </w:rPr>
              <w:t>30</w:t>
            </w:r>
            <w:r w:rsidRPr="009F3F91">
              <w:rPr>
                <w:rFonts w:ascii="Angsana New" w:hAnsi="Angsana New"/>
                <w:sz w:val="30"/>
                <w:szCs w:val="30"/>
                <w:lang w:val="af-ZA"/>
              </w:rPr>
              <w:t xml:space="preserve"> - 90</w:t>
            </w:r>
          </w:p>
        </w:tc>
      </w:tr>
      <w:tr w:rsidR="00842561" w:rsidRPr="00D504E6" w14:paraId="149249DC" w14:textId="77777777" w:rsidTr="008C71F5">
        <w:trPr>
          <w:trHeight w:val="20"/>
        </w:trPr>
        <w:tc>
          <w:tcPr>
            <w:tcW w:w="5783" w:type="dxa"/>
          </w:tcPr>
          <w:p w14:paraId="42BB6CE9" w14:textId="77777777" w:rsidR="00842561" w:rsidRPr="00782E4F" w:rsidRDefault="00842561" w:rsidP="008C71F5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sz w:val="30"/>
                <w:szCs w:val="30"/>
                <w:cs/>
                <w:lang w:val="af-ZA"/>
              </w:rPr>
            </w:pPr>
            <w:r w:rsidRPr="00782E4F">
              <w:rPr>
                <w:rFonts w:ascii="Angsana New" w:hAnsi="Angsana New"/>
                <w:sz w:val="30"/>
                <w:szCs w:val="30"/>
                <w:cs/>
                <w:lang w:val="af-ZA"/>
              </w:rPr>
              <w:t xml:space="preserve">เจ้าหนี้การค้า (ผู้ขาย) ต่างประเทศที่ไม่อยู่ภายใต้เงื่อนไข </w:t>
            </w:r>
            <w:r w:rsidRPr="00782E4F">
              <w:rPr>
                <w:rFonts w:ascii="Angsana New" w:hAnsi="Angsana New"/>
                <w:sz w:val="30"/>
                <w:szCs w:val="30"/>
              </w:rPr>
              <w:t>SFA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/>
                <w:sz w:val="30"/>
                <w:szCs w:val="30"/>
                <w:lang w:val="af-ZA"/>
              </w:rPr>
              <w:t>(</w:t>
            </w:r>
            <w:r w:rsidRPr="009F3F91">
              <w:rPr>
                <w:rFonts w:ascii="Angsana New" w:hAnsi="Angsana New"/>
                <w:sz w:val="30"/>
                <w:szCs w:val="30"/>
                <w:cs/>
                <w:lang w:val="af-ZA"/>
              </w:rPr>
              <w:t>วันนับจากวันที่ในใบแจ้งหนี้</w:t>
            </w:r>
            <w:r>
              <w:rPr>
                <w:rFonts w:ascii="Angsana New" w:hAnsi="Angsana New"/>
                <w:sz w:val="30"/>
                <w:szCs w:val="30"/>
                <w:lang w:val="af-ZA"/>
              </w:rPr>
              <w:t>)</w:t>
            </w:r>
          </w:p>
        </w:tc>
        <w:tc>
          <w:tcPr>
            <w:tcW w:w="2099" w:type="dxa"/>
            <w:vAlign w:val="bottom"/>
          </w:tcPr>
          <w:p w14:paraId="2B4E04D5" w14:textId="77777777" w:rsidR="00842561" w:rsidRPr="009F3F91" w:rsidRDefault="00842561" w:rsidP="008C71F5">
            <w:pPr>
              <w:pStyle w:val="Preformatted"/>
              <w:tabs>
                <w:tab w:val="clear" w:pos="959"/>
                <w:tab w:val="clear" w:pos="9590"/>
              </w:tabs>
              <w:ind w:right="-30"/>
              <w:jc w:val="center"/>
              <w:rPr>
                <w:rFonts w:ascii="Angsana New" w:hAnsi="Angsana New"/>
                <w:sz w:val="30"/>
                <w:szCs w:val="30"/>
                <w:lang w:val="af-ZA"/>
              </w:rPr>
            </w:pPr>
            <w:r w:rsidRPr="009F3F91">
              <w:rPr>
                <w:rFonts w:ascii="Angsana New" w:hAnsi="Angsana New"/>
                <w:sz w:val="30"/>
                <w:szCs w:val="30"/>
              </w:rPr>
              <w:t>30</w:t>
            </w:r>
            <w:r w:rsidRPr="009F3F91">
              <w:rPr>
                <w:rFonts w:ascii="Angsana New" w:hAnsi="Angsana New"/>
                <w:sz w:val="30"/>
                <w:szCs w:val="30"/>
                <w:lang w:val="af-ZA"/>
              </w:rPr>
              <w:t xml:space="preserve"> - 90</w:t>
            </w:r>
          </w:p>
        </w:tc>
        <w:tc>
          <w:tcPr>
            <w:tcW w:w="239" w:type="dxa"/>
            <w:vAlign w:val="bottom"/>
          </w:tcPr>
          <w:p w14:paraId="6B1C1F37" w14:textId="77777777" w:rsidR="00842561" w:rsidRPr="009F3F91" w:rsidRDefault="00842561" w:rsidP="008C71F5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color w:val="FFFFFF" w:themeColor="background1"/>
                <w:sz w:val="30"/>
                <w:szCs w:val="30"/>
                <w:lang w:eastAsia="en-US"/>
              </w:rPr>
            </w:pPr>
          </w:p>
        </w:tc>
        <w:tc>
          <w:tcPr>
            <w:tcW w:w="2127" w:type="dxa"/>
            <w:vAlign w:val="bottom"/>
          </w:tcPr>
          <w:p w14:paraId="30E677E5" w14:textId="77777777" w:rsidR="00842561" w:rsidRPr="009F3F91" w:rsidRDefault="00842561" w:rsidP="008C71F5">
            <w:pPr>
              <w:pStyle w:val="Preformatted"/>
              <w:tabs>
                <w:tab w:val="clear" w:pos="959"/>
                <w:tab w:val="clear" w:pos="9590"/>
              </w:tabs>
              <w:ind w:right="-30"/>
              <w:jc w:val="center"/>
              <w:rPr>
                <w:rFonts w:ascii="Angsana New" w:hAnsi="Angsana New"/>
                <w:sz w:val="30"/>
                <w:szCs w:val="30"/>
                <w:lang w:val="af-ZA"/>
              </w:rPr>
            </w:pPr>
            <w:r w:rsidRPr="009F3F91">
              <w:rPr>
                <w:rFonts w:ascii="Angsana New" w:hAnsi="Angsana New"/>
                <w:sz w:val="30"/>
                <w:szCs w:val="30"/>
              </w:rPr>
              <w:t>30</w:t>
            </w:r>
            <w:r w:rsidRPr="009F3F91">
              <w:rPr>
                <w:rFonts w:ascii="Angsana New" w:hAnsi="Angsana New"/>
                <w:sz w:val="30"/>
                <w:szCs w:val="30"/>
                <w:lang w:val="af-ZA"/>
              </w:rPr>
              <w:t xml:space="preserve"> - 90</w:t>
            </w:r>
          </w:p>
        </w:tc>
      </w:tr>
      <w:tr w:rsidR="00842561" w:rsidRPr="00D504E6" w14:paraId="3CB344F4" w14:textId="77777777" w:rsidTr="008C71F5">
        <w:trPr>
          <w:trHeight w:val="20"/>
        </w:trPr>
        <w:tc>
          <w:tcPr>
            <w:tcW w:w="5783" w:type="dxa"/>
            <w:vAlign w:val="center"/>
          </w:tcPr>
          <w:p w14:paraId="4B284334" w14:textId="77777777" w:rsidR="00842561" w:rsidRPr="00782E4F" w:rsidRDefault="00842561" w:rsidP="008C71F5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sz w:val="30"/>
                <w:szCs w:val="30"/>
                <w:lang w:val="af-ZA"/>
              </w:rPr>
            </w:pPr>
            <w:r w:rsidRPr="00782E4F">
              <w:rPr>
                <w:rFonts w:ascii="Angsana New" w:hAnsi="Angsana New"/>
                <w:sz w:val="30"/>
                <w:szCs w:val="30"/>
                <w:cs/>
                <w:lang w:val="af-ZA"/>
              </w:rPr>
              <w:t>เจ้าหนี้ตาม</w:t>
            </w:r>
            <w:r w:rsidRPr="00782E4F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สัญญาทรัสต์รีซีทส์</w:t>
            </w:r>
            <w:r w:rsidRPr="00782E4F">
              <w:rPr>
                <w:rFonts w:ascii="Angsana New" w:hAnsi="Angsana New"/>
                <w:sz w:val="30"/>
                <w:szCs w:val="30"/>
                <w:cs/>
                <w:lang w:val="af-ZA"/>
              </w:rPr>
              <w:t xml:space="preserve">ในประเทศที่อยู่ภายใต้เงื่อนไข </w:t>
            </w:r>
            <w:r w:rsidRPr="00782E4F">
              <w:rPr>
                <w:rFonts w:ascii="Angsana New" w:hAnsi="Angsana New"/>
                <w:sz w:val="30"/>
                <w:szCs w:val="30"/>
              </w:rPr>
              <w:t>SFA</w:t>
            </w:r>
          </w:p>
          <w:p w14:paraId="62A70A44" w14:textId="77777777" w:rsidR="00842561" w:rsidRPr="00782E4F" w:rsidRDefault="00842561" w:rsidP="008C71F5">
            <w:pPr>
              <w:tabs>
                <w:tab w:val="clear" w:pos="2580"/>
                <w:tab w:val="clear" w:pos="2807"/>
                <w:tab w:val="left" w:pos="2790"/>
              </w:tabs>
              <w:ind w:left="34" w:hanging="54"/>
              <w:rPr>
                <w:rFonts w:ascii="Angsana New" w:hAnsi="Angsana New"/>
                <w:sz w:val="30"/>
                <w:szCs w:val="30"/>
                <w:cs/>
                <w:lang w:val="af-ZA"/>
              </w:rPr>
            </w:pPr>
            <w:r w:rsidRPr="00782E4F">
              <w:rPr>
                <w:rFonts w:ascii="Angsana New" w:hAnsi="Angsana New"/>
                <w:sz w:val="30"/>
                <w:szCs w:val="30"/>
                <w:lang w:val="af-ZA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af-ZA"/>
              </w:rPr>
              <w:t>(</w:t>
            </w:r>
            <w:r w:rsidRPr="009F3F91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วันนับจากวันที่ครบกำหนดชำระของผู้ขาย</w:t>
            </w:r>
            <w:r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  <w:t>)</w:t>
            </w:r>
          </w:p>
        </w:tc>
        <w:tc>
          <w:tcPr>
            <w:tcW w:w="2099" w:type="dxa"/>
            <w:vAlign w:val="bottom"/>
          </w:tcPr>
          <w:p w14:paraId="3D41AD84" w14:textId="77777777" w:rsidR="00842561" w:rsidRPr="009F3F91" w:rsidRDefault="00842561" w:rsidP="008C71F5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en-US"/>
              </w:rPr>
            </w:pPr>
            <w:r w:rsidRPr="009F3F91"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  <w:t>84 - 182</w:t>
            </w:r>
          </w:p>
        </w:tc>
        <w:tc>
          <w:tcPr>
            <w:tcW w:w="239" w:type="dxa"/>
            <w:vAlign w:val="bottom"/>
          </w:tcPr>
          <w:p w14:paraId="1BAA807D" w14:textId="77777777" w:rsidR="00842561" w:rsidRPr="009F3F91" w:rsidRDefault="00842561" w:rsidP="008C71F5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color w:val="FFFFFF" w:themeColor="background1"/>
                <w:sz w:val="30"/>
                <w:szCs w:val="30"/>
                <w:lang w:eastAsia="en-US"/>
              </w:rPr>
            </w:pPr>
          </w:p>
        </w:tc>
        <w:tc>
          <w:tcPr>
            <w:tcW w:w="2127" w:type="dxa"/>
            <w:vAlign w:val="bottom"/>
          </w:tcPr>
          <w:p w14:paraId="77100596" w14:textId="77777777" w:rsidR="00842561" w:rsidRPr="009F3F91" w:rsidRDefault="00842561" w:rsidP="008C71F5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F3F91"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  <w:t>8</w:t>
            </w:r>
            <w:r w:rsidRPr="006754CF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Pr="009F3F91"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  <w:t xml:space="preserve"> - 18</w:t>
            </w:r>
            <w:r w:rsidRPr="006754CF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</w:tr>
      <w:tr w:rsidR="00842561" w:rsidRPr="00D504E6" w14:paraId="72991295" w14:textId="77777777" w:rsidTr="008C71F5">
        <w:trPr>
          <w:trHeight w:val="20"/>
        </w:trPr>
        <w:tc>
          <w:tcPr>
            <w:tcW w:w="5783" w:type="dxa"/>
            <w:vAlign w:val="center"/>
          </w:tcPr>
          <w:p w14:paraId="4469090D" w14:textId="77777777" w:rsidR="00842561" w:rsidRPr="00782E4F" w:rsidRDefault="00842561" w:rsidP="008C71F5">
            <w:pPr>
              <w:tabs>
                <w:tab w:val="clear" w:pos="2580"/>
              </w:tabs>
              <w:ind w:left="34" w:hanging="54"/>
              <w:rPr>
                <w:rFonts w:ascii="Angsana New" w:hAnsi="Angsana New"/>
                <w:sz w:val="30"/>
                <w:szCs w:val="30"/>
                <w:cs/>
                <w:lang w:val="af-ZA"/>
              </w:rPr>
            </w:pPr>
            <w:r w:rsidRPr="00782E4F">
              <w:rPr>
                <w:rFonts w:ascii="Angsana New" w:hAnsi="Angsana New"/>
                <w:sz w:val="30"/>
                <w:szCs w:val="30"/>
                <w:cs/>
                <w:lang w:val="af-ZA"/>
              </w:rPr>
              <w:t>เจ้าหนี้ตาม</w:t>
            </w:r>
            <w:r w:rsidRPr="00782E4F">
              <w:rPr>
                <w:rFonts w:ascii="Angsana New" w:hAnsi="Angsana New"/>
                <w:spacing w:val="-2"/>
                <w:sz w:val="30"/>
                <w:szCs w:val="30"/>
                <w:cs/>
                <w:lang w:val="af-ZA"/>
              </w:rPr>
              <w:t>สัญญาทรัสต์รีซีทส์</w:t>
            </w:r>
            <w:r w:rsidRPr="00782E4F">
              <w:rPr>
                <w:rFonts w:ascii="Angsana New" w:hAnsi="Angsana New"/>
                <w:sz w:val="30"/>
                <w:szCs w:val="30"/>
                <w:cs/>
                <w:lang w:val="af-ZA"/>
              </w:rPr>
              <w:t xml:space="preserve">ต่างประเทศที่อยู่ภายใต้เงื่อนไข </w:t>
            </w:r>
            <w:r w:rsidRPr="00782E4F">
              <w:rPr>
                <w:rFonts w:ascii="Angsana New" w:hAnsi="Angsana New"/>
                <w:sz w:val="30"/>
                <w:szCs w:val="30"/>
              </w:rPr>
              <w:t>SFA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  <w:t>(</w:t>
            </w:r>
            <w:r w:rsidRPr="009F3F91"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  <w:t>วันนับจากวันที่ครบกำหนดชำระของผู้ขาย</w:t>
            </w:r>
            <w:r>
              <w:rPr>
                <w:rFonts w:ascii="Angsana New" w:hAnsi="Angsana New"/>
                <w:sz w:val="30"/>
                <w:szCs w:val="30"/>
                <w:lang w:val="af-ZA"/>
              </w:rPr>
              <w:t>)</w:t>
            </w:r>
          </w:p>
        </w:tc>
        <w:tc>
          <w:tcPr>
            <w:tcW w:w="2099" w:type="dxa"/>
            <w:vAlign w:val="bottom"/>
          </w:tcPr>
          <w:p w14:paraId="0C8D0B59" w14:textId="77777777" w:rsidR="00842561" w:rsidRPr="009F3F91" w:rsidRDefault="00842561" w:rsidP="008C71F5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</w:pPr>
            <w:r w:rsidRPr="009F3F91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Pr="009F3F91"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  <w:t xml:space="preserve"> - </w:t>
            </w:r>
            <w:r w:rsidRPr="009F3F91">
              <w:rPr>
                <w:rFonts w:ascii="Angsana New" w:hAnsi="Angsana New"/>
                <w:spacing w:val="-4"/>
                <w:sz w:val="30"/>
                <w:szCs w:val="30"/>
              </w:rPr>
              <w:t>18</w:t>
            </w:r>
            <w:r w:rsidRPr="009F3F91"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  <w:t>3</w:t>
            </w:r>
          </w:p>
        </w:tc>
        <w:tc>
          <w:tcPr>
            <w:tcW w:w="239" w:type="dxa"/>
            <w:vAlign w:val="bottom"/>
          </w:tcPr>
          <w:p w14:paraId="19F8FDB9" w14:textId="77777777" w:rsidR="00842561" w:rsidRPr="009F3F91" w:rsidRDefault="00842561" w:rsidP="008C71F5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color w:val="FFFFFF" w:themeColor="background1"/>
                <w:sz w:val="30"/>
                <w:szCs w:val="30"/>
                <w:lang w:eastAsia="en-US"/>
              </w:rPr>
            </w:pPr>
          </w:p>
        </w:tc>
        <w:tc>
          <w:tcPr>
            <w:tcW w:w="2127" w:type="dxa"/>
            <w:vAlign w:val="bottom"/>
          </w:tcPr>
          <w:p w14:paraId="002A5204" w14:textId="77777777" w:rsidR="00842561" w:rsidRPr="009F3F91" w:rsidRDefault="00842561" w:rsidP="008C71F5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614"/>
              </w:tabs>
              <w:ind w:left="-97" w:right="-10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af-ZA"/>
              </w:rPr>
            </w:pPr>
            <w:r w:rsidRPr="009F3F91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Pr="009F3F91">
              <w:rPr>
                <w:rFonts w:ascii="Angsana New" w:hAnsi="Angsana New"/>
                <w:spacing w:val="-4"/>
                <w:sz w:val="30"/>
                <w:szCs w:val="30"/>
                <w:lang w:val="af-ZA"/>
              </w:rPr>
              <w:t xml:space="preserve"> - </w:t>
            </w:r>
            <w:r w:rsidRPr="009F3F91">
              <w:rPr>
                <w:rFonts w:ascii="Angsana New" w:hAnsi="Angsana New"/>
                <w:spacing w:val="-4"/>
                <w:sz w:val="30"/>
                <w:szCs w:val="30"/>
              </w:rPr>
              <w:t>18</w:t>
            </w:r>
            <w:r w:rsidRPr="006754CF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</w:p>
        </w:tc>
      </w:tr>
    </w:tbl>
    <w:p w14:paraId="69EC0BE4" w14:textId="77777777" w:rsidR="00842561" w:rsidRDefault="00842561" w:rsidP="00D50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AF267F6" w14:textId="62261B48" w:rsidR="007D1224" w:rsidRPr="007D1224" w:rsidRDefault="007D1224" w:rsidP="007D122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</w:tabs>
        <w:spacing w:line="0" w:lineRule="atLeast"/>
        <w:ind w:left="567"/>
        <w:jc w:val="thaiDistribute"/>
        <w:rPr>
          <w:rFonts w:ascii="Angsana New" w:hAnsi="Angsana New"/>
          <w:sz w:val="22"/>
        </w:rPr>
      </w:pPr>
      <w:r w:rsidRPr="007D1224">
        <w:rPr>
          <w:rFonts w:ascii="Angsana New" w:hAnsi="Angsana New"/>
          <w:b/>
          <w:bCs/>
          <w:sz w:val="30"/>
          <w:szCs w:val="30"/>
          <w:cs/>
        </w:rPr>
        <w:t>เงินกู้ยืมระยะยาว</w:t>
      </w:r>
      <w:r w:rsidR="009541D8">
        <w:rPr>
          <w:rFonts w:ascii="Angsana New" w:hAnsi="Angsana New"/>
          <w:b/>
          <w:bCs/>
          <w:sz w:val="30"/>
          <w:szCs w:val="30"/>
        </w:rPr>
        <w:t xml:space="preserve"> </w:t>
      </w:r>
      <w:r w:rsidR="009541D8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14:paraId="208B22BC" w14:textId="77777777" w:rsidR="007D1224" w:rsidRPr="00F508E4" w:rsidRDefault="007D1224" w:rsidP="007D122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022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19"/>
        <w:gridCol w:w="1119"/>
        <w:gridCol w:w="294"/>
        <w:gridCol w:w="1120"/>
        <w:gridCol w:w="294"/>
        <w:gridCol w:w="1120"/>
        <w:gridCol w:w="294"/>
        <w:gridCol w:w="1168"/>
      </w:tblGrid>
      <w:tr w:rsidR="007D1224" w14:paraId="7063800D" w14:textId="77777777" w:rsidTr="009541D8">
        <w:trPr>
          <w:trHeight w:val="20"/>
          <w:tblHeader/>
        </w:trPr>
        <w:tc>
          <w:tcPr>
            <w:tcW w:w="4819" w:type="dxa"/>
            <w:vAlign w:val="bottom"/>
          </w:tcPr>
          <w:p w14:paraId="14C03C06" w14:textId="77777777" w:rsidR="007D1224" w:rsidRDefault="007D1224" w:rsidP="00933B0E">
            <w:pPr>
              <w:pStyle w:val="Preformatted"/>
              <w:tabs>
                <w:tab w:val="clear" w:pos="959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lang w:eastAsia="en-US"/>
              </w:rPr>
            </w:pPr>
          </w:p>
        </w:tc>
        <w:tc>
          <w:tcPr>
            <w:tcW w:w="5409" w:type="dxa"/>
            <w:gridSpan w:val="7"/>
            <w:tcBorders>
              <w:bottom w:val="single" w:sz="4" w:space="0" w:color="auto"/>
            </w:tcBorders>
          </w:tcPr>
          <w:p w14:paraId="2DCB6EB9" w14:textId="77777777" w:rsidR="007D1224" w:rsidRDefault="007D1224" w:rsidP="00933B0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7D1224" w14:paraId="4AF7E8BF" w14:textId="77777777" w:rsidTr="009541D8">
        <w:trPr>
          <w:trHeight w:val="20"/>
          <w:tblHeader/>
        </w:trPr>
        <w:tc>
          <w:tcPr>
            <w:tcW w:w="4819" w:type="dxa"/>
            <w:vAlign w:val="bottom"/>
          </w:tcPr>
          <w:p w14:paraId="3434728D" w14:textId="77777777" w:rsidR="007D1224" w:rsidRDefault="007D1224" w:rsidP="00933B0E">
            <w:pPr>
              <w:pStyle w:val="Preformatted"/>
              <w:tabs>
                <w:tab w:val="clear" w:pos="959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lang w:eastAsia="en-US"/>
              </w:rPr>
            </w:pPr>
          </w:p>
        </w:tc>
        <w:tc>
          <w:tcPr>
            <w:tcW w:w="25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1B6091" w14:textId="77777777" w:rsidR="007D1224" w:rsidRDefault="007D1224" w:rsidP="00933B0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4" w:type="dxa"/>
            <w:tcBorders>
              <w:top w:val="single" w:sz="4" w:space="0" w:color="auto"/>
            </w:tcBorders>
          </w:tcPr>
          <w:p w14:paraId="4454703E" w14:textId="77777777" w:rsidR="007D1224" w:rsidRDefault="007D1224" w:rsidP="00933B0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62E4FE" w14:textId="77777777" w:rsidR="007D1224" w:rsidRDefault="007D1224" w:rsidP="00933B0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E067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1224" w:rsidRPr="00346557" w14:paraId="4B7FDB58" w14:textId="77777777" w:rsidTr="009541D8">
        <w:trPr>
          <w:trHeight w:val="20"/>
          <w:tblHeader/>
        </w:trPr>
        <w:tc>
          <w:tcPr>
            <w:tcW w:w="4819" w:type="dxa"/>
            <w:vAlign w:val="bottom"/>
          </w:tcPr>
          <w:p w14:paraId="23A8C69F" w14:textId="77777777" w:rsidR="007D1224" w:rsidRPr="00093551" w:rsidRDefault="007D1224" w:rsidP="00933B0E">
            <w:pPr>
              <w:pStyle w:val="Preformatted"/>
              <w:tabs>
                <w:tab w:val="clear" w:pos="959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14:paraId="1CD8966F" w14:textId="35D7758A" w:rsidR="007D1224" w:rsidRPr="00093551" w:rsidRDefault="007D1224" w:rsidP="00933B0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23F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B466DF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A423F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Pr="00A423F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A423F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94" w:type="dxa"/>
          </w:tcPr>
          <w:p w14:paraId="3C0FDD8B" w14:textId="77777777" w:rsidR="007D1224" w:rsidRPr="00093551" w:rsidRDefault="007D1224" w:rsidP="00933B0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47B2E055" w14:textId="77777777" w:rsidR="007D1224" w:rsidRPr="00093551" w:rsidRDefault="007D1224" w:rsidP="00933B0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355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93551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09355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94" w:type="dxa"/>
          </w:tcPr>
          <w:p w14:paraId="3454F79E" w14:textId="77777777" w:rsidR="007D1224" w:rsidRPr="00093551" w:rsidRDefault="007D1224" w:rsidP="00933B0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AC40F7" w14:textId="3F0EBEF0" w:rsidR="007D1224" w:rsidRPr="00093551" w:rsidRDefault="007D1224" w:rsidP="00933B0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F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B466DF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A423F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Pr="00A423F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A423F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451207" w14:textId="77777777" w:rsidR="007D1224" w:rsidRPr="00093551" w:rsidRDefault="007D1224" w:rsidP="00933B0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D18FA0" w14:textId="77777777" w:rsidR="007D1224" w:rsidRPr="00093551" w:rsidRDefault="007D1224" w:rsidP="00F508E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left" w:pos="812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355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93551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09355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7D1224" w:rsidRPr="00346557" w14:paraId="1AADA0DF" w14:textId="77777777" w:rsidTr="009541D8">
        <w:trPr>
          <w:trHeight w:val="20"/>
        </w:trPr>
        <w:tc>
          <w:tcPr>
            <w:tcW w:w="4819" w:type="dxa"/>
            <w:vAlign w:val="center"/>
            <w:hideMark/>
          </w:tcPr>
          <w:p w14:paraId="030EA03B" w14:textId="77777777" w:rsidR="007D1224" w:rsidRPr="00093551" w:rsidRDefault="007D1224" w:rsidP="00933B0E">
            <w:pPr>
              <w:tabs>
                <w:tab w:val="clear" w:pos="2580"/>
              </w:tabs>
              <w:ind w:hanging="72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9355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6325A211" w14:textId="47C58816" w:rsidR="007D1224" w:rsidRPr="009F3F91" w:rsidRDefault="009F3F91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F3F91">
              <w:rPr>
                <w:rFonts w:ascii="Angsana New" w:hAnsi="Angsana New"/>
                <w:sz w:val="30"/>
                <w:szCs w:val="30"/>
              </w:rPr>
              <w:t>96,295</w:t>
            </w:r>
          </w:p>
        </w:tc>
        <w:tc>
          <w:tcPr>
            <w:tcW w:w="294" w:type="dxa"/>
          </w:tcPr>
          <w:p w14:paraId="35C74D95" w14:textId="77777777" w:rsidR="007D1224" w:rsidRPr="009F3F91" w:rsidRDefault="007D1224" w:rsidP="00933B0E">
            <w:pPr>
              <w:pStyle w:val="Preformatted"/>
              <w:tabs>
                <w:tab w:val="clear" w:pos="959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39F80AB8" w14:textId="77777777" w:rsidR="007D1224" w:rsidRPr="009F3F91" w:rsidRDefault="007D1224" w:rsidP="00372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8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F3F91">
              <w:rPr>
                <w:rFonts w:ascii="Angsana New" w:hAnsi="Angsana New"/>
                <w:sz w:val="30"/>
                <w:szCs w:val="30"/>
              </w:rPr>
              <w:t>94,005</w:t>
            </w:r>
          </w:p>
        </w:tc>
        <w:tc>
          <w:tcPr>
            <w:tcW w:w="294" w:type="dxa"/>
          </w:tcPr>
          <w:p w14:paraId="7BC01A85" w14:textId="77777777" w:rsidR="007D1224" w:rsidRPr="009F3F91" w:rsidRDefault="007D122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C64CD1" w14:textId="52E3859B" w:rsidR="007D1224" w:rsidRPr="009F3F91" w:rsidRDefault="007D122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3F91">
              <w:rPr>
                <w:rFonts w:ascii="Angsana New" w:hAnsi="Angsana New"/>
                <w:sz w:val="30"/>
                <w:szCs w:val="30"/>
              </w:rPr>
              <w:t>9,</w:t>
            </w:r>
            <w:r w:rsidR="009F3F91" w:rsidRPr="009F3F91">
              <w:rPr>
                <w:rFonts w:ascii="Angsana New" w:hAnsi="Angsana New"/>
                <w:sz w:val="30"/>
                <w:szCs w:val="30"/>
              </w:rPr>
              <w:t>152</w:t>
            </w:r>
          </w:p>
        </w:tc>
        <w:tc>
          <w:tcPr>
            <w:tcW w:w="294" w:type="dxa"/>
            <w:vAlign w:val="bottom"/>
          </w:tcPr>
          <w:p w14:paraId="397DA200" w14:textId="77777777" w:rsidR="007D1224" w:rsidRPr="00093551" w:rsidRDefault="007D1224" w:rsidP="00933B0E">
            <w:pPr>
              <w:pStyle w:val="Preformatted"/>
              <w:tabs>
                <w:tab w:val="clear" w:pos="959"/>
              </w:tabs>
              <w:ind w:right="160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BCBD0F" w14:textId="77777777" w:rsidR="007D1224" w:rsidRPr="00093551" w:rsidRDefault="007D1224" w:rsidP="00933B0E">
            <w:pPr>
              <w:pStyle w:val="Preformatted"/>
              <w:tabs>
                <w:tab w:val="clear" w:pos="959"/>
                <w:tab w:val="clear" w:pos="1918"/>
                <w:tab w:val="left" w:pos="1752"/>
              </w:tabs>
              <w:ind w:right="-162" w:hanging="163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US"/>
              </w:rPr>
              <w:t>-</w:t>
            </w:r>
          </w:p>
        </w:tc>
      </w:tr>
      <w:tr w:rsidR="007D1224" w:rsidRPr="00346557" w14:paraId="78B59E03" w14:textId="77777777" w:rsidTr="009541D8">
        <w:trPr>
          <w:trHeight w:val="20"/>
        </w:trPr>
        <w:tc>
          <w:tcPr>
            <w:tcW w:w="4819" w:type="dxa"/>
            <w:vAlign w:val="center"/>
            <w:hideMark/>
          </w:tcPr>
          <w:p w14:paraId="12015C3D" w14:textId="77777777" w:rsidR="007D1224" w:rsidRPr="00093551" w:rsidRDefault="007D1224" w:rsidP="00933B0E">
            <w:pPr>
              <w:tabs>
                <w:tab w:val="clear" w:pos="2580"/>
              </w:tabs>
              <w:ind w:hanging="72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93551">
              <w:rPr>
                <w:rFonts w:ascii="Angsana New" w:hAnsi="Angsana New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593C3FBD" w14:textId="4616EDBC" w:rsidR="007D1224" w:rsidRPr="009F3F91" w:rsidRDefault="007D122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6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F3F91">
              <w:rPr>
                <w:rFonts w:ascii="Angsana New" w:hAnsi="Angsana New"/>
                <w:sz w:val="30"/>
                <w:szCs w:val="30"/>
              </w:rPr>
              <w:t>(15,</w:t>
            </w:r>
            <w:r w:rsidR="00512380">
              <w:rPr>
                <w:rFonts w:ascii="Angsana New" w:hAnsi="Angsana New"/>
                <w:sz w:val="30"/>
                <w:szCs w:val="30"/>
              </w:rPr>
              <w:t>502</w:t>
            </w:r>
            <w:r w:rsidRPr="009F3F9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4" w:type="dxa"/>
          </w:tcPr>
          <w:p w14:paraId="77661C9C" w14:textId="77777777" w:rsidR="007D1224" w:rsidRPr="009F3F91" w:rsidRDefault="007D1224" w:rsidP="00933B0E">
            <w:pPr>
              <w:pStyle w:val="Preformatted"/>
              <w:tabs>
                <w:tab w:val="clear" w:pos="959"/>
              </w:tabs>
              <w:ind w:right="101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23647C8B" w14:textId="77777777" w:rsidR="007D1224" w:rsidRPr="009F3F91" w:rsidRDefault="007D1224" w:rsidP="00933B0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F3F91">
              <w:rPr>
                <w:rFonts w:ascii="Angsana New" w:hAnsi="Angsana New"/>
                <w:sz w:val="30"/>
                <w:szCs w:val="30"/>
              </w:rPr>
              <w:t>(13,767)</w:t>
            </w:r>
          </w:p>
        </w:tc>
        <w:tc>
          <w:tcPr>
            <w:tcW w:w="294" w:type="dxa"/>
          </w:tcPr>
          <w:p w14:paraId="610A9B50" w14:textId="77777777" w:rsidR="007D1224" w:rsidRPr="009F3F91" w:rsidRDefault="007D1224" w:rsidP="00933B0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F53C74" w14:textId="71C3385F" w:rsidR="007D1224" w:rsidRPr="009F3F91" w:rsidRDefault="007D1224" w:rsidP="00933B0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3F91">
              <w:rPr>
                <w:rFonts w:ascii="Angsana New" w:hAnsi="Angsana New"/>
                <w:sz w:val="30"/>
                <w:szCs w:val="30"/>
              </w:rPr>
              <w:t>(1,</w:t>
            </w:r>
            <w:r w:rsidR="009F3F91" w:rsidRPr="009F3F91">
              <w:rPr>
                <w:rFonts w:ascii="Angsana New" w:hAnsi="Angsana New"/>
                <w:sz w:val="30"/>
                <w:szCs w:val="30"/>
              </w:rPr>
              <w:t>236</w:t>
            </w:r>
            <w:r w:rsidRPr="009F3F9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4" w:type="dxa"/>
            <w:vAlign w:val="bottom"/>
          </w:tcPr>
          <w:p w14:paraId="511D19A9" w14:textId="77777777" w:rsidR="007D1224" w:rsidRPr="00093551" w:rsidRDefault="007D1224" w:rsidP="00933B0E">
            <w:pPr>
              <w:pStyle w:val="Preformatted"/>
              <w:tabs>
                <w:tab w:val="clear" w:pos="959"/>
              </w:tabs>
              <w:ind w:right="160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6E5B68" w14:textId="77777777" w:rsidR="007D1224" w:rsidRPr="00093551" w:rsidRDefault="007D1224" w:rsidP="00933B0E">
            <w:pPr>
              <w:pStyle w:val="Preformatted"/>
              <w:tabs>
                <w:tab w:val="clear" w:pos="959"/>
                <w:tab w:val="clear" w:pos="1918"/>
                <w:tab w:val="left" w:pos="483"/>
                <w:tab w:val="left" w:pos="1752"/>
              </w:tabs>
              <w:ind w:right="-162" w:hanging="163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US"/>
              </w:rPr>
              <w:t>-</w:t>
            </w:r>
          </w:p>
        </w:tc>
      </w:tr>
      <w:tr w:rsidR="007D1224" w:rsidRPr="00346557" w14:paraId="2CCFE86F" w14:textId="77777777" w:rsidTr="009541D8">
        <w:trPr>
          <w:trHeight w:val="20"/>
        </w:trPr>
        <w:tc>
          <w:tcPr>
            <w:tcW w:w="4819" w:type="dxa"/>
            <w:hideMark/>
          </w:tcPr>
          <w:p w14:paraId="6A7BD53E" w14:textId="77777777" w:rsidR="007D1224" w:rsidRPr="00093551" w:rsidRDefault="007D1224" w:rsidP="00933B0E">
            <w:pPr>
              <w:tabs>
                <w:tab w:val="clear" w:pos="2580"/>
              </w:tabs>
              <w:ind w:hanging="72"/>
              <w:rPr>
                <w:rFonts w:ascii="Angsana New" w:hAnsi="Angsana New"/>
                <w:sz w:val="30"/>
                <w:szCs w:val="30"/>
              </w:rPr>
            </w:pPr>
            <w:r w:rsidRPr="0009355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B0AAFA" w14:textId="02951951" w:rsidR="007D1224" w:rsidRPr="009F3F91" w:rsidRDefault="007D122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F3F91">
              <w:rPr>
                <w:rFonts w:ascii="Angsana New" w:hAnsi="Angsana New"/>
                <w:sz w:val="30"/>
                <w:szCs w:val="30"/>
              </w:rPr>
              <w:t>8</w:t>
            </w:r>
            <w:r w:rsidR="009F3F91" w:rsidRPr="009F3F91">
              <w:rPr>
                <w:rFonts w:ascii="Angsana New" w:hAnsi="Angsana New"/>
                <w:sz w:val="30"/>
                <w:szCs w:val="30"/>
              </w:rPr>
              <w:t>0,</w:t>
            </w:r>
            <w:r w:rsidR="00512380">
              <w:rPr>
                <w:rFonts w:ascii="Angsana New" w:hAnsi="Angsana New"/>
                <w:sz w:val="30"/>
                <w:szCs w:val="30"/>
              </w:rPr>
              <w:t>793</w:t>
            </w:r>
          </w:p>
        </w:tc>
        <w:tc>
          <w:tcPr>
            <w:tcW w:w="294" w:type="dxa"/>
          </w:tcPr>
          <w:p w14:paraId="339C1189" w14:textId="77777777" w:rsidR="007D1224" w:rsidRPr="009F3F91" w:rsidRDefault="007D1224" w:rsidP="00933B0E">
            <w:pPr>
              <w:pStyle w:val="Preformatted"/>
              <w:tabs>
                <w:tab w:val="clear" w:pos="959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99103" w14:textId="77777777" w:rsidR="007D1224" w:rsidRPr="009F3F91" w:rsidRDefault="007D122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F3F91">
              <w:rPr>
                <w:rFonts w:ascii="Angsana New" w:hAnsi="Angsana New"/>
                <w:sz w:val="30"/>
                <w:szCs w:val="30"/>
              </w:rPr>
              <w:t>80,238</w:t>
            </w:r>
          </w:p>
        </w:tc>
        <w:tc>
          <w:tcPr>
            <w:tcW w:w="294" w:type="dxa"/>
          </w:tcPr>
          <w:p w14:paraId="581CC434" w14:textId="77777777" w:rsidR="007D1224" w:rsidRPr="009F3F91" w:rsidRDefault="007D122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9FEDDC" w14:textId="2B4D1C08" w:rsidR="007D1224" w:rsidRPr="009F3F91" w:rsidRDefault="009F3F91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3F91">
              <w:rPr>
                <w:rFonts w:ascii="Angsana New" w:hAnsi="Angsana New"/>
                <w:sz w:val="30"/>
                <w:szCs w:val="30"/>
              </w:rPr>
              <w:t>7,916</w:t>
            </w:r>
          </w:p>
        </w:tc>
        <w:tc>
          <w:tcPr>
            <w:tcW w:w="294" w:type="dxa"/>
            <w:vAlign w:val="bottom"/>
          </w:tcPr>
          <w:p w14:paraId="2C74EB23" w14:textId="77777777" w:rsidR="007D1224" w:rsidRPr="00093551" w:rsidRDefault="007D1224" w:rsidP="00933B0E">
            <w:pPr>
              <w:pStyle w:val="Preformatted"/>
              <w:tabs>
                <w:tab w:val="clear" w:pos="959"/>
              </w:tabs>
              <w:ind w:right="160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6D6BDE" w14:textId="77777777" w:rsidR="007D1224" w:rsidRPr="00093551" w:rsidRDefault="007D1224" w:rsidP="00933B0E">
            <w:pPr>
              <w:pStyle w:val="Preformatted"/>
              <w:tabs>
                <w:tab w:val="clear" w:pos="959"/>
                <w:tab w:val="clear" w:pos="1918"/>
                <w:tab w:val="left" w:pos="516"/>
                <w:tab w:val="left" w:pos="1752"/>
              </w:tabs>
              <w:ind w:right="-162" w:hanging="163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US"/>
              </w:rPr>
              <w:t>-</w:t>
            </w:r>
          </w:p>
        </w:tc>
      </w:tr>
    </w:tbl>
    <w:p w14:paraId="3F14BA6C" w14:textId="77777777" w:rsidR="007D1224" w:rsidRPr="003B67BB" w:rsidRDefault="007D1224" w:rsidP="007D1224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30"/>
          <w:szCs w:val="30"/>
        </w:rPr>
      </w:pPr>
    </w:p>
    <w:p w14:paraId="1940A1BF" w14:textId="48E70289" w:rsidR="007D1224" w:rsidRPr="00346557" w:rsidRDefault="007D1224" w:rsidP="0037237C">
      <w:pPr>
        <w:pStyle w:val="NoSpacing"/>
        <w:tabs>
          <w:tab w:val="clear" w:pos="4678"/>
          <w:tab w:val="clear" w:pos="6322"/>
          <w:tab w:val="clear" w:pos="6549"/>
          <w:tab w:val="left" w:pos="5954"/>
          <w:tab w:val="left" w:pos="7371"/>
          <w:tab w:val="left" w:pos="8789"/>
        </w:tabs>
        <w:jc w:val="thaiDistribute"/>
        <w:rPr>
          <w:rFonts w:ascii="Angsana New" w:hAnsi="Angsana New"/>
          <w:sz w:val="16"/>
          <w:szCs w:val="16"/>
        </w:rPr>
      </w:pPr>
      <w:r w:rsidRPr="00093551">
        <w:rPr>
          <w:rFonts w:ascii="Angsana New" w:hAnsi="Angsana New"/>
          <w:szCs w:val="30"/>
          <w:cs/>
        </w:rPr>
        <w:t>ใน</w:t>
      </w:r>
      <w:r>
        <w:rPr>
          <w:rFonts w:ascii="Angsana New" w:hAnsi="Angsana New"/>
          <w:szCs w:val="30"/>
          <w:cs/>
        </w:rPr>
        <w:t>เดือนมกราคม</w:t>
      </w:r>
      <w:r w:rsidRPr="00093551">
        <w:rPr>
          <w:rFonts w:ascii="Angsana New" w:hAnsi="Angsana New"/>
          <w:szCs w:val="30"/>
          <w:cs/>
        </w:rPr>
        <w:t xml:space="preserve"> </w:t>
      </w:r>
      <w:r w:rsidRPr="00093551">
        <w:rPr>
          <w:rFonts w:ascii="Angsana New" w:hAnsi="Angsana New"/>
          <w:szCs w:val="30"/>
        </w:rPr>
        <w:t xml:space="preserve">2569 </w:t>
      </w:r>
      <w:r w:rsidRPr="00093551">
        <w:rPr>
          <w:rFonts w:ascii="Angsana New" w:hAnsi="Angsana New"/>
          <w:szCs w:val="30"/>
          <w:cs/>
        </w:rPr>
        <w:t>บริษัทได้รับวงเงินสินเชื่อ</w:t>
      </w:r>
      <w:r>
        <w:rPr>
          <w:rFonts w:ascii="Angsana New" w:hAnsi="Angsana New"/>
          <w:szCs w:val="30"/>
          <w:cs/>
        </w:rPr>
        <w:t>เพิ่มเติม</w:t>
      </w:r>
      <w:r w:rsidRPr="00093551">
        <w:rPr>
          <w:rFonts w:ascii="Angsana New" w:hAnsi="Angsana New"/>
          <w:szCs w:val="30"/>
          <w:cs/>
        </w:rPr>
        <w:t xml:space="preserve">จากธนาคารในประเทศแห่งหนึ่งเป็นเงินกู้ยืมระยะยาวจำนวน </w:t>
      </w:r>
      <w:r w:rsidRPr="00093551">
        <w:rPr>
          <w:rFonts w:ascii="Angsana New" w:hAnsi="Angsana New"/>
          <w:szCs w:val="30"/>
        </w:rPr>
        <w:t>10</w:t>
      </w:r>
      <w:r w:rsidRPr="00093551">
        <w:rPr>
          <w:rFonts w:ascii="Angsana New" w:hAnsi="Angsana New"/>
          <w:szCs w:val="30"/>
          <w:cs/>
        </w:rPr>
        <w:t xml:space="preserve"> ล้านบาท ระยะเวลาการกู้ยืม</w:t>
      </w:r>
      <w:r w:rsidRPr="00093551">
        <w:rPr>
          <w:rFonts w:ascii="Angsana New" w:hAnsi="Angsana New"/>
          <w:szCs w:val="30"/>
        </w:rPr>
        <w:t xml:space="preserve"> 7 </w:t>
      </w:r>
      <w:r w:rsidRPr="00093551">
        <w:rPr>
          <w:rFonts w:ascii="Angsana New" w:hAnsi="Angsana New"/>
          <w:szCs w:val="30"/>
          <w:cs/>
        </w:rPr>
        <w:t xml:space="preserve">ปี อัตราดอกเบี้ยเดือนที่ </w:t>
      </w:r>
      <w:r w:rsidRPr="00093551">
        <w:rPr>
          <w:rFonts w:ascii="Angsana New" w:hAnsi="Angsana New"/>
          <w:szCs w:val="30"/>
        </w:rPr>
        <w:t xml:space="preserve">1 - 3 </w:t>
      </w:r>
      <w:r w:rsidRPr="00093551">
        <w:rPr>
          <w:rFonts w:ascii="Angsana New" w:hAnsi="Angsana New"/>
          <w:szCs w:val="30"/>
          <w:cs/>
        </w:rPr>
        <w:t xml:space="preserve">ร้อยละ </w:t>
      </w:r>
      <w:r w:rsidRPr="00093551">
        <w:rPr>
          <w:rFonts w:ascii="Angsana New" w:hAnsi="Angsana New"/>
          <w:szCs w:val="30"/>
        </w:rPr>
        <w:t>0.0</w:t>
      </w:r>
      <w:r w:rsidRPr="00093551">
        <w:rPr>
          <w:rFonts w:ascii="Angsana New" w:hAnsi="Angsana New"/>
          <w:szCs w:val="30"/>
          <w:cs/>
        </w:rPr>
        <w:t xml:space="preserve"> ต่อปี เดือนที่ </w:t>
      </w:r>
      <w:r w:rsidRPr="00093551">
        <w:rPr>
          <w:rFonts w:ascii="Angsana New" w:hAnsi="Angsana New"/>
          <w:szCs w:val="30"/>
        </w:rPr>
        <w:t xml:space="preserve">4 - </w:t>
      </w:r>
      <w:r w:rsidR="00577824" w:rsidRPr="00577824">
        <w:rPr>
          <w:rFonts w:ascii="Angsana New" w:hAnsi="Angsana New"/>
          <w:szCs w:val="30"/>
        </w:rPr>
        <w:t>6</w:t>
      </w:r>
      <w:r w:rsidRPr="00093551">
        <w:rPr>
          <w:rFonts w:ascii="Angsana New" w:hAnsi="Angsana New"/>
          <w:szCs w:val="30"/>
        </w:rPr>
        <w:t xml:space="preserve"> </w:t>
      </w:r>
      <w:r w:rsidRPr="00093551">
        <w:rPr>
          <w:rFonts w:ascii="Angsana New" w:hAnsi="Angsana New"/>
          <w:szCs w:val="30"/>
          <w:cs/>
        </w:rPr>
        <w:t xml:space="preserve">ร้อยละ </w:t>
      </w:r>
      <w:r w:rsidRPr="00093551">
        <w:rPr>
          <w:rFonts w:ascii="Angsana New" w:hAnsi="Angsana New"/>
          <w:szCs w:val="30"/>
        </w:rPr>
        <w:t>5.0</w:t>
      </w:r>
      <w:r w:rsidRPr="00093551">
        <w:rPr>
          <w:rFonts w:ascii="Angsana New" w:hAnsi="Angsana New"/>
          <w:szCs w:val="30"/>
          <w:cs/>
        </w:rPr>
        <w:t xml:space="preserve"> ต่อปี</w:t>
      </w:r>
      <w:r w:rsidRPr="00093551">
        <w:rPr>
          <w:rFonts w:ascii="Angsana New" w:hAnsi="Angsana New"/>
          <w:szCs w:val="30"/>
        </w:rPr>
        <w:t xml:space="preserve"> </w:t>
      </w:r>
      <w:r w:rsidRPr="00093551">
        <w:rPr>
          <w:rFonts w:ascii="Angsana New" w:hAnsi="Angsana New"/>
          <w:szCs w:val="30"/>
          <w:cs/>
        </w:rPr>
        <w:t xml:space="preserve">เดือนที่ </w:t>
      </w:r>
      <w:r w:rsidRPr="00093551">
        <w:rPr>
          <w:rFonts w:ascii="Angsana New" w:hAnsi="Angsana New"/>
          <w:szCs w:val="30"/>
        </w:rPr>
        <w:t xml:space="preserve">7 - 24 </w:t>
      </w:r>
      <w:r w:rsidRPr="00093551">
        <w:rPr>
          <w:rFonts w:ascii="Angsana New" w:hAnsi="Angsana New"/>
          <w:szCs w:val="30"/>
          <w:cs/>
        </w:rPr>
        <w:t xml:space="preserve">ร้อยละ </w:t>
      </w:r>
      <w:r>
        <w:rPr>
          <w:rFonts w:ascii="Angsana New" w:hAnsi="Angsana New"/>
          <w:szCs w:val="30"/>
        </w:rPr>
        <w:t>11.99</w:t>
      </w:r>
      <w:r w:rsidRPr="00093551">
        <w:rPr>
          <w:rFonts w:ascii="Angsana New" w:hAnsi="Angsana New"/>
          <w:szCs w:val="30"/>
          <w:cs/>
        </w:rPr>
        <w:t xml:space="preserve"> ต่อปีและเดือนที่ </w:t>
      </w:r>
      <w:r w:rsidRPr="00093551">
        <w:rPr>
          <w:rFonts w:ascii="Angsana New" w:hAnsi="Angsana New"/>
          <w:szCs w:val="30"/>
        </w:rPr>
        <w:t xml:space="preserve">25 - 84 </w:t>
      </w:r>
      <w:r w:rsidRPr="00093551">
        <w:rPr>
          <w:rFonts w:ascii="Angsana New" w:hAnsi="Angsana New"/>
          <w:szCs w:val="30"/>
          <w:cs/>
        </w:rPr>
        <w:t xml:space="preserve">อ้างอิงกับ </w:t>
      </w:r>
      <w:r w:rsidRPr="00093551">
        <w:rPr>
          <w:rFonts w:ascii="Angsana New" w:hAnsi="Angsana New"/>
          <w:szCs w:val="30"/>
        </w:rPr>
        <w:t xml:space="preserve">MRR + </w:t>
      </w:r>
      <w:r w:rsidRPr="00093551">
        <w:rPr>
          <w:rFonts w:ascii="Angsana New" w:hAnsi="Angsana New"/>
          <w:szCs w:val="30"/>
          <w:cs/>
        </w:rPr>
        <w:t xml:space="preserve">ร้อยละ </w:t>
      </w:r>
      <w:r w:rsidRPr="00093551">
        <w:rPr>
          <w:rFonts w:ascii="Angsana New" w:hAnsi="Angsana New"/>
          <w:szCs w:val="30"/>
        </w:rPr>
        <w:t>3.</w:t>
      </w:r>
      <w:r>
        <w:rPr>
          <w:rFonts w:ascii="Angsana New" w:hAnsi="Angsana New"/>
          <w:szCs w:val="30"/>
        </w:rPr>
        <w:t>29</w:t>
      </w:r>
      <w:r w:rsidRPr="00093551">
        <w:rPr>
          <w:rFonts w:ascii="Angsana New" w:hAnsi="Angsana New"/>
          <w:szCs w:val="30"/>
          <w:cs/>
        </w:rPr>
        <w:t xml:space="preserve"> ต่อปี</w:t>
      </w:r>
      <w:r w:rsidRPr="00093551">
        <w:rPr>
          <w:rFonts w:ascii="Angsana New" w:hAnsi="Angsana New"/>
          <w:szCs w:val="30"/>
        </w:rPr>
        <w:t xml:space="preserve"> </w:t>
      </w:r>
      <w:r w:rsidRPr="00093551">
        <w:rPr>
          <w:rFonts w:ascii="Angsana New" w:hAnsi="Angsana New"/>
          <w:szCs w:val="30"/>
          <w:cs/>
        </w:rPr>
        <w:t xml:space="preserve">โดยครบกำหนดชำระคืนเป็นรายเดือนเริ่มตั้งแต่เดือนกุมภาพันธ์ </w:t>
      </w:r>
      <w:r w:rsidRPr="00093551">
        <w:rPr>
          <w:rFonts w:ascii="Angsana New" w:hAnsi="Angsana New"/>
          <w:szCs w:val="30"/>
        </w:rPr>
        <w:t>2569</w:t>
      </w:r>
      <w:r w:rsidRPr="00093551">
        <w:rPr>
          <w:rFonts w:ascii="Angsana New" w:hAnsi="Angsana New"/>
          <w:szCs w:val="30"/>
          <w:cs/>
        </w:rPr>
        <w:t xml:space="preserve"> เป็นต้นไป วงเงินสินเชื่อดังกล่าว</w:t>
      </w:r>
      <w:r>
        <w:rPr>
          <w:rFonts w:ascii="Angsana New" w:hAnsi="Angsana New"/>
          <w:szCs w:val="30"/>
          <w:cs/>
        </w:rPr>
        <w:t>ค้ำประกันโดยกรรมการของบริษัทท่านหนึ่งและไม่มีข้อกำหนดที่เป็นเงื่อนไขการกู้ยืม</w:t>
      </w:r>
    </w:p>
    <w:p w14:paraId="10DE2A4F" w14:textId="77777777" w:rsidR="00D504E6" w:rsidRDefault="00D504E6" w:rsidP="00AC6078">
      <w:pPr>
        <w:pStyle w:val="BodyText2"/>
        <w:ind w:left="0" w:firstLine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84F87E3" w14:textId="77777777" w:rsidR="00842561" w:rsidRDefault="00842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0ADD42A" w14:textId="4406EA19" w:rsidR="007D1224" w:rsidRPr="007D1224" w:rsidRDefault="007D1224" w:rsidP="007D122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7D1224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หนี้สินผลประโยชน์ของพนักงาน</w:t>
      </w:r>
    </w:p>
    <w:p w14:paraId="33F2C91A" w14:textId="77777777" w:rsidR="00D504E6" w:rsidRDefault="00D504E6" w:rsidP="007D122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5B2210C" w14:textId="7253E253" w:rsidR="007D1224" w:rsidRPr="00F508E4" w:rsidRDefault="007D1224" w:rsidP="00F508E4">
      <w:pPr>
        <w:pStyle w:val="NoSpacing"/>
        <w:jc w:val="thaiDistribute"/>
        <w:rPr>
          <w:rFonts w:ascii="Angsana New" w:hAnsi="Angsana New"/>
          <w:spacing w:val="-4"/>
          <w:szCs w:val="30"/>
          <w:cs/>
        </w:rPr>
      </w:pPr>
      <w:r w:rsidRPr="00F508E4">
        <w:rPr>
          <w:rFonts w:ascii="Angsana New" w:hAnsi="Angsana New"/>
          <w:spacing w:val="-4"/>
          <w:szCs w:val="30"/>
          <w:cs/>
        </w:rPr>
        <w:t xml:space="preserve">รายการเคลื่อนไหวของหนี้สินผลประโยชน์ของพนักงานสำหรับงวดหกเดือนสิ้นสุดวันที่ </w:t>
      </w:r>
      <w:r w:rsidRPr="00F508E4">
        <w:rPr>
          <w:rFonts w:ascii="Angsana New" w:hAnsi="Angsana New"/>
          <w:color w:val="000000"/>
          <w:spacing w:val="-4"/>
          <w:szCs w:val="30"/>
        </w:rPr>
        <w:t xml:space="preserve">30 </w:t>
      </w:r>
      <w:r w:rsidRPr="00F508E4">
        <w:rPr>
          <w:rFonts w:ascii="Angsana New" w:hAnsi="Angsana New"/>
          <w:color w:val="000000"/>
          <w:spacing w:val="-4"/>
          <w:szCs w:val="30"/>
          <w:cs/>
        </w:rPr>
        <w:t xml:space="preserve">มิถุนายน </w:t>
      </w:r>
      <w:r w:rsidRPr="00F508E4">
        <w:rPr>
          <w:rFonts w:ascii="Angsana New" w:hAnsi="Angsana New"/>
          <w:spacing w:val="-4"/>
          <w:szCs w:val="30"/>
        </w:rPr>
        <w:t xml:space="preserve">2569 </w:t>
      </w:r>
      <w:r w:rsidRPr="00F508E4">
        <w:rPr>
          <w:rFonts w:ascii="Angsana New" w:hAnsi="Angsana New"/>
          <w:spacing w:val="-4"/>
          <w:szCs w:val="30"/>
          <w:cs/>
        </w:rPr>
        <w:t xml:space="preserve">และ </w:t>
      </w:r>
      <w:r w:rsidRPr="00F508E4">
        <w:rPr>
          <w:rFonts w:ascii="Angsana New" w:hAnsi="Angsana New"/>
          <w:spacing w:val="-4"/>
          <w:szCs w:val="30"/>
        </w:rPr>
        <w:t xml:space="preserve">2568 </w:t>
      </w:r>
      <w:r w:rsidRPr="00F508E4">
        <w:rPr>
          <w:rFonts w:ascii="Angsana New" w:hAnsi="Angsana New"/>
          <w:spacing w:val="-4"/>
          <w:szCs w:val="30"/>
          <w:cs/>
        </w:rPr>
        <w:t>มีดังนี้</w:t>
      </w:r>
    </w:p>
    <w:p w14:paraId="4DAACA63" w14:textId="77777777" w:rsidR="007D1224" w:rsidRPr="00E11AF7" w:rsidRDefault="007D1224" w:rsidP="007D1224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567"/>
        </w:tabs>
        <w:jc w:val="thaiDistribute"/>
        <w:rPr>
          <w:rFonts w:ascii="Angsana New" w:hAnsi="Angsana New"/>
          <w:spacing w:val="-10"/>
          <w:szCs w:val="30"/>
        </w:rPr>
      </w:pPr>
    </w:p>
    <w:tbl>
      <w:tblPr>
        <w:tblW w:w="102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24"/>
        <w:gridCol w:w="1134"/>
        <w:gridCol w:w="283"/>
        <w:gridCol w:w="1134"/>
        <w:gridCol w:w="283"/>
        <w:gridCol w:w="1134"/>
        <w:gridCol w:w="283"/>
        <w:gridCol w:w="1135"/>
      </w:tblGrid>
      <w:tr w:rsidR="007D1224" w:rsidRPr="00801441" w14:paraId="7AAA83F7" w14:textId="77777777" w:rsidTr="00933B0E">
        <w:trPr>
          <w:trHeight w:val="20"/>
        </w:trPr>
        <w:tc>
          <w:tcPr>
            <w:tcW w:w="4824" w:type="dxa"/>
            <w:vAlign w:val="bottom"/>
          </w:tcPr>
          <w:p w14:paraId="2C2320A4" w14:textId="77777777" w:rsidR="007D1224" w:rsidRPr="00801441" w:rsidRDefault="007D122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vAlign w:val="bottom"/>
          </w:tcPr>
          <w:p w14:paraId="5AA803E6" w14:textId="77777777" w:rsidR="007D1224" w:rsidRPr="00801441" w:rsidRDefault="007D1224" w:rsidP="00933B0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80144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พันบาท</w:t>
            </w:r>
          </w:p>
        </w:tc>
      </w:tr>
      <w:tr w:rsidR="007D1224" w:rsidRPr="00801441" w14:paraId="334DFE60" w14:textId="77777777" w:rsidTr="00933B0E">
        <w:trPr>
          <w:trHeight w:val="20"/>
        </w:trPr>
        <w:tc>
          <w:tcPr>
            <w:tcW w:w="4824" w:type="dxa"/>
            <w:vAlign w:val="bottom"/>
          </w:tcPr>
          <w:p w14:paraId="7A958CC5" w14:textId="77777777" w:rsidR="007D1224" w:rsidRPr="00801441" w:rsidRDefault="007D122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464D16" w14:textId="77777777" w:rsidR="007D1224" w:rsidRPr="00801441" w:rsidRDefault="007D1224" w:rsidP="00933B0E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14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2083801" w14:textId="77777777" w:rsidR="007D1224" w:rsidRPr="00801441" w:rsidRDefault="007D1224" w:rsidP="00933B0E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0597798" w14:textId="77777777" w:rsidR="007D1224" w:rsidRPr="00801441" w:rsidRDefault="007D1224" w:rsidP="00933B0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14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1224" w:rsidRPr="00801441" w14:paraId="0C49678A" w14:textId="77777777" w:rsidTr="00933B0E">
        <w:trPr>
          <w:trHeight w:val="20"/>
        </w:trPr>
        <w:tc>
          <w:tcPr>
            <w:tcW w:w="4824" w:type="dxa"/>
            <w:vAlign w:val="bottom"/>
          </w:tcPr>
          <w:p w14:paraId="522481F7" w14:textId="77777777" w:rsidR="007D1224" w:rsidRPr="00801441" w:rsidRDefault="007D122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D9AB972" w14:textId="77777777" w:rsidR="007D1224" w:rsidRPr="00801441" w:rsidRDefault="007D1224" w:rsidP="00933B0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1441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3C926A7" w14:textId="77777777" w:rsidR="007D1224" w:rsidRPr="00801441" w:rsidRDefault="007D1224" w:rsidP="00933B0E">
            <w:pPr>
              <w:pStyle w:val="jern1"/>
              <w:pBdr>
                <w:bottom w:val="none" w:sz="0" w:space="0" w:color="auto"/>
              </w:pBd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6DC9F26" w14:textId="77777777" w:rsidR="007D1224" w:rsidRPr="00801441" w:rsidRDefault="007D1224" w:rsidP="00933B0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144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</w:tcPr>
          <w:p w14:paraId="78D23D68" w14:textId="77777777" w:rsidR="007D1224" w:rsidRPr="00801441" w:rsidRDefault="007D1224" w:rsidP="00933B0E">
            <w:pPr>
              <w:pStyle w:val="jern1"/>
              <w:pBdr>
                <w:bottom w:val="none" w:sz="0" w:space="0" w:color="auto"/>
              </w:pBd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48ABF5C" w14:textId="77777777" w:rsidR="007D1224" w:rsidRPr="00801441" w:rsidRDefault="007D1224" w:rsidP="00933B0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1441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83" w:type="dxa"/>
          </w:tcPr>
          <w:p w14:paraId="49DBFA92" w14:textId="77777777" w:rsidR="007D1224" w:rsidRPr="00801441" w:rsidRDefault="007D1224" w:rsidP="00933B0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17289E30" w14:textId="77777777" w:rsidR="007D1224" w:rsidRPr="00801441" w:rsidRDefault="007D1224" w:rsidP="00933B0E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0144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7D1224" w:rsidRPr="00801441" w14:paraId="3E45454E" w14:textId="77777777" w:rsidTr="00933B0E">
        <w:trPr>
          <w:trHeight w:val="20"/>
        </w:trPr>
        <w:tc>
          <w:tcPr>
            <w:tcW w:w="4824" w:type="dxa"/>
            <w:vAlign w:val="bottom"/>
          </w:tcPr>
          <w:p w14:paraId="7715D346" w14:textId="77777777" w:rsidR="007D1224" w:rsidRPr="00801441" w:rsidRDefault="007D122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6" w:right="-90" w:hanging="248"/>
              <w:rPr>
                <w:rFonts w:ascii="Angsana New" w:hAnsi="Angsana New"/>
                <w:sz w:val="30"/>
                <w:szCs w:val="30"/>
                <w:cs/>
              </w:rPr>
            </w:pPr>
            <w:r w:rsidRPr="00801441">
              <w:rPr>
                <w:rFonts w:ascii="Angsana New" w:hAnsi="Angsana New"/>
                <w:sz w:val="30"/>
                <w:szCs w:val="30"/>
                <w:cs/>
              </w:rPr>
              <w:t xml:space="preserve">หนี้สินผลประโยชน์ของพนักงาน ณ วันที่ </w:t>
            </w:r>
            <w:r w:rsidRPr="0080144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0144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722D6" w14:textId="77777777" w:rsidR="007D1224" w:rsidRPr="00346557" w:rsidRDefault="007D122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655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4,383</w:t>
            </w:r>
          </w:p>
        </w:tc>
        <w:tc>
          <w:tcPr>
            <w:tcW w:w="283" w:type="dxa"/>
          </w:tcPr>
          <w:p w14:paraId="78E02FB3" w14:textId="77777777" w:rsidR="007D1224" w:rsidRPr="00801441" w:rsidRDefault="007D1224" w:rsidP="00933B0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2DC90" w14:textId="77777777" w:rsidR="007D1224" w:rsidRPr="00F508E4" w:rsidRDefault="007D122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508E4">
              <w:rPr>
                <w:rFonts w:ascii="Angsana New" w:hAnsi="Angsana New"/>
                <w:color w:val="000000" w:themeColor="text1"/>
                <w:sz w:val="30"/>
                <w:szCs w:val="30"/>
              </w:rPr>
              <w:t>19,846</w:t>
            </w:r>
          </w:p>
        </w:tc>
        <w:tc>
          <w:tcPr>
            <w:tcW w:w="283" w:type="dxa"/>
            <w:vAlign w:val="bottom"/>
          </w:tcPr>
          <w:p w14:paraId="5C2467F0" w14:textId="77777777" w:rsidR="007D1224" w:rsidRPr="00801441" w:rsidRDefault="007D1224" w:rsidP="00933B0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4440A" w14:textId="77777777" w:rsidR="007D1224" w:rsidRPr="00346557" w:rsidRDefault="007D122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6557">
              <w:rPr>
                <w:rFonts w:ascii="Angsana New" w:hAnsi="Angsana New"/>
                <w:sz w:val="30"/>
                <w:szCs w:val="30"/>
              </w:rPr>
              <w:t>12,</w:t>
            </w:r>
            <w:r>
              <w:rPr>
                <w:rFonts w:ascii="Angsana New" w:hAnsi="Angsana New"/>
                <w:sz w:val="30"/>
                <w:szCs w:val="30"/>
              </w:rPr>
              <w:t>342</w:t>
            </w:r>
          </w:p>
        </w:tc>
        <w:tc>
          <w:tcPr>
            <w:tcW w:w="283" w:type="dxa"/>
            <w:vAlign w:val="bottom"/>
          </w:tcPr>
          <w:p w14:paraId="4DA33C60" w14:textId="77777777" w:rsidR="007D1224" w:rsidRPr="00801441" w:rsidRDefault="007D1224" w:rsidP="00933B0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01BC0" w14:textId="77777777" w:rsidR="007D1224" w:rsidRPr="00F508E4" w:rsidRDefault="007D122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508E4">
              <w:rPr>
                <w:rFonts w:ascii="Angsana New" w:hAnsi="Angsana New"/>
                <w:color w:val="000000" w:themeColor="text1"/>
                <w:sz w:val="30"/>
                <w:szCs w:val="30"/>
              </w:rPr>
              <w:t>18,041</w:t>
            </w:r>
          </w:p>
        </w:tc>
      </w:tr>
      <w:tr w:rsidR="00F508E4" w:rsidRPr="00801441" w14:paraId="4B99F61A" w14:textId="77777777" w:rsidTr="00933B0E">
        <w:trPr>
          <w:trHeight w:val="20"/>
        </w:trPr>
        <w:tc>
          <w:tcPr>
            <w:tcW w:w="4824" w:type="dxa"/>
            <w:vAlign w:val="bottom"/>
          </w:tcPr>
          <w:p w14:paraId="02808FCA" w14:textId="77777777" w:rsidR="00F508E4" w:rsidRPr="00801441" w:rsidRDefault="00F508E4" w:rsidP="00F5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6" w:right="-90" w:hanging="248"/>
              <w:rPr>
                <w:rFonts w:ascii="Angsana New" w:hAnsi="Angsana New"/>
                <w:sz w:val="30"/>
                <w:szCs w:val="30"/>
                <w:cs/>
              </w:rPr>
            </w:pPr>
            <w:r w:rsidRPr="00801441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34" w:type="dxa"/>
            <w:vAlign w:val="bottom"/>
          </w:tcPr>
          <w:p w14:paraId="1918F2AE" w14:textId="60C63420" w:rsidR="00F508E4" w:rsidRPr="00C82714" w:rsidRDefault="00C82714" w:rsidP="00F5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714">
              <w:rPr>
                <w:rFonts w:ascii="Angsana New" w:hAnsi="Angsana New"/>
                <w:sz w:val="30"/>
                <w:szCs w:val="30"/>
              </w:rPr>
              <w:t>1,789</w:t>
            </w:r>
          </w:p>
        </w:tc>
        <w:tc>
          <w:tcPr>
            <w:tcW w:w="283" w:type="dxa"/>
          </w:tcPr>
          <w:p w14:paraId="6D22BCD3" w14:textId="77777777" w:rsidR="00F508E4" w:rsidRPr="00090EF4" w:rsidRDefault="00F508E4" w:rsidP="00F508E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68B2E3A9" w14:textId="64E8245C" w:rsidR="00F508E4" w:rsidRPr="00F508E4" w:rsidRDefault="00F508E4" w:rsidP="00F5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1,560</w:t>
            </w:r>
          </w:p>
        </w:tc>
        <w:tc>
          <w:tcPr>
            <w:tcW w:w="283" w:type="dxa"/>
            <w:vAlign w:val="bottom"/>
          </w:tcPr>
          <w:p w14:paraId="31D4B1B9" w14:textId="77777777" w:rsidR="00F508E4" w:rsidRPr="00090EF4" w:rsidRDefault="00F508E4" w:rsidP="00F508E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47B2CC31" w14:textId="3B5A7D5E" w:rsidR="00F508E4" w:rsidRPr="00C82714" w:rsidRDefault="00C82714" w:rsidP="00F5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714">
              <w:rPr>
                <w:rFonts w:ascii="Angsana New" w:hAnsi="Angsana New"/>
                <w:sz w:val="30"/>
                <w:szCs w:val="30"/>
              </w:rPr>
              <w:t>1,665</w:t>
            </w:r>
          </w:p>
        </w:tc>
        <w:tc>
          <w:tcPr>
            <w:tcW w:w="283" w:type="dxa"/>
            <w:vAlign w:val="bottom"/>
          </w:tcPr>
          <w:p w14:paraId="3150404E" w14:textId="77777777" w:rsidR="00F508E4" w:rsidRPr="00090EF4" w:rsidRDefault="00F508E4" w:rsidP="00F508E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  <w:lang w:eastAsia="en-US"/>
              </w:rPr>
            </w:pPr>
          </w:p>
        </w:tc>
        <w:tc>
          <w:tcPr>
            <w:tcW w:w="1135" w:type="dxa"/>
            <w:vAlign w:val="bottom"/>
          </w:tcPr>
          <w:p w14:paraId="6EBFB544" w14:textId="1D62EC2B" w:rsidR="00F508E4" w:rsidRPr="00F508E4" w:rsidRDefault="00F508E4" w:rsidP="00F5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1,464</w:t>
            </w:r>
          </w:p>
        </w:tc>
      </w:tr>
      <w:tr w:rsidR="00F508E4" w:rsidRPr="00801441" w14:paraId="0D1241BF" w14:textId="77777777" w:rsidTr="00933B0E">
        <w:trPr>
          <w:trHeight w:val="20"/>
        </w:trPr>
        <w:tc>
          <w:tcPr>
            <w:tcW w:w="4824" w:type="dxa"/>
            <w:vAlign w:val="bottom"/>
          </w:tcPr>
          <w:p w14:paraId="6C831BC9" w14:textId="77777777" w:rsidR="00F508E4" w:rsidRPr="00801441" w:rsidRDefault="00F508E4" w:rsidP="00F5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6" w:right="-90" w:hanging="248"/>
              <w:rPr>
                <w:rFonts w:ascii="Angsana New" w:hAnsi="Angsana New"/>
                <w:sz w:val="30"/>
                <w:szCs w:val="30"/>
              </w:rPr>
            </w:pPr>
            <w:r w:rsidRPr="00801441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CCDCDC6" w14:textId="3F6B8F3C" w:rsidR="00F508E4" w:rsidRPr="00C82714" w:rsidRDefault="00C82714" w:rsidP="00F5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82714"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283" w:type="dxa"/>
          </w:tcPr>
          <w:p w14:paraId="7E5C2A86" w14:textId="77777777" w:rsidR="00F508E4" w:rsidRPr="00090EF4" w:rsidRDefault="00F508E4" w:rsidP="00F508E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0D851CA" w14:textId="5056AE08" w:rsidR="00F508E4" w:rsidRPr="00F508E4" w:rsidRDefault="00F508E4" w:rsidP="00F5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169</w:t>
            </w:r>
          </w:p>
        </w:tc>
        <w:tc>
          <w:tcPr>
            <w:tcW w:w="283" w:type="dxa"/>
            <w:vAlign w:val="bottom"/>
          </w:tcPr>
          <w:p w14:paraId="75C676A4" w14:textId="77777777" w:rsidR="00F508E4" w:rsidRPr="00090EF4" w:rsidRDefault="00F508E4" w:rsidP="00F508E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9C25DA0" w14:textId="25205611" w:rsidR="00F508E4" w:rsidRPr="00C82714" w:rsidRDefault="00C82714" w:rsidP="00F5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82714">
              <w:rPr>
                <w:rFonts w:ascii="Angsana New" w:hAnsi="Angsana New"/>
                <w:sz w:val="30"/>
                <w:szCs w:val="30"/>
              </w:rPr>
              <w:t>171</w:t>
            </w:r>
          </w:p>
        </w:tc>
        <w:tc>
          <w:tcPr>
            <w:tcW w:w="283" w:type="dxa"/>
            <w:vAlign w:val="bottom"/>
          </w:tcPr>
          <w:p w14:paraId="108E9A45" w14:textId="77777777" w:rsidR="00F508E4" w:rsidRPr="00090EF4" w:rsidRDefault="00F508E4" w:rsidP="00F508E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  <w:lang w:eastAsia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49C1060F" w14:textId="33A85DE4" w:rsidR="00F508E4" w:rsidRPr="00F508E4" w:rsidRDefault="00F508E4" w:rsidP="00F5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147</w:t>
            </w:r>
          </w:p>
        </w:tc>
      </w:tr>
      <w:tr w:rsidR="00F508E4" w:rsidRPr="00801441" w14:paraId="0E83F8A2" w14:textId="77777777" w:rsidTr="00933B0E">
        <w:trPr>
          <w:trHeight w:val="20"/>
        </w:trPr>
        <w:tc>
          <w:tcPr>
            <w:tcW w:w="4824" w:type="dxa"/>
            <w:vAlign w:val="bottom"/>
          </w:tcPr>
          <w:p w14:paraId="1070FD21" w14:textId="77777777" w:rsidR="00F508E4" w:rsidRPr="00801441" w:rsidRDefault="00F508E4" w:rsidP="00F5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6" w:right="-90" w:hanging="248"/>
              <w:rPr>
                <w:rFonts w:ascii="Angsana New" w:hAnsi="Angsana New"/>
                <w:sz w:val="30"/>
                <w:szCs w:val="30"/>
              </w:rPr>
            </w:pPr>
            <w:r w:rsidRPr="00801441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ค่าใช้จ่ายที่รับรู้เป็นรายการกำไรหรือขาดทุน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B8C11" w14:textId="3C3D021A" w:rsidR="00F508E4" w:rsidRPr="00C82714" w:rsidRDefault="00C82714" w:rsidP="00F5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82714">
              <w:rPr>
                <w:rFonts w:ascii="Angsana New" w:hAnsi="Angsana New"/>
                <w:sz w:val="30"/>
                <w:szCs w:val="30"/>
              </w:rPr>
              <w:t>2,042</w:t>
            </w:r>
          </w:p>
        </w:tc>
        <w:tc>
          <w:tcPr>
            <w:tcW w:w="283" w:type="dxa"/>
          </w:tcPr>
          <w:p w14:paraId="2529410B" w14:textId="77777777" w:rsidR="00F508E4" w:rsidRPr="00090EF4" w:rsidRDefault="00F508E4" w:rsidP="00F508E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B106CF" w14:textId="1DCBFBB4" w:rsidR="00F508E4" w:rsidRPr="00F508E4" w:rsidRDefault="00F508E4" w:rsidP="00F5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1,729</w:t>
            </w:r>
          </w:p>
        </w:tc>
        <w:tc>
          <w:tcPr>
            <w:tcW w:w="283" w:type="dxa"/>
            <w:vAlign w:val="bottom"/>
          </w:tcPr>
          <w:p w14:paraId="345EF570" w14:textId="77777777" w:rsidR="00F508E4" w:rsidRPr="00090EF4" w:rsidRDefault="00F508E4" w:rsidP="00F508E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A930B" w14:textId="4BBBFCFC" w:rsidR="00F508E4" w:rsidRPr="00C82714" w:rsidRDefault="00C82714" w:rsidP="00F5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0"/>
              </w:tabs>
              <w:spacing w:line="260" w:lineRule="atLeast"/>
              <w:ind w:right="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714">
              <w:rPr>
                <w:rFonts w:ascii="Angsana New" w:hAnsi="Angsana New"/>
                <w:sz w:val="30"/>
                <w:szCs w:val="30"/>
              </w:rPr>
              <w:t>1,836</w:t>
            </w:r>
          </w:p>
        </w:tc>
        <w:tc>
          <w:tcPr>
            <w:tcW w:w="283" w:type="dxa"/>
            <w:vAlign w:val="bottom"/>
          </w:tcPr>
          <w:p w14:paraId="5CE7E02A" w14:textId="77777777" w:rsidR="00F508E4" w:rsidRPr="00090EF4" w:rsidRDefault="00F508E4" w:rsidP="00F508E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F9CED" w14:textId="08F7E3E7" w:rsidR="00F508E4" w:rsidRPr="00F508E4" w:rsidRDefault="00F508E4" w:rsidP="00F5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1,611</w:t>
            </w:r>
          </w:p>
        </w:tc>
      </w:tr>
      <w:tr w:rsidR="00F508E4" w:rsidRPr="00801441" w14:paraId="16A1AD5B" w14:textId="77777777" w:rsidTr="00933B0E">
        <w:trPr>
          <w:trHeight w:val="20"/>
        </w:trPr>
        <w:tc>
          <w:tcPr>
            <w:tcW w:w="4824" w:type="dxa"/>
            <w:vAlign w:val="bottom"/>
          </w:tcPr>
          <w:p w14:paraId="77E60BBB" w14:textId="77777777" w:rsidR="00F508E4" w:rsidRPr="00801441" w:rsidRDefault="00F508E4" w:rsidP="00F5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6" w:right="-90" w:hanging="248"/>
              <w:rPr>
                <w:rFonts w:ascii="Angsana New" w:hAnsi="Angsana New"/>
                <w:sz w:val="30"/>
                <w:szCs w:val="30"/>
                <w:cs/>
              </w:rPr>
            </w:pPr>
            <w:r w:rsidRPr="00801441">
              <w:rPr>
                <w:rFonts w:ascii="Angsana New" w:hAnsi="Angsana New"/>
                <w:sz w:val="30"/>
                <w:szCs w:val="30"/>
                <w:cs/>
              </w:rPr>
              <w:t>กำไรจากการวัดมูลค่าใหม่ตามหลักคณิตศาสตร์ประกันภัย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F5CFD91" w14:textId="77777777" w:rsidR="00F508E4" w:rsidRPr="00C82714" w:rsidRDefault="00F508E4" w:rsidP="00F5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6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714">
              <w:rPr>
                <w:rFonts w:ascii="Angsana New" w:hAnsi="Angsana New"/>
                <w:sz w:val="30"/>
                <w:szCs w:val="30"/>
              </w:rPr>
              <w:t>(1,311)</w:t>
            </w:r>
          </w:p>
        </w:tc>
        <w:tc>
          <w:tcPr>
            <w:tcW w:w="283" w:type="dxa"/>
          </w:tcPr>
          <w:p w14:paraId="3D788E99" w14:textId="77777777" w:rsidR="00F508E4" w:rsidRPr="00090EF4" w:rsidRDefault="00F508E4" w:rsidP="00F508E4">
            <w:pPr>
              <w:pStyle w:val="Preformatted"/>
              <w:tabs>
                <w:tab w:val="clear" w:pos="959"/>
                <w:tab w:val="clear" w:pos="9590"/>
              </w:tabs>
              <w:jc w:val="right"/>
              <w:rPr>
                <w:rFonts w:ascii="Angsana New" w:eastAsia="Times New Roman" w:hAnsi="Angsana New"/>
                <w:color w:val="FFFFFF" w:themeColor="background1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5036523" w14:textId="378ACA79" w:rsidR="00F508E4" w:rsidRPr="00F508E4" w:rsidRDefault="00F508E4" w:rsidP="00F5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(7,866)</w:t>
            </w:r>
          </w:p>
        </w:tc>
        <w:tc>
          <w:tcPr>
            <w:tcW w:w="283" w:type="dxa"/>
          </w:tcPr>
          <w:p w14:paraId="7E4BDC95" w14:textId="77777777" w:rsidR="00F508E4" w:rsidRPr="00090EF4" w:rsidRDefault="00F508E4" w:rsidP="00F508E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F5A3D69" w14:textId="77777777" w:rsidR="00F508E4" w:rsidRPr="00C82714" w:rsidRDefault="00F508E4" w:rsidP="00F508E4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af-ZA"/>
              </w:rPr>
            </w:pPr>
            <w:r w:rsidRPr="00C82714">
              <w:rPr>
                <w:rFonts w:asciiTheme="majorBidi" w:hAnsiTheme="majorBidi" w:cstheme="majorBidi"/>
                <w:sz w:val="30"/>
                <w:szCs w:val="30"/>
                <w:cs/>
                <w:lang w:val="af-ZA"/>
              </w:rPr>
              <w:t>-</w:t>
            </w:r>
          </w:p>
        </w:tc>
        <w:tc>
          <w:tcPr>
            <w:tcW w:w="283" w:type="dxa"/>
          </w:tcPr>
          <w:p w14:paraId="03F2B399" w14:textId="77777777" w:rsidR="00F508E4" w:rsidRPr="00090EF4" w:rsidRDefault="00F508E4" w:rsidP="00F508E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10E0AEE1" w14:textId="7BE65050" w:rsidR="00F508E4" w:rsidRPr="00F508E4" w:rsidRDefault="00F508E4" w:rsidP="00F5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(7,866)</w:t>
            </w:r>
          </w:p>
        </w:tc>
      </w:tr>
      <w:tr w:rsidR="00F508E4" w:rsidRPr="00801441" w14:paraId="7977198C" w14:textId="77777777" w:rsidTr="00933B0E">
        <w:trPr>
          <w:trHeight w:val="20"/>
        </w:trPr>
        <w:tc>
          <w:tcPr>
            <w:tcW w:w="4824" w:type="dxa"/>
            <w:vAlign w:val="bottom"/>
          </w:tcPr>
          <w:p w14:paraId="538437B3" w14:textId="77777777" w:rsidR="00F508E4" w:rsidRPr="00801441" w:rsidRDefault="00F508E4" w:rsidP="00F5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6" w:right="-90" w:hanging="2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ผลประโยชน์ของพนักงานจ่ายระหว่างงวด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259BE59" w14:textId="62ED5D97" w:rsidR="00F508E4" w:rsidRPr="00C82714" w:rsidRDefault="00F508E4" w:rsidP="00F5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2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714">
              <w:rPr>
                <w:rFonts w:ascii="Angsana New" w:hAnsi="Angsana New"/>
                <w:sz w:val="30"/>
                <w:szCs w:val="30"/>
              </w:rPr>
              <w:t>(</w:t>
            </w:r>
            <w:r w:rsidR="00C82714" w:rsidRPr="00C82714">
              <w:rPr>
                <w:rFonts w:ascii="Angsana New" w:hAnsi="Angsana New"/>
                <w:sz w:val="30"/>
                <w:szCs w:val="30"/>
              </w:rPr>
              <w:t>1,397</w:t>
            </w:r>
            <w:r w:rsidRPr="00C8271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17E81A86" w14:textId="77777777" w:rsidR="00F508E4" w:rsidRPr="00090EF4" w:rsidRDefault="00F508E4" w:rsidP="00F508E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E4E5761" w14:textId="54429563" w:rsidR="00F508E4" w:rsidRPr="00F508E4" w:rsidRDefault="00F508E4" w:rsidP="00F5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af-ZA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af-ZA"/>
              </w:rPr>
              <w:t>(</w:t>
            </w:r>
            <w:r w:rsidRPr="00F508E4">
              <w:rPr>
                <w:rFonts w:ascii="Angsana New" w:hAnsi="Angsana New"/>
                <w:color w:val="000000" w:themeColor="text1"/>
                <w:sz w:val="30"/>
                <w:szCs w:val="30"/>
              </w:rPr>
              <w:t>770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af-ZA"/>
              </w:rPr>
              <w:t>)</w:t>
            </w:r>
          </w:p>
        </w:tc>
        <w:tc>
          <w:tcPr>
            <w:tcW w:w="283" w:type="dxa"/>
          </w:tcPr>
          <w:p w14:paraId="5E7AEFC4" w14:textId="77777777" w:rsidR="00F508E4" w:rsidRPr="00090EF4" w:rsidRDefault="00F508E4" w:rsidP="00F508E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D4D0FA4" w14:textId="0EE82961" w:rsidR="00F508E4" w:rsidRPr="00C82714" w:rsidRDefault="00F508E4" w:rsidP="00F5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714">
              <w:rPr>
                <w:rFonts w:ascii="Angsana New" w:hAnsi="Angsana New"/>
                <w:sz w:val="30"/>
                <w:szCs w:val="30"/>
              </w:rPr>
              <w:t>(</w:t>
            </w:r>
            <w:r w:rsidR="00C82714" w:rsidRPr="00C82714">
              <w:rPr>
                <w:rFonts w:ascii="Angsana New" w:hAnsi="Angsana New"/>
                <w:sz w:val="30"/>
                <w:szCs w:val="30"/>
              </w:rPr>
              <w:t>1,397</w:t>
            </w:r>
            <w:r w:rsidRPr="00C8271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005DCD77" w14:textId="77777777" w:rsidR="00F508E4" w:rsidRPr="00090EF4" w:rsidRDefault="00F508E4" w:rsidP="00F508E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  <w:lang w:eastAsia="en-US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299FFB44" w14:textId="28E9733F" w:rsidR="00F508E4" w:rsidRPr="00F508E4" w:rsidRDefault="00F508E4" w:rsidP="00F5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af-ZA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af-ZA"/>
              </w:rPr>
              <w:t>(</w:t>
            </w:r>
            <w:r w:rsidRPr="00F508E4">
              <w:rPr>
                <w:rFonts w:ascii="Angsana New" w:hAnsi="Angsana New"/>
                <w:color w:val="000000" w:themeColor="text1"/>
                <w:sz w:val="30"/>
                <w:szCs w:val="30"/>
              </w:rPr>
              <w:t>770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af-ZA"/>
              </w:rPr>
              <w:t>)</w:t>
            </w:r>
          </w:p>
        </w:tc>
      </w:tr>
      <w:tr w:rsidR="00F508E4" w:rsidRPr="00801441" w14:paraId="0D52084D" w14:textId="77777777" w:rsidTr="00933B0E">
        <w:trPr>
          <w:trHeight w:val="20"/>
        </w:trPr>
        <w:tc>
          <w:tcPr>
            <w:tcW w:w="4824" w:type="dxa"/>
            <w:vAlign w:val="bottom"/>
          </w:tcPr>
          <w:p w14:paraId="691C00C6" w14:textId="7B41E377" w:rsidR="00F508E4" w:rsidRPr="00801441" w:rsidRDefault="00F508E4" w:rsidP="00F5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6" w:right="-90" w:hanging="248"/>
              <w:rPr>
                <w:rFonts w:ascii="Angsana New" w:hAnsi="Angsana New"/>
                <w:sz w:val="30"/>
                <w:szCs w:val="30"/>
                <w:cs/>
              </w:rPr>
            </w:pPr>
            <w:r w:rsidRPr="00801441">
              <w:rPr>
                <w:rFonts w:ascii="Angsana New" w:hAnsi="Angsana New"/>
                <w:sz w:val="30"/>
                <w:szCs w:val="30"/>
                <w:cs/>
              </w:rPr>
              <w:t xml:space="preserve">หนี้สินผลประโยชน์ของพนักงาน ณ วันที่ </w:t>
            </w:r>
            <w:r w:rsidRPr="00A423F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B466DF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A423F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56A1F0" w14:textId="03755504" w:rsidR="00F508E4" w:rsidRPr="00C82714" w:rsidRDefault="00F508E4" w:rsidP="00F5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714">
              <w:rPr>
                <w:rFonts w:ascii="Angsana New" w:hAnsi="Angsana New"/>
                <w:sz w:val="30"/>
                <w:szCs w:val="30"/>
              </w:rPr>
              <w:t>13,</w:t>
            </w:r>
            <w:r w:rsidR="00C82714" w:rsidRPr="00C82714">
              <w:rPr>
                <w:rFonts w:ascii="Angsana New" w:hAnsi="Angsana New"/>
                <w:sz w:val="30"/>
                <w:szCs w:val="30"/>
              </w:rPr>
              <w:t>717</w:t>
            </w:r>
          </w:p>
        </w:tc>
        <w:tc>
          <w:tcPr>
            <w:tcW w:w="283" w:type="dxa"/>
          </w:tcPr>
          <w:p w14:paraId="008F779E" w14:textId="77777777" w:rsidR="00F508E4" w:rsidRPr="00090EF4" w:rsidRDefault="00F508E4" w:rsidP="00F508E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EC8C97" w14:textId="0735FEA5" w:rsidR="00F508E4" w:rsidRPr="00F508E4" w:rsidRDefault="00F508E4" w:rsidP="00F5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508E4">
              <w:rPr>
                <w:rFonts w:ascii="Angsana New" w:hAnsi="Angsana New"/>
                <w:color w:val="000000" w:themeColor="text1"/>
                <w:sz w:val="30"/>
                <w:szCs w:val="30"/>
              </w:rPr>
              <w:t>12,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939</w:t>
            </w:r>
          </w:p>
        </w:tc>
        <w:tc>
          <w:tcPr>
            <w:tcW w:w="283" w:type="dxa"/>
          </w:tcPr>
          <w:p w14:paraId="7FDA4C6D" w14:textId="77777777" w:rsidR="00F508E4" w:rsidRPr="00090EF4" w:rsidRDefault="00F508E4" w:rsidP="00F508E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2F98D" w14:textId="26882211" w:rsidR="00F508E4" w:rsidRPr="00C82714" w:rsidRDefault="00F508E4" w:rsidP="00F5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82714">
              <w:rPr>
                <w:rFonts w:ascii="Angsana New" w:hAnsi="Angsana New"/>
                <w:sz w:val="30"/>
                <w:szCs w:val="30"/>
              </w:rPr>
              <w:t>12,</w:t>
            </w:r>
            <w:r w:rsidR="00C82714" w:rsidRPr="00C82714">
              <w:rPr>
                <w:rFonts w:ascii="Angsana New" w:hAnsi="Angsana New"/>
                <w:sz w:val="30"/>
                <w:szCs w:val="30"/>
              </w:rPr>
              <w:t>781</w:t>
            </w:r>
          </w:p>
        </w:tc>
        <w:tc>
          <w:tcPr>
            <w:tcW w:w="283" w:type="dxa"/>
          </w:tcPr>
          <w:p w14:paraId="111C99E0" w14:textId="77777777" w:rsidR="00F508E4" w:rsidRPr="00090EF4" w:rsidRDefault="00F508E4" w:rsidP="00F508E4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7DF66" w14:textId="22D1A0E2" w:rsidR="00F508E4" w:rsidRPr="00F508E4" w:rsidRDefault="00F508E4" w:rsidP="00F50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11,016</w:t>
            </w:r>
          </w:p>
        </w:tc>
      </w:tr>
    </w:tbl>
    <w:p w14:paraId="39EC5BF1" w14:textId="77777777" w:rsidR="00842561" w:rsidRDefault="00842561" w:rsidP="00090EF4">
      <w:pPr>
        <w:jc w:val="thaiDistribute"/>
        <w:rPr>
          <w:rFonts w:ascii="Angsana New" w:hAnsi="Angsana New"/>
          <w:sz w:val="30"/>
          <w:szCs w:val="30"/>
        </w:rPr>
      </w:pPr>
    </w:p>
    <w:p w14:paraId="3CEB0237" w14:textId="7E1D0240" w:rsidR="00090EF4" w:rsidRPr="00EA1C08" w:rsidRDefault="00090EF4" w:rsidP="00090EF4">
      <w:pPr>
        <w:jc w:val="thaiDistribute"/>
        <w:rPr>
          <w:rFonts w:ascii="Angsana New" w:hAnsi="Angsana New"/>
          <w:sz w:val="30"/>
          <w:szCs w:val="30"/>
          <w:cs/>
        </w:rPr>
      </w:pPr>
      <w:r w:rsidRPr="00801441">
        <w:rPr>
          <w:rFonts w:ascii="Angsana New" w:hAnsi="Angsana New"/>
          <w:sz w:val="30"/>
          <w:szCs w:val="30"/>
          <w:cs/>
        </w:rPr>
        <w:t>กำไร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(ขาดทุน) </w:t>
      </w:r>
      <w:r w:rsidRPr="00801441">
        <w:rPr>
          <w:rFonts w:ascii="Angsana New" w:hAnsi="Angsana New"/>
          <w:sz w:val="30"/>
          <w:szCs w:val="30"/>
          <w:cs/>
        </w:rPr>
        <w:t>จากการวัดมูลค่าใหม่ตามหลักคณิตศาสตร์ประกันภัย</w:t>
      </w:r>
      <w:r w:rsidRPr="00EA1C08">
        <w:rPr>
          <w:rFonts w:ascii="Angsana New" w:hAnsi="Angsana New"/>
          <w:sz w:val="30"/>
          <w:szCs w:val="30"/>
          <w:cs/>
        </w:rPr>
        <w:t>ที่รับรู้ใน</w:t>
      </w:r>
      <w:r>
        <w:rPr>
          <w:rFonts w:ascii="Angsana New" w:hAnsi="Angsana New"/>
          <w:sz w:val="30"/>
          <w:szCs w:val="30"/>
          <w:cs/>
        </w:rPr>
        <w:t>กำไร</w:t>
      </w:r>
      <w:r w:rsidRPr="00EA1C08">
        <w:rPr>
          <w:rFonts w:ascii="Angsana New" w:hAnsi="Angsana New"/>
          <w:sz w:val="30"/>
          <w:szCs w:val="30"/>
          <w:cs/>
        </w:rPr>
        <w:t>เบ็ดเสร็จอื่นสำหรับ</w:t>
      </w:r>
      <w:r>
        <w:rPr>
          <w:rFonts w:ascii="Angsana New" w:hAnsi="Angsana New"/>
          <w:sz w:val="30"/>
          <w:szCs w:val="30"/>
          <w:cs/>
        </w:rPr>
        <w:t>งวดหกเดือน</w:t>
      </w:r>
      <w:r w:rsidRPr="00EA1C0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A423FD">
        <w:rPr>
          <w:rFonts w:ascii="Angsana New" w:hAnsi="Angsana New"/>
          <w:color w:val="000000"/>
          <w:sz w:val="30"/>
          <w:szCs w:val="30"/>
        </w:rPr>
        <w:t>3</w:t>
      </w:r>
      <w:r w:rsidRPr="00B466DF">
        <w:rPr>
          <w:rFonts w:ascii="Angsana New" w:hAnsi="Angsana New"/>
          <w:color w:val="000000"/>
          <w:sz w:val="30"/>
          <w:szCs w:val="30"/>
        </w:rPr>
        <w:t>0</w:t>
      </w:r>
      <w:r w:rsidRPr="00A423FD"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 w:rsidRPr="00A423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2569</w:t>
      </w:r>
      <w:r w:rsidRPr="00EA1C08">
        <w:rPr>
          <w:rFonts w:ascii="Angsana New" w:hAnsi="Angsana New"/>
          <w:sz w:val="30"/>
          <w:szCs w:val="30"/>
          <w:cs/>
        </w:rPr>
        <w:t xml:space="preserve"> และ </w:t>
      </w:r>
      <w:r w:rsidRPr="00EA1C0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EA1C08">
        <w:rPr>
          <w:rFonts w:ascii="Angsana New" w:hAnsi="Angsana New"/>
          <w:sz w:val="30"/>
          <w:szCs w:val="30"/>
          <w:cs/>
        </w:rPr>
        <w:t xml:space="preserve"> เกิดขึ้นจาก</w:t>
      </w:r>
    </w:p>
    <w:p w14:paraId="1EC0C3A9" w14:textId="77777777" w:rsidR="00090EF4" w:rsidRDefault="00090EF4" w:rsidP="00090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Y="1"/>
        <w:tblOverlap w:val="never"/>
        <w:tblW w:w="9855" w:type="dxa"/>
        <w:tblLayout w:type="fixed"/>
        <w:tblLook w:val="0000" w:firstRow="0" w:lastRow="0" w:firstColumn="0" w:lastColumn="0" w:noHBand="0" w:noVBand="0"/>
      </w:tblPr>
      <w:tblGrid>
        <w:gridCol w:w="5054"/>
        <w:gridCol w:w="1005"/>
        <w:gridCol w:w="240"/>
        <w:gridCol w:w="1036"/>
        <w:gridCol w:w="241"/>
        <w:gridCol w:w="1003"/>
        <w:gridCol w:w="240"/>
        <w:gridCol w:w="1036"/>
      </w:tblGrid>
      <w:tr w:rsidR="00090EF4" w:rsidRPr="00EA1C08" w14:paraId="6C9C2E60" w14:textId="77777777" w:rsidTr="0037237C">
        <w:trPr>
          <w:cantSplit/>
        </w:trPr>
        <w:tc>
          <w:tcPr>
            <w:tcW w:w="5054" w:type="dxa"/>
          </w:tcPr>
          <w:p w14:paraId="641EEF67" w14:textId="77777777" w:rsidR="00090EF4" w:rsidRPr="00EA1C08" w:rsidRDefault="00090EF4" w:rsidP="00933B0E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01" w:type="dxa"/>
            <w:gridSpan w:val="7"/>
          </w:tcPr>
          <w:p w14:paraId="11D3276D" w14:textId="77777777" w:rsidR="00090EF4" w:rsidRPr="00EA1C08" w:rsidRDefault="00090EF4" w:rsidP="00933B0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090EF4" w:rsidRPr="00EA1C08" w14:paraId="6062A1DA" w14:textId="77777777" w:rsidTr="0037237C">
        <w:trPr>
          <w:cantSplit/>
        </w:trPr>
        <w:tc>
          <w:tcPr>
            <w:tcW w:w="5054" w:type="dxa"/>
          </w:tcPr>
          <w:p w14:paraId="3EAC1867" w14:textId="77777777" w:rsidR="00090EF4" w:rsidRPr="00EA1C08" w:rsidRDefault="00090EF4" w:rsidP="00933B0E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310740" w14:textId="77777777" w:rsidR="00090EF4" w:rsidRPr="00EA1C08" w:rsidRDefault="00090EF4" w:rsidP="00933B0E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52F0084D" w14:textId="77777777" w:rsidR="00090EF4" w:rsidRPr="00EA1C08" w:rsidRDefault="00090EF4" w:rsidP="00933B0E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79" w:type="dxa"/>
            <w:gridSpan w:val="3"/>
            <w:tcBorders>
              <w:top w:val="single" w:sz="4" w:space="0" w:color="auto"/>
            </w:tcBorders>
          </w:tcPr>
          <w:p w14:paraId="5D7B5B18" w14:textId="77777777" w:rsidR="00090EF4" w:rsidRPr="00EA1C08" w:rsidRDefault="00090EF4" w:rsidP="00933B0E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090EF4" w:rsidRPr="00EA1C08" w14:paraId="30E3109B" w14:textId="77777777" w:rsidTr="0037237C">
        <w:trPr>
          <w:cantSplit/>
        </w:trPr>
        <w:tc>
          <w:tcPr>
            <w:tcW w:w="5054" w:type="dxa"/>
          </w:tcPr>
          <w:p w14:paraId="42E804E2" w14:textId="77777777" w:rsidR="00090EF4" w:rsidRPr="00EA1C08" w:rsidRDefault="00090EF4" w:rsidP="00933B0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5A102007" w14:textId="77777777" w:rsidR="00090EF4" w:rsidRPr="00EA1C08" w:rsidRDefault="00090EF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0" w:type="dxa"/>
          </w:tcPr>
          <w:p w14:paraId="37A982C9" w14:textId="77777777" w:rsidR="00090EF4" w:rsidRPr="00EA1C08" w:rsidRDefault="00090EF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7D0B357A" w14:textId="77777777" w:rsidR="00090EF4" w:rsidRPr="00EA1C08" w:rsidRDefault="00090EF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1" w:type="dxa"/>
          </w:tcPr>
          <w:p w14:paraId="320F8F12" w14:textId="77777777" w:rsidR="00090EF4" w:rsidRPr="00EA1C08" w:rsidRDefault="00090EF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4" w:space="0" w:color="auto"/>
            </w:tcBorders>
          </w:tcPr>
          <w:p w14:paraId="19F061DC" w14:textId="77777777" w:rsidR="00090EF4" w:rsidRPr="00EA1C08" w:rsidRDefault="00090EF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5E6F0DE" w14:textId="77777777" w:rsidR="00090EF4" w:rsidRPr="00EA1C08" w:rsidRDefault="00090EF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</w:tcPr>
          <w:p w14:paraId="77B3341C" w14:textId="77777777" w:rsidR="00090EF4" w:rsidRPr="00EA1C08" w:rsidRDefault="00090EF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090EF4" w:rsidRPr="00EA1C08" w14:paraId="6B52DCBE" w14:textId="77777777" w:rsidTr="0037237C">
        <w:trPr>
          <w:cantSplit/>
        </w:trPr>
        <w:tc>
          <w:tcPr>
            <w:tcW w:w="5054" w:type="dxa"/>
          </w:tcPr>
          <w:p w14:paraId="1200DCA8" w14:textId="77777777" w:rsidR="00090EF4" w:rsidRPr="00A8218C" w:rsidRDefault="00090EF4" w:rsidP="00933B0E">
            <w:pPr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A8218C">
              <w:rPr>
                <w:rFonts w:ascii="Angsana New" w:hAnsi="Angsana New"/>
                <w:sz w:val="30"/>
                <w:szCs w:val="30"/>
                <w:cs/>
              </w:rPr>
              <w:t>การปรับปรุงมูลค่าตามประสบการณ์จริง</w:t>
            </w: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461DE469" w14:textId="77777777" w:rsidR="00090EF4" w:rsidRPr="00A8218C" w:rsidRDefault="00090EF4" w:rsidP="00A7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8218C">
              <w:rPr>
                <w:rFonts w:ascii="Angsana New" w:hAnsi="Angsana New"/>
                <w:bCs/>
                <w:sz w:val="30"/>
                <w:szCs w:val="30"/>
              </w:rPr>
              <w:t>1,533</w:t>
            </w:r>
          </w:p>
        </w:tc>
        <w:tc>
          <w:tcPr>
            <w:tcW w:w="240" w:type="dxa"/>
          </w:tcPr>
          <w:p w14:paraId="03D05FA6" w14:textId="77777777" w:rsidR="00090EF4" w:rsidRPr="00A8218C" w:rsidRDefault="00090EF4" w:rsidP="00933B0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</w:tcPr>
          <w:p w14:paraId="6BF20C10" w14:textId="77777777" w:rsidR="00090EF4" w:rsidRPr="00A8218C" w:rsidRDefault="00090EF4" w:rsidP="00071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8218C">
              <w:rPr>
                <w:rFonts w:ascii="Angsana New" w:hAnsi="Angsana New"/>
                <w:bCs/>
                <w:sz w:val="30"/>
                <w:szCs w:val="30"/>
              </w:rPr>
              <w:t>9,981</w:t>
            </w:r>
          </w:p>
        </w:tc>
        <w:tc>
          <w:tcPr>
            <w:tcW w:w="241" w:type="dxa"/>
          </w:tcPr>
          <w:p w14:paraId="3FC5BAD2" w14:textId="77777777" w:rsidR="00090EF4" w:rsidRPr="00A8218C" w:rsidRDefault="00090EF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  <w:vAlign w:val="bottom"/>
          </w:tcPr>
          <w:p w14:paraId="1F9CF19E" w14:textId="77777777" w:rsidR="00090EF4" w:rsidRPr="00E56214" w:rsidRDefault="00090EF4" w:rsidP="00933B0E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af-ZA"/>
              </w:rPr>
            </w:pPr>
            <w:r w:rsidRPr="00346557">
              <w:rPr>
                <w:rFonts w:asciiTheme="majorBidi" w:hAnsiTheme="majorBidi" w:cstheme="majorBidi"/>
                <w:sz w:val="30"/>
                <w:szCs w:val="30"/>
                <w:cs/>
                <w:lang w:val="af-ZA"/>
              </w:rPr>
              <w:t>-</w:t>
            </w:r>
          </w:p>
        </w:tc>
        <w:tc>
          <w:tcPr>
            <w:tcW w:w="240" w:type="dxa"/>
          </w:tcPr>
          <w:p w14:paraId="62EE0061" w14:textId="77777777" w:rsidR="00090EF4" w:rsidRPr="00A8218C" w:rsidRDefault="00090EF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</w:tcPr>
          <w:p w14:paraId="5F917C1A" w14:textId="77777777" w:rsidR="00090EF4" w:rsidRPr="00A8218C" w:rsidRDefault="00090EF4" w:rsidP="00A7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74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8218C">
              <w:rPr>
                <w:rFonts w:ascii="Angsana New" w:hAnsi="Angsana New"/>
                <w:bCs/>
                <w:sz w:val="30"/>
                <w:szCs w:val="30"/>
              </w:rPr>
              <w:t>9,981</w:t>
            </w:r>
          </w:p>
        </w:tc>
      </w:tr>
      <w:tr w:rsidR="00090EF4" w:rsidRPr="00EA1C08" w14:paraId="203EB704" w14:textId="77777777" w:rsidTr="0037237C">
        <w:trPr>
          <w:cantSplit/>
        </w:trPr>
        <w:tc>
          <w:tcPr>
            <w:tcW w:w="5054" w:type="dxa"/>
          </w:tcPr>
          <w:p w14:paraId="64EB430E" w14:textId="77777777" w:rsidR="00090EF4" w:rsidRPr="00A8218C" w:rsidRDefault="00090EF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1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8218C">
              <w:rPr>
                <w:rFonts w:ascii="Angsana New" w:hAnsi="Angsana New"/>
                <w:sz w:val="30"/>
                <w:szCs w:val="30"/>
                <w:cs/>
              </w:rPr>
              <w:t>การเปลี่ยนแปลงสมมติฐานด้านการเงิน</w:t>
            </w:r>
          </w:p>
        </w:tc>
        <w:tc>
          <w:tcPr>
            <w:tcW w:w="1005" w:type="dxa"/>
          </w:tcPr>
          <w:p w14:paraId="30786ECA" w14:textId="0B16DE69" w:rsidR="00090EF4" w:rsidRPr="00A8218C" w:rsidRDefault="0057782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782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0" w:type="dxa"/>
          </w:tcPr>
          <w:p w14:paraId="173F1B25" w14:textId="77777777" w:rsidR="00090EF4" w:rsidRPr="00A8218C" w:rsidRDefault="00090EF4" w:rsidP="00933B0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36" w:type="dxa"/>
          </w:tcPr>
          <w:p w14:paraId="6B011329" w14:textId="42B6FC21" w:rsidR="00090EF4" w:rsidRPr="00A8218C" w:rsidRDefault="00090EF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8218C">
              <w:rPr>
                <w:rFonts w:ascii="Angsana New" w:hAnsi="Angsana New"/>
                <w:bCs/>
                <w:sz w:val="30"/>
                <w:szCs w:val="30"/>
              </w:rPr>
              <w:t xml:space="preserve">61     </w:t>
            </w:r>
          </w:p>
        </w:tc>
        <w:tc>
          <w:tcPr>
            <w:tcW w:w="241" w:type="dxa"/>
          </w:tcPr>
          <w:p w14:paraId="2348F8FE" w14:textId="77777777" w:rsidR="00090EF4" w:rsidRPr="00A8218C" w:rsidRDefault="00090EF4" w:rsidP="00933B0E">
            <w:pPr>
              <w:pStyle w:val="BodyText3"/>
              <w:tabs>
                <w:tab w:val="clear" w:pos="907"/>
              </w:tabs>
              <w:ind w:right="57"/>
              <w:jc w:val="right"/>
            </w:pPr>
          </w:p>
        </w:tc>
        <w:tc>
          <w:tcPr>
            <w:tcW w:w="1003" w:type="dxa"/>
            <w:vAlign w:val="bottom"/>
          </w:tcPr>
          <w:p w14:paraId="4184EDBB" w14:textId="77777777" w:rsidR="00090EF4" w:rsidRPr="00E56214" w:rsidRDefault="00090EF4" w:rsidP="00933B0E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af-ZA"/>
              </w:rPr>
            </w:pPr>
            <w:r w:rsidRPr="00346557">
              <w:rPr>
                <w:rFonts w:asciiTheme="majorBidi" w:hAnsiTheme="majorBidi" w:cstheme="majorBidi"/>
                <w:sz w:val="30"/>
                <w:szCs w:val="30"/>
                <w:cs/>
                <w:lang w:val="af-ZA"/>
              </w:rPr>
              <w:t>-</w:t>
            </w:r>
          </w:p>
        </w:tc>
        <w:tc>
          <w:tcPr>
            <w:tcW w:w="240" w:type="dxa"/>
          </w:tcPr>
          <w:p w14:paraId="23A10763" w14:textId="77777777" w:rsidR="00090EF4" w:rsidRPr="00A8218C" w:rsidRDefault="00090EF4" w:rsidP="00933B0E">
            <w:pPr>
              <w:pStyle w:val="BodyText3"/>
              <w:tabs>
                <w:tab w:val="clear" w:pos="907"/>
              </w:tabs>
              <w:ind w:right="57"/>
              <w:jc w:val="right"/>
            </w:pPr>
          </w:p>
        </w:tc>
        <w:tc>
          <w:tcPr>
            <w:tcW w:w="1036" w:type="dxa"/>
          </w:tcPr>
          <w:p w14:paraId="73A51C61" w14:textId="77777777" w:rsidR="00090EF4" w:rsidRPr="00A8218C" w:rsidRDefault="00090EF4" w:rsidP="00A7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74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8218C">
              <w:rPr>
                <w:rFonts w:ascii="Angsana New" w:hAnsi="Angsana New"/>
                <w:bCs/>
                <w:sz w:val="30"/>
                <w:szCs w:val="30"/>
              </w:rPr>
              <w:t xml:space="preserve">61      </w:t>
            </w:r>
          </w:p>
        </w:tc>
      </w:tr>
      <w:tr w:rsidR="00090EF4" w:rsidRPr="00EA1C08" w14:paraId="231ACAD6" w14:textId="77777777" w:rsidTr="0037237C">
        <w:trPr>
          <w:cantSplit/>
        </w:trPr>
        <w:tc>
          <w:tcPr>
            <w:tcW w:w="5054" w:type="dxa"/>
          </w:tcPr>
          <w:p w14:paraId="20FFDF02" w14:textId="77777777" w:rsidR="00090EF4" w:rsidRPr="00A8218C" w:rsidRDefault="00090EF4" w:rsidP="00933B0E">
            <w:pPr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A8218C">
              <w:rPr>
                <w:rFonts w:ascii="Angsana New" w:hAnsi="Angsana New"/>
                <w:sz w:val="30"/>
                <w:szCs w:val="30"/>
                <w:cs/>
              </w:rPr>
              <w:t>การเปลี่ยนแปลงสมมติฐานด้านประชากรศาสตร์</w:t>
            </w:r>
          </w:p>
        </w:tc>
        <w:tc>
          <w:tcPr>
            <w:tcW w:w="1005" w:type="dxa"/>
          </w:tcPr>
          <w:p w14:paraId="131B1F4E" w14:textId="77777777" w:rsidR="00090EF4" w:rsidRPr="00A8218C" w:rsidRDefault="00090EF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8218C">
              <w:rPr>
                <w:rFonts w:ascii="Angsana New" w:hAnsi="Angsana New"/>
                <w:bCs/>
                <w:sz w:val="30"/>
                <w:szCs w:val="30"/>
              </w:rPr>
              <w:t>(229)</w:t>
            </w:r>
          </w:p>
        </w:tc>
        <w:tc>
          <w:tcPr>
            <w:tcW w:w="240" w:type="dxa"/>
          </w:tcPr>
          <w:p w14:paraId="128CA312" w14:textId="77777777" w:rsidR="00090EF4" w:rsidRPr="00A8218C" w:rsidRDefault="00090EF4" w:rsidP="00933B0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0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385891B4" w14:textId="77777777" w:rsidR="00090EF4" w:rsidRPr="00A8218C" w:rsidRDefault="00090EF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8218C">
              <w:rPr>
                <w:rFonts w:ascii="Angsana New" w:hAnsi="Angsana New"/>
                <w:bCs/>
                <w:sz w:val="30"/>
                <w:szCs w:val="30"/>
              </w:rPr>
              <w:t>(2,176)</w:t>
            </w:r>
          </w:p>
        </w:tc>
        <w:tc>
          <w:tcPr>
            <w:tcW w:w="241" w:type="dxa"/>
          </w:tcPr>
          <w:p w14:paraId="38DA67A7" w14:textId="77777777" w:rsidR="00090EF4" w:rsidRPr="00A8218C" w:rsidRDefault="00090EF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14:paraId="2DC75387" w14:textId="77777777" w:rsidR="00090EF4" w:rsidRPr="00E56214" w:rsidRDefault="00090EF4" w:rsidP="00933B0E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af-ZA"/>
              </w:rPr>
            </w:pPr>
            <w:r w:rsidRPr="00346557">
              <w:rPr>
                <w:rFonts w:asciiTheme="majorBidi" w:hAnsiTheme="majorBidi" w:cstheme="majorBidi"/>
                <w:sz w:val="30"/>
                <w:szCs w:val="30"/>
                <w:cs/>
                <w:lang w:val="af-ZA"/>
              </w:rPr>
              <w:t>-</w:t>
            </w:r>
          </w:p>
        </w:tc>
        <w:tc>
          <w:tcPr>
            <w:tcW w:w="240" w:type="dxa"/>
          </w:tcPr>
          <w:p w14:paraId="52DC1E0F" w14:textId="77777777" w:rsidR="00090EF4" w:rsidRPr="00A8218C" w:rsidRDefault="00090EF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36" w:type="dxa"/>
          </w:tcPr>
          <w:p w14:paraId="617A123E" w14:textId="77777777" w:rsidR="00090EF4" w:rsidRPr="00A8218C" w:rsidRDefault="00090EF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8218C">
              <w:rPr>
                <w:rFonts w:ascii="Angsana New" w:hAnsi="Angsana New"/>
                <w:bCs/>
                <w:sz w:val="30"/>
                <w:szCs w:val="30"/>
              </w:rPr>
              <w:t>(2,176)</w:t>
            </w:r>
          </w:p>
        </w:tc>
      </w:tr>
      <w:tr w:rsidR="00090EF4" w:rsidRPr="00EA1C08" w14:paraId="5CAF34D1" w14:textId="77777777" w:rsidTr="0037237C">
        <w:trPr>
          <w:cantSplit/>
        </w:trPr>
        <w:tc>
          <w:tcPr>
            <w:tcW w:w="5054" w:type="dxa"/>
          </w:tcPr>
          <w:p w14:paraId="55E44650" w14:textId="77777777" w:rsidR="00090EF4" w:rsidRPr="00A8218C" w:rsidRDefault="00090EF4" w:rsidP="00933B0E">
            <w:pPr>
              <w:ind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A8218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316A4B59" w14:textId="77777777" w:rsidR="00090EF4" w:rsidRPr="00A8218C" w:rsidRDefault="00090EF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8218C">
              <w:rPr>
                <w:rFonts w:ascii="Angsana New" w:hAnsi="Angsana New"/>
                <w:bCs/>
                <w:sz w:val="30"/>
                <w:szCs w:val="30"/>
              </w:rPr>
              <w:t>1,311</w:t>
            </w:r>
          </w:p>
        </w:tc>
        <w:tc>
          <w:tcPr>
            <w:tcW w:w="240" w:type="dxa"/>
          </w:tcPr>
          <w:p w14:paraId="55D95877" w14:textId="77777777" w:rsidR="00090EF4" w:rsidRPr="00A8218C" w:rsidRDefault="00090EF4" w:rsidP="00933B0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0E23C3D8" w14:textId="77777777" w:rsidR="00090EF4" w:rsidRPr="00A8218C" w:rsidRDefault="00090EF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7,866</w:t>
            </w:r>
          </w:p>
        </w:tc>
        <w:tc>
          <w:tcPr>
            <w:tcW w:w="241" w:type="dxa"/>
          </w:tcPr>
          <w:p w14:paraId="0D1CFD8E" w14:textId="77777777" w:rsidR="00090EF4" w:rsidRPr="00A8218C" w:rsidRDefault="00090EF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7DA06" w14:textId="77777777" w:rsidR="00090EF4" w:rsidRPr="00E56214" w:rsidRDefault="00090EF4" w:rsidP="00933B0E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af-ZA"/>
              </w:rPr>
            </w:pPr>
            <w:r w:rsidRPr="00346557">
              <w:rPr>
                <w:rFonts w:asciiTheme="majorBidi" w:hAnsiTheme="majorBidi" w:cstheme="majorBidi"/>
                <w:sz w:val="30"/>
                <w:szCs w:val="30"/>
                <w:cs/>
                <w:lang w:val="af-ZA"/>
              </w:rPr>
              <w:t>-</w:t>
            </w:r>
          </w:p>
        </w:tc>
        <w:tc>
          <w:tcPr>
            <w:tcW w:w="240" w:type="dxa"/>
          </w:tcPr>
          <w:p w14:paraId="75B3DCD0" w14:textId="77777777" w:rsidR="00090EF4" w:rsidRPr="00A8218C" w:rsidRDefault="00090EF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102B0017" w14:textId="77777777" w:rsidR="00090EF4" w:rsidRPr="00A8218C" w:rsidRDefault="00090EF4" w:rsidP="00372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3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7,866</w:t>
            </w:r>
          </w:p>
        </w:tc>
      </w:tr>
    </w:tbl>
    <w:p w14:paraId="488A142F" w14:textId="77777777" w:rsidR="00090EF4" w:rsidRPr="00A8218C" w:rsidRDefault="00090EF4" w:rsidP="00090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353C3E" w14:textId="77777777" w:rsidR="00090EF4" w:rsidRPr="00801441" w:rsidRDefault="00090EF4" w:rsidP="00090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01441">
        <w:rPr>
          <w:rFonts w:ascii="Angsana New" w:hAnsi="Angsana New"/>
          <w:sz w:val="30"/>
          <w:szCs w:val="30"/>
          <w:cs/>
        </w:rPr>
        <w:t xml:space="preserve">สมมติฐานที่สำคัญที่ใช้ในการคำนวณหนี้สินผลประโยชน์ของพนักงานในปี </w:t>
      </w:r>
      <w:r w:rsidRPr="00801441">
        <w:rPr>
          <w:rFonts w:ascii="Angsana New" w:hAnsi="Angsana New"/>
          <w:color w:val="000000"/>
          <w:sz w:val="30"/>
          <w:szCs w:val="30"/>
        </w:rPr>
        <w:t xml:space="preserve">2569 </w:t>
      </w:r>
      <w:r w:rsidRPr="00801441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Pr="00801441">
        <w:rPr>
          <w:rFonts w:ascii="Angsana New" w:hAnsi="Angsana New"/>
          <w:color w:val="000000"/>
          <w:sz w:val="30"/>
          <w:szCs w:val="30"/>
        </w:rPr>
        <w:t xml:space="preserve">2568 </w:t>
      </w:r>
      <w:r w:rsidRPr="00801441">
        <w:rPr>
          <w:rFonts w:ascii="Angsana New" w:hAnsi="Angsana New"/>
          <w:sz w:val="30"/>
          <w:szCs w:val="30"/>
          <w:cs/>
        </w:rPr>
        <w:t>มีดังนี้</w:t>
      </w:r>
    </w:p>
    <w:p w14:paraId="39550950" w14:textId="77777777" w:rsidR="00090EF4" w:rsidRPr="00A8218C" w:rsidRDefault="00090EF4" w:rsidP="00090EF4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801441">
        <w:rPr>
          <w:rFonts w:ascii="Angsana New" w:hAnsi="Angsana New"/>
          <w:sz w:val="30"/>
          <w:szCs w:val="30"/>
          <w:cs/>
        </w:rPr>
        <w:t>อัตราคิดลด</w:t>
      </w:r>
      <w:r w:rsidRPr="00801441">
        <w:rPr>
          <w:rFonts w:ascii="Angsana New" w:hAnsi="Angsana New"/>
          <w:sz w:val="30"/>
          <w:szCs w:val="30"/>
          <w:cs/>
        </w:rPr>
        <w:tab/>
      </w:r>
      <w:r w:rsidRPr="00801441">
        <w:rPr>
          <w:rFonts w:ascii="Angsana New" w:hAnsi="Angsana New"/>
          <w:sz w:val="30"/>
          <w:szCs w:val="30"/>
          <w:cs/>
        </w:rPr>
        <w:tab/>
      </w:r>
      <w:r w:rsidRPr="00801441">
        <w:rPr>
          <w:rFonts w:ascii="Angsana New" w:hAnsi="Angsana New"/>
          <w:sz w:val="30"/>
          <w:szCs w:val="30"/>
          <w:cs/>
        </w:rPr>
        <w:tab/>
      </w:r>
      <w:r w:rsidRPr="00801441">
        <w:rPr>
          <w:rFonts w:ascii="Angsana New" w:hAnsi="Angsana New"/>
          <w:spacing w:val="-6"/>
          <w:sz w:val="30"/>
          <w:szCs w:val="30"/>
          <w:cs/>
        </w:rPr>
        <w:t>ร้อย</w:t>
      </w:r>
      <w:r>
        <w:rPr>
          <w:rFonts w:ascii="Angsana New" w:hAnsi="Angsana New"/>
          <w:spacing w:val="-6"/>
          <w:sz w:val="30"/>
          <w:szCs w:val="30"/>
          <w:cs/>
        </w:rPr>
        <w:t>ละ</w:t>
      </w:r>
      <w:r w:rsidRPr="0080144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 xml:space="preserve">1.56 </w:t>
      </w:r>
      <w:r w:rsidRPr="00A8218C">
        <w:rPr>
          <w:rFonts w:ascii="Angsana New" w:hAnsi="Angsana New"/>
          <w:spacing w:val="-6"/>
          <w:sz w:val="30"/>
          <w:szCs w:val="30"/>
          <w:cs/>
        </w:rPr>
        <w:t xml:space="preserve">และ </w:t>
      </w:r>
      <w:r w:rsidRPr="00A8218C">
        <w:rPr>
          <w:rFonts w:ascii="Angsana New" w:hAnsi="Angsana New"/>
          <w:spacing w:val="-6"/>
          <w:sz w:val="30"/>
          <w:szCs w:val="30"/>
        </w:rPr>
        <w:t>2.48</w:t>
      </w:r>
      <w:r w:rsidRPr="00A8218C">
        <w:rPr>
          <w:rFonts w:ascii="Angsana New" w:hAnsi="Angsana New"/>
          <w:spacing w:val="-6"/>
          <w:sz w:val="30"/>
          <w:szCs w:val="30"/>
          <w:cs/>
        </w:rPr>
        <w:t xml:space="preserve"> ต่อ</w:t>
      </w:r>
      <w:r w:rsidRPr="00801441">
        <w:rPr>
          <w:rFonts w:ascii="Angsana New" w:hAnsi="Angsana New"/>
          <w:spacing w:val="-6"/>
          <w:sz w:val="30"/>
          <w:szCs w:val="30"/>
          <w:cs/>
        </w:rPr>
        <w:t xml:space="preserve">ปีสำหรับปี </w:t>
      </w:r>
      <w:r w:rsidRPr="00801441">
        <w:rPr>
          <w:rFonts w:ascii="Angsana New" w:hAnsi="Angsana New"/>
          <w:spacing w:val="-6"/>
          <w:sz w:val="30"/>
          <w:szCs w:val="30"/>
        </w:rPr>
        <w:t xml:space="preserve">2569 </w:t>
      </w:r>
      <w:r w:rsidRPr="00801441">
        <w:rPr>
          <w:rFonts w:ascii="Angsana New" w:hAnsi="Angsana New"/>
          <w:spacing w:val="-6"/>
          <w:sz w:val="30"/>
          <w:szCs w:val="30"/>
          <w:cs/>
        </w:rPr>
        <w:t xml:space="preserve">และร้อยละ </w:t>
      </w:r>
      <w:r w:rsidRPr="00801441">
        <w:rPr>
          <w:rFonts w:ascii="Angsana New" w:hAnsi="Angsana New"/>
          <w:spacing w:val="-6"/>
          <w:sz w:val="30"/>
          <w:szCs w:val="30"/>
        </w:rPr>
        <w:t>2.4</w:t>
      </w:r>
      <w:r>
        <w:rPr>
          <w:rFonts w:ascii="Angsana New" w:hAnsi="Angsana New"/>
          <w:spacing w:val="-6"/>
          <w:sz w:val="30"/>
          <w:szCs w:val="30"/>
        </w:rPr>
        <w:t>3</w:t>
      </w:r>
      <w:r w:rsidRPr="00801441">
        <w:rPr>
          <w:rFonts w:ascii="Angsana New" w:hAnsi="Angsana New"/>
          <w:spacing w:val="-6"/>
          <w:sz w:val="30"/>
          <w:szCs w:val="30"/>
          <w:cs/>
        </w:rPr>
        <w:t xml:space="preserve"> และ </w:t>
      </w:r>
      <w:r w:rsidRPr="00801441">
        <w:rPr>
          <w:rFonts w:ascii="Angsana New" w:hAnsi="Angsana New"/>
          <w:spacing w:val="-6"/>
          <w:sz w:val="30"/>
          <w:szCs w:val="30"/>
        </w:rPr>
        <w:t>2.4</w:t>
      </w:r>
      <w:r>
        <w:rPr>
          <w:rFonts w:ascii="Angsana New" w:hAnsi="Angsana New"/>
          <w:spacing w:val="-6"/>
          <w:sz w:val="30"/>
          <w:szCs w:val="30"/>
        </w:rPr>
        <w:t>8</w:t>
      </w:r>
      <w:r w:rsidRPr="00801441">
        <w:rPr>
          <w:rFonts w:ascii="Angsana New" w:hAnsi="Angsana New"/>
          <w:spacing w:val="-6"/>
          <w:sz w:val="30"/>
          <w:szCs w:val="30"/>
        </w:rPr>
        <w:t xml:space="preserve"> </w:t>
      </w:r>
      <w:r w:rsidRPr="00801441">
        <w:rPr>
          <w:rFonts w:ascii="Angsana New" w:hAnsi="Angsana New"/>
          <w:spacing w:val="-6"/>
          <w:sz w:val="30"/>
          <w:szCs w:val="30"/>
          <w:cs/>
        </w:rPr>
        <w:t xml:space="preserve">ต่อปีสำหรับปี </w:t>
      </w:r>
      <w:r w:rsidRPr="00801441">
        <w:rPr>
          <w:rFonts w:ascii="Angsana New" w:hAnsi="Angsana New"/>
          <w:spacing w:val="-6"/>
          <w:sz w:val="30"/>
          <w:szCs w:val="30"/>
        </w:rPr>
        <w:t>2568</w:t>
      </w:r>
      <w:r w:rsidRPr="00801441">
        <w:rPr>
          <w:rFonts w:ascii="Angsana New" w:hAnsi="Angsana New"/>
          <w:sz w:val="30"/>
          <w:szCs w:val="30"/>
          <w:cs/>
        </w:rPr>
        <w:t>อัตราการขึ้นเงินเดือน</w:t>
      </w:r>
      <w:r w:rsidRPr="00801441">
        <w:rPr>
          <w:rFonts w:ascii="Angsana New" w:hAnsi="Angsana New"/>
          <w:sz w:val="30"/>
          <w:szCs w:val="30"/>
          <w:cs/>
        </w:rPr>
        <w:tab/>
      </w:r>
      <w:r w:rsidRPr="00801441">
        <w:rPr>
          <w:rFonts w:ascii="Angsana New" w:hAnsi="Angsana New"/>
          <w:sz w:val="30"/>
          <w:szCs w:val="30"/>
          <w:cs/>
        </w:rPr>
        <w:tab/>
        <w:t>ร้อยละ</w:t>
      </w:r>
      <w:r w:rsidRPr="00801441">
        <w:rPr>
          <w:rFonts w:ascii="Angsana New" w:hAnsi="Angsana New"/>
          <w:sz w:val="30"/>
          <w:szCs w:val="30"/>
        </w:rPr>
        <w:t xml:space="preserve"> </w:t>
      </w:r>
      <w:r w:rsidRPr="00A8218C">
        <w:rPr>
          <w:rFonts w:ascii="Angsana New" w:hAnsi="Angsana New"/>
          <w:sz w:val="30"/>
          <w:szCs w:val="30"/>
        </w:rPr>
        <w:t>3 - 5</w:t>
      </w:r>
      <w:r w:rsidRPr="00A8218C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0E532665" w14:textId="77777777" w:rsidR="00090EF4" w:rsidRDefault="00090EF4" w:rsidP="00090EF4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A8218C">
        <w:rPr>
          <w:rFonts w:ascii="Angsana New" w:hAnsi="Angsana New"/>
          <w:sz w:val="30"/>
          <w:szCs w:val="30"/>
          <w:cs/>
        </w:rPr>
        <w:t>อัตราการหมุนเวียนของพนักงาน</w:t>
      </w:r>
      <w:r w:rsidRPr="00A8218C">
        <w:rPr>
          <w:rFonts w:ascii="Angsana New" w:hAnsi="Angsana New"/>
          <w:sz w:val="30"/>
          <w:szCs w:val="30"/>
          <w:cs/>
        </w:rPr>
        <w:tab/>
        <w:t xml:space="preserve">ร้อยละ </w:t>
      </w:r>
      <w:r w:rsidRPr="00A8218C">
        <w:rPr>
          <w:rFonts w:ascii="Angsana New" w:hAnsi="Angsana New"/>
          <w:sz w:val="30"/>
          <w:szCs w:val="30"/>
        </w:rPr>
        <w:t>0</w:t>
      </w:r>
      <w:r w:rsidRPr="00A8218C">
        <w:rPr>
          <w:rFonts w:ascii="Angsana New" w:hAnsi="Angsana New"/>
          <w:sz w:val="30"/>
          <w:szCs w:val="30"/>
          <w:cs/>
        </w:rPr>
        <w:t xml:space="preserve"> - </w:t>
      </w:r>
      <w:r w:rsidRPr="00A8218C">
        <w:rPr>
          <w:rFonts w:ascii="Angsana New" w:hAnsi="Angsana New"/>
          <w:sz w:val="30"/>
          <w:szCs w:val="30"/>
        </w:rPr>
        <w:t xml:space="preserve">26 </w:t>
      </w:r>
      <w:r w:rsidRPr="00A8218C">
        <w:rPr>
          <w:rFonts w:ascii="Angsana New" w:hAnsi="Angsana New"/>
          <w:sz w:val="30"/>
          <w:szCs w:val="30"/>
          <w:cs/>
        </w:rPr>
        <w:t>ต่อปีสำหรับ</w:t>
      </w:r>
      <w:r w:rsidRPr="00801441">
        <w:rPr>
          <w:rFonts w:ascii="Angsana New" w:hAnsi="Angsana New"/>
          <w:sz w:val="30"/>
          <w:szCs w:val="30"/>
          <w:cs/>
        </w:rPr>
        <w:t xml:space="preserve">ปี </w:t>
      </w:r>
      <w:r w:rsidRPr="00801441">
        <w:rPr>
          <w:rFonts w:ascii="Angsana New" w:hAnsi="Angsana New"/>
          <w:sz w:val="30"/>
          <w:szCs w:val="30"/>
        </w:rPr>
        <w:t>2569</w:t>
      </w:r>
      <w:r w:rsidRPr="00801441">
        <w:rPr>
          <w:rFonts w:ascii="Angsana New" w:hAnsi="Angsana New"/>
          <w:sz w:val="30"/>
          <w:szCs w:val="30"/>
          <w:cs/>
        </w:rPr>
        <w:t xml:space="preserve"> และ </w:t>
      </w:r>
      <w:r w:rsidRPr="00801441">
        <w:rPr>
          <w:rFonts w:ascii="Angsana New" w:hAnsi="Angsana New"/>
          <w:sz w:val="30"/>
          <w:szCs w:val="30"/>
        </w:rPr>
        <w:t>2568</w:t>
      </w:r>
    </w:p>
    <w:p w14:paraId="1389E8F1" w14:textId="77777777" w:rsidR="00090EF4" w:rsidRPr="00801441" w:rsidRDefault="00090EF4" w:rsidP="00090EF4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801441">
        <w:rPr>
          <w:rFonts w:ascii="Angsana New" w:hAnsi="Angsana New"/>
          <w:sz w:val="30"/>
          <w:szCs w:val="30"/>
          <w:cs/>
        </w:rPr>
        <w:lastRenderedPageBreak/>
        <w:t>การเปลี่ยนแปลงของสมมติฐานที่สำคัญข้างต้นอาจมีผลต่อความอ่อนไหวของประมาณการหนี้สินผลประโยชน์ของพนักงานซึ่งอาศัยข้อมูลตามรายงานการคำนวณของนักคณิตศาสตร์ประกันภัยดังนี้</w:t>
      </w:r>
    </w:p>
    <w:p w14:paraId="2CBA1B80" w14:textId="77777777" w:rsidR="00090EF4" w:rsidRPr="00E11AF7" w:rsidRDefault="00090EF4" w:rsidP="00090EF4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850" w:type="dxa"/>
        <w:tblLook w:val="04A0" w:firstRow="1" w:lastRow="0" w:firstColumn="1" w:lastColumn="0" w:noHBand="0" w:noVBand="1"/>
      </w:tblPr>
      <w:tblGrid>
        <w:gridCol w:w="4816"/>
        <w:gridCol w:w="238"/>
        <w:gridCol w:w="1020"/>
        <w:gridCol w:w="236"/>
        <w:gridCol w:w="1023"/>
        <w:gridCol w:w="238"/>
        <w:gridCol w:w="1018"/>
        <w:gridCol w:w="238"/>
        <w:gridCol w:w="1023"/>
      </w:tblGrid>
      <w:tr w:rsidR="00090EF4" w:rsidRPr="00801441" w14:paraId="6B83B854" w14:textId="77777777" w:rsidTr="00933B0E">
        <w:tc>
          <w:tcPr>
            <w:tcW w:w="4816" w:type="dxa"/>
            <w:vAlign w:val="bottom"/>
          </w:tcPr>
          <w:p w14:paraId="7ABDCEF2" w14:textId="77777777" w:rsidR="00090EF4" w:rsidRPr="00801441" w:rsidRDefault="00090EF4" w:rsidP="00933B0E">
            <w:pPr>
              <w:pStyle w:val="NoSpacing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38" w:type="dxa"/>
          </w:tcPr>
          <w:p w14:paraId="5EB904C3" w14:textId="77777777" w:rsidR="00090EF4" w:rsidRPr="00801441" w:rsidRDefault="00090EF4" w:rsidP="00933B0E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4796" w:type="dxa"/>
            <w:gridSpan w:val="7"/>
            <w:tcBorders>
              <w:bottom w:val="single" w:sz="4" w:space="0" w:color="auto"/>
            </w:tcBorders>
          </w:tcPr>
          <w:p w14:paraId="7AF88793" w14:textId="77777777" w:rsidR="00090EF4" w:rsidRPr="00801441" w:rsidRDefault="00090EF4" w:rsidP="00933B0E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 w:rsidRPr="00801441">
              <w:rPr>
                <w:rFonts w:ascii="Angsana New" w:hAnsi="Angsana New"/>
                <w:szCs w:val="30"/>
                <w:cs/>
              </w:rPr>
              <w:t>หนี้สินอาจเพิ่มขึ้น (ลดลง) จากการ</w:t>
            </w:r>
          </w:p>
          <w:p w14:paraId="2B761155" w14:textId="77777777" w:rsidR="00090EF4" w:rsidRPr="00801441" w:rsidRDefault="00090EF4" w:rsidP="00933B0E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801441">
              <w:rPr>
                <w:rFonts w:ascii="Angsana New" w:hAnsi="Angsana New"/>
                <w:szCs w:val="30"/>
                <w:cs/>
              </w:rPr>
              <w:t>เปลี่ยนแปลงของสมมติฐาน (พันบาท)</w:t>
            </w:r>
          </w:p>
        </w:tc>
      </w:tr>
      <w:tr w:rsidR="00090EF4" w:rsidRPr="00801441" w14:paraId="023E3C7B" w14:textId="77777777" w:rsidTr="00933B0E">
        <w:tc>
          <w:tcPr>
            <w:tcW w:w="4816" w:type="dxa"/>
            <w:vAlign w:val="bottom"/>
          </w:tcPr>
          <w:p w14:paraId="37434F2D" w14:textId="77777777" w:rsidR="00090EF4" w:rsidRPr="00801441" w:rsidRDefault="00090EF4" w:rsidP="00933B0E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38" w:type="dxa"/>
          </w:tcPr>
          <w:p w14:paraId="2C41311D" w14:textId="77777777" w:rsidR="00090EF4" w:rsidRPr="00801441" w:rsidRDefault="00090EF4" w:rsidP="00933B0E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2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5EF1D" w14:textId="77777777" w:rsidR="00090EF4" w:rsidRPr="00801441" w:rsidRDefault="00090EF4" w:rsidP="00933B0E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801441">
              <w:rPr>
                <w:rFonts w:ascii="Angsana New" w:hAnsi="Angsana New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AB3139C" w14:textId="77777777" w:rsidR="00090EF4" w:rsidRPr="00801441" w:rsidRDefault="00090EF4" w:rsidP="00933B0E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2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42CF9" w14:textId="77777777" w:rsidR="00090EF4" w:rsidRPr="00801441" w:rsidRDefault="00090EF4" w:rsidP="00933B0E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801441">
              <w:rPr>
                <w:rFonts w:ascii="Angsana New" w:hAnsi="Angsana New"/>
                <w:szCs w:val="30"/>
                <w:cs/>
              </w:rPr>
              <w:t>งบการเงินเฉพาะกิจการ</w:t>
            </w:r>
          </w:p>
        </w:tc>
      </w:tr>
      <w:tr w:rsidR="00090EF4" w:rsidRPr="00801441" w14:paraId="52A239B2" w14:textId="77777777" w:rsidTr="00933B0E">
        <w:tc>
          <w:tcPr>
            <w:tcW w:w="4816" w:type="dxa"/>
            <w:tcBorders>
              <w:bottom w:val="single" w:sz="4" w:space="0" w:color="auto"/>
            </w:tcBorders>
            <w:vAlign w:val="bottom"/>
          </w:tcPr>
          <w:p w14:paraId="28A2DD14" w14:textId="77777777" w:rsidR="00090EF4" w:rsidRPr="00801441" w:rsidRDefault="00090EF4" w:rsidP="00933B0E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801441">
              <w:rPr>
                <w:rFonts w:ascii="Angsana New" w:hAnsi="Angsana New"/>
                <w:szCs w:val="30"/>
                <w:cs/>
              </w:rPr>
              <w:t>สมมติฐานที่สำคัญ</w:t>
            </w:r>
          </w:p>
        </w:tc>
        <w:tc>
          <w:tcPr>
            <w:tcW w:w="238" w:type="dxa"/>
          </w:tcPr>
          <w:p w14:paraId="0B080A0F" w14:textId="77777777" w:rsidR="00090EF4" w:rsidRPr="00801441" w:rsidRDefault="00090EF4" w:rsidP="00933B0E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697FF" w14:textId="77777777" w:rsidR="00090EF4" w:rsidRPr="00801441" w:rsidRDefault="00090EF4" w:rsidP="00933B0E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801441">
              <w:rPr>
                <w:rFonts w:ascii="Angsana New" w:hAnsi="Angsana New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6B1F478" w14:textId="77777777" w:rsidR="00090EF4" w:rsidRPr="00801441" w:rsidRDefault="00090EF4" w:rsidP="00933B0E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FC6979" w14:textId="77777777" w:rsidR="00090EF4" w:rsidRPr="00801441" w:rsidRDefault="00090EF4" w:rsidP="00933B0E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801441">
              <w:rPr>
                <w:rFonts w:ascii="Angsana New" w:hAnsi="Angsana New"/>
                <w:szCs w:val="30"/>
                <w:cs/>
              </w:rPr>
              <w:t>ลดลง</w:t>
            </w:r>
          </w:p>
        </w:tc>
        <w:tc>
          <w:tcPr>
            <w:tcW w:w="238" w:type="dxa"/>
            <w:vMerge w:val="restart"/>
          </w:tcPr>
          <w:p w14:paraId="6567248A" w14:textId="77777777" w:rsidR="00090EF4" w:rsidRPr="00801441" w:rsidRDefault="00090EF4" w:rsidP="00933B0E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1BD51" w14:textId="77777777" w:rsidR="00090EF4" w:rsidRPr="00801441" w:rsidRDefault="00090EF4" w:rsidP="00933B0E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 w:rsidRPr="00801441">
              <w:rPr>
                <w:rFonts w:ascii="Angsana New" w:hAnsi="Angsana New"/>
                <w:szCs w:val="30"/>
                <w:cs/>
              </w:rPr>
              <w:t>เพิ่มขึ้น</w:t>
            </w:r>
          </w:p>
        </w:tc>
        <w:tc>
          <w:tcPr>
            <w:tcW w:w="238" w:type="dxa"/>
            <w:vMerge w:val="restart"/>
            <w:tcBorders>
              <w:top w:val="single" w:sz="4" w:space="0" w:color="auto"/>
            </w:tcBorders>
          </w:tcPr>
          <w:p w14:paraId="14F89795" w14:textId="77777777" w:rsidR="00090EF4" w:rsidRPr="00801441" w:rsidRDefault="00090EF4" w:rsidP="00933B0E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BE9BA" w14:textId="77777777" w:rsidR="00090EF4" w:rsidRPr="00801441" w:rsidRDefault="00090EF4" w:rsidP="00933B0E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 w:rsidRPr="00801441">
              <w:rPr>
                <w:rFonts w:ascii="Angsana New" w:hAnsi="Angsana New"/>
                <w:szCs w:val="30"/>
                <w:cs/>
              </w:rPr>
              <w:t>ลดลง</w:t>
            </w:r>
          </w:p>
        </w:tc>
      </w:tr>
      <w:tr w:rsidR="00090EF4" w:rsidRPr="00801441" w14:paraId="3B0D0E52" w14:textId="77777777" w:rsidTr="00933B0E">
        <w:tc>
          <w:tcPr>
            <w:tcW w:w="4816" w:type="dxa"/>
            <w:tcBorders>
              <w:top w:val="single" w:sz="4" w:space="0" w:color="auto"/>
            </w:tcBorders>
            <w:vAlign w:val="bottom"/>
          </w:tcPr>
          <w:p w14:paraId="348C3330" w14:textId="77777777" w:rsidR="00090EF4" w:rsidRPr="00801441" w:rsidRDefault="00090EF4" w:rsidP="00933B0E">
            <w:pPr>
              <w:pStyle w:val="NoSpacing"/>
              <w:ind w:left="-112"/>
              <w:rPr>
                <w:rFonts w:ascii="Angsana New" w:hAnsi="Angsana New"/>
                <w:szCs w:val="30"/>
                <w:cs/>
              </w:rPr>
            </w:pPr>
            <w:r w:rsidRPr="00801441">
              <w:rPr>
                <w:rFonts w:ascii="Angsana New" w:hAnsi="Angsana New"/>
                <w:szCs w:val="30"/>
                <w:cs/>
              </w:rPr>
              <w:t xml:space="preserve">อัตราคิดลด (เพิ่มขึ้น/ลดลงร้อยละ </w:t>
            </w:r>
            <w:r w:rsidRPr="00801441">
              <w:rPr>
                <w:rFonts w:ascii="Angsana New" w:hAnsi="Angsana New"/>
                <w:szCs w:val="30"/>
              </w:rPr>
              <w:t>1</w:t>
            </w:r>
            <w:r w:rsidRPr="00801441">
              <w:rPr>
                <w:rFonts w:ascii="Angsana New" w:hAnsi="Angsana New"/>
                <w:szCs w:val="30"/>
                <w:cs/>
              </w:rPr>
              <w:t>.</w:t>
            </w:r>
            <w:r w:rsidRPr="00801441">
              <w:rPr>
                <w:rFonts w:ascii="Angsana New" w:hAnsi="Angsana New"/>
                <w:szCs w:val="30"/>
              </w:rPr>
              <w:t>0</w:t>
            </w:r>
            <w:r w:rsidRPr="00801441">
              <w:rPr>
                <w:rFonts w:ascii="Angsana New" w:hAnsi="Angsana New"/>
                <w:szCs w:val="30"/>
                <w:cs/>
              </w:rPr>
              <w:t>)</w:t>
            </w:r>
          </w:p>
        </w:tc>
        <w:tc>
          <w:tcPr>
            <w:tcW w:w="238" w:type="dxa"/>
          </w:tcPr>
          <w:p w14:paraId="019483E5" w14:textId="77777777" w:rsidR="00090EF4" w:rsidRPr="00801441" w:rsidRDefault="00090EF4" w:rsidP="00933B0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3994984C" w14:textId="77777777" w:rsidR="00090EF4" w:rsidRPr="00F035EB" w:rsidRDefault="00090EF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35EB">
              <w:rPr>
                <w:rFonts w:ascii="Angsana New" w:hAnsi="Angsana New"/>
                <w:bCs/>
                <w:sz w:val="30"/>
                <w:szCs w:val="30"/>
              </w:rPr>
              <w:t>(1,170)</w:t>
            </w:r>
          </w:p>
        </w:tc>
        <w:tc>
          <w:tcPr>
            <w:tcW w:w="236" w:type="dxa"/>
          </w:tcPr>
          <w:p w14:paraId="14A3669E" w14:textId="77777777" w:rsidR="00090EF4" w:rsidRPr="00D71A05" w:rsidRDefault="00090EF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107"/>
              </w:tabs>
              <w:spacing w:line="260" w:lineRule="atLeast"/>
              <w:ind w:right="175"/>
              <w:jc w:val="right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5BA47385" w14:textId="77777777" w:rsidR="00090EF4" w:rsidRPr="00F035EB" w:rsidRDefault="00090EF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35EB">
              <w:rPr>
                <w:rFonts w:ascii="Angsana New" w:hAnsi="Angsana New"/>
                <w:bCs/>
                <w:sz w:val="30"/>
                <w:szCs w:val="30"/>
              </w:rPr>
              <w:t>1,310</w:t>
            </w:r>
          </w:p>
        </w:tc>
        <w:tc>
          <w:tcPr>
            <w:tcW w:w="238" w:type="dxa"/>
            <w:vMerge/>
          </w:tcPr>
          <w:p w14:paraId="4EF09107" w14:textId="77777777" w:rsidR="00090EF4" w:rsidRPr="00D71A05" w:rsidRDefault="00090EF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107"/>
              </w:tabs>
              <w:spacing w:line="260" w:lineRule="atLeast"/>
              <w:ind w:right="175"/>
              <w:jc w:val="right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7DF89FF7" w14:textId="77777777" w:rsidR="00090EF4" w:rsidRPr="00F035EB" w:rsidRDefault="00090EF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35EB">
              <w:rPr>
                <w:rFonts w:ascii="Angsana New" w:hAnsi="Angsana New"/>
                <w:bCs/>
                <w:sz w:val="30"/>
                <w:szCs w:val="30"/>
              </w:rPr>
              <w:t>(1,</w:t>
            </w:r>
            <w:r>
              <w:rPr>
                <w:rFonts w:ascii="Angsana New" w:hAnsi="Angsana New"/>
                <w:bCs/>
                <w:sz w:val="30"/>
                <w:szCs w:val="30"/>
              </w:rPr>
              <w:t>095</w:t>
            </w:r>
            <w:r w:rsidRPr="00F035EB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38" w:type="dxa"/>
            <w:vMerge/>
          </w:tcPr>
          <w:p w14:paraId="461DD28C" w14:textId="77777777" w:rsidR="00090EF4" w:rsidRPr="00D71A05" w:rsidRDefault="00090EF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107"/>
              </w:tabs>
              <w:spacing w:line="260" w:lineRule="atLeast"/>
              <w:ind w:right="175"/>
              <w:jc w:val="center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vAlign w:val="bottom"/>
          </w:tcPr>
          <w:p w14:paraId="01231C9B" w14:textId="77777777" w:rsidR="00090EF4" w:rsidRPr="00F035EB" w:rsidRDefault="00090EF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35EB">
              <w:rPr>
                <w:rFonts w:ascii="Angsana New" w:hAnsi="Angsana New"/>
                <w:bCs/>
                <w:sz w:val="30"/>
                <w:szCs w:val="30"/>
              </w:rPr>
              <w:t>1,226</w:t>
            </w:r>
          </w:p>
        </w:tc>
      </w:tr>
      <w:tr w:rsidR="00090EF4" w:rsidRPr="00801441" w14:paraId="643DA994" w14:textId="77777777" w:rsidTr="00933B0E">
        <w:tc>
          <w:tcPr>
            <w:tcW w:w="4816" w:type="dxa"/>
            <w:vAlign w:val="bottom"/>
          </w:tcPr>
          <w:p w14:paraId="7EEB397A" w14:textId="77777777" w:rsidR="00090EF4" w:rsidRPr="00801441" w:rsidRDefault="00090EF4" w:rsidP="00933B0E">
            <w:pPr>
              <w:pStyle w:val="NoSpacing"/>
              <w:ind w:left="-112"/>
              <w:rPr>
                <w:rFonts w:ascii="Angsana New" w:hAnsi="Angsana New"/>
                <w:szCs w:val="30"/>
              </w:rPr>
            </w:pPr>
            <w:r w:rsidRPr="00801441">
              <w:rPr>
                <w:rFonts w:ascii="Angsana New" w:hAnsi="Angsana New"/>
                <w:szCs w:val="30"/>
                <w:cs/>
              </w:rPr>
              <w:t xml:space="preserve">อัตราการขึ้นเงินเดือน (เพิ่มขึ้น/ลดลงร้อยละ </w:t>
            </w:r>
            <w:r w:rsidRPr="00801441">
              <w:rPr>
                <w:rFonts w:ascii="Angsana New" w:hAnsi="Angsana New"/>
                <w:szCs w:val="30"/>
              </w:rPr>
              <w:t>1</w:t>
            </w:r>
            <w:r w:rsidRPr="00801441">
              <w:rPr>
                <w:rFonts w:ascii="Angsana New" w:hAnsi="Angsana New"/>
                <w:szCs w:val="30"/>
                <w:cs/>
              </w:rPr>
              <w:t>.</w:t>
            </w:r>
            <w:r w:rsidRPr="00801441">
              <w:rPr>
                <w:rFonts w:ascii="Angsana New" w:hAnsi="Angsana New"/>
                <w:szCs w:val="30"/>
              </w:rPr>
              <w:t>0</w:t>
            </w:r>
            <w:r w:rsidRPr="00801441">
              <w:rPr>
                <w:rFonts w:ascii="Angsana New" w:hAnsi="Angsana New"/>
                <w:szCs w:val="30"/>
                <w:cs/>
              </w:rPr>
              <w:t>)</w:t>
            </w:r>
          </w:p>
        </w:tc>
        <w:tc>
          <w:tcPr>
            <w:tcW w:w="238" w:type="dxa"/>
          </w:tcPr>
          <w:p w14:paraId="2108F2E3" w14:textId="77777777" w:rsidR="00090EF4" w:rsidRPr="00801441" w:rsidRDefault="00090EF4" w:rsidP="00933B0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0" w:type="dxa"/>
          </w:tcPr>
          <w:p w14:paraId="6F5AA1CA" w14:textId="77777777" w:rsidR="00090EF4" w:rsidRPr="00F035EB" w:rsidRDefault="00090EF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035EB">
              <w:rPr>
                <w:rFonts w:ascii="Angsana New" w:hAnsi="Angsana New"/>
                <w:bCs/>
                <w:sz w:val="30"/>
                <w:szCs w:val="30"/>
              </w:rPr>
              <w:t>1,435</w:t>
            </w:r>
          </w:p>
        </w:tc>
        <w:tc>
          <w:tcPr>
            <w:tcW w:w="236" w:type="dxa"/>
          </w:tcPr>
          <w:p w14:paraId="02FDAC7C" w14:textId="77777777" w:rsidR="00090EF4" w:rsidRPr="00D71A05" w:rsidRDefault="00090EF4" w:rsidP="00933B0E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107"/>
              </w:tabs>
              <w:spacing w:line="260" w:lineRule="atLeast"/>
              <w:ind w:right="175"/>
              <w:jc w:val="center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58CECC50" w14:textId="77777777" w:rsidR="00090EF4" w:rsidRPr="00833864" w:rsidRDefault="00090EF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0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035EB">
              <w:rPr>
                <w:rFonts w:ascii="Angsana New" w:hAnsi="Angsana New"/>
                <w:bCs/>
                <w:sz w:val="30"/>
                <w:szCs w:val="30"/>
              </w:rPr>
              <w:t>(1,</w:t>
            </w:r>
            <w:r>
              <w:rPr>
                <w:rFonts w:ascii="Angsana New" w:hAnsi="Angsana New"/>
                <w:bCs/>
                <w:sz w:val="30"/>
                <w:szCs w:val="30"/>
              </w:rPr>
              <w:t>285</w:t>
            </w:r>
            <w:r w:rsidRPr="00F035EB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10810CE8" w14:textId="77777777" w:rsidR="00090EF4" w:rsidRPr="00D71A05" w:rsidRDefault="00090EF4" w:rsidP="00933B0E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107"/>
              </w:tabs>
              <w:spacing w:line="260" w:lineRule="atLeast"/>
              <w:ind w:right="175"/>
              <w:jc w:val="center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1018" w:type="dxa"/>
            <w:vAlign w:val="bottom"/>
          </w:tcPr>
          <w:p w14:paraId="41D8E3B8" w14:textId="77777777" w:rsidR="00090EF4" w:rsidRPr="00F035EB" w:rsidRDefault="00090EF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35EB">
              <w:rPr>
                <w:rFonts w:ascii="Angsana New" w:hAnsi="Angsana New"/>
                <w:bCs/>
                <w:sz w:val="30"/>
                <w:szCs w:val="30"/>
              </w:rPr>
              <w:t>1,334</w:t>
            </w:r>
          </w:p>
        </w:tc>
        <w:tc>
          <w:tcPr>
            <w:tcW w:w="238" w:type="dxa"/>
          </w:tcPr>
          <w:p w14:paraId="38A4CF9A" w14:textId="77777777" w:rsidR="00090EF4" w:rsidRPr="00D71A05" w:rsidRDefault="00090EF4" w:rsidP="00933B0E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107"/>
              </w:tabs>
              <w:spacing w:line="260" w:lineRule="atLeast"/>
              <w:ind w:right="175"/>
              <w:jc w:val="right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25BD24E8" w14:textId="77777777" w:rsidR="00090EF4" w:rsidRPr="00F035EB" w:rsidRDefault="00090EF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35EB">
              <w:rPr>
                <w:rFonts w:ascii="Angsana New" w:hAnsi="Angsana New"/>
                <w:bCs/>
                <w:sz w:val="30"/>
                <w:szCs w:val="30"/>
              </w:rPr>
              <w:t>(1,</w:t>
            </w:r>
            <w:r>
              <w:rPr>
                <w:rFonts w:ascii="Angsana New" w:hAnsi="Angsana New"/>
                <w:bCs/>
                <w:sz w:val="30"/>
                <w:szCs w:val="30"/>
              </w:rPr>
              <w:t>194</w:t>
            </w:r>
            <w:r w:rsidRPr="00F035EB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090EF4" w:rsidRPr="00801441" w14:paraId="76B8A428" w14:textId="77777777" w:rsidTr="00933B0E">
        <w:tc>
          <w:tcPr>
            <w:tcW w:w="4816" w:type="dxa"/>
            <w:vAlign w:val="bottom"/>
          </w:tcPr>
          <w:p w14:paraId="2C9F6FAE" w14:textId="77777777" w:rsidR="00090EF4" w:rsidRPr="00801441" w:rsidRDefault="00090EF4" w:rsidP="00933B0E">
            <w:pPr>
              <w:pStyle w:val="NoSpacing"/>
              <w:ind w:left="-112"/>
              <w:rPr>
                <w:rFonts w:ascii="Angsana New" w:hAnsi="Angsana New"/>
                <w:szCs w:val="30"/>
              </w:rPr>
            </w:pPr>
            <w:r w:rsidRPr="00801441">
              <w:rPr>
                <w:rFonts w:ascii="Angsana New" w:hAnsi="Angsana New"/>
                <w:szCs w:val="30"/>
                <w:cs/>
              </w:rPr>
              <w:t xml:space="preserve">อัตราการหมุนเวียนของพนักงาน (เพิ่มขึ้น/ลดลงร้อยละ </w:t>
            </w:r>
            <w:r w:rsidRPr="00801441">
              <w:rPr>
                <w:rFonts w:ascii="Angsana New" w:hAnsi="Angsana New"/>
                <w:szCs w:val="30"/>
              </w:rPr>
              <w:t>1</w:t>
            </w:r>
            <w:r w:rsidRPr="00801441">
              <w:rPr>
                <w:rFonts w:ascii="Angsana New" w:hAnsi="Angsana New"/>
                <w:szCs w:val="30"/>
                <w:cs/>
              </w:rPr>
              <w:t>.</w:t>
            </w:r>
            <w:r w:rsidRPr="00801441">
              <w:rPr>
                <w:rFonts w:ascii="Angsana New" w:hAnsi="Angsana New"/>
                <w:szCs w:val="30"/>
              </w:rPr>
              <w:t>0</w:t>
            </w:r>
            <w:r w:rsidRPr="00801441">
              <w:rPr>
                <w:rFonts w:ascii="Angsana New" w:hAnsi="Angsana New"/>
                <w:szCs w:val="30"/>
                <w:cs/>
              </w:rPr>
              <w:t>)</w:t>
            </w:r>
          </w:p>
        </w:tc>
        <w:tc>
          <w:tcPr>
            <w:tcW w:w="238" w:type="dxa"/>
          </w:tcPr>
          <w:p w14:paraId="7B8C22AD" w14:textId="77777777" w:rsidR="00090EF4" w:rsidRPr="00801441" w:rsidRDefault="00090EF4" w:rsidP="00933B0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0" w:type="dxa"/>
          </w:tcPr>
          <w:p w14:paraId="4A1B3717" w14:textId="77777777" w:rsidR="00090EF4" w:rsidRPr="00F035EB" w:rsidRDefault="00090EF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0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035EB">
              <w:rPr>
                <w:rFonts w:ascii="Angsana New" w:hAnsi="Angsana New"/>
                <w:bCs/>
                <w:sz w:val="30"/>
                <w:szCs w:val="30"/>
              </w:rPr>
              <w:t>(1,289)</w:t>
            </w:r>
          </w:p>
        </w:tc>
        <w:tc>
          <w:tcPr>
            <w:tcW w:w="236" w:type="dxa"/>
          </w:tcPr>
          <w:p w14:paraId="111D4B18" w14:textId="77777777" w:rsidR="00090EF4" w:rsidRPr="00D71A05" w:rsidRDefault="00090EF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107"/>
              </w:tabs>
              <w:spacing w:line="260" w:lineRule="atLeast"/>
              <w:ind w:right="175"/>
              <w:jc w:val="right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2BD6941D" w14:textId="77777777" w:rsidR="00090EF4" w:rsidRPr="00F035EB" w:rsidRDefault="00090EF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035EB">
              <w:rPr>
                <w:rFonts w:ascii="Angsana New" w:hAnsi="Angsana New"/>
                <w:bCs/>
                <w:sz w:val="30"/>
                <w:szCs w:val="30"/>
              </w:rPr>
              <w:t>789</w:t>
            </w:r>
          </w:p>
        </w:tc>
        <w:tc>
          <w:tcPr>
            <w:tcW w:w="238" w:type="dxa"/>
          </w:tcPr>
          <w:p w14:paraId="61FCDF72" w14:textId="77777777" w:rsidR="00090EF4" w:rsidRPr="00D71A05" w:rsidRDefault="00090EF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107"/>
              </w:tabs>
              <w:spacing w:line="260" w:lineRule="atLeast"/>
              <w:ind w:right="175"/>
              <w:jc w:val="right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1018" w:type="dxa"/>
          </w:tcPr>
          <w:p w14:paraId="3D14FA1F" w14:textId="77777777" w:rsidR="00090EF4" w:rsidRPr="00F035EB" w:rsidRDefault="00090EF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35EB">
              <w:rPr>
                <w:rFonts w:ascii="Angsana New" w:hAnsi="Angsana New"/>
                <w:bCs/>
                <w:sz w:val="30"/>
                <w:szCs w:val="30"/>
              </w:rPr>
              <w:t>(1,</w:t>
            </w:r>
            <w:r>
              <w:rPr>
                <w:rFonts w:ascii="Angsana New" w:hAnsi="Angsana New"/>
                <w:bCs/>
                <w:sz w:val="30"/>
                <w:szCs w:val="30"/>
              </w:rPr>
              <w:t>209</w:t>
            </w:r>
            <w:r w:rsidRPr="00F035EB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68CC4BB4" w14:textId="77777777" w:rsidR="00090EF4" w:rsidRPr="00D71A05" w:rsidRDefault="00090EF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107"/>
              </w:tabs>
              <w:spacing w:line="260" w:lineRule="atLeast"/>
              <w:ind w:right="175"/>
              <w:jc w:val="center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1023" w:type="dxa"/>
            <w:vAlign w:val="bottom"/>
          </w:tcPr>
          <w:p w14:paraId="00812D6F" w14:textId="77777777" w:rsidR="00090EF4" w:rsidRPr="00F035EB" w:rsidRDefault="00090EF4" w:rsidP="00933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035EB">
              <w:rPr>
                <w:rFonts w:ascii="Angsana New" w:hAnsi="Angsana New"/>
                <w:bCs/>
                <w:sz w:val="30"/>
                <w:szCs w:val="30"/>
              </w:rPr>
              <w:t>772</w:t>
            </w:r>
          </w:p>
        </w:tc>
      </w:tr>
    </w:tbl>
    <w:p w14:paraId="247E9283" w14:textId="77777777" w:rsidR="00090EF4" w:rsidRPr="00801441" w:rsidRDefault="00090EF4" w:rsidP="00090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6C773E6" w14:textId="77777777" w:rsidR="00090EF4" w:rsidRDefault="00090EF4" w:rsidP="00090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01441">
        <w:rPr>
          <w:rFonts w:ascii="Angsana New" w:hAnsi="Angsana New"/>
          <w:sz w:val="30"/>
          <w:szCs w:val="30"/>
          <w:cs/>
        </w:rPr>
        <w:t xml:space="preserve">อายุครบกำหนดจนถึงวันเกษียณอายุถัวเฉลี่ยถ่วงน้ำหนักของประมาณการหนี้สินข้างต้นในปี </w:t>
      </w:r>
      <w:r w:rsidRPr="00801441">
        <w:rPr>
          <w:rFonts w:ascii="Angsana New" w:hAnsi="Angsana New"/>
          <w:sz w:val="30"/>
          <w:szCs w:val="30"/>
        </w:rPr>
        <w:t xml:space="preserve">2569 </w:t>
      </w:r>
      <w:r w:rsidRPr="00801441">
        <w:rPr>
          <w:rFonts w:ascii="Angsana New" w:hAnsi="Angsana New"/>
          <w:sz w:val="30"/>
          <w:szCs w:val="30"/>
          <w:cs/>
        </w:rPr>
        <w:t xml:space="preserve">และ </w:t>
      </w:r>
      <w:r w:rsidRPr="00801441">
        <w:rPr>
          <w:rFonts w:ascii="Angsana New" w:hAnsi="Angsana New"/>
          <w:sz w:val="30"/>
          <w:szCs w:val="30"/>
        </w:rPr>
        <w:t>2568</w:t>
      </w:r>
      <w:r w:rsidRPr="00801441">
        <w:rPr>
          <w:rFonts w:ascii="Angsana New" w:hAnsi="Angsana New"/>
          <w:sz w:val="30"/>
          <w:szCs w:val="30"/>
          <w:cs/>
        </w:rPr>
        <w:t xml:space="preserve"> อยู่ </w:t>
      </w:r>
      <w:r w:rsidRPr="00801441">
        <w:rPr>
          <w:rFonts w:ascii="Angsana New" w:hAnsi="Angsana New"/>
          <w:sz w:val="30"/>
          <w:szCs w:val="30"/>
        </w:rPr>
        <w:br/>
      </w:r>
      <w:r w:rsidRPr="00A8218C">
        <w:rPr>
          <w:rFonts w:ascii="Angsana New" w:hAnsi="Angsana New"/>
          <w:sz w:val="30"/>
          <w:szCs w:val="30"/>
          <w:cs/>
        </w:rPr>
        <w:t xml:space="preserve">ระหว่าง </w:t>
      </w:r>
      <w:r>
        <w:rPr>
          <w:rFonts w:ascii="Angsana New" w:hAnsi="Angsana New"/>
          <w:sz w:val="30"/>
          <w:szCs w:val="30"/>
        </w:rPr>
        <w:t>6.99</w:t>
      </w:r>
      <w:r w:rsidRPr="00A8218C">
        <w:rPr>
          <w:rFonts w:ascii="Angsana New" w:hAnsi="Angsana New"/>
          <w:sz w:val="30"/>
          <w:szCs w:val="30"/>
        </w:rPr>
        <w:t xml:space="preserve"> - 7.61 </w:t>
      </w:r>
      <w:r w:rsidRPr="00A8218C">
        <w:rPr>
          <w:rFonts w:ascii="Angsana New" w:hAnsi="Angsana New"/>
          <w:sz w:val="30"/>
          <w:szCs w:val="30"/>
          <w:cs/>
        </w:rPr>
        <w:t xml:space="preserve">ปีและ </w:t>
      </w:r>
      <w:r w:rsidRPr="00A8218C">
        <w:rPr>
          <w:rFonts w:ascii="Angsana New" w:hAnsi="Angsana New"/>
          <w:sz w:val="30"/>
          <w:szCs w:val="30"/>
        </w:rPr>
        <w:t>2 - 8.61</w:t>
      </w:r>
      <w:r w:rsidRPr="00801441">
        <w:rPr>
          <w:rFonts w:ascii="Angsana New" w:hAnsi="Angsana New"/>
          <w:sz w:val="30"/>
          <w:szCs w:val="30"/>
          <w:cs/>
        </w:rPr>
        <w:t xml:space="preserve"> ปี ตามลำดับในงบการเงินรวม และ </w:t>
      </w:r>
      <w:r>
        <w:rPr>
          <w:rFonts w:ascii="Angsana New" w:hAnsi="Angsana New"/>
          <w:sz w:val="30"/>
          <w:szCs w:val="30"/>
        </w:rPr>
        <w:t>7.61</w:t>
      </w:r>
      <w:r w:rsidRPr="00801441">
        <w:rPr>
          <w:rFonts w:ascii="Angsana New" w:hAnsi="Angsana New"/>
          <w:sz w:val="30"/>
          <w:szCs w:val="30"/>
        </w:rPr>
        <w:t xml:space="preserve"> </w:t>
      </w:r>
      <w:r w:rsidRPr="00801441">
        <w:rPr>
          <w:rFonts w:ascii="Angsana New" w:hAnsi="Angsana New"/>
          <w:sz w:val="30"/>
          <w:szCs w:val="30"/>
          <w:cs/>
        </w:rPr>
        <w:t xml:space="preserve">ปีและ </w:t>
      </w:r>
      <w:r>
        <w:rPr>
          <w:rFonts w:ascii="Angsana New" w:hAnsi="Angsana New"/>
          <w:sz w:val="30"/>
          <w:szCs w:val="30"/>
        </w:rPr>
        <w:t>8.61</w:t>
      </w:r>
      <w:r w:rsidRPr="00801441">
        <w:rPr>
          <w:rFonts w:ascii="Angsana New" w:hAnsi="Angsana New"/>
          <w:sz w:val="30"/>
          <w:szCs w:val="30"/>
          <w:cs/>
        </w:rPr>
        <w:t xml:space="preserve"> ปี ตามลำดับในงบการเงินเฉพาะกิจการ</w:t>
      </w:r>
    </w:p>
    <w:p w14:paraId="2093ED85" w14:textId="77777777" w:rsidR="00842561" w:rsidRPr="00801441" w:rsidRDefault="00842561" w:rsidP="00090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6800F97" w14:textId="5E6F5607" w:rsidR="007D1224" w:rsidRDefault="00090EF4" w:rsidP="00090EF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090EF4">
        <w:rPr>
          <w:rFonts w:ascii="Angsana New" w:hAnsi="Angsana New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14:paraId="1E086267" w14:textId="77777777" w:rsidR="007D1224" w:rsidRDefault="007D1224" w:rsidP="007D1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</w:tabs>
        <w:spacing w:line="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712458" w14:textId="5527CE0E" w:rsidR="00090EF4" w:rsidRDefault="00090EF4" w:rsidP="00274105">
      <w:pPr>
        <w:tabs>
          <w:tab w:val="clear" w:pos="454"/>
          <w:tab w:val="left" w:pos="0"/>
          <w:tab w:val="left" w:pos="142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90EF4">
        <w:rPr>
          <w:rFonts w:ascii="Angsana New" w:hAnsi="Angsana New"/>
          <w:sz w:val="30"/>
          <w:szCs w:val="30"/>
          <w:cs/>
        </w:rPr>
        <w:t>งบกำไรขาดทุนซึ่งเน้นในส่วนของกำไรขั้นต้นเป็นข้อมูลทางการเงินที่สำคัญและเป็นข้อมูลหลักของบริษัทและบริษัทย่อยซึ่งถูกนำเสนอให้กับผู้มีอำนาจตัดสินใจสูงสุดด้านการดำเนินงานพิจารณาเป็นประจำอย่างสม่ำเสมอและถูกใช้ในการประเมินผลการดำเนินงานของส่วนงาน บริษัทและบริษัทย่อยมีส่วนงานดำเนินงานหลัก (ซึ่งกำหนดจากส่วนงานที่รายงานเป็นการภายใน) ในปัจจุบันสามส่วนงานคือ (</w:t>
      </w:r>
      <w:r w:rsidR="00577824" w:rsidRPr="00577824">
        <w:rPr>
          <w:rFonts w:ascii="Angsana New" w:hAnsi="Angsana New"/>
          <w:sz w:val="30"/>
          <w:szCs w:val="30"/>
        </w:rPr>
        <w:t>1</w:t>
      </w:r>
      <w:r w:rsidRPr="00090EF4">
        <w:rPr>
          <w:rFonts w:ascii="Angsana New" w:hAnsi="Angsana New"/>
          <w:sz w:val="30"/>
          <w:szCs w:val="30"/>
          <w:cs/>
        </w:rPr>
        <w:t>) การขายอุปกรณ์และวัสดุสิ้นเปลือง (</w:t>
      </w:r>
      <w:r w:rsidR="00577824" w:rsidRPr="00577824">
        <w:rPr>
          <w:rFonts w:ascii="Angsana New" w:hAnsi="Angsana New"/>
          <w:sz w:val="30"/>
          <w:szCs w:val="30"/>
        </w:rPr>
        <w:t>2</w:t>
      </w:r>
      <w:r w:rsidRPr="00090EF4">
        <w:rPr>
          <w:rFonts w:ascii="Angsana New" w:hAnsi="Angsana New"/>
          <w:sz w:val="30"/>
          <w:szCs w:val="30"/>
          <w:cs/>
        </w:rPr>
        <w:t>) การขายอุปกรณ์และเครื่องมือทางการแพทย์และ (</w:t>
      </w:r>
      <w:r w:rsidR="00577824" w:rsidRPr="00577824">
        <w:rPr>
          <w:rFonts w:ascii="Angsana New" w:hAnsi="Angsana New"/>
          <w:sz w:val="30"/>
          <w:szCs w:val="30"/>
        </w:rPr>
        <w:t>3</w:t>
      </w:r>
      <w:r w:rsidRPr="00090EF4">
        <w:rPr>
          <w:rFonts w:ascii="Angsana New" w:hAnsi="Angsana New"/>
          <w:sz w:val="30"/>
          <w:szCs w:val="30"/>
          <w:cs/>
        </w:rPr>
        <w:t xml:space="preserve">) การให้บริการที่เกี่ยวกับการบริบาล (ได้แก่ การให้บริการบริบาลรวมถึงบริการอื่น ๆ ที่เกี่ยวเนื่องและโรงเรียนสอนการบริบาล) บริษัทและบริษัทย่อยมีรายการระหว่างกันตามที่กล่าวในหมายเหตุ </w:t>
      </w:r>
      <w:r w:rsidR="00577824" w:rsidRPr="00577824">
        <w:rPr>
          <w:rFonts w:ascii="Angsana New" w:hAnsi="Angsana New"/>
          <w:sz w:val="30"/>
          <w:szCs w:val="30"/>
        </w:rPr>
        <w:t>3</w:t>
      </w:r>
      <w:r w:rsidRPr="00090EF4">
        <w:rPr>
          <w:rFonts w:ascii="Angsana New" w:hAnsi="Angsana New"/>
          <w:sz w:val="30"/>
          <w:szCs w:val="30"/>
          <w:cs/>
        </w:rPr>
        <w:t xml:space="preserve"> นอกจากนี้ ข้อมูลสินทรัพย์และหนี้สินตามส่วนงานมิได้เป็นข้อมูลที่ถูกนำเสนอให้กับผู้มีอำนาจตัดสินใจสูงสุดด้านการดำเนินงานพิจารณาเป็นประจำอย่างสม่ำเสมอ</w:t>
      </w:r>
    </w:p>
    <w:p w14:paraId="61CD43EF" w14:textId="77777777" w:rsidR="00090EF4" w:rsidRDefault="00090EF4" w:rsidP="00274105">
      <w:pPr>
        <w:tabs>
          <w:tab w:val="clear" w:pos="454"/>
          <w:tab w:val="left" w:pos="0"/>
          <w:tab w:val="left" w:pos="142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CA9243" w14:textId="77777777" w:rsidR="00842561" w:rsidRDefault="00842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61726EB3" w14:textId="660BB924" w:rsidR="00274105" w:rsidRPr="00A423FD" w:rsidRDefault="00274105" w:rsidP="00274105">
      <w:pPr>
        <w:tabs>
          <w:tab w:val="clear" w:pos="454"/>
          <w:tab w:val="left" w:pos="0"/>
          <w:tab w:val="left" w:pos="142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423FD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ข้อมูลเกี่ยวกับส่วนงานดำเนินงานเชิงผลิตภัณฑ์สำหรับ</w:t>
      </w:r>
      <w:r w:rsidR="0098638F" w:rsidRPr="00A423FD">
        <w:rPr>
          <w:rFonts w:asciiTheme="majorBidi" w:hAnsiTheme="majorBidi" w:cstheme="majorBidi"/>
          <w:i/>
          <w:iCs/>
          <w:sz w:val="30"/>
          <w:szCs w:val="30"/>
          <w:cs/>
        </w:rPr>
        <w:t>งวด</w:t>
      </w:r>
      <w:r w:rsidR="00E74FB1">
        <w:rPr>
          <w:rFonts w:asciiTheme="majorBidi" w:hAnsiTheme="majorBidi" w:cstheme="majorBidi"/>
          <w:i/>
          <w:iCs/>
          <w:sz w:val="30"/>
          <w:szCs w:val="30"/>
          <w:cs/>
        </w:rPr>
        <w:t>หก</w:t>
      </w:r>
      <w:r w:rsidR="0098638F" w:rsidRPr="00A423FD">
        <w:rPr>
          <w:rFonts w:asciiTheme="majorBidi" w:hAnsiTheme="majorBidi" w:cstheme="majorBidi"/>
          <w:i/>
          <w:iCs/>
          <w:sz w:val="30"/>
          <w:szCs w:val="30"/>
          <w:cs/>
        </w:rPr>
        <w:t>เดือน</w:t>
      </w:r>
      <w:r w:rsidRPr="00A423F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สิ้นสุดวันที่ </w:t>
      </w:r>
      <w:r w:rsidR="00E45C92" w:rsidRPr="00A423FD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B466DF" w:rsidRPr="00B466DF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C839C9" w:rsidRPr="00A423F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065A4">
        <w:rPr>
          <w:rFonts w:asciiTheme="majorBidi" w:hAnsiTheme="majorBidi" w:cstheme="majorBidi"/>
          <w:i/>
          <w:iCs/>
          <w:sz w:val="30"/>
          <w:szCs w:val="30"/>
          <w:cs/>
        </w:rPr>
        <w:t>ม</w:t>
      </w:r>
      <w:r w:rsidR="00E74FB1">
        <w:rPr>
          <w:rFonts w:asciiTheme="majorBidi" w:hAnsiTheme="majorBidi" w:cstheme="majorBidi"/>
          <w:i/>
          <w:iCs/>
          <w:sz w:val="30"/>
          <w:szCs w:val="30"/>
          <w:cs/>
        </w:rPr>
        <w:t>ิถุนายน</w:t>
      </w:r>
      <w:r w:rsidRPr="00A423F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45C92" w:rsidRPr="00A423F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77824" w:rsidRPr="00577824">
        <w:rPr>
          <w:rFonts w:asciiTheme="majorBidi" w:hAnsiTheme="majorBidi" w:cstheme="majorBidi"/>
          <w:i/>
          <w:iCs/>
          <w:sz w:val="30"/>
          <w:szCs w:val="30"/>
        </w:rPr>
        <w:t>9</w:t>
      </w:r>
      <w:r w:rsidRPr="00A423F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423F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 </w:t>
      </w:r>
      <w:r w:rsidR="00090EF4" w:rsidRPr="00A423F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90EF4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090EF4" w:rsidRPr="00A423F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423FD">
        <w:rPr>
          <w:rFonts w:asciiTheme="majorBidi" w:hAnsiTheme="majorBidi" w:cstheme="majorBidi"/>
          <w:i/>
          <w:iCs/>
          <w:sz w:val="30"/>
          <w:szCs w:val="30"/>
          <w:cs/>
        </w:rPr>
        <w:t>ในงบการเงินรวมมีดังนี้</w:t>
      </w:r>
    </w:p>
    <w:p w14:paraId="7E0DAEED" w14:textId="77777777" w:rsidR="008C79B1" w:rsidRPr="00F508E4" w:rsidRDefault="008C79B1" w:rsidP="00F508E4">
      <w:pPr>
        <w:tabs>
          <w:tab w:val="clear" w:pos="454"/>
          <w:tab w:val="left" w:pos="0"/>
          <w:tab w:val="left" w:pos="142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pPr w:leftFromText="180" w:rightFromText="180" w:vertAnchor="text" w:horzAnchor="margin" w:tblpX="-170" w:tblpY="154"/>
        <w:tblW w:w="10383" w:type="dxa"/>
        <w:tblLayout w:type="fixed"/>
        <w:tblLook w:val="0000" w:firstRow="0" w:lastRow="0" w:firstColumn="0" w:lastColumn="0" w:noHBand="0" w:noVBand="0"/>
      </w:tblPr>
      <w:tblGrid>
        <w:gridCol w:w="2246"/>
        <w:gridCol w:w="803"/>
        <w:gridCol w:w="255"/>
        <w:gridCol w:w="754"/>
        <w:gridCol w:w="260"/>
        <w:gridCol w:w="749"/>
        <w:gridCol w:w="255"/>
        <w:gridCol w:w="754"/>
        <w:gridCol w:w="255"/>
        <w:gridCol w:w="798"/>
        <w:gridCol w:w="255"/>
        <w:gridCol w:w="845"/>
        <w:gridCol w:w="255"/>
        <w:gridCol w:w="822"/>
        <w:gridCol w:w="255"/>
        <w:gridCol w:w="822"/>
      </w:tblGrid>
      <w:tr w:rsidR="00274105" w:rsidRPr="000732E9" w14:paraId="2BAA2A87" w14:textId="77777777" w:rsidTr="00842561">
        <w:trPr>
          <w:trHeight w:val="274"/>
        </w:trPr>
        <w:tc>
          <w:tcPr>
            <w:tcW w:w="2246" w:type="dxa"/>
            <w:vAlign w:val="bottom"/>
          </w:tcPr>
          <w:p w14:paraId="6DFCBB7F" w14:textId="77777777" w:rsidR="00274105" w:rsidRPr="000732E9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37" w:type="dxa"/>
            <w:gridSpan w:val="15"/>
          </w:tcPr>
          <w:p w14:paraId="13B1EBA7" w14:textId="77777777" w:rsidR="00274105" w:rsidRPr="000732E9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ind w:left="-28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0732E9">
              <w:rPr>
                <w:rFonts w:ascii="Angsana New" w:hAnsi="Angsana New"/>
                <w:sz w:val="20"/>
                <w:szCs w:val="20"/>
                <w:cs/>
                <w:lang w:val="th-TH"/>
              </w:rPr>
              <w:t>พันบาท</w:t>
            </w:r>
          </w:p>
        </w:tc>
      </w:tr>
      <w:tr w:rsidR="00274105" w:rsidRPr="000732E9" w14:paraId="7F9C577A" w14:textId="77777777" w:rsidTr="00140AB9">
        <w:trPr>
          <w:trHeight w:val="549"/>
        </w:trPr>
        <w:tc>
          <w:tcPr>
            <w:tcW w:w="2246" w:type="dxa"/>
            <w:vAlign w:val="bottom"/>
          </w:tcPr>
          <w:p w14:paraId="3A2E541C" w14:textId="77777777" w:rsidR="00274105" w:rsidRPr="000732E9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12" w:type="dxa"/>
            <w:gridSpan w:val="3"/>
            <w:tcBorders>
              <w:top w:val="single" w:sz="4" w:space="0" w:color="auto"/>
            </w:tcBorders>
            <w:vAlign w:val="bottom"/>
          </w:tcPr>
          <w:p w14:paraId="1E5D9290" w14:textId="77777777" w:rsidR="00274105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451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32E9">
              <w:rPr>
                <w:rFonts w:ascii="Angsana New" w:hAnsi="Angsana New"/>
                <w:sz w:val="20"/>
                <w:szCs w:val="20"/>
                <w:cs/>
              </w:rPr>
              <w:t>การขายอุปกรณ์และ</w:t>
            </w:r>
          </w:p>
          <w:p w14:paraId="06CC505E" w14:textId="77777777" w:rsidR="00274105" w:rsidRPr="000732E9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451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732E9">
              <w:rPr>
                <w:rFonts w:ascii="Angsana New" w:hAnsi="Angsana New"/>
                <w:sz w:val="20"/>
                <w:szCs w:val="20"/>
                <w:cs/>
              </w:rPr>
              <w:t>วัสดุสิ้นเปลือง</w:t>
            </w:r>
          </w:p>
        </w:tc>
        <w:tc>
          <w:tcPr>
            <w:tcW w:w="260" w:type="dxa"/>
            <w:tcBorders>
              <w:top w:val="single" w:sz="4" w:space="0" w:color="auto"/>
            </w:tcBorders>
            <w:vAlign w:val="center"/>
          </w:tcPr>
          <w:p w14:paraId="6733E683" w14:textId="77777777" w:rsidR="00274105" w:rsidRPr="000732E9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F0A8D" w14:textId="77777777" w:rsidR="00274105" w:rsidRPr="000732E9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76"/>
              </w:tabs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732E9">
              <w:rPr>
                <w:rFonts w:ascii="Angsana New" w:hAnsi="Angsana New"/>
                <w:sz w:val="20"/>
                <w:szCs w:val="20"/>
                <w:cs/>
              </w:rPr>
              <w:t>การขายอุปกรณ์และเครื่องมือทางการแพทย์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3AE4B0B2" w14:textId="77777777" w:rsidR="00274105" w:rsidRPr="000732E9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98" w:type="dxa"/>
            <w:gridSpan w:val="3"/>
            <w:tcBorders>
              <w:top w:val="single" w:sz="4" w:space="0" w:color="auto"/>
            </w:tcBorders>
          </w:tcPr>
          <w:p w14:paraId="725B5E99" w14:textId="77777777" w:rsidR="00274105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32E9">
              <w:rPr>
                <w:rFonts w:ascii="Angsana New" w:hAnsi="Angsana New"/>
                <w:sz w:val="20"/>
                <w:szCs w:val="20"/>
                <w:cs/>
              </w:rPr>
              <w:t>การให้บริการที่เกี่ยวกับ</w:t>
            </w:r>
          </w:p>
          <w:p w14:paraId="36490DCA" w14:textId="77777777" w:rsidR="00274105" w:rsidRPr="000732E9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732E9">
              <w:rPr>
                <w:rFonts w:ascii="Angsana New" w:hAnsi="Angsana New"/>
                <w:sz w:val="20"/>
                <w:szCs w:val="20"/>
                <w:cs/>
              </w:rPr>
              <w:t>การบริบาล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2BA2E21D" w14:textId="77777777" w:rsidR="00274105" w:rsidRPr="000732E9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99" w:type="dxa"/>
            <w:gridSpan w:val="3"/>
            <w:tcBorders>
              <w:top w:val="single" w:sz="4" w:space="0" w:color="auto"/>
            </w:tcBorders>
          </w:tcPr>
          <w:p w14:paraId="22C9434F" w14:textId="77777777" w:rsidR="00274105" w:rsidRPr="000732E9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  <w:p w14:paraId="1E280033" w14:textId="77777777" w:rsidR="00274105" w:rsidRPr="000732E9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32E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A769E1" w:rsidRPr="000732E9" w14:paraId="5C59B59C" w14:textId="77777777" w:rsidTr="00140AB9">
        <w:trPr>
          <w:trHeight w:val="274"/>
        </w:trPr>
        <w:tc>
          <w:tcPr>
            <w:tcW w:w="2246" w:type="dxa"/>
            <w:vAlign w:val="bottom"/>
          </w:tcPr>
          <w:p w14:paraId="2BD4D0F1" w14:textId="77777777" w:rsidR="00A769E1" w:rsidRPr="000732E9" w:rsidRDefault="00A769E1" w:rsidP="00A7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</w:tcPr>
          <w:p w14:paraId="1E607D80" w14:textId="3D91FE93" w:rsidR="00A769E1" w:rsidRPr="000732E9" w:rsidRDefault="00A769E1" w:rsidP="00A7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6754CF" w:rsidRPr="006754CF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76BB6A11" w14:textId="77777777" w:rsidR="00A769E1" w:rsidRPr="000732E9" w:rsidRDefault="00A769E1" w:rsidP="00A7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14:paraId="0EE114D3" w14:textId="78F0BE04" w:rsidR="00A769E1" w:rsidRPr="000732E9" w:rsidRDefault="00A769E1" w:rsidP="00A7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260" w:type="dxa"/>
            <w:vAlign w:val="bottom"/>
          </w:tcPr>
          <w:p w14:paraId="6BE8A5DC" w14:textId="77777777" w:rsidR="00A769E1" w:rsidRPr="000732E9" w:rsidRDefault="00A769E1" w:rsidP="00A7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</w:tcPr>
          <w:p w14:paraId="572FE680" w14:textId="47F1F450" w:rsidR="00A769E1" w:rsidRPr="000732E9" w:rsidRDefault="00A769E1" w:rsidP="00A7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6754CF" w:rsidRPr="006754CF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63AAA6D2" w14:textId="77777777" w:rsidR="00A769E1" w:rsidRPr="000732E9" w:rsidRDefault="00A769E1" w:rsidP="00A7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14:paraId="24CEBCD4" w14:textId="193C6994" w:rsidR="00A769E1" w:rsidRPr="000732E9" w:rsidRDefault="00A769E1" w:rsidP="00A7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255" w:type="dxa"/>
          </w:tcPr>
          <w:p w14:paraId="2A2ED221" w14:textId="77777777" w:rsidR="00A769E1" w:rsidRPr="000732E9" w:rsidRDefault="00A769E1" w:rsidP="00A7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14:paraId="61400FE8" w14:textId="4ED62D6A" w:rsidR="00A769E1" w:rsidRPr="000732E9" w:rsidRDefault="00A769E1" w:rsidP="00A7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6754CF" w:rsidRPr="006754CF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71AF21E7" w14:textId="77777777" w:rsidR="00A769E1" w:rsidRPr="000732E9" w:rsidRDefault="00A769E1" w:rsidP="00A7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14:paraId="66B486F6" w14:textId="63C9FBBB" w:rsidR="00A769E1" w:rsidRPr="000732E9" w:rsidRDefault="00A769E1" w:rsidP="00A7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255" w:type="dxa"/>
          </w:tcPr>
          <w:p w14:paraId="36AA88DF" w14:textId="77777777" w:rsidR="00A769E1" w:rsidRPr="000732E9" w:rsidRDefault="00A769E1" w:rsidP="00A7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14:paraId="4751B65E" w14:textId="5227F9BE" w:rsidR="00A769E1" w:rsidRPr="009E3501" w:rsidRDefault="00A769E1" w:rsidP="00A7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6754CF" w:rsidRPr="006754CF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24CE0872" w14:textId="77777777" w:rsidR="00A769E1" w:rsidRPr="000732E9" w:rsidRDefault="00A769E1" w:rsidP="00A7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14:paraId="0F26BE28" w14:textId="2E46A4D7" w:rsidR="00A769E1" w:rsidRPr="000732E9" w:rsidRDefault="00A769E1" w:rsidP="00A76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</w:tr>
      <w:tr w:rsidR="00C82714" w:rsidRPr="00C82714" w14:paraId="1069871B" w14:textId="77777777" w:rsidTr="00140AB9">
        <w:trPr>
          <w:trHeight w:val="274"/>
        </w:trPr>
        <w:tc>
          <w:tcPr>
            <w:tcW w:w="2246" w:type="dxa"/>
            <w:vAlign w:val="bottom"/>
          </w:tcPr>
          <w:p w14:paraId="7898FA89" w14:textId="77777777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</w:rPr>
            </w:pPr>
            <w:r w:rsidRPr="00C82714">
              <w:rPr>
                <w:rFonts w:ascii="Angsana New" w:hAnsi="Angsana New"/>
                <w:sz w:val="20"/>
                <w:szCs w:val="20"/>
                <w:cs/>
              </w:rPr>
              <w:t>รายได้</w:t>
            </w:r>
            <w:r w:rsidRPr="00C82714">
              <w:rPr>
                <w:rFonts w:ascii="Angsana New" w:hAnsi="Angsana New"/>
                <w:sz w:val="20"/>
                <w:szCs w:val="20"/>
              </w:rPr>
              <w:t xml:space="preserve"> - </w:t>
            </w:r>
            <w:r w:rsidRPr="00C82714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1FD043F2" w14:textId="71168C46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714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36,6</w:t>
            </w:r>
            <w:r w:rsidR="009541D8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255" w:type="dxa"/>
            <w:vAlign w:val="bottom"/>
          </w:tcPr>
          <w:p w14:paraId="13CB5D3B" w14:textId="77777777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vAlign w:val="bottom"/>
          </w:tcPr>
          <w:p w14:paraId="7BC44A64" w14:textId="514C5C4E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82714">
              <w:rPr>
                <w:rFonts w:ascii="Angsana New" w:hAnsi="Angsana New"/>
                <w:sz w:val="20"/>
                <w:szCs w:val="20"/>
              </w:rPr>
              <w:t>327,614</w:t>
            </w:r>
          </w:p>
        </w:tc>
        <w:tc>
          <w:tcPr>
            <w:tcW w:w="260" w:type="dxa"/>
            <w:vAlign w:val="bottom"/>
          </w:tcPr>
          <w:p w14:paraId="3466D3BE" w14:textId="77777777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bottom"/>
          </w:tcPr>
          <w:p w14:paraId="67D5EBC6" w14:textId="378C1AB3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2,43</w:t>
            </w:r>
            <w:r w:rsidR="00253B85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255" w:type="dxa"/>
            <w:vAlign w:val="bottom"/>
          </w:tcPr>
          <w:p w14:paraId="14C2FD46" w14:textId="77777777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177B20F4" w14:textId="09ECA787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714">
              <w:rPr>
                <w:rFonts w:ascii="Angsana New" w:hAnsi="Angsana New"/>
                <w:sz w:val="20"/>
                <w:szCs w:val="20"/>
              </w:rPr>
              <w:t>3,299</w:t>
            </w:r>
          </w:p>
        </w:tc>
        <w:tc>
          <w:tcPr>
            <w:tcW w:w="255" w:type="dxa"/>
          </w:tcPr>
          <w:p w14:paraId="69ABDECB" w14:textId="77777777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8" w:type="dxa"/>
            <w:vAlign w:val="bottom"/>
          </w:tcPr>
          <w:p w14:paraId="018F0DC2" w14:textId="71A633FC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14,21</w:t>
            </w:r>
            <w:r w:rsidR="00253B85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255" w:type="dxa"/>
          </w:tcPr>
          <w:p w14:paraId="680F7030" w14:textId="77777777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5" w:type="dxa"/>
            <w:vAlign w:val="bottom"/>
          </w:tcPr>
          <w:p w14:paraId="334FE1CB" w14:textId="3B0754D0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714">
              <w:rPr>
                <w:rFonts w:ascii="Angsana New" w:hAnsi="Angsana New"/>
                <w:sz w:val="20"/>
                <w:szCs w:val="20"/>
              </w:rPr>
              <w:t>10,558</w:t>
            </w:r>
          </w:p>
        </w:tc>
        <w:tc>
          <w:tcPr>
            <w:tcW w:w="255" w:type="dxa"/>
          </w:tcPr>
          <w:p w14:paraId="1A95ED75" w14:textId="77777777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04C36AA3" w14:textId="62265C76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C82714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53,</w:t>
            </w:r>
            <w:r w:rsidR="009541D8">
              <w:rPr>
                <w:rFonts w:ascii="Angsana New" w:hAnsi="Angsana New"/>
                <w:sz w:val="20"/>
                <w:szCs w:val="20"/>
              </w:rPr>
              <w:t>270</w:t>
            </w:r>
          </w:p>
        </w:tc>
        <w:tc>
          <w:tcPr>
            <w:tcW w:w="255" w:type="dxa"/>
            <w:vAlign w:val="bottom"/>
          </w:tcPr>
          <w:p w14:paraId="57DEAD7B" w14:textId="77777777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14B21F5A" w14:textId="1FB76ED7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714">
              <w:rPr>
                <w:rFonts w:ascii="Angsana New" w:hAnsi="Angsana New"/>
                <w:sz w:val="20"/>
                <w:szCs w:val="20"/>
              </w:rPr>
              <w:t>341,471</w:t>
            </w:r>
          </w:p>
        </w:tc>
      </w:tr>
      <w:tr w:rsidR="00C82714" w:rsidRPr="00C82714" w14:paraId="6A284DBF" w14:textId="77777777" w:rsidTr="00140AB9">
        <w:trPr>
          <w:trHeight w:val="274"/>
        </w:trPr>
        <w:tc>
          <w:tcPr>
            <w:tcW w:w="2246" w:type="dxa"/>
            <w:vAlign w:val="bottom"/>
          </w:tcPr>
          <w:p w14:paraId="3B70CE42" w14:textId="77777777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</w:rPr>
            </w:pPr>
            <w:r w:rsidRPr="00C82714">
              <w:rPr>
                <w:rFonts w:ascii="Angsana New" w:hAnsi="Angsana New"/>
                <w:sz w:val="20"/>
                <w:szCs w:val="20"/>
                <w:cs/>
              </w:rPr>
              <w:t>ค่าใช้จ่าย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71A57D56" w14:textId="0DA842A8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82714">
              <w:rPr>
                <w:rFonts w:ascii="Angsana New" w:hAnsi="Angsana New"/>
                <w:sz w:val="20"/>
                <w:szCs w:val="20"/>
              </w:rPr>
              <w:t>(20</w:t>
            </w:r>
            <w:r>
              <w:rPr>
                <w:rFonts w:ascii="Angsana New" w:hAnsi="Angsana New"/>
                <w:sz w:val="20"/>
                <w:szCs w:val="20"/>
              </w:rPr>
              <w:t>0,613</w:t>
            </w:r>
            <w:r w:rsidRPr="00C8271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55" w:type="dxa"/>
            <w:vAlign w:val="bottom"/>
          </w:tcPr>
          <w:p w14:paraId="74C63164" w14:textId="77777777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ind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7261D1EB" w14:textId="718D802E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82714">
              <w:rPr>
                <w:rFonts w:ascii="Angsana New" w:hAnsi="Angsana New"/>
                <w:sz w:val="20"/>
                <w:szCs w:val="20"/>
              </w:rPr>
              <w:t>(205,806)</w:t>
            </w:r>
          </w:p>
        </w:tc>
        <w:tc>
          <w:tcPr>
            <w:tcW w:w="260" w:type="dxa"/>
            <w:vAlign w:val="bottom"/>
          </w:tcPr>
          <w:p w14:paraId="2DBF29AC" w14:textId="77777777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vAlign w:val="bottom"/>
          </w:tcPr>
          <w:p w14:paraId="19AE645C" w14:textId="4BFC1738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82714"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1,20</w:t>
            </w:r>
            <w:r w:rsidR="00253B85">
              <w:rPr>
                <w:rFonts w:ascii="Angsana New" w:hAnsi="Angsana New"/>
                <w:sz w:val="20"/>
                <w:szCs w:val="20"/>
              </w:rPr>
              <w:t>2</w:t>
            </w:r>
            <w:r w:rsidRPr="00C8271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55" w:type="dxa"/>
            <w:vAlign w:val="bottom"/>
          </w:tcPr>
          <w:p w14:paraId="524CCBBA" w14:textId="77777777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67308226" w14:textId="76C15B40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82714">
              <w:rPr>
                <w:rFonts w:ascii="Angsana New" w:hAnsi="Angsana New"/>
                <w:sz w:val="20"/>
                <w:szCs w:val="20"/>
              </w:rPr>
              <w:t>(1,369)</w:t>
            </w:r>
          </w:p>
        </w:tc>
        <w:tc>
          <w:tcPr>
            <w:tcW w:w="255" w:type="dxa"/>
          </w:tcPr>
          <w:p w14:paraId="4AFDD501" w14:textId="77777777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bottom"/>
          </w:tcPr>
          <w:p w14:paraId="06E1621B" w14:textId="59F497AF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82714"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16,</w:t>
            </w:r>
            <w:r w:rsidR="009541D8">
              <w:rPr>
                <w:rFonts w:ascii="Angsana New" w:hAnsi="Angsana New"/>
                <w:sz w:val="20"/>
                <w:szCs w:val="20"/>
              </w:rPr>
              <w:t>338</w:t>
            </w:r>
            <w:r w:rsidRPr="00C8271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55" w:type="dxa"/>
          </w:tcPr>
          <w:p w14:paraId="0F7D5804" w14:textId="77777777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56A63964" w14:textId="70358ABE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82714">
              <w:rPr>
                <w:rFonts w:ascii="Angsana New" w:hAnsi="Angsana New"/>
                <w:sz w:val="20"/>
                <w:szCs w:val="20"/>
              </w:rPr>
              <w:t>(13,203)</w:t>
            </w:r>
          </w:p>
        </w:tc>
        <w:tc>
          <w:tcPr>
            <w:tcW w:w="255" w:type="dxa"/>
          </w:tcPr>
          <w:p w14:paraId="41F4840D" w14:textId="77777777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5C7AAE94" w14:textId="09B937AA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C82714">
              <w:rPr>
                <w:rFonts w:ascii="Angsana New" w:hAnsi="Angsana New"/>
                <w:sz w:val="20"/>
                <w:szCs w:val="20"/>
              </w:rPr>
              <w:t>(2</w:t>
            </w:r>
            <w:r>
              <w:rPr>
                <w:rFonts w:ascii="Angsana New" w:hAnsi="Angsana New"/>
                <w:sz w:val="20"/>
                <w:szCs w:val="20"/>
              </w:rPr>
              <w:t>18,</w:t>
            </w:r>
            <w:r w:rsidR="009541D8">
              <w:rPr>
                <w:rFonts w:ascii="Angsana New" w:hAnsi="Angsana New"/>
                <w:sz w:val="20"/>
                <w:szCs w:val="20"/>
              </w:rPr>
              <w:t>15</w:t>
            </w:r>
            <w:r w:rsidR="007B5A4D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  <w:r w:rsidRPr="00C8271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55" w:type="dxa"/>
            <w:vAlign w:val="bottom"/>
          </w:tcPr>
          <w:p w14:paraId="69884505" w14:textId="77777777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2BCCC82E" w14:textId="0AA601E6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82714">
              <w:rPr>
                <w:rFonts w:ascii="Angsana New" w:hAnsi="Angsana New"/>
                <w:sz w:val="20"/>
                <w:szCs w:val="20"/>
              </w:rPr>
              <w:t>(220,378)</w:t>
            </w:r>
          </w:p>
        </w:tc>
      </w:tr>
      <w:tr w:rsidR="00C82714" w:rsidRPr="00C82714" w14:paraId="128CE89C" w14:textId="77777777" w:rsidTr="00140AB9">
        <w:trPr>
          <w:trHeight w:val="274"/>
        </w:trPr>
        <w:tc>
          <w:tcPr>
            <w:tcW w:w="2246" w:type="dxa"/>
            <w:vAlign w:val="bottom"/>
          </w:tcPr>
          <w:p w14:paraId="273B8BB4" w14:textId="77777777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  <w:cs/>
              </w:rPr>
            </w:pPr>
            <w:r w:rsidRPr="00C82714">
              <w:rPr>
                <w:rFonts w:ascii="Angsana New" w:hAnsi="Angsana New"/>
                <w:sz w:val="20"/>
                <w:szCs w:val="20"/>
                <w:cs/>
              </w:rPr>
              <w:t>ผลได้ (ขาดทุน) ตามส่วนงาน</w:t>
            </w: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6B40C6" w14:textId="063D5398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82714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="009541D8"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,0</w:t>
            </w:r>
            <w:r w:rsidR="009541D8">
              <w:rPr>
                <w:rFonts w:ascii="Angsana New" w:hAnsi="Angsana New"/>
                <w:sz w:val="20"/>
                <w:szCs w:val="20"/>
              </w:rPr>
              <w:t>0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255" w:type="dxa"/>
            <w:vAlign w:val="bottom"/>
          </w:tcPr>
          <w:p w14:paraId="57A0B13D" w14:textId="77777777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BC4BAC" w14:textId="01F59820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82714">
              <w:rPr>
                <w:rFonts w:ascii="Angsana New" w:hAnsi="Angsana New"/>
                <w:sz w:val="20"/>
                <w:szCs w:val="20"/>
              </w:rPr>
              <w:t>121,808</w:t>
            </w:r>
          </w:p>
        </w:tc>
        <w:tc>
          <w:tcPr>
            <w:tcW w:w="260" w:type="dxa"/>
            <w:vAlign w:val="bottom"/>
          </w:tcPr>
          <w:p w14:paraId="34AFEF82" w14:textId="77777777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428E3" w14:textId="09D11BC4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82714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,23</w:t>
            </w:r>
            <w:r w:rsidR="00253B85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255" w:type="dxa"/>
            <w:vAlign w:val="bottom"/>
          </w:tcPr>
          <w:p w14:paraId="5521846D" w14:textId="77777777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21C06" w14:textId="2D807B8D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82714">
              <w:rPr>
                <w:rFonts w:ascii="Angsana New" w:hAnsi="Angsana New"/>
                <w:sz w:val="20"/>
                <w:szCs w:val="20"/>
              </w:rPr>
              <w:t>1,930</w:t>
            </w:r>
          </w:p>
        </w:tc>
        <w:tc>
          <w:tcPr>
            <w:tcW w:w="255" w:type="dxa"/>
          </w:tcPr>
          <w:p w14:paraId="5A59BE29" w14:textId="77777777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E11CA3" w14:textId="01D9B7B1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714"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2,</w:t>
            </w:r>
            <w:r w:rsidR="009541D8">
              <w:rPr>
                <w:rFonts w:ascii="Angsana New" w:hAnsi="Angsana New"/>
                <w:sz w:val="20"/>
                <w:szCs w:val="20"/>
              </w:rPr>
              <w:t>12</w:t>
            </w:r>
            <w:r w:rsidR="00253B85">
              <w:rPr>
                <w:rFonts w:ascii="Angsana New" w:hAnsi="Angsana New"/>
                <w:sz w:val="20"/>
                <w:szCs w:val="20"/>
              </w:rPr>
              <w:t>5</w:t>
            </w:r>
            <w:r w:rsidRPr="00C8271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55" w:type="dxa"/>
          </w:tcPr>
          <w:p w14:paraId="3A147FB8" w14:textId="77777777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747BE7" w14:textId="37331B63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82714">
              <w:rPr>
                <w:rFonts w:ascii="Angsana New" w:hAnsi="Angsana New"/>
                <w:sz w:val="20"/>
                <w:szCs w:val="20"/>
              </w:rPr>
              <w:t>(2,645)</w:t>
            </w:r>
          </w:p>
        </w:tc>
        <w:tc>
          <w:tcPr>
            <w:tcW w:w="255" w:type="dxa"/>
          </w:tcPr>
          <w:p w14:paraId="72C22063" w14:textId="77777777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1C615D25" w14:textId="02007E16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C82714">
              <w:rPr>
                <w:rFonts w:ascii="Angsana New" w:hAnsi="Angsana New"/>
                <w:sz w:val="20"/>
                <w:szCs w:val="20"/>
              </w:rPr>
              <w:t>1</w:t>
            </w:r>
            <w:r w:rsidR="00D40F04">
              <w:rPr>
                <w:rFonts w:ascii="Angsana New" w:hAnsi="Angsana New"/>
                <w:sz w:val="20"/>
                <w:szCs w:val="20"/>
              </w:rPr>
              <w:t>35,</w:t>
            </w:r>
            <w:r w:rsidR="009541D8">
              <w:rPr>
                <w:rFonts w:ascii="Angsana New" w:hAnsi="Angsana New"/>
                <w:sz w:val="20"/>
                <w:szCs w:val="20"/>
              </w:rPr>
              <w:t>11</w:t>
            </w:r>
            <w:r w:rsidR="00253B85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255" w:type="dxa"/>
            <w:vAlign w:val="bottom"/>
          </w:tcPr>
          <w:p w14:paraId="5E3F0C90" w14:textId="77777777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33D1CC07" w14:textId="27023CEE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82714">
              <w:rPr>
                <w:rFonts w:ascii="Angsana New" w:hAnsi="Angsana New"/>
                <w:sz w:val="20"/>
                <w:szCs w:val="20"/>
              </w:rPr>
              <w:t>121,093</w:t>
            </w:r>
          </w:p>
        </w:tc>
      </w:tr>
      <w:tr w:rsidR="00C82714" w:rsidRPr="00C82714" w14:paraId="2B4882E7" w14:textId="77777777" w:rsidTr="00140AB9">
        <w:trPr>
          <w:trHeight w:val="274"/>
        </w:trPr>
        <w:tc>
          <w:tcPr>
            <w:tcW w:w="2246" w:type="dxa"/>
            <w:vAlign w:val="bottom"/>
          </w:tcPr>
          <w:p w14:paraId="42C467C3" w14:textId="77777777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  <w:cs/>
              </w:rPr>
            </w:pPr>
            <w:r w:rsidRPr="00C82714">
              <w:rPr>
                <w:rFonts w:ascii="Angsana New" w:hAnsi="Angsana New"/>
                <w:sz w:val="20"/>
                <w:szCs w:val="20"/>
                <w:u w:val="single"/>
                <w:cs/>
              </w:rPr>
              <w:t>บวก</w:t>
            </w:r>
            <w:r w:rsidRPr="00C82714">
              <w:rPr>
                <w:rFonts w:ascii="Angsana New" w:hAnsi="Angsana New"/>
                <w:sz w:val="20"/>
                <w:szCs w:val="20"/>
                <w:cs/>
              </w:rPr>
              <w:t xml:space="preserve"> รายได้ที่ไม่ได้ปันส่วน</w:t>
            </w: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03CD7B6F" w14:textId="77777777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7D0511C2" w14:textId="77777777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vAlign w:val="bottom"/>
          </w:tcPr>
          <w:p w14:paraId="468747C5" w14:textId="77777777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14:paraId="4ED939FD" w14:textId="77777777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double" w:sz="4" w:space="0" w:color="auto"/>
            </w:tcBorders>
          </w:tcPr>
          <w:p w14:paraId="7E928E8D" w14:textId="77777777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5773A9C9" w14:textId="77777777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vAlign w:val="bottom"/>
          </w:tcPr>
          <w:p w14:paraId="0B4579E3" w14:textId="77777777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0361A23B" w14:textId="77777777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</w:tcPr>
          <w:p w14:paraId="53995DB7" w14:textId="77777777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3DAD1CBB" w14:textId="77777777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double" w:sz="4" w:space="0" w:color="auto"/>
            </w:tcBorders>
          </w:tcPr>
          <w:p w14:paraId="35341750" w14:textId="77777777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2A6F28B0" w14:textId="77777777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0578AC80" w14:textId="77777777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55" w:type="dxa"/>
            <w:vAlign w:val="bottom"/>
          </w:tcPr>
          <w:p w14:paraId="017E65B3" w14:textId="77777777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6910242B" w14:textId="77777777" w:rsidR="00C82714" w:rsidRPr="00C82714" w:rsidRDefault="00C82714" w:rsidP="00C82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6754CF" w:rsidRPr="00C82714" w14:paraId="57993EB0" w14:textId="77777777" w:rsidTr="00140AB9">
        <w:trPr>
          <w:trHeight w:val="274"/>
        </w:trPr>
        <w:tc>
          <w:tcPr>
            <w:tcW w:w="2246" w:type="dxa"/>
            <w:vAlign w:val="bottom"/>
          </w:tcPr>
          <w:p w14:paraId="7CF69503" w14:textId="78BF96B3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</w:rPr>
            </w:pPr>
            <w:r w:rsidRPr="00C82714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C82714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  <w:r w:rsidR="006B57AE">
              <w:rPr>
                <w:rFonts w:ascii="Angsana New" w:hAnsi="Angsana New" w:hint="cs"/>
                <w:sz w:val="20"/>
                <w:szCs w:val="20"/>
                <w:cs/>
              </w:rPr>
              <w:t>*</w:t>
            </w:r>
          </w:p>
        </w:tc>
        <w:tc>
          <w:tcPr>
            <w:tcW w:w="803" w:type="dxa"/>
            <w:vAlign w:val="bottom"/>
          </w:tcPr>
          <w:p w14:paraId="1ABFA17B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5" w:type="dxa"/>
          </w:tcPr>
          <w:p w14:paraId="44A2BC3B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321C0764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0" w:type="dxa"/>
            <w:vAlign w:val="bottom"/>
          </w:tcPr>
          <w:p w14:paraId="785446A4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9" w:type="dxa"/>
          </w:tcPr>
          <w:p w14:paraId="5426EE13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5" w:type="dxa"/>
          </w:tcPr>
          <w:p w14:paraId="74882957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54" w:type="dxa"/>
            <w:vAlign w:val="bottom"/>
          </w:tcPr>
          <w:p w14:paraId="26A6D1AA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68C61F54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8" w:type="dxa"/>
          </w:tcPr>
          <w:p w14:paraId="13ACB8AD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5" w:type="dxa"/>
          </w:tcPr>
          <w:p w14:paraId="6435928C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5" w:type="dxa"/>
          </w:tcPr>
          <w:p w14:paraId="7643EC8F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5" w:type="dxa"/>
          </w:tcPr>
          <w:p w14:paraId="26D712C7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23F81444" w14:textId="40A6E316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  <w:r>
              <w:rPr>
                <w:rFonts w:ascii="Angsana New" w:hAnsi="Angsana New"/>
                <w:sz w:val="20"/>
                <w:szCs w:val="20"/>
              </w:rPr>
              <w:t>2,</w:t>
            </w:r>
            <w:r w:rsidR="00EF208E">
              <w:rPr>
                <w:rFonts w:ascii="Angsana New" w:hAnsi="Angsana New"/>
                <w:sz w:val="20"/>
                <w:szCs w:val="20"/>
              </w:rPr>
              <w:t>727</w:t>
            </w:r>
          </w:p>
        </w:tc>
        <w:tc>
          <w:tcPr>
            <w:tcW w:w="255" w:type="dxa"/>
            <w:vAlign w:val="bottom"/>
          </w:tcPr>
          <w:p w14:paraId="7F2E427A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2CB930FE" w14:textId="2D0C5124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714">
              <w:rPr>
                <w:rFonts w:ascii="Angsana New" w:hAnsi="Angsana New"/>
                <w:sz w:val="20"/>
                <w:szCs w:val="20"/>
              </w:rPr>
              <w:t>570</w:t>
            </w:r>
          </w:p>
        </w:tc>
      </w:tr>
      <w:tr w:rsidR="006754CF" w:rsidRPr="00C82714" w14:paraId="3BD7E707" w14:textId="77777777" w:rsidTr="00140AB9">
        <w:trPr>
          <w:trHeight w:val="274"/>
        </w:trPr>
        <w:tc>
          <w:tcPr>
            <w:tcW w:w="2246" w:type="dxa"/>
            <w:vAlign w:val="bottom"/>
          </w:tcPr>
          <w:p w14:paraId="14E3733E" w14:textId="01209679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</w:rPr>
            </w:pPr>
            <w:r w:rsidRPr="00C82714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C82714">
              <w:rPr>
                <w:rFonts w:ascii="Angsana New" w:hAnsi="Angsana New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803" w:type="dxa"/>
            <w:vAlign w:val="bottom"/>
          </w:tcPr>
          <w:p w14:paraId="74C8D3FB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5" w:type="dxa"/>
          </w:tcPr>
          <w:p w14:paraId="577948CE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62EAF428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0" w:type="dxa"/>
            <w:vAlign w:val="bottom"/>
          </w:tcPr>
          <w:p w14:paraId="6AA57CE4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9" w:type="dxa"/>
          </w:tcPr>
          <w:p w14:paraId="69B53947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5" w:type="dxa"/>
          </w:tcPr>
          <w:p w14:paraId="68633BB2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54" w:type="dxa"/>
            <w:vAlign w:val="bottom"/>
          </w:tcPr>
          <w:p w14:paraId="41F612E0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183EF4D8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8" w:type="dxa"/>
          </w:tcPr>
          <w:p w14:paraId="4243B14D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5" w:type="dxa"/>
          </w:tcPr>
          <w:p w14:paraId="39F59E9B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5" w:type="dxa"/>
          </w:tcPr>
          <w:p w14:paraId="1ED26CAA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5" w:type="dxa"/>
          </w:tcPr>
          <w:p w14:paraId="099F6CC2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441C0E64" w14:textId="39DCE83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  <w:r>
              <w:rPr>
                <w:rFonts w:ascii="Angsana New" w:hAnsi="Angsana New"/>
                <w:sz w:val="20"/>
                <w:szCs w:val="20"/>
              </w:rPr>
              <w:t>304</w:t>
            </w:r>
          </w:p>
        </w:tc>
        <w:tc>
          <w:tcPr>
            <w:tcW w:w="255" w:type="dxa"/>
            <w:vAlign w:val="bottom"/>
          </w:tcPr>
          <w:p w14:paraId="0360E9D9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37F7E34E" w14:textId="1A3FADFF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714">
              <w:rPr>
                <w:rFonts w:ascii="Angsana New" w:hAnsi="Angsana New"/>
                <w:sz w:val="20"/>
                <w:szCs w:val="20"/>
              </w:rPr>
              <w:t>113</w:t>
            </w:r>
          </w:p>
        </w:tc>
      </w:tr>
      <w:tr w:rsidR="006754CF" w:rsidRPr="00C82714" w14:paraId="02FFCCAB" w14:textId="77777777" w:rsidTr="00140AB9">
        <w:trPr>
          <w:trHeight w:val="274"/>
        </w:trPr>
        <w:tc>
          <w:tcPr>
            <w:tcW w:w="2246" w:type="dxa"/>
            <w:vAlign w:val="bottom"/>
          </w:tcPr>
          <w:p w14:paraId="78708A2D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  <w:cs/>
              </w:rPr>
            </w:pPr>
            <w:r w:rsidRPr="00C82714">
              <w:rPr>
                <w:rFonts w:ascii="Angsana New" w:hAnsi="Angsana New"/>
                <w:sz w:val="20"/>
                <w:szCs w:val="20"/>
                <w:u w:val="single"/>
                <w:cs/>
              </w:rPr>
              <w:t>หัก</w:t>
            </w:r>
            <w:r w:rsidRPr="00C82714">
              <w:rPr>
                <w:rFonts w:ascii="Angsana New" w:hAnsi="Angsana New"/>
                <w:sz w:val="20"/>
                <w:szCs w:val="20"/>
                <w:cs/>
              </w:rPr>
              <w:t xml:space="preserve"> ค่าใช้จ่ายที่ไม่ได้ปันส่วน</w:t>
            </w:r>
          </w:p>
        </w:tc>
        <w:tc>
          <w:tcPr>
            <w:tcW w:w="803" w:type="dxa"/>
            <w:vAlign w:val="bottom"/>
          </w:tcPr>
          <w:p w14:paraId="1071CDF9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5" w:type="dxa"/>
          </w:tcPr>
          <w:p w14:paraId="78F7730A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14:paraId="48053F91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14:paraId="0C647E1D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9" w:type="dxa"/>
          </w:tcPr>
          <w:p w14:paraId="0646C940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64A33DE4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658A4305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  <w:tab w:val="left" w:pos="22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043A05F0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14:paraId="410289FA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197401BB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5" w:type="dxa"/>
          </w:tcPr>
          <w:p w14:paraId="12732878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66E44CA6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5F5D59F7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55" w:type="dxa"/>
            <w:vAlign w:val="bottom"/>
          </w:tcPr>
          <w:p w14:paraId="1B513485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1558995A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754CF" w:rsidRPr="00C82714" w14:paraId="23E0F5EB" w14:textId="77777777" w:rsidTr="00140AB9">
        <w:trPr>
          <w:trHeight w:val="274"/>
        </w:trPr>
        <w:tc>
          <w:tcPr>
            <w:tcW w:w="2246" w:type="dxa"/>
            <w:vAlign w:val="bottom"/>
          </w:tcPr>
          <w:p w14:paraId="2A5B6DBA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</w:rPr>
            </w:pPr>
            <w:r w:rsidRPr="00C82714">
              <w:rPr>
                <w:rFonts w:ascii="Angsana New" w:hAnsi="Angsana New"/>
                <w:sz w:val="20"/>
                <w:szCs w:val="20"/>
                <w:cs/>
              </w:rPr>
              <w:t>- ต้นทุนในการจัดจำหน่าย</w:t>
            </w:r>
          </w:p>
        </w:tc>
        <w:tc>
          <w:tcPr>
            <w:tcW w:w="803" w:type="dxa"/>
          </w:tcPr>
          <w:p w14:paraId="108D357E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1449E0BE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14:paraId="713F94D0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14:paraId="2F3CEDD1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9" w:type="dxa"/>
          </w:tcPr>
          <w:p w14:paraId="4F7C4750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6DC8A07A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14:paraId="44C14F0C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47025A66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14:paraId="4052C921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42FADB2B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5" w:type="dxa"/>
          </w:tcPr>
          <w:p w14:paraId="2CB6D4D8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7D101C3C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</w:tcPr>
          <w:p w14:paraId="6E182BB8" w14:textId="107E5369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C82714">
              <w:rPr>
                <w:rFonts w:ascii="Angsana New" w:hAnsi="Angsana New"/>
                <w:sz w:val="20"/>
                <w:szCs w:val="20"/>
              </w:rPr>
              <w:t>(4</w:t>
            </w:r>
            <w:r>
              <w:rPr>
                <w:rFonts w:ascii="Angsana New" w:hAnsi="Angsana New"/>
                <w:sz w:val="20"/>
                <w:szCs w:val="20"/>
              </w:rPr>
              <w:t>5,</w:t>
            </w:r>
            <w:r w:rsidR="00253B85">
              <w:rPr>
                <w:rFonts w:ascii="Angsana New" w:hAnsi="Angsana New"/>
                <w:sz w:val="20"/>
                <w:szCs w:val="20"/>
              </w:rPr>
              <w:t>700</w:t>
            </w:r>
            <w:r w:rsidRPr="00C8271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55" w:type="dxa"/>
            <w:vAlign w:val="bottom"/>
          </w:tcPr>
          <w:p w14:paraId="305230D9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5C28CA2D" w14:textId="05BD89C3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82714">
              <w:rPr>
                <w:rFonts w:ascii="Angsana New" w:hAnsi="Angsana New"/>
                <w:sz w:val="20"/>
                <w:szCs w:val="20"/>
              </w:rPr>
              <w:t>(42,575)</w:t>
            </w:r>
          </w:p>
        </w:tc>
      </w:tr>
      <w:tr w:rsidR="006754CF" w:rsidRPr="00C82714" w14:paraId="7905879C" w14:textId="77777777" w:rsidTr="00140AB9">
        <w:trPr>
          <w:trHeight w:val="274"/>
        </w:trPr>
        <w:tc>
          <w:tcPr>
            <w:tcW w:w="2246" w:type="dxa"/>
            <w:vAlign w:val="bottom"/>
          </w:tcPr>
          <w:p w14:paraId="2D0A39AB" w14:textId="7E0BD93D" w:rsidR="006754CF" w:rsidRPr="006754CF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  <w:cs/>
              </w:rPr>
            </w:pPr>
            <w:r w:rsidRPr="006754CF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6754CF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803" w:type="dxa"/>
            <w:vAlign w:val="bottom"/>
          </w:tcPr>
          <w:p w14:paraId="7C5329A3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1D714E39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14:paraId="1ED2ABDD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14:paraId="1317F7E2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9" w:type="dxa"/>
          </w:tcPr>
          <w:p w14:paraId="198D4E3A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5CFED897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14:paraId="37C80AAC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104E3EF4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14:paraId="24D1E1A5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22CA49F7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5" w:type="dxa"/>
          </w:tcPr>
          <w:p w14:paraId="45844619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7E81FDDA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</w:tcPr>
          <w:p w14:paraId="5BF48D0E" w14:textId="2C461BEA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C82714">
              <w:rPr>
                <w:rFonts w:ascii="Angsana New" w:hAnsi="Angsana New"/>
                <w:sz w:val="20"/>
                <w:szCs w:val="20"/>
              </w:rPr>
              <w:t>(1</w:t>
            </w:r>
            <w:r w:rsidR="00EF208E">
              <w:rPr>
                <w:rFonts w:ascii="Angsana New" w:hAnsi="Angsana New"/>
                <w:sz w:val="20"/>
                <w:szCs w:val="20"/>
              </w:rPr>
              <w:t>1,076</w:t>
            </w:r>
            <w:r w:rsidRPr="00C8271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55" w:type="dxa"/>
            <w:vAlign w:val="bottom"/>
          </w:tcPr>
          <w:p w14:paraId="4FD42B7A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1994B58C" w14:textId="58F8261B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714">
              <w:rPr>
                <w:rFonts w:ascii="Angsana New" w:hAnsi="Angsana New"/>
                <w:sz w:val="20"/>
                <w:szCs w:val="20"/>
              </w:rPr>
              <w:t>(11,430)</w:t>
            </w:r>
          </w:p>
        </w:tc>
      </w:tr>
      <w:tr w:rsidR="006754CF" w:rsidRPr="00C82714" w14:paraId="3839BC23" w14:textId="77777777" w:rsidTr="00140AB9">
        <w:trPr>
          <w:trHeight w:val="274"/>
        </w:trPr>
        <w:tc>
          <w:tcPr>
            <w:tcW w:w="2246" w:type="dxa"/>
            <w:vAlign w:val="bottom"/>
          </w:tcPr>
          <w:p w14:paraId="0846FC7C" w14:textId="776B1E90" w:rsidR="006754CF" w:rsidRPr="006754CF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</w:rPr>
            </w:pPr>
            <w:r w:rsidRPr="006754CF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6754CF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ค่าใช้จ่ายในการบริหารอื่น ๆ</w:t>
            </w:r>
          </w:p>
        </w:tc>
        <w:tc>
          <w:tcPr>
            <w:tcW w:w="803" w:type="dxa"/>
          </w:tcPr>
          <w:p w14:paraId="2650D8CC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0699C2FC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14:paraId="53D9EBDA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14:paraId="6A39EDC6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9" w:type="dxa"/>
          </w:tcPr>
          <w:p w14:paraId="4B63AE21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4A1C02BA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14:paraId="2FA17223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5FA47703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14:paraId="4376A72D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39F83134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5" w:type="dxa"/>
          </w:tcPr>
          <w:p w14:paraId="01847927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522877CD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</w:tcPr>
          <w:p w14:paraId="7588DADF" w14:textId="7DBB5E88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C82714">
              <w:rPr>
                <w:rFonts w:ascii="Angsana New" w:hAnsi="Angsana New"/>
                <w:sz w:val="20"/>
                <w:szCs w:val="20"/>
              </w:rPr>
              <w:t>(</w:t>
            </w:r>
            <w:r w:rsidR="00EF208E">
              <w:rPr>
                <w:rFonts w:ascii="Angsana New" w:hAnsi="Angsana New"/>
                <w:sz w:val="20"/>
                <w:szCs w:val="20"/>
              </w:rPr>
              <w:t>51,</w:t>
            </w:r>
            <w:r w:rsidR="00253B85">
              <w:rPr>
                <w:rFonts w:ascii="Angsana New" w:hAnsi="Angsana New"/>
                <w:sz w:val="20"/>
                <w:szCs w:val="20"/>
              </w:rPr>
              <w:t>677</w:t>
            </w:r>
            <w:r w:rsidRPr="00C8271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55" w:type="dxa"/>
            <w:vAlign w:val="bottom"/>
          </w:tcPr>
          <w:p w14:paraId="1E419BCB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56027B1C" w14:textId="5CFF43E5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82714">
              <w:rPr>
                <w:rFonts w:ascii="Angsana New" w:hAnsi="Angsana New"/>
                <w:sz w:val="20"/>
                <w:szCs w:val="20"/>
              </w:rPr>
              <w:t>(45,077)</w:t>
            </w:r>
          </w:p>
        </w:tc>
      </w:tr>
      <w:tr w:rsidR="006754CF" w:rsidRPr="00C82714" w14:paraId="78639953" w14:textId="77777777" w:rsidTr="00140AB9">
        <w:trPr>
          <w:trHeight w:val="274"/>
        </w:trPr>
        <w:tc>
          <w:tcPr>
            <w:tcW w:w="2246" w:type="dxa"/>
            <w:vAlign w:val="bottom"/>
          </w:tcPr>
          <w:p w14:paraId="595E77B9" w14:textId="199805EC" w:rsidR="006754CF" w:rsidRPr="006754CF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</w:rPr>
            </w:pPr>
            <w:r w:rsidRPr="006754CF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6754CF">
              <w:rPr>
                <w:rFonts w:ascii="Angsana New" w:hAnsi="Angsana New"/>
                <w:spacing w:val="-2"/>
                <w:sz w:val="20"/>
                <w:szCs w:val="20"/>
                <w:cs/>
              </w:rPr>
              <w:t>กำไร (ขาดทุน) จากอัตราแลกเปลี่ยน</w:t>
            </w:r>
          </w:p>
        </w:tc>
        <w:tc>
          <w:tcPr>
            <w:tcW w:w="803" w:type="dxa"/>
            <w:vAlign w:val="bottom"/>
          </w:tcPr>
          <w:p w14:paraId="1823DEAF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33229752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51140406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14:paraId="07EB2EDA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9" w:type="dxa"/>
          </w:tcPr>
          <w:p w14:paraId="64711E69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62A88B58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76F689B4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6B0DBD51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14:paraId="0924C13E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621621E4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5" w:type="dxa"/>
          </w:tcPr>
          <w:p w14:paraId="061F14C7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716CCDD0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</w:tcPr>
          <w:p w14:paraId="76209540" w14:textId="1AB9EB93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714"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1,55</w:t>
            </w:r>
            <w:r w:rsidR="00253B85">
              <w:rPr>
                <w:rFonts w:ascii="Angsana New" w:hAnsi="Angsana New"/>
                <w:sz w:val="20"/>
                <w:szCs w:val="20"/>
              </w:rPr>
              <w:t>4</w:t>
            </w:r>
            <w:r w:rsidRPr="00C8271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55" w:type="dxa"/>
            <w:vAlign w:val="bottom"/>
          </w:tcPr>
          <w:p w14:paraId="5B0ABFA5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4666FF79" w14:textId="2FAD65CE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40F04">
              <w:rPr>
                <w:rFonts w:ascii="Angsana New" w:hAnsi="Angsana New"/>
                <w:sz w:val="20"/>
                <w:szCs w:val="20"/>
              </w:rPr>
              <w:t>741</w:t>
            </w:r>
          </w:p>
        </w:tc>
      </w:tr>
      <w:tr w:rsidR="006754CF" w:rsidRPr="00C82714" w14:paraId="617CBF15" w14:textId="77777777" w:rsidTr="00140AB9">
        <w:trPr>
          <w:trHeight w:val="274"/>
        </w:trPr>
        <w:tc>
          <w:tcPr>
            <w:tcW w:w="2246" w:type="dxa"/>
            <w:vAlign w:val="bottom"/>
          </w:tcPr>
          <w:p w14:paraId="5AE26C01" w14:textId="77777777" w:rsidR="006754CF" w:rsidRPr="006754CF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</w:rPr>
            </w:pPr>
            <w:r w:rsidRPr="006754CF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6754CF">
              <w:rPr>
                <w:rFonts w:ascii="Angsana New" w:hAnsi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03" w:type="dxa"/>
          </w:tcPr>
          <w:p w14:paraId="3B5653A8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79D43715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14:paraId="5D5225C6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14:paraId="33801497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9" w:type="dxa"/>
          </w:tcPr>
          <w:p w14:paraId="53A2C1C4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25F05F09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14:paraId="117AA627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2944DD64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14:paraId="51EE1A25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366DEEF5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5" w:type="dxa"/>
          </w:tcPr>
          <w:p w14:paraId="32750DF6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4FA571DB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</w:tcPr>
          <w:p w14:paraId="190DB015" w14:textId="2428DD5F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  <w:r w:rsidRPr="00C82714"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5,258</w:t>
            </w:r>
            <w:r w:rsidRPr="00C8271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55" w:type="dxa"/>
            <w:vAlign w:val="bottom"/>
          </w:tcPr>
          <w:p w14:paraId="3D28E115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644FB918" w14:textId="74357EE4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714">
              <w:rPr>
                <w:rFonts w:ascii="Angsana New" w:hAnsi="Angsana New"/>
                <w:sz w:val="20"/>
                <w:szCs w:val="20"/>
              </w:rPr>
              <w:t>(7,161)</w:t>
            </w:r>
          </w:p>
        </w:tc>
      </w:tr>
      <w:tr w:rsidR="00842561" w:rsidRPr="00C82714" w14:paraId="2DDB5716" w14:textId="77777777" w:rsidTr="00CA3E07">
        <w:trPr>
          <w:trHeight w:val="274"/>
        </w:trPr>
        <w:tc>
          <w:tcPr>
            <w:tcW w:w="4318" w:type="dxa"/>
            <w:gridSpan w:val="5"/>
            <w:vAlign w:val="bottom"/>
          </w:tcPr>
          <w:p w14:paraId="797790D1" w14:textId="359F1E13" w:rsidR="00842561" w:rsidRPr="00C82714" w:rsidRDefault="00842561" w:rsidP="00842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</w:rPr>
            </w:pPr>
            <w:r w:rsidRPr="006754CF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6754CF">
              <w:rPr>
                <w:rFonts w:ascii="Angsana New" w:hAnsi="Angsana New"/>
                <w:sz w:val="20"/>
                <w:szCs w:val="20"/>
                <w:cs/>
              </w:rPr>
              <w:t>กลับรายการขาดทุน</w:t>
            </w:r>
            <w:r w:rsidRPr="006754C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754CF">
              <w:rPr>
                <w:rFonts w:ascii="Angsana New" w:hAnsi="Angsana New"/>
                <w:sz w:val="20"/>
                <w:szCs w:val="20"/>
                <w:cs/>
              </w:rPr>
              <w:t>(ขาดทุน) ด้านเครดิตที่คาดว่าจะเกิดขึ้น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และหนี้สูญ</w:t>
            </w:r>
          </w:p>
        </w:tc>
        <w:tc>
          <w:tcPr>
            <w:tcW w:w="749" w:type="dxa"/>
          </w:tcPr>
          <w:p w14:paraId="7AFB990F" w14:textId="77777777" w:rsidR="00842561" w:rsidRPr="00C82714" w:rsidRDefault="00842561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212BCD76" w14:textId="77777777" w:rsidR="00842561" w:rsidRPr="00C82714" w:rsidRDefault="00842561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14:paraId="2875E8D5" w14:textId="77777777" w:rsidR="00842561" w:rsidRPr="00C82714" w:rsidRDefault="00842561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4E71F95D" w14:textId="77777777" w:rsidR="00842561" w:rsidRPr="00C82714" w:rsidRDefault="00842561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14:paraId="0578314A" w14:textId="77777777" w:rsidR="00842561" w:rsidRPr="00C82714" w:rsidRDefault="00842561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  <w:vAlign w:val="bottom"/>
          </w:tcPr>
          <w:p w14:paraId="6F07A8D0" w14:textId="77777777" w:rsidR="00842561" w:rsidRPr="00C82714" w:rsidRDefault="00842561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5" w:type="dxa"/>
            <w:vAlign w:val="bottom"/>
          </w:tcPr>
          <w:p w14:paraId="13E437F7" w14:textId="77777777" w:rsidR="00842561" w:rsidRPr="00C82714" w:rsidRDefault="00842561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  <w:vAlign w:val="bottom"/>
          </w:tcPr>
          <w:p w14:paraId="3543B0B5" w14:textId="77777777" w:rsidR="00842561" w:rsidRPr="00C82714" w:rsidRDefault="00842561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</w:tcPr>
          <w:p w14:paraId="00DEEF84" w14:textId="5A66F8E2" w:rsidR="00842561" w:rsidRPr="006754CF" w:rsidRDefault="00842561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82714"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1,661</w:t>
            </w:r>
            <w:r w:rsidRPr="00C8271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55" w:type="dxa"/>
            <w:vAlign w:val="bottom"/>
          </w:tcPr>
          <w:p w14:paraId="039753AE" w14:textId="77777777" w:rsidR="00842561" w:rsidRPr="00C82714" w:rsidRDefault="00842561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5F71DA94" w14:textId="3F7A4238" w:rsidR="00842561" w:rsidRPr="00C82714" w:rsidRDefault="00842561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714">
              <w:rPr>
                <w:rFonts w:ascii="Angsana New" w:hAnsi="Angsana New"/>
                <w:sz w:val="20"/>
                <w:szCs w:val="20"/>
              </w:rPr>
              <w:t>84</w:t>
            </w:r>
          </w:p>
        </w:tc>
      </w:tr>
      <w:tr w:rsidR="006754CF" w:rsidRPr="00C82714" w14:paraId="685173DD" w14:textId="77777777" w:rsidTr="00140AB9">
        <w:trPr>
          <w:trHeight w:val="217"/>
        </w:trPr>
        <w:tc>
          <w:tcPr>
            <w:tcW w:w="4058" w:type="dxa"/>
            <w:gridSpan w:val="4"/>
            <w:vAlign w:val="bottom"/>
          </w:tcPr>
          <w:p w14:paraId="52A8B01F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321"/>
              <w:rPr>
                <w:rFonts w:ascii="Angsana New" w:hAnsi="Angsana New"/>
                <w:sz w:val="20"/>
                <w:szCs w:val="20"/>
                <w:cs/>
              </w:rPr>
            </w:pPr>
            <w:r w:rsidRPr="00C82714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C82714">
              <w:rPr>
                <w:rFonts w:ascii="Angsana New" w:hAnsi="Angsana New"/>
                <w:sz w:val="20"/>
                <w:szCs w:val="20"/>
                <w:cs/>
              </w:rPr>
              <w:t xml:space="preserve">ค่าใช้จ่ายภาษีเงินได้ </w:t>
            </w:r>
          </w:p>
        </w:tc>
        <w:tc>
          <w:tcPr>
            <w:tcW w:w="260" w:type="dxa"/>
          </w:tcPr>
          <w:p w14:paraId="2C7979E4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9" w:type="dxa"/>
          </w:tcPr>
          <w:p w14:paraId="4B45F77E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56348A8B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  <w:vAlign w:val="bottom"/>
          </w:tcPr>
          <w:p w14:paraId="38B3D44F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right="3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65E49E0F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14:paraId="0E908A9B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5A221806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5" w:type="dxa"/>
          </w:tcPr>
          <w:p w14:paraId="69009577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5672D6AA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0EA208D5" w14:textId="5A63F4E6" w:rsidR="006754CF" w:rsidRPr="006754CF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82714"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7,116</w:t>
            </w:r>
            <w:r w:rsidRPr="00C82714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55" w:type="dxa"/>
          </w:tcPr>
          <w:p w14:paraId="79399B62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320AEDCC" w14:textId="3CF7EE95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714">
              <w:rPr>
                <w:rFonts w:ascii="Angsana New" w:hAnsi="Angsana New"/>
                <w:sz w:val="20"/>
                <w:szCs w:val="20"/>
              </w:rPr>
              <w:t>(5,774)</w:t>
            </w:r>
          </w:p>
        </w:tc>
      </w:tr>
      <w:tr w:rsidR="006754CF" w:rsidRPr="00C82714" w14:paraId="31AD69AA" w14:textId="77777777" w:rsidTr="00140AB9">
        <w:trPr>
          <w:trHeight w:val="274"/>
        </w:trPr>
        <w:tc>
          <w:tcPr>
            <w:tcW w:w="2246" w:type="dxa"/>
            <w:vAlign w:val="bottom"/>
          </w:tcPr>
          <w:p w14:paraId="17D6CD70" w14:textId="78300412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</w:rPr>
            </w:pPr>
            <w:r w:rsidRPr="00C82714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803" w:type="dxa"/>
          </w:tcPr>
          <w:p w14:paraId="26940799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17F43E1E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14:paraId="0FFFCDF5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14:paraId="638CE74D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9" w:type="dxa"/>
          </w:tcPr>
          <w:p w14:paraId="2F9250C3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1B310FE0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14:paraId="443ABF58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1CCB6AF0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14:paraId="42D2361B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15727723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5" w:type="dxa"/>
          </w:tcPr>
          <w:p w14:paraId="63513E92" w14:textId="77777777" w:rsidR="006754CF" w:rsidRPr="00C82714" w:rsidRDefault="006754CF" w:rsidP="006754C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3EDA6478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4D2BFB" w14:textId="747A68BE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C82714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4,1</w:t>
            </w:r>
            <w:r w:rsidR="00EF208E">
              <w:rPr>
                <w:rFonts w:ascii="Angsana New" w:hAnsi="Angsana New"/>
                <w:sz w:val="20"/>
                <w:szCs w:val="20"/>
              </w:rPr>
              <w:t>0</w:t>
            </w:r>
            <w:r w:rsidR="00253B85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bottom"/>
          </w:tcPr>
          <w:p w14:paraId="3A9D149A" w14:textId="77777777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2C184F" w14:textId="37B2C796" w:rsidR="006754CF" w:rsidRPr="00C82714" w:rsidRDefault="006754CF" w:rsidP="00675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82714">
              <w:rPr>
                <w:rFonts w:ascii="Angsana New" w:hAnsi="Angsana New"/>
                <w:sz w:val="20"/>
                <w:szCs w:val="20"/>
              </w:rPr>
              <w:t>10,584</w:t>
            </w:r>
          </w:p>
        </w:tc>
      </w:tr>
    </w:tbl>
    <w:p w14:paraId="64BB65DD" w14:textId="77777777" w:rsidR="0025124F" w:rsidRPr="00AE3EB2" w:rsidRDefault="0025124F" w:rsidP="005C2C47">
      <w:pPr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22391859" w14:textId="1281A37B" w:rsidR="00334655" w:rsidRPr="00842561" w:rsidRDefault="006B57AE" w:rsidP="00842561">
      <w:pPr>
        <w:spacing w:line="240" w:lineRule="auto"/>
        <w:jc w:val="thaiDistribute"/>
        <w:rPr>
          <w:rFonts w:ascii="Angsana New" w:hAnsi="Angsana New"/>
          <w:sz w:val="20"/>
          <w:szCs w:val="20"/>
          <w:cs/>
          <w:lang w:val="af-ZA"/>
        </w:rPr>
      </w:pPr>
      <w:r w:rsidRPr="00AE3EB2">
        <w:rPr>
          <w:rFonts w:ascii="Angsana New" w:hAnsi="Angsana New" w:hint="cs"/>
          <w:sz w:val="20"/>
          <w:szCs w:val="20"/>
          <w:cs/>
        </w:rPr>
        <w:t xml:space="preserve">* </w:t>
      </w:r>
      <w:r w:rsidR="005C41BE" w:rsidRPr="00AE3EB2">
        <w:rPr>
          <w:rFonts w:ascii="Angsana New" w:hAnsi="Angsana New" w:hint="cs"/>
          <w:sz w:val="20"/>
          <w:szCs w:val="20"/>
          <w:cs/>
        </w:rPr>
        <w:t>ร</w:t>
      </w:r>
      <w:r w:rsidR="005C41BE" w:rsidRPr="00AE3EB2">
        <w:rPr>
          <w:rFonts w:ascii="Angsana New" w:hAnsi="Angsana New"/>
          <w:sz w:val="20"/>
          <w:szCs w:val="20"/>
          <w:cs/>
        </w:rPr>
        <w:t>ายได้อื่นในปี 2569 ได้รวมกำไรจากการ</w:t>
      </w:r>
      <w:r w:rsidR="00842561">
        <w:rPr>
          <w:rFonts w:ascii="Angsana New" w:hAnsi="Angsana New" w:hint="cs"/>
          <w:sz w:val="20"/>
          <w:szCs w:val="20"/>
          <w:cs/>
        </w:rPr>
        <w:t>จำหน่าย</w:t>
      </w:r>
      <w:r w:rsidR="005C41BE" w:rsidRPr="00AE3EB2">
        <w:rPr>
          <w:rFonts w:ascii="Angsana New" w:hAnsi="Angsana New"/>
          <w:sz w:val="20"/>
          <w:szCs w:val="20"/>
          <w:cs/>
        </w:rPr>
        <w:t>สินทรัพย์ถาวร</w:t>
      </w:r>
      <w:r w:rsidR="00842561">
        <w:rPr>
          <w:rFonts w:ascii="Angsana New" w:hAnsi="Angsana New" w:hint="cs"/>
          <w:sz w:val="20"/>
          <w:szCs w:val="20"/>
          <w:cs/>
        </w:rPr>
        <w:t xml:space="preserve"> - สุทธิ</w:t>
      </w:r>
      <w:r w:rsidR="005C41BE" w:rsidRPr="00AE3EB2">
        <w:rPr>
          <w:rFonts w:ascii="Angsana New" w:hAnsi="Angsana New"/>
          <w:sz w:val="20"/>
          <w:szCs w:val="20"/>
          <w:cs/>
        </w:rPr>
        <w:t xml:space="preserve">ประมาณ </w:t>
      </w:r>
      <w:r w:rsidR="005C41BE" w:rsidRPr="00AE3EB2">
        <w:rPr>
          <w:rFonts w:ascii="Angsana New" w:hAnsi="Angsana New"/>
          <w:sz w:val="20"/>
          <w:szCs w:val="20"/>
        </w:rPr>
        <w:t>1</w:t>
      </w:r>
      <w:r w:rsidR="005C41BE" w:rsidRPr="00AE3EB2">
        <w:rPr>
          <w:rFonts w:ascii="Angsana New" w:hAnsi="Angsana New" w:hint="cs"/>
          <w:sz w:val="20"/>
          <w:szCs w:val="20"/>
          <w:cs/>
        </w:rPr>
        <w:t>,</w:t>
      </w:r>
      <w:r w:rsidR="005C41BE" w:rsidRPr="00AE3EB2">
        <w:rPr>
          <w:rFonts w:ascii="Angsana New" w:hAnsi="Angsana New"/>
          <w:sz w:val="20"/>
          <w:szCs w:val="20"/>
        </w:rPr>
        <w:t>229</w:t>
      </w:r>
      <w:r w:rsidR="005C41BE" w:rsidRPr="00AE3EB2">
        <w:rPr>
          <w:rFonts w:ascii="Angsana New" w:hAnsi="Angsana New"/>
          <w:sz w:val="20"/>
          <w:szCs w:val="20"/>
          <w:cs/>
        </w:rPr>
        <w:t xml:space="preserve"> พันบาท</w:t>
      </w:r>
      <w:r w:rsidR="00842561">
        <w:rPr>
          <w:rFonts w:ascii="Angsana New" w:hAnsi="Angsana New" w:hint="cs"/>
          <w:sz w:val="20"/>
          <w:szCs w:val="20"/>
          <w:cs/>
        </w:rPr>
        <w:t xml:space="preserve"> (งวดสามเดือน </w:t>
      </w:r>
      <w:r w:rsidR="00842561">
        <w:rPr>
          <w:rFonts w:ascii="Angsana New" w:hAnsi="Angsana New"/>
          <w:sz w:val="20"/>
          <w:szCs w:val="20"/>
        </w:rPr>
        <w:t xml:space="preserve">1,954 </w:t>
      </w:r>
      <w:r w:rsidR="00842561">
        <w:rPr>
          <w:rFonts w:ascii="Angsana New" w:hAnsi="Angsana New" w:hint="cs"/>
          <w:sz w:val="20"/>
          <w:szCs w:val="20"/>
          <w:cs/>
          <w:lang w:val="af-ZA"/>
        </w:rPr>
        <w:t>พันบาท)</w:t>
      </w:r>
    </w:p>
    <w:p w14:paraId="52F40AEA" w14:textId="77777777" w:rsidR="00842561" w:rsidRDefault="00842561" w:rsidP="00842561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043FB797" w14:textId="6D9C5A17" w:rsidR="005C2C47" w:rsidRPr="006A1538" w:rsidRDefault="005C2C47" w:rsidP="005C2C47">
      <w:pPr>
        <w:pStyle w:val="Caption"/>
        <w:tabs>
          <w:tab w:val="clear" w:pos="227"/>
          <w:tab w:val="clear" w:pos="454"/>
          <w:tab w:val="clear" w:pos="680"/>
          <w:tab w:val="clear" w:pos="907"/>
          <w:tab w:val="left" w:pos="567"/>
        </w:tabs>
        <w:spacing w:line="240" w:lineRule="auto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6A1538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>ข้อมูลเกี่ยวกับส่วนงานดำเนินงานเชิงภูมิศาสตร์สำหรับงวด</w:t>
      </w:r>
      <w:r w:rsidR="00E74FB1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>หก</w:t>
      </w:r>
      <w:r w:rsidRPr="006A1538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 xml:space="preserve">เดือนสิ้นสุดวันที่ </w:t>
      </w:r>
      <w:r w:rsidR="00E45C92">
        <w:rPr>
          <w:rFonts w:ascii="Angsana New" w:hAnsi="Angsana New"/>
          <w:b w:val="0"/>
          <w:bCs w:val="0"/>
          <w:i/>
          <w:iCs/>
          <w:sz w:val="30"/>
          <w:szCs w:val="30"/>
        </w:rPr>
        <w:t>3</w:t>
      </w:r>
      <w:r w:rsidR="00B466DF" w:rsidRPr="00B466DF">
        <w:rPr>
          <w:rFonts w:ascii="Angsana New" w:hAnsi="Angsana New"/>
          <w:b w:val="0"/>
          <w:bCs w:val="0"/>
          <w:i/>
          <w:iCs/>
          <w:sz w:val="30"/>
          <w:szCs w:val="30"/>
        </w:rPr>
        <w:t>0</w:t>
      </w:r>
      <w:r w:rsidRPr="006A1538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 xml:space="preserve"> </w:t>
      </w:r>
      <w:r w:rsidR="00B75BA5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>ม</w:t>
      </w:r>
      <w:r w:rsidR="00E74FB1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>ิถุนายน</w:t>
      </w:r>
      <w:r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 xml:space="preserve"> </w:t>
      </w:r>
      <w:r w:rsidR="00E45C92">
        <w:rPr>
          <w:rFonts w:ascii="Angsana New" w:hAnsi="Angsana New"/>
          <w:b w:val="0"/>
          <w:bCs w:val="0"/>
          <w:i/>
          <w:iCs/>
          <w:sz w:val="30"/>
          <w:szCs w:val="30"/>
        </w:rPr>
        <w:t>256</w:t>
      </w:r>
      <w:r w:rsidR="00577824" w:rsidRPr="00577824">
        <w:rPr>
          <w:rFonts w:ascii="Angsana New" w:hAnsi="Angsana New"/>
          <w:b w:val="0"/>
          <w:bCs w:val="0"/>
          <w:i/>
          <w:iCs/>
          <w:sz w:val="30"/>
          <w:szCs w:val="30"/>
        </w:rPr>
        <w:t>9</w:t>
      </w:r>
      <w:r w:rsidRPr="006A1538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 xml:space="preserve"> และ </w:t>
      </w:r>
      <w:r w:rsidR="00517D46">
        <w:rPr>
          <w:rFonts w:ascii="Angsana New" w:hAnsi="Angsana New"/>
          <w:b w:val="0"/>
          <w:bCs w:val="0"/>
          <w:i/>
          <w:iCs/>
          <w:sz w:val="30"/>
          <w:szCs w:val="30"/>
        </w:rPr>
        <w:t>2568</w:t>
      </w:r>
    </w:p>
    <w:p w14:paraId="1B72C957" w14:textId="77777777" w:rsidR="005C2C47" w:rsidRPr="00A01FB9" w:rsidRDefault="005C2C47" w:rsidP="005C2C47">
      <w:pPr>
        <w:rPr>
          <w:rFonts w:ascii="Angsana New" w:hAnsi="Angsana New"/>
          <w:sz w:val="24"/>
          <w:szCs w:val="24"/>
        </w:rPr>
      </w:pPr>
    </w:p>
    <w:p w14:paraId="1DA2CBE6" w14:textId="77777777" w:rsidR="005C2C47" w:rsidRPr="00B3030D" w:rsidRDefault="005C2C47" w:rsidP="005C2C47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B3030D">
        <w:rPr>
          <w:rFonts w:ascii="Angsana New" w:hAnsi="Angsana New"/>
          <w:sz w:val="30"/>
          <w:szCs w:val="30"/>
          <w:cs/>
        </w:rPr>
        <w:t>กลุ่มบริษัทดำเนินธุรกิจในส่วนงานเชิงภูมิศาสตร์เดียวคือ ในประเทศไทยจึงไม่มีการนำเสนอข้อมูลเกี่ยวกับส่วนงานดำเนินงานเชิงภูมิศาสตร์ในข้อมูลทางการเงินระหว่างกาลนี้</w:t>
      </w:r>
    </w:p>
    <w:p w14:paraId="0975005D" w14:textId="77777777" w:rsidR="005C2C47" w:rsidRPr="00A769E1" w:rsidRDefault="005C2C47" w:rsidP="005C2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89BA009" w14:textId="63807C50" w:rsidR="0025124F" w:rsidRPr="00B3030D" w:rsidRDefault="005C2C47" w:rsidP="005C2C4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3030D">
        <w:rPr>
          <w:rFonts w:ascii="Angsana New" w:hAnsi="Angsana New"/>
          <w:sz w:val="30"/>
          <w:szCs w:val="30"/>
          <w:cs/>
        </w:rPr>
        <w:t>กลุ่มบริษัทไม่มีสินทรัพย์ไม่หมุนเวียนใด</w:t>
      </w:r>
      <w:r w:rsidR="00B353BA">
        <w:rPr>
          <w:rFonts w:ascii="Angsana New" w:hAnsi="Angsana New"/>
          <w:sz w:val="30"/>
          <w:szCs w:val="30"/>
          <w:cs/>
        </w:rPr>
        <w:t xml:space="preserve"> </w:t>
      </w:r>
      <w:r w:rsidRPr="00B3030D">
        <w:rPr>
          <w:rFonts w:ascii="Angsana New" w:hAnsi="Angsana New"/>
          <w:sz w:val="30"/>
          <w:szCs w:val="30"/>
          <w:cs/>
        </w:rPr>
        <w:t>ๆ ที่ตั้ง</w:t>
      </w:r>
      <w:r w:rsidR="004E0F3F">
        <w:rPr>
          <w:rFonts w:ascii="Angsana New" w:hAnsi="Angsana New"/>
          <w:sz w:val="30"/>
          <w:szCs w:val="30"/>
          <w:cs/>
        </w:rPr>
        <w:t>หรือใช้งาน</w:t>
      </w:r>
      <w:r w:rsidRPr="00B3030D">
        <w:rPr>
          <w:rFonts w:ascii="Angsana New" w:hAnsi="Angsana New"/>
          <w:sz w:val="30"/>
          <w:szCs w:val="30"/>
          <w:cs/>
        </w:rPr>
        <w:t>อยู่ในประเทศอื่นนอกเหนือจากประเทศไทย</w:t>
      </w:r>
    </w:p>
    <w:p w14:paraId="35577893" w14:textId="77777777" w:rsidR="00C90042" w:rsidRPr="00B3030D" w:rsidRDefault="00C90042" w:rsidP="005C2C47">
      <w:pPr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p w14:paraId="77B96A2D" w14:textId="6F7C1AEC" w:rsidR="005C2C47" w:rsidRPr="00B3030D" w:rsidRDefault="005C2C47" w:rsidP="005C2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B3030D">
        <w:rPr>
          <w:rFonts w:ascii="Angsana New" w:hAnsi="Angsana New"/>
          <w:i/>
          <w:iCs/>
          <w:sz w:val="30"/>
          <w:szCs w:val="30"/>
          <w:cs/>
        </w:rPr>
        <w:t xml:space="preserve">ข้อมูลเกี่ยวกับลูกค้ารายใหญ่ (ลูกค้าที่มียอดรายการค้าเกินกว่าร้อยละ </w:t>
      </w:r>
      <w:r w:rsidR="00E45C92" w:rsidRPr="00B3030D">
        <w:rPr>
          <w:rFonts w:ascii="Angsana New" w:hAnsi="Angsana New"/>
          <w:i/>
          <w:iCs/>
          <w:sz w:val="30"/>
          <w:szCs w:val="30"/>
        </w:rPr>
        <w:t>1</w:t>
      </w:r>
      <w:r w:rsidRPr="00B3030D">
        <w:rPr>
          <w:rFonts w:ascii="Angsana New" w:hAnsi="Angsana New"/>
          <w:i/>
          <w:iCs/>
          <w:sz w:val="30"/>
          <w:szCs w:val="30"/>
        </w:rPr>
        <w:t xml:space="preserve">0 </w:t>
      </w:r>
      <w:r w:rsidRPr="00B3030D">
        <w:rPr>
          <w:rFonts w:ascii="Angsana New" w:hAnsi="Angsana New"/>
          <w:i/>
          <w:iCs/>
          <w:sz w:val="30"/>
          <w:szCs w:val="30"/>
          <w:cs/>
        </w:rPr>
        <w:t>ของยอดรายการค้ารวม</w:t>
      </w:r>
      <w:r w:rsidRPr="00B3030D">
        <w:rPr>
          <w:rFonts w:ascii="Angsana New" w:hAnsi="Angsana New"/>
          <w:i/>
          <w:iCs/>
          <w:sz w:val="30"/>
          <w:szCs w:val="30"/>
        </w:rPr>
        <w:t xml:space="preserve">) </w:t>
      </w:r>
      <w:r w:rsidRPr="00B3030D">
        <w:rPr>
          <w:rFonts w:ascii="Angsana New" w:hAnsi="Angsana New"/>
          <w:i/>
          <w:iCs/>
          <w:sz w:val="30"/>
          <w:szCs w:val="30"/>
          <w:cs/>
        </w:rPr>
        <w:t>สำหรับงวด</w:t>
      </w:r>
      <w:r w:rsidR="0088002F">
        <w:rPr>
          <w:rFonts w:ascii="Angsana New" w:hAnsi="Angsana New"/>
          <w:i/>
          <w:iCs/>
          <w:sz w:val="30"/>
          <w:szCs w:val="30"/>
          <w:cs/>
        </w:rPr>
        <w:t>หก</w:t>
      </w:r>
      <w:r w:rsidRPr="00B3030D">
        <w:rPr>
          <w:rFonts w:ascii="Angsana New" w:hAnsi="Angsana New"/>
          <w:i/>
          <w:iCs/>
          <w:sz w:val="30"/>
          <w:szCs w:val="30"/>
          <w:cs/>
        </w:rPr>
        <w:t xml:space="preserve">เดือนสิ้นสุดวันที่ </w:t>
      </w:r>
      <w:r w:rsidR="00E45C92" w:rsidRPr="00B3030D">
        <w:rPr>
          <w:rFonts w:ascii="Angsana New" w:hAnsi="Angsana New"/>
          <w:i/>
          <w:iCs/>
          <w:sz w:val="30"/>
          <w:szCs w:val="30"/>
        </w:rPr>
        <w:t>3</w:t>
      </w:r>
      <w:r w:rsidR="00B466DF" w:rsidRPr="00B466DF">
        <w:rPr>
          <w:rFonts w:ascii="Angsana New" w:hAnsi="Angsana New"/>
          <w:i/>
          <w:iCs/>
          <w:sz w:val="30"/>
          <w:szCs w:val="30"/>
        </w:rPr>
        <w:t>0</w:t>
      </w:r>
      <w:r w:rsidRPr="00B3030D">
        <w:rPr>
          <w:rFonts w:ascii="Angsana New" w:hAnsi="Angsana New"/>
          <w:i/>
          <w:iCs/>
          <w:sz w:val="30"/>
          <w:szCs w:val="30"/>
        </w:rPr>
        <w:t xml:space="preserve"> </w:t>
      </w:r>
      <w:r w:rsidR="00B75BA5" w:rsidRPr="00B3030D">
        <w:rPr>
          <w:rFonts w:ascii="Angsana New" w:hAnsi="Angsana New"/>
          <w:i/>
          <w:iCs/>
          <w:sz w:val="30"/>
          <w:szCs w:val="30"/>
          <w:cs/>
        </w:rPr>
        <w:t>ม</w:t>
      </w:r>
      <w:r w:rsidR="00E74FB1" w:rsidRPr="00B3030D">
        <w:rPr>
          <w:rFonts w:ascii="Angsana New" w:hAnsi="Angsana New"/>
          <w:i/>
          <w:iCs/>
          <w:sz w:val="30"/>
          <w:szCs w:val="30"/>
          <w:cs/>
        </w:rPr>
        <w:t>ิถุนายน</w:t>
      </w:r>
      <w:r w:rsidRPr="00B3030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45C92" w:rsidRPr="00B3030D">
        <w:rPr>
          <w:rFonts w:ascii="Angsana New" w:hAnsi="Angsana New"/>
          <w:i/>
          <w:iCs/>
          <w:sz w:val="30"/>
          <w:szCs w:val="30"/>
        </w:rPr>
        <w:t>256</w:t>
      </w:r>
      <w:r w:rsidR="00577824" w:rsidRPr="00577824">
        <w:rPr>
          <w:rFonts w:ascii="Angsana New" w:hAnsi="Angsana New"/>
          <w:i/>
          <w:iCs/>
          <w:sz w:val="30"/>
          <w:szCs w:val="30"/>
        </w:rPr>
        <w:t>9</w:t>
      </w:r>
      <w:r w:rsidR="00517D4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3030D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517D46" w:rsidRPr="00B3030D">
        <w:rPr>
          <w:rFonts w:ascii="Angsana New" w:hAnsi="Angsana New"/>
          <w:i/>
          <w:iCs/>
          <w:sz w:val="30"/>
          <w:szCs w:val="30"/>
        </w:rPr>
        <w:t>2568</w:t>
      </w:r>
    </w:p>
    <w:p w14:paraId="1F2B4B31" w14:textId="77777777" w:rsidR="0025124F" w:rsidRPr="00A769E1" w:rsidRDefault="0025124F" w:rsidP="005C2C4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AF0609B" w14:textId="77777777" w:rsidR="00FE3BB6" w:rsidRPr="00B3030D" w:rsidRDefault="005C2C47" w:rsidP="00FE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B3030D">
        <w:rPr>
          <w:rFonts w:ascii="Angsana New" w:hAnsi="Angsana New"/>
          <w:spacing w:val="-6"/>
          <w:sz w:val="30"/>
          <w:szCs w:val="30"/>
          <w:cs/>
        </w:rPr>
        <w:t>กลุ่มบริษัทไม่มีรายการค้ากับลูกค้ารายใหญ่ จึงไม่มีการนำเสนอข้อมูลเกี่ยวกับลูกค้ารายใหญ่ในข้อมูลทางการเงินระหว่างกาล</w:t>
      </w:r>
      <w:r w:rsidR="00E60EA8" w:rsidRPr="00B3030D">
        <w:rPr>
          <w:rFonts w:ascii="Angsana New" w:hAnsi="Angsana New"/>
          <w:spacing w:val="-6"/>
          <w:sz w:val="30"/>
          <w:szCs w:val="30"/>
          <w:cs/>
        </w:rPr>
        <w:t>นี้</w:t>
      </w:r>
    </w:p>
    <w:p w14:paraId="5CFB9F20" w14:textId="77777777" w:rsidR="002616BE" w:rsidRPr="00A769E1" w:rsidRDefault="002616BE" w:rsidP="00FE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99BC4FF" w14:textId="7A79AC09" w:rsidR="002616BE" w:rsidRDefault="00517D46" w:rsidP="00517D46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sz w:val="20"/>
          <w:szCs w:val="20"/>
        </w:rPr>
      </w:pPr>
      <w:r w:rsidRPr="00B3030D">
        <w:rPr>
          <w:rFonts w:ascii="Angsana New" w:hAnsi="Angsana New"/>
          <w:b/>
          <w:bCs/>
          <w:sz w:val="30"/>
          <w:szCs w:val="30"/>
          <w:cs/>
        </w:rPr>
        <w:lastRenderedPageBreak/>
        <w:t>กำไรต่อหุ้น</w:t>
      </w:r>
    </w:p>
    <w:p w14:paraId="34B5C704" w14:textId="77777777" w:rsidR="00465846" w:rsidRPr="00B3030D" w:rsidRDefault="00465846" w:rsidP="00465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CA0C2CA" w14:textId="578D10E9" w:rsidR="00465846" w:rsidRPr="0025124F" w:rsidRDefault="00465846" w:rsidP="00A57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B3030D">
        <w:rPr>
          <w:rFonts w:ascii="Angsana New" w:hAnsi="Angsana New"/>
          <w:i/>
          <w:iCs/>
          <w:sz w:val="30"/>
          <w:szCs w:val="30"/>
          <w:cs/>
        </w:rPr>
        <w:t>กำไร</w:t>
      </w:r>
      <w:r w:rsidRPr="0025124F">
        <w:rPr>
          <w:rFonts w:ascii="Angsana New" w:hAnsi="Angsana New"/>
          <w:i/>
          <w:iCs/>
          <w:sz w:val="30"/>
          <w:szCs w:val="30"/>
          <w:cs/>
        </w:rPr>
        <w:t>ต่อหุ้นขั้นพื้นฐาน</w:t>
      </w:r>
    </w:p>
    <w:p w14:paraId="7E5D8D28" w14:textId="77777777" w:rsidR="00465846" w:rsidRPr="00C90042" w:rsidRDefault="00465846" w:rsidP="00465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253"/>
        </w:tabs>
        <w:rPr>
          <w:rFonts w:ascii="Angsana New" w:hAnsi="Angsana New"/>
          <w:sz w:val="30"/>
          <w:szCs w:val="30"/>
          <w:highlight w:val="yellow"/>
        </w:rPr>
      </w:pPr>
    </w:p>
    <w:tbl>
      <w:tblPr>
        <w:tblW w:w="9808" w:type="dxa"/>
        <w:tblLayout w:type="fixed"/>
        <w:tblLook w:val="04A0" w:firstRow="1" w:lastRow="0" w:firstColumn="1" w:lastColumn="0" w:noHBand="0" w:noVBand="1"/>
      </w:tblPr>
      <w:tblGrid>
        <w:gridCol w:w="4572"/>
        <w:gridCol w:w="1094"/>
        <w:gridCol w:w="284"/>
        <w:gridCol w:w="1098"/>
        <w:gridCol w:w="283"/>
        <w:gridCol w:w="1093"/>
        <w:gridCol w:w="283"/>
        <w:gridCol w:w="1093"/>
        <w:gridCol w:w="8"/>
      </w:tblGrid>
      <w:tr w:rsidR="00A451BC" w:rsidRPr="00C90042" w14:paraId="1A779100" w14:textId="77777777" w:rsidTr="00615F84">
        <w:tc>
          <w:tcPr>
            <w:tcW w:w="4572" w:type="dxa"/>
            <w:vAlign w:val="bottom"/>
          </w:tcPr>
          <w:p w14:paraId="249BD989" w14:textId="77777777" w:rsidR="00A451BC" w:rsidRPr="00C90042" w:rsidRDefault="00A451BC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5236" w:type="dxa"/>
            <w:gridSpan w:val="8"/>
            <w:tcBorders>
              <w:bottom w:val="single" w:sz="4" w:space="0" w:color="auto"/>
            </w:tcBorders>
            <w:vAlign w:val="bottom"/>
          </w:tcPr>
          <w:p w14:paraId="46BEA2C7" w14:textId="7031262A" w:rsidR="00A451BC" w:rsidRPr="00C90042" w:rsidRDefault="00A451BC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</w:t>
            </w:r>
            <w:r w:rsidR="00B303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สามเดือน</w:t>
            </w:r>
          </w:p>
        </w:tc>
      </w:tr>
      <w:tr w:rsidR="00465846" w:rsidRPr="00C90042" w14:paraId="2F42E70B" w14:textId="77777777" w:rsidTr="00615F84">
        <w:tc>
          <w:tcPr>
            <w:tcW w:w="4572" w:type="dxa"/>
            <w:vAlign w:val="bottom"/>
          </w:tcPr>
          <w:p w14:paraId="65FD2633" w14:textId="77777777" w:rsidR="00465846" w:rsidRPr="00C90042" w:rsidRDefault="00465846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476" w:type="dxa"/>
            <w:gridSpan w:val="3"/>
            <w:tcBorders>
              <w:bottom w:val="single" w:sz="4" w:space="0" w:color="auto"/>
            </w:tcBorders>
            <w:vAlign w:val="bottom"/>
          </w:tcPr>
          <w:p w14:paraId="3BAF574E" w14:textId="77777777" w:rsidR="00465846" w:rsidRPr="00C90042" w:rsidRDefault="00465846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0B530F0" w14:textId="77777777" w:rsidR="00465846" w:rsidRPr="00C90042" w:rsidRDefault="00465846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77" w:type="dxa"/>
            <w:gridSpan w:val="4"/>
            <w:tcBorders>
              <w:bottom w:val="single" w:sz="4" w:space="0" w:color="auto"/>
            </w:tcBorders>
            <w:vAlign w:val="bottom"/>
          </w:tcPr>
          <w:p w14:paraId="52234CB7" w14:textId="77777777" w:rsidR="00465846" w:rsidRPr="00C90042" w:rsidRDefault="00465846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7D46" w:rsidRPr="00C90042" w14:paraId="4CAB1B92" w14:textId="77777777" w:rsidTr="00615F84">
        <w:trPr>
          <w:gridAfter w:val="1"/>
          <w:wAfter w:w="8" w:type="dxa"/>
        </w:trPr>
        <w:tc>
          <w:tcPr>
            <w:tcW w:w="4572" w:type="dxa"/>
            <w:vAlign w:val="bottom"/>
          </w:tcPr>
          <w:p w14:paraId="34A64D50" w14:textId="77777777" w:rsidR="00517D46" w:rsidRPr="00C90042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6AF0D85E" w14:textId="33D4A2BC" w:rsidR="00517D46" w:rsidRPr="00C90042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</w:t>
            </w:r>
            <w:r w:rsidR="00577824" w:rsidRPr="0057782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14:paraId="34A973FA" w14:textId="77777777" w:rsidR="00517D46" w:rsidRPr="00C90042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63D311F7" w14:textId="1D0B811F" w:rsidR="00517D46" w:rsidRPr="00C90042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</w:tcPr>
          <w:p w14:paraId="336509E5" w14:textId="77777777" w:rsidR="00517D46" w:rsidRPr="00C90042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463975E0" w14:textId="17F2385A" w:rsidR="00517D46" w:rsidRPr="00C90042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</w:t>
            </w:r>
            <w:r w:rsidR="00577824" w:rsidRPr="0057782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14:paraId="256BEA7E" w14:textId="77777777" w:rsidR="00517D46" w:rsidRPr="00C90042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380FAEA1" w14:textId="11AB8D6C" w:rsidR="00517D46" w:rsidRPr="00C90042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517D46" w:rsidRPr="009C61A9" w14:paraId="6443D746" w14:textId="77777777" w:rsidTr="00615F84">
        <w:trPr>
          <w:gridAfter w:val="1"/>
          <w:wAfter w:w="8" w:type="dxa"/>
        </w:trPr>
        <w:tc>
          <w:tcPr>
            <w:tcW w:w="4572" w:type="dxa"/>
            <w:vAlign w:val="bottom"/>
          </w:tcPr>
          <w:p w14:paraId="5B4D9C02" w14:textId="2FB02B55" w:rsidR="00517D46" w:rsidRPr="009C61A9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C61A9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กำไรสำหรับงวด</w:t>
            </w:r>
            <w:r w:rsidRPr="009C61A9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9C61A9">
              <w:rPr>
                <w:rFonts w:ascii="Angsana New" w:hAnsi="Angsana New"/>
                <w:spacing w:val="-4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6EF1D" w14:textId="06D0BD09" w:rsidR="00517D46" w:rsidRPr="009C61A9" w:rsidRDefault="009C61A9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61A9">
              <w:rPr>
                <w:rFonts w:ascii="Angsana New" w:hAnsi="Angsana New"/>
                <w:sz w:val="30"/>
                <w:szCs w:val="30"/>
              </w:rPr>
              <w:t>8,6</w:t>
            </w:r>
            <w:r w:rsidR="00877A81"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</w:p>
        </w:tc>
        <w:tc>
          <w:tcPr>
            <w:tcW w:w="284" w:type="dxa"/>
          </w:tcPr>
          <w:p w14:paraId="46F00513" w14:textId="77777777" w:rsidR="00517D46" w:rsidRPr="009C61A9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F8611" w14:textId="197F5E93" w:rsidR="00517D46" w:rsidRPr="009C61A9" w:rsidRDefault="00517D46" w:rsidP="00C2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8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61A9">
              <w:rPr>
                <w:rFonts w:ascii="Angsana New" w:hAnsi="Angsana New"/>
                <w:sz w:val="30"/>
                <w:szCs w:val="30"/>
              </w:rPr>
              <w:t>6,782</w:t>
            </w:r>
          </w:p>
        </w:tc>
        <w:tc>
          <w:tcPr>
            <w:tcW w:w="283" w:type="dxa"/>
          </w:tcPr>
          <w:p w14:paraId="65C6FDAF" w14:textId="77777777" w:rsidR="00517D46" w:rsidRPr="009C61A9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FF15AB" w14:textId="5B192C03" w:rsidR="00517D46" w:rsidRPr="009C61A9" w:rsidRDefault="009C61A9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5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C61A9">
              <w:rPr>
                <w:rFonts w:ascii="Angsana New" w:hAnsi="Angsana New"/>
                <w:sz w:val="30"/>
                <w:szCs w:val="30"/>
              </w:rPr>
              <w:t>12,227</w:t>
            </w:r>
          </w:p>
        </w:tc>
        <w:tc>
          <w:tcPr>
            <w:tcW w:w="283" w:type="dxa"/>
          </w:tcPr>
          <w:p w14:paraId="5DEF000F" w14:textId="77777777" w:rsidR="00517D46" w:rsidRPr="009C61A9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E22F78" w14:textId="4EE3B785" w:rsidR="00517D46" w:rsidRPr="009C61A9" w:rsidRDefault="00517D46" w:rsidP="00C23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4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61A9">
              <w:rPr>
                <w:rFonts w:ascii="Angsana New" w:hAnsi="Angsana New"/>
                <w:sz w:val="30"/>
                <w:szCs w:val="30"/>
              </w:rPr>
              <w:t>1</w:t>
            </w:r>
            <w:r w:rsidR="00577824" w:rsidRPr="009C61A9">
              <w:rPr>
                <w:rFonts w:ascii="Angsana New" w:hAnsi="Angsana New"/>
                <w:sz w:val="30"/>
                <w:szCs w:val="30"/>
              </w:rPr>
              <w:t>0</w:t>
            </w:r>
            <w:r w:rsidRPr="009C61A9">
              <w:rPr>
                <w:rFonts w:ascii="Angsana New" w:hAnsi="Angsana New"/>
                <w:sz w:val="30"/>
                <w:szCs w:val="30"/>
              </w:rPr>
              <w:t>,</w:t>
            </w:r>
            <w:r w:rsidR="00577824" w:rsidRPr="009C61A9">
              <w:rPr>
                <w:rFonts w:ascii="Angsana New" w:hAnsi="Angsana New"/>
                <w:sz w:val="30"/>
                <w:szCs w:val="30"/>
              </w:rPr>
              <w:t>319</w:t>
            </w:r>
          </w:p>
        </w:tc>
      </w:tr>
      <w:tr w:rsidR="00517D46" w:rsidRPr="009C61A9" w14:paraId="68AFD201" w14:textId="77777777" w:rsidTr="00615F84">
        <w:trPr>
          <w:gridAfter w:val="1"/>
          <w:wAfter w:w="8" w:type="dxa"/>
        </w:trPr>
        <w:tc>
          <w:tcPr>
            <w:tcW w:w="4572" w:type="dxa"/>
            <w:vAlign w:val="bottom"/>
          </w:tcPr>
          <w:p w14:paraId="19A6799D" w14:textId="515C1878" w:rsidR="00517D46" w:rsidRPr="009C61A9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C61A9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จำนวนหุ้นสามัญถัวเฉลี่ยถ่วงน้ำหนักขั้นพื้นฐาน (พันหุ้น)</w:t>
            </w:r>
          </w:p>
        </w:tc>
        <w:tc>
          <w:tcPr>
            <w:tcW w:w="10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944611" w14:textId="68A3A991" w:rsidR="00517D46" w:rsidRPr="009C61A9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61A9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4" w:type="dxa"/>
          </w:tcPr>
          <w:p w14:paraId="2D50BF56" w14:textId="77777777" w:rsidR="00517D46" w:rsidRPr="009C61A9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DC912D3" w14:textId="5097C956" w:rsidR="00517D46" w:rsidRPr="009C61A9" w:rsidRDefault="00517D46" w:rsidP="009B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61A9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3" w:type="dxa"/>
          </w:tcPr>
          <w:p w14:paraId="75E3CE30" w14:textId="77777777" w:rsidR="00517D46" w:rsidRPr="009C61A9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F6A07B7" w14:textId="0FBEEB71" w:rsidR="00517D46" w:rsidRPr="009C61A9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61A9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3" w:type="dxa"/>
          </w:tcPr>
          <w:p w14:paraId="61B6D01E" w14:textId="77777777" w:rsidR="00517D46" w:rsidRPr="009C61A9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5B0A88" w14:textId="29E6F130" w:rsidR="00517D46" w:rsidRPr="009C61A9" w:rsidRDefault="00517D46" w:rsidP="009B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61A9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</w:tr>
      <w:tr w:rsidR="00517D46" w:rsidRPr="009C61A9" w14:paraId="2C85F534" w14:textId="77777777" w:rsidTr="00375311">
        <w:trPr>
          <w:gridAfter w:val="1"/>
          <w:wAfter w:w="8" w:type="dxa"/>
        </w:trPr>
        <w:tc>
          <w:tcPr>
            <w:tcW w:w="4572" w:type="dxa"/>
            <w:vAlign w:val="bottom"/>
          </w:tcPr>
          <w:p w14:paraId="3C185EF5" w14:textId="51C1984E" w:rsidR="00517D46" w:rsidRPr="009C61A9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C61A9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10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DFFBABE" w14:textId="60B8E82C" w:rsidR="00517D46" w:rsidRPr="009C61A9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61A9">
              <w:rPr>
                <w:rFonts w:ascii="Angsana New" w:hAnsi="Angsana New"/>
                <w:sz w:val="30"/>
                <w:szCs w:val="30"/>
              </w:rPr>
              <w:t>0.02</w:t>
            </w:r>
            <w:r w:rsidR="009C61A9" w:rsidRPr="009C61A9">
              <w:rPr>
                <w:rFonts w:ascii="Angsana New" w:hAnsi="Angsana New"/>
                <w:sz w:val="30"/>
                <w:szCs w:val="30"/>
              </w:rPr>
              <w:t>8</w:t>
            </w:r>
            <w:r w:rsidR="00EF208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14:paraId="26ABC76B" w14:textId="77777777" w:rsidR="00517D46" w:rsidRPr="009C61A9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70E16C9" w14:textId="15091A49" w:rsidR="00517D46" w:rsidRPr="009C61A9" w:rsidRDefault="00517D46" w:rsidP="009B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61A9">
              <w:rPr>
                <w:rFonts w:ascii="Angsana New" w:hAnsi="Angsana New"/>
                <w:sz w:val="30"/>
                <w:szCs w:val="30"/>
              </w:rPr>
              <w:t>0.0220</w:t>
            </w:r>
          </w:p>
        </w:tc>
        <w:tc>
          <w:tcPr>
            <w:tcW w:w="283" w:type="dxa"/>
          </w:tcPr>
          <w:p w14:paraId="628CD85C" w14:textId="77777777" w:rsidR="00517D46" w:rsidRPr="009C61A9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553C3B" w14:textId="7BDE01A6" w:rsidR="00517D46" w:rsidRPr="009C61A9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5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C61A9">
              <w:rPr>
                <w:rFonts w:ascii="Angsana New" w:hAnsi="Angsana New"/>
                <w:sz w:val="30"/>
                <w:szCs w:val="30"/>
              </w:rPr>
              <w:t>0.</w:t>
            </w:r>
            <w:r w:rsidR="00577824" w:rsidRPr="009C61A9">
              <w:rPr>
                <w:rFonts w:ascii="Angsana New" w:hAnsi="Angsana New"/>
                <w:sz w:val="30"/>
                <w:szCs w:val="30"/>
              </w:rPr>
              <w:t>03</w:t>
            </w:r>
            <w:r w:rsidR="009C61A9" w:rsidRPr="009C61A9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83" w:type="dxa"/>
          </w:tcPr>
          <w:p w14:paraId="70F4721B" w14:textId="77777777" w:rsidR="00517D46" w:rsidRPr="009C61A9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CCA6B5E" w14:textId="6153030B" w:rsidR="00517D46" w:rsidRPr="009C61A9" w:rsidRDefault="00517D46" w:rsidP="009B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C61A9">
              <w:rPr>
                <w:rFonts w:ascii="Angsana New" w:hAnsi="Angsana New"/>
                <w:sz w:val="30"/>
                <w:szCs w:val="30"/>
              </w:rPr>
              <w:t>0.</w:t>
            </w:r>
            <w:r w:rsidR="00577824" w:rsidRPr="009C61A9">
              <w:rPr>
                <w:rFonts w:ascii="Angsana New" w:hAnsi="Angsana New"/>
                <w:sz w:val="30"/>
                <w:szCs w:val="30"/>
              </w:rPr>
              <w:t>0335</w:t>
            </w:r>
          </w:p>
        </w:tc>
      </w:tr>
    </w:tbl>
    <w:p w14:paraId="2A1C8FB4" w14:textId="77777777" w:rsidR="00465846" w:rsidRPr="009C61A9" w:rsidRDefault="00465846" w:rsidP="00465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</w:rPr>
      </w:pPr>
    </w:p>
    <w:tbl>
      <w:tblPr>
        <w:tblW w:w="9808" w:type="dxa"/>
        <w:tblLayout w:type="fixed"/>
        <w:tblLook w:val="04A0" w:firstRow="1" w:lastRow="0" w:firstColumn="1" w:lastColumn="0" w:noHBand="0" w:noVBand="1"/>
      </w:tblPr>
      <w:tblGrid>
        <w:gridCol w:w="4572"/>
        <w:gridCol w:w="1094"/>
        <w:gridCol w:w="284"/>
        <w:gridCol w:w="1098"/>
        <w:gridCol w:w="283"/>
        <w:gridCol w:w="1093"/>
        <w:gridCol w:w="283"/>
        <w:gridCol w:w="1093"/>
        <w:gridCol w:w="8"/>
      </w:tblGrid>
      <w:tr w:rsidR="00B3030D" w:rsidRPr="009C61A9" w14:paraId="1BEB8693" w14:textId="77777777" w:rsidTr="00615F84">
        <w:tc>
          <w:tcPr>
            <w:tcW w:w="4572" w:type="dxa"/>
            <w:vAlign w:val="bottom"/>
          </w:tcPr>
          <w:p w14:paraId="4E6663EA" w14:textId="77777777" w:rsidR="00B3030D" w:rsidRPr="009C61A9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5236" w:type="dxa"/>
            <w:gridSpan w:val="8"/>
            <w:tcBorders>
              <w:bottom w:val="single" w:sz="4" w:space="0" w:color="auto"/>
            </w:tcBorders>
            <w:vAlign w:val="bottom"/>
          </w:tcPr>
          <w:p w14:paraId="4913E957" w14:textId="549E3094" w:rsidR="00B3030D" w:rsidRPr="009C61A9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1A9">
              <w:rPr>
                <w:rFonts w:ascii="Angsana New" w:hAnsi="Angsana New"/>
                <w:sz w:val="30"/>
                <w:szCs w:val="30"/>
                <w:cs/>
              </w:rPr>
              <w:t>งวดหกเดือน</w:t>
            </w:r>
          </w:p>
        </w:tc>
      </w:tr>
      <w:tr w:rsidR="00B3030D" w:rsidRPr="009C61A9" w14:paraId="4C1C75E2" w14:textId="77777777" w:rsidTr="00615F84">
        <w:tc>
          <w:tcPr>
            <w:tcW w:w="4572" w:type="dxa"/>
            <w:vAlign w:val="bottom"/>
          </w:tcPr>
          <w:p w14:paraId="35967252" w14:textId="77777777" w:rsidR="00B3030D" w:rsidRPr="009C61A9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476" w:type="dxa"/>
            <w:gridSpan w:val="3"/>
            <w:tcBorders>
              <w:bottom w:val="single" w:sz="4" w:space="0" w:color="auto"/>
            </w:tcBorders>
            <w:vAlign w:val="bottom"/>
          </w:tcPr>
          <w:p w14:paraId="67AC811D" w14:textId="77777777" w:rsidR="00B3030D" w:rsidRPr="009C61A9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1A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FE220C2" w14:textId="77777777" w:rsidR="00B3030D" w:rsidRPr="009C61A9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7" w:type="dxa"/>
            <w:gridSpan w:val="4"/>
            <w:tcBorders>
              <w:bottom w:val="single" w:sz="4" w:space="0" w:color="auto"/>
            </w:tcBorders>
            <w:vAlign w:val="bottom"/>
          </w:tcPr>
          <w:p w14:paraId="010F898C" w14:textId="77777777" w:rsidR="00B3030D" w:rsidRPr="009C61A9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61A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7D46" w:rsidRPr="009C61A9" w14:paraId="3FA579F9" w14:textId="77777777" w:rsidTr="00615F84">
        <w:trPr>
          <w:gridAfter w:val="1"/>
          <w:wAfter w:w="8" w:type="dxa"/>
        </w:trPr>
        <w:tc>
          <w:tcPr>
            <w:tcW w:w="4572" w:type="dxa"/>
            <w:vAlign w:val="bottom"/>
          </w:tcPr>
          <w:p w14:paraId="7AE33784" w14:textId="77777777" w:rsidR="00517D46" w:rsidRPr="009C61A9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79D5B524" w14:textId="6B96E6F1" w:rsidR="00517D46" w:rsidRPr="009C61A9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1A9">
              <w:rPr>
                <w:rFonts w:ascii="Angsana New" w:hAnsi="Angsana New"/>
                <w:sz w:val="30"/>
                <w:szCs w:val="30"/>
              </w:rPr>
              <w:t>256</w:t>
            </w:r>
            <w:r w:rsidR="00577824" w:rsidRPr="009C61A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14:paraId="16931F64" w14:textId="77777777" w:rsidR="00517D46" w:rsidRPr="009C61A9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2527F5CE" w14:textId="4CCD3763" w:rsidR="00517D46" w:rsidRPr="009C61A9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1A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</w:tcPr>
          <w:p w14:paraId="090D9557" w14:textId="77777777" w:rsidR="00517D46" w:rsidRPr="009C61A9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6926D23E" w14:textId="404A6BDD" w:rsidR="00517D46" w:rsidRPr="009C61A9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1A9">
              <w:rPr>
                <w:rFonts w:ascii="Angsana New" w:hAnsi="Angsana New"/>
                <w:sz w:val="30"/>
                <w:szCs w:val="30"/>
              </w:rPr>
              <w:t>256</w:t>
            </w:r>
            <w:r w:rsidR="00577824" w:rsidRPr="009C61A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14:paraId="115C71BD" w14:textId="77777777" w:rsidR="00517D46" w:rsidRPr="009C61A9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228411A4" w14:textId="7E385D7E" w:rsidR="00517D46" w:rsidRPr="009C61A9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61A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517D46" w:rsidRPr="009C61A9" w14:paraId="34BE6912" w14:textId="77777777" w:rsidTr="00615F84">
        <w:trPr>
          <w:gridAfter w:val="1"/>
          <w:wAfter w:w="8" w:type="dxa"/>
        </w:trPr>
        <w:tc>
          <w:tcPr>
            <w:tcW w:w="4572" w:type="dxa"/>
            <w:vAlign w:val="bottom"/>
          </w:tcPr>
          <w:p w14:paraId="4A45248A" w14:textId="7D4B847D" w:rsidR="00517D46" w:rsidRPr="009C61A9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C61A9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กำไรสำหรับงวด</w:t>
            </w:r>
            <w:r w:rsidRPr="009C61A9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9C61A9">
              <w:rPr>
                <w:rFonts w:ascii="Angsana New" w:hAnsi="Angsana New"/>
                <w:spacing w:val="-4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97AF3A" w14:textId="006A502E" w:rsidR="00517D46" w:rsidRPr="009C61A9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61A9">
              <w:rPr>
                <w:rFonts w:ascii="Angsana New" w:hAnsi="Angsana New"/>
                <w:sz w:val="30"/>
                <w:szCs w:val="30"/>
              </w:rPr>
              <w:t>1</w:t>
            </w:r>
            <w:r w:rsidR="009C61A9" w:rsidRPr="009C61A9">
              <w:rPr>
                <w:rFonts w:ascii="Angsana New" w:hAnsi="Angsana New"/>
                <w:sz w:val="30"/>
                <w:szCs w:val="30"/>
              </w:rPr>
              <w:t>6,4</w:t>
            </w:r>
            <w:r w:rsidR="00EF208E">
              <w:rPr>
                <w:rFonts w:ascii="Angsana New" w:hAnsi="Angsana New"/>
                <w:sz w:val="30"/>
                <w:szCs w:val="30"/>
              </w:rPr>
              <w:t>1</w:t>
            </w:r>
            <w:r w:rsidR="00877A81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</w:tcPr>
          <w:p w14:paraId="2B2A2FE5" w14:textId="77777777" w:rsidR="00517D46" w:rsidRPr="009C61A9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C2648" w14:textId="7E4D68F6" w:rsidR="00517D46" w:rsidRPr="009C61A9" w:rsidRDefault="00517D46" w:rsidP="009B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61A9">
              <w:rPr>
                <w:rFonts w:ascii="Angsana New" w:hAnsi="Angsana New"/>
                <w:sz w:val="30"/>
                <w:szCs w:val="30"/>
              </w:rPr>
              <w:t>13,241</w:t>
            </w:r>
          </w:p>
        </w:tc>
        <w:tc>
          <w:tcPr>
            <w:tcW w:w="283" w:type="dxa"/>
          </w:tcPr>
          <w:p w14:paraId="11D55394" w14:textId="77777777" w:rsidR="00517D46" w:rsidRPr="009C61A9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F409D1" w14:textId="011505EA" w:rsidR="00517D46" w:rsidRPr="009C61A9" w:rsidRDefault="00577824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5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C61A9">
              <w:rPr>
                <w:rFonts w:ascii="Angsana New" w:hAnsi="Angsana New"/>
                <w:sz w:val="30"/>
                <w:szCs w:val="30"/>
              </w:rPr>
              <w:t>2</w:t>
            </w:r>
            <w:r w:rsidR="009C61A9" w:rsidRPr="009C61A9">
              <w:rPr>
                <w:rFonts w:ascii="Angsana New" w:hAnsi="Angsana New"/>
                <w:sz w:val="30"/>
                <w:szCs w:val="30"/>
              </w:rPr>
              <w:t>3,725</w:t>
            </w:r>
          </w:p>
        </w:tc>
        <w:tc>
          <w:tcPr>
            <w:tcW w:w="283" w:type="dxa"/>
          </w:tcPr>
          <w:p w14:paraId="1029617C" w14:textId="77777777" w:rsidR="00517D46" w:rsidRPr="009C61A9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8D7B43" w14:textId="28C34FE6" w:rsidR="00517D46" w:rsidRPr="009C61A9" w:rsidRDefault="00577824" w:rsidP="009B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61A9">
              <w:rPr>
                <w:rFonts w:ascii="Angsana New" w:hAnsi="Angsana New"/>
                <w:sz w:val="30"/>
                <w:szCs w:val="30"/>
              </w:rPr>
              <w:t>21</w:t>
            </w:r>
            <w:r w:rsidR="00517D46" w:rsidRPr="009C61A9">
              <w:rPr>
                <w:rFonts w:ascii="Angsana New" w:hAnsi="Angsana New"/>
                <w:sz w:val="30"/>
                <w:szCs w:val="30"/>
              </w:rPr>
              <w:t>,</w:t>
            </w:r>
            <w:r w:rsidRPr="009C61A9">
              <w:rPr>
                <w:rFonts w:ascii="Angsana New" w:hAnsi="Angsana New"/>
                <w:sz w:val="30"/>
                <w:szCs w:val="30"/>
              </w:rPr>
              <w:t>906</w:t>
            </w:r>
          </w:p>
        </w:tc>
      </w:tr>
      <w:tr w:rsidR="00517D46" w:rsidRPr="009C61A9" w14:paraId="58237653" w14:textId="77777777" w:rsidTr="00615F84">
        <w:trPr>
          <w:gridAfter w:val="1"/>
          <w:wAfter w:w="8" w:type="dxa"/>
        </w:trPr>
        <w:tc>
          <w:tcPr>
            <w:tcW w:w="4572" w:type="dxa"/>
            <w:vAlign w:val="bottom"/>
          </w:tcPr>
          <w:p w14:paraId="07D1A611" w14:textId="49AD1A74" w:rsidR="00517D46" w:rsidRPr="009C61A9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C61A9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จำนวนหุ้นสามัญถัวเฉลี่ยถ่วงน้ำหนักขั้นพื้นฐาน (พันหุ้น)</w:t>
            </w:r>
          </w:p>
        </w:tc>
        <w:tc>
          <w:tcPr>
            <w:tcW w:w="10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0DC9B71" w14:textId="32AB333F" w:rsidR="00517D46" w:rsidRPr="009C61A9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61A9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4" w:type="dxa"/>
          </w:tcPr>
          <w:p w14:paraId="7A43F98A" w14:textId="77777777" w:rsidR="00517D46" w:rsidRPr="009C61A9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CC92BE1" w14:textId="4BCD8183" w:rsidR="00517D46" w:rsidRPr="009C61A9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61A9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3" w:type="dxa"/>
          </w:tcPr>
          <w:p w14:paraId="6CA51D3E" w14:textId="77777777" w:rsidR="00517D46" w:rsidRPr="009C61A9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5FD0CE" w14:textId="0D80547B" w:rsidR="00517D46" w:rsidRPr="009C61A9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61A9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3" w:type="dxa"/>
          </w:tcPr>
          <w:p w14:paraId="17DA3D4A" w14:textId="77777777" w:rsidR="00517D46" w:rsidRPr="009C61A9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A6DFA2E" w14:textId="245C344A" w:rsidR="00517D46" w:rsidRPr="009C61A9" w:rsidRDefault="00517D46" w:rsidP="009B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61A9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</w:tr>
      <w:tr w:rsidR="00517D46" w:rsidRPr="004A0C24" w14:paraId="539D1321" w14:textId="77777777" w:rsidTr="00CC2A3D">
        <w:trPr>
          <w:gridAfter w:val="1"/>
          <w:wAfter w:w="8" w:type="dxa"/>
        </w:trPr>
        <w:tc>
          <w:tcPr>
            <w:tcW w:w="4572" w:type="dxa"/>
            <w:vAlign w:val="bottom"/>
          </w:tcPr>
          <w:p w14:paraId="637F3028" w14:textId="7BC0B6B9" w:rsidR="00517D46" w:rsidRPr="009C61A9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C61A9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10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1675EDA" w14:textId="1189CAAE" w:rsidR="00517D46" w:rsidRPr="009C61A9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61A9">
              <w:rPr>
                <w:rFonts w:ascii="Angsana New" w:hAnsi="Angsana New"/>
                <w:sz w:val="30"/>
                <w:szCs w:val="30"/>
              </w:rPr>
              <w:t>0.0</w:t>
            </w:r>
            <w:r w:rsidR="009C61A9" w:rsidRPr="009C61A9">
              <w:rPr>
                <w:rFonts w:ascii="Angsana New" w:hAnsi="Angsana New"/>
                <w:sz w:val="30"/>
                <w:szCs w:val="30"/>
              </w:rPr>
              <w:t>53</w:t>
            </w:r>
            <w:r w:rsidR="00EF208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14:paraId="15AE8F64" w14:textId="77777777" w:rsidR="00517D46" w:rsidRPr="009C61A9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4BF99A9" w14:textId="44B4BAC5" w:rsidR="00517D46" w:rsidRPr="009C61A9" w:rsidRDefault="00517D46" w:rsidP="009B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61A9">
              <w:rPr>
                <w:rFonts w:ascii="Angsana New" w:hAnsi="Angsana New"/>
                <w:sz w:val="30"/>
                <w:szCs w:val="30"/>
              </w:rPr>
              <w:t>0.0430</w:t>
            </w:r>
          </w:p>
        </w:tc>
        <w:tc>
          <w:tcPr>
            <w:tcW w:w="283" w:type="dxa"/>
          </w:tcPr>
          <w:p w14:paraId="2576DA4A" w14:textId="77777777" w:rsidR="00517D46" w:rsidRPr="009C61A9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BA0FFF4" w14:textId="1134CE74" w:rsidR="00517D46" w:rsidRPr="009C61A9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5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C61A9">
              <w:rPr>
                <w:rFonts w:ascii="Angsana New" w:hAnsi="Angsana New"/>
                <w:sz w:val="30"/>
                <w:szCs w:val="30"/>
              </w:rPr>
              <w:t>0.0</w:t>
            </w:r>
            <w:r w:rsidR="00577824" w:rsidRPr="009C61A9">
              <w:rPr>
                <w:rFonts w:ascii="Angsana New" w:hAnsi="Angsana New"/>
                <w:sz w:val="30"/>
                <w:szCs w:val="30"/>
              </w:rPr>
              <w:t>7</w:t>
            </w:r>
            <w:r w:rsidR="009C61A9" w:rsidRPr="009C61A9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83" w:type="dxa"/>
          </w:tcPr>
          <w:p w14:paraId="4A8820E3" w14:textId="77777777" w:rsidR="00517D46" w:rsidRPr="009C61A9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36277DC" w14:textId="16119FCB" w:rsidR="00517D46" w:rsidRPr="004A0C24" w:rsidRDefault="00517D46" w:rsidP="009B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C61A9">
              <w:rPr>
                <w:rFonts w:ascii="Angsana New" w:hAnsi="Angsana New"/>
                <w:sz w:val="30"/>
                <w:szCs w:val="30"/>
              </w:rPr>
              <w:t>0.0</w:t>
            </w:r>
            <w:r w:rsidR="00577824" w:rsidRPr="009C61A9">
              <w:rPr>
                <w:rFonts w:ascii="Angsana New" w:hAnsi="Angsana New"/>
                <w:sz w:val="30"/>
                <w:szCs w:val="30"/>
              </w:rPr>
              <w:t>711</w:t>
            </w:r>
          </w:p>
        </w:tc>
      </w:tr>
    </w:tbl>
    <w:p w14:paraId="29D43E4A" w14:textId="77777777" w:rsidR="00B3030D" w:rsidRDefault="00B3030D" w:rsidP="00465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  <w:highlight w:val="yellow"/>
        </w:rPr>
      </w:pPr>
    </w:p>
    <w:p w14:paraId="24C1AEA1" w14:textId="6C5781A6" w:rsidR="008B296F" w:rsidRPr="00C90042" w:rsidRDefault="008B296F" w:rsidP="008B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C90042">
        <w:rPr>
          <w:rFonts w:ascii="Angsana New" w:hAnsi="Angsana New"/>
          <w:i/>
          <w:iCs/>
          <w:sz w:val="30"/>
          <w:szCs w:val="30"/>
          <w:cs/>
        </w:rPr>
        <w:t>กำไรต่อหุ้นปรับลด</w:t>
      </w:r>
    </w:p>
    <w:p w14:paraId="35551FD8" w14:textId="77777777" w:rsidR="008B296F" w:rsidRPr="00C90042" w:rsidRDefault="008B296F" w:rsidP="008B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806" w:type="dxa"/>
        <w:tblLayout w:type="fixed"/>
        <w:tblLook w:val="04A0" w:firstRow="1" w:lastRow="0" w:firstColumn="1" w:lastColumn="0" w:noHBand="0" w:noVBand="1"/>
      </w:tblPr>
      <w:tblGrid>
        <w:gridCol w:w="4570"/>
        <w:gridCol w:w="1094"/>
        <w:gridCol w:w="284"/>
        <w:gridCol w:w="1098"/>
        <w:gridCol w:w="283"/>
        <w:gridCol w:w="1093"/>
        <w:gridCol w:w="283"/>
        <w:gridCol w:w="1093"/>
        <w:gridCol w:w="8"/>
      </w:tblGrid>
      <w:tr w:rsidR="00B3030D" w:rsidRPr="00C90042" w14:paraId="0D196F6F" w14:textId="77777777" w:rsidTr="00615F84">
        <w:tc>
          <w:tcPr>
            <w:tcW w:w="4570" w:type="dxa"/>
            <w:vAlign w:val="bottom"/>
          </w:tcPr>
          <w:p w14:paraId="53A2BCF5" w14:textId="77777777" w:rsidR="00B3030D" w:rsidRPr="00C90042" w:rsidRDefault="00B3030D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5236" w:type="dxa"/>
            <w:gridSpan w:val="8"/>
            <w:tcBorders>
              <w:bottom w:val="single" w:sz="4" w:space="0" w:color="auto"/>
            </w:tcBorders>
            <w:vAlign w:val="bottom"/>
          </w:tcPr>
          <w:p w14:paraId="7B6281C5" w14:textId="6902E345" w:rsidR="00B3030D" w:rsidRPr="00C90042" w:rsidRDefault="00B3030D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งวดสามเดือน</w:t>
            </w:r>
          </w:p>
        </w:tc>
      </w:tr>
      <w:tr w:rsidR="008B296F" w:rsidRPr="00C90042" w14:paraId="41EDE35A" w14:textId="77777777" w:rsidTr="00615F84">
        <w:tc>
          <w:tcPr>
            <w:tcW w:w="4570" w:type="dxa"/>
            <w:vAlign w:val="bottom"/>
          </w:tcPr>
          <w:p w14:paraId="1DB374A4" w14:textId="77777777"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476" w:type="dxa"/>
            <w:gridSpan w:val="3"/>
            <w:tcBorders>
              <w:bottom w:val="single" w:sz="4" w:space="0" w:color="auto"/>
            </w:tcBorders>
            <w:vAlign w:val="bottom"/>
          </w:tcPr>
          <w:p w14:paraId="088E82E3" w14:textId="77777777"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E3FE0A1" w14:textId="77777777"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77" w:type="dxa"/>
            <w:gridSpan w:val="4"/>
            <w:tcBorders>
              <w:bottom w:val="single" w:sz="4" w:space="0" w:color="auto"/>
            </w:tcBorders>
            <w:vAlign w:val="bottom"/>
          </w:tcPr>
          <w:p w14:paraId="53997A19" w14:textId="77777777"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7D46" w:rsidRPr="00C90042" w14:paraId="10A93A12" w14:textId="77777777" w:rsidTr="00615F84">
        <w:trPr>
          <w:gridAfter w:val="1"/>
          <w:wAfter w:w="8" w:type="dxa"/>
        </w:trPr>
        <w:tc>
          <w:tcPr>
            <w:tcW w:w="4570" w:type="dxa"/>
            <w:vAlign w:val="bottom"/>
          </w:tcPr>
          <w:p w14:paraId="5E37DE77" w14:textId="77777777" w:rsidR="00517D46" w:rsidRPr="00C90042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205E7537" w14:textId="213F6785" w:rsidR="00517D46" w:rsidRPr="00C90042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</w:t>
            </w:r>
            <w:r w:rsidR="00577824" w:rsidRPr="0057782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14:paraId="62C38DBA" w14:textId="77777777" w:rsidR="00517D46" w:rsidRPr="00C90042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0321151B" w14:textId="68CEFC15" w:rsidR="00517D46" w:rsidRPr="00C90042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</w:tcPr>
          <w:p w14:paraId="27335BF1" w14:textId="77777777" w:rsidR="00517D46" w:rsidRPr="00C90042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785AE9B1" w14:textId="15A1012A" w:rsidR="00517D46" w:rsidRPr="00C90042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</w:t>
            </w:r>
            <w:r w:rsidR="00577824" w:rsidRPr="0057782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14:paraId="52C42489" w14:textId="77777777" w:rsidR="00517D46" w:rsidRPr="00C90042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49BA71B6" w14:textId="732C2DA9" w:rsidR="00517D46" w:rsidRPr="00C90042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517D46" w:rsidRPr="006754CF" w14:paraId="79F56772" w14:textId="77777777" w:rsidTr="00615F84">
        <w:trPr>
          <w:gridAfter w:val="1"/>
          <w:wAfter w:w="8" w:type="dxa"/>
        </w:trPr>
        <w:tc>
          <w:tcPr>
            <w:tcW w:w="4570" w:type="dxa"/>
            <w:vAlign w:val="bottom"/>
          </w:tcPr>
          <w:p w14:paraId="47258E0B" w14:textId="7FA6DCAB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7"/>
              <w:rPr>
                <w:rFonts w:ascii="Angsana New" w:hAnsi="Angsana New"/>
                <w:sz w:val="30"/>
                <w:szCs w:val="30"/>
                <w:cs/>
              </w:rPr>
            </w:pPr>
            <w:r w:rsidRPr="006754CF">
              <w:rPr>
                <w:rFonts w:ascii="Angsana New" w:hAnsi="Angsana New"/>
                <w:sz w:val="30"/>
                <w:szCs w:val="30"/>
                <w:cs/>
              </w:rPr>
              <w:t>กำไรสำหรับงวด</w:t>
            </w:r>
            <w:r w:rsidRPr="006754C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754CF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71D1B" w14:textId="111198FA" w:rsidR="00517D46" w:rsidRPr="006754CF" w:rsidRDefault="009C61A9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  <w:tab w:val="left" w:pos="825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54CF">
              <w:rPr>
                <w:rFonts w:ascii="Angsana New" w:hAnsi="Angsana New"/>
                <w:sz w:val="30"/>
                <w:szCs w:val="30"/>
              </w:rPr>
              <w:t>8,6</w:t>
            </w:r>
            <w:r w:rsidR="00877A81"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</w:p>
        </w:tc>
        <w:tc>
          <w:tcPr>
            <w:tcW w:w="284" w:type="dxa"/>
          </w:tcPr>
          <w:p w14:paraId="1FB457DF" w14:textId="77777777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9BCF4A" w14:textId="1215FE5A" w:rsidR="00517D46" w:rsidRPr="006754CF" w:rsidRDefault="00517D46" w:rsidP="009B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4CF">
              <w:rPr>
                <w:rFonts w:ascii="Angsana New" w:hAnsi="Angsana New"/>
                <w:sz w:val="30"/>
                <w:szCs w:val="30"/>
              </w:rPr>
              <w:t>6,782</w:t>
            </w:r>
          </w:p>
        </w:tc>
        <w:tc>
          <w:tcPr>
            <w:tcW w:w="283" w:type="dxa"/>
          </w:tcPr>
          <w:p w14:paraId="486C3C73" w14:textId="77777777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7D733" w14:textId="3847EE1B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  <w:tab w:val="left" w:pos="83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54CF">
              <w:rPr>
                <w:rFonts w:ascii="Angsana New" w:hAnsi="Angsana New"/>
                <w:sz w:val="30"/>
                <w:szCs w:val="30"/>
              </w:rPr>
              <w:t>1</w:t>
            </w:r>
            <w:r w:rsidR="009C61A9" w:rsidRPr="006754CF">
              <w:rPr>
                <w:rFonts w:ascii="Angsana New" w:hAnsi="Angsana New"/>
                <w:sz w:val="30"/>
                <w:szCs w:val="30"/>
              </w:rPr>
              <w:t>2,</w:t>
            </w:r>
            <w:r w:rsidR="006754CF" w:rsidRPr="006754CF">
              <w:rPr>
                <w:rFonts w:ascii="Angsana New" w:hAnsi="Angsana New"/>
                <w:sz w:val="30"/>
                <w:szCs w:val="30"/>
              </w:rPr>
              <w:t>227</w:t>
            </w:r>
          </w:p>
        </w:tc>
        <w:tc>
          <w:tcPr>
            <w:tcW w:w="283" w:type="dxa"/>
          </w:tcPr>
          <w:p w14:paraId="73E7AE0B" w14:textId="77777777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0CD934" w14:textId="4001913E" w:rsidR="00517D46" w:rsidRPr="006754CF" w:rsidRDefault="00517D46" w:rsidP="009B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4CF">
              <w:rPr>
                <w:rFonts w:ascii="Angsana New" w:hAnsi="Angsana New"/>
                <w:sz w:val="30"/>
                <w:szCs w:val="30"/>
              </w:rPr>
              <w:t>1</w:t>
            </w:r>
            <w:r w:rsidR="00577824" w:rsidRPr="006754CF">
              <w:rPr>
                <w:rFonts w:ascii="Angsana New" w:hAnsi="Angsana New"/>
                <w:sz w:val="30"/>
                <w:szCs w:val="30"/>
              </w:rPr>
              <w:t>0</w:t>
            </w:r>
            <w:r w:rsidRPr="006754CF">
              <w:rPr>
                <w:rFonts w:ascii="Angsana New" w:hAnsi="Angsana New"/>
                <w:sz w:val="30"/>
                <w:szCs w:val="30"/>
              </w:rPr>
              <w:t>,</w:t>
            </w:r>
            <w:r w:rsidR="00577824" w:rsidRPr="006754CF">
              <w:rPr>
                <w:rFonts w:ascii="Angsana New" w:hAnsi="Angsana New"/>
                <w:sz w:val="30"/>
                <w:szCs w:val="30"/>
              </w:rPr>
              <w:t>319</w:t>
            </w:r>
          </w:p>
        </w:tc>
      </w:tr>
      <w:tr w:rsidR="00517D46" w:rsidRPr="006754CF" w14:paraId="14CC1A34" w14:textId="77777777" w:rsidTr="00615F84">
        <w:trPr>
          <w:gridAfter w:val="1"/>
          <w:wAfter w:w="8" w:type="dxa"/>
        </w:trPr>
        <w:tc>
          <w:tcPr>
            <w:tcW w:w="4570" w:type="dxa"/>
            <w:vAlign w:val="bottom"/>
          </w:tcPr>
          <w:p w14:paraId="568E6C29" w14:textId="43E84B89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2" w:hanging="107"/>
              <w:rPr>
                <w:rFonts w:ascii="Angsana New" w:hAnsi="Angsana New"/>
                <w:sz w:val="30"/>
                <w:szCs w:val="30"/>
                <w:cs/>
              </w:rPr>
            </w:pPr>
            <w:r w:rsidRPr="006754CF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จำนวนหุ้นสามัญถัวเฉลี่ยถ่วงน้ำหนักขั้นพื้นฐาน (พันหุ้น)</w:t>
            </w:r>
          </w:p>
        </w:tc>
        <w:tc>
          <w:tcPr>
            <w:tcW w:w="1094" w:type="dxa"/>
            <w:tcBorders>
              <w:top w:val="double" w:sz="4" w:space="0" w:color="auto"/>
            </w:tcBorders>
            <w:vAlign w:val="bottom"/>
          </w:tcPr>
          <w:p w14:paraId="30D84287" w14:textId="2ED4B520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4CF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4" w:type="dxa"/>
          </w:tcPr>
          <w:p w14:paraId="737D0284" w14:textId="77777777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vAlign w:val="bottom"/>
          </w:tcPr>
          <w:p w14:paraId="1DD67B1D" w14:textId="472B370C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4CF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3" w:type="dxa"/>
          </w:tcPr>
          <w:p w14:paraId="483DD66F" w14:textId="77777777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vAlign w:val="bottom"/>
          </w:tcPr>
          <w:p w14:paraId="0758446F" w14:textId="26A33093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  <w:tab w:val="left" w:pos="83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4CF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3" w:type="dxa"/>
          </w:tcPr>
          <w:p w14:paraId="6045FD36" w14:textId="77777777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vAlign w:val="bottom"/>
          </w:tcPr>
          <w:p w14:paraId="780FE4DE" w14:textId="238022CE" w:rsidR="00517D46" w:rsidRPr="006754CF" w:rsidRDefault="00517D46" w:rsidP="009B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4CF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</w:tr>
      <w:tr w:rsidR="00124475" w:rsidRPr="006754CF" w14:paraId="37A08994" w14:textId="77777777" w:rsidTr="00615F84">
        <w:trPr>
          <w:gridAfter w:val="1"/>
          <w:wAfter w:w="8" w:type="dxa"/>
        </w:trPr>
        <w:tc>
          <w:tcPr>
            <w:tcW w:w="4570" w:type="dxa"/>
            <w:vAlign w:val="bottom"/>
          </w:tcPr>
          <w:p w14:paraId="2FF0B7E8" w14:textId="77777777" w:rsidR="00124475" w:rsidRPr="006754CF" w:rsidRDefault="00124475" w:rsidP="0012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7"/>
              <w:rPr>
                <w:rFonts w:ascii="Angsana New" w:hAnsi="Angsana New"/>
                <w:sz w:val="30"/>
                <w:szCs w:val="30"/>
              </w:rPr>
            </w:pPr>
            <w:r w:rsidRPr="006754CF">
              <w:rPr>
                <w:rFonts w:ascii="Angsana New" w:hAnsi="Angsana New"/>
                <w:sz w:val="30"/>
                <w:szCs w:val="30"/>
                <w:cs/>
              </w:rPr>
              <w:t>ผลกระทบจากการถือเสมือนว่ามีการใช้สิทธิของ</w:t>
            </w:r>
          </w:p>
          <w:p w14:paraId="660953F0" w14:textId="40CC0A0F" w:rsidR="00124475" w:rsidRPr="006754CF" w:rsidRDefault="00124475" w:rsidP="0012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7"/>
              <w:rPr>
                <w:rFonts w:ascii="Angsana New" w:hAnsi="Angsana New"/>
                <w:sz w:val="30"/>
                <w:szCs w:val="30"/>
                <w:cs/>
              </w:rPr>
            </w:pPr>
            <w:r w:rsidRPr="006754CF">
              <w:rPr>
                <w:rFonts w:ascii="Angsana New" w:hAnsi="Angsana New"/>
                <w:sz w:val="30"/>
                <w:szCs w:val="30"/>
                <w:cs/>
              </w:rPr>
              <w:t xml:space="preserve">   ใบสำคัญแสดงสิทธิซื้อหุ้นสามัญ (พันหุ้น)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0EE61567" w14:textId="77777777" w:rsidR="00124475" w:rsidRPr="006754CF" w:rsidRDefault="00124475" w:rsidP="00124475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BCFC385" w14:textId="77777777" w:rsidR="00124475" w:rsidRPr="006754CF" w:rsidRDefault="00124475" w:rsidP="0012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5C8C9A82" w14:textId="62C44236" w:rsidR="00124475" w:rsidRPr="006754CF" w:rsidRDefault="00124475" w:rsidP="00124475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9105B39" w14:textId="77777777" w:rsidR="00124475" w:rsidRPr="006754CF" w:rsidRDefault="00124475" w:rsidP="0012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23886610" w14:textId="77777777" w:rsidR="00124475" w:rsidRPr="006754CF" w:rsidRDefault="00124475" w:rsidP="00124475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2C02ACF" w14:textId="77777777" w:rsidR="00124475" w:rsidRPr="006754CF" w:rsidRDefault="00124475" w:rsidP="0012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1CD878D7" w14:textId="7C7C353E" w:rsidR="00124475" w:rsidRPr="006754CF" w:rsidRDefault="00124475" w:rsidP="00124475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7D46" w:rsidRPr="006754CF" w14:paraId="5E75F276" w14:textId="77777777" w:rsidTr="00615F84">
        <w:trPr>
          <w:gridAfter w:val="1"/>
          <w:wAfter w:w="8" w:type="dxa"/>
        </w:trPr>
        <w:tc>
          <w:tcPr>
            <w:tcW w:w="4570" w:type="dxa"/>
            <w:vAlign w:val="bottom"/>
          </w:tcPr>
          <w:p w14:paraId="24CAB275" w14:textId="28780531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7"/>
              <w:rPr>
                <w:rFonts w:ascii="Angsana New" w:hAnsi="Angsana New"/>
                <w:sz w:val="30"/>
                <w:szCs w:val="30"/>
                <w:cs/>
              </w:rPr>
            </w:pPr>
            <w:r w:rsidRPr="006754CF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จำนวนหุ้นสามัญถัวเฉลี่ยถ่วงน้ำหนักปรับลด (พันหุ้น)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2CF51E" w14:textId="2824B804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4CF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4" w:type="dxa"/>
          </w:tcPr>
          <w:p w14:paraId="4AC445BB" w14:textId="77777777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B3FBDC" w14:textId="6C468233" w:rsidR="00517D46" w:rsidRPr="006754CF" w:rsidRDefault="00517D46" w:rsidP="009B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4CF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3" w:type="dxa"/>
          </w:tcPr>
          <w:p w14:paraId="21D21A77" w14:textId="77777777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4DFE28" w14:textId="4D71218C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4CF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3" w:type="dxa"/>
          </w:tcPr>
          <w:p w14:paraId="0F1BFD7B" w14:textId="77777777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D80CF5" w14:textId="490E2212" w:rsidR="00517D46" w:rsidRPr="006754CF" w:rsidRDefault="00517D46" w:rsidP="009B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4CF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</w:tr>
      <w:tr w:rsidR="00517D46" w:rsidRPr="006754CF" w14:paraId="3B0301BF" w14:textId="77777777" w:rsidTr="00C052D3">
        <w:trPr>
          <w:gridAfter w:val="1"/>
          <w:wAfter w:w="8" w:type="dxa"/>
        </w:trPr>
        <w:tc>
          <w:tcPr>
            <w:tcW w:w="4570" w:type="dxa"/>
            <w:vAlign w:val="bottom"/>
          </w:tcPr>
          <w:p w14:paraId="6DE38270" w14:textId="0C2730D7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7"/>
              <w:rPr>
                <w:rFonts w:ascii="Angsana New" w:hAnsi="Angsana New"/>
                <w:sz w:val="30"/>
                <w:szCs w:val="30"/>
                <w:cs/>
              </w:rPr>
            </w:pPr>
            <w:r w:rsidRPr="006754CF">
              <w:rPr>
                <w:rFonts w:ascii="Angsana New" w:hAnsi="Angsana New"/>
                <w:sz w:val="30"/>
                <w:szCs w:val="30"/>
                <w:cs/>
              </w:rPr>
              <w:t>กำไรต่อหุ้นปรับลด (บาท)</w:t>
            </w:r>
          </w:p>
        </w:tc>
        <w:tc>
          <w:tcPr>
            <w:tcW w:w="10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C100044" w14:textId="6F557321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4CF">
              <w:rPr>
                <w:rFonts w:ascii="Angsana New" w:hAnsi="Angsana New"/>
                <w:sz w:val="30"/>
                <w:szCs w:val="30"/>
              </w:rPr>
              <w:t>0.02</w:t>
            </w:r>
            <w:r w:rsidR="009C61A9" w:rsidRPr="006754CF">
              <w:rPr>
                <w:rFonts w:ascii="Angsana New" w:hAnsi="Angsana New"/>
                <w:sz w:val="30"/>
                <w:szCs w:val="30"/>
              </w:rPr>
              <w:t>8</w:t>
            </w:r>
            <w:r w:rsidR="00EF208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4" w:type="dxa"/>
          </w:tcPr>
          <w:p w14:paraId="1CE71B07" w14:textId="77777777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904ABB7" w14:textId="0E2BE227" w:rsidR="00517D46" w:rsidRPr="006754CF" w:rsidRDefault="00517D46" w:rsidP="009B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4CF">
              <w:rPr>
                <w:rFonts w:ascii="Angsana New" w:hAnsi="Angsana New"/>
                <w:sz w:val="30"/>
                <w:szCs w:val="30"/>
              </w:rPr>
              <w:t>0.0220</w:t>
            </w:r>
          </w:p>
        </w:tc>
        <w:tc>
          <w:tcPr>
            <w:tcW w:w="283" w:type="dxa"/>
          </w:tcPr>
          <w:p w14:paraId="733C72F4" w14:textId="77777777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12F4EC" w14:textId="4EBDDE5C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54CF">
              <w:rPr>
                <w:rFonts w:ascii="Angsana New" w:hAnsi="Angsana New"/>
                <w:sz w:val="30"/>
                <w:szCs w:val="30"/>
              </w:rPr>
              <w:t>0.0</w:t>
            </w:r>
            <w:r w:rsidR="00577824" w:rsidRPr="006754CF">
              <w:rPr>
                <w:rFonts w:ascii="Angsana New" w:hAnsi="Angsana New"/>
                <w:sz w:val="30"/>
                <w:szCs w:val="30"/>
              </w:rPr>
              <w:t>3</w:t>
            </w:r>
            <w:r w:rsidR="006754CF" w:rsidRPr="006754CF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83" w:type="dxa"/>
          </w:tcPr>
          <w:p w14:paraId="7F4AEC5B" w14:textId="77777777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5A4B2D" w14:textId="2605DA93" w:rsidR="00517D46" w:rsidRPr="006754CF" w:rsidRDefault="00517D46" w:rsidP="009B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54CF">
              <w:rPr>
                <w:rFonts w:ascii="Angsana New" w:hAnsi="Angsana New"/>
                <w:sz w:val="30"/>
                <w:szCs w:val="30"/>
              </w:rPr>
              <w:t>0.0</w:t>
            </w:r>
            <w:r w:rsidR="00577824" w:rsidRPr="006754CF">
              <w:rPr>
                <w:rFonts w:ascii="Angsana New" w:hAnsi="Angsana New"/>
                <w:sz w:val="30"/>
                <w:szCs w:val="30"/>
              </w:rPr>
              <w:t>335</w:t>
            </w:r>
          </w:p>
        </w:tc>
      </w:tr>
    </w:tbl>
    <w:p w14:paraId="7D66D4B9" w14:textId="77777777" w:rsidR="00BC22E5" w:rsidRPr="006754CF" w:rsidRDefault="00BC22E5" w:rsidP="008B296F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Cs w:val="30"/>
        </w:rPr>
      </w:pPr>
    </w:p>
    <w:tbl>
      <w:tblPr>
        <w:tblW w:w="9806" w:type="dxa"/>
        <w:tblLayout w:type="fixed"/>
        <w:tblLook w:val="04A0" w:firstRow="1" w:lastRow="0" w:firstColumn="1" w:lastColumn="0" w:noHBand="0" w:noVBand="1"/>
      </w:tblPr>
      <w:tblGrid>
        <w:gridCol w:w="4570"/>
        <w:gridCol w:w="1094"/>
        <w:gridCol w:w="284"/>
        <w:gridCol w:w="1098"/>
        <w:gridCol w:w="283"/>
        <w:gridCol w:w="1093"/>
        <w:gridCol w:w="283"/>
        <w:gridCol w:w="1093"/>
        <w:gridCol w:w="8"/>
      </w:tblGrid>
      <w:tr w:rsidR="00B3030D" w:rsidRPr="006754CF" w14:paraId="1F1D5BEA" w14:textId="77777777" w:rsidTr="00615F84">
        <w:tc>
          <w:tcPr>
            <w:tcW w:w="4570" w:type="dxa"/>
            <w:vAlign w:val="bottom"/>
          </w:tcPr>
          <w:p w14:paraId="0F75AE6E" w14:textId="77777777" w:rsidR="00B3030D" w:rsidRPr="006754CF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5236" w:type="dxa"/>
            <w:gridSpan w:val="8"/>
            <w:tcBorders>
              <w:bottom w:val="single" w:sz="4" w:space="0" w:color="auto"/>
            </w:tcBorders>
            <w:vAlign w:val="bottom"/>
          </w:tcPr>
          <w:p w14:paraId="30B15BD9" w14:textId="678D8F18" w:rsidR="00B3030D" w:rsidRPr="006754CF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54CF">
              <w:rPr>
                <w:rFonts w:ascii="Angsana New" w:hAnsi="Angsana New"/>
                <w:sz w:val="30"/>
                <w:szCs w:val="30"/>
                <w:cs/>
              </w:rPr>
              <w:t>งวดหกเดือน</w:t>
            </w:r>
          </w:p>
        </w:tc>
      </w:tr>
      <w:tr w:rsidR="00B3030D" w:rsidRPr="006754CF" w14:paraId="7860DC69" w14:textId="77777777" w:rsidTr="00615F84">
        <w:tc>
          <w:tcPr>
            <w:tcW w:w="4570" w:type="dxa"/>
            <w:vAlign w:val="bottom"/>
          </w:tcPr>
          <w:p w14:paraId="445BEFCE" w14:textId="77777777" w:rsidR="00B3030D" w:rsidRPr="006754CF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476" w:type="dxa"/>
            <w:gridSpan w:val="3"/>
            <w:tcBorders>
              <w:bottom w:val="single" w:sz="4" w:space="0" w:color="auto"/>
            </w:tcBorders>
            <w:vAlign w:val="bottom"/>
          </w:tcPr>
          <w:p w14:paraId="160B9CD6" w14:textId="77777777" w:rsidR="00B3030D" w:rsidRPr="006754CF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54C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68C7FE7" w14:textId="77777777" w:rsidR="00B3030D" w:rsidRPr="006754CF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7" w:type="dxa"/>
            <w:gridSpan w:val="4"/>
            <w:tcBorders>
              <w:bottom w:val="single" w:sz="4" w:space="0" w:color="auto"/>
            </w:tcBorders>
            <w:vAlign w:val="bottom"/>
          </w:tcPr>
          <w:p w14:paraId="6713A9AA" w14:textId="77777777" w:rsidR="00B3030D" w:rsidRPr="006754CF" w:rsidRDefault="00B3030D" w:rsidP="00184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54C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7D46" w:rsidRPr="006754CF" w14:paraId="49AE1AA1" w14:textId="77777777" w:rsidTr="00615F84">
        <w:trPr>
          <w:gridAfter w:val="1"/>
          <w:wAfter w:w="8" w:type="dxa"/>
        </w:trPr>
        <w:tc>
          <w:tcPr>
            <w:tcW w:w="4570" w:type="dxa"/>
            <w:vAlign w:val="bottom"/>
          </w:tcPr>
          <w:p w14:paraId="36F49970" w14:textId="77777777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60AF29BD" w14:textId="5075B49C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54CF">
              <w:rPr>
                <w:rFonts w:ascii="Angsana New" w:hAnsi="Angsana New"/>
                <w:sz w:val="30"/>
                <w:szCs w:val="30"/>
              </w:rPr>
              <w:t>256</w:t>
            </w:r>
            <w:r w:rsidR="00577824" w:rsidRPr="006754C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14:paraId="3AE11F83" w14:textId="77777777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6982B4FC" w14:textId="129F858B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54C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</w:tcPr>
          <w:p w14:paraId="566623ED" w14:textId="77777777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277D2905" w14:textId="34598E9A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54CF">
              <w:rPr>
                <w:rFonts w:ascii="Angsana New" w:hAnsi="Angsana New"/>
                <w:sz w:val="30"/>
                <w:szCs w:val="30"/>
              </w:rPr>
              <w:t>256</w:t>
            </w:r>
            <w:r w:rsidR="00577824" w:rsidRPr="006754C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</w:tcPr>
          <w:p w14:paraId="079B6A34" w14:textId="77777777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70460802" w14:textId="57766834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54C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517D46" w:rsidRPr="006754CF" w14:paraId="63F82204" w14:textId="77777777" w:rsidTr="00615F84">
        <w:trPr>
          <w:gridAfter w:val="1"/>
          <w:wAfter w:w="8" w:type="dxa"/>
        </w:trPr>
        <w:tc>
          <w:tcPr>
            <w:tcW w:w="4570" w:type="dxa"/>
            <w:vAlign w:val="bottom"/>
          </w:tcPr>
          <w:p w14:paraId="37406D87" w14:textId="423667C5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7"/>
              <w:rPr>
                <w:rFonts w:ascii="Angsana New" w:hAnsi="Angsana New"/>
                <w:sz w:val="30"/>
                <w:szCs w:val="30"/>
                <w:cs/>
              </w:rPr>
            </w:pPr>
            <w:r w:rsidRPr="006754CF">
              <w:rPr>
                <w:rFonts w:ascii="Angsana New" w:hAnsi="Angsana New"/>
                <w:sz w:val="30"/>
                <w:szCs w:val="30"/>
                <w:cs/>
              </w:rPr>
              <w:t>กำไรสำหรับงวด</w:t>
            </w:r>
            <w:r w:rsidRPr="006754C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754CF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B6A21E" w14:textId="3E0567B5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54CF">
              <w:rPr>
                <w:rFonts w:ascii="Angsana New" w:hAnsi="Angsana New"/>
                <w:sz w:val="30"/>
                <w:szCs w:val="30"/>
              </w:rPr>
              <w:t>1</w:t>
            </w:r>
            <w:r w:rsidR="009C61A9" w:rsidRPr="006754CF">
              <w:rPr>
                <w:rFonts w:ascii="Angsana New" w:hAnsi="Angsana New"/>
                <w:sz w:val="30"/>
                <w:szCs w:val="30"/>
              </w:rPr>
              <w:t>6,4</w:t>
            </w:r>
            <w:r w:rsidR="00EF208E">
              <w:rPr>
                <w:rFonts w:ascii="Angsana New" w:hAnsi="Angsana New"/>
                <w:sz w:val="30"/>
                <w:szCs w:val="30"/>
              </w:rPr>
              <w:t>1</w:t>
            </w:r>
            <w:r w:rsidR="00877A81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</w:tcPr>
          <w:p w14:paraId="22763D14" w14:textId="77777777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1FC7D" w14:textId="037C6610" w:rsidR="00517D46" w:rsidRPr="006754CF" w:rsidRDefault="00517D46" w:rsidP="009B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4CF">
              <w:rPr>
                <w:rFonts w:ascii="Angsana New" w:hAnsi="Angsana New"/>
                <w:sz w:val="30"/>
                <w:szCs w:val="30"/>
              </w:rPr>
              <w:t>13,241</w:t>
            </w:r>
          </w:p>
        </w:tc>
        <w:tc>
          <w:tcPr>
            <w:tcW w:w="283" w:type="dxa"/>
          </w:tcPr>
          <w:p w14:paraId="2610012F" w14:textId="77777777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0A1D46" w14:textId="79E9D431" w:rsidR="00517D46" w:rsidRPr="006754CF" w:rsidRDefault="00577824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54CF">
              <w:rPr>
                <w:rFonts w:ascii="Angsana New" w:hAnsi="Angsana New"/>
                <w:sz w:val="30"/>
                <w:szCs w:val="30"/>
              </w:rPr>
              <w:t>2</w:t>
            </w:r>
            <w:r w:rsidR="006754CF" w:rsidRPr="006754CF">
              <w:rPr>
                <w:rFonts w:ascii="Angsana New" w:hAnsi="Angsana New"/>
                <w:sz w:val="30"/>
                <w:szCs w:val="30"/>
              </w:rPr>
              <w:t>3,725</w:t>
            </w:r>
          </w:p>
        </w:tc>
        <w:tc>
          <w:tcPr>
            <w:tcW w:w="283" w:type="dxa"/>
          </w:tcPr>
          <w:p w14:paraId="5211DEEB" w14:textId="77777777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A1CB12" w14:textId="78BDC8DE" w:rsidR="00517D46" w:rsidRPr="006754CF" w:rsidRDefault="00577824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4CF">
              <w:rPr>
                <w:rFonts w:ascii="Angsana New" w:hAnsi="Angsana New"/>
                <w:sz w:val="30"/>
                <w:szCs w:val="30"/>
              </w:rPr>
              <w:t>21</w:t>
            </w:r>
            <w:r w:rsidR="00517D46" w:rsidRPr="006754CF">
              <w:rPr>
                <w:rFonts w:ascii="Angsana New" w:hAnsi="Angsana New"/>
                <w:sz w:val="30"/>
                <w:szCs w:val="30"/>
              </w:rPr>
              <w:t>,</w:t>
            </w:r>
            <w:r w:rsidRPr="006754CF">
              <w:rPr>
                <w:rFonts w:ascii="Angsana New" w:hAnsi="Angsana New"/>
                <w:sz w:val="30"/>
                <w:szCs w:val="30"/>
              </w:rPr>
              <w:t>906</w:t>
            </w:r>
          </w:p>
        </w:tc>
      </w:tr>
      <w:tr w:rsidR="00517D46" w:rsidRPr="006754CF" w14:paraId="7B894CE8" w14:textId="77777777" w:rsidTr="00615F84">
        <w:trPr>
          <w:gridAfter w:val="1"/>
          <w:wAfter w:w="8" w:type="dxa"/>
        </w:trPr>
        <w:tc>
          <w:tcPr>
            <w:tcW w:w="4570" w:type="dxa"/>
            <w:vAlign w:val="bottom"/>
          </w:tcPr>
          <w:p w14:paraId="413DE14C" w14:textId="40CA8712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2" w:hanging="107"/>
              <w:rPr>
                <w:rFonts w:ascii="Angsana New" w:hAnsi="Angsana New"/>
                <w:sz w:val="30"/>
                <w:szCs w:val="30"/>
                <w:cs/>
              </w:rPr>
            </w:pPr>
            <w:r w:rsidRPr="006754CF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จำนวนหุ้นสามัญถัวเฉลี่ยถ่วงน้ำหนักขั้นพื้นฐาน (พันหุ้น)</w:t>
            </w:r>
          </w:p>
        </w:tc>
        <w:tc>
          <w:tcPr>
            <w:tcW w:w="1094" w:type="dxa"/>
            <w:tcBorders>
              <w:top w:val="double" w:sz="4" w:space="0" w:color="auto"/>
            </w:tcBorders>
            <w:vAlign w:val="bottom"/>
          </w:tcPr>
          <w:p w14:paraId="7DF90562" w14:textId="4AFC8F41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4CF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4" w:type="dxa"/>
          </w:tcPr>
          <w:p w14:paraId="55508C91" w14:textId="77777777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vAlign w:val="bottom"/>
          </w:tcPr>
          <w:p w14:paraId="0E2D7C35" w14:textId="5952C9ED" w:rsidR="00517D46" w:rsidRPr="006754CF" w:rsidRDefault="00517D46" w:rsidP="009B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4CF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3" w:type="dxa"/>
          </w:tcPr>
          <w:p w14:paraId="0202B574" w14:textId="77777777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vAlign w:val="bottom"/>
          </w:tcPr>
          <w:p w14:paraId="3CF7DF75" w14:textId="1C1ACA11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4CF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3" w:type="dxa"/>
          </w:tcPr>
          <w:p w14:paraId="0C446DD1" w14:textId="77777777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vAlign w:val="bottom"/>
          </w:tcPr>
          <w:p w14:paraId="38359B08" w14:textId="07CBE3DB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4CF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</w:tr>
      <w:tr w:rsidR="00517D46" w:rsidRPr="006754CF" w14:paraId="21802A76" w14:textId="77777777" w:rsidTr="00615F84">
        <w:trPr>
          <w:gridAfter w:val="1"/>
          <w:wAfter w:w="8" w:type="dxa"/>
        </w:trPr>
        <w:tc>
          <w:tcPr>
            <w:tcW w:w="4570" w:type="dxa"/>
            <w:vAlign w:val="bottom"/>
          </w:tcPr>
          <w:p w14:paraId="59D9B132" w14:textId="77777777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7"/>
              <w:rPr>
                <w:rFonts w:ascii="Angsana New" w:hAnsi="Angsana New"/>
                <w:sz w:val="30"/>
                <w:szCs w:val="30"/>
              </w:rPr>
            </w:pPr>
            <w:r w:rsidRPr="006754CF">
              <w:rPr>
                <w:rFonts w:ascii="Angsana New" w:hAnsi="Angsana New"/>
                <w:sz w:val="30"/>
                <w:szCs w:val="30"/>
                <w:cs/>
              </w:rPr>
              <w:t>ผลกระทบจากการถือเสมือนว่ามีการใช้สิทธิของ</w:t>
            </w:r>
          </w:p>
          <w:p w14:paraId="2174B27D" w14:textId="0F6FBE1B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7"/>
              <w:rPr>
                <w:rFonts w:ascii="Angsana New" w:hAnsi="Angsana New"/>
                <w:sz w:val="30"/>
                <w:szCs w:val="30"/>
                <w:cs/>
              </w:rPr>
            </w:pPr>
            <w:r w:rsidRPr="006754CF">
              <w:rPr>
                <w:rFonts w:ascii="Angsana New" w:hAnsi="Angsana New"/>
                <w:sz w:val="30"/>
                <w:szCs w:val="30"/>
                <w:cs/>
              </w:rPr>
              <w:t xml:space="preserve">   ใบสำคัญแสดงสิทธิซื้อหุ้นสามัญ (พันหุ้น)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14F03630" w14:textId="77777777" w:rsidR="00517D46" w:rsidRPr="006754CF" w:rsidRDefault="00517D46" w:rsidP="00517D46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E5B7B92" w14:textId="77777777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76A0695A" w14:textId="77777777" w:rsidR="00517D46" w:rsidRPr="006754CF" w:rsidRDefault="00517D46" w:rsidP="00517D46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2F68F52" w14:textId="77777777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47E4E660" w14:textId="77777777" w:rsidR="00517D46" w:rsidRPr="006754CF" w:rsidRDefault="00517D46" w:rsidP="00517D46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366C373" w14:textId="77777777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0864E3B4" w14:textId="77777777" w:rsidR="00517D46" w:rsidRPr="006754CF" w:rsidRDefault="00517D46" w:rsidP="00517D46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7D46" w:rsidRPr="006754CF" w14:paraId="5193F1FC" w14:textId="77777777" w:rsidTr="00615F84">
        <w:trPr>
          <w:gridAfter w:val="1"/>
          <w:wAfter w:w="8" w:type="dxa"/>
        </w:trPr>
        <w:tc>
          <w:tcPr>
            <w:tcW w:w="4570" w:type="dxa"/>
            <w:vAlign w:val="bottom"/>
          </w:tcPr>
          <w:p w14:paraId="4CE9C1F0" w14:textId="50326908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7"/>
              <w:rPr>
                <w:rFonts w:ascii="Angsana New" w:hAnsi="Angsana New"/>
                <w:sz w:val="30"/>
                <w:szCs w:val="30"/>
                <w:cs/>
              </w:rPr>
            </w:pPr>
            <w:r w:rsidRPr="006754CF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จำนวนหุ้นสามัญถัวเฉลี่ยถ่วงน้ำหนักปรับลด (พันหุ้น)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2028F" w14:textId="136CC2D9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4CF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4" w:type="dxa"/>
          </w:tcPr>
          <w:p w14:paraId="33E8F0C8" w14:textId="77777777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69F16A" w14:textId="643F9CF7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4CF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3" w:type="dxa"/>
          </w:tcPr>
          <w:p w14:paraId="1D5F314C" w14:textId="77777777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2F684" w14:textId="0EA6BC89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4CF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3" w:type="dxa"/>
          </w:tcPr>
          <w:p w14:paraId="6EE811D9" w14:textId="77777777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1A140" w14:textId="3F18B5E8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4CF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</w:tr>
      <w:tr w:rsidR="00517D46" w:rsidRPr="004A0C24" w14:paraId="133A9E00" w14:textId="77777777" w:rsidTr="00A769E1">
        <w:trPr>
          <w:gridAfter w:val="1"/>
          <w:wAfter w:w="8" w:type="dxa"/>
          <w:trHeight w:val="59"/>
        </w:trPr>
        <w:tc>
          <w:tcPr>
            <w:tcW w:w="4570" w:type="dxa"/>
            <w:vAlign w:val="bottom"/>
          </w:tcPr>
          <w:p w14:paraId="33B7334E" w14:textId="0AF74022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7"/>
              <w:rPr>
                <w:rFonts w:ascii="Angsana New" w:hAnsi="Angsana New"/>
                <w:sz w:val="30"/>
                <w:szCs w:val="30"/>
                <w:cs/>
              </w:rPr>
            </w:pPr>
            <w:r w:rsidRPr="006754CF">
              <w:rPr>
                <w:rFonts w:ascii="Angsana New" w:hAnsi="Angsana New"/>
                <w:sz w:val="30"/>
                <w:szCs w:val="30"/>
                <w:cs/>
              </w:rPr>
              <w:t>กำไรต่อหุ้นปรับลด (บาท)</w:t>
            </w:r>
          </w:p>
        </w:tc>
        <w:tc>
          <w:tcPr>
            <w:tcW w:w="10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637FA40" w14:textId="30F0EC5D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4CF">
              <w:rPr>
                <w:rFonts w:ascii="Angsana New" w:hAnsi="Angsana New"/>
                <w:sz w:val="30"/>
                <w:szCs w:val="30"/>
              </w:rPr>
              <w:t>0.0</w:t>
            </w:r>
            <w:r w:rsidR="009C61A9" w:rsidRPr="006754CF">
              <w:rPr>
                <w:rFonts w:ascii="Angsana New" w:hAnsi="Angsana New"/>
                <w:sz w:val="30"/>
                <w:szCs w:val="30"/>
              </w:rPr>
              <w:t>53</w:t>
            </w:r>
            <w:r w:rsidR="00EF208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14:paraId="7C882497" w14:textId="77777777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DF0AFAB" w14:textId="761F75B2" w:rsidR="00517D46" w:rsidRPr="006754CF" w:rsidRDefault="00517D46" w:rsidP="009B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54CF">
              <w:rPr>
                <w:rFonts w:ascii="Angsana New" w:hAnsi="Angsana New"/>
                <w:sz w:val="30"/>
                <w:szCs w:val="30"/>
              </w:rPr>
              <w:t>0.0430</w:t>
            </w:r>
          </w:p>
        </w:tc>
        <w:tc>
          <w:tcPr>
            <w:tcW w:w="283" w:type="dxa"/>
          </w:tcPr>
          <w:p w14:paraId="658FDB81" w14:textId="77777777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AE4E065" w14:textId="686312BA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54CF">
              <w:rPr>
                <w:rFonts w:ascii="Angsana New" w:hAnsi="Angsana New"/>
                <w:sz w:val="30"/>
                <w:szCs w:val="30"/>
              </w:rPr>
              <w:t>0.</w:t>
            </w:r>
            <w:r w:rsidR="00577824" w:rsidRPr="006754CF">
              <w:rPr>
                <w:rFonts w:ascii="Angsana New" w:hAnsi="Angsana New"/>
                <w:sz w:val="30"/>
                <w:szCs w:val="30"/>
              </w:rPr>
              <w:t>07</w:t>
            </w:r>
            <w:r w:rsidR="006754CF" w:rsidRPr="006754CF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83" w:type="dxa"/>
          </w:tcPr>
          <w:p w14:paraId="19815830" w14:textId="77777777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220E695" w14:textId="5F36BD50" w:rsidR="00517D46" w:rsidRPr="004A0C24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54CF">
              <w:rPr>
                <w:rFonts w:ascii="Angsana New" w:hAnsi="Angsana New"/>
                <w:sz w:val="30"/>
                <w:szCs w:val="30"/>
              </w:rPr>
              <w:t>0.</w:t>
            </w:r>
            <w:r w:rsidR="00577824" w:rsidRPr="006754CF">
              <w:rPr>
                <w:rFonts w:ascii="Angsana New" w:hAnsi="Angsana New"/>
                <w:sz w:val="30"/>
                <w:szCs w:val="30"/>
              </w:rPr>
              <w:t>0711</w:t>
            </w:r>
          </w:p>
        </w:tc>
      </w:tr>
    </w:tbl>
    <w:p w14:paraId="45920FD1" w14:textId="77777777" w:rsidR="00B3030D" w:rsidRDefault="00B3030D" w:rsidP="008B296F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Cs w:val="30"/>
        </w:rPr>
      </w:pPr>
    </w:p>
    <w:p w14:paraId="255E34AE" w14:textId="0367C8B5" w:rsidR="00D70FF3" w:rsidRPr="006754CF" w:rsidRDefault="008B296F" w:rsidP="008B296F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pacing w:val="-2"/>
          <w:szCs w:val="30"/>
        </w:rPr>
      </w:pPr>
      <w:r w:rsidRPr="006754CF">
        <w:rPr>
          <w:rFonts w:ascii="Angsana New" w:hAnsi="Angsana New"/>
          <w:spacing w:val="-2"/>
          <w:szCs w:val="30"/>
          <w:cs/>
        </w:rPr>
        <w:t>กำไรต่อหุ้นปรับลดสำหรับงวดสามเดือน</w:t>
      </w:r>
      <w:r w:rsidR="00B3030D" w:rsidRPr="006754CF">
        <w:rPr>
          <w:rFonts w:ascii="Angsana New" w:hAnsi="Angsana New"/>
          <w:spacing w:val="-2"/>
          <w:szCs w:val="30"/>
          <w:cs/>
        </w:rPr>
        <w:t>และหกเดือน</w:t>
      </w:r>
      <w:r w:rsidRPr="006754CF">
        <w:rPr>
          <w:rFonts w:ascii="Angsana New" w:hAnsi="Angsana New"/>
          <w:spacing w:val="-2"/>
          <w:szCs w:val="30"/>
          <w:cs/>
        </w:rPr>
        <w:t xml:space="preserve">ในปี </w:t>
      </w:r>
      <w:r w:rsidR="00517D46" w:rsidRPr="006754CF">
        <w:rPr>
          <w:rFonts w:ascii="Angsana New" w:hAnsi="Angsana New"/>
          <w:spacing w:val="-2"/>
          <w:szCs w:val="30"/>
        </w:rPr>
        <w:t xml:space="preserve">2568 </w:t>
      </w:r>
      <w:r w:rsidR="00517D46" w:rsidRPr="006754CF">
        <w:rPr>
          <w:rFonts w:ascii="Angsana New" w:hAnsi="Angsana New"/>
          <w:spacing w:val="-2"/>
          <w:szCs w:val="30"/>
          <w:cs/>
        </w:rPr>
        <w:t xml:space="preserve">มีจำนวนเดียวกันกับกำไรต่อหุ้นขั้นพื้นฐานเนื่องจากราคาตลาดถัวเฉลี่ยของหุ้นสามัญของบริษัทสำหรับงวดเดียวกันมีจำนวนเงินต่ำกว่าราคาใช้สิทธิซื้อหุ้นสามัญที่กำหนดไว้ในใบสำคัญแสดงสิทธิซื้อหุ้นสามัญจึงไม่เกิดผลกระทบจากการถือเสมือนว่ามีการใช้สิทธิของใบสำคัญแสดงสิทธิซื้อหุ้นสามัญที่ก่อให้เกิดหุ้นสามัญปรับลด ทั้งนี้ วันใช้สิทธิครั้งสุดท้ายของใบสำคัญแสดงสิทธิ </w:t>
      </w:r>
      <w:r w:rsidR="00517D46" w:rsidRPr="006754CF">
        <w:rPr>
          <w:rFonts w:ascii="Angsana New" w:hAnsi="Angsana New"/>
          <w:spacing w:val="-2"/>
          <w:szCs w:val="30"/>
        </w:rPr>
        <w:t>TM-W</w:t>
      </w:r>
      <w:r w:rsidR="00577824" w:rsidRPr="006754CF">
        <w:rPr>
          <w:rFonts w:ascii="Angsana New" w:hAnsi="Angsana New"/>
          <w:spacing w:val="-2"/>
          <w:szCs w:val="30"/>
        </w:rPr>
        <w:t>1</w:t>
      </w:r>
      <w:r w:rsidR="00517D46" w:rsidRPr="006754CF">
        <w:rPr>
          <w:rFonts w:ascii="Angsana New" w:hAnsi="Angsana New"/>
          <w:spacing w:val="-2"/>
          <w:szCs w:val="30"/>
          <w:cs/>
        </w:rPr>
        <w:t xml:space="preserve"> คือวันที่ </w:t>
      </w:r>
      <w:r w:rsidR="00577824" w:rsidRPr="006754CF">
        <w:rPr>
          <w:rFonts w:ascii="Angsana New" w:hAnsi="Angsana New"/>
          <w:spacing w:val="-2"/>
          <w:szCs w:val="30"/>
        </w:rPr>
        <w:t>23</w:t>
      </w:r>
      <w:r w:rsidR="00517D46" w:rsidRPr="006754CF">
        <w:rPr>
          <w:rFonts w:ascii="Angsana New" w:hAnsi="Angsana New"/>
          <w:spacing w:val="-2"/>
          <w:szCs w:val="30"/>
          <w:cs/>
        </w:rPr>
        <w:t xml:space="preserve"> พฤษภาคม </w:t>
      </w:r>
      <w:r w:rsidR="00577824" w:rsidRPr="006754CF">
        <w:rPr>
          <w:rFonts w:ascii="Angsana New" w:hAnsi="Angsana New"/>
          <w:spacing w:val="-2"/>
          <w:szCs w:val="30"/>
        </w:rPr>
        <w:t>2568</w:t>
      </w:r>
    </w:p>
    <w:p w14:paraId="3F6EFEAE" w14:textId="77777777" w:rsidR="006754CF" w:rsidRPr="00517D46" w:rsidRDefault="006754CF" w:rsidP="00517D46">
      <w:pPr>
        <w:tabs>
          <w:tab w:val="clear" w:pos="454"/>
        </w:tabs>
        <w:rPr>
          <w:rFonts w:ascii="Angsana New" w:hAnsi="Angsana New"/>
          <w:sz w:val="30"/>
          <w:szCs w:val="30"/>
        </w:rPr>
      </w:pPr>
    </w:p>
    <w:p w14:paraId="3F5E7112" w14:textId="77777777" w:rsidR="00517D46" w:rsidRPr="00E01C03" w:rsidRDefault="00517D46" w:rsidP="00517D46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01C03">
        <w:rPr>
          <w:rFonts w:ascii="Angsana New" w:hAnsi="Angsana New"/>
          <w:b/>
          <w:bCs/>
          <w:sz w:val="30"/>
          <w:szCs w:val="30"/>
          <w:cs/>
        </w:rPr>
        <w:t>อื่น ๆ</w:t>
      </w:r>
    </w:p>
    <w:p w14:paraId="705BF56D" w14:textId="77777777" w:rsidR="00517D46" w:rsidRDefault="00517D46" w:rsidP="00517D46">
      <w:pPr>
        <w:pStyle w:val="ListParagraph"/>
        <w:ind w:left="540"/>
        <w:rPr>
          <w:rFonts w:ascii="Angsana New" w:hAnsi="Angsana New"/>
          <w:sz w:val="30"/>
          <w:szCs w:val="30"/>
        </w:rPr>
      </w:pPr>
    </w:p>
    <w:p w14:paraId="06905F5D" w14:textId="69B43ADD" w:rsidR="009B36DC" w:rsidRPr="00E01C03" w:rsidRDefault="009B36DC" w:rsidP="009B3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01C03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pacing w:val="-4"/>
          <w:sz w:val="30"/>
          <w:szCs w:val="30"/>
        </w:rPr>
        <w:t>3</w:t>
      </w:r>
      <w:r w:rsidR="00A451BC">
        <w:rPr>
          <w:rFonts w:ascii="Angsana New" w:hAnsi="Angsana New"/>
          <w:spacing w:val="-4"/>
          <w:sz w:val="30"/>
          <w:szCs w:val="30"/>
        </w:rPr>
        <w:t>0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="00B75BA5">
        <w:rPr>
          <w:rFonts w:ascii="Angsana New" w:hAnsi="Angsana New"/>
          <w:spacing w:val="-4"/>
          <w:sz w:val="30"/>
          <w:szCs w:val="30"/>
          <w:cs/>
        </w:rPr>
        <w:t>ม</w:t>
      </w:r>
      <w:r w:rsidR="00A451BC">
        <w:rPr>
          <w:rFonts w:ascii="Angsana New" w:hAnsi="Angsana New"/>
          <w:spacing w:val="-4"/>
          <w:sz w:val="30"/>
          <w:szCs w:val="30"/>
          <w:cs/>
        </w:rPr>
        <w:t>ิถุนายน</w:t>
      </w:r>
      <w:r w:rsidRPr="00E01C0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256</w:t>
      </w:r>
      <w:r w:rsidR="00577824" w:rsidRPr="00577824">
        <w:rPr>
          <w:rFonts w:ascii="Angsana New" w:hAnsi="Angsana New"/>
          <w:spacing w:val="-4"/>
          <w:sz w:val="30"/>
          <w:szCs w:val="30"/>
        </w:rPr>
        <w:t>9</w:t>
      </w:r>
    </w:p>
    <w:p w14:paraId="6BA73060" w14:textId="77777777" w:rsidR="009B36DC" w:rsidRPr="00B63EFE" w:rsidRDefault="009B36DC" w:rsidP="009B3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3E3788E" w14:textId="6AFDE180" w:rsidR="00517D46" w:rsidRPr="006754CF" w:rsidRDefault="00517D46" w:rsidP="00517D46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hanging="531"/>
        <w:jc w:val="thaiDistribute"/>
        <w:rPr>
          <w:rFonts w:ascii="Angsana New" w:hAnsi="Angsana New"/>
          <w:sz w:val="30"/>
          <w:szCs w:val="30"/>
        </w:rPr>
      </w:pPr>
      <w:r w:rsidRPr="006754CF">
        <w:rPr>
          <w:rFonts w:ascii="Angsana New" w:hAnsi="Angsana New"/>
          <w:sz w:val="30"/>
          <w:szCs w:val="30"/>
          <w:cs/>
        </w:rPr>
        <w:t>บริษัทมีหนังสือค้ำประกันบริษัทซึ่งออกโดยธนาคารในประเทศสองแห่งให้แก่บริษัทเอกชนและหน่วยงานรัฐบาลหลายแห่งซึ่งเป็น</w:t>
      </w:r>
      <w:r w:rsidRPr="006754CF">
        <w:rPr>
          <w:rFonts w:ascii="Angsana New" w:hAnsi="Angsana New"/>
          <w:color w:val="000000"/>
          <w:sz w:val="30"/>
          <w:szCs w:val="30"/>
          <w:cs/>
          <w:lang w:val="th-TH"/>
        </w:rPr>
        <w:t>ลูกค้าของบริษัทเป็นจำนวน</w:t>
      </w:r>
      <w:r w:rsidRPr="006754CF">
        <w:rPr>
          <w:rFonts w:ascii="Angsana New" w:hAnsi="Angsana New"/>
          <w:color w:val="000000"/>
          <w:sz w:val="30"/>
          <w:szCs w:val="30"/>
          <w:cs/>
        </w:rPr>
        <w:t xml:space="preserve">เงินรวมประมาณ </w:t>
      </w:r>
      <w:r w:rsidR="006754CF" w:rsidRPr="006754CF">
        <w:rPr>
          <w:rFonts w:ascii="Angsana New" w:hAnsi="Angsana New"/>
          <w:spacing w:val="-4"/>
          <w:sz w:val="30"/>
          <w:szCs w:val="30"/>
        </w:rPr>
        <w:t>7.7</w:t>
      </w:r>
      <w:r w:rsidRPr="006754CF">
        <w:rPr>
          <w:rFonts w:ascii="Angsana New" w:hAnsi="Angsana New"/>
          <w:color w:val="000000"/>
          <w:sz w:val="30"/>
          <w:szCs w:val="30"/>
        </w:rPr>
        <w:t xml:space="preserve"> </w:t>
      </w:r>
      <w:r w:rsidRPr="006754CF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Pr="006754CF">
        <w:rPr>
          <w:rFonts w:ascii="Angsana New" w:hAnsi="Angsana New"/>
          <w:color w:val="000000"/>
          <w:sz w:val="30"/>
          <w:szCs w:val="30"/>
        </w:rPr>
        <w:t xml:space="preserve"> (</w:t>
      </w:r>
      <w:r w:rsidRPr="006754CF">
        <w:rPr>
          <w:rFonts w:ascii="Angsana New" w:hAnsi="Angsana New"/>
          <w:color w:val="000000"/>
          <w:sz w:val="30"/>
          <w:szCs w:val="30"/>
          <w:cs/>
        </w:rPr>
        <w:t xml:space="preserve">งบการเงินรวมมีจำนวนประมาณ </w:t>
      </w:r>
      <w:r w:rsidRPr="006754CF">
        <w:rPr>
          <w:rFonts w:ascii="Angsana New" w:hAnsi="Angsana New"/>
          <w:spacing w:val="-4"/>
          <w:sz w:val="30"/>
          <w:szCs w:val="30"/>
        </w:rPr>
        <w:t>1</w:t>
      </w:r>
      <w:r w:rsidR="006754CF" w:rsidRPr="006754CF">
        <w:rPr>
          <w:rFonts w:ascii="Angsana New" w:hAnsi="Angsana New"/>
          <w:spacing w:val="-4"/>
          <w:sz w:val="30"/>
          <w:szCs w:val="30"/>
        </w:rPr>
        <w:t>9.9</w:t>
      </w:r>
      <w:r w:rsidRPr="006754CF">
        <w:rPr>
          <w:rFonts w:ascii="Angsana New" w:hAnsi="Angsana New"/>
          <w:color w:val="000000"/>
          <w:sz w:val="30"/>
          <w:szCs w:val="30"/>
          <w:cs/>
        </w:rPr>
        <w:t xml:space="preserve"> ล้านบาท)</w:t>
      </w:r>
      <w:r w:rsidRPr="006754CF">
        <w:rPr>
          <w:rFonts w:ascii="Angsana New" w:hAnsi="Angsana New"/>
          <w:color w:val="000000"/>
          <w:sz w:val="30"/>
          <w:szCs w:val="30"/>
        </w:rPr>
        <w:t xml:space="preserve"> </w:t>
      </w:r>
      <w:r w:rsidRPr="006754CF">
        <w:rPr>
          <w:rFonts w:ascii="Angsana New" w:hAnsi="Angsana New"/>
          <w:spacing w:val="-2"/>
          <w:sz w:val="30"/>
          <w:szCs w:val="30"/>
          <w:cs/>
        </w:rPr>
        <w:t xml:space="preserve">ซึ่งในเดือนมีนาคม </w:t>
      </w:r>
      <w:r w:rsidRPr="006754CF">
        <w:rPr>
          <w:rFonts w:ascii="Angsana New" w:hAnsi="Angsana New"/>
          <w:spacing w:val="-2"/>
          <w:sz w:val="30"/>
          <w:szCs w:val="30"/>
        </w:rPr>
        <w:t>2569</w:t>
      </w:r>
      <w:r w:rsidRPr="006754CF">
        <w:rPr>
          <w:rFonts w:ascii="Angsana New" w:hAnsi="Angsana New"/>
          <w:spacing w:val="-2"/>
          <w:sz w:val="30"/>
          <w:szCs w:val="30"/>
          <w:cs/>
        </w:rPr>
        <w:t xml:space="preserve"> บริษัทย่อย (</w:t>
      </w:r>
      <w:r w:rsidRPr="006754CF">
        <w:rPr>
          <w:rFonts w:ascii="Angsana New" w:hAnsi="Angsana New"/>
          <w:spacing w:val="-2"/>
          <w:sz w:val="30"/>
          <w:szCs w:val="30"/>
        </w:rPr>
        <w:t xml:space="preserve">TMT) </w:t>
      </w:r>
      <w:r w:rsidRPr="006754CF">
        <w:rPr>
          <w:rFonts w:ascii="Angsana New" w:hAnsi="Angsana New"/>
          <w:spacing w:val="-2"/>
          <w:sz w:val="30"/>
          <w:szCs w:val="30"/>
          <w:cs/>
        </w:rPr>
        <w:t xml:space="preserve">ได้ทำสัญญาสินเชื่อหมุนเวียนกับธนาคารในประเทศเเห่งหนึ่งเพื่อใช้วงเงินหนังสือค้ำประกันร่วมกันกับบริษัทใหญ่จำนวน </w:t>
      </w:r>
      <w:r w:rsidRPr="006754CF">
        <w:rPr>
          <w:rFonts w:ascii="Angsana New" w:hAnsi="Angsana New"/>
          <w:spacing w:val="-2"/>
          <w:sz w:val="30"/>
          <w:szCs w:val="30"/>
        </w:rPr>
        <w:t>10.0</w:t>
      </w:r>
      <w:r w:rsidRPr="006754CF">
        <w:rPr>
          <w:rFonts w:ascii="Angsana New" w:hAnsi="Angsana New"/>
          <w:spacing w:val="-2"/>
          <w:sz w:val="30"/>
          <w:szCs w:val="30"/>
          <w:cs/>
        </w:rPr>
        <w:t xml:space="preserve"> ล้านบาทซึ่งมีหลักประกันส่วนเพิ่มเป็นเงินฝากประจำของบริษัทย่อยกับธนาคารเดียวกันเป็นจำนวนเงิน </w:t>
      </w:r>
      <w:r w:rsidRPr="006754CF">
        <w:rPr>
          <w:rFonts w:ascii="Angsana New" w:hAnsi="Angsana New"/>
          <w:spacing w:val="-2"/>
          <w:sz w:val="30"/>
          <w:szCs w:val="30"/>
        </w:rPr>
        <w:t xml:space="preserve">1.0 </w:t>
      </w:r>
      <w:r w:rsidRPr="006754CF">
        <w:rPr>
          <w:rFonts w:ascii="Angsana New" w:hAnsi="Angsana New"/>
          <w:spacing w:val="-2"/>
          <w:sz w:val="30"/>
          <w:szCs w:val="30"/>
          <w:cs/>
        </w:rPr>
        <w:t>ล้านบาท</w:t>
      </w:r>
    </w:p>
    <w:p w14:paraId="456FE5CB" w14:textId="12695D35" w:rsidR="00842561" w:rsidRDefault="00842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BAABA16" w14:textId="77777777" w:rsidR="00517D46" w:rsidRPr="006754CF" w:rsidRDefault="00517D46" w:rsidP="00517D46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hanging="531"/>
        <w:jc w:val="thaiDistribute"/>
        <w:rPr>
          <w:rFonts w:ascii="Angsana New" w:hAnsi="Angsana New"/>
          <w:spacing w:val="-2"/>
          <w:sz w:val="30"/>
          <w:szCs w:val="30"/>
        </w:rPr>
      </w:pPr>
      <w:r w:rsidRPr="006754CF">
        <w:rPr>
          <w:rFonts w:ascii="Angsana New" w:hAnsi="Angsana New"/>
          <w:sz w:val="30"/>
          <w:szCs w:val="30"/>
          <w:cs/>
        </w:rPr>
        <w:lastRenderedPageBreak/>
        <w:t xml:space="preserve">บริษัทมีสัญญาบริการพื้นที่คลังเก็บสินค้าสองแห่งกับบริษัทในประเทศแห่งหนึ่งเป็นระยะเวลา </w:t>
      </w:r>
      <w:r w:rsidRPr="006754CF">
        <w:rPr>
          <w:rFonts w:ascii="Angsana New" w:hAnsi="Angsana New"/>
          <w:sz w:val="30"/>
          <w:szCs w:val="30"/>
        </w:rPr>
        <w:t xml:space="preserve">36 </w:t>
      </w:r>
      <w:r w:rsidRPr="006754CF">
        <w:rPr>
          <w:rFonts w:ascii="Angsana New" w:hAnsi="Angsana New"/>
          <w:sz w:val="30"/>
          <w:szCs w:val="30"/>
          <w:cs/>
        </w:rPr>
        <w:t>เดือนโดยเริ่มชำระ</w:t>
      </w:r>
      <w:r w:rsidRPr="006754CF">
        <w:rPr>
          <w:rFonts w:ascii="Angsana New" w:hAnsi="Angsana New"/>
          <w:spacing w:val="-2"/>
          <w:sz w:val="30"/>
          <w:szCs w:val="30"/>
          <w:cs/>
        </w:rPr>
        <w:t xml:space="preserve">ค่าบริการในเดือนมิถุนายน </w:t>
      </w:r>
      <w:r w:rsidRPr="006754CF">
        <w:rPr>
          <w:rFonts w:ascii="Angsana New" w:hAnsi="Angsana New"/>
          <w:spacing w:val="-2"/>
          <w:sz w:val="30"/>
          <w:szCs w:val="30"/>
        </w:rPr>
        <w:t>2567</w:t>
      </w:r>
      <w:r w:rsidRPr="006754CF">
        <w:rPr>
          <w:rFonts w:ascii="Angsana New" w:hAnsi="Angsana New"/>
          <w:spacing w:val="-2"/>
          <w:sz w:val="30"/>
          <w:szCs w:val="30"/>
          <w:cs/>
        </w:rPr>
        <w:t xml:space="preserve"> และเดือนเมษายน </w:t>
      </w:r>
      <w:r w:rsidRPr="006754CF">
        <w:rPr>
          <w:rFonts w:ascii="Angsana New" w:hAnsi="Angsana New"/>
          <w:spacing w:val="-2"/>
          <w:sz w:val="30"/>
          <w:szCs w:val="30"/>
        </w:rPr>
        <w:t>2569</w:t>
      </w:r>
      <w:r w:rsidRPr="006754CF">
        <w:rPr>
          <w:rFonts w:ascii="Angsana New" w:hAnsi="Angsana New"/>
          <w:spacing w:val="-2"/>
          <w:sz w:val="30"/>
          <w:szCs w:val="30"/>
          <w:cs/>
        </w:rPr>
        <w:t xml:space="preserve"> ตามลำดับ ภายใต้เงื่อนไขของสัญญาดังกล่าวบริษัทผูกพันที่จะชำระค่าบริการซึ่งแยกตามช่วงของการครบกำหนดชำระดังนี้</w:t>
      </w:r>
    </w:p>
    <w:p w14:paraId="63277D1A" w14:textId="77777777" w:rsidR="009B36DC" w:rsidRPr="006754CF" w:rsidRDefault="009B36DC" w:rsidP="009B3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5830" w:type="dxa"/>
        <w:tblInd w:w="540" w:type="dxa"/>
        <w:tblLook w:val="0000" w:firstRow="0" w:lastRow="0" w:firstColumn="0" w:lastColumn="0" w:noHBand="0" w:noVBand="0"/>
      </w:tblPr>
      <w:tblGrid>
        <w:gridCol w:w="4210"/>
        <w:gridCol w:w="270"/>
        <w:gridCol w:w="1350"/>
      </w:tblGrid>
      <w:tr w:rsidR="009B36DC" w:rsidRPr="006754CF" w14:paraId="6C215B5D" w14:textId="77777777" w:rsidTr="00615F84">
        <w:tc>
          <w:tcPr>
            <w:tcW w:w="4210" w:type="dxa"/>
          </w:tcPr>
          <w:p w14:paraId="7CF72DAD" w14:textId="77777777" w:rsidR="009B36DC" w:rsidRPr="006754CF" w:rsidRDefault="009B36DC" w:rsidP="00222531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A040E2" w14:textId="77777777" w:rsidR="009B36DC" w:rsidRPr="006754CF" w:rsidRDefault="009B36DC" w:rsidP="00222531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E5DB77" w14:textId="77777777" w:rsidR="009B36DC" w:rsidRPr="006754CF" w:rsidRDefault="009B36DC" w:rsidP="00A75956">
            <w:pPr>
              <w:pStyle w:val="ASSETS"/>
              <w:spacing w:line="260" w:lineRule="atLeast"/>
              <w:ind w:left="-163" w:right="-113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6754CF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พันบาท</w:t>
            </w:r>
          </w:p>
        </w:tc>
      </w:tr>
      <w:tr w:rsidR="00517D46" w:rsidRPr="006754CF" w14:paraId="573934F7" w14:textId="77777777" w:rsidTr="00615F84">
        <w:tc>
          <w:tcPr>
            <w:tcW w:w="4210" w:type="dxa"/>
          </w:tcPr>
          <w:p w14:paraId="56BAF7CB" w14:textId="77777777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6754CF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  <w:vAlign w:val="center"/>
          </w:tcPr>
          <w:p w14:paraId="5DC10E12" w14:textId="77777777" w:rsidR="00517D46" w:rsidRPr="006754CF" w:rsidRDefault="00517D46" w:rsidP="00517D46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245B4E2" w14:textId="322926CD" w:rsidR="00517D46" w:rsidRPr="006754CF" w:rsidRDefault="00FC36D0" w:rsidP="00517D46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3,323</w:t>
            </w:r>
          </w:p>
        </w:tc>
      </w:tr>
      <w:tr w:rsidR="00517D46" w:rsidRPr="006754CF" w14:paraId="04AB12B3" w14:textId="77777777" w:rsidTr="00615F84">
        <w:tc>
          <w:tcPr>
            <w:tcW w:w="4210" w:type="dxa"/>
          </w:tcPr>
          <w:p w14:paraId="48B1D307" w14:textId="38FABB81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6754CF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ส่วนที่ครบกำหนดชำระในปีที่สอง</w:t>
            </w:r>
            <w:r w:rsidR="006754CF" w:rsidRPr="006754CF">
              <w:rPr>
                <w:rFonts w:ascii="Angsana New" w:hAnsi="Angsana New"/>
                <w:sz w:val="30"/>
                <w:szCs w:val="30"/>
                <w:cs/>
              </w:rPr>
              <w:t>และสาม</w:t>
            </w:r>
          </w:p>
        </w:tc>
        <w:tc>
          <w:tcPr>
            <w:tcW w:w="270" w:type="dxa"/>
            <w:vAlign w:val="center"/>
          </w:tcPr>
          <w:p w14:paraId="68F99193" w14:textId="77777777" w:rsidR="00517D46" w:rsidRPr="006754CF" w:rsidRDefault="00517D46" w:rsidP="00517D46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952B308" w14:textId="3D60F8F4" w:rsidR="00517D46" w:rsidRPr="006754CF" w:rsidRDefault="00FC36D0" w:rsidP="00517D46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hAnsi="Angsana New"/>
                <w:sz w:val="30"/>
                <w:szCs w:val="30"/>
                <w:cs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3,112</w:t>
            </w:r>
          </w:p>
        </w:tc>
      </w:tr>
      <w:tr w:rsidR="00517D46" w:rsidRPr="006754CF" w14:paraId="27857F78" w14:textId="77777777" w:rsidTr="00615F84">
        <w:tc>
          <w:tcPr>
            <w:tcW w:w="4210" w:type="dxa"/>
          </w:tcPr>
          <w:p w14:paraId="31F919DF" w14:textId="77777777" w:rsidR="00517D46" w:rsidRPr="006754CF" w:rsidRDefault="00517D46" w:rsidP="0051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6754C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3C62465F" w14:textId="77777777" w:rsidR="00517D46" w:rsidRPr="006754CF" w:rsidRDefault="00517D46" w:rsidP="00517D46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132737E" w14:textId="06442E55" w:rsidR="00517D46" w:rsidRPr="006754CF" w:rsidRDefault="00FC36D0" w:rsidP="00517D46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hAnsi="Angsana New"/>
                <w:sz w:val="30"/>
                <w:szCs w:val="30"/>
                <w:cs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6,435</w:t>
            </w:r>
          </w:p>
        </w:tc>
      </w:tr>
    </w:tbl>
    <w:p w14:paraId="4777D823" w14:textId="77777777" w:rsidR="009B36DC" w:rsidRPr="006754CF" w:rsidRDefault="009B36DC" w:rsidP="009B3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6F2392E" w14:textId="4D8E9A27" w:rsidR="00517D46" w:rsidRPr="006754CF" w:rsidRDefault="00517D46" w:rsidP="00517D46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hanging="531"/>
        <w:jc w:val="thaiDistribute"/>
        <w:rPr>
          <w:rFonts w:ascii="Angsana New" w:hAnsi="Angsana New"/>
          <w:sz w:val="30"/>
          <w:szCs w:val="30"/>
        </w:rPr>
      </w:pPr>
      <w:r w:rsidRPr="006754CF">
        <w:rPr>
          <w:rFonts w:ascii="Angsana New" w:hAnsi="Angsana New"/>
          <w:sz w:val="30"/>
          <w:szCs w:val="30"/>
          <w:cs/>
        </w:rPr>
        <w:t xml:space="preserve">บริษัทมีภาระผูกพันจากงานปรับปรุงและตกแต่งภายในอาคารสำนักงานเป็นจำนวนเงินประมาณ </w:t>
      </w:r>
      <w:r w:rsidR="006754CF" w:rsidRPr="006754CF">
        <w:rPr>
          <w:rFonts w:ascii="Angsana New" w:hAnsi="Angsana New"/>
          <w:sz w:val="30"/>
          <w:szCs w:val="30"/>
        </w:rPr>
        <w:t>0.4</w:t>
      </w:r>
      <w:r w:rsidRPr="006754CF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5BABA3BC" w14:textId="74C4EB8A" w:rsidR="000857CF" w:rsidRPr="004C6F29" w:rsidRDefault="000857CF" w:rsidP="00517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1DD2C5A" w14:textId="4D5267BC" w:rsidR="0032535E" w:rsidRDefault="0032535E" w:rsidP="00517D46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6D0B71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ของไทย</w:t>
      </w:r>
      <w:r w:rsidRPr="006D0B71">
        <w:rPr>
          <w:rFonts w:ascii="Angsana New" w:hAnsi="Angsana New" w:hint="cs"/>
          <w:b/>
          <w:bCs/>
          <w:sz w:val="30"/>
          <w:szCs w:val="30"/>
          <w:cs/>
        </w:rPr>
        <w:t>ที่มีการปรับปรุงและออกใหม่</w:t>
      </w:r>
      <w:r>
        <w:rPr>
          <w:rFonts w:ascii="Angsana New" w:hAnsi="Angsana New" w:hint="cs"/>
          <w:b/>
          <w:bCs/>
          <w:sz w:val="30"/>
          <w:szCs w:val="30"/>
          <w:cs/>
        </w:rPr>
        <w:t>ซึ่งจะมีผลบังคับใช้ในอนาคต</w:t>
      </w:r>
    </w:p>
    <w:p w14:paraId="2D7B0765" w14:textId="77777777" w:rsidR="0032535E" w:rsidRDefault="0032535E" w:rsidP="0032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5E097B40" w14:textId="77777777" w:rsidR="0032535E" w:rsidRDefault="0032535E" w:rsidP="0032535E">
      <w:pPr>
        <w:pStyle w:val="NoSpacing"/>
        <w:jc w:val="thaiDistribute"/>
        <w:rPr>
          <w:rFonts w:ascii="Angsana New" w:hAnsi="Angsana New"/>
          <w:szCs w:val="30"/>
        </w:rPr>
      </w:pPr>
      <w:r w:rsidRPr="00623D6B">
        <w:rPr>
          <w:rFonts w:ascii="Angsana New" w:hAnsi="Angsana New"/>
          <w:szCs w:val="30"/>
          <w:cs/>
          <w:lang w:val="th-TH"/>
        </w:rPr>
        <w:t xml:space="preserve">สภาวิชาชีพบัญชีได้ปรับปรุง </w:t>
      </w:r>
      <w:r w:rsidRPr="00623D6B">
        <w:rPr>
          <w:rFonts w:ascii="Angsana New" w:hAnsi="Angsana New"/>
          <w:szCs w:val="30"/>
        </w:rPr>
        <w:t xml:space="preserve">TAS </w:t>
      </w:r>
      <w:r w:rsidRPr="00623D6B">
        <w:rPr>
          <w:rFonts w:ascii="Angsana New" w:hAnsi="Angsana New"/>
          <w:szCs w:val="30"/>
          <w:cs/>
        </w:rPr>
        <w:t xml:space="preserve">และ </w:t>
      </w:r>
      <w:r w:rsidRPr="00623D6B">
        <w:rPr>
          <w:rFonts w:ascii="Angsana New" w:hAnsi="Angsana New"/>
          <w:szCs w:val="30"/>
        </w:rPr>
        <w:t xml:space="preserve">TFRS </w:t>
      </w:r>
      <w:r w:rsidRPr="00623D6B">
        <w:rPr>
          <w:rFonts w:ascii="Angsana New" w:hAnsi="Angsana New"/>
          <w:szCs w:val="30"/>
          <w:cs/>
        </w:rPr>
        <w:t>บางฉบับโดยเป็นการแก้ไขในแบบเฉพาะเรื่อง</w:t>
      </w:r>
      <w:r>
        <w:rPr>
          <w:rFonts w:ascii="Angsana New" w:hAnsi="Angsana New"/>
          <w:szCs w:val="30"/>
        </w:rPr>
        <w:t xml:space="preserve"> (narrow scope amendments) </w:t>
      </w:r>
      <w:r w:rsidRPr="00623D6B">
        <w:rPr>
          <w:rFonts w:ascii="Angsana New" w:hAnsi="Angsana New"/>
          <w:szCs w:val="30"/>
          <w:cs/>
        </w:rPr>
        <w:t>เพื่อ</w:t>
      </w:r>
      <w:r w:rsidRPr="00623D6B">
        <w:rPr>
          <w:rFonts w:ascii="Angsana New" w:hAnsi="Angsana New"/>
          <w:szCs w:val="30"/>
          <w:cs/>
          <w:lang w:val="th-TH"/>
        </w:rPr>
        <w:t>ปรับปรุงมาตรฐานให้เกิดความชัดเจน สอดคล้อง</w:t>
      </w:r>
      <w:r w:rsidRPr="00623D6B">
        <w:rPr>
          <w:rFonts w:ascii="Angsana New" w:hAnsi="Angsana New"/>
          <w:szCs w:val="30"/>
        </w:rPr>
        <w:t xml:space="preserve"> </w:t>
      </w:r>
      <w:r w:rsidRPr="00623D6B">
        <w:rPr>
          <w:rFonts w:ascii="Angsana New" w:hAnsi="Angsana New"/>
          <w:szCs w:val="30"/>
          <w:cs/>
          <w:lang w:val="th-TH"/>
        </w:rPr>
        <w:t xml:space="preserve">และมีประสิทธิผลมากยิ่งขึ้นในการนำไปใช้ในทางปฏิบัติซึ่งมีผลบังคับใช้สำหรับรอบระยะเวลาบัญชีที่เริ่ม ณ หรือหลังวันที่ </w:t>
      </w:r>
      <w:r w:rsidRPr="00623D6B">
        <w:rPr>
          <w:rFonts w:ascii="Angsana New" w:hAnsi="Angsana New"/>
          <w:szCs w:val="30"/>
        </w:rPr>
        <w:t>1</w:t>
      </w:r>
      <w:r w:rsidRPr="00623D6B">
        <w:rPr>
          <w:rFonts w:ascii="Angsana New" w:hAnsi="Angsana New"/>
          <w:szCs w:val="30"/>
          <w:cs/>
          <w:lang w:val="th-TH"/>
        </w:rPr>
        <w:t xml:space="preserve"> มกราคม </w:t>
      </w:r>
      <w:r w:rsidRPr="00623D6B">
        <w:rPr>
          <w:rFonts w:ascii="Angsana New" w:hAnsi="Angsana New"/>
          <w:szCs w:val="30"/>
        </w:rPr>
        <w:t>2570</w:t>
      </w:r>
      <w:r w:rsidRPr="00623D6B">
        <w:rPr>
          <w:rFonts w:ascii="Angsana New" w:hAnsi="Angsana New"/>
          <w:szCs w:val="30"/>
          <w:cs/>
          <w:lang w:val="th-TH"/>
        </w:rPr>
        <w:t xml:space="preserve"> </w:t>
      </w:r>
      <w:r w:rsidRPr="00623D6B">
        <w:rPr>
          <w:rFonts w:ascii="Angsana New" w:hAnsi="Angsana New"/>
          <w:szCs w:val="30"/>
          <w:cs/>
        </w:rPr>
        <w:t xml:space="preserve">ทั้งนี้ </w:t>
      </w:r>
      <w:r w:rsidRPr="00623D6B">
        <w:rPr>
          <w:rFonts w:ascii="Angsana New" w:hAnsi="Angsana New"/>
          <w:szCs w:val="30"/>
          <w:cs/>
          <w:lang w:val="th-TH"/>
        </w:rPr>
        <w:t>การปรับปรุงดังกล่าว</w:t>
      </w:r>
      <w:r w:rsidRPr="00623D6B">
        <w:rPr>
          <w:rFonts w:ascii="Angsana New" w:hAnsi="Angsana New"/>
          <w:szCs w:val="30"/>
          <w:u w:val="single"/>
          <w:cs/>
          <w:lang w:val="th-TH"/>
        </w:rPr>
        <w:t>ไม่มีผลกระทบที่เป็นสาระสำคัญต่องบการเงินของ</w:t>
      </w:r>
      <w:r>
        <w:rPr>
          <w:rFonts w:ascii="Angsana New" w:hAnsi="Angsana New" w:hint="cs"/>
          <w:szCs w:val="30"/>
          <w:u w:val="single"/>
          <w:cs/>
          <w:lang w:val="th-TH"/>
        </w:rPr>
        <w:t>กลุ่ม</w:t>
      </w:r>
      <w:r w:rsidRPr="00623D6B">
        <w:rPr>
          <w:rFonts w:ascii="Angsana New" w:hAnsi="Angsana New"/>
          <w:szCs w:val="30"/>
          <w:u w:val="single"/>
          <w:cs/>
          <w:lang w:val="th-TH"/>
        </w:rPr>
        <w:t>บริษัท</w:t>
      </w:r>
      <w:r>
        <w:rPr>
          <w:rFonts w:ascii="Angsana New" w:hAnsi="Angsana New" w:hint="cs"/>
          <w:szCs w:val="30"/>
          <w:cs/>
        </w:rPr>
        <w:t>โดย</w:t>
      </w:r>
      <w:r w:rsidRPr="00623D6B">
        <w:rPr>
          <w:rFonts w:ascii="Angsana New" w:hAnsi="Angsana New"/>
          <w:szCs w:val="30"/>
          <w:cs/>
        </w:rPr>
        <w:t>หัวข้อ</w:t>
      </w:r>
      <w:r>
        <w:rPr>
          <w:rFonts w:ascii="Angsana New" w:hAnsi="Angsana New" w:hint="cs"/>
          <w:szCs w:val="30"/>
          <w:cs/>
        </w:rPr>
        <w:t>ที่มีการปรับปรุง</w:t>
      </w:r>
      <w:r w:rsidRPr="00623D6B">
        <w:rPr>
          <w:rFonts w:ascii="Angsana New" w:hAnsi="Angsana New"/>
          <w:szCs w:val="30"/>
          <w:cs/>
        </w:rPr>
        <w:t>และมาตรฐานที่เกี่ยวข้อง</w:t>
      </w:r>
      <w:r>
        <w:rPr>
          <w:rFonts w:ascii="Angsana New" w:hAnsi="Angsana New" w:hint="cs"/>
          <w:szCs w:val="30"/>
          <w:cs/>
        </w:rPr>
        <w:t>สรุป</w:t>
      </w:r>
      <w:r w:rsidRPr="00623D6B">
        <w:rPr>
          <w:rFonts w:ascii="Angsana New" w:hAnsi="Angsana New"/>
          <w:szCs w:val="30"/>
          <w:cs/>
          <w:lang w:val="th-TH"/>
        </w:rPr>
        <w:t>ได้ดังนี้</w:t>
      </w:r>
    </w:p>
    <w:p w14:paraId="2CCA3B84" w14:textId="77777777" w:rsidR="0032535E" w:rsidRPr="00623D6B" w:rsidRDefault="0032535E" w:rsidP="0032535E">
      <w:pPr>
        <w:pStyle w:val="NoSpacing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623D6B">
        <w:rPr>
          <w:rFonts w:ascii="Angsana New" w:hAnsi="Angsana New"/>
          <w:szCs w:val="30"/>
          <w:cs/>
        </w:rPr>
        <w:t>การจัดประเภทรายการและการวัดมูลค่าของเครื่องมือทางการเงิน</w:t>
      </w:r>
      <w:r w:rsidRPr="00623D6B">
        <w:rPr>
          <w:rFonts w:ascii="Angsana New" w:hAnsi="Angsana New"/>
          <w:szCs w:val="30"/>
        </w:rPr>
        <w:t xml:space="preserve"> &lt;&lt;&gt;&gt; TFRS 7 </w:t>
      </w:r>
      <w:r w:rsidRPr="00623D6B">
        <w:rPr>
          <w:rFonts w:ascii="Angsana New" w:hAnsi="Angsana New"/>
          <w:szCs w:val="30"/>
          <w:cs/>
        </w:rPr>
        <w:t xml:space="preserve">และ </w:t>
      </w:r>
      <w:r w:rsidRPr="00623D6B">
        <w:rPr>
          <w:rFonts w:ascii="Angsana New" w:hAnsi="Angsana New"/>
          <w:szCs w:val="30"/>
        </w:rPr>
        <w:t>TFRS 9</w:t>
      </w:r>
    </w:p>
    <w:p w14:paraId="6559F4B1" w14:textId="77777777" w:rsidR="0032535E" w:rsidRPr="00623D6B" w:rsidRDefault="0032535E" w:rsidP="0032535E">
      <w:pPr>
        <w:pStyle w:val="NoSpacing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623D6B">
        <w:rPr>
          <w:rFonts w:ascii="Angsana New" w:hAnsi="Angsana New"/>
          <w:szCs w:val="30"/>
          <w:cs/>
        </w:rPr>
        <w:t>ผลกระทบจากสัญญาอ้างถึงกระแสไฟฟ้าพึ่งพาธรรมชาติ</w:t>
      </w:r>
      <w:r w:rsidRPr="00623D6B">
        <w:rPr>
          <w:rFonts w:ascii="Angsana New" w:hAnsi="Angsana New"/>
          <w:szCs w:val="30"/>
        </w:rPr>
        <w:t xml:space="preserve"> &lt;&lt;&gt;&gt; TFRS 7 </w:t>
      </w:r>
      <w:r w:rsidRPr="00623D6B">
        <w:rPr>
          <w:rFonts w:ascii="Angsana New" w:hAnsi="Angsana New"/>
          <w:szCs w:val="30"/>
          <w:cs/>
        </w:rPr>
        <w:t xml:space="preserve">และ </w:t>
      </w:r>
      <w:r w:rsidRPr="00623D6B">
        <w:rPr>
          <w:rFonts w:ascii="Angsana New" w:hAnsi="Angsana New"/>
          <w:szCs w:val="30"/>
        </w:rPr>
        <w:t>TFRS 9</w:t>
      </w:r>
    </w:p>
    <w:p w14:paraId="470D1DEA" w14:textId="77777777" w:rsidR="0032535E" w:rsidRPr="00623D6B" w:rsidRDefault="0032535E" w:rsidP="0032535E">
      <w:pPr>
        <w:pStyle w:val="NoSpacing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623D6B">
        <w:rPr>
          <w:rFonts w:ascii="Angsana New" w:hAnsi="Angsana New"/>
          <w:szCs w:val="30"/>
          <w:cs/>
        </w:rPr>
        <w:t xml:space="preserve">การปรับปรุงประจำปีของมาตรฐานการรายงานทางการเงินด้านการบัญชีระหว่างประเทศ เล่มที่ </w:t>
      </w:r>
      <w:r w:rsidRPr="00623D6B">
        <w:rPr>
          <w:rFonts w:ascii="Angsana New" w:hAnsi="Angsana New"/>
          <w:szCs w:val="30"/>
        </w:rPr>
        <w:t>11</w:t>
      </w:r>
      <w:r w:rsidRPr="00623D6B">
        <w:rPr>
          <w:rFonts w:ascii="Angsana New" w:hAnsi="Angsana New"/>
          <w:szCs w:val="30"/>
          <w:cs/>
        </w:rPr>
        <w:t xml:space="preserve"> </w:t>
      </w:r>
      <w:r w:rsidRPr="00623D6B">
        <w:rPr>
          <w:rFonts w:ascii="Angsana New" w:hAnsi="Angsana New"/>
          <w:szCs w:val="30"/>
        </w:rPr>
        <w:t xml:space="preserve">&lt;&lt;&gt;&gt; TFRS 1, TFRS 7, TFRS 9, TFRS 10 </w:t>
      </w:r>
      <w:r w:rsidRPr="00623D6B">
        <w:rPr>
          <w:rFonts w:ascii="Angsana New" w:hAnsi="Angsana New"/>
          <w:szCs w:val="30"/>
          <w:cs/>
        </w:rPr>
        <w:t xml:space="preserve">และ </w:t>
      </w:r>
      <w:r w:rsidRPr="00623D6B">
        <w:rPr>
          <w:rFonts w:ascii="Angsana New" w:hAnsi="Angsana New"/>
          <w:szCs w:val="30"/>
        </w:rPr>
        <w:t>TAS 7</w:t>
      </w:r>
    </w:p>
    <w:p w14:paraId="5D417E43" w14:textId="77777777" w:rsidR="0032535E" w:rsidRPr="00623D6B" w:rsidRDefault="0032535E" w:rsidP="0032535E">
      <w:pPr>
        <w:pStyle w:val="NoSpacing"/>
        <w:jc w:val="thaiDistribute"/>
        <w:rPr>
          <w:rFonts w:ascii="Angsana New" w:hAnsi="Angsana New"/>
          <w:szCs w:val="30"/>
        </w:rPr>
      </w:pPr>
    </w:p>
    <w:p w14:paraId="3495AB87" w14:textId="77777777" w:rsidR="0032535E" w:rsidRDefault="0032535E" w:rsidP="0032535E">
      <w:pPr>
        <w:pStyle w:val="NoSpacing"/>
        <w:jc w:val="thaiDistribute"/>
        <w:rPr>
          <w:rFonts w:ascii="Angsana New" w:hAnsi="Angsana New"/>
          <w:szCs w:val="30"/>
        </w:rPr>
      </w:pPr>
      <w:r w:rsidRPr="00623D6B">
        <w:rPr>
          <w:rFonts w:ascii="Angsana New" w:hAnsi="Angsana New"/>
          <w:szCs w:val="30"/>
          <w:cs/>
          <w:lang w:val="th-TH"/>
        </w:rPr>
        <w:t xml:space="preserve">ในส่วนของ </w:t>
      </w:r>
      <w:r w:rsidRPr="00623D6B">
        <w:rPr>
          <w:rFonts w:ascii="Angsana New" w:hAnsi="Angsana New"/>
          <w:szCs w:val="30"/>
        </w:rPr>
        <w:t xml:space="preserve">TFRS 18 </w:t>
      </w:r>
      <w:r w:rsidRPr="00623D6B">
        <w:rPr>
          <w:rFonts w:ascii="Angsana New" w:hAnsi="Angsana New"/>
          <w:szCs w:val="30"/>
          <w:cs/>
        </w:rPr>
        <w:t xml:space="preserve">(การแสดงรายการและการเปิดเผยข้อมูลในงบการเงิน) และ </w:t>
      </w:r>
      <w:r w:rsidRPr="00623D6B">
        <w:rPr>
          <w:rFonts w:ascii="Angsana New" w:hAnsi="Angsana New"/>
          <w:szCs w:val="30"/>
        </w:rPr>
        <w:t xml:space="preserve">TFRS 19 </w:t>
      </w:r>
      <w:r w:rsidRPr="00623D6B">
        <w:rPr>
          <w:rFonts w:ascii="Angsana New" w:hAnsi="Angsana New"/>
          <w:szCs w:val="30"/>
          <w:cs/>
        </w:rPr>
        <w:t>(การเปิดเผยข้อมูลของบริษัทย่อยที่ไม่มีส่วนได้เสียสาธารณะ) ที่ออกใหม่โดย</w:t>
      </w:r>
      <w:r w:rsidRPr="00623D6B">
        <w:rPr>
          <w:rFonts w:ascii="Angsana New" w:hAnsi="Angsana New"/>
          <w:szCs w:val="30"/>
          <w:cs/>
          <w:lang w:val="th-TH"/>
        </w:rPr>
        <w:t>สภาวิชาชีพบัญชี</w:t>
      </w:r>
      <w:r w:rsidRPr="00623D6B">
        <w:rPr>
          <w:rFonts w:ascii="Angsana New" w:hAnsi="Angsana New"/>
          <w:szCs w:val="30"/>
          <w:cs/>
        </w:rPr>
        <w:t>และ</w:t>
      </w:r>
      <w:r>
        <w:rPr>
          <w:rFonts w:ascii="Angsana New" w:hAnsi="Angsana New" w:hint="cs"/>
          <w:szCs w:val="30"/>
          <w:cs/>
        </w:rPr>
        <w:t>จะ</w:t>
      </w:r>
      <w:r w:rsidRPr="00623D6B">
        <w:rPr>
          <w:rFonts w:ascii="Angsana New" w:hAnsi="Angsana New"/>
          <w:szCs w:val="30"/>
          <w:cs/>
          <w:lang w:val="th-TH"/>
        </w:rPr>
        <w:t>มีผลบังคับใช้สำหรับรอบระยะเวลาบัญชีที่เริ่ม</w:t>
      </w:r>
      <w:r w:rsidRPr="00623D6B">
        <w:rPr>
          <w:rFonts w:ascii="Angsana New" w:hAnsi="Angsana New"/>
          <w:szCs w:val="30"/>
        </w:rPr>
        <w:t xml:space="preserve"> </w:t>
      </w:r>
      <w:r w:rsidRPr="00623D6B">
        <w:rPr>
          <w:rFonts w:ascii="Angsana New" w:hAnsi="Angsana New"/>
          <w:szCs w:val="30"/>
          <w:cs/>
        </w:rPr>
        <w:t xml:space="preserve">ณ </w:t>
      </w:r>
      <w:r w:rsidRPr="00623D6B">
        <w:rPr>
          <w:rFonts w:ascii="Angsana New" w:hAnsi="Angsana New"/>
          <w:szCs w:val="30"/>
          <w:cs/>
          <w:lang w:val="th-TH"/>
        </w:rPr>
        <w:t xml:space="preserve">หรือหลังวันที่ </w:t>
      </w:r>
      <w:r w:rsidRPr="00623D6B">
        <w:rPr>
          <w:rFonts w:ascii="Angsana New" w:hAnsi="Angsana New"/>
          <w:szCs w:val="30"/>
        </w:rPr>
        <w:t>1</w:t>
      </w:r>
      <w:r w:rsidRPr="00623D6B">
        <w:rPr>
          <w:rFonts w:ascii="Angsana New" w:hAnsi="Angsana New"/>
          <w:szCs w:val="30"/>
          <w:cs/>
          <w:lang w:val="th-TH"/>
        </w:rPr>
        <w:t xml:space="preserve"> มกราคม </w:t>
      </w:r>
      <w:r w:rsidRPr="00623D6B">
        <w:rPr>
          <w:rFonts w:ascii="Angsana New" w:hAnsi="Angsana New"/>
          <w:szCs w:val="30"/>
        </w:rPr>
        <w:t xml:space="preserve">2571 </w:t>
      </w:r>
      <w:r>
        <w:rPr>
          <w:rFonts w:ascii="Angsana New" w:hAnsi="Angsana New" w:hint="cs"/>
          <w:szCs w:val="30"/>
          <w:u w:val="single"/>
          <w:cs/>
        </w:rPr>
        <w:t>กลุ่มบ</w:t>
      </w:r>
      <w:r w:rsidRPr="00532ABC">
        <w:rPr>
          <w:rFonts w:ascii="Angsana New" w:hAnsi="Angsana New"/>
          <w:szCs w:val="30"/>
          <w:u w:val="single"/>
          <w:cs/>
        </w:rPr>
        <w:t>ริษัทอยู่ระหว่างการพิจารณาและประเมินผลกระทบที่เกี่ยวข้องโดย</w:t>
      </w:r>
      <w:r>
        <w:rPr>
          <w:rFonts w:ascii="Angsana New" w:hAnsi="Angsana New" w:hint="cs"/>
          <w:szCs w:val="30"/>
          <w:u w:val="single"/>
          <w:cs/>
        </w:rPr>
        <w:t>ยัง</w:t>
      </w:r>
      <w:r w:rsidRPr="00532ABC">
        <w:rPr>
          <w:rFonts w:ascii="Angsana New" w:hAnsi="Angsana New"/>
          <w:szCs w:val="30"/>
          <w:u w:val="single"/>
          <w:cs/>
        </w:rPr>
        <w:t>ไม่มีแผนการนำมาตรฐานดังกล่าวมาถือปฏิบัติก่อนวันที่มีผลบังคับใช้</w:t>
      </w:r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 xml:space="preserve">ทั้งนี้ หัวข้อหลักๆ ของ </w:t>
      </w:r>
      <w:r>
        <w:rPr>
          <w:rFonts w:ascii="Angsana New" w:hAnsi="Angsana New"/>
          <w:szCs w:val="30"/>
        </w:rPr>
        <w:t xml:space="preserve">TFRS 18 </w:t>
      </w:r>
      <w:r>
        <w:rPr>
          <w:rFonts w:ascii="Angsana New" w:hAnsi="Angsana New" w:hint="cs"/>
          <w:szCs w:val="30"/>
          <w:cs/>
        </w:rPr>
        <w:t xml:space="preserve">และ </w:t>
      </w:r>
      <w:r>
        <w:rPr>
          <w:rFonts w:ascii="Angsana New" w:hAnsi="Angsana New"/>
          <w:szCs w:val="30"/>
        </w:rPr>
        <w:t xml:space="preserve">TFRS 19 </w:t>
      </w:r>
      <w:r>
        <w:rPr>
          <w:rFonts w:ascii="Angsana New" w:hAnsi="Angsana New" w:hint="cs"/>
          <w:szCs w:val="30"/>
          <w:cs/>
        </w:rPr>
        <w:t>สรุปได้ดังนี้</w:t>
      </w:r>
    </w:p>
    <w:p w14:paraId="6CE2360D" w14:textId="77777777" w:rsidR="0032535E" w:rsidRDefault="0032535E" w:rsidP="0032535E">
      <w:pPr>
        <w:pStyle w:val="NoSpacing"/>
        <w:jc w:val="thaiDistribute"/>
        <w:rPr>
          <w:rFonts w:ascii="Angsana New" w:hAnsi="Angsana New"/>
          <w:szCs w:val="30"/>
        </w:rPr>
      </w:pPr>
    </w:p>
    <w:p w14:paraId="11290FDF" w14:textId="77777777" w:rsidR="0032535E" w:rsidRDefault="0032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Cs w:val="30"/>
        </w:rPr>
        <w:br w:type="page"/>
      </w:r>
    </w:p>
    <w:p w14:paraId="3D409306" w14:textId="017218AB" w:rsidR="0032535E" w:rsidRPr="00936E55" w:rsidRDefault="0032535E" w:rsidP="0032535E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936E55">
        <w:rPr>
          <w:rFonts w:ascii="Angsana New" w:hAnsi="Angsana New"/>
          <w:i/>
          <w:iCs/>
          <w:szCs w:val="30"/>
        </w:rPr>
        <w:lastRenderedPageBreak/>
        <w:t>TFRS 18</w:t>
      </w:r>
      <w:r>
        <w:rPr>
          <w:rFonts w:ascii="Angsana New" w:hAnsi="Angsana New"/>
          <w:i/>
          <w:iCs/>
          <w:szCs w:val="30"/>
        </w:rPr>
        <w:t xml:space="preserve"> (</w:t>
      </w:r>
      <w:r>
        <w:rPr>
          <w:rFonts w:ascii="Angsana New" w:hAnsi="Angsana New" w:hint="cs"/>
          <w:i/>
          <w:iCs/>
          <w:szCs w:val="30"/>
          <w:cs/>
        </w:rPr>
        <w:t xml:space="preserve">จะแทนที่ </w:t>
      </w:r>
      <w:r>
        <w:rPr>
          <w:rFonts w:ascii="Angsana New" w:hAnsi="Angsana New"/>
          <w:i/>
          <w:iCs/>
          <w:szCs w:val="30"/>
        </w:rPr>
        <w:t>TAS 1 “</w:t>
      </w:r>
      <w:r>
        <w:rPr>
          <w:rFonts w:ascii="Angsana New" w:hAnsi="Angsana New" w:hint="cs"/>
          <w:i/>
          <w:iCs/>
          <w:szCs w:val="30"/>
          <w:cs/>
        </w:rPr>
        <w:t>การนำเสนองบการเงิน</w:t>
      </w:r>
      <w:r>
        <w:rPr>
          <w:rFonts w:ascii="Angsana New" w:hAnsi="Angsana New"/>
          <w:i/>
          <w:iCs/>
          <w:szCs w:val="30"/>
        </w:rPr>
        <w:t>”</w:t>
      </w:r>
      <w:proofErr w:type="gramStart"/>
      <w:r>
        <w:rPr>
          <w:rFonts w:ascii="Angsana New" w:hAnsi="Angsana New" w:hint="cs"/>
          <w:i/>
          <w:iCs/>
          <w:szCs w:val="30"/>
          <w:cs/>
        </w:rPr>
        <w:t>)</w:t>
      </w:r>
      <w:r>
        <w:rPr>
          <w:rFonts w:ascii="Angsana New" w:hAnsi="Angsana New"/>
          <w:i/>
          <w:iCs/>
          <w:szCs w:val="30"/>
        </w:rPr>
        <w:t xml:space="preserve"> :</w:t>
      </w:r>
      <w:proofErr w:type="gramEnd"/>
    </w:p>
    <w:p w14:paraId="71552238" w14:textId="77777777" w:rsidR="0032535E" w:rsidRDefault="0032535E" w:rsidP="00D66EB2">
      <w:pPr>
        <w:pStyle w:val="NoSpacing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โครงสร้างงบกำไรขาดทุนใหม่โดยแบ่งออกเป็นห้าหมวดหมู่ได้แก่ การดำเนินงาน การลงทุน การจัดหาเงินทุน ภาษีเงินได้ และการดำเนินงานที่ยกเลิก นอกจากนี้ ยังมีการจัดประเภทและแสดงรายการดอกเบี้ยรับ-จ่ายและเงินปันผลรับ-จ่ายในงบกระแสเงินสดที่ถูกกำหนดตายตัวตาม</w:t>
      </w:r>
      <w:r w:rsidRPr="00EA3D80">
        <w:rPr>
          <w:rFonts w:ascii="Angsana New" w:hAnsi="Angsana New"/>
          <w:szCs w:val="30"/>
          <w:cs/>
        </w:rPr>
        <w:t>กิจกรรมทางธุรกิจหลักที่ระบุไว้</w:t>
      </w:r>
      <w:r>
        <w:rPr>
          <w:rFonts w:ascii="Angsana New" w:hAnsi="Angsana New"/>
          <w:szCs w:val="30"/>
        </w:rPr>
        <w:t xml:space="preserve"> &lt;&lt;&gt;&gt; TAS 7</w:t>
      </w:r>
    </w:p>
    <w:p w14:paraId="6A0EC4C3" w14:textId="77777777" w:rsidR="0032535E" w:rsidRDefault="0032535E" w:rsidP="00D66EB2">
      <w:pPr>
        <w:pStyle w:val="NoSpacing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ยอดรวมย่อยใหม่ในงบกำไรขาดทุนได้แก่ กำไรหรือขาดทุนจากการดำเนินงานและกำไรหรือขาดทุนก่อนการจัดหาเงินทุนและภาษีเงินได้ โดยกำไรหรือขาดทุนจากการดำเนินงานถูกกำหนดให้เป็นรายการตั้งต้นในงบกระแสเงินสด (วิธีทางอ้อม)</w:t>
      </w:r>
      <w:r>
        <w:rPr>
          <w:rFonts w:ascii="Angsana New" w:hAnsi="Angsana New"/>
          <w:szCs w:val="30"/>
        </w:rPr>
        <w:t xml:space="preserve"> &lt;&lt;&gt;&gt; TAS 7</w:t>
      </w:r>
    </w:p>
    <w:p w14:paraId="539F67F2" w14:textId="77777777" w:rsidR="0032535E" w:rsidRDefault="0032535E" w:rsidP="00D66EB2">
      <w:pPr>
        <w:pStyle w:val="NoSpacing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การเปิดเผยข้อมูลเกี่ยวกับ</w:t>
      </w:r>
      <w:r w:rsidRPr="00D6719B">
        <w:rPr>
          <w:rFonts w:ascii="Angsana New" w:hAnsi="Angsana New"/>
          <w:szCs w:val="30"/>
          <w:cs/>
        </w:rPr>
        <w:t>มาตรการวัดผลการดำเนินงานที่กำหนดโดยฝ่ายบริหาร</w:t>
      </w:r>
      <w:r>
        <w:rPr>
          <w:rFonts w:ascii="Angsana New" w:hAnsi="Angsana New" w:hint="cs"/>
          <w:szCs w:val="30"/>
          <w:cs/>
        </w:rPr>
        <w:t xml:space="preserve">หรือ </w:t>
      </w:r>
      <w:r w:rsidRPr="00936E55">
        <w:rPr>
          <w:rFonts w:ascii="Angsana New" w:hAnsi="Angsana New"/>
          <w:szCs w:val="30"/>
        </w:rPr>
        <w:t>Management-Defined Performance Measures (MPMs)</w:t>
      </w:r>
      <w:r>
        <w:rPr>
          <w:rFonts w:ascii="Angsana New" w:hAnsi="Angsana New" w:hint="cs"/>
          <w:szCs w:val="30"/>
          <w:cs/>
        </w:rPr>
        <w:t xml:space="preserve"> และการกระทบยอด </w:t>
      </w:r>
      <w:r>
        <w:rPr>
          <w:rFonts w:ascii="Angsana New" w:hAnsi="Angsana New"/>
          <w:szCs w:val="30"/>
        </w:rPr>
        <w:t xml:space="preserve">MPMs </w:t>
      </w:r>
      <w:r>
        <w:rPr>
          <w:rFonts w:ascii="Angsana New" w:hAnsi="Angsana New" w:hint="cs"/>
          <w:szCs w:val="30"/>
          <w:cs/>
        </w:rPr>
        <w:t>ไปยังตัวเลขที่เกี่ยวข้องในงบการเงิน</w:t>
      </w:r>
    </w:p>
    <w:p w14:paraId="25639977" w14:textId="77777777" w:rsidR="0032535E" w:rsidRDefault="0032535E" w:rsidP="00D66EB2">
      <w:pPr>
        <w:pStyle w:val="NoSpacing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แนวทางสำหรับการแยก/การรวมรายการเพื่อนำเสนอตัวเลขที่สำคัญๆ ในงบการเงิน และการเปิดเผยข้อมูลขั้นต่ำสำหรับค่าใช้จ่ายตามธรรมชาติในส่วนที่เกี่ยวข้องกับหมวดหมู่การดำเนินงาน</w:t>
      </w:r>
    </w:p>
    <w:p w14:paraId="790328F1" w14:textId="77777777" w:rsidR="0032535E" w:rsidRDefault="0032535E" w:rsidP="0032535E">
      <w:pPr>
        <w:pStyle w:val="NoSpacing"/>
        <w:ind w:left="720"/>
        <w:jc w:val="thaiDistribute"/>
        <w:rPr>
          <w:rFonts w:ascii="Angsana New" w:hAnsi="Angsana New"/>
          <w:szCs w:val="30"/>
        </w:rPr>
      </w:pPr>
    </w:p>
    <w:p w14:paraId="0946A708" w14:textId="77777777" w:rsidR="0032535E" w:rsidRPr="004A0604" w:rsidRDefault="0032535E" w:rsidP="0032535E">
      <w:pPr>
        <w:pStyle w:val="NoSpacing"/>
        <w:jc w:val="thaiDistribute"/>
        <w:rPr>
          <w:rFonts w:ascii="Angsana New" w:hAnsi="Angsana New"/>
          <w:i/>
          <w:iCs/>
          <w:szCs w:val="30"/>
          <w:cs/>
        </w:rPr>
      </w:pPr>
      <w:r w:rsidRPr="004A0604">
        <w:rPr>
          <w:rFonts w:ascii="Angsana New" w:hAnsi="Angsana New"/>
          <w:i/>
          <w:iCs/>
          <w:szCs w:val="30"/>
        </w:rPr>
        <w:t xml:space="preserve">TFRS </w:t>
      </w:r>
      <w:proofErr w:type="gramStart"/>
      <w:r w:rsidRPr="004A0604">
        <w:rPr>
          <w:rFonts w:ascii="Angsana New" w:hAnsi="Angsana New"/>
          <w:i/>
          <w:iCs/>
          <w:szCs w:val="30"/>
        </w:rPr>
        <w:t>19</w:t>
      </w:r>
      <w:r>
        <w:rPr>
          <w:rFonts w:ascii="Angsana New" w:hAnsi="Angsana New"/>
          <w:i/>
          <w:iCs/>
          <w:szCs w:val="30"/>
        </w:rPr>
        <w:t xml:space="preserve"> :</w:t>
      </w:r>
      <w:proofErr w:type="gramEnd"/>
    </w:p>
    <w:p w14:paraId="76828C95" w14:textId="77777777" w:rsidR="0032535E" w:rsidRPr="00623D6B" w:rsidRDefault="0032535E" w:rsidP="00D66EB2">
      <w:pPr>
        <w:pStyle w:val="NoSpacing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การให้ทางเลือกเพื่อเพิ่มความคล่องตัวและลดต้นทุนสำหรับบริษัทย่อยที่เข้าเงื่อนไขให้ส</w:t>
      </w:r>
      <w:r w:rsidRPr="004A0604">
        <w:rPr>
          <w:rFonts w:ascii="Angsana New" w:hAnsi="Angsana New"/>
          <w:szCs w:val="30"/>
          <w:cs/>
        </w:rPr>
        <w:t xml:space="preserve">ามารถใช้ข้อกำหนดการเปิดเผยข้อมูลที่ลดลงตาม </w:t>
      </w:r>
      <w:r w:rsidRPr="004A0604">
        <w:rPr>
          <w:rFonts w:ascii="Angsana New" w:hAnsi="Angsana New"/>
          <w:szCs w:val="30"/>
        </w:rPr>
        <w:t xml:space="preserve">TFRS 19 </w:t>
      </w:r>
      <w:r w:rsidRPr="004A0604">
        <w:rPr>
          <w:rFonts w:ascii="Angsana New" w:hAnsi="Angsana New"/>
          <w:szCs w:val="30"/>
          <w:cs/>
        </w:rPr>
        <w:t>แทนข้อกำหนดการเปิดเผย</w:t>
      </w:r>
      <w:r>
        <w:rPr>
          <w:rFonts w:ascii="Angsana New" w:hAnsi="Angsana New" w:hint="cs"/>
          <w:szCs w:val="30"/>
          <w:cs/>
        </w:rPr>
        <w:t>ข้อมูล</w:t>
      </w:r>
      <w:r w:rsidRPr="004A0604">
        <w:rPr>
          <w:rFonts w:ascii="Angsana New" w:hAnsi="Angsana New"/>
          <w:szCs w:val="30"/>
          <w:cs/>
        </w:rPr>
        <w:t>ของมาตรฐานฉบับอื่นๆ</w:t>
      </w:r>
      <w:r>
        <w:rPr>
          <w:rFonts w:ascii="Angsana New" w:hAnsi="Angsana New" w:hint="cs"/>
          <w:szCs w:val="30"/>
          <w:cs/>
        </w:rPr>
        <w:t xml:space="preserve"> (แต่ยกเว้นสำหรับ </w:t>
      </w:r>
      <w:r>
        <w:rPr>
          <w:rFonts w:ascii="Angsana New" w:hAnsi="Angsana New"/>
          <w:szCs w:val="30"/>
        </w:rPr>
        <w:t>TFRS 8, TFRS 17, TAS 33</w:t>
      </w:r>
      <w:r>
        <w:rPr>
          <w:rFonts w:ascii="Angsana New" w:hAnsi="Angsana New" w:hint="cs"/>
          <w:szCs w:val="30"/>
          <w:cs/>
        </w:rPr>
        <w:t xml:space="preserve"> ที่ต้องเปิดเผยแบบเต็มรูปแบบ)</w:t>
      </w:r>
      <w:r>
        <w:rPr>
          <w:rFonts w:ascii="Angsana New" w:hAnsi="Angsana New"/>
          <w:szCs w:val="30"/>
        </w:rPr>
        <w:t xml:space="preserve"> </w:t>
      </w:r>
      <w:r>
        <w:rPr>
          <w:rFonts w:ascii="Angsana New" w:hAnsi="Angsana New" w:hint="cs"/>
          <w:szCs w:val="30"/>
          <w:cs/>
        </w:rPr>
        <w:t>โดยบริษัทย่อยที่เข้าเงื่อนไขคือ บริษัทย่อยที่ไม่มีส่วนได้เสียสาธารณะซึ่งใช้</w:t>
      </w:r>
      <w:r>
        <w:rPr>
          <w:rFonts w:ascii="Angsana New" w:hAnsi="Angsana New"/>
          <w:szCs w:val="30"/>
        </w:rPr>
        <w:t xml:space="preserve"> TFRS </w:t>
      </w:r>
      <w:r>
        <w:rPr>
          <w:rFonts w:ascii="Angsana New" w:hAnsi="Angsana New" w:hint="cs"/>
          <w:szCs w:val="30"/>
          <w:cs/>
        </w:rPr>
        <w:t>และมี</w:t>
      </w:r>
      <w:r w:rsidRPr="004A0604">
        <w:rPr>
          <w:rFonts w:ascii="Angsana New" w:hAnsi="Angsana New"/>
          <w:szCs w:val="30"/>
          <w:cs/>
        </w:rPr>
        <w:t>บริษัท</w:t>
      </w:r>
      <w:r>
        <w:rPr>
          <w:rFonts w:ascii="Angsana New" w:hAnsi="Angsana New" w:hint="cs"/>
          <w:szCs w:val="30"/>
          <w:cs/>
        </w:rPr>
        <w:t>ใหญ่</w:t>
      </w:r>
      <w:r w:rsidRPr="004A0604">
        <w:rPr>
          <w:rFonts w:ascii="Angsana New" w:hAnsi="Angsana New"/>
          <w:szCs w:val="30"/>
          <w:cs/>
        </w:rPr>
        <w:t>ลำดับสูงสุดหรือลำดับกลางจัดทำงบการเงินรวมที่</w:t>
      </w:r>
      <w:r>
        <w:rPr>
          <w:rFonts w:ascii="Angsana New" w:hAnsi="Angsana New" w:hint="cs"/>
          <w:szCs w:val="30"/>
          <w:cs/>
        </w:rPr>
        <w:t>นำเสนอ/เปิดเผย</w:t>
      </w:r>
      <w:r w:rsidRPr="004A0604">
        <w:rPr>
          <w:rFonts w:ascii="Angsana New" w:hAnsi="Angsana New"/>
          <w:szCs w:val="30"/>
          <w:cs/>
        </w:rPr>
        <w:t>ต่อสาธารณะ</w:t>
      </w:r>
      <w:r>
        <w:rPr>
          <w:rFonts w:ascii="Angsana New" w:hAnsi="Angsana New" w:hint="cs"/>
          <w:szCs w:val="30"/>
          <w:cs/>
        </w:rPr>
        <w:t xml:space="preserve">ตาม </w:t>
      </w:r>
      <w:r>
        <w:rPr>
          <w:rFonts w:ascii="Angsana New" w:hAnsi="Angsana New"/>
          <w:szCs w:val="30"/>
        </w:rPr>
        <w:t>TFRS</w:t>
      </w:r>
    </w:p>
    <w:p w14:paraId="5D9CC7E8" w14:textId="77777777" w:rsidR="0032535E" w:rsidRDefault="0032535E" w:rsidP="0032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4A6C43F0" w14:textId="5CFB3DB4" w:rsidR="00517D46" w:rsidRPr="00E01C03" w:rsidRDefault="00517D46" w:rsidP="00517D46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01C03">
        <w:rPr>
          <w:rFonts w:ascii="Angsana New" w:hAnsi="Angsana New"/>
          <w:b/>
          <w:bCs/>
          <w:sz w:val="30"/>
          <w:szCs w:val="30"/>
          <w:cs/>
        </w:rPr>
        <w:t>การอนุมัติข้อมูลทางการเงินระหว่างกาล</w:t>
      </w:r>
    </w:p>
    <w:p w14:paraId="42D03248" w14:textId="77777777" w:rsidR="009B36DC" w:rsidRPr="00E01C03" w:rsidRDefault="009B36DC" w:rsidP="009B3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4825D317" w14:textId="5948268E" w:rsidR="009B36DC" w:rsidRPr="007E48AB" w:rsidRDefault="009B36DC" w:rsidP="007E4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pacing w:val="-2"/>
          <w:sz w:val="30"/>
          <w:szCs w:val="30"/>
        </w:rPr>
        <w:sectPr w:rsidR="009B36DC" w:rsidRPr="007E48AB" w:rsidSect="00347A90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810" w:right="1136" w:bottom="1135" w:left="1152" w:header="482" w:footer="590" w:gutter="0"/>
          <w:pgNumType w:start="14"/>
          <w:cols w:space="720"/>
          <w:titlePg/>
          <w:docGrid w:linePitch="245"/>
        </w:sectPr>
      </w:pPr>
      <w:r w:rsidRPr="00E01C03">
        <w:rPr>
          <w:rFonts w:ascii="Angsana New" w:hAnsi="Angsana New"/>
          <w:spacing w:val="-2"/>
          <w:sz w:val="30"/>
          <w:szCs w:val="30"/>
          <w:cs/>
        </w:rPr>
        <w:t>ข้อมูลทางการเงินระหว่างกาลนี้ได้รับการอนุมัติให้ออกโดยที่ประชุมคณะกรรมการบริษัท</w:t>
      </w:r>
      <w:r w:rsidRPr="008021DD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577824" w:rsidRPr="008021DD">
        <w:rPr>
          <w:rFonts w:ascii="Angsana New" w:hAnsi="Angsana New"/>
          <w:spacing w:val="-2"/>
          <w:sz w:val="30"/>
          <w:szCs w:val="30"/>
        </w:rPr>
        <w:t>8</w:t>
      </w:r>
      <w:r w:rsidRPr="008021D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15F84" w:rsidRPr="008021DD">
        <w:rPr>
          <w:rFonts w:ascii="Angsana New" w:hAnsi="Angsana New"/>
          <w:spacing w:val="-2"/>
          <w:sz w:val="30"/>
          <w:szCs w:val="30"/>
          <w:cs/>
        </w:rPr>
        <w:t>สิงหา</w:t>
      </w:r>
      <w:r w:rsidR="00B75BA5" w:rsidRPr="008021DD">
        <w:rPr>
          <w:rFonts w:ascii="Angsana New" w:hAnsi="Angsana New"/>
          <w:spacing w:val="-2"/>
          <w:sz w:val="30"/>
          <w:szCs w:val="30"/>
          <w:cs/>
        </w:rPr>
        <w:t>คม</w:t>
      </w:r>
      <w:r w:rsidRPr="008021D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021DD">
        <w:rPr>
          <w:rFonts w:ascii="Angsana New" w:hAnsi="Angsana New"/>
          <w:spacing w:val="-2"/>
          <w:sz w:val="30"/>
          <w:szCs w:val="30"/>
        </w:rPr>
        <w:t>25</w:t>
      </w:r>
      <w:r w:rsidR="006754CF" w:rsidRPr="006754CF">
        <w:rPr>
          <w:rFonts w:ascii="Angsana New" w:hAnsi="Angsana New"/>
          <w:spacing w:val="-2"/>
          <w:sz w:val="30"/>
          <w:szCs w:val="30"/>
        </w:rPr>
        <w:t>6</w:t>
      </w:r>
      <w:r w:rsidR="00FC36D0">
        <w:rPr>
          <w:rFonts w:ascii="Angsana New" w:hAnsi="Angsana New"/>
          <w:spacing w:val="-2"/>
          <w:sz w:val="30"/>
          <w:szCs w:val="30"/>
        </w:rPr>
        <w:t>9</w:t>
      </w:r>
    </w:p>
    <w:p w14:paraId="6E1FF883" w14:textId="77777777" w:rsidR="00491324" w:rsidRPr="00C82714" w:rsidRDefault="00491324" w:rsidP="00E13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sectPr w:rsidR="00491324" w:rsidRPr="00C82714" w:rsidSect="007E48AB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pgSz w:w="11909" w:h="16834" w:code="9"/>
      <w:pgMar w:top="1440" w:right="1152" w:bottom="810" w:left="1440" w:header="482" w:footer="59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3A7AF" w14:textId="77777777" w:rsidR="00067D07" w:rsidRDefault="00067D07">
      <w:r>
        <w:separator/>
      </w:r>
    </w:p>
  </w:endnote>
  <w:endnote w:type="continuationSeparator" w:id="0">
    <w:p w14:paraId="07ECDA5F" w14:textId="77777777" w:rsidR="00067D07" w:rsidRDefault="00067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92A1D" w14:textId="77777777" w:rsidR="0083719F" w:rsidRPr="00052F48" w:rsidRDefault="00F17DDD">
    <w:pPr>
      <w:pStyle w:val="Footer"/>
      <w:jc w:val="right"/>
      <w:rPr>
        <w:rFonts w:ascii="Angsana New" w:hAnsi="Angsana New"/>
        <w:sz w:val="30"/>
        <w:szCs w:val="30"/>
      </w:rPr>
    </w:pPr>
    <w:r w:rsidRPr="00052F48">
      <w:rPr>
        <w:rFonts w:ascii="Angsana New" w:hAnsi="Angsana New"/>
        <w:sz w:val="30"/>
        <w:szCs w:val="30"/>
      </w:rPr>
      <w:fldChar w:fldCharType="begin"/>
    </w:r>
    <w:r w:rsidR="0083719F" w:rsidRPr="00052F48">
      <w:rPr>
        <w:rFonts w:ascii="Angsana New" w:hAnsi="Angsana New"/>
        <w:sz w:val="30"/>
        <w:szCs w:val="30"/>
      </w:rPr>
      <w:instrText xml:space="preserve"> PAGE   \* MERGEFORMAT </w:instrText>
    </w:r>
    <w:r w:rsidRPr="00052F48">
      <w:rPr>
        <w:rFonts w:ascii="Angsana New" w:hAnsi="Angsana New"/>
        <w:sz w:val="30"/>
        <w:szCs w:val="30"/>
      </w:rPr>
      <w:fldChar w:fldCharType="separate"/>
    </w:r>
    <w:r w:rsidR="00935D90">
      <w:rPr>
        <w:rFonts w:ascii="Angsana New" w:hAnsi="Angsana New"/>
        <w:noProof/>
        <w:sz w:val="30"/>
        <w:szCs w:val="30"/>
      </w:rPr>
      <w:t>14</w:t>
    </w:r>
    <w:r w:rsidRPr="00052F48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F4B39" w14:textId="462983AB" w:rsidR="0083719F" w:rsidRPr="00E0433F" w:rsidRDefault="00347A90" w:rsidP="00891E86">
    <w:pPr>
      <w:pStyle w:val="Footer"/>
      <w:jc w:val="right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>14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293C4" w14:textId="77777777" w:rsidR="0083719F" w:rsidRDefault="0083719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ED8D9" w14:textId="77777777" w:rsidR="0083719F" w:rsidRDefault="0083719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8CD5C" w14:textId="77777777" w:rsidR="0083719F" w:rsidRPr="002C472B" w:rsidRDefault="00F17DDD">
    <w:pPr>
      <w:pStyle w:val="Footer"/>
      <w:jc w:val="right"/>
      <w:rPr>
        <w:rFonts w:ascii="Angsana New" w:hAnsi="Angsana New"/>
        <w:sz w:val="30"/>
        <w:szCs w:val="30"/>
      </w:rPr>
    </w:pPr>
    <w:r w:rsidRPr="002C472B">
      <w:rPr>
        <w:rFonts w:ascii="Angsana New" w:hAnsi="Angsana New"/>
        <w:sz w:val="30"/>
        <w:szCs w:val="30"/>
      </w:rPr>
      <w:fldChar w:fldCharType="begin"/>
    </w:r>
    <w:r w:rsidR="0083719F" w:rsidRPr="002C472B">
      <w:rPr>
        <w:rFonts w:ascii="Angsana New" w:hAnsi="Angsana New"/>
        <w:sz w:val="30"/>
        <w:szCs w:val="30"/>
      </w:rPr>
      <w:instrText xml:space="preserve"> PAGE   \* MERGEFORMAT </w:instrText>
    </w:r>
    <w:r w:rsidRPr="002C472B">
      <w:rPr>
        <w:rFonts w:ascii="Angsana New" w:hAnsi="Angsana New"/>
        <w:sz w:val="30"/>
        <w:szCs w:val="30"/>
      </w:rPr>
      <w:fldChar w:fldCharType="separate"/>
    </w:r>
    <w:r w:rsidR="00935D90">
      <w:rPr>
        <w:rFonts w:ascii="Angsana New" w:hAnsi="Angsana New"/>
        <w:noProof/>
        <w:sz w:val="30"/>
        <w:szCs w:val="30"/>
      </w:rPr>
      <w:t>25</w:t>
    </w:r>
    <w:r w:rsidRPr="002C472B">
      <w:rPr>
        <w:rFonts w:ascii="Angsana New" w:hAnsi="Angsana New"/>
        <w:sz w:val="30"/>
        <w:szCs w:val="30"/>
      </w:rPr>
      <w:fldChar w:fldCharType="end"/>
    </w:r>
  </w:p>
  <w:p w14:paraId="797B367C" w14:textId="77777777" w:rsidR="0083719F" w:rsidRPr="002C472B" w:rsidRDefault="0083719F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60F15" w14:textId="77777777" w:rsidR="00067D07" w:rsidRDefault="00067D07">
      <w:r>
        <w:separator/>
      </w:r>
    </w:p>
  </w:footnote>
  <w:footnote w:type="continuationSeparator" w:id="0">
    <w:p w14:paraId="5ED1160B" w14:textId="77777777" w:rsidR="00067D07" w:rsidRDefault="00067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A2C8B" w14:textId="77777777" w:rsidR="0083719F" w:rsidRDefault="0083719F" w:rsidP="00626393">
    <w:pPr>
      <w:spacing w:line="200" w:lineRule="atLeast"/>
      <w:rPr>
        <w:rFonts w:ascii="Angsana New" w:hAnsi="Angsana New"/>
        <w:b/>
        <w:bCs/>
        <w:sz w:val="32"/>
        <w:szCs w:val="32"/>
      </w:rPr>
    </w:pPr>
  </w:p>
  <w:p w14:paraId="51EBA577" w14:textId="77777777" w:rsidR="0083719F" w:rsidRPr="0014722B" w:rsidRDefault="0083719F" w:rsidP="00626393">
    <w:pPr>
      <w:spacing w:line="200" w:lineRule="atLeas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บริษัท เทคโนเมดิคัล จำกัด</w:t>
    </w:r>
    <w:r w:rsidRPr="0014722B">
      <w:rPr>
        <w:rFonts w:ascii="Angsana New" w:hAnsi="Angsana New"/>
        <w:b/>
        <w:bCs/>
        <w:sz w:val="32"/>
        <w:szCs w:val="32"/>
      </w:rPr>
      <w:t xml:space="preserve"> </w:t>
    </w:r>
    <w:r w:rsidRPr="0014722B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8379F52" w14:textId="77777777" w:rsidR="0083719F" w:rsidRPr="001C29D1" w:rsidRDefault="0083719F" w:rsidP="00626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</w:rPr>
    </w:pPr>
    <w:r w:rsidRPr="001C29D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1C29D1">
      <w:rPr>
        <w:rFonts w:ascii="Angsana New" w:hAnsi="Angsana New"/>
        <w:b/>
        <w:bCs/>
        <w:sz w:val="32"/>
        <w:szCs w:val="32"/>
        <w:cs/>
      </w:rPr>
      <w:t xml:space="preserve"> </w:t>
    </w:r>
    <w:r w:rsidRPr="001C29D1">
      <w:rPr>
        <w:rFonts w:ascii="Angsana New" w:hAnsi="Angsana New"/>
        <w:b/>
        <w:bCs/>
        <w:sz w:val="32"/>
        <w:szCs w:val="32"/>
      </w:rPr>
      <w:t>(</w:t>
    </w:r>
    <w:r w:rsidRPr="001C29D1">
      <w:rPr>
        <w:rFonts w:ascii="Angsana New" w:hAnsi="Angsana New"/>
        <w:b/>
        <w:bCs/>
        <w:sz w:val="32"/>
        <w:szCs w:val="32"/>
        <w:cs/>
      </w:rPr>
      <w:t>ต่อ</w:t>
    </w:r>
    <w:r w:rsidRPr="001C29D1">
      <w:rPr>
        <w:rFonts w:ascii="Angsana New" w:hAnsi="Angsana New"/>
        <w:b/>
        <w:bCs/>
        <w:sz w:val="32"/>
        <w:szCs w:val="32"/>
      </w:rPr>
      <w:t>)</w:t>
    </w:r>
  </w:p>
  <w:p w14:paraId="68E7E581" w14:textId="1251CBB7" w:rsidR="0083719F" w:rsidRDefault="0083719F" w:rsidP="00626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1C29D1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B7690B">
      <w:rPr>
        <w:rFonts w:ascii="Angsana New" w:hAnsi="Angsana New"/>
        <w:b/>
        <w:bCs/>
        <w:sz w:val="32"/>
        <w:szCs w:val="32"/>
      </w:rPr>
      <w:t>3</w:t>
    </w:r>
    <w:r w:rsidR="004B7F2F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</w:t>
    </w:r>
    <w:r w:rsidR="004B7F2F">
      <w:rPr>
        <w:rFonts w:ascii="Angsana New" w:hAnsi="Angsana New" w:hint="cs"/>
        <w:b/>
        <w:bCs/>
        <w:sz w:val="32"/>
        <w:szCs w:val="32"/>
        <w:cs/>
      </w:rPr>
      <w:t>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B7690B">
      <w:rPr>
        <w:rFonts w:ascii="Angsana New" w:hAnsi="Angsana New"/>
        <w:b/>
        <w:bCs/>
        <w:sz w:val="32"/>
        <w:szCs w:val="32"/>
      </w:rPr>
      <w:t>256</w:t>
    </w:r>
    <w:r w:rsidR="00D658AF">
      <w:rPr>
        <w:rFonts w:ascii="Angsana New" w:hAnsi="Angsana New"/>
        <w:b/>
        <w:bCs/>
        <w:sz w:val="32"/>
        <w:szCs w:val="32"/>
      </w:rPr>
      <w:t>9</w:t>
    </w:r>
    <w:r w:rsidRPr="001C29D1">
      <w:rPr>
        <w:rFonts w:ascii="Angsana New" w:hAnsi="Angsana New"/>
        <w:b/>
        <w:bCs/>
        <w:sz w:val="32"/>
        <w:szCs w:val="32"/>
        <w:cs/>
      </w:rPr>
      <w:t xml:space="preserve"> และ </w:t>
    </w:r>
    <w:r w:rsidR="00D658AF" w:rsidRPr="00B7690B">
      <w:rPr>
        <w:rFonts w:ascii="Angsana New" w:hAnsi="Angsana New"/>
        <w:b/>
        <w:bCs/>
        <w:sz w:val="32"/>
        <w:szCs w:val="32"/>
      </w:rPr>
      <w:t>256</w:t>
    </w:r>
    <w:r w:rsidR="00D658AF">
      <w:rPr>
        <w:rFonts w:ascii="Angsana New" w:hAnsi="Angsana New"/>
        <w:b/>
        <w:bCs/>
        <w:sz w:val="32"/>
        <w:szCs w:val="32"/>
      </w:rPr>
      <w:t>8</w:t>
    </w:r>
    <w:r w:rsidR="00D658AF" w:rsidRPr="001C29D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(ยังไม่ได้ตรวจสอบ) (สอบทานแล้ว)</w:t>
    </w:r>
  </w:p>
  <w:p w14:paraId="235C621A" w14:textId="2A224FE6" w:rsidR="0083719F" w:rsidRDefault="0083719F" w:rsidP="0022472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Pr="00B7690B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B7690B">
      <w:rPr>
        <w:rFonts w:ascii="Angsana New" w:hAnsi="Angsana New"/>
        <w:b/>
        <w:bCs/>
        <w:sz w:val="32"/>
        <w:szCs w:val="32"/>
      </w:rPr>
      <w:t>256</w:t>
    </w:r>
    <w:r w:rsidR="00D658AF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2A2C49ED" w14:textId="77777777" w:rsidR="0083719F" w:rsidRPr="00224722" w:rsidRDefault="0083719F" w:rsidP="0022472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8059B" w14:textId="77777777" w:rsidR="0083719F" w:rsidRDefault="0083719F" w:rsidP="00D754A8">
    <w:pPr>
      <w:spacing w:line="200" w:lineRule="atLeast"/>
      <w:rPr>
        <w:rFonts w:ascii="Angsana New" w:hAnsi="Angsana New"/>
        <w:b/>
        <w:bCs/>
        <w:sz w:val="32"/>
        <w:szCs w:val="32"/>
      </w:rPr>
    </w:pPr>
  </w:p>
  <w:p w14:paraId="359C054B" w14:textId="77777777" w:rsidR="0083719F" w:rsidRPr="005D45D5" w:rsidRDefault="0083719F" w:rsidP="00D754A8">
    <w:pPr>
      <w:spacing w:line="200" w:lineRule="atLeast"/>
      <w:rPr>
        <w:rFonts w:ascii="Angsana New" w:hAnsi="Angsana New"/>
        <w:sz w:val="30"/>
        <w:szCs w:val="30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เทคโนเมดิคัล จำกัด</w:t>
    </w:r>
    <w:r>
      <w:rPr>
        <w:rFonts w:ascii="Angsana New" w:hAnsi="Angsana New"/>
        <w:sz w:val="30"/>
        <w:szCs w:val="30"/>
      </w:rPr>
      <w:t xml:space="preserve"> </w:t>
    </w:r>
    <w:r w:rsidRPr="00D20E6C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D83DCFF" w14:textId="77777777" w:rsidR="0083719F" w:rsidRPr="001C29D1" w:rsidRDefault="0083719F" w:rsidP="00D754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6C1F8CF" w14:textId="0A36C9EB" w:rsidR="0083719F" w:rsidRDefault="0083719F" w:rsidP="00D754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1C29D1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B7690B">
      <w:rPr>
        <w:rFonts w:ascii="Angsana New" w:hAnsi="Angsana New"/>
        <w:b/>
        <w:bCs/>
        <w:sz w:val="32"/>
        <w:szCs w:val="32"/>
      </w:rPr>
      <w:t>3</w:t>
    </w:r>
    <w:r w:rsidR="004B7F2F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</w:t>
    </w:r>
    <w:r w:rsidR="004B7F2F">
      <w:rPr>
        <w:rFonts w:ascii="Angsana New" w:hAnsi="Angsana New" w:hint="cs"/>
        <w:b/>
        <w:bCs/>
        <w:sz w:val="32"/>
        <w:szCs w:val="32"/>
        <w:cs/>
      </w:rPr>
      <w:t>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B7690B">
      <w:rPr>
        <w:rFonts w:ascii="Angsana New" w:hAnsi="Angsana New"/>
        <w:b/>
        <w:bCs/>
        <w:sz w:val="32"/>
        <w:szCs w:val="32"/>
      </w:rPr>
      <w:t>25</w:t>
    </w:r>
    <w:r w:rsidR="00DE36FC">
      <w:rPr>
        <w:rFonts w:ascii="Angsana New" w:hAnsi="Angsana New"/>
        <w:b/>
        <w:bCs/>
        <w:sz w:val="32"/>
        <w:szCs w:val="32"/>
      </w:rPr>
      <w:t>69</w:t>
    </w:r>
    <w:r>
      <w:rPr>
        <w:rFonts w:ascii="Angsana New" w:hAnsi="Angsana New" w:hint="cs"/>
        <w:b/>
        <w:bCs/>
        <w:sz w:val="32"/>
        <w:szCs w:val="32"/>
        <w:cs/>
      </w:rPr>
      <w:t xml:space="preserve"> และ</w:t>
    </w:r>
    <w:r w:rsidRPr="001C29D1">
      <w:rPr>
        <w:rFonts w:ascii="Angsana New" w:hAnsi="Angsana New"/>
        <w:b/>
        <w:bCs/>
        <w:sz w:val="32"/>
        <w:szCs w:val="32"/>
        <w:cs/>
      </w:rPr>
      <w:t xml:space="preserve"> </w:t>
    </w:r>
    <w:r w:rsidRPr="00B7690B">
      <w:rPr>
        <w:rFonts w:ascii="Angsana New" w:hAnsi="Angsana New"/>
        <w:b/>
        <w:bCs/>
        <w:sz w:val="32"/>
        <w:szCs w:val="32"/>
      </w:rPr>
      <w:t>256</w:t>
    </w:r>
    <w:r w:rsidR="00DE36FC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(ยังไม่ได้ตรวจสอบ) (สอบทานแล้ว)</w:t>
    </w:r>
  </w:p>
  <w:p w14:paraId="5A72CC54" w14:textId="14A6B036" w:rsidR="0083719F" w:rsidRDefault="0083719F" w:rsidP="00D754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Pr="00B7690B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B7690B">
      <w:rPr>
        <w:rFonts w:ascii="Angsana New" w:hAnsi="Angsana New"/>
        <w:b/>
        <w:bCs/>
        <w:sz w:val="32"/>
        <w:szCs w:val="32"/>
      </w:rPr>
      <w:t>256</w:t>
    </w:r>
    <w:r w:rsidR="00DE36FC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01159606" w14:textId="77777777" w:rsidR="0083719F" w:rsidRPr="00D754A8" w:rsidRDefault="0083719F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A44BD" w14:textId="77777777" w:rsidR="0083719F" w:rsidRDefault="008371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4283E" w14:textId="77777777" w:rsidR="0083719F" w:rsidRDefault="008371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1E167ADE"/>
    <w:multiLevelType w:val="hybridMultilevel"/>
    <w:tmpl w:val="48F40E54"/>
    <w:lvl w:ilvl="0" w:tplc="0409000F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E80970"/>
    <w:multiLevelType w:val="hybridMultilevel"/>
    <w:tmpl w:val="11E85AD2"/>
    <w:lvl w:ilvl="0" w:tplc="1E8E7196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2" w15:restartNumberingAfterBreak="0">
    <w:nsid w:val="21D07329"/>
    <w:multiLevelType w:val="hybridMultilevel"/>
    <w:tmpl w:val="5E647688"/>
    <w:lvl w:ilvl="0" w:tplc="3176EDC0">
      <w:numFmt w:val="bullet"/>
      <w:lvlText w:val="-"/>
      <w:lvlJc w:val="left"/>
      <w:pPr>
        <w:ind w:left="58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6B361E3"/>
    <w:multiLevelType w:val="hybridMultilevel"/>
    <w:tmpl w:val="B9AEE526"/>
    <w:lvl w:ilvl="0" w:tplc="9EB4E3C6">
      <w:numFmt w:val="bullet"/>
      <w:lvlText w:val="-"/>
      <w:lvlJc w:val="left"/>
      <w:pPr>
        <w:ind w:left="5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15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376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2B4E2D"/>
    <w:multiLevelType w:val="hybridMultilevel"/>
    <w:tmpl w:val="CD2CC98A"/>
    <w:lvl w:ilvl="0" w:tplc="814A796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B53FE1"/>
    <w:multiLevelType w:val="hybridMultilevel"/>
    <w:tmpl w:val="60E0EAE0"/>
    <w:lvl w:ilvl="0" w:tplc="FFFFFFFF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9E7087B"/>
    <w:multiLevelType w:val="hybridMultilevel"/>
    <w:tmpl w:val="60E0EAE0"/>
    <w:lvl w:ilvl="0" w:tplc="FFFFFFFF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 w15:restartNumberingAfterBreak="0">
    <w:nsid w:val="3AD37AD1"/>
    <w:multiLevelType w:val="hybridMultilevel"/>
    <w:tmpl w:val="EB4C67D2"/>
    <w:lvl w:ilvl="0" w:tplc="9C7A5FA0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B524B3"/>
    <w:multiLevelType w:val="hybridMultilevel"/>
    <w:tmpl w:val="2494B7C2"/>
    <w:lvl w:ilvl="0" w:tplc="BD668BAE">
      <w:numFmt w:val="bullet"/>
      <w:lvlText w:val="-"/>
      <w:lvlJc w:val="left"/>
      <w:pPr>
        <w:ind w:left="61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4" w15:restartNumberingAfterBreak="0">
    <w:nsid w:val="3F6C5510"/>
    <w:multiLevelType w:val="hybridMultilevel"/>
    <w:tmpl w:val="60E0EAE0"/>
    <w:lvl w:ilvl="0" w:tplc="5FEA2244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8513A8"/>
    <w:multiLevelType w:val="hybridMultilevel"/>
    <w:tmpl w:val="22823EC4"/>
    <w:lvl w:ilvl="0" w:tplc="36ACF59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A97C37"/>
    <w:multiLevelType w:val="hybridMultilevel"/>
    <w:tmpl w:val="49EEA882"/>
    <w:lvl w:ilvl="0" w:tplc="194A8A48">
      <w:numFmt w:val="bullet"/>
      <w:lvlText w:val=""/>
      <w:lvlJc w:val="left"/>
      <w:pPr>
        <w:ind w:left="720" w:hanging="360"/>
      </w:pPr>
      <w:rPr>
        <w:rFonts w:ascii="Symbol" w:eastAsiaTheme="minorHAnsi" w:hAnsi="Symbol" w:cs="Browall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447A18"/>
    <w:multiLevelType w:val="hybridMultilevel"/>
    <w:tmpl w:val="F90252BC"/>
    <w:lvl w:ilvl="0" w:tplc="1DD284FE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Theme="majorBidi" w:hAnsiTheme="majorBidi" w:cstheme="majorBidi" w:hint="default"/>
        <w:b/>
        <w:bCs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8" w15:restartNumberingAfterBreak="0">
    <w:nsid w:val="52D913E6"/>
    <w:multiLevelType w:val="hybridMultilevel"/>
    <w:tmpl w:val="43127068"/>
    <w:lvl w:ilvl="0" w:tplc="1DD284FE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30"/>
        <w:szCs w:val="3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9250F8"/>
    <w:multiLevelType w:val="hybridMultilevel"/>
    <w:tmpl w:val="1174EFBC"/>
    <w:lvl w:ilvl="0" w:tplc="FFFFFFFF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2F2411"/>
    <w:multiLevelType w:val="hybridMultilevel"/>
    <w:tmpl w:val="CAB87364"/>
    <w:lvl w:ilvl="0" w:tplc="41769BE2">
      <w:start w:val="1"/>
      <w:numFmt w:val="thaiLetters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745BD5"/>
    <w:multiLevelType w:val="hybridMultilevel"/>
    <w:tmpl w:val="954280C6"/>
    <w:lvl w:ilvl="0" w:tplc="45AC3856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711A51E4"/>
    <w:multiLevelType w:val="hybridMultilevel"/>
    <w:tmpl w:val="51BAD59E"/>
    <w:lvl w:ilvl="0" w:tplc="E0E079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302607"/>
    <w:multiLevelType w:val="hybridMultilevel"/>
    <w:tmpl w:val="8CE48B40"/>
    <w:lvl w:ilvl="0" w:tplc="CEF4FD06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6E7110"/>
    <w:multiLevelType w:val="hybridMultilevel"/>
    <w:tmpl w:val="8804A6F6"/>
    <w:lvl w:ilvl="0" w:tplc="8C622852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359426">
    <w:abstractNumId w:val="6"/>
  </w:num>
  <w:num w:numId="2" w16cid:durableId="641468000">
    <w:abstractNumId w:val="5"/>
  </w:num>
  <w:num w:numId="3" w16cid:durableId="881526940">
    <w:abstractNumId w:val="9"/>
  </w:num>
  <w:num w:numId="4" w16cid:durableId="1339653516">
    <w:abstractNumId w:val="7"/>
  </w:num>
  <w:num w:numId="5" w16cid:durableId="1516574017">
    <w:abstractNumId w:val="8"/>
  </w:num>
  <w:num w:numId="6" w16cid:durableId="1868981972">
    <w:abstractNumId w:val="3"/>
  </w:num>
  <w:num w:numId="7" w16cid:durableId="423573464">
    <w:abstractNumId w:val="2"/>
  </w:num>
  <w:num w:numId="8" w16cid:durableId="1603682211">
    <w:abstractNumId w:val="0"/>
  </w:num>
  <w:num w:numId="9" w16cid:durableId="533157110">
    <w:abstractNumId w:val="1"/>
  </w:num>
  <w:num w:numId="10" w16cid:durableId="1468162948">
    <w:abstractNumId w:val="4"/>
  </w:num>
  <w:num w:numId="11" w16cid:durableId="1036736608">
    <w:abstractNumId w:val="20"/>
  </w:num>
  <w:num w:numId="12" w16cid:durableId="466242211">
    <w:abstractNumId w:val="13"/>
  </w:num>
  <w:num w:numId="13" w16cid:durableId="1435058599">
    <w:abstractNumId w:val="32"/>
  </w:num>
  <w:num w:numId="14" w16cid:durableId="24453353">
    <w:abstractNumId w:val="18"/>
  </w:num>
  <w:num w:numId="15" w16cid:durableId="608851048">
    <w:abstractNumId w:val="23"/>
  </w:num>
  <w:num w:numId="16" w16cid:durableId="2090346209">
    <w:abstractNumId w:val="27"/>
  </w:num>
  <w:num w:numId="17" w16cid:durableId="743339429">
    <w:abstractNumId w:val="15"/>
  </w:num>
  <w:num w:numId="18" w16cid:durableId="727649319">
    <w:abstractNumId w:val="35"/>
  </w:num>
  <w:num w:numId="19" w16cid:durableId="832335457">
    <w:abstractNumId w:val="30"/>
  </w:num>
  <w:num w:numId="20" w16cid:durableId="1997604388">
    <w:abstractNumId w:val="16"/>
  </w:num>
  <w:num w:numId="21" w16cid:durableId="1068965837">
    <w:abstractNumId w:val="21"/>
  </w:num>
  <w:num w:numId="22" w16cid:durableId="615911840">
    <w:abstractNumId w:val="33"/>
  </w:num>
  <w:num w:numId="23" w16cid:durableId="432167666">
    <w:abstractNumId w:val="24"/>
  </w:num>
  <w:num w:numId="24" w16cid:durableId="2038694126">
    <w:abstractNumId w:val="25"/>
  </w:num>
  <w:num w:numId="25" w16cid:durableId="1685201724">
    <w:abstractNumId w:val="12"/>
  </w:num>
  <w:num w:numId="26" w16cid:durableId="1123381134">
    <w:abstractNumId w:val="11"/>
  </w:num>
  <w:num w:numId="27" w16cid:durableId="565797990">
    <w:abstractNumId w:val="14"/>
  </w:num>
  <w:num w:numId="28" w16cid:durableId="1779832588">
    <w:abstractNumId w:val="22"/>
  </w:num>
  <w:num w:numId="29" w16cid:durableId="544833287">
    <w:abstractNumId w:val="34"/>
  </w:num>
  <w:num w:numId="30" w16cid:durableId="1106268016">
    <w:abstractNumId w:val="31"/>
  </w:num>
  <w:num w:numId="31" w16cid:durableId="1841583049">
    <w:abstractNumId w:val="29"/>
  </w:num>
  <w:num w:numId="32" w16cid:durableId="1433356051">
    <w:abstractNumId w:val="10"/>
  </w:num>
  <w:num w:numId="33" w16cid:durableId="1526216748">
    <w:abstractNumId w:val="17"/>
  </w:num>
  <w:num w:numId="34" w16cid:durableId="110129001">
    <w:abstractNumId w:val="19"/>
  </w:num>
  <w:num w:numId="35" w16cid:durableId="1292902657">
    <w:abstractNumId w:val="28"/>
  </w:num>
  <w:num w:numId="36" w16cid:durableId="320424672">
    <w:abstractNumId w:val="2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0C59"/>
    <w:rsid w:val="00000CF8"/>
    <w:rsid w:val="00000FEE"/>
    <w:rsid w:val="00001498"/>
    <w:rsid w:val="000014A7"/>
    <w:rsid w:val="00001B23"/>
    <w:rsid w:val="00001F8D"/>
    <w:rsid w:val="000021A7"/>
    <w:rsid w:val="000023E7"/>
    <w:rsid w:val="000029F8"/>
    <w:rsid w:val="000032E3"/>
    <w:rsid w:val="000036C0"/>
    <w:rsid w:val="00003B3F"/>
    <w:rsid w:val="00003D3C"/>
    <w:rsid w:val="00004413"/>
    <w:rsid w:val="000053D7"/>
    <w:rsid w:val="00007D14"/>
    <w:rsid w:val="000115F9"/>
    <w:rsid w:val="00011795"/>
    <w:rsid w:val="000117B0"/>
    <w:rsid w:val="000117DC"/>
    <w:rsid w:val="00011B30"/>
    <w:rsid w:val="000125C1"/>
    <w:rsid w:val="0001346D"/>
    <w:rsid w:val="00013DE4"/>
    <w:rsid w:val="00014352"/>
    <w:rsid w:val="0001442E"/>
    <w:rsid w:val="000145ED"/>
    <w:rsid w:val="00014744"/>
    <w:rsid w:val="00014F50"/>
    <w:rsid w:val="0001561C"/>
    <w:rsid w:val="00015852"/>
    <w:rsid w:val="00015BB7"/>
    <w:rsid w:val="00016DD0"/>
    <w:rsid w:val="00016E16"/>
    <w:rsid w:val="000170C5"/>
    <w:rsid w:val="0002004E"/>
    <w:rsid w:val="00020856"/>
    <w:rsid w:val="00020C88"/>
    <w:rsid w:val="00020D2E"/>
    <w:rsid w:val="000215A0"/>
    <w:rsid w:val="00021C7C"/>
    <w:rsid w:val="00022079"/>
    <w:rsid w:val="00022C38"/>
    <w:rsid w:val="00022C7F"/>
    <w:rsid w:val="0002311C"/>
    <w:rsid w:val="000234F9"/>
    <w:rsid w:val="00023953"/>
    <w:rsid w:val="00023C74"/>
    <w:rsid w:val="00024ABB"/>
    <w:rsid w:val="00025888"/>
    <w:rsid w:val="0002590D"/>
    <w:rsid w:val="000259A0"/>
    <w:rsid w:val="000261F2"/>
    <w:rsid w:val="000264A4"/>
    <w:rsid w:val="000266F3"/>
    <w:rsid w:val="00026CAC"/>
    <w:rsid w:val="00027B88"/>
    <w:rsid w:val="00030225"/>
    <w:rsid w:val="000307A2"/>
    <w:rsid w:val="000307EB"/>
    <w:rsid w:val="00030B6B"/>
    <w:rsid w:val="000318F1"/>
    <w:rsid w:val="0003208B"/>
    <w:rsid w:val="000323E1"/>
    <w:rsid w:val="000327C7"/>
    <w:rsid w:val="00032A7D"/>
    <w:rsid w:val="00033C07"/>
    <w:rsid w:val="00034099"/>
    <w:rsid w:val="000340DF"/>
    <w:rsid w:val="0003412F"/>
    <w:rsid w:val="000354DB"/>
    <w:rsid w:val="00035547"/>
    <w:rsid w:val="0003562A"/>
    <w:rsid w:val="00035E7C"/>
    <w:rsid w:val="000360E9"/>
    <w:rsid w:val="000369FE"/>
    <w:rsid w:val="00036AE6"/>
    <w:rsid w:val="000377FC"/>
    <w:rsid w:val="00037C46"/>
    <w:rsid w:val="00037CD6"/>
    <w:rsid w:val="000403E3"/>
    <w:rsid w:val="000408A8"/>
    <w:rsid w:val="00041221"/>
    <w:rsid w:val="000412BB"/>
    <w:rsid w:val="00041515"/>
    <w:rsid w:val="00041F30"/>
    <w:rsid w:val="00042620"/>
    <w:rsid w:val="000431D8"/>
    <w:rsid w:val="00043BF7"/>
    <w:rsid w:val="00044131"/>
    <w:rsid w:val="0004469B"/>
    <w:rsid w:val="00044DCA"/>
    <w:rsid w:val="000452F6"/>
    <w:rsid w:val="0004560A"/>
    <w:rsid w:val="000457E7"/>
    <w:rsid w:val="00045AF2"/>
    <w:rsid w:val="000461DA"/>
    <w:rsid w:val="000464AD"/>
    <w:rsid w:val="00046A6E"/>
    <w:rsid w:val="00046B21"/>
    <w:rsid w:val="00046FBF"/>
    <w:rsid w:val="00047BD7"/>
    <w:rsid w:val="00047F5F"/>
    <w:rsid w:val="0005054F"/>
    <w:rsid w:val="0005070E"/>
    <w:rsid w:val="00050964"/>
    <w:rsid w:val="00050A64"/>
    <w:rsid w:val="00050D47"/>
    <w:rsid w:val="0005100A"/>
    <w:rsid w:val="000517BA"/>
    <w:rsid w:val="0005295D"/>
    <w:rsid w:val="00052E5C"/>
    <w:rsid w:val="00052F48"/>
    <w:rsid w:val="000531B1"/>
    <w:rsid w:val="00053257"/>
    <w:rsid w:val="00053DEF"/>
    <w:rsid w:val="00055605"/>
    <w:rsid w:val="00056D8F"/>
    <w:rsid w:val="00056F64"/>
    <w:rsid w:val="00057813"/>
    <w:rsid w:val="000602EC"/>
    <w:rsid w:val="000607A1"/>
    <w:rsid w:val="00060AD4"/>
    <w:rsid w:val="0006171C"/>
    <w:rsid w:val="00061853"/>
    <w:rsid w:val="00061EF7"/>
    <w:rsid w:val="00062488"/>
    <w:rsid w:val="000624A8"/>
    <w:rsid w:val="00062659"/>
    <w:rsid w:val="00062773"/>
    <w:rsid w:val="00064338"/>
    <w:rsid w:val="00064788"/>
    <w:rsid w:val="0006548F"/>
    <w:rsid w:val="00065585"/>
    <w:rsid w:val="000655B5"/>
    <w:rsid w:val="00065B91"/>
    <w:rsid w:val="00067110"/>
    <w:rsid w:val="00067D07"/>
    <w:rsid w:val="00070B03"/>
    <w:rsid w:val="00070F6A"/>
    <w:rsid w:val="000710A7"/>
    <w:rsid w:val="0007132F"/>
    <w:rsid w:val="0007135E"/>
    <w:rsid w:val="00071974"/>
    <w:rsid w:val="00071C4F"/>
    <w:rsid w:val="00071FE0"/>
    <w:rsid w:val="00072336"/>
    <w:rsid w:val="00072E7B"/>
    <w:rsid w:val="00072EAD"/>
    <w:rsid w:val="00072F17"/>
    <w:rsid w:val="000737CF"/>
    <w:rsid w:val="00073981"/>
    <w:rsid w:val="00073C01"/>
    <w:rsid w:val="00074130"/>
    <w:rsid w:val="0007452A"/>
    <w:rsid w:val="0007477D"/>
    <w:rsid w:val="00074D35"/>
    <w:rsid w:val="0007520E"/>
    <w:rsid w:val="0007532D"/>
    <w:rsid w:val="00076ABC"/>
    <w:rsid w:val="00077534"/>
    <w:rsid w:val="00077580"/>
    <w:rsid w:val="00077606"/>
    <w:rsid w:val="00077B37"/>
    <w:rsid w:val="00077BD8"/>
    <w:rsid w:val="000801B6"/>
    <w:rsid w:val="00080660"/>
    <w:rsid w:val="00080995"/>
    <w:rsid w:val="000811A5"/>
    <w:rsid w:val="0008172F"/>
    <w:rsid w:val="0008191F"/>
    <w:rsid w:val="00081D75"/>
    <w:rsid w:val="00082233"/>
    <w:rsid w:val="00082248"/>
    <w:rsid w:val="000832F1"/>
    <w:rsid w:val="00084564"/>
    <w:rsid w:val="00084730"/>
    <w:rsid w:val="000857CF"/>
    <w:rsid w:val="00085996"/>
    <w:rsid w:val="0008663D"/>
    <w:rsid w:val="0008667A"/>
    <w:rsid w:val="00086CF7"/>
    <w:rsid w:val="000877D3"/>
    <w:rsid w:val="0008780A"/>
    <w:rsid w:val="00087C73"/>
    <w:rsid w:val="00087C7C"/>
    <w:rsid w:val="00090105"/>
    <w:rsid w:val="0009026F"/>
    <w:rsid w:val="00090340"/>
    <w:rsid w:val="000904CB"/>
    <w:rsid w:val="00090910"/>
    <w:rsid w:val="00090C94"/>
    <w:rsid w:val="00090EF4"/>
    <w:rsid w:val="00091281"/>
    <w:rsid w:val="00091D1D"/>
    <w:rsid w:val="0009208F"/>
    <w:rsid w:val="000925EA"/>
    <w:rsid w:val="00092884"/>
    <w:rsid w:val="00092CF1"/>
    <w:rsid w:val="000938A6"/>
    <w:rsid w:val="00093B05"/>
    <w:rsid w:val="00093DD8"/>
    <w:rsid w:val="00094A1B"/>
    <w:rsid w:val="00094E58"/>
    <w:rsid w:val="0009604B"/>
    <w:rsid w:val="00097576"/>
    <w:rsid w:val="000979E3"/>
    <w:rsid w:val="00097E2E"/>
    <w:rsid w:val="000A02C0"/>
    <w:rsid w:val="000A1579"/>
    <w:rsid w:val="000A1842"/>
    <w:rsid w:val="000A1D82"/>
    <w:rsid w:val="000A224C"/>
    <w:rsid w:val="000A2B71"/>
    <w:rsid w:val="000A349E"/>
    <w:rsid w:val="000A3750"/>
    <w:rsid w:val="000A3AB1"/>
    <w:rsid w:val="000A3ABC"/>
    <w:rsid w:val="000A3B00"/>
    <w:rsid w:val="000A3CAE"/>
    <w:rsid w:val="000A3CC9"/>
    <w:rsid w:val="000A3D89"/>
    <w:rsid w:val="000A3FCF"/>
    <w:rsid w:val="000A46E0"/>
    <w:rsid w:val="000A4D99"/>
    <w:rsid w:val="000A5631"/>
    <w:rsid w:val="000A5EEE"/>
    <w:rsid w:val="000A616D"/>
    <w:rsid w:val="000A617A"/>
    <w:rsid w:val="000A61E6"/>
    <w:rsid w:val="000A6B67"/>
    <w:rsid w:val="000A6D9E"/>
    <w:rsid w:val="000A7173"/>
    <w:rsid w:val="000A7362"/>
    <w:rsid w:val="000A7AC0"/>
    <w:rsid w:val="000B087E"/>
    <w:rsid w:val="000B0DF5"/>
    <w:rsid w:val="000B14FD"/>
    <w:rsid w:val="000B1D5F"/>
    <w:rsid w:val="000B222C"/>
    <w:rsid w:val="000B2D4B"/>
    <w:rsid w:val="000B329B"/>
    <w:rsid w:val="000B42B9"/>
    <w:rsid w:val="000B4620"/>
    <w:rsid w:val="000B50EE"/>
    <w:rsid w:val="000B5594"/>
    <w:rsid w:val="000C05F3"/>
    <w:rsid w:val="000C0BAC"/>
    <w:rsid w:val="000C0DEA"/>
    <w:rsid w:val="000C17B3"/>
    <w:rsid w:val="000C1864"/>
    <w:rsid w:val="000C1910"/>
    <w:rsid w:val="000C1EE9"/>
    <w:rsid w:val="000C237F"/>
    <w:rsid w:val="000C32AD"/>
    <w:rsid w:val="000C3937"/>
    <w:rsid w:val="000C4350"/>
    <w:rsid w:val="000C464F"/>
    <w:rsid w:val="000C4881"/>
    <w:rsid w:val="000C4D14"/>
    <w:rsid w:val="000C4E2C"/>
    <w:rsid w:val="000C61EF"/>
    <w:rsid w:val="000C6884"/>
    <w:rsid w:val="000C6FDE"/>
    <w:rsid w:val="000C7446"/>
    <w:rsid w:val="000D0417"/>
    <w:rsid w:val="000D0774"/>
    <w:rsid w:val="000D08EA"/>
    <w:rsid w:val="000D1151"/>
    <w:rsid w:val="000D1681"/>
    <w:rsid w:val="000D1C04"/>
    <w:rsid w:val="000D269E"/>
    <w:rsid w:val="000D2805"/>
    <w:rsid w:val="000D29CC"/>
    <w:rsid w:val="000D2B5D"/>
    <w:rsid w:val="000D300A"/>
    <w:rsid w:val="000D316B"/>
    <w:rsid w:val="000D34FB"/>
    <w:rsid w:val="000D381C"/>
    <w:rsid w:val="000D3DD7"/>
    <w:rsid w:val="000D41A4"/>
    <w:rsid w:val="000D43CD"/>
    <w:rsid w:val="000D460E"/>
    <w:rsid w:val="000D50D6"/>
    <w:rsid w:val="000D57D7"/>
    <w:rsid w:val="000D57F9"/>
    <w:rsid w:val="000D580C"/>
    <w:rsid w:val="000D59EE"/>
    <w:rsid w:val="000D62E5"/>
    <w:rsid w:val="000D64B4"/>
    <w:rsid w:val="000D6519"/>
    <w:rsid w:val="000D6D09"/>
    <w:rsid w:val="000D6DC4"/>
    <w:rsid w:val="000D7113"/>
    <w:rsid w:val="000D7362"/>
    <w:rsid w:val="000D7B31"/>
    <w:rsid w:val="000D7B32"/>
    <w:rsid w:val="000E0001"/>
    <w:rsid w:val="000E04AD"/>
    <w:rsid w:val="000E0D40"/>
    <w:rsid w:val="000E102E"/>
    <w:rsid w:val="000E1119"/>
    <w:rsid w:val="000E1135"/>
    <w:rsid w:val="000E2BE3"/>
    <w:rsid w:val="000E4675"/>
    <w:rsid w:val="000E4928"/>
    <w:rsid w:val="000E49CB"/>
    <w:rsid w:val="000E561C"/>
    <w:rsid w:val="000E5739"/>
    <w:rsid w:val="000E5894"/>
    <w:rsid w:val="000E58F3"/>
    <w:rsid w:val="000E5D20"/>
    <w:rsid w:val="000E622C"/>
    <w:rsid w:val="000E6513"/>
    <w:rsid w:val="000E691B"/>
    <w:rsid w:val="000E6F45"/>
    <w:rsid w:val="000E7229"/>
    <w:rsid w:val="000E7253"/>
    <w:rsid w:val="000F146E"/>
    <w:rsid w:val="000F15FA"/>
    <w:rsid w:val="000F2151"/>
    <w:rsid w:val="000F2206"/>
    <w:rsid w:val="000F2B8B"/>
    <w:rsid w:val="000F2DED"/>
    <w:rsid w:val="000F35C3"/>
    <w:rsid w:val="000F3A2A"/>
    <w:rsid w:val="000F45CA"/>
    <w:rsid w:val="000F47F9"/>
    <w:rsid w:val="000F4AEB"/>
    <w:rsid w:val="000F5A0F"/>
    <w:rsid w:val="000F5F04"/>
    <w:rsid w:val="000F63E8"/>
    <w:rsid w:val="000F68C8"/>
    <w:rsid w:val="000F6AD6"/>
    <w:rsid w:val="000F6D58"/>
    <w:rsid w:val="000F7EB7"/>
    <w:rsid w:val="001000F3"/>
    <w:rsid w:val="00100728"/>
    <w:rsid w:val="001008B3"/>
    <w:rsid w:val="001009EA"/>
    <w:rsid w:val="00100A5A"/>
    <w:rsid w:val="001011ED"/>
    <w:rsid w:val="00101A03"/>
    <w:rsid w:val="00101E57"/>
    <w:rsid w:val="001020B6"/>
    <w:rsid w:val="001024C7"/>
    <w:rsid w:val="00103022"/>
    <w:rsid w:val="00103500"/>
    <w:rsid w:val="00103B94"/>
    <w:rsid w:val="001045EA"/>
    <w:rsid w:val="0010499B"/>
    <w:rsid w:val="00104A80"/>
    <w:rsid w:val="00104BDB"/>
    <w:rsid w:val="0010586B"/>
    <w:rsid w:val="001059FC"/>
    <w:rsid w:val="00105B8B"/>
    <w:rsid w:val="00105F64"/>
    <w:rsid w:val="0010748E"/>
    <w:rsid w:val="001079DA"/>
    <w:rsid w:val="00107C6D"/>
    <w:rsid w:val="00110C61"/>
    <w:rsid w:val="001117F0"/>
    <w:rsid w:val="00111831"/>
    <w:rsid w:val="0011210F"/>
    <w:rsid w:val="00112943"/>
    <w:rsid w:val="00113797"/>
    <w:rsid w:val="001138B4"/>
    <w:rsid w:val="001146C8"/>
    <w:rsid w:val="00115043"/>
    <w:rsid w:val="001152F9"/>
    <w:rsid w:val="00115395"/>
    <w:rsid w:val="00115BE4"/>
    <w:rsid w:val="001165CA"/>
    <w:rsid w:val="00116BFA"/>
    <w:rsid w:val="00117487"/>
    <w:rsid w:val="0011754F"/>
    <w:rsid w:val="001177FF"/>
    <w:rsid w:val="00117975"/>
    <w:rsid w:val="00120004"/>
    <w:rsid w:val="001201AF"/>
    <w:rsid w:val="00120733"/>
    <w:rsid w:val="00120C13"/>
    <w:rsid w:val="00120D3F"/>
    <w:rsid w:val="00120D95"/>
    <w:rsid w:val="00120DA3"/>
    <w:rsid w:val="001213F1"/>
    <w:rsid w:val="0012171F"/>
    <w:rsid w:val="00121E62"/>
    <w:rsid w:val="00121E91"/>
    <w:rsid w:val="00121F0B"/>
    <w:rsid w:val="00121F97"/>
    <w:rsid w:val="00122250"/>
    <w:rsid w:val="00122623"/>
    <w:rsid w:val="001229A5"/>
    <w:rsid w:val="00123656"/>
    <w:rsid w:val="001236B4"/>
    <w:rsid w:val="00123FF2"/>
    <w:rsid w:val="00124475"/>
    <w:rsid w:val="0012467A"/>
    <w:rsid w:val="00124FC8"/>
    <w:rsid w:val="0012536E"/>
    <w:rsid w:val="0012564A"/>
    <w:rsid w:val="0012588E"/>
    <w:rsid w:val="00125DC9"/>
    <w:rsid w:val="0012728A"/>
    <w:rsid w:val="00127336"/>
    <w:rsid w:val="0012772B"/>
    <w:rsid w:val="00127D25"/>
    <w:rsid w:val="00127D70"/>
    <w:rsid w:val="00130659"/>
    <w:rsid w:val="001309B6"/>
    <w:rsid w:val="00130C1C"/>
    <w:rsid w:val="00131199"/>
    <w:rsid w:val="001324B9"/>
    <w:rsid w:val="00132B06"/>
    <w:rsid w:val="00132BF1"/>
    <w:rsid w:val="00133164"/>
    <w:rsid w:val="00133898"/>
    <w:rsid w:val="00133984"/>
    <w:rsid w:val="00134050"/>
    <w:rsid w:val="00134427"/>
    <w:rsid w:val="00134886"/>
    <w:rsid w:val="001348DD"/>
    <w:rsid w:val="0013542D"/>
    <w:rsid w:val="00135449"/>
    <w:rsid w:val="0013602B"/>
    <w:rsid w:val="00136246"/>
    <w:rsid w:val="001371CF"/>
    <w:rsid w:val="00137286"/>
    <w:rsid w:val="00137FB8"/>
    <w:rsid w:val="00140083"/>
    <w:rsid w:val="001403B1"/>
    <w:rsid w:val="001409A4"/>
    <w:rsid w:val="00140AB9"/>
    <w:rsid w:val="0014123F"/>
    <w:rsid w:val="0014134D"/>
    <w:rsid w:val="0014192B"/>
    <w:rsid w:val="00141B14"/>
    <w:rsid w:val="00141C28"/>
    <w:rsid w:val="00142708"/>
    <w:rsid w:val="00143107"/>
    <w:rsid w:val="001432F1"/>
    <w:rsid w:val="00143677"/>
    <w:rsid w:val="00143D78"/>
    <w:rsid w:val="00144B66"/>
    <w:rsid w:val="001451C4"/>
    <w:rsid w:val="00145421"/>
    <w:rsid w:val="001455E0"/>
    <w:rsid w:val="00145CEA"/>
    <w:rsid w:val="0014612C"/>
    <w:rsid w:val="00146388"/>
    <w:rsid w:val="00146A14"/>
    <w:rsid w:val="0014722B"/>
    <w:rsid w:val="00147711"/>
    <w:rsid w:val="00147BB1"/>
    <w:rsid w:val="00147CB1"/>
    <w:rsid w:val="00150031"/>
    <w:rsid w:val="0015020D"/>
    <w:rsid w:val="00150625"/>
    <w:rsid w:val="00151758"/>
    <w:rsid w:val="00151843"/>
    <w:rsid w:val="001527CE"/>
    <w:rsid w:val="0015296B"/>
    <w:rsid w:val="001532B2"/>
    <w:rsid w:val="00153750"/>
    <w:rsid w:val="00153A17"/>
    <w:rsid w:val="00153EAB"/>
    <w:rsid w:val="001549F6"/>
    <w:rsid w:val="00155035"/>
    <w:rsid w:val="001551C2"/>
    <w:rsid w:val="001556B9"/>
    <w:rsid w:val="00155B4B"/>
    <w:rsid w:val="00156227"/>
    <w:rsid w:val="00156B5A"/>
    <w:rsid w:val="00157B47"/>
    <w:rsid w:val="00157E6B"/>
    <w:rsid w:val="0016022B"/>
    <w:rsid w:val="00160526"/>
    <w:rsid w:val="00160922"/>
    <w:rsid w:val="001611B8"/>
    <w:rsid w:val="00161D84"/>
    <w:rsid w:val="00162A39"/>
    <w:rsid w:val="00163529"/>
    <w:rsid w:val="00163CF8"/>
    <w:rsid w:val="00163EF1"/>
    <w:rsid w:val="00164051"/>
    <w:rsid w:val="0016405E"/>
    <w:rsid w:val="00164A35"/>
    <w:rsid w:val="00164A6C"/>
    <w:rsid w:val="00164F99"/>
    <w:rsid w:val="00165018"/>
    <w:rsid w:val="001653BB"/>
    <w:rsid w:val="00165970"/>
    <w:rsid w:val="001660CB"/>
    <w:rsid w:val="00166550"/>
    <w:rsid w:val="0016699E"/>
    <w:rsid w:val="001669AD"/>
    <w:rsid w:val="00166DCB"/>
    <w:rsid w:val="00167362"/>
    <w:rsid w:val="0016745A"/>
    <w:rsid w:val="00167D66"/>
    <w:rsid w:val="00167E54"/>
    <w:rsid w:val="00170465"/>
    <w:rsid w:val="001717A5"/>
    <w:rsid w:val="00171AB5"/>
    <w:rsid w:val="0017215C"/>
    <w:rsid w:val="00172296"/>
    <w:rsid w:val="0017232D"/>
    <w:rsid w:val="0017311F"/>
    <w:rsid w:val="00173840"/>
    <w:rsid w:val="00173C5E"/>
    <w:rsid w:val="00173E7F"/>
    <w:rsid w:val="00174E89"/>
    <w:rsid w:val="001750CE"/>
    <w:rsid w:val="0017592B"/>
    <w:rsid w:val="001766A6"/>
    <w:rsid w:val="0017711B"/>
    <w:rsid w:val="001805B8"/>
    <w:rsid w:val="00180800"/>
    <w:rsid w:val="0018098A"/>
    <w:rsid w:val="001809E1"/>
    <w:rsid w:val="00180CB2"/>
    <w:rsid w:val="001813A5"/>
    <w:rsid w:val="00181548"/>
    <w:rsid w:val="00181990"/>
    <w:rsid w:val="00181D6B"/>
    <w:rsid w:val="001824BC"/>
    <w:rsid w:val="00182E53"/>
    <w:rsid w:val="00182FF9"/>
    <w:rsid w:val="00184C7B"/>
    <w:rsid w:val="00185095"/>
    <w:rsid w:val="00185609"/>
    <w:rsid w:val="001858F8"/>
    <w:rsid w:val="001864B7"/>
    <w:rsid w:val="001865F1"/>
    <w:rsid w:val="001869EA"/>
    <w:rsid w:val="00186D58"/>
    <w:rsid w:val="0018712B"/>
    <w:rsid w:val="001903E4"/>
    <w:rsid w:val="00191E56"/>
    <w:rsid w:val="00191FEB"/>
    <w:rsid w:val="0019209C"/>
    <w:rsid w:val="001921C8"/>
    <w:rsid w:val="00192CF0"/>
    <w:rsid w:val="00192FE7"/>
    <w:rsid w:val="00193E09"/>
    <w:rsid w:val="0019411D"/>
    <w:rsid w:val="00194D5D"/>
    <w:rsid w:val="0019503B"/>
    <w:rsid w:val="00195226"/>
    <w:rsid w:val="001952C4"/>
    <w:rsid w:val="00195AE1"/>
    <w:rsid w:val="00196828"/>
    <w:rsid w:val="001970BE"/>
    <w:rsid w:val="00197804"/>
    <w:rsid w:val="00197887"/>
    <w:rsid w:val="00197CFE"/>
    <w:rsid w:val="00197DD8"/>
    <w:rsid w:val="001A0FBC"/>
    <w:rsid w:val="001A0FE8"/>
    <w:rsid w:val="001A1A26"/>
    <w:rsid w:val="001A1A6D"/>
    <w:rsid w:val="001A2288"/>
    <w:rsid w:val="001A24A6"/>
    <w:rsid w:val="001A36A1"/>
    <w:rsid w:val="001A5556"/>
    <w:rsid w:val="001A5955"/>
    <w:rsid w:val="001A5E41"/>
    <w:rsid w:val="001A6576"/>
    <w:rsid w:val="001A6D70"/>
    <w:rsid w:val="001A7257"/>
    <w:rsid w:val="001A72EF"/>
    <w:rsid w:val="001A7C47"/>
    <w:rsid w:val="001A7F23"/>
    <w:rsid w:val="001B09ED"/>
    <w:rsid w:val="001B10C4"/>
    <w:rsid w:val="001B1508"/>
    <w:rsid w:val="001B1BAE"/>
    <w:rsid w:val="001B2435"/>
    <w:rsid w:val="001B24F8"/>
    <w:rsid w:val="001B2BB5"/>
    <w:rsid w:val="001B2C21"/>
    <w:rsid w:val="001B317D"/>
    <w:rsid w:val="001B3277"/>
    <w:rsid w:val="001B376E"/>
    <w:rsid w:val="001B37C2"/>
    <w:rsid w:val="001B38EC"/>
    <w:rsid w:val="001B3F19"/>
    <w:rsid w:val="001B42D1"/>
    <w:rsid w:val="001B44D9"/>
    <w:rsid w:val="001B49B4"/>
    <w:rsid w:val="001B4CB2"/>
    <w:rsid w:val="001B50CF"/>
    <w:rsid w:val="001B515C"/>
    <w:rsid w:val="001B52D0"/>
    <w:rsid w:val="001B5D13"/>
    <w:rsid w:val="001B5E5E"/>
    <w:rsid w:val="001B75FC"/>
    <w:rsid w:val="001B79CD"/>
    <w:rsid w:val="001C0894"/>
    <w:rsid w:val="001C0B6B"/>
    <w:rsid w:val="001C14B1"/>
    <w:rsid w:val="001C17B1"/>
    <w:rsid w:val="001C1BF5"/>
    <w:rsid w:val="001C1FBC"/>
    <w:rsid w:val="001C2183"/>
    <w:rsid w:val="001C29D1"/>
    <w:rsid w:val="001C3895"/>
    <w:rsid w:val="001C40B0"/>
    <w:rsid w:val="001C4203"/>
    <w:rsid w:val="001C4626"/>
    <w:rsid w:val="001C4638"/>
    <w:rsid w:val="001C49BF"/>
    <w:rsid w:val="001C4A80"/>
    <w:rsid w:val="001C5498"/>
    <w:rsid w:val="001C5FFD"/>
    <w:rsid w:val="001C6086"/>
    <w:rsid w:val="001C6820"/>
    <w:rsid w:val="001C76E2"/>
    <w:rsid w:val="001C79B9"/>
    <w:rsid w:val="001C7CF1"/>
    <w:rsid w:val="001D0722"/>
    <w:rsid w:val="001D0A2B"/>
    <w:rsid w:val="001D0AC1"/>
    <w:rsid w:val="001D1000"/>
    <w:rsid w:val="001D2B07"/>
    <w:rsid w:val="001D2B73"/>
    <w:rsid w:val="001D2BF6"/>
    <w:rsid w:val="001D4705"/>
    <w:rsid w:val="001D520F"/>
    <w:rsid w:val="001D54EF"/>
    <w:rsid w:val="001D607F"/>
    <w:rsid w:val="001D78D0"/>
    <w:rsid w:val="001D78F5"/>
    <w:rsid w:val="001D7C99"/>
    <w:rsid w:val="001E0675"/>
    <w:rsid w:val="001E0AB6"/>
    <w:rsid w:val="001E10B3"/>
    <w:rsid w:val="001E10DD"/>
    <w:rsid w:val="001E14E1"/>
    <w:rsid w:val="001E1F4F"/>
    <w:rsid w:val="001E225F"/>
    <w:rsid w:val="001E23CA"/>
    <w:rsid w:val="001E2696"/>
    <w:rsid w:val="001E2D04"/>
    <w:rsid w:val="001E2D39"/>
    <w:rsid w:val="001E39E0"/>
    <w:rsid w:val="001E3BC8"/>
    <w:rsid w:val="001E48E8"/>
    <w:rsid w:val="001E4EC4"/>
    <w:rsid w:val="001E508F"/>
    <w:rsid w:val="001E55AB"/>
    <w:rsid w:val="001E560F"/>
    <w:rsid w:val="001E5BC9"/>
    <w:rsid w:val="001E5F67"/>
    <w:rsid w:val="001E68D8"/>
    <w:rsid w:val="001E6C0C"/>
    <w:rsid w:val="001F00AC"/>
    <w:rsid w:val="001F01F5"/>
    <w:rsid w:val="001F0386"/>
    <w:rsid w:val="001F03A6"/>
    <w:rsid w:val="001F0E78"/>
    <w:rsid w:val="001F101E"/>
    <w:rsid w:val="001F16F1"/>
    <w:rsid w:val="001F184A"/>
    <w:rsid w:val="001F1B0F"/>
    <w:rsid w:val="001F1B35"/>
    <w:rsid w:val="001F242C"/>
    <w:rsid w:val="001F25EF"/>
    <w:rsid w:val="001F262F"/>
    <w:rsid w:val="001F2AC9"/>
    <w:rsid w:val="001F3813"/>
    <w:rsid w:val="001F39E2"/>
    <w:rsid w:val="001F4A45"/>
    <w:rsid w:val="001F529C"/>
    <w:rsid w:val="001F54FB"/>
    <w:rsid w:val="001F5EE5"/>
    <w:rsid w:val="001F6450"/>
    <w:rsid w:val="001F6615"/>
    <w:rsid w:val="001F70AA"/>
    <w:rsid w:val="001F7139"/>
    <w:rsid w:val="00200738"/>
    <w:rsid w:val="00200C97"/>
    <w:rsid w:val="00200D8D"/>
    <w:rsid w:val="00201010"/>
    <w:rsid w:val="00201699"/>
    <w:rsid w:val="0020171C"/>
    <w:rsid w:val="00202071"/>
    <w:rsid w:val="00202325"/>
    <w:rsid w:val="00202EEA"/>
    <w:rsid w:val="00203093"/>
    <w:rsid w:val="00203BF4"/>
    <w:rsid w:val="00203F33"/>
    <w:rsid w:val="002044FE"/>
    <w:rsid w:val="00204D9A"/>
    <w:rsid w:val="002064EF"/>
    <w:rsid w:val="002065DC"/>
    <w:rsid w:val="0020696F"/>
    <w:rsid w:val="00206DCD"/>
    <w:rsid w:val="002075F7"/>
    <w:rsid w:val="002078A5"/>
    <w:rsid w:val="00207C10"/>
    <w:rsid w:val="00207D8F"/>
    <w:rsid w:val="002107A8"/>
    <w:rsid w:val="002115B9"/>
    <w:rsid w:val="00211B08"/>
    <w:rsid w:val="00212124"/>
    <w:rsid w:val="002126DE"/>
    <w:rsid w:val="002128DB"/>
    <w:rsid w:val="00212EBE"/>
    <w:rsid w:val="00212ECD"/>
    <w:rsid w:val="00212ED9"/>
    <w:rsid w:val="00214083"/>
    <w:rsid w:val="0021508E"/>
    <w:rsid w:val="00216882"/>
    <w:rsid w:val="00216B05"/>
    <w:rsid w:val="00217E30"/>
    <w:rsid w:val="00220198"/>
    <w:rsid w:val="00220B35"/>
    <w:rsid w:val="00220CDD"/>
    <w:rsid w:val="00220DD3"/>
    <w:rsid w:val="00221C5D"/>
    <w:rsid w:val="00222531"/>
    <w:rsid w:val="00222C3F"/>
    <w:rsid w:val="00222DB7"/>
    <w:rsid w:val="00222FFD"/>
    <w:rsid w:val="002230C5"/>
    <w:rsid w:val="00223143"/>
    <w:rsid w:val="00223251"/>
    <w:rsid w:val="00223B84"/>
    <w:rsid w:val="00224722"/>
    <w:rsid w:val="002249AB"/>
    <w:rsid w:val="0022516E"/>
    <w:rsid w:val="002251B0"/>
    <w:rsid w:val="0022580B"/>
    <w:rsid w:val="00225C4F"/>
    <w:rsid w:val="00225CDB"/>
    <w:rsid w:val="00225D7E"/>
    <w:rsid w:val="00225E0F"/>
    <w:rsid w:val="00225F6C"/>
    <w:rsid w:val="002261C9"/>
    <w:rsid w:val="00226453"/>
    <w:rsid w:val="002266F9"/>
    <w:rsid w:val="00226AD2"/>
    <w:rsid w:val="00226C2F"/>
    <w:rsid w:val="002271CB"/>
    <w:rsid w:val="002273CA"/>
    <w:rsid w:val="00227B8C"/>
    <w:rsid w:val="00230628"/>
    <w:rsid w:val="00231674"/>
    <w:rsid w:val="00231A3B"/>
    <w:rsid w:val="00231B02"/>
    <w:rsid w:val="00231BAB"/>
    <w:rsid w:val="00231E67"/>
    <w:rsid w:val="002324C9"/>
    <w:rsid w:val="0023264A"/>
    <w:rsid w:val="00232667"/>
    <w:rsid w:val="00232A3A"/>
    <w:rsid w:val="00233114"/>
    <w:rsid w:val="0023327E"/>
    <w:rsid w:val="00233525"/>
    <w:rsid w:val="00233619"/>
    <w:rsid w:val="002348B1"/>
    <w:rsid w:val="00234B48"/>
    <w:rsid w:val="0023566F"/>
    <w:rsid w:val="0023575C"/>
    <w:rsid w:val="002364F1"/>
    <w:rsid w:val="00236C77"/>
    <w:rsid w:val="00237079"/>
    <w:rsid w:val="0023733C"/>
    <w:rsid w:val="00237BEB"/>
    <w:rsid w:val="00237DBE"/>
    <w:rsid w:val="00237EFB"/>
    <w:rsid w:val="00240154"/>
    <w:rsid w:val="00240205"/>
    <w:rsid w:val="002403FC"/>
    <w:rsid w:val="0024094C"/>
    <w:rsid w:val="00241BC7"/>
    <w:rsid w:val="00241CD4"/>
    <w:rsid w:val="00241DF3"/>
    <w:rsid w:val="00241F21"/>
    <w:rsid w:val="0024322C"/>
    <w:rsid w:val="00244215"/>
    <w:rsid w:val="00244BB4"/>
    <w:rsid w:val="00244BE1"/>
    <w:rsid w:val="00244BE9"/>
    <w:rsid w:val="002458FB"/>
    <w:rsid w:val="00246805"/>
    <w:rsid w:val="0024693B"/>
    <w:rsid w:val="00247075"/>
    <w:rsid w:val="00247136"/>
    <w:rsid w:val="0024726C"/>
    <w:rsid w:val="00247642"/>
    <w:rsid w:val="00247755"/>
    <w:rsid w:val="002478EB"/>
    <w:rsid w:val="00247B1E"/>
    <w:rsid w:val="00247E24"/>
    <w:rsid w:val="0025052C"/>
    <w:rsid w:val="00250776"/>
    <w:rsid w:val="00251149"/>
    <w:rsid w:val="0025124F"/>
    <w:rsid w:val="0025165C"/>
    <w:rsid w:val="0025210D"/>
    <w:rsid w:val="00252477"/>
    <w:rsid w:val="002537C7"/>
    <w:rsid w:val="00253B85"/>
    <w:rsid w:val="002540BC"/>
    <w:rsid w:val="002547C3"/>
    <w:rsid w:val="00255280"/>
    <w:rsid w:val="002558C7"/>
    <w:rsid w:val="002559A7"/>
    <w:rsid w:val="00255F3A"/>
    <w:rsid w:val="00256B55"/>
    <w:rsid w:val="00256FF2"/>
    <w:rsid w:val="00257F93"/>
    <w:rsid w:val="002600AF"/>
    <w:rsid w:val="00260501"/>
    <w:rsid w:val="00260547"/>
    <w:rsid w:val="002616BE"/>
    <w:rsid w:val="00261862"/>
    <w:rsid w:val="00261B27"/>
    <w:rsid w:val="002621DF"/>
    <w:rsid w:val="00262766"/>
    <w:rsid w:val="00262787"/>
    <w:rsid w:val="0026286E"/>
    <w:rsid w:val="002634B4"/>
    <w:rsid w:val="002641E6"/>
    <w:rsid w:val="002642CD"/>
    <w:rsid w:val="002649F2"/>
    <w:rsid w:val="00265C1F"/>
    <w:rsid w:val="00266057"/>
    <w:rsid w:val="00267116"/>
    <w:rsid w:val="00267F5B"/>
    <w:rsid w:val="00270693"/>
    <w:rsid w:val="00270710"/>
    <w:rsid w:val="00271023"/>
    <w:rsid w:val="0027143F"/>
    <w:rsid w:val="00271914"/>
    <w:rsid w:val="002719FE"/>
    <w:rsid w:val="00272135"/>
    <w:rsid w:val="002722F8"/>
    <w:rsid w:val="00272615"/>
    <w:rsid w:val="002732DE"/>
    <w:rsid w:val="00273F8D"/>
    <w:rsid w:val="00274105"/>
    <w:rsid w:val="0027523A"/>
    <w:rsid w:val="00275389"/>
    <w:rsid w:val="00275AE7"/>
    <w:rsid w:val="00275BD9"/>
    <w:rsid w:val="00275E7E"/>
    <w:rsid w:val="0027619A"/>
    <w:rsid w:val="002768D4"/>
    <w:rsid w:val="00276A68"/>
    <w:rsid w:val="00276CC3"/>
    <w:rsid w:val="00276D5E"/>
    <w:rsid w:val="00276DEE"/>
    <w:rsid w:val="00277166"/>
    <w:rsid w:val="002775C2"/>
    <w:rsid w:val="0028033B"/>
    <w:rsid w:val="002804A7"/>
    <w:rsid w:val="00280CF6"/>
    <w:rsid w:val="00281D76"/>
    <w:rsid w:val="002822DA"/>
    <w:rsid w:val="00282693"/>
    <w:rsid w:val="00282720"/>
    <w:rsid w:val="00282D48"/>
    <w:rsid w:val="00283190"/>
    <w:rsid w:val="002832E5"/>
    <w:rsid w:val="00284029"/>
    <w:rsid w:val="002843BE"/>
    <w:rsid w:val="00284432"/>
    <w:rsid w:val="0028451A"/>
    <w:rsid w:val="00284617"/>
    <w:rsid w:val="002847C7"/>
    <w:rsid w:val="00284906"/>
    <w:rsid w:val="00284B1B"/>
    <w:rsid w:val="00284C3A"/>
    <w:rsid w:val="0028571A"/>
    <w:rsid w:val="00285912"/>
    <w:rsid w:val="00285E52"/>
    <w:rsid w:val="002869CF"/>
    <w:rsid w:val="00286BFA"/>
    <w:rsid w:val="00286CCD"/>
    <w:rsid w:val="00287073"/>
    <w:rsid w:val="002872B4"/>
    <w:rsid w:val="0028770E"/>
    <w:rsid w:val="0029002A"/>
    <w:rsid w:val="00291FA7"/>
    <w:rsid w:val="002920CD"/>
    <w:rsid w:val="00292DBD"/>
    <w:rsid w:val="00293227"/>
    <w:rsid w:val="00294031"/>
    <w:rsid w:val="00294108"/>
    <w:rsid w:val="00294585"/>
    <w:rsid w:val="002947CF"/>
    <w:rsid w:val="00294D0E"/>
    <w:rsid w:val="00294FBC"/>
    <w:rsid w:val="00295157"/>
    <w:rsid w:val="00295607"/>
    <w:rsid w:val="00295D9E"/>
    <w:rsid w:val="00295F6B"/>
    <w:rsid w:val="00296725"/>
    <w:rsid w:val="00296A39"/>
    <w:rsid w:val="002971D9"/>
    <w:rsid w:val="002971F1"/>
    <w:rsid w:val="00297539"/>
    <w:rsid w:val="002975A4"/>
    <w:rsid w:val="00297680"/>
    <w:rsid w:val="00297BE6"/>
    <w:rsid w:val="002A0011"/>
    <w:rsid w:val="002A013D"/>
    <w:rsid w:val="002A029F"/>
    <w:rsid w:val="002A0977"/>
    <w:rsid w:val="002A3A5F"/>
    <w:rsid w:val="002A4664"/>
    <w:rsid w:val="002A50B3"/>
    <w:rsid w:val="002A6126"/>
    <w:rsid w:val="002A7592"/>
    <w:rsid w:val="002A7C9C"/>
    <w:rsid w:val="002B0161"/>
    <w:rsid w:val="002B0B24"/>
    <w:rsid w:val="002B17C3"/>
    <w:rsid w:val="002B1FF9"/>
    <w:rsid w:val="002B2355"/>
    <w:rsid w:val="002B258A"/>
    <w:rsid w:val="002B2CD1"/>
    <w:rsid w:val="002B2DB2"/>
    <w:rsid w:val="002B2FAF"/>
    <w:rsid w:val="002B3526"/>
    <w:rsid w:val="002B36AD"/>
    <w:rsid w:val="002B3C66"/>
    <w:rsid w:val="002B3FDB"/>
    <w:rsid w:val="002B4094"/>
    <w:rsid w:val="002B40C7"/>
    <w:rsid w:val="002B45CF"/>
    <w:rsid w:val="002B461F"/>
    <w:rsid w:val="002B4C4E"/>
    <w:rsid w:val="002B5054"/>
    <w:rsid w:val="002B526F"/>
    <w:rsid w:val="002B5676"/>
    <w:rsid w:val="002B57C5"/>
    <w:rsid w:val="002B6380"/>
    <w:rsid w:val="002B6569"/>
    <w:rsid w:val="002B66B3"/>
    <w:rsid w:val="002B7F41"/>
    <w:rsid w:val="002C0295"/>
    <w:rsid w:val="002C02EE"/>
    <w:rsid w:val="002C04F1"/>
    <w:rsid w:val="002C090E"/>
    <w:rsid w:val="002C09C9"/>
    <w:rsid w:val="002C0CFB"/>
    <w:rsid w:val="002C0F2C"/>
    <w:rsid w:val="002C13D6"/>
    <w:rsid w:val="002C209D"/>
    <w:rsid w:val="002C2289"/>
    <w:rsid w:val="002C26A2"/>
    <w:rsid w:val="002C2D13"/>
    <w:rsid w:val="002C359F"/>
    <w:rsid w:val="002C36EE"/>
    <w:rsid w:val="002C472B"/>
    <w:rsid w:val="002C4750"/>
    <w:rsid w:val="002C4857"/>
    <w:rsid w:val="002C4C05"/>
    <w:rsid w:val="002C6470"/>
    <w:rsid w:val="002C6B04"/>
    <w:rsid w:val="002C71E5"/>
    <w:rsid w:val="002C78C5"/>
    <w:rsid w:val="002C79F4"/>
    <w:rsid w:val="002C7A58"/>
    <w:rsid w:val="002C7D83"/>
    <w:rsid w:val="002C7D96"/>
    <w:rsid w:val="002D00E2"/>
    <w:rsid w:val="002D036F"/>
    <w:rsid w:val="002D0AA4"/>
    <w:rsid w:val="002D0ECC"/>
    <w:rsid w:val="002D255E"/>
    <w:rsid w:val="002D285A"/>
    <w:rsid w:val="002D3729"/>
    <w:rsid w:val="002D3C34"/>
    <w:rsid w:val="002D3D2E"/>
    <w:rsid w:val="002D453F"/>
    <w:rsid w:val="002D475E"/>
    <w:rsid w:val="002D4EEB"/>
    <w:rsid w:val="002D592B"/>
    <w:rsid w:val="002D5B49"/>
    <w:rsid w:val="002D6370"/>
    <w:rsid w:val="002D64AA"/>
    <w:rsid w:val="002D6AD4"/>
    <w:rsid w:val="002D6F3D"/>
    <w:rsid w:val="002D76A3"/>
    <w:rsid w:val="002D77F7"/>
    <w:rsid w:val="002D7968"/>
    <w:rsid w:val="002D79F0"/>
    <w:rsid w:val="002D7C38"/>
    <w:rsid w:val="002E03FD"/>
    <w:rsid w:val="002E11CD"/>
    <w:rsid w:val="002E22F6"/>
    <w:rsid w:val="002E2523"/>
    <w:rsid w:val="002E305A"/>
    <w:rsid w:val="002E3890"/>
    <w:rsid w:val="002E3A6D"/>
    <w:rsid w:val="002E430F"/>
    <w:rsid w:val="002E4716"/>
    <w:rsid w:val="002E5151"/>
    <w:rsid w:val="002E52E0"/>
    <w:rsid w:val="002E5526"/>
    <w:rsid w:val="002E56DE"/>
    <w:rsid w:val="002E6B35"/>
    <w:rsid w:val="002E6DBF"/>
    <w:rsid w:val="002E6DF0"/>
    <w:rsid w:val="002E7852"/>
    <w:rsid w:val="002E7EEA"/>
    <w:rsid w:val="002F08CA"/>
    <w:rsid w:val="002F1144"/>
    <w:rsid w:val="002F1260"/>
    <w:rsid w:val="002F1B08"/>
    <w:rsid w:val="002F1E3F"/>
    <w:rsid w:val="002F23AC"/>
    <w:rsid w:val="002F281A"/>
    <w:rsid w:val="002F2BDA"/>
    <w:rsid w:val="002F2E12"/>
    <w:rsid w:val="002F2E87"/>
    <w:rsid w:val="002F3291"/>
    <w:rsid w:val="002F3D1C"/>
    <w:rsid w:val="002F3D2C"/>
    <w:rsid w:val="002F4427"/>
    <w:rsid w:val="002F48BE"/>
    <w:rsid w:val="002F529E"/>
    <w:rsid w:val="002F58D4"/>
    <w:rsid w:val="002F60DA"/>
    <w:rsid w:val="002F68F9"/>
    <w:rsid w:val="002F74BB"/>
    <w:rsid w:val="002F75D6"/>
    <w:rsid w:val="002F784A"/>
    <w:rsid w:val="002F7EAC"/>
    <w:rsid w:val="00300143"/>
    <w:rsid w:val="00300875"/>
    <w:rsid w:val="00300B8B"/>
    <w:rsid w:val="00300C2E"/>
    <w:rsid w:val="00301050"/>
    <w:rsid w:val="0030153E"/>
    <w:rsid w:val="003015C9"/>
    <w:rsid w:val="0030188B"/>
    <w:rsid w:val="00301B45"/>
    <w:rsid w:val="003020A2"/>
    <w:rsid w:val="00303D43"/>
    <w:rsid w:val="00303E15"/>
    <w:rsid w:val="00304144"/>
    <w:rsid w:val="0030488B"/>
    <w:rsid w:val="00304D32"/>
    <w:rsid w:val="00304DF5"/>
    <w:rsid w:val="00304E7C"/>
    <w:rsid w:val="00305960"/>
    <w:rsid w:val="0030632E"/>
    <w:rsid w:val="003065DD"/>
    <w:rsid w:val="003067EF"/>
    <w:rsid w:val="003068BB"/>
    <w:rsid w:val="00306982"/>
    <w:rsid w:val="00306D43"/>
    <w:rsid w:val="0030712D"/>
    <w:rsid w:val="00310816"/>
    <w:rsid w:val="003109CB"/>
    <w:rsid w:val="00310AD7"/>
    <w:rsid w:val="00310C12"/>
    <w:rsid w:val="00310FFA"/>
    <w:rsid w:val="00311998"/>
    <w:rsid w:val="00311E35"/>
    <w:rsid w:val="00311F29"/>
    <w:rsid w:val="00312549"/>
    <w:rsid w:val="00313DCB"/>
    <w:rsid w:val="00314A3B"/>
    <w:rsid w:val="00315898"/>
    <w:rsid w:val="00315907"/>
    <w:rsid w:val="0031644B"/>
    <w:rsid w:val="00316C27"/>
    <w:rsid w:val="0031740A"/>
    <w:rsid w:val="0031758D"/>
    <w:rsid w:val="00317F7B"/>
    <w:rsid w:val="003201CA"/>
    <w:rsid w:val="003204A5"/>
    <w:rsid w:val="00321235"/>
    <w:rsid w:val="00322A7E"/>
    <w:rsid w:val="00322EE3"/>
    <w:rsid w:val="00322FD6"/>
    <w:rsid w:val="003233D1"/>
    <w:rsid w:val="00323471"/>
    <w:rsid w:val="003238A9"/>
    <w:rsid w:val="0032393A"/>
    <w:rsid w:val="00324037"/>
    <w:rsid w:val="0032430F"/>
    <w:rsid w:val="00324C25"/>
    <w:rsid w:val="00324CD8"/>
    <w:rsid w:val="0032535E"/>
    <w:rsid w:val="00325DCE"/>
    <w:rsid w:val="003269FA"/>
    <w:rsid w:val="00326F46"/>
    <w:rsid w:val="00326FCE"/>
    <w:rsid w:val="00327751"/>
    <w:rsid w:val="00327A69"/>
    <w:rsid w:val="00327A7C"/>
    <w:rsid w:val="00330518"/>
    <w:rsid w:val="00330CC6"/>
    <w:rsid w:val="00330D56"/>
    <w:rsid w:val="003310AD"/>
    <w:rsid w:val="003316D8"/>
    <w:rsid w:val="003317D0"/>
    <w:rsid w:val="00331E0B"/>
    <w:rsid w:val="00332252"/>
    <w:rsid w:val="003327EF"/>
    <w:rsid w:val="00332813"/>
    <w:rsid w:val="00332B75"/>
    <w:rsid w:val="00332D47"/>
    <w:rsid w:val="00332F9B"/>
    <w:rsid w:val="00334655"/>
    <w:rsid w:val="00334790"/>
    <w:rsid w:val="003349FC"/>
    <w:rsid w:val="00334F7E"/>
    <w:rsid w:val="00335274"/>
    <w:rsid w:val="0033540A"/>
    <w:rsid w:val="003359A1"/>
    <w:rsid w:val="003361D1"/>
    <w:rsid w:val="00336486"/>
    <w:rsid w:val="00336D23"/>
    <w:rsid w:val="00336D52"/>
    <w:rsid w:val="00336F3C"/>
    <w:rsid w:val="0033729B"/>
    <w:rsid w:val="00337549"/>
    <w:rsid w:val="0033757C"/>
    <w:rsid w:val="00340344"/>
    <w:rsid w:val="003406CC"/>
    <w:rsid w:val="0034158A"/>
    <w:rsid w:val="00341669"/>
    <w:rsid w:val="00341B71"/>
    <w:rsid w:val="00341D82"/>
    <w:rsid w:val="00341F3F"/>
    <w:rsid w:val="003422D9"/>
    <w:rsid w:val="00342469"/>
    <w:rsid w:val="0034248B"/>
    <w:rsid w:val="00342AD7"/>
    <w:rsid w:val="00342CDD"/>
    <w:rsid w:val="0034398A"/>
    <w:rsid w:val="00343D98"/>
    <w:rsid w:val="00343EFE"/>
    <w:rsid w:val="0034582E"/>
    <w:rsid w:val="00345A09"/>
    <w:rsid w:val="003468A3"/>
    <w:rsid w:val="003472FE"/>
    <w:rsid w:val="00347324"/>
    <w:rsid w:val="003476C4"/>
    <w:rsid w:val="0034789E"/>
    <w:rsid w:val="00347A90"/>
    <w:rsid w:val="00347EB6"/>
    <w:rsid w:val="00350470"/>
    <w:rsid w:val="00350843"/>
    <w:rsid w:val="00350B59"/>
    <w:rsid w:val="00350C7D"/>
    <w:rsid w:val="00350CE6"/>
    <w:rsid w:val="003513B0"/>
    <w:rsid w:val="00352543"/>
    <w:rsid w:val="003529D2"/>
    <w:rsid w:val="00353039"/>
    <w:rsid w:val="00354663"/>
    <w:rsid w:val="00354820"/>
    <w:rsid w:val="00354C31"/>
    <w:rsid w:val="00355B9D"/>
    <w:rsid w:val="00356493"/>
    <w:rsid w:val="00356A55"/>
    <w:rsid w:val="00356ABB"/>
    <w:rsid w:val="00357194"/>
    <w:rsid w:val="00360265"/>
    <w:rsid w:val="003602C6"/>
    <w:rsid w:val="003606E1"/>
    <w:rsid w:val="003607D5"/>
    <w:rsid w:val="00360D28"/>
    <w:rsid w:val="00360FF4"/>
    <w:rsid w:val="00361286"/>
    <w:rsid w:val="00361397"/>
    <w:rsid w:val="00361746"/>
    <w:rsid w:val="00362114"/>
    <w:rsid w:val="00362631"/>
    <w:rsid w:val="003626EC"/>
    <w:rsid w:val="00362D75"/>
    <w:rsid w:val="00362D76"/>
    <w:rsid w:val="00362F11"/>
    <w:rsid w:val="003632E0"/>
    <w:rsid w:val="00363EB1"/>
    <w:rsid w:val="0036417E"/>
    <w:rsid w:val="003641F9"/>
    <w:rsid w:val="003645FF"/>
    <w:rsid w:val="0036487F"/>
    <w:rsid w:val="0036504B"/>
    <w:rsid w:val="00365181"/>
    <w:rsid w:val="003651CE"/>
    <w:rsid w:val="00365AD3"/>
    <w:rsid w:val="00366237"/>
    <w:rsid w:val="003662AC"/>
    <w:rsid w:val="0036641B"/>
    <w:rsid w:val="00366C80"/>
    <w:rsid w:val="00367303"/>
    <w:rsid w:val="003677DD"/>
    <w:rsid w:val="00370126"/>
    <w:rsid w:val="003704A5"/>
    <w:rsid w:val="0037075F"/>
    <w:rsid w:val="00370A7F"/>
    <w:rsid w:val="0037103E"/>
    <w:rsid w:val="00371200"/>
    <w:rsid w:val="0037133B"/>
    <w:rsid w:val="00371C02"/>
    <w:rsid w:val="0037237C"/>
    <w:rsid w:val="00372502"/>
    <w:rsid w:val="00372F36"/>
    <w:rsid w:val="0037393A"/>
    <w:rsid w:val="003740F5"/>
    <w:rsid w:val="0037410C"/>
    <w:rsid w:val="00374325"/>
    <w:rsid w:val="0037485C"/>
    <w:rsid w:val="00374A32"/>
    <w:rsid w:val="00375198"/>
    <w:rsid w:val="00375F9C"/>
    <w:rsid w:val="00376371"/>
    <w:rsid w:val="0037655C"/>
    <w:rsid w:val="00376B0A"/>
    <w:rsid w:val="00376D77"/>
    <w:rsid w:val="0037706F"/>
    <w:rsid w:val="003777C9"/>
    <w:rsid w:val="00377B13"/>
    <w:rsid w:val="00380192"/>
    <w:rsid w:val="00380818"/>
    <w:rsid w:val="00380FA5"/>
    <w:rsid w:val="00381646"/>
    <w:rsid w:val="003816A1"/>
    <w:rsid w:val="00381879"/>
    <w:rsid w:val="00381ADC"/>
    <w:rsid w:val="003825F4"/>
    <w:rsid w:val="0038296F"/>
    <w:rsid w:val="00382994"/>
    <w:rsid w:val="00384103"/>
    <w:rsid w:val="00384528"/>
    <w:rsid w:val="00385144"/>
    <w:rsid w:val="0038544B"/>
    <w:rsid w:val="003854CB"/>
    <w:rsid w:val="003856A8"/>
    <w:rsid w:val="00385B60"/>
    <w:rsid w:val="00386787"/>
    <w:rsid w:val="00386BB8"/>
    <w:rsid w:val="00386E06"/>
    <w:rsid w:val="00387912"/>
    <w:rsid w:val="00387A20"/>
    <w:rsid w:val="00387B54"/>
    <w:rsid w:val="00387E13"/>
    <w:rsid w:val="00390EAC"/>
    <w:rsid w:val="003916BB"/>
    <w:rsid w:val="00391FF9"/>
    <w:rsid w:val="00392AE8"/>
    <w:rsid w:val="00392E5A"/>
    <w:rsid w:val="00393106"/>
    <w:rsid w:val="00394136"/>
    <w:rsid w:val="00395365"/>
    <w:rsid w:val="00395852"/>
    <w:rsid w:val="003959E5"/>
    <w:rsid w:val="0039633C"/>
    <w:rsid w:val="0039658C"/>
    <w:rsid w:val="00396819"/>
    <w:rsid w:val="003969B1"/>
    <w:rsid w:val="003969CB"/>
    <w:rsid w:val="00396B20"/>
    <w:rsid w:val="00397461"/>
    <w:rsid w:val="003976D8"/>
    <w:rsid w:val="003979C7"/>
    <w:rsid w:val="003A053E"/>
    <w:rsid w:val="003A0808"/>
    <w:rsid w:val="003A09E7"/>
    <w:rsid w:val="003A0E25"/>
    <w:rsid w:val="003A0FA2"/>
    <w:rsid w:val="003A107A"/>
    <w:rsid w:val="003A1096"/>
    <w:rsid w:val="003A12CC"/>
    <w:rsid w:val="003A152D"/>
    <w:rsid w:val="003A16F1"/>
    <w:rsid w:val="003A1856"/>
    <w:rsid w:val="003A1E66"/>
    <w:rsid w:val="003A1F5D"/>
    <w:rsid w:val="003A2409"/>
    <w:rsid w:val="003A247E"/>
    <w:rsid w:val="003A3CB0"/>
    <w:rsid w:val="003A3E5E"/>
    <w:rsid w:val="003A3FBC"/>
    <w:rsid w:val="003A4101"/>
    <w:rsid w:val="003A4D32"/>
    <w:rsid w:val="003A4EBA"/>
    <w:rsid w:val="003A4EE3"/>
    <w:rsid w:val="003A57A0"/>
    <w:rsid w:val="003A61BE"/>
    <w:rsid w:val="003A7746"/>
    <w:rsid w:val="003B05DB"/>
    <w:rsid w:val="003B0906"/>
    <w:rsid w:val="003B0A41"/>
    <w:rsid w:val="003B0E80"/>
    <w:rsid w:val="003B0F38"/>
    <w:rsid w:val="003B0FAD"/>
    <w:rsid w:val="003B108E"/>
    <w:rsid w:val="003B12EA"/>
    <w:rsid w:val="003B1477"/>
    <w:rsid w:val="003B1892"/>
    <w:rsid w:val="003B242F"/>
    <w:rsid w:val="003B2537"/>
    <w:rsid w:val="003B258F"/>
    <w:rsid w:val="003B26AE"/>
    <w:rsid w:val="003B2866"/>
    <w:rsid w:val="003B2B90"/>
    <w:rsid w:val="003B2BC9"/>
    <w:rsid w:val="003B2F44"/>
    <w:rsid w:val="003B2FA0"/>
    <w:rsid w:val="003B30AF"/>
    <w:rsid w:val="003B4125"/>
    <w:rsid w:val="003B4168"/>
    <w:rsid w:val="003B5645"/>
    <w:rsid w:val="003B5674"/>
    <w:rsid w:val="003B5C4B"/>
    <w:rsid w:val="003B5DC1"/>
    <w:rsid w:val="003B6898"/>
    <w:rsid w:val="003B6F9D"/>
    <w:rsid w:val="003B71C9"/>
    <w:rsid w:val="003B74BA"/>
    <w:rsid w:val="003B7B60"/>
    <w:rsid w:val="003C0740"/>
    <w:rsid w:val="003C0A5B"/>
    <w:rsid w:val="003C101A"/>
    <w:rsid w:val="003C102B"/>
    <w:rsid w:val="003C15B9"/>
    <w:rsid w:val="003C1852"/>
    <w:rsid w:val="003C1FFD"/>
    <w:rsid w:val="003C21C0"/>
    <w:rsid w:val="003C29D6"/>
    <w:rsid w:val="003C2C34"/>
    <w:rsid w:val="003C30FC"/>
    <w:rsid w:val="003C325B"/>
    <w:rsid w:val="003C3DED"/>
    <w:rsid w:val="003C3DF8"/>
    <w:rsid w:val="003C4078"/>
    <w:rsid w:val="003C5065"/>
    <w:rsid w:val="003C5342"/>
    <w:rsid w:val="003C668A"/>
    <w:rsid w:val="003C6744"/>
    <w:rsid w:val="003C68C1"/>
    <w:rsid w:val="003C6A72"/>
    <w:rsid w:val="003C6D51"/>
    <w:rsid w:val="003C70E9"/>
    <w:rsid w:val="003C713F"/>
    <w:rsid w:val="003C75D3"/>
    <w:rsid w:val="003D0325"/>
    <w:rsid w:val="003D11CF"/>
    <w:rsid w:val="003D1BCA"/>
    <w:rsid w:val="003D1CA7"/>
    <w:rsid w:val="003D21F7"/>
    <w:rsid w:val="003D256F"/>
    <w:rsid w:val="003D2AB4"/>
    <w:rsid w:val="003D2E6D"/>
    <w:rsid w:val="003D34E8"/>
    <w:rsid w:val="003D3571"/>
    <w:rsid w:val="003D3AA3"/>
    <w:rsid w:val="003D3D59"/>
    <w:rsid w:val="003D4840"/>
    <w:rsid w:val="003D4FCD"/>
    <w:rsid w:val="003D505E"/>
    <w:rsid w:val="003D532A"/>
    <w:rsid w:val="003D5817"/>
    <w:rsid w:val="003D5A16"/>
    <w:rsid w:val="003D63E3"/>
    <w:rsid w:val="003D6415"/>
    <w:rsid w:val="003D6454"/>
    <w:rsid w:val="003D795B"/>
    <w:rsid w:val="003D7C7B"/>
    <w:rsid w:val="003E0A5D"/>
    <w:rsid w:val="003E0F00"/>
    <w:rsid w:val="003E15EA"/>
    <w:rsid w:val="003E1D2D"/>
    <w:rsid w:val="003E348E"/>
    <w:rsid w:val="003E34E0"/>
    <w:rsid w:val="003E4018"/>
    <w:rsid w:val="003E46C7"/>
    <w:rsid w:val="003E4816"/>
    <w:rsid w:val="003E58D8"/>
    <w:rsid w:val="003E5A9B"/>
    <w:rsid w:val="003E671F"/>
    <w:rsid w:val="003E705F"/>
    <w:rsid w:val="003E7071"/>
    <w:rsid w:val="003E726E"/>
    <w:rsid w:val="003E7397"/>
    <w:rsid w:val="003E7A83"/>
    <w:rsid w:val="003F0226"/>
    <w:rsid w:val="003F05A8"/>
    <w:rsid w:val="003F0A82"/>
    <w:rsid w:val="003F0E4A"/>
    <w:rsid w:val="003F0E8F"/>
    <w:rsid w:val="003F11DC"/>
    <w:rsid w:val="003F173C"/>
    <w:rsid w:val="003F1746"/>
    <w:rsid w:val="003F220F"/>
    <w:rsid w:val="003F2E40"/>
    <w:rsid w:val="003F2FE1"/>
    <w:rsid w:val="003F32E5"/>
    <w:rsid w:val="003F34D3"/>
    <w:rsid w:val="003F3585"/>
    <w:rsid w:val="003F43EA"/>
    <w:rsid w:val="003F449F"/>
    <w:rsid w:val="003F46AB"/>
    <w:rsid w:val="003F4E22"/>
    <w:rsid w:val="003F524B"/>
    <w:rsid w:val="003F5C27"/>
    <w:rsid w:val="003F628E"/>
    <w:rsid w:val="003F66C7"/>
    <w:rsid w:val="003F7912"/>
    <w:rsid w:val="003F7DD5"/>
    <w:rsid w:val="0040097C"/>
    <w:rsid w:val="00400E31"/>
    <w:rsid w:val="00401CB0"/>
    <w:rsid w:val="00401F96"/>
    <w:rsid w:val="00401FEF"/>
    <w:rsid w:val="00402F2A"/>
    <w:rsid w:val="00403657"/>
    <w:rsid w:val="00403F65"/>
    <w:rsid w:val="00404043"/>
    <w:rsid w:val="004043B8"/>
    <w:rsid w:val="00404D2C"/>
    <w:rsid w:val="004051CB"/>
    <w:rsid w:val="004051F3"/>
    <w:rsid w:val="00405301"/>
    <w:rsid w:val="00405303"/>
    <w:rsid w:val="00405A88"/>
    <w:rsid w:val="004060E0"/>
    <w:rsid w:val="00406170"/>
    <w:rsid w:val="004065A4"/>
    <w:rsid w:val="00406938"/>
    <w:rsid w:val="004078AA"/>
    <w:rsid w:val="00407F46"/>
    <w:rsid w:val="00410028"/>
    <w:rsid w:val="00410519"/>
    <w:rsid w:val="0041053F"/>
    <w:rsid w:val="00411046"/>
    <w:rsid w:val="00411640"/>
    <w:rsid w:val="00411727"/>
    <w:rsid w:val="00411AB6"/>
    <w:rsid w:val="00411C3C"/>
    <w:rsid w:val="00411EF1"/>
    <w:rsid w:val="00411F53"/>
    <w:rsid w:val="00411FC8"/>
    <w:rsid w:val="00412BB4"/>
    <w:rsid w:val="00412BDD"/>
    <w:rsid w:val="00413609"/>
    <w:rsid w:val="004137FB"/>
    <w:rsid w:val="00413F34"/>
    <w:rsid w:val="004142E4"/>
    <w:rsid w:val="00414424"/>
    <w:rsid w:val="0041491E"/>
    <w:rsid w:val="00415063"/>
    <w:rsid w:val="004151C9"/>
    <w:rsid w:val="0041563D"/>
    <w:rsid w:val="004164FA"/>
    <w:rsid w:val="00416519"/>
    <w:rsid w:val="00416BB4"/>
    <w:rsid w:val="00417AEA"/>
    <w:rsid w:val="004205BE"/>
    <w:rsid w:val="00420640"/>
    <w:rsid w:val="00420653"/>
    <w:rsid w:val="00420D8D"/>
    <w:rsid w:val="0042133B"/>
    <w:rsid w:val="004221EF"/>
    <w:rsid w:val="0042273D"/>
    <w:rsid w:val="004230DE"/>
    <w:rsid w:val="00423231"/>
    <w:rsid w:val="004236D3"/>
    <w:rsid w:val="004237BE"/>
    <w:rsid w:val="00423ED1"/>
    <w:rsid w:val="00424177"/>
    <w:rsid w:val="00424358"/>
    <w:rsid w:val="00424511"/>
    <w:rsid w:val="00424C68"/>
    <w:rsid w:val="00424D0C"/>
    <w:rsid w:val="00424E1A"/>
    <w:rsid w:val="00424E91"/>
    <w:rsid w:val="00424FA5"/>
    <w:rsid w:val="004262B2"/>
    <w:rsid w:val="0042651C"/>
    <w:rsid w:val="0042690E"/>
    <w:rsid w:val="004270A8"/>
    <w:rsid w:val="0042790D"/>
    <w:rsid w:val="00427F96"/>
    <w:rsid w:val="00430504"/>
    <w:rsid w:val="004307B1"/>
    <w:rsid w:val="00430D6C"/>
    <w:rsid w:val="00430D85"/>
    <w:rsid w:val="00430FE8"/>
    <w:rsid w:val="0043112A"/>
    <w:rsid w:val="00431251"/>
    <w:rsid w:val="0043177F"/>
    <w:rsid w:val="00431C0A"/>
    <w:rsid w:val="00431DA4"/>
    <w:rsid w:val="0043259D"/>
    <w:rsid w:val="0043311F"/>
    <w:rsid w:val="00433238"/>
    <w:rsid w:val="0043350B"/>
    <w:rsid w:val="004339C2"/>
    <w:rsid w:val="00433FDB"/>
    <w:rsid w:val="0043432E"/>
    <w:rsid w:val="0043451B"/>
    <w:rsid w:val="004349AB"/>
    <w:rsid w:val="00434A4F"/>
    <w:rsid w:val="004356CA"/>
    <w:rsid w:val="0043588D"/>
    <w:rsid w:val="0043595D"/>
    <w:rsid w:val="00435B02"/>
    <w:rsid w:val="00435E52"/>
    <w:rsid w:val="00436644"/>
    <w:rsid w:val="004366A9"/>
    <w:rsid w:val="004366D5"/>
    <w:rsid w:val="0043737E"/>
    <w:rsid w:val="00437826"/>
    <w:rsid w:val="0044040D"/>
    <w:rsid w:val="004404CA"/>
    <w:rsid w:val="0044056B"/>
    <w:rsid w:val="0044112D"/>
    <w:rsid w:val="00442A49"/>
    <w:rsid w:val="00442EFC"/>
    <w:rsid w:val="00443AC4"/>
    <w:rsid w:val="00443F3C"/>
    <w:rsid w:val="00444A2C"/>
    <w:rsid w:val="00444C15"/>
    <w:rsid w:val="00444C8E"/>
    <w:rsid w:val="00444E4E"/>
    <w:rsid w:val="00444E83"/>
    <w:rsid w:val="0044526C"/>
    <w:rsid w:val="00445301"/>
    <w:rsid w:val="00445A67"/>
    <w:rsid w:val="00445BC2"/>
    <w:rsid w:val="0044631F"/>
    <w:rsid w:val="004464A1"/>
    <w:rsid w:val="00446573"/>
    <w:rsid w:val="00446865"/>
    <w:rsid w:val="004469F0"/>
    <w:rsid w:val="00446A68"/>
    <w:rsid w:val="00446B05"/>
    <w:rsid w:val="00446B39"/>
    <w:rsid w:val="00446C82"/>
    <w:rsid w:val="00446EA0"/>
    <w:rsid w:val="00447A30"/>
    <w:rsid w:val="00447CA8"/>
    <w:rsid w:val="0045028F"/>
    <w:rsid w:val="004507B9"/>
    <w:rsid w:val="004507D9"/>
    <w:rsid w:val="00450BDB"/>
    <w:rsid w:val="00450CF8"/>
    <w:rsid w:val="004516D3"/>
    <w:rsid w:val="00451FF1"/>
    <w:rsid w:val="004525B6"/>
    <w:rsid w:val="00452AAD"/>
    <w:rsid w:val="00452E01"/>
    <w:rsid w:val="00452E65"/>
    <w:rsid w:val="004532FA"/>
    <w:rsid w:val="00453869"/>
    <w:rsid w:val="004538A9"/>
    <w:rsid w:val="00453A78"/>
    <w:rsid w:val="004556F4"/>
    <w:rsid w:val="004558A2"/>
    <w:rsid w:val="00455A28"/>
    <w:rsid w:val="00455C86"/>
    <w:rsid w:val="00455EFE"/>
    <w:rsid w:val="004563C2"/>
    <w:rsid w:val="004563F0"/>
    <w:rsid w:val="00457DA5"/>
    <w:rsid w:val="00460583"/>
    <w:rsid w:val="00460600"/>
    <w:rsid w:val="00461992"/>
    <w:rsid w:val="00461A39"/>
    <w:rsid w:val="00461A46"/>
    <w:rsid w:val="00462503"/>
    <w:rsid w:val="00463908"/>
    <w:rsid w:val="0046398D"/>
    <w:rsid w:val="00464152"/>
    <w:rsid w:val="0046423B"/>
    <w:rsid w:val="004645CB"/>
    <w:rsid w:val="00464F59"/>
    <w:rsid w:val="004650E0"/>
    <w:rsid w:val="0046516A"/>
    <w:rsid w:val="004654F4"/>
    <w:rsid w:val="0046551B"/>
    <w:rsid w:val="00465846"/>
    <w:rsid w:val="00465A21"/>
    <w:rsid w:val="00466512"/>
    <w:rsid w:val="004666F3"/>
    <w:rsid w:val="00466CCE"/>
    <w:rsid w:val="00466EC3"/>
    <w:rsid w:val="0046701D"/>
    <w:rsid w:val="004709FF"/>
    <w:rsid w:val="00470D78"/>
    <w:rsid w:val="00471F15"/>
    <w:rsid w:val="0047298E"/>
    <w:rsid w:val="00472ACC"/>
    <w:rsid w:val="00472B7A"/>
    <w:rsid w:val="0047379F"/>
    <w:rsid w:val="00473E49"/>
    <w:rsid w:val="0047409B"/>
    <w:rsid w:val="0047484F"/>
    <w:rsid w:val="00475182"/>
    <w:rsid w:val="004759A7"/>
    <w:rsid w:val="00475DC9"/>
    <w:rsid w:val="00476A56"/>
    <w:rsid w:val="00476E54"/>
    <w:rsid w:val="00477096"/>
    <w:rsid w:val="004772DB"/>
    <w:rsid w:val="00477424"/>
    <w:rsid w:val="00477429"/>
    <w:rsid w:val="004809DC"/>
    <w:rsid w:val="004818E8"/>
    <w:rsid w:val="00482EF4"/>
    <w:rsid w:val="00483917"/>
    <w:rsid w:val="00483E1A"/>
    <w:rsid w:val="00484660"/>
    <w:rsid w:val="00484671"/>
    <w:rsid w:val="004854CE"/>
    <w:rsid w:val="00485A3D"/>
    <w:rsid w:val="004864E2"/>
    <w:rsid w:val="004868D5"/>
    <w:rsid w:val="00486C25"/>
    <w:rsid w:val="00487A91"/>
    <w:rsid w:val="0049011B"/>
    <w:rsid w:val="00491324"/>
    <w:rsid w:val="0049154B"/>
    <w:rsid w:val="00491564"/>
    <w:rsid w:val="004916C2"/>
    <w:rsid w:val="00491831"/>
    <w:rsid w:val="00491A2D"/>
    <w:rsid w:val="00491D87"/>
    <w:rsid w:val="004931BC"/>
    <w:rsid w:val="00493497"/>
    <w:rsid w:val="00493664"/>
    <w:rsid w:val="00494936"/>
    <w:rsid w:val="00495432"/>
    <w:rsid w:val="00495A9A"/>
    <w:rsid w:val="00495D1C"/>
    <w:rsid w:val="00495ECC"/>
    <w:rsid w:val="004960BD"/>
    <w:rsid w:val="00496938"/>
    <w:rsid w:val="00496951"/>
    <w:rsid w:val="0049702B"/>
    <w:rsid w:val="00497159"/>
    <w:rsid w:val="00497560"/>
    <w:rsid w:val="0049797E"/>
    <w:rsid w:val="00497F28"/>
    <w:rsid w:val="004A023A"/>
    <w:rsid w:val="004A0280"/>
    <w:rsid w:val="004A05EB"/>
    <w:rsid w:val="004A0785"/>
    <w:rsid w:val="004A0891"/>
    <w:rsid w:val="004A0C24"/>
    <w:rsid w:val="004A0D2A"/>
    <w:rsid w:val="004A0E11"/>
    <w:rsid w:val="004A1870"/>
    <w:rsid w:val="004A27AD"/>
    <w:rsid w:val="004A2982"/>
    <w:rsid w:val="004A2A1D"/>
    <w:rsid w:val="004A3325"/>
    <w:rsid w:val="004A343C"/>
    <w:rsid w:val="004A3742"/>
    <w:rsid w:val="004A3B1C"/>
    <w:rsid w:val="004A49D5"/>
    <w:rsid w:val="004A4DFC"/>
    <w:rsid w:val="004A5558"/>
    <w:rsid w:val="004A56E2"/>
    <w:rsid w:val="004A57AE"/>
    <w:rsid w:val="004A586D"/>
    <w:rsid w:val="004A63FE"/>
    <w:rsid w:val="004A6C3E"/>
    <w:rsid w:val="004A7B36"/>
    <w:rsid w:val="004B026C"/>
    <w:rsid w:val="004B0320"/>
    <w:rsid w:val="004B06EF"/>
    <w:rsid w:val="004B0A2A"/>
    <w:rsid w:val="004B157E"/>
    <w:rsid w:val="004B1EBE"/>
    <w:rsid w:val="004B2111"/>
    <w:rsid w:val="004B274B"/>
    <w:rsid w:val="004B2B11"/>
    <w:rsid w:val="004B2D42"/>
    <w:rsid w:val="004B3002"/>
    <w:rsid w:val="004B3A4C"/>
    <w:rsid w:val="004B3E4B"/>
    <w:rsid w:val="004B5298"/>
    <w:rsid w:val="004B6049"/>
    <w:rsid w:val="004B65F6"/>
    <w:rsid w:val="004B6755"/>
    <w:rsid w:val="004B6A18"/>
    <w:rsid w:val="004B6A78"/>
    <w:rsid w:val="004B75BA"/>
    <w:rsid w:val="004B7D4B"/>
    <w:rsid w:val="004B7F2F"/>
    <w:rsid w:val="004C044D"/>
    <w:rsid w:val="004C05C4"/>
    <w:rsid w:val="004C075D"/>
    <w:rsid w:val="004C0CBE"/>
    <w:rsid w:val="004C0E85"/>
    <w:rsid w:val="004C0EAC"/>
    <w:rsid w:val="004C1961"/>
    <w:rsid w:val="004C1969"/>
    <w:rsid w:val="004C1BF9"/>
    <w:rsid w:val="004C1D20"/>
    <w:rsid w:val="004C1D45"/>
    <w:rsid w:val="004C1E4B"/>
    <w:rsid w:val="004C24A8"/>
    <w:rsid w:val="004C3180"/>
    <w:rsid w:val="004C364A"/>
    <w:rsid w:val="004C36D8"/>
    <w:rsid w:val="004C45B1"/>
    <w:rsid w:val="004C486A"/>
    <w:rsid w:val="004C4A1B"/>
    <w:rsid w:val="004C51FE"/>
    <w:rsid w:val="004C69EA"/>
    <w:rsid w:val="004C6CDB"/>
    <w:rsid w:val="004C6D5A"/>
    <w:rsid w:val="004C6F07"/>
    <w:rsid w:val="004C6F29"/>
    <w:rsid w:val="004C77FC"/>
    <w:rsid w:val="004C79AC"/>
    <w:rsid w:val="004C7B6E"/>
    <w:rsid w:val="004C7EB5"/>
    <w:rsid w:val="004D05FB"/>
    <w:rsid w:val="004D09D9"/>
    <w:rsid w:val="004D0D02"/>
    <w:rsid w:val="004D0E96"/>
    <w:rsid w:val="004D153C"/>
    <w:rsid w:val="004D1646"/>
    <w:rsid w:val="004D1EDB"/>
    <w:rsid w:val="004D20CC"/>
    <w:rsid w:val="004D2901"/>
    <w:rsid w:val="004D2DF2"/>
    <w:rsid w:val="004D2E6D"/>
    <w:rsid w:val="004D3090"/>
    <w:rsid w:val="004D316E"/>
    <w:rsid w:val="004D3232"/>
    <w:rsid w:val="004D3E72"/>
    <w:rsid w:val="004D490E"/>
    <w:rsid w:val="004D494E"/>
    <w:rsid w:val="004D4966"/>
    <w:rsid w:val="004D4C96"/>
    <w:rsid w:val="004D5A58"/>
    <w:rsid w:val="004D65A1"/>
    <w:rsid w:val="004D6C63"/>
    <w:rsid w:val="004D6F76"/>
    <w:rsid w:val="004D77B8"/>
    <w:rsid w:val="004D79CB"/>
    <w:rsid w:val="004D7B2B"/>
    <w:rsid w:val="004D7CAC"/>
    <w:rsid w:val="004D7D16"/>
    <w:rsid w:val="004D7FEC"/>
    <w:rsid w:val="004E0865"/>
    <w:rsid w:val="004E0F3F"/>
    <w:rsid w:val="004E0FEE"/>
    <w:rsid w:val="004E1499"/>
    <w:rsid w:val="004E17F9"/>
    <w:rsid w:val="004E2BA7"/>
    <w:rsid w:val="004E3E33"/>
    <w:rsid w:val="004E3E98"/>
    <w:rsid w:val="004E42C7"/>
    <w:rsid w:val="004E4918"/>
    <w:rsid w:val="004E49DF"/>
    <w:rsid w:val="004E4A53"/>
    <w:rsid w:val="004E5915"/>
    <w:rsid w:val="004E5F49"/>
    <w:rsid w:val="004E6352"/>
    <w:rsid w:val="004E6B25"/>
    <w:rsid w:val="004E75DB"/>
    <w:rsid w:val="004E76CB"/>
    <w:rsid w:val="004E78AB"/>
    <w:rsid w:val="004E7B64"/>
    <w:rsid w:val="004F01CE"/>
    <w:rsid w:val="004F06A3"/>
    <w:rsid w:val="004F0A51"/>
    <w:rsid w:val="004F0F91"/>
    <w:rsid w:val="004F19BA"/>
    <w:rsid w:val="004F1B8E"/>
    <w:rsid w:val="004F2697"/>
    <w:rsid w:val="004F2942"/>
    <w:rsid w:val="004F30CC"/>
    <w:rsid w:val="004F546F"/>
    <w:rsid w:val="004F56BB"/>
    <w:rsid w:val="004F5771"/>
    <w:rsid w:val="004F5810"/>
    <w:rsid w:val="004F5CDB"/>
    <w:rsid w:val="004F7502"/>
    <w:rsid w:val="004F7DC0"/>
    <w:rsid w:val="004F7FBD"/>
    <w:rsid w:val="005005D5"/>
    <w:rsid w:val="0050063B"/>
    <w:rsid w:val="00500C33"/>
    <w:rsid w:val="00501915"/>
    <w:rsid w:val="00501B84"/>
    <w:rsid w:val="00501E7F"/>
    <w:rsid w:val="00501E8D"/>
    <w:rsid w:val="00502397"/>
    <w:rsid w:val="00502DCC"/>
    <w:rsid w:val="00502F49"/>
    <w:rsid w:val="00502FA2"/>
    <w:rsid w:val="0050340F"/>
    <w:rsid w:val="00503B96"/>
    <w:rsid w:val="00504283"/>
    <w:rsid w:val="005042F4"/>
    <w:rsid w:val="00504AA6"/>
    <w:rsid w:val="00505793"/>
    <w:rsid w:val="00506130"/>
    <w:rsid w:val="00506160"/>
    <w:rsid w:val="0050630F"/>
    <w:rsid w:val="00506BB3"/>
    <w:rsid w:val="00506CAD"/>
    <w:rsid w:val="00507B23"/>
    <w:rsid w:val="00510055"/>
    <w:rsid w:val="00510395"/>
    <w:rsid w:val="005115FE"/>
    <w:rsid w:val="0051186F"/>
    <w:rsid w:val="00511E24"/>
    <w:rsid w:val="00512380"/>
    <w:rsid w:val="005149A0"/>
    <w:rsid w:val="00515279"/>
    <w:rsid w:val="00516047"/>
    <w:rsid w:val="0051632D"/>
    <w:rsid w:val="005165C7"/>
    <w:rsid w:val="00516B03"/>
    <w:rsid w:val="00516E03"/>
    <w:rsid w:val="005175A1"/>
    <w:rsid w:val="00517D46"/>
    <w:rsid w:val="00520102"/>
    <w:rsid w:val="00520341"/>
    <w:rsid w:val="00520CC8"/>
    <w:rsid w:val="00520F69"/>
    <w:rsid w:val="00522204"/>
    <w:rsid w:val="0052308A"/>
    <w:rsid w:val="005233DA"/>
    <w:rsid w:val="00523439"/>
    <w:rsid w:val="005241AE"/>
    <w:rsid w:val="005243EC"/>
    <w:rsid w:val="00524D9E"/>
    <w:rsid w:val="00524DC8"/>
    <w:rsid w:val="00525847"/>
    <w:rsid w:val="005259CA"/>
    <w:rsid w:val="00525B09"/>
    <w:rsid w:val="0052618F"/>
    <w:rsid w:val="00526501"/>
    <w:rsid w:val="00526529"/>
    <w:rsid w:val="0052685E"/>
    <w:rsid w:val="00526B11"/>
    <w:rsid w:val="00526D2F"/>
    <w:rsid w:val="005270FF"/>
    <w:rsid w:val="00527410"/>
    <w:rsid w:val="0052742F"/>
    <w:rsid w:val="00527DC0"/>
    <w:rsid w:val="00527DDC"/>
    <w:rsid w:val="00527FB9"/>
    <w:rsid w:val="0053008A"/>
    <w:rsid w:val="005305D0"/>
    <w:rsid w:val="00530B98"/>
    <w:rsid w:val="00530DDD"/>
    <w:rsid w:val="0053151E"/>
    <w:rsid w:val="00531FE3"/>
    <w:rsid w:val="00532084"/>
    <w:rsid w:val="005325CA"/>
    <w:rsid w:val="00533374"/>
    <w:rsid w:val="005351A8"/>
    <w:rsid w:val="00535755"/>
    <w:rsid w:val="005365E8"/>
    <w:rsid w:val="00536C6A"/>
    <w:rsid w:val="00536CEC"/>
    <w:rsid w:val="005372D2"/>
    <w:rsid w:val="0053791C"/>
    <w:rsid w:val="00537936"/>
    <w:rsid w:val="00537CF0"/>
    <w:rsid w:val="00537F8F"/>
    <w:rsid w:val="00540164"/>
    <w:rsid w:val="005404E9"/>
    <w:rsid w:val="005407FB"/>
    <w:rsid w:val="005416FF"/>
    <w:rsid w:val="00542045"/>
    <w:rsid w:val="00542079"/>
    <w:rsid w:val="005422DF"/>
    <w:rsid w:val="00542507"/>
    <w:rsid w:val="005425D7"/>
    <w:rsid w:val="00542702"/>
    <w:rsid w:val="00542F28"/>
    <w:rsid w:val="00542FD4"/>
    <w:rsid w:val="005434A2"/>
    <w:rsid w:val="00544267"/>
    <w:rsid w:val="00544567"/>
    <w:rsid w:val="00546023"/>
    <w:rsid w:val="0054618A"/>
    <w:rsid w:val="00546EEC"/>
    <w:rsid w:val="00547DC8"/>
    <w:rsid w:val="00547FCE"/>
    <w:rsid w:val="00547FD2"/>
    <w:rsid w:val="00550120"/>
    <w:rsid w:val="00550234"/>
    <w:rsid w:val="0055076F"/>
    <w:rsid w:val="00550D2B"/>
    <w:rsid w:val="0055173A"/>
    <w:rsid w:val="005517F6"/>
    <w:rsid w:val="00552512"/>
    <w:rsid w:val="005529AB"/>
    <w:rsid w:val="00553CB1"/>
    <w:rsid w:val="00553CE8"/>
    <w:rsid w:val="00555BC0"/>
    <w:rsid w:val="00556335"/>
    <w:rsid w:val="0055653D"/>
    <w:rsid w:val="00556BD7"/>
    <w:rsid w:val="00556F4C"/>
    <w:rsid w:val="0055707C"/>
    <w:rsid w:val="00557083"/>
    <w:rsid w:val="00560DF2"/>
    <w:rsid w:val="00561386"/>
    <w:rsid w:val="005616A5"/>
    <w:rsid w:val="00561EED"/>
    <w:rsid w:val="005625FD"/>
    <w:rsid w:val="00562DFC"/>
    <w:rsid w:val="0056313E"/>
    <w:rsid w:val="00563EA8"/>
    <w:rsid w:val="005640C8"/>
    <w:rsid w:val="00564A10"/>
    <w:rsid w:val="00565224"/>
    <w:rsid w:val="00565395"/>
    <w:rsid w:val="00565FDA"/>
    <w:rsid w:val="005661AD"/>
    <w:rsid w:val="005663ED"/>
    <w:rsid w:val="0056711B"/>
    <w:rsid w:val="00567B8B"/>
    <w:rsid w:val="00567C2D"/>
    <w:rsid w:val="00567C70"/>
    <w:rsid w:val="005700D6"/>
    <w:rsid w:val="00570315"/>
    <w:rsid w:val="005708C3"/>
    <w:rsid w:val="005711C1"/>
    <w:rsid w:val="005716AC"/>
    <w:rsid w:val="00571AEE"/>
    <w:rsid w:val="00571E58"/>
    <w:rsid w:val="005728E8"/>
    <w:rsid w:val="00572A16"/>
    <w:rsid w:val="005733A6"/>
    <w:rsid w:val="0057343C"/>
    <w:rsid w:val="00573A13"/>
    <w:rsid w:val="00573F35"/>
    <w:rsid w:val="00574452"/>
    <w:rsid w:val="00575985"/>
    <w:rsid w:val="00577824"/>
    <w:rsid w:val="00577A71"/>
    <w:rsid w:val="00580047"/>
    <w:rsid w:val="0058039B"/>
    <w:rsid w:val="00580408"/>
    <w:rsid w:val="00580732"/>
    <w:rsid w:val="005815DD"/>
    <w:rsid w:val="0058169B"/>
    <w:rsid w:val="0058235F"/>
    <w:rsid w:val="00583A8E"/>
    <w:rsid w:val="00583FD4"/>
    <w:rsid w:val="00584849"/>
    <w:rsid w:val="005849E9"/>
    <w:rsid w:val="00584D65"/>
    <w:rsid w:val="005860AD"/>
    <w:rsid w:val="005864EC"/>
    <w:rsid w:val="005865A3"/>
    <w:rsid w:val="005868D8"/>
    <w:rsid w:val="00587087"/>
    <w:rsid w:val="005877D9"/>
    <w:rsid w:val="005903B1"/>
    <w:rsid w:val="00590B39"/>
    <w:rsid w:val="00591D5C"/>
    <w:rsid w:val="005922B4"/>
    <w:rsid w:val="005922CE"/>
    <w:rsid w:val="00592388"/>
    <w:rsid w:val="00592F92"/>
    <w:rsid w:val="005938E9"/>
    <w:rsid w:val="005939D7"/>
    <w:rsid w:val="0059429F"/>
    <w:rsid w:val="005945F1"/>
    <w:rsid w:val="0059466A"/>
    <w:rsid w:val="00594B05"/>
    <w:rsid w:val="00594D71"/>
    <w:rsid w:val="00594F47"/>
    <w:rsid w:val="005954AE"/>
    <w:rsid w:val="005955A2"/>
    <w:rsid w:val="0059690D"/>
    <w:rsid w:val="00596B75"/>
    <w:rsid w:val="00597570"/>
    <w:rsid w:val="005A05CA"/>
    <w:rsid w:val="005A1B18"/>
    <w:rsid w:val="005A2941"/>
    <w:rsid w:val="005A2F3B"/>
    <w:rsid w:val="005A3712"/>
    <w:rsid w:val="005A37D7"/>
    <w:rsid w:val="005A3829"/>
    <w:rsid w:val="005A404E"/>
    <w:rsid w:val="005A4244"/>
    <w:rsid w:val="005A4371"/>
    <w:rsid w:val="005A46DC"/>
    <w:rsid w:val="005A5B40"/>
    <w:rsid w:val="005A5FA4"/>
    <w:rsid w:val="005A601C"/>
    <w:rsid w:val="005A71C5"/>
    <w:rsid w:val="005A7249"/>
    <w:rsid w:val="005A74CB"/>
    <w:rsid w:val="005A79BE"/>
    <w:rsid w:val="005A7A45"/>
    <w:rsid w:val="005B0EF6"/>
    <w:rsid w:val="005B1303"/>
    <w:rsid w:val="005B1317"/>
    <w:rsid w:val="005B194C"/>
    <w:rsid w:val="005B2871"/>
    <w:rsid w:val="005B31D1"/>
    <w:rsid w:val="005B3C0A"/>
    <w:rsid w:val="005B47C0"/>
    <w:rsid w:val="005B499F"/>
    <w:rsid w:val="005B5692"/>
    <w:rsid w:val="005B56AB"/>
    <w:rsid w:val="005B56F7"/>
    <w:rsid w:val="005B575E"/>
    <w:rsid w:val="005B5BCA"/>
    <w:rsid w:val="005B66A0"/>
    <w:rsid w:val="005B67F8"/>
    <w:rsid w:val="005B7189"/>
    <w:rsid w:val="005C0606"/>
    <w:rsid w:val="005C0790"/>
    <w:rsid w:val="005C085F"/>
    <w:rsid w:val="005C0B1A"/>
    <w:rsid w:val="005C0F2F"/>
    <w:rsid w:val="005C0F9C"/>
    <w:rsid w:val="005C10F2"/>
    <w:rsid w:val="005C1740"/>
    <w:rsid w:val="005C17D1"/>
    <w:rsid w:val="005C1C28"/>
    <w:rsid w:val="005C29D8"/>
    <w:rsid w:val="005C2C16"/>
    <w:rsid w:val="005C2C47"/>
    <w:rsid w:val="005C2D74"/>
    <w:rsid w:val="005C2F81"/>
    <w:rsid w:val="005C38F3"/>
    <w:rsid w:val="005C3FDA"/>
    <w:rsid w:val="005C41BE"/>
    <w:rsid w:val="005C4C3E"/>
    <w:rsid w:val="005C54ED"/>
    <w:rsid w:val="005C5A8B"/>
    <w:rsid w:val="005C5F4C"/>
    <w:rsid w:val="005C60C9"/>
    <w:rsid w:val="005C66C9"/>
    <w:rsid w:val="005C6897"/>
    <w:rsid w:val="005C7971"/>
    <w:rsid w:val="005D0008"/>
    <w:rsid w:val="005D0173"/>
    <w:rsid w:val="005D0A23"/>
    <w:rsid w:val="005D1614"/>
    <w:rsid w:val="005D17FB"/>
    <w:rsid w:val="005D194E"/>
    <w:rsid w:val="005D1C5C"/>
    <w:rsid w:val="005D1C62"/>
    <w:rsid w:val="005D1E20"/>
    <w:rsid w:val="005D205B"/>
    <w:rsid w:val="005D27B9"/>
    <w:rsid w:val="005D29AE"/>
    <w:rsid w:val="005D2D37"/>
    <w:rsid w:val="005D3E78"/>
    <w:rsid w:val="005D41BD"/>
    <w:rsid w:val="005D42B5"/>
    <w:rsid w:val="005D45D5"/>
    <w:rsid w:val="005D54AA"/>
    <w:rsid w:val="005D5543"/>
    <w:rsid w:val="005D57F2"/>
    <w:rsid w:val="005D58EB"/>
    <w:rsid w:val="005D5ABF"/>
    <w:rsid w:val="005D644F"/>
    <w:rsid w:val="005D6709"/>
    <w:rsid w:val="005E0257"/>
    <w:rsid w:val="005E05DB"/>
    <w:rsid w:val="005E0F7E"/>
    <w:rsid w:val="005E1FEB"/>
    <w:rsid w:val="005E20A0"/>
    <w:rsid w:val="005E2139"/>
    <w:rsid w:val="005E21EE"/>
    <w:rsid w:val="005E235B"/>
    <w:rsid w:val="005E28F8"/>
    <w:rsid w:val="005E3041"/>
    <w:rsid w:val="005E3B27"/>
    <w:rsid w:val="005E3B80"/>
    <w:rsid w:val="005E421D"/>
    <w:rsid w:val="005E42A2"/>
    <w:rsid w:val="005E434E"/>
    <w:rsid w:val="005E4651"/>
    <w:rsid w:val="005E471C"/>
    <w:rsid w:val="005E4748"/>
    <w:rsid w:val="005E4796"/>
    <w:rsid w:val="005E49B1"/>
    <w:rsid w:val="005E4BEB"/>
    <w:rsid w:val="005E501F"/>
    <w:rsid w:val="005E53AC"/>
    <w:rsid w:val="005E55A1"/>
    <w:rsid w:val="005E598F"/>
    <w:rsid w:val="005E59C6"/>
    <w:rsid w:val="005E5BE6"/>
    <w:rsid w:val="005E5DDA"/>
    <w:rsid w:val="005E5FC7"/>
    <w:rsid w:val="005E60B9"/>
    <w:rsid w:val="005E6CA4"/>
    <w:rsid w:val="005E7B6C"/>
    <w:rsid w:val="005F02AD"/>
    <w:rsid w:val="005F07C7"/>
    <w:rsid w:val="005F0FE2"/>
    <w:rsid w:val="005F18CA"/>
    <w:rsid w:val="005F1CAB"/>
    <w:rsid w:val="005F1F3D"/>
    <w:rsid w:val="005F2217"/>
    <w:rsid w:val="005F22F5"/>
    <w:rsid w:val="005F26CD"/>
    <w:rsid w:val="005F3A8A"/>
    <w:rsid w:val="005F3C94"/>
    <w:rsid w:val="005F3ECA"/>
    <w:rsid w:val="005F4D1D"/>
    <w:rsid w:val="005F54AC"/>
    <w:rsid w:val="005F6BDB"/>
    <w:rsid w:val="005F6C86"/>
    <w:rsid w:val="005F6F26"/>
    <w:rsid w:val="005F7173"/>
    <w:rsid w:val="005F73C1"/>
    <w:rsid w:val="005F77B6"/>
    <w:rsid w:val="005F7FCB"/>
    <w:rsid w:val="0060103F"/>
    <w:rsid w:val="00601052"/>
    <w:rsid w:val="006018BE"/>
    <w:rsid w:val="00601E9D"/>
    <w:rsid w:val="006020ED"/>
    <w:rsid w:val="0060302D"/>
    <w:rsid w:val="006047A9"/>
    <w:rsid w:val="006048D4"/>
    <w:rsid w:val="00605522"/>
    <w:rsid w:val="00605ACB"/>
    <w:rsid w:val="00606537"/>
    <w:rsid w:val="006066A5"/>
    <w:rsid w:val="006066E6"/>
    <w:rsid w:val="0060673D"/>
    <w:rsid w:val="00610425"/>
    <w:rsid w:val="00610CA5"/>
    <w:rsid w:val="00610EBC"/>
    <w:rsid w:val="006113B5"/>
    <w:rsid w:val="006113CC"/>
    <w:rsid w:val="00611E47"/>
    <w:rsid w:val="00612156"/>
    <w:rsid w:val="006122EE"/>
    <w:rsid w:val="00612996"/>
    <w:rsid w:val="0061334B"/>
    <w:rsid w:val="006136B1"/>
    <w:rsid w:val="0061394D"/>
    <w:rsid w:val="00613D23"/>
    <w:rsid w:val="00614545"/>
    <w:rsid w:val="00614B4B"/>
    <w:rsid w:val="00614F47"/>
    <w:rsid w:val="0061558F"/>
    <w:rsid w:val="00615F21"/>
    <w:rsid w:val="00615F84"/>
    <w:rsid w:val="006162F5"/>
    <w:rsid w:val="006165EE"/>
    <w:rsid w:val="006170D4"/>
    <w:rsid w:val="00620599"/>
    <w:rsid w:val="006207E2"/>
    <w:rsid w:val="00620B27"/>
    <w:rsid w:val="00620CDF"/>
    <w:rsid w:val="00620F10"/>
    <w:rsid w:val="006217B2"/>
    <w:rsid w:val="00621EE2"/>
    <w:rsid w:val="00622A38"/>
    <w:rsid w:val="00622A8E"/>
    <w:rsid w:val="00623200"/>
    <w:rsid w:val="0062372A"/>
    <w:rsid w:val="006238DF"/>
    <w:rsid w:val="0062462B"/>
    <w:rsid w:val="0062475F"/>
    <w:rsid w:val="0062513C"/>
    <w:rsid w:val="00625751"/>
    <w:rsid w:val="00625EB3"/>
    <w:rsid w:val="00626393"/>
    <w:rsid w:val="006272FB"/>
    <w:rsid w:val="00630168"/>
    <w:rsid w:val="006307E2"/>
    <w:rsid w:val="006313FD"/>
    <w:rsid w:val="00631586"/>
    <w:rsid w:val="006321A4"/>
    <w:rsid w:val="006321DC"/>
    <w:rsid w:val="00633313"/>
    <w:rsid w:val="00633ED8"/>
    <w:rsid w:val="006342DC"/>
    <w:rsid w:val="00634878"/>
    <w:rsid w:val="0063487E"/>
    <w:rsid w:val="006348C4"/>
    <w:rsid w:val="00634A63"/>
    <w:rsid w:val="00634AB7"/>
    <w:rsid w:val="00634C1B"/>
    <w:rsid w:val="00635068"/>
    <w:rsid w:val="006351AC"/>
    <w:rsid w:val="00637492"/>
    <w:rsid w:val="006374DE"/>
    <w:rsid w:val="00637865"/>
    <w:rsid w:val="00637D9B"/>
    <w:rsid w:val="00640135"/>
    <w:rsid w:val="00640974"/>
    <w:rsid w:val="00641223"/>
    <w:rsid w:val="006417B4"/>
    <w:rsid w:val="0064215E"/>
    <w:rsid w:val="0064260B"/>
    <w:rsid w:val="00642ED9"/>
    <w:rsid w:val="00642EE2"/>
    <w:rsid w:val="00643B32"/>
    <w:rsid w:val="00643FB3"/>
    <w:rsid w:val="00644C03"/>
    <w:rsid w:val="00645175"/>
    <w:rsid w:val="00645662"/>
    <w:rsid w:val="006460C4"/>
    <w:rsid w:val="006468FC"/>
    <w:rsid w:val="00646EF4"/>
    <w:rsid w:val="00646F89"/>
    <w:rsid w:val="00646FB2"/>
    <w:rsid w:val="006475C0"/>
    <w:rsid w:val="006476CE"/>
    <w:rsid w:val="00647BDD"/>
    <w:rsid w:val="00647F19"/>
    <w:rsid w:val="00650333"/>
    <w:rsid w:val="00650485"/>
    <w:rsid w:val="00650E65"/>
    <w:rsid w:val="00650EED"/>
    <w:rsid w:val="00650F9B"/>
    <w:rsid w:val="0065135C"/>
    <w:rsid w:val="00651724"/>
    <w:rsid w:val="0065198F"/>
    <w:rsid w:val="00652013"/>
    <w:rsid w:val="00652AE8"/>
    <w:rsid w:val="00652C3C"/>
    <w:rsid w:val="00652DB0"/>
    <w:rsid w:val="00652DBE"/>
    <w:rsid w:val="0065301E"/>
    <w:rsid w:val="006537BC"/>
    <w:rsid w:val="00653BD5"/>
    <w:rsid w:val="006541AA"/>
    <w:rsid w:val="006549E8"/>
    <w:rsid w:val="00654AA6"/>
    <w:rsid w:val="0065748C"/>
    <w:rsid w:val="00660BCD"/>
    <w:rsid w:val="00660E34"/>
    <w:rsid w:val="00661B0B"/>
    <w:rsid w:val="00661F80"/>
    <w:rsid w:val="00662323"/>
    <w:rsid w:val="006631F9"/>
    <w:rsid w:val="00663F65"/>
    <w:rsid w:val="0066425C"/>
    <w:rsid w:val="006644C6"/>
    <w:rsid w:val="00664A4C"/>
    <w:rsid w:val="00664D49"/>
    <w:rsid w:val="0066528D"/>
    <w:rsid w:val="00665618"/>
    <w:rsid w:val="006665DE"/>
    <w:rsid w:val="00666A59"/>
    <w:rsid w:val="00667E70"/>
    <w:rsid w:val="006705ED"/>
    <w:rsid w:val="006709B6"/>
    <w:rsid w:val="006715BD"/>
    <w:rsid w:val="00671787"/>
    <w:rsid w:val="00671896"/>
    <w:rsid w:val="00671A2C"/>
    <w:rsid w:val="00672390"/>
    <w:rsid w:val="006731D4"/>
    <w:rsid w:val="00673DCD"/>
    <w:rsid w:val="0067431C"/>
    <w:rsid w:val="00674AEE"/>
    <w:rsid w:val="00674F24"/>
    <w:rsid w:val="00675294"/>
    <w:rsid w:val="006754CF"/>
    <w:rsid w:val="006754EB"/>
    <w:rsid w:val="00676440"/>
    <w:rsid w:val="00676E97"/>
    <w:rsid w:val="00677688"/>
    <w:rsid w:val="00677982"/>
    <w:rsid w:val="00680C07"/>
    <w:rsid w:val="00681504"/>
    <w:rsid w:val="0068152C"/>
    <w:rsid w:val="0068189E"/>
    <w:rsid w:val="00681B0C"/>
    <w:rsid w:val="00681B5C"/>
    <w:rsid w:val="006823BD"/>
    <w:rsid w:val="00683100"/>
    <w:rsid w:val="00683104"/>
    <w:rsid w:val="00683246"/>
    <w:rsid w:val="00683395"/>
    <w:rsid w:val="00683A3B"/>
    <w:rsid w:val="00684060"/>
    <w:rsid w:val="0068504D"/>
    <w:rsid w:val="006862E2"/>
    <w:rsid w:val="006867E2"/>
    <w:rsid w:val="0068741D"/>
    <w:rsid w:val="0068756B"/>
    <w:rsid w:val="00687BB4"/>
    <w:rsid w:val="00687D0A"/>
    <w:rsid w:val="00687DC9"/>
    <w:rsid w:val="006902F4"/>
    <w:rsid w:val="0069034E"/>
    <w:rsid w:val="00690793"/>
    <w:rsid w:val="00690F47"/>
    <w:rsid w:val="00691C64"/>
    <w:rsid w:val="00691E55"/>
    <w:rsid w:val="0069241E"/>
    <w:rsid w:val="0069259A"/>
    <w:rsid w:val="00692634"/>
    <w:rsid w:val="00692842"/>
    <w:rsid w:val="00692CFB"/>
    <w:rsid w:val="0069382C"/>
    <w:rsid w:val="00693A83"/>
    <w:rsid w:val="00693B42"/>
    <w:rsid w:val="00694698"/>
    <w:rsid w:val="00694ADA"/>
    <w:rsid w:val="0069599D"/>
    <w:rsid w:val="00695E09"/>
    <w:rsid w:val="00696D08"/>
    <w:rsid w:val="006974C0"/>
    <w:rsid w:val="006A0B34"/>
    <w:rsid w:val="006A1153"/>
    <w:rsid w:val="006A1864"/>
    <w:rsid w:val="006A1E21"/>
    <w:rsid w:val="006A2538"/>
    <w:rsid w:val="006A29B8"/>
    <w:rsid w:val="006A3DA1"/>
    <w:rsid w:val="006A4A7E"/>
    <w:rsid w:val="006A4D03"/>
    <w:rsid w:val="006A5D27"/>
    <w:rsid w:val="006A63EE"/>
    <w:rsid w:val="006A708C"/>
    <w:rsid w:val="006A72BB"/>
    <w:rsid w:val="006A796E"/>
    <w:rsid w:val="006B0052"/>
    <w:rsid w:val="006B01A5"/>
    <w:rsid w:val="006B1774"/>
    <w:rsid w:val="006B179E"/>
    <w:rsid w:val="006B19D7"/>
    <w:rsid w:val="006B1DB9"/>
    <w:rsid w:val="006B29A4"/>
    <w:rsid w:val="006B32C7"/>
    <w:rsid w:val="006B3557"/>
    <w:rsid w:val="006B35FC"/>
    <w:rsid w:val="006B385C"/>
    <w:rsid w:val="006B3EAB"/>
    <w:rsid w:val="006B446F"/>
    <w:rsid w:val="006B4AE8"/>
    <w:rsid w:val="006B57AE"/>
    <w:rsid w:val="006B5B61"/>
    <w:rsid w:val="006B7E25"/>
    <w:rsid w:val="006C0383"/>
    <w:rsid w:val="006C0CC6"/>
    <w:rsid w:val="006C0E05"/>
    <w:rsid w:val="006C128C"/>
    <w:rsid w:val="006C12FB"/>
    <w:rsid w:val="006C1902"/>
    <w:rsid w:val="006C1B0E"/>
    <w:rsid w:val="006C1B32"/>
    <w:rsid w:val="006C20D1"/>
    <w:rsid w:val="006C2E6C"/>
    <w:rsid w:val="006C334D"/>
    <w:rsid w:val="006C3AE3"/>
    <w:rsid w:val="006C4CD6"/>
    <w:rsid w:val="006C4D9B"/>
    <w:rsid w:val="006C5CEB"/>
    <w:rsid w:val="006C5D92"/>
    <w:rsid w:val="006C679B"/>
    <w:rsid w:val="006C6E27"/>
    <w:rsid w:val="006C7F45"/>
    <w:rsid w:val="006D08D8"/>
    <w:rsid w:val="006D1058"/>
    <w:rsid w:val="006D15A9"/>
    <w:rsid w:val="006D15E5"/>
    <w:rsid w:val="006D181F"/>
    <w:rsid w:val="006D1E76"/>
    <w:rsid w:val="006D23E3"/>
    <w:rsid w:val="006D2D98"/>
    <w:rsid w:val="006D3066"/>
    <w:rsid w:val="006D383C"/>
    <w:rsid w:val="006D3A9F"/>
    <w:rsid w:val="006D403C"/>
    <w:rsid w:val="006D44F5"/>
    <w:rsid w:val="006D4BED"/>
    <w:rsid w:val="006D51E6"/>
    <w:rsid w:val="006D5D75"/>
    <w:rsid w:val="006D63E2"/>
    <w:rsid w:val="006D665F"/>
    <w:rsid w:val="006D6B99"/>
    <w:rsid w:val="006D6CAB"/>
    <w:rsid w:val="006D7168"/>
    <w:rsid w:val="006D7954"/>
    <w:rsid w:val="006D7FF8"/>
    <w:rsid w:val="006E0355"/>
    <w:rsid w:val="006E09B3"/>
    <w:rsid w:val="006E0C73"/>
    <w:rsid w:val="006E0DE0"/>
    <w:rsid w:val="006E1A87"/>
    <w:rsid w:val="006E1F0C"/>
    <w:rsid w:val="006E2259"/>
    <w:rsid w:val="006E24D1"/>
    <w:rsid w:val="006E3A6D"/>
    <w:rsid w:val="006E3DC3"/>
    <w:rsid w:val="006E44F5"/>
    <w:rsid w:val="006E4744"/>
    <w:rsid w:val="006E578D"/>
    <w:rsid w:val="006E5798"/>
    <w:rsid w:val="006E5EB5"/>
    <w:rsid w:val="006E6200"/>
    <w:rsid w:val="006E640B"/>
    <w:rsid w:val="006E6F7A"/>
    <w:rsid w:val="006E755F"/>
    <w:rsid w:val="006E7DB8"/>
    <w:rsid w:val="006F0455"/>
    <w:rsid w:val="006F04FA"/>
    <w:rsid w:val="006F1212"/>
    <w:rsid w:val="006F12DB"/>
    <w:rsid w:val="006F1546"/>
    <w:rsid w:val="006F1BF3"/>
    <w:rsid w:val="006F2260"/>
    <w:rsid w:val="006F2F57"/>
    <w:rsid w:val="006F34FF"/>
    <w:rsid w:val="006F3B23"/>
    <w:rsid w:val="006F3DD8"/>
    <w:rsid w:val="006F4165"/>
    <w:rsid w:val="006F45AB"/>
    <w:rsid w:val="006F4AAF"/>
    <w:rsid w:val="006F5009"/>
    <w:rsid w:val="006F6963"/>
    <w:rsid w:val="006F6CF5"/>
    <w:rsid w:val="006F749E"/>
    <w:rsid w:val="006F75AF"/>
    <w:rsid w:val="006F791B"/>
    <w:rsid w:val="006F7EB9"/>
    <w:rsid w:val="0070014D"/>
    <w:rsid w:val="00700320"/>
    <w:rsid w:val="00700901"/>
    <w:rsid w:val="00700AC3"/>
    <w:rsid w:val="00701D94"/>
    <w:rsid w:val="00701FAB"/>
    <w:rsid w:val="00702183"/>
    <w:rsid w:val="00702D90"/>
    <w:rsid w:val="00703522"/>
    <w:rsid w:val="00704B32"/>
    <w:rsid w:val="00704F19"/>
    <w:rsid w:val="00705137"/>
    <w:rsid w:val="00705823"/>
    <w:rsid w:val="0070626D"/>
    <w:rsid w:val="007063E2"/>
    <w:rsid w:val="00706587"/>
    <w:rsid w:val="0070665F"/>
    <w:rsid w:val="00707A1E"/>
    <w:rsid w:val="00707B8F"/>
    <w:rsid w:val="00707D0D"/>
    <w:rsid w:val="00710488"/>
    <w:rsid w:val="00710977"/>
    <w:rsid w:val="00710DA1"/>
    <w:rsid w:val="007112CA"/>
    <w:rsid w:val="007116C9"/>
    <w:rsid w:val="00711B2D"/>
    <w:rsid w:val="00711C0C"/>
    <w:rsid w:val="00713954"/>
    <w:rsid w:val="0071397D"/>
    <w:rsid w:val="00713E3E"/>
    <w:rsid w:val="00713E5E"/>
    <w:rsid w:val="00713F76"/>
    <w:rsid w:val="00714A4A"/>
    <w:rsid w:val="00714C62"/>
    <w:rsid w:val="0071512D"/>
    <w:rsid w:val="00715526"/>
    <w:rsid w:val="00715F82"/>
    <w:rsid w:val="007165D6"/>
    <w:rsid w:val="00716E37"/>
    <w:rsid w:val="00720346"/>
    <w:rsid w:val="00720720"/>
    <w:rsid w:val="00720F7B"/>
    <w:rsid w:val="00721895"/>
    <w:rsid w:val="007218C4"/>
    <w:rsid w:val="00721F55"/>
    <w:rsid w:val="00722AE4"/>
    <w:rsid w:val="0072348E"/>
    <w:rsid w:val="00723753"/>
    <w:rsid w:val="00724DDD"/>
    <w:rsid w:val="007253D3"/>
    <w:rsid w:val="00726053"/>
    <w:rsid w:val="00726918"/>
    <w:rsid w:val="00726FB3"/>
    <w:rsid w:val="007270F0"/>
    <w:rsid w:val="00727EFC"/>
    <w:rsid w:val="00730013"/>
    <w:rsid w:val="007301EA"/>
    <w:rsid w:val="007308BB"/>
    <w:rsid w:val="00730CFD"/>
    <w:rsid w:val="00730D85"/>
    <w:rsid w:val="007312F7"/>
    <w:rsid w:val="007315B9"/>
    <w:rsid w:val="007315BC"/>
    <w:rsid w:val="00731D4E"/>
    <w:rsid w:val="00732259"/>
    <w:rsid w:val="00732644"/>
    <w:rsid w:val="007331B5"/>
    <w:rsid w:val="00733AF8"/>
    <w:rsid w:val="00733E46"/>
    <w:rsid w:val="007353BE"/>
    <w:rsid w:val="00735834"/>
    <w:rsid w:val="00735CA8"/>
    <w:rsid w:val="0073626D"/>
    <w:rsid w:val="00736286"/>
    <w:rsid w:val="00736DDD"/>
    <w:rsid w:val="007379CD"/>
    <w:rsid w:val="00737C07"/>
    <w:rsid w:val="00737CE6"/>
    <w:rsid w:val="00737E08"/>
    <w:rsid w:val="007407AE"/>
    <w:rsid w:val="00741282"/>
    <w:rsid w:val="007415B4"/>
    <w:rsid w:val="00741772"/>
    <w:rsid w:val="007418F8"/>
    <w:rsid w:val="007419E4"/>
    <w:rsid w:val="0074297F"/>
    <w:rsid w:val="00743CA4"/>
    <w:rsid w:val="00744248"/>
    <w:rsid w:val="00744601"/>
    <w:rsid w:val="0074478E"/>
    <w:rsid w:val="00744FB5"/>
    <w:rsid w:val="007450E0"/>
    <w:rsid w:val="0074532A"/>
    <w:rsid w:val="0074543C"/>
    <w:rsid w:val="007455AD"/>
    <w:rsid w:val="00745612"/>
    <w:rsid w:val="00745747"/>
    <w:rsid w:val="007462D4"/>
    <w:rsid w:val="00746A78"/>
    <w:rsid w:val="00746FB5"/>
    <w:rsid w:val="00747199"/>
    <w:rsid w:val="00747AB9"/>
    <w:rsid w:val="007504D0"/>
    <w:rsid w:val="00750CD8"/>
    <w:rsid w:val="00750D0B"/>
    <w:rsid w:val="00751040"/>
    <w:rsid w:val="007513D8"/>
    <w:rsid w:val="007516A5"/>
    <w:rsid w:val="007518B2"/>
    <w:rsid w:val="00751A41"/>
    <w:rsid w:val="0075235F"/>
    <w:rsid w:val="0075249A"/>
    <w:rsid w:val="00752916"/>
    <w:rsid w:val="00752918"/>
    <w:rsid w:val="0075296C"/>
    <w:rsid w:val="00752B94"/>
    <w:rsid w:val="00753A3F"/>
    <w:rsid w:val="00753CE4"/>
    <w:rsid w:val="0075406E"/>
    <w:rsid w:val="00754668"/>
    <w:rsid w:val="00755689"/>
    <w:rsid w:val="00755B09"/>
    <w:rsid w:val="00755DE2"/>
    <w:rsid w:val="00756463"/>
    <w:rsid w:val="007573B9"/>
    <w:rsid w:val="0075792B"/>
    <w:rsid w:val="00757B4F"/>
    <w:rsid w:val="00757C99"/>
    <w:rsid w:val="007607F1"/>
    <w:rsid w:val="00760982"/>
    <w:rsid w:val="00761D80"/>
    <w:rsid w:val="00761FC3"/>
    <w:rsid w:val="00762036"/>
    <w:rsid w:val="00762905"/>
    <w:rsid w:val="0076315A"/>
    <w:rsid w:val="00763822"/>
    <w:rsid w:val="007638FF"/>
    <w:rsid w:val="007639FB"/>
    <w:rsid w:val="0076400A"/>
    <w:rsid w:val="0076443B"/>
    <w:rsid w:val="00764A48"/>
    <w:rsid w:val="00764D28"/>
    <w:rsid w:val="00764EC2"/>
    <w:rsid w:val="00765581"/>
    <w:rsid w:val="00765FC2"/>
    <w:rsid w:val="00765FF1"/>
    <w:rsid w:val="00766DB1"/>
    <w:rsid w:val="00767B26"/>
    <w:rsid w:val="0077003A"/>
    <w:rsid w:val="00770AB7"/>
    <w:rsid w:val="0077130B"/>
    <w:rsid w:val="00771491"/>
    <w:rsid w:val="007715AA"/>
    <w:rsid w:val="0077282E"/>
    <w:rsid w:val="00772832"/>
    <w:rsid w:val="00772A06"/>
    <w:rsid w:val="007730B1"/>
    <w:rsid w:val="00773155"/>
    <w:rsid w:val="00773157"/>
    <w:rsid w:val="007744E9"/>
    <w:rsid w:val="00774989"/>
    <w:rsid w:val="007753A4"/>
    <w:rsid w:val="00775980"/>
    <w:rsid w:val="00775B96"/>
    <w:rsid w:val="00776D1E"/>
    <w:rsid w:val="007772F3"/>
    <w:rsid w:val="007774F8"/>
    <w:rsid w:val="00777A32"/>
    <w:rsid w:val="00780894"/>
    <w:rsid w:val="0078136D"/>
    <w:rsid w:val="00781E7C"/>
    <w:rsid w:val="007821F5"/>
    <w:rsid w:val="00782AF0"/>
    <w:rsid w:val="00782FD4"/>
    <w:rsid w:val="0078393B"/>
    <w:rsid w:val="00783B0C"/>
    <w:rsid w:val="00783BCF"/>
    <w:rsid w:val="00783F25"/>
    <w:rsid w:val="00784073"/>
    <w:rsid w:val="00784642"/>
    <w:rsid w:val="00784EBE"/>
    <w:rsid w:val="007850FE"/>
    <w:rsid w:val="00785EC8"/>
    <w:rsid w:val="00786151"/>
    <w:rsid w:val="00786CE2"/>
    <w:rsid w:val="00787376"/>
    <w:rsid w:val="00787412"/>
    <w:rsid w:val="00787681"/>
    <w:rsid w:val="00787DF8"/>
    <w:rsid w:val="00790165"/>
    <w:rsid w:val="007913EE"/>
    <w:rsid w:val="0079154B"/>
    <w:rsid w:val="00791807"/>
    <w:rsid w:val="00791E51"/>
    <w:rsid w:val="00791EE8"/>
    <w:rsid w:val="007921C6"/>
    <w:rsid w:val="00792564"/>
    <w:rsid w:val="00793A3D"/>
    <w:rsid w:val="00794094"/>
    <w:rsid w:val="00794A7F"/>
    <w:rsid w:val="007951DF"/>
    <w:rsid w:val="0079544A"/>
    <w:rsid w:val="0079556B"/>
    <w:rsid w:val="00795828"/>
    <w:rsid w:val="00795C66"/>
    <w:rsid w:val="00795E6A"/>
    <w:rsid w:val="00796C0E"/>
    <w:rsid w:val="00797C77"/>
    <w:rsid w:val="00797CD0"/>
    <w:rsid w:val="007A01E9"/>
    <w:rsid w:val="007A0CCB"/>
    <w:rsid w:val="007A10C7"/>
    <w:rsid w:val="007A12F4"/>
    <w:rsid w:val="007A18BB"/>
    <w:rsid w:val="007A2361"/>
    <w:rsid w:val="007A27AF"/>
    <w:rsid w:val="007A2E67"/>
    <w:rsid w:val="007A2EF2"/>
    <w:rsid w:val="007A3EC8"/>
    <w:rsid w:val="007A4222"/>
    <w:rsid w:val="007A4FF9"/>
    <w:rsid w:val="007A50CA"/>
    <w:rsid w:val="007A6802"/>
    <w:rsid w:val="007A6A65"/>
    <w:rsid w:val="007A74D5"/>
    <w:rsid w:val="007A799D"/>
    <w:rsid w:val="007B00D1"/>
    <w:rsid w:val="007B0364"/>
    <w:rsid w:val="007B1563"/>
    <w:rsid w:val="007B158D"/>
    <w:rsid w:val="007B19A3"/>
    <w:rsid w:val="007B1EE2"/>
    <w:rsid w:val="007B23BF"/>
    <w:rsid w:val="007B249C"/>
    <w:rsid w:val="007B348F"/>
    <w:rsid w:val="007B39FF"/>
    <w:rsid w:val="007B3D8F"/>
    <w:rsid w:val="007B3DA5"/>
    <w:rsid w:val="007B4E7A"/>
    <w:rsid w:val="007B5109"/>
    <w:rsid w:val="007B5648"/>
    <w:rsid w:val="007B5951"/>
    <w:rsid w:val="007B5A4D"/>
    <w:rsid w:val="007B6460"/>
    <w:rsid w:val="007B66A6"/>
    <w:rsid w:val="007B6DD6"/>
    <w:rsid w:val="007B709C"/>
    <w:rsid w:val="007B7471"/>
    <w:rsid w:val="007C06F4"/>
    <w:rsid w:val="007C0917"/>
    <w:rsid w:val="007C1378"/>
    <w:rsid w:val="007C1542"/>
    <w:rsid w:val="007C173B"/>
    <w:rsid w:val="007C1FCC"/>
    <w:rsid w:val="007C35BB"/>
    <w:rsid w:val="007C39DE"/>
    <w:rsid w:val="007C405E"/>
    <w:rsid w:val="007C4A67"/>
    <w:rsid w:val="007C4ACA"/>
    <w:rsid w:val="007C5177"/>
    <w:rsid w:val="007C54BD"/>
    <w:rsid w:val="007C564A"/>
    <w:rsid w:val="007C7204"/>
    <w:rsid w:val="007C75D4"/>
    <w:rsid w:val="007D1224"/>
    <w:rsid w:val="007D13A6"/>
    <w:rsid w:val="007D1C8C"/>
    <w:rsid w:val="007D2255"/>
    <w:rsid w:val="007D22BB"/>
    <w:rsid w:val="007D3080"/>
    <w:rsid w:val="007D30F0"/>
    <w:rsid w:val="007D3A17"/>
    <w:rsid w:val="007D4982"/>
    <w:rsid w:val="007D4A4B"/>
    <w:rsid w:val="007D5781"/>
    <w:rsid w:val="007D6834"/>
    <w:rsid w:val="007D6A5D"/>
    <w:rsid w:val="007D79DA"/>
    <w:rsid w:val="007E05CC"/>
    <w:rsid w:val="007E0F12"/>
    <w:rsid w:val="007E1485"/>
    <w:rsid w:val="007E1747"/>
    <w:rsid w:val="007E1BE3"/>
    <w:rsid w:val="007E2136"/>
    <w:rsid w:val="007E2A26"/>
    <w:rsid w:val="007E2AE8"/>
    <w:rsid w:val="007E48AB"/>
    <w:rsid w:val="007E5E7A"/>
    <w:rsid w:val="007E63BC"/>
    <w:rsid w:val="007E667C"/>
    <w:rsid w:val="007E729D"/>
    <w:rsid w:val="007E77A1"/>
    <w:rsid w:val="007E7A42"/>
    <w:rsid w:val="007E7A76"/>
    <w:rsid w:val="007E7B69"/>
    <w:rsid w:val="007F0221"/>
    <w:rsid w:val="007F03E7"/>
    <w:rsid w:val="007F09B5"/>
    <w:rsid w:val="007F0F55"/>
    <w:rsid w:val="007F16E3"/>
    <w:rsid w:val="007F1D91"/>
    <w:rsid w:val="007F1DCF"/>
    <w:rsid w:val="007F2244"/>
    <w:rsid w:val="007F284B"/>
    <w:rsid w:val="007F29D8"/>
    <w:rsid w:val="007F2B38"/>
    <w:rsid w:val="007F30D7"/>
    <w:rsid w:val="007F32FF"/>
    <w:rsid w:val="007F3C04"/>
    <w:rsid w:val="007F3CD0"/>
    <w:rsid w:val="007F3D8C"/>
    <w:rsid w:val="007F3DC8"/>
    <w:rsid w:val="007F4333"/>
    <w:rsid w:val="007F471C"/>
    <w:rsid w:val="007F5015"/>
    <w:rsid w:val="007F53D3"/>
    <w:rsid w:val="007F5480"/>
    <w:rsid w:val="007F6270"/>
    <w:rsid w:val="007F6DC9"/>
    <w:rsid w:val="007F6E55"/>
    <w:rsid w:val="007F75D7"/>
    <w:rsid w:val="007F7BEE"/>
    <w:rsid w:val="007F7E60"/>
    <w:rsid w:val="008008D0"/>
    <w:rsid w:val="00800B6F"/>
    <w:rsid w:val="00800EE7"/>
    <w:rsid w:val="0080151C"/>
    <w:rsid w:val="00801F2C"/>
    <w:rsid w:val="008021DD"/>
    <w:rsid w:val="00802C44"/>
    <w:rsid w:val="00803158"/>
    <w:rsid w:val="008032EB"/>
    <w:rsid w:val="00803783"/>
    <w:rsid w:val="008037B5"/>
    <w:rsid w:val="008042FB"/>
    <w:rsid w:val="00804561"/>
    <w:rsid w:val="0080461B"/>
    <w:rsid w:val="008049EB"/>
    <w:rsid w:val="00804B19"/>
    <w:rsid w:val="00804C9D"/>
    <w:rsid w:val="00804F5F"/>
    <w:rsid w:val="00805479"/>
    <w:rsid w:val="00806EC0"/>
    <w:rsid w:val="0080742A"/>
    <w:rsid w:val="00807471"/>
    <w:rsid w:val="00807BD2"/>
    <w:rsid w:val="00807ECE"/>
    <w:rsid w:val="00810C16"/>
    <w:rsid w:val="00811651"/>
    <w:rsid w:val="00811734"/>
    <w:rsid w:val="00811BDA"/>
    <w:rsid w:val="00811D42"/>
    <w:rsid w:val="0081214F"/>
    <w:rsid w:val="00812201"/>
    <w:rsid w:val="00812A38"/>
    <w:rsid w:val="00812FDB"/>
    <w:rsid w:val="00814116"/>
    <w:rsid w:val="0081425C"/>
    <w:rsid w:val="00814887"/>
    <w:rsid w:val="00814A76"/>
    <w:rsid w:val="00814ADE"/>
    <w:rsid w:val="00814AF7"/>
    <w:rsid w:val="00814DDE"/>
    <w:rsid w:val="00815D01"/>
    <w:rsid w:val="00815D25"/>
    <w:rsid w:val="00815F39"/>
    <w:rsid w:val="00815F47"/>
    <w:rsid w:val="008161E3"/>
    <w:rsid w:val="0081686D"/>
    <w:rsid w:val="00816DE3"/>
    <w:rsid w:val="0081796E"/>
    <w:rsid w:val="00817D39"/>
    <w:rsid w:val="00820E73"/>
    <w:rsid w:val="008222BB"/>
    <w:rsid w:val="00822E8D"/>
    <w:rsid w:val="00823138"/>
    <w:rsid w:val="00823389"/>
    <w:rsid w:val="0082352B"/>
    <w:rsid w:val="00823A21"/>
    <w:rsid w:val="00823E9D"/>
    <w:rsid w:val="008242A2"/>
    <w:rsid w:val="008243FA"/>
    <w:rsid w:val="00824506"/>
    <w:rsid w:val="00824AD9"/>
    <w:rsid w:val="00824DE7"/>
    <w:rsid w:val="008251DD"/>
    <w:rsid w:val="008253C6"/>
    <w:rsid w:val="00826039"/>
    <w:rsid w:val="008263CB"/>
    <w:rsid w:val="008263D1"/>
    <w:rsid w:val="00826504"/>
    <w:rsid w:val="0082677A"/>
    <w:rsid w:val="00827DDB"/>
    <w:rsid w:val="00830542"/>
    <w:rsid w:val="00830733"/>
    <w:rsid w:val="00830B08"/>
    <w:rsid w:val="00830BF5"/>
    <w:rsid w:val="00830F4A"/>
    <w:rsid w:val="00831821"/>
    <w:rsid w:val="00832757"/>
    <w:rsid w:val="008329EE"/>
    <w:rsid w:val="00832AC7"/>
    <w:rsid w:val="0083337C"/>
    <w:rsid w:val="0083420A"/>
    <w:rsid w:val="0083424D"/>
    <w:rsid w:val="00834A3E"/>
    <w:rsid w:val="00834E59"/>
    <w:rsid w:val="00834F06"/>
    <w:rsid w:val="008356BE"/>
    <w:rsid w:val="008358F6"/>
    <w:rsid w:val="00836424"/>
    <w:rsid w:val="00836E22"/>
    <w:rsid w:val="00837040"/>
    <w:rsid w:val="0083719F"/>
    <w:rsid w:val="00837214"/>
    <w:rsid w:val="00837799"/>
    <w:rsid w:val="00837BCE"/>
    <w:rsid w:val="00837FC7"/>
    <w:rsid w:val="00840425"/>
    <w:rsid w:val="0084078F"/>
    <w:rsid w:val="0084098D"/>
    <w:rsid w:val="00840C13"/>
    <w:rsid w:val="008412A7"/>
    <w:rsid w:val="00841853"/>
    <w:rsid w:val="008418D4"/>
    <w:rsid w:val="00841978"/>
    <w:rsid w:val="00841A79"/>
    <w:rsid w:val="008421A6"/>
    <w:rsid w:val="00842550"/>
    <w:rsid w:val="00842561"/>
    <w:rsid w:val="008429DF"/>
    <w:rsid w:val="00842D5A"/>
    <w:rsid w:val="00843590"/>
    <w:rsid w:val="00843C30"/>
    <w:rsid w:val="00843F6D"/>
    <w:rsid w:val="00844861"/>
    <w:rsid w:val="00844C10"/>
    <w:rsid w:val="00844C88"/>
    <w:rsid w:val="008451BC"/>
    <w:rsid w:val="008457CB"/>
    <w:rsid w:val="00845CB2"/>
    <w:rsid w:val="0084610D"/>
    <w:rsid w:val="00846124"/>
    <w:rsid w:val="008465CF"/>
    <w:rsid w:val="008467FD"/>
    <w:rsid w:val="00846D83"/>
    <w:rsid w:val="00847127"/>
    <w:rsid w:val="008471F8"/>
    <w:rsid w:val="00850136"/>
    <w:rsid w:val="00850A57"/>
    <w:rsid w:val="00850AE4"/>
    <w:rsid w:val="00850E80"/>
    <w:rsid w:val="00850FCD"/>
    <w:rsid w:val="0085142B"/>
    <w:rsid w:val="0085237D"/>
    <w:rsid w:val="00853EA0"/>
    <w:rsid w:val="00853EAA"/>
    <w:rsid w:val="008540E2"/>
    <w:rsid w:val="00854602"/>
    <w:rsid w:val="00854C16"/>
    <w:rsid w:val="00854C9C"/>
    <w:rsid w:val="00854E6D"/>
    <w:rsid w:val="008565E1"/>
    <w:rsid w:val="0085660B"/>
    <w:rsid w:val="00856771"/>
    <w:rsid w:val="008569EC"/>
    <w:rsid w:val="0085743A"/>
    <w:rsid w:val="0085786B"/>
    <w:rsid w:val="00857974"/>
    <w:rsid w:val="008604A1"/>
    <w:rsid w:val="008618BD"/>
    <w:rsid w:val="00862248"/>
    <w:rsid w:val="00862DE4"/>
    <w:rsid w:val="00862F36"/>
    <w:rsid w:val="00863DAF"/>
    <w:rsid w:val="00864031"/>
    <w:rsid w:val="00864397"/>
    <w:rsid w:val="00864658"/>
    <w:rsid w:val="00864A34"/>
    <w:rsid w:val="00864C89"/>
    <w:rsid w:val="00865220"/>
    <w:rsid w:val="008657E3"/>
    <w:rsid w:val="008658FA"/>
    <w:rsid w:val="00865E27"/>
    <w:rsid w:val="0086710D"/>
    <w:rsid w:val="00867287"/>
    <w:rsid w:val="008678D7"/>
    <w:rsid w:val="0086798D"/>
    <w:rsid w:val="00870C6C"/>
    <w:rsid w:val="008713B0"/>
    <w:rsid w:val="00872168"/>
    <w:rsid w:val="00872B24"/>
    <w:rsid w:val="00872E11"/>
    <w:rsid w:val="0087450B"/>
    <w:rsid w:val="008748AD"/>
    <w:rsid w:val="00874E32"/>
    <w:rsid w:val="00875B1B"/>
    <w:rsid w:val="00875C76"/>
    <w:rsid w:val="00875F78"/>
    <w:rsid w:val="008764DA"/>
    <w:rsid w:val="0087662F"/>
    <w:rsid w:val="008767E2"/>
    <w:rsid w:val="008770E6"/>
    <w:rsid w:val="0087769A"/>
    <w:rsid w:val="00877A81"/>
    <w:rsid w:val="00877D75"/>
    <w:rsid w:val="00880016"/>
    <w:rsid w:val="0088002F"/>
    <w:rsid w:val="0088007E"/>
    <w:rsid w:val="008806A9"/>
    <w:rsid w:val="00880E77"/>
    <w:rsid w:val="008813D1"/>
    <w:rsid w:val="00881622"/>
    <w:rsid w:val="00881B18"/>
    <w:rsid w:val="00881CE1"/>
    <w:rsid w:val="00882180"/>
    <w:rsid w:val="008827AB"/>
    <w:rsid w:val="00882A92"/>
    <w:rsid w:val="00882BE8"/>
    <w:rsid w:val="00882CCA"/>
    <w:rsid w:val="00882EA7"/>
    <w:rsid w:val="008834B6"/>
    <w:rsid w:val="008836E5"/>
    <w:rsid w:val="00883BD1"/>
    <w:rsid w:val="00883C7F"/>
    <w:rsid w:val="0088447D"/>
    <w:rsid w:val="0088468B"/>
    <w:rsid w:val="008851B9"/>
    <w:rsid w:val="00885837"/>
    <w:rsid w:val="00885BB9"/>
    <w:rsid w:val="00885D24"/>
    <w:rsid w:val="00885DDE"/>
    <w:rsid w:val="0088686B"/>
    <w:rsid w:val="00886D58"/>
    <w:rsid w:val="00887386"/>
    <w:rsid w:val="00887579"/>
    <w:rsid w:val="00887951"/>
    <w:rsid w:val="008900C1"/>
    <w:rsid w:val="00890C61"/>
    <w:rsid w:val="00890F8C"/>
    <w:rsid w:val="0089189F"/>
    <w:rsid w:val="00891E86"/>
    <w:rsid w:val="008938A4"/>
    <w:rsid w:val="008943F7"/>
    <w:rsid w:val="00894A6F"/>
    <w:rsid w:val="00894A71"/>
    <w:rsid w:val="00895259"/>
    <w:rsid w:val="0089565A"/>
    <w:rsid w:val="008956E8"/>
    <w:rsid w:val="00895C08"/>
    <w:rsid w:val="00896071"/>
    <w:rsid w:val="008964DA"/>
    <w:rsid w:val="00896ADB"/>
    <w:rsid w:val="00896BC9"/>
    <w:rsid w:val="00896BE0"/>
    <w:rsid w:val="00896FB0"/>
    <w:rsid w:val="00897269"/>
    <w:rsid w:val="00897500"/>
    <w:rsid w:val="008975B7"/>
    <w:rsid w:val="00897734"/>
    <w:rsid w:val="008A0BF8"/>
    <w:rsid w:val="008A0DA4"/>
    <w:rsid w:val="008A11C6"/>
    <w:rsid w:val="008A17D3"/>
    <w:rsid w:val="008A199B"/>
    <w:rsid w:val="008A1F65"/>
    <w:rsid w:val="008A1FC8"/>
    <w:rsid w:val="008A22EA"/>
    <w:rsid w:val="008A2D56"/>
    <w:rsid w:val="008A3007"/>
    <w:rsid w:val="008A3443"/>
    <w:rsid w:val="008A3500"/>
    <w:rsid w:val="008A3CCC"/>
    <w:rsid w:val="008A3FFF"/>
    <w:rsid w:val="008A41A9"/>
    <w:rsid w:val="008A4882"/>
    <w:rsid w:val="008A4B88"/>
    <w:rsid w:val="008A4EE7"/>
    <w:rsid w:val="008A5129"/>
    <w:rsid w:val="008A5E30"/>
    <w:rsid w:val="008A5EE9"/>
    <w:rsid w:val="008A6945"/>
    <w:rsid w:val="008A6D0F"/>
    <w:rsid w:val="008A731A"/>
    <w:rsid w:val="008A7E1E"/>
    <w:rsid w:val="008B0614"/>
    <w:rsid w:val="008B079F"/>
    <w:rsid w:val="008B14E9"/>
    <w:rsid w:val="008B1FAD"/>
    <w:rsid w:val="008B296F"/>
    <w:rsid w:val="008B2EE1"/>
    <w:rsid w:val="008B40EE"/>
    <w:rsid w:val="008B4B2B"/>
    <w:rsid w:val="008B4F68"/>
    <w:rsid w:val="008B50C5"/>
    <w:rsid w:val="008B5B89"/>
    <w:rsid w:val="008B5D56"/>
    <w:rsid w:val="008B63EC"/>
    <w:rsid w:val="008B6D05"/>
    <w:rsid w:val="008B6D21"/>
    <w:rsid w:val="008B751E"/>
    <w:rsid w:val="008B753F"/>
    <w:rsid w:val="008B77EE"/>
    <w:rsid w:val="008B79CC"/>
    <w:rsid w:val="008B7B56"/>
    <w:rsid w:val="008C0C47"/>
    <w:rsid w:val="008C0F04"/>
    <w:rsid w:val="008C161D"/>
    <w:rsid w:val="008C2A0F"/>
    <w:rsid w:val="008C39BB"/>
    <w:rsid w:val="008C3AB8"/>
    <w:rsid w:val="008C3D49"/>
    <w:rsid w:val="008C3E16"/>
    <w:rsid w:val="008C3F78"/>
    <w:rsid w:val="008C3FF3"/>
    <w:rsid w:val="008C4742"/>
    <w:rsid w:val="008C4840"/>
    <w:rsid w:val="008C4AEA"/>
    <w:rsid w:val="008C54A5"/>
    <w:rsid w:val="008C5E78"/>
    <w:rsid w:val="008C6251"/>
    <w:rsid w:val="008C690E"/>
    <w:rsid w:val="008C6953"/>
    <w:rsid w:val="008C6D77"/>
    <w:rsid w:val="008C7969"/>
    <w:rsid w:val="008C79B1"/>
    <w:rsid w:val="008C7AE9"/>
    <w:rsid w:val="008C7C13"/>
    <w:rsid w:val="008D01FE"/>
    <w:rsid w:val="008D0284"/>
    <w:rsid w:val="008D03E2"/>
    <w:rsid w:val="008D072C"/>
    <w:rsid w:val="008D07F7"/>
    <w:rsid w:val="008D09C5"/>
    <w:rsid w:val="008D1945"/>
    <w:rsid w:val="008D1B4C"/>
    <w:rsid w:val="008D1BC6"/>
    <w:rsid w:val="008D1CCD"/>
    <w:rsid w:val="008D22F6"/>
    <w:rsid w:val="008D2DFF"/>
    <w:rsid w:val="008D3D81"/>
    <w:rsid w:val="008D4B4A"/>
    <w:rsid w:val="008D4C02"/>
    <w:rsid w:val="008D4CF3"/>
    <w:rsid w:val="008D58B2"/>
    <w:rsid w:val="008D5C63"/>
    <w:rsid w:val="008D5F2B"/>
    <w:rsid w:val="008D61BC"/>
    <w:rsid w:val="008D66AC"/>
    <w:rsid w:val="008D68BF"/>
    <w:rsid w:val="008D6FA3"/>
    <w:rsid w:val="008D77A5"/>
    <w:rsid w:val="008D77D4"/>
    <w:rsid w:val="008E085E"/>
    <w:rsid w:val="008E08E4"/>
    <w:rsid w:val="008E0D46"/>
    <w:rsid w:val="008E1869"/>
    <w:rsid w:val="008E1F3A"/>
    <w:rsid w:val="008E2A8A"/>
    <w:rsid w:val="008E2BF1"/>
    <w:rsid w:val="008E34AC"/>
    <w:rsid w:val="008E389B"/>
    <w:rsid w:val="008E3A28"/>
    <w:rsid w:val="008E4CCC"/>
    <w:rsid w:val="008E4D33"/>
    <w:rsid w:val="008E4DCB"/>
    <w:rsid w:val="008E4E38"/>
    <w:rsid w:val="008E4E5A"/>
    <w:rsid w:val="008E518B"/>
    <w:rsid w:val="008E53D2"/>
    <w:rsid w:val="008E67B9"/>
    <w:rsid w:val="008E67FA"/>
    <w:rsid w:val="008E6879"/>
    <w:rsid w:val="008E6BB3"/>
    <w:rsid w:val="008E6E3F"/>
    <w:rsid w:val="008E7176"/>
    <w:rsid w:val="008E7546"/>
    <w:rsid w:val="008E773E"/>
    <w:rsid w:val="008E7C6A"/>
    <w:rsid w:val="008E7D40"/>
    <w:rsid w:val="008F0F29"/>
    <w:rsid w:val="008F1637"/>
    <w:rsid w:val="008F182B"/>
    <w:rsid w:val="008F186D"/>
    <w:rsid w:val="008F19E1"/>
    <w:rsid w:val="008F1A83"/>
    <w:rsid w:val="008F21AE"/>
    <w:rsid w:val="008F223F"/>
    <w:rsid w:val="008F3784"/>
    <w:rsid w:val="008F46DA"/>
    <w:rsid w:val="008F5040"/>
    <w:rsid w:val="008F53B8"/>
    <w:rsid w:val="008F5DB0"/>
    <w:rsid w:val="008F5F24"/>
    <w:rsid w:val="008F5F86"/>
    <w:rsid w:val="008F6536"/>
    <w:rsid w:val="008F68E9"/>
    <w:rsid w:val="008F6A26"/>
    <w:rsid w:val="008F6E0E"/>
    <w:rsid w:val="008F7136"/>
    <w:rsid w:val="008F7B70"/>
    <w:rsid w:val="008F7C7A"/>
    <w:rsid w:val="008F7DB3"/>
    <w:rsid w:val="00901422"/>
    <w:rsid w:val="00901646"/>
    <w:rsid w:val="00901DCC"/>
    <w:rsid w:val="0090210A"/>
    <w:rsid w:val="00902156"/>
    <w:rsid w:val="0090444C"/>
    <w:rsid w:val="00904596"/>
    <w:rsid w:val="00904A7B"/>
    <w:rsid w:val="00905294"/>
    <w:rsid w:val="00905C51"/>
    <w:rsid w:val="009061D8"/>
    <w:rsid w:val="009062AE"/>
    <w:rsid w:val="009070F5"/>
    <w:rsid w:val="0090732B"/>
    <w:rsid w:val="0090741A"/>
    <w:rsid w:val="00907731"/>
    <w:rsid w:val="00907B82"/>
    <w:rsid w:val="009111F6"/>
    <w:rsid w:val="0091147A"/>
    <w:rsid w:val="0091164B"/>
    <w:rsid w:val="00911BE6"/>
    <w:rsid w:val="00912319"/>
    <w:rsid w:val="00912F1A"/>
    <w:rsid w:val="009134EB"/>
    <w:rsid w:val="00913ABC"/>
    <w:rsid w:val="00913C60"/>
    <w:rsid w:val="00913E22"/>
    <w:rsid w:val="009144E6"/>
    <w:rsid w:val="00914D1B"/>
    <w:rsid w:val="00914FDB"/>
    <w:rsid w:val="00915716"/>
    <w:rsid w:val="0091589D"/>
    <w:rsid w:val="00915D6C"/>
    <w:rsid w:val="00915E75"/>
    <w:rsid w:val="00916351"/>
    <w:rsid w:val="00916429"/>
    <w:rsid w:val="0091659F"/>
    <w:rsid w:val="009170BA"/>
    <w:rsid w:val="0091751C"/>
    <w:rsid w:val="00917CFB"/>
    <w:rsid w:val="00920220"/>
    <w:rsid w:val="009205E0"/>
    <w:rsid w:val="00920E97"/>
    <w:rsid w:val="00921405"/>
    <w:rsid w:val="00921E8A"/>
    <w:rsid w:val="0092247F"/>
    <w:rsid w:val="00922F40"/>
    <w:rsid w:val="00924382"/>
    <w:rsid w:val="00924414"/>
    <w:rsid w:val="00924799"/>
    <w:rsid w:val="00924FBE"/>
    <w:rsid w:val="00924FF2"/>
    <w:rsid w:val="009264D2"/>
    <w:rsid w:val="00926B9C"/>
    <w:rsid w:val="0092703C"/>
    <w:rsid w:val="00927338"/>
    <w:rsid w:val="00927A15"/>
    <w:rsid w:val="0093004C"/>
    <w:rsid w:val="009306D3"/>
    <w:rsid w:val="00930CEA"/>
    <w:rsid w:val="00930E67"/>
    <w:rsid w:val="00930FD3"/>
    <w:rsid w:val="00932091"/>
    <w:rsid w:val="00932142"/>
    <w:rsid w:val="00932474"/>
    <w:rsid w:val="00932AAE"/>
    <w:rsid w:val="00932C6E"/>
    <w:rsid w:val="00932CCB"/>
    <w:rsid w:val="009336AA"/>
    <w:rsid w:val="00933C2E"/>
    <w:rsid w:val="0093431B"/>
    <w:rsid w:val="009344E3"/>
    <w:rsid w:val="00934810"/>
    <w:rsid w:val="00935D90"/>
    <w:rsid w:val="00936432"/>
    <w:rsid w:val="0093673A"/>
    <w:rsid w:val="0093687B"/>
    <w:rsid w:val="0093702C"/>
    <w:rsid w:val="009373E8"/>
    <w:rsid w:val="00937888"/>
    <w:rsid w:val="00937F32"/>
    <w:rsid w:val="009402E0"/>
    <w:rsid w:val="00940479"/>
    <w:rsid w:val="009406A2"/>
    <w:rsid w:val="009407AA"/>
    <w:rsid w:val="009417BA"/>
    <w:rsid w:val="00942A20"/>
    <w:rsid w:val="00942B1C"/>
    <w:rsid w:val="009432DB"/>
    <w:rsid w:val="00943FD6"/>
    <w:rsid w:val="0094407F"/>
    <w:rsid w:val="00944311"/>
    <w:rsid w:val="009443F7"/>
    <w:rsid w:val="009445DA"/>
    <w:rsid w:val="009449C1"/>
    <w:rsid w:val="009455E8"/>
    <w:rsid w:val="009466F4"/>
    <w:rsid w:val="009467EA"/>
    <w:rsid w:val="00947CF6"/>
    <w:rsid w:val="0095026A"/>
    <w:rsid w:val="00950570"/>
    <w:rsid w:val="009505A5"/>
    <w:rsid w:val="009509F1"/>
    <w:rsid w:val="00950A34"/>
    <w:rsid w:val="009516CD"/>
    <w:rsid w:val="00951BE6"/>
    <w:rsid w:val="00951E1F"/>
    <w:rsid w:val="00951ECB"/>
    <w:rsid w:val="009527A9"/>
    <w:rsid w:val="00952E76"/>
    <w:rsid w:val="009530B6"/>
    <w:rsid w:val="00953499"/>
    <w:rsid w:val="00953D98"/>
    <w:rsid w:val="009541D8"/>
    <w:rsid w:val="0095456C"/>
    <w:rsid w:val="0095470D"/>
    <w:rsid w:val="0095492D"/>
    <w:rsid w:val="00954C0B"/>
    <w:rsid w:val="0095538E"/>
    <w:rsid w:val="009553AD"/>
    <w:rsid w:val="009555EC"/>
    <w:rsid w:val="009557DE"/>
    <w:rsid w:val="00955FC6"/>
    <w:rsid w:val="0095631D"/>
    <w:rsid w:val="00956528"/>
    <w:rsid w:val="0095675A"/>
    <w:rsid w:val="00956806"/>
    <w:rsid w:val="00956BED"/>
    <w:rsid w:val="00957326"/>
    <w:rsid w:val="00957532"/>
    <w:rsid w:val="009579AF"/>
    <w:rsid w:val="00957C33"/>
    <w:rsid w:val="00957E8B"/>
    <w:rsid w:val="00960247"/>
    <w:rsid w:val="00960DC9"/>
    <w:rsid w:val="00961194"/>
    <w:rsid w:val="009617EC"/>
    <w:rsid w:val="00962508"/>
    <w:rsid w:val="009626B5"/>
    <w:rsid w:val="00963726"/>
    <w:rsid w:val="00964C4E"/>
    <w:rsid w:val="009672A5"/>
    <w:rsid w:val="00967A1D"/>
    <w:rsid w:val="00967B00"/>
    <w:rsid w:val="00967C0C"/>
    <w:rsid w:val="00971039"/>
    <w:rsid w:val="00971274"/>
    <w:rsid w:val="009714FC"/>
    <w:rsid w:val="00971CEB"/>
    <w:rsid w:val="00973945"/>
    <w:rsid w:val="00973995"/>
    <w:rsid w:val="0097484F"/>
    <w:rsid w:val="009757C0"/>
    <w:rsid w:val="0097619F"/>
    <w:rsid w:val="009761BD"/>
    <w:rsid w:val="0097639A"/>
    <w:rsid w:val="00976E51"/>
    <w:rsid w:val="009775A4"/>
    <w:rsid w:val="00977B32"/>
    <w:rsid w:val="00977D04"/>
    <w:rsid w:val="00980B13"/>
    <w:rsid w:val="00981635"/>
    <w:rsid w:val="00981746"/>
    <w:rsid w:val="009818FB"/>
    <w:rsid w:val="00981C25"/>
    <w:rsid w:val="009821F7"/>
    <w:rsid w:val="00982B09"/>
    <w:rsid w:val="00983364"/>
    <w:rsid w:val="0098353F"/>
    <w:rsid w:val="00983748"/>
    <w:rsid w:val="00984F6A"/>
    <w:rsid w:val="0098557C"/>
    <w:rsid w:val="009859C9"/>
    <w:rsid w:val="00985A0E"/>
    <w:rsid w:val="00986350"/>
    <w:rsid w:val="0098638F"/>
    <w:rsid w:val="009865E0"/>
    <w:rsid w:val="009866B7"/>
    <w:rsid w:val="009872F1"/>
    <w:rsid w:val="00987450"/>
    <w:rsid w:val="009903AA"/>
    <w:rsid w:val="009907D2"/>
    <w:rsid w:val="00992237"/>
    <w:rsid w:val="0099285D"/>
    <w:rsid w:val="009928F3"/>
    <w:rsid w:val="00992AB5"/>
    <w:rsid w:val="00992D13"/>
    <w:rsid w:val="00992DAA"/>
    <w:rsid w:val="009930B4"/>
    <w:rsid w:val="00994016"/>
    <w:rsid w:val="009942D3"/>
    <w:rsid w:val="0099436D"/>
    <w:rsid w:val="0099474B"/>
    <w:rsid w:val="00994B7A"/>
    <w:rsid w:val="00995152"/>
    <w:rsid w:val="00995791"/>
    <w:rsid w:val="0099590A"/>
    <w:rsid w:val="00996703"/>
    <w:rsid w:val="00996ABE"/>
    <w:rsid w:val="00996AF6"/>
    <w:rsid w:val="0099750A"/>
    <w:rsid w:val="00997531"/>
    <w:rsid w:val="00997861"/>
    <w:rsid w:val="009979A0"/>
    <w:rsid w:val="009A018F"/>
    <w:rsid w:val="009A0861"/>
    <w:rsid w:val="009A0A9C"/>
    <w:rsid w:val="009A0EA6"/>
    <w:rsid w:val="009A1072"/>
    <w:rsid w:val="009A10EB"/>
    <w:rsid w:val="009A182B"/>
    <w:rsid w:val="009A225D"/>
    <w:rsid w:val="009A2D63"/>
    <w:rsid w:val="009A2DE6"/>
    <w:rsid w:val="009A353E"/>
    <w:rsid w:val="009A36A7"/>
    <w:rsid w:val="009A3CDF"/>
    <w:rsid w:val="009A3DCD"/>
    <w:rsid w:val="009A4099"/>
    <w:rsid w:val="009A4B55"/>
    <w:rsid w:val="009A5309"/>
    <w:rsid w:val="009A59AF"/>
    <w:rsid w:val="009A5C7B"/>
    <w:rsid w:val="009A666D"/>
    <w:rsid w:val="009A6CD6"/>
    <w:rsid w:val="009A74A2"/>
    <w:rsid w:val="009A760F"/>
    <w:rsid w:val="009A7798"/>
    <w:rsid w:val="009A79F0"/>
    <w:rsid w:val="009B05B1"/>
    <w:rsid w:val="009B09CE"/>
    <w:rsid w:val="009B1A88"/>
    <w:rsid w:val="009B1CDE"/>
    <w:rsid w:val="009B2123"/>
    <w:rsid w:val="009B23A3"/>
    <w:rsid w:val="009B23D0"/>
    <w:rsid w:val="009B33F0"/>
    <w:rsid w:val="009B36DC"/>
    <w:rsid w:val="009B3919"/>
    <w:rsid w:val="009B3D7F"/>
    <w:rsid w:val="009B3DF0"/>
    <w:rsid w:val="009B4BFF"/>
    <w:rsid w:val="009B4EF5"/>
    <w:rsid w:val="009B5679"/>
    <w:rsid w:val="009B5A67"/>
    <w:rsid w:val="009B5B04"/>
    <w:rsid w:val="009B5C0A"/>
    <w:rsid w:val="009B5CA6"/>
    <w:rsid w:val="009B62DD"/>
    <w:rsid w:val="009B6A83"/>
    <w:rsid w:val="009B6FAA"/>
    <w:rsid w:val="009B752C"/>
    <w:rsid w:val="009B7AA0"/>
    <w:rsid w:val="009C0E39"/>
    <w:rsid w:val="009C12E9"/>
    <w:rsid w:val="009C1F4D"/>
    <w:rsid w:val="009C2229"/>
    <w:rsid w:val="009C22A0"/>
    <w:rsid w:val="009C2F44"/>
    <w:rsid w:val="009C3079"/>
    <w:rsid w:val="009C343F"/>
    <w:rsid w:val="009C34FF"/>
    <w:rsid w:val="009C38DF"/>
    <w:rsid w:val="009C3D68"/>
    <w:rsid w:val="009C408A"/>
    <w:rsid w:val="009C42D1"/>
    <w:rsid w:val="009C50A7"/>
    <w:rsid w:val="009C54CA"/>
    <w:rsid w:val="009C5529"/>
    <w:rsid w:val="009C5BD6"/>
    <w:rsid w:val="009C61A9"/>
    <w:rsid w:val="009C659F"/>
    <w:rsid w:val="009C7DD4"/>
    <w:rsid w:val="009D027E"/>
    <w:rsid w:val="009D04BF"/>
    <w:rsid w:val="009D0AD5"/>
    <w:rsid w:val="009D10A7"/>
    <w:rsid w:val="009D1C1F"/>
    <w:rsid w:val="009D2445"/>
    <w:rsid w:val="009D24BE"/>
    <w:rsid w:val="009D24DA"/>
    <w:rsid w:val="009D31BD"/>
    <w:rsid w:val="009D31E3"/>
    <w:rsid w:val="009D3407"/>
    <w:rsid w:val="009D385A"/>
    <w:rsid w:val="009D4047"/>
    <w:rsid w:val="009D43F2"/>
    <w:rsid w:val="009D4824"/>
    <w:rsid w:val="009D4A4B"/>
    <w:rsid w:val="009D4B4E"/>
    <w:rsid w:val="009D4B6C"/>
    <w:rsid w:val="009D4D2D"/>
    <w:rsid w:val="009D4F6A"/>
    <w:rsid w:val="009D5A3E"/>
    <w:rsid w:val="009D5BE7"/>
    <w:rsid w:val="009D5C16"/>
    <w:rsid w:val="009D5C79"/>
    <w:rsid w:val="009D671A"/>
    <w:rsid w:val="009D732C"/>
    <w:rsid w:val="009D7684"/>
    <w:rsid w:val="009D7788"/>
    <w:rsid w:val="009D78F5"/>
    <w:rsid w:val="009D7AC7"/>
    <w:rsid w:val="009E082D"/>
    <w:rsid w:val="009E0DC9"/>
    <w:rsid w:val="009E0E4A"/>
    <w:rsid w:val="009E0F26"/>
    <w:rsid w:val="009E10C1"/>
    <w:rsid w:val="009E1A4D"/>
    <w:rsid w:val="009E22ED"/>
    <w:rsid w:val="009E2340"/>
    <w:rsid w:val="009E317B"/>
    <w:rsid w:val="009E3501"/>
    <w:rsid w:val="009E3F1E"/>
    <w:rsid w:val="009E4638"/>
    <w:rsid w:val="009E4724"/>
    <w:rsid w:val="009E48FD"/>
    <w:rsid w:val="009E4DE7"/>
    <w:rsid w:val="009E4EE2"/>
    <w:rsid w:val="009E4F13"/>
    <w:rsid w:val="009E54B7"/>
    <w:rsid w:val="009E54F4"/>
    <w:rsid w:val="009E5998"/>
    <w:rsid w:val="009E59F9"/>
    <w:rsid w:val="009E623C"/>
    <w:rsid w:val="009E6C42"/>
    <w:rsid w:val="009E6CCB"/>
    <w:rsid w:val="009E78C4"/>
    <w:rsid w:val="009E79AC"/>
    <w:rsid w:val="009E7D85"/>
    <w:rsid w:val="009E7DE4"/>
    <w:rsid w:val="009F0087"/>
    <w:rsid w:val="009F0696"/>
    <w:rsid w:val="009F0945"/>
    <w:rsid w:val="009F0E90"/>
    <w:rsid w:val="009F179A"/>
    <w:rsid w:val="009F185A"/>
    <w:rsid w:val="009F2034"/>
    <w:rsid w:val="009F2EFD"/>
    <w:rsid w:val="009F3147"/>
    <w:rsid w:val="009F3F91"/>
    <w:rsid w:val="009F45FB"/>
    <w:rsid w:val="009F53E7"/>
    <w:rsid w:val="009F5A02"/>
    <w:rsid w:val="009F5BDA"/>
    <w:rsid w:val="009F6706"/>
    <w:rsid w:val="009F6E1C"/>
    <w:rsid w:val="009F73D5"/>
    <w:rsid w:val="009F7466"/>
    <w:rsid w:val="009F7794"/>
    <w:rsid w:val="009F7996"/>
    <w:rsid w:val="009F7A53"/>
    <w:rsid w:val="009F7BE5"/>
    <w:rsid w:val="009F7EF1"/>
    <w:rsid w:val="00A00962"/>
    <w:rsid w:val="00A00A5A"/>
    <w:rsid w:val="00A00BB3"/>
    <w:rsid w:val="00A00D94"/>
    <w:rsid w:val="00A01067"/>
    <w:rsid w:val="00A01132"/>
    <w:rsid w:val="00A01245"/>
    <w:rsid w:val="00A0170E"/>
    <w:rsid w:val="00A01721"/>
    <w:rsid w:val="00A01E61"/>
    <w:rsid w:val="00A01FB9"/>
    <w:rsid w:val="00A021E1"/>
    <w:rsid w:val="00A023C2"/>
    <w:rsid w:val="00A02EDB"/>
    <w:rsid w:val="00A032E3"/>
    <w:rsid w:val="00A0336F"/>
    <w:rsid w:val="00A03670"/>
    <w:rsid w:val="00A03749"/>
    <w:rsid w:val="00A05D0F"/>
    <w:rsid w:val="00A06C68"/>
    <w:rsid w:val="00A0757E"/>
    <w:rsid w:val="00A0786E"/>
    <w:rsid w:val="00A07916"/>
    <w:rsid w:val="00A07A42"/>
    <w:rsid w:val="00A10062"/>
    <w:rsid w:val="00A104B0"/>
    <w:rsid w:val="00A10A81"/>
    <w:rsid w:val="00A10B71"/>
    <w:rsid w:val="00A110A9"/>
    <w:rsid w:val="00A11E51"/>
    <w:rsid w:val="00A11F9D"/>
    <w:rsid w:val="00A120A7"/>
    <w:rsid w:val="00A120C7"/>
    <w:rsid w:val="00A127A3"/>
    <w:rsid w:val="00A12898"/>
    <w:rsid w:val="00A12AE8"/>
    <w:rsid w:val="00A12B7C"/>
    <w:rsid w:val="00A12FE1"/>
    <w:rsid w:val="00A1306C"/>
    <w:rsid w:val="00A1379E"/>
    <w:rsid w:val="00A13E47"/>
    <w:rsid w:val="00A13FAC"/>
    <w:rsid w:val="00A14293"/>
    <w:rsid w:val="00A1431C"/>
    <w:rsid w:val="00A148EA"/>
    <w:rsid w:val="00A1549C"/>
    <w:rsid w:val="00A1590E"/>
    <w:rsid w:val="00A15CD0"/>
    <w:rsid w:val="00A15E4E"/>
    <w:rsid w:val="00A160E8"/>
    <w:rsid w:val="00A16959"/>
    <w:rsid w:val="00A16C65"/>
    <w:rsid w:val="00A17123"/>
    <w:rsid w:val="00A17DF9"/>
    <w:rsid w:val="00A17EBA"/>
    <w:rsid w:val="00A2038A"/>
    <w:rsid w:val="00A20436"/>
    <w:rsid w:val="00A20796"/>
    <w:rsid w:val="00A208BD"/>
    <w:rsid w:val="00A20D51"/>
    <w:rsid w:val="00A20F9F"/>
    <w:rsid w:val="00A21D23"/>
    <w:rsid w:val="00A21ECD"/>
    <w:rsid w:val="00A221ED"/>
    <w:rsid w:val="00A22C66"/>
    <w:rsid w:val="00A22C98"/>
    <w:rsid w:val="00A245E6"/>
    <w:rsid w:val="00A24DE6"/>
    <w:rsid w:val="00A25ED1"/>
    <w:rsid w:val="00A26087"/>
    <w:rsid w:val="00A263E9"/>
    <w:rsid w:val="00A26530"/>
    <w:rsid w:val="00A2664A"/>
    <w:rsid w:val="00A26F4C"/>
    <w:rsid w:val="00A27ACA"/>
    <w:rsid w:val="00A30256"/>
    <w:rsid w:val="00A30DFB"/>
    <w:rsid w:val="00A32327"/>
    <w:rsid w:val="00A32594"/>
    <w:rsid w:val="00A3265D"/>
    <w:rsid w:val="00A328E4"/>
    <w:rsid w:val="00A32AD8"/>
    <w:rsid w:val="00A33763"/>
    <w:rsid w:val="00A33767"/>
    <w:rsid w:val="00A33785"/>
    <w:rsid w:val="00A33E9D"/>
    <w:rsid w:val="00A33F70"/>
    <w:rsid w:val="00A346A4"/>
    <w:rsid w:val="00A35AF3"/>
    <w:rsid w:val="00A35BAC"/>
    <w:rsid w:val="00A35E39"/>
    <w:rsid w:val="00A3648C"/>
    <w:rsid w:val="00A3695E"/>
    <w:rsid w:val="00A36CC1"/>
    <w:rsid w:val="00A36EB3"/>
    <w:rsid w:val="00A3709A"/>
    <w:rsid w:val="00A37494"/>
    <w:rsid w:val="00A37D08"/>
    <w:rsid w:val="00A37EB3"/>
    <w:rsid w:val="00A4019F"/>
    <w:rsid w:val="00A40319"/>
    <w:rsid w:val="00A40372"/>
    <w:rsid w:val="00A41122"/>
    <w:rsid w:val="00A4184D"/>
    <w:rsid w:val="00A423FD"/>
    <w:rsid w:val="00A4295A"/>
    <w:rsid w:val="00A429A6"/>
    <w:rsid w:val="00A42C10"/>
    <w:rsid w:val="00A4399A"/>
    <w:rsid w:val="00A43E5E"/>
    <w:rsid w:val="00A4403A"/>
    <w:rsid w:val="00A446FC"/>
    <w:rsid w:val="00A44879"/>
    <w:rsid w:val="00A44905"/>
    <w:rsid w:val="00A44C6B"/>
    <w:rsid w:val="00A44D19"/>
    <w:rsid w:val="00A451BC"/>
    <w:rsid w:val="00A45942"/>
    <w:rsid w:val="00A45CCD"/>
    <w:rsid w:val="00A46657"/>
    <w:rsid w:val="00A46659"/>
    <w:rsid w:val="00A46D84"/>
    <w:rsid w:val="00A46FED"/>
    <w:rsid w:val="00A4764E"/>
    <w:rsid w:val="00A47847"/>
    <w:rsid w:val="00A47A61"/>
    <w:rsid w:val="00A50882"/>
    <w:rsid w:val="00A50B76"/>
    <w:rsid w:val="00A51027"/>
    <w:rsid w:val="00A51246"/>
    <w:rsid w:val="00A513A0"/>
    <w:rsid w:val="00A51699"/>
    <w:rsid w:val="00A51964"/>
    <w:rsid w:val="00A51E76"/>
    <w:rsid w:val="00A52070"/>
    <w:rsid w:val="00A52AF7"/>
    <w:rsid w:val="00A5368F"/>
    <w:rsid w:val="00A536CC"/>
    <w:rsid w:val="00A538CC"/>
    <w:rsid w:val="00A54BDD"/>
    <w:rsid w:val="00A5508F"/>
    <w:rsid w:val="00A55890"/>
    <w:rsid w:val="00A5598E"/>
    <w:rsid w:val="00A5693E"/>
    <w:rsid w:val="00A5707B"/>
    <w:rsid w:val="00A570DD"/>
    <w:rsid w:val="00A57AC5"/>
    <w:rsid w:val="00A57D2E"/>
    <w:rsid w:val="00A57E1A"/>
    <w:rsid w:val="00A57E7E"/>
    <w:rsid w:val="00A604F8"/>
    <w:rsid w:val="00A606D6"/>
    <w:rsid w:val="00A610E9"/>
    <w:rsid w:val="00A610F4"/>
    <w:rsid w:val="00A6215D"/>
    <w:rsid w:val="00A6245C"/>
    <w:rsid w:val="00A62BBF"/>
    <w:rsid w:val="00A63039"/>
    <w:rsid w:val="00A63085"/>
    <w:rsid w:val="00A63C30"/>
    <w:rsid w:val="00A63EE5"/>
    <w:rsid w:val="00A640D2"/>
    <w:rsid w:val="00A642CE"/>
    <w:rsid w:val="00A649FE"/>
    <w:rsid w:val="00A64BD6"/>
    <w:rsid w:val="00A64CC7"/>
    <w:rsid w:val="00A65089"/>
    <w:rsid w:val="00A65984"/>
    <w:rsid w:val="00A65AB6"/>
    <w:rsid w:val="00A66693"/>
    <w:rsid w:val="00A67457"/>
    <w:rsid w:val="00A67671"/>
    <w:rsid w:val="00A67D87"/>
    <w:rsid w:val="00A7028C"/>
    <w:rsid w:val="00A702BE"/>
    <w:rsid w:val="00A703BB"/>
    <w:rsid w:val="00A70C3C"/>
    <w:rsid w:val="00A716DB"/>
    <w:rsid w:val="00A71B2C"/>
    <w:rsid w:val="00A71DAE"/>
    <w:rsid w:val="00A73B82"/>
    <w:rsid w:val="00A73C1D"/>
    <w:rsid w:val="00A73DF1"/>
    <w:rsid w:val="00A746D8"/>
    <w:rsid w:val="00A748EB"/>
    <w:rsid w:val="00A74926"/>
    <w:rsid w:val="00A75956"/>
    <w:rsid w:val="00A76226"/>
    <w:rsid w:val="00A769E1"/>
    <w:rsid w:val="00A76EBC"/>
    <w:rsid w:val="00A77707"/>
    <w:rsid w:val="00A778AE"/>
    <w:rsid w:val="00A77BC5"/>
    <w:rsid w:val="00A77DB9"/>
    <w:rsid w:val="00A80034"/>
    <w:rsid w:val="00A8036C"/>
    <w:rsid w:val="00A809AB"/>
    <w:rsid w:val="00A80A77"/>
    <w:rsid w:val="00A80BA5"/>
    <w:rsid w:val="00A813F0"/>
    <w:rsid w:val="00A81E0D"/>
    <w:rsid w:val="00A82402"/>
    <w:rsid w:val="00A82C5C"/>
    <w:rsid w:val="00A82D56"/>
    <w:rsid w:val="00A8314E"/>
    <w:rsid w:val="00A834A7"/>
    <w:rsid w:val="00A83513"/>
    <w:rsid w:val="00A838F5"/>
    <w:rsid w:val="00A841CA"/>
    <w:rsid w:val="00A8435F"/>
    <w:rsid w:val="00A8496B"/>
    <w:rsid w:val="00A8505D"/>
    <w:rsid w:val="00A854C1"/>
    <w:rsid w:val="00A85976"/>
    <w:rsid w:val="00A861F6"/>
    <w:rsid w:val="00A86731"/>
    <w:rsid w:val="00A869BF"/>
    <w:rsid w:val="00A87078"/>
    <w:rsid w:val="00A87789"/>
    <w:rsid w:val="00A8793C"/>
    <w:rsid w:val="00A90158"/>
    <w:rsid w:val="00A90532"/>
    <w:rsid w:val="00A9060F"/>
    <w:rsid w:val="00A912B5"/>
    <w:rsid w:val="00A916F6"/>
    <w:rsid w:val="00A91FE7"/>
    <w:rsid w:val="00A920A1"/>
    <w:rsid w:val="00A9216A"/>
    <w:rsid w:val="00A93066"/>
    <w:rsid w:val="00A93374"/>
    <w:rsid w:val="00A93768"/>
    <w:rsid w:val="00A939D8"/>
    <w:rsid w:val="00A95505"/>
    <w:rsid w:val="00A959D8"/>
    <w:rsid w:val="00A95B35"/>
    <w:rsid w:val="00A95BD2"/>
    <w:rsid w:val="00A96360"/>
    <w:rsid w:val="00A96CF9"/>
    <w:rsid w:val="00A97ADA"/>
    <w:rsid w:val="00A97EC2"/>
    <w:rsid w:val="00AA08A8"/>
    <w:rsid w:val="00AA08B9"/>
    <w:rsid w:val="00AA1AE8"/>
    <w:rsid w:val="00AA2416"/>
    <w:rsid w:val="00AA25D7"/>
    <w:rsid w:val="00AA26AB"/>
    <w:rsid w:val="00AA2742"/>
    <w:rsid w:val="00AA275F"/>
    <w:rsid w:val="00AA2D36"/>
    <w:rsid w:val="00AA3CBF"/>
    <w:rsid w:val="00AA3EF6"/>
    <w:rsid w:val="00AA3F22"/>
    <w:rsid w:val="00AA3F57"/>
    <w:rsid w:val="00AA45C7"/>
    <w:rsid w:val="00AA5B88"/>
    <w:rsid w:val="00AA5C11"/>
    <w:rsid w:val="00AA5C89"/>
    <w:rsid w:val="00AA5DEB"/>
    <w:rsid w:val="00AA7999"/>
    <w:rsid w:val="00AA7C5A"/>
    <w:rsid w:val="00AB061B"/>
    <w:rsid w:val="00AB067E"/>
    <w:rsid w:val="00AB07CD"/>
    <w:rsid w:val="00AB0DAB"/>
    <w:rsid w:val="00AB10CF"/>
    <w:rsid w:val="00AB10F8"/>
    <w:rsid w:val="00AB166B"/>
    <w:rsid w:val="00AB191D"/>
    <w:rsid w:val="00AB1F4D"/>
    <w:rsid w:val="00AB3312"/>
    <w:rsid w:val="00AB3FD3"/>
    <w:rsid w:val="00AB4231"/>
    <w:rsid w:val="00AB4401"/>
    <w:rsid w:val="00AB4D5A"/>
    <w:rsid w:val="00AB600C"/>
    <w:rsid w:val="00AB68D3"/>
    <w:rsid w:val="00AB69E1"/>
    <w:rsid w:val="00AB73DC"/>
    <w:rsid w:val="00AB75FF"/>
    <w:rsid w:val="00AC01CA"/>
    <w:rsid w:val="00AC04C3"/>
    <w:rsid w:val="00AC0C72"/>
    <w:rsid w:val="00AC10F4"/>
    <w:rsid w:val="00AC17D0"/>
    <w:rsid w:val="00AC18EF"/>
    <w:rsid w:val="00AC1D2D"/>
    <w:rsid w:val="00AC1D4E"/>
    <w:rsid w:val="00AC2233"/>
    <w:rsid w:val="00AC2295"/>
    <w:rsid w:val="00AC2E48"/>
    <w:rsid w:val="00AC32E6"/>
    <w:rsid w:val="00AC33E4"/>
    <w:rsid w:val="00AC442B"/>
    <w:rsid w:val="00AC442E"/>
    <w:rsid w:val="00AC4AE7"/>
    <w:rsid w:val="00AC4C25"/>
    <w:rsid w:val="00AC5318"/>
    <w:rsid w:val="00AC6078"/>
    <w:rsid w:val="00AC6539"/>
    <w:rsid w:val="00AC7D41"/>
    <w:rsid w:val="00AD09F2"/>
    <w:rsid w:val="00AD0FEB"/>
    <w:rsid w:val="00AD23D8"/>
    <w:rsid w:val="00AD2AAA"/>
    <w:rsid w:val="00AD3702"/>
    <w:rsid w:val="00AD3BC7"/>
    <w:rsid w:val="00AD424A"/>
    <w:rsid w:val="00AD4AA7"/>
    <w:rsid w:val="00AD526B"/>
    <w:rsid w:val="00AD52B3"/>
    <w:rsid w:val="00AD6054"/>
    <w:rsid w:val="00AD6723"/>
    <w:rsid w:val="00AD68E8"/>
    <w:rsid w:val="00AD7ADE"/>
    <w:rsid w:val="00AD7CC9"/>
    <w:rsid w:val="00AD7EC5"/>
    <w:rsid w:val="00AE019A"/>
    <w:rsid w:val="00AE039C"/>
    <w:rsid w:val="00AE0915"/>
    <w:rsid w:val="00AE0F44"/>
    <w:rsid w:val="00AE109E"/>
    <w:rsid w:val="00AE1191"/>
    <w:rsid w:val="00AE1337"/>
    <w:rsid w:val="00AE15C4"/>
    <w:rsid w:val="00AE16AE"/>
    <w:rsid w:val="00AE16DE"/>
    <w:rsid w:val="00AE1CBF"/>
    <w:rsid w:val="00AE1EC0"/>
    <w:rsid w:val="00AE2139"/>
    <w:rsid w:val="00AE214C"/>
    <w:rsid w:val="00AE2197"/>
    <w:rsid w:val="00AE2395"/>
    <w:rsid w:val="00AE339F"/>
    <w:rsid w:val="00AE3CDA"/>
    <w:rsid w:val="00AE3EB2"/>
    <w:rsid w:val="00AE43D0"/>
    <w:rsid w:val="00AE475F"/>
    <w:rsid w:val="00AE5267"/>
    <w:rsid w:val="00AE65BE"/>
    <w:rsid w:val="00AE67A6"/>
    <w:rsid w:val="00AE6849"/>
    <w:rsid w:val="00AE68C1"/>
    <w:rsid w:val="00AE6DB6"/>
    <w:rsid w:val="00AF0006"/>
    <w:rsid w:val="00AF0226"/>
    <w:rsid w:val="00AF0731"/>
    <w:rsid w:val="00AF13B2"/>
    <w:rsid w:val="00AF185E"/>
    <w:rsid w:val="00AF1F5E"/>
    <w:rsid w:val="00AF2654"/>
    <w:rsid w:val="00AF2991"/>
    <w:rsid w:val="00AF2BD3"/>
    <w:rsid w:val="00AF2F68"/>
    <w:rsid w:val="00AF3443"/>
    <w:rsid w:val="00AF3689"/>
    <w:rsid w:val="00AF3AA6"/>
    <w:rsid w:val="00AF413F"/>
    <w:rsid w:val="00AF44BD"/>
    <w:rsid w:val="00AF508B"/>
    <w:rsid w:val="00AF60C8"/>
    <w:rsid w:val="00AF6418"/>
    <w:rsid w:val="00AF6801"/>
    <w:rsid w:val="00AF71DD"/>
    <w:rsid w:val="00AF7443"/>
    <w:rsid w:val="00AF7783"/>
    <w:rsid w:val="00B0123C"/>
    <w:rsid w:val="00B012FE"/>
    <w:rsid w:val="00B01C59"/>
    <w:rsid w:val="00B022EB"/>
    <w:rsid w:val="00B02361"/>
    <w:rsid w:val="00B02851"/>
    <w:rsid w:val="00B02B22"/>
    <w:rsid w:val="00B02BCD"/>
    <w:rsid w:val="00B02D49"/>
    <w:rsid w:val="00B03266"/>
    <w:rsid w:val="00B03322"/>
    <w:rsid w:val="00B03A81"/>
    <w:rsid w:val="00B03B48"/>
    <w:rsid w:val="00B03CF6"/>
    <w:rsid w:val="00B03DE9"/>
    <w:rsid w:val="00B0432E"/>
    <w:rsid w:val="00B04331"/>
    <w:rsid w:val="00B04C4C"/>
    <w:rsid w:val="00B05B1B"/>
    <w:rsid w:val="00B0615D"/>
    <w:rsid w:val="00B06441"/>
    <w:rsid w:val="00B0656A"/>
    <w:rsid w:val="00B06EAB"/>
    <w:rsid w:val="00B07042"/>
    <w:rsid w:val="00B10929"/>
    <w:rsid w:val="00B10A4B"/>
    <w:rsid w:val="00B10DB6"/>
    <w:rsid w:val="00B10DC3"/>
    <w:rsid w:val="00B110DF"/>
    <w:rsid w:val="00B11F4A"/>
    <w:rsid w:val="00B12702"/>
    <w:rsid w:val="00B12936"/>
    <w:rsid w:val="00B12E05"/>
    <w:rsid w:val="00B1302F"/>
    <w:rsid w:val="00B130ED"/>
    <w:rsid w:val="00B13113"/>
    <w:rsid w:val="00B133FC"/>
    <w:rsid w:val="00B1377F"/>
    <w:rsid w:val="00B13994"/>
    <w:rsid w:val="00B13C32"/>
    <w:rsid w:val="00B144F5"/>
    <w:rsid w:val="00B15CC2"/>
    <w:rsid w:val="00B161D7"/>
    <w:rsid w:val="00B1629C"/>
    <w:rsid w:val="00B16DAB"/>
    <w:rsid w:val="00B16EF5"/>
    <w:rsid w:val="00B177B2"/>
    <w:rsid w:val="00B178E1"/>
    <w:rsid w:val="00B20697"/>
    <w:rsid w:val="00B209F4"/>
    <w:rsid w:val="00B20CDE"/>
    <w:rsid w:val="00B21A3E"/>
    <w:rsid w:val="00B2243C"/>
    <w:rsid w:val="00B232BB"/>
    <w:rsid w:val="00B239FA"/>
    <w:rsid w:val="00B2404C"/>
    <w:rsid w:val="00B247B0"/>
    <w:rsid w:val="00B248AD"/>
    <w:rsid w:val="00B24C75"/>
    <w:rsid w:val="00B251FF"/>
    <w:rsid w:val="00B25991"/>
    <w:rsid w:val="00B25ABD"/>
    <w:rsid w:val="00B25F71"/>
    <w:rsid w:val="00B26906"/>
    <w:rsid w:val="00B26937"/>
    <w:rsid w:val="00B269D3"/>
    <w:rsid w:val="00B26E66"/>
    <w:rsid w:val="00B27388"/>
    <w:rsid w:val="00B2795F"/>
    <w:rsid w:val="00B3030D"/>
    <w:rsid w:val="00B30923"/>
    <w:rsid w:val="00B30CA8"/>
    <w:rsid w:val="00B3106C"/>
    <w:rsid w:val="00B31462"/>
    <w:rsid w:val="00B314BD"/>
    <w:rsid w:val="00B3158D"/>
    <w:rsid w:val="00B31594"/>
    <w:rsid w:val="00B31D4F"/>
    <w:rsid w:val="00B32126"/>
    <w:rsid w:val="00B3293F"/>
    <w:rsid w:val="00B32B50"/>
    <w:rsid w:val="00B32BF9"/>
    <w:rsid w:val="00B330FF"/>
    <w:rsid w:val="00B34120"/>
    <w:rsid w:val="00B347BC"/>
    <w:rsid w:val="00B34BC6"/>
    <w:rsid w:val="00B353BA"/>
    <w:rsid w:val="00B35685"/>
    <w:rsid w:val="00B35D0E"/>
    <w:rsid w:val="00B35E91"/>
    <w:rsid w:val="00B366B6"/>
    <w:rsid w:val="00B36BDE"/>
    <w:rsid w:val="00B37107"/>
    <w:rsid w:val="00B37152"/>
    <w:rsid w:val="00B377B7"/>
    <w:rsid w:val="00B3789C"/>
    <w:rsid w:val="00B4010E"/>
    <w:rsid w:val="00B409C2"/>
    <w:rsid w:val="00B4102B"/>
    <w:rsid w:val="00B4186F"/>
    <w:rsid w:val="00B41B41"/>
    <w:rsid w:val="00B41D2C"/>
    <w:rsid w:val="00B41EE6"/>
    <w:rsid w:val="00B4243F"/>
    <w:rsid w:val="00B4305D"/>
    <w:rsid w:val="00B431A7"/>
    <w:rsid w:val="00B439AA"/>
    <w:rsid w:val="00B43BE1"/>
    <w:rsid w:val="00B44092"/>
    <w:rsid w:val="00B4478C"/>
    <w:rsid w:val="00B44B45"/>
    <w:rsid w:val="00B45010"/>
    <w:rsid w:val="00B458BE"/>
    <w:rsid w:val="00B45E25"/>
    <w:rsid w:val="00B466DF"/>
    <w:rsid w:val="00B468A9"/>
    <w:rsid w:val="00B472CA"/>
    <w:rsid w:val="00B475C6"/>
    <w:rsid w:val="00B47872"/>
    <w:rsid w:val="00B47D80"/>
    <w:rsid w:val="00B502AB"/>
    <w:rsid w:val="00B50D4F"/>
    <w:rsid w:val="00B50DA0"/>
    <w:rsid w:val="00B5109C"/>
    <w:rsid w:val="00B51213"/>
    <w:rsid w:val="00B517BF"/>
    <w:rsid w:val="00B520B3"/>
    <w:rsid w:val="00B52D3D"/>
    <w:rsid w:val="00B52D61"/>
    <w:rsid w:val="00B53F44"/>
    <w:rsid w:val="00B543DA"/>
    <w:rsid w:val="00B54D81"/>
    <w:rsid w:val="00B54EF5"/>
    <w:rsid w:val="00B550F3"/>
    <w:rsid w:val="00B5525C"/>
    <w:rsid w:val="00B55B68"/>
    <w:rsid w:val="00B55DDC"/>
    <w:rsid w:val="00B567ED"/>
    <w:rsid w:val="00B568B9"/>
    <w:rsid w:val="00B571A4"/>
    <w:rsid w:val="00B57A5E"/>
    <w:rsid w:val="00B57E0A"/>
    <w:rsid w:val="00B57FB7"/>
    <w:rsid w:val="00B6081E"/>
    <w:rsid w:val="00B60FC9"/>
    <w:rsid w:val="00B60FF6"/>
    <w:rsid w:val="00B6124E"/>
    <w:rsid w:val="00B61555"/>
    <w:rsid w:val="00B61596"/>
    <w:rsid w:val="00B6179B"/>
    <w:rsid w:val="00B621A2"/>
    <w:rsid w:val="00B62A6B"/>
    <w:rsid w:val="00B62DAD"/>
    <w:rsid w:val="00B63031"/>
    <w:rsid w:val="00B639CE"/>
    <w:rsid w:val="00B63EFE"/>
    <w:rsid w:val="00B63F5A"/>
    <w:rsid w:val="00B648F6"/>
    <w:rsid w:val="00B659B9"/>
    <w:rsid w:val="00B665DB"/>
    <w:rsid w:val="00B6727F"/>
    <w:rsid w:val="00B678F7"/>
    <w:rsid w:val="00B67E3C"/>
    <w:rsid w:val="00B70741"/>
    <w:rsid w:val="00B70C59"/>
    <w:rsid w:val="00B70CF3"/>
    <w:rsid w:val="00B70F79"/>
    <w:rsid w:val="00B71142"/>
    <w:rsid w:val="00B714CB"/>
    <w:rsid w:val="00B71AB9"/>
    <w:rsid w:val="00B71E4A"/>
    <w:rsid w:val="00B72072"/>
    <w:rsid w:val="00B7242D"/>
    <w:rsid w:val="00B72718"/>
    <w:rsid w:val="00B72ACA"/>
    <w:rsid w:val="00B72DEB"/>
    <w:rsid w:val="00B72E89"/>
    <w:rsid w:val="00B7319C"/>
    <w:rsid w:val="00B73346"/>
    <w:rsid w:val="00B73E11"/>
    <w:rsid w:val="00B7481A"/>
    <w:rsid w:val="00B7490D"/>
    <w:rsid w:val="00B74C1A"/>
    <w:rsid w:val="00B752C3"/>
    <w:rsid w:val="00B75633"/>
    <w:rsid w:val="00B75BA5"/>
    <w:rsid w:val="00B7690B"/>
    <w:rsid w:val="00B76B9E"/>
    <w:rsid w:val="00B770B6"/>
    <w:rsid w:val="00B77460"/>
    <w:rsid w:val="00B7761A"/>
    <w:rsid w:val="00B77650"/>
    <w:rsid w:val="00B80012"/>
    <w:rsid w:val="00B809C4"/>
    <w:rsid w:val="00B80B6D"/>
    <w:rsid w:val="00B80BED"/>
    <w:rsid w:val="00B8133C"/>
    <w:rsid w:val="00B81A9B"/>
    <w:rsid w:val="00B81F5D"/>
    <w:rsid w:val="00B82138"/>
    <w:rsid w:val="00B823F4"/>
    <w:rsid w:val="00B8283B"/>
    <w:rsid w:val="00B829EC"/>
    <w:rsid w:val="00B8304F"/>
    <w:rsid w:val="00B8357A"/>
    <w:rsid w:val="00B83646"/>
    <w:rsid w:val="00B8385F"/>
    <w:rsid w:val="00B8419A"/>
    <w:rsid w:val="00B846E8"/>
    <w:rsid w:val="00B84807"/>
    <w:rsid w:val="00B850A8"/>
    <w:rsid w:val="00B85549"/>
    <w:rsid w:val="00B866D3"/>
    <w:rsid w:val="00B866E4"/>
    <w:rsid w:val="00B86B8B"/>
    <w:rsid w:val="00B8757F"/>
    <w:rsid w:val="00B90056"/>
    <w:rsid w:val="00B90724"/>
    <w:rsid w:val="00B90EA0"/>
    <w:rsid w:val="00B91387"/>
    <w:rsid w:val="00B91614"/>
    <w:rsid w:val="00B917D0"/>
    <w:rsid w:val="00B91F85"/>
    <w:rsid w:val="00B927A7"/>
    <w:rsid w:val="00B92B51"/>
    <w:rsid w:val="00B9354E"/>
    <w:rsid w:val="00B93DF4"/>
    <w:rsid w:val="00B93FEB"/>
    <w:rsid w:val="00B9459B"/>
    <w:rsid w:val="00B948E1"/>
    <w:rsid w:val="00B94C0E"/>
    <w:rsid w:val="00B94C63"/>
    <w:rsid w:val="00B94D5C"/>
    <w:rsid w:val="00B95861"/>
    <w:rsid w:val="00B958CA"/>
    <w:rsid w:val="00B95A46"/>
    <w:rsid w:val="00B96102"/>
    <w:rsid w:val="00B96135"/>
    <w:rsid w:val="00B96922"/>
    <w:rsid w:val="00B96A09"/>
    <w:rsid w:val="00B97F63"/>
    <w:rsid w:val="00BA01EF"/>
    <w:rsid w:val="00BA02EE"/>
    <w:rsid w:val="00BA03F8"/>
    <w:rsid w:val="00BA126A"/>
    <w:rsid w:val="00BA12B9"/>
    <w:rsid w:val="00BA1DDA"/>
    <w:rsid w:val="00BA2377"/>
    <w:rsid w:val="00BA2634"/>
    <w:rsid w:val="00BA3053"/>
    <w:rsid w:val="00BA3086"/>
    <w:rsid w:val="00BA30D7"/>
    <w:rsid w:val="00BA35BD"/>
    <w:rsid w:val="00BA3681"/>
    <w:rsid w:val="00BA3A78"/>
    <w:rsid w:val="00BA3ADF"/>
    <w:rsid w:val="00BA4341"/>
    <w:rsid w:val="00BA4384"/>
    <w:rsid w:val="00BA4F19"/>
    <w:rsid w:val="00BA521A"/>
    <w:rsid w:val="00BA534D"/>
    <w:rsid w:val="00BA53E7"/>
    <w:rsid w:val="00BA5906"/>
    <w:rsid w:val="00BA6D41"/>
    <w:rsid w:val="00BA71BB"/>
    <w:rsid w:val="00BA77C4"/>
    <w:rsid w:val="00BA7A83"/>
    <w:rsid w:val="00BA7EC7"/>
    <w:rsid w:val="00BB04B1"/>
    <w:rsid w:val="00BB06F3"/>
    <w:rsid w:val="00BB136A"/>
    <w:rsid w:val="00BB2B4A"/>
    <w:rsid w:val="00BB30DB"/>
    <w:rsid w:val="00BB3E0D"/>
    <w:rsid w:val="00BB3FB4"/>
    <w:rsid w:val="00BB415D"/>
    <w:rsid w:val="00BB5065"/>
    <w:rsid w:val="00BB5152"/>
    <w:rsid w:val="00BB616A"/>
    <w:rsid w:val="00BB6227"/>
    <w:rsid w:val="00BB6585"/>
    <w:rsid w:val="00BB7699"/>
    <w:rsid w:val="00BC067E"/>
    <w:rsid w:val="00BC098A"/>
    <w:rsid w:val="00BC1011"/>
    <w:rsid w:val="00BC1690"/>
    <w:rsid w:val="00BC1A55"/>
    <w:rsid w:val="00BC2276"/>
    <w:rsid w:val="00BC22A5"/>
    <w:rsid w:val="00BC22E5"/>
    <w:rsid w:val="00BC2567"/>
    <w:rsid w:val="00BC2601"/>
    <w:rsid w:val="00BC3923"/>
    <w:rsid w:val="00BC3D25"/>
    <w:rsid w:val="00BC433E"/>
    <w:rsid w:val="00BC4901"/>
    <w:rsid w:val="00BC49B8"/>
    <w:rsid w:val="00BC4A62"/>
    <w:rsid w:val="00BC4D43"/>
    <w:rsid w:val="00BC4E03"/>
    <w:rsid w:val="00BC5C89"/>
    <w:rsid w:val="00BC6611"/>
    <w:rsid w:val="00BC66F7"/>
    <w:rsid w:val="00BC67E0"/>
    <w:rsid w:val="00BC746D"/>
    <w:rsid w:val="00BC755E"/>
    <w:rsid w:val="00BC795C"/>
    <w:rsid w:val="00BC7DB2"/>
    <w:rsid w:val="00BC7F02"/>
    <w:rsid w:val="00BD08BA"/>
    <w:rsid w:val="00BD0A71"/>
    <w:rsid w:val="00BD0BF2"/>
    <w:rsid w:val="00BD0DE0"/>
    <w:rsid w:val="00BD15BD"/>
    <w:rsid w:val="00BD19E1"/>
    <w:rsid w:val="00BD3040"/>
    <w:rsid w:val="00BD30C1"/>
    <w:rsid w:val="00BD345D"/>
    <w:rsid w:val="00BD4978"/>
    <w:rsid w:val="00BD5041"/>
    <w:rsid w:val="00BD5547"/>
    <w:rsid w:val="00BD555D"/>
    <w:rsid w:val="00BD63A7"/>
    <w:rsid w:val="00BD67BE"/>
    <w:rsid w:val="00BD6ADB"/>
    <w:rsid w:val="00BD6C7F"/>
    <w:rsid w:val="00BD7C32"/>
    <w:rsid w:val="00BE047F"/>
    <w:rsid w:val="00BE0A8A"/>
    <w:rsid w:val="00BE0ABB"/>
    <w:rsid w:val="00BE17E7"/>
    <w:rsid w:val="00BE1B7D"/>
    <w:rsid w:val="00BE32C5"/>
    <w:rsid w:val="00BE4378"/>
    <w:rsid w:val="00BE4F0E"/>
    <w:rsid w:val="00BE57A6"/>
    <w:rsid w:val="00BE57FF"/>
    <w:rsid w:val="00BE5882"/>
    <w:rsid w:val="00BE58E2"/>
    <w:rsid w:val="00BE6330"/>
    <w:rsid w:val="00BE6821"/>
    <w:rsid w:val="00BE6F3F"/>
    <w:rsid w:val="00BE7337"/>
    <w:rsid w:val="00BE77CD"/>
    <w:rsid w:val="00BE7A8E"/>
    <w:rsid w:val="00BF09DA"/>
    <w:rsid w:val="00BF0BBE"/>
    <w:rsid w:val="00BF0E11"/>
    <w:rsid w:val="00BF181A"/>
    <w:rsid w:val="00BF1B74"/>
    <w:rsid w:val="00BF2D5B"/>
    <w:rsid w:val="00BF2E0D"/>
    <w:rsid w:val="00BF37D1"/>
    <w:rsid w:val="00BF4C9D"/>
    <w:rsid w:val="00BF4F61"/>
    <w:rsid w:val="00BF4FBA"/>
    <w:rsid w:val="00BF5AEC"/>
    <w:rsid w:val="00BF5BFA"/>
    <w:rsid w:val="00BF5C1B"/>
    <w:rsid w:val="00BF5EAA"/>
    <w:rsid w:val="00BF6ED7"/>
    <w:rsid w:val="00BF723C"/>
    <w:rsid w:val="00BF74C4"/>
    <w:rsid w:val="00BF793D"/>
    <w:rsid w:val="00BF7C5D"/>
    <w:rsid w:val="00C000B5"/>
    <w:rsid w:val="00C004D9"/>
    <w:rsid w:val="00C0052E"/>
    <w:rsid w:val="00C00610"/>
    <w:rsid w:val="00C00788"/>
    <w:rsid w:val="00C007B5"/>
    <w:rsid w:val="00C007D3"/>
    <w:rsid w:val="00C00BCC"/>
    <w:rsid w:val="00C00C18"/>
    <w:rsid w:val="00C01256"/>
    <w:rsid w:val="00C0128E"/>
    <w:rsid w:val="00C015F1"/>
    <w:rsid w:val="00C01A85"/>
    <w:rsid w:val="00C02100"/>
    <w:rsid w:val="00C023C7"/>
    <w:rsid w:val="00C02862"/>
    <w:rsid w:val="00C02C5A"/>
    <w:rsid w:val="00C03D76"/>
    <w:rsid w:val="00C044FD"/>
    <w:rsid w:val="00C044FF"/>
    <w:rsid w:val="00C04A62"/>
    <w:rsid w:val="00C04E05"/>
    <w:rsid w:val="00C0555B"/>
    <w:rsid w:val="00C055D7"/>
    <w:rsid w:val="00C06412"/>
    <w:rsid w:val="00C064B3"/>
    <w:rsid w:val="00C064C6"/>
    <w:rsid w:val="00C0664A"/>
    <w:rsid w:val="00C06BFD"/>
    <w:rsid w:val="00C06CFA"/>
    <w:rsid w:val="00C076EA"/>
    <w:rsid w:val="00C1014A"/>
    <w:rsid w:val="00C10887"/>
    <w:rsid w:val="00C10888"/>
    <w:rsid w:val="00C10B51"/>
    <w:rsid w:val="00C10D84"/>
    <w:rsid w:val="00C10D9E"/>
    <w:rsid w:val="00C112A9"/>
    <w:rsid w:val="00C121CC"/>
    <w:rsid w:val="00C12354"/>
    <w:rsid w:val="00C12AF3"/>
    <w:rsid w:val="00C12B4D"/>
    <w:rsid w:val="00C12C99"/>
    <w:rsid w:val="00C12CE7"/>
    <w:rsid w:val="00C1306C"/>
    <w:rsid w:val="00C13715"/>
    <w:rsid w:val="00C145E9"/>
    <w:rsid w:val="00C159A5"/>
    <w:rsid w:val="00C15FA2"/>
    <w:rsid w:val="00C16353"/>
    <w:rsid w:val="00C16705"/>
    <w:rsid w:val="00C169DA"/>
    <w:rsid w:val="00C17953"/>
    <w:rsid w:val="00C2043B"/>
    <w:rsid w:val="00C2082E"/>
    <w:rsid w:val="00C20943"/>
    <w:rsid w:val="00C20EC1"/>
    <w:rsid w:val="00C2132F"/>
    <w:rsid w:val="00C214B9"/>
    <w:rsid w:val="00C22370"/>
    <w:rsid w:val="00C22979"/>
    <w:rsid w:val="00C22C2C"/>
    <w:rsid w:val="00C22D01"/>
    <w:rsid w:val="00C237B3"/>
    <w:rsid w:val="00C23A49"/>
    <w:rsid w:val="00C23E94"/>
    <w:rsid w:val="00C23F10"/>
    <w:rsid w:val="00C248A2"/>
    <w:rsid w:val="00C248E3"/>
    <w:rsid w:val="00C24DA1"/>
    <w:rsid w:val="00C2511E"/>
    <w:rsid w:val="00C2534C"/>
    <w:rsid w:val="00C25602"/>
    <w:rsid w:val="00C25813"/>
    <w:rsid w:val="00C25ECC"/>
    <w:rsid w:val="00C266A5"/>
    <w:rsid w:val="00C2682D"/>
    <w:rsid w:val="00C2718F"/>
    <w:rsid w:val="00C278FB"/>
    <w:rsid w:val="00C27BCD"/>
    <w:rsid w:val="00C27D87"/>
    <w:rsid w:val="00C27D98"/>
    <w:rsid w:val="00C301F6"/>
    <w:rsid w:val="00C3038B"/>
    <w:rsid w:val="00C30436"/>
    <w:rsid w:val="00C308D6"/>
    <w:rsid w:val="00C30BFA"/>
    <w:rsid w:val="00C312E2"/>
    <w:rsid w:val="00C3163B"/>
    <w:rsid w:val="00C31950"/>
    <w:rsid w:val="00C31CDE"/>
    <w:rsid w:val="00C31D81"/>
    <w:rsid w:val="00C3202F"/>
    <w:rsid w:val="00C32AF1"/>
    <w:rsid w:val="00C32DE4"/>
    <w:rsid w:val="00C34230"/>
    <w:rsid w:val="00C346D8"/>
    <w:rsid w:val="00C34773"/>
    <w:rsid w:val="00C36189"/>
    <w:rsid w:val="00C363AA"/>
    <w:rsid w:val="00C36967"/>
    <w:rsid w:val="00C37733"/>
    <w:rsid w:val="00C37CB9"/>
    <w:rsid w:val="00C41449"/>
    <w:rsid w:val="00C42644"/>
    <w:rsid w:val="00C42649"/>
    <w:rsid w:val="00C43495"/>
    <w:rsid w:val="00C44246"/>
    <w:rsid w:val="00C44628"/>
    <w:rsid w:val="00C44B60"/>
    <w:rsid w:val="00C45474"/>
    <w:rsid w:val="00C458F4"/>
    <w:rsid w:val="00C46F3C"/>
    <w:rsid w:val="00C477E4"/>
    <w:rsid w:val="00C4783A"/>
    <w:rsid w:val="00C47A62"/>
    <w:rsid w:val="00C50193"/>
    <w:rsid w:val="00C505F1"/>
    <w:rsid w:val="00C517CF"/>
    <w:rsid w:val="00C51ADD"/>
    <w:rsid w:val="00C5306A"/>
    <w:rsid w:val="00C5349B"/>
    <w:rsid w:val="00C53708"/>
    <w:rsid w:val="00C53E1A"/>
    <w:rsid w:val="00C5435B"/>
    <w:rsid w:val="00C546BB"/>
    <w:rsid w:val="00C547B6"/>
    <w:rsid w:val="00C54C36"/>
    <w:rsid w:val="00C552C2"/>
    <w:rsid w:val="00C55B9C"/>
    <w:rsid w:val="00C55C80"/>
    <w:rsid w:val="00C562FA"/>
    <w:rsid w:val="00C56714"/>
    <w:rsid w:val="00C57143"/>
    <w:rsid w:val="00C571E7"/>
    <w:rsid w:val="00C57203"/>
    <w:rsid w:val="00C57839"/>
    <w:rsid w:val="00C57CD6"/>
    <w:rsid w:val="00C605FD"/>
    <w:rsid w:val="00C60701"/>
    <w:rsid w:val="00C60B05"/>
    <w:rsid w:val="00C60D13"/>
    <w:rsid w:val="00C61518"/>
    <w:rsid w:val="00C61619"/>
    <w:rsid w:val="00C6193B"/>
    <w:rsid w:val="00C61B9B"/>
    <w:rsid w:val="00C62919"/>
    <w:rsid w:val="00C63202"/>
    <w:rsid w:val="00C6367D"/>
    <w:rsid w:val="00C63684"/>
    <w:rsid w:val="00C6374C"/>
    <w:rsid w:val="00C638A1"/>
    <w:rsid w:val="00C6516C"/>
    <w:rsid w:val="00C652F1"/>
    <w:rsid w:val="00C6590B"/>
    <w:rsid w:val="00C66101"/>
    <w:rsid w:val="00C670A2"/>
    <w:rsid w:val="00C6763F"/>
    <w:rsid w:val="00C67CE3"/>
    <w:rsid w:val="00C67E48"/>
    <w:rsid w:val="00C70634"/>
    <w:rsid w:val="00C708F8"/>
    <w:rsid w:val="00C70C43"/>
    <w:rsid w:val="00C70CCE"/>
    <w:rsid w:val="00C71196"/>
    <w:rsid w:val="00C7154D"/>
    <w:rsid w:val="00C719A0"/>
    <w:rsid w:val="00C71BF9"/>
    <w:rsid w:val="00C724C5"/>
    <w:rsid w:val="00C726A4"/>
    <w:rsid w:val="00C7378A"/>
    <w:rsid w:val="00C739C6"/>
    <w:rsid w:val="00C73B06"/>
    <w:rsid w:val="00C73B4A"/>
    <w:rsid w:val="00C73E84"/>
    <w:rsid w:val="00C73ECE"/>
    <w:rsid w:val="00C7442D"/>
    <w:rsid w:val="00C74F3D"/>
    <w:rsid w:val="00C75C6E"/>
    <w:rsid w:val="00C7618D"/>
    <w:rsid w:val="00C765F3"/>
    <w:rsid w:val="00C77D87"/>
    <w:rsid w:val="00C80283"/>
    <w:rsid w:val="00C8086D"/>
    <w:rsid w:val="00C80A32"/>
    <w:rsid w:val="00C81CE0"/>
    <w:rsid w:val="00C8207F"/>
    <w:rsid w:val="00C82347"/>
    <w:rsid w:val="00C82714"/>
    <w:rsid w:val="00C83181"/>
    <w:rsid w:val="00C83207"/>
    <w:rsid w:val="00C83577"/>
    <w:rsid w:val="00C835E6"/>
    <w:rsid w:val="00C839C9"/>
    <w:rsid w:val="00C841FA"/>
    <w:rsid w:val="00C84CCF"/>
    <w:rsid w:val="00C85227"/>
    <w:rsid w:val="00C85C8B"/>
    <w:rsid w:val="00C85E43"/>
    <w:rsid w:val="00C86463"/>
    <w:rsid w:val="00C8662B"/>
    <w:rsid w:val="00C869AD"/>
    <w:rsid w:val="00C86C31"/>
    <w:rsid w:val="00C90042"/>
    <w:rsid w:val="00C902D4"/>
    <w:rsid w:val="00C90668"/>
    <w:rsid w:val="00C90C6F"/>
    <w:rsid w:val="00C90D18"/>
    <w:rsid w:val="00C90EA2"/>
    <w:rsid w:val="00C9150A"/>
    <w:rsid w:val="00C91905"/>
    <w:rsid w:val="00C9225C"/>
    <w:rsid w:val="00C92415"/>
    <w:rsid w:val="00C927D1"/>
    <w:rsid w:val="00C927E6"/>
    <w:rsid w:val="00C92D27"/>
    <w:rsid w:val="00C92E47"/>
    <w:rsid w:val="00C93065"/>
    <w:rsid w:val="00C93202"/>
    <w:rsid w:val="00C93233"/>
    <w:rsid w:val="00C93756"/>
    <w:rsid w:val="00C9447B"/>
    <w:rsid w:val="00C94496"/>
    <w:rsid w:val="00C94845"/>
    <w:rsid w:val="00C952D1"/>
    <w:rsid w:val="00C955CC"/>
    <w:rsid w:val="00C95D4B"/>
    <w:rsid w:val="00C95E6B"/>
    <w:rsid w:val="00C96F36"/>
    <w:rsid w:val="00C976A2"/>
    <w:rsid w:val="00CA0857"/>
    <w:rsid w:val="00CA0D71"/>
    <w:rsid w:val="00CA1066"/>
    <w:rsid w:val="00CA16BA"/>
    <w:rsid w:val="00CA174B"/>
    <w:rsid w:val="00CA1A18"/>
    <w:rsid w:val="00CA1BE3"/>
    <w:rsid w:val="00CA1D4D"/>
    <w:rsid w:val="00CA1F6D"/>
    <w:rsid w:val="00CA2268"/>
    <w:rsid w:val="00CA2483"/>
    <w:rsid w:val="00CA2928"/>
    <w:rsid w:val="00CA2B92"/>
    <w:rsid w:val="00CA2FD5"/>
    <w:rsid w:val="00CA3161"/>
    <w:rsid w:val="00CA33C9"/>
    <w:rsid w:val="00CA3A79"/>
    <w:rsid w:val="00CA3DA5"/>
    <w:rsid w:val="00CA3E91"/>
    <w:rsid w:val="00CA4415"/>
    <w:rsid w:val="00CA4472"/>
    <w:rsid w:val="00CA4EC1"/>
    <w:rsid w:val="00CA5640"/>
    <w:rsid w:val="00CA608A"/>
    <w:rsid w:val="00CA60CB"/>
    <w:rsid w:val="00CA6417"/>
    <w:rsid w:val="00CA66E8"/>
    <w:rsid w:val="00CA6C16"/>
    <w:rsid w:val="00CA7100"/>
    <w:rsid w:val="00CA7865"/>
    <w:rsid w:val="00CA7D02"/>
    <w:rsid w:val="00CA7E52"/>
    <w:rsid w:val="00CB070E"/>
    <w:rsid w:val="00CB079D"/>
    <w:rsid w:val="00CB0AC2"/>
    <w:rsid w:val="00CB104D"/>
    <w:rsid w:val="00CB196D"/>
    <w:rsid w:val="00CB2E99"/>
    <w:rsid w:val="00CB34B0"/>
    <w:rsid w:val="00CB350C"/>
    <w:rsid w:val="00CB3CEC"/>
    <w:rsid w:val="00CB3E8D"/>
    <w:rsid w:val="00CB487F"/>
    <w:rsid w:val="00CB5262"/>
    <w:rsid w:val="00CB52E0"/>
    <w:rsid w:val="00CB53CC"/>
    <w:rsid w:val="00CB5429"/>
    <w:rsid w:val="00CB5EB0"/>
    <w:rsid w:val="00CB6655"/>
    <w:rsid w:val="00CB6667"/>
    <w:rsid w:val="00CB6C8D"/>
    <w:rsid w:val="00CB7201"/>
    <w:rsid w:val="00CB7709"/>
    <w:rsid w:val="00CB7BBE"/>
    <w:rsid w:val="00CC0AEF"/>
    <w:rsid w:val="00CC227F"/>
    <w:rsid w:val="00CC2CA7"/>
    <w:rsid w:val="00CC34A3"/>
    <w:rsid w:val="00CC36E7"/>
    <w:rsid w:val="00CC3EBF"/>
    <w:rsid w:val="00CC3FC5"/>
    <w:rsid w:val="00CC40AD"/>
    <w:rsid w:val="00CC464D"/>
    <w:rsid w:val="00CC5500"/>
    <w:rsid w:val="00CC6B30"/>
    <w:rsid w:val="00CC6ECE"/>
    <w:rsid w:val="00CC74AF"/>
    <w:rsid w:val="00CC76CF"/>
    <w:rsid w:val="00CD0006"/>
    <w:rsid w:val="00CD0060"/>
    <w:rsid w:val="00CD00F5"/>
    <w:rsid w:val="00CD012F"/>
    <w:rsid w:val="00CD0418"/>
    <w:rsid w:val="00CD0BE2"/>
    <w:rsid w:val="00CD0D75"/>
    <w:rsid w:val="00CD0D82"/>
    <w:rsid w:val="00CD17AC"/>
    <w:rsid w:val="00CD1CF6"/>
    <w:rsid w:val="00CD1EC8"/>
    <w:rsid w:val="00CD23DA"/>
    <w:rsid w:val="00CD2584"/>
    <w:rsid w:val="00CD27AB"/>
    <w:rsid w:val="00CD2941"/>
    <w:rsid w:val="00CD2F9D"/>
    <w:rsid w:val="00CD344F"/>
    <w:rsid w:val="00CD35C7"/>
    <w:rsid w:val="00CD4E2E"/>
    <w:rsid w:val="00CD5034"/>
    <w:rsid w:val="00CD55EE"/>
    <w:rsid w:val="00CD57FF"/>
    <w:rsid w:val="00CD582B"/>
    <w:rsid w:val="00CD5F46"/>
    <w:rsid w:val="00CD6A6B"/>
    <w:rsid w:val="00CD6B21"/>
    <w:rsid w:val="00CE047C"/>
    <w:rsid w:val="00CE0890"/>
    <w:rsid w:val="00CE090E"/>
    <w:rsid w:val="00CE095F"/>
    <w:rsid w:val="00CE1651"/>
    <w:rsid w:val="00CE1763"/>
    <w:rsid w:val="00CE20C4"/>
    <w:rsid w:val="00CE2E88"/>
    <w:rsid w:val="00CE44F5"/>
    <w:rsid w:val="00CE4CE4"/>
    <w:rsid w:val="00CE4D09"/>
    <w:rsid w:val="00CE4DB6"/>
    <w:rsid w:val="00CE505F"/>
    <w:rsid w:val="00CE5ED8"/>
    <w:rsid w:val="00CE6D64"/>
    <w:rsid w:val="00CE7469"/>
    <w:rsid w:val="00CE74F6"/>
    <w:rsid w:val="00CE7870"/>
    <w:rsid w:val="00CF01A9"/>
    <w:rsid w:val="00CF02F6"/>
    <w:rsid w:val="00CF0349"/>
    <w:rsid w:val="00CF0375"/>
    <w:rsid w:val="00CF0B01"/>
    <w:rsid w:val="00CF0E1A"/>
    <w:rsid w:val="00CF0EAF"/>
    <w:rsid w:val="00CF1F84"/>
    <w:rsid w:val="00CF2634"/>
    <w:rsid w:val="00CF2639"/>
    <w:rsid w:val="00CF2D97"/>
    <w:rsid w:val="00CF30F8"/>
    <w:rsid w:val="00CF331C"/>
    <w:rsid w:val="00CF33CD"/>
    <w:rsid w:val="00CF35DA"/>
    <w:rsid w:val="00CF3722"/>
    <w:rsid w:val="00CF3740"/>
    <w:rsid w:val="00CF3FDF"/>
    <w:rsid w:val="00CF401A"/>
    <w:rsid w:val="00CF4327"/>
    <w:rsid w:val="00CF4C49"/>
    <w:rsid w:val="00CF4EC0"/>
    <w:rsid w:val="00CF570C"/>
    <w:rsid w:val="00CF5A41"/>
    <w:rsid w:val="00CF5BF5"/>
    <w:rsid w:val="00CF7280"/>
    <w:rsid w:val="00CF740D"/>
    <w:rsid w:val="00CF7E60"/>
    <w:rsid w:val="00D000A7"/>
    <w:rsid w:val="00D0058F"/>
    <w:rsid w:val="00D00976"/>
    <w:rsid w:val="00D00C4B"/>
    <w:rsid w:val="00D010C1"/>
    <w:rsid w:val="00D0186A"/>
    <w:rsid w:val="00D01BCF"/>
    <w:rsid w:val="00D01D10"/>
    <w:rsid w:val="00D01F79"/>
    <w:rsid w:val="00D01FA2"/>
    <w:rsid w:val="00D02D0C"/>
    <w:rsid w:val="00D03553"/>
    <w:rsid w:val="00D03868"/>
    <w:rsid w:val="00D04182"/>
    <w:rsid w:val="00D04C86"/>
    <w:rsid w:val="00D05665"/>
    <w:rsid w:val="00D05BE1"/>
    <w:rsid w:val="00D07B7F"/>
    <w:rsid w:val="00D07C8F"/>
    <w:rsid w:val="00D1016C"/>
    <w:rsid w:val="00D105D6"/>
    <w:rsid w:val="00D10E0B"/>
    <w:rsid w:val="00D11101"/>
    <w:rsid w:val="00D11202"/>
    <w:rsid w:val="00D114E9"/>
    <w:rsid w:val="00D1186A"/>
    <w:rsid w:val="00D13836"/>
    <w:rsid w:val="00D1392A"/>
    <w:rsid w:val="00D14233"/>
    <w:rsid w:val="00D149D0"/>
    <w:rsid w:val="00D161AF"/>
    <w:rsid w:val="00D16203"/>
    <w:rsid w:val="00D164D3"/>
    <w:rsid w:val="00D16821"/>
    <w:rsid w:val="00D16AA6"/>
    <w:rsid w:val="00D16F1A"/>
    <w:rsid w:val="00D1762B"/>
    <w:rsid w:val="00D1779F"/>
    <w:rsid w:val="00D1782D"/>
    <w:rsid w:val="00D1784F"/>
    <w:rsid w:val="00D17B12"/>
    <w:rsid w:val="00D17C3C"/>
    <w:rsid w:val="00D203C2"/>
    <w:rsid w:val="00D207E8"/>
    <w:rsid w:val="00D20E37"/>
    <w:rsid w:val="00D20E6C"/>
    <w:rsid w:val="00D21091"/>
    <w:rsid w:val="00D21704"/>
    <w:rsid w:val="00D21C07"/>
    <w:rsid w:val="00D21CBA"/>
    <w:rsid w:val="00D22014"/>
    <w:rsid w:val="00D22261"/>
    <w:rsid w:val="00D22436"/>
    <w:rsid w:val="00D224C8"/>
    <w:rsid w:val="00D22792"/>
    <w:rsid w:val="00D2280A"/>
    <w:rsid w:val="00D22E75"/>
    <w:rsid w:val="00D24393"/>
    <w:rsid w:val="00D24E47"/>
    <w:rsid w:val="00D24E6E"/>
    <w:rsid w:val="00D250A7"/>
    <w:rsid w:val="00D2529F"/>
    <w:rsid w:val="00D259CC"/>
    <w:rsid w:val="00D267D4"/>
    <w:rsid w:val="00D2727F"/>
    <w:rsid w:val="00D272DB"/>
    <w:rsid w:val="00D27BA3"/>
    <w:rsid w:val="00D304A9"/>
    <w:rsid w:val="00D314A6"/>
    <w:rsid w:val="00D31D88"/>
    <w:rsid w:val="00D32AAC"/>
    <w:rsid w:val="00D336D9"/>
    <w:rsid w:val="00D34622"/>
    <w:rsid w:val="00D35331"/>
    <w:rsid w:val="00D355B7"/>
    <w:rsid w:val="00D35FBB"/>
    <w:rsid w:val="00D3608D"/>
    <w:rsid w:val="00D365EB"/>
    <w:rsid w:val="00D36D01"/>
    <w:rsid w:val="00D37DD6"/>
    <w:rsid w:val="00D40F04"/>
    <w:rsid w:val="00D40F21"/>
    <w:rsid w:val="00D41653"/>
    <w:rsid w:val="00D416AA"/>
    <w:rsid w:val="00D41920"/>
    <w:rsid w:val="00D41D76"/>
    <w:rsid w:val="00D4205C"/>
    <w:rsid w:val="00D42B80"/>
    <w:rsid w:val="00D42E0B"/>
    <w:rsid w:val="00D42FDC"/>
    <w:rsid w:val="00D4341C"/>
    <w:rsid w:val="00D446B4"/>
    <w:rsid w:val="00D448AB"/>
    <w:rsid w:val="00D44E86"/>
    <w:rsid w:val="00D456C7"/>
    <w:rsid w:val="00D456C9"/>
    <w:rsid w:val="00D45A8E"/>
    <w:rsid w:val="00D46203"/>
    <w:rsid w:val="00D463E6"/>
    <w:rsid w:val="00D4658B"/>
    <w:rsid w:val="00D46C28"/>
    <w:rsid w:val="00D46F52"/>
    <w:rsid w:val="00D50320"/>
    <w:rsid w:val="00D504E6"/>
    <w:rsid w:val="00D50596"/>
    <w:rsid w:val="00D5065F"/>
    <w:rsid w:val="00D5080C"/>
    <w:rsid w:val="00D50AAB"/>
    <w:rsid w:val="00D51158"/>
    <w:rsid w:val="00D51B36"/>
    <w:rsid w:val="00D523D1"/>
    <w:rsid w:val="00D52A1B"/>
    <w:rsid w:val="00D53B5E"/>
    <w:rsid w:val="00D5433A"/>
    <w:rsid w:val="00D54E72"/>
    <w:rsid w:val="00D5515B"/>
    <w:rsid w:val="00D55775"/>
    <w:rsid w:val="00D56204"/>
    <w:rsid w:val="00D56225"/>
    <w:rsid w:val="00D56247"/>
    <w:rsid w:val="00D564B8"/>
    <w:rsid w:val="00D56B80"/>
    <w:rsid w:val="00D56F15"/>
    <w:rsid w:val="00D5711B"/>
    <w:rsid w:val="00D57330"/>
    <w:rsid w:val="00D577E9"/>
    <w:rsid w:val="00D57B54"/>
    <w:rsid w:val="00D57DF0"/>
    <w:rsid w:val="00D606C3"/>
    <w:rsid w:val="00D60F99"/>
    <w:rsid w:val="00D61322"/>
    <w:rsid w:val="00D6151B"/>
    <w:rsid w:val="00D617DE"/>
    <w:rsid w:val="00D61B6A"/>
    <w:rsid w:val="00D621D0"/>
    <w:rsid w:val="00D62A7B"/>
    <w:rsid w:val="00D62BC1"/>
    <w:rsid w:val="00D63E38"/>
    <w:rsid w:val="00D63EF4"/>
    <w:rsid w:val="00D64A28"/>
    <w:rsid w:val="00D65210"/>
    <w:rsid w:val="00D6550C"/>
    <w:rsid w:val="00D65561"/>
    <w:rsid w:val="00D658AF"/>
    <w:rsid w:val="00D659E0"/>
    <w:rsid w:val="00D65E52"/>
    <w:rsid w:val="00D66359"/>
    <w:rsid w:val="00D66706"/>
    <w:rsid w:val="00D66E79"/>
    <w:rsid w:val="00D66EB2"/>
    <w:rsid w:val="00D67F24"/>
    <w:rsid w:val="00D705A4"/>
    <w:rsid w:val="00D70E09"/>
    <w:rsid w:val="00D70FF3"/>
    <w:rsid w:val="00D71FF3"/>
    <w:rsid w:val="00D72189"/>
    <w:rsid w:val="00D72B26"/>
    <w:rsid w:val="00D72DB6"/>
    <w:rsid w:val="00D7327F"/>
    <w:rsid w:val="00D73CB2"/>
    <w:rsid w:val="00D74752"/>
    <w:rsid w:val="00D747AF"/>
    <w:rsid w:val="00D748B6"/>
    <w:rsid w:val="00D74BE8"/>
    <w:rsid w:val="00D74C7A"/>
    <w:rsid w:val="00D74DB3"/>
    <w:rsid w:val="00D7528E"/>
    <w:rsid w:val="00D754A8"/>
    <w:rsid w:val="00D75FD6"/>
    <w:rsid w:val="00D76007"/>
    <w:rsid w:val="00D76A52"/>
    <w:rsid w:val="00D76E67"/>
    <w:rsid w:val="00D77CE1"/>
    <w:rsid w:val="00D80127"/>
    <w:rsid w:val="00D80593"/>
    <w:rsid w:val="00D80B54"/>
    <w:rsid w:val="00D80C2E"/>
    <w:rsid w:val="00D81250"/>
    <w:rsid w:val="00D81896"/>
    <w:rsid w:val="00D818DF"/>
    <w:rsid w:val="00D81A84"/>
    <w:rsid w:val="00D81DEB"/>
    <w:rsid w:val="00D822FA"/>
    <w:rsid w:val="00D836B8"/>
    <w:rsid w:val="00D83B7B"/>
    <w:rsid w:val="00D84D05"/>
    <w:rsid w:val="00D85136"/>
    <w:rsid w:val="00D853AF"/>
    <w:rsid w:val="00D8545E"/>
    <w:rsid w:val="00D85E19"/>
    <w:rsid w:val="00D862C7"/>
    <w:rsid w:val="00D86FFA"/>
    <w:rsid w:val="00D8704F"/>
    <w:rsid w:val="00D87077"/>
    <w:rsid w:val="00D87A3F"/>
    <w:rsid w:val="00D87A85"/>
    <w:rsid w:val="00D87E12"/>
    <w:rsid w:val="00D900C3"/>
    <w:rsid w:val="00D90144"/>
    <w:rsid w:val="00D90B68"/>
    <w:rsid w:val="00D90CA3"/>
    <w:rsid w:val="00D90D38"/>
    <w:rsid w:val="00D90F31"/>
    <w:rsid w:val="00D91588"/>
    <w:rsid w:val="00D918B4"/>
    <w:rsid w:val="00D92B64"/>
    <w:rsid w:val="00D92D66"/>
    <w:rsid w:val="00D93120"/>
    <w:rsid w:val="00D93470"/>
    <w:rsid w:val="00D934EF"/>
    <w:rsid w:val="00D9350C"/>
    <w:rsid w:val="00D93CD1"/>
    <w:rsid w:val="00D9443D"/>
    <w:rsid w:val="00D9445B"/>
    <w:rsid w:val="00D944FA"/>
    <w:rsid w:val="00D9493B"/>
    <w:rsid w:val="00D951DD"/>
    <w:rsid w:val="00D96336"/>
    <w:rsid w:val="00D9659C"/>
    <w:rsid w:val="00D9731C"/>
    <w:rsid w:val="00D97577"/>
    <w:rsid w:val="00D97D05"/>
    <w:rsid w:val="00D97EF5"/>
    <w:rsid w:val="00DA04D7"/>
    <w:rsid w:val="00DA0B09"/>
    <w:rsid w:val="00DA1426"/>
    <w:rsid w:val="00DA172F"/>
    <w:rsid w:val="00DA19E1"/>
    <w:rsid w:val="00DA1F02"/>
    <w:rsid w:val="00DA2EA9"/>
    <w:rsid w:val="00DA3548"/>
    <w:rsid w:val="00DA3867"/>
    <w:rsid w:val="00DA3D1B"/>
    <w:rsid w:val="00DA3D3B"/>
    <w:rsid w:val="00DA41E0"/>
    <w:rsid w:val="00DA42E9"/>
    <w:rsid w:val="00DA44A1"/>
    <w:rsid w:val="00DA62D6"/>
    <w:rsid w:val="00DA63B4"/>
    <w:rsid w:val="00DA681E"/>
    <w:rsid w:val="00DA6A1B"/>
    <w:rsid w:val="00DA6A50"/>
    <w:rsid w:val="00DA6EB0"/>
    <w:rsid w:val="00DB007A"/>
    <w:rsid w:val="00DB02CA"/>
    <w:rsid w:val="00DB05CD"/>
    <w:rsid w:val="00DB07A0"/>
    <w:rsid w:val="00DB08F8"/>
    <w:rsid w:val="00DB0C30"/>
    <w:rsid w:val="00DB0C54"/>
    <w:rsid w:val="00DB3457"/>
    <w:rsid w:val="00DB3B62"/>
    <w:rsid w:val="00DB3ED8"/>
    <w:rsid w:val="00DB46F0"/>
    <w:rsid w:val="00DB4A0C"/>
    <w:rsid w:val="00DB4D68"/>
    <w:rsid w:val="00DB505F"/>
    <w:rsid w:val="00DB5344"/>
    <w:rsid w:val="00DB65D0"/>
    <w:rsid w:val="00DB6A53"/>
    <w:rsid w:val="00DB779E"/>
    <w:rsid w:val="00DB7816"/>
    <w:rsid w:val="00DC0025"/>
    <w:rsid w:val="00DC018F"/>
    <w:rsid w:val="00DC1FF9"/>
    <w:rsid w:val="00DC250F"/>
    <w:rsid w:val="00DC2AF6"/>
    <w:rsid w:val="00DC2F6A"/>
    <w:rsid w:val="00DC4281"/>
    <w:rsid w:val="00DC42AD"/>
    <w:rsid w:val="00DC4507"/>
    <w:rsid w:val="00DC4A2F"/>
    <w:rsid w:val="00DC4E0E"/>
    <w:rsid w:val="00DC5AB7"/>
    <w:rsid w:val="00DC677E"/>
    <w:rsid w:val="00DC71C9"/>
    <w:rsid w:val="00DC7228"/>
    <w:rsid w:val="00DC76C5"/>
    <w:rsid w:val="00DC7945"/>
    <w:rsid w:val="00DD0054"/>
    <w:rsid w:val="00DD03CB"/>
    <w:rsid w:val="00DD03EB"/>
    <w:rsid w:val="00DD0744"/>
    <w:rsid w:val="00DD076F"/>
    <w:rsid w:val="00DD0BF9"/>
    <w:rsid w:val="00DD0DB6"/>
    <w:rsid w:val="00DD0F9A"/>
    <w:rsid w:val="00DD1235"/>
    <w:rsid w:val="00DD164B"/>
    <w:rsid w:val="00DD183D"/>
    <w:rsid w:val="00DD1AD4"/>
    <w:rsid w:val="00DD1EB5"/>
    <w:rsid w:val="00DD1F88"/>
    <w:rsid w:val="00DD2914"/>
    <w:rsid w:val="00DD30A9"/>
    <w:rsid w:val="00DD32F1"/>
    <w:rsid w:val="00DD36ED"/>
    <w:rsid w:val="00DD3722"/>
    <w:rsid w:val="00DD37A7"/>
    <w:rsid w:val="00DD42F2"/>
    <w:rsid w:val="00DD4889"/>
    <w:rsid w:val="00DD49E5"/>
    <w:rsid w:val="00DD4D99"/>
    <w:rsid w:val="00DD5BD3"/>
    <w:rsid w:val="00DD6031"/>
    <w:rsid w:val="00DD68B5"/>
    <w:rsid w:val="00DD69C1"/>
    <w:rsid w:val="00DD730C"/>
    <w:rsid w:val="00DD7D0F"/>
    <w:rsid w:val="00DD7E61"/>
    <w:rsid w:val="00DD7EF6"/>
    <w:rsid w:val="00DE05CD"/>
    <w:rsid w:val="00DE11DE"/>
    <w:rsid w:val="00DE16F2"/>
    <w:rsid w:val="00DE1976"/>
    <w:rsid w:val="00DE2425"/>
    <w:rsid w:val="00DE2785"/>
    <w:rsid w:val="00DE2895"/>
    <w:rsid w:val="00DE2A78"/>
    <w:rsid w:val="00DE2F05"/>
    <w:rsid w:val="00DE33E2"/>
    <w:rsid w:val="00DE36FC"/>
    <w:rsid w:val="00DE3714"/>
    <w:rsid w:val="00DE381E"/>
    <w:rsid w:val="00DE4216"/>
    <w:rsid w:val="00DE4224"/>
    <w:rsid w:val="00DE425E"/>
    <w:rsid w:val="00DE57E6"/>
    <w:rsid w:val="00DE594D"/>
    <w:rsid w:val="00DE5950"/>
    <w:rsid w:val="00DE6049"/>
    <w:rsid w:val="00DE6631"/>
    <w:rsid w:val="00DE7A13"/>
    <w:rsid w:val="00DE7BA4"/>
    <w:rsid w:val="00DE7BFF"/>
    <w:rsid w:val="00DF0A16"/>
    <w:rsid w:val="00DF0F69"/>
    <w:rsid w:val="00DF11A9"/>
    <w:rsid w:val="00DF122C"/>
    <w:rsid w:val="00DF2ED2"/>
    <w:rsid w:val="00DF32F8"/>
    <w:rsid w:val="00DF3C69"/>
    <w:rsid w:val="00DF44B3"/>
    <w:rsid w:val="00DF485D"/>
    <w:rsid w:val="00DF48E8"/>
    <w:rsid w:val="00DF5716"/>
    <w:rsid w:val="00DF6E91"/>
    <w:rsid w:val="00DF799D"/>
    <w:rsid w:val="00E00502"/>
    <w:rsid w:val="00E00552"/>
    <w:rsid w:val="00E00A68"/>
    <w:rsid w:val="00E011BC"/>
    <w:rsid w:val="00E011C3"/>
    <w:rsid w:val="00E01365"/>
    <w:rsid w:val="00E01C03"/>
    <w:rsid w:val="00E01E3F"/>
    <w:rsid w:val="00E027E7"/>
    <w:rsid w:val="00E02BE1"/>
    <w:rsid w:val="00E03062"/>
    <w:rsid w:val="00E03ACB"/>
    <w:rsid w:val="00E03E03"/>
    <w:rsid w:val="00E0433F"/>
    <w:rsid w:val="00E044C0"/>
    <w:rsid w:val="00E0456A"/>
    <w:rsid w:val="00E04EA6"/>
    <w:rsid w:val="00E062DF"/>
    <w:rsid w:val="00E06581"/>
    <w:rsid w:val="00E07884"/>
    <w:rsid w:val="00E108F2"/>
    <w:rsid w:val="00E10A6E"/>
    <w:rsid w:val="00E11366"/>
    <w:rsid w:val="00E11780"/>
    <w:rsid w:val="00E1183B"/>
    <w:rsid w:val="00E11E58"/>
    <w:rsid w:val="00E133E5"/>
    <w:rsid w:val="00E134DB"/>
    <w:rsid w:val="00E13C3D"/>
    <w:rsid w:val="00E147A4"/>
    <w:rsid w:val="00E14A95"/>
    <w:rsid w:val="00E14AFD"/>
    <w:rsid w:val="00E14C6C"/>
    <w:rsid w:val="00E14CFC"/>
    <w:rsid w:val="00E15731"/>
    <w:rsid w:val="00E15BCC"/>
    <w:rsid w:val="00E16FB2"/>
    <w:rsid w:val="00E17038"/>
    <w:rsid w:val="00E17E3E"/>
    <w:rsid w:val="00E207DA"/>
    <w:rsid w:val="00E21303"/>
    <w:rsid w:val="00E214FF"/>
    <w:rsid w:val="00E21F46"/>
    <w:rsid w:val="00E22E2F"/>
    <w:rsid w:val="00E23690"/>
    <w:rsid w:val="00E23FF2"/>
    <w:rsid w:val="00E24487"/>
    <w:rsid w:val="00E2471B"/>
    <w:rsid w:val="00E24DF8"/>
    <w:rsid w:val="00E261C6"/>
    <w:rsid w:val="00E26326"/>
    <w:rsid w:val="00E269E6"/>
    <w:rsid w:val="00E27383"/>
    <w:rsid w:val="00E27411"/>
    <w:rsid w:val="00E27B6A"/>
    <w:rsid w:val="00E27E15"/>
    <w:rsid w:val="00E3078A"/>
    <w:rsid w:val="00E3146F"/>
    <w:rsid w:val="00E31C17"/>
    <w:rsid w:val="00E31D46"/>
    <w:rsid w:val="00E322BF"/>
    <w:rsid w:val="00E32562"/>
    <w:rsid w:val="00E33AFC"/>
    <w:rsid w:val="00E351AD"/>
    <w:rsid w:val="00E35F64"/>
    <w:rsid w:val="00E35F83"/>
    <w:rsid w:val="00E365FF"/>
    <w:rsid w:val="00E36A15"/>
    <w:rsid w:val="00E36D74"/>
    <w:rsid w:val="00E401CC"/>
    <w:rsid w:val="00E40BEF"/>
    <w:rsid w:val="00E4164F"/>
    <w:rsid w:val="00E41A35"/>
    <w:rsid w:val="00E41BAC"/>
    <w:rsid w:val="00E423D9"/>
    <w:rsid w:val="00E42867"/>
    <w:rsid w:val="00E43320"/>
    <w:rsid w:val="00E433BF"/>
    <w:rsid w:val="00E43575"/>
    <w:rsid w:val="00E44841"/>
    <w:rsid w:val="00E44ABB"/>
    <w:rsid w:val="00E45C92"/>
    <w:rsid w:val="00E45D09"/>
    <w:rsid w:val="00E468C4"/>
    <w:rsid w:val="00E46F45"/>
    <w:rsid w:val="00E474A6"/>
    <w:rsid w:val="00E50534"/>
    <w:rsid w:val="00E5083B"/>
    <w:rsid w:val="00E50AA7"/>
    <w:rsid w:val="00E50DA6"/>
    <w:rsid w:val="00E51D50"/>
    <w:rsid w:val="00E51DD6"/>
    <w:rsid w:val="00E521EF"/>
    <w:rsid w:val="00E52937"/>
    <w:rsid w:val="00E537DF"/>
    <w:rsid w:val="00E53C15"/>
    <w:rsid w:val="00E54922"/>
    <w:rsid w:val="00E549E3"/>
    <w:rsid w:val="00E54F9D"/>
    <w:rsid w:val="00E5514C"/>
    <w:rsid w:val="00E5545F"/>
    <w:rsid w:val="00E55938"/>
    <w:rsid w:val="00E5614E"/>
    <w:rsid w:val="00E5691D"/>
    <w:rsid w:val="00E57527"/>
    <w:rsid w:val="00E578E2"/>
    <w:rsid w:val="00E57BEE"/>
    <w:rsid w:val="00E600AD"/>
    <w:rsid w:val="00E6080D"/>
    <w:rsid w:val="00E60EA8"/>
    <w:rsid w:val="00E610AE"/>
    <w:rsid w:val="00E612DA"/>
    <w:rsid w:val="00E612F9"/>
    <w:rsid w:val="00E61500"/>
    <w:rsid w:val="00E61577"/>
    <w:rsid w:val="00E61718"/>
    <w:rsid w:val="00E61AEA"/>
    <w:rsid w:val="00E61C27"/>
    <w:rsid w:val="00E61C6D"/>
    <w:rsid w:val="00E62A65"/>
    <w:rsid w:val="00E63983"/>
    <w:rsid w:val="00E644F5"/>
    <w:rsid w:val="00E6467D"/>
    <w:rsid w:val="00E648AB"/>
    <w:rsid w:val="00E64C95"/>
    <w:rsid w:val="00E658FB"/>
    <w:rsid w:val="00E65F65"/>
    <w:rsid w:val="00E662BC"/>
    <w:rsid w:val="00E66346"/>
    <w:rsid w:val="00E66392"/>
    <w:rsid w:val="00E66846"/>
    <w:rsid w:val="00E6689C"/>
    <w:rsid w:val="00E66A05"/>
    <w:rsid w:val="00E66BFA"/>
    <w:rsid w:val="00E6721A"/>
    <w:rsid w:val="00E67A77"/>
    <w:rsid w:val="00E67B73"/>
    <w:rsid w:val="00E703BA"/>
    <w:rsid w:val="00E70B79"/>
    <w:rsid w:val="00E70ED8"/>
    <w:rsid w:val="00E71A5B"/>
    <w:rsid w:val="00E72406"/>
    <w:rsid w:val="00E725C6"/>
    <w:rsid w:val="00E7307E"/>
    <w:rsid w:val="00E730EC"/>
    <w:rsid w:val="00E731E8"/>
    <w:rsid w:val="00E74335"/>
    <w:rsid w:val="00E74FB1"/>
    <w:rsid w:val="00E75376"/>
    <w:rsid w:val="00E7551D"/>
    <w:rsid w:val="00E756B5"/>
    <w:rsid w:val="00E7648C"/>
    <w:rsid w:val="00E77864"/>
    <w:rsid w:val="00E80248"/>
    <w:rsid w:val="00E80855"/>
    <w:rsid w:val="00E80AA3"/>
    <w:rsid w:val="00E80BB1"/>
    <w:rsid w:val="00E815BE"/>
    <w:rsid w:val="00E81637"/>
    <w:rsid w:val="00E8169A"/>
    <w:rsid w:val="00E81FF4"/>
    <w:rsid w:val="00E82402"/>
    <w:rsid w:val="00E8292F"/>
    <w:rsid w:val="00E82B53"/>
    <w:rsid w:val="00E82C4C"/>
    <w:rsid w:val="00E82CA4"/>
    <w:rsid w:val="00E82DDB"/>
    <w:rsid w:val="00E83041"/>
    <w:rsid w:val="00E831A5"/>
    <w:rsid w:val="00E833DC"/>
    <w:rsid w:val="00E83DA5"/>
    <w:rsid w:val="00E8479F"/>
    <w:rsid w:val="00E84A4B"/>
    <w:rsid w:val="00E84F24"/>
    <w:rsid w:val="00E852D1"/>
    <w:rsid w:val="00E85616"/>
    <w:rsid w:val="00E85766"/>
    <w:rsid w:val="00E85D9E"/>
    <w:rsid w:val="00E85E75"/>
    <w:rsid w:val="00E85F1A"/>
    <w:rsid w:val="00E86186"/>
    <w:rsid w:val="00E865D5"/>
    <w:rsid w:val="00E86833"/>
    <w:rsid w:val="00E8694B"/>
    <w:rsid w:val="00E86BA0"/>
    <w:rsid w:val="00E87484"/>
    <w:rsid w:val="00E877AB"/>
    <w:rsid w:val="00E87B3E"/>
    <w:rsid w:val="00E87D4F"/>
    <w:rsid w:val="00E9001E"/>
    <w:rsid w:val="00E901D4"/>
    <w:rsid w:val="00E9065C"/>
    <w:rsid w:val="00E916AD"/>
    <w:rsid w:val="00E93038"/>
    <w:rsid w:val="00E939A5"/>
    <w:rsid w:val="00E94414"/>
    <w:rsid w:val="00E944EE"/>
    <w:rsid w:val="00E9462A"/>
    <w:rsid w:val="00E94B5D"/>
    <w:rsid w:val="00E94BF3"/>
    <w:rsid w:val="00E95811"/>
    <w:rsid w:val="00E95ED3"/>
    <w:rsid w:val="00E96597"/>
    <w:rsid w:val="00E96FC9"/>
    <w:rsid w:val="00E9736B"/>
    <w:rsid w:val="00E975FC"/>
    <w:rsid w:val="00E97C04"/>
    <w:rsid w:val="00EA0214"/>
    <w:rsid w:val="00EA0534"/>
    <w:rsid w:val="00EA1314"/>
    <w:rsid w:val="00EA15CD"/>
    <w:rsid w:val="00EA1AA3"/>
    <w:rsid w:val="00EA1BBE"/>
    <w:rsid w:val="00EA1C54"/>
    <w:rsid w:val="00EA23D8"/>
    <w:rsid w:val="00EA241C"/>
    <w:rsid w:val="00EA2859"/>
    <w:rsid w:val="00EA2A4C"/>
    <w:rsid w:val="00EA342D"/>
    <w:rsid w:val="00EA3BBF"/>
    <w:rsid w:val="00EA47ED"/>
    <w:rsid w:val="00EA4BAC"/>
    <w:rsid w:val="00EA4DB5"/>
    <w:rsid w:val="00EA5745"/>
    <w:rsid w:val="00EA5838"/>
    <w:rsid w:val="00EA59FC"/>
    <w:rsid w:val="00EA66D0"/>
    <w:rsid w:val="00EA6A15"/>
    <w:rsid w:val="00EA6F76"/>
    <w:rsid w:val="00EB0064"/>
    <w:rsid w:val="00EB00F6"/>
    <w:rsid w:val="00EB0437"/>
    <w:rsid w:val="00EB0493"/>
    <w:rsid w:val="00EB0A22"/>
    <w:rsid w:val="00EB0E0A"/>
    <w:rsid w:val="00EB122A"/>
    <w:rsid w:val="00EB12CC"/>
    <w:rsid w:val="00EB1748"/>
    <w:rsid w:val="00EB1766"/>
    <w:rsid w:val="00EB1F62"/>
    <w:rsid w:val="00EB22E2"/>
    <w:rsid w:val="00EB26AE"/>
    <w:rsid w:val="00EB2834"/>
    <w:rsid w:val="00EB34CB"/>
    <w:rsid w:val="00EB38BC"/>
    <w:rsid w:val="00EB43E0"/>
    <w:rsid w:val="00EB4CBD"/>
    <w:rsid w:val="00EB4CF5"/>
    <w:rsid w:val="00EB4DA6"/>
    <w:rsid w:val="00EB4DDE"/>
    <w:rsid w:val="00EB5A4C"/>
    <w:rsid w:val="00EB5D86"/>
    <w:rsid w:val="00EB688F"/>
    <w:rsid w:val="00EC0C0A"/>
    <w:rsid w:val="00EC13CC"/>
    <w:rsid w:val="00EC1ED9"/>
    <w:rsid w:val="00EC26C8"/>
    <w:rsid w:val="00EC28D3"/>
    <w:rsid w:val="00EC324F"/>
    <w:rsid w:val="00EC35BA"/>
    <w:rsid w:val="00EC380D"/>
    <w:rsid w:val="00EC38F7"/>
    <w:rsid w:val="00EC390C"/>
    <w:rsid w:val="00EC428F"/>
    <w:rsid w:val="00EC42E9"/>
    <w:rsid w:val="00EC5790"/>
    <w:rsid w:val="00EC59CE"/>
    <w:rsid w:val="00EC5B45"/>
    <w:rsid w:val="00EC5BCA"/>
    <w:rsid w:val="00EC6089"/>
    <w:rsid w:val="00EC61CF"/>
    <w:rsid w:val="00EC63A5"/>
    <w:rsid w:val="00EC6886"/>
    <w:rsid w:val="00EC68FC"/>
    <w:rsid w:val="00EC6AAA"/>
    <w:rsid w:val="00EC6B54"/>
    <w:rsid w:val="00EC7494"/>
    <w:rsid w:val="00EC7FCE"/>
    <w:rsid w:val="00ED06E0"/>
    <w:rsid w:val="00ED187C"/>
    <w:rsid w:val="00ED18F5"/>
    <w:rsid w:val="00ED1FB1"/>
    <w:rsid w:val="00ED2353"/>
    <w:rsid w:val="00ED23A5"/>
    <w:rsid w:val="00ED25A5"/>
    <w:rsid w:val="00ED2621"/>
    <w:rsid w:val="00ED2796"/>
    <w:rsid w:val="00ED2D47"/>
    <w:rsid w:val="00ED2EB7"/>
    <w:rsid w:val="00ED3226"/>
    <w:rsid w:val="00ED36F5"/>
    <w:rsid w:val="00ED3725"/>
    <w:rsid w:val="00ED435E"/>
    <w:rsid w:val="00ED4921"/>
    <w:rsid w:val="00ED4958"/>
    <w:rsid w:val="00ED4C6F"/>
    <w:rsid w:val="00ED5285"/>
    <w:rsid w:val="00ED538D"/>
    <w:rsid w:val="00ED5463"/>
    <w:rsid w:val="00ED5A61"/>
    <w:rsid w:val="00ED710F"/>
    <w:rsid w:val="00ED77C3"/>
    <w:rsid w:val="00ED7F49"/>
    <w:rsid w:val="00EE0904"/>
    <w:rsid w:val="00EE1BF1"/>
    <w:rsid w:val="00EE2B51"/>
    <w:rsid w:val="00EE2C52"/>
    <w:rsid w:val="00EE2C8F"/>
    <w:rsid w:val="00EE2E1B"/>
    <w:rsid w:val="00EE4458"/>
    <w:rsid w:val="00EE483A"/>
    <w:rsid w:val="00EE4889"/>
    <w:rsid w:val="00EE57D9"/>
    <w:rsid w:val="00EE68D6"/>
    <w:rsid w:val="00EE6ABE"/>
    <w:rsid w:val="00EE7122"/>
    <w:rsid w:val="00EE7377"/>
    <w:rsid w:val="00EE74F5"/>
    <w:rsid w:val="00EE76F7"/>
    <w:rsid w:val="00EE789B"/>
    <w:rsid w:val="00EE7A2D"/>
    <w:rsid w:val="00EE7E13"/>
    <w:rsid w:val="00EF074C"/>
    <w:rsid w:val="00EF09FF"/>
    <w:rsid w:val="00EF1065"/>
    <w:rsid w:val="00EF125B"/>
    <w:rsid w:val="00EF13E7"/>
    <w:rsid w:val="00EF16A7"/>
    <w:rsid w:val="00EF183F"/>
    <w:rsid w:val="00EF1C3F"/>
    <w:rsid w:val="00EF208E"/>
    <w:rsid w:val="00EF2DF0"/>
    <w:rsid w:val="00EF3072"/>
    <w:rsid w:val="00EF3708"/>
    <w:rsid w:val="00EF38E0"/>
    <w:rsid w:val="00EF3AA7"/>
    <w:rsid w:val="00EF4325"/>
    <w:rsid w:val="00EF437D"/>
    <w:rsid w:val="00EF473A"/>
    <w:rsid w:val="00EF47A7"/>
    <w:rsid w:val="00EF4BE8"/>
    <w:rsid w:val="00EF4BFF"/>
    <w:rsid w:val="00EF4D1F"/>
    <w:rsid w:val="00EF4D80"/>
    <w:rsid w:val="00EF533C"/>
    <w:rsid w:val="00EF5524"/>
    <w:rsid w:val="00EF6132"/>
    <w:rsid w:val="00EF6737"/>
    <w:rsid w:val="00EF6872"/>
    <w:rsid w:val="00EF69AC"/>
    <w:rsid w:val="00EF6BE8"/>
    <w:rsid w:val="00EF7261"/>
    <w:rsid w:val="00EF73C7"/>
    <w:rsid w:val="00EF77B5"/>
    <w:rsid w:val="00EF7AF5"/>
    <w:rsid w:val="00F00536"/>
    <w:rsid w:val="00F00A4A"/>
    <w:rsid w:val="00F00B0F"/>
    <w:rsid w:val="00F0151D"/>
    <w:rsid w:val="00F01D5F"/>
    <w:rsid w:val="00F01F46"/>
    <w:rsid w:val="00F022F4"/>
    <w:rsid w:val="00F027C8"/>
    <w:rsid w:val="00F02890"/>
    <w:rsid w:val="00F02A7A"/>
    <w:rsid w:val="00F02D7E"/>
    <w:rsid w:val="00F02E72"/>
    <w:rsid w:val="00F03188"/>
    <w:rsid w:val="00F03B11"/>
    <w:rsid w:val="00F03FED"/>
    <w:rsid w:val="00F04485"/>
    <w:rsid w:val="00F04594"/>
    <w:rsid w:val="00F04EE3"/>
    <w:rsid w:val="00F0573D"/>
    <w:rsid w:val="00F0581A"/>
    <w:rsid w:val="00F059D2"/>
    <w:rsid w:val="00F05CA4"/>
    <w:rsid w:val="00F05D5E"/>
    <w:rsid w:val="00F05D89"/>
    <w:rsid w:val="00F06299"/>
    <w:rsid w:val="00F06B3B"/>
    <w:rsid w:val="00F06C84"/>
    <w:rsid w:val="00F070F5"/>
    <w:rsid w:val="00F0716F"/>
    <w:rsid w:val="00F07737"/>
    <w:rsid w:val="00F07ECB"/>
    <w:rsid w:val="00F10408"/>
    <w:rsid w:val="00F10712"/>
    <w:rsid w:val="00F107F7"/>
    <w:rsid w:val="00F10EEB"/>
    <w:rsid w:val="00F11AD4"/>
    <w:rsid w:val="00F11D10"/>
    <w:rsid w:val="00F128A6"/>
    <w:rsid w:val="00F13469"/>
    <w:rsid w:val="00F1368E"/>
    <w:rsid w:val="00F1389C"/>
    <w:rsid w:val="00F13E69"/>
    <w:rsid w:val="00F13F60"/>
    <w:rsid w:val="00F14133"/>
    <w:rsid w:val="00F143AD"/>
    <w:rsid w:val="00F14CBF"/>
    <w:rsid w:val="00F14ECE"/>
    <w:rsid w:val="00F155B0"/>
    <w:rsid w:val="00F15618"/>
    <w:rsid w:val="00F157DA"/>
    <w:rsid w:val="00F15AD5"/>
    <w:rsid w:val="00F16ACA"/>
    <w:rsid w:val="00F16DF7"/>
    <w:rsid w:val="00F17277"/>
    <w:rsid w:val="00F17DDD"/>
    <w:rsid w:val="00F2035B"/>
    <w:rsid w:val="00F20438"/>
    <w:rsid w:val="00F2184D"/>
    <w:rsid w:val="00F21A48"/>
    <w:rsid w:val="00F21BC1"/>
    <w:rsid w:val="00F222B0"/>
    <w:rsid w:val="00F2302D"/>
    <w:rsid w:val="00F246EB"/>
    <w:rsid w:val="00F24A85"/>
    <w:rsid w:val="00F2583C"/>
    <w:rsid w:val="00F25EE8"/>
    <w:rsid w:val="00F2648E"/>
    <w:rsid w:val="00F266F4"/>
    <w:rsid w:val="00F26B0F"/>
    <w:rsid w:val="00F27C3A"/>
    <w:rsid w:val="00F27DE4"/>
    <w:rsid w:val="00F30514"/>
    <w:rsid w:val="00F30613"/>
    <w:rsid w:val="00F30666"/>
    <w:rsid w:val="00F306A6"/>
    <w:rsid w:val="00F30AEE"/>
    <w:rsid w:val="00F30E58"/>
    <w:rsid w:val="00F31590"/>
    <w:rsid w:val="00F31AD0"/>
    <w:rsid w:val="00F32C0D"/>
    <w:rsid w:val="00F3343E"/>
    <w:rsid w:val="00F337B6"/>
    <w:rsid w:val="00F338E2"/>
    <w:rsid w:val="00F34083"/>
    <w:rsid w:val="00F346AA"/>
    <w:rsid w:val="00F3495B"/>
    <w:rsid w:val="00F34A50"/>
    <w:rsid w:val="00F353DF"/>
    <w:rsid w:val="00F3551F"/>
    <w:rsid w:val="00F35709"/>
    <w:rsid w:val="00F35982"/>
    <w:rsid w:val="00F35F94"/>
    <w:rsid w:val="00F3614F"/>
    <w:rsid w:val="00F3654B"/>
    <w:rsid w:val="00F36732"/>
    <w:rsid w:val="00F36E01"/>
    <w:rsid w:val="00F37035"/>
    <w:rsid w:val="00F370FA"/>
    <w:rsid w:val="00F37414"/>
    <w:rsid w:val="00F378C3"/>
    <w:rsid w:val="00F37C5D"/>
    <w:rsid w:val="00F37E58"/>
    <w:rsid w:val="00F40015"/>
    <w:rsid w:val="00F401AE"/>
    <w:rsid w:val="00F404AC"/>
    <w:rsid w:val="00F40555"/>
    <w:rsid w:val="00F41146"/>
    <w:rsid w:val="00F412F8"/>
    <w:rsid w:val="00F41884"/>
    <w:rsid w:val="00F41AC6"/>
    <w:rsid w:val="00F41E59"/>
    <w:rsid w:val="00F42354"/>
    <w:rsid w:val="00F42377"/>
    <w:rsid w:val="00F423A8"/>
    <w:rsid w:val="00F43084"/>
    <w:rsid w:val="00F4322E"/>
    <w:rsid w:val="00F43603"/>
    <w:rsid w:val="00F4395E"/>
    <w:rsid w:val="00F43AF4"/>
    <w:rsid w:val="00F43C07"/>
    <w:rsid w:val="00F43F5F"/>
    <w:rsid w:val="00F4444A"/>
    <w:rsid w:val="00F44E1E"/>
    <w:rsid w:val="00F45C05"/>
    <w:rsid w:val="00F45EA1"/>
    <w:rsid w:val="00F46533"/>
    <w:rsid w:val="00F46643"/>
    <w:rsid w:val="00F4690F"/>
    <w:rsid w:val="00F46ADF"/>
    <w:rsid w:val="00F46E6E"/>
    <w:rsid w:val="00F472AC"/>
    <w:rsid w:val="00F4794E"/>
    <w:rsid w:val="00F5053E"/>
    <w:rsid w:val="00F508E4"/>
    <w:rsid w:val="00F50B50"/>
    <w:rsid w:val="00F50CB2"/>
    <w:rsid w:val="00F524F6"/>
    <w:rsid w:val="00F52C69"/>
    <w:rsid w:val="00F5326C"/>
    <w:rsid w:val="00F539D2"/>
    <w:rsid w:val="00F53B26"/>
    <w:rsid w:val="00F53F13"/>
    <w:rsid w:val="00F5457C"/>
    <w:rsid w:val="00F548A7"/>
    <w:rsid w:val="00F54912"/>
    <w:rsid w:val="00F55985"/>
    <w:rsid w:val="00F56175"/>
    <w:rsid w:val="00F56250"/>
    <w:rsid w:val="00F56338"/>
    <w:rsid w:val="00F56583"/>
    <w:rsid w:val="00F566B6"/>
    <w:rsid w:val="00F5678C"/>
    <w:rsid w:val="00F60130"/>
    <w:rsid w:val="00F60711"/>
    <w:rsid w:val="00F60F00"/>
    <w:rsid w:val="00F61738"/>
    <w:rsid w:val="00F624AD"/>
    <w:rsid w:val="00F62B80"/>
    <w:rsid w:val="00F6403E"/>
    <w:rsid w:val="00F6499C"/>
    <w:rsid w:val="00F64D05"/>
    <w:rsid w:val="00F64E5F"/>
    <w:rsid w:val="00F65041"/>
    <w:rsid w:val="00F65252"/>
    <w:rsid w:val="00F659EF"/>
    <w:rsid w:val="00F65D5E"/>
    <w:rsid w:val="00F660A2"/>
    <w:rsid w:val="00F66386"/>
    <w:rsid w:val="00F6669C"/>
    <w:rsid w:val="00F66EA1"/>
    <w:rsid w:val="00F6770C"/>
    <w:rsid w:val="00F6799B"/>
    <w:rsid w:val="00F67A91"/>
    <w:rsid w:val="00F70786"/>
    <w:rsid w:val="00F71123"/>
    <w:rsid w:val="00F71813"/>
    <w:rsid w:val="00F718F4"/>
    <w:rsid w:val="00F720FA"/>
    <w:rsid w:val="00F7228C"/>
    <w:rsid w:val="00F7265D"/>
    <w:rsid w:val="00F72692"/>
    <w:rsid w:val="00F729BA"/>
    <w:rsid w:val="00F72D07"/>
    <w:rsid w:val="00F72DF1"/>
    <w:rsid w:val="00F72F6D"/>
    <w:rsid w:val="00F73005"/>
    <w:rsid w:val="00F73BB1"/>
    <w:rsid w:val="00F73D2B"/>
    <w:rsid w:val="00F73E89"/>
    <w:rsid w:val="00F73EC4"/>
    <w:rsid w:val="00F73F48"/>
    <w:rsid w:val="00F73F9C"/>
    <w:rsid w:val="00F73FE2"/>
    <w:rsid w:val="00F7422C"/>
    <w:rsid w:val="00F745C0"/>
    <w:rsid w:val="00F74788"/>
    <w:rsid w:val="00F75005"/>
    <w:rsid w:val="00F753D9"/>
    <w:rsid w:val="00F75CE6"/>
    <w:rsid w:val="00F760A9"/>
    <w:rsid w:val="00F76121"/>
    <w:rsid w:val="00F7617D"/>
    <w:rsid w:val="00F762DE"/>
    <w:rsid w:val="00F76A79"/>
    <w:rsid w:val="00F76AEA"/>
    <w:rsid w:val="00F776F4"/>
    <w:rsid w:val="00F7798C"/>
    <w:rsid w:val="00F80137"/>
    <w:rsid w:val="00F80908"/>
    <w:rsid w:val="00F80DA7"/>
    <w:rsid w:val="00F81E5C"/>
    <w:rsid w:val="00F81F14"/>
    <w:rsid w:val="00F82162"/>
    <w:rsid w:val="00F8229C"/>
    <w:rsid w:val="00F823EC"/>
    <w:rsid w:val="00F8257B"/>
    <w:rsid w:val="00F82FC6"/>
    <w:rsid w:val="00F82FE4"/>
    <w:rsid w:val="00F83145"/>
    <w:rsid w:val="00F835B9"/>
    <w:rsid w:val="00F83761"/>
    <w:rsid w:val="00F83879"/>
    <w:rsid w:val="00F8403E"/>
    <w:rsid w:val="00F845C0"/>
    <w:rsid w:val="00F849EE"/>
    <w:rsid w:val="00F84F29"/>
    <w:rsid w:val="00F856FC"/>
    <w:rsid w:val="00F85AA5"/>
    <w:rsid w:val="00F85EC5"/>
    <w:rsid w:val="00F87025"/>
    <w:rsid w:val="00F872A4"/>
    <w:rsid w:val="00F878CA"/>
    <w:rsid w:val="00F87902"/>
    <w:rsid w:val="00F915F7"/>
    <w:rsid w:val="00F9165E"/>
    <w:rsid w:val="00F9181B"/>
    <w:rsid w:val="00F91D47"/>
    <w:rsid w:val="00F9202C"/>
    <w:rsid w:val="00F92320"/>
    <w:rsid w:val="00F9272A"/>
    <w:rsid w:val="00F929E3"/>
    <w:rsid w:val="00F92A34"/>
    <w:rsid w:val="00F94196"/>
    <w:rsid w:val="00F94262"/>
    <w:rsid w:val="00F94D34"/>
    <w:rsid w:val="00F94FFE"/>
    <w:rsid w:val="00F95417"/>
    <w:rsid w:val="00F95AC7"/>
    <w:rsid w:val="00F961CA"/>
    <w:rsid w:val="00F9660A"/>
    <w:rsid w:val="00F96D9B"/>
    <w:rsid w:val="00F96F4F"/>
    <w:rsid w:val="00F97073"/>
    <w:rsid w:val="00F97442"/>
    <w:rsid w:val="00F975BC"/>
    <w:rsid w:val="00F97A76"/>
    <w:rsid w:val="00F97E92"/>
    <w:rsid w:val="00FA0890"/>
    <w:rsid w:val="00FA2232"/>
    <w:rsid w:val="00FA2767"/>
    <w:rsid w:val="00FA28B2"/>
    <w:rsid w:val="00FA3678"/>
    <w:rsid w:val="00FA3FF8"/>
    <w:rsid w:val="00FA47ED"/>
    <w:rsid w:val="00FA58EA"/>
    <w:rsid w:val="00FA5E61"/>
    <w:rsid w:val="00FA60A7"/>
    <w:rsid w:val="00FA61F1"/>
    <w:rsid w:val="00FA6A4A"/>
    <w:rsid w:val="00FA6C2B"/>
    <w:rsid w:val="00FA6E83"/>
    <w:rsid w:val="00FA6ECB"/>
    <w:rsid w:val="00FA6F35"/>
    <w:rsid w:val="00FA72C5"/>
    <w:rsid w:val="00FA77DF"/>
    <w:rsid w:val="00FA7885"/>
    <w:rsid w:val="00FA7E87"/>
    <w:rsid w:val="00FA7F12"/>
    <w:rsid w:val="00FB08BA"/>
    <w:rsid w:val="00FB15CD"/>
    <w:rsid w:val="00FB19BC"/>
    <w:rsid w:val="00FB21B4"/>
    <w:rsid w:val="00FB2427"/>
    <w:rsid w:val="00FB2DCF"/>
    <w:rsid w:val="00FB2FD9"/>
    <w:rsid w:val="00FB3E18"/>
    <w:rsid w:val="00FB3E8C"/>
    <w:rsid w:val="00FB42A7"/>
    <w:rsid w:val="00FB491B"/>
    <w:rsid w:val="00FB544D"/>
    <w:rsid w:val="00FB5831"/>
    <w:rsid w:val="00FB6710"/>
    <w:rsid w:val="00FB6D31"/>
    <w:rsid w:val="00FB6DB4"/>
    <w:rsid w:val="00FB7322"/>
    <w:rsid w:val="00FB7E94"/>
    <w:rsid w:val="00FC1C5C"/>
    <w:rsid w:val="00FC1C7B"/>
    <w:rsid w:val="00FC205B"/>
    <w:rsid w:val="00FC26D5"/>
    <w:rsid w:val="00FC3214"/>
    <w:rsid w:val="00FC32D2"/>
    <w:rsid w:val="00FC36D0"/>
    <w:rsid w:val="00FC3808"/>
    <w:rsid w:val="00FC3908"/>
    <w:rsid w:val="00FC3AA8"/>
    <w:rsid w:val="00FC3BE1"/>
    <w:rsid w:val="00FC3C2D"/>
    <w:rsid w:val="00FC4B3A"/>
    <w:rsid w:val="00FC544B"/>
    <w:rsid w:val="00FC58EE"/>
    <w:rsid w:val="00FC5BE0"/>
    <w:rsid w:val="00FC6714"/>
    <w:rsid w:val="00FC67BD"/>
    <w:rsid w:val="00FC6F9C"/>
    <w:rsid w:val="00FC7059"/>
    <w:rsid w:val="00FD06AB"/>
    <w:rsid w:val="00FD1184"/>
    <w:rsid w:val="00FD1287"/>
    <w:rsid w:val="00FD1636"/>
    <w:rsid w:val="00FD1735"/>
    <w:rsid w:val="00FD19B6"/>
    <w:rsid w:val="00FD2C14"/>
    <w:rsid w:val="00FD2FA9"/>
    <w:rsid w:val="00FD333A"/>
    <w:rsid w:val="00FD359A"/>
    <w:rsid w:val="00FD3A1C"/>
    <w:rsid w:val="00FD3D59"/>
    <w:rsid w:val="00FD3DC9"/>
    <w:rsid w:val="00FD3E7E"/>
    <w:rsid w:val="00FD430C"/>
    <w:rsid w:val="00FD45A1"/>
    <w:rsid w:val="00FD4A81"/>
    <w:rsid w:val="00FD507E"/>
    <w:rsid w:val="00FD529A"/>
    <w:rsid w:val="00FD5540"/>
    <w:rsid w:val="00FD57E2"/>
    <w:rsid w:val="00FD5A20"/>
    <w:rsid w:val="00FD5AC1"/>
    <w:rsid w:val="00FD5EF6"/>
    <w:rsid w:val="00FD660E"/>
    <w:rsid w:val="00FD6C2F"/>
    <w:rsid w:val="00FD6CE5"/>
    <w:rsid w:val="00FD6DB4"/>
    <w:rsid w:val="00FE0456"/>
    <w:rsid w:val="00FE0651"/>
    <w:rsid w:val="00FE06F6"/>
    <w:rsid w:val="00FE078B"/>
    <w:rsid w:val="00FE0A63"/>
    <w:rsid w:val="00FE0E92"/>
    <w:rsid w:val="00FE1018"/>
    <w:rsid w:val="00FE11C8"/>
    <w:rsid w:val="00FE172C"/>
    <w:rsid w:val="00FE1793"/>
    <w:rsid w:val="00FE17A0"/>
    <w:rsid w:val="00FE1D14"/>
    <w:rsid w:val="00FE274C"/>
    <w:rsid w:val="00FE2767"/>
    <w:rsid w:val="00FE2DBB"/>
    <w:rsid w:val="00FE2DF9"/>
    <w:rsid w:val="00FE32C8"/>
    <w:rsid w:val="00FE3BB6"/>
    <w:rsid w:val="00FE4432"/>
    <w:rsid w:val="00FE54CE"/>
    <w:rsid w:val="00FE5988"/>
    <w:rsid w:val="00FE66D7"/>
    <w:rsid w:val="00FE7367"/>
    <w:rsid w:val="00FE798F"/>
    <w:rsid w:val="00FE7AD9"/>
    <w:rsid w:val="00FF01AE"/>
    <w:rsid w:val="00FF03D0"/>
    <w:rsid w:val="00FF083C"/>
    <w:rsid w:val="00FF101E"/>
    <w:rsid w:val="00FF13C4"/>
    <w:rsid w:val="00FF13FF"/>
    <w:rsid w:val="00FF1981"/>
    <w:rsid w:val="00FF1CF5"/>
    <w:rsid w:val="00FF298D"/>
    <w:rsid w:val="00FF2AF7"/>
    <w:rsid w:val="00FF3E56"/>
    <w:rsid w:val="00FF4708"/>
    <w:rsid w:val="00FF5070"/>
    <w:rsid w:val="00FF51FD"/>
    <w:rsid w:val="00FF620D"/>
    <w:rsid w:val="00FF6443"/>
    <w:rsid w:val="00FF6491"/>
    <w:rsid w:val="00FF6EB6"/>
    <w:rsid w:val="00FF73C5"/>
    <w:rsid w:val="00FF7701"/>
    <w:rsid w:val="00FF7892"/>
    <w:rsid w:val="00FF7914"/>
    <w:rsid w:val="00FF7AD0"/>
    <w:rsid w:val="00FF7E26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98E83A4"/>
  <w15:docId w15:val="{5D4553AC-4081-4A01-97D6-CCDEC757B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25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93687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93687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3687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93687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9368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9368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9368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9368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9368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3687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93687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93687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93687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93687B"/>
    <w:rPr>
      <w:b/>
      <w:bCs/>
    </w:rPr>
  </w:style>
  <w:style w:type="paragraph" w:styleId="ListBullet">
    <w:name w:val="List Bullet"/>
    <w:basedOn w:val="Normal"/>
    <w:rsid w:val="0093687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3687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3687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3687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3687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3687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3687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3687B"/>
    <w:pPr>
      <w:ind w:left="284"/>
    </w:pPr>
  </w:style>
  <w:style w:type="paragraph" w:customStyle="1" w:styleId="AAFrameAddress">
    <w:name w:val="AA Frame Address"/>
    <w:basedOn w:val="Heading1"/>
    <w:rsid w:val="0093687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93687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3687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3687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3687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93687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3687B"/>
    <w:pPr>
      <w:ind w:left="851" w:hanging="284"/>
    </w:pPr>
  </w:style>
  <w:style w:type="paragraph" w:styleId="Index4">
    <w:name w:val="index 4"/>
    <w:basedOn w:val="Normal"/>
    <w:next w:val="Normal"/>
    <w:semiHidden/>
    <w:rsid w:val="0093687B"/>
    <w:pPr>
      <w:ind w:left="1135" w:hanging="284"/>
    </w:pPr>
  </w:style>
  <w:style w:type="paragraph" w:styleId="Index6">
    <w:name w:val="index 6"/>
    <w:basedOn w:val="Normal"/>
    <w:next w:val="Normal"/>
    <w:semiHidden/>
    <w:rsid w:val="0093687B"/>
    <w:pPr>
      <w:ind w:left="1702" w:hanging="284"/>
    </w:pPr>
  </w:style>
  <w:style w:type="paragraph" w:styleId="Index5">
    <w:name w:val="index 5"/>
    <w:basedOn w:val="Normal"/>
    <w:next w:val="Normal"/>
    <w:semiHidden/>
    <w:rsid w:val="0093687B"/>
    <w:pPr>
      <w:ind w:left="1418" w:hanging="284"/>
    </w:pPr>
  </w:style>
  <w:style w:type="paragraph" w:styleId="Index7">
    <w:name w:val="index 7"/>
    <w:basedOn w:val="Normal"/>
    <w:next w:val="Normal"/>
    <w:semiHidden/>
    <w:rsid w:val="0093687B"/>
    <w:pPr>
      <w:ind w:left="1985" w:hanging="284"/>
    </w:pPr>
  </w:style>
  <w:style w:type="paragraph" w:styleId="Index8">
    <w:name w:val="index 8"/>
    <w:basedOn w:val="Normal"/>
    <w:next w:val="Normal"/>
    <w:semiHidden/>
    <w:rsid w:val="0093687B"/>
    <w:pPr>
      <w:ind w:left="2269" w:hanging="284"/>
    </w:pPr>
  </w:style>
  <w:style w:type="paragraph" w:styleId="Index9">
    <w:name w:val="index 9"/>
    <w:basedOn w:val="Normal"/>
    <w:next w:val="Normal"/>
    <w:semiHidden/>
    <w:rsid w:val="0093687B"/>
    <w:pPr>
      <w:ind w:left="2552" w:hanging="284"/>
    </w:pPr>
  </w:style>
  <w:style w:type="paragraph" w:styleId="TOC2">
    <w:name w:val="toc 2"/>
    <w:basedOn w:val="Normal"/>
    <w:next w:val="Normal"/>
    <w:semiHidden/>
    <w:rsid w:val="0093687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93687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3687B"/>
    <w:pPr>
      <w:ind w:left="851"/>
    </w:pPr>
  </w:style>
  <w:style w:type="paragraph" w:styleId="TOC5">
    <w:name w:val="toc 5"/>
    <w:basedOn w:val="Normal"/>
    <w:next w:val="Normal"/>
    <w:semiHidden/>
    <w:rsid w:val="0093687B"/>
    <w:pPr>
      <w:ind w:left="1134"/>
    </w:pPr>
  </w:style>
  <w:style w:type="paragraph" w:styleId="TOC6">
    <w:name w:val="toc 6"/>
    <w:basedOn w:val="Normal"/>
    <w:next w:val="Normal"/>
    <w:semiHidden/>
    <w:rsid w:val="0093687B"/>
    <w:pPr>
      <w:ind w:left="1418"/>
    </w:pPr>
  </w:style>
  <w:style w:type="paragraph" w:styleId="TOC7">
    <w:name w:val="toc 7"/>
    <w:basedOn w:val="Normal"/>
    <w:next w:val="Normal"/>
    <w:semiHidden/>
    <w:rsid w:val="0093687B"/>
    <w:pPr>
      <w:ind w:left="1701"/>
    </w:pPr>
  </w:style>
  <w:style w:type="paragraph" w:styleId="TOC8">
    <w:name w:val="toc 8"/>
    <w:basedOn w:val="Normal"/>
    <w:next w:val="Normal"/>
    <w:semiHidden/>
    <w:rsid w:val="0093687B"/>
    <w:pPr>
      <w:ind w:left="1985"/>
    </w:pPr>
  </w:style>
  <w:style w:type="paragraph" w:styleId="TOC9">
    <w:name w:val="toc 9"/>
    <w:basedOn w:val="Normal"/>
    <w:next w:val="Normal"/>
    <w:semiHidden/>
    <w:rsid w:val="0093687B"/>
    <w:pPr>
      <w:ind w:left="2268"/>
    </w:pPr>
  </w:style>
  <w:style w:type="paragraph" w:styleId="TableofFigures">
    <w:name w:val="table of figures"/>
    <w:basedOn w:val="Normal"/>
    <w:next w:val="Normal"/>
    <w:semiHidden/>
    <w:rsid w:val="0093687B"/>
    <w:pPr>
      <w:ind w:left="567" w:hanging="567"/>
    </w:pPr>
  </w:style>
  <w:style w:type="paragraph" w:styleId="ListBullet5">
    <w:name w:val="List Bullet 5"/>
    <w:basedOn w:val="Normal"/>
    <w:rsid w:val="0093687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93687B"/>
    <w:pPr>
      <w:spacing w:after="120"/>
    </w:pPr>
  </w:style>
  <w:style w:type="paragraph" w:styleId="BodyTextFirstIndent">
    <w:name w:val="Body Text First Indent"/>
    <w:basedOn w:val="BodyText"/>
    <w:rsid w:val="0093687B"/>
    <w:pPr>
      <w:ind w:firstLine="284"/>
    </w:pPr>
  </w:style>
  <w:style w:type="paragraph" w:styleId="BodyTextIndent">
    <w:name w:val="Body Text Indent"/>
    <w:basedOn w:val="Normal"/>
    <w:rsid w:val="0093687B"/>
    <w:pPr>
      <w:spacing w:after="120"/>
      <w:ind w:left="283"/>
    </w:pPr>
  </w:style>
  <w:style w:type="paragraph" w:styleId="BodyTextFirstIndent2">
    <w:name w:val="Body Text First Indent 2"/>
    <w:basedOn w:val="BodyTextIndent"/>
    <w:rsid w:val="0093687B"/>
    <w:pPr>
      <w:ind w:left="284" w:firstLine="284"/>
    </w:pPr>
  </w:style>
  <w:style w:type="character" w:styleId="Strong">
    <w:name w:val="Strong"/>
    <w:qFormat/>
    <w:rsid w:val="0093687B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93687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3687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3687B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93687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3687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3687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93687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3687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3687B"/>
    <w:pPr>
      <w:framePr w:h="1054" w:wrap="around" w:y="5920"/>
    </w:pPr>
  </w:style>
  <w:style w:type="paragraph" w:customStyle="1" w:styleId="ReportHeading3">
    <w:name w:val="ReportHeading3"/>
    <w:basedOn w:val="ReportHeading2"/>
    <w:rsid w:val="0093687B"/>
    <w:pPr>
      <w:framePr w:h="443" w:wrap="around" w:y="8223"/>
    </w:pPr>
  </w:style>
  <w:style w:type="paragraph" w:customStyle="1" w:styleId="a">
    <w:name w:val="¢éÍ¤ÇÒÁ"/>
    <w:basedOn w:val="Normal"/>
    <w:rsid w:val="009368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3687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3687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93687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93687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3687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3687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9368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93687B"/>
  </w:style>
  <w:style w:type="paragraph" w:styleId="BodyText2">
    <w:name w:val="Body Text 2"/>
    <w:basedOn w:val="Normal"/>
    <w:link w:val="BodyText2Char"/>
    <w:rsid w:val="009368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93687B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9368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9368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9368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µÒÃÒ§3ªèÍ§"/>
    <w:basedOn w:val="Normal"/>
    <w:rsid w:val="009874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362F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27D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Åº"/>
    <w:basedOn w:val="Normal"/>
    <w:rsid w:val="00A46D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Char">
    <w:name w:val="Char"/>
    <w:basedOn w:val="Normal"/>
    <w:rsid w:val="001550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6Char">
    <w:name w:val="Heading 6 Char"/>
    <w:link w:val="Heading6"/>
    <w:rsid w:val="002E6DBF"/>
    <w:rPr>
      <w:rFonts w:cs="Angsana New"/>
      <w:b/>
      <w:bCs/>
      <w:sz w:val="30"/>
      <w:szCs w:val="30"/>
      <w:lang w:val="en-US" w:eastAsia="en-US" w:bidi="th-TH"/>
    </w:rPr>
  </w:style>
  <w:style w:type="paragraph" w:styleId="NoSpacing">
    <w:name w:val="No Spacing"/>
    <w:uiPriority w:val="1"/>
    <w:qFormat/>
    <w:rsid w:val="003B5C4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1563D"/>
    <w:pPr>
      <w:ind w:left="720"/>
    </w:pPr>
    <w:rPr>
      <w:szCs w:val="22"/>
    </w:rPr>
  </w:style>
  <w:style w:type="paragraph" w:customStyle="1" w:styleId="1">
    <w:name w:val="เนื้อเรื่อง1"/>
    <w:basedOn w:val="Normal"/>
    <w:rsid w:val="00200C9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character" w:customStyle="1" w:styleId="BodyText3Char">
    <w:name w:val="Body Text 3 Char"/>
    <w:link w:val="BodyText3"/>
    <w:rsid w:val="00E6721A"/>
    <w:rPr>
      <w:rFonts w:ascii="Angsana New" w:hAnsi="Angsana New"/>
      <w:sz w:val="30"/>
      <w:szCs w:val="30"/>
    </w:rPr>
  </w:style>
  <w:style w:type="character" w:customStyle="1" w:styleId="Heading5Char">
    <w:name w:val="Heading 5 Char"/>
    <w:link w:val="Heading5"/>
    <w:rsid w:val="00C57839"/>
    <w:rPr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363EB1"/>
    <w:rPr>
      <w:rFonts w:ascii="Arial" w:hAnsi="Arial"/>
      <w:sz w:val="18"/>
      <w:szCs w:val="18"/>
    </w:rPr>
  </w:style>
  <w:style w:type="paragraph" w:customStyle="1" w:styleId="Preformatted">
    <w:name w:val="Preformatted"/>
    <w:link w:val="PreformattedChar"/>
    <w:rsid w:val="004A7B3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character" w:customStyle="1" w:styleId="PreformattedChar">
    <w:name w:val="Preformatted Char"/>
    <w:link w:val="Preformatted"/>
    <w:rsid w:val="004A7B36"/>
    <w:rPr>
      <w:rFonts w:eastAsia="Cordia New"/>
      <w:lang w:eastAsia="th-TH" w:bidi="th-TH"/>
    </w:rPr>
  </w:style>
  <w:style w:type="paragraph" w:customStyle="1" w:styleId="ASSETS">
    <w:name w:val="ASSETS"/>
    <w:basedOn w:val="Normal"/>
    <w:rsid w:val="001978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jern1">
    <w:name w:val="jern1"/>
    <w:basedOn w:val="Preformatted"/>
    <w:rsid w:val="00197887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paragraph" w:customStyle="1" w:styleId="jern3">
    <w:name w:val="jern3"/>
    <w:basedOn w:val="Normal"/>
    <w:rsid w:val="00197887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hAnsi="Times New Roman"/>
      <w:sz w:val="28"/>
      <w:szCs w:val="28"/>
      <w:lang w:val="th-TH"/>
    </w:rPr>
  </w:style>
  <w:style w:type="character" w:customStyle="1" w:styleId="BodyText2Char">
    <w:name w:val="Body Text 2 Char"/>
    <w:link w:val="BodyText2"/>
    <w:rsid w:val="006E5EB5"/>
    <w:rPr>
      <w:rFonts w:ascii="Book Antiqua" w:hAnsi="Book Antiqua"/>
      <w:sz w:val="22"/>
      <w:szCs w:val="22"/>
    </w:rPr>
  </w:style>
  <w:style w:type="paragraph" w:styleId="EnvelopeReturn">
    <w:name w:val="envelope return"/>
    <w:basedOn w:val="Normal"/>
    <w:rsid w:val="00E877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Default">
    <w:name w:val="Default"/>
    <w:rsid w:val="00E877A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E0">
    <w:name w:val="?????????? E"/>
    <w:basedOn w:val="Normal"/>
    <w:rsid w:val="00CA17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rsid w:val="00D37DD6"/>
  </w:style>
  <w:style w:type="paragraph" w:customStyle="1" w:styleId="E1">
    <w:name w:val="??E"/>
    <w:basedOn w:val="Normal"/>
    <w:rsid w:val="002822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acctfourfigures">
    <w:name w:val="acct four figures"/>
    <w:aliases w:val="a4"/>
    <w:basedOn w:val="Normal"/>
    <w:rsid w:val="0057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DBC2E4-B670-4AFA-B6CB-4D69BCAE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802</TotalTime>
  <Pages>20</Pages>
  <Words>3738</Words>
  <Characters>21311</Characters>
  <Application>Microsoft Office Word</Application>
  <DocSecurity>0</DocSecurity>
  <Lines>177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Microsoft Corporation</Company>
  <LinksUpToDate>false</LinksUpToDate>
  <CharactersWithSpaces>25000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Gunyakorn Rujirachaowasit</cp:lastModifiedBy>
  <cp:revision>73</cp:revision>
  <cp:lastPrinted>2026-07-28T05:27:00Z</cp:lastPrinted>
  <dcterms:created xsi:type="dcterms:W3CDTF">2026-06-17T05:55:00Z</dcterms:created>
  <dcterms:modified xsi:type="dcterms:W3CDTF">2026-07-31T03:05:00Z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3e3c4234c77223fd9447ddde18c79e71fb6221bc54dc7ea7ed37bfe832cd3edc</vt:lpwstr>
  </property>
</Properties>
</file>