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DAF11" w14:textId="77777777" w:rsidR="000D77DB" w:rsidRPr="00907CA5" w:rsidRDefault="00981B18" w:rsidP="00981B18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</w:p>
    <w:p w14:paraId="05B1D893" w14:textId="099BEA53" w:rsidR="000D77DB" w:rsidRPr="00907CA5" w:rsidRDefault="000D77DB" w:rsidP="000D77DB">
      <w:pPr>
        <w:spacing w:line="320" w:lineRule="exact"/>
        <w:rPr>
          <w:sz w:val="20"/>
          <w:szCs w:val="20"/>
          <w:lang w:val="en-US"/>
        </w:rPr>
      </w:pPr>
    </w:p>
    <w:p w14:paraId="0C4BEA5C" w14:textId="77777777" w:rsidR="00E628E1" w:rsidRDefault="003776E4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E628E1">
        <w:rPr>
          <w:rFonts w:ascii="Angsana New" w:hAnsi="Angsana New" w:hint="cs"/>
          <w:sz w:val="30"/>
          <w:szCs w:val="30"/>
          <w:cs/>
        </w:rPr>
        <w:t>ระหว่างกาล</w:t>
      </w:r>
    </w:p>
    <w:p w14:paraId="2E44F031" w14:textId="2753203C" w:rsidR="003776E4" w:rsidRPr="00773265" w:rsidRDefault="003776E4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 w:hint="cs"/>
          <w:sz w:val="30"/>
          <w:szCs w:val="30"/>
          <w:cs/>
        </w:rPr>
        <w:t>บุคคลหรือ</w:t>
      </w:r>
      <w:r w:rsidRPr="00773265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14:paraId="3B0860DC" w14:textId="6A1114F5" w:rsidR="008F712B" w:rsidRPr="00773265" w:rsidRDefault="008F712B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 w:hint="cs"/>
          <w:sz w:val="30"/>
          <w:szCs w:val="30"/>
          <w:cs/>
          <w:lang w:val="en-US"/>
        </w:rPr>
        <w:t>ลูกหนี้การค้า</w:t>
      </w:r>
    </w:p>
    <w:p w14:paraId="6DDE5B07" w14:textId="43B4E5EB" w:rsidR="00C13355" w:rsidRPr="00773265" w:rsidRDefault="00C13355" w:rsidP="00C111CA">
      <w:pPr>
        <w:numPr>
          <w:ilvl w:val="0"/>
          <w:numId w:val="3"/>
        </w:numPr>
        <w:spacing w:line="240" w:lineRule="auto"/>
        <w:ind w:left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B36294">
        <w:rPr>
          <w:rFonts w:ascii="Angsana New" w:hAnsi="Angsana New" w:hint="cs"/>
          <w:sz w:val="30"/>
          <w:szCs w:val="30"/>
          <w:cs/>
        </w:rPr>
        <w:t>และการร่วมค้า</w:t>
      </w:r>
    </w:p>
    <w:p w14:paraId="34BE6747" w14:textId="048F452D" w:rsidR="006D3368" w:rsidRPr="00773265" w:rsidRDefault="003776E4" w:rsidP="006D336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ED0065" w:rsidRPr="0077326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54671ED" w14:textId="77777777" w:rsidR="00040C03" w:rsidRPr="00773265" w:rsidRDefault="00040C03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 w:hint="cs"/>
          <w:sz w:val="30"/>
          <w:szCs w:val="30"/>
          <w:cs/>
        </w:rPr>
        <w:t>หุ้นกู้</w:t>
      </w:r>
    </w:p>
    <w:p w14:paraId="6EB0E655" w14:textId="77599A2F" w:rsidR="00581076" w:rsidRDefault="005A0745" w:rsidP="009A3ED8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773265">
        <w:rPr>
          <w:rFonts w:ascii="Angsana New" w:hAnsi="Angsana New"/>
          <w:sz w:val="30"/>
          <w:szCs w:val="30"/>
          <w:cs/>
          <w:lang w:val="en-US"/>
        </w:rPr>
        <w:t>ส่วนงาน</w:t>
      </w:r>
      <w:r w:rsidR="009414C3" w:rsidRPr="00773265">
        <w:rPr>
          <w:rFonts w:ascii="Angsana New" w:hAnsi="Angsana New" w:hint="cs"/>
          <w:sz w:val="30"/>
          <w:szCs w:val="30"/>
          <w:cs/>
          <w:lang w:val="en-US"/>
        </w:rPr>
        <w:t>ดำเนินงาน</w:t>
      </w:r>
      <w:r w:rsidR="00A567E6" w:rsidRPr="00773265">
        <w:rPr>
          <w:rFonts w:ascii="Angsana New" w:hAnsi="Angsana New"/>
          <w:sz w:val="30"/>
          <w:szCs w:val="30"/>
          <w:cs/>
          <w:lang w:val="en-US"/>
        </w:rPr>
        <w:t>และการจำแนกรายได้</w:t>
      </w:r>
    </w:p>
    <w:p w14:paraId="437CE4B3" w14:textId="2F606315" w:rsidR="00834296" w:rsidRDefault="00834296" w:rsidP="00834296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834296">
        <w:rPr>
          <w:rFonts w:ascii="Angsana New" w:hAnsi="Angsana New"/>
          <w:sz w:val="30"/>
          <w:szCs w:val="30"/>
          <w:cs/>
          <w:lang w:val="en-US"/>
        </w:rPr>
        <w:t>ภาษีเงินได้</w:t>
      </w:r>
    </w:p>
    <w:p w14:paraId="374C542C" w14:textId="1D6EF106" w:rsidR="00D94347" w:rsidRDefault="00D94347" w:rsidP="00834296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เงินปันผล</w:t>
      </w:r>
    </w:p>
    <w:p w14:paraId="61CC9E8C" w14:textId="77777777" w:rsidR="00A567E6" w:rsidRPr="006A3F0E" w:rsidRDefault="00A567E6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6A3F0E">
        <w:rPr>
          <w:rFonts w:ascii="Angsana New" w:hAnsi="Angsana New"/>
          <w:sz w:val="30"/>
          <w:szCs w:val="30"/>
          <w:cs/>
          <w:lang w:val="en-US"/>
        </w:rPr>
        <w:t>เครื่องมือทางการเงิน</w:t>
      </w:r>
    </w:p>
    <w:p w14:paraId="01EB5AEC" w14:textId="5E68A4CB" w:rsidR="003776E4" w:rsidRDefault="003776E4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 w:hint="cs"/>
          <w:sz w:val="30"/>
          <w:szCs w:val="30"/>
          <w:cs/>
          <w:lang w:val="en-US"/>
        </w:rPr>
        <w:t>ภาระผ</w:t>
      </w:r>
      <w:r w:rsidR="00155018" w:rsidRPr="00A567E6">
        <w:rPr>
          <w:rFonts w:ascii="Angsana New" w:hAnsi="Angsana New" w:hint="cs"/>
          <w:sz w:val="30"/>
          <w:szCs w:val="30"/>
          <w:cs/>
          <w:lang w:val="en-US"/>
        </w:rPr>
        <w:t>ูกพัน</w:t>
      </w:r>
      <w:r w:rsidR="00395870" w:rsidRPr="00395870">
        <w:rPr>
          <w:rFonts w:ascii="Angsana New" w:hAnsi="Angsana New"/>
          <w:sz w:val="30"/>
          <w:szCs w:val="30"/>
          <w:cs/>
          <w:lang w:val="en-US"/>
        </w:rPr>
        <w:t>กับบุคคลหรือ</w:t>
      </w:r>
      <w:r w:rsidRPr="00A567E6">
        <w:rPr>
          <w:rFonts w:ascii="Angsana New" w:hAnsi="Angsana New" w:hint="cs"/>
          <w:sz w:val="30"/>
          <w:szCs w:val="30"/>
          <w:cs/>
          <w:lang w:val="en-US"/>
        </w:rPr>
        <w:t>กิจการที่ไม่เกี่ยวข้องกัน</w:t>
      </w:r>
    </w:p>
    <w:p w14:paraId="3D0BBF17" w14:textId="0552E800" w:rsidR="005606EB" w:rsidRDefault="005606EB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5606EB">
        <w:rPr>
          <w:rFonts w:ascii="Angsana New" w:hAnsi="Angsana New" w:hint="cs"/>
          <w:sz w:val="30"/>
          <w:szCs w:val="30"/>
          <w:cs/>
        </w:rPr>
        <w:t>คดีฟ้องร้อง</w:t>
      </w:r>
    </w:p>
    <w:p w14:paraId="366B8887" w14:textId="5742984F" w:rsidR="00395870" w:rsidRDefault="006D2A99" w:rsidP="00EF3225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เรื่องอื่น</w:t>
      </w:r>
    </w:p>
    <w:p w14:paraId="7FBF4C08" w14:textId="1D7559FE" w:rsidR="006A0F73" w:rsidRDefault="006A0F73" w:rsidP="006A0F73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553BE8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13337ABF" w14:textId="77777777" w:rsidR="00244C7A" w:rsidRPr="00244C7A" w:rsidRDefault="00244C7A" w:rsidP="00244C7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244C7A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</w:t>
      </w:r>
      <w:r w:rsidRPr="00244C7A">
        <w:rPr>
          <w:rFonts w:ascii="Angsana New" w:hAnsi="Angsana New" w:hint="cs"/>
          <w:sz w:val="30"/>
          <w:szCs w:val="30"/>
          <w:cs/>
        </w:rPr>
        <w:t>ประกาศแล้วแต่ยังไม่มีผลบังคับใช้</w:t>
      </w:r>
    </w:p>
    <w:p w14:paraId="1069556C" w14:textId="77777777" w:rsidR="00E04E00" w:rsidRPr="005E6B08" w:rsidRDefault="00E04E00" w:rsidP="00244C7A">
      <w:pPr>
        <w:tabs>
          <w:tab w:val="left" w:pos="1560"/>
        </w:tabs>
        <w:spacing w:line="240" w:lineRule="auto"/>
        <w:ind w:left="1555"/>
        <w:rPr>
          <w:rFonts w:ascii="Angsana New" w:hAnsi="Angsana New"/>
          <w:sz w:val="30"/>
          <w:szCs w:val="30"/>
        </w:rPr>
      </w:pPr>
    </w:p>
    <w:p w14:paraId="07912A4A" w14:textId="68D4DC98" w:rsidR="00A96354" w:rsidRDefault="00A96354" w:rsidP="006A0F73">
      <w:pPr>
        <w:tabs>
          <w:tab w:val="left" w:pos="1560"/>
        </w:tabs>
        <w:spacing w:line="240" w:lineRule="auto"/>
        <w:ind w:left="1555"/>
        <w:rPr>
          <w:rFonts w:ascii="Angsana New" w:hAnsi="Angsana New"/>
          <w:sz w:val="30"/>
          <w:szCs w:val="30"/>
        </w:rPr>
      </w:pPr>
    </w:p>
    <w:p w14:paraId="737978CC" w14:textId="3DA88753" w:rsidR="007B2482" w:rsidRPr="00455790" w:rsidRDefault="000D77DB" w:rsidP="00CE7167">
      <w:pPr>
        <w:pStyle w:val="Ang15"/>
      </w:pPr>
      <w:r>
        <w:rPr>
          <w:cs/>
        </w:rPr>
        <w:br w:type="page"/>
      </w:r>
      <w:r w:rsidR="00203EEF" w:rsidRPr="00455790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5A0745" w:rsidRPr="00455790">
        <w:rPr>
          <w:rFonts w:hint="cs"/>
          <w:cs/>
        </w:rPr>
        <w:t>ระหว่างกาล</w:t>
      </w:r>
      <w:r w:rsidR="00203EEF" w:rsidRPr="00455790">
        <w:rPr>
          <w:cs/>
        </w:rPr>
        <w:t>นี้</w:t>
      </w:r>
    </w:p>
    <w:p w14:paraId="161C1EED" w14:textId="77777777" w:rsidR="00B7732B" w:rsidRPr="00455790" w:rsidRDefault="00B7732B" w:rsidP="00CE7167">
      <w:pPr>
        <w:pStyle w:val="Caption"/>
        <w:numPr>
          <w:ilvl w:val="0"/>
          <w:numId w:val="0"/>
        </w:numPr>
        <w:ind w:left="900"/>
      </w:pPr>
    </w:p>
    <w:p w14:paraId="4FDB2477" w14:textId="2FF33029" w:rsidR="007B2482" w:rsidRPr="00455790" w:rsidRDefault="00203EEF" w:rsidP="00CE7167">
      <w:pPr>
        <w:pStyle w:val="Ang15"/>
        <w:rPr>
          <w:lang w:val="en-US"/>
        </w:rPr>
      </w:pPr>
      <w:r w:rsidRPr="00455790">
        <w:rPr>
          <w:cs/>
        </w:rPr>
        <w:t>งบการเงิน</w:t>
      </w:r>
      <w:r w:rsidR="00C41850" w:rsidRPr="00455790">
        <w:rPr>
          <w:rFonts w:hint="cs"/>
          <w:cs/>
        </w:rPr>
        <w:t>ระหว่างกาล</w:t>
      </w:r>
      <w:r w:rsidRPr="00455790">
        <w:rPr>
          <w:cs/>
        </w:rPr>
        <w:t>นี</w:t>
      </w:r>
      <w:r w:rsidR="00800E16" w:rsidRPr="00455790">
        <w:rPr>
          <w:cs/>
        </w:rPr>
        <w:t>้ได้รับอนุมัติให้ออกงบการเงิน</w:t>
      </w:r>
      <w:r w:rsidRPr="00455790">
        <w:rPr>
          <w:cs/>
        </w:rPr>
        <w:t>จาก</w:t>
      </w:r>
      <w:r w:rsidR="00732BAC" w:rsidRPr="00455790">
        <w:rPr>
          <w:cs/>
        </w:rPr>
        <w:t>คณะกรรมการตรวจสอบตามการมอบหมายจากคณะกรรมการบริษัท</w:t>
      </w:r>
      <w:r w:rsidRPr="00455790">
        <w:rPr>
          <w:cs/>
        </w:rPr>
        <w:t xml:space="preserve"> เมื่อวันที่</w:t>
      </w:r>
      <w:r w:rsidR="0069644C">
        <w:rPr>
          <w:lang w:val="en-US"/>
        </w:rPr>
        <w:t xml:space="preserve"> </w:t>
      </w:r>
      <w:r w:rsidR="000F5D5A">
        <w:rPr>
          <w:rFonts w:cs="Angsana New (Headings CS)"/>
          <w:lang w:val="en-US"/>
        </w:rPr>
        <w:t>7</w:t>
      </w:r>
      <w:r w:rsidR="000964F4">
        <w:t xml:space="preserve"> </w:t>
      </w:r>
      <w:r w:rsidR="00D94347">
        <w:rPr>
          <w:rFonts w:hint="cs"/>
          <w:cs/>
          <w:lang w:val="en-US"/>
        </w:rPr>
        <w:t>สิงหาคม</w:t>
      </w:r>
      <w:r w:rsidR="000964F4">
        <w:rPr>
          <w:lang w:val="en-US"/>
        </w:rPr>
        <w:t xml:space="preserve"> </w:t>
      </w:r>
      <w:r w:rsidR="003277A3">
        <w:rPr>
          <w:rFonts w:cs="Angsana New (Headings CS)"/>
          <w:lang w:val="en-US"/>
        </w:rPr>
        <w:t>256</w:t>
      </w:r>
      <w:r w:rsidR="00DB03DF">
        <w:rPr>
          <w:rFonts w:cs="Angsana New (Headings CS)"/>
          <w:lang w:val="en-US"/>
        </w:rPr>
        <w:t>9</w:t>
      </w:r>
    </w:p>
    <w:p w14:paraId="2512D62E" w14:textId="77777777" w:rsidR="00B7732B" w:rsidRPr="00E376D0" w:rsidRDefault="00B7732B" w:rsidP="00CE7167">
      <w:pPr>
        <w:pStyle w:val="Caption"/>
        <w:numPr>
          <w:ilvl w:val="0"/>
          <w:numId w:val="0"/>
        </w:numPr>
        <w:ind w:left="900"/>
      </w:pPr>
    </w:p>
    <w:p w14:paraId="62B1FADB" w14:textId="77777777" w:rsidR="007B2482" w:rsidRPr="00455790" w:rsidRDefault="007B2482" w:rsidP="00CE7167">
      <w:pPr>
        <w:pStyle w:val="Caption"/>
        <w:ind w:left="549" w:hanging="549"/>
      </w:pPr>
      <w:r w:rsidRPr="00455790">
        <w:rPr>
          <w:cs/>
        </w:rPr>
        <w:t>เกณฑ์</w:t>
      </w:r>
      <w:r w:rsidRPr="00455790">
        <w:rPr>
          <w:rFonts w:hint="cs"/>
          <w:cs/>
        </w:rPr>
        <w:t>การจัดทำงบการเงิน</w:t>
      </w:r>
      <w:r w:rsidR="00AA3030" w:rsidRPr="00455790">
        <w:rPr>
          <w:rFonts w:hint="cs"/>
          <w:cs/>
        </w:rPr>
        <w:t>ระหว่างกาล</w:t>
      </w:r>
    </w:p>
    <w:p w14:paraId="60F17F6B" w14:textId="77777777" w:rsidR="007B2482" w:rsidRPr="00455790" w:rsidRDefault="007B2482" w:rsidP="00CE7167">
      <w:pPr>
        <w:pStyle w:val="BodyText"/>
        <w:tabs>
          <w:tab w:val="left" w:pos="540"/>
          <w:tab w:val="left" w:pos="7560"/>
          <w:tab w:val="left" w:pos="9810"/>
        </w:tabs>
        <w:spacing w:after="0" w:line="240" w:lineRule="auto"/>
        <w:ind w:left="547"/>
        <w:jc w:val="both"/>
        <w:rPr>
          <w:rFonts w:ascii="Angsana New" w:hAnsi="Angsana New"/>
          <w:color w:val="000000"/>
          <w:sz w:val="30"/>
          <w:szCs w:val="30"/>
        </w:rPr>
      </w:pPr>
    </w:p>
    <w:p w14:paraId="2AC094D7" w14:textId="1DE88D22" w:rsidR="007A7AC4" w:rsidRPr="00455790" w:rsidRDefault="007A7AC4" w:rsidP="00FF5A06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455790">
        <w:rPr>
          <w:rFonts w:ascii="Angsana New" w:hAnsi="Angsana New"/>
          <w:spacing w:val="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="00FF5A06">
        <w:rPr>
          <w:rFonts w:ascii="Angsana New" w:hAnsi="Angsana New"/>
          <w:spacing w:val="2"/>
          <w:sz w:val="30"/>
          <w:szCs w:val="30"/>
        </w:rPr>
        <w:t xml:space="preserve"> </w:t>
      </w:r>
      <w:r w:rsidR="00FF5A06">
        <w:rPr>
          <w:rFonts w:ascii="Angsana New" w:hAnsi="Angsana New"/>
          <w:spacing w:val="2"/>
          <w:sz w:val="30"/>
          <w:szCs w:val="30"/>
        </w:rPr>
        <w:br/>
      </w:r>
      <w:r w:rsidRPr="00FF5A06">
        <w:rPr>
          <w:rFonts w:ascii="Angsana New" w:hAnsi="Angsana New"/>
          <w:spacing w:val="-4"/>
          <w:sz w:val="30"/>
          <w:szCs w:val="30"/>
          <w:cs/>
        </w:rPr>
        <w:t xml:space="preserve">ฉบับที่ </w:t>
      </w:r>
      <w:r w:rsidR="003277A3">
        <w:rPr>
          <w:rFonts w:ascii="Angsana New" w:hAnsi="Angsana New" w:cs="Angsana New (Headings CS)"/>
          <w:spacing w:val="-4"/>
          <w:sz w:val="30"/>
          <w:szCs w:val="30"/>
          <w:lang w:val="en-US"/>
        </w:rPr>
        <w:t>34</w:t>
      </w:r>
      <w:r w:rsidRPr="00FF5A06">
        <w:rPr>
          <w:rFonts w:ascii="Angsana New" w:hAnsi="Angsana New"/>
          <w:spacing w:val="-4"/>
          <w:sz w:val="30"/>
          <w:szCs w:val="30"/>
          <w:cs/>
        </w:rPr>
        <w:t xml:space="preserve"> เรื่อง </w:t>
      </w:r>
      <w:r w:rsidRPr="00FF5A06">
        <w:rPr>
          <w:rFonts w:ascii="Angsana New" w:hAnsi="Angsana New"/>
          <w:i/>
          <w:iCs/>
          <w:spacing w:val="-4"/>
          <w:sz w:val="30"/>
          <w:szCs w:val="30"/>
          <w:cs/>
        </w:rPr>
        <w:t>การรายงานทางการเงินระหว่างกาล</w:t>
      </w:r>
      <w:r w:rsidRPr="00FF5A06">
        <w:rPr>
          <w:rFonts w:ascii="Angsana New" w:hAnsi="Angsana New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455790">
        <w:rPr>
          <w:rFonts w:ascii="Angsana New" w:hAnsi="Angsana New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</w:t>
      </w:r>
      <w:r w:rsidRPr="00455790">
        <w:rPr>
          <w:rFonts w:ascii="Angsana New" w:hAnsi="Angsana New"/>
          <w:spacing w:val="2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</w:t>
      </w:r>
      <w:r w:rsidR="008E780B" w:rsidRPr="00455790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455790">
        <w:rPr>
          <w:rFonts w:ascii="Angsana New" w:hAnsi="Angsana New"/>
          <w:spacing w:val="2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Pr="00455790">
        <w:rPr>
          <w:rFonts w:ascii="Angsana New" w:hAnsi="Angsana New" w:hint="cs"/>
          <w:spacing w:val="2"/>
          <w:sz w:val="30"/>
          <w:szCs w:val="30"/>
          <w:cs/>
        </w:rPr>
        <w:t>และบริษัทย่อย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สำหรับปีสิ้นสุดวันที่ </w:t>
      </w:r>
      <w:r w:rsidR="003277A3">
        <w:rPr>
          <w:rFonts w:ascii="Angsana New" w:hAnsi="Angsana New" w:cs="Angsana New (Headings CS)"/>
          <w:spacing w:val="2"/>
          <w:sz w:val="30"/>
          <w:szCs w:val="30"/>
          <w:lang w:val="en-US"/>
        </w:rPr>
        <w:t>31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3277A3">
        <w:rPr>
          <w:rFonts w:ascii="Angsana New" w:hAnsi="Angsana New" w:cs="Angsana New (Headings CS)"/>
          <w:spacing w:val="2"/>
          <w:sz w:val="30"/>
          <w:szCs w:val="30"/>
          <w:lang w:val="en-US"/>
        </w:rPr>
        <w:t>256</w:t>
      </w:r>
      <w:r w:rsidR="00DB03DF">
        <w:rPr>
          <w:rFonts w:ascii="Angsana New" w:hAnsi="Angsana New" w:cs="Angsana New (Headings CS)"/>
          <w:spacing w:val="2"/>
          <w:sz w:val="30"/>
          <w:szCs w:val="30"/>
          <w:lang w:val="en-US"/>
        </w:rPr>
        <w:t>8</w:t>
      </w:r>
    </w:p>
    <w:p w14:paraId="37724DEB" w14:textId="77777777" w:rsidR="0074609D" w:rsidRPr="00455790" w:rsidRDefault="0074609D" w:rsidP="0074609D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0362F70B" w14:textId="76CAC446" w:rsidR="002C5ECA" w:rsidRPr="00455790" w:rsidRDefault="007A7AC4" w:rsidP="007A7AC4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3277A3">
        <w:rPr>
          <w:rFonts w:ascii="Angsana New" w:hAnsi="Angsana New" w:cs="Angsana New (Headings CS)"/>
          <w:spacing w:val="2"/>
          <w:sz w:val="30"/>
          <w:szCs w:val="30"/>
          <w:lang w:val="en-US"/>
        </w:rPr>
        <w:t>31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3277A3">
        <w:rPr>
          <w:rFonts w:ascii="Angsana New" w:hAnsi="Angsana New" w:cs="Angsana New (Headings CS)"/>
          <w:spacing w:val="2"/>
          <w:sz w:val="30"/>
          <w:szCs w:val="30"/>
          <w:lang w:val="en-US"/>
        </w:rPr>
        <w:t>256</w:t>
      </w:r>
      <w:r w:rsidR="00DB03DF">
        <w:rPr>
          <w:rFonts w:ascii="Angsana New" w:hAnsi="Angsana New" w:cs="Angsana New (Headings CS)"/>
          <w:spacing w:val="2"/>
          <w:sz w:val="30"/>
          <w:szCs w:val="30"/>
          <w:lang w:val="en-US"/>
        </w:rPr>
        <w:t>8</w:t>
      </w:r>
    </w:p>
    <w:p w14:paraId="692B71EE" w14:textId="77777777" w:rsidR="00F12AB9" w:rsidRPr="00455790" w:rsidRDefault="00F12AB9" w:rsidP="007A7AC4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063C9D6" w14:textId="30CEF006" w:rsidR="007B2482" w:rsidRPr="00D37CEA" w:rsidRDefault="0000702A" w:rsidP="00435278">
      <w:pPr>
        <w:pStyle w:val="Caption"/>
        <w:rPr>
          <w:cs/>
        </w:rPr>
      </w:pPr>
      <w:r w:rsidRPr="00D37CEA">
        <w:rPr>
          <w:rFonts w:hint="cs"/>
          <w:cs/>
        </w:rPr>
        <w:t>บุคคลหรือ</w:t>
      </w:r>
      <w:r w:rsidR="007B2482" w:rsidRPr="00D37CEA">
        <w:rPr>
          <w:cs/>
        </w:rPr>
        <w:t>กิจการที่เกี่ยวข้องกัน</w:t>
      </w:r>
    </w:p>
    <w:p w14:paraId="1F42FC6C" w14:textId="77777777" w:rsidR="00CF2B36" w:rsidRPr="00455790" w:rsidRDefault="00CF2B36" w:rsidP="00435278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57C5EAC" w14:textId="0FF62A4D" w:rsidR="001B2C7D" w:rsidRPr="00455790" w:rsidRDefault="001B2C7D" w:rsidP="001B2C7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55790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Pr="00455790">
        <w:rPr>
          <w:rFonts w:ascii="Angsana New" w:hAnsi="Angsana New" w:hint="cs"/>
          <w:sz w:val="30"/>
          <w:szCs w:val="30"/>
          <w:cs/>
        </w:rPr>
        <w:t>บริษัทใหญ่</w:t>
      </w:r>
      <w:r w:rsidR="00AA69FA">
        <w:rPr>
          <w:rFonts w:ascii="Angsana New" w:hAnsi="Angsana New"/>
          <w:sz w:val="30"/>
          <w:szCs w:val="30"/>
        </w:rPr>
        <w:t xml:space="preserve"> </w:t>
      </w:r>
      <w:r w:rsidRPr="00455790">
        <w:rPr>
          <w:rFonts w:ascii="Angsana New" w:hAnsi="Angsana New"/>
          <w:sz w:val="30"/>
          <w:szCs w:val="30"/>
          <w:cs/>
        </w:rPr>
        <w:t>บริษัทย่อย</w:t>
      </w:r>
      <w:r w:rsidR="00AA69FA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="001C5C66">
        <w:rPr>
          <w:rFonts w:ascii="Angsana New" w:hAnsi="Angsana New"/>
          <w:sz w:val="30"/>
          <w:szCs w:val="30"/>
        </w:rPr>
        <w:t xml:space="preserve"> </w:t>
      </w:r>
      <w:r w:rsidRPr="00455790">
        <w:rPr>
          <w:rFonts w:ascii="Angsana New" w:hAnsi="Angsana New"/>
          <w:sz w:val="30"/>
          <w:szCs w:val="30"/>
          <w:cs/>
        </w:rPr>
        <w:t xml:space="preserve">ได้เปิดเผยในหมายเหตุข้อ </w:t>
      </w:r>
      <w:r w:rsidR="003277A3">
        <w:rPr>
          <w:rFonts w:ascii="Angsana New" w:hAnsi="Angsana New" w:cs="Angsana New (Headings CS)"/>
          <w:sz w:val="30"/>
          <w:szCs w:val="30"/>
          <w:lang w:val="en-US"/>
        </w:rPr>
        <w:t>4</w:t>
      </w:r>
      <w:r w:rsidRPr="00455790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Pr="00455790">
        <w:rPr>
          <w:rFonts w:ascii="Angsana New" w:hAnsi="Angsana New"/>
          <w:sz w:val="30"/>
          <w:szCs w:val="30"/>
          <w:cs/>
        </w:rPr>
        <w:t>บุคคลหรือกิจการอื่นที่เกี่ยวข้องกัน</w:t>
      </w:r>
      <w:r w:rsidRPr="00455790">
        <w:rPr>
          <w:rFonts w:ascii="Angsana New" w:hAnsi="Angsana New" w:hint="cs"/>
          <w:sz w:val="30"/>
          <w:szCs w:val="30"/>
          <w:cs/>
        </w:rPr>
        <w:t xml:space="preserve">ไม่มีการเปลี่ยนแปลงอย่างมีสาระสำคัญในระหว่างงวด </w:t>
      </w:r>
    </w:p>
    <w:p w14:paraId="6F48DF0C" w14:textId="77777777" w:rsidR="001B2C7D" w:rsidRPr="00455790" w:rsidRDefault="001B2C7D" w:rsidP="001B2C7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9A1C525" w14:textId="6F88074F" w:rsidR="00AC5D2D" w:rsidRPr="00455790" w:rsidRDefault="001B2C7D" w:rsidP="001B2C7D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455790">
        <w:rPr>
          <w:rFonts w:ascii="Angsana New" w:hAnsi="Angsana New" w:hint="cs"/>
          <w:spacing w:val="-4"/>
          <w:sz w:val="30"/>
          <w:szCs w:val="30"/>
          <w:cs/>
        </w:rPr>
        <w:t>นโยบายการกำหนดราคาไม่มีการเปลี่ยนแปลงอย่างมีสาระสำคัญ</w:t>
      </w:r>
      <w:r w:rsidR="00060317" w:rsidRPr="00455790">
        <w:rPr>
          <w:rFonts w:ascii="Angsana New" w:hAnsi="Angsana New" w:hint="cs"/>
          <w:spacing w:val="-4"/>
          <w:sz w:val="30"/>
          <w:szCs w:val="30"/>
          <w:cs/>
        </w:rPr>
        <w:t>ในระหว่างงว</w:t>
      </w:r>
      <w:r w:rsidR="00060317">
        <w:rPr>
          <w:rFonts w:ascii="Angsana New" w:hAnsi="Angsana New" w:hint="cs"/>
          <w:spacing w:val="-4"/>
          <w:sz w:val="30"/>
          <w:szCs w:val="30"/>
          <w:cs/>
        </w:rPr>
        <w:t>ด</w:t>
      </w:r>
      <w:r w:rsidR="00D94347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="00664A3D" w:rsidRPr="00664A3D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="00D94347">
        <w:rPr>
          <w:rFonts w:ascii="Angsana New" w:hAnsi="Angsana New"/>
          <w:spacing w:val="-4"/>
          <w:sz w:val="30"/>
          <w:szCs w:val="30"/>
        </w:rPr>
        <w:t xml:space="preserve">30 </w:t>
      </w:r>
      <w:r w:rsidR="00D94347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664A3D" w:rsidRPr="00664A3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3277A3">
        <w:rPr>
          <w:rFonts w:ascii="Angsana New" w:hAnsi="Angsana New" w:cs="Angsana New (Headings CS)"/>
          <w:spacing w:val="-4"/>
          <w:sz w:val="30"/>
          <w:szCs w:val="30"/>
          <w:lang w:val="en-US"/>
        </w:rPr>
        <w:t>256</w:t>
      </w:r>
      <w:r w:rsidR="008C08EF">
        <w:rPr>
          <w:rFonts w:ascii="Angsana New" w:hAnsi="Angsana New" w:cs="Angsana New (Headings CS)"/>
          <w:spacing w:val="-4"/>
          <w:sz w:val="30"/>
          <w:szCs w:val="30"/>
          <w:lang w:val="en-US"/>
        </w:rPr>
        <w:t>9</w:t>
      </w:r>
    </w:p>
    <w:p w14:paraId="61631DD0" w14:textId="13BFCFB0" w:rsidR="00AC5D2D" w:rsidRPr="00136359" w:rsidRDefault="00AC5D2D">
      <w:pPr>
        <w:spacing w:line="240" w:lineRule="auto"/>
        <w:rPr>
          <w:rFonts w:ascii="Angsana New" w:hAnsi="Angsana New"/>
          <w:spacing w:val="-4"/>
          <w:sz w:val="30"/>
          <w:szCs w:val="30"/>
          <w:lang w:val="en-US"/>
        </w:rPr>
      </w:pPr>
    </w:p>
    <w:p w14:paraId="059FC9DC" w14:textId="77777777" w:rsidR="00455790" w:rsidRDefault="00455790">
      <w:pPr>
        <w:spacing w:line="240" w:lineRule="auto"/>
        <w:rPr>
          <w:rFonts w:ascii="Angsana New" w:hAnsi="Angsana New"/>
          <w:sz w:val="30"/>
          <w:szCs w:val="30"/>
          <w:cs/>
          <w:lang w:val="en-US" w:eastAsia="x-none"/>
        </w:rPr>
      </w:pPr>
      <w:r>
        <w:rPr>
          <w:sz w:val="30"/>
          <w:szCs w:val="30"/>
          <w:cs/>
          <w:lang w:val="en-US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29"/>
        <w:gridCol w:w="1131"/>
        <w:gridCol w:w="240"/>
        <w:gridCol w:w="1200"/>
        <w:gridCol w:w="268"/>
        <w:gridCol w:w="1169"/>
        <w:gridCol w:w="270"/>
        <w:gridCol w:w="1173"/>
      </w:tblGrid>
      <w:tr w:rsidR="00457C0E" w:rsidRPr="00C54974" w14:paraId="50BB9FDD" w14:textId="77777777" w:rsidTr="00170145">
        <w:trPr>
          <w:cantSplit/>
          <w:trHeight w:val="397"/>
          <w:tblHeader/>
        </w:trPr>
        <w:tc>
          <w:tcPr>
            <w:tcW w:w="3729" w:type="dxa"/>
          </w:tcPr>
          <w:p w14:paraId="680635AF" w14:textId="77777777" w:rsidR="00457C0E" w:rsidRPr="004765FF" w:rsidRDefault="00457C0E" w:rsidP="00170145">
            <w:pPr>
              <w:ind w:left="250" w:right="2" w:hanging="250"/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</w:pPr>
            <w:r w:rsidRPr="004765FF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  <w:lastRenderedPageBreak/>
              <w:t>รายการที่สำคัญกับบุคคลหรือกิจการ</w:t>
            </w:r>
            <w:r w:rsidRPr="004765FF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</w:rPr>
              <w:br/>
            </w:r>
            <w:r w:rsidRPr="004765FF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571" w:type="dxa"/>
            <w:gridSpan w:val="3"/>
          </w:tcPr>
          <w:p w14:paraId="514659A8" w14:textId="77777777" w:rsidR="00457C0E" w:rsidRPr="00C54974" w:rsidRDefault="00457C0E" w:rsidP="0017014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12EA6F21" w14:textId="77777777" w:rsidR="00457C0E" w:rsidRPr="00C54974" w:rsidRDefault="00457C0E" w:rsidP="0017014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2" w:type="dxa"/>
            <w:gridSpan w:val="3"/>
          </w:tcPr>
          <w:p w14:paraId="46B60A72" w14:textId="77777777" w:rsidR="00457C0E" w:rsidRPr="00C54974" w:rsidRDefault="00457C0E" w:rsidP="0017014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08EF" w:rsidRPr="00C54974" w14:paraId="7336EA52" w14:textId="77777777" w:rsidTr="00225FD4">
        <w:trPr>
          <w:cantSplit/>
          <w:trHeight w:val="397"/>
          <w:tblHeader/>
        </w:trPr>
        <w:tc>
          <w:tcPr>
            <w:tcW w:w="3729" w:type="dxa"/>
          </w:tcPr>
          <w:p w14:paraId="48F0C311" w14:textId="4D5044A3" w:rsidR="008C08EF" w:rsidRPr="004765FF" w:rsidRDefault="008C08EF" w:rsidP="008C08EF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65F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9434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4765F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B7542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7542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31" w:type="dxa"/>
            <w:vAlign w:val="bottom"/>
          </w:tcPr>
          <w:p w14:paraId="57783E96" w14:textId="401723FF" w:rsidR="008C08EF" w:rsidRPr="008C08EF" w:rsidRDefault="008C08EF" w:rsidP="008C08E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</w:rPr>
              <w:t>256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</w:t>
            </w:r>
          </w:p>
        </w:tc>
        <w:tc>
          <w:tcPr>
            <w:tcW w:w="240" w:type="dxa"/>
          </w:tcPr>
          <w:p w14:paraId="3B05F169" w14:textId="77777777" w:rsidR="008C08EF" w:rsidRPr="00C54974" w:rsidRDefault="008C08EF" w:rsidP="008C08E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E0B18B7" w14:textId="123345D8" w:rsidR="008C08EF" w:rsidRPr="004715A3" w:rsidRDefault="008C08EF" w:rsidP="008C08E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</w:rPr>
              <w:t>2568</w:t>
            </w:r>
          </w:p>
        </w:tc>
        <w:tc>
          <w:tcPr>
            <w:tcW w:w="268" w:type="dxa"/>
          </w:tcPr>
          <w:p w14:paraId="3AC020F0" w14:textId="77777777" w:rsidR="008C08EF" w:rsidRPr="00C54974" w:rsidRDefault="008C08EF" w:rsidP="008C08E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7BC65C9" w14:textId="7466E42D" w:rsidR="008C08EF" w:rsidRPr="00C54974" w:rsidRDefault="008C08EF" w:rsidP="008C08E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</w:rPr>
              <w:t>256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1199BE9E" w14:textId="77777777" w:rsidR="008C08EF" w:rsidRPr="00C54974" w:rsidRDefault="008C08EF" w:rsidP="008C08EF">
            <w:pPr>
              <w:spacing w:line="240" w:lineRule="atLeast"/>
              <w:ind w:lef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2326AC5" w14:textId="54BC12B2" w:rsidR="008C08EF" w:rsidRPr="00C54974" w:rsidRDefault="008C08EF" w:rsidP="008C08E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</w:rPr>
              <w:t>2568</w:t>
            </w:r>
          </w:p>
        </w:tc>
      </w:tr>
      <w:tr w:rsidR="008C08EF" w:rsidRPr="00C54974" w14:paraId="278D0AA2" w14:textId="77777777" w:rsidTr="00170145">
        <w:trPr>
          <w:cantSplit/>
          <w:trHeight w:val="397"/>
          <w:tblHeader/>
        </w:trPr>
        <w:tc>
          <w:tcPr>
            <w:tcW w:w="3729" w:type="dxa"/>
          </w:tcPr>
          <w:p w14:paraId="1CC83511" w14:textId="77777777" w:rsidR="008C08EF" w:rsidRPr="00C54974" w:rsidRDefault="008C08EF" w:rsidP="008C08EF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51" w:type="dxa"/>
            <w:gridSpan w:val="7"/>
          </w:tcPr>
          <w:p w14:paraId="47A88898" w14:textId="77777777" w:rsidR="008C08EF" w:rsidRPr="00C54974" w:rsidRDefault="008C08EF" w:rsidP="008C08E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08EF" w:rsidRPr="00C54974" w14:paraId="0ED642C5" w14:textId="77777777" w:rsidTr="00170145">
        <w:tc>
          <w:tcPr>
            <w:tcW w:w="3729" w:type="dxa"/>
          </w:tcPr>
          <w:p w14:paraId="68DDB367" w14:textId="3A663065" w:rsidR="008C08EF" w:rsidRPr="00C54974" w:rsidRDefault="008C08EF" w:rsidP="008C08EF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131" w:type="dxa"/>
          </w:tcPr>
          <w:p w14:paraId="1C386C5C" w14:textId="77777777" w:rsidR="008C08EF" w:rsidRPr="00C54974" w:rsidRDefault="008C08EF" w:rsidP="008C08E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3BA1B527" w14:textId="77777777" w:rsidR="008C08EF" w:rsidRPr="00C54974" w:rsidRDefault="008C08EF" w:rsidP="008C08E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45AF67B1" w14:textId="77777777" w:rsidR="008C08EF" w:rsidRPr="00C54974" w:rsidRDefault="008C08EF" w:rsidP="008C08EF">
            <w:pPr>
              <w:tabs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529D8EC" w14:textId="77777777" w:rsidR="008C08EF" w:rsidRPr="00C54974" w:rsidRDefault="008C08EF" w:rsidP="008C08E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173DDF4" w14:textId="77777777" w:rsidR="008C08EF" w:rsidRPr="00C54974" w:rsidRDefault="008C08EF" w:rsidP="008C08E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16BC2C" w14:textId="77777777" w:rsidR="008C08EF" w:rsidRPr="00C54974" w:rsidRDefault="008C08EF" w:rsidP="008C08E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43DB85B" w14:textId="77777777" w:rsidR="008C08EF" w:rsidRPr="00C54974" w:rsidRDefault="008C08EF" w:rsidP="008C08EF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5D5A" w:rsidRPr="00C54974" w14:paraId="51C90DEE" w14:textId="77777777" w:rsidTr="00170145">
        <w:tc>
          <w:tcPr>
            <w:tcW w:w="3729" w:type="dxa"/>
          </w:tcPr>
          <w:p w14:paraId="4CCC2C86" w14:textId="24C5AC9E" w:rsidR="000F5D5A" w:rsidRPr="00C54974" w:rsidRDefault="000F5D5A" w:rsidP="000F5D5A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ขายสินค้าและไฟฟ้า</w:t>
            </w:r>
          </w:p>
        </w:tc>
        <w:tc>
          <w:tcPr>
            <w:tcW w:w="1131" w:type="dxa"/>
          </w:tcPr>
          <w:p w14:paraId="4FD4E9EB" w14:textId="14AA5DD6" w:rsidR="000F5D5A" w:rsidRPr="00C54974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1,650,192</w:t>
            </w:r>
          </w:p>
        </w:tc>
        <w:tc>
          <w:tcPr>
            <w:tcW w:w="240" w:type="dxa"/>
          </w:tcPr>
          <w:p w14:paraId="361EC306" w14:textId="77777777" w:rsidR="000F5D5A" w:rsidRPr="00C54974" w:rsidRDefault="000F5D5A" w:rsidP="000F5D5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552C912C" w14:textId="4CD910E8" w:rsidR="000F5D5A" w:rsidRPr="00C54974" w:rsidRDefault="000F5D5A" w:rsidP="000F5D5A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595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090</w:t>
            </w:r>
          </w:p>
        </w:tc>
        <w:tc>
          <w:tcPr>
            <w:tcW w:w="268" w:type="dxa"/>
          </w:tcPr>
          <w:p w14:paraId="29CA3694" w14:textId="77777777" w:rsidR="000F5D5A" w:rsidRPr="00C54974" w:rsidRDefault="000F5D5A" w:rsidP="000F5D5A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4D9C8D54" w14:textId="3761DAFA" w:rsidR="000F5D5A" w:rsidRPr="001F3A56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1,650,192</w:t>
            </w:r>
          </w:p>
        </w:tc>
        <w:tc>
          <w:tcPr>
            <w:tcW w:w="270" w:type="dxa"/>
          </w:tcPr>
          <w:p w14:paraId="09E6A6E3" w14:textId="77777777" w:rsidR="000F5D5A" w:rsidRPr="00C54974" w:rsidRDefault="000F5D5A" w:rsidP="000F5D5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09CFDFF" w14:textId="5B0E0492" w:rsidR="000F5D5A" w:rsidRPr="003C258E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595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090</w:t>
            </w:r>
          </w:p>
        </w:tc>
      </w:tr>
      <w:tr w:rsidR="000F5D5A" w:rsidRPr="00C54974" w14:paraId="091076D1" w14:textId="77777777" w:rsidTr="00170145">
        <w:tc>
          <w:tcPr>
            <w:tcW w:w="3729" w:type="dxa"/>
          </w:tcPr>
          <w:p w14:paraId="29284BB0" w14:textId="0541DC19" w:rsidR="000F5D5A" w:rsidRPr="008F26E7" w:rsidRDefault="000F5D5A" w:rsidP="000F5D5A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ซื้อสินค้าและค่าบริการ</w:t>
            </w:r>
          </w:p>
        </w:tc>
        <w:tc>
          <w:tcPr>
            <w:tcW w:w="1131" w:type="dxa"/>
          </w:tcPr>
          <w:p w14:paraId="09EC6BD1" w14:textId="66DE9662" w:rsidR="000F5D5A" w:rsidRPr="008F26E7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1,356,854</w:t>
            </w:r>
          </w:p>
        </w:tc>
        <w:tc>
          <w:tcPr>
            <w:tcW w:w="240" w:type="dxa"/>
          </w:tcPr>
          <w:p w14:paraId="4DF0F256" w14:textId="77777777" w:rsidR="000F5D5A" w:rsidRPr="008F26E7" w:rsidRDefault="000F5D5A" w:rsidP="000F5D5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2F8DBD09" w14:textId="3E6A6FEB" w:rsidR="000F5D5A" w:rsidRPr="008F26E7" w:rsidRDefault="000F5D5A" w:rsidP="000F5D5A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336</w:t>
            </w:r>
          </w:p>
        </w:tc>
        <w:tc>
          <w:tcPr>
            <w:tcW w:w="268" w:type="dxa"/>
          </w:tcPr>
          <w:p w14:paraId="6B99DC68" w14:textId="77777777" w:rsidR="000F5D5A" w:rsidRPr="008F26E7" w:rsidRDefault="000F5D5A" w:rsidP="000F5D5A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08A96F55" w14:textId="55311C15" w:rsidR="000F5D5A" w:rsidRPr="008F26E7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1,356,854</w:t>
            </w:r>
          </w:p>
        </w:tc>
        <w:tc>
          <w:tcPr>
            <w:tcW w:w="270" w:type="dxa"/>
          </w:tcPr>
          <w:p w14:paraId="6720B292" w14:textId="77777777" w:rsidR="000F5D5A" w:rsidRPr="008F26E7" w:rsidRDefault="000F5D5A" w:rsidP="000F5D5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C6F68B2" w14:textId="43D240F0" w:rsidR="000F5D5A" w:rsidRPr="008F26E7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336</w:t>
            </w:r>
          </w:p>
        </w:tc>
      </w:tr>
      <w:tr w:rsidR="000F5D5A" w:rsidRPr="00C54974" w14:paraId="3744DF3C" w14:textId="77777777" w:rsidTr="00170145">
        <w:tc>
          <w:tcPr>
            <w:tcW w:w="3729" w:type="dxa"/>
          </w:tcPr>
          <w:p w14:paraId="57AAF708" w14:textId="433AFBDE" w:rsidR="000F5D5A" w:rsidRPr="008F26E7" w:rsidRDefault="000F5D5A" w:rsidP="000F5D5A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1" w:type="dxa"/>
          </w:tcPr>
          <w:p w14:paraId="54D3D635" w14:textId="043C1DEC" w:rsidR="000F5D5A" w:rsidRPr="008F26E7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2,674</w:t>
            </w:r>
          </w:p>
        </w:tc>
        <w:tc>
          <w:tcPr>
            <w:tcW w:w="240" w:type="dxa"/>
          </w:tcPr>
          <w:p w14:paraId="5DCD8319" w14:textId="77777777" w:rsidR="000F5D5A" w:rsidRPr="008F26E7" w:rsidRDefault="000F5D5A" w:rsidP="000F5D5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02B39BD" w14:textId="145469D5" w:rsidR="000F5D5A" w:rsidRPr="008F26E7" w:rsidRDefault="000F5D5A" w:rsidP="000F5D5A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672</w:t>
            </w:r>
          </w:p>
        </w:tc>
        <w:tc>
          <w:tcPr>
            <w:tcW w:w="268" w:type="dxa"/>
          </w:tcPr>
          <w:p w14:paraId="0552D178" w14:textId="77777777" w:rsidR="000F5D5A" w:rsidRPr="008F26E7" w:rsidRDefault="000F5D5A" w:rsidP="000F5D5A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553A98D9" w14:textId="5E72F47E" w:rsidR="000F5D5A" w:rsidRPr="008F26E7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2,674</w:t>
            </w:r>
          </w:p>
        </w:tc>
        <w:tc>
          <w:tcPr>
            <w:tcW w:w="270" w:type="dxa"/>
          </w:tcPr>
          <w:p w14:paraId="440695C6" w14:textId="77777777" w:rsidR="000F5D5A" w:rsidRPr="008F26E7" w:rsidRDefault="000F5D5A" w:rsidP="000F5D5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BAC97B5" w14:textId="7412003D" w:rsidR="000F5D5A" w:rsidRPr="008F26E7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672</w:t>
            </w:r>
          </w:p>
        </w:tc>
      </w:tr>
      <w:tr w:rsidR="000F5D5A" w:rsidRPr="00C54974" w14:paraId="5967CE67" w14:textId="77777777" w:rsidTr="006D0F31">
        <w:tc>
          <w:tcPr>
            <w:tcW w:w="3729" w:type="dxa"/>
          </w:tcPr>
          <w:p w14:paraId="6834CA86" w14:textId="69DEE984" w:rsidR="000F5D5A" w:rsidRPr="008F26E7" w:rsidRDefault="000F5D5A" w:rsidP="000F5D5A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ค่าบริการส่วนกลาง - ต้นทุนขาย</w:t>
            </w:r>
          </w:p>
        </w:tc>
        <w:tc>
          <w:tcPr>
            <w:tcW w:w="1131" w:type="dxa"/>
          </w:tcPr>
          <w:p w14:paraId="4C4A6CB1" w14:textId="1154A4EE" w:rsidR="000F5D5A" w:rsidRPr="008F26E7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46,889</w:t>
            </w:r>
          </w:p>
        </w:tc>
        <w:tc>
          <w:tcPr>
            <w:tcW w:w="240" w:type="dxa"/>
          </w:tcPr>
          <w:p w14:paraId="5E389F5C" w14:textId="77777777" w:rsidR="000F5D5A" w:rsidRPr="008F26E7" w:rsidRDefault="000F5D5A" w:rsidP="000F5D5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D467D30" w14:textId="056CD398" w:rsidR="000F5D5A" w:rsidRPr="008F26E7" w:rsidRDefault="000F5D5A" w:rsidP="000F5D5A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889</w:t>
            </w:r>
          </w:p>
        </w:tc>
        <w:tc>
          <w:tcPr>
            <w:tcW w:w="268" w:type="dxa"/>
          </w:tcPr>
          <w:p w14:paraId="543D8270" w14:textId="77777777" w:rsidR="000F5D5A" w:rsidRPr="008F26E7" w:rsidRDefault="000F5D5A" w:rsidP="000F5D5A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56C1E105" w14:textId="365D368E" w:rsidR="000F5D5A" w:rsidRPr="008F26E7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46,889</w:t>
            </w:r>
          </w:p>
        </w:tc>
        <w:tc>
          <w:tcPr>
            <w:tcW w:w="270" w:type="dxa"/>
          </w:tcPr>
          <w:p w14:paraId="66E270F4" w14:textId="77777777" w:rsidR="000F5D5A" w:rsidRPr="008F26E7" w:rsidRDefault="000F5D5A" w:rsidP="000F5D5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8142F50" w14:textId="71A0282E" w:rsidR="000F5D5A" w:rsidRPr="008F26E7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889</w:t>
            </w:r>
          </w:p>
        </w:tc>
      </w:tr>
      <w:tr w:rsidR="000F5D5A" w:rsidRPr="00C54974" w14:paraId="7FF9274D" w14:textId="77777777" w:rsidTr="006D0F31">
        <w:tc>
          <w:tcPr>
            <w:tcW w:w="3729" w:type="dxa"/>
          </w:tcPr>
          <w:p w14:paraId="7E66240D" w14:textId="59628F7B" w:rsidR="000F5D5A" w:rsidRPr="008F26E7" w:rsidRDefault="000F5D5A" w:rsidP="000F5D5A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ค่าบริการส่วนกลาง </w:t>
            </w:r>
            <w:r w:rsidRPr="00C54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C5497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ค่าใช้จ่ายใน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การ</w:t>
            </w:r>
            <w:r w:rsidRPr="00C5497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บริหาร</w:t>
            </w:r>
          </w:p>
        </w:tc>
        <w:tc>
          <w:tcPr>
            <w:tcW w:w="1131" w:type="dxa"/>
          </w:tcPr>
          <w:p w14:paraId="2F81F05F" w14:textId="7747E8CB" w:rsidR="000F5D5A" w:rsidRPr="008F26E7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19,111</w:t>
            </w:r>
          </w:p>
        </w:tc>
        <w:tc>
          <w:tcPr>
            <w:tcW w:w="240" w:type="dxa"/>
          </w:tcPr>
          <w:p w14:paraId="26EF4AD9" w14:textId="77777777" w:rsidR="000F5D5A" w:rsidRPr="008F26E7" w:rsidRDefault="000F5D5A" w:rsidP="000F5D5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4517349C" w14:textId="3AFE1F13" w:rsidR="000F5D5A" w:rsidRPr="008F26E7" w:rsidRDefault="000F5D5A" w:rsidP="000F5D5A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111</w:t>
            </w:r>
          </w:p>
        </w:tc>
        <w:tc>
          <w:tcPr>
            <w:tcW w:w="268" w:type="dxa"/>
          </w:tcPr>
          <w:p w14:paraId="264A0CFB" w14:textId="77777777" w:rsidR="000F5D5A" w:rsidRPr="008F26E7" w:rsidRDefault="000F5D5A" w:rsidP="000F5D5A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01E0B787" w14:textId="60EFDBAC" w:rsidR="000F5D5A" w:rsidRPr="008F26E7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19,111</w:t>
            </w:r>
          </w:p>
        </w:tc>
        <w:tc>
          <w:tcPr>
            <w:tcW w:w="270" w:type="dxa"/>
          </w:tcPr>
          <w:p w14:paraId="24ED6E51" w14:textId="77777777" w:rsidR="000F5D5A" w:rsidRPr="008F26E7" w:rsidRDefault="000F5D5A" w:rsidP="000F5D5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3ADDCB7" w14:textId="28326F03" w:rsidR="000F5D5A" w:rsidRPr="008F26E7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111</w:t>
            </w:r>
          </w:p>
        </w:tc>
      </w:tr>
      <w:tr w:rsidR="000F5D5A" w:rsidRPr="00D0227B" w14:paraId="042F90FF" w14:textId="77777777" w:rsidTr="006D0F31">
        <w:tc>
          <w:tcPr>
            <w:tcW w:w="3729" w:type="dxa"/>
          </w:tcPr>
          <w:p w14:paraId="1465B87A" w14:textId="41A6E15D" w:rsidR="000F5D5A" w:rsidRPr="008F26E7" w:rsidRDefault="000F5D5A" w:rsidP="000F5D5A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1D7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1" w:type="dxa"/>
          </w:tcPr>
          <w:p w14:paraId="1D62CB68" w14:textId="1CBAA5A4" w:rsidR="000F5D5A" w:rsidRPr="008F26E7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3,772</w:t>
            </w:r>
          </w:p>
        </w:tc>
        <w:tc>
          <w:tcPr>
            <w:tcW w:w="240" w:type="dxa"/>
          </w:tcPr>
          <w:p w14:paraId="72221943" w14:textId="77777777" w:rsidR="000F5D5A" w:rsidRPr="008F26E7" w:rsidRDefault="000F5D5A" w:rsidP="000F5D5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2130204B" w14:textId="4EE2FD16" w:rsidR="000F5D5A" w:rsidRPr="008F26E7" w:rsidRDefault="000F5D5A" w:rsidP="000F5D5A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455</w:t>
            </w:r>
          </w:p>
        </w:tc>
        <w:tc>
          <w:tcPr>
            <w:tcW w:w="268" w:type="dxa"/>
          </w:tcPr>
          <w:p w14:paraId="4E53A7F3" w14:textId="77777777" w:rsidR="000F5D5A" w:rsidRPr="008F26E7" w:rsidRDefault="000F5D5A" w:rsidP="000F5D5A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7A5EF2C9" w14:textId="396BBDE3" w:rsidR="000F5D5A" w:rsidRPr="008F26E7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3,772</w:t>
            </w:r>
          </w:p>
        </w:tc>
        <w:tc>
          <w:tcPr>
            <w:tcW w:w="270" w:type="dxa"/>
          </w:tcPr>
          <w:p w14:paraId="2794FD3C" w14:textId="77777777" w:rsidR="000F5D5A" w:rsidRPr="008F26E7" w:rsidRDefault="000F5D5A" w:rsidP="000F5D5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9C3B626" w14:textId="31D99B22" w:rsidR="000F5D5A" w:rsidRPr="008F26E7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455</w:t>
            </w:r>
          </w:p>
        </w:tc>
      </w:tr>
      <w:tr w:rsidR="000F5D5A" w:rsidRPr="00C54974" w14:paraId="40BD0892" w14:textId="77777777" w:rsidTr="005F2103">
        <w:tc>
          <w:tcPr>
            <w:tcW w:w="3729" w:type="dxa"/>
          </w:tcPr>
          <w:p w14:paraId="2FDA3B2A" w14:textId="0BBA06BC" w:rsidR="000F5D5A" w:rsidRPr="008F26E7" w:rsidRDefault="000F5D5A" w:rsidP="000F5D5A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1" w:type="dxa"/>
          </w:tcPr>
          <w:p w14:paraId="621C7A65" w14:textId="3F713BA7" w:rsidR="000F5D5A" w:rsidRPr="008F26E7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7,303</w:t>
            </w:r>
          </w:p>
        </w:tc>
        <w:tc>
          <w:tcPr>
            <w:tcW w:w="240" w:type="dxa"/>
          </w:tcPr>
          <w:p w14:paraId="7990611C" w14:textId="77777777" w:rsidR="000F5D5A" w:rsidRPr="008F26E7" w:rsidRDefault="000F5D5A" w:rsidP="000F5D5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2EA6902" w14:textId="75141A98" w:rsidR="000F5D5A" w:rsidRPr="008F26E7" w:rsidRDefault="000F5D5A" w:rsidP="000F5D5A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813</w:t>
            </w:r>
          </w:p>
        </w:tc>
        <w:tc>
          <w:tcPr>
            <w:tcW w:w="268" w:type="dxa"/>
          </w:tcPr>
          <w:p w14:paraId="65CB32B0" w14:textId="77777777" w:rsidR="000F5D5A" w:rsidRPr="008F26E7" w:rsidRDefault="000F5D5A" w:rsidP="000F5D5A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3F647649" w14:textId="370E898A" w:rsidR="000F5D5A" w:rsidRPr="008F26E7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7,303</w:t>
            </w:r>
          </w:p>
        </w:tc>
        <w:tc>
          <w:tcPr>
            <w:tcW w:w="270" w:type="dxa"/>
          </w:tcPr>
          <w:p w14:paraId="0C1A9B06" w14:textId="77777777" w:rsidR="000F5D5A" w:rsidRPr="008F26E7" w:rsidRDefault="000F5D5A" w:rsidP="000F5D5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3B9FA1C" w14:textId="0421476A" w:rsidR="000F5D5A" w:rsidRPr="008F26E7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813</w:t>
            </w:r>
          </w:p>
        </w:tc>
      </w:tr>
      <w:tr w:rsidR="000F5D5A" w:rsidRPr="00C54974" w14:paraId="6ECA2DC1" w14:textId="77777777" w:rsidTr="00170145">
        <w:tc>
          <w:tcPr>
            <w:tcW w:w="3729" w:type="dxa"/>
          </w:tcPr>
          <w:p w14:paraId="1D0CEEEA" w14:textId="77777777" w:rsidR="000F5D5A" w:rsidRPr="008F26E7" w:rsidRDefault="000F5D5A" w:rsidP="000F5D5A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6E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1" w:type="dxa"/>
          </w:tcPr>
          <w:p w14:paraId="14364F18" w14:textId="77777777" w:rsidR="000F5D5A" w:rsidRPr="008F26E7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0284F528" w14:textId="77777777" w:rsidR="000F5D5A" w:rsidRPr="008F26E7" w:rsidRDefault="000F5D5A" w:rsidP="000F5D5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41BDC42A" w14:textId="77777777" w:rsidR="000F5D5A" w:rsidRPr="008F26E7" w:rsidRDefault="000F5D5A" w:rsidP="000F5D5A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81B67C9" w14:textId="77777777" w:rsidR="000F5D5A" w:rsidRPr="008F26E7" w:rsidRDefault="000F5D5A" w:rsidP="000F5D5A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3E696369" w14:textId="77777777" w:rsidR="000F5D5A" w:rsidRPr="008F26E7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17815E" w14:textId="77777777" w:rsidR="000F5D5A" w:rsidRPr="008F26E7" w:rsidRDefault="000F5D5A" w:rsidP="000F5D5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CCAE543" w14:textId="77777777" w:rsidR="000F5D5A" w:rsidRPr="008F26E7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F5D5A" w:rsidRPr="00C54974" w14:paraId="47779833" w14:textId="77777777" w:rsidTr="00170145">
        <w:tc>
          <w:tcPr>
            <w:tcW w:w="3729" w:type="dxa"/>
          </w:tcPr>
          <w:p w14:paraId="5D4A2CF6" w14:textId="77777777" w:rsidR="000F5D5A" w:rsidRPr="008F26E7" w:rsidRDefault="000F5D5A" w:rsidP="000F5D5A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6E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1" w:type="dxa"/>
          </w:tcPr>
          <w:p w14:paraId="01ABD048" w14:textId="53CFB513" w:rsidR="000F5D5A" w:rsidRPr="005E0F4E" w:rsidRDefault="000F5D5A" w:rsidP="000F5D5A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376217C0" w14:textId="77777777" w:rsidR="000F5D5A" w:rsidRPr="008F26E7" w:rsidRDefault="000F5D5A" w:rsidP="000F5D5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4935E011" w14:textId="2F68ABD5" w:rsidR="000F5D5A" w:rsidRPr="008F26E7" w:rsidRDefault="000F5D5A" w:rsidP="000F5D5A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26E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32E1C950" w14:textId="77777777" w:rsidR="000F5D5A" w:rsidRPr="008F26E7" w:rsidRDefault="000F5D5A" w:rsidP="000F5D5A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1AF4D370" w14:textId="68380EB3" w:rsidR="000F5D5A" w:rsidRPr="008F26E7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5,086</w:t>
            </w:r>
          </w:p>
        </w:tc>
        <w:tc>
          <w:tcPr>
            <w:tcW w:w="270" w:type="dxa"/>
          </w:tcPr>
          <w:p w14:paraId="3D602D34" w14:textId="77777777" w:rsidR="000F5D5A" w:rsidRPr="008F26E7" w:rsidRDefault="000F5D5A" w:rsidP="000F5D5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DB3029A" w14:textId="2A97D31D" w:rsidR="000F5D5A" w:rsidRPr="008F26E7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108</w:t>
            </w:r>
          </w:p>
        </w:tc>
      </w:tr>
      <w:tr w:rsidR="000F5D5A" w:rsidRPr="00C54974" w14:paraId="7928539D" w14:textId="77777777" w:rsidTr="00170145">
        <w:tc>
          <w:tcPr>
            <w:tcW w:w="3729" w:type="dxa"/>
          </w:tcPr>
          <w:p w14:paraId="5FA762C9" w14:textId="5A182577" w:rsidR="000F5D5A" w:rsidRPr="008F26E7" w:rsidRDefault="000F5D5A" w:rsidP="000F5D5A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0F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31" w:type="dxa"/>
          </w:tcPr>
          <w:p w14:paraId="3385B3D4" w14:textId="14FA451C" w:rsidR="000F5D5A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2B509AB1" w14:textId="77777777" w:rsidR="000F5D5A" w:rsidRPr="008F26E7" w:rsidRDefault="000F5D5A" w:rsidP="000F5D5A">
            <w:pPr>
              <w:tabs>
                <w:tab w:val="decimal" w:pos="876"/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4E4B4780" w14:textId="597C69F8" w:rsidR="000F5D5A" w:rsidRPr="005E0F4E" w:rsidRDefault="000F5D5A" w:rsidP="000F5D5A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3902D31D" w14:textId="77777777" w:rsidR="000F5D5A" w:rsidRPr="008F26E7" w:rsidRDefault="000F5D5A" w:rsidP="000F5D5A">
            <w:pPr>
              <w:pStyle w:val="acctfourfigures"/>
              <w:tabs>
                <w:tab w:val="clear" w:pos="765"/>
                <w:tab w:val="decimal" w:pos="876"/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3C69E2AA" w14:textId="6B7DF066" w:rsidR="000F5D5A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297983" w14:textId="77777777" w:rsidR="000F5D5A" w:rsidRPr="005E0F4E" w:rsidRDefault="000F5D5A" w:rsidP="000F5D5A">
            <w:pPr>
              <w:tabs>
                <w:tab w:val="decimal" w:pos="876"/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632763B0" w14:textId="14B47F22" w:rsidR="000F5D5A" w:rsidRPr="008F26E7" w:rsidRDefault="000F5D5A" w:rsidP="000F5D5A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F5D5A" w:rsidRPr="00C54974" w14:paraId="11ABF9F4" w14:textId="77777777" w:rsidTr="00170145">
        <w:tc>
          <w:tcPr>
            <w:tcW w:w="3729" w:type="dxa"/>
          </w:tcPr>
          <w:p w14:paraId="1DCF63D6" w14:textId="7DEEDE3D" w:rsidR="000F5D5A" w:rsidRPr="008F26E7" w:rsidRDefault="000F5D5A" w:rsidP="000F5D5A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1" w:type="dxa"/>
          </w:tcPr>
          <w:p w14:paraId="3835C31D" w14:textId="01C1C09F" w:rsidR="000F5D5A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13,053</w:t>
            </w:r>
          </w:p>
        </w:tc>
        <w:tc>
          <w:tcPr>
            <w:tcW w:w="240" w:type="dxa"/>
          </w:tcPr>
          <w:p w14:paraId="018AF61F" w14:textId="77777777" w:rsidR="000F5D5A" w:rsidRPr="008F26E7" w:rsidRDefault="000F5D5A" w:rsidP="000F5D5A">
            <w:pPr>
              <w:tabs>
                <w:tab w:val="decimal" w:pos="876"/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4B10BAC9" w14:textId="0C61216C" w:rsidR="000F5D5A" w:rsidRPr="005E0F4E" w:rsidRDefault="000F5D5A" w:rsidP="000F5D5A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5BDA7B59" w14:textId="77777777" w:rsidR="000F5D5A" w:rsidRPr="008F26E7" w:rsidRDefault="000F5D5A" w:rsidP="000F5D5A">
            <w:pPr>
              <w:pStyle w:val="acctfourfigures"/>
              <w:tabs>
                <w:tab w:val="clear" w:pos="765"/>
                <w:tab w:val="decimal" w:pos="876"/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67BAF1D3" w14:textId="6C6E7B14" w:rsidR="000F5D5A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13,053</w:t>
            </w:r>
          </w:p>
        </w:tc>
        <w:tc>
          <w:tcPr>
            <w:tcW w:w="270" w:type="dxa"/>
          </w:tcPr>
          <w:p w14:paraId="09DC2C75" w14:textId="77777777" w:rsidR="000F5D5A" w:rsidRPr="005E0F4E" w:rsidRDefault="000F5D5A" w:rsidP="000F5D5A">
            <w:pPr>
              <w:tabs>
                <w:tab w:val="decimal" w:pos="876"/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5EA24132" w14:textId="054BECE7" w:rsidR="000F5D5A" w:rsidRPr="008F26E7" w:rsidRDefault="000F5D5A" w:rsidP="000F5D5A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F5D5A" w:rsidRPr="00C54974" w14:paraId="50901757" w14:textId="77777777" w:rsidTr="00170145">
        <w:tc>
          <w:tcPr>
            <w:tcW w:w="3729" w:type="dxa"/>
          </w:tcPr>
          <w:p w14:paraId="5216B697" w14:textId="77777777" w:rsidR="000F5D5A" w:rsidRPr="008F26E7" w:rsidRDefault="000F5D5A" w:rsidP="000F5D5A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26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1" w:type="dxa"/>
          </w:tcPr>
          <w:p w14:paraId="4C67A56F" w14:textId="77777777" w:rsidR="000F5D5A" w:rsidRPr="008F26E7" w:rsidRDefault="000F5D5A" w:rsidP="000F5D5A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3F42605A" w14:textId="77777777" w:rsidR="000F5D5A" w:rsidRPr="008F26E7" w:rsidRDefault="000F5D5A" w:rsidP="000F5D5A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70772C0B" w14:textId="77777777" w:rsidR="000F5D5A" w:rsidRPr="008F26E7" w:rsidRDefault="000F5D5A" w:rsidP="000F5D5A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6E1898D" w14:textId="77777777" w:rsidR="000F5D5A" w:rsidRPr="008F26E7" w:rsidRDefault="000F5D5A" w:rsidP="000F5D5A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35669AE6" w14:textId="77777777" w:rsidR="000F5D5A" w:rsidRPr="008F26E7" w:rsidRDefault="000F5D5A" w:rsidP="000F5D5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5137A1" w14:textId="77777777" w:rsidR="000F5D5A" w:rsidRPr="008F26E7" w:rsidRDefault="000F5D5A" w:rsidP="000F5D5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2CFFFAC" w14:textId="77777777" w:rsidR="000F5D5A" w:rsidRPr="008F26E7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F5D5A" w:rsidRPr="00C54974" w14:paraId="515BA123" w14:textId="77777777" w:rsidTr="00170145">
        <w:tc>
          <w:tcPr>
            <w:tcW w:w="3729" w:type="dxa"/>
          </w:tcPr>
          <w:p w14:paraId="42DC44BD" w14:textId="58FCDB86" w:rsidR="000F5D5A" w:rsidRPr="008F26E7" w:rsidRDefault="000F5D5A" w:rsidP="000F5D5A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1" w:type="dxa"/>
          </w:tcPr>
          <w:p w14:paraId="1745E23A" w14:textId="01074DAF" w:rsidR="000F5D5A" w:rsidRPr="008F26E7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</w:p>
        </w:tc>
        <w:tc>
          <w:tcPr>
            <w:tcW w:w="240" w:type="dxa"/>
          </w:tcPr>
          <w:p w14:paraId="6F047D32" w14:textId="77777777" w:rsidR="000F5D5A" w:rsidRPr="008F26E7" w:rsidRDefault="000F5D5A" w:rsidP="000F5D5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1A43D4DD" w14:textId="3BF968DD" w:rsidR="000F5D5A" w:rsidRPr="008F26E7" w:rsidRDefault="000F5D5A" w:rsidP="000F5D5A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208</w:t>
            </w:r>
          </w:p>
        </w:tc>
        <w:tc>
          <w:tcPr>
            <w:tcW w:w="268" w:type="dxa"/>
          </w:tcPr>
          <w:p w14:paraId="3749D2C4" w14:textId="77777777" w:rsidR="000F5D5A" w:rsidRPr="008F26E7" w:rsidRDefault="000F5D5A" w:rsidP="000F5D5A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262770B0" w14:textId="1F6DAAED" w:rsidR="000F5D5A" w:rsidRPr="008F26E7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</w:p>
        </w:tc>
        <w:tc>
          <w:tcPr>
            <w:tcW w:w="270" w:type="dxa"/>
          </w:tcPr>
          <w:p w14:paraId="521ACE5A" w14:textId="77777777" w:rsidR="000F5D5A" w:rsidRPr="008F26E7" w:rsidRDefault="000F5D5A" w:rsidP="000F5D5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96B384C" w14:textId="2DC3BA60" w:rsidR="000F5D5A" w:rsidRPr="008F26E7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208</w:t>
            </w:r>
          </w:p>
        </w:tc>
      </w:tr>
      <w:tr w:rsidR="000F5D5A" w:rsidRPr="00C54974" w14:paraId="3FB42FFE" w14:textId="77777777" w:rsidTr="00170145">
        <w:tc>
          <w:tcPr>
            <w:tcW w:w="3729" w:type="dxa"/>
          </w:tcPr>
          <w:p w14:paraId="43419A46" w14:textId="4A5A4C39" w:rsidR="000F5D5A" w:rsidRPr="008F26E7" w:rsidRDefault="000F5D5A" w:rsidP="000F5D5A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31" w:type="dxa"/>
          </w:tcPr>
          <w:p w14:paraId="46C8521C" w14:textId="51101CCC" w:rsidR="000F5D5A" w:rsidRPr="008F26E7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704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62B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703</w:t>
            </w:r>
          </w:p>
        </w:tc>
        <w:tc>
          <w:tcPr>
            <w:tcW w:w="240" w:type="dxa"/>
          </w:tcPr>
          <w:p w14:paraId="0E02DE7B" w14:textId="77777777" w:rsidR="000F5D5A" w:rsidRPr="008F26E7" w:rsidRDefault="000F5D5A" w:rsidP="000F5D5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1F1DD426" w14:textId="1AE52331" w:rsidR="000F5D5A" w:rsidRPr="008F26E7" w:rsidRDefault="000F5D5A" w:rsidP="000F5D5A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201</w:t>
            </w:r>
          </w:p>
        </w:tc>
        <w:tc>
          <w:tcPr>
            <w:tcW w:w="268" w:type="dxa"/>
          </w:tcPr>
          <w:p w14:paraId="566089E0" w14:textId="77777777" w:rsidR="000F5D5A" w:rsidRPr="008F26E7" w:rsidRDefault="000F5D5A" w:rsidP="000F5D5A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50962892" w14:textId="50A4A262" w:rsidR="000F5D5A" w:rsidRPr="008F26E7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704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62B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703</w:t>
            </w:r>
          </w:p>
        </w:tc>
        <w:tc>
          <w:tcPr>
            <w:tcW w:w="270" w:type="dxa"/>
          </w:tcPr>
          <w:p w14:paraId="2B9F4CD8" w14:textId="77777777" w:rsidR="000F5D5A" w:rsidRPr="008F26E7" w:rsidRDefault="000F5D5A" w:rsidP="000F5D5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953D236" w14:textId="48D1B490" w:rsidR="000F5D5A" w:rsidRPr="008F26E7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201</w:t>
            </w:r>
          </w:p>
        </w:tc>
      </w:tr>
      <w:tr w:rsidR="000F5D5A" w:rsidRPr="00C54974" w14:paraId="10D6A012" w14:textId="77777777" w:rsidTr="00170145">
        <w:tc>
          <w:tcPr>
            <w:tcW w:w="3729" w:type="dxa"/>
          </w:tcPr>
          <w:p w14:paraId="7EA1FCF6" w14:textId="5BE3A1FF" w:rsidR="000F5D5A" w:rsidRPr="008F26E7" w:rsidRDefault="000F5D5A" w:rsidP="000F5D5A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1" w:type="dxa"/>
          </w:tcPr>
          <w:p w14:paraId="27725378" w14:textId="674E2E5C" w:rsidR="000F5D5A" w:rsidRPr="008F26E7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</w:t>
            </w:r>
          </w:p>
        </w:tc>
        <w:tc>
          <w:tcPr>
            <w:tcW w:w="240" w:type="dxa"/>
          </w:tcPr>
          <w:p w14:paraId="67F8DDDC" w14:textId="77777777" w:rsidR="000F5D5A" w:rsidRPr="008F26E7" w:rsidRDefault="000F5D5A" w:rsidP="000F5D5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516434C3" w14:textId="536A30D0" w:rsidR="000F5D5A" w:rsidRPr="008F26E7" w:rsidRDefault="000F5D5A" w:rsidP="000F5D5A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211</w:t>
            </w:r>
          </w:p>
        </w:tc>
        <w:tc>
          <w:tcPr>
            <w:tcW w:w="268" w:type="dxa"/>
          </w:tcPr>
          <w:p w14:paraId="0C48EFA4" w14:textId="77777777" w:rsidR="000F5D5A" w:rsidRPr="008F26E7" w:rsidRDefault="000F5D5A" w:rsidP="000F5D5A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651E0F0A" w14:textId="68E142C4" w:rsidR="000F5D5A" w:rsidRPr="008F26E7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</w:t>
            </w:r>
          </w:p>
        </w:tc>
        <w:tc>
          <w:tcPr>
            <w:tcW w:w="270" w:type="dxa"/>
          </w:tcPr>
          <w:p w14:paraId="4D33CFC5" w14:textId="77777777" w:rsidR="000F5D5A" w:rsidRPr="008F26E7" w:rsidRDefault="000F5D5A" w:rsidP="000F5D5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7B689F0" w14:textId="3008E14A" w:rsidR="000F5D5A" w:rsidRPr="008F26E7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211</w:t>
            </w:r>
          </w:p>
        </w:tc>
      </w:tr>
      <w:tr w:rsidR="000F5D5A" w:rsidRPr="00C54974" w14:paraId="2B729546" w14:textId="77777777" w:rsidTr="00170145">
        <w:tc>
          <w:tcPr>
            <w:tcW w:w="3729" w:type="dxa"/>
          </w:tcPr>
          <w:p w14:paraId="0D91FE4C" w14:textId="68599CAC" w:rsidR="000F5D5A" w:rsidRPr="008F26E7" w:rsidRDefault="000F5D5A" w:rsidP="000F5D5A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ค่าบริการซ่อมบำรุง</w:t>
            </w:r>
          </w:p>
        </w:tc>
        <w:tc>
          <w:tcPr>
            <w:tcW w:w="1131" w:type="dxa"/>
          </w:tcPr>
          <w:p w14:paraId="34D55B70" w14:textId="3D55780A" w:rsidR="000F5D5A" w:rsidRPr="008F26E7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606</w:t>
            </w:r>
          </w:p>
        </w:tc>
        <w:tc>
          <w:tcPr>
            <w:tcW w:w="240" w:type="dxa"/>
          </w:tcPr>
          <w:p w14:paraId="7821A982" w14:textId="77777777" w:rsidR="000F5D5A" w:rsidRPr="008F26E7" w:rsidRDefault="000F5D5A" w:rsidP="000F5D5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E70C78E" w14:textId="39B2BF0B" w:rsidR="000F5D5A" w:rsidRPr="008F26E7" w:rsidRDefault="000F5D5A" w:rsidP="000F5D5A">
            <w:pPr>
              <w:tabs>
                <w:tab w:val="decimal" w:pos="98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897</w:t>
            </w:r>
          </w:p>
        </w:tc>
        <w:tc>
          <w:tcPr>
            <w:tcW w:w="268" w:type="dxa"/>
          </w:tcPr>
          <w:p w14:paraId="07A458A6" w14:textId="77777777" w:rsidR="000F5D5A" w:rsidRPr="008F26E7" w:rsidRDefault="000F5D5A" w:rsidP="000F5D5A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46E98569" w14:textId="1736A4A4" w:rsidR="000F5D5A" w:rsidRPr="008F26E7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606</w:t>
            </w:r>
          </w:p>
        </w:tc>
        <w:tc>
          <w:tcPr>
            <w:tcW w:w="270" w:type="dxa"/>
          </w:tcPr>
          <w:p w14:paraId="07AFF453" w14:textId="77777777" w:rsidR="000F5D5A" w:rsidRPr="008F26E7" w:rsidRDefault="000F5D5A" w:rsidP="000F5D5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43CCC34" w14:textId="5FB799B7" w:rsidR="000F5D5A" w:rsidRPr="008F26E7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897</w:t>
            </w:r>
          </w:p>
        </w:tc>
      </w:tr>
      <w:tr w:rsidR="000F5D5A" w:rsidRPr="00C54974" w14:paraId="11D6CBD5" w14:textId="77777777" w:rsidTr="00170145">
        <w:tc>
          <w:tcPr>
            <w:tcW w:w="3729" w:type="dxa"/>
          </w:tcPr>
          <w:p w14:paraId="6901392B" w14:textId="380A278D" w:rsidR="000F5D5A" w:rsidRDefault="000F5D5A" w:rsidP="000F5D5A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31" w:type="dxa"/>
          </w:tcPr>
          <w:p w14:paraId="6EFB16F0" w14:textId="0AFF87D7" w:rsidR="000F5D5A" w:rsidRDefault="0055027F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A06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</w:p>
        </w:tc>
        <w:tc>
          <w:tcPr>
            <w:tcW w:w="240" w:type="dxa"/>
          </w:tcPr>
          <w:p w14:paraId="31ABD9BE" w14:textId="77777777" w:rsidR="000F5D5A" w:rsidRPr="008F26E7" w:rsidRDefault="000F5D5A" w:rsidP="000F5D5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28CD1EDF" w14:textId="5AF0E58F" w:rsidR="000F5D5A" w:rsidRDefault="000F5D5A" w:rsidP="000F5D5A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82</w:t>
            </w:r>
          </w:p>
        </w:tc>
        <w:tc>
          <w:tcPr>
            <w:tcW w:w="268" w:type="dxa"/>
          </w:tcPr>
          <w:p w14:paraId="60262A79" w14:textId="77777777" w:rsidR="000F5D5A" w:rsidRPr="008F26E7" w:rsidRDefault="000F5D5A" w:rsidP="000F5D5A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33385F84" w14:textId="1452E116" w:rsidR="000F5D5A" w:rsidRDefault="0055027F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A06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</w:p>
        </w:tc>
        <w:tc>
          <w:tcPr>
            <w:tcW w:w="270" w:type="dxa"/>
          </w:tcPr>
          <w:p w14:paraId="14B51296" w14:textId="77777777" w:rsidR="000F5D5A" w:rsidRPr="008F26E7" w:rsidRDefault="000F5D5A" w:rsidP="000F5D5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196D0D9" w14:textId="2190E669" w:rsidR="000F5D5A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82</w:t>
            </w:r>
          </w:p>
        </w:tc>
      </w:tr>
      <w:tr w:rsidR="000F5D5A" w:rsidRPr="00C54974" w14:paraId="28E40031" w14:textId="77777777" w:rsidTr="00170145">
        <w:tc>
          <w:tcPr>
            <w:tcW w:w="3729" w:type="dxa"/>
          </w:tcPr>
          <w:p w14:paraId="776777CB" w14:textId="336AE425" w:rsidR="000F5D5A" w:rsidRPr="008F26E7" w:rsidRDefault="000F5D5A" w:rsidP="000F5D5A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31" w:type="dxa"/>
          </w:tcPr>
          <w:p w14:paraId="576BAD17" w14:textId="3BBCEFEA" w:rsidR="000F5D5A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</w:t>
            </w:r>
            <w:r w:rsidR="00C704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957</w:t>
            </w:r>
          </w:p>
        </w:tc>
        <w:tc>
          <w:tcPr>
            <w:tcW w:w="240" w:type="dxa"/>
          </w:tcPr>
          <w:p w14:paraId="58DC3F6B" w14:textId="77777777" w:rsidR="000F5D5A" w:rsidRPr="008F26E7" w:rsidRDefault="000F5D5A" w:rsidP="000F5D5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1479D393" w14:textId="2CB61D02" w:rsidR="000F5D5A" w:rsidRDefault="000F5D5A" w:rsidP="000F5D5A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61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058</w:t>
            </w:r>
          </w:p>
        </w:tc>
        <w:tc>
          <w:tcPr>
            <w:tcW w:w="268" w:type="dxa"/>
          </w:tcPr>
          <w:p w14:paraId="20B670DE" w14:textId="77777777" w:rsidR="000F5D5A" w:rsidRPr="008F26E7" w:rsidRDefault="000F5D5A" w:rsidP="000F5D5A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1214AC8C" w14:textId="5E305D41" w:rsidR="000F5D5A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</w:t>
            </w:r>
            <w:r w:rsidR="00C704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957</w:t>
            </w:r>
          </w:p>
        </w:tc>
        <w:tc>
          <w:tcPr>
            <w:tcW w:w="270" w:type="dxa"/>
          </w:tcPr>
          <w:p w14:paraId="3E2C3DAB" w14:textId="77777777" w:rsidR="000F5D5A" w:rsidRPr="008F26E7" w:rsidRDefault="000F5D5A" w:rsidP="000F5D5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246958C" w14:textId="4EE41752" w:rsidR="000F5D5A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61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058</w:t>
            </w:r>
          </w:p>
        </w:tc>
      </w:tr>
      <w:tr w:rsidR="000F5D5A" w:rsidRPr="00C54974" w14:paraId="1B93C5CD" w14:textId="77777777" w:rsidTr="00170145">
        <w:tc>
          <w:tcPr>
            <w:tcW w:w="3729" w:type="dxa"/>
          </w:tcPr>
          <w:p w14:paraId="14C78AE3" w14:textId="11784BA9" w:rsidR="000F5D5A" w:rsidRPr="008F26E7" w:rsidRDefault="000F5D5A" w:rsidP="000F5D5A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1" w:type="dxa"/>
          </w:tcPr>
          <w:p w14:paraId="4627F0B8" w14:textId="337F0158" w:rsidR="000F5D5A" w:rsidRPr="008F26E7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</w:t>
            </w:r>
            <w:r w:rsidR="00C704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049</w:t>
            </w:r>
          </w:p>
        </w:tc>
        <w:tc>
          <w:tcPr>
            <w:tcW w:w="240" w:type="dxa"/>
          </w:tcPr>
          <w:p w14:paraId="054A9CE9" w14:textId="77777777" w:rsidR="000F5D5A" w:rsidRPr="008F26E7" w:rsidRDefault="000F5D5A" w:rsidP="000F5D5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1A7256DC" w14:textId="1097A605" w:rsidR="000F5D5A" w:rsidRPr="008F26E7" w:rsidRDefault="000F5D5A" w:rsidP="000F5D5A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947</w:t>
            </w:r>
          </w:p>
        </w:tc>
        <w:tc>
          <w:tcPr>
            <w:tcW w:w="268" w:type="dxa"/>
          </w:tcPr>
          <w:p w14:paraId="2F7B02F3" w14:textId="77777777" w:rsidR="000F5D5A" w:rsidRPr="008F26E7" w:rsidRDefault="000F5D5A" w:rsidP="000F5D5A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14:paraId="1D2CF3A1" w14:textId="329160C5" w:rsidR="000F5D5A" w:rsidRPr="008F26E7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</w:t>
            </w:r>
            <w:r w:rsidR="00C704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049</w:t>
            </w:r>
          </w:p>
        </w:tc>
        <w:tc>
          <w:tcPr>
            <w:tcW w:w="270" w:type="dxa"/>
          </w:tcPr>
          <w:p w14:paraId="608B28AD" w14:textId="77777777" w:rsidR="000F5D5A" w:rsidRPr="008F26E7" w:rsidRDefault="000F5D5A" w:rsidP="000F5D5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5A44FBC" w14:textId="1F5F8214" w:rsidR="000F5D5A" w:rsidRPr="008F26E7" w:rsidRDefault="000F5D5A" w:rsidP="000F5D5A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947</w:t>
            </w:r>
          </w:p>
        </w:tc>
      </w:tr>
      <w:tr w:rsidR="000F5D5A" w:rsidRPr="00C54974" w14:paraId="2AF93A58" w14:textId="77777777" w:rsidTr="00170145">
        <w:tc>
          <w:tcPr>
            <w:tcW w:w="3729" w:type="dxa"/>
          </w:tcPr>
          <w:p w14:paraId="60D6D4D9" w14:textId="77777777" w:rsidR="000F5D5A" w:rsidRPr="00C54974" w:rsidRDefault="000F5D5A" w:rsidP="000F5D5A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1" w:type="dxa"/>
          </w:tcPr>
          <w:p w14:paraId="2CB0787A" w14:textId="77777777" w:rsidR="000F5D5A" w:rsidRPr="00C54974" w:rsidRDefault="000F5D5A" w:rsidP="000F5D5A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090AAC87" w14:textId="77777777" w:rsidR="000F5D5A" w:rsidRPr="00C54974" w:rsidRDefault="000F5D5A" w:rsidP="000F5D5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7989601A" w14:textId="77777777" w:rsidR="000F5D5A" w:rsidRPr="00C54974" w:rsidRDefault="000F5D5A" w:rsidP="000F5D5A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638B3F7" w14:textId="77777777" w:rsidR="000F5D5A" w:rsidRPr="00C54974" w:rsidRDefault="000F5D5A" w:rsidP="000F5D5A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</w:tcPr>
          <w:p w14:paraId="685CE192" w14:textId="77777777" w:rsidR="000F5D5A" w:rsidRPr="001F3A56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468BE2" w14:textId="77777777" w:rsidR="000F5D5A" w:rsidRPr="00C54974" w:rsidRDefault="000F5D5A" w:rsidP="000F5D5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37141E2" w14:textId="77777777" w:rsidR="000F5D5A" w:rsidRPr="00C54974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F5D5A" w:rsidRPr="00C54974" w14:paraId="7E9D3973" w14:textId="77777777" w:rsidTr="00170145">
        <w:tc>
          <w:tcPr>
            <w:tcW w:w="3729" w:type="dxa"/>
          </w:tcPr>
          <w:p w14:paraId="36400122" w14:textId="77777777" w:rsidR="000F5D5A" w:rsidRPr="00C54974" w:rsidRDefault="000F5D5A" w:rsidP="000F5D5A">
            <w:pPr>
              <w:tabs>
                <w:tab w:val="left" w:pos="27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31" w:type="dxa"/>
          </w:tcPr>
          <w:p w14:paraId="507853E9" w14:textId="5DFF0619" w:rsidR="000F5D5A" w:rsidRPr="00C54974" w:rsidRDefault="000F5D5A" w:rsidP="000F5D5A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3337F454" w14:textId="77777777" w:rsidR="000F5D5A" w:rsidRPr="00C54974" w:rsidRDefault="000F5D5A" w:rsidP="000F5D5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04A4F676" w14:textId="19A8F614" w:rsidR="000F5D5A" w:rsidRPr="00C54974" w:rsidRDefault="000F5D5A" w:rsidP="000F5D5A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478FCC55" w14:textId="77777777" w:rsidR="000F5D5A" w:rsidRPr="00C54974" w:rsidRDefault="000F5D5A" w:rsidP="000F5D5A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</w:tcPr>
          <w:p w14:paraId="729EACF2" w14:textId="77777777" w:rsidR="000F5D5A" w:rsidRPr="001F3A56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C5DB879" w14:textId="77777777" w:rsidR="000F5D5A" w:rsidRPr="00C54974" w:rsidRDefault="000F5D5A" w:rsidP="000F5D5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27ADDD6" w14:textId="77777777" w:rsidR="000F5D5A" w:rsidRPr="00C54974" w:rsidRDefault="000F5D5A" w:rsidP="000F5D5A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F5D5A" w:rsidRPr="00C54974" w14:paraId="4EE07E35" w14:textId="77777777" w:rsidTr="00544F75">
        <w:tc>
          <w:tcPr>
            <w:tcW w:w="3729" w:type="dxa"/>
            <w:vAlign w:val="bottom"/>
          </w:tcPr>
          <w:p w14:paraId="70B1E164" w14:textId="77777777" w:rsidR="000F5D5A" w:rsidRPr="00C54974" w:rsidRDefault="000F5D5A" w:rsidP="000F5D5A">
            <w:pPr>
              <w:spacing w:line="240" w:lineRule="auto"/>
              <w:ind w:firstLine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31" w:type="dxa"/>
          </w:tcPr>
          <w:p w14:paraId="7320B9D4" w14:textId="16DBE9BC" w:rsidR="000F5D5A" w:rsidRPr="00C54974" w:rsidRDefault="00544F75" w:rsidP="000F5D5A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29,284</w:t>
            </w:r>
          </w:p>
        </w:tc>
        <w:tc>
          <w:tcPr>
            <w:tcW w:w="240" w:type="dxa"/>
          </w:tcPr>
          <w:p w14:paraId="4985E7A3" w14:textId="77777777" w:rsidR="000F5D5A" w:rsidRPr="00C54974" w:rsidRDefault="000F5D5A" w:rsidP="000F5D5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114282A" w14:textId="1096433A" w:rsidR="000F5D5A" w:rsidRPr="00C54974" w:rsidRDefault="000F5D5A" w:rsidP="000F5D5A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891</w:t>
            </w:r>
          </w:p>
        </w:tc>
        <w:tc>
          <w:tcPr>
            <w:tcW w:w="268" w:type="dxa"/>
          </w:tcPr>
          <w:p w14:paraId="6D55A5D4" w14:textId="77777777" w:rsidR="000F5D5A" w:rsidRPr="00C54974" w:rsidRDefault="000F5D5A" w:rsidP="000F5D5A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</w:tcPr>
          <w:p w14:paraId="09C7964D" w14:textId="13FABC70" w:rsidR="000F5D5A" w:rsidRPr="001F3A56" w:rsidRDefault="00544F75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29,284</w:t>
            </w:r>
          </w:p>
        </w:tc>
        <w:tc>
          <w:tcPr>
            <w:tcW w:w="270" w:type="dxa"/>
          </w:tcPr>
          <w:p w14:paraId="48DDCB2F" w14:textId="77777777" w:rsidR="000F5D5A" w:rsidRPr="00C54974" w:rsidRDefault="000F5D5A" w:rsidP="000F5D5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7FC8A14A" w14:textId="1D6CA8D9" w:rsidR="000F5D5A" w:rsidRPr="00C54974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891</w:t>
            </w:r>
          </w:p>
        </w:tc>
      </w:tr>
      <w:tr w:rsidR="000F5D5A" w:rsidRPr="00C54974" w14:paraId="0060187E" w14:textId="77777777" w:rsidTr="00544F75">
        <w:tc>
          <w:tcPr>
            <w:tcW w:w="3729" w:type="dxa"/>
          </w:tcPr>
          <w:p w14:paraId="15568781" w14:textId="77777777" w:rsidR="000F5D5A" w:rsidRPr="00C54974" w:rsidRDefault="000F5D5A" w:rsidP="000F5D5A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339927F2" w14:textId="58CE04EF" w:rsidR="000F5D5A" w:rsidRPr="00C54974" w:rsidRDefault="00544F75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29,284</w:t>
            </w:r>
          </w:p>
        </w:tc>
        <w:tc>
          <w:tcPr>
            <w:tcW w:w="240" w:type="dxa"/>
          </w:tcPr>
          <w:p w14:paraId="159E3EB7" w14:textId="77777777" w:rsidR="000F5D5A" w:rsidRPr="00C54974" w:rsidRDefault="000F5D5A" w:rsidP="000F5D5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72D8B71D" w14:textId="1213D151" w:rsidR="000F5D5A" w:rsidRPr="00C54974" w:rsidRDefault="000F5D5A" w:rsidP="000F5D5A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891</w:t>
            </w:r>
          </w:p>
        </w:tc>
        <w:tc>
          <w:tcPr>
            <w:tcW w:w="268" w:type="dxa"/>
          </w:tcPr>
          <w:p w14:paraId="7EF5BC0E" w14:textId="77777777" w:rsidR="000F5D5A" w:rsidRPr="00C54974" w:rsidRDefault="000F5D5A" w:rsidP="000F5D5A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343C7446" w14:textId="07FF21AA" w:rsidR="000F5D5A" w:rsidRPr="005E6083" w:rsidRDefault="00544F75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29,284</w:t>
            </w:r>
          </w:p>
        </w:tc>
        <w:tc>
          <w:tcPr>
            <w:tcW w:w="270" w:type="dxa"/>
          </w:tcPr>
          <w:p w14:paraId="0E457FC5" w14:textId="77777777" w:rsidR="000F5D5A" w:rsidRPr="00C54974" w:rsidRDefault="000F5D5A" w:rsidP="000F5D5A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1B434FFB" w14:textId="6C9647E0" w:rsidR="000F5D5A" w:rsidRPr="00C54974" w:rsidRDefault="000F5D5A" w:rsidP="000F5D5A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  <w:lang w:val="en-US"/>
              </w:rPr>
              <w:t>891</w:t>
            </w:r>
          </w:p>
        </w:tc>
      </w:tr>
    </w:tbl>
    <w:p w14:paraId="17E9BF00" w14:textId="77777777" w:rsidR="00E376D0" w:rsidRDefault="00E376D0">
      <w:pPr>
        <w:spacing w:line="240" w:lineRule="auto"/>
      </w:pPr>
    </w:p>
    <w:p w14:paraId="356022A9" w14:textId="7D51101A" w:rsidR="00455790" w:rsidRDefault="00455790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4"/>
      </w:tblGrid>
      <w:tr w:rsidR="00F15832" w:rsidRPr="008E508A" w14:paraId="0EC5C339" w14:textId="77777777" w:rsidTr="00D65A17">
        <w:trPr>
          <w:tblHeader/>
        </w:trPr>
        <w:tc>
          <w:tcPr>
            <w:tcW w:w="4050" w:type="dxa"/>
          </w:tcPr>
          <w:p w14:paraId="2FD48006" w14:textId="77777777" w:rsidR="00F15832" w:rsidRPr="004765FF" w:rsidRDefault="00F1583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E508A">
              <w:rPr>
                <w:sz w:val="28"/>
                <w:szCs w:val="28"/>
              </w:rPr>
              <w:lastRenderedPageBreak/>
              <w:br w:type="page"/>
            </w:r>
            <w:r w:rsidRPr="004765F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6402832" w14:textId="77777777" w:rsidR="00F15832" w:rsidRPr="004765FF" w:rsidRDefault="00F158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65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52BA9D" w14:textId="77777777" w:rsidR="00F15832" w:rsidRPr="008E508A" w:rsidRDefault="00F158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34" w:type="dxa"/>
            <w:gridSpan w:val="3"/>
          </w:tcPr>
          <w:p w14:paraId="0ECDF892" w14:textId="77777777" w:rsidR="00F15832" w:rsidRPr="004765FF" w:rsidRDefault="00F158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65F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542E" w:rsidRPr="008E508A" w14:paraId="64E4F52D" w14:textId="77777777" w:rsidTr="00D65A17">
        <w:trPr>
          <w:tblHeader/>
        </w:trPr>
        <w:tc>
          <w:tcPr>
            <w:tcW w:w="4050" w:type="dxa"/>
          </w:tcPr>
          <w:p w14:paraId="53DF0E70" w14:textId="77777777" w:rsidR="00B7542E" w:rsidRPr="004765FF" w:rsidRDefault="00B7542E" w:rsidP="00B7542E">
            <w:pPr>
              <w:spacing w:line="240" w:lineRule="atLeas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F39C963" w14:textId="10B38A60" w:rsidR="00B7542E" w:rsidRPr="004765FF" w:rsidRDefault="00B7542E" w:rsidP="00B7542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56EFA79E" w14:textId="77777777" w:rsidR="00B7542E" w:rsidRPr="004765FF" w:rsidRDefault="00B7542E" w:rsidP="00B7542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2FE2B45" w14:textId="5ED0A41A" w:rsidR="00B7542E" w:rsidRPr="004765FF" w:rsidRDefault="00B7542E" w:rsidP="00B7542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765FF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76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765F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BCECBDC" w14:textId="77777777" w:rsidR="00B7542E" w:rsidRPr="00213C84" w:rsidRDefault="00B7542E" w:rsidP="00B754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</w:tcPr>
          <w:p w14:paraId="376F8FF0" w14:textId="20283AD6" w:rsidR="00B7542E" w:rsidRPr="004765FF" w:rsidRDefault="00B7542E" w:rsidP="00B7542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4DF1BBEF" w14:textId="77777777" w:rsidR="00B7542E" w:rsidRPr="004765FF" w:rsidRDefault="00B7542E" w:rsidP="00B754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4" w:type="dxa"/>
          </w:tcPr>
          <w:p w14:paraId="4DC3A02E" w14:textId="47CF5FAF" w:rsidR="00B7542E" w:rsidRPr="004765FF" w:rsidRDefault="00B7542E" w:rsidP="00B7542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65FF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765F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765F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46DCF" w:rsidRPr="008E508A" w14:paraId="021CEF1A" w14:textId="77777777" w:rsidTr="00C75E21">
        <w:trPr>
          <w:tblHeader/>
        </w:trPr>
        <w:tc>
          <w:tcPr>
            <w:tcW w:w="4050" w:type="dxa"/>
          </w:tcPr>
          <w:p w14:paraId="3E9EB1D7" w14:textId="77777777" w:rsidR="00D46DCF" w:rsidRPr="004765FF" w:rsidRDefault="00D46DCF" w:rsidP="00D46DC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9194D8F" w14:textId="28419700" w:rsidR="00D46DCF" w:rsidRPr="004765FF" w:rsidRDefault="00D46DCF" w:rsidP="00D46D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65FF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0AC15998" w14:textId="77777777" w:rsidR="00D46DCF" w:rsidRPr="004765FF" w:rsidRDefault="00D46DCF" w:rsidP="00D46D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696CC40" w14:textId="03DB1DE4" w:rsidR="00D46DCF" w:rsidRPr="004765FF" w:rsidRDefault="00D46DCF" w:rsidP="00D46D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65FF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52267749" w14:textId="77777777" w:rsidR="00D46DCF" w:rsidRPr="00213C84" w:rsidRDefault="00D46DCF" w:rsidP="00D46DC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28BB02AA" w14:textId="231A9AE7" w:rsidR="00D46DCF" w:rsidRPr="004765FF" w:rsidRDefault="00D46DCF" w:rsidP="00D46D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65FF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2961F0C0" w14:textId="77777777" w:rsidR="00D46DCF" w:rsidRPr="004765FF" w:rsidRDefault="00D46DCF" w:rsidP="00D46DC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4" w:type="dxa"/>
            <w:vAlign w:val="bottom"/>
          </w:tcPr>
          <w:p w14:paraId="2D5DCA0C" w14:textId="1EAD1FEA" w:rsidR="00D46DCF" w:rsidRPr="004765FF" w:rsidRDefault="00D46DCF" w:rsidP="00D46D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765FF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</w:tr>
      <w:tr w:rsidR="00D46DCF" w:rsidRPr="008E508A" w14:paraId="64525FAC" w14:textId="77777777" w:rsidTr="00D65A17">
        <w:trPr>
          <w:tblHeader/>
        </w:trPr>
        <w:tc>
          <w:tcPr>
            <w:tcW w:w="4050" w:type="dxa"/>
          </w:tcPr>
          <w:p w14:paraId="2B0D6986" w14:textId="77777777" w:rsidR="00D46DCF" w:rsidRPr="004765FF" w:rsidRDefault="00D46DCF" w:rsidP="00D46DCF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134" w:type="dxa"/>
            <w:gridSpan w:val="7"/>
          </w:tcPr>
          <w:p w14:paraId="3C96128C" w14:textId="77777777" w:rsidR="00D46DCF" w:rsidRPr="008E508A" w:rsidRDefault="00D46DCF" w:rsidP="00D46DC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08A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E508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8E508A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D46DCF" w:rsidRPr="008E508A" w14:paraId="5AFD4C34" w14:textId="77777777" w:rsidTr="00D65A17">
        <w:tc>
          <w:tcPr>
            <w:tcW w:w="4050" w:type="dxa"/>
          </w:tcPr>
          <w:p w14:paraId="472D2905" w14:textId="77777777" w:rsidR="00D46DCF" w:rsidRPr="004765FF" w:rsidRDefault="00D46DCF" w:rsidP="00D46DCF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65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2A8B6EFF" w14:textId="77777777" w:rsidR="00D46DCF" w:rsidRPr="008E508A" w:rsidRDefault="00D46DCF" w:rsidP="00D46DCF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22DFFBB" w14:textId="77777777" w:rsidR="00D46DCF" w:rsidRPr="008E508A" w:rsidRDefault="00D46DCF" w:rsidP="00D46DC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9B893A1" w14:textId="77777777" w:rsidR="00D46DCF" w:rsidRPr="008E508A" w:rsidRDefault="00D46DCF" w:rsidP="00D46DCF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9047A81" w14:textId="77777777" w:rsidR="00D46DCF" w:rsidRPr="008E508A" w:rsidRDefault="00D46DCF" w:rsidP="00D46DC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7BDC79CE" w14:textId="77777777" w:rsidR="00D46DCF" w:rsidRPr="008E508A" w:rsidRDefault="00D46DCF" w:rsidP="00D46DCF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439D6F6" w14:textId="77777777" w:rsidR="00D46DCF" w:rsidRPr="008E508A" w:rsidRDefault="00D46DCF" w:rsidP="00D46DC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</w:tcPr>
          <w:p w14:paraId="49F87069" w14:textId="77777777" w:rsidR="00D46DCF" w:rsidRPr="008E508A" w:rsidRDefault="00D46DCF" w:rsidP="00D46DCF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B189A" w:rsidRPr="008E508A" w14:paraId="38714C0E" w14:textId="77777777" w:rsidTr="00D65A17">
        <w:tc>
          <w:tcPr>
            <w:tcW w:w="4050" w:type="dxa"/>
          </w:tcPr>
          <w:p w14:paraId="42613B7C" w14:textId="54171EAC" w:rsidR="007B189A" w:rsidRPr="004765FF" w:rsidRDefault="007B189A" w:rsidP="007B189A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4765FF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4765FF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2733E0A9" w14:textId="4E1028AA" w:rsidR="007B189A" w:rsidRPr="00423F53" w:rsidRDefault="000F5D5A" w:rsidP="007B189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805,332</w:t>
            </w:r>
          </w:p>
        </w:tc>
        <w:tc>
          <w:tcPr>
            <w:tcW w:w="270" w:type="dxa"/>
          </w:tcPr>
          <w:p w14:paraId="0C3E7A5B" w14:textId="77777777" w:rsidR="007B189A" w:rsidRPr="00423F53" w:rsidRDefault="007B189A" w:rsidP="007B189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3E8A90F" w14:textId="3E7F9993" w:rsidR="007B189A" w:rsidRPr="00423F53" w:rsidRDefault="007B189A" w:rsidP="007B189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892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649</w:t>
            </w:r>
          </w:p>
        </w:tc>
        <w:tc>
          <w:tcPr>
            <w:tcW w:w="270" w:type="dxa"/>
          </w:tcPr>
          <w:p w14:paraId="1FAA808A" w14:textId="77777777" w:rsidR="007B189A" w:rsidRPr="00423F53" w:rsidRDefault="007B189A" w:rsidP="007B18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B11EAAC" w14:textId="051338AB" w:rsidR="007B189A" w:rsidRPr="00423F53" w:rsidRDefault="000F5D5A" w:rsidP="007B189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805,332</w:t>
            </w:r>
          </w:p>
        </w:tc>
        <w:tc>
          <w:tcPr>
            <w:tcW w:w="270" w:type="dxa"/>
          </w:tcPr>
          <w:p w14:paraId="2964BFB2" w14:textId="77777777" w:rsidR="007B189A" w:rsidRPr="008E508A" w:rsidRDefault="007B189A" w:rsidP="007B18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</w:tcPr>
          <w:p w14:paraId="191AE935" w14:textId="0DC08FF3" w:rsidR="007B189A" w:rsidRPr="008E508A" w:rsidRDefault="007B189A" w:rsidP="007B189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892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649</w:t>
            </w:r>
          </w:p>
        </w:tc>
      </w:tr>
      <w:tr w:rsidR="007B189A" w:rsidRPr="008E508A" w14:paraId="731FFF97" w14:textId="77777777" w:rsidTr="00D65A17">
        <w:trPr>
          <w:trHeight w:val="434"/>
        </w:trPr>
        <w:tc>
          <w:tcPr>
            <w:tcW w:w="4050" w:type="dxa"/>
          </w:tcPr>
          <w:p w14:paraId="6D7F7898" w14:textId="77777777" w:rsidR="007B189A" w:rsidRPr="004765FF" w:rsidRDefault="007B189A" w:rsidP="007B189A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65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4E42524F" w14:textId="77777777" w:rsidR="007B189A" w:rsidRPr="008E508A" w:rsidRDefault="007B189A" w:rsidP="007B189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15C7A89" w14:textId="77777777" w:rsidR="007B189A" w:rsidRPr="008E508A" w:rsidRDefault="007B189A" w:rsidP="007B189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3D5D1CE" w14:textId="77777777" w:rsidR="007B189A" w:rsidRPr="00B40497" w:rsidRDefault="007B189A" w:rsidP="007B189A">
            <w:pPr>
              <w:spacing w:line="240" w:lineRule="atLeast"/>
              <w:ind w:left="-110" w:right="-10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CDEA53A" w14:textId="77777777" w:rsidR="007B189A" w:rsidRPr="008E508A" w:rsidRDefault="007B189A" w:rsidP="007B18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7475704B" w14:textId="65B277DE" w:rsidR="007B189A" w:rsidRPr="008E508A" w:rsidRDefault="007B189A" w:rsidP="007B189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861DF5C" w14:textId="77777777" w:rsidR="007B189A" w:rsidRPr="008E508A" w:rsidRDefault="007B189A" w:rsidP="007B18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</w:tcPr>
          <w:p w14:paraId="3DC2BED6" w14:textId="77777777" w:rsidR="007B189A" w:rsidRPr="008E508A" w:rsidRDefault="007B189A" w:rsidP="007B189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B189A" w:rsidRPr="008E508A" w14:paraId="16ECCC55" w14:textId="77777777" w:rsidTr="00D65A17">
        <w:tc>
          <w:tcPr>
            <w:tcW w:w="4050" w:type="dxa"/>
          </w:tcPr>
          <w:p w14:paraId="2D9D3A9E" w14:textId="77777777" w:rsidR="007B189A" w:rsidRPr="004765FF" w:rsidRDefault="007B189A" w:rsidP="007B189A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4765FF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</w:tcPr>
          <w:p w14:paraId="03DE957F" w14:textId="5CF4DA9F" w:rsidR="007B189A" w:rsidRPr="00423F53" w:rsidRDefault="000F5D5A" w:rsidP="000F5D5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0D19D14D" w14:textId="77777777" w:rsidR="007B189A" w:rsidRPr="00423F53" w:rsidRDefault="007B189A" w:rsidP="007B189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27F383D" w14:textId="4033787D" w:rsidR="007B189A" w:rsidRPr="00423F53" w:rsidRDefault="007B189A" w:rsidP="007B189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559D37A7" w14:textId="77777777" w:rsidR="007B189A" w:rsidRPr="00423F53" w:rsidRDefault="007B189A" w:rsidP="007B18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B6CE40D" w14:textId="4D71B423" w:rsidR="007B189A" w:rsidRPr="00423F53" w:rsidRDefault="000F5D5A" w:rsidP="000F5D5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6B758D27" w14:textId="77777777" w:rsidR="007B189A" w:rsidRPr="00423F53" w:rsidRDefault="007B189A" w:rsidP="007B18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4" w:type="dxa"/>
          </w:tcPr>
          <w:p w14:paraId="17B5077C" w14:textId="2F5F1147" w:rsidR="007B189A" w:rsidRPr="00423F53" w:rsidRDefault="007B189A" w:rsidP="007B189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7B189A" w:rsidRPr="008E508A" w14:paraId="1C2E7F78" w14:textId="77777777" w:rsidTr="00D65A17">
        <w:tc>
          <w:tcPr>
            <w:tcW w:w="4050" w:type="dxa"/>
          </w:tcPr>
          <w:p w14:paraId="156799C5" w14:textId="77777777" w:rsidR="007B189A" w:rsidRPr="004765FF" w:rsidRDefault="007B189A" w:rsidP="007B189A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4765FF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</w:tcPr>
          <w:p w14:paraId="4282D995" w14:textId="72BFFAF3" w:rsidR="007B189A" w:rsidRPr="00423F53" w:rsidRDefault="000F5D5A" w:rsidP="007B189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</w:p>
        </w:tc>
        <w:tc>
          <w:tcPr>
            <w:tcW w:w="270" w:type="dxa"/>
          </w:tcPr>
          <w:p w14:paraId="30E1F9C1" w14:textId="77777777" w:rsidR="007B189A" w:rsidRPr="00423F53" w:rsidRDefault="007B189A" w:rsidP="007B189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83725AC" w14:textId="11A23652" w:rsidR="007B189A" w:rsidRPr="00423F53" w:rsidRDefault="007B189A" w:rsidP="007B189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192</w:t>
            </w:r>
          </w:p>
        </w:tc>
        <w:tc>
          <w:tcPr>
            <w:tcW w:w="270" w:type="dxa"/>
          </w:tcPr>
          <w:p w14:paraId="26AD190B" w14:textId="77777777" w:rsidR="007B189A" w:rsidRPr="00423F53" w:rsidRDefault="007B189A" w:rsidP="007B18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9A68181" w14:textId="525F2AC3" w:rsidR="007B189A" w:rsidRPr="00423F53" w:rsidRDefault="000F5D5A" w:rsidP="007B189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</w:p>
        </w:tc>
        <w:tc>
          <w:tcPr>
            <w:tcW w:w="270" w:type="dxa"/>
          </w:tcPr>
          <w:p w14:paraId="63C308C7" w14:textId="77777777" w:rsidR="007B189A" w:rsidRPr="00423F53" w:rsidRDefault="007B189A" w:rsidP="007B18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4" w:type="dxa"/>
          </w:tcPr>
          <w:p w14:paraId="4C34AF1B" w14:textId="6D26ACE1" w:rsidR="007B189A" w:rsidRPr="00423F53" w:rsidRDefault="007B189A" w:rsidP="007B189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192</w:t>
            </w:r>
          </w:p>
        </w:tc>
      </w:tr>
      <w:tr w:rsidR="007B189A" w:rsidRPr="008E508A" w14:paraId="69357CFE" w14:textId="77777777" w:rsidTr="00D65A17">
        <w:tc>
          <w:tcPr>
            <w:tcW w:w="4050" w:type="dxa"/>
          </w:tcPr>
          <w:p w14:paraId="3EDCDE35" w14:textId="77777777" w:rsidR="007B189A" w:rsidRPr="004765FF" w:rsidRDefault="007B189A" w:rsidP="007B189A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4765FF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</w:tcPr>
          <w:p w14:paraId="3A457943" w14:textId="53C69A72" w:rsidR="007B189A" w:rsidRPr="00423F53" w:rsidRDefault="000F5D5A" w:rsidP="000F5D5A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649C94C" w14:textId="77777777" w:rsidR="007B189A" w:rsidRPr="00423F53" w:rsidRDefault="007B189A" w:rsidP="007B189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7BC26CD" w14:textId="170A9247" w:rsidR="007B189A" w:rsidRPr="00423F53" w:rsidRDefault="007B189A" w:rsidP="007B189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7829572B" w14:textId="77777777" w:rsidR="007B189A" w:rsidRPr="00423F53" w:rsidRDefault="007B189A" w:rsidP="007B18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501FE83" w14:textId="54BEAFE3" w:rsidR="007B189A" w:rsidRPr="00423F53" w:rsidRDefault="000F5D5A" w:rsidP="000F5D5A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88DC507" w14:textId="77777777" w:rsidR="007B189A" w:rsidRPr="00423F53" w:rsidRDefault="007B189A" w:rsidP="007B18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4" w:type="dxa"/>
          </w:tcPr>
          <w:p w14:paraId="11CC646E" w14:textId="7FC316A4" w:rsidR="007B189A" w:rsidRPr="00423F53" w:rsidRDefault="007B189A" w:rsidP="007B189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7B189A" w:rsidRPr="008E508A" w14:paraId="7143518D" w14:textId="77777777" w:rsidTr="00D65A17">
        <w:tc>
          <w:tcPr>
            <w:tcW w:w="4050" w:type="dxa"/>
          </w:tcPr>
          <w:p w14:paraId="4408FC7B" w14:textId="77777777" w:rsidR="007B189A" w:rsidRPr="004765FF" w:rsidRDefault="007B189A" w:rsidP="007B189A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765FF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</w:tcPr>
          <w:p w14:paraId="27CADD37" w14:textId="4A0B35D0" w:rsidR="007B189A" w:rsidRPr="00EC3145" w:rsidRDefault="000F5D5A" w:rsidP="000F5D5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C955B5A" w14:textId="77777777" w:rsidR="007B189A" w:rsidRPr="00423F53" w:rsidRDefault="007B189A" w:rsidP="007B189A">
            <w:pPr>
              <w:tabs>
                <w:tab w:val="decimal" w:pos="883"/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8DE5366" w14:textId="0B9A60E6" w:rsidR="007B189A" w:rsidRPr="00423F53" w:rsidRDefault="007B189A" w:rsidP="007B189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043269BE" w14:textId="77777777" w:rsidR="007B189A" w:rsidRPr="00423F53" w:rsidRDefault="007B189A" w:rsidP="007B189A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-115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D0F50E7" w14:textId="46ACA89C" w:rsidR="007B189A" w:rsidRPr="00EC3145" w:rsidRDefault="000F5D5A" w:rsidP="000F5D5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6F9F6E34" w14:textId="77777777" w:rsidR="007B189A" w:rsidRPr="00423F53" w:rsidRDefault="007B189A" w:rsidP="007B189A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-115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4" w:type="dxa"/>
          </w:tcPr>
          <w:p w14:paraId="5253BB3F" w14:textId="7A4888C9" w:rsidR="007B189A" w:rsidRPr="00423F53" w:rsidRDefault="007B189A" w:rsidP="007B189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7B189A" w:rsidRPr="008E508A" w14:paraId="2861AAEB" w14:textId="77777777" w:rsidTr="00EF3225">
        <w:tc>
          <w:tcPr>
            <w:tcW w:w="4050" w:type="dxa"/>
          </w:tcPr>
          <w:p w14:paraId="3E9C7D1E" w14:textId="77777777" w:rsidR="007B189A" w:rsidRPr="004765FF" w:rsidRDefault="007B189A" w:rsidP="007B189A">
            <w:pPr>
              <w:spacing w:line="240" w:lineRule="atLeast"/>
              <w:ind w:right="-11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4765FF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4765FF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4765FF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4765FF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1478BB26" w14:textId="2B1C3804" w:rsidR="007B189A" w:rsidRPr="00423F53" w:rsidRDefault="000F5D5A" w:rsidP="007B189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76B04CB6" w14:textId="77777777" w:rsidR="007B189A" w:rsidRPr="00423F53" w:rsidRDefault="007B189A" w:rsidP="007B189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47BCCE3" w14:textId="3C840663" w:rsidR="007B189A" w:rsidRPr="00423F53" w:rsidRDefault="007B189A" w:rsidP="007B189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</w:tcPr>
          <w:p w14:paraId="7C701A85" w14:textId="77777777" w:rsidR="007B189A" w:rsidRPr="00423F53" w:rsidRDefault="007B189A" w:rsidP="007B18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73B65C65" w14:textId="68CD3193" w:rsidR="007B189A" w:rsidRPr="00423F53" w:rsidRDefault="000F5D5A" w:rsidP="007B189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3603871A" w14:textId="77777777" w:rsidR="007B189A" w:rsidRPr="00423F53" w:rsidRDefault="007B189A" w:rsidP="007B18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4" w:type="dxa"/>
          </w:tcPr>
          <w:p w14:paraId="4062C663" w14:textId="4BB486EC" w:rsidR="007B189A" w:rsidRPr="00423F53" w:rsidRDefault="007B189A" w:rsidP="007B189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</w:tr>
      <w:tr w:rsidR="007B189A" w:rsidRPr="008E508A" w14:paraId="00B4F916" w14:textId="77777777" w:rsidTr="00D65A17">
        <w:tc>
          <w:tcPr>
            <w:tcW w:w="4050" w:type="dxa"/>
            <w:vAlign w:val="bottom"/>
          </w:tcPr>
          <w:p w14:paraId="55E72625" w14:textId="77777777" w:rsidR="007B189A" w:rsidRPr="004765FF" w:rsidRDefault="007B189A" w:rsidP="007B189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765F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AF366E" w14:textId="0A5AE2FE" w:rsidR="007B189A" w:rsidRPr="00423F53" w:rsidRDefault="000F5D5A" w:rsidP="007B189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805,469</w:t>
            </w:r>
          </w:p>
        </w:tc>
        <w:tc>
          <w:tcPr>
            <w:tcW w:w="270" w:type="dxa"/>
          </w:tcPr>
          <w:p w14:paraId="1FC7DD66" w14:textId="77777777" w:rsidR="007B189A" w:rsidRPr="008E508A" w:rsidRDefault="007B189A" w:rsidP="007B189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8557D0" w14:textId="039078F0" w:rsidR="007B189A" w:rsidRPr="00B40497" w:rsidRDefault="007B189A" w:rsidP="007B189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892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863</w:t>
            </w:r>
          </w:p>
        </w:tc>
        <w:tc>
          <w:tcPr>
            <w:tcW w:w="270" w:type="dxa"/>
          </w:tcPr>
          <w:p w14:paraId="0386A487" w14:textId="77777777" w:rsidR="007B189A" w:rsidRPr="008E508A" w:rsidRDefault="007B189A" w:rsidP="007B18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F6279FA" w14:textId="498F06F0" w:rsidR="007B189A" w:rsidRPr="00D70293" w:rsidRDefault="000F5D5A" w:rsidP="007B189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805,469</w:t>
            </w:r>
          </w:p>
        </w:tc>
        <w:tc>
          <w:tcPr>
            <w:tcW w:w="270" w:type="dxa"/>
          </w:tcPr>
          <w:p w14:paraId="5FEE48BB" w14:textId="77777777" w:rsidR="007B189A" w:rsidRPr="008E508A" w:rsidRDefault="007B189A" w:rsidP="007B18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36910C3" w14:textId="55D805EF" w:rsidR="007B189A" w:rsidRPr="008E508A" w:rsidRDefault="007B189A" w:rsidP="007B189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892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863</w:t>
            </w:r>
          </w:p>
        </w:tc>
      </w:tr>
      <w:tr w:rsidR="007B189A" w:rsidRPr="008E508A" w14:paraId="50A52BAA" w14:textId="77777777" w:rsidTr="00D65A17">
        <w:tc>
          <w:tcPr>
            <w:tcW w:w="4050" w:type="dxa"/>
          </w:tcPr>
          <w:p w14:paraId="39C47837" w14:textId="77777777" w:rsidR="007B189A" w:rsidRPr="004765FF" w:rsidRDefault="007B189A" w:rsidP="007B189A">
            <w:pPr>
              <w:spacing w:line="240" w:lineRule="atLeast"/>
              <w:ind w:left="160" w:right="-110" w:hanging="160"/>
              <w:jc w:val="both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4765FF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4765FF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4765FF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44AACD" w14:textId="3D6AD651" w:rsidR="007B189A" w:rsidRPr="00423F53" w:rsidRDefault="000F5D5A" w:rsidP="007B189A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2595118" w14:textId="77777777" w:rsidR="007B189A" w:rsidRPr="008E508A" w:rsidRDefault="007B189A" w:rsidP="007B189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88B84C" w14:textId="587C462F" w:rsidR="007B189A" w:rsidRPr="00F07654" w:rsidRDefault="007B189A" w:rsidP="007B189A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3130665" w14:textId="77777777" w:rsidR="007B189A" w:rsidRPr="008E508A" w:rsidRDefault="007B189A" w:rsidP="007B18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E8FF72" w14:textId="326E7D38" w:rsidR="007B189A" w:rsidRPr="00423F53" w:rsidRDefault="000F5D5A" w:rsidP="007B189A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49C9F72" w14:textId="77777777" w:rsidR="007B189A" w:rsidRPr="008E508A" w:rsidRDefault="007B189A" w:rsidP="007B18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79D8286" w14:textId="5B6890CB" w:rsidR="007B189A" w:rsidRPr="00F07654" w:rsidRDefault="007B189A" w:rsidP="007B189A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B189A" w:rsidRPr="008E508A" w14:paraId="1B98F1C9" w14:textId="77777777" w:rsidTr="00D65A17">
        <w:tc>
          <w:tcPr>
            <w:tcW w:w="4050" w:type="dxa"/>
          </w:tcPr>
          <w:p w14:paraId="6B89028E" w14:textId="77777777" w:rsidR="007B189A" w:rsidRPr="004765FF" w:rsidRDefault="007B189A" w:rsidP="007B189A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4765FF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33EDB6" w14:textId="60E26E4B" w:rsidR="007B189A" w:rsidRPr="00423F53" w:rsidRDefault="000F5D5A" w:rsidP="007B189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805,469</w:t>
            </w:r>
          </w:p>
        </w:tc>
        <w:tc>
          <w:tcPr>
            <w:tcW w:w="270" w:type="dxa"/>
          </w:tcPr>
          <w:p w14:paraId="1D3316CB" w14:textId="77777777" w:rsidR="007B189A" w:rsidRPr="008E508A" w:rsidRDefault="007B189A" w:rsidP="007B189A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FE1BA6" w14:textId="329D5F5A" w:rsidR="007B189A" w:rsidRPr="008E508A" w:rsidRDefault="007B189A" w:rsidP="007B189A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892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863</w:t>
            </w:r>
          </w:p>
        </w:tc>
        <w:tc>
          <w:tcPr>
            <w:tcW w:w="270" w:type="dxa"/>
          </w:tcPr>
          <w:p w14:paraId="6E779F18" w14:textId="77777777" w:rsidR="007B189A" w:rsidRPr="008E508A" w:rsidRDefault="007B189A" w:rsidP="007B18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1F5C38" w14:textId="5EBB8382" w:rsidR="007B189A" w:rsidRPr="00EC3145" w:rsidRDefault="000F5D5A" w:rsidP="007B189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805,469</w:t>
            </w:r>
          </w:p>
        </w:tc>
        <w:tc>
          <w:tcPr>
            <w:tcW w:w="270" w:type="dxa"/>
          </w:tcPr>
          <w:p w14:paraId="1421BDF8" w14:textId="77777777" w:rsidR="007B189A" w:rsidRPr="008E508A" w:rsidRDefault="007B189A" w:rsidP="007B18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6D817CAD" w14:textId="558795F5" w:rsidR="007B189A" w:rsidRPr="008E508A" w:rsidRDefault="007B189A" w:rsidP="007B189A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892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863</w:t>
            </w:r>
          </w:p>
        </w:tc>
      </w:tr>
    </w:tbl>
    <w:p w14:paraId="2B09E82E" w14:textId="4FC5AFBA" w:rsidR="00B23B16" w:rsidRDefault="00B23B16"/>
    <w:tbl>
      <w:tblPr>
        <w:tblW w:w="91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8"/>
      </w:tblGrid>
      <w:tr w:rsidR="00055F6A" w:rsidRPr="00EB7266" w14:paraId="759E0CEC" w14:textId="77777777" w:rsidTr="00EC3145">
        <w:tc>
          <w:tcPr>
            <w:tcW w:w="4050" w:type="dxa"/>
          </w:tcPr>
          <w:p w14:paraId="0FF3CC30" w14:textId="58896C3B" w:rsidR="00055F6A" w:rsidRPr="003F31D9" w:rsidRDefault="00055F6A">
            <w:pPr>
              <w:spacing w:line="240" w:lineRule="auto"/>
              <w:ind w:right="-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3F31D9"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16ECFFB8" w14:textId="77777777" w:rsidR="00055F6A" w:rsidRPr="003F31D9" w:rsidRDefault="00055F6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D1AE4C0" w14:textId="77777777" w:rsidR="00055F6A" w:rsidRPr="003F31D9" w:rsidRDefault="00055F6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8" w:type="dxa"/>
            <w:gridSpan w:val="3"/>
          </w:tcPr>
          <w:p w14:paraId="2BC6685A" w14:textId="77777777" w:rsidR="00055F6A" w:rsidRPr="003F31D9" w:rsidRDefault="00055F6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31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542E" w:rsidRPr="00744476" w14:paraId="04A8F8AB" w14:textId="77777777" w:rsidTr="00EC3145">
        <w:tc>
          <w:tcPr>
            <w:tcW w:w="4050" w:type="dxa"/>
          </w:tcPr>
          <w:p w14:paraId="4B62BDD5" w14:textId="77777777" w:rsidR="00B7542E" w:rsidRPr="003F31D9" w:rsidRDefault="00B7542E" w:rsidP="00B7542E">
            <w:pPr>
              <w:spacing w:line="240" w:lineRule="auto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6197736" w14:textId="0BAAA611" w:rsidR="00B7542E" w:rsidRPr="003F31D9" w:rsidRDefault="00B7542E" w:rsidP="00B7542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39FF1C7F" w14:textId="77777777" w:rsidR="00B7542E" w:rsidRPr="003F31D9" w:rsidRDefault="00B7542E" w:rsidP="00B7542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F511BA" w14:textId="0EBA4AC5" w:rsidR="00B7542E" w:rsidRPr="003F31D9" w:rsidRDefault="00B7542E" w:rsidP="00B7542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6B5BB06" w14:textId="77777777" w:rsidR="00B7542E" w:rsidRPr="003F31D9" w:rsidRDefault="00B7542E" w:rsidP="00B754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4D4C6B2" w14:textId="26EDE55E" w:rsidR="00B7542E" w:rsidRPr="006E78D7" w:rsidRDefault="00B7542E" w:rsidP="00B7542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61D77BB2" w14:textId="77777777" w:rsidR="00B7542E" w:rsidRPr="003F31D9" w:rsidRDefault="00B7542E" w:rsidP="00B754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</w:tcPr>
          <w:p w14:paraId="22B13E1F" w14:textId="4C8A0C44" w:rsidR="00B7542E" w:rsidRPr="003F31D9" w:rsidRDefault="00B7542E" w:rsidP="00B7542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06250" w:rsidRPr="00744476" w14:paraId="530B157E" w14:textId="77777777" w:rsidTr="00EC3145">
        <w:tc>
          <w:tcPr>
            <w:tcW w:w="4050" w:type="dxa"/>
          </w:tcPr>
          <w:p w14:paraId="61585D95" w14:textId="77777777" w:rsidR="00306250" w:rsidRPr="003F31D9" w:rsidRDefault="00306250" w:rsidP="0030625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60B1671" w14:textId="24E10832" w:rsidR="00306250" w:rsidRPr="003F31D9" w:rsidRDefault="00306250" w:rsidP="0030625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4268A373" w14:textId="77777777" w:rsidR="00306250" w:rsidRPr="003F31D9" w:rsidRDefault="00306250" w:rsidP="0030625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5347AC" w14:textId="1A7B4EDE" w:rsidR="00306250" w:rsidRPr="003F31D9" w:rsidRDefault="00306250" w:rsidP="0030625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6CF1639A" w14:textId="77777777" w:rsidR="00306250" w:rsidRPr="003F31D9" w:rsidRDefault="00306250" w:rsidP="003062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3870E26" w14:textId="5852309A" w:rsidR="00306250" w:rsidRPr="003F31D9" w:rsidRDefault="00306250" w:rsidP="0030625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6F367D60" w14:textId="77777777" w:rsidR="00306250" w:rsidRPr="003F31D9" w:rsidRDefault="00306250" w:rsidP="003062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</w:tcPr>
          <w:p w14:paraId="1874C736" w14:textId="24EFFC14" w:rsidR="00306250" w:rsidRPr="003F31D9" w:rsidRDefault="00306250" w:rsidP="0030625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</w:tr>
      <w:tr w:rsidR="00306250" w:rsidRPr="00744476" w14:paraId="5A0CE885" w14:textId="77777777" w:rsidTr="00EC3145">
        <w:trPr>
          <w:tblHeader/>
        </w:trPr>
        <w:tc>
          <w:tcPr>
            <w:tcW w:w="4050" w:type="dxa"/>
          </w:tcPr>
          <w:p w14:paraId="6B44696C" w14:textId="77777777" w:rsidR="00306250" w:rsidRPr="003F31D9" w:rsidRDefault="00306250" w:rsidP="0030625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8" w:type="dxa"/>
            <w:gridSpan w:val="7"/>
          </w:tcPr>
          <w:p w14:paraId="3A8D4E98" w14:textId="77777777" w:rsidR="00306250" w:rsidRPr="003F31D9" w:rsidRDefault="00306250" w:rsidP="0030625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31D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F31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F31D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06250" w:rsidRPr="003362A8" w14:paraId="6C77EAC5" w14:textId="77777777" w:rsidTr="00EC3145">
        <w:tc>
          <w:tcPr>
            <w:tcW w:w="4050" w:type="dxa"/>
          </w:tcPr>
          <w:p w14:paraId="3C412536" w14:textId="77777777" w:rsidR="00306250" w:rsidRPr="003F31D9" w:rsidRDefault="00306250" w:rsidP="00306250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ลูกหนี้และ</w:t>
            </w:r>
            <w:r w:rsidRPr="003F31D9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เงินทดรอง</w:t>
            </w:r>
            <w:r w:rsidRPr="003F31D9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จ่าย</w:t>
            </w:r>
            <w:r w:rsidRPr="003F31D9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080" w:type="dxa"/>
          </w:tcPr>
          <w:p w14:paraId="2A3D5BDD" w14:textId="77777777" w:rsidR="00306250" w:rsidRPr="003F31D9" w:rsidRDefault="00306250" w:rsidP="00306250">
            <w:pPr>
              <w:tabs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EF9FF8F" w14:textId="77777777" w:rsidR="00306250" w:rsidRPr="003F31D9" w:rsidRDefault="00306250" w:rsidP="00306250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7CDD55C" w14:textId="77777777" w:rsidR="00306250" w:rsidRPr="003F31D9" w:rsidRDefault="00306250" w:rsidP="00306250">
            <w:pPr>
              <w:tabs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E7EFE0B" w14:textId="77777777" w:rsidR="00306250" w:rsidRPr="003F31D9" w:rsidRDefault="00306250" w:rsidP="003062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8E4BAC0" w14:textId="77777777" w:rsidR="00306250" w:rsidRPr="004E0C2F" w:rsidRDefault="00306250" w:rsidP="0030625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DD078E" w14:textId="77777777" w:rsidR="00306250" w:rsidRPr="003F31D9" w:rsidRDefault="00306250" w:rsidP="0030625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</w:tcPr>
          <w:p w14:paraId="3F77A814" w14:textId="77777777" w:rsidR="00306250" w:rsidRPr="003F31D9" w:rsidRDefault="00306250" w:rsidP="0030625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F5D5A" w:rsidRPr="003362A8" w14:paraId="3289FD1D" w14:textId="77777777" w:rsidTr="00EC3145">
        <w:tc>
          <w:tcPr>
            <w:tcW w:w="4050" w:type="dxa"/>
          </w:tcPr>
          <w:p w14:paraId="4F7669CC" w14:textId="68D152EB" w:rsidR="000F5D5A" w:rsidRPr="00D93621" w:rsidRDefault="000F5D5A" w:rsidP="000F5D5A">
            <w:pPr>
              <w:tabs>
                <w:tab w:val="center" w:pos="1916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D93621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D93621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0CC5960C" w14:textId="1D15742E" w:rsidR="000F5D5A" w:rsidRPr="003F31D9" w:rsidRDefault="000F5D5A" w:rsidP="000F5D5A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13,280</w:t>
            </w:r>
          </w:p>
        </w:tc>
        <w:tc>
          <w:tcPr>
            <w:tcW w:w="270" w:type="dxa"/>
          </w:tcPr>
          <w:p w14:paraId="131A0328" w14:textId="77777777" w:rsidR="000F5D5A" w:rsidRPr="003F31D9" w:rsidRDefault="000F5D5A" w:rsidP="000F5D5A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7F7E33B" w14:textId="63864DB4" w:rsidR="000F5D5A" w:rsidRPr="003F31D9" w:rsidRDefault="000F5D5A" w:rsidP="000F5D5A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</w:p>
        </w:tc>
        <w:tc>
          <w:tcPr>
            <w:tcW w:w="270" w:type="dxa"/>
          </w:tcPr>
          <w:p w14:paraId="2BD53623" w14:textId="77777777" w:rsidR="000F5D5A" w:rsidRPr="00670EF6" w:rsidRDefault="000F5D5A" w:rsidP="000F5D5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D8A9F2D" w14:textId="798A1220" w:rsidR="000F5D5A" w:rsidRPr="003F31D9" w:rsidRDefault="000F5D5A" w:rsidP="000F5D5A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13,280</w:t>
            </w:r>
          </w:p>
        </w:tc>
        <w:tc>
          <w:tcPr>
            <w:tcW w:w="270" w:type="dxa"/>
          </w:tcPr>
          <w:p w14:paraId="3A095F9C" w14:textId="77777777" w:rsidR="000F5D5A" w:rsidRPr="00670EF6" w:rsidRDefault="000F5D5A" w:rsidP="000F5D5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</w:tcPr>
          <w:p w14:paraId="14A5AA7B" w14:textId="0FE4F559" w:rsidR="000F5D5A" w:rsidRPr="003F31D9" w:rsidRDefault="000F5D5A" w:rsidP="000F5D5A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</w:p>
        </w:tc>
      </w:tr>
      <w:tr w:rsidR="000F5D5A" w:rsidRPr="003362A8" w14:paraId="6139250A" w14:textId="77777777" w:rsidTr="00EC3145">
        <w:tc>
          <w:tcPr>
            <w:tcW w:w="4050" w:type="dxa"/>
          </w:tcPr>
          <w:p w14:paraId="25998E8F" w14:textId="16DBC704" w:rsidR="000F5D5A" w:rsidRPr="00D93621" w:rsidRDefault="000F5D5A" w:rsidP="000F5D5A">
            <w:pPr>
              <w:tabs>
                <w:tab w:val="center" w:pos="1916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0EFEBCAC" w14:textId="77777777" w:rsidR="000F5D5A" w:rsidRPr="003F31D9" w:rsidRDefault="000F5D5A" w:rsidP="000F5D5A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D98D937" w14:textId="77777777" w:rsidR="000F5D5A" w:rsidRPr="003F31D9" w:rsidRDefault="000F5D5A" w:rsidP="000F5D5A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BD1FECD" w14:textId="77777777" w:rsidR="000F5D5A" w:rsidRPr="003F31D9" w:rsidRDefault="000F5D5A" w:rsidP="000F5D5A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228E6EC" w14:textId="77777777" w:rsidR="000F5D5A" w:rsidRPr="00670EF6" w:rsidRDefault="000F5D5A" w:rsidP="000F5D5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62FCD85" w14:textId="77777777" w:rsidR="000F5D5A" w:rsidRPr="003F31D9" w:rsidRDefault="000F5D5A" w:rsidP="000F5D5A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2EC1C5D" w14:textId="77777777" w:rsidR="000F5D5A" w:rsidRPr="00670EF6" w:rsidRDefault="000F5D5A" w:rsidP="000F5D5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</w:tcPr>
          <w:p w14:paraId="67090CB3" w14:textId="77777777" w:rsidR="000F5D5A" w:rsidRPr="003F31D9" w:rsidRDefault="000F5D5A" w:rsidP="000F5D5A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F5D5A" w:rsidRPr="003362A8" w14:paraId="06F9D592" w14:textId="77777777" w:rsidTr="00EC3145">
        <w:tc>
          <w:tcPr>
            <w:tcW w:w="4050" w:type="dxa"/>
          </w:tcPr>
          <w:p w14:paraId="7B1622F3" w14:textId="086EB2D5" w:rsidR="000F5D5A" w:rsidRPr="00D93621" w:rsidRDefault="000F5D5A" w:rsidP="000F5D5A">
            <w:pPr>
              <w:tabs>
                <w:tab w:val="center" w:pos="1916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บริษัท อี</w:t>
            </w:r>
            <w:r w:rsidRPr="00664C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แอนด์</w:t>
            </w:r>
            <w:r w:rsidRPr="00664C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ที พลังงานหมุนเวียน</w:t>
            </w:r>
            <w:r w:rsidRPr="00664C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</w:tcPr>
          <w:p w14:paraId="1B47B20D" w14:textId="5B16D9DB" w:rsidR="000F5D5A" w:rsidRPr="003F31D9" w:rsidRDefault="000F5D5A" w:rsidP="000F5D5A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413</w:t>
            </w:r>
          </w:p>
        </w:tc>
        <w:tc>
          <w:tcPr>
            <w:tcW w:w="270" w:type="dxa"/>
          </w:tcPr>
          <w:p w14:paraId="2886543F" w14:textId="77777777" w:rsidR="000F5D5A" w:rsidRPr="003F31D9" w:rsidRDefault="000F5D5A" w:rsidP="000F5D5A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45ABF37" w14:textId="325FEE06" w:rsidR="000F5D5A" w:rsidRPr="003F31D9" w:rsidRDefault="000F5D5A" w:rsidP="000F5D5A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533</w:t>
            </w:r>
          </w:p>
        </w:tc>
        <w:tc>
          <w:tcPr>
            <w:tcW w:w="270" w:type="dxa"/>
          </w:tcPr>
          <w:p w14:paraId="68668203" w14:textId="77777777" w:rsidR="000F5D5A" w:rsidRPr="00670EF6" w:rsidRDefault="000F5D5A" w:rsidP="000F5D5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F968F8C" w14:textId="20957BBC" w:rsidR="000F5D5A" w:rsidRPr="003F31D9" w:rsidRDefault="000F5D5A" w:rsidP="000F5D5A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413</w:t>
            </w:r>
          </w:p>
        </w:tc>
        <w:tc>
          <w:tcPr>
            <w:tcW w:w="270" w:type="dxa"/>
          </w:tcPr>
          <w:p w14:paraId="0E0DBB44" w14:textId="77777777" w:rsidR="000F5D5A" w:rsidRPr="00670EF6" w:rsidRDefault="000F5D5A" w:rsidP="000F5D5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</w:tcPr>
          <w:p w14:paraId="3FD5C52B" w14:textId="5DA513B9" w:rsidR="000F5D5A" w:rsidRPr="003F31D9" w:rsidRDefault="000F5D5A" w:rsidP="000F5D5A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533</w:t>
            </w:r>
          </w:p>
        </w:tc>
      </w:tr>
      <w:tr w:rsidR="000F5D5A" w:rsidRPr="00E75ACA" w14:paraId="5BD0EAA3" w14:textId="77777777" w:rsidTr="00EC3145">
        <w:tc>
          <w:tcPr>
            <w:tcW w:w="4050" w:type="dxa"/>
          </w:tcPr>
          <w:p w14:paraId="28787587" w14:textId="77777777" w:rsidR="000F5D5A" w:rsidRPr="003F31D9" w:rsidRDefault="000F5D5A" w:rsidP="000F5D5A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3F31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3041962F" w14:textId="039308B9" w:rsidR="000F5D5A" w:rsidRPr="003F31D9" w:rsidRDefault="000F5D5A" w:rsidP="000F5D5A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F2B5041" w14:textId="77777777" w:rsidR="000F5D5A" w:rsidRPr="003F31D9" w:rsidRDefault="000F5D5A" w:rsidP="000F5D5A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BB2BCE2" w14:textId="77777777" w:rsidR="000F5D5A" w:rsidRPr="003F31D9" w:rsidRDefault="000F5D5A" w:rsidP="000F5D5A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04F9D4" w14:textId="77777777" w:rsidR="000F5D5A" w:rsidRPr="00670EF6" w:rsidRDefault="000F5D5A" w:rsidP="000F5D5A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0F0F7AE" w14:textId="3E54C236" w:rsidR="000F5D5A" w:rsidRPr="003F31D9" w:rsidRDefault="000F5D5A" w:rsidP="000F5D5A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5ABADC" w14:textId="77777777" w:rsidR="000F5D5A" w:rsidRPr="00670EF6" w:rsidRDefault="000F5D5A" w:rsidP="000F5D5A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</w:tcPr>
          <w:p w14:paraId="0EBF4BF0" w14:textId="77777777" w:rsidR="000F5D5A" w:rsidRPr="003F31D9" w:rsidRDefault="000F5D5A" w:rsidP="000F5D5A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F5D5A" w:rsidRPr="003362A8" w14:paraId="4902E23A" w14:textId="77777777" w:rsidTr="00EC3145">
        <w:tc>
          <w:tcPr>
            <w:tcW w:w="4050" w:type="dxa"/>
          </w:tcPr>
          <w:p w14:paraId="78C64EBF" w14:textId="2EFD132E" w:rsidR="000F5D5A" w:rsidRPr="003F31D9" w:rsidRDefault="000F5D5A" w:rsidP="000F5D5A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3F31D9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</w:tcPr>
          <w:p w14:paraId="6AC7E5ED" w14:textId="16B09BE6" w:rsidR="000F5D5A" w:rsidRPr="003F31D9" w:rsidRDefault="000F5D5A" w:rsidP="000F5D5A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</w:p>
        </w:tc>
        <w:tc>
          <w:tcPr>
            <w:tcW w:w="270" w:type="dxa"/>
          </w:tcPr>
          <w:p w14:paraId="11CCAEB6" w14:textId="77777777" w:rsidR="000F5D5A" w:rsidRPr="003F31D9" w:rsidRDefault="000F5D5A" w:rsidP="000F5D5A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4572819" w14:textId="253B2AC8" w:rsidR="000F5D5A" w:rsidRPr="003F31D9" w:rsidRDefault="000F5D5A" w:rsidP="000F5D5A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352</w:t>
            </w:r>
          </w:p>
        </w:tc>
        <w:tc>
          <w:tcPr>
            <w:tcW w:w="270" w:type="dxa"/>
          </w:tcPr>
          <w:p w14:paraId="4EAA38D3" w14:textId="77777777" w:rsidR="000F5D5A" w:rsidRPr="00670EF6" w:rsidRDefault="000F5D5A" w:rsidP="000F5D5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7352C64C" w14:textId="4454E50B" w:rsidR="000F5D5A" w:rsidRPr="003F31D9" w:rsidRDefault="000F5D5A" w:rsidP="000F5D5A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</w:p>
        </w:tc>
        <w:tc>
          <w:tcPr>
            <w:tcW w:w="270" w:type="dxa"/>
          </w:tcPr>
          <w:p w14:paraId="498E5509" w14:textId="77777777" w:rsidR="000F5D5A" w:rsidRPr="00670EF6" w:rsidRDefault="000F5D5A" w:rsidP="000F5D5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</w:tcPr>
          <w:p w14:paraId="746104D2" w14:textId="20F2897C" w:rsidR="000F5D5A" w:rsidRPr="003F31D9" w:rsidRDefault="000F5D5A" w:rsidP="000F5D5A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352</w:t>
            </w:r>
          </w:p>
        </w:tc>
      </w:tr>
      <w:tr w:rsidR="000F5D5A" w:rsidRPr="003362A8" w14:paraId="656AF92C" w14:textId="77777777" w:rsidTr="00EC3145">
        <w:tc>
          <w:tcPr>
            <w:tcW w:w="4050" w:type="dxa"/>
          </w:tcPr>
          <w:p w14:paraId="0EADA151" w14:textId="48372427" w:rsidR="000F5D5A" w:rsidRPr="003F31D9" w:rsidRDefault="000F5D5A" w:rsidP="000F5D5A">
            <w:pPr>
              <w:spacing w:line="240" w:lineRule="auto"/>
              <w:ind w:right="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บางกอกสหประกัน</w:t>
            </w:r>
            <w:r w:rsidRPr="003F31D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ชีวิต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จำกัด 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36125686" w14:textId="10598B44" w:rsidR="000F5D5A" w:rsidRPr="003F31D9" w:rsidRDefault="000F5D5A" w:rsidP="000F5D5A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1,138</w:t>
            </w:r>
          </w:p>
        </w:tc>
        <w:tc>
          <w:tcPr>
            <w:tcW w:w="270" w:type="dxa"/>
          </w:tcPr>
          <w:p w14:paraId="788E320F" w14:textId="77777777" w:rsidR="000F5D5A" w:rsidRPr="003F31D9" w:rsidRDefault="000F5D5A" w:rsidP="000F5D5A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223726C" w14:textId="69E502E3" w:rsidR="000F5D5A" w:rsidRPr="003F31D9" w:rsidRDefault="000F5D5A" w:rsidP="000F5D5A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864</w:t>
            </w:r>
          </w:p>
        </w:tc>
        <w:tc>
          <w:tcPr>
            <w:tcW w:w="270" w:type="dxa"/>
          </w:tcPr>
          <w:p w14:paraId="24E94E36" w14:textId="77777777" w:rsidR="000F5D5A" w:rsidRPr="00670EF6" w:rsidRDefault="000F5D5A" w:rsidP="000F5D5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56A3135" w14:textId="74E6112F" w:rsidR="000F5D5A" w:rsidRPr="003F31D9" w:rsidRDefault="000F5D5A" w:rsidP="000F5D5A">
            <w:pPr>
              <w:tabs>
                <w:tab w:val="decimal" w:pos="86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1,138</w:t>
            </w:r>
          </w:p>
        </w:tc>
        <w:tc>
          <w:tcPr>
            <w:tcW w:w="270" w:type="dxa"/>
          </w:tcPr>
          <w:p w14:paraId="75EE8296" w14:textId="77777777" w:rsidR="000F5D5A" w:rsidRPr="00670EF6" w:rsidRDefault="000F5D5A" w:rsidP="000F5D5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</w:tcPr>
          <w:p w14:paraId="5A14A781" w14:textId="13911565" w:rsidR="000F5D5A" w:rsidRPr="003F31D9" w:rsidRDefault="000F5D5A" w:rsidP="000F5D5A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864</w:t>
            </w:r>
          </w:p>
        </w:tc>
      </w:tr>
      <w:tr w:rsidR="000F5D5A" w:rsidRPr="003362A8" w14:paraId="2EE4F951" w14:textId="77777777" w:rsidTr="00EC3145">
        <w:tc>
          <w:tcPr>
            <w:tcW w:w="4050" w:type="dxa"/>
          </w:tcPr>
          <w:p w14:paraId="53E5E9BF" w14:textId="7D4DFEF2" w:rsidR="000F5D5A" w:rsidRPr="003F31D9" w:rsidRDefault="000F5D5A" w:rsidP="000F5D5A">
            <w:pPr>
              <w:spacing w:line="240" w:lineRule="auto"/>
              <w:ind w:right="2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บางกอกสหประกันภัย จำกัด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 xml:space="preserve"> (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36451948" w14:textId="564078D5" w:rsidR="000F5D5A" w:rsidRPr="003F31D9" w:rsidRDefault="000F5D5A" w:rsidP="000F5D5A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7,902</w:t>
            </w:r>
          </w:p>
        </w:tc>
        <w:tc>
          <w:tcPr>
            <w:tcW w:w="270" w:type="dxa"/>
          </w:tcPr>
          <w:p w14:paraId="13E7B148" w14:textId="77777777" w:rsidR="000F5D5A" w:rsidRPr="003F31D9" w:rsidRDefault="000F5D5A" w:rsidP="000F5D5A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A88CDA1" w14:textId="11AC9C34" w:rsidR="000F5D5A" w:rsidRPr="003F31D9" w:rsidRDefault="000F5D5A" w:rsidP="000F5D5A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  <w:tc>
          <w:tcPr>
            <w:tcW w:w="270" w:type="dxa"/>
          </w:tcPr>
          <w:p w14:paraId="2D45755A" w14:textId="77777777" w:rsidR="000F5D5A" w:rsidRPr="00670EF6" w:rsidRDefault="000F5D5A" w:rsidP="000F5D5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CB3CBB2" w14:textId="4A142242" w:rsidR="000F5D5A" w:rsidRPr="003F31D9" w:rsidRDefault="000F5D5A" w:rsidP="000F5D5A">
            <w:pPr>
              <w:tabs>
                <w:tab w:val="decimal" w:pos="86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7,902</w:t>
            </w:r>
          </w:p>
        </w:tc>
        <w:tc>
          <w:tcPr>
            <w:tcW w:w="270" w:type="dxa"/>
          </w:tcPr>
          <w:p w14:paraId="789A48DF" w14:textId="77777777" w:rsidR="000F5D5A" w:rsidRPr="00670EF6" w:rsidRDefault="000F5D5A" w:rsidP="000F5D5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</w:tcPr>
          <w:p w14:paraId="51EA91B7" w14:textId="3FEE71C6" w:rsidR="000F5D5A" w:rsidRPr="003F31D9" w:rsidRDefault="000F5D5A" w:rsidP="000F5D5A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</w:tr>
      <w:tr w:rsidR="000F5D5A" w:rsidRPr="003362A8" w14:paraId="07E54CBE" w14:textId="77777777" w:rsidTr="00EC3145">
        <w:tc>
          <w:tcPr>
            <w:tcW w:w="4050" w:type="dxa"/>
          </w:tcPr>
          <w:p w14:paraId="423DBDF6" w14:textId="77777777" w:rsidR="000F5D5A" w:rsidRPr="003F31D9" w:rsidRDefault="000F5D5A" w:rsidP="000F5D5A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AD5DA8" w14:textId="02686803" w:rsidR="000F5D5A" w:rsidRPr="003F31D9" w:rsidRDefault="000F5D5A" w:rsidP="000F5D5A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22,761</w:t>
            </w:r>
          </w:p>
        </w:tc>
        <w:tc>
          <w:tcPr>
            <w:tcW w:w="270" w:type="dxa"/>
          </w:tcPr>
          <w:p w14:paraId="76EEE752" w14:textId="77777777" w:rsidR="000F5D5A" w:rsidRPr="003F31D9" w:rsidRDefault="000F5D5A" w:rsidP="000F5D5A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2D2734" w14:textId="25F13349" w:rsidR="000F5D5A" w:rsidRPr="00670EF6" w:rsidRDefault="000F5D5A" w:rsidP="000F5D5A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026</w:t>
            </w:r>
          </w:p>
        </w:tc>
        <w:tc>
          <w:tcPr>
            <w:tcW w:w="270" w:type="dxa"/>
          </w:tcPr>
          <w:p w14:paraId="4D45DDD1" w14:textId="77777777" w:rsidR="000F5D5A" w:rsidRPr="00670EF6" w:rsidRDefault="000F5D5A" w:rsidP="000F5D5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5B724C" w14:textId="7F066635" w:rsidR="000F5D5A" w:rsidRPr="00670EF6" w:rsidRDefault="000F5D5A" w:rsidP="000F5D5A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22,761</w:t>
            </w:r>
          </w:p>
        </w:tc>
        <w:tc>
          <w:tcPr>
            <w:tcW w:w="270" w:type="dxa"/>
          </w:tcPr>
          <w:p w14:paraId="2B3C7925" w14:textId="77777777" w:rsidR="000F5D5A" w:rsidRPr="00670EF6" w:rsidRDefault="000F5D5A" w:rsidP="000F5D5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4A00485F" w14:textId="398F879B" w:rsidR="000F5D5A" w:rsidRPr="00670EF6" w:rsidRDefault="000F5D5A" w:rsidP="000F5D5A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026</w:t>
            </w:r>
          </w:p>
        </w:tc>
      </w:tr>
      <w:tr w:rsidR="000F5D5A" w:rsidRPr="003362A8" w14:paraId="58ECCE2D" w14:textId="77777777" w:rsidTr="00EC3145">
        <w:tc>
          <w:tcPr>
            <w:tcW w:w="4050" w:type="dxa"/>
          </w:tcPr>
          <w:p w14:paraId="02BDBB8A" w14:textId="77777777" w:rsidR="000F5D5A" w:rsidRPr="003F31D9" w:rsidRDefault="000F5D5A" w:rsidP="000F5D5A">
            <w:pPr>
              <w:spacing w:line="240" w:lineRule="auto"/>
              <w:ind w:left="160" w:right="-110" w:hanging="160"/>
              <w:rPr>
                <w:rFonts w:ascii="Angsana New" w:hAnsi="Angsana New"/>
                <w:b/>
                <w:bCs/>
                <w:spacing w:val="6"/>
                <w:sz w:val="30"/>
                <w:szCs w:val="30"/>
                <w:cs/>
              </w:rPr>
            </w:pPr>
            <w:r w:rsidRPr="003F31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F31D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D05E8C" w14:textId="7A6AEC64" w:rsidR="000F5D5A" w:rsidRPr="003F31D9" w:rsidRDefault="000F5D5A" w:rsidP="000F5D5A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BC7EA4B" w14:textId="77777777" w:rsidR="000F5D5A" w:rsidRPr="003F31D9" w:rsidRDefault="000F5D5A" w:rsidP="000F5D5A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740A07" w14:textId="31493A6F" w:rsidR="000F5D5A" w:rsidRPr="00670EF6" w:rsidRDefault="000F5D5A" w:rsidP="000F5D5A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1B16CA9" w14:textId="77777777" w:rsidR="000F5D5A" w:rsidRPr="00670EF6" w:rsidRDefault="000F5D5A" w:rsidP="000F5D5A">
            <w:pPr>
              <w:pStyle w:val="Bo-Blankline"/>
              <w:tabs>
                <w:tab w:val="left" w:pos="227"/>
                <w:tab w:val="left" w:pos="680"/>
                <w:tab w:val="decimal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A2591F" w14:textId="338BFAF6" w:rsidR="000F5D5A" w:rsidRPr="00E70058" w:rsidRDefault="000F5D5A" w:rsidP="000F5D5A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541F047" w14:textId="77777777" w:rsidR="000F5D5A" w:rsidRPr="00670EF6" w:rsidRDefault="000F5D5A" w:rsidP="000F5D5A">
            <w:pPr>
              <w:pStyle w:val="Bo-Blankline"/>
              <w:tabs>
                <w:tab w:val="left" w:pos="227"/>
                <w:tab w:val="left" w:pos="680"/>
                <w:tab w:val="decimal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1DAB8A7E" w14:textId="52521482" w:rsidR="000F5D5A" w:rsidRPr="00670EF6" w:rsidRDefault="000F5D5A" w:rsidP="000F5D5A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F5D5A" w:rsidRPr="003362A8" w14:paraId="1CE976FB" w14:textId="77777777" w:rsidTr="00EC3145">
        <w:tc>
          <w:tcPr>
            <w:tcW w:w="4050" w:type="dxa"/>
          </w:tcPr>
          <w:p w14:paraId="0FAE7C5A" w14:textId="77777777" w:rsidR="000F5D5A" w:rsidRPr="003F31D9" w:rsidRDefault="000F5D5A" w:rsidP="000F5D5A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E540AB" w14:textId="72FBA619" w:rsidR="000F5D5A" w:rsidRPr="003F31D9" w:rsidRDefault="000F5D5A" w:rsidP="0099420B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22,761</w:t>
            </w:r>
          </w:p>
        </w:tc>
        <w:tc>
          <w:tcPr>
            <w:tcW w:w="270" w:type="dxa"/>
          </w:tcPr>
          <w:p w14:paraId="7CEEADE5" w14:textId="77777777" w:rsidR="000F5D5A" w:rsidRPr="003F31D9" w:rsidRDefault="000F5D5A" w:rsidP="000F5D5A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9218DC" w14:textId="61536FAA" w:rsidR="000F5D5A" w:rsidRPr="00670EF6" w:rsidRDefault="000F5D5A" w:rsidP="000F5D5A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026</w:t>
            </w:r>
          </w:p>
        </w:tc>
        <w:tc>
          <w:tcPr>
            <w:tcW w:w="270" w:type="dxa"/>
          </w:tcPr>
          <w:p w14:paraId="5ED094B3" w14:textId="77777777" w:rsidR="000F5D5A" w:rsidRPr="00670EF6" w:rsidRDefault="000F5D5A" w:rsidP="000F5D5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E57CB6" w14:textId="5BDDB6B8" w:rsidR="000F5D5A" w:rsidRPr="00670EF6" w:rsidRDefault="0099420B" w:rsidP="000F5D5A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</w:t>
            </w:r>
            <w:r w:rsidR="000F5D5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,761</w:t>
            </w:r>
          </w:p>
        </w:tc>
        <w:tc>
          <w:tcPr>
            <w:tcW w:w="270" w:type="dxa"/>
          </w:tcPr>
          <w:p w14:paraId="38EDF1E3" w14:textId="77777777" w:rsidR="000F5D5A" w:rsidRPr="00670EF6" w:rsidRDefault="000F5D5A" w:rsidP="000F5D5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1B656BE8" w14:textId="31E998D8" w:rsidR="000F5D5A" w:rsidRPr="00670EF6" w:rsidRDefault="000F5D5A" w:rsidP="000F5D5A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026</w:t>
            </w:r>
          </w:p>
        </w:tc>
      </w:tr>
    </w:tbl>
    <w:p w14:paraId="5714CD8E" w14:textId="77777777" w:rsidR="003130B2" w:rsidRPr="0099420B" w:rsidRDefault="003130B2">
      <w:pPr>
        <w:rPr>
          <w:lang w:val="en-US"/>
        </w:rPr>
      </w:pPr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273B74" w:rsidRPr="00EB7266" w14:paraId="22E43CC3" w14:textId="77777777" w:rsidTr="003130B2">
        <w:trPr>
          <w:tblHeader/>
        </w:trPr>
        <w:tc>
          <w:tcPr>
            <w:tcW w:w="4050" w:type="dxa"/>
          </w:tcPr>
          <w:p w14:paraId="3815585F" w14:textId="77777777" w:rsidR="00273B74" w:rsidRPr="00255AC3" w:rsidRDefault="00273B74" w:rsidP="00BE178C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25EC11CD" w14:textId="77777777" w:rsidR="00273B74" w:rsidRPr="00EB7266" w:rsidRDefault="00273B74" w:rsidP="00BE178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C739E6A" w14:textId="77777777" w:rsidR="00273B74" w:rsidRPr="00EB7266" w:rsidRDefault="00273B74" w:rsidP="00BE178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A914A83" w14:textId="77777777" w:rsidR="00273B74" w:rsidRPr="00EB7266" w:rsidRDefault="00273B74" w:rsidP="00BE178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542E" w:rsidRPr="006145CD" w14:paraId="3428AF42" w14:textId="77777777" w:rsidTr="003130B2">
        <w:trPr>
          <w:tblHeader/>
        </w:trPr>
        <w:tc>
          <w:tcPr>
            <w:tcW w:w="4050" w:type="dxa"/>
          </w:tcPr>
          <w:p w14:paraId="28FBCF05" w14:textId="77777777" w:rsidR="00B7542E" w:rsidRPr="004F5468" w:rsidRDefault="00B7542E" w:rsidP="00B7542E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F41C5E9" w14:textId="6D50DAFF" w:rsidR="00B7542E" w:rsidRPr="006145CD" w:rsidRDefault="00B7542E" w:rsidP="00B7542E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79526657" w14:textId="77777777" w:rsidR="00B7542E" w:rsidRPr="00744476" w:rsidRDefault="00B7542E" w:rsidP="00B7542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2D0A9E" w14:textId="5F83DC8B" w:rsidR="00B7542E" w:rsidRPr="006145CD" w:rsidRDefault="00B7542E" w:rsidP="00B7542E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7FFD48B4" w14:textId="77777777" w:rsidR="00B7542E" w:rsidRPr="00BE704B" w:rsidRDefault="00B7542E" w:rsidP="00B754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2DB2484" w14:textId="38A371BC" w:rsidR="00B7542E" w:rsidRPr="006145CD" w:rsidRDefault="00B7542E" w:rsidP="00B7542E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1C14B100" w14:textId="77777777" w:rsidR="00B7542E" w:rsidRPr="00BE704B" w:rsidRDefault="00B7542E" w:rsidP="00B754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0D706B1" w14:textId="782EEF64" w:rsidR="00B7542E" w:rsidRPr="006145CD" w:rsidRDefault="00B7542E" w:rsidP="00B7542E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922D2" w:rsidRPr="00744476" w14:paraId="5E5C2662" w14:textId="77777777" w:rsidTr="003130B2">
        <w:trPr>
          <w:tblHeader/>
        </w:trPr>
        <w:tc>
          <w:tcPr>
            <w:tcW w:w="4050" w:type="dxa"/>
          </w:tcPr>
          <w:p w14:paraId="17D85397" w14:textId="77777777" w:rsidR="00E922D2" w:rsidRPr="00255AC3" w:rsidRDefault="00E922D2" w:rsidP="00E922D2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10B8ED0" w14:textId="1AA32296" w:rsidR="00E922D2" w:rsidRPr="00744476" w:rsidRDefault="00E922D2" w:rsidP="00E922D2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13729BEE" w14:textId="77777777" w:rsidR="00E922D2" w:rsidRPr="00744476" w:rsidRDefault="00E922D2" w:rsidP="00E922D2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D4AF30" w14:textId="28E4301B" w:rsidR="00E922D2" w:rsidRPr="00744476" w:rsidRDefault="00E922D2" w:rsidP="00E922D2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305180FB" w14:textId="77777777" w:rsidR="00E922D2" w:rsidRPr="00BE704B" w:rsidRDefault="00E922D2" w:rsidP="00E922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1CDEE08" w14:textId="47E66600" w:rsidR="00E922D2" w:rsidRPr="00744476" w:rsidRDefault="00E922D2" w:rsidP="00E922D2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14318260" w14:textId="77777777" w:rsidR="00E922D2" w:rsidRPr="00BE704B" w:rsidRDefault="00E922D2" w:rsidP="00E922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A634BB4" w14:textId="51DB55C4" w:rsidR="00E922D2" w:rsidRPr="00744476" w:rsidRDefault="00E922D2" w:rsidP="00E922D2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</w:tr>
      <w:tr w:rsidR="00E922D2" w:rsidRPr="00744476" w14:paraId="5E08F54C" w14:textId="77777777" w:rsidTr="003130B2">
        <w:trPr>
          <w:tblHeader/>
        </w:trPr>
        <w:tc>
          <w:tcPr>
            <w:tcW w:w="4050" w:type="dxa"/>
          </w:tcPr>
          <w:p w14:paraId="10397052" w14:textId="77777777" w:rsidR="00E922D2" w:rsidRPr="00744476" w:rsidRDefault="00E922D2" w:rsidP="00E922D2">
            <w:pPr>
              <w:spacing w:line="380" w:lineRule="exac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696B0CA" w14:textId="77777777" w:rsidR="00E922D2" w:rsidRPr="00744476" w:rsidRDefault="00E922D2" w:rsidP="00E922D2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922D2" w14:paraId="3D85BD78" w14:textId="77777777" w:rsidTr="003130B2">
        <w:tc>
          <w:tcPr>
            <w:tcW w:w="4050" w:type="dxa"/>
          </w:tcPr>
          <w:p w14:paraId="18B73C21" w14:textId="2F068B32" w:rsidR="00E922D2" w:rsidRPr="00A27D1E" w:rsidRDefault="00E922D2" w:rsidP="00E922D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</w:tcPr>
          <w:p w14:paraId="488A7775" w14:textId="77777777" w:rsidR="00E922D2" w:rsidRPr="0033434F" w:rsidRDefault="00E922D2" w:rsidP="00E922D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315A98F" w14:textId="77777777" w:rsidR="00E922D2" w:rsidRDefault="00E922D2" w:rsidP="00E922D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116958F" w14:textId="77777777" w:rsidR="00E922D2" w:rsidRDefault="00E922D2" w:rsidP="00E922D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747B27" w14:textId="77777777" w:rsidR="00E922D2" w:rsidRPr="00BE704B" w:rsidRDefault="00E922D2" w:rsidP="00E922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1A53673" w14:textId="77777777" w:rsidR="00E922D2" w:rsidRPr="0033434F" w:rsidRDefault="00E922D2" w:rsidP="00E922D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A26A4DB" w14:textId="77777777" w:rsidR="00E922D2" w:rsidRPr="00BE704B" w:rsidRDefault="00E922D2" w:rsidP="00E922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78F3F8D" w14:textId="67D519F6" w:rsidR="00E922D2" w:rsidRDefault="00E922D2" w:rsidP="00E922D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922D2" w:rsidRPr="0033434F" w14:paraId="6C8BAF8E" w14:textId="77777777" w:rsidTr="003130B2">
        <w:tc>
          <w:tcPr>
            <w:tcW w:w="4050" w:type="dxa"/>
          </w:tcPr>
          <w:p w14:paraId="4EC275BE" w14:textId="77777777" w:rsidR="00E922D2" w:rsidRPr="00302B78" w:rsidRDefault="00E922D2" w:rsidP="00E922D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2B78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302B78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152BC900" w14:textId="585A2682" w:rsidR="00E922D2" w:rsidRPr="0033434F" w:rsidRDefault="000F5D5A" w:rsidP="000F5D5A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CAC9B5" w14:textId="77777777" w:rsidR="00E922D2" w:rsidRDefault="00E922D2" w:rsidP="00E922D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DA9143F" w14:textId="1D1E66D7" w:rsidR="00E922D2" w:rsidRPr="0033434F" w:rsidRDefault="002A7D6D" w:rsidP="00533B0A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419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020</w:t>
            </w:r>
          </w:p>
        </w:tc>
        <w:tc>
          <w:tcPr>
            <w:tcW w:w="270" w:type="dxa"/>
          </w:tcPr>
          <w:p w14:paraId="1A7A9985" w14:textId="77777777" w:rsidR="00E922D2" w:rsidRPr="00BE704B" w:rsidRDefault="00E922D2" w:rsidP="00E922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C60349E" w14:textId="1584367A" w:rsidR="00E922D2" w:rsidRPr="0033434F" w:rsidRDefault="000F5D5A" w:rsidP="000F5D5A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1CF7F2B" w14:textId="77777777" w:rsidR="00E922D2" w:rsidRPr="00BE704B" w:rsidRDefault="00E922D2" w:rsidP="00E922D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04E7281" w14:textId="5B42D12B" w:rsidR="00E922D2" w:rsidRPr="0033434F" w:rsidRDefault="002A7D6D" w:rsidP="00533B0A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419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020</w:t>
            </w:r>
          </w:p>
        </w:tc>
      </w:tr>
    </w:tbl>
    <w:p w14:paraId="6735378E" w14:textId="77777777" w:rsidR="00982F92" w:rsidRDefault="00982F92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E376D0" w:rsidRPr="00EB7266" w14:paraId="67A97FDF" w14:textId="77777777" w:rsidTr="00693925">
        <w:tc>
          <w:tcPr>
            <w:tcW w:w="4050" w:type="dxa"/>
          </w:tcPr>
          <w:p w14:paraId="71CB29FD" w14:textId="7C6D84E4" w:rsidR="00E376D0" w:rsidRPr="00255AC3" w:rsidRDefault="00E376D0" w:rsidP="00E376D0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1A16D3D6" w14:textId="77777777" w:rsidR="00E376D0" w:rsidRPr="00EB7266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C97535" w14:textId="77777777" w:rsidR="00E376D0" w:rsidRPr="00EB726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3A2627F" w14:textId="77777777" w:rsidR="00E376D0" w:rsidRPr="00EB7266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542E" w:rsidRPr="006145CD" w14:paraId="2A7496A0" w14:textId="77777777" w:rsidTr="00693925">
        <w:tc>
          <w:tcPr>
            <w:tcW w:w="4050" w:type="dxa"/>
          </w:tcPr>
          <w:p w14:paraId="6C9B70C4" w14:textId="77777777" w:rsidR="00B7542E" w:rsidRPr="004F5468" w:rsidRDefault="00B7542E" w:rsidP="00B7542E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241F87B" w14:textId="3EFF7C87" w:rsidR="00B7542E" w:rsidRPr="006145CD" w:rsidRDefault="00B7542E" w:rsidP="00B7542E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57E6421A" w14:textId="77777777" w:rsidR="00B7542E" w:rsidRPr="00744476" w:rsidRDefault="00B7542E" w:rsidP="00B7542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82BADC" w14:textId="6AC61DEE" w:rsidR="00B7542E" w:rsidRPr="006145CD" w:rsidRDefault="00B7542E" w:rsidP="00B7542E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D47547A" w14:textId="77777777" w:rsidR="00B7542E" w:rsidRPr="00BE704B" w:rsidRDefault="00B7542E" w:rsidP="00B754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4809BE5" w14:textId="7E025E49" w:rsidR="00B7542E" w:rsidRPr="006145CD" w:rsidRDefault="00B7542E" w:rsidP="00B7542E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74E97648" w14:textId="77777777" w:rsidR="00B7542E" w:rsidRPr="00BE704B" w:rsidRDefault="00B7542E" w:rsidP="00B754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B6B9D0C" w14:textId="691E5DC1" w:rsidR="00B7542E" w:rsidRPr="006145CD" w:rsidRDefault="00B7542E" w:rsidP="00B7542E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B3014" w:rsidRPr="00744476" w14:paraId="07F12CB9" w14:textId="77777777" w:rsidTr="00693925">
        <w:tc>
          <w:tcPr>
            <w:tcW w:w="4050" w:type="dxa"/>
          </w:tcPr>
          <w:p w14:paraId="55C3339E" w14:textId="77777777" w:rsidR="003B3014" w:rsidRPr="00255AC3" w:rsidRDefault="003B3014" w:rsidP="003B3014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CA016C8" w14:textId="2465C970" w:rsidR="003B3014" w:rsidRPr="00744476" w:rsidRDefault="003B3014" w:rsidP="003B3014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6496BD16" w14:textId="77777777" w:rsidR="003B3014" w:rsidRPr="00744476" w:rsidRDefault="003B3014" w:rsidP="003B3014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E0EB4F" w14:textId="2CF2D2DC" w:rsidR="003B3014" w:rsidRPr="00744476" w:rsidRDefault="003B3014" w:rsidP="003B3014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20AFE1E9" w14:textId="77777777" w:rsidR="003B3014" w:rsidRPr="00BE704B" w:rsidRDefault="003B3014" w:rsidP="003B301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67A6191" w14:textId="0612D62D" w:rsidR="003B3014" w:rsidRPr="00744476" w:rsidRDefault="003B3014" w:rsidP="003B3014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6FFDBACF" w14:textId="77777777" w:rsidR="003B3014" w:rsidRPr="00BE704B" w:rsidRDefault="003B3014" w:rsidP="003B301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3F48DCF" w14:textId="28A85BE6" w:rsidR="003B3014" w:rsidRPr="00744476" w:rsidRDefault="003B3014" w:rsidP="003B3014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</w:tr>
      <w:tr w:rsidR="003B3014" w:rsidRPr="00744476" w14:paraId="1D7565A7" w14:textId="77777777" w:rsidTr="00693925">
        <w:tc>
          <w:tcPr>
            <w:tcW w:w="4050" w:type="dxa"/>
          </w:tcPr>
          <w:p w14:paraId="4A4D65AF" w14:textId="77777777" w:rsidR="003B3014" w:rsidRPr="00744476" w:rsidRDefault="003B3014" w:rsidP="003B3014">
            <w:pPr>
              <w:spacing w:line="380" w:lineRule="exac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1642D86C" w14:textId="77777777" w:rsidR="003B3014" w:rsidRPr="00744476" w:rsidRDefault="003B3014" w:rsidP="003B3014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B3014" w14:paraId="143AB6D9" w14:textId="77777777" w:rsidTr="00693925">
        <w:tc>
          <w:tcPr>
            <w:tcW w:w="4050" w:type="dxa"/>
          </w:tcPr>
          <w:p w14:paraId="3BC976E8" w14:textId="77777777" w:rsidR="003B3014" w:rsidRPr="00A27D1E" w:rsidRDefault="003B3014" w:rsidP="003B301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3AE387CF" w14:textId="77777777" w:rsidR="003B3014" w:rsidRPr="0033434F" w:rsidRDefault="003B3014" w:rsidP="003B3014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DDEEC2" w14:textId="77777777" w:rsidR="003B3014" w:rsidRDefault="003B3014" w:rsidP="003B301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E1D6B28" w14:textId="77777777" w:rsidR="003B3014" w:rsidRDefault="003B3014" w:rsidP="003B3014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A4BFD5" w14:textId="77777777" w:rsidR="003B3014" w:rsidRPr="00BE704B" w:rsidRDefault="003B3014" w:rsidP="003B301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0605A92" w14:textId="77777777" w:rsidR="003B3014" w:rsidRPr="0033434F" w:rsidRDefault="003B3014" w:rsidP="003B3014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7F672F" w14:textId="77777777" w:rsidR="003B3014" w:rsidRPr="00BE704B" w:rsidRDefault="003B3014" w:rsidP="003B301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1A64F3C" w14:textId="77777777" w:rsidR="003B3014" w:rsidRDefault="003B3014" w:rsidP="003B3014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51BE9" w:rsidRPr="0033434F" w14:paraId="4833F4B5" w14:textId="77777777" w:rsidTr="00693925">
        <w:tc>
          <w:tcPr>
            <w:tcW w:w="4050" w:type="dxa"/>
          </w:tcPr>
          <w:p w14:paraId="2B8554A9" w14:textId="6BF4E6CD" w:rsidR="00F51BE9" w:rsidRPr="00302B78" w:rsidRDefault="00F51BE9" w:rsidP="00F51BE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2B78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302B78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350DA938" w14:textId="32038906" w:rsidR="00F51BE9" w:rsidRPr="0033434F" w:rsidRDefault="00F51BE9" w:rsidP="00F51BE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17,589</w:t>
            </w:r>
          </w:p>
        </w:tc>
        <w:tc>
          <w:tcPr>
            <w:tcW w:w="270" w:type="dxa"/>
          </w:tcPr>
          <w:p w14:paraId="68218A4E" w14:textId="77777777" w:rsidR="00F51BE9" w:rsidRDefault="00F51BE9" w:rsidP="00F51BE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9C3BEAE" w14:textId="7ADE7308" w:rsidR="00F51BE9" w:rsidRPr="0033434F" w:rsidRDefault="00F51BE9" w:rsidP="00F51BE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681</w:t>
            </w:r>
          </w:p>
        </w:tc>
        <w:tc>
          <w:tcPr>
            <w:tcW w:w="270" w:type="dxa"/>
          </w:tcPr>
          <w:p w14:paraId="15770C14" w14:textId="77777777" w:rsidR="00F51BE9" w:rsidRPr="00BE704B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3172034" w14:textId="278475B1" w:rsidR="00F51BE9" w:rsidRPr="0033434F" w:rsidRDefault="00F51BE9" w:rsidP="00F51BE9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17,589</w:t>
            </w:r>
          </w:p>
        </w:tc>
        <w:tc>
          <w:tcPr>
            <w:tcW w:w="270" w:type="dxa"/>
          </w:tcPr>
          <w:p w14:paraId="793B228F" w14:textId="77777777" w:rsidR="00F51BE9" w:rsidRPr="00BE704B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CA9C693" w14:textId="3252DE76" w:rsidR="00F51BE9" w:rsidRPr="0033434F" w:rsidRDefault="00F51BE9" w:rsidP="00F51BE9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681</w:t>
            </w:r>
          </w:p>
        </w:tc>
      </w:tr>
      <w:tr w:rsidR="00F51BE9" w14:paraId="40B59C1A" w14:textId="77777777" w:rsidTr="00693925">
        <w:tc>
          <w:tcPr>
            <w:tcW w:w="4050" w:type="dxa"/>
          </w:tcPr>
          <w:p w14:paraId="0C3F8E9C" w14:textId="77777777" w:rsidR="00F51BE9" w:rsidRPr="00A27D1E" w:rsidRDefault="00F51BE9" w:rsidP="00F51BE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7D4EBBC1" w14:textId="77777777" w:rsidR="00F51BE9" w:rsidRDefault="00F51BE9" w:rsidP="00F51BE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085C716" w14:textId="77777777" w:rsidR="00F51BE9" w:rsidRDefault="00F51BE9" w:rsidP="00F51BE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7336717" w14:textId="77777777" w:rsidR="00F51BE9" w:rsidRDefault="00F51BE9" w:rsidP="00F51BE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06BDDD" w14:textId="77777777" w:rsidR="00F51BE9" w:rsidRPr="00BE704B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FAE9F53" w14:textId="77777777" w:rsidR="00F51BE9" w:rsidRDefault="00F51BE9" w:rsidP="00F51BE9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9231D66" w14:textId="77777777" w:rsidR="00F51BE9" w:rsidRPr="00BE704B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32BC1C7" w14:textId="77777777" w:rsidR="00F51BE9" w:rsidRDefault="00F51BE9" w:rsidP="00F51BE9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51BE9" w14:paraId="1B0D0FF3" w14:textId="77777777" w:rsidTr="00693925">
        <w:tc>
          <w:tcPr>
            <w:tcW w:w="4050" w:type="dxa"/>
          </w:tcPr>
          <w:p w14:paraId="12325CC1" w14:textId="77777777" w:rsidR="00F51BE9" w:rsidRPr="00A27D1E" w:rsidRDefault="00F51BE9" w:rsidP="00F51BE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ทีพีไอ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โพลีน ชีวะอินทรีย์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311D1149" w14:textId="4CAC7F66" w:rsidR="00F51BE9" w:rsidRDefault="00F51BE9" w:rsidP="00F51BE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282</w:t>
            </w:r>
          </w:p>
        </w:tc>
        <w:tc>
          <w:tcPr>
            <w:tcW w:w="270" w:type="dxa"/>
          </w:tcPr>
          <w:p w14:paraId="432CE7B3" w14:textId="77777777" w:rsidR="00F51BE9" w:rsidRDefault="00F51BE9" w:rsidP="00F51BE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CC19120" w14:textId="33FF2E0B" w:rsidR="00F51BE9" w:rsidRDefault="00F51BE9" w:rsidP="00F51BE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216</w:t>
            </w:r>
          </w:p>
        </w:tc>
        <w:tc>
          <w:tcPr>
            <w:tcW w:w="270" w:type="dxa"/>
          </w:tcPr>
          <w:p w14:paraId="18E93CF6" w14:textId="77777777" w:rsidR="00F51BE9" w:rsidRPr="00BE704B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6D47605" w14:textId="01AD33BF" w:rsidR="00F51BE9" w:rsidRDefault="00F51BE9" w:rsidP="00F51BE9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282</w:t>
            </w:r>
          </w:p>
        </w:tc>
        <w:tc>
          <w:tcPr>
            <w:tcW w:w="270" w:type="dxa"/>
          </w:tcPr>
          <w:p w14:paraId="5FC070AF" w14:textId="77777777" w:rsidR="00F51BE9" w:rsidRPr="00BE704B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4AFE5BA" w14:textId="42456529" w:rsidR="00F51BE9" w:rsidRDefault="00F51BE9" w:rsidP="00F51BE9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216</w:t>
            </w:r>
          </w:p>
        </w:tc>
      </w:tr>
      <w:tr w:rsidR="00F51BE9" w14:paraId="7E054C1F" w14:textId="77777777" w:rsidTr="00693925">
        <w:tc>
          <w:tcPr>
            <w:tcW w:w="4050" w:type="dxa"/>
          </w:tcPr>
          <w:p w14:paraId="5F29AF06" w14:textId="77777777" w:rsidR="00F51BE9" w:rsidRPr="00C12557" w:rsidRDefault="00F51BE9" w:rsidP="00F51BE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รักษ์สุขภาพ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5D2C5989" w14:textId="10A04C31" w:rsidR="00F51BE9" w:rsidRDefault="00F51BE9" w:rsidP="00F51BE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705</w:t>
            </w:r>
          </w:p>
        </w:tc>
        <w:tc>
          <w:tcPr>
            <w:tcW w:w="270" w:type="dxa"/>
          </w:tcPr>
          <w:p w14:paraId="0973CD3E" w14:textId="77777777" w:rsidR="00F51BE9" w:rsidRDefault="00F51BE9" w:rsidP="00F51BE9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A95694A" w14:textId="5F9622CD" w:rsidR="00F51BE9" w:rsidRDefault="00F51BE9" w:rsidP="00F51BE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814</w:t>
            </w:r>
          </w:p>
        </w:tc>
        <w:tc>
          <w:tcPr>
            <w:tcW w:w="270" w:type="dxa"/>
          </w:tcPr>
          <w:p w14:paraId="10F50457" w14:textId="77777777" w:rsidR="00F51BE9" w:rsidRPr="00BE704B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2B449E2" w14:textId="46759107" w:rsidR="00F51BE9" w:rsidRDefault="00F51BE9" w:rsidP="00F51BE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705</w:t>
            </w:r>
          </w:p>
        </w:tc>
        <w:tc>
          <w:tcPr>
            <w:tcW w:w="270" w:type="dxa"/>
          </w:tcPr>
          <w:p w14:paraId="7983397E" w14:textId="77777777" w:rsidR="00F51BE9" w:rsidRPr="00BE704B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A41812C" w14:textId="7B46A34B" w:rsidR="00F51BE9" w:rsidRDefault="00F51BE9" w:rsidP="00F51BE9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814</w:t>
            </w:r>
          </w:p>
        </w:tc>
      </w:tr>
      <w:tr w:rsidR="00F51BE9" w:rsidRPr="00911ADB" w14:paraId="7E2CB7C5" w14:textId="77777777" w:rsidTr="00693925">
        <w:tc>
          <w:tcPr>
            <w:tcW w:w="4050" w:type="dxa"/>
          </w:tcPr>
          <w:p w14:paraId="69B87FF4" w14:textId="77777777" w:rsidR="00F51BE9" w:rsidRPr="00A27D1E" w:rsidRDefault="00F51BE9" w:rsidP="00F51BE9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11B1BE" w14:textId="7097A8FF" w:rsidR="00F51BE9" w:rsidRPr="00911ADB" w:rsidRDefault="00F51BE9" w:rsidP="00F51BE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18,576</w:t>
            </w:r>
          </w:p>
        </w:tc>
        <w:tc>
          <w:tcPr>
            <w:tcW w:w="270" w:type="dxa"/>
          </w:tcPr>
          <w:p w14:paraId="4FDCBAC3" w14:textId="77777777" w:rsidR="00F51BE9" w:rsidRPr="00911ADB" w:rsidRDefault="00F51BE9" w:rsidP="00F51BE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F5A487" w14:textId="1DC20544" w:rsidR="00F51BE9" w:rsidRPr="00911ADB" w:rsidRDefault="00F51BE9" w:rsidP="00F51BE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11</w:t>
            </w:r>
          </w:p>
        </w:tc>
        <w:tc>
          <w:tcPr>
            <w:tcW w:w="270" w:type="dxa"/>
          </w:tcPr>
          <w:p w14:paraId="27B5B925" w14:textId="77777777" w:rsidR="00F51BE9" w:rsidRPr="00911ADB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8C7BB7" w14:textId="5399210E" w:rsidR="00F51BE9" w:rsidRPr="00911ADB" w:rsidRDefault="00F51BE9" w:rsidP="00F51BE9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18,576</w:t>
            </w:r>
          </w:p>
        </w:tc>
        <w:tc>
          <w:tcPr>
            <w:tcW w:w="270" w:type="dxa"/>
          </w:tcPr>
          <w:p w14:paraId="0572C299" w14:textId="77777777" w:rsidR="00F51BE9" w:rsidRPr="00BE704B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A01405" w14:textId="5FF3666F" w:rsidR="00F51BE9" w:rsidRPr="00911ADB" w:rsidRDefault="00F51BE9" w:rsidP="00F51BE9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11</w:t>
            </w:r>
          </w:p>
        </w:tc>
      </w:tr>
    </w:tbl>
    <w:p w14:paraId="2EF517CB" w14:textId="77777777" w:rsidR="00EC3145" w:rsidRDefault="00EC3145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982F92" w:rsidRPr="00A27D1E" w14:paraId="17B94D72" w14:textId="77777777" w:rsidTr="00693925">
        <w:tc>
          <w:tcPr>
            <w:tcW w:w="4050" w:type="dxa"/>
          </w:tcPr>
          <w:p w14:paraId="3752733D" w14:textId="62D2D4AF" w:rsidR="00982F92" w:rsidRPr="00400CA7" w:rsidRDefault="00982F92" w:rsidP="00982F92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00CA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55DB8DE3" w14:textId="0328000A" w:rsidR="00982F92" w:rsidRPr="00400CA7" w:rsidRDefault="00982F92" w:rsidP="00982F92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C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2DF11D5" w14:textId="77777777" w:rsidR="00982F92" w:rsidRPr="00400CA7" w:rsidRDefault="00982F92" w:rsidP="00982F9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430" w:type="dxa"/>
            <w:gridSpan w:val="3"/>
          </w:tcPr>
          <w:p w14:paraId="7B44C151" w14:textId="3CB8D656" w:rsidR="00982F92" w:rsidRPr="00400CA7" w:rsidRDefault="00982F92" w:rsidP="00982F92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C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542E" w:rsidRPr="00A27D1E" w14:paraId="313E12EC" w14:textId="77777777" w:rsidTr="00693925">
        <w:tc>
          <w:tcPr>
            <w:tcW w:w="4050" w:type="dxa"/>
          </w:tcPr>
          <w:p w14:paraId="1674DF36" w14:textId="77777777" w:rsidR="00B7542E" w:rsidRPr="00A7698F" w:rsidRDefault="00B7542E" w:rsidP="00B7542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CA3E6E6" w14:textId="69299226" w:rsidR="00B7542E" w:rsidRPr="00400CA7" w:rsidRDefault="00B7542E" w:rsidP="00B7542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56DDB595" w14:textId="77777777" w:rsidR="00B7542E" w:rsidRPr="00400CA7" w:rsidRDefault="00B7542E" w:rsidP="00B7542E">
            <w:pPr>
              <w:tabs>
                <w:tab w:val="decimal" w:pos="1152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28BFF88" w14:textId="0147516D" w:rsidR="00B7542E" w:rsidRPr="00400CA7" w:rsidRDefault="00B7542E" w:rsidP="00B7542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1FD6B530" w14:textId="77777777" w:rsidR="00B7542E" w:rsidRPr="00400CA7" w:rsidRDefault="00B7542E" w:rsidP="00B754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AF1AF6F" w14:textId="1238C562" w:rsidR="00B7542E" w:rsidRPr="00400CA7" w:rsidRDefault="00B7542E" w:rsidP="00B7542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74E3E341" w14:textId="77777777" w:rsidR="00B7542E" w:rsidRPr="00400CA7" w:rsidRDefault="00B7542E" w:rsidP="00B754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5921BB6" w14:textId="1E12544C" w:rsidR="00B7542E" w:rsidRPr="00400CA7" w:rsidRDefault="00B7542E" w:rsidP="00B7542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82F92" w:rsidRPr="00A27D1E" w14:paraId="55B84A8B" w14:textId="77777777" w:rsidTr="00693925">
        <w:tc>
          <w:tcPr>
            <w:tcW w:w="4050" w:type="dxa"/>
          </w:tcPr>
          <w:p w14:paraId="4B423EB9" w14:textId="77777777" w:rsidR="00982F92" w:rsidRPr="00A7698F" w:rsidRDefault="00982F92" w:rsidP="00982F9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76D21BD" w14:textId="57E45E2E" w:rsidR="00982F92" w:rsidRPr="00400CA7" w:rsidRDefault="00982F92" w:rsidP="00982F92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40B42408" w14:textId="77777777" w:rsidR="00982F92" w:rsidRPr="00400CA7" w:rsidRDefault="00982F92" w:rsidP="00982F92">
            <w:pPr>
              <w:tabs>
                <w:tab w:val="decimal" w:pos="1152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9D70E9D" w14:textId="1CF689BE" w:rsidR="00982F92" w:rsidRPr="00400CA7" w:rsidRDefault="00982F92" w:rsidP="00982F92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2A58705B" w14:textId="77777777" w:rsidR="00982F92" w:rsidRPr="00400CA7" w:rsidRDefault="00982F92" w:rsidP="00982F9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DDB2C4D" w14:textId="0F58F5E5" w:rsidR="00982F92" w:rsidRPr="00400CA7" w:rsidRDefault="00982F92" w:rsidP="00982F92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7C3F4642" w14:textId="77777777" w:rsidR="00982F92" w:rsidRPr="00400CA7" w:rsidRDefault="00982F92" w:rsidP="00982F9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2774C56" w14:textId="7E4C5798" w:rsidR="00982F92" w:rsidRPr="00400CA7" w:rsidRDefault="00982F92" w:rsidP="00982F92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</w:tr>
      <w:tr w:rsidR="00982F92" w:rsidRPr="00A27D1E" w14:paraId="10ED6CF9" w14:textId="77777777" w:rsidTr="00693925">
        <w:tc>
          <w:tcPr>
            <w:tcW w:w="4050" w:type="dxa"/>
          </w:tcPr>
          <w:p w14:paraId="28BD2F12" w14:textId="77777777" w:rsidR="00982F92" w:rsidRPr="00A7698F" w:rsidRDefault="00982F92" w:rsidP="00982F9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601DFA5" w14:textId="39AB8EA1" w:rsidR="00982F92" w:rsidRDefault="00982F92" w:rsidP="00982F92">
            <w:pPr>
              <w:tabs>
                <w:tab w:val="decimal" w:pos="866"/>
              </w:tabs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82F92" w:rsidRPr="00A27D1E" w14:paraId="1560CF37" w14:textId="77777777" w:rsidTr="00693925">
        <w:tc>
          <w:tcPr>
            <w:tcW w:w="4050" w:type="dxa"/>
          </w:tcPr>
          <w:p w14:paraId="08454846" w14:textId="77777777" w:rsidR="00982F92" w:rsidRPr="00C12557" w:rsidRDefault="00982F92" w:rsidP="00982F9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698F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เจ้าหนี้และเงินทดรองรับจากกิจการที่เกี่ยวข้องกัน</w:t>
            </w:r>
          </w:p>
        </w:tc>
        <w:tc>
          <w:tcPr>
            <w:tcW w:w="1080" w:type="dxa"/>
          </w:tcPr>
          <w:p w14:paraId="64F267BD" w14:textId="77777777" w:rsidR="00982F92" w:rsidRPr="0033434F" w:rsidRDefault="00982F92" w:rsidP="00982F9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82B459" w14:textId="77777777" w:rsidR="00982F92" w:rsidRDefault="00982F92" w:rsidP="00982F9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B4D8962" w14:textId="77777777" w:rsidR="00982F92" w:rsidRDefault="00982F92" w:rsidP="00982F92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89C4047" w14:textId="77777777" w:rsidR="00982F92" w:rsidRPr="00BE704B" w:rsidRDefault="00982F92" w:rsidP="00982F9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D5ACF29" w14:textId="77777777" w:rsidR="00982F92" w:rsidRPr="0033434F" w:rsidRDefault="00982F92" w:rsidP="00982F92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FCA6343" w14:textId="77777777" w:rsidR="00982F92" w:rsidRPr="00BE704B" w:rsidRDefault="00982F92" w:rsidP="00982F9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24ED57C" w14:textId="77777777" w:rsidR="00982F92" w:rsidRDefault="00982F92" w:rsidP="00982F92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51BE9" w:rsidRPr="00A27D1E" w14:paraId="79902A69" w14:textId="77777777" w:rsidTr="00693925">
        <w:tc>
          <w:tcPr>
            <w:tcW w:w="4050" w:type="dxa"/>
          </w:tcPr>
          <w:p w14:paraId="3DFA2A4D" w14:textId="10E98C94" w:rsidR="00F51BE9" w:rsidRPr="00456205" w:rsidRDefault="00F51BE9" w:rsidP="00F51BE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56205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Pr="00456205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4135A417" w14:textId="56DC9619" w:rsidR="00F51BE9" w:rsidRPr="0033434F" w:rsidRDefault="00F51BE9" w:rsidP="00F51BE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46,152</w:t>
            </w:r>
          </w:p>
        </w:tc>
        <w:tc>
          <w:tcPr>
            <w:tcW w:w="270" w:type="dxa"/>
          </w:tcPr>
          <w:p w14:paraId="41E4D136" w14:textId="77777777" w:rsidR="00F51BE9" w:rsidRDefault="00F51BE9" w:rsidP="00F51BE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23AC9B5" w14:textId="041FC6E7" w:rsidR="00F51BE9" w:rsidRPr="0033434F" w:rsidRDefault="00F51BE9" w:rsidP="00F51BE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802</w:t>
            </w:r>
          </w:p>
        </w:tc>
        <w:tc>
          <w:tcPr>
            <w:tcW w:w="270" w:type="dxa"/>
          </w:tcPr>
          <w:p w14:paraId="2458C400" w14:textId="77777777" w:rsidR="00F51BE9" w:rsidRPr="00BE704B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C640406" w14:textId="160B0FBF" w:rsidR="00F51BE9" w:rsidRPr="0033434F" w:rsidRDefault="00F51BE9" w:rsidP="00F51BE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46,152</w:t>
            </w:r>
          </w:p>
        </w:tc>
        <w:tc>
          <w:tcPr>
            <w:tcW w:w="270" w:type="dxa"/>
          </w:tcPr>
          <w:p w14:paraId="23FB4AB9" w14:textId="77777777" w:rsidR="00F51BE9" w:rsidRPr="00BE704B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A6E6E73" w14:textId="7A51FB1A" w:rsidR="00F51BE9" w:rsidRPr="0033434F" w:rsidRDefault="00F51BE9" w:rsidP="00F51BE9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802</w:t>
            </w:r>
          </w:p>
        </w:tc>
      </w:tr>
      <w:tr w:rsidR="00F51BE9" w:rsidRPr="00A27D1E" w14:paraId="6659F774" w14:textId="77777777" w:rsidTr="00693925">
        <w:tc>
          <w:tcPr>
            <w:tcW w:w="4050" w:type="dxa"/>
          </w:tcPr>
          <w:p w14:paraId="0B37A716" w14:textId="7D4B0D5E" w:rsidR="00F51BE9" w:rsidRPr="00456205" w:rsidRDefault="00F51BE9" w:rsidP="00F51BE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7111BBB3" w14:textId="48D9C85C" w:rsidR="00F51BE9" w:rsidRDefault="00F51BE9" w:rsidP="00F51BE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05AB185" w14:textId="77777777" w:rsidR="00F51BE9" w:rsidRDefault="00F51BE9" w:rsidP="00F51BE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2591FF2" w14:textId="298405A8" w:rsidR="00F51BE9" w:rsidRDefault="00F51BE9" w:rsidP="00F51BE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2B5E94" w14:textId="77777777" w:rsidR="00F51BE9" w:rsidRPr="00BE704B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AD84189" w14:textId="0883208A" w:rsidR="00F51BE9" w:rsidRDefault="00F51BE9" w:rsidP="00F51BE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5702A7" w14:textId="2EDDC926" w:rsidR="00F51BE9" w:rsidRPr="00BE704B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60DB15C" w14:textId="65E85274" w:rsidR="00F51BE9" w:rsidRDefault="00F51BE9" w:rsidP="00F51BE9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51BE9" w:rsidRPr="00A27D1E" w14:paraId="43CBD16F" w14:textId="77777777" w:rsidTr="00693925">
        <w:tc>
          <w:tcPr>
            <w:tcW w:w="4050" w:type="dxa"/>
          </w:tcPr>
          <w:p w14:paraId="69DA0A0D" w14:textId="434CC024" w:rsidR="00F51BE9" w:rsidRPr="00456205" w:rsidRDefault="00F51BE9" w:rsidP="00F51BE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บริษัท อี</w:t>
            </w:r>
            <w:r w:rsidRPr="00664C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แอนด์</w:t>
            </w:r>
            <w:r w:rsidRPr="00664C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ที พลังงานหมุนเวียน</w:t>
            </w:r>
            <w:r w:rsidRPr="00664C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</w:tcPr>
          <w:p w14:paraId="6CC0875C" w14:textId="67772C0C" w:rsidR="00F51BE9" w:rsidRDefault="00F51BE9" w:rsidP="00F51BE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10,331</w:t>
            </w:r>
          </w:p>
        </w:tc>
        <w:tc>
          <w:tcPr>
            <w:tcW w:w="270" w:type="dxa"/>
          </w:tcPr>
          <w:p w14:paraId="3115D12E" w14:textId="77777777" w:rsidR="00F51BE9" w:rsidRDefault="00F51BE9" w:rsidP="00F51BE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D0695D2" w14:textId="14291011" w:rsidR="00F51BE9" w:rsidRDefault="00F51BE9" w:rsidP="00F51BE9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0AE7765" w14:textId="77777777" w:rsidR="00F51BE9" w:rsidRPr="00BE704B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0276349" w14:textId="2091B771" w:rsidR="00F51BE9" w:rsidRDefault="00F51BE9" w:rsidP="00F51BE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10,331</w:t>
            </w:r>
          </w:p>
        </w:tc>
        <w:tc>
          <w:tcPr>
            <w:tcW w:w="270" w:type="dxa"/>
          </w:tcPr>
          <w:p w14:paraId="3218E2A1" w14:textId="77777777" w:rsidR="00F51BE9" w:rsidRPr="00BE704B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FBAFEBF" w14:textId="2482CC91" w:rsidR="00F51BE9" w:rsidRDefault="00F51BE9" w:rsidP="00F51BE9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51BE9" w:rsidRPr="00A27D1E" w14:paraId="1BDAE62E" w14:textId="77777777" w:rsidTr="00693925">
        <w:tc>
          <w:tcPr>
            <w:tcW w:w="4050" w:type="dxa"/>
          </w:tcPr>
          <w:p w14:paraId="2AB7E912" w14:textId="77777777" w:rsidR="00F51BE9" w:rsidRPr="00522E6A" w:rsidRDefault="00F51BE9" w:rsidP="00F51BE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6C7512CE" w14:textId="77777777" w:rsidR="00F51BE9" w:rsidRDefault="00F51BE9" w:rsidP="00F51BE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25F5CAC" w14:textId="77777777" w:rsidR="00F51BE9" w:rsidRDefault="00F51BE9" w:rsidP="00F51BE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F732BCA" w14:textId="77777777" w:rsidR="00F51BE9" w:rsidRDefault="00F51BE9" w:rsidP="00F51BE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63E783" w14:textId="77777777" w:rsidR="00F51BE9" w:rsidRPr="00BE704B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3B53B46" w14:textId="77777777" w:rsidR="00F51BE9" w:rsidRDefault="00F51BE9" w:rsidP="00F51BE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AAFA621" w14:textId="77777777" w:rsidR="00F51BE9" w:rsidRPr="00BE704B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F84FC96" w14:textId="77777777" w:rsidR="00F51BE9" w:rsidRDefault="00F51BE9" w:rsidP="00F51BE9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51BE9" w:rsidRPr="00A27D1E" w14:paraId="0ECEA160" w14:textId="77777777" w:rsidTr="00693925">
        <w:tc>
          <w:tcPr>
            <w:tcW w:w="4050" w:type="dxa"/>
          </w:tcPr>
          <w:p w14:paraId="37BD2477" w14:textId="77777777" w:rsidR="00F51BE9" w:rsidRPr="00C12557" w:rsidRDefault="00F51BE9" w:rsidP="00F51BE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โพลีน ชีวะอินทรีย์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6E2CB415" w14:textId="61E1C8EF" w:rsidR="00F51BE9" w:rsidRDefault="00F51BE9" w:rsidP="00F51BE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203</w:t>
            </w:r>
          </w:p>
        </w:tc>
        <w:tc>
          <w:tcPr>
            <w:tcW w:w="270" w:type="dxa"/>
          </w:tcPr>
          <w:p w14:paraId="44057513" w14:textId="77777777" w:rsidR="00F51BE9" w:rsidRDefault="00F51BE9" w:rsidP="00F51BE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0694607" w14:textId="521E3547" w:rsidR="00F51BE9" w:rsidRDefault="00F51BE9" w:rsidP="00F51BE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</w:p>
        </w:tc>
        <w:tc>
          <w:tcPr>
            <w:tcW w:w="270" w:type="dxa"/>
          </w:tcPr>
          <w:p w14:paraId="01B03225" w14:textId="77777777" w:rsidR="00F51BE9" w:rsidRPr="007944F1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-115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F806060" w14:textId="4534DEB4" w:rsidR="00F51BE9" w:rsidRDefault="00F51BE9" w:rsidP="00F51BE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203</w:t>
            </w:r>
          </w:p>
        </w:tc>
        <w:tc>
          <w:tcPr>
            <w:tcW w:w="270" w:type="dxa"/>
          </w:tcPr>
          <w:p w14:paraId="5AFE1FC9" w14:textId="77777777" w:rsidR="00F51BE9" w:rsidRPr="007944F1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-115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2165BDA" w14:textId="361B17B8" w:rsidR="00F51BE9" w:rsidRDefault="00F51BE9" w:rsidP="00F51BE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</w:p>
        </w:tc>
      </w:tr>
      <w:tr w:rsidR="00F51BE9" w:rsidRPr="00A27D1E" w14:paraId="63D921C4" w14:textId="77777777" w:rsidTr="00693925">
        <w:tc>
          <w:tcPr>
            <w:tcW w:w="4050" w:type="dxa"/>
          </w:tcPr>
          <w:p w14:paraId="281197EC" w14:textId="77777777" w:rsidR="00F51BE9" w:rsidRPr="00C12557" w:rsidRDefault="00F51BE9" w:rsidP="00F51BE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</w:tcPr>
          <w:p w14:paraId="45FE0D7A" w14:textId="2DE66D57" w:rsidR="00F51BE9" w:rsidRDefault="00F51BE9" w:rsidP="00F51BE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3,216</w:t>
            </w:r>
          </w:p>
        </w:tc>
        <w:tc>
          <w:tcPr>
            <w:tcW w:w="270" w:type="dxa"/>
          </w:tcPr>
          <w:p w14:paraId="3E57EBDE" w14:textId="77777777" w:rsidR="00F51BE9" w:rsidRDefault="00F51BE9" w:rsidP="00F51BE9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E0088BA" w14:textId="6BEEC8D2" w:rsidR="00F51BE9" w:rsidRDefault="00F51BE9" w:rsidP="00F51BE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083</w:t>
            </w:r>
          </w:p>
        </w:tc>
        <w:tc>
          <w:tcPr>
            <w:tcW w:w="270" w:type="dxa"/>
          </w:tcPr>
          <w:p w14:paraId="058A22B0" w14:textId="77777777" w:rsidR="00F51BE9" w:rsidRPr="00BE704B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F61689F" w14:textId="6CC4147A" w:rsidR="00F51BE9" w:rsidRDefault="00F51BE9" w:rsidP="00F51BE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3,216</w:t>
            </w:r>
          </w:p>
        </w:tc>
        <w:tc>
          <w:tcPr>
            <w:tcW w:w="270" w:type="dxa"/>
          </w:tcPr>
          <w:p w14:paraId="76F75574" w14:textId="77777777" w:rsidR="00F51BE9" w:rsidRPr="00BE704B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9963E1A" w14:textId="4869D0AD" w:rsidR="00F51BE9" w:rsidRDefault="00F51BE9" w:rsidP="00F51BE9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083</w:t>
            </w:r>
          </w:p>
        </w:tc>
      </w:tr>
      <w:tr w:rsidR="00F51BE9" w:rsidRPr="00A27D1E" w14:paraId="6C167F4C" w14:textId="77777777" w:rsidTr="00693925">
        <w:tc>
          <w:tcPr>
            <w:tcW w:w="4050" w:type="dxa"/>
          </w:tcPr>
          <w:p w14:paraId="1D1D9E59" w14:textId="77777777" w:rsidR="00F51BE9" w:rsidRPr="00C12557" w:rsidRDefault="00F51BE9" w:rsidP="00F51BE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</w:tcPr>
          <w:p w14:paraId="14507BF3" w14:textId="7BFD6763" w:rsidR="00F51BE9" w:rsidRPr="00B66F7B" w:rsidRDefault="00F51BE9" w:rsidP="00F51BE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166</w:t>
            </w:r>
          </w:p>
        </w:tc>
        <w:tc>
          <w:tcPr>
            <w:tcW w:w="270" w:type="dxa"/>
          </w:tcPr>
          <w:p w14:paraId="6EAFD4EB" w14:textId="77777777" w:rsidR="00F51BE9" w:rsidRDefault="00F51BE9" w:rsidP="00F51BE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A882BB0" w14:textId="429B0CEF" w:rsidR="00F51BE9" w:rsidRDefault="00F51BE9" w:rsidP="00F51BE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152</w:t>
            </w:r>
          </w:p>
        </w:tc>
        <w:tc>
          <w:tcPr>
            <w:tcW w:w="270" w:type="dxa"/>
          </w:tcPr>
          <w:p w14:paraId="0500E392" w14:textId="77777777" w:rsidR="00F51BE9" w:rsidRPr="00BE704B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E270958" w14:textId="0AB341EE" w:rsidR="00F51BE9" w:rsidRPr="00B66F7B" w:rsidRDefault="00F51BE9" w:rsidP="00F51BE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166</w:t>
            </w:r>
          </w:p>
        </w:tc>
        <w:tc>
          <w:tcPr>
            <w:tcW w:w="270" w:type="dxa"/>
          </w:tcPr>
          <w:p w14:paraId="0A9E3C61" w14:textId="77777777" w:rsidR="00F51BE9" w:rsidRPr="00BE704B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37F0CAF" w14:textId="1E7746BB" w:rsidR="00F51BE9" w:rsidRDefault="00F51BE9" w:rsidP="00F51BE9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152</w:t>
            </w:r>
          </w:p>
        </w:tc>
      </w:tr>
      <w:tr w:rsidR="00F51BE9" w:rsidRPr="00A27D1E" w14:paraId="2E1F1926" w14:textId="77777777" w:rsidTr="00693925">
        <w:tc>
          <w:tcPr>
            <w:tcW w:w="4050" w:type="dxa"/>
          </w:tcPr>
          <w:p w14:paraId="65AD45CB" w14:textId="18FFF721" w:rsidR="00F51BE9" w:rsidRPr="00C12557" w:rsidRDefault="00F51BE9" w:rsidP="00F51BE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54020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 (มหาชน)</w:t>
            </w:r>
          </w:p>
        </w:tc>
        <w:tc>
          <w:tcPr>
            <w:tcW w:w="1080" w:type="dxa"/>
          </w:tcPr>
          <w:p w14:paraId="435B6891" w14:textId="4374376D" w:rsidR="00F51BE9" w:rsidRDefault="00F51BE9" w:rsidP="00F51BE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24C76B21" w14:textId="77777777" w:rsidR="00F51BE9" w:rsidRDefault="00F51BE9" w:rsidP="00F51BE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1658C69" w14:textId="47C8FA88" w:rsidR="00F51BE9" w:rsidRPr="006145CD" w:rsidRDefault="00F51BE9" w:rsidP="00F51BE9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FC84D31" w14:textId="77777777" w:rsidR="00F51BE9" w:rsidRPr="00125D26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24641B8" w14:textId="75A6F8D7" w:rsidR="00F51BE9" w:rsidRDefault="00F51BE9" w:rsidP="00F51BE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1C53FF7F" w14:textId="77777777" w:rsidR="00F51BE9" w:rsidRPr="00125D26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D7D61D5" w14:textId="60E12B27" w:rsidR="00F51BE9" w:rsidRPr="006145CD" w:rsidRDefault="00F51BE9" w:rsidP="00F51BE9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51BE9" w:rsidRPr="00A27D1E" w14:paraId="5530F1F8" w14:textId="77777777" w:rsidTr="00693925">
        <w:tc>
          <w:tcPr>
            <w:tcW w:w="4050" w:type="dxa"/>
          </w:tcPr>
          <w:p w14:paraId="74DBA1B0" w14:textId="29BC3C94" w:rsidR="00F51BE9" w:rsidRPr="00207016" w:rsidRDefault="00F51BE9" w:rsidP="00F51BE9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ทีพีไอ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รักษ์สุขภาพ จำกัด</w:t>
            </w:r>
          </w:p>
        </w:tc>
        <w:tc>
          <w:tcPr>
            <w:tcW w:w="1080" w:type="dxa"/>
          </w:tcPr>
          <w:p w14:paraId="28D6CC48" w14:textId="5C7F312E" w:rsidR="00F51BE9" w:rsidRDefault="00F51BE9" w:rsidP="00F51BE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</w:tcPr>
          <w:p w14:paraId="5367BCFF" w14:textId="77777777" w:rsidR="00F51BE9" w:rsidRDefault="00F51BE9" w:rsidP="00F51BE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DCA707B" w14:textId="6EDBE014" w:rsidR="00F51BE9" w:rsidRPr="0050060F" w:rsidRDefault="00F51BE9" w:rsidP="00F51BE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</w:p>
        </w:tc>
        <w:tc>
          <w:tcPr>
            <w:tcW w:w="270" w:type="dxa"/>
          </w:tcPr>
          <w:p w14:paraId="6A4A0376" w14:textId="77777777" w:rsidR="00F51BE9" w:rsidRPr="00125D26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473AB79" w14:textId="5B7FF59E" w:rsidR="00F51BE9" w:rsidRDefault="00F51BE9" w:rsidP="00F51BE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</w:tcPr>
          <w:p w14:paraId="5486001F" w14:textId="77777777" w:rsidR="00F51BE9" w:rsidRPr="00125D26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3BF83D3" w14:textId="3941725A" w:rsidR="00F51BE9" w:rsidRPr="0050060F" w:rsidRDefault="00F51BE9" w:rsidP="00F51BE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</w:p>
        </w:tc>
      </w:tr>
      <w:tr w:rsidR="00F51BE9" w:rsidRPr="00A27D1E" w14:paraId="781F7E96" w14:textId="77777777" w:rsidTr="00693925">
        <w:tc>
          <w:tcPr>
            <w:tcW w:w="4050" w:type="dxa"/>
          </w:tcPr>
          <w:p w14:paraId="51D548E8" w14:textId="356CB15D" w:rsidR="00F51BE9" w:rsidRDefault="00F51BE9" w:rsidP="00F51BE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มาสเตอร์ อาชีพ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080" w:type="dxa"/>
          </w:tcPr>
          <w:p w14:paraId="7E5ABBED" w14:textId="168E90B9" w:rsidR="00F51BE9" w:rsidRDefault="00F51BE9" w:rsidP="00F51BE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460</w:t>
            </w:r>
          </w:p>
        </w:tc>
        <w:tc>
          <w:tcPr>
            <w:tcW w:w="270" w:type="dxa"/>
          </w:tcPr>
          <w:p w14:paraId="79E87685" w14:textId="77777777" w:rsidR="00F51BE9" w:rsidRDefault="00F51BE9" w:rsidP="00F51BE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617BD3B" w14:textId="0B5AC4FA" w:rsidR="00F51BE9" w:rsidRPr="0050060F" w:rsidRDefault="00F51BE9" w:rsidP="00F51BE9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7C37672" w14:textId="77777777" w:rsidR="00F51BE9" w:rsidRPr="00125D26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0A3D079" w14:textId="6835FE93" w:rsidR="00F51BE9" w:rsidRDefault="00F51BE9" w:rsidP="00F51BE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460</w:t>
            </w:r>
          </w:p>
        </w:tc>
        <w:tc>
          <w:tcPr>
            <w:tcW w:w="270" w:type="dxa"/>
          </w:tcPr>
          <w:p w14:paraId="0781A2BA" w14:textId="77777777" w:rsidR="00F51BE9" w:rsidRPr="00125D26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34C7B36" w14:textId="1ECCB1DA" w:rsidR="00F51BE9" w:rsidRPr="0050060F" w:rsidRDefault="00F51BE9" w:rsidP="00F51BE9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51BE9" w:rsidRPr="00A27D1E" w14:paraId="348ABCBA" w14:textId="77777777" w:rsidTr="00693925">
        <w:tc>
          <w:tcPr>
            <w:tcW w:w="4050" w:type="dxa"/>
          </w:tcPr>
          <w:p w14:paraId="74C698DE" w14:textId="480D2672" w:rsidR="00F51BE9" w:rsidRDefault="00F51BE9" w:rsidP="00F51BE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ออลซีซั่นส์ จำกัด</w:t>
            </w:r>
          </w:p>
        </w:tc>
        <w:tc>
          <w:tcPr>
            <w:tcW w:w="1080" w:type="dxa"/>
          </w:tcPr>
          <w:p w14:paraId="01E37FDA" w14:textId="7652C8F8" w:rsidR="00F51BE9" w:rsidRDefault="00F51BE9" w:rsidP="00F51BE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10,942</w:t>
            </w:r>
          </w:p>
        </w:tc>
        <w:tc>
          <w:tcPr>
            <w:tcW w:w="270" w:type="dxa"/>
          </w:tcPr>
          <w:p w14:paraId="0FAC83C6" w14:textId="77777777" w:rsidR="00F51BE9" w:rsidRDefault="00F51BE9" w:rsidP="00F51BE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847F189" w14:textId="4E6994BD" w:rsidR="00F51BE9" w:rsidRPr="0050060F" w:rsidRDefault="00F51BE9" w:rsidP="00F51BE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052</w:t>
            </w:r>
          </w:p>
        </w:tc>
        <w:tc>
          <w:tcPr>
            <w:tcW w:w="270" w:type="dxa"/>
          </w:tcPr>
          <w:p w14:paraId="2B0A04DD" w14:textId="77777777" w:rsidR="00F51BE9" w:rsidRPr="00125D26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A6961EF" w14:textId="099D5E36" w:rsidR="00F51BE9" w:rsidRDefault="00F51BE9" w:rsidP="00F51BE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10,942</w:t>
            </w:r>
          </w:p>
        </w:tc>
        <w:tc>
          <w:tcPr>
            <w:tcW w:w="270" w:type="dxa"/>
          </w:tcPr>
          <w:p w14:paraId="77DEEAE2" w14:textId="77777777" w:rsidR="00F51BE9" w:rsidRPr="00125D26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DE5D0DE" w14:textId="2DCFB2CA" w:rsidR="00F51BE9" w:rsidRPr="0050060F" w:rsidRDefault="00F51BE9" w:rsidP="00F51BE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052</w:t>
            </w:r>
          </w:p>
        </w:tc>
      </w:tr>
      <w:tr w:rsidR="00F51BE9" w:rsidRPr="00A27D1E" w14:paraId="4223AC44" w14:textId="77777777" w:rsidTr="00693925">
        <w:tc>
          <w:tcPr>
            <w:tcW w:w="4050" w:type="dxa"/>
          </w:tcPr>
          <w:p w14:paraId="34D50AA8" w14:textId="3B88B7C9" w:rsidR="00F51BE9" w:rsidRDefault="00F51BE9" w:rsidP="00F51BE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บริษัท บางกอกสหประกันชีวิต จำกัด (มหาชน)</w:t>
            </w:r>
          </w:p>
        </w:tc>
        <w:tc>
          <w:tcPr>
            <w:tcW w:w="1080" w:type="dxa"/>
          </w:tcPr>
          <w:p w14:paraId="6C06ACFD" w14:textId="60F4C209" w:rsidR="00F51BE9" w:rsidRDefault="00F51BE9" w:rsidP="00F51BE9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7275D92" w14:textId="77777777" w:rsidR="00F51BE9" w:rsidRDefault="00F51BE9" w:rsidP="00F51BE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C3D8707" w14:textId="437BE9AE" w:rsidR="00F51BE9" w:rsidRPr="0050060F" w:rsidRDefault="00F51BE9" w:rsidP="00F51BE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7F71DAFA" w14:textId="77777777" w:rsidR="00F51BE9" w:rsidRPr="00125D26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DEA94F1" w14:textId="7533FD3A" w:rsidR="00F51BE9" w:rsidRDefault="00F51BE9" w:rsidP="00F51BE9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B60BF96" w14:textId="77777777" w:rsidR="00F51BE9" w:rsidRPr="00125D26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09A2B5C3" w14:textId="140ACAE0" w:rsidR="00F51BE9" w:rsidRPr="0050060F" w:rsidRDefault="00F51BE9" w:rsidP="00F51BE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F51BE9" w:rsidRPr="00A27D1E" w14:paraId="456189C8" w14:textId="77777777" w:rsidTr="00693925">
        <w:tc>
          <w:tcPr>
            <w:tcW w:w="4050" w:type="dxa"/>
          </w:tcPr>
          <w:p w14:paraId="5276AE86" w14:textId="07EFB0AD" w:rsidR="00F51BE9" w:rsidRDefault="00F51BE9" w:rsidP="00F51BE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080" w:type="dxa"/>
          </w:tcPr>
          <w:p w14:paraId="2E122FC2" w14:textId="28C4BB7F" w:rsidR="00F51BE9" w:rsidRDefault="00F51BE9" w:rsidP="00F51BE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270" w:type="dxa"/>
          </w:tcPr>
          <w:p w14:paraId="0ABF0098" w14:textId="77777777" w:rsidR="00F51BE9" w:rsidRDefault="00F51BE9" w:rsidP="00F51BE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C8675E6" w14:textId="03C09BF2" w:rsidR="00F51BE9" w:rsidRDefault="00F51BE9" w:rsidP="00F51BE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70" w:type="dxa"/>
          </w:tcPr>
          <w:p w14:paraId="2D65D89D" w14:textId="77777777" w:rsidR="00F51BE9" w:rsidRPr="00125D26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3733D3A1" w14:textId="56129301" w:rsidR="00F51BE9" w:rsidRDefault="00F51BE9" w:rsidP="00F51BE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270" w:type="dxa"/>
          </w:tcPr>
          <w:p w14:paraId="5A4AA419" w14:textId="77777777" w:rsidR="00F51BE9" w:rsidRPr="00125D26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7C864066" w14:textId="7D159E88" w:rsidR="00F51BE9" w:rsidRDefault="00F51BE9" w:rsidP="00F51BE9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</w:tr>
      <w:tr w:rsidR="00F51BE9" w:rsidRPr="00A27D1E" w14:paraId="6B0779D8" w14:textId="77777777" w:rsidTr="00693925">
        <w:tc>
          <w:tcPr>
            <w:tcW w:w="4050" w:type="dxa"/>
          </w:tcPr>
          <w:p w14:paraId="0EA4A489" w14:textId="3BDFF00B" w:rsidR="00F51BE9" w:rsidRDefault="00F51BE9" w:rsidP="00F51B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ไบโอ ฟาร์มาซูติคอล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ส์</w:t>
            </w:r>
            <w:r w:rsidRPr="00664CF3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5D48D5D6" w14:textId="1E59C404" w:rsidR="00F51BE9" w:rsidRDefault="00F51BE9" w:rsidP="00F51BE9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E406A2D" w14:textId="77777777" w:rsidR="00F51BE9" w:rsidRDefault="00F51BE9" w:rsidP="00F51BE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8362EB8" w14:textId="0F2B3D54" w:rsidR="00F51BE9" w:rsidRDefault="00F51BE9" w:rsidP="00F51BE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684</w:t>
            </w:r>
          </w:p>
        </w:tc>
        <w:tc>
          <w:tcPr>
            <w:tcW w:w="270" w:type="dxa"/>
          </w:tcPr>
          <w:p w14:paraId="71AB11AC" w14:textId="77777777" w:rsidR="00F51BE9" w:rsidRPr="00125D26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4AD1E29A" w14:textId="219E71EB" w:rsidR="00F51BE9" w:rsidRDefault="00F51BE9" w:rsidP="00F51BE9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0EF162B" w14:textId="77777777" w:rsidR="00F51BE9" w:rsidRPr="00125D26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1F3262DD" w14:textId="416FB939" w:rsidR="00F51BE9" w:rsidRDefault="00F51BE9" w:rsidP="00F51BE9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684</w:t>
            </w:r>
          </w:p>
        </w:tc>
      </w:tr>
      <w:tr w:rsidR="00F51BE9" w:rsidRPr="00A27D1E" w14:paraId="24EB8B2F" w14:textId="77777777" w:rsidTr="00693925">
        <w:tc>
          <w:tcPr>
            <w:tcW w:w="4050" w:type="dxa"/>
            <w:vAlign w:val="bottom"/>
          </w:tcPr>
          <w:p w14:paraId="7A148870" w14:textId="77777777" w:rsidR="00F51BE9" w:rsidRPr="00AD37E5" w:rsidRDefault="00F51BE9" w:rsidP="00F51BE9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C33564" w14:textId="74C18EDD" w:rsidR="00F51BE9" w:rsidRPr="00BD09F7" w:rsidRDefault="00F51BE9" w:rsidP="00F51BE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72,159</w:t>
            </w:r>
          </w:p>
        </w:tc>
        <w:tc>
          <w:tcPr>
            <w:tcW w:w="270" w:type="dxa"/>
          </w:tcPr>
          <w:p w14:paraId="5BE3E4D0" w14:textId="77777777" w:rsidR="00F51BE9" w:rsidRPr="00BD09F7" w:rsidRDefault="00F51BE9" w:rsidP="00F51BE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CDF533" w14:textId="08DC6BA7" w:rsidR="00F51BE9" w:rsidRPr="000E008F" w:rsidRDefault="00F51BE9" w:rsidP="00F51BE9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00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105,931</w:t>
            </w:r>
          </w:p>
        </w:tc>
        <w:tc>
          <w:tcPr>
            <w:tcW w:w="270" w:type="dxa"/>
          </w:tcPr>
          <w:p w14:paraId="08449194" w14:textId="77777777" w:rsidR="00F51BE9" w:rsidRPr="00BD09F7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918B65" w14:textId="40142D5B" w:rsidR="00F51BE9" w:rsidRPr="00BD09F7" w:rsidRDefault="00F51BE9" w:rsidP="00F51BE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72,159</w:t>
            </w:r>
          </w:p>
        </w:tc>
        <w:tc>
          <w:tcPr>
            <w:tcW w:w="270" w:type="dxa"/>
          </w:tcPr>
          <w:p w14:paraId="6F9D771B" w14:textId="77777777" w:rsidR="00F51BE9" w:rsidRPr="00BD09F7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EF49B6" w14:textId="7621963F" w:rsidR="00F51BE9" w:rsidRPr="000E008F" w:rsidRDefault="00F51BE9" w:rsidP="00F51BE9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E00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105,931</w:t>
            </w:r>
          </w:p>
        </w:tc>
      </w:tr>
    </w:tbl>
    <w:p w14:paraId="691A5526" w14:textId="4E610823" w:rsidR="00EC3145" w:rsidRDefault="00EC3145">
      <w:bookmarkStart w:id="0" w:name="_Hlk133926928"/>
    </w:p>
    <w:p w14:paraId="7B821289" w14:textId="77777777" w:rsidR="00EC3145" w:rsidRDefault="00EC3145">
      <w:pPr>
        <w:spacing w:line="240" w:lineRule="auto"/>
      </w:pPr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0276FB" w:rsidRPr="000E72B7" w14:paraId="76DEDCDD" w14:textId="77777777">
        <w:tc>
          <w:tcPr>
            <w:tcW w:w="4050" w:type="dxa"/>
          </w:tcPr>
          <w:p w14:paraId="00B1E17A" w14:textId="3462D32C" w:rsidR="000276FB" w:rsidRPr="00255AC3" w:rsidRDefault="000276FB" w:rsidP="000276FB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4323AA69" w14:textId="77777777" w:rsidR="000276FB" w:rsidRPr="000E72B7" w:rsidRDefault="000276FB" w:rsidP="000276F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A4D549D" w14:textId="77777777" w:rsidR="000276FB" w:rsidRPr="000E72B7" w:rsidRDefault="000276FB" w:rsidP="000276F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3B3E181" w14:textId="77777777" w:rsidR="000276FB" w:rsidRPr="000E72B7" w:rsidRDefault="000276FB" w:rsidP="000276F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0"/>
      <w:tr w:rsidR="00B7542E" w:rsidRPr="000E72B7" w14:paraId="5E934D15" w14:textId="77777777">
        <w:tc>
          <w:tcPr>
            <w:tcW w:w="4050" w:type="dxa"/>
          </w:tcPr>
          <w:p w14:paraId="5ECC03AB" w14:textId="77777777" w:rsidR="00B7542E" w:rsidRPr="004F5468" w:rsidRDefault="00B7542E" w:rsidP="00B7542E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3B59ADA" w14:textId="1D203052" w:rsidR="00B7542E" w:rsidRPr="006145CD" w:rsidRDefault="00B7542E" w:rsidP="00B7542E">
            <w:pPr>
              <w:pStyle w:val="Bo-Blankline"/>
              <w:ind w:left="-110" w:right="-110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79026DF7" w14:textId="77777777" w:rsidR="00B7542E" w:rsidRPr="000E72B7" w:rsidRDefault="00B7542E" w:rsidP="00B7542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419596" w14:textId="08265518" w:rsidR="00B7542E" w:rsidRPr="006145CD" w:rsidRDefault="00B7542E" w:rsidP="00B7542E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08149B40" w14:textId="77777777" w:rsidR="00B7542E" w:rsidRPr="000E72B7" w:rsidRDefault="00B7542E" w:rsidP="00B7542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948E31" w14:textId="050D2E4E" w:rsidR="00B7542E" w:rsidRPr="006145CD" w:rsidRDefault="00B7542E" w:rsidP="00B7542E">
            <w:pPr>
              <w:pStyle w:val="Bo-Blankline"/>
              <w:ind w:left="-110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731F9A28" w14:textId="77777777" w:rsidR="00B7542E" w:rsidRPr="000E72B7" w:rsidRDefault="00B7542E" w:rsidP="00B7542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69DEC1" w14:textId="19FB9966" w:rsidR="00B7542E" w:rsidRPr="006145CD" w:rsidRDefault="00B7542E" w:rsidP="00B7542E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B283F" w:rsidRPr="000E72B7" w14:paraId="001F821A" w14:textId="77777777">
        <w:tc>
          <w:tcPr>
            <w:tcW w:w="4050" w:type="dxa"/>
          </w:tcPr>
          <w:p w14:paraId="5400F698" w14:textId="77777777" w:rsidR="00BB283F" w:rsidRPr="00255AC3" w:rsidRDefault="00BB283F" w:rsidP="00BB283F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010880" w14:textId="53AF9424" w:rsidR="00BB283F" w:rsidRPr="000E72B7" w:rsidRDefault="00BB283F" w:rsidP="00BB283F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76AFE3D3" w14:textId="77777777" w:rsidR="00BB283F" w:rsidRPr="000E72B7" w:rsidRDefault="00BB283F" w:rsidP="00BB283F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C400E0" w14:textId="6896925C" w:rsidR="00BB283F" w:rsidRPr="000E72B7" w:rsidRDefault="00BB283F" w:rsidP="00BB283F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7E626883" w14:textId="77777777" w:rsidR="00BB283F" w:rsidRPr="000E72B7" w:rsidRDefault="00BB283F" w:rsidP="00BB283F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50734F" w14:textId="6BB7C31B" w:rsidR="00BB283F" w:rsidRPr="000E72B7" w:rsidRDefault="00BB283F" w:rsidP="00BB283F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49647225" w14:textId="77777777" w:rsidR="00BB283F" w:rsidRPr="000E72B7" w:rsidRDefault="00BB283F" w:rsidP="00BB283F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7BC41E" w14:textId="32D880C1" w:rsidR="00BB283F" w:rsidRPr="000E72B7" w:rsidRDefault="00BB283F" w:rsidP="00BB283F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</w:tr>
      <w:tr w:rsidR="00BB283F" w:rsidRPr="000E72B7" w14:paraId="043134E4" w14:textId="77777777">
        <w:tc>
          <w:tcPr>
            <w:tcW w:w="4050" w:type="dxa"/>
          </w:tcPr>
          <w:p w14:paraId="53CED2B2" w14:textId="77777777" w:rsidR="00BB283F" w:rsidRPr="000E72B7" w:rsidRDefault="00BB283F" w:rsidP="00BB283F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4075D9CC" w14:textId="77777777" w:rsidR="00BB283F" w:rsidRPr="000E72B7" w:rsidRDefault="00BB283F" w:rsidP="00BB283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B283F" w:rsidRPr="000E72B7" w14:paraId="0730BACA" w14:textId="77777777">
        <w:tc>
          <w:tcPr>
            <w:tcW w:w="4050" w:type="dxa"/>
          </w:tcPr>
          <w:p w14:paraId="6EC6B0C5" w14:textId="77777777" w:rsidR="00BB283F" w:rsidRPr="000E72B7" w:rsidRDefault="00BB283F" w:rsidP="00BB283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1080" w:type="dxa"/>
          </w:tcPr>
          <w:p w14:paraId="57785A45" w14:textId="555DEB1C" w:rsidR="00BB283F" w:rsidRDefault="00BB283F" w:rsidP="00BB283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2BE7B4" w14:textId="77777777" w:rsidR="00BB283F" w:rsidRPr="000E72B7" w:rsidRDefault="00BB283F" w:rsidP="00BB283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264A7AE" w14:textId="77777777" w:rsidR="00BB283F" w:rsidRPr="000E72B7" w:rsidRDefault="00BB283F" w:rsidP="00BB283F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817608" w14:textId="77777777" w:rsidR="00BB283F" w:rsidRPr="000E72B7" w:rsidRDefault="00BB283F" w:rsidP="00BB28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99F71D" w14:textId="77777777" w:rsidR="00BB283F" w:rsidRDefault="00BB283F" w:rsidP="00BB283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A9BDB9" w14:textId="77777777" w:rsidR="00BB283F" w:rsidRPr="000E72B7" w:rsidRDefault="00BB283F" w:rsidP="00BB28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E01FCC" w14:textId="77777777" w:rsidR="00BB283F" w:rsidRPr="000E72B7" w:rsidRDefault="00BB283F" w:rsidP="00BB283F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B283F" w:rsidRPr="000E72B7" w14:paraId="0B34DC79" w14:textId="77777777" w:rsidTr="00504932">
        <w:tc>
          <w:tcPr>
            <w:tcW w:w="4050" w:type="dxa"/>
          </w:tcPr>
          <w:p w14:paraId="737A9D83" w14:textId="77777777" w:rsidR="00BB283F" w:rsidRPr="000E72B7" w:rsidRDefault="00BB283F" w:rsidP="00BB283F">
            <w:pPr>
              <w:spacing w:line="240" w:lineRule="atLeast"/>
              <w:ind w:left="156"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ภายใน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หนึ่ง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</w:tcPr>
          <w:p w14:paraId="41F9AB64" w14:textId="77777777" w:rsidR="00BB283F" w:rsidRPr="00504932" w:rsidRDefault="00BB283F" w:rsidP="00BB283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230FE76" w14:textId="77777777" w:rsidR="00BB283F" w:rsidRPr="00504932" w:rsidRDefault="00BB283F" w:rsidP="00BB283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C9EB442" w14:textId="77777777" w:rsidR="00BB283F" w:rsidRPr="00504932" w:rsidRDefault="00BB283F" w:rsidP="00BB283F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F761513" w14:textId="77777777" w:rsidR="00BB283F" w:rsidRPr="00504932" w:rsidRDefault="00BB283F" w:rsidP="00BB28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137695" w14:textId="77777777" w:rsidR="00BB283F" w:rsidRPr="00504932" w:rsidRDefault="00BB283F" w:rsidP="00BB283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B9158F" w14:textId="77777777" w:rsidR="00BB283F" w:rsidRPr="000E72B7" w:rsidRDefault="00BB283F" w:rsidP="00BB28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7CEA4A" w14:textId="77777777" w:rsidR="00BB283F" w:rsidRPr="000E72B7" w:rsidRDefault="00BB283F" w:rsidP="00BB283F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51BE9" w:rsidRPr="000E72B7" w14:paraId="75CE1ADC" w14:textId="77777777" w:rsidTr="00504932">
        <w:tc>
          <w:tcPr>
            <w:tcW w:w="4050" w:type="dxa"/>
          </w:tcPr>
          <w:p w14:paraId="05FABB4B" w14:textId="71696C3C" w:rsidR="00F51BE9" w:rsidRPr="009B1860" w:rsidRDefault="00F51BE9" w:rsidP="00F51B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86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9B1860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7EEFDB99" w14:textId="0692C59B" w:rsidR="00F51BE9" w:rsidRPr="00504932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28,929</w:t>
            </w:r>
          </w:p>
        </w:tc>
        <w:tc>
          <w:tcPr>
            <w:tcW w:w="270" w:type="dxa"/>
          </w:tcPr>
          <w:p w14:paraId="52C874FE" w14:textId="77777777" w:rsidR="00F51BE9" w:rsidRPr="00504932" w:rsidRDefault="00F51BE9" w:rsidP="00F51BE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F3D0A37" w14:textId="1DA0C26A" w:rsidR="00F51BE9" w:rsidRPr="00504932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49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27,821</w:t>
            </w:r>
          </w:p>
        </w:tc>
        <w:tc>
          <w:tcPr>
            <w:tcW w:w="270" w:type="dxa"/>
          </w:tcPr>
          <w:p w14:paraId="13BDC6EF" w14:textId="77777777" w:rsidR="00F51BE9" w:rsidRPr="00504932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85887A" w14:textId="368A017E" w:rsidR="00F51BE9" w:rsidRPr="00504932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28,929</w:t>
            </w:r>
          </w:p>
        </w:tc>
        <w:tc>
          <w:tcPr>
            <w:tcW w:w="270" w:type="dxa"/>
          </w:tcPr>
          <w:p w14:paraId="07D19F5E" w14:textId="77777777" w:rsidR="00F51BE9" w:rsidRPr="000E72B7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DB941F" w14:textId="5F3AEFB4" w:rsidR="00F51BE9" w:rsidRPr="000E72B7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821</w:t>
            </w:r>
          </w:p>
        </w:tc>
      </w:tr>
      <w:tr w:rsidR="00F51BE9" w:rsidRPr="000E72B7" w14:paraId="395F0A27" w14:textId="77777777" w:rsidTr="00504932">
        <w:tc>
          <w:tcPr>
            <w:tcW w:w="4050" w:type="dxa"/>
          </w:tcPr>
          <w:p w14:paraId="7EE97390" w14:textId="77777777" w:rsidR="00F51BE9" w:rsidRPr="000E72B7" w:rsidRDefault="00F51BE9" w:rsidP="00F51BE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5D034F13" w14:textId="77777777" w:rsidR="00F51BE9" w:rsidRPr="00504932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2FD7E2B" w14:textId="77777777" w:rsidR="00F51BE9" w:rsidRPr="00504932" w:rsidRDefault="00F51BE9" w:rsidP="00F51BE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1DE1189" w14:textId="77777777" w:rsidR="00F51BE9" w:rsidRPr="00504932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538D69" w14:textId="77777777" w:rsidR="00F51BE9" w:rsidRPr="00504932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64CA6A" w14:textId="77777777" w:rsidR="00F51BE9" w:rsidRPr="00504932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B6131C" w14:textId="77777777" w:rsidR="00F51BE9" w:rsidRPr="000056FC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07E167" w14:textId="77777777" w:rsidR="00F51BE9" w:rsidRPr="000056FC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51BE9" w:rsidRPr="000E72B7" w14:paraId="7C7D8583" w14:textId="77777777" w:rsidTr="00170557">
        <w:tc>
          <w:tcPr>
            <w:tcW w:w="4050" w:type="dxa"/>
          </w:tcPr>
          <w:p w14:paraId="0E155CED" w14:textId="77777777" w:rsidR="00F51BE9" w:rsidRPr="000E72B7" w:rsidRDefault="00F51BE9" w:rsidP="00F51B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vAlign w:val="bottom"/>
          </w:tcPr>
          <w:p w14:paraId="649AB302" w14:textId="47B37891" w:rsidR="00F51BE9" w:rsidRPr="00504932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3,045</w:t>
            </w:r>
          </w:p>
        </w:tc>
        <w:tc>
          <w:tcPr>
            <w:tcW w:w="270" w:type="dxa"/>
          </w:tcPr>
          <w:p w14:paraId="1DD2356F" w14:textId="77777777" w:rsidR="00F51BE9" w:rsidRPr="00504932" w:rsidRDefault="00F51BE9" w:rsidP="00F51BE9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458B7C5" w14:textId="3B4F23D7" w:rsidR="00F51BE9" w:rsidRPr="00504932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49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2,977</w:t>
            </w:r>
          </w:p>
        </w:tc>
        <w:tc>
          <w:tcPr>
            <w:tcW w:w="270" w:type="dxa"/>
          </w:tcPr>
          <w:p w14:paraId="7A8ECF3D" w14:textId="77777777" w:rsidR="00F51BE9" w:rsidRPr="00504932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14CB9" w14:textId="5F402374" w:rsidR="00F51BE9" w:rsidRPr="00504932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3,045</w:t>
            </w:r>
          </w:p>
        </w:tc>
        <w:tc>
          <w:tcPr>
            <w:tcW w:w="270" w:type="dxa"/>
          </w:tcPr>
          <w:p w14:paraId="53D92EE5" w14:textId="77777777" w:rsidR="00F51BE9" w:rsidRPr="000E72B7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E8F14A" w14:textId="730AB896" w:rsidR="00F51BE9" w:rsidRPr="000E72B7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977</w:t>
            </w:r>
          </w:p>
        </w:tc>
      </w:tr>
      <w:tr w:rsidR="00F51BE9" w:rsidRPr="000E72B7" w14:paraId="4E43D5BA" w14:textId="77777777" w:rsidTr="00170557">
        <w:tc>
          <w:tcPr>
            <w:tcW w:w="4050" w:type="dxa"/>
          </w:tcPr>
          <w:p w14:paraId="7677E66D" w14:textId="77777777" w:rsidR="00F51BE9" w:rsidRPr="000E72B7" w:rsidRDefault="00F51BE9" w:rsidP="00F51B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vAlign w:val="bottom"/>
          </w:tcPr>
          <w:p w14:paraId="70CFDCE7" w14:textId="6EDB8A80" w:rsidR="00F51BE9" w:rsidRPr="00504932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5,</w:t>
            </w:r>
            <w:r w:rsidR="000414E8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209</w:t>
            </w:r>
          </w:p>
        </w:tc>
        <w:tc>
          <w:tcPr>
            <w:tcW w:w="270" w:type="dxa"/>
          </w:tcPr>
          <w:p w14:paraId="715A8D1D" w14:textId="77777777" w:rsidR="00F51BE9" w:rsidRPr="00504932" w:rsidRDefault="00F51BE9" w:rsidP="00F51BE9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9E493D6" w14:textId="661EC5F2" w:rsidR="00F51BE9" w:rsidRPr="00504932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49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5,417</w:t>
            </w:r>
          </w:p>
        </w:tc>
        <w:tc>
          <w:tcPr>
            <w:tcW w:w="270" w:type="dxa"/>
          </w:tcPr>
          <w:p w14:paraId="11084DCA" w14:textId="77777777" w:rsidR="00F51BE9" w:rsidRPr="00504932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CF815" w14:textId="68BC7202" w:rsidR="00F51BE9" w:rsidRPr="00504932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5,</w:t>
            </w:r>
            <w:r w:rsidR="000414E8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209</w:t>
            </w:r>
          </w:p>
        </w:tc>
        <w:tc>
          <w:tcPr>
            <w:tcW w:w="270" w:type="dxa"/>
          </w:tcPr>
          <w:p w14:paraId="4EE5EBDC" w14:textId="77777777" w:rsidR="00F51BE9" w:rsidRPr="000E72B7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963388" w14:textId="7D58376B" w:rsidR="00F51BE9" w:rsidRPr="000E72B7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417</w:t>
            </w:r>
          </w:p>
        </w:tc>
      </w:tr>
      <w:tr w:rsidR="00F51BE9" w:rsidRPr="000E72B7" w14:paraId="1ABA410C" w14:textId="77777777" w:rsidTr="00170557">
        <w:tc>
          <w:tcPr>
            <w:tcW w:w="4050" w:type="dxa"/>
          </w:tcPr>
          <w:p w14:paraId="1B6B1AF0" w14:textId="4180C65C" w:rsidR="00F51BE9" w:rsidRPr="000E72B7" w:rsidRDefault="00F51BE9" w:rsidP="00F51B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76F51EE8" w14:textId="6A8028C3" w:rsidR="00F51BE9" w:rsidRPr="00504932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59</w:t>
            </w:r>
          </w:p>
        </w:tc>
        <w:tc>
          <w:tcPr>
            <w:tcW w:w="270" w:type="dxa"/>
          </w:tcPr>
          <w:p w14:paraId="34AFB38D" w14:textId="77777777" w:rsidR="00F51BE9" w:rsidRPr="00504932" w:rsidRDefault="00F51BE9" w:rsidP="00F51BE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387F912" w14:textId="2F66070B" w:rsidR="00F51BE9" w:rsidRPr="00504932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49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</w:p>
        </w:tc>
        <w:tc>
          <w:tcPr>
            <w:tcW w:w="270" w:type="dxa"/>
          </w:tcPr>
          <w:p w14:paraId="226B0101" w14:textId="77777777" w:rsidR="00F51BE9" w:rsidRPr="00504932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2588E" w14:textId="5BD52815" w:rsidR="00F51BE9" w:rsidRPr="00504932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="Angsana New (Headings CS)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59</w:t>
            </w:r>
          </w:p>
        </w:tc>
        <w:tc>
          <w:tcPr>
            <w:tcW w:w="270" w:type="dxa"/>
          </w:tcPr>
          <w:p w14:paraId="20DC2D95" w14:textId="77777777" w:rsidR="00F51BE9" w:rsidRPr="000E72B7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CD797B" w14:textId="22C6FC06" w:rsidR="00F51BE9" w:rsidRPr="000E72B7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</w:p>
        </w:tc>
      </w:tr>
      <w:tr w:rsidR="00F51BE9" w:rsidRPr="000E72B7" w14:paraId="0693086A" w14:textId="77777777" w:rsidTr="00170557">
        <w:tc>
          <w:tcPr>
            <w:tcW w:w="4050" w:type="dxa"/>
          </w:tcPr>
          <w:p w14:paraId="1F289B99" w14:textId="654A9954" w:rsidR="00F51BE9" w:rsidRPr="000E72B7" w:rsidRDefault="00F51BE9" w:rsidP="00F51B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3BA1">
              <w:rPr>
                <w:rFonts w:asciiTheme="majorBidi" w:hAnsi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080" w:type="dxa"/>
            <w:vAlign w:val="bottom"/>
          </w:tcPr>
          <w:p w14:paraId="73E61093" w14:textId="51A8BCB2" w:rsidR="00F51BE9" w:rsidRPr="00504932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1,292</w:t>
            </w:r>
          </w:p>
        </w:tc>
        <w:tc>
          <w:tcPr>
            <w:tcW w:w="270" w:type="dxa"/>
          </w:tcPr>
          <w:p w14:paraId="5C16C8FE" w14:textId="77777777" w:rsidR="00F51BE9" w:rsidRPr="00504932" w:rsidRDefault="00F51BE9" w:rsidP="00F51BE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129A032" w14:textId="60CB1B27" w:rsidR="00F51BE9" w:rsidRPr="00504932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4932">
              <w:rPr>
                <w:rFonts w:ascii="Angsana New" w:hAnsi="Angsana New"/>
                <w:sz w:val="30"/>
                <w:szCs w:val="30"/>
                <w:lang w:val="en-US"/>
              </w:rPr>
              <w:t>1,283</w:t>
            </w:r>
          </w:p>
        </w:tc>
        <w:tc>
          <w:tcPr>
            <w:tcW w:w="270" w:type="dxa"/>
          </w:tcPr>
          <w:p w14:paraId="64F39BE4" w14:textId="77777777" w:rsidR="00F51BE9" w:rsidRPr="00504932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0723C" w14:textId="6244E662" w:rsidR="00F51BE9" w:rsidRPr="00504932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1,292</w:t>
            </w:r>
          </w:p>
        </w:tc>
        <w:tc>
          <w:tcPr>
            <w:tcW w:w="270" w:type="dxa"/>
          </w:tcPr>
          <w:p w14:paraId="3C1B6407" w14:textId="77777777" w:rsidR="00F51BE9" w:rsidRPr="000E72B7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D940AE" w14:textId="79118F97" w:rsidR="00F51BE9" w:rsidRPr="004B5D87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13BA1">
              <w:rPr>
                <w:rFonts w:ascii="Angsana New" w:hAnsi="Angsana New"/>
                <w:sz w:val="30"/>
                <w:szCs w:val="30"/>
                <w:lang w:val="en-US"/>
              </w:rPr>
              <w:t>1,283</w:t>
            </w:r>
          </w:p>
        </w:tc>
      </w:tr>
      <w:tr w:rsidR="00F51BE9" w:rsidRPr="000E72B7" w14:paraId="14E6A07D" w14:textId="77777777" w:rsidTr="00170557">
        <w:tc>
          <w:tcPr>
            <w:tcW w:w="4050" w:type="dxa"/>
          </w:tcPr>
          <w:p w14:paraId="765E2945" w14:textId="77777777" w:rsidR="00F51BE9" w:rsidRPr="000E72B7" w:rsidRDefault="00F51BE9" w:rsidP="00F51B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080" w:type="dxa"/>
            <w:vAlign w:val="bottom"/>
          </w:tcPr>
          <w:p w14:paraId="156239F3" w14:textId="515BDC2B" w:rsidR="00F51BE9" w:rsidRPr="00504932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1,292</w:t>
            </w:r>
          </w:p>
        </w:tc>
        <w:tc>
          <w:tcPr>
            <w:tcW w:w="270" w:type="dxa"/>
          </w:tcPr>
          <w:p w14:paraId="7455D8BF" w14:textId="77777777" w:rsidR="00F51BE9" w:rsidRPr="00504932" w:rsidRDefault="00F51BE9" w:rsidP="00F51BE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C68FD71" w14:textId="554DB037" w:rsidR="00F51BE9" w:rsidRPr="00504932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49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1,283</w:t>
            </w:r>
          </w:p>
        </w:tc>
        <w:tc>
          <w:tcPr>
            <w:tcW w:w="270" w:type="dxa"/>
          </w:tcPr>
          <w:p w14:paraId="02CF9AD1" w14:textId="77777777" w:rsidR="00F51BE9" w:rsidRPr="00504932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2F154" w14:textId="6541F927" w:rsidR="00F51BE9" w:rsidRPr="00504932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1,292</w:t>
            </w:r>
          </w:p>
        </w:tc>
        <w:tc>
          <w:tcPr>
            <w:tcW w:w="270" w:type="dxa"/>
          </w:tcPr>
          <w:p w14:paraId="61A12691" w14:textId="77777777" w:rsidR="00F51BE9" w:rsidRPr="000E72B7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516D9A" w14:textId="07FF2909" w:rsidR="00F51BE9" w:rsidRPr="000E72B7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283</w:t>
            </w:r>
          </w:p>
        </w:tc>
      </w:tr>
      <w:tr w:rsidR="00F51BE9" w:rsidRPr="000E72B7" w14:paraId="1AC70FFF" w14:textId="77777777" w:rsidTr="00170557">
        <w:tc>
          <w:tcPr>
            <w:tcW w:w="4050" w:type="dxa"/>
          </w:tcPr>
          <w:p w14:paraId="6EA7927B" w14:textId="77777777" w:rsidR="00F51BE9" w:rsidRPr="000E72B7" w:rsidRDefault="00F51BE9" w:rsidP="00F51B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  <w:vAlign w:val="bottom"/>
          </w:tcPr>
          <w:p w14:paraId="2DAB65EE" w14:textId="4C1A3FDA" w:rsidR="00F51BE9" w:rsidRPr="00504932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3,642</w:t>
            </w:r>
          </w:p>
        </w:tc>
        <w:tc>
          <w:tcPr>
            <w:tcW w:w="270" w:type="dxa"/>
          </w:tcPr>
          <w:p w14:paraId="23722F02" w14:textId="77777777" w:rsidR="00F51BE9" w:rsidRPr="00504932" w:rsidRDefault="00F51BE9" w:rsidP="00F51BE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E822781" w14:textId="206E1383" w:rsidR="00F51BE9" w:rsidRPr="00504932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49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3,617</w:t>
            </w:r>
          </w:p>
        </w:tc>
        <w:tc>
          <w:tcPr>
            <w:tcW w:w="270" w:type="dxa"/>
          </w:tcPr>
          <w:p w14:paraId="12328085" w14:textId="77777777" w:rsidR="00F51BE9" w:rsidRPr="00504932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91D26" w14:textId="1882A8DF" w:rsidR="00F51BE9" w:rsidRPr="00504932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3,642</w:t>
            </w:r>
          </w:p>
        </w:tc>
        <w:tc>
          <w:tcPr>
            <w:tcW w:w="270" w:type="dxa"/>
          </w:tcPr>
          <w:p w14:paraId="5F60026F" w14:textId="77777777" w:rsidR="00F51BE9" w:rsidRPr="000E72B7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4A4F0B" w14:textId="62D5EFCC" w:rsidR="00F51BE9" w:rsidRPr="000E72B7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617</w:t>
            </w:r>
          </w:p>
        </w:tc>
      </w:tr>
      <w:tr w:rsidR="00F51BE9" w:rsidRPr="000E72B7" w14:paraId="66017517" w14:textId="77777777" w:rsidTr="00170557">
        <w:tc>
          <w:tcPr>
            <w:tcW w:w="4050" w:type="dxa"/>
            <w:vAlign w:val="bottom"/>
          </w:tcPr>
          <w:p w14:paraId="61BD698D" w14:textId="345DF4D7" w:rsidR="00F51BE9" w:rsidRPr="000E72B7" w:rsidRDefault="00F51BE9" w:rsidP="00F51BE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87293E" w14:textId="6BF78CE8" w:rsidR="00F51BE9" w:rsidRPr="00504932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43,</w:t>
            </w:r>
            <w:r w:rsidR="00536B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468</w:t>
            </w:r>
          </w:p>
        </w:tc>
        <w:tc>
          <w:tcPr>
            <w:tcW w:w="270" w:type="dxa"/>
          </w:tcPr>
          <w:p w14:paraId="6E45F79A" w14:textId="77777777" w:rsidR="00F51BE9" w:rsidRPr="00504932" w:rsidRDefault="00F51BE9" w:rsidP="00F51BE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8C51C" w14:textId="39EF40C9" w:rsidR="00F51BE9" w:rsidRPr="00504932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049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42,457</w:t>
            </w:r>
          </w:p>
        </w:tc>
        <w:tc>
          <w:tcPr>
            <w:tcW w:w="270" w:type="dxa"/>
          </w:tcPr>
          <w:p w14:paraId="55EE87E1" w14:textId="77777777" w:rsidR="00F51BE9" w:rsidRPr="00504932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FB23B" w14:textId="57E7866C" w:rsidR="00F51BE9" w:rsidRPr="00504932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43,</w:t>
            </w:r>
            <w:r w:rsidR="00536B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468</w:t>
            </w:r>
          </w:p>
        </w:tc>
        <w:tc>
          <w:tcPr>
            <w:tcW w:w="270" w:type="dxa"/>
          </w:tcPr>
          <w:p w14:paraId="32C56610" w14:textId="77777777" w:rsidR="00F51BE9" w:rsidRPr="000E72B7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E94B7A" w14:textId="445D416C" w:rsidR="00F51BE9" w:rsidRPr="00125D26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457</w:t>
            </w:r>
          </w:p>
        </w:tc>
      </w:tr>
    </w:tbl>
    <w:p w14:paraId="511EA2CD" w14:textId="77777777" w:rsidR="009170A5" w:rsidRDefault="009170A5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9170A5" w:rsidRPr="000E72B7" w14:paraId="22105275" w14:textId="77777777" w:rsidTr="00F053A7">
        <w:tc>
          <w:tcPr>
            <w:tcW w:w="4050" w:type="dxa"/>
          </w:tcPr>
          <w:p w14:paraId="1F587CA6" w14:textId="77777777" w:rsidR="009170A5" w:rsidRPr="00255AC3" w:rsidRDefault="009170A5" w:rsidP="00F053A7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br w:type="page"/>
            </w: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20B2AE8B" w14:textId="77777777" w:rsidR="009170A5" w:rsidRPr="000E72B7" w:rsidRDefault="009170A5" w:rsidP="00F053A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DED3DB" w14:textId="77777777" w:rsidR="009170A5" w:rsidRPr="000E72B7" w:rsidRDefault="009170A5" w:rsidP="00F053A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C72255D" w14:textId="77777777" w:rsidR="009170A5" w:rsidRPr="000E72B7" w:rsidRDefault="009170A5" w:rsidP="00F053A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542E" w:rsidRPr="006145CD" w14:paraId="1A8FCAE6" w14:textId="77777777" w:rsidTr="00F053A7">
        <w:tc>
          <w:tcPr>
            <w:tcW w:w="4050" w:type="dxa"/>
          </w:tcPr>
          <w:p w14:paraId="67380BAC" w14:textId="77777777" w:rsidR="00B7542E" w:rsidRPr="004F5468" w:rsidRDefault="00B7542E" w:rsidP="00B7542E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C24B606" w14:textId="0601F200" w:rsidR="00B7542E" w:rsidRPr="006145CD" w:rsidRDefault="00B7542E" w:rsidP="00B7542E">
            <w:pPr>
              <w:pStyle w:val="Bo-Blankline"/>
              <w:ind w:left="-110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5767FDA3" w14:textId="77777777" w:rsidR="00B7542E" w:rsidRPr="000E72B7" w:rsidRDefault="00B7542E" w:rsidP="00B7542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7A40FD" w14:textId="77777777" w:rsidR="00B7542E" w:rsidRPr="006145CD" w:rsidRDefault="00B7542E" w:rsidP="00B7542E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C1BFD88" w14:textId="77777777" w:rsidR="00B7542E" w:rsidRPr="000E72B7" w:rsidRDefault="00B7542E" w:rsidP="00B7542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DA1928" w14:textId="300B9092" w:rsidR="00B7542E" w:rsidRPr="006145CD" w:rsidRDefault="00B7542E" w:rsidP="00B7542E">
            <w:pPr>
              <w:pStyle w:val="Bo-Blankline"/>
              <w:ind w:left="-110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7203E9B2" w14:textId="77777777" w:rsidR="00B7542E" w:rsidRPr="000E72B7" w:rsidRDefault="00B7542E" w:rsidP="00B7542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294D86" w14:textId="77777777" w:rsidR="00B7542E" w:rsidRPr="006145CD" w:rsidRDefault="00B7542E" w:rsidP="00B7542E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170A5" w:rsidRPr="000E72B7" w14:paraId="49553B16" w14:textId="77777777" w:rsidTr="00F053A7">
        <w:tc>
          <w:tcPr>
            <w:tcW w:w="4050" w:type="dxa"/>
          </w:tcPr>
          <w:p w14:paraId="19679C65" w14:textId="77777777" w:rsidR="009170A5" w:rsidRPr="00255AC3" w:rsidRDefault="009170A5" w:rsidP="00F053A7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E78311" w14:textId="77777777" w:rsidR="009170A5" w:rsidRPr="000E72B7" w:rsidRDefault="009170A5" w:rsidP="00F053A7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6A9BFBBD" w14:textId="77777777" w:rsidR="009170A5" w:rsidRPr="000E72B7" w:rsidRDefault="009170A5" w:rsidP="00F053A7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157652" w14:textId="77777777" w:rsidR="009170A5" w:rsidRPr="000E72B7" w:rsidRDefault="009170A5" w:rsidP="00F053A7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3B6920E0" w14:textId="77777777" w:rsidR="009170A5" w:rsidRPr="000E72B7" w:rsidRDefault="009170A5" w:rsidP="00F053A7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1EF93B" w14:textId="77777777" w:rsidR="009170A5" w:rsidRPr="000E72B7" w:rsidRDefault="009170A5" w:rsidP="00F053A7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7E4C2DB0" w14:textId="77777777" w:rsidR="009170A5" w:rsidRPr="000E72B7" w:rsidRDefault="009170A5" w:rsidP="00F053A7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81B04C" w14:textId="77777777" w:rsidR="009170A5" w:rsidRPr="000E72B7" w:rsidRDefault="009170A5" w:rsidP="00F053A7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</w:tr>
      <w:tr w:rsidR="009170A5" w:rsidRPr="000E72B7" w14:paraId="0262FBC1" w14:textId="77777777" w:rsidTr="00F053A7">
        <w:tc>
          <w:tcPr>
            <w:tcW w:w="4050" w:type="dxa"/>
          </w:tcPr>
          <w:p w14:paraId="65C88EE9" w14:textId="77777777" w:rsidR="009170A5" w:rsidRPr="000E72B7" w:rsidRDefault="009170A5" w:rsidP="00F053A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5A1F6B44" w14:textId="77777777" w:rsidR="009170A5" w:rsidRPr="000E72B7" w:rsidRDefault="009170A5" w:rsidP="00F053A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170A5" w:rsidRPr="000E72B7" w14:paraId="5AD36C7D" w14:textId="77777777" w:rsidTr="00F053A7">
        <w:tc>
          <w:tcPr>
            <w:tcW w:w="4050" w:type="dxa"/>
          </w:tcPr>
          <w:p w14:paraId="2A60CBBE" w14:textId="77777777" w:rsidR="009170A5" w:rsidRPr="000E72B7" w:rsidRDefault="009170A5" w:rsidP="00F053A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5E750D71" w14:textId="77777777" w:rsidR="009170A5" w:rsidRDefault="009170A5" w:rsidP="00F053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919B97" w14:textId="77777777" w:rsidR="009170A5" w:rsidRPr="000E72B7" w:rsidRDefault="009170A5" w:rsidP="00F053A7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C0ACD25" w14:textId="77777777" w:rsidR="009170A5" w:rsidRPr="000E72B7" w:rsidRDefault="009170A5" w:rsidP="00F053A7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6CBD63" w14:textId="77777777" w:rsidR="009170A5" w:rsidRPr="000E72B7" w:rsidRDefault="009170A5" w:rsidP="00F053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AA5A9B" w14:textId="77777777" w:rsidR="009170A5" w:rsidRDefault="009170A5" w:rsidP="00F053A7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62A567" w14:textId="77777777" w:rsidR="009170A5" w:rsidRPr="000E72B7" w:rsidRDefault="009170A5" w:rsidP="00F053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7049FE" w14:textId="77777777" w:rsidR="009170A5" w:rsidRPr="000E72B7" w:rsidRDefault="009170A5" w:rsidP="00F053A7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51BE9" w:rsidRPr="000E72B7" w14:paraId="31705982" w14:textId="77777777" w:rsidTr="00626FBD">
        <w:tc>
          <w:tcPr>
            <w:tcW w:w="4050" w:type="dxa"/>
          </w:tcPr>
          <w:p w14:paraId="7BF5E1BB" w14:textId="77777777" w:rsidR="00F51BE9" w:rsidRPr="006B381C" w:rsidRDefault="00F51BE9" w:rsidP="00F51B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381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6B381C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</w:tcPr>
          <w:p w14:paraId="22E1B979" w14:textId="32F72A18" w:rsidR="00F51BE9" w:rsidRPr="000E72B7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1,471,411</w:t>
            </w:r>
          </w:p>
        </w:tc>
        <w:tc>
          <w:tcPr>
            <w:tcW w:w="270" w:type="dxa"/>
          </w:tcPr>
          <w:p w14:paraId="48951838" w14:textId="77777777" w:rsidR="00F51BE9" w:rsidRPr="000E72B7" w:rsidRDefault="00F51BE9" w:rsidP="00F51BE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ACEFE34" w14:textId="77777777" w:rsidR="00F51BE9" w:rsidRPr="000E72B7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513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781</w:t>
            </w:r>
          </w:p>
        </w:tc>
        <w:tc>
          <w:tcPr>
            <w:tcW w:w="270" w:type="dxa"/>
          </w:tcPr>
          <w:p w14:paraId="11FACCE9" w14:textId="77777777" w:rsidR="00F51BE9" w:rsidRPr="000E72B7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93CD13" w14:textId="33971733" w:rsidR="00F51BE9" w:rsidRPr="000E72B7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1,471,411</w:t>
            </w:r>
          </w:p>
        </w:tc>
        <w:tc>
          <w:tcPr>
            <w:tcW w:w="270" w:type="dxa"/>
          </w:tcPr>
          <w:p w14:paraId="0A2F4838" w14:textId="77777777" w:rsidR="00F51BE9" w:rsidRPr="000E72B7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F2388D" w14:textId="77777777" w:rsidR="00F51BE9" w:rsidRPr="000E72B7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513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781</w:t>
            </w:r>
          </w:p>
        </w:tc>
      </w:tr>
      <w:tr w:rsidR="00F51BE9" w:rsidRPr="000056FC" w14:paraId="6B157E43" w14:textId="77777777" w:rsidTr="00626FBD">
        <w:tc>
          <w:tcPr>
            <w:tcW w:w="4050" w:type="dxa"/>
          </w:tcPr>
          <w:p w14:paraId="3E26935D" w14:textId="77777777" w:rsidR="00F51BE9" w:rsidRPr="000E72B7" w:rsidRDefault="00F51BE9" w:rsidP="00F51BE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68F02708" w14:textId="77777777" w:rsidR="00F51BE9" w:rsidRPr="000E72B7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0164C59" w14:textId="77777777" w:rsidR="00F51BE9" w:rsidRPr="000E72B7" w:rsidRDefault="00F51BE9" w:rsidP="00F51BE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27BE87E" w14:textId="77777777" w:rsidR="00F51BE9" w:rsidRPr="000E72B7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69314C5" w14:textId="77777777" w:rsidR="00F51BE9" w:rsidRPr="000E72B7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90B218" w14:textId="77777777" w:rsidR="00F51BE9" w:rsidRPr="000E72B7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0D052E" w14:textId="77777777" w:rsidR="00F51BE9" w:rsidRPr="000056FC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8C93F8" w14:textId="77777777" w:rsidR="00F51BE9" w:rsidRPr="000056FC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51BE9" w:rsidRPr="000E72B7" w14:paraId="551A8608" w14:textId="77777777" w:rsidTr="00626FBD">
        <w:tc>
          <w:tcPr>
            <w:tcW w:w="4050" w:type="dxa"/>
          </w:tcPr>
          <w:p w14:paraId="3299C322" w14:textId="77777777" w:rsidR="00F51BE9" w:rsidRPr="000E72B7" w:rsidRDefault="00F51BE9" w:rsidP="00F51B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</w:tcPr>
          <w:p w14:paraId="4FDFAD51" w14:textId="4F16A26D" w:rsidR="00F51BE9" w:rsidRPr="000E72B7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70,765</w:t>
            </w:r>
          </w:p>
        </w:tc>
        <w:tc>
          <w:tcPr>
            <w:tcW w:w="270" w:type="dxa"/>
          </w:tcPr>
          <w:p w14:paraId="5308DE95" w14:textId="77777777" w:rsidR="00F51BE9" w:rsidRPr="000E72B7" w:rsidRDefault="00F51BE9" w:rsidP="00F51BE9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64FD206" w14:textId="77777777" w:rsidR="00F51BE9" w:rsidRPr="000E72B7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505</w:t>
            </w:r>
          </w:p>
        </w:tc>
        <w:tc>
          <w:tcPr>
            <w:tcW w:w="270" w:type="dxa"/>
          </w:tcPr>
          <w:p w14:paraId="0F38E622" w14:textId="77777777" w:rsidR="00F51BE9" w:rsidRPr="000E72B7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E15170" w14:textId="2388993A" w:rsidR="00F51BE9" w:rsidRPr="000E72B7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70,765</w:t>
            </w:r>
          </w:p>
        </w:tc>
        <w:tc>
          <w:tcPr>
            <w:tcW w:w="270" w:type="dxa"/>
          </w:tcPr>
          <w:p w14:paraId="22FDFA2D" w14:textId="77777777" w:rsidR="00F51BE9" w:rsidRPr="000E72B7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734494" w14:textId="77777777" w:rsidR="00F51BE9" w:rsidRPr="000E72B7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505</w:t>
            </w:r>
          </w:p>
        </w:tc>
      </w:tr>
      <w:tr w:rsidR="00F51BE9" w:rsidRPr="000E72B7" w14:paraId="31C13F9F" w14:textId="77777777" w:rsidTr="00626FBD">
        <w:tc>
          <w:tcPr>
            <w:tcW w:w="4050" w:type="dxa"/>
          </w:tcPr>
          <w:p w14:paraId="7594B772" w14:textId="77777777" w:rsidR="00F51BE9" w:rsidRPr="000E72B7" w:rsidRDefault="00F51BE9" w:rsidP="00F51B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</w:tcPr>
          <w:p w14:paraId="654E88BF" w14:textId="326219EC" w:rsidR="00F51BE9" w:rsidRPr="000E72B7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1,272</w:t>
            </w:r>
          </w:p>
        </w:tc>
        <w:tc>
          <w:tcPr>
            <w:tcW w:w="270" w:type="dxa"/>
          </w:tcPr>
          <w:p w14:paraId="10E0FCCD" w14:textId="77777777" w:rsidR="00F51BE9" w:rsidRPr="000E72B7" w:rsidRDefault="00F51BE9" w:rsidP="00F51BE9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24F1027" w14:textId="77777777" w:rsidR="00F51BE9" w:rsidRPr="000E72B7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756</w:t>
            </w:r>
          </w:p>
        </w:tc>
        <w:tc>
          <w:tcPr>
            <w:tcW w:w="270" w:type="dxa"/>
          </w:tcPr>
          <w:p w14:paraId="4E2B6D2D" w14:textId="77777777" w:rsidR="00F51BE9" w:rsidRPr="000E72B7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083C59" w14:textId="02F90B87" w:rsidR="00F51BE9" w:rsidRPr="000E72B7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1,272</w:t>
            </w:r>
          </w:p>
        </w:tc>
        <w:tc>
          <w:tcPr>
            <w:tcW w:w="270" w:type="dxa"/>
          </w:tcPr>
          <w:p w14:paraId="1E001CD8" w14:textId="77777777" w:rsidR="00F51BE9" w:rsidRPr="000E72B7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5F3D59" w14:textId="77777777" w:rsidR="00F51BE9" w:rsidRPr="000E72B7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756</w:t>
            </w:r>
          </w:p>
        </w:tc>
      </w:tr>
      <w:tr w:rsidR="00F51BE9" w:rsidRPr="00814F47" w14:paraId="0495A10D" w14:textId="77777777" w:rsidTr="00626FBD">
        <w:tc>
          <w:tcPr>
            <w:tcW w:w="4050" w:type="dxa"/>
          </w:tcPr>
          <w:p w14:paraId="5DB28AC1" w14:textId="77777777" w:rsidR="00F51BE9" w:rsidRPr="000E72B7" w:rsidRDefault="00F51BE9" w:rsidP="00F51B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080" w:type="dxa"/>
          </w:tcPr>
          <w:p w14:paraId="2581FFB5" w14:textId="788942E8" w:rsidR="00F51BE9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270" w:type="dxa"/>
          </w:tcPr>
          <w:p w14:paraId="073B8452" w14:textId="77777777" w:rsidR="00F51BE9" w:rsidRPr="000E72B7" w:rsidRDefault="00F51BE9" w:rsidP="00F51BE9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14FEECC" w14:textId="77777777" w:rsidR="00F51BE9" w:rsidRPr="0040146D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</w:p>
        </w:tc>
        <w:tc>
          <w:tcPr>
            <w:tcW w:w="270" w:type="dxa"/>
          </w:tcPr>
          <w:p w14:paraId="4288B3A5" w14:textId="77777777" w:rsidR="00F51BE9" w:rsidRPr="000E72B7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6088E0" w14:textId="418C9F0E" w:rsidR="00F51BE9" w:rsidRPr="000E72B7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270" w:type="dxa"/>
          </w:tcPr>
          <w:p w14:paraId="3F6FBB3D" w14:textId="77777777" w:rsidR="00F51BE9" w:rsidRPr="000E72B7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6EE00A" w14:textId="77777777" w:rsidR="00F51BE9" w:rsidRPr="00A34621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</w:t>
            </w:r>
          </w:p>
        </w:tc>
      </w:tr>
      <w:tr w:rsidR="00F51BE9" w:rsidRPr="00814F47" w14:paraId="29C76A35" w14:textId="77777777" w:rsidTr="00626FBD">
        <w:tc>
          <w:tcPr>
            <w:tcW w:w="4050" w:type="dxa"/>
          </w:tcPr>
          <w:p w14:paraId="7B5012C9" w14:textId="77777777" w:rsidR="00F51BE9" w:rsidRDefault="00F51BE9" w:rsidP="00F51B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080" w:type="dxa"/>
          </w:tcPr>
          <w:p w14:paraId="49EDA985" w14:textId="44D8A5C2" w:rsidR="00F51BE9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1,310</w:t>
            </w:r>
          </w:p>
        </w:tc>
        <w:tc>
          <w:tcPr>
            <w:tcW w:w="270" w:type="dxa"/>
          </w:tcPr>
          <w:p w14:paraId="3D8D40F0" w14:textId="77777777" w:rsidR="00F51BE9" w:rsidRPr="000E72B7" w:rsidRDefault="00F51BE9" w:rsidP="00F51BE9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F01070F" w14:textId="77777777" w:rsidR="00F51BE9" w:rsidRPr="0040146D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959</w:t>
            </w:r>
          </w:p>
        </w:tc>
        <w:tc>
          <w:tcPr>
            <w:tcW w:w="270" w:type="dxa"/>
          </w:tcPr>
          <w:p w14:paraId="1578BC6B" w14:textId="77777777" w:rsidR="00F51BE9" w:rsidRPr="000E72B7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E112FC" w14:textId="5C6EAF67" w:rsidR="00F51BE9" w:rsidRPr="000E72B7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1,310</w:t>
            </w:r>
          </w:p>
        </w:tc>
        <w:tc>
          <w:tcPr>
            <w:tcW w:w="270" w:type="dxa"/>
          </w:tcPr>
          <w:p w14:paraId="7CA23DA3" w14:textId="77777777" w:rsidR="00F51BE9" w:rsidRPr="000E72B7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238C39" w14:textId="77777777" w:rsidR="00F51BE9" w:rsidRPr="00A34621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959</w:t>
            </w:r>
          </w:p>
        </w:tc>
      </w:tr>
      <w:tr w:rsidR="00F51BE9" w:rsidRPr="00814F47" w14:paraId="377CF729" w14:textId="77777777" w:rsidTr="00626FBD">
        <w:tc>
          <w:tcPr>
            <w:tcW w:w="4050" w:type="dxa"/>
          </w:tcPr>
          <w:p w14:paraId="624244B3" w14:textId="77777777" w:rsidR="00F51BE9" w:rsidRDefault="00F51BE9" w:rsidP="00F51B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080" w:type="dxa"/>
          </w:tcPr>
          <w:p w14:paraId="235271E1" w14:textId="465BD779" w:rsidR="00F51BE9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1,310</w:t>
            </w:r>
          </w:p>
        </w:tc>
        <w:tc>
          <w:tcPr>
            <w:tcW w:w="270" w:type="dxa"/>
          </w:tcPr>
          <w:p w14:paraId="2CE778F7" w14:textId="77777777" w:rsidR="00F51BE9" w:rsidRPr="000E72B7" w:rsidRDefault="00F51BE9" w:rsidP="00F51BE9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718665C" w14:textId="77777777" w:rsidR="00F51BE9" w:rsidRPr="0040146D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959</w:t>
            </w:r>
          </w:p>
        </w:tc>
        <w:tc>
          <w:tcPr>
            <w:tcW w:w="270" w:type="dxa"/>
          </w:tcPr>
          <w:p w14:paraId="0E1BADF8" w14:textId="77777777" w:rsidR="00F51BE9" w:rsidRPr="000E72B7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EDAEB3" w14:textId="330B06A5" w:rsidR="00F51BE9" w:rsidRPr="000E72B7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1,310</w:t>
            </w:r>
          </w:p>
        </w:tc>
        <w:tc>
          <w:tcPr>
            <w:tcW w:w="270" w:type="dxa"/>
          </w:tcPr>
          <w:p w14:paraId="7753FE49" w14:textId="77777777" w:rsidR="00F51BE9" w:rsidRPr="000E72B7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4F40FC" w14:textId="77777777" w:rsidR="00F51BE9" w:rsidRPr="00A34621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959</w:t>
            </w:r>
          </w:p>
        </w:tc>
      </w:tr>
      <w:tr w:rsidR="00F51BE9" w:rsidRPr="00814F47" w14:paraId="1003034E" w14:textId="77777777" w:rsidTr="00626FBD">
        <w:tc>
          <w:tcPr>
            <w:tcW w:w="4050" w:type="dxa"/>
          </w:tcPr>
          <w:p w14:paraId="2DA27808" w14:textId="77777777" w:rsidR="00F51BE9" w:rsidRDefault="00F51BE9" w:rsidP="00F51B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</w:t>
            </w:r>
            <w:r w:rsidRPr="00664CF3">
              <w:rPr>
                <w:rFonts w:asciiTheme="majorBidi" w:hAnsiTheme="majorBidi" w:cstheme="majorBidi" w:hint="cs"/>
                <w:sz w:val="30"/>
                <w:szCs w:val="30"/>
                <w:cs/>
              </w:rPr>
              <w:t>ี</w:t>
            </w:r>
            <w:r w:rsidRPr="00664CF3">
              <w:rPr>
                <w:rFonts w:asciiTheme="majorBidi" w:hAnsiTheme="majorBidi" w:cstheme="majorBidi"/>
                <w:sz w:val="30"/>
                <w:szCs w:val="30"/>
                <w:cs/>
              </w:rPr>
              <w:t>ยวไพรัตนวิสาหกิจ จำกัด</w:t>
            </w:r>
          </w:p>
        </w:tc>
        <w:tc>
          <w:tcPr>
            <w:tcW w:w="1080" w:type="dxa"/>
          </w:tcPr>
          <w:p w14:paraId="4CE399CE" w14:textId="4C66082F" w:rsidR="00F51BE9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3,692</w:t>
            </w:r>
          </w:p>
        </w:tc>
        <w:tc>
          <w:tcPr>
            <w:tcW w:w="270" w:type="dxa"/>
          </w:tcPr>
          <w:p w14:paraId="529057F0" w14:textId="77777777" w:rsidR="00F51BE9" w:rsidRPr="000E72B7" w:rsidRDefault="00F51BE9" w:rsidP="00F51BE9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68A85CE" w14:textId="77777777" w:rsidR="00F51BE9" w:rsidRPr="00814F47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519</w:t>
            </w:r>
          </w:p>
        </w:tc>
        <w:tc>
          <w:tcPr>
            <w:tcW w:w="270" w:type="dxa"/>
          </w:tcPr>
          <w:p w14:paraId="0B3BEDBB" w14:textId="77777777" w:rsidR="00F51BE9" w:rsidRPr="000E72B7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1BD3C3" w14:textId="44FAEDEE" w:rsidR="00F51BE9" w:rsidRPr="000E72B7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3,692</w:t>
            </w:r>
          </w:p>
        </w:tc>
        <w:tc>
          <w:tcPr>
            <w:tcW w:w="270" w:type="dxa"/>
          </w:tcPr>
          <w:p w14:paraId="6797957D" w14:textId="77777777" w:rsidR="00F51BE9" w:rsidRPr="000E72B7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4EB859" w14:textId="77777777" w:rsidR="00F51BE9" w:rsidRPr="00A34621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519</w:t>
            </w:r>
          </w:p>
        </w:tc>
      </w:tr>
      <w:tr w:rsidR="00F51BE9" w:rsidRPr="00125D26" w14:paraId="09168634" w14:textId="77777777" w:rsidTr="00626FBD">
        <w:tc>
          <w:tcPr>
            <w:tcW w:w="4050" w:type="dxa"/>
            <w:vAlign w:val="bottom"/>
          </w:tcPr>
          <w:p w14:paraId="5EA27A10" w14:textId="77777777" w:rsidR="00F51BE9" w:rsidRPr="000E72B7" w:rsidRDefault="00F51BE9" w:rsidP="00F51BE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319088" w14:textId="0154DB01" w:rsidR="00F51BE9" w:rsidRPr="000056FC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1,549,800</w:t>
            </w:r>
          </w:p>
        </w:tc>
        <w:tc>
          <w:tcPr>
            <w:tcW w:w="270" w:type="dxa"/>
          </w:tcPr>
          <w:p w14:paraId="7A826747" w14:textId="77777777" w:rsidR="00F51BE9" w:rsidRPr="000E72B7" w:rsidRDefault="00F51BE9" w:rsidP="00F51BE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C0FFA2" w14:textId="77777777" w:rsidR="00F51BE9" w:rsidRPr="00125D26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602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548</w:t>
            </w:r>
          </w:p>
        </w:tc>
        <w:tc>
          <w:tcPr>
            <w:tcW w:w="270" w:type="dxa"/>
          </w:tcPr>
          <w:p w14:paraId="421BD8F8" w14:textId="77777777" w:rsidR="00F51BE9" w:rsidRPr="00125D26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5F8A52" w14:textId="54CFC585" w:rsidR="00F51BE9" w:rsidRPr="00125D26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1,549,800</w:t>
            </w:r>
          </w:p>
        </w:tc>
        <w:tc>
          <w:tcPr>
            <w:tcW w:w="270" w:type="dxa"/>
          </w:tcPr>
          <w:p w14:paraId="094A38AB" w14:textId="77777777" w:rsidR="00F51BE9" w:rsidRPr="000E72B7" w:rsidRDefault="00F51BE9" w:rsidP="00F51BE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6CB988" w14:textId="77777777" w:rsidR="00F51BE9" w:rsidRPr="00A34621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346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1,602,548</w:t>
            </w:r>
          </w:p>
        </w:tc>
      </w:tr>
    </w:tbl>
    <w:p w14:paraId="25738D38" w14:textId="664A72AF" w:rsidR="00693925" w:rsidRDefault="00693925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9"/>
        <w:gridCol w:w="1081"/>
        <w:gridCol w:w="270"/>
        <w:gridCol w:w="1080"/>
        <w:gridCol w:w="270"/>
        <w:gridCol w:w="1080"/>
        <w:gridCol w:w="270"/>
        <w:gridCol w:w="1080"/>
      </w:tblGrid>
      <w:tr w:rsidR="008835A6" w:rsidRPr="007A168E" w14:paraId="1C3B9999" w14:textId="77777777" w:rsidTr="008835A6">
        <w:tc>
          <w:tcPr>
            <w:tcW w:w="4049" w:type="dxa"/>
          </w:tcPr>
          <w:p w14:paraId="44E8A272" w14:textId="2742EA8D" w:rsidR="008835A6" w:rsidRPr="007A168E" w:rsidRDefault="00830836" w:rsidP="00C90ABB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1" w:type="dxa"/>
            <w:gridSpan w:val="3"/>
          </w:tcPr>
          <w:p w14:paraId="2BACD205" w14:textId="77777777" w:rsidR="008835A6" w:rsidRPr="007A168E" w:rsidRDefault="008835A6" w:rsidP="00C90ABB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01E528" w14:textId="77777777" w:rsidR="008835A6" w:rsidRPr="007A168E" w:rsidRDefault="008835A6" w:rsidP="00C90ABB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3C0F31F" w14:textId="77777777" w:rsidR="008835A6" w:rsidRPr="007A168E" w:rsidRDefault="008835A6" w:rsidP="00C90ABB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542E" w:rsidRPr="007A168E" w14:paraId="282BE459" w14:textId="77777777" w:rsidTr="008835A6">
        <w:tc>
          <w:tcPr>
            <w:tcW w:w="4049" w:type="dxa"/>
          </w:tcPr>
          <w:p w14:paraId="358031F0" w14:textId="77777777" w:rsidR="00B7542E" w:rsidRPr="007A168E" w:rsidRDefault="00B7542E" w:rsidP="00B7542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1208963D" w14:textId="041C2C79" w:rsidR="00B7542E" w:rsidRPr="007A168E" w:rsidRDefault="00B7542E" w:rsidP="00B7542E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6E7851AA" w14:textId="77777777" w:rsidR="00B7542E" w:rsidRPr="007A168E" w:rsidRDefault="00B7542E" w:rsidP="00B7542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E1C6BE" w14:textId="7CFB45A4" w:rsidR="00B7542E" w:rsidRPr="007A168E" w:rsidRDefault="00B7542E" w:rsidP="00B7542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89234BA" w14:textId="77777777" w:rsidR="00B7542E" w:rsidRPr="007A168E" w:rsidRDefault="00B7542E" w:rsidP="00B7542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FD84E9" w14:textId="7EA4D8B9" w:rsidR="00B7542E" w:rsidRPr="007A168E" w:rsidRDefault="00B7542E" w:rsidP="00B7542E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17E0A11C" w14:textId="77777777" w:rsidR="00B7542E" w:rsidRPr="007A168E" w:rsidRDefault="00B7542E" w:rsidP="00B7542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916712" w14:textId="08278584" w:rsidR="00B7542E" w:rsidRPr="007A168E" w:rsidRDefault="00B7542E" w:rsidP="00B7542E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34621" w:rsidRPr="007A168E" w14:paraId="154DD65D" w14:textId="77777777" w:rsidTr="008835A6">
        <w:tc>
          <w:tcPr>
            <w:tcW w:w="4049" w:type="dxa"/>
          </w:tcPr>
          <w:p w14:paraId="36E3F6C3" w14:textId="77777777" w:rsidR="00A34621" w:rsidRPr="007A168E" w:rsidRDefault="00A34621" w:rsidP="00A3462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</w:tcPr>
          <w:p w14:paraId="627E54CE" w14:textId="2864CF46" w:rsidR="00A34621" w:rsidRPr="007A168E" w:rsidRDefault="00A34621" w:rsidP="00A34621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238844FE" w14:textId="77777777" w:rsidR="00A34621" w:rsidRPr="007A168E" w:rsidRDefault="00A34621" w:rsidP="00A34621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CB9C2A" w14:textId="790EA8F1" w:rsidR="00A34621" w:rsidRPr="007A168E" w:rsidRDefault="00A34621" w:rsidP="00A34621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4732D392" w14:textId="77777777" w:rsidR="00A34621" w:rsidRPr="007A168E" w:rsidRDefault="00A34621" w:rsidP="00A34621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EB597D" w14:textId="15E33AF7" w:rsidR="00A34621" w:rsidRPr="007A168E" w:rsidRDefault="00A34621" w:rsidP="00A34621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76D4D4E4" w14:textId="77777777" w:rsidR="00A34621" w:rsidRPr="007A168E" w:rsidRDefault="00A34621" w:rsidP="00A34621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F82FC7" w14:textId="16BC2E95" w:rsidR="00A34621" w:rsidRPr="007A168E" w:rsidRDefault="00A34621" w:rsidP="00A34621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</w:tr>
      <w:tr w:rsidR="00A34621" w:rsidRPr="007A168E" w14:paraId="1D73A620" w14:textId="77777777" w:rsidTr="008835A6">
        <w:tc>
          <w:tcPr>
            <w:tcW w:w="4049" w:type="dxa"/>
          </w:tcPr>
          <w:p w14:paraId="662564EE" w14:textId="77777777" w:rsidR="00A34621" w:rsidRPr="007A168E" w:rsidRDefault="00A34621" w:rsidP="00A3462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1" w:type="dxa"/>
            <w:gridSpan w:val="7"/>
          </w:tcPr>
          <w:p w14:paraId="439DF2AD" w14:textId="77777777" w:rsidR="00A34621" w:rsidRPr="007A168E" w:rsidRDefault="00A34621" w:rsidP="00A34621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34621" w:rsidRPr="007A168E" w14:paraId="5B810272" w14:textId="77777777" w:rsidTr="008835A6">
        <w:tc>
          <w:tcPr>
            <w:tcW w:w="4049" w:type="dxa"/>
          </w:tcPr>
          <w:p w14:paraId="78B8D3D7" w14:textId="77777777" w:rsidR="00A34621" w:rsidRPr="007A168E" w:rsidRDefault="00A34621" w:rsidP="00A34621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ุ้นกู้ที่ถึงกำหนดชำระภายในหนึ่งปี</w:t>
            </w:r>
          </w:p>
        </w:tc>
        <w:tc>
          <w:tcPr>
            <w:tcW w:w="5131" w:type="dxa"/>
            <w:gridSpan w:val="7"/>
          </w:tcPr>
          <w:p w14:paraId="65A3E47A" w14:textId="77777777" w:rsidR="00A34621" w:rsidRPr="007A168E" w:rsidRDefault="00A34621" w:rsidP="00A34621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34621" w:rsidRPr="007A168E" w14:paraId="11B7A799" w14:textId="77777777" w:rsidTr="008835A6">
        <w:tc>
          <w:tcPr>
            <w:tcW w:w="4049" w:type="dxa"/>
          </w:tcPr>
          <w:p w14:paraId="36D31C4B" w14:textId="2F746C1A" w:rsidR="00A34621" w:rsidRPr="007A168E" w:rsidRDefault="00A34621" w:rsidP="00A34621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1" w:type="dxa"/>
          </w:tcPr>
          <w:p w14:paraId="5BF144A8" w14:textId="401D6026" w:rsidR="00A34621" w:rsidRPr="003A6AB2" w:rsidRDefault="00A34621" w:rsidP="00A34621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E3D1F3" w14:textId="77777777" w:rsidR="00A34621" w:rsidRPr="007A168E" w:rsidRDefault="00A34621" w:rsidP="00A34621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BFA26DA" w14:textId="7BB3E9CD" w:rsidR="00A34621" w:rsidRPr="003A6AB2" w:rsidRDefault="00A34621" w:rsidP="00A34621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B14F4A" w14:textId="77777777" w:rsidR="00A34621" w:rsidRPr="007A168E" w:rsidRDefault="00A34621" w:rsidP="00A34621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3B9868" w14:textId="570526F2" w:rsidR="00A34621" w:rsidRPr="003A6AB2" w:rsidRDefault="00A34621" w:rsidP="00A3462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852B568" w14:textId="77777777" w:rsidR="00A34621" w:rsidRPr="007A168E" w:rsidRDefault="00A34621" w:rsidP="00A34621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0638A4" w14:textId="2B863753" w:rsidR="00A34621" w:rsidRPr="003A6AB2" w:rsidRDefault="00A34621" w:rsidP="00A34621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5A5B" w:rsidRPr="007A168E" w14:paraId="5E23CFD9" w14:textId="77777777" w:rsidTr="008835A6">
        <w:tc>
          <w:tcPr>
            <w:tcW w:w="4049" w:type="dxa"/>
          </w:tcPr>
          <w:p w14:paraId="30878AEF" w14:textId="40005C97" w:rsidR="00095A5B" w:rsidRPr="003A6AB2" w:rsidRDefault="00095A5B" w:rsidP="00095A5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AB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พลังชีวมวล จำกัด</w:t>
            </w:r>
          </w:p>
        </w:tc>
        <w:tc>
          <w:tcPr>
            <w:tcW w:w="1081" w:type="dxa"/>
          </w:tcPr>
          <w:p w14:paraId="5AE9B895" w14:textId="07AE04A5" w:rsidR="00095A5B" w:rsidRPr="003A6AB2" w:rsidRDefault="00F51BE9" w:rsidP="00095A5B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5B0A17" w14:textId="77777777" w:rsidR="00095A5B" w:rsidRPr="007A168E" w:rsidRDefault="00095A5B" w:rsidP="00095A5B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69EE5A7" w14:textId="260DDCD8" w:rsidR="00095A5B" w:rsidRPr="00095A5B" w:rsidRDefault="00095A5B" w:rsidP="00095A5B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5A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8DD1493" w14:textId="77777777" w:rsidR="00095A5B" w:rsidRPr="007A168E" w:rsidRDefault="00095A5B" w:rsidP="00095A5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6B5498" w14:textId="6D8C244F" w:rsidR="00095A5B" w:rsidRPr="003A6AB2" w:rsidRDefault="00F51BE9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90,000</w:t>
            </w:r>
          </w:p>
        </w:tc>
        <w:tc>
          <w:tcPr>
            <w:tcW w:w="270" w:type="dxa"/>
          </w:tcPr>
          <w:p w14:paraId="34993B8A" w14:textId="77777777" w:rsidR="00095A5B" w:rsidRPr="007A168E" w:rsidRDefault="00095A5B" w:rsidP="00095A5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8DDB52" w14:textId="3969E3B8" w:rsidR="00095A5B" w:rsidRPr="00095A5B" w:rsidRDefault="00095A5B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5A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90,000</w:t>
            </w:r>
          </w:p>
        </w:tc>
      </w:tr>
      <w:tr w:rsidR="00095A5B" w:rsidRPr="007A168E" w14:paraId="7E117C1E" w14:textId="77777777" w:rsidTr="008835A6">
        <w:tc>
          <w:tcPr>
            <w:tcW w:w="4049" w:type="dxa"/>
          </w:tcPr>
          <w:p w14:paraId="1C18835A" w14:textId="5D717AA5" w:rsidR="00095A5B" w:rsidRPr="003A6AB2" w:rsidRDefault="008044F8" w:rsidP="00095A5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1" w:type="dxa"/>
          </w:tcPr>
          <w:p w14:paraId="7373D900" w14:textId="77777777" w:rsidR="00095A5B" w:rsidRPr="003A6AB2" w:rsidRDefault="00095A5B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58D5E1" w14:textId="77777777" w:rsidR="00095A5B" w:rsidRPr="007A168E" w:rsidRDefault="00095A5B" w:rsidP="00095A5B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111DC65" w14:textId="77777777" w:rsidR="00095A5B" w:rsidRPr="00095A5B" w:rsidRDefault="00095A5B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410FB8" w14:textId="77777777" w:rsidR="00095A5B" w:rsidRPr="007A168E" w:rsidRDefault="00095A5B" w:rsidP="00095A5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04D797" w14:textId="77777777" w:rsidR="00095A5B" w:rsidRPr="003A6AB2" w:rsidRDefault="00095A5B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0CF9C37" w14:textId="77777777" w:rsidR="00095A5B" w:rsidRPr="007A168E" w:rsidRDefault="00095A5B" w:rsidP="00095A5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A8B415" w14:textId="77777777" w:rsidR="00095A5B" w:rsidRPr="00095A5B" w:rsidRDefault="00095A5B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95A5B" w:rsidRPr="006F723C" w14:paraId="11325CB6" w14:textId="77777777" w:rsidTr="00BF11DF">
        <w:tc>
          <w:tcPr>
            <w:tcW w:w="4049" w:type="dxa"/>
          </w:tcPr>
          <w:p w14:paraId="4DA55F04" w14:textId="37C5B383" w:rsidR="00095A5B" w:rsidRPr="007A168E" w:rsidRDefault="00095A5B" w:rsidP="00095A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AB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081" w:type="dxa"/>
            <w:vAlign w:val="bottom"/>
          </w:tcPr>
          <w:p w14:paraId="5C3AEC66" w14:textId="39F4ECBB" w:rsidR="00095A5B" w:rsidRPr="003A6AB2" w:rsidRDefault="00F51BE9" w:rsidP="00916BEF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B8BFDFD" w14:textId="77777777" w:rsidR="00095A5B" w:rsidRPr="007A168E" w:rsidRDefault="00095A5B" w:rsidP="00095A5B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49BB332" w14:textId="7CDE1458" w:rsidR="00095A5B" w:rsidRPr="00095A5B" w:rsidRDefault="00095A5B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</w:tcPr>
          <w:p w14:paraId="0436484E" w14:textId="77777777" w:rsidR="00095A5B" w:rsidRPr="007A168E" w:rsidRDefault="00095A5B" w:rsidP="00095A5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08239" w14:textId="3459D865" w:rsidR="00095A5B" w:rsidRPr="003A6AB2" w:rsidRDefault="00F51BE9" w:rsidP="00916BEF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A108CCA" w14:textId="77777777" w:rsidR="00095A5B" w:rsidRPr="007A168E" w:rsidRDefault="00095A5B" w:rsidP="00095A5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F5F12E" w14:textId="2E51D5D3" w:rsidR="00095A5B" w:rsidRPr="00095A5B" w:rsidRDefault="00095A5B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5A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8,500</w:t>
            </w:r>
          </w:p>
        </w:tc>
      </w:tr>
      <w:tr w:rsidR="00095A5B" w:rsidRPr="006F723C" w14:paraId="29BEBD15" w14:textId="77777777" w:rsidTr="00BF11DF">
        <w:tc>
          <w:tcPr>
            <w:tcW w:w="4049" w:type="dxa"/>
          </w:tcPr>
          <w:p w14:paraId="0191BE1E" w14:textId="118E39EE" w:rsidR="00095A5B" w:rsidRPr="003A6AB2" w:rsidRDefault="00095A5B" w:rsidP="00095A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AB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81" w:type="dxa"/>
            <w:vAlign w:val="bottom"/>
          </w:tcPr>
          <w:p w14:paraId="4F37269E" w14:textId="4EA1FFD9" w:rsidR="00095A5B" w:rsidRPr="003A6AB2" w:rsidRDefault="00F51BE9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101,000</w:t>
            </w:r>
          </w:p>
        </w:tc>
        <w:tc>
          <w:tcPr>
            <w:tcW w:w="270" w:type="dxa"/>
          </w:tcPr>
          <w:p w14:paraId="11D14B34" w14:textId="77777777" w:rsidR="00095A5B" w:rsidRPr="007A168E" w:rsidRDefault="00095A5B" w:rsidP="00095A5B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53EB3A1" w14:textId="6EBF77EA" w:rsidR="00095A5B" w:rsidRPr="00095A5B" w:rsidRDefault="00095A5B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717DE1A1" w14:textId="77777777" w:rsidR="00095A5B" w:rsidRPr="007A168E" w:rsidRDefault="00095A5B" w:rsidP="00095A5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5DBE5" w14:textId="786F9215" w:rsidR="00095A5B" w:rsidRPr="003A6AB2" w:rsidRDefault="00F51BE9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101,000</w:t>
            </w:r>
          </w:p>
        </w:tc>
        <w:tc>
          <w:tcPr>
            <w:tcW w:w="270" w:type="dxa"/>
          </w:tcPr>
          <w:p w14:paraId="6411A426" w14:textId="77777777" w:rsidR="00095A5B" w:rsidRPr="007A168E" w:rsidRDefault="00095A5B" w:rsidP="00095A5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D33C58" w14:textId="1484BA2D" w:rsidR="00095A5B" w:rsidRPr="00095A5B" w:rsidRDefault="00095A5B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5A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101,000</w:t>
            </w:r>
          </w:p>
        </w:tc>
      </w:tr>
      <w:tr w:rsidR="00095A5B" w:rsidRPr="006F723C" w14:paraId="51F8B943" w14:textId="77777777" w:rsidTr="008835A6">
        <w:tc>
          <w:tcPr>
            <w:tcW w:w="4049" w:type="dxa"/>
          </w:tcPr>
          <w:p w14:paraId="541B7447" w14:textId="10F790E4" w:rsidR="00095A5B" w:rsidRPr="007A168E" w:rsidRDefault="00095A5B" w:rsidP="00095A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1" w:type="dxa"/>
            <w:vAlign w:val="bottom"/>
          </w:tcPr>
          <w:p w14:paraId="3C48B08B" w14:textId="151A4293" w:rsidR="00095A5B" w:rsidRPr="003A6AB2" w:rsidRDefault="00F51BE9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70" w:type="dxa"/>
          </w:tcPr>
          <w:p w14:paraId="4BA99BCA" w14:textId="77777777" w:rsidR="00095A5B" w:rsidRPr="007A168E" w:rsidRDefault="00095A5B" w:rsidP="00095A5B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4CA5F50" w14:textId="42684744" w:rsidR="00095A5B" w:rsidRPr="007A168E" w:rsidRDefault="00095A5B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2B74C1E" w14:textId="77777777" w:rsidR="00095A5B" w:rsidRPr="007A168E" w:rsidRDefault="00095A5B" w:rsidP="00095A5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FDC62" w14:textId="655C3190" w:rsidR="00095A5B" w:rsidRPr="003A6AB2" w:rsidRDefault="00F51BE9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70" w:type="dxa"/>
          </w:tcPr>
          <w:p w14:paraId="48E6925D" w14:textId="77777777" w:rsidR="00095A5B" w:rsidRPr="007A168E" w:rsidRDefault="00095A5B" w:rsidP="00095A5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89CFE1" w14:textId="42E6FE81" w:rsidR="00095A5B" w:rsidRPr="00095A5B" w:rsidRDefault="00095A5B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5A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22,000</w:t>
            </w:r>
          </w:p>
        </w:tc>
      </w:tr>
      <w:tr w:rsidR="00095A5B" w:rsidRPr="006F723C" w14:paraId="50F52732" w14:textId="77777777" w:rsidTr="008835A6">
        <w:tc>
          <w:tcPr>
            <w:tcW w:w="4049" w:type="dxa"/>
          </w:tcPr>
          <w:p w14:paraId="6D1E22BA" w14:textId="6760D943" w:rsidR="00095A5B" w:rsidRPr="003A6AB2" w:rsidRDefault="00095A5B" w:rsidP="00095A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อุตสาหกรรมสหธัญญพืช จำกัด</w:t>
            </w:r>
          </w:p>
        </w:tc>
        <w:tc>
          <w:tcPr>
            <w:tcW w:w="1081" w:type="dxa"/>
            <w:vAlign w:val="bottom"/>
          </w:tcPr>
          <w:p w14:paraId="38273C52" w14:textId="192CA4D7" w:rsidR="00095A5B" w:rsidRPr="003A6AB2" w:rsidRDefault="00F51BE9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66,000</w:t>
            </w:r>
          </w:p>
        </w:tc>
        <w:tc>
          <w:tcPr>
            <w:tcW w:w="270" w:type="dxa"/>
          </w:tcPr>
          <w:p w14:paraId="5441EE47" w14:textId="77777777" w:rsidR="00095A5B" w:rsidRPr="007A168E" w:rsidRDefault="00095A5B" w:rsidP="00095A5B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05F077E" w14:textId="3582CDE7" w:rsidR="00095A5B" w:rsidRDefault="00095A5B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58AF1D40" w14:textId="77777777" w:rsidR="00095A5B" w:rsidRPr="007A168E" w:rsidRDefault="00095A5B" w:rsidP="00095A5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20E18" w14:textId="62FFED50" w:rsidR="00095A5B" w:rsidRPr="003A6AB2" w:rsidRDefault="00F51BE9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66,000</w:t>
            </w:r>
          </w:p>
        </w:tc>
        <w:tc>
          <w:tcPr>
            <w:tcW w:w="270" w:type="dxa"/>
          </w:tcPr>
          <w:p w14:paraId="56E3A1E2" w14:textId="77777777" w:rsidR="00095A5B" w:rsidRPr="007A168E" w:rsidRDefault="00095A5B" w:rsidP="00095A5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C63BE8" w14:textId="32BE7082" w:rsidR="00095A5B" w:rsidRPr="00095A5B" w:rsidRDefault="00095A5B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5A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90,000</w:t>
            </w:r>
          </w:p>
        </w:tc>
      </w:tr>
      <w:tr w:rsidR="00095A5B" w:rsidRPr="006F723C" w14:paraId="5B2B91CB" w14:textId="77777777" w:rsidTr="008835A6">
        <w:tc>
          <w:tcPr>
            <w:tcW w:w="4049" w:type="dxa"/>
          </w:tcPr>
          <w:p w14:paraId="5591A21F" w14:textId="6E0B9F10" w:rsidR="00095A5B" w:rsidRPr="003A6AB2" w:rsidRDefault="00095A5B" w:rsidP="00095A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AB2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อีโออีจี จำกัด</w:t>
            </w:r>
          </w:p>
        </w:tc>
        <w:tc>
          <w:tcPr>
            <w:tcW w:w="1081" w:type="dxa"/>
            <w:vAlign w:val="bottom"/>
          </w:tcPr>
          <w:p w14:paraId="4F055AAC" w14:textId="60BC9D67" w:rsidR="00095A5B" w:rsidRPr="003A6AB2" w:rsidRDefault="00F51BE9" w:rsidP="00916BEF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B746967" w14:textId="77777777" w:rsidR="00095A5B" w:rsidRPr="007A168E" w:rsidRDefault="00095A5B" w:rsidP="00095A5B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BFC63FE" w14:textId="7621D45B" w:rsidR="00095A5B" w:rsidRDefault="00095A5B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</w:tcPr>
          <w:p w14:paraId="7C94DD5D" w14:textId="77777777" w:rsidR="00095A5B" w:rsidRPr="007A168E" w:rsidRDefault="00095A5B" w:rsidP="00095A5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D2DAC" w14:textId="0F400D94" w:rsidR="00095A5B" w:rsidRPr="003A6AB2" w:rsidRDefault="00F51BE9" w:rsidP="00916BEF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CCE071D" w14:textId="77777777" w:rsidR="00095A5B" w:rsidRPr="007A168E" w:rsidRDefault="00095A5B" w:rsidP="00095A5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F39F1A" w14:textId="4EEEF64E" w:rsidR="00095A5B" w:rsidRPr="00095A5B" w:rsidRDefault="00095A5B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5A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2,500</w:t>
            </w:r>
          </w:p>
        </w:tc>
      </w:tr>
      <w:tr w:rsidR="00095A5B" w:rsidRPr="007A168E" w14:paraId="09974F40" w14:textId="77777777" w:rsidTr="008835A6">
        <w:tc>
          <w:tcPr>
            <w:tcW w:w="4049" w:type="dxa"/>
            <w:vAlign w:val="bottom"/>
          </w:tcPr>
          <w:p w14:paraId="4DE826F7" w14:textId="77777777" w:rsidR="00095A5B" w:rsidRPr="007A168E" w:rsidRDefault="00095A5B" w:rsidP="00095A5B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E2BB396" w14:textId="5542D73F" w:rsidR="00095A5B" w:rsidRPr="007A168E" w:rsidRDefault="00F51BE9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172,000</w:t>
            </w:r>
          </w:p>
        </w:tc>
        <w:tc>
          <w:tcPr>
            <w:tcW w:w="270" w:type="dxa"/>
          </w:tcPr>
          <w:p w14:paraId="4D9563DF" w14:textId="77777777" w:rsidR="00095A5B" w:rsidRPr="007A168E" w:rsidRDefault="00095A5B" w:rsidP="00095A5B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254ECE" w14:textId="0ADCA52B" w:rsidR="00095A5B" w:rsidRPr="00095A5B" w:rsidRDefault="00095A5B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95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224,000</w:t>
            </w:r>
          </w:p>
        </w:tc>
        <w:tc>
          <w:tcPr>
            <w:tcW w:w="270" w:type="dxa"/>
          </w:tcPr>
          <w:p w14:paraId="6D4D2B25" w14:textId="77777777" w:rsidR="00095A5B" w:rsidRPr="00095A5B" w:rsidRDefault="00095A5B" w:rsidP="00095A5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7D2373" w14:textId="63F6A1E7" w:rsidR="00095A5B" w:rsidRPr="00095A5B" w:rsidRDefault="00F51BE9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262,000</w:t>
            </w:r>
          </w:p>
        </w:tc>
        <w:tc>
          <w:tcPr>
            <w:tcW w:w="270" w:type="dxa"/>
          </w:tcPr>
          <w:p w14:paraId="0FC5DA1B" w14:textId="77777777" w:rsidR="00095A5B" w:rsidRPr="00095A5B" w:rsidRDefault="00095A5B" w:rsidP="00095A5B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4D03CB" w14:textId="406BE853" w:rsidR="00095A5B" w:rsidRPr="00095A5B" w:rsidRDefault="00095A5B" w:rsidP="00095A5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95A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314,000</w:t>
            </w:r>
          </w:p>
        </w:tc>
      </w:tr>
    </w:tbl>
    <w:p w14:paraId="67C67E50" w14:textId="055BDCCF" w:rsidR="008835A6" w:rsidRDefault="008835A6">
      <w:pPr>
        <w:spacing w:line="240" w:lineRule="auto"/>
      </w:pPr>
    </w:p>
    <w:p w14:paraId="7CEF59FB" w14:textId="24A1B2F7" w:rsidR="008835A6" w:rsidRDefault="008835A6">
      <w:pPr>
        <w:spacing w:line="240" w:lineRule="auto"/>
      </w:pPr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CD2B3E" w:rsidRPr="00CD2B3E" w14:paraId="22F77D8C" w14:textId="77777777">
        <w:tc>
          <w:tcPr>
            <w:tcW w:w="4050" w:type="dxa"/>
          </w:tcPr>
          <w:p w14:paraId="46EE6FEF" w14:textId="612F1A0A" w:rsidR="00CD2B3E" w:rsidRPr="00CD2B3E" w:rsidRDefault="00400CA7" w:rsidP="00CD2B3E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br w:type="page"/>
            </w:r>
            <w:r w:rsidR="00CD2B3E" w:rsidRPr="00CD2B3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44490E86" w14:textId="77777777" w:rsidR="00CD2B3E" w:rsidRPr="00CD2B3E" w:rsidRDefault="00CD2B3E" w:rsidP="00CD2B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D2B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1BEF755" w14:textId="77777777" w:rsidR="00CD2B3E" w:rsidRPr="00CD2B3E" w:rsidRDefault="00CD2B3E" w:rsidP="00CD2B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6234AC0" w14:textId="77777777" w:rsidR="00CD2B3E" w:rsidRPr="00CD2B3E" w:rsidRDefault="00CD2B3E" w:rsidP="00CD2B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2B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542E" w:rsidRPr="00CD2B3E" w14:paraId="45BB1E2B" w14:textId="77777777">
        <w:tc>
          <w:tcPr>
            <w:tcW w:w="4050" w:type="dxa"/>
          </w:tcPr>
          <w:p w14:paraId="0B981684" w14:textId="77777777" w:rsidR="00B7542E" w:rsidRPr="00CD2B3E" w:rsidRDefault="00B7542E" w:rsidP="00B7542E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A47156" w14:textId="56A46962" w:rsidR="00B7542E" w:rsidRPr="00CD2B3E" w:rsidRDefault="00B7542E" w:rsidP="00B7542E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eastAsia="x-none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139CD09A" w14:textId="77777777" w:rsidR="00B7542E" w:rsidRPr="00CD2B3E" w:rsidRDefault="00B7542E" w:rsidP="00B7542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FB6E0E" w14:textId="410F49AB" w:rsidR="00B7542E" w:rsidRPr="00CD2B3E" w:rsidRDefault="00B7542E" w:rsidP="00B7542E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5B9B4DA" w14:textId="77777777" w:rsidR="00B7542E" w:rsidRPr="00CD2B3E" w:rsidRDefault="00B7542E" w:rsidP="00B7542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5BD7A7" w14:textId="7EA00385" w:rsidR="00B7542E" w:rsidRPr="00457C0E" w:rsidRDefault="00B7542E" w:rsidP="00B7542E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eastAsia="x-none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3E6D04F3" w14:textId="77777777" w:rsidR="00B7542E" w:rsidRPr="00457C0E" w:rsidRDefault="00B7542E" w:rsidP="00B7542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63AB9A" w14:textId="6A0C7587" w:rsidR="00B7542E" w:rsidRPr="00457C0E" w:rsidRDefault="00B7542E" w:rsidP="00B7542E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B5A61" w:rsidRPr="00CD2B3E" w14:paraId="45FC1EEA" w14:textId="77777777">
        <w:tc>
          <w:tcPr>
            <w:tcW w:w="4050" w:type="dxa"/>
          </w:tcPr>
          <w:p w14:paraId="36812EC3" w14:textId="77777777" w:rsidR="00AB5A61" w:rsidRPr="00CD2B3E" w:rsidRDefault="00AB5A61" w:rsidP="00AB5A61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EBD233" w14:textId="047124BF" w:rsidR="00AB5A61" w:rsidRPr="00CD2B3E" w:rsidRDefault="00AB5A61" w:rsidP="00AB5A6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35EB9C76" w14:textId="77777777" w:rsidR="00AB5A61" w:rsidRPr="00CD2B3E" w:rsidRDefault="00AB5A61" w:rsidP="00AB5A6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DE1B9B" w14:textId="7E60F6F2" w:rsidR="00AB5A61" w:rsidRPr="00CD2B3E" w:rsidRDefault="00AB5A61" w:rsidP="00AB5A6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25D5E0C0" w14:textId="77777777" w:rsidR="00AB5A61" w:rsidRPr="00CD2B3E" w:rsidRDefault="00AB5A61" w:rsidP="00AB5A6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1BFE9E" w14:textId="223F5AA9" w:rsidR="00AB5A61" w:rsidRPr="00457C0E" w:rsidRDefault="00AB5A61" w:rsidP="00AB5A6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x-none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6203B735" w14:textId="77777777" w:rsidR="00AB5A61" w:rsidRPr="00457C0E" w:rsidRDefault="00AB5A61" w:rsidP="00AB5A6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9854DB" w14:textId="6FA42B8E" w:rsidR="00AB5A61" w:rsidRPr="00457C0E" w:rsidRDefault="00AB5A61" w:rsidP="00AB5A6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</w:tr>
      <w:tr w:rsidR="00AB5A61" w:rsidRPr="00CD2B3E" w14:paraId="3C9EEC0F" w14:textId="77777777">
        <w:tc>
          <w:tcPr>
            <w:tcW w:w="4050" w:type="dxa"/>
          </w:tcPr>
          <w:p w14:paraId="743ACA2D" w14:textId="77777777" w:rsidR="00AB5A61" w:rsidRPr="00CD2B3E" w:rsidRDefault="00AB5A61" w:rsidP="00AB5A61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E6B1204" w14:textId="77777777" w:rsidR="00AB5A61" w:rsidRPr="00CD2B3E" w:rsidRDefault="00AB5A61" w:rsidP="00AB5A61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B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D2B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D2B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B5A61" w:rsidRPr="00CD2B3E" w14:paraId="0423D4F5" w14:textId="77777777">
        <w:tc>
          <w:tcPr>
            <w:tcW w:w="4050" w:type="dxa"/>
          </w:tcPr>
          <w:p w14:paraId="37D2D5AA" w14:textId="3876F29F" w:rsidR="00AB5A61" w:rsidRPr="00784A86" w:rsidRDefault="00AB5A61" w:rsidP="00AB5A6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4A86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</w:tcPr>
          <w:p w14:paraId="2E5BA8E9" w14:textId="77777777" w:rsidR="00AB5A61" w:rsidRPr="00784A86" w:rsidRDefault="00AB5A61" w:rsidP="00AB5A6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6BB76F" w14:textId="77777777" w:rsidR="00AB5A61" w:rsidRPr="00784A86" w:rsidRDefault="00AB5A61" w:rsidP="00AB5A61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868C70E" w14:textId="77777777" w:rsidR="00AB5A61" w:rsidRPr="00784A86" w:rsidRDefault="00AB5A61" w:rsidP="00AB5A61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6A96AF4" w14:textId="77777777" w:rsidR="00AB5A61" w:rsidRPr="00784A86" w:rsidRDefault="00AB5A61" w:rsidP="00AB5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C79110C" w14:textId="77777777" w:rsidR="00AB5A61" w:rsidRPr="00784A86" w:rsidRDefault="00AB5A61" w:rsidP="00AB5A6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B8FBD3F" w14:textId="77777777" w:rsidR="00AB5A61" w:rsidRPr="00784A86" w:rsidRDefault="00AB5A61" w:rsidP="00AB5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45BE317" w14:textId="77777777" w:rsidR="00AB5A61" w:rsidRPr="00784A86" w:rsidRDefault="00AB5A61" w:rsidP="00AB5A61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B5A61" w:rsidRPr="00CD2B3E" w14:paraId="5398CF3D" w14:textId="77777777">
        <w:tc>
          <w:tcPr>
            <w:tcW w:w="4050" w:type="dxa"/>
          </w:tcPr>
          <w:p w14:paraId="05EF90A6" w14:textId="71422E3C" w:rsidR="00AB5A61" w:rsidRPr="00784A86" w:rsidRDefault="00AB5A61" w:rsidP="00AB5A6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4A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Pr="00784A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080" w:type="dxa"/>
          </w:tcPr>
          <w:p w14:paraId="528CF35E" w14:textId="5C5B0DC1" w:rsidR="00AB5A61" w:rsidRPr="00784A86" w:rsidRDefault="00AB5A61" w:rsidP="00AB5A6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613D6D" w14:textId="77777777" w:rsidR="00AB5A61" w:rsidRPr="00784A86" w:rsidRDefault="00AB5A61" w:rsidP="00AB5A61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17E3273" w14:textId="08310A0B" w:rsidR="00AB5A61" w:rsidRPr="00784A86" w:rsidRDefault="00AB5A61" w:rsidP="00AB5A6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16233EF" w14:textId="77777777" w:rsidR="00AB5A61" w:rsidRPr="00784A86" w:rsidRDefault="00AB5A61" w:rsidP="00AB5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2F6EF63F" w14:textId="70BC7067" w:rsidR="00AB5A61" w:rsidRPr="00784A86" w:rsidRDefault="00AB5A61" w:rsidP="00AB5A6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E99EFC" w14:textId="77777777" w:rsidR="00AB5A61" w:rsidRPr="00784A86" w:rsidRDefault="00AB5A61" w:rsidP="00AB5A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385158E" w14:textId="5823CEAC" w:rsidR="00AB5A61" w:rsidRPr="00784A86" w:rsidRDefault="00AB5A61" w:rsidP="00AB5A61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6612F" w:rsidRPr="00CD2B3E" w14:paraId="40E6B4BA" w14:textId="77777777" w:rsidTr="003D0560">
        <w:tc>
          <w:tcPr>
            <w:tcW w:w="4050" w:type="dxa"/>
          </w:tcPr>
          <w:p w14:paraId="72C06CEC" w14:textId="673B49C4" w:rsidR="00D6612F" w:rsidRPr="00784A86" w:rsidRDefault="00D6612F" w:rsidP="00D661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A8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ศูนย์กระจายสินค้า ทีพีไอ จำกัด</w:t>
            </w:r>
          </w:p>
        </w:tc>
        <w:tc>
          <w:tcPr>
            <w:tcW w:w="1080" w:type="dxa"/>
          </w:tcPr>
          <w:p w14:paraId="5B1F88A0" w14:textId="7BA1F2AA" w:rsidR="00D6612F" w:rsidRPr="00784A86" w:rsidRDefault="00F51BE9" w:rsidP="00D6612F">
            <w:pPr>
              <w:spacing w:line="240" w:lineRule="auto"/>
              <w:ind w:left="-103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3C95BBB" w14:textId="77777777" w:rsidR="00D6612F" w:rsidRPr="00784A86" w:rsidRDefault="00D6612F" w:rsidP="00D6612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ED10D92" w14:textId="71DE4328" w:rsidR="00D6612F" w:rsidRPr="00784A86" w:rsidRDefault="00D6612F" w:rsidP="00D6612F">
            <w:pPr>
              <w:spacing w:line="240" w:lineRule="auto"/>
              <w:ind w:left="-106" w:right="-108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5025E72" w14:textId="77777777" w:rsidR="00D6612F" w:rsidRPr="00784A86" w:rsidRDefault="00D6612F" w:rsidP="00D6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6EE3565" w14:textId="6A77727C" w:rsidR="00D6612F" w:rsidRPr="00C2462D" w:rsidRDefault="00F51BE9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70" w:type="dxa"/>
          </w:tcPr>
          <w:p w14:paraId="2B8358CE" w14:textId="77777777" w:rsidR="00D6612F" w:rsidRPr="00784A86" w:rsidRDefault="00D6612F" w:rsidP="00D6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8F2AD14" w14:textId="04B59F70" w:rsidR="00D6612F" w:rsidRPr="00784A86" w:rsidRDefault="00D6612F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D6612F" w:rsidRPr="00CD2B3E" w14:paraId="1F96FB23" w14:textId="77777777" w:rsidTr="00EF36FD">
        <w:tc>
          <w:tcPr>
            <w:tcW w:w="4050" w:type="dxa"/>
          </w:tcPr>
          <w:p w14:paraId="01C1CDE0" w14:textId="529BB4B9" w:rsidR="00D6612F" w:rsidRPr="00784A86" w:rsidRDefault="00D6612F" w:rsidP="00D6612F">
            <w:pPr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4A8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โพลีน เพาเวอร์</w:t>
            </w:r>
            <w:r w:rsidRPr="00784A8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84A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84A8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อินเตอร์เนชั่นแนล</w:t>
            </w:r>
            <w:r w:rsidRPr="00784A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Pr="00784A8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จำกัด</w:t>
            </w:r>
            <w:r w:rsidRPr="00784A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0303CE7D" w14:textId="0EE770A0" w:rsidR="00D6612F" w:rsidRPr="00784A86" w:rsidRDefault="00F51BE9" w:rsidP="00D6612F">
            <w:pPr>
              <w:spacing w:line="240" w:lineRule="auto"/>
              <w:ind w:left="-103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4154929" w14:textId="77777777" w:rsidR="00D6612F" w:rsidRPr="00784A86" w:rsidRDefault="00D6612F" w:rsidP="00D6612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FA479C3" w14:textId="76C34E76" w:rsidR="00D6612F" w:rsidRPr="00784A86" w:rsidRDefault="00D6612F" w:rsidP="00D6612F">
            <w:pPr>
              <w:spacing w:line="240" w:lineRule="auto"/>
              <w:ind w:left="-106" w:right="-108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3E01829" w14:textId="77777777" w:rsidR="00D6612F" w:rsidRPr="00784A86" w:rsidRDefault="00D6612F" w:rsidP="00D6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vAlign w:val="bottom"/>
          </w:tcPr>
          <w:p w14:paraId="270BD382" w14:textId="28D7C763" w:rsidR="00D6612F" w:rsidRPr="00C2462D" w:rsidRDefault="00F51BE9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70" w:type="dxa"/>
          </w:tcPr>
          <w:p w14:paraId="0BBDEA50" w14:textId="77777777" w:rsidR="00D6612F" w:rsidRPr="00784A86" w:rsidRDefault="00D6612F" w:rsidP="00D6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vAlign w:val="bottom"/>
          </w:tcPr>
          <w:p w14:paraId="0FD2A880" w14:textId="46B247C8" w:rsidR="00D6612F" w:rsidRPr="00784A86" w:rsidRDefault="00D6612F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D6612F" w:rsidRPr="00CD2B3E" w14:paraId="427B8C2C" w14:textId="77777777">
        <w:tc>
          <w:tcPr>
            <w:tcW w:w="4050" w:type="dxa"/>
          </w:tcPr>
          <w:p w14:paraId="128C4AC6" w14:textId="400CA4DD" w:rsidR="00D6612F" w:rsidRPr="00784A86" w:rsidRDefault="00D6612F" w:rsidP="00D661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A8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พลังชีวมวล จำกัด</w:t>
            </w:r>
          </w:p>
        </w:tc>
        <w:tc>
          <w:tcPr>
            <w:tcW w:w="1080" w:type="dxa"/>
          </w:tcPr>
          <w:p w14:paraId="2B1D4ED2" w14:textId="5FD8702E" w:rsidR="00D6612F" w:rsidRPr="00784A86" w:rsidRDefault="00F51BE9" w:rsidP="00D6612F">
            <w:pPr>
              <w:spacing w:line="240" w:lineRule="auto"/>
              <w:ind w:left="-103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E658D4E" w14:textId="77777777" w:rsidR="00D6612F" w:rsidRPr="00784A86" w:rsidRDefault="00D6612F" w:rsidP="00D6612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8EAB9F6" w14:textId="3DA60BAA" w:rsidR="00D6612F" w:rsidRPr="00784A86" w:rsidRDefault="00D6612F" w:rsidP="00D6612F">
            <w:pPr>
              <w:spacing w:line="240" w:lineRule="auto"/>
              <w:ind w:left="-106" w:right="-108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FECD6EE" w14:textId="77777777" w:rsidR="00D6612F" w:rsidRPr="00784A86" w:rsidRDefault="00D6612F" w:rsidP="00D6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BFE23A7" w14:textId="1176189F" w:rsidR="00D6612F" w:rsidRPr="00C2462D" w:rsidRDefault="00F51BE9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90,000</w:t>
            </w:r>
          </w:p>
        </w:tc>
        <w:tc>
          <w:tcPr>
            <w:tcW w:w="270" w:type="dxa"/>
          </w:tcPr>
          <w:p w14:paraId="3FAAAA8A" w14:textId="77777777" w:rsidR="00D6612F" w:rsidRPr="00784A86" w:rsidRDefault="00D6612F" w:rsidP="00D6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115D470E" w14:textId="4078910F" w:rsidR="00D6612F" w:rsidRPr="00784A86" w:rsidRDefault="00D6612F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D6612F" w:rsidRPr="00CD2B3E" w14:paraId="6C6BC40F" w14:textId="77777777" w:rsidTr="00FD7668">
        <w:tc>
          <w:tcPr>
            <w:tcW w:w="4050" w:type="dxa"/>
          </w:tcPr>
          <w:p w14:paraId="02BA4127" w14:textId="747A8F36" w:rsidR="00D6612F" w:rsidRPr="00784A86" w:rsidRDefault="00D6612F" w:rsidP="00D6612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84A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3E622100" w14:textId="4F3BF532" w:rsidR="00D6612F" w:rsidRPr="00784A86" w:rsidRDefault="00D6612F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98E0CE" w14:textId="77777777" w:rsidR="00D6612F" w:rsidRPr="00784A86" w:rsidRDefault="00D6612F" w:rsidP="00D6612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4F52D94" w14:textId="77777777" w:rsidR="00D6612F" w:rsidRPr="00784A86" w:rsidRDefault="00D6612F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E27270" w14:textId="77777777" w:rsidR="00D6612F" w:rsidRPr="00784A86" w:rsidRDefault="00D6612F" w:rsidP="00D6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64D0D34" w14:textId="77777777" w:rsidR="00D6612F" w:rsidRPr="00784A86" w:rsidRDefault="00D6612F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00478D" w14:textId="77777777" w:rsidR="00D6612F" w:rsidRPr="00784A86" w:rsidRDefault="00D6612F" w:rsidP="00D661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6C5C6E4" w14:textId="77777777" w:rsidR="00D6612F" w:rsidRPr="00784A86" w:rsidRDefault="00D6612F" w:rsidP="00D6612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51BE9" w:rsidRPr="00CD2B3E" w14:paraId="0AE31002" w14:textId="77777777" w:rsidTr="00FD7668">
        <w:tc>
          <w:tcPr>
            <w:tcW w:w="4050" w:type="dxa"/>
          </w:tcPr>
          <w:p w14:paraId="0D5325DA" w14:textId="50230028" w:rsidR="00F51BE9" w:rsidRPr="00784A86" w:rsidRDefault="00F51BE9" w:rsidP="00F51B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ไนเตรทไทย จำกัด</w:t>
            </w:r>
          </w:p>
        </w:tc>
        <w:tc>
          <w:tcPr>
            <w:tcW w:w="1080" w:type="dxa"/>
          </w:tcPr>
          <w:p w14:paraId="49DFE2A1" w14:textId="2850909A" w:rsidR="00F51BE9" w:rsidRPr="00784A86" w:rsidRDefault="00F51BE9" w:rsidP="00F51BE9">
            <w:pPr>
              <w:tabs>
                <w:tab w:val="decimal" w:pos="88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70" w:type="dxa"/>
          </w:tcPr>
          <w:p w14:paraId="2D060A70" w14:textId="77777777" w:rsidR="00F51BE9" w:rsidRPr="00784A86" w:rsidRDefault="00F51BE9" w:rsidP="00F51BE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BCB3D42" w14:textId="261A49E8" w:rsidR="00F51BE9" w:rsidRPr="00784A86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EF9ED43" w14:textId="77777777" w:rsidR="00F51BE9" w:rsidRPr="00784A86" w:rsidRDefault="00F51BE9" w:rsidP="00F51B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50FE679" w14:textId="19A165FF" w:rsidR="00F51BE9" w:rsidRPr="00784A86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70" w:type="dxa"/>
          </w:tcPr>
          <w:p w14:paraId="7E09A691" w14:textId="77777777" w:rsidR="00F51BE9" w:rsidRPr="00784A86" w:rsidRDefault="00F51BE9" w:rsidP="00F51B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347F732" w14:textId="6C61B846" w:rsidR="00F51BE9" w:rsidRPr="00784A86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F51BE9" w:rsidRPr="00CD2B3E" w14:paraId="1A6E34C3" w14:textId="77777777" w:rsidTr="00FD7668">
        <w:tc>
          <w:tcPr>
            <w:tcW w:w="4050" w:type="dxa"/>
          </w:tcPr>
          <w:p w14:paraId="4D37BF35" w14:textId="69C9D0E0" w:rsidR="00F51BE9" w:rsidRPr="00784A86" w:rsidRDefault="00F51BE9" w:rsidP="00F51B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โฮลดิ้ง จำกัด</w:t>
            </w:r>
          </w:p>
        </w:tc>
        <w:tc>
          <w:tcPr>
            <w:tcW w:w="1080" w:type="dxa"/>
          </w:tcPr>
          <w:p w14:paraId="6EAF2CBE" w14:textId="35C830E6" w:rsidR="00F51BE9" w:rsidRPr="00784A86" w:rsidRDefault="00F51BE9" w:rsidP="00F51BE9">
            <w:pPr>
              <w:tabs>
                <w:tab w:val="decimal" w:pos="88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61,000</w:t>
            </w:r>
          </w:p>
        </w:tc>
        <w:tc>
          <w:tcPr>
            <w:tcW w:w="270" w:type="dxa"/>
          </w:tcPr>
          <w:p w14:paraId="515462B8" w14:textId="77777777" w:rsidR="00F51BE9" w:rsidRPr="00784A86" w:rsidRDefault="00F51BE9" w:rsidP="00F51BE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D5C03B0" w14:textId="59921841" w:rsidR="00F51BE9" w:rsidRPr="00784A86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70" w:type="dxa"/>
          </w:tcPr>
          <w:p w14:paraId="3E063E6B" w14:textId="77777777" w:rsidR="00F51BE9" w:rsidRPr="00784A86" w:rsidRDefault="00F51BE9" w:rsidP="00F51B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109573A7" w14:textId="5ECEA7F1" w:rsidR="00F51BE9" w:rsidRPr="00784A86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61,000</w:t>
            </w:r>
          </w:p>
        </w:tc>
        <w:tc>
          <w:tcPr>
            <w:tcW w:w="270" w:type="dxa"/>
          </w:tcPr>
          <w:p w14:paraId="50828CE8" w14:textId="77777777" w:rsidR="00F51BE9" w:rsidRPr="00784A86" w:rsidRDefault="00F51BE9" w:rsidP="00F51B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3B6485CF" w14:textId="7BE74EBC" w:rsidR="00F51BE9" w:rsidRPr="00784A86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</w:tr>
      <w:tr w:rsidR="00F51BE9" w:rsidRPr="00CD2B3E" w14:paraId="5BAE44DF" w14:textId="77777777" w:rsidTr="00FD7668">
        <w:tc>
          <w:tcPr>
            <w:tcW w:w="4050" w:type="dxa"/>
          </w:tcPr>
          <w:p w14:paraId="72F285F3" w14:textId="7E5F131D" w:rsidR="00F51BE9" w:rsidRPr="00784A86" w:rsidRDefault="00F51BE9" w:rsidP="00F51B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</w:tcPr>
          <w:p w14:paraId="5D09A4DA" w14:textId="5C08AFEF" w:rsidR="00F51BE9" w:rsidRPr="00784A86" w:rsidRDefault="00F51BE9" w:rsidP="00F51BE9">
            <w:pPr>
              <w:tabs>
                <w:tab w:val="decimal" w:pos="88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241,000</w:t>
            </w:r>
          </w:p>
        </w:tc>
        <w:tc>
          <w:tcPr>
            <w:tcW w:w="270" w:type="dxa"/>
          </w:tcPr>
          <w:p w14:paraId="5606167C" w14:textId="77777777" w:rsidR="00F51BE9" w:rsidRPr="00784A86" w:rsidRDefault="00F51BE9" w:rsidP="00F51BE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2998457" w14:textId="54B960AF" w:rsidR="00F51BE9" w:rsidRPr="00784A86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241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676C9A9" w14:textId="77777777" w:rsidR="00F51BE9" w:rsidRPr="00784A86" w:rsidRDefault="00F51BE9" w:rsidP="00F51B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62319E1" w14:textId="541AEE06" w:rsidR="00F51BE9" w:rsidRPr="00784A86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241,000</w:t>
            </w:r>
          </w:p>
        </w:tc>
        <w:tc>
          <w:tcPr>
            <w:tcW w:w="270" w:type="dxa"/>
          </w:tcPr>
          <w:p w14:paraId="6BA4C37F" w14:textId="77777777" w:rsidR="00F51BE9" w:rsidRPr="00784A86" w:rsidRDefault="00F51BE9" w:rsidP="00F51B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2AECDB85" w14:textId="73C4857E" w:rsidR="00F51BE9" w:rsidRPr="00784A86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241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F51BE9" w:rsidRPr="00CD2B3E" w14:paraId="38E8409C" w14:textId="77777777" w:rsidTr="00FD7668">
        <w:tc>
          <w:tcPr>
            <w:tcW w:w="4050" w:type="dxa"/>
          </w:tcPr>
          <w:p w14:paraId="31E2C04B" w14:textId="206D3566" w:rsidR="00F51BE9" w:rsidRPr="00784A86" w:rsidRDefault="00F51BE9" w:rsidP="00F51B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</w:tcPr>
          <w:p w14:paraId="62F7D583" w14:textId="54524F7F" w:rsidR="00F51BE9" w:rsidRPr="00784A86" w:rsidRDefault="00F51BE9" w:rsidP="00F51BE9">
            <w:pPr>
              <w:tabs>
                <w:tab w:val="decimal" w:pos="88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87,000</w:t>
            </w:r>
          </w:p>
        </w:tc>
        <w:tc>
          <w:tcPr>
            <w:tcW w:w="270" w:type="dxa"/>
          </w:tcPr>
          <w:p w14:paraId="58C6DB61" w14:textId="77777777" w:rsidR="00F51BE9" w:rsidRPr="00784A86" w:rsidRDefault="00F51BE9" w:rsidP="00F51BE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FDAFB71" w14:textId="66BF0911" w:rsidR="00F51BE9" w:rsidRPr="00784A86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EED0AC5" w14:textId="77777777" w:rsidR="00F51BE9" w:rsidRPr="00784A86" w:rsidRDefault="00F51BE9" w:rsidP="00F51B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16C316EA" w14:textId="72DBB317" w:rsidR="00F51BE9" w:rsidRPr="00784A86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87,000</w:t>
            </w:r>
          </w:p>
        </w:tc>
        <w:tc>
          <w:tcPr>
            <w:tcW w:w="270" w:type="dxa"/>
          </w:tcPr>
          <w:p w14:paraId="5552BF7C" w14:textId="77777777" w:rsidR="00F51BE9" w:rsidRPr="00784A86" w:rsidRDefault="00F51BE9" w:rsidP="00F51B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288E5E4" w14:textId="55423513" w:rsidR="00F51BE9" w:rsidRPr="00784A86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F51BE9" w:rsidRPr="00CD2B3E" w14:paraId="4D5F2B31" w14:textId="77777777" w:rsidTr="00FD7668">
        <w:tc>
          <w:tcPr>
            <w:tcW w:w="4050" w:type="dxa"/>
          </w:tcPr>
          <w:p w14:paraId="183407D3" w14:textId="18A65942" w:rsidR="00F51BE9" w:rsidRPr="00784A86" w:rsidRDefault="00F51BE9" w:rsidP="00F51B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ไทย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A87D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ปิโต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</w:t>
            </w:r>
            <w:r w:rsidRPr="00A87D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เคมีกัล อุตสาหกรรม จำกัด</w:t>
            </w:r>
          </w:p>
        </w:tc>
        <w:tc>
          <w:tcPr>
            <w:tcW w:w="1080" w:type="dxa"/>
          </w:tcPr>
          <w:p w14:paraId="1F1CDFFA" w14:textId="74C095A6" w:rsidR="00F51BE9" w:rsidRPr="00784A86" w:rsidRDefault="00F51BE9" w:rsidP="00F51BE9">
            <w:pPr>
              <w:tabs>
                <w:tab w:val="decimal" w:pos="88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20,000</w:t>
            </w:r>
          </w:p>
        </w:tc>
        <w:tc>
          <w:tcPr>
            <w:tcW w:w="270" w:type="dxa"/>
          </w:tcPr>
          <w:p w14:paraId="31C947BF" w14:textId="77777777" w:rsidR="00F51BE9" w:rsidRPr="00784A86" w:rsidRDefault="00F51BE9" w:rsidP="00F51BE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1D240A2" w14:textId="49CBB5CE" w:rsidR="00F51BE9" w:rsidRPr="00784A86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4A063CF3" w14:textId="77777777" w:rsidR="00F51BE9" w:rsidRPr="00784A86" w:rsidRDefault="00F51BE9" w:rsidP="00F51B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C5D15A9" w14:textId="6C42E4CA" w:rsidR="00F51BE9" w:rsidRPr="00784A86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20,000</w:t>
            </w:r>
          </w:p>
        </w:tc>
        <w:tc>
          <w:tcPr>
            <w:tcW w:w="270" w:type="dxa"/>
          </w:tcPr>
          <w:p w14:paraId="4A14D700" w14:textId="77777777" w:rsidR="00F51BE9" w:rsidRPr="00784A86" w:rsidRDefault="00F51BE9" w:rsidP="00F51B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1C88F657" w14:textId="67FAEEF2" w:rsidR="00F51BE9" w:rsidRPr="00784A86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F51BE9" w:rsidRPr="00CD2B3E" w14:paraId="1F260DAE" w14:textId="77777777" w:rsidTr="00FD7668">
        <w:tc>
          <w:tcPr>
            <w:tcW w:w="4050" w:type="dxa"/>
          </w:tcPr>
          <w:p w14:paraId="14F713C7" w14:textId="40BAEC3A" w:rsidR="00F51BE9" w:rsidRPr="00784A86" w:rsidRDefault="00F51BE9" w:rsidP="00F51B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ไทยพลาสติกฟิล์ม จำกัด</w:t>
            </w:r>
          </w:p>
        </w:tc>
        <w:tc>
          <w:tcPr>
            <w:tcW w:w="1080" w:type="dxa"/>
          </w:tcPr>
          <w:p w14:paraId="65BE85DE" w14:textId="1B39EB55" w:rsidR="00F51BE9" w:rsidRPr="00784A86" w:rsidRDefault="00F51BE9" w:rsidP="00F51BE9">
            <w:pPr>
              <w:tabs>
                <w:tab w:val="decimal" w:pos="88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45,000</w:t>
            </w:r>
          </w:p>
        </w:tc>
        <w:tc>
          <w:tcPr>
            <w:tcW w:w="270" w:type="dxa"/>
          </w:tcPr>
          <w:p w14:paraId="592287EA" w14:textId="77777777" w:rsidR="00F51BE9" w:rsidRPr="00784A86" w:rsidRDefault="00F51BE9" w:rsidP="00F51BE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CC4F5ED" w14:textId="270A7781" w:rsidR="00F51BE9" w:rsidRPr="00784A86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4B1B3760" w14:textId="77777777" w:rsidR="00F51BE9" w:rsidRPr="00784A86" w:rsidRDefault="00F51BE9" w:rsidP="00F51B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E283324" w14:textId="0A656D68" w:rsidR="00F51BE9" w:rsidRPr="00784A86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45,000</w:t>
            </w:r>
          </w:p>
        </w:tc>
        <w:tc>
          <w:tcPr>
            <w:tcW w:w="270" w:type="dxa"/>
          </w:tcPr>
          <w:p w14:paraId="173EE10B" w14:textId="77777777" w:rsidR="00F51BE9" w:rsidRPr="00784A86" w:rsidRDefault="00F51BE9" w:rsidP="00F51B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24C2B4D" w14:textId="20AD99F9" w:rsidR="00F51BE9" w:rsidRPr="00784A86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F51BE9" w:rsidRPr="00CD2B3E" w14:paraId="7C374F01" w14:textId="77777777" w:rsidTr="00FD7668">
        <w:tc>
          <w:tcPr>
            <w:tcW w:w="4050" w:type="dxa"/>
          </w:tcPr>
          <w:p w14:paraId="12A05265" w14:textId="0B13AF33" w:rsidR="00F51BE9" w:rsidRDefault="00F51BE9" w:rsidP="00F51B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ไทยพลาสติกโปรดักส์ จำกัด</w:t>
            </w:r>
          </w:p>
        </w:tc>
        <w:tc>
          <w:tcPr>
            <w:tcW w:w="1080" w:type="dxa"/>
          </w:tcPr>
          <w:p w14:paraId="2B8596CD" w14:textId="1805D042" w:rsidR="00F51BE9" w:rsidRDefault="00F51BE9" w:rsidP="00F51BE9">
            <w:pPr>
              <w:tabs>
                <w:tab w:val="decimal" w:pos="88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15,000</w:t>
            </w:r>
          </w:p>
        </w:tc>
        <w:tc>
          <w:tcPr>
            <w:tcW w:w="270" w:type="dxa"/>
          </w:tcPr>
          <w:p w14:paraId="3EF71376" w14:textId="77777777" w:rsidR="00F51BE9" w:rsidRPr="00784A86" w:rsidRDefault="00F51BE9" w:rsidP="00F51BE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7B2594E" w14:textId="57975745" w:rsidR="00F51BE9" w:rsidRPr="00C2462D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0018CB19" w14:textId="77777777" w:rsidR="00F51BE9" w:rsidRPr="00784A86" w:rsidRDefault="00F51BE9" w:rsidP="00F51B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23435AE" w14:textId="2C0AEBF1" w:rsidR="00F51BE9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15,000</w:t>
            </w:r>
          </w:p>
        </w:tc>
        <w:tc>
          <w:tcPr>
            <w:tcW w:w="270" w:type="dxa"/>
          </w:tcPr>
          <w:p w14:paraId="37FC2583" w14:textId="77777777" w:rsidR="00F51BE9" w:rsidRPr="00784A86" w:rsidRDefault="00F51BE9" w:rsidP="00F51B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F37D6C6" w14:textId="3EF8BA0D" w:rsidR="00F51BE9" w:rsidRPr="00C2462D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F51BE9" w:rsidRPr="00CD2B3E" w14:paraId="72CEEB32" w14:textId="77777777" w:rsidTr="008C2319">
        <w:tc>
          <w:tcPr>
            <w:tcW w:w="4050" w:type="dxa"/>
          </w:tcPr>
          <w:p w14:paraId="48EA5E57" w14:textId="5E055033" w:rsidR="00F51BE9" w:rsidRPr="00784A86" w:rsidRDefault="00F51BE9" w:rsidP="00F51B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</w:tcPr>
          <w:p w14:paraId="623218CE" w14:textId="3213262E" w:rsidR="00F51BE9" w:rsidRPr="00784A86" w:rsidRDefault="00F51BE9" w:rsidP="00F51BE9">
            <w:pPr>
              <w:tabs>
                <w:tab w:val="decimal" w:pos="88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529,700</w:t>
            </w:r>
          </w:p>
        </w:tc>
        <w:tc>
          <w:tcPr>
            <w:tcW w:w="270" w:type="dxa"/>
          </w:tcPr>
          <w:p w14:paraId="36EE7193" w14:textId="77777777" w:rsidR="00F51BE9" w:rsidRPr="00784A86" w:rsidRDefault="00F51BE9" w:rsidP="00F51BE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487ECF7" w14:textId="63FBCFE0" w:rsidR="00F51BE9" w:rsidRPr="00784A86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700</w:t>
            </w:r>
          </w:p>
        </w:tc>
        <w:tc>
          <w:tcPr>
            <w:tcW w:w="270" w:type="dxa"/>
          </w:tcPr>
          <w:p w14:paraId="1D9AB465" w14:textId="77777777" w:rsidR="00F51BE9" w:rsidRPr="00784A86" w:rsidRDefault="00F51BE9" w:rsidP="00F51B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307597D" w14:textId="3A3A9079" w:rsidR="00F51BE9" w:rsidRPr="00784A86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529,700</w:t>
            </w:r>
          </w:p>
        </w:tc>
        <w:tc>
          <w:tcPr>
            <w:tcW w:w="270" w:type="dxa"/>
          </w:tcPr>
          <w:p w14:paraId="5C00DF3C" w14:textId="77777777" w:rsidR="00F51BE9" w:rsidRPr="00784A86" w:rsidRDefault="00F51BE9" w:rsidP="00F51B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2880DDEF" w14:textId="67066155" w:rsidR="00F51BE9" w:rsidRPr="00784A86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700</w:t>
            </w:r>
          </w:p>
        </w:tc>
      </w:tr>
      <w:tr w:rsidR="004711A3" w:rsidRPr="00CD2B3E" w14:paraId="6BF3BED2" w14:textId="77777777" w:rsidTr="008C2319">
        <w:tc>
          <w:tcPr>
            <w:tcW w:w="4050" w:type="dxa"/>
          </w:tcPr>
          <w:p w14:paraId="4A292728" w14:textId="3895EA6A" w:rsidR="004711A3" w:rsidRDefault="004711A3" w:rsidP="00F51B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4020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 (มหาชน)</w:t>
            </w:r>
          </w:p>
        </w:tc>
        <w:tc>
          <w:tcPr>
            <w:tcW w:w="1080" w:type="dxa"/>
          </w:tcPr>
          <w:p w14:paraId="27D013C8" w14:textId="4B69573A" w:rsidR="004711A3" w:rsidRDefault="004711A3" w:rsidP="00F51BE9">
            <w:pPr>
              <w:tabs>
                <w:tab w:val="decimal" w:pos="88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</w:tcPr>
          <w:p w14:paraId="7493A8DC" w14:textId="50B2F41D" w:rsidR="004711A3" w:rsidRPr="00784A86" w:rsidRDefault="004711A3" w:rsidP="00F51BE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FC1EB84" w14:textId="7C4BE6DB" w:rsidR="004711A3" w:rsidRDefault="004711A3" w:rsidP="004711A3">
            <w:pPr>
              <w:spacing w:line="240" w:lineRule="auto"/>
              <w:ind w:left="-103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D7520DD" w14:textId="77777777" w:rsidR="004711A3" w:rsidRPr="00784A86" w:rsidRDefault="004711A3" w:rsidP="00F51B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17A8612" w14:textId="2219047D" w:rsidR="004711A3" w:rsidRDefault="004711A3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</w:tcPr>
          <w:p w14:paraId="54761477" w14:textId="77777777" w:rsidR="004711A3" w:rsidRPr="00784A86" w:rsidRDefault="004711A3" w:rsidP="00F51B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0FBEE59" w14:textId="34CE0282" w:rsidR="004711A3" w:rsidRDefault="004711A3" w:rsidP="004711A3">
            <w:pPr>
              <w:spacing w:line="240" w:lineRule="auto"/>
              <w:ind w:left="-103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51BE9" w:rsidRPr="00CD2B3E" w14:paraId="4A7F8402" w14:textId="77777777" w:rsidTr="008C2319">
        <w:tc>
          <w:tcPr>
            <w:tcW w:w="4050" w:type="dxa"/>
          </w:tcPr>
          <w:p w14:paraId="58057C36" w14:textId="5C73F3FD" w:rsidR="00F51BE9" w:rsidRPr="00784A86" w:rsidRDefault="00F51BE9" w:rsidP="00F51BE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4A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7B00D3" w14:textId="70ECB13A" w:rsidR="00F51BE9" w:rsidRPr="00784A86" w:rsidRDefault="00F51BE9" w:rsidP="00F51BE9">
            <w:pPr>
              <w:tabs>
                <w:tab w:val="decimal" w:pos="880"/>
              </w:tabs>
              <w:spacing w:line="240" w:lineRule="auto"/>
              <w:ind w:left="-10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</w:t>
            </w:r>
            <w:r w:rsidR="004711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,700</w:t>
            </w:r>
          </w:p>
        </w:tc>
        <w:tc>
          <w:tcPr>
            <w:tcW w:w="270" w:type="dxa"/>
          </w:tcPr>
          <w:p w14:paraId="3ADB9D5B" w14:textId="77777777" w:rsidR="00F51BE9" w:rsidRPr="00784A86" w:rsidRDefault="00F51BE9" w:rsidP="00F51BE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308BD2" w14:textId="3ABDDA3C" w:rsidR="00F51BE9" w:rsidRPr="00784A86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034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200</w:t>
            </w:r>
          </w:p>
        </w:tc>
        <w:tc>
          <w:tcPr>
            <w:tcW w:w="270" w:type="dxa"/>
          </w:tcPr>
          <w:p w14:paraId="5F70B002" w14:textId="77777777" w:rsidR="00F51BE9" w:rsidRPr="00784A86" w:rsidRDefault="00F51BE9" w:rsidP="00F51B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1D29D4" w14:textId="2A2C1C45" w:rsidR="00F51BE9" w:rsidRPr="00784A86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</w:t>
            </w:r>
            <w:r w:rsidR="004711A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,700</w:t>
            </w:r>
          </w:p>
        </w:tc>
        <w:tc>
          <w:tcPr>
            <w:tcW w:w="270" w:type="dxa"/>
          </w:tcPr>
          <w:p w14:paraId="56DA491C" w14:textId="77777777" w:rsidR="00F51BE9" w:rsidRPr="00784A86" w:rsidRDefault="00F51BE9" w:rsidP="00F51B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339FA0" w14:textId="3B4269E4" w:rsidR="00F51BE9" w:rsidRPr="00784A86" w:rsidRDefault="00F51BE9" w:rsidP="00F51BE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176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200</w:t>
            </w:r>
          </w:p>
        </w:tc>
      </w:tr>
    </w:tbl>
    <w:p w14:paraId="487B1196" w14:textId="201CC04C" w:rsidR="001229FB" w:rsidRPr="00455790" w:rsidRDefault="005D5BB4" w:rsidP="00AE600A">
      <w:pPr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1229FB" w:rsidRPr="0045579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345E8707" w14:textId="77777777" w:rsidR="001229FB" w:rsidRPr="00455790" w:rsidRDefault="001229FB" w:rsidP="004827CC">
      <w:pPr>
        <w:pStyle w:val="Ang15"/>
      </w:pPr>
    </w:p>
    <w:p w14:paraId="296EE1B9" w14:textId="0462309C" w:rsidR="001229FB" w:rsidRPr="00455790" w:rsidRDefault="0051745E" w:rsidP="009B739D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455790">
        <w:rPr>
          <w:rFonts w:ascii="Angsana New" w:hAnsi="Angsana New"/>
          <w:spacing w:val="-2"/>
          <w:sz w:val="30"/>
          <w:szCs w:val="30"/>
          <w:cs/>
        </w:rPr>
        <w:t>บริษัททำสัญญา</w:t>
      </w:r>
      <w:r w:rsidR="00BB78B5" w:rsidRPr="00455790">
        <w:rPr>
          <w:rFonts w:ascii="Angsana New" w:hAnsi="Angsana New" w:hint="cs"/>
          <w:spacing w:val="-2"/>
          <w:sz w:val="30"/>
          <w:szCs w:val="30"/>
          <w:cs/>
        </w:rPr>
        <w:t>บริการ</w:t>
      </w:r>
      <w:r w:rsidR="0069234A" w:rsidRPr="00455790">
        <w:rPr>
          <w:rFonts w:ascii="Angsana New" w:hAnsi="Angsana New"/>
          <w:spacing w:val="-2"/>
          <w:sz w:val="30"/>
          <w:szCs w:val="30"/>
          <w:cs/>
        </w:rPr>
        <w:t>ที่เกี่ยวข้อง</w:t>
      </w:r>
      <w:r w:rsidR="00BB78B5" w:rsidRPr="00455790">
        <w:rPr>
          <w:rFonts w:ascii="Angsana New" w:hAnsi="Angsana New" w:hint="cs"/>
          <w:spacing w:val="-2"/>
          <w:sz w:val="30"/>
          <w:szCs w:val="30"/>
          <w:cs/>
        </w:rPr>
        <w:t>กับการใช้พื้นที่อาคารสำนักงานกับกิจการที่เกี่ยวข้องกัน</w:t>
      </w:r>
      <w:r w:rsidR="0069234A" w:rsidRPr="0045579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F2F8E" w:rsidRPr="00455790">
        <w:rPr>
          <w:rFonts w:ascii="Angsana New" w:hAnsi="Angsana New" w:hint="cs"/>
          <w:spacing w:val="-2"/>
          <w:sz w:val="30"/>
          <w:szCs w:val="30"/>
          <w:cs/>
        </w:rPr>
        <w:t xml:space="preserve">กำหนดระยะเวลา </w:t>
      </w:r>
      <w:r w:rsidR="003277A3">
        <w:rPr>
          <w:rFonts w:ascii="Angsana New" w:hAnsi="Angsana New" w:cs="Angsana New (Headings CS)"/>
          <w:spacing w:val="-2"/>
          <w:sz w:val="30"/>
          <w:szCs w:val="30"/>
          <w:lang w:val="en-US"/>
        </w:rPr>
        <w:t>3</w:t>
      </w:r>
      <w:r w:rsidR="003F2F8E" w:rsidRPr="0045579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ปี </w:t>
      </w:r>
      <w:r w:rsidR="004132BB" w:rsidRPr="00455790">
        <w:rPr>
          <w:rFonts w:ascii="Angsana New" w:hAnsi="Angsana New"/>
          <w:sz w:val="30"/>
          <w:szCs w:val="30"/>
        </w:rPr>
        <w:br/>
      </w:r>
      <w:r w:rsidR="003F2F8E" w:rsidRPr="00455790">
        <w:rPr>
          <w:rFonts w:ascii="Angsana New" w:hAnsi="Angsana New" w:hint="cs"/>
          <w:spacing w:val="-2"/>
          <w:sz w:val="30"/>
          <w:szCs w:val="30"/>
          <w:cs/>
          <w:lang w:val="en-US"/>
        </w:rPr>
        <w:t>มีรายละเอียดดังนี้</w:t>
      </w:r>
    </w:p>
    <w:p w14:paraId="79B5C1FD" w14:textId="2BF315CB" w:rsidR="00B32FF3" w:rsidRPr="00455790" w:rsidRDefault="00B32FF3" w:rsidP="009B739D">
      <w:pPr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tbl>
      <w:tblPr>
        <w:tblW w:w="873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600"/>
        <w:gridCol w:w="1080"/>
        <w:gridCol w:w="270"/>
        <w:gridCol w:w="1080"/>
        <w:gridCol w:w="270"/>
        <w:gridCol w:w="1080"/>
        <w:gridCol w:w="270"/>
        <w:gridCol w:w="1080"/>
      </w:tblGrid>
      <w:tr w:rsidR="00B30BC4" w:rsidRPr="00070CC6" w14:paraId="499644C6" w14:textId="77777777">
        <w:trPr>
          <w:tblHeader/>
        </w:trPr>
        <w:tc>
          <w:tcPr>
            <w:tcW w:w="3600" w:type="dxa"/>
          </w:tcPr>
          <w:p w14:paraId="57D099D1" w14:textId="77777777" w:rsidR="00B30BC4" w:rsidRPr="00070CC6" w:rsidRDefault="00B30BC4">
            <w:pPr>
              <w:spacing w:line="240" w:lineRule="atLeast"/>
              <w:ind w:left="162" w:right="65" w:firstLine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8A9DA63" w14:textId="77777777" w:rsidR="00B30BC4" w:rsidRPr="00070CC6" w:rsidRDefault="00B30B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0C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72C04A6" w14:textId="77777777" w:rsidR="00B30BC4" w:rsidRPr="00070CC6" w:rsidRDefault="00B30B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EBB115F" w14:textId="77777777" w:rsidR="00B30BC4" w:rsidRPr="00070CC6" w:rsidRDefault="00B30B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C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542E" w:rsidRPr="006145CD" w14:paraId="7028D4CD" w14:textId="77777777">
        <w:trPr>
          <w:tblHeader/>
        </w:trPr>
        <w:tc>
          <w:tcPr>
            <w:tcW w:w="3600" w:type="dxa"/>
          </w:tcPr>
          <w:p w14:paraId="24D942E9" w14:textId="77777777" w:rsidR="00B7542E" w:rsidRPr="00070CC6" w:rsidRDefault="00B7542E" w:rsidP="00B7542E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E8BC76" w14:textId="74B81A51" w:rsidR="00B7542E" w:rsidRPr="006145CD" w:rsidRDefault="00B7542E" w:rsidP="00B7542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2492D036" w14:textId="77777777" w:rsidR="00B7542E" w:rsidRPr="00070CC6" w:rsidRDefault="00B7542E" w:rsidP="00B7542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4A7D30" w14:textId="01BA5E2A" w:rsidR="00B7542E" w:rsidRPr="006145CD" w:rsidRDefault="00B7542E" w:rsidP="00B7542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57B15E8C" w14:textId="77777777" w:rsidR="00B7542E" w:rsidRPr="00070CC6" w:rsidRDefault="00B7542E" w:rsidP="00B754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A84FEF8" w14:textId="24BF5A11" w:rsidR="00B7542E" w:rsidRPr="006145CD" w:rsidRDefault="00B7542E" w:rsidP="00B7542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6B364F53" w14:textId="77777777" w:rsidR="00B7542E" w:rsidRPr="00070CC6" w:rsidRDefault="00B7542E" w:rsidP="00B754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D8E1E30" w14:textId="59B269D6" w:rsidR="00B7542E" w:rsidRPr="006145CD" w:rsidRDefault="00B7542E" w:rsidP="00B7542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6612F" w:rsidRPr="00070CC6" w14:paraId="3F872189" w14:textId="77777777">
        <w:trPr>
          <w:tblHeader/>
        </w:trPr>
        <w:tc>
          <w:tcPr>
            <w:tcW w:w="3600" w:type="dxa"/>
          </w:tcPr>
          <w:p w14:paraId="6978B39B" w14:textId="77777777" w:rsidR="00D6612F" w:rsidRPr="00070CC6" w:rsidRDefault="00D6612F" w:rsidP="00D6612F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8F3A51" w14:textId="5518CD84" w:rsidR="00D6612F" w:rsidRPr="00070CC6" w:rsidRDefault="00D6612F" w:rsidP="00D6612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4FBD1CAD" w14:textId="77777777" w:rsidR="00D6612F" w:rsidRPr="00070CC6" w:rsidRDefault="00D6612F" w:rsidP="00D6612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01FE3A" w14:textId="636F9061" w:rsidR="00D6612F" w:rsidRPr="00070CC6" w:rsidRDefault="00D6612F" w:rsidP="00D6612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5882C7B1" w14:textId="77777777" w:rsidR="00D6612F" w:rsidRPr="00070CC6" w:rsidRDefault="00D6612F" w:rsidP="00D661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C33BC3A" w14:textId="214631EC" w:rsidR="00D6612F" w:rsidRPr="00070CC6" w:rsidRDefault="00D6612F" w:rsidP="00D6612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57C8B843" w14:textId="77777777" w:rsidR="00D6612F" w:rsidRPr="00070CC6" w:rsidRDefault="00D6612F" w:rsidP="00D661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A51CF36" w14:textId="23C15C98" w:rsidR="00D6612F" w:rsidRPr="00070CC6" w:rsidRDefault="00D6612F" w:rsidP="00D6612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</w:tr>
      <w:tr w:rsidR="00D6612F" w:rsidRPr="00070CC6" w14:paraId="301B21FB" w14:textId="77777777">
        <w:trPr>
          <w:tblHeader/>
        </w:trPr>
        <w:tc>
          <w:tcPr>
            <w:tcW w:w="3600" w:type="dxa"/>
          </w:tcPr>
          <w:p w14:paraId="3E1E5338" w14:textId="77777777" w:rsidR="00D6612F" w:rsidRPr="00070CC6" w:rsidRDefault="00D6612F" w:rsidP="00D6612F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C6B6C01" w14:textId="77777777" w:rsidR="00D6612F" w:rsidRPr="00070CC6" w:rsidRDefault="00D6612F" w:rsidP="00D6612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0CC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70C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70CC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6612F" w:rsidRPr="00070CC6" w14:paraId="21E9CB6B" w14:textId="77777777">
        <w:tc>
          <w:tcPr>
            <w:tcW w:w="3600" w:type="dxa"/>
          </w:tcPr>
          <w:p w14:paraId="1BF355D4" w14:textId="77777777" w:rsidR="00D6612F" w:rsidRPr="00070CC6" w:rsidRDefault="00D6612F" w:rsidP="00D6612F">
            <w:pPr>
              <w:spacing w:line="240" w:lineRule="atLeast"/>
              <w:ind w:left="270" w:right="-126" w:hanging="38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080" w:type="dxa"/>
          </w:tcPr>
          <w:p w14:paraId="61306FF8" w14:textId="77777777" w:rsidR="00D6612F" w:rsidRPr="00070CC6" w:rsidRDefault="00D6612F" w:rsidP="00D6612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4461A6" w14:textId="77777777" w:rsidR="00D6612F" w:rsidRPr="00070CC6" w:rsidRDefault="00D6612F" w:rsidP="00D6612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C62EE01" w14:textId="77777777" w:rsidR="00D6612F" w:rsidRPr="00070CC6" w:rsidRDefault="00D6612F" w:rsidP="00D6612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5167E5" w14:textId="77777777" w:rsidR="00D6612F" w:rsidRPr="00070CC6" w:rsidRDefault="00D6612F" w:rsidP="00D661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00B7343" w14:textId="77777777" w:rsidR="00D6612F" w:rsidRPr="00070CC6" w:rsidRDefault="00D6612F" w:rsidP="00D6612F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251BE97" w14:textId="77777777" w:rsidR="00D6612F" w:rsidRPr="00070CC6" w:rsidRDefault="00D6612F" w:rsidP="00D661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509540A" w14:textId="77777777" w:rsidR="00D6612F" w:rsidRPr="00070CC6" w:rsidRDefault="00D6612F" w:rsidP="00D6612F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6612F" w:rsidRPr="00070CC6" w14:paraId="2F0AEBEE" w14:textId="77777777">
        <w:tc>
          <w:tcPr>
            <w:tcW w:w="3600" w:type="dxa"/>
          </w:tcPr>
          <w:p w14:paraId="212D92CD" w14:textId="77777777" w:rsidR="00D6612F" w:rsidRPr="00070CC6" w:rsidRDefault="00D6612F" w:rsidP="00D6612F">
            <w:pPr>
              <w:spacing w:line="240" w:lineRule="atLeast"/>
              <w:ind w:left="270" w:right="-126" w:hanging="202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070CC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ที่ยกเลิกไม่ได้</w:t>
            </w:r>
          </w:p>
        </w:tc>
        <w:tc>
          <w:tcPr>
            <w:tcW w:w="1080" w:type="dxa"/>
          </w:tcPr>
          <w:p w14:paraId="6C658E86" w14:textId="77777777" w:rsidR="00D6612F" w:rsidRPr="00070CC6" w:rsidRDefault="00D6612F" w:rsidP="00D6612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199289" w14:textId="77777777" w:rsidR="00D6612F" w:rsidRPr="00070CC6" w:rsidRDefault="00D6612F" w:rsidP="00D6612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3173BF4" w14:textId="77777777" w:rsidR="00D6612F" w:rsidRPr="00070CC6" w:rsidRDefault="00D6612F" w:rsidP="00D6612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63E399" w14:textId="77777777" w:rsidR="00D6612F" w:rsidRPr="00070CC6" w:rsidRDefault="00D6612F" w:rsidP="00D661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C1F23E5" w14:textId="77777777" w:rsidR="00D6612F" w:rsidRPr="00070CC6" w:rsidRDefault="00D6612F" w:rsidP="00D6612F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B0F4B0" w14:textId="77777777" w:rsidR="00D6612F" w:rsidRPr="00070CC6" w:rsidRDefault="00D6612F" w:rsidP="00D6612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CA7DE60" w14:textId="77777777" w:rsidR="00D6612F" w:rsidRPr="00070CC6" w:rsidRDefault="00D6612F" w:rsidP="00D6612F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16C84" w:rsidRPr="00070CC6" w14:paraId="61103EB5" w14:textId="77777777">
        <w:tc>
          <w:tcPr>
            <w:tcW w:w="3600" w:type="dxa"/>
          </w:tcPr>
          <w:p w14:paraId="5109E83F" w14:textId="77777777" w:rsidR="00B16C84" w:rsidRPr="00070CC6" w:rsidRDefault="00B16C84" w:rsidP="00B16C84">
            <w:pPr>
              <w:spacing w:line="240" w:lineRule="atLeast"/>
              <w:ind w:right="65" w:hanging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070C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080" w:type="dxa"/>
          </w:tcPr>
          <w:p w14:paraId="041F8A1D" w14:textId="306D5FE2" w:rsidR="00B16C84" w:rsidRPr="00070CC6" w:rsidRDefault="00EF5226" w:rsidP="00B16C8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7,971</w:t>
            </w:r>
          </w:p>
        </w:tc>
        <w:tc>
          <w:tcPr>
            <w:tcW w:w="270" w:type="dxa"/>
          </w:tcPr>
          <w:p w14:paraId="49022A1D" w14:textId="77777777" w:rsidR="00B16C84" w:rsidRPr="00070CC6" w:rsidRDefault="00B16C84" w:rsidP="00B16C8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316817C" w14:textId="39C1FA1F" w:rsidR="00B16C84" w:rsidRPr="00070CC6" w:rsidRDefault="00B16C84" w:rsidP="00B16C8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</w:p>
        </w:tc>
        <w:tc>
          <w:tcPr>
            <w:tcW w:w="270" w:type="dxa"/>
          </w:tcPr>
          <w:p w14:paraId="417261EA" w14:textId="77777777" w:rsidR="00B16C84" w:rsidRPr="00070CC6" w:rsidRDefault="00B16C84" w:rsidP="00B16C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C232F30" w14:textId="68467FF9" w:rsidR="00B16C84" w:rsidRPr="00070CC6" w:rsidRDefault="00EF5226" w:rsidP="00B16C84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7,971</w:t>
            </w:r>
          </w:p>
        </w:tc>
        <w:tc>
          <w:tcPr>
            <w:tcW w:w="270" w:type="dxa"/>
          </w:tcPr>
          <w:p w14:paraId="4CD634D4" w14:textId="77777777" w:rsidR="00B16C84" w:rsidRPr="00070CC6" w:rsidRDefault="00B16C84" w:rsidP="00B16C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0B59489" w14:textId="1D4C010B" w:rsidR="00B16C84" w:rsidRPr="00070CC6" w:rsidRDefault="00B16C84" w:rsidP="00B16C84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</w:p>
        </w:tc>
      </w:tr>
      <w:tr w:rsidR="00B16C84" w:rsidRPr="00070CC6" w14:paraId="0E7867A2" w14:textId="77777777">
        <w:tc>
          <w:tcPr>
            <w:tcW w:w="3600" w:type="dxa"/>
          </w:tcPr>
          <w:p w14:paraId="47429805" w14:textId="77777777" w:rsidR="00B16C84" w:rsidRPr="00070CC6" w:rsidRDefault="00B16C84" w:rsidP="00B16C84">
            <w:pPr>
              <w:spacing w:line="240" w:lineRule="atLeast"/>
              <w:ind w:right="65" w:hanging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070C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080" w:type="dxa"/>
          </w:tcPr>
          <w:p w14:paraId="60CED1BB" w14:textId="300DA07D" w:rsidR="00B16C84" w:rsidRPr="00070CC6" w:rsidRDefault="00EF5226" w:rsidP="00B16C8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1,926</w:t>
            </w:r>
          </w:p>
        </w:tc>
        <w:tc>
          <w:tcPr>
            <w:tcW w:w="270" w:type="dxa"/>
          </w:tcPr>
          <w:p w14:paraId="7950CB92" w14:textId="77777777" w:rsidR="00B16C84" w:rsidRPr="00070CC6" w:rsidRDefault="00B16C84" w:rsidP="00B16C8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B9E9BAC" w14:textId="61A54CAE" w:rsidR="00B16C84" w:rsidRPr="00070CC6" w:rsidRDefault="00B16C84" w:rsidP="00B16C8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705</w:t>
            </w:r>
          </w:p>
        </w:tc>
        <w:tc>
          <w:tcPr>
            <w:tcW w:w="270" w:type="dxa"/>
          </w:tcPr>
          <w:p w14:paraId="7EC6E43B" w14:textId="77777777" w:rsidR="00B16C84" w:rsidRPr="00070CC6" w:rsidRDefault="00B16C84" w:rsidP="00B16C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F2EA7F7" w14:textId="323F7C92" w:rsidR="00B16C84" w:rsidRPr="00070CC6" w:rsidRDefault="00EF5226" w:rsidP="00B16C84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1,926</w:t>
            </w:r>
          </w:p>
        </w:tc>
        <w:tc>
          <w:tcPr>
            <w:tcW w:w="270" w:type="dxa"/>
          </w:tcPr>
          <w:p w14:paraId="2BEE8460" w14:textId="77777777" w:rsidR="00B16C84" w:rsidRPr="00070CC6" w:rsidRDefault="00B16C84" w:rsidP="00B16C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85921F3" w14:textId="07D0CEE7" w:rsidR="00B16C84" w:rsidRPr="00070CC6" w:rsidRDefault="00B16C84" w:rsidP="00B16C84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664CF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705</w:t>
            </w:r>
          </w:p>
        </w:tc>
      </w:tr>
      <w:tr w:rsidR="00B16C84" w:rsidRPr="00070CC6" w14:paraId="0DFA425B" w14:textId="77777777">
        <w:tc>
          <w:tcPr>
            <w:tcW w:w="3600" w:type="dxa"/>
          </w:tcPr>
          <w:p w14:paraId="3C2C6B2C" w14:textId="77777777" w:rsidR="00B16C84" w:rsidRPr="00070CC6" w:rsidRDefault="00B16C84" w:rsidP="00B16C84">
            <w:pPr>
              <w:spacing w:line="240" w:lineRule="atLeast"/>
              <w:ind w:right="65" w:hanging="1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184F1A" w14:textId="1447F9D6" w:rsidR="00B16C84" w:rsidRPr="00070CC6" w:rsidRDefault="00EF5226" w:rsidP="00B16C8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9,897</w:t>
            </w:r>
          </w:p>
        </w:tc>
        <w:tc>
          <w:tcPr>
            <w:tcW w:w="270" w:type="dxa"/>
          </w:tcPr>
          <w:p w14:paraId="329F634D" w14:textId="77777777" w:rsidR="00B16C84" w:rsidRPr="00070CC6" w:rsidRDefault="00B16C84" w:rsidP="00B16C8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B1460F" w14:textId="1D7B8BC0" w:rsidR="00B16C84" w:rsidRPr="00070CC6" w:rsidRDefault="00B16C84" w:rsidP="00B16C84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088</w:t>
            </w:r>
          </w:p>
        </w:tc>
        <w:tc>
          <w:tcPr>
            <w:tcW w:w="270" w:type="dxa"/>
          </w:tcPr>
          <w:p w14:paraId="56D9730E" w14:textId="77777777" w:rsidR="00B16C84" w:rsidRPr="00070CC6" w:rsidRDefault="00B16C84" w:rsidP="00B16C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1FD678" w14:textId="15570618" w:rsidR="00B16C84" w:rsidRPr="00070CC6" w:rsidRDefault="00EF5226" w:rsidP="00B16C84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9,897</w:t>
            </w:r>
          </w:p>
        </w:tc>
        <w:tc>
          <w:tcPr>
            <w:tcW w:w="270" w:type="dxa"/>
          </w:tcPr>
          <w:p w14:paraId="3373B97F" w14:textId="77777777" w:rsidR="00B16C84" w:rsidRPr="00070CC6" w:rsidRDefault="00B16C84" w:rsidP="00B16C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A0195F" w14:textId="709E2777" w:rsidR="00B16C84" w:rsidRPr="00070CC6" w:rsidRDefault="00B16C84" w:rsidP="00B16C84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  <w:r w:rsidRPr="00664C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088</w:t>
            </w:r>
          </w:p>
        </w:tc>
      </w:tr>
    </w:tbl>
    <w:p w14:paraId="0ECCDF1B" w14:textId="5DD789AA" w:rsidR="00AB2D13" w:rsidRDefault="00AB2D13">
      <w:pPr>
        <w:spacing w:line="240" w:lineRule="auto"/>
        <w:rPr>
          <w:rFonts w:ascii="Angsana New" w:hAnsi="Angsana New"/>
          <w:spacing w:val="4"/>
          <w:sz w:val="30"/>
          <w:szCs w:val="30"/>
        </w:rPr>
      </w:pPr>
    </w:p>
    <w:p w14:paraId="411F6DB2" w14:textId="5D0039BB" w:rsidR="00234C45" w:rsidRPr="00455790" w:rsidRDefault="00234C45" w:rsidP="00C111CA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55790">
        <w:rPr>
          <w:rFonts w:ascii="Angsana New" w:hAnsi="Angsana New"/>
          <w:sz w:val="30"/>
          <w:szCs w:val="30"/>
          <w:cs/>
        </w:rPr>
        <w:t>บริษัทได้ทำสัญญาซื้อขายไฟฟ้าและบริการกับบริษัทใหญ่</w:t>
      </w:r>
      <w:r w:rsidRPr="00455790">
        <w:rPr>
          <w:rFonts w:ascii="Angsana New" w:hAnsi="Angsana New"/>
          <w:sz w:val="30"/>
          <w:szCs w:val="30"/>
        </w:rPr>
        <w:t xml:space="preserve"> </w:t>
      </w:r>
      <w:r w:rsidRPr="00455790">
        <w:rPr>
          <w:rFonts w:ascii="Angsana New" w:hAnsi="Angsana New"/>
          <w:sz w:val="30"/>
          <w:szCs w:val="30"/>
          <w:cs/>
        </w:rPr>
        <w:t>โดยบริษัทใหญ่จะขายก๊าซร้อนเพื่อให้บริษัทนำไปใช้ผลิตไฟฟ้า บริษัทใหญ่จะเรียกเก็บค่าบริการกับบริษัทในอัตราร้อยละตามที่ระบุในสัญญา นอกจากนี้บริษัทจะขายไฟฟ้าให้แก่บริษัทใหญ่แต่เพียงผู้เดียวในอัตราตามที่ระบุในสัญญา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6DC012C3" w14:textId="77777777" w:rsidR="006554A2" w:rsidRPr="00A7591E" w:rsidRDefault="006554A2" w:rsidP="00772053">
      <w:pPr>
        <w:pStyle w:val="Ang15"/>
      </w:pPr>
    </w:p>
    <w:p w14:paraId="7C9CBF84" w14:textId="4484D9EE" w:rsidR="006554A2" w:rsidRPr="001D61BF" w:rsidRDefault="006554A2" w:rsidP="00A54401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5579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277A3">
        <w:rPr>
          <w:rFonts w:ascii="Angsana New" w:hAnsi="Angsana New" w:cs="Angsana New (Headings CS)"/>
          <w:sz w:val="30"/>
          <w:szCs w:val="30"/>
          <w:lang w:val="en-US"/>
        </w:rPr>
        <w:t>1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3277A3">
        <w:rPr>
          <w:rFonts w:ascii="Angsana New" w:hAnsi="Angsana New" w:cs="Angsana New (Headings CS)"/>
          <w:sz w:val="30"/>
          <w:szCs w:val="30"/>
          <w:lang w:val="en-US"/>
        </w:rPr>
        <w:t>2559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บริษัทได้ทำสัญญาซื้อขายและบริการกับบริษัทใหญ่ โดยบริษัทใหญ่จะให้บริการเกี่ยวกับด้านสาธารณูปโภค ด้านบุคลากร การซื้อขายสินค้าและทรัพยากรและการบริการอื่น</w:t>
      </w:r>
      <w:r w:rsidR="00253B79"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>ๆ</w:t>
      </w:r>
      <w:r w:rsidR="001E192A"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แก่บริษัท </w:t>
      </w:r>
      <w:r w:rsidRPr="00455790">
        <w:rPr>
          <w:rFonts w:ascii="Angsana New" w:hAnsi="Angsana New"/>
          <w:sz w:val="30"/>
          <w:szCs w:val="30"/>
          <w:cs/>
          <w:lang w:val="en-US"/>
        </w:rPr>
        <w:br/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ซึ่งบริษัทตกลงที่จะจ่ายค่าธรรมเนียมให้กับบริษัทใหญ่ตามที่ระบุไว้ในสัญญา ระยะเวลา </w:t>
      </w:r>
      <w:r w:rsidR="003277A3">
        <w:rPr>
          <w:rFonts w:ascii="Angsana New" w:hAnsi="Angsana New" w:cs="Angsana New (Headings CS)"/>
          <w:sz w:val="30"/>
          <w:szCs w:val="30"/>
          <w:lang w:val="en-US"/>
        </w:rPr>
        <w:t>3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ปี มีผลบังคับใช้ตั้งแต่วันที่ </w:t>
      </w:r>
      <w:r w:rsidR="003277A3">
        <w:rPr>
          <w:rFonts w:ascii="Angsana New" w:hAnsi="Angsana New" w:cs="Angsana New (Headings CS)"/>
          <w:sz w:val="30"/>
          <w:szCs w:val="30"/>
          <w:lang w:val="en-US"/>
        </w:rPr>
        <w:t>1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3277A3">
        <w:rPr>
          <w:rFonts w:ascii="Angsana New" w:hAnsi="Angsana New" w:cs="Angsana New (Headings CS)"/>
          <w:sz w:val="30"/>
          <w:szCs w:val="30"/>
          <w:lang w:val="en-US"/>
        </w:rPr>
        <w:t>2559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หากไม่มีฝ่ายหนึ่งฝ่ายใดบอกเลิกสัญญา ให้สัญญามีอายุต่อไปอีกคราวละ </w:t>
      </w:r>
      <w:r w:rsidR="003277A3">
        <w:rPr>
          <w:rFonts w:ascii="Angsana New" w:hAnsi="Angsana New" w:cs="Angsana New (Headings CS)"/>
          <w:sz w:val="30"/>
          <w:szCs w:val="30"/>
          <w:lang w:val="en-US"/>
        </w:rPr>
        <w:t>3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>ปี</w:t>
      </w:r>
    </w:p>
    <w:p w14:paraId="4A4FF565" w14:textId="77777777" w:rsidR="001D61BF" w:rsidRDefault="001D61BF" w:rsidP="001D61BF">
      <w:pPr>
        <w:pStyle w:val="ListParagraph"/>
        <w:rPr>
          <w:rFonts w:ascii="Angsana New" w:hAnsi="Angsana New"/>
          <w:sz w:val="30"/>
          <w:szCs w:val="30"/>
        </w:rPr>
      </w:pPr>
    </w:p>
    <w:p w14:paraId="1722C9B1" w14:textId="3BCC1411" w:rsidR="000E34BB" w:rsidRPr="002D3BCE" w:rsidRDefault="000E34BB" w:rsidP="000E34BB">
      <w:pPr>
        <w:pStyle w:val="ListParagraph"/>
        <w:numPr>
          <w:ilvl w:val="0"/>
          <w:numId w:val="5"/>
        </w:numPr>
        <w:jc w:val="thaiDistribute"/>
        <w:rPr>
          <w:rFonts w:ascii="Angsana New" w:hAnsi="Angsana New"/>
          <w:sz w:val="30"/>
          <w:szCs w:val="30"/>
          <w:lang w:val="en-GB" w:eastAsia="en-US"/>
        </w:rPr>
      </w:pPr>
      <w:r w:rsidRPr="00916BEF">
        <w:rPr>
          <w:rFonts w:ascii="Angsana New" w:hAnsi="Angsana New"/>
          <w:sz w:val="30"/>
          <w:szCs w:val="30"/>
          <w:cs/>
          <w:lang w:val="en-GB" w:eastAsia="en-US"/>
        </w:rPr>
        <w:t xml:space="preserve">เมื่อวันที่ </w:t>
      </w:r>
      <w:r>
        <w:rPr>
          <w:rFonts w:ascii="Angsana New" w:hAnsi="Angsana New"/>
          <w:sz w:val="30"/>
          <w:szCs w:val="30"/>
          <w:lang w:val="en-GB" w:eastAsia="en-US"/>
        </w:rPr>
        <w:t xml:space="preserve">1 </w:t>
      </w:r>
      <w:r>
        <w:rPr>
          <w:rFonts w:ascii="Angsana New" w:hAnsi="Angsana New" w:hint="cs"/>
          <w:sz w:val="30"/>
          <w:szCs w:val="30"/>
          <w:cs/>
          <w:lang w:val="en-GB" w:eastAsia="en-US"/>
        </w:rPr>
        <w:t xml:space="preserve">ตุลาคม </w:t>
      </w:r>
      <w:r>
        <w:rPr>
          <w:rFonts w:ascii="Angsana New" w:hAnsi="Angsana New"/>
          <w:sz w:val="30"/>
          <w:szCs w:val="30"/>
          <w:lang w:val="en-GB" w:eastAsia="en-US"/>
        </w:rPr>
        <w:t>2566</w:t>
      </w:r>
      <w:r w:rsidRPr="00916BEF">
        <w:rPr>
          <w:rFonts w:ascii="Angsana New" w:hAnsi="Angsana New"/>
          <w:sz w:val="30"/>
          <w:szCs w:val="30"/>
          <w:lang w:val="en-GB" w:eastAsia="en-US"/>
        </w:rPr>
        <w:t xml:space="preserve"> </w:t>
      </w:r>
      <w:r w:rsidRPr="00916BEF">
        <w:rPr>
          <w:rFonts w:ascii="Angsana New" w:hAnsi="Angsana New"/>
          <w:sz w:val="30"/>
          <w:szCs w:val="30"/>
          <w:cs/>
          <w:lang w:val="en-GB" w:eastAsia="en-US"/>
        </w:rPr>
        <w:t xml:space="preserve">บริษัทได้ทำสัญญาเช่าที่ดินกับบริษัทใหญ่สำหรับประกอบกิจการ “โครงการผลิตไฟฟ้าจากพลังงานแสงอาทิตย์ อำเภอแก่งคอย ทีพีไอ โพลีน เพาเวอร์” กำหนดระยะเวลา </w:t>
      </w:r>
      <w:r w:rsidR="0085610C">
        <w:rPr>
          <w:rFonts w:ascii="Angsana New" w:hAnsi="Angsana New"/>
          <w:sz w:val="30"/>
          <w:szCs w:val="30"/>
          <w:lang w:val="en-GB" w:eastAsia="en-US"/>
        </w:rPr>
        <w:t>30</w:t>
      </w:r>
      <w:r w:rsidRPr="00916BEF">
        <w:rPr>
          <w:rFonts w:ascii="Angsana New" w:hAnsi="Angsana New"/>
          <w:sz w:val="30"/>
          <w:szCs w:val="30"/>
          <w:lang w:val="en-GB" w:eastAsia="en-US"/>
        </w:rPr>
        <w:t xml:space="preserve"> </w:t>
      </w:r>
      <w:r w:rsidRPr="00916BEF">
        <w:rPr>
          <w:rFonts w:ascii="Angsana New" w:hAnsi="Angsana New"/>
          <w:sz w:val="30"/>
          <w:szCs w:val="30"/>
          <w:cs/>
          <w:lang w:val="en-GB" w:eastAsia="en-US"/>
        </w:rPr>
        <w:t>ปี นับตั้งแต่วันที่</w:t>
      </w:r>
      <w:r>
        <w:rPr>
          <w:rFonts w:ascii="Angsana New" w:hAnsi="Angsana New" w:hint="cs"/>
          <w:sz w:val="30"/>
          <w:szCs w:val="30"/>
          <w:cs/>
          <w:lang w:val="en-GB" w:eastAsia="en-US"/>
        </w:rPr>
        <w:t xml:space="preserve">    </w:t>
      </w:r>
      <w:r>
        <w:rPr>
          <w:rFonts w:ascii="Angsana New" w:hAnsi="Angsana New"/>
          <w:sz w:val="30"/>
          <w:szCs w:val="30"/>
          <w:lang w:val="en-GB" w:eastAsia="en-US"/>
        </w:rPr>
        <w:t xml:space="preserve">1 </w:t>
      </w:r>
      <w:r>
        <w:rPr>
          <w:rFonts w:ascii="Angsana New" w:hAnsi="Angsana New" w:hint="cs"/>
          <w:sz w:val="30"/>
          <w:szCs w:val="30"/>
          <w:cs/>
          <w:lang w:val="en-GB" w:eastAsia="en-US"/>
        </w:rPr>
        <w:t xml:space="preserve">ตุลาคม </w:t>
      </w:r>
      <w:r>
        <w:rPr>
          <w:rFonts w:ascii="Angsana New" w:hAnsi="Angsana New"/>
          <w:sz w:val="30"/>
          <w:szCs w:val="30"/>
          <w:lang w:val="en-GB" w:eastAsia="en-US"/>
        </w:rPr>
        <w:t>2566</w:t>
      </w:r>
      <w:r w:rsidRPr="00916BEF">
        <w:rPr>
          <w:rFonts w:ascii="Angsana New" w:hAnsi="Angsana New"/>
          <w:sz w:val="30"/>
          <w:szCs w:val="30"/>
          <w:lang w:val="en-GB" w:eastAsia="en-US"/>
        </w:rPr>
        <w:t xml:space="preserve">  </w:t>
      </w:r>
      <w:r w:rsidRPr="00916BEF">
        <w:rPr>
          <w:rFonts w:ascii="Angsana New" w:hAnsi="Angsana New"/>
          <w:sz w:val="30"/>
          <w:szCs w:val="30"/>
          <w:cs/>
          <w:lang w:val="en-GB" w:eastAsia="en-US"/>
        </w:rPr>
        <w:t xml:space="preserve">ถึงวันที่ </w:t>
      </w:r>
      <w:r>
        <w:rPr>
          <w:rFonts w:ascii="Angsana New" w:hAnsi="Angsana New"/>
          <w:sz w:val="30"/>
          <w:szCs w:val="30"/>
          <w:lang w:val="en-GB" w:eastAsia="en-US"/>
        </w:rPr>
        <w:t>30</w:t>
      </w:r>
      <w:r>
        <w:rPr>
          <w:rFonts w:ascii="Angsana New" w:hAnsi="Angsana New" w:hint="cs"/>
          <w:sz w:val="30"/>
          <w:szCs w:val="30"/>
          <w:cs/>
          <w:lang w:val="en-GB" w:eastAsia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 w:eastAsia="en-US"/>
        </w:rPr>
        <w:t xml:space="preserve">กันยายน </w:t>
      </w:r>
      <w:r>
        <w:rPr>
          <w:rFonts w:ascii="Angsana New" w:hAnsi="Angsana New"/>
          <w:sz w:val="30"/>
          <w:szCs w:val="30"/>
          <w:lang w:val="en-GB" w:eastAsia="en-US"/>
        </w:rPr>
        <w:t>25</w:t>
      </w:r>
      <w:r w:rsidR="003E5633">
        <w:rPr>
          <w:rFonts w:ascii="Angsana New" w:hAnsi="Angsana New"/>
          <w:sz w:val="30"/>
          <w:szCs w:val="30"/>
          <w:lang w:val="en-GB" w:eastAsia="en-US"/>
        </w:rPr>
        <w:t>9</w:t>
      </w:r>
      <w:r>
        <w:rPr>
          <w:rFonts w:ascii="Angsana New" w:hAnsi="Angsana New"/>
          <w:sz w:val="30"/>
          <w:szCs w:val="30"/>
          <w:lang w:val="en-GB" w:eastAsia="en-US"/>
        </w:rPr>
        <w:t>6</w:t>
      </w:r>
      <w:r w:rsidRPr="00916BEF">
        <w:rPr>
          <w:rFonts w:ascii="Angsana New" w:hAnsi="Angsana New"/>
          <w:sz w:val="30"/>
          <w:szCs w:val="30"/>
          <w:lang w:val="en-GB" w:eastAsia="en-US"/>
        </w:rPr>
        <w:t xml:space="preserve"> </w:t>
      </w:r>
      <w:r w:rsidR="0085610C">
        <w:rPr>
          <w:rFonts w:ascii="Angsana New" w:hAnsi="Angsana New" w:hint="cs"/>
          <w:sz w:val="30"/>
          <w:szCs w:val="30"/>
          <w:cs/>
          <w:lang w:val="en-GB" w:eastAsia="en-US"/>
        </w:rPr>
        <w:t xml:space="preserve">ต่อมาเมื่อวันที่ </w:t>
      </w:r>
      <w:r w:rsidR="0085610C">
        <w:rPr>
          <w:rFonts w:ascii="Angsana New" w:hAnsi="Angsana New"/>
          <w:sz w:val="30"/>
          <w:szCs w:val="30"/>
          <w:lang w:val="en-US" w:eastAsia="en-US"/>
        </w:rPr>
        <w:t>26</w:t>
      </w:r>
      <w:r w:rsidR="0085610C">
        <w:rPr>
          <w:rFonts w:ascii="Angsana New" w:hAnsi="Angsana New" w:hint="cs"/>
          <w:sz w:val="30"/>
          <w:szCs w:val="30"/>
          <w:cs/>
          <w:lang w:val="en-GB" w:eastAsia="en-US"/>
        </w:rPr>
        <w:t xml:space="preserve"> กุมภาพันธ์ </w:t>
      </w:r>
      <w:r w:rsidR="0085610C">
        <w:rPr>
          <w:rFonts w:ascii="Angsana New" w:hAnsi="Angsana New"/>
          <w:sz w:val="30"/>
          <w:szCs w:val="30"/>
          <w:lang w:val="en-US" w:eastAsia="en-US"/>
        </w:rPr>
        <w:t xml:space="preserve">2569 </w:t>
      </w:r>
      <w:r w:rsidR="0085610C">
        <w:rPr>
          <w:rFonts w:ascii="Angsana New" w:hAnsi="Angsana New" w:hint="cs"/>
          <w:sz w:val="30"/>
          <w:szCs w:val="30"/>
          <w:cs/>
          <w:lang w:val="en-US" w:eastAsia="en-US"/>
        </w:rPr>
        <w:t>ได้มีการแก้ไขระยะเวลาเช่าที</w:t>
      </w:r>
      <w:r w:rsidR="003E5633">
        <w:rPr>
          <w:rFonts w:ascii="Angsana New" w:hAnsi="Angsana New" w:hint="cs"/>
          <w:sz w:val="30"/>
          <w:szCs w:val="30"/>
          <w:cs/>
          <w:lang w:val="en-US" w:eastAsia="en-US"/>
        </w:rPr>
        <w:t>่</w:t>
      </w:r>
      <w:r w:rsidR="0085610C">
        <w:rPr>
          <w:rFonts w:ascii="Angsana New" w:hAnsi="Angsana New" w:hint="cs"/>
          <w:sz w:val="30"/>
          <w:szCs w:val="30"/>
          <w:cs/>
          <w:lang w:val="en-US" w:eastAsia="en-US"/>
        </w:rPr>
        <w:t>ดินเป็น</w:t>
      </w:r>
      <w:r w:rsidR="0085610C">
        <w:rPr>
          <w:rFonts w:ascii="Angsana New" w:hAnsi="Angsana New"/>
          <w:sz w:val="30"/>
          <w:szCs w:val="30"/>
          <w:lang w:val="en-US" w:eastAsia="en-US"/>
        </w:rPr>
        <w:t xml:space="preserve"> 10 </w:t>
      </w:r>
      <w:r w:rsidR="0085610C">
        <w:rPr>
          <w:rFonts w:ascii="Angsana New" w:hAnsi="Angsana New" w:hint="cs"/>
          <w:sz w:val="30"/>
          <w:szCs w:val="30"/>
          <w:cs/>
          <w:lang w:val="en-US" w:eastAsia="en-US"/>
        </w:rPr>
        <w:t xml:space="preserve">ปี นับตั้งแต่วันที่ </w:t>
      </w:r>
      <w:r w:rsidR="0085610C">
        <w:rPr>
          <w:rFonts w:ascii="Angsana New" w:hAnsi="Angsana New"/>
          <w:sz w:val="30"/>
          <w:szCs w:val="30"/>
          <w:lang w:val="en-US" w:eastAsia="en-US"/>
        </w:rPr>
        <w:t>1</w:t>
      </w:r>
      <w:r w:rsidR="0085610C">
        <w:rPr>
          <w:rFonts w:ascii="Angsana New" w:hAnsi="Angsana New" w:hint="cs"/>
          <w:sz w:val="30"/>
          <w:szCs w:val="30"/>
          <w:cs/>
          <w:lang w:val="en-US" w:eastAsia="en-US"/>
        </w:rPr>
        <w:t xml:space="preserve"> ตุลาคม </w:t>
      </w:r>
      <w:r w:rsidR="0085610C">
        <w:rPr>
          <w:rFonts w:ascii="Angsana New" w:hAnsi="Angsana New"/>
          <w:sz w:val="30"/>
          <w:szCs w:val="30"/>
          <w:lang w:val="en-US" w:eastAsia="en-US"/>
        </w:rPr>
        <w:t xml:space="preserve">2566 </w:t>
      </w:r>
      <w:r w:rsidR="0085610C">
        <w:rPr>
          <w:rFonts w:ascii="Angsana New" w:hAnsi="Angsana New" w:hint="cs"/>
          <w:sz w:val="30"/>
          <w:szCs w:val="30"/>
          <w:cs/>
          <w:lang w:val="en-US" w:eastAsia="en-US"/>
        </w:rPr>
        <w:t xml:space="preserve">ถึงวันที่ </w:t>
      </w:r>
      <w:r w:rsidR="00884A13">
        <w:rPr>
          <w:rFonts w:ascii="Angsana New" w:hAnsi="Angsana New"/>
          <w:sz w:val="30"/>
          <w:szCs w:val="30"/>
          <w:lang w:val="en-US" w:eastAsia="en-US"/>
        </w:rPr>
        <w:t>30</w:t>
      </w:r>
      <w:r w:rsidR="0085610C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="0085610C">
        <w:rPr>
          <w:rFonts w:ascii="Angsana New" w:hAnsi="Angsana New" w:hint="cs"/>
          <w:sz w:val="30"/>
          <w:szCs w:val="30"/>
          <w:cs/>
          <w:lang w:val="en-US" w:eastAsia="en-US"/>
        </w:rPr>
        <w:t xml:space="preserve">กันยายน </w:t>
      </w:r>
      <w:r w:rsidR="0085610C">
        <w:rPr>
          <w:rFonts w:ascii="Angsana New" w:hAnsi="Angsana New"/>
          <w:sz w:val="30"/>
          <w:szCs w:val="30"/>
          <w:lang w:val="en-US" w:eastAsia="en-US"/>
        </w:rPr>
        <w:t>25</w:t>
      </w:r>
      <w:r w:rsidR="003E5633">
        <w:rPr>
          <w:rFonts w:ascii="Angsana New" w:hAnsi="Angsana New"/>
          <w:sz w:val="30"/>
          <w:szCs w:val="30"/>
          <w:lang w:val="en-US" w:eastAsia="en-US"/>
        </w:rPr>
        <w:t>76</w:t>
      </w:r>
      <w:r w:rsidR="0085610C">
        <w:rPr>
          <w:rFonts w:ascii="Angsana New" w:hAnsi="Angsana New" w:hint="cs"/>
          <w:sz w:val="30"/>
          <w:szCs w:val="30"/>
          <w:cs/>
          <w:lang w:val="en-GB" w:eastAsia="en-US"/>
        </w:rPr>
        <w:t xml:space="preserve"> </w:t>
      </w:r>
      <w:r w:rsidRPr="00916BEF">
        <w:rPr>
          <w:rFonts w:ascii="Angsana New" w:hAnsi="Angsana New"/>
          <w:sz w:val="30"/>
          <w:szCs w:val="30"/>
          <w:cs/>
          <w:lang w:val="en-GB" w:eastAsia="en-US"/>
        </w:rPr>
        <w:t>และหาก "ผู้เช่า" มีความประสงค์ที่จะเช่าที่ดินตามสัญญานี้ต่อไป</w:t>
      </w:r>
      <w:r>
        <w:rPr>
          <w:rFonts w:ascii="Angsana New" w:hAnsi="Angsana New"/>
          <w:sz w:val="30"/>
          <w:szCs w:val="30"/>
          <w:lang w:val="en-GB" w:eastAsia="en-US"/>
        </w:rPr>
        <w:t xml:space="preserve"> </w:t>
      </w:r>
      <w:r w:rsidRPr="00916BEF">
        <w:rPr>
          <w:rFonts w:ascii="Angsana New" w:hAnsi="Angsana New"/>
          <w:sz w:val="30"/>
          <w:szCs w:val="30"/>
          <w:lang w:val="en-GB" w:eastAsia="en-US"/>
        </w:rPr>
        <w:t>"</w:t>
      </w:r>
      <w:r w:rsidRPr="00916BEF">
        <w:rPr>
          <w:rFonts w:ascii="Angsana New" w:hAnsi="Angsana New"/>
          <w:sz w:val="30"/>
          <w:szCs w:val="30"/>
          <w:cs/>
          <w:lang w:val="en-GB" w:eastAsia="en-US"/>
        </w:rPr>
        <w:t xml:space="preserve">ผู้เช่า" ต้องแจ้งความประสงค์จะต่อสัญญาเช่าให้ "ผู้ให้เช่า" ทราบล่วงหน้าเป็นลายลักษณ์อักษรก่อนที่สัญญาเช่าฉบับนี้จะครบกำหนดไม่น้อยกว่า </w:t>
      </w:r>
      <w:r w:rsidRPr="00916BEF">
        <w:rPr>
          <w:rFonts w:ascii="Angsana New" w:hAnsi="Angsana New"/>
          <w:sz w:val="30"/>
          <w:szCs w:val="30"/>
          <w:lang w:val="en-GB" w:eastAsia="en-US"/>
        </w:rPr>
        <w:t xml:space="preserve">1 </w:t>
      </w:r>
      <w:r w:rsidRPr="00916BEF">
        <w:rPr>
          <w:rFonts w:ascii="Angsana New" w:hAnsi="Angsana New"/>
          <w:sz w:val="30"/>
          <w:szCs w:val="30"/>
          <w:cs/>
          <w:lang w:val="en-GB" w:eastAsia="en-US"/>
        </w:rPr>
        <w:t>เดือน</w:t>
      </w:r>
    </w:p>
    <w:p w14:paraId="60C4D8F6" w14:textId="2797CE9C" w:rsidR="005D5BB4" w:rsidRPr="004765FF" w:rsidRDefault="005D5BB4">
      <w:pPr>
        <w:spacing w:line="240" w:lineRule="auto"/>
        <w:rPr>
          <w:rFonts w:ascii="Angsana New" w:hAnsi="Angsana New"/>
          <w:sz w:val="30"/>
          <w:szCs w:val="30"/>
          <w:cs/>
          <w:lang w:val="en-US"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75CC3D8" w14:textId="6C3CF124" w:rsidR="005D5BB4" w:rsidRDefault="005D5BB4" w:rsidP="005D5BB4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71543C">
        <w:rPr>
          <w:rFonts w:ascii="Angsana New" w:hAnsi="Angsana New" w:hint="cs"/>
          <w:spacing w:val="-4"/>
          <w:sz w:val="30"/>
          <w:szCs w:val="30"/>
          <w:cs/>
        </w:rPr>
        <w:lastRenderedPageBreak/>
        <w:t xml:space="preserve">ในระหว่างปี </w:t>
      </w:r>
      <w:r w:rsidR="003277A3">
        <w:rPr>
          <w:rFonts w:ascii="Angsana New" w:hAnsi="Angsana New" w:cs="Angsana New (Headings CS)"/>
          <w:spacing w:val="-4"/>
          <w:sz w:val="30"/>
          <w:szCs w:val="30"/>
          <w:lang w:val="en-US"/>
        </w:rPr>
        <w:t>2567</w:t>
      </w:r>
      <w:r w:rsidRPr="0071543C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71543C">
        <w:rPr>
          <w:rFonts w:ascii="Angsana New" w:hAnsi="Angsana New"/>
          <w:spacing w:val="-4"/>
          <w:sz w:val="30"/>
          <w:szCs w:val="30"/>
          <w:cs/>
        </w:rPr>
        <w:t>บริษัทได้</w:t>
      </w:r>
      <w:r w:rsidRPr="0071543C">
        <w:rPr>
          <w:rFonts w:ascii="Angsana New" w:hAnsi="Angsana New" w:hint="cs"/>
          <w:spacing w:val="-4"/>
          <w:sz w:val="30"/>
          <w:szCs w:val="30"/>
          <w:cs/>
        </w:rPr>
        <w:t>ทำ</w:t>
      </w:r>
      <w:r w:rsidRPr="0071543C">
        <w:rPr>
          <w:rFonts w:ascii="Angsana New" w:hAnsi="Angsana New"/>
          <w:spacing w:val="-4"/>
          <w:sz w:val="30"/>
          <w:szCs w:val="30"/>
          <w:cs/>
        </w:rPr>
        <w:t xml:space="preserve">สัญญาซื้อขายไฟฟ้าและบริการโครงการพลังงานแสงอาทิตย์ เป็นระยะเวลา </w:t>
      </w:r>
      <w:r w:rsidR="003277A3">
        <w:rPr>
          <w:rFonts w:ascii="Angsana New" w:hAnsi="Angsana New" w:cs="Angsana New (Headings CS)"/>
          <w:spacing w:val="-4"/>
          <w:sz w:val="30"/>
          <w:szCs w:val="30"/>
        </w:rPr>
        <w:t>3</w:t>
      </w:r>
      <w:r w:rsidR="00E97392">
        <w:rPr>
          <w:rFonts w:ascii="Angsana New" w:hAnsi="Angsana New" w:cs="Angsana New (Headings CS)"/>
          <w:spacing w:val="-4"/>
          <w:sz w:val="30"/>
          <w:szCs w:val="30"/>
        </w:rPr>
        <w:t>0</w:t>
      </w:r>
      <w:r w:rsidRPr="0071543C">
        <w:rPr>
          <w:rFonts w:ascii="Angsana New" w:hAnsi="Angsana New"/>
          <w:spacing w:val="-4"/>
          <w:sz w:val="30"/>
          <w:szCs w:val="30"/>
        </w:rPr>
        <w:t xml:space="preserve"> </w:t>
      </w:r>
      <w:r w:rsidRPr="0071543C">
        <w:rPr>
          <w:rFonts w:ascii="Angsana New" w:hAnsi="Angsana New"/>
          <w:spacing w:val="-4"/>
          <w:sz w:val="30"/>
          <w:szCs w:val="30"/>
          <w:cs/>
        </w:rPr>
        <w:t>ปี</w:t>
      </w:r>
      <w:r w:rsidRPr="001D61B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กับบริษัทใหญ่ </w:t>
      </w:r>
      <w:r w:rsidRPr="001D61BF">
        <w:rPr>
          <w:rFonts w:ascii="Angsana New" w:hAnsi="Angsana New"/>
          <w:sz w:val="30"/>
          <w:szCs w:val="30"/>
          <w:cs/>
        </w:rPr>
        <w:t>นับตั้งแต่วันที่เริ่ม</w:t>
      </w:r>
      <w:r w:rsidR="00E625A0">
        <w:rPr>
          <w:rFonts w:ascii="Angsana New" w:hAnsi="Angsana New" w:hint="cs"/>
          <w:sz w:val="30"/>
          <w:szCs w:val="30"/>
          <w:cs/>
        </w:rPr>
        <w:t>เดินเครื่องเชิงพาณิชย์</w:t>
      </w:r>
      <w:r w:rsidRPr="001D61BF">
        <w:rPr>
          <w:rFonts w:ascii="Angsana New" w:hAnsi="Angsana New"/>
          <w:sz w:val="30"/>
          <w:szCs w:val="30"/>
        </w:rPr>
        <w:t xml:space="preserve"> </w:t>
      </w:r>
      <w:r w:rsidRPr="001D61BF">
        <w:rPr>
          <w:rFonts w:ascii="Angsana New" w:hAnsi="Angsana New"/>
          <w:sz w:val="30"/>
          <w:szCs w:val="30"/>
          <w:cs/>
        </w:rPr>
        <w:t>โดยอัตราค่าไฟฟ้าที่ซื้อขายกัน เป็นอัตราที่บริษัท</w:t>
      </w:r>
      <w:r>
        <w:rPr>
          <w:rFonts w:ascii="Angsana New" w:hAnsi="Angsana New" w:hint="cs"/>
          <w:sz w:val="30"/>
          <w:szCs w:val="30"/>
          <w:cs/>
        </w:rPr>
        <w:t>ใหญ่</w:t>
      </w:r>
      <w:r w:rsidRPr="001D61BF">
        <w:rPr>
          <w:rFonts w:ascii="Angsana New" w:hAnsi="Angsana New"/>
          <w:sz w:val="30"/>
          <w:szCs w:val="30"/>
          <w:cs/>
        </w:rPr>
        <w:t xml:space="preserve"> ซื้อจากการไฟฟ้าส่วนภูมิภาคต่อหน่วยพลังงานไฟฟ้าในรอบเดือนนั้น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D61BF">
        <w:rPr>
          <w:rFonts w:ascii="Angsana New" w:hAnsi="Angsana New"/>
          <w:sz w:val="30"/>
          <w:szCs w:val="30"/>
          <w:cs/>
        </w:rPr>
        <w:t>ๆ ส่วนอัตราค่าบริการเป็นไปตามที่ทั้งสองฝ่ายตกลงกัน</w:t>
      </w:r>
    </w:p>
    <w:p w14:paraId="1BE10234" w14:textId="313AF9A3" w:rsidR="005D5BB4" w:rsidRDefault="005D5BB4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0E5A437E" w14:textId="4BFDBF94" w:rsidR="005D5BB4" w:rsidRDefault="005D5BB4" w:rsidP="005D5BB4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3277A3">
        <w:rPr>
          <w:rFonts w:ascii="Angsana New" w:hAnsi="Angsana New" w:cs="Angsana New (Headings CS)"/>
          <w:sz w:val="30"/>
          <w:szCs w:val="30"/>
          <w:lang w:val="en-US"/>
        </w:rPr>
        <w:t>2567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Pr="001D61BF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ทำ</w:t>
      </w:r>
      <w:r w:rsidRPr="001D61BF">
        <w:rPr>
          <w:rFonts w:ascii="Angsana New" w:hAnsi="Angsana New" w:hint="cs"/>
          <w:sz w:val="30"/>
          <w:szCs w:val="30"/>
          <w:cs/>
        </w:rPr>
        <w:t>สัญญาซื้อขายไฟฟ้าและบริการโครงการพลังงานแสงอาทิตย์บนหลังคาโรงงาน</w:t>
      </w:r>
      <w:r>
        <w:rPr>
          <w:rFonts w:ascii="Angsana New" w:hAnsi="Angsana New" w:hint="cs"/>
          <w:sz w:val="30"/>
          <w:szCs w:val="30"/>
          <w:cs/>
        </w:rPr>
        <w:t>กับบริษัทใหญ่</w:t>
      </w:r>
      <w:r w:rsidRPr="001D61BF">
        <w:rPr>
          <w:rFonts w:ascii="Angsana New" w:hAnsi="Angsana New" w:hint="cs"/>
          <w:sz w:val="30"/>
          <w:szCs w:val="30"/>
          <w:cs/>
        </w:rPr>
        <w:t xml:space="preserve"> สัญญามีกำหนดระยะเวลา </w:t>
      </w:r>
      <w:r w:rsidR="00AD4E75">
        <w:rPr>
          <w:rFonts w:ascii="Angsana New" w:hAnsi="Angsana New" w:cs="Angsana New (Headings CS)"/>
          <w:sz w:val="30"/>
          <w:szCs w:val="30"/>
        </w:rPr>
        <w:t>30</w:t>
      </w:r>
      <w:r w:rsidRPr="001D61BF">
        <w:rPr>
          <w:rFonts w:ascii="Angsana New" w:hAnsi="Angsana New" w:hint="cs"/>
          <w:sz w:val="30"/>
          <w:szCs w:val="30"/>
          <w:cs/>
        </w:rPr>
        <w:t xml:space="preserve"> ปี นับตั้งแต่</w:t>
      </w:r>
      <w:r w:rsidR="0064041E">
        <w:rPr>
          <w:rFonts w:ascii="Angsana New" w:hAnsi="Angsana New" w:hint="cs"/>
          <w:sz w:val="30"/>
          <w:szCs w:val="30"/>
          <w:cs/>
        </w:rPr>
        <w:t>เด</w:t>
      </w:r>
      <w:r w:rsidR="004C1921">
        <w:rPr>
          <w:rFonts w:ascii="Angsana New" w:hAnsi="Angsana New" w:hint="cs"/>
          <w:sz w:val="30"/>
          <w:szCs w:val="30"/>
          <w:cs/>
        </w:rPr>
        <w:t>ินเครื่องเชิงพาณิชย์</w:t>
      </w:r>
      <w:r w:rsidRPr="001D61BF">
        <w:rPr>
          <w:rFonts w:ascii="Angsana New" w:hAnsi="Angsana New"/>
          <w:sz w:val="30"/>
          <w:szCs w:val="30"/>
        </w:rPr>
        <w:t xml:space="preserve"> </w:t>
      </w:r>
      <w:r w:rsidRPr="001D61BF">
        <w:rPr>
          <w:rFonts w:ascii="Angsana New" w:hAnsi="Angsana New" w:hint="cs"/>
          <w:sz w:val="30"/>
          <w:szCs w:val="30"/>
          <w:cs/>
        </w:rPr>
        <w:t>โดยอัตราค่าไฟฟ้าเป็นราคาที่ซื้อจากการไฟฟ้าส่วนภูมิภาค</w:t>
      </w:r>
      <w:r>
        <w:rPr>
          <w:rFonts w:ascii="Angsana New" w:hAnsi="Angsana New" w:hint="cs"/>
          <w:sz w:val="30"/>
          <w:szCs w:val="30"/>
          <w:cs/>
        </w:rPr>
        <w:t>ต่อหน่วยพลังงานไฟฟ้าในรอบเดือนนั้น ๆ</w:t>
      </w:r>
      <w:r w:rsidRPr="001D61BF">
        <w:rPr>
          <w:rFonts w:ascii="Angsana New" w:hAnsi="Angsana New" w:hint="cs"/>
          <w:sz w:val="30"/>
          <w:szCs w:val="30"/>
          <w:cs/>
        </w:rPr>
        <w:t xml:space="preserve"> ส่วนอัตราค่าบริการเป็นไปตามที่ทั้งสองฝ่ายตกลงกัน</w:t>
      </w:r>
    </w:p>
    <w:p w14:paraId="043F7442" w14:textId="77777777" w:rsidR="00205F53" w:rsidRDefault="00205F53" w:rsidP="00205F53">
      <w:pPr>
        <w:pStyle w:val="ListParagraph"/>
        <w:rPr>
          <w:rFonts w:ascii="Angsana New" w:hAnsi="Angsana New"/>
          <w:sz w:val="30"/>
          <w:szCs w:val="30"/>
          <w:cs/>
        </w:rPr>
      </w:pPr>
    </w:p>
    <w:p w14:paraId="1BD6386D" w14:textId="4D539284" w:rsidR="00205F53" w:rsidRDefault="002D3BCE" w:rsidP="002D3BCE">
      <w:pPr>
        <w:pStyle w:val="ListParagraph"/>
        <w:numPr>
          <w:ilvl w:val="0"/>
          <w:numId w:val="5"/>
        </w:numPr>
        <w:jc w:val="thaiDistribute"/>
        <w:rPr>
          <w:rFonts w:ascii="Angsana New" w:hAnsi="Angsana New"/>
          <w:sz w:val="30"/>
          <w:szCs w:val="30"/>
          <w:lang w:val="en-GB" w:eastAsia="en-US"/>
        </w:rPr>
      </w:pPr>
      <w:r w:rsidRPr="002D3BCE">
        <w:rPr>
          <w:rFonts w:ascii="Angsana New" w:hAnsi="Angsana New"/>
          <w:sz w:val="30"/>
          <w:szCs w:val="30"/>
          <w:cs/>
          <w:lang w:val="en-GB" w:eastAsia="en-US"/>
        </w:rPr>
        <w:t>ในปี</w:t>
      </w:r>
      <w:r w:rsidR="00DE188F">
        <w:rPr>
          <w:rFonts w:ascii="Angsana New" w:hAnsi="Angsana New"/>
          <w:sz w:val="30"/>
          <w:szCs w:val="30"/>
          <w:lang w:val="en-GB" w:eastAsia="en-US"/>
        </w:rPr>
        <w:t xml:space="preserve"> </w:t>
      </w:r>
      <w:r w:rsidR="00DE188F">
        <w:rPr>
          <w:rFonts w:ascii="Angsana New" w:hAnsi="Angsana New"/>
          <w:sz w:val="30"/>
          <w:szCs w:val="30"/>
          <w:lang w:val="en-US" w:eastAsia="en-US"/>
        </w:rPr>
        <w:t xml:space="preserve">2568 </w:t>
      </w:r>
      <w:r w:rsidRPr="002D3BCE">
        <w:rPr>
          <w:rFonts w:ascii="Angsana New" w:hAnsi="Angsana New"/>
          <w:sz w:val="30"/>
          <w:szCs w:val="30"/>
          <w:cs/>
          <w:lang w:val="en-GB" w:eastAsia="en-US"/>
        </w:rPr>
        <w:t>บริษัทได้จดทะเบียนการเช่ากับการร่วมค้า มีระยะเวลารวม</w:t>
      </w:r>
      <w:r w:rsidR="00DE188F">
        <w:rPr>
          <w:rFonts w:ascii="Angsana New" w:hAnsi="Angsana New"/>
          <w:sz w:val="30"/>
          <w:szCs w:val="30"/>
          <w:lang w:val="en-GB" w:eastAsia="en-US"/>
        </w:rPr>
        <w:t xml:space="preserve"> 30</w:t>
      </w:r>
      <w:r w:rsidRPr="002D3BCE">
        <w:rPr>
          <w:rFonts w:ascii="Angsana New" w:hAnsi="Angsana New"/>
          <w:sz w:val="30"/>
          <w:szCs w:val="30"/>
          <w:cs/>
          <w:lang w:val="en-GB" w:eastAsia="en-US"/>
        </w:rPr>
        <w:t xml:space="preserve"> ปี นับตั้งแต่วันที่การร่วมค้าได้รับคัดเลือกพร้อมลงนามในสัญญาซื้อขายไฟฟ้ากับหน่วยงานของรัฐ ให้เป็นผู้ผลิตและจำหน่ายไฟฟ้าของโครงการผลิตและจำหน่ายไฟฟ้า โดยมีค่าเช่าตามอัตราที่ระบุไว้ในสัญญา</w:t>
      </w:r>
    </w:p>
    <w:p w14:paraId="1158744F" w14:textId="77777777" w:rsidR="00916BEF" w:rsidRPr="00916BEF" w:rsidRDefault="00916BEF" w:rsidP="00916BEF">
      <w:pPr>
        <w:pStyle w:val="ListParagraph"/>
        <w:rPr>
          <w:rFonts w:ascii="Angsana New" w:hAnsi="Angsana New"/>
          <w:sz w:val="30"/>
          <w:szCs w:val="30"/>
          <w:lang w:val="en-GB" w:eastAsia="en-US"/>
        </w:rPr>
      </w:pPr>
    </w:p>
    <w:p w14:paraId="36D45F20" w14:textId="58BD9E6F" w:rsidR="00916BEF" w:rsidRDefault="00916BEF">
      <w:pPr>
        <w:spacing w:line="240" w:lineRule="auto"/>
        <w:rPr>
          <w:rFonts w:ascii="Angsana New" w:hAnsi="Angsana New"/>
          <w:sz w:val="30"/>
          <w:szCs w:val="30"/>
          <w:lang w:val="x-none"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117E5F3" w14:textId="06D74D69" w:rsidR="00A70BB7" w:rsidRPr="00455790" w:rsidRDefault="00A70BB7" w:rsidP="007F201E">
      <w:pPr>
        <w:pStyle w:val="Caption"/>
      </w:pPr>
      <w:r w:rsidRPr="00455790">
        <w:rPr>
          <w:rFonts w:hint="cs"/>
          <w:cs/>
        </w:rPr>
        <w:lastRenderedPageBreak/>
        <w:t>ลูกหนี้การค้า</w:t>
      </w:r>
    </w:p>
    <w:p w14:paraId="097EFF6C" w14:textId="0ED18DE3" w:rsidR="006D39FA" w:rsidRPr="00762B6C" w:rsidRDefault="006D39FA" w:rsidP="00772053">
      <w:pPr>
        <w:pStyle w:val="Ang15"/>
        <w:rPr>
          <w:sz w:val="20"/>
          <w:szCs w:val="20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A80661" w:rsidRPr="004A7DFC" w14:paraId="41E2E763" w14:textId="77777777" w:rsidTr="00455790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402B4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89BEB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3248D6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0F1A4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542E" w:rsidRPr="006145CD" w14:paraId="7066422A" w14:textId="77777777" w:rsidTr="004557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690" w:type="dxa"/>
          </w:tcPr>
          <w:p w14:paraId="38D38D64" w14:textId="77777777" w:rsidR="00B7542E" w:rsidRPr="00B44C18" w:rsidRDefault="00B7542E" w:rsidP="00B7542E">
            <w:pPr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6E419A9" w14:textId="037657D2" w:rsidR="00B7542E" w:rsidRPr="006145CD" w:rsidRDefault="00B7542E" w:rsidP="00B7542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17B92431" w14:textId="77777777" w:rsidR="00B7542E" w:rsidRPr="004A7DFC" w:rsidRDefault="00B7542E" w:rsidP="00B7542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AE1D54" w14:textId="00F5EF78" w:rsidR="00B7542E" w:rsidRPr="006145CD" w:rsidRDefault="00B7542E" w:rsidP="00B7542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16A7FBD5" w14:textId="77777777" w:rsidR="00B7542E" w:rsidRPr="004A7DFC" w:rsidRDefault="00B7542E" w:rsidP="00B754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74C576" w14:textId="3FEE6938" w:rsidR="00B7542E" w:rsidRPr="00457C0E" w:rsidRDefault="00B7542E" w:rsidP="00B7542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2BC82AB7" w14:textId="77777777" w:rsidR="00B7542E" w:rsidRPr="00457C0E" w:rsidRDefault="00B7542E" w:rsidP="00B7542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1B8912" w14:textId="16B953C7" w:rsidR="00B7542E" w:rsidRPr="00457C0E" w:rsidRDefault="00B7542E" w:rsidP="00B7542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16C84" w:rsidRPr="004A7DFC" w14:paraId="53B608D2" w14:textId="77777777" w:rsidTr="004557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690" w:type="dxa"/>
          </w:tcPr>
          <w:p w14:paraId="1E05422A" w14:textId="77777777" w:rsidR="00B16C84" w:rsidRPr="004A7DFC" w:rsidRDefault="00B16C84" w:rsidP="00B16C8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C8174E" w14:textId="24145CBC" w:rsidR="00B16C84" w:rsidRPr="004A7DFC" w:rsidRDefault="00B16C84" w:rsidP="00B16C8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7932E133" w14:textId="77777777" w:rsidR="00B16C84" w:rsidRPr="004A7DFC" w:rsidRDefault="00B16C84" w:rsidP="00B16C8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F667E0" w14:textId="0DB49230" w:rsidR="00B16C84" w:rsidRPr="004A7DFC" w:rsidRDefault="00B16C84" w:rsidP="00B16C8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1AFBCA14" w14:textId="77777777" w:rsidR="00B16C84" w:rsidRPr="004A7DFC" w:rsidRDefault="00B16C84" w:rsidP="00B16C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84229A" w14:textId="62C754D8" w:rsidR="00B16C84" w:rsidRPr="00457C0E" w:rsidRDefault="00B16C84" w:rsidP="00B16C8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</w:tcPr>
          <w:p w14:paraId="103056C6" w14:textId="77777777" w:rsidR="00B16C84" w:rsidRPr="00457C0E" w:rsidRDefault="00B16C84" w:rsidP="00B16C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7DA1D4" w14:textId="18A2231A" w:rsidR="00B16C84" w:rsidRPr="00457C0E" w:rsidRDefault="00B16C84" w:rsidP="00B16C8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</w:tr>
      <w:tr w:rsidR="00B16C84" w:rsidRPr="004A7DFC" w14:paraId="32484B60" w14:textId="77777777" w:rsidTr="00455790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97D5315" w14:textId="77777777" w:rsidR="00B16C84" w:rsidRPr="004A7DFC" w:rsidDel="00B75B12" w:rsidRDefault="00B16C84" w:rsidP="00B16C8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7E90A99" w14:textId="77777777" w:rsidR="00B16C84" w:rsidRPr="004A7DFC" w:rsidRDefault="00B16C84" w:rsidP="00B16C8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6C84" w:rsidRPr="004A7DFC" w14:paraId="2D6E0967" w14:textId="77777777" w:rsidTr="00455790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A8079C5" w14:textId="77777777" w:rsidR="00B16C84" w:rsidRPr="004A7DFC" w:rsidRDefault="00B16C84" w:rsidP="00B16C84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DCC3084" w14:textId="77777777" w:rsidR="00B16C84" w:rsidRPr="004A7DFC" w:rsidRDefault="00B16C84" w:rsidP="00B16C8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E06B2" w:rsidRPr="004A7DFC" w14:paraId="5151D7B4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16B78E6" w14:textId="77777777" w:rsidR="009E06B2" w:rsidRPr="004A7DFC" w:rsidRDefault="009E06B2" w:rsidP="009E06B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0A1082" w14:textId="51B5B9C3" w:rsidR="009E06B2" w:rsidRPr="00677861" w:rsidRDefault="0039230C" w:rsidP="009E06B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805,</w:t>
            </w:r>
            <w:r w:rsidR="009C01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2815ED" w14:textId="77777777" w:rsidR="009E06B2" w:rsidRPr="004A7DFC" w:rsidRDefault="009E06B2" w:rsidP="009E06B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DE28F9" w14:textId="4A181F69" w:rsidR="009E06B2" w:rsidRPr="00C323FB" w:rsidRDefault="009E06B2" w:rsidP="009E06B2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892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D6A64F" w14:textId="77777777" w:rsidR="009E06B2" w:rsidRPr="004A7DFC" w:rsidRDefault="009E06B2" w:rsidP="009E06B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B6F3F9" w14:textId="1F46AFFF" w:rsidR="009E06B2" w:rsidRPr="004A7DFC" w:rsidRDefault="0039230C" w:rsidP="009E06B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805,</w:t>
            </w:r>
            <w:r w:rsidR="009C0113">
              <w:rPr>
                <w:rFonts w:asciiTheme="majorBidi" w:hAnsiTheme="majorBidi" w:cstheme="majorBidi"/>
                <w:sz w:val="30"/>
                <w:szCs w:val="30"/>
              </w:rPr>
              <w:t>469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BA780B" w14:textId="77777777" w:rsidR="009E06B2" w:rsidRPr="004A7DFC" w:rsidRDefault="009E06B2" w:rsidP="009E06B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9BF6A4" w14:textId="7A34B066" w:rsidR="009E06B2" w:rsidRPr="004A7DFC" w:rsidRDefault="009E06B2" w:rsidP="009E06B2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892</w:t>
            </w:r>
            <w:r w:rsidRPr="00664C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849</w:t>
            </w:r>
          </w:p>
        </w:tc>
      </w:tr>
      <w:tr w:rsidR="009E06B2" w:rsidRPr="004A7DFC" w14:paraId="0D7E2DE5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BCD0455" w14:textId="77777777" w:rsidR="009E06B2" w:rsidRPr="004A7DFC" w:rsidRDefault="009E06B2" w:rsidP="009E06B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2C18F5" w14:textId="7A9C2E93" w:rsidR="009E06B2" w:rsidRPr="004A7DFC" w:rsidRDefault="009E06B2" w:rsidP="0039230C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C62DF2" w14:textId="77777777" w:rsidR="009E06B2" w:rsidRPr="004A7DFC" w:rsidRDefault="009E06B2" w:rsidP="009E06B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DD6691" w14:textId="77777777" w:rsidR="009E06B2" w:rsidRPr="004A7DFC" w:rsidRDefault="009E06B2" w:rsidP="009E06B2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B4B7B9" w14:textId="77777777" w:rsidR="009E06B2" w:rsidRPr="004A7DFC" w:rsidRDefault="009E06B2" w:rsidP="009E06B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F8EF06" w14:textId="7B796171" w:rsidR="009E06B2" w:rsidRPr="004A7DFC" w:rsidRDefault="009E06B2" w:rsidP="009E06B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F6A993" w14:textId="77777777" w:rsidR="009E06B2" w:rsidRPr="004A7DFC" w:rsidRDefault="009E06B2" w:rsidP="009E06B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D4318F" w14:textId="77777777" w:rsidR="009E06B2" w:rsidRPr="004A7DFC" w:rsidRDefault="009E06B2" w:rsidP="009E06B2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E06B2" w:rsidRPr="004A7DFC" w14:paraId="07214EC7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CB34FBB" w14:textId="5D931F02" w:rsidR="009E06B2" w:rsidRPr="004A7DFC" w:rsidRDefault="009E06B2" w:rsidP="0099277D">
            <w:pPr>
              <w:spacing w:line="240" w:lineRule="auto"/>
              <w:ind w:left="156" w:firstLine="9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9277D">
              <w:rPr>
                <w:rFonts w:asciiTheme="majorBidi" w:hAnsiTheme="majorBidi" w:cstheme="majorBidi"/>
                <w:sz w:val="30"/>
                <w:szCs w:val="30"/>
              </w:rPr>
              <w:t xml:space="preserve">1 - 30 </w:t>
            </w:r>
            <w:r w:rsidRPr="0099277D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0692D9" w14:textId="65B6FE05" w:rsidR="009E06B2" w:rsidRPr="00314BA5" w:rsidRDefault="0039230C" w:rsidP="0039230C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3C677A" w14:textId="77777777" w:rsidR="009E06B2" w:rsidRPr="004A7DFC" w:rsidRDefault="009E06B2" w:rsidP="009E06B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5A6239" w14:textId="1A79D1B8" w:rsidR="009E06B2" w:rsidRPr="004A7DFC" w:rsidRDefault="009E06B2" w:rsidP="009E06B2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7719AC" w14:textId="77777777" w:rsidR="009E06B2" w:rsidRPr="004A7DFC" w:rsidRDefault="009E06B2" w:rsidP="009E06B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20A3CA" w14:textId="2181CFA6" w:rsidR="009E06B2" w:rsidRPr="00314BA5" w:rsidRDefault="0039230C" w:rsidP="0039230C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386116" w14:textId="77777777" w:rsidR="009E06B2" w:rsidRPr="004A7DFC" w:rsidRDefault="009E06B2" w:rsidP="009E06B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F167A0" w14:textId="52602972" w:rsidR="009E06B2" w:rsidRPr="004A7DFC" w:rsidRDefault="009E06B2" w:rsidP="009E06B2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9E06B2" w:rsidRPr="004A7DFC" w14:paraId="60A5C779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D7C6506" w14:textId="77777777" w:rsidR="009E06B2" w:rsidRPr="004A7DFC" w:rsidRDefault="009E06B2" w:rsidP="009E06B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3C427C" w14:textId="4CC50673" w:rsidR="009E06B2" w:rsidRPr="004A7DFC" w:rsidRDefault="009C0113" w:rsidP="009E06B2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C01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805,469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CF8ECD" w14:textId="77777777" w:rsidR="009E06B2" w:rsidRPr="004A7DFC" w:rsidRDefault="009E06B2" w:rsidP="009E06B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61CC6" w14:textId="73DCF4DA" w:rsidR="009E06B2" w:rsidRPr="007E1F31" w:rsidRDefault="009E06B2" w:rsidP="009E06B2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892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AAAAA6" w14:textId="77777777" w:rsidR="009E06B2" w:rsidRPr="007E1F31" w:rsidRDefault="009E06B2" w:rsidP="009E06B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19087" w14:textId="1E726F92" w:rsidR="009E06B2" w:rsidRPr="004A7DFC" w:rsidRDefault="009C0113" w:rsidP="009E06B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1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805,469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F245F1" w14:textId="77777777" w:rsidR="009E06B2" w:rsidRPr="004A7DFC" w:rsidRDefault="009E06B2" w:rsidP="009E06B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71D930" w14:textId="3049CF1B" w:rsidR="009E06B2" w:rsidRPr="004A7DFC" w:rsidRDefault="009E06B2" w:rsidP="009E06B2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892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863</w:t>
            </w:r>
          </w:p>
        </w:tc>
      </w:tr>
      <w:tr w:rsidR="009E06B2" w:rsidRPr="004A7DFC" w14:paraId="29D5165B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2E26045" w14:textId="15D08B03" w:rsidR="009E06B2" w:rsidRPr="004A7DFC" w:rsidRDefault="009E06B2" w:rsidP="00A54A14">
            <w:pPr>
              <w:tabs>
                <w:tab w:val="left" w:pos="540"/>
              </w:tabs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A7D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9425CF" w14:textId="46B93FF7" w:rsidR="009E06B2" w:rsidRPr="00314BA5" w:rsidRDefault="0039230C" w:rsidP="009E06B2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7B61DF" w14:textId="77777777" w:rsidR="009E06B2" w:rsidRPr="00314BA5" w:rsidRDefault="009E06B2" w:rsidP="009E06B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668287" w14:textId="7EAA3DA3" w:rsidR="009E06B2" w:rsidRPr="00314BA5" w:rsidRDefault="009E06B2" w:rsidP="009E06B2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AA38B5" w14:textId="77777777" w:rsidR="009E06B2" w:rsidRPr="00314BA5" w:rsidRDefault="009E06B2" w:rsidP="009E06B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4E2C0E" w14:textId="4AA39920" w:rsidR="009E06B2" w:rsidRPr="00314BA5" w:rsidRDefault="0039230C" w:rsidP="009E06B2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FCE6AF" w14:textId="77777777" w:rsidR="009E06B2" w:rsidRPr="00314BA5" w:rsidRDefault="009E06B2" w:rsidP="009E06B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AB100" w14:textId="1A9B18BA" w:rsidR="009E06B2" w:rsidRPr="00314BA5" w:rsidRDefault="009E06B2" w:rsidP="009E06B2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06B2" w:rsidRPr="004A7DFC" w14:paraId="4EF7157F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C7743A" w14:textId="77777777" w:rsidR="009E06B2" w:rsidRPr="004A7DFC" w:rsidRDefault="009E06B2" w:rsidP="009E06B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C2C6BC" w14:textId="6456988B" w:rsidR="009E06B2" w:rsidRPr="004A7DFC" w:rsidRDefault="009C0113" w:rsidP="009E06B2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C01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805,469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4F0943" w14:textId="77777777" w:rsidR="009E06B2" w:rsidRPr="004A7DFC" w:rsidRDefault="009E06B2" w:rsidP="009E06B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234FFE" w14:textId="640B8C86" w:rsidR="009E06B2" w:rsidRPr="007E1F31" w:rsidRDefault="009E06B2" w:rsidP="009E06B2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892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C09877" w14:textId="77777777" w:rsidR="009E06B2" w:rsidRPr="007E1F31" w:rsidRDefault="009E06B2" w:rsidP="009E06B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A5FB3A" w14:textId="45C384FB" w:rsidR="009E06B2" w:rsidRPr="004A7DFC" w:rsidRDefault="009C0113" w:rsidP="009E06B2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1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805,469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A3AC6C" w14:textId="77777777" w:rsidR="009E06B2" w:rsidRPr="004A7DFC" w:rsidRDefault="009E06B2" w:rsidP="009E06B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1A8899" w14:textId="4B1049D9" w:rsidR="009E06B2" w:rsidRPr="004A7DFC" w:rsidRDefault="009E06B2" w:rsidP="009E06B2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892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863</w:t>
            </w:r>
          </w:p>
        </w:tc>
      </w:tr>
    </w:tbl>
    <w:p w14:paraId="04471CA9" w14:textId="00079B24" w:rsidR="00323368" w:rsidRDefault="00323368"/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323368" w:rsidRPr="00F82619" w14:paraId="5A78AE9B" w14:textId="77777777" w:rsidTr="0032336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48EF0" w14:textId="77777777" w:rsidR="00323368" w:rsidRPr="00435338" w:rsidRDefault="00323368" w:rsidP="0032336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61E42B" w14:textId="6B3997BB" w:rsidR="00323368" w:rsidRPr="00F82619" w:rsidRDefault="00323368" w:rsidP="00323368">
            <w:pPr>
              <w:tabs>
                <w:tab w:val="decimal" w:pos="115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7B40E1" w14:textId="77777777" w:rsidR="00323368" w:rsidRPr="00F82619" w:rsidRDefault="00323368" w:rsidP="0032336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5EC356" w14:textId="089DF61E" w:rsidR="00323368" w:rsidRPr="00F82619" w:rsidRDefault="00323368" w:rsidP="00323368">
            <w:pPr>
              <w:tabs>
                <w:tab w:val="decimal" w:pos="95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542E" w:rsidRPr="00F82619" w14:paraId="22E626A9" w14:textId="77777777" w:rsidTr="0032336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A66A018" w14:textId="77777777" w:rsidR="00B7542E" w:rsidRPr="00435338" w:rsidRDefault="00B7542E" w:rsidP="00B7542E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18BADE" w14:textId="28252CB5" w:rsidR="00B7542E" w:rsidRPr="00F82619" w:rsidRDefault="00B7542E" w:rsidP="00B7542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C5C40C" w14:textId="77777777" w:rsidR="00B7542E" w:rsidRPr="00F82619" w:rsidRDefault="00B7542E" w:rsidP="00B7542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FEBB54" w14:textId="2D994198" w:rsidR="00B7542E" w:rsidRPr="00F82619" w:rsidRDefault="00B7542E" w:rsidP="00B7542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655D7B" w14:textId="77777777" w:rsidR="00B7542E" w:rsidRPr="00F82619" w:rsidRDefault="00B7542E" w:rsidP="00B7542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C01AF6" w14:textId="08A8E6F3" w:rsidR="00B7542E" w:rsidRPr="00F82619" w:rsidRDefault="00B7542E" w:rsidP="00B7542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D74322" w14:textId="77777777" w:rsidR="00B7542E" w:rsidRPr="00323368" w:rsidRDefault="00B7542E" w:rsidP="00B7542E">
            <w:pPr>
              <w:tabs>
                <w:tab w:val="left" w:pos="54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373B2E" w14:textId="5EC38B1F" w:rsidR="00B7542E" w:rsidRPr="00F82619" w:rsidRDefault="00B7542E" w:rsidP="00B7542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31</w:t>
            </w: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E06B2" w:rsidRPr="00F82619" w14:paraId="25DCB3B6" w14:textId="77777777" w:rsidTr="0032336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B6233E2" w14:textId="77777777" w:rsidR="009E06B2" w:rsidRPr="00435338" w:rsidRDefault="009E06B2" w:rsidP="009E06B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6D2DDB" w14:textId="30492D5E" w:rsidR="009E06B2" w:rsidRPr="00F82619" w:rsidRDefault="009E06B2" w:rsidP="009E06B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8512B6" w14:textId="77777777" w:rsidR="009E06B2" w:rsidRPr="00F82619" w:rsidRDefault="009E06B2" w:rsidP="009E06B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2B9606" w14:textId="731506C1" w:rsidR="009E06B2" w:rsidRPr="00F82619" w:rsidRDefault="009E06B2" w:rsidP="009E06B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275014" w14:textId="77777777" w:rsidR="009E06B2" w:rsidRPr="00F82619" w:rsidRDefault="009E06B2" w:rsidP="009E06B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37D853" w14:textId="04BA6E1F" w:rsidR="009E06B2" w:rsidRPr="00F82619" w:rsidRDefault="009E06B2" w:rsidP="009E06B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729F74" w14:textId="77777777" w:rsidR="009E06B2" w:rsidRPr="00323368" w:rsidRDefault="009E06B2" w:rsidP="009E06B2">
            <w:pPr>
              <w:tabs>
                <w:tab w:val="left" w:pos="54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5BDA90" w14:textId="6C64D9A0" w:rsidR="009E06B2" w:rsidRPr="00F82619" w:rsidRDefault="009E06B2" w:rsidP="009E06B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</w:tr>
      <w:tr w:rsidR="009E06B2" w:rsidRPr="00F82619" w14:paraId="7AAD1324" w14:textId="77777777" w:rsidTr="0042190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8B31E87" w14:textId="77777777" w:rsidR="009E06B2" w:rsidRPr="00435338" w:rsidRDefault="009E06B2" w:rsidP="009E06B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A61F2D1" w14:textId="552FA10F" w:rsidR="009E06B2" w:rsidRPr="00F82619" w:rsidRDefault="009E06B2" w:rsidP="009E06B2">
            <w:pPr>
              <w:tabs>
                <w:tab w:val="decimal" w:pos="95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06B2" w:rsidRPr="00F82619" w14:paraId="6E689D92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049E3DE" w14:textId="20E834DC" w:rsidR="009E06B2" w:rsidRPr="00435338" w:rsidRDefault="009E06B2" w:rsidP="009E06B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5C1E3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B76B99" w14:textId="77777777" w:rsidR="009E06B2" w:rsidRPr="00F82619" w:rsidRDefault="009E06B2" w:rsidP="009E06B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A7D661" w14:textId="77777777" w:rsidR="009E06B2" w:rsidRPr="00F82619" w:rsidRDefault="009E06B2" w:rsidP="009E06B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D7FC36" w14:textId="77777777" w:rsidR="009E06B2" w:rsidRPr="00F82619" w:rsidRDefault="009E06B2" w:rsidP="009E06B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F38D92" w14:textId="77777777" w:rsidR="009E06B2" w:rsidRPr="00F82619" w:rsidRDefault="009E06B2" w:rsidP="009E06B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8AD2D6" w14:textId="77777777" w:rsidR="009E06B2" w:rsidRPr="00F82619" w:rsidRDefault="009E06B2" w:rsidP="009E06B2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C72971" w14:textId="77777777" w:rsidR="009E06B2" w:rsidRPr="00F82619" w:rsidRDefault="009E06B2" w:rsidP="009E06B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8DBBC1" w14:textId="77777777" w:rsidR="009E06B2" w:rsidRPr="00F82619" w:rsidRDefault="009E06B2" w:rsidP="009E06B2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279C7" w:rsidRPr="00F82619" w14:paraId="7669B555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E71EEAA" w14:textId="77777777" w:rsidR="00B279C7" w:rsidRPr="00435338" w:rsidRDefault="00B279C7" w:rsidP="00B279C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DDB6B7" w14:textId="66993CA9" w:rsidR="00B279C7" w:rsidRPr="00AA18A5" w:rsidRDefault="0039230C" w:rsidP="00B279C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822,</w:t>
            </w:r>
            <w:r w:rsidR="009C0113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B764D8" w14:textId="77777777" w:rsidR="00B279C7" w:rsidRPr="00F82619" w:rsidRDefault="00B279C7" w:rsidP="00B279C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A48E8F" w14:textId="0516F388" w:rsidR="00B279C7" w:rsidRPr="00F82619" w:rsidRDefault="00B279C7" w:rsidP="00B279C7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831</w:t>
            </w: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FDC07E" w14:textId="77777777" w:rsidR="00B279C7" w:rsidRPr="00F82619" w:rsidRDefault="00B279C7" w:rsidP="00B279C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CE72A0" w14:textId="66BFDA15" w:rsidR="00B279C7" w:rsidRPr="00F82619" w:rsidRDefault="0039230C" w:rsidP="00B279C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822,</w:t>
            </w:r>
            <w:r w:rsidR="00884BE9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10173A" w14:textId="77777777" w:rsidR="00B279C7" w:rsidRPr="00F82619" w:rsidRDefault="00B279C7" w:rsidP="00B279C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57E143" w14:textId="6B00E517" w:rsidR="00B279C7" w:rsidRPr="00F82619" w:rsidRDefault="00B279C7" w:rsidP="00B279C7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831</w:t>
            </w:r>
            <w:r w:rsidRPr="00664C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</w:tr>
      <w:tr w:rsidR="00B279C7" w:rsidRPr="00F82619" w14:paraId="3DE4E0F2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05E7098" w14:textId="77777777" w:rsidR="00B279C7" w:rsidRPr="00435338" w:rsidRDefault="00B279C7" w:rsidP="00B279C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1254A7" w14:textId="77777777" w:rsidR="00B279C7" w:rsidRPr="00F82619" w:rsidRDefault="00B279C7" w:rsidP="00B279C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4677EA" w14:textId="77777777" w:rsidR="00B279C7" w:rsidRPr="00F82619" w:rsidRDefault="00B279C7" w:rsidP="00B279C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731F67" w14:textId="77777777" w:rsidR="00B279C7" w:rsidRPr="007E1F31" w:rsidRDefault="00B279C7" w:rsidP="00B279C7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8892A0" w14:textId="77777777" w:rsidR="00B279C7" w:rsidRPr="00F82619" w:rsidRDefault="00B279C7" w:rsidP="00B279C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6DE6A8" w14:textId="77777777" w:rsidR="00B279C7" w:rsidRPr="00F82619" w:rsidRDefault="00B279C7" w:rsidP="00B279C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368F67" w14:textId="77777777" w:rsidR="00B279C7" w:rsidRPr="00F82619" w:rsidRDefault="00B279C7" w:rsidP="00B279C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282A20" w14:textId="77777777" w:rsidR="00B279C7" w:rsidRPr="00F82619" w:rsidRDefault="00B279C7" w:rsidP="00B279C7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79C7" w:rsidRPr="00F82619" w14:paraId="7362C753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0967D28" w14:textId="13DD7593" w:rsidR="00B279C7" w:rsidRPr="00435338" w:rsidRDefault="00B279C7" w:rsidP="0099277D">
            <w:pPr>
              <w:tabs>
                <w:tab w:val="left" w:pos="540"/>
              </w:tabs>
              <w:spacing w:line="240" w:lineRule="auto"/>
              <w:ind w:left="156" w:firstLine="9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4C27D1" w14:textId="0388DFDA" w:rsidR="00B279C7" w:rsidRPr="00F82619" w:rsidRDefault="0039230C" w:rsidP="00B279C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A07749" w14:textId="77777777" w:rsidR="00B279C7" w:rsidRPr="00F82619" w:rsidRDefault="00B279C7" w:rsidP="00B279C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0CF6D2" w14:textId="5C894A0C" w:rsidR="00B279C7" w:rsidRPr="007E1F31" w:rsidRDefault="00B279C7" w:rsidP="00B279C7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65C52F" w14:textId="77777777" w:rsidR="00B279C7" w:rsidRPr="00F82619" w:rsidRDefault="00B279C7" w:rsidP="00B279C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4A6F51" w14:textId="1574C498" w:rsidR="00B279C7" w:rsidRPr="00F82619" w:rsidRDefault="0039230C" w:rsidP="00B279C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9D6F0F" w14:textId="77777777" w:rsidR="00B279C7" w:rsidRPr="00F82619" w:rsidRDefault="00B279C7" w:rsidP="00B279C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BA7D39" w14:textId="1C618ECE" w:rsidR="00B279C7" w:rsidRPr="00F82619" w:rsidRDefault="00B279C7" w:rsidP="00B279C7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</w:tr>
      <w:tr w:rsidR="00B279C7" w:rsidRPr="00435338" w14:paraId="5DB7EE59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B1F676A" w14:textId="77777777" w:rsidR="00B279C7" w:rsidRPr="00435338" w:rsidRDefault="00B279C7" w:rsidP="00B279C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6E4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F459D" w14:textId="48BF7941" w:rsidR="00B279C7" w:rsidRPr="00AA18A5" w:rsidRDefault="009C0113" w:rsidP="00B279C7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1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822,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AE9ED4" w14:textId="77777777" w:rsidR="00B279C7" w:rsidRPr="006145CD" w:rsidRDefault="00B279C7" w:rsidP="00B279C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102286" w14:textId="19EA9D8E" w:rsidR="00B279C7" w:rsidRPr="007E1F31" w:rsidRDefault="00B279C7" w:rsidP="00B279C7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831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096417" w14:textId="77777777" w:rsidR="00B279C7" w:rsidRPr="007E1F31" w:rsidRDefault="00B279C7" w:rsidP="00B279C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1B878" w14:textId="237BF9D6" w:rsidR="00B279C7" w:rsidRPr="00435338" w:rsidRDefault="009C0113" w:rsidP="00B279C7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1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822,387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1EC5EE" w14:textId="77777777" w:rsidR="00B279C7" w:rsidRPr="00435338" w:rsidRDefault="00B279C7" w:rsidP="00B279C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9C42B5" w14:textId="65B03A98" w:rsidR="00B279C7" w:rsidRPr="00435338" w:rsidRDefault="00B279C7" w:rsidP="00B279C7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831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</w:t>
            </w:r>
          </w:p>
        </w:tc>
      </w:tr>
      <w:tr w:rsidR="00B279C7" w:rsidRPr="00435338" w14:paraId="5B87D524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43FA8F1" w14:textId="77777777" w:rsidR="00B279C7" w:rsidRPr="00D26E49" w:rsidRDefault="00B279C7" w:rsidP="00B279C7">
            <w:pPr>
              <w:tabs>
                <w:tab w:val="left" w:pos="540"/>
              </w:tabs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A7D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4112DF" w14:textId="6330AF33" w:rsidR="00B279C7" w:rsidRPr="009F135D" w:rsidRDefault="0039230C" w:rsidP="00B279C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7DCF73" w14:textId="77777777" w:rsidR="00B279C7" w:rsidRPr="009F135D" w:rsidRDefault="00B279C7" w:rsidP="00B279C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8C51D5" w14:textId="58AB1957" w:rsidR="00B279C7" w:rsidRPr="009F135D" w:rsidRDefault="00B279C7" w:rsidP="00B279C7">
            <w:pPr>
              <w:tabs>
                <w:tab w:val="left" w:pos="481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2C372B" w14:textId="77777777" w:rsidR="00B279C7" w:rsidRPr="009F135D" w:rsidRDefault="00B279C7" w:rsidP="00B279C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4D177B" w14:textId="6F5D23BB" w:rsidR="00B279C7" w:rsidRPr="009F135D" w:rsidRDefault="0039230C" w:rsidP="00B279C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8A9FA0" w14:textId="77777777" w:rsidR="00B279C7" w:rsidRPr="009F135D" w:rsidRDefault="00B279C7" w:rsidP="00B279C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1ABB14" w14:textId="34C4B72E" w:rsidR="00B279C7" w:rsidRPr="009F135D" w:rsidRDefault="00B279C7" w:rsidP="00B279C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CF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279C7" w:rsidRPr="00435338" w14:paraId="0E090C96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508AEFB" w14:textId="77777777" w:rsidR="00B279C7" w:rsidRPr="00435338" w:rsidRDefault="00B279C7" w:rsidP="00B279C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2D920D" w14:textId="083023F0" w:rsidR="00B279C7" w:rsidRPr="00AA18A5" w:rsidRDefault="009C0113" w:rsidP="00B279C7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1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822,387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48BF69" w14:textId="77777777" w:rsidR="00B279C7" w:rsidRPr="006145CD" w:rsidRDefault="00B279C7" w:rsidP="00B279C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E3EBF3" w14:textId="36F806C2" w:rsidR="00B279C7" w:rsidRPr="007E1F31" w:rsidRDefault="00B279C7" w:rsidP="00B279C7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831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DF83B8" w14:textId="77777777" w:rsidR="00B279C7" w:rsidRPr="007E1F31" w:rsidRDefault="00B279C7" w:rsidP="00B279C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CD1DC3" w14:textId="2D1EFA61" w:rsidR="00B279C7" w:rsidRPr="00435338" w:rsidRDefault="009C0113" w:rsidP="00B279C7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01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822,387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FB753E" w14:textId="77777777" w:rsidR="00B279C7" w:rsidRPr="00435338" w:rsidRDefault="00B279C7" w:rsidP="00B279C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CD9639" w14:textId="79B43101" w:rsidR="00B279C7" w:rsidRPr="00435338" w:rsidRDefault="00B279C7" w:rsidP="00B279C7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831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</w:t>
            </w:r>
          </w:p>
        </w:tc>
      </w:tr>
      <w:tr w:rsidR="00B279C7" w:rsidRPr="00925819" w14:paraId="34A729BE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C347DFC" w14:textId="77777777" w:rsidR="00B279C7" w:rsidRPr="00F24B75" w:rsidRDefault="00B279C7" w:rsidP="00B279C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4D1D575" w14:textId="6D6274A5" w:rsidR="00B279C7" w:rsidRPr="00F24B75" w:rsidRDefault="00B279C7" w:rsidP="00B279C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F6CA17" w14:textId="77777777" w:rsidR="00B279C7" w:rsidRPr="00F24B75" w:rsidRDefault="00B279C7" w:rsidP="00B279C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B38D00" w14:textId="77777777" w:rsidR="00B279C7" w:rsidRPr="00F24B75" w:rsidRDefault="00B279C7" w:rsidP="00B279C7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351F21" w14:textId="77777777" w:rsidR="00B279C7" w:rsidRPr="00F24B75" w:rsidRDefault="00B279C7" w:rsidP="00B279C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DF7FE91" w14:textId="77777777" w:rsidR="00B279C7" w:rsidRPr="00F24B75" w:rsidRDefault="00B279C7" w:rsidP="00B279C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EDE8C0" w14:textId="77777777" w:rsidR="00B279C7" w:rsidRPr="00F24B75" w:rsidRDefault="00B279C7" w:rsidP="00B279C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06F30D" w14:textId="77777777" w:rsidR="00B279C7" w:rsidRPr="00F24B75" w:rsidRDefault="00B279C7" w:rsidP="00B279C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79C7" w:rsidRPr="00435338" w14:paraId="20A4CEB6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BF926B5" w14:textId="77777777" w:rsidR="00B279C7" w:rsidRPr="00F82619" w:rsidRDefault="00B279C7" w:rsidP="00B279C7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4EA892" w14:textId="0F6735E5" w:rsidR="00B279C7" w:rsidRPr="00AA18A5" w:rsidRDefault="00D37CEA" w:rsidP="00B279C7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1,627,856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A5D96F" w14:textId="77777777" w:rsidR="00B279C7" w:rsidRPr="006145CD" w:rsidRDefault="00B279C7" w:rsidP="00B279C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933C7C" w14:textId="64280662" w:rsidR="00B279C7" w:rsidRPr="007E1F31" w:rsidRDefault="00B279C7" w:rsidP="00B279C7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724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842D9F" w14:textId="77777777" w:rsidR="00B279C7" w:rsidRPr="007E1F31" w:rsidRDefault="00B279C7" w:rsidP="00B279C7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9D71F07" w14:textId="4C2603BA" w:rsidR="00B279C7" w:rsidRPr="00F237D6" w:rsidRDefault="0039230C" w:rsidP="00B279C7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1,627,856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CE2975" w14:textId="77777777" w:rsidR="00B279C7" w:rsidRPr="00435338" w:rsidRDefault="00B279C7" w:rsidP="00B279C7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194624" w14:textId="10C8F6A4" w:rsidR="00B279C7" w:rsidRPr="00435338" w:rsidRDefault="00B279C7" w:rsidP="00B279C7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724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</w:t>
            </w:r>
          </w:p>
        </w:tc>
      </w:tr>
    </w:tbl>
    <w:p w14:paraId="183CF60A" w14:textId="78E7DE9E" w:rsidR="007A0211" w:rsidRDefault="007A0211" w:rsidP="00772053">
      <w:pPr>
        <w:pStyle w:val="Ang15"/>
        <w:rPr>
          <w:cs/>
        </w:rPr>
      </w:pPr>
    </w:p>
    <w:p w14:paraId="72544656" w14:textId="77777777" w:rsidR="007A0211" w:rsidRDefault="007A0211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p w14:paraId="304FFD37" w14:textId="20F4BC95" w:rsidR="00C13355" w:rsidRPr="00D37CEA" w:rsidRDefault="00C13355" w:rsidP="00B51B97">
      <w:pPr>
        <w:pStyle w:val="Caption"/>
      </w:pPr>
      <w:r w:rsidRPr="00D37CEA">
        <w:rPr>
          <w:cs/>
        </w:rPr>
        <w:lastRenderedPageBreak/>
        <w:t>เงินลงทุนในบริษัทย่อย</w:t>
      </w:r>
      <w:r w:rsidR="00B36294" w:rsidRPr="00D37CEA">
        <w:rPr>
          <w:rFonts w:hint="cs"/>
          <w:cs/>
        </w:rPr>
        <w:t>และการร่วมค้า</w:t>
      </w:r>
    </w:p>
    <w:p w14:paraId="33C868A3" w14:textId="77777777" w:rsidR="00DC2540" w:rsidRPr="00DC2540" w:rsidRDefault="00DC2540" w:rsidP="00DC2540">
      <w:pPr>
        <w:pStyle w:val="Ang15"/>
      </w:pPr>
    </w:p>
    <w:p w14:paraId="6EB7C047" w14:textId="2B99C23D" w:rsidR="00DC2540" w:rsidRPr="00916005" w:rsidRDefault="00DC2540" w:rsidP="00DC2540">
      <w:pPr>
        <w:pStyle w:val="Caption"/>
        <w:numPr>
          <w:ilvl w:val="0"/>
          <w:numId w:val="0"/>
        </w:numPr>
        <w:ind w:left="540"/>
        <w:rPr>
          <w:cs/>
        </w:rPr>
      </w:pPr>
      <w:r>
        <w:rPr>
          <w:rFonts w:hint="cs"/>
          <w:cs/>
        </w:rPr>
        <w:t>เงินลงทุนในบริษัทย่อย</w:t>
      </w:r>
    </w:p>
    <w:p w14:paraId="03CD324D" w14:textId="043C1465" w:rsidR="00E376D0" w:rsidRDefault="00E376D0" w:rsidP="00DC2540">
      <w:pPr>
        <w:pStyle w:val="Ang15"/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1"/>
        <w:gridCol w:w="272"/>
        <w:gridCol w:w="1615"/>
      </w:tblGrid>
      <w:tr w:rsidR="00B25820" w:rsidRPr="00D041CF" w14:paraId="3BF028A2" w14:textId="77777777" w:rsidTr="00170145">
        <w:trPr>
          <w:tblHeader/>
        </w:trPr>
        <w:tc>
          <w:tcPr>
            <w:tcW w:w="3089" w:type="pct"/>
          </w:tcPr>
          <w:p w14:paraId="517374E6" w14:textId="125DB723" w:rsidR="00B25820" w:rsidRPr="00B25820" w:rsidRDefault="00DC2DA1" w:rsidP="00DC2DA1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2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911" w:type="pct"/>
            <w:gridSpan w:val="3"/>
          </w:tcPr>
          <w:p w14:paraId="55586A3A" w14:textId="77777777" w:rsidR="00B25820" w:rsidRPr="00B25820" w:rsidRDefault="00B25820" w:rsidP="00B25820">
            <w:pPr>
              <w:pStyle w:val="BodyText"/>
              <w:spacing w:after="0" w:line="240" w:lineRule="atLeast"/>
              <w:ind w:left="-10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5820" w:rsidRPr="00383FA0" w14:paraId="373DB818" w14:textId="77777777" w:rsidTr="00170145">
        <w:trPr>
          <w:trHeight w:val="299"/>
          <w:tblHeader/>
        </w:trPr>
        <w:tc>
          <w:tcPr>
            <w:tcW w:w="3089" w:type="pct"/>
          </w:tcPr>
          <w:p w14:paraId="0753A878" w14:textId="39535376" w:rsidR="00B25820" w:rsidRPr="00B25820" w:rsidRDefault="00AF0A4F" w:rsidP="00B2582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25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754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71000F" w:rsidRPr="00B25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71000F" w:rsidRPr="00B25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754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754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83" w:type="pct"/>
          </w:tcPr>
          <w:p w14:paraId="2F72C05D" w14:textId="396636C3" w:rsidR="00B25820" w:rsidRPr="00007A55" w:rsidRDefault="003277A3" w:rsidP="00B25820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 (Headings CS)" w:hint="cs"/>
                <w:sz w:val="30"/>
                <w:szCs w:val="30"/>
                <w:lang w:val="en-US"/>
              </w:rPr>
              <w:t>256</w:t>
            </w:r>
            <w:r w:rsidR="00007A55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9</w:t>
            </w:r>
          </w:p>
        </w:tc>
        <w:tc>
          <w:tcPr>
            <w:tcW w:w="148" w:type="pct"/>
          </w:tcPr>
          <w:p w14:paraId="604A6F2C" w14:textId="77777777" w:rsidR="00B25820" w:rsidRPr="00B25820" w:rsidRDefault="00B25820" w:rsidP="00B25820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</w:tcPr>
          <w:p w14:paraId="2297DE73" w14:textId="05CFFC34" w:rsidR="00B25820" w:rsidRPr="00B25820" w:rsidRDefault="003277A3" w:rsidP="00B25820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 w:hint="cs"/>
                <w:sz w:val="30"/>
                <w:szCs w:val="30"/>
                <w:lang w:val="en-US"/>
              </w:rPr>
              <w:t>256</w:t>
            </w:r>
            <w:r w:rsidR="00007A55">
              <w:rPr>
                <w:rFonts w:ascii="Angsana New" w:hAnsi="Angsana New" w:cs="Angsana New (Headings CS)"/>
                <w:sz w:val="30"/>
                <w:szCs w:val="30"/>
              </w:rPr>
              <w:t>8</w:t>
            </w:r>
          </w:p>
        </w:tc>
      </w:tr>
      <w:tr w:rsidR="00B25820" w:rsidRPr="00D041CF" w14:paraId="152C9C29" w14:textId="77777777" w:rsidTr="00170145">
        <w:trPr>
          <w:trHeight w:val="299"/>
          <w:tblHeader/>
        </w:trPr>
        <w:tc>
          <w:tcPr>
            <w:tcW w:w="3089" w:type="pct"/>
          </w:tcPr>
          <w:p w14:paraId="55CC5426" w14:textId="77777777" w:rsidR="00B25820" w:rsidRPr="00B25820" w:rsidRDefault="00B25820" w:rsidP="00B2582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11" w:type="pct"/>
            <w:gridSpan w:val="3"/>
          </w:tcPr>
          <w:p w14:paraId="1AC51112" w14:textId="77777777" w:rsidR="00B25820" w:rsidRPr="00B25820" w:rsidRDefault="00B25820" w:rsidP="00B25820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5820" w:rsidRPr="00D041CF" w14:paraId="13514C30" w14:textId="77777777" w:rsidTr="00170145">
        <w:tc>
          <w:tcPr>
            <w:tcW w:w="3089" w:type="pct"/>
          </w:tcPr>
          <w:p w14:paraId="6B6F8258" w14:textId="77777777" w:rsidR="00B25820" w:rsidRPr="00B25820" w:rsidRDefault="00B25820" w:rsidP="00B25820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83" w:type="pct"/>
          </w:tcPr>
          <w:p w14:paraId="2FE865AD" w14:textId="77777777" w:rsidR="00B25820" w:rsidRPr="00B25820" w:rsidRDefault="00B25820" w:rsidP="00B25820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191737F" w14:textId="77777777" w:rsidR="00B25820" w:rsidRPr="00B25820" w:rsidRDefault="00B25820" w:rsidP="00B25820">
            <w:pPr>
              <w:tabs>
                <w:tab w:val="decimal" w:pos="877"/>
              </w:tabs>
              <w:spacing w:line="240" w:lineRule="atLeast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</w:tcPr>
          <w:p w14:paraId="440873DA" w14:textId="77777777" w:rsidR="00B25820" w:rsidRPr="00B25820" w:rsidRDefault="00B25820" w:rsidP="00B25820">
            <w:pPr>
              <w:spacing w:line="240" w:lineRule="atLeast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78A6" w:rsidRPr="00112B95" w14:paraId="7181329A" w14:textId="77777777" w:rsidTr="00170145">
        <w:tc>
          <w:tcPr>
            <w:tcW w:w="3089" w:type="pct"/>
          </w:tcPr>
          <w:p w14:paraId="30E49226" w14:textId="3826BB7D" w:rsidR="000478A6" w:rsidRPr="00B25820" w:rsidRDefault="000478A6" w:rsidP="000478A6">
            <w:pPr>
              <w:tabs>
                <w:tab w:val="left" w:pos="424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 (Headings CS)" w:hint="cs"/>
                <w:b/>
                <w:bCs/>
                <w:sz w:val="30"/>
                <w:szCs w:val="30"/>
              </w:rPr>
              <w:t>1</w:t>
            </w: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883" w:type="pct"/>
          </w:tcPr>
          <w:p w14:paraId="4BC784EF" w14:textId="12FF2F5A" w:rsidR="000478A6" w:rsidRPr="008C2319" w:rsidRDefault="000478A6" w:rsidP="000478A6">
            <w:pPr>
              <w:tabs>
                <w:tab w:val="decimal" w:pos="1403"/>
              </w:tabs>
              <w:spacing w:line="240" w:lineRule="atLeast"/>
              <w:ind w:right="-1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410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404</w:t>
            </w:r>
          </w:p>
        </w:tc>
        <w:tc>
          <w:tcPr>
            <w:tcW w:w="148" w:type="pct"/>
          </w:tcPr>
          <w:p w14:paraId="4043A974" w14:textId="77777777" w:rsidR="000478A6" w:rsidRPr="00B25820" w:rsidRDefault="000478A6" w:rsidP="000478A6">
            <w:pPr>
              <w:pStyle w:val="1-Number"/>
              <w:tabs>
                <w:tab w:val="decimal" w:pos="877"/>
              </w:tabs>
              <w:ind w:right="-468"/>
              <w:rPr>
                <w:b/>
                <w:bCs/>
              </w:rPr>
            </w:pPr>
          </w:p>
        </w:tc>
        <w:tc>
          <w:tcPr>
            <w:tcW w:w="880" w:type="pct"/>
          </w:tcPr>
          <w:p w14:paraId="7EC89ECE" w14:textId="63A700F5" w:rsidR="000478A6" w:rsidRPr="00B25820" w:rsidRDefault="000478A6" w:rsidP="000478A6">
            <w:pPr>
              <w:tabs>
                <w:tab w:val="decimal" w:pos="1403"/>
              </w:tabs>
              <w:spacing w:line="240" w:lineRule="atLeast"/>
              <w:ind w:right="-1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415</w:t>
            </w:r>
            <w:r w:rsidRPr="008C2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815</w:t>
            </w:r>
          </w:p>
        </w:tc>
      </w:tr>
      <w:tr w:rsidR="000478A6" w:rsidRPr="003B395E" w14:paraId="06D6C79F" w14:textId="77777777" w:rsidTr="00170145">
        <w:tc>
          <w:tcPr>
            <w:tcW w:w="3089" w:type="pct"/>
          </w:tcPr>
          <w:p w14:paraId="75C3BBA1" w14:textId="1E1763D7" w:rsidR="000478A6" w:rsidRPr="003B395E" w:rsidRDefault="000478A6" w:rsidP="000478A6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B395E"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ส่วนแบ่งขาดทุนสุทธิจากเงินลงทุนในบริษัทย่อย</w:t>
            </w:r>
          </w:p>
        </w:tc>
        <w:tc>
          <w:tcPr>
            <w:tcW w:w="883" w:type="pct"/>
          </w:tcPr>
          <w:p w14:paraId="71020832" w14:textId="75A22BBA" w:rsidR="000478A6" w:rsidRPr="003B395E" w:rsidRDefault="00FC7FB0" w:rsidP="00FC7FB0">
            <w:pPr>
              <w:tabs>
                <w:tab w:val="decimal" w:pos="1403"/>
              </w:tabs>
              <w:spacing w:line="240" w:lineRule="atLeast"/>
              <w:ind w:right="-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(3,394)</w:t>
            </w:r>
          </w:p>
        </w:tc>
        <w:tc>
          <w:tcPr>
            <w:tcW w:w="148" w:type="pct"/>
          </w:tcPr>
          <w:p w14:paraId="760157FA" w14:textId="77777777" w:rsidR="000478A6" w:rsidRPr="003B395E" w:rsidRDefault="000478A6" w:rsidP="000478A6">
            <w:pPr>
              <w:pStyle w:val="1-Number"/>
              <w:tabs>
                <w:tab w:val="decimal" w:pos="877"/>
              </w:tabs>
              <w:ind w:right="-468"/>
            </w:pPr>
          </w:p>
        </w:tc>
        <w:tc>
          <w:tcPr>
            <w:tcW w:w="880" w:type="pct"/>
          </w:tcPr>
          <w:p w14:paraId="2C990EBA" w14:textId="60B61FC0" w:rsidR="000478A6" w:rsidRPr="003B395E" w:rsidRDefault="000478A6" w:rsidP="001C2311">
            <w:pPr>
              <w:tabs>
                <w:tab w:val="decimal" w:pos="1403"/>
              </w:tabs>
              <w:spacing w:line="240" w:lineRule="atLeast"/>
              <w:ind w:right="-1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961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478A6" w:rsidRPr="00D041CF" w14:paraId="32E77A66" w14:textId="77777777" w:rsidTr="00170145">
        <w:tc>
          <w:tcPr>
            <w:tcW w:w="3089" w:type="pct"/>
          </w:tcPr>
          <w:p w14:paraId="4FA3CA07" w14:textId="0FE4F694" w:rsidR="000478A6" w:rsidRPr="003B395E" w:rsidRDefault="000478A6" w:rsidP="000478A6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598A5019" w14:textId="1C4BD779" w:rsidR="000478A6" w:rsidRPr="003B395E" w:rsidRDefault="00FC7FB0" w:rsidP="000478A6">
            <w:pPr>
              <w:tabs>
                <w:tab w:val="decimal" w:pos="1403"/>
              </w:tabs>
              <w:spacing w:line="240" w:lineRule="atLeast"/>
              <w:ind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407,010</w:t>
            </w:r>
          </w:p>
        </w:tc>
        <w:tc>
          <w:tcPr>
            <w:tcW w:w="148" w:type="pct"/>
          </w:tcPr>
          <w:p w14:paraId="2A2FBBF4" w14:textId="77777777" w:rsidR="000478A6" w:rsidRPr="003B395E" w:rsidRDefault="000478A6" w:rsidP="000478A6">
            <w:pPr>
              <w:pStyle w:val="1-Number"/>
              <w:tabs>
                <w:tab w:val="decimal" w:pos="877"/>
              </w:tabs>
              <w:ind w:right="-468"/>
            </w:pPr>
          </w:p>
        </w:tc>
        <w:tc>
          <w:tcPr>
            <w:tcW w:w="880" w:type="pct"/>
            <w:tcBorders>
              <w:top w:val="single" w:sz="4" w:space="0" w:color="auto"/>
              <w:bottom w:val="double" w:sz="4" w:space="0" w:color="auto"/>
            </w:tcBorders>
          </w:tcPr>
          <w:p w14:paraId="044A5690" w14:textId="2F91C06E" w:rsidR="000478A6" w:rsidRPr="00B25820" w:rsidRDefault="000478A6" w:rsidP="000478A6">
            <w:pPr>
              <w:tabs>
                <w:tab w:val="decimal" w:pos="1403"/>
              </w:tabs>
              <w:spacing w:line="240" w:lineRule="atLeast"/>
              <w:ind w:right="-1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412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854</w:t>
            </w:r>
          </w:p>
        </w:tc>
      </w:tr>
    </w:tbl>
    <w:p w14:paraId="0E931DD3" w14:textId="77777777" w:rsidR="00925819" w:rsidRPr="00DC2540" w:rsidRDefault="00925819" w:rsidP="00DC2540">
      <w:pPr>
        <w:pStyle w:val="Ang15"/>
      </w:pPr>
    </w:p>
    <w:p w14:paraId="3BE2B66D" w14:textId="186D04A8" w:rsidR="006A4FDC" w:rsidRDefault="006A4FDC" w:rsidP="00C87CD9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right="-25"/>
        <w:jc w:val="thaiDistribute"/>
        <w:rPr>
          <w:rFonts w:asciiTheme="majorBidi" w:hAnsiTheme="majorBidi"/>
          <w:b w:val="0"/>
          <w:bCs w:val="0"/>
        </w:rPr>
      </w:pPr>
      <w:r>
        <w:rPr>
          <w:rFonts w:asciiTheme="majorBidi" w:hAnsiTheme="majorBidi"/>
          <w:b w:val="0"/>
          <w:bCs w:val="0"/>
        </w:rPr>
        <w:br w:type="page"/>
      </w:r>
    </w:p>
    <w:p w14:paraId="6C84A504" w14:textId="77777777" w:rsidR="00F713D3" w:rsidRDefault="00F713D3" w:rsidP="00C87CD9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right="-25"/>
        <w:jc w:val="thaiDistribute"/>
        <w:rPr>
          <w:rFonts w:asciiTheme="majorBidi" w:hAnsiTheme="majorBidi"/>
          <w:b w:val="0"/>
          <w:bCs w:val="0"/>
          <w:cs/>
        </w:rPr>
        <w:sectPr w:rsidR="00F713D3" w:rsidSect="00270825">
          <w:headerReference w:type="default" r:id="rId11"/>
          <w:footerReference w:type="default" r:id="rId12"/>
          <w:pgSz w:w="11909" w:h="16834" w:code="9"/>
          <w:pgMar w:top="691" w:right="1152" w:bottom="1166" w:left="1166" w:header="706" w:footer="706" w:gutter="0"/>
          <w:pgNumType w:start="14"/>
          <w:cols w:space="737"/>
          <w:docGrid w:linePitch="360"/>
        </w:sectPr>
      </w:pPr>
    </w:p>
    <w:tbl>
      <w:tblPr>
        <w:tblW w:w="15210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14"/>
        <w:gridCol w:w="2586"/>
        <w:gridCol w:w="90"/>
        <w:gridCol w:w="1170"/>
        <w:gridCol w:w="90"/>
        <w:gridCol w:w="1170"/>
        <w:gridCol w:w="90"/>
        <w:gridCol w:w="1170"/>
        <w:gridCol w:w="90"/>
        <w:gridCol w:w="1170"/>
        <w:gridCol w:w="90"/>
        <w:gridCol w:w="1170"/>
        <w:gridCol w:w="90"/>
        <w:gridCol w:w="1170"/>
        <w:gridCol w:w="110"/>
        <w:gridCol w:w="1150"/>
        <w:gridCol w:w="90"/>
        <w:gridCol w:w="1170"/>
      </w:tblGrid>
      <w:tr w:rsidR="001E3C8F" w:rsidRPr="00664CF3" w14:paraId="6E0CDC64" w14:textId="77777777" w:rsidTr="00F053A7">
        <w:trPr>
          <w:tblHeader/>
        </w:trPr>
        <w:tc>
          <w:tcPr>
            <w:tcW w:w="2430" w:type="dxa"/>
            <w:vAlign w:val="bottom"/>
          </w:tcPr>
          <w:p w14:paraId="105142AA" w14:textId="77777777" w:rsidR="001E3C8F" w:rsidRPr="00664CF3" w:rsidRDefault="001E3C8F" w:rsidP="00F053A7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18772AD5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2EB2F443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225181BD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90" w:type="dxa"/>
            <w:gridSpan w:val="15"/>
          </w:tcPr>
          <w:p w14:paraId="2BEAE982" w14:textId="77777777" w:rsidR="001E3C8F" w:rsidRPr="00664CF3" w:rsidRDefault="001E3C8F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1E3C8F" w:rsidRPr="00664CF3" w14:paraId="01246F2F" w14:textId="77777777" w:rsidTr="00F053A7">
        <w:trPr>
          <w:tblHeader/>
        </w:trPr>
        <w:tc>
          <w:tcPr>
            <w:tcW w:w="2430" w:type="dxa"/>
            <w:vAlign w:val="bottom"/>
          </w:tcPr>
          <w:p w14:paraId="7E6FE30F" w14:textId="77777777" w:rsidR="001E3C8F" w:rsidRPr="00664CF3" w:rsidRDefault="001E3C8F" w:rsidP="00F053A7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2566A4AC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  <w:vAlign w:val="bottom"/>
          </w:tcPr>
          <w:p w14:paraId="6DC81573" w14:textId="77777777" w:rsidR="001E3C8F" w:rsidRPr="00664CF3" w:rsidRDefault="001E3C8F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2FEBDB1C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6417E3E" w14:textId="77777777" w:rsidR="001E3C8F" w:rsidRPr="00664CF3" w:rsidRDefault="001E3C8F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สัดส่วนความเป็นเจ้าของ</w:t>
            </w:r>
          </w:p>
        </w:tc>
        <w:tc>
          <w:tcPr>
            <w:tcW w:w="90" w:type="dxa"/>
          </w:tcPr>
          <w:p w14:paraId="1994C56D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B66A336" w14:textId="77777777" w:rsidR="001E3C8F" w:rsidRPr="00664CF3" w:rsidRDefault="001E3C8F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ทุนชำระแล้ว</w:t>
            </w:r>
          </w:p>
        </w:tc>
        <w:tc>
          <w:tcPr>
            <w:tcW w:w="90" w:type="dxa"/>
          </w:tcPr>
          <w:p w14:paraId="2B904CCC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9DF0374" w14:textId="77777777" w:rsidR="001E3C8F" w:rsidRPr="00664CF3" w:rsidRDefault="001E3C8F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ราคาทุน</w:t>
            </w:r>
          </w:p>
        </w:tc>
        <w:tc>
          <w:tcPr>
            <w:tcW w:w="110" w:type="dxa"/>
          </w:tcPr>
          <w:p w14:paraId="5B944EB5" w14:textId="77777777" w:rsidR="001E3C8F" w:rsidRPr="00664CF3" w:rsidRDefault="001E3C8F" w:rsidP="00F053A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10" w:type="dxa"/>
            <w:gridSpan w:val="3"/>
            <w:vAlign w:val="bottom"/>
          </w:tcPr>
          <w:p w14:paraId="639C603A" w14:textId="77777777" w:rsidR="001E3C8F" w:rsidRPr="00664CF3" w:rsidRDefault="001E3C8F" w:rsidP="00F053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มูลค่าตามวิธีส่วนได้เสีย</w:t>
            </w:r>
          </w:p>
        </w:tc>
      </w:tr>
      <w:tr w:rsidR="000478A6" w:rsidRPr="00664CF3" w14:paraId="40059053" w14:textId="77777777" w:rsidTr="00F053A7">
        <w:trPr>
          <w:trHeight w:val="234"/>
          <w:tblHeader/>
        </w:trPr>
        <w:tc>
          <w:tcPr>
            <w:tcW w:w="2430" w:type="dxa"/>
            <w:vAlign w:val="bottom"/>
          </w:tcPr>
          <w:p w14:paraId="6DCA16F1" w14:textId="77777777" w:rsidR="000478A6" w:rsidRPr="00664CF3" w:rsidRDefault="000478A6" w:rsidP="000478A6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7CDF1695" w14:textId="77777777" w:rsidR="000478A6" w:rsidRPr="00664CF3" w:rsidRDefault="000478A6" w:rsidP="000478A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15724140" w14:textId="77777777" w:rsidR="000478A6" w:rsidRPr="00664CF3" w:rsidRDefault="000478A6" w:rsidP="000478A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5B3DF61C" w14:textId="77777777" w:rsidR="000478A6" w:rsidRPr="00664CF3" w:rsidRDefault="000478A6" w:rsidP="000478A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73178369" w14:textId="433CA515" w:rsidR="000478A6" w:rsidRPr="00664CF3" w:rsidRDefault="000478A6" w:rsidP="000478A6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68193AEB" w14:textId="77777777" w:rsidR="000478A6" w:rsidRPr="00664CF3" w:rsidRDefault="000478A6" w:rsidP="000478A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2AF6393E" w14:textId="3876B9AF" w:rsidR="000478A6" w:rsidRPr="00664CF3" w:rsidRDefault="000478A6" w:rsidP="000478A6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42FEBA44" w14:textId="77777777" w:rsidR="000478A6" w:rsidRPr="00664CF3" w:rsidRDefault="000478A6" w:rsidP="000478A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413CAC21" w14:textId="59A36CAD" w:rsidR="000478A6" w:rsidRPr="00664CF3" w:rsidRDefault="000478A6" w:rsidP="000478A6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4FA43744" w14:textId="77777777" w:rsidR="000478A6" w:rsidRPr="00664CF3" w:rsidRDefault="000478A6" w:rsidP="000478A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9E91E44" w14:textId="7C7FF432" w:rsidR="000478A6" w:rsidRPr="00664CF3" w:rsidRDefault="000478A6" w:rsidP="000478A6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2F3B0C7E" w14:textId="77777777" w:rsidR="000478A6" w:rsidRPr="00664CF3" w:rsidRDefault="000478A6" w:rsidP="000478A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075B05EF" w14:textId="7EFC0CB3" w:rsidR="000478A6" w:rsidRPr="00664CF3" w:rsidRDefault="000478A6" w:rsidP="000478A6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49FF523A" w14:textId="77777777" w:rsidR="000478A6" w:rsidRPr="00664CF3" w:rsidRDefault="000478A6" w:rsidP="000478A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30261F2" w14:textId="03D18300" w:rsidR="000478A6" w:rsidRPr="00664CF3" w:rsidRDefault="000478A6" w:rsidP="000478A6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110" w:type="dxa"/>
          </w:tcPr>
          <w:p w14:paraId="6D7469D0" w14:textId="77777777" w:rsidR="000478A6" w:rsidRPr="00664CF3" w:rsidRDefault="000478A6" w:rsidP="000478A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</w:tcPr>
          <w:p w14:paraId="260C35CB" w14:textId="5E540E47" w:rsidR="000478A6" w:rsidRPr="00664CF3" w:rsidRDefault="000478A6" w:rsidP="000478A6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3D786F82" w14:textId="77777777" w:rsidR="000478A6" w:rsidRPr="00664CF3" w:rsidRDefault="000478A6" w:rsidP="000478A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05AA1FF" w14:textId="6B92ACBF" w:rsidR="000478A6" w:rsidRPr="00664CF3" w:rsidRDefault="000478A6" w:rsidP="000478A6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</w:tr>
      <w:tr w:rsidR="001E3C8F" w:rsidRPr="00664CF3" w14:paraId="2D52D767" w14:textId="77777777" w:rsidTr="00F053A7">
        <w:trPr>
          <w:trHeight w:val="234"/>
          <w:tblHeader/>
        </w:trPr>
        <w:tc>
          <w:tcPr>
            <w:tcW w:w="2430" w:type="dxa"/>
            <w:vAlign w:val="bottom"/>
          </w:tcPr>
          <w:p w14:paraId="7CF7E691" w14:textId="77777777" w:rsidR="001E3C8F" w:rsidRPr="00664CF3" w:rsidRDefault="001E3C8F" w:rsidP="00F053A7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4D554C7A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5C63C234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7A1E3594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73FA7629" w14:textId="2DC91F65" w:rsidR="001E3C8F" w:rsidRDefault="00275BA6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75BA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 w:rsidR="00FD5FC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</w:p>
        </w:tc>
        <w:tc>
          <w:tcPr>
            <w:tcW w:w="90" w:type="dxa"/>
          </w:tcPr>
          <w:p w14:paraId="6A93E56C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46D55B0B" w14:textId="27C5CC84" w:rsidR="001E3C8F" w:rsidRDefault="00275BA6" w:rsidP="00F053A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75BA6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256</w:t>
            </w:r>
            <w:r w:rsidR="00FD5FC3">
              <w:rPr>
                <w:rFonts w:asciiTheme="majorBidi" w:hAnsiTheme="majorBidi"/>
                <w:sz w:val="27"/>
                <w:szCs w:val="27"/>
                <w:lang w:val="en-US"/>
              </w:rPr>
              <w:t>8</w:t>
            </w:r>
          </w:p>
        </w:tc>
        <w:tc>
          <w:tcPr>
            <w:tcW w:w="90" w:type="dxa"/>
          </w:tcPr>
          <w:p w14:paraId="021283AD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1B522CB0" w14:textId="44073428" w:rsidR="001E3C8F" w:rsidRDefault="00275BA6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75BA6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256</w:t>
            </w:r>
            <w:r w:rsidR="00FD5FC3">
              <w:rPr>
                <w:rFonts w:asciiTheme="majorBidi" w:hAnsiTheme="majorBidi"/>
                <w:sz w:val="27"/>
                <w:szCs w:val="27"/>
                <w:lang w:val="en-US"/>
              </w:rPr>
              <w:t>9</w:t>
            </w:r>
          </w:p>
        </w:tc>
        <w:tc>
          <w:tcPr>
            <w:tcW w:w="90" w:type="dxa"/>
          </w:tcPr>
          <w:p w14:paraId="3A890F31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37189E92" w14:textId="41CD942E" w:rsidR="001E3C8F" w:rsidRDefault="003A60B2" w:rsidP="00F053A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A60B2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256</w:t>
            </w:r>
            <w:r w:rsidR="00FD5FC3">
              <w:rPr>
                <w:rFonts w:asciiTheme="majorBidi" w:hAnsiTheme="majorBidi"/>
                <w:sz w:val="27"/>
                <w:szCs w:val="27"/>
                <w:lang w:val="en-US"/>
              </w:rPr>
              <w:t>8</w:t>
            </w:r>
          </w:p>
        </w:tc>
        <w:tc>
          <w:tcPr>
            <w:tcW w:w="90" w:type="dxa"/>
          </w:tcPr>
          <w:p w14:paraId="468823BA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FCF647E" w14:textId="39C528B3" w:rsidR="001E3C8F" w:rsidRDefault="003A60B2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A60B2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256</w:t>
            </w:r>
            <w:r w:rsidR="00FD5FC3">
              <w:rPr>
                <w:rFonts w:asciiTheme="majorBidi" w:hAnsiTheme="majorBidi"/>
                <w:sz w:val="27"/>
                <w:szCs w:val="27"/>
                <w:lang w:val="en-US"/>
              </w:rPr>
              <w:t>9</w:t>
            </w:r>
          </w:p>
        </w:tc>
        <w:tc>
          <w:tcPr>
            <w:tcW w:w="90" w:type="dxa"/>
          </w:tcPr>
          <w:p w14:paraId="024F3262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334C8FC7" w14:textId="1EEF94C3" w:rsidR="001E3C8F" w:rsidRDefault="003A60B2" w:rsidP="00F053A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A60B2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256</w:t>
            </w:r>
            <w:r w:rsidR="00FD5FC3">
              <w:rPr>
                <w:rFonts w:asciiTheme="majorBidi" w:hAnsiTheme="majorBidi"/>
                <w:sz w:val="27"/>
                <w:szCs w:val="27"/>
                <w:lang w:val="en-US"/>
              </w:rPr>
              <w:t>8</w:t>
            </w:r>
          </w:p>
        </w:tc>
        <w:tc>
          <w:tcPr>
            <w:tcW w:w="110" w:type="dxa"/>
          </w:tcPr>
          <w:p w14:paraId="1B348549" w14:textId="77777777" w:rsidR="001E3C8F" w:rsidRPr="00664CF3" w:rsidRDefault="001E3C8F" w:rsidP="00F053A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</w:tcPr>
          <w:p w14:paraId="48EA10A5" w14:textId="4ADA2CA8" w:rsidR="001E3C8F" w:rsidRDefault="003A60B2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A60B2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256</w:t>
            </w:r>
            <w:r w:rsidR="00FD5FC3">
              <w:rPr>
                <w:rFonts w:asciiTheme="majorBidi" w:hAnsiTheme="majorBidi"/>
                <w:sz w:val="27"/>
                <w:szCs w:val="27"/>
                <w:lang w:val="en-US"/>
              </w:rPr>
              <w:t>9</w:t>
            </w:r>
          </w:p>
        </w:tc>
        <w:tc>
          <w:tcPr>
            <w:tcW w:w="90" w:type="dxa"/>
          </w:tcPr>
          <w:p w14:paraId="568D5C96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0825CDBF" w14:textId="46DC2B81" w:rsidR="001E3C8F" w:rsidRDefault="003A60B2" w:rsidP="00F053A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3A60B2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256</w:t>
            </w:r>
            <w:r w:rsidR="00FD5FC3">
              <w:rPr>
                <w:rFonts w:asciiTheme="majorBidi" w:hAnsiTheme="majorBidi"/>
                <w:sz w:val="27"/>
                <w:szCs w:val="27"/>
                <w:lang w:val="en-US"/>
              </w:rPr>
              <w:t>8</w:t>
            </w:r>
          </w:p>
        </w:tc>
      </w:tr>
      <w:tr w:rsidR="001E3C8F" w:rsidRPr="00664CF3" w14:paraId="56E662C2" w14:textId="77777777" w:rsidTr="00F053A7">
        <w:trPr>
          <w:trHeight w:val="135"/>
          <w:tblHeader/>
        </w:trPr>
        <w:tc>
          <w:tcPr>
            <w:tcW w:w="2430" w:type="dxa"/>
            <w:vAlign w:val="bottom"/>
          </w:tcPr>
          <w:p w14:paraId="307E8E14" w14:textId="77777777" w:rsidR="001E3C8F" w:rsidRPr="00664CF3" w:rsidRDefault="001E3C8F" w:rsidP="00F053A7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021D6B83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3DB236B0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78E8DD52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187F8C67" w14:textId="77777777" w:rsidR="001E3C8F" w:rsidRPr="00664CF3" w:rsidRDefault="001E3C8F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664CF3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ร้อยละ</w:t>
            </w:r>
            <w:r w:rsidRPr="00664CF3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  <w:tc>
          <w:tcPr>
            <w:tcW w:w="90" w:type="dxa"/>
          </w:tcPr>
          <w:p w14:paraId="7039F766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470" w:type="dxa"/>
            <w:gridSpan w:val="11"/>
          </w:tcPr>
          <w:p w14:paraId="7AD4F5CB" w14:textId="77777777" w:rsidR="001E3C8F" w:rsidRPr="00664CF3" w:rsidRDefault="001E3C8F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664CF3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พันบาท</w:t>
            </w:r>
            <w:r w:rsidRPr="00664CF3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1E3C8F" w:rsidRPr="00664CF3" w14:paraId="6138353C" w14:textId="77777777" w:rsidTr="00F053A7">
        <w:tc>
          <w:tcPr>
            <w:tcW w:w="2430" w:type="dxa"/>
            <w:vAlign w:val="bottom"/>
          </w:tcPr>
          <w:p w14:paraId="5F67899C" w14:textId="77777777" w:rsidR="001E3C8F" w:rsidRPr="00664CF3" w:rsidRDefault="001E3C8F" w:rsidP="00F053A7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บริษัทย่อย</w:t>
            </w:r>
          </w:p>
        </w:tc>
        <w:tc>
          <w:tcPr>
            <w:tcW w:w="114" w:type="dxa"/>
          </w:tcPr>
          <w:p w14:paraId="22171D69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6BD002A9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2602EC1B" w14:textId="77777777" w:rsidR="001E3C8F" w:rsidRPr="00664CF3" w:rsidRDefault="001E3C8F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9289210" w14:textId="77777777" w:rsidR="001E3C8F" w:rsidRPr="00664CF3" w:rsidRDefault="001E3C8F" w:rsidP="00F053A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047849E1" w14:textId="77777777" w:rsidR="001E3C8F" w:rsidRPr="00664CF3" w:rsidRDefault="001E3C8F" w:rsidP="00F053A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15B6FCF4" w14:textId="77777777" w:rsidR="001E3C8F" w:rsidRPr="00664CF3" w:rsidRDefault="001E3C8F" w:rsidP="00F053A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2812E9AB" w14:textId="77777777" w:rsidR="001E3C8F" w:rsidRPr="00664CF3" w:rsidRDefault="001E3C8F" w:rsidP="00F053A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789B1478" w14:textId="77777777" w:rsidR="001E3C8F" w:rsidRPr="00664CF3" w:rsidRDefault="001E3C8F" w:rsidP="00F053A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706D2724" w14:textId="77777777" w:rsidR="001E3C8F" w:rsidRPr="00664CF3" w:rsidRDefault="001E3C8F" w:rsidP="00F053A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2683917B" w14:textId="77777777" w:rsidR="001E3C8F" w:rsidRPr="00664CF3" w:rsidRDefault="001E3C8F" w:rsidP="00F053A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2070E9D6" w14:textId="77777777" w:rsidR="001E3C8F" w:rsidRPr="00664CF3" w:rsidRDefault="001E3C8F" w:rsidP="00F053A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26C77B87" w14:textId="77777777" w:rsidR="001E3C8F" w:rsidRPr="00664CF3" w:rsidRDefault="001E3C8F" w:rsidP="00F053A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4DDABA24" w14:textId="77777777" w:rsidR="001E3C8F" w:rsidRPr="00664CF3" w:rsidRDefault="001E3C8F" w:rsidP="00F053A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B23D796" w14:textId="77777777" w:rsidR="001E3C8F" w:rsidRPr="00664CF3" w:rsidRDefault="001E3C8F" w:rsidP="00F053A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0" w:type="dxa"/>
          </w:tcPr>
          <w:p w14:paraId="09126D89" w14:textId="77777777" w:rsidR="001E3C8F" w:rsidRPr="00664CF3" w:rsidRDefault="001E3C8F" w:rsidP="00F053A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</w:tcPr>
          <w:p w14:paraId="2300E4A8" w14:textId="77777777" w:rsidR="001E3C8F" w:rsidRPr="00664CF3" w:rsidRDefault="001E3C8F" w:rsidP="00F053A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7450CA3C" w14:textId="77777777" w:rsidR="001E3C8F" w:rsidRPr="00664CF3" w:rsidRDefault="001E3C8F" w:rsidP="00F053A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A6B4B65" w14:textId="77777777" w:rsidR="001E3C8F" w:rsidRPr="00664CF3" w:rsidRDefault="001E3C8F" w:rsidP="00F053A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FC7FB0" w:rsidRPr="00664CF3" w14:paraId="62B199D8" w14:textId="77777777" w:rsidTr="00F053A7">
        <w:tc>
          <w:tcPr>
            <w:tcW w:w="2430" w:type="dxa"/>
          </w:tcPr>
          <w:p w14:paraId="445F2CF1" w14:textId="77777777" w:rsidR="00FC7FB0" w:rsidRPr="00664CF3" w:rsidRDefault="00FC7FB0" w:rsidP="00FC7FB0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664CF3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บริษัท ทีพีไอ พลังชีวมวล จำกัด</w:t>
            </w:r>
          </w:p>
        </w:tc>
        <w:tc>
          <w:tcPr>
            <w:tcW w:w="114" w:type="dxa"/>
          </w:tcPr>
          <w:p w14:paraId="124BF3D8" w14:textId="77777777" w:rsidR="00FC7FB0" w:rsidRPr="00664CF3" w:rsidRDefault="00FC7FB0" w:rsidP="00FC7FB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06D6543A" w14:textId="77777777" w:rsidR="00FC7FB0" w:rsidRPr="00664CF3" w:rsidRDefault="00FC7FB0" w:rsidP="00FC7FB0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ดำเนินธุรกิจเกี่ยวกับผลิตกระแสไฟฟ้าจากขยะและ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664CF3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ชีวมวล</w:t>
            </w: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(ยังไม่ได้ดำเนินงาน)</w:t>
            </w:r>
          </w:p>
        </w:tc>
        <w:tc>
          <w:tcPr>
            <w:tcW w:w="90" w:type="dxa"/>
          </w:tcPr>
          <w:p w14:paraId="6769F5BB" w14:textId="77777777" w:rsidR="00FC7FB0" w:rsidRPr="00664CF3" w:rsidRDefault="00FC7FB0" w:rsidP="00FC7FB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704FDC5" w14:textId="05C5B67A" w:rsidR="00FC7FB0" w:rsidRPr="00664CF3" w:rsidRDefault="00FC7FB0" w:rsidP="00FC7FB0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</w:p>
        </w:tc>
        <w:tc>
          <w:tcPr>
            <w:tcW w:w="90" w:type="dxa"/>
            <w:vAlign w:val="bottom"/>
          </w:tcPr>
          <w:p w14:paraId="45884B8D" w14:textId="77777777" w:rsidR="00FC7FB0" w:rsidRPr="00664CF3" w:rsidRDefault="00FC7FB0" w:rsidP="00FC7FB0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18C74A06" w14:textId="77777777" w:rsidR="00FC7FB0" w:rsidRPr="00664CF3" w:rsidRDefault="00FC7FB0" w:rsidP="00FC7FB0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</w:p>
        </w:tc>
        <w:tc>
          <w:tcPr>
            <w:tcW w:w="90" w:type="dxa"/>
          </w:tcPr>
          <w:p w14:paraId="306F8DF0" w14:textId="77777777" w:rsidR="00FC7FB0" w:rsidRPr="00664CF3" w:rsidRDefault="00FC7FB0" w:rsidP="00FC7FB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42A50E26" w14:textId="4FF78E9F" w:rsidR="00FC7FB0" w:rsidRPr="00664CF3" w:rsidRDefault="00FC7FB0" w:rsidP="00FC7FB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500</w:t>
            </w:r>
          </w:p>
        </w:tc>
        <w:tc>
          <w:tcPr>
            <w:tcW w:w="90" w:type="dxa"/>
          </w:tcPr>
          <w:p w14:paraId="511C991A" w14:textId="77777777" w:rsidR="00FC7FB0" w:rsidRPr="00664CF3" w:rsidRDefault="00FC7FB0" w:rsidP="00FC7FB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12A575B" w14:textId="77777777" w:rsidR="00FC7FB0" w:rsidRPr="00664CF3" w:rsidRDefault="00FC7FB0" w:rsidP="00FC7FB0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500</w:t>
            </w:r>
          </w:p>
        </w:tc>
        <w:tc>
          <w:tcPr>
            <w:tcW w:w="90" w:type="dxa"/>
          </w:tcPr>
          <w:p w14:paraId="606620E3" w14:textId="77777777" w:rsidR="00FC7FB0" w:rsidRPr="00664CF3" w:rsidRDefault="00FC7FB0" w:rsidP="00FC7FB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490894B5" w14:textId="48DB307B" w:rsidR="00FC7FB0" w:rsidRPr="00664CF3" w:rsidRDefault="00FC7FB0" w:rsidP="00FC7FB0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500</w:t>
            </w:r>
          </w:p>
        </w:tc>
        <w:tc>
          <w:tcPr>
            <w:tcW w:w="90" w:type="dxa"/>
          </w:tcPr>
          <w:p w14:paraId="693DC156" w14:textId="77777777" w:rsidR="00FC7FB0" w:rsidRPr="00664CF3" w:rsidRDefault="00FC7FB0" w:rsidP="00FC7FB0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012EFB6E" w14:textId="77777777" w:rsidR="00FC7FB0" w:rsidRPr="00664CF3" w:rsidRDefault="00FC7FB0" w:rsidP="00FC7FB0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500</w:t>
            </w:r>
          </w:p>
        </w:tc>
        <w:tc>
          <w:tcPr>
            <w:tcW w:w="110" w:type="dxa"/>
          </w:tcPr>
          <w:p w14:paraId="02704FC1" w14:textId="77777777" w:rsidR="00FC7FB0" w:rsidRPr="00664CF3" w:rsidRDefault="00FC7FB0" w:rsidP="00FC7FB0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</w:tcPr>
          <w:p w14:paraId="29B059B6" w14:textId="696440A5" w:rsidR="00FC7FB0" w:rsidRPr="00664CF3" w:rsidRDefault="00FC7FB0" w:rsidP="00FC7FB0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4609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="002E507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73,152</w:t>
            </w:r>
          </w:p>
        </w:tc>
        <w:tc>
          <w:tcPr>
            <w:tcW w:w="90" w:type="dxa"/>
          </w:tcPr>
          <w:p w14:paraId="6D6E5BBD" w14:textId="77777777" w:rsidR="00FC7FB0" w:rsidRPr="00664CF3" w:rsidRDefault="00FC7FB0" w:rsidP="00FC7FB0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3DC25131" w14:textId="5704A584" w:rsidR="00FC7FB0" w:rsidRPr="00664CF3" w:rsidRDefault="00FC7FB0" w:rsidP="00FC7FB0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4609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175,541</w:t>
            </w:r>
          </w:p>
        </w:tc>
      </w:tr>
      <w:tr w:rsidR="00FC7FB0" w:rsidRPr="00664CF3" w14:paraId="46AF6F17" w14:textId="77777777" w:rsidTr="00F053A7">
        <w:tc>
          <w:tcPr>
            <w:tcW w:w="2430" w:type="dxa"/>
          </w:tcPr>
          <w:p w14:paraId="5267D387" w14:textId="77777777" w:rsidR="00FC7FB0" w:rsidRPr="00664CF3" w:rsidRDefault="00FC7FB0" w:rsidP="00FC7FB0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664CF3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บริษัท ทีพีไอ โพลีน เพาเวอร์ (อินเตอร์เนชั่นแนล) จำกัด </w:t>
            </w:r>
          </w:p>
        </w:tc>
        <w:tc>
          <w:tcPr>
            <w:tcW w:w="114" w:type="dxa"/>
          </w:tcPr>
          <w:p w14:paraId="742AB6A2" w14:textId="77777777" w:rsidR="00FC7FB0" w:rsidRPr="00664CF3" w:rsidRDefault="00FC7FB0" w:rsidP="00FC7FB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25AD67D4" w14:textId="77777777" w:rsidR="00FC7FB0" w:rsidRPr="00664CF3" w:rsidRDefault="00FC7FB0" w:rsidP="00FC7FB0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ลงทุนในธุรกิจพลังงานทางเลือก 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0874F6FA" w14:textId="77777777" w:rsidR="00FC7FB0" w:rsidRPr="00664CF3" w:rsidRDefault="00FC7FB0" w:rsidP="00FC7FB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0A3388D3" w14:textId="58BE537A" w:rsidR="00FC7FB0" w:rsidRPr="00664CF3" w:rsidRDefault="00FC7FB0" w:rsidP="00FC7FB0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</w:p>
        </w:tc>
        <w:tc>
          <w:tcPr>
            <w:tcW w:w="90" w:type="dxa"/>
            <w:vAlign w:val="bottom"/>
          </w:tcPr>
          <w:p w14:paraId="7614BC5F" w14:textId="77777777" w:rsidR="00FC7FB0" w:rsidRPr="00664CF3" w:rsidRDefault="00FC7FB0" w:rsidP="00FC7FB0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148B91C9" w14:textId="77777777" w:rsidR="00FC7FB0" w:rsidRPr="00664CF3" w:rsidRDefault="00FC7FB0" w:rsidP="00FC7FB0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</w:p>
        </w:tc>
        <w:tc>
          <w:tcPr>
            <w:tcW w:w="90" w:type="dxa"/>
          </w:tcPr>
          <w:p w14:paraId="49647681" w14:textId="77777777" w:rsidR="00FC7FB0" w:rsidRPr="00664CF3" w:rsidRDefault="00FC7FB0" w:rsidP="00FC7FB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2E230C54" w14:textId="67274BFE" w:rsidR="00FC7FB0" w:rsidRPr="00664CF3" w:rsidRDefault="00FC7FB0" w:rsidP="00FC7FB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119CC7B6" w14:textId="77777777" w:rsidR="00FC7FB0" w:rsidRPr="00664CF3" w:rsidRDefault="00FC7FB0" w:rsidP="00FC7FB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46A658C0" w14:textId="77777777" w:rsidR="00FC7FB0" w:rsidRPr="00664CF3" w:rsidRDefault="00FC7FB0" w:rsidP="00FC7FB0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76A78A19" w14:textId="77777777" w:rsidR="00FC7FB0" w:rsidRPr="00664CF3" w:rsidRDefault="00FC7FB0" w:rsidP="00FC7FB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1469E4CF" w14:textId="1BDFC9E9" w:rsidR="00FC7FB0" w:rsidRPr="00664CF3" w:rsidRDefault="00FC7FB0" w:rsidP="00FC7FB0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105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988</w:t>
            </w:r>
          </w:p>
        </w:tc>
        <w:tc>
          <w:tcPr>
            <w:tcW w:w="90" w:type="dxa"/>
          </w:tcPr>
          <w:p w14:paraId="3D7B9943" w14:textId="77777777" w:rsidR="00FC7FB0" w:rsidRPr="00664CF3" w:rsidRDefault="00FC7FB0" w:rsidP="00FC7FB0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49B384CB" w14:textId="77777777" w:rsidR="00FC7FB0" w:rsidRPr="00664CF3" w:rsidRDefault="00FC7FB0" w:rsidP="00FC7FB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105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988</w:t>
            </w:r>
          </w:p>
        </w:tc>
        <w:tc>
          <w:tcPr>
            <w:tcW w:w="110" w:type="dxa"/>
          </w:tcPr>
          <w:p w14:paraId="06FA3757" w14:textId="77777777" w:rsidR="00FC7FB0" w:rsidRPr="00664CF3" w:rsidRDefault="00FC7FB0" w:rsidP="00FC7FB0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</w:tcPr>
          <w:p w14:paraId="4829C50B" w14:textId="2D990571" w:rsidR="00FC7FB0" w:rsidRPr="00664CF3" w:rsidRDefault="002E5071" w:rsidP="00FC7FB0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99,556</w:t>
            </w:r>
          </w:p>
        </w:tc>
        <w:tc>
          <w:tcPr>
            <w:tcW w:w="90" w:type="dxa"/>
          </w:tcPr>
          <w:p w14:paraId="057918EE" w14:textId="77777777" w:rsidR="00FC7FB0" w:rsidRPr="00664CF3" w:rsidRDefault="00FC7FB0" w:rsidP="00FC7FB0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11BE2573" w14:textId="26AFFA34" w:rsidR="00FC7FB0" w:rsidRPr="00664CF3" w:rsidRDefault="00FC7FB0" w:rsidP="00FC7FB0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9174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100,903</w:t>
            </w:r>
          </w:p>
        </w:tc>
      </w:tr>
      <w:tr w:rsidR="00FC7FB0" w:rsidRPr="00664CF3" w14:paraId="300B610B" w14:textId="77777777" w:rsidTr="00F053A7">
        <w:tc>
          <w:tcPr>
            <w:tcW w:w="2430" w:type="dxa"/>
          </w:tcPr>
          <w:p w14:paraId="534595AE" w14:textId="77777777" w:rsidR="00FC7FB0" w:rsidRPr="00664CF3" w:rsidRDefault="00FC7FB0" w:rsidP="00FC7FB0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114" w:type="dxa"/>
          </w:tcPr>
          <w:p w14:paraId="2F8C0343" w14:textId="77777777" w:rsidR="00FC7FB0" w:rsidRPr="00664CF3" w:rsidRDefault="00FC7FB0" w:rsidP="00FC7FB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2965ED05" w14:textId="77777777" w:rsidR="00FC7FB0" w:rsidRPr="00664CF3" w:rsidRDefault="00FC7FB0" w:rsidP="00FC7FB0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ประกอบกิจการท่าเทียบเรือ </w:t>
            </w:r>
          </w:p>
          <w:p w14:paraId="46429DD3" w14:textId="77777777" w:rsidR="00FC7FB0" w:rsidRPr="00664CF3" w:rsidRDefault="00FC7FB0" w:rsidP="00FC7FB0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04AD8CA9" w14:textId="77777777" w:rsidR="00FC7FB0" w:rsidRPr="00664CF3" w:rsidRDefault="00FC7FB0" w:rsidP="00FC7FB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10F9DD2E" w14:textId="18955F91" w:rsidR="00FC7FB0" w:rsidRPr="00664CF3" w:rsidRDefault="00FC7FB0" w:rsidP="00FC7FB0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</w:p>
        </w:tc>
        <w:tc>
          <w:tcPr>
            <w:tcW w:w="90" w:type="dxa"/>
            <w:vAlign w:val="bottom"/>
          </w:tcPr>
          <w:p w14:paraId="5CA6E083" w14:textId="77777777" w:rsidR="00FC7FB0" w:rsidRPr="00664CF3" w:rsidRDefault="00FC7FB0" w:rsidP="00FC7FB0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08FFE147" w14:textId="77777777" w:rsidR="00FC7FB0" w:rsidRPr="00664CF3" w:rsidRDefault="00FC7FB0" w:rsidP="00FC7FB0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</w:p>
        </w:tc>
        <w:tc>
          <w:tcPr>
            <w:tcW w:w="90" w:type="dxa"/>
          </w:tcPr>
          <w:p w14:paraId="5B72128B" w14:textId="77777777" w:rsidR="00FC7FB0" w:rsidRPr="00664CF3" w:rsidRDefault="00FC7FB0" w:rsidP="00FC7FB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423E4FB7" w14:textId="699B2E21" w:rsidR="00FC7FB0" w:rsidRPr="00664CF3" w:rsidRDefault="00FC7FB0" w:rsidP="00FC7FB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6B84E490" w14:textId="77777777" w:rsidR="00FC7FB0" w:rsidRPr="00664CF3" w:rsidRDefault="00FC7FB0" w:rsidP="00FC7FB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4415448" w14:textId="77777777" w:rsidR="00FC7FB0" w:rsidRPr="00664CF3" w:rsidRDefault="00FC7FB0" w:rsidP="00FC7FB0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394B449E" w14:textId="77777777" w:rsidR="00FC7FB0" w:rsidRPr="00664CF3" w:rsidRDefault="00FC7FB0" w:rsidP="00FC7FB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179441E9" w14:textId="7351A058" w:rsidR="00FC7FB0" w:rsidRPr="00664CF3" w:rsidRDefault="00FC7FB0" w:rsidP="00FC7FB0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2DB13953" w14:textId="77777777" w:rsidR="00FC7FB0" w:rsidRPr="00664CF3" w:rsidRDefault="00FC7FB0" w:rsidP="00FC7FB0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02F0E90B" w14:textId="77777777" w:rsidR="00FC7FB0" w:rsidRPr="00664CF3" w:rsidRDefault="00FC7FB0" w:rsidP="00FC7FB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110" w:type="dxa"/>
          </w:tcPr>
          <w:p w14:paraId="6F28EDD6" w14:textId="77777777" w:rsidR="00FC7FB0" w:rsidRPr="00664CF3" w:rsidRDefault="00FC7FB0" w:rsidP="00FC7FB0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</w:tcPr>
          <w:p w14:paraId="10391658" w14:textId="525BCDA0" w:rsidR="00FC7FB0" w:rsidRPr="00664CF3" w:rsidRDefault="00FC7FB0" w:rsidP="00FC7FB0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6DC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25,6</w:t>
            </w:r>
            <w:r w:rsidR="002E507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46</w:t>
            </w:r>
          </w:p>
        </w:tc>
        <w:tc>
          <w:tcPr>
            <w:tcW w:w="90" w:type="dxa"/>
          </w:tcPr>
          <w:p w14:paraId="791AF23A" w14:textId="77777777" w:rsidR="00FC7FB0" w:rsidRPr="00664CF3" w:rsidRDefault="00FC7FB0" w:rsidP="00FC7FB0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19CB871F" w14:textId="1747F851" w:rsidR="00FC7FB0" w:rsidRPr="00664CF3" w:rsidRDefault="00FC7FB0" w:rsidP="00FC7FB0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6DC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25,667</w:t>
            </w:r>
          </w:p>
        </w:tc>
      </w:tr>
      <w:tr w:rsidR="00FC7FB0" w:rsidRPr="00664CF3" w14:paraId="5CAB2631" w14:textId="77777777" w:rsidTr="00F053A7">
        <w:tc>
          <w:tcPr>
            <w:tcW w:w="2430" w:type="dxa"/>
          </w:tcPr>
          <w:p w14:paraId="3F969FFD" w14:textId="77777777" w:rsidR="00FC7FB0" w:rsidRPr="00664CF3" w:rsidRDefault="00FC7FB0" w:rsidP="00FC7FB0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64CF3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บริษัท ศูนย์กระจายสินค้า ทีพีไอ จำกัด </w:t>
            </w:r>
          </w:p>
        </w:tc>
        <w:tc>
          <w:tcPr>
            <w:tcW w:w="114" w:type="dxa"/>
          </w:tcPr>
          <w:p w14:paraId="10848135" w14:textId="77777777" w:rsidR="00FC7FB0" w:rsidRPr="00664CF3" w:rsidRDefault="00FC7FB0" w:rsidP="00FC7FB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465D8EFE" w14:textId="77777777" w:rsidR="00FC7FB0" w:rsidRPr="00664CF3" w:rsidRDefault="00FC7FB0" w:rsidP="00FC7FB0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64CF3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</w:t>
            </w: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ธุรกิจ</w:t>
            </w:r>
            <w:r w:rsidRPr="00664CF3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เกี่ยวกับรวบรวมจัดเก็บและกระจายสินค้าสู่ผู้บริโภค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  <w:t>(</w:t>
            </w: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ยังไม่ได้ดำเนินงาน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90" w:type="dxa"/>
          </w:tcPr>
          <w:p w14:paraId="0E437DB8" w14:textId="77777777" w:rsidR="00FC7FB0" w:rsidRPr="00664CF3" w:rsidRDefault="00FC7FB0" w:rsidP="00FC7FB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4E3AAE58" w14:textId="357FF4E6" w:rsidR="00FC7FB0" w:rsidRPr="00664CF3" w:rsidRDefault="00FC7FB0" w:rsidP="00FC7FB0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</w:p>
        </w:tc>
        <w:tc>
          <w:tcPr>
            <w:tcW w:w="90" w:type="dxa"/>
          </w:tcPr>
          <w:p w14:paraId="3C3F5025" w14:textId="77777777" w:rsidR="00FC7FB0" w:rsidRPr="00664CF3" w:rsidRDefault="00FC7FB0" w:rsidP="00FC7FB0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3F25DAD" w14:textId="77777777" w:rsidR="00FC7FB0" w:rsidRPr="00664CF3" w:rsidRDefault="00FC7FB0" w:rsidP="00FC7FB0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</w:p>
        </w:tc>
        <w:tc>
          <w:tcPr>
            <w:tcW w:w="90" w:type="dxa"/>
          </w:tcPr>
          <w:p w14:paraId="6400A590" w14:textId="77777777" w:rsidR="00FC7FB0" w:rsidRPr="00664CF3" w:rsidRDefault="00FC7FB0" w:rsidP="00FC7FB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07DC7EDA" w14:textId="0145A68C" w:rsidR="00FC7FB0" w:rsidRPr="00664CF3" w:rsidRDefault="00FC7FB0" w:rsidP="00FC7FB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30FB1623" w14:textId="77777777" w:rsidR="00FC7FB0" w:rsidRPr="00664CF3" w:rsidRDefault="00FC7FB0" w:rsidP="00FC7FB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2B8D053F" w14:textId="77777777" w:rsidR="00FC7FB0" w:rsidRPr="00664CF3" w:rsidRDefault="00FC7FB0" w:rsidP="00FC7FB0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5C0F1521" w14:textId="77777777" w:rsidR="00FC7FB0" w:rsidRPr="00664CF3" w:rsidRDefault="00FC7FB0" w:rsidP="00FC7FB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49AA8B9F" w14:textId="1D8152B9" w:rsidR="00FC7FB0" w:rsidRPr="00664CF3" w:rsidRDefault="00FC7FB0" w:rsidP="00FC7FB0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959</w:t>
            </w:r>
          </w:p>
        </w:tc>
        <w:tc>
          <w:tcPr>
            <w:tcW w:w="90" w:type="dxa"/>
          </w:tcPr>
          <w:p w14:paraId="2EBB3D89" w14:textId="77777777" w:rsidR="00FC7FB0" w:rsidRPr="00664CF3" w:rsidRDefault="00FC7FB0" w:rsidP="00FC7FB0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0348463" w14:textId="77777777" w:rsidR="00FC7FB0" w:rsidRPr="00664CF3" w:rsidRDefault="00FC7FB0" w:rsidP="00FC7FB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959</w:t>
            </w:r>
          </w:p>
        </w:tc>
        <w:tc>
          <w:tcPr>
            <w:tcW w:w="110" w:type="dxa"/>
          </w:tcPr>
          <w:p w14:paraId="59C7BF14" w14:textId="77777777" w:rsidR="00FC7FB0" w:rsidRPr="00664CF3" w:rsidRDefault="00FC7FB0" w:rsidP="00FC7FB0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</w:tcPr>
          <w:p w14:paraId="5EFA386E" w14:textId="51855A95" w:rsidR="00FC7FB0" w:rsidRPr="00664CF3" w:rsidRDefault="00FC7FB0" w:rsidP="00FC7FB0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A383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3,20</w:t>
            </w:r>
            <w:r w:rsidR="002E507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90" w:type="dxa"/>
          </w:tcPr>
          <w:p w14:paraId="4053CFD1" w14:textId="77777777" w:rsidR="00FC7FB0" w:rsidRPr="00664CF3" w:rsidRDefault="00FC7FB0" w:rsidP="00FC7FB0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A58686E" w14:textId="49D93134" w:rsidR="00FC7FB0" w:rsidRPr="00664CF3" w:rsidRDefault="00FC7FB0" w:rsidP="00FC7FB0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A383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3,203</w:t>
            </w:r>
          </w:p>
        </w:tc>
      </w:tr>
      <w:tr w:rsidR="00FC7FB0" w:rsidRPr="00664CF3" w14:paraId="2C0946D0" w14:textId="77777777" w:rsidTr="00F053A7">
        <w:tc>
          <w:tcPr>
            <w:tcW w:w="2430" w:type="dxa"/>
          </w:tcPr>
          <w:p w14:paraId="2CE504A9" w14:textId="77777777" w:rsidR="00FC7FB0" w:rsidRPr="00664CF3" w:rsidRDefault="00FC7FB0" w:rsidP="00FC7FB0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68F09F95" w14:textId="77777777" w:rsidR="00FC7FB0" w:rsidRPr="00664CF3" w:rsidRDefault="00FC7FB0" w:rsidP="00FC7FB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72270F50" w14:textId="77777777" w:rsidR="00FC7FB0" w:rsidRPr="00664CF3" w:rsidRDefault="00FC7FB0" w:rsidP="00FC7FB0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</w:tcPr>
          <w:p w14:paraId="5F835763" w14:textId="77777777" w:rsidR="00FC7FB0" w:rsidRPr="00664CF3" w:rsidRDefault="00FC7FB0" w:rsidP="00FC7FB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4CBC5D63" w14:textId="77777777" w:rsidR="00FC7FB0" w:rsidRPr="00664CF3" w:rsidRDefault="00FC7FB0" w:rsidP="00FC7FB0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7157726F" w14:textId="77777777" w:rsidR="00FC7FB0" w:rsidRPr="00664CF3" w:rsidRDefault="00FC7FB0" w:rsidP="00FC7FB0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42CDF380" w14:textId="77777777" w:rsidR="00FC7FB0" w:rsidRPr="00664CF3" w:rsidRDefault="00FC7FB0" w:rsidP="00FC7FB0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720353FB" w14:textId="77777777" w:rsidR="00FC7FB0" w:rsidRPr="00664CF3" w:rsidRDefault="00FC7FB0" w:rsidP="00FC7FB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04B9C643" w14:textId="77777777" w:rsidR="00FC7FB0" w:rsidRPr="00664CF3" w:rsidRDefault="00FC7FB0" w:rsidP="00FC7FB0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65F7B867" w14:textId="77777777" w:rsidR="00FC7FB0" w:rsidRPr="00664CF3" w:rsidRDefault="00FC7FB0" w:rsidP="00FC7FB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B6A2CDE" w14:textId="77777777" w:rsidR="00FC7FB0" w:rsidRPr="00664CF3" w:rsidRDefault="00FC7FB0" w:rsidP="00FC7FB0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63483E9A" w14:textId="77777777" w:rsidR="00FC7FB0" w:rsidRPr="00664CF3" w:rsidRDefault="00FC7FB0" w:rsidP="00FC7FB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59680D2" w14:textId="77777777" w:rsidR="00FC7FB0" w:rsidRPr="00664CF3" w:rsidRDefault="00FC7FB0" w:rsidP="00FC7FB0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59D8E130" w14:textId="77777777" w:rsidR="00FC7FB0" w:rsidRPr="00664CF3" w:rsidRDefault="00FC7FB0" w:rsidP="00FC7FB0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7043D3AA" w14:textId="77777777" w:rsidR="00FC7FB0" w:rsidRPr="00664CF3" w:rsidRDefault="00FC7FB0" w:rsidP="00FC7FB0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0" w:type="dxa"/>
          </w:tcPr>
          <w:p w14:paraId="751C09CE" w14:textId="77777777" w:rsidR="00FC7FB0" w:rsidRPr="00664CF3" w:rsidRDefault="00FC7FB0" w:rsidP="00FC7FB0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</w:tcPr>
          <w:p w14:paraId="4FB11726" w14:textId="77777777" w:rsidR="00FC7FB0" w:rsidRPr="00664CF3" w:rsidRDefault="00FC7FB0" w:rsidP="00FC7FB0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57D1FB9F" w14:textId="77777777" w:rsidR="00FC7FB0" w:rsidRPr="00664CF3" w:rsidRDefault="00FC7FB0" w:rsidP="00FC7FB0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2DAEF567" w14:textId="77777777" w:rsidR="00FC7FB0" w:rsidRPr="00664CF3" w:rsidRDefault="00FC7FB0" w:rsidP="00FC7FB0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FC7FB0" w:rsidRPr="00664CF3" w14:paraId="1245EE77" w14:textId="77777777" w:rsidTr="00F053A7">
        <w:tc>
          <w:tcPr>
            <w:tcW w:w="2430" w:type="dxa"/>
          </w:tcPr>
          <w:p w14:paraId="7AEE5D98" w14:textId="77777777" w:rsidR="00FC7FB0" w:rsidRPr="00664CF3" w:rsidRDefault="00FC7FB0" w:rsidP="00FC7FB0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25898DBA" w14:textId="77777777" w:rsidR="00FC7FB0" w:rsidRPr="00664CF3" w:rsidRDefault="00FC7FB0" w:rsidP="00FC7FB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290ED5A3" w14:textId="77777777" w:rsidR="00FC7FB0" w:rsidRPr="00664CF3" w:rsidRDefault="00FC7FB0" w:rsidP="00FC7FB0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</w:tcPr>
          <w:p w14:paraId="3926A97A" w14:textId="77777777" w:rsidR="00FC7FB0" w:rsidRPr="00664CF3" w:rsidRDefault="00FC7FB0" w:rsidP="00FC7FB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1B40904E" w14:textId="77777777" w:rsidR="00FC7FB0" w:rsidRPr="00664CF3" w:rsidRDefault="00FC7FB0" w:rsidP="00FC7FB0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16ECB1CB" w14:textId="77777777" w:rsidR="00FC7FB0" w:rsidRPr="00664CF3" w:rsidRDefault="00FC7FB0" w:rsidP="00FC7FB0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116D67BB" w14:textId="77777777" w:rsidR="00FC7FB0" w:rsidRPr="00664CF3" w:rsidRDefault="00FC7FB0" w:rsidP="00FC7FB0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2D312024" w14:textId="77777777" w:rsidR="00FC7FB0" w:rsidRPr="00664CF3" w:rsidRDefault="00FC7FB0" w:rsidP="00FC7FB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0AAC930" w14:textId="77777777" w:rsidR="00FC7FB0" w:rsidRPr="00664CF3" w:rsidRDefault="00FC7FB0" w:rsidP="00FC7FB0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42F5148C" w14:textId="77777777" w:rsidR="00FC7FB0" w:rsidRPr="00664CF3" w:rsidRDefault="00FC7FB0" w:rsidP="00FC7FB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4F221E18" w14:textId="77777777" w:rsidR="00FC7FB0" w:rsidRPr="00664CF3" w:rsidRDefault="00FC7FB0" w:rsidP="00FC7FB0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6AE95363" w14:textId="77777777" w:rsidR="00FC7FB0" w:rsidRPr="00664CF3" w:rsidRDefault="00FC7FB0" w:rsidP="00FC7FB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1430E08C" w14:textId="77777777" w:rsidR="00FC7FB0" w:rsidRPr="00664CF3" w:rsidRDefault="00FC7FB0" w:rsidP="00FC7FB0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32231DC6" w14:textId="77777777" w:rsidR="00FC7FB0" w:rsidRPr="00664CF3" w:rsidRDefault="00FC7FB0" w:rsidP="00FC7FB0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0839F047" w14:textId="77777777" w:rsidR="00FC7FB0" w:rsidRPr="00664CF3" w:rsidRDefault="00FC7FB0" w:rsidP="00FC7FB0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0" w:type="dxa"/>
          </w:tcPr>
          <w:p w14:paraId="31C381E0" w14:textId="77777777" w:rsidR="00FC7FB0" w:rsidRPr="00664CF3" w:rsidRDefault="00FC7FB0" w:rsidP="00FC7FB0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</w:tcPr>
          <w:p w14:paraId="345A3D0D" w14:textId="77777777" w:rsidR="00FC7FB0" w:rsidRPr="00664CF3" w:rsidRDefault="00FC7FB0" w:rsidP="00FC7FB0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04E4EAED" w14:textId="77777777" w:rsidR="00FC7FB0" w:rsidRPr="00664CF3" w:rsidRDefault="00FC7FB0" w:rsidP="00FC7FB0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D153959" w14:textId="77777777" w:rsidR="00FC7FB0" w:rsidRPr="00664CF3" w:rsidRDefault="00FC7FB0" w:rsidP="00FC7FB0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</w:tbl>
    <w:p w14:paraId="3B00B72D" w14:textId="77777777" w:rsidR="00BA362A" w:rsidRDefault="00BA362A">
      <w:r>
        <w:br w:type="page"/>
      </w:r>
    </w:p>
    <w:tbl>
      <w:tblPr>
        <w:tblW w:w="15210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14"/>
        <w:gridCol w:w="2586"/>
        <w:gridCol w:w="90"/>
        <w:gridCol w:w="1170"/>
        <w:gridCol w:w="90"/>
        <w:gridCol w:w="1170"/>
        <w:gridCol w:w="90"/>
        <w:gridCol w:w="1170"/>
        <w:gridCol w:w="90"/>
        <w:gridCol w:w="1170"/>
        <w:gridCol w:w="90"/>
        <w:gridCol w:w="1170"/>
        <w:gridCol w:w="90"/>
        <w:gridCol w:w="1170"/>
        <w:gridCol w:w="110"/>
        <w:gridCol w:w="1150"/>
        <w:gridCol w:w="90"/>
        <w:gridCol w:w="1170"/>
      </w:tblGrid>
      <w:tr w:rsidR="00805721" w:rsidRPr="00664CF3" w14:paraId="19C1C5B3" w14:textId="77777777" w:rsidTr="00F053A7">
        <w:trPr>
          <w:tblHeader/>
        </w:trPr>
        <w:tc>
          <w:tcPr>
            <w:tcW w:w="2430" w:type="dxa"/>
            <w:vAlign w:val="bottom"/>
          </w:tcPr>
          <w:p w14:paraId="4B8EC024" w14:textId="77777777" w:rsidR="00805721" w:rsidRPr="00664CF3" w:rsidRDefault="00805721" w:rsidP="00F053A7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3E6E116D" w14:textId="77777777" w:rsidR="00805721" w:rsidRPr="00664CF3" w:rsidRDefault="00805721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1F9F4F1A" w14:textId="77777777" w:rsidR="00805721" w:rsidRPr="00664CF3" w:rsidRDefault="00805721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3DAA5D61" w14:textId="77777777" w:rsidR="00805721" w:rsidRPr="00664CF3" w:rsidRDefault="00805721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90" w:type="dxa"/>
            <w:gridSpan w:val="15"/>
          </w:tcPr>
          <w:p w14:paraId="4BCD3046" w14:textId="77777777" w:rsidR="00805721" w:rsidRPr="00664CF3" w:rsidRDefault="00805721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805721" w:rsidRPr="00664CF3" w14:paraId="77AA2366" w14:textId="77777777" w:rsidTr="00F053A7">
        <w:trPr>
          <w:tblHeader/>
        </w:trPr>
        <w:tc>
          <w:tcPr>
            <w:tcW w:w="2430" w:type="dxa"/>
            <w:vAlign w:val="bottom"/>
          </w:tcPr>
          <w:p w14:paraId="39CA1674" w14:textId="77777777" w:rsidR="00805721" w:rsidRPr="00664CF3" w:rsidRDefault="00805721" w:rsidP="00F053A7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18CC4359" w14:textId="77777777" w:rsidR="00805721" w:rsidRPr="00664CF3" w:rsidRDefault="00805721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  <w:vAlign w:val="bottom"/>
          </w:tcPr>
          <w:p w14:paraId="6F4073B0" w14:textId="77777777" w:rsidR="00805721" w:rsidRPr="00664CF3" w:rsidRDefault="00805721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16A31649" w14:textId="77777777" w:rsidR="00805721" w:rsidRPr="00664CF3" w:rsidRDefault="00805721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99A9F00" w14:textId="77777777" w:rsidR="00805721" w:rsidRPr="00664CF3" w:rsidRDefault="00805721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สัดส่วนความเป็นเจ้าของ</w:t>
            </w:r>
          </w:p>
        </w:tc>
        <w:tc>
          <w:tcPr>
            <w:tcW w:w="90" w:type="dxa"/>
          </w:tcPr>
          <w:p w14:paraId="0BD28A7C" w14:textId="77777777" w:rsidR="00805721" w:rsidRPr="00664CF3" w:rsidRDefault="00805721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7177577" w14:textId="77777777" w:rsidR="00805721" w:rsidRPr="00664CF3" w:rsidRDefault="00805721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ทุนชำระแล้ว</w:t>
            </w:r>
          </w:p>
        </w:tc>
        <w:tc>
          <w:tcPr>
            <w:tcW w:w="90" w:type="dxa"/>
          </w:tcPr>
          <w:p w14:paraId="4A021578" w14:textId="77777777" w:rsidR="00805721" w:rsidRPr="00664CF3" w:rsidRDefault="00805721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CFE821F" w14:textId="77777777" w:rsidR="00805721" w:rsidRPr="00664CF3" w:rsidRDefault="00805721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ราคาทุน</w:t>
            </w:r>
          </w:p>
        </w:tc>
        <w:tc>
          <w:tcPr>
            <w:tcW w:w="110" w:type="dxa"/>
          </w:tcPr>
          <w:p w14:paraId="5AD2BDD2" w14:textId="77777777" w:rsidR="00805721" w:rsidRPr="00664CF3" w:rsidRDefault="00805721" w:rsidP="00F053A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10" w:type="dxa"/>
            <w:gridSpan w:val="3"/>
            <w:vAlign w:val="bottom"/>
          </w:tcPr>
          <w:p w14:paraId="61C903F8" w14:textId="77777777" w:rsidR="00805721" w:rsidRPr="00664CF3" w:rsidRDefault="00805721" w:rsidP="00F053A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มูลค่าตามวิธีส่วนได้เสีย</w:t>
            </w:r>
          </w:p>
        </w:tc>
      </w:tr>
      <w:tr w:rsidR="000478A6" w:rsidRPr="00664CF3" w14:paraId="1486C58F" w14:textId="77777777" w:rsidTr="00F053A7">
        <w:trPr>
          <w:trHeight w:val="234"/>
          <w:tblHeader/>
        </w:trPr>
        <w:tc>
          <w:tcPr>
            <w:tcW w:w="2430" w:type="dxa"/>
            <w:vAlign w:val="bottom"/>
          </w:tcPr>
          <w:p w14:paraId="551CE5E2" w14:textId="77777777" w:rsidR="000478A6" w:rsidRPr="00664CF3" w:rsidRDefault="000478A6" w:rsidP="000478A6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50ABE33F" w14:textId="77777777" w:rsidR="000478A6" w:rsidRPr="00664CF3" w:rsidRDefault="000478A6" w:rsidP="000478A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6D39C10D" w14:textId="77777777" w:rsidR="000478A6" w:rsidRPr="00664CF3" w:rsidRDefault="000478A6" w:rsidP="000478A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5BAFEF68" w14:textId="77777777" w:rsidR="000478A6" w:rsidRPr="00664CF3" w:rsidRDefault="000478A6" w:rsidP="000478A6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078040FA" w14:textId="21AB1863" w:rsidR="000478A6" w:rsidRPr="00664CF3" w:rsidRDefault="000478A6" w:rsidP="000478A6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5E496247" w14:textId="77777777" w:rsidR="000478A6" w:rsidRPr="00664CF3" w:rsidRDefault="000478A6" w:rsidP="000478A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404C251F" w14:textId="7DF6AED2" w:rsidR="000478A6" w:rsidRPr="00664CF3" w:rsidRDefault="000478A6" w:rsidP="000478A6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4438DC3F" w14:textId="77777777" w:rsidR="000478A6" w:rsidRPr="00664CF3" w:rsidRDefault="000478A6" w:rsidP="000478A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4662963" w14:textId="19F1B7AD" w:rsidR="000478A6" w:rsidRPr="00664CF3" w:rsidRDefault="000478A6" w:rsidP="000478A6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6E4EA642" w14:textId="77777777" w:rsidR="000478A6" w:rsidRPr="00664CF3" w:rsidRDefault="000478A6" w:rsidP="000478A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A4D3660" w14:textId="57FA8E8B" w:rsidR="000478A6" w:rsidRPr="00664CF3" w:rsidRDefault="000478A6" w:rsidP="000478A6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5F2BD937" w14:textId="77777777" w:rsidR="000478A6" w:rsidRPr="00664CF3" w:rsidRDefault="000478A6" w:rsidP="000478A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3038F2BD" w14:textId="5CAA2D02" w:rsidR="000478A6" w:rsidRPr="00664CF3" w:rsidRDefault="000478A6" w:rsidP="000478A6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13C51BBF" w14:textId="77777777" w:rsidR="000478A6" w:rsidRPr="00664CF3" w:rsidRDefault="000478A6" w:rsidP="000478A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0BC6351F" w14:textId="6A3E18AC" w:rsidR="000478A6" w:rsidRPr="00664CF3" w:rsidRDefault="000478A6" w:rsidP="000478A6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110" w:type="dxa"/>
          </w:tcPr>
          <w:p w14:paraId="4DF0ABB8" w14:textId="77777777" w:rsidR="000478A6" w:rsidRPr="00664CF3" w:rsidRDefault="000478A6" w:rsidP="000478A6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</w:tcPr>
          <w:p w14:paraId="24F89A4C" w14:textId="6A25205C" w:rsidR="000478A6" w:rsidRPr="00664CF3" w:rsidRDefault="000478A6" w:rsidP="000478A6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70441106" w14:textId="77777777" w:rsidR="000478A6" w:rsidRPr="00664CF3" w:rsidRDefault="000478A6" w:rsidP="000478A6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7E4E14F4" w14:textId="59F743B6" w:rsidR="000478A6" w:rsidRPr="00664CF3" w:rsidRDefault="000478A6" w:rsidP="000478A6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</w:tr>
      <w:tr w:rsidR="007D6473" w:rsidRPr="00664CF3" w14:paraId="045B3C4C" w14:textId="77777777" w:rsidTr="00F053A7">
        <w:trPr>
          <w:trHeight w:val="234"/>
          <w:tblHeader/>
        </w:trPr>
        <w:tc>
          <w:tcPr>
            <w:tcW w:w="2430" w:type="dxa"/>
            <w:vAlign w:val="bottom"/>
          </w:tcPr>
          <w:p w14:paraId="70B593F8" w14:textId="77777777" w:rsidR="007D6473" w:rsidRPr="00664CF3" w:rsidRDefault="007D6473" w:rsidP="00F053A7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00FA8011" w14:textId="77777777" w:rsidR="007D6473" w:rsidRPr="00664CF3" w:rsidRDefault="007D6473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250FC01A" w14:textId="77777777" w:rsidR="007D6473" w:rsidRPr="00664CF3" w:rsidRDefault="007D6473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68497A90" w14:textId="77777777" w:rsidR="007D6473" w:rsidRPr="00664CF3" w:rsidRDefault="007D6473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5EFD8D7" w14:textId="1D485BE6" w:rsidR="007D6473" w:rsidRDefault="007D6473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2569</w:t>
            </w:r>
          </w:p>
        </w:tc>
        <w:tc>
          <w:tcPr>
            <w:tcW w:w="90" w:type="dxa"/>
          </w:tcPr>
          <w:p w14:paraId="3D5E8F44" w14:textId="77777777" w:rsidR="007D6473" w:rsidRPr="00664CF3" w:rsidRDefault="007D6473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FAAF167" w14:textId="6994892A" w:rsidR="007D6473" w:rsidRDefault="007D6473" w:rsidP="00F053A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90" w:type="dxa"/>
          </w:tcPr>
          <w:p w14:paraId="0BFBE41F" w14:textId="77777777" w:rsidR="007D6473" w:rsidRPr="00664CF3" w:rsidRDefault="007D6473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96B3BB9" w14:textId="29DD4171" w:rsidR="007D6473" w:rsidRDefault="007D6473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2569</w:t>
            </w:r>
          </w:p>
        </w:tc>
        <w:tc>
          <w:tcPr>
            <w:tcW w:w="90" w:type="dxa"/>
          </w:tcPr>
          <w:p w14:paraId="01DF0679" w14:textId="77777777" w:rsidR="007D6473" w:rsidRPr="00664CF3" w:rsidRDefault="007D6473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407F066" w14:textId="39C21F0D" w:rsidR="007D6473" w:rsidRDefault="007D6473" w:rsidP="00F053A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90" w:type="dxa"/>
          </w:tcPr>
          <w:p w14:paraId="1F9E6BD9" w14:textId="77777777" w:rsidR="007D6473" w:rsidRPr="00664CF3" w:rsidRDefault="007D6473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1B9C38CE" w14:textId="524FAA56" w:rsidR="007D6473" w:rsidRDefault="007D6473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2569</w:t>
            </w:r>
          </w:p>
        </w:tc>
        <w:tc>
          <w:tcPr>
            <w:tcW w:w="90" w:type="dxa"/>
          </w:tcPr>
          <w:p w14:paraId="533BE990" w14:textId="77777777" w:rsidR="007D6473" w:rsidRPr="00664CF3" w:rsidRDefault="007D6473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3C7C1207" w14:textId="3403119A" w:rsidR="007D6473" w:rsidRDefault="007D6473" w:rsidP="00F053A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110" w:type="dxa"/>
          </w:tcPr>
          <w:p w14:paraId="7ECC72C7" w14:textId="77777777" w:rsidR="007D6473" w:rsidRPr="00664CF3" w:rsidRDefault="007D6473" w:rsidP="00F053A7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</w:tcPr>
          <w:p w14:paraId="045C2D24" w14:textId="3A3D1442" w:rsidR="007D6473" w:rsidRDefault="007D6473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2569</w:t>
            </w:r>
          </w:p>
        </w:tc>
        <w:tc>
          <w:tcPr>
            <w:tcW w:w="90" w:type="dxa"/>
          </w:tcPr>
          <w:p w14:paraId="5F3C6078" w14:textId="77777777" w:rsidR="007D6473" w:rsidRPr="00664CF3" w:rsidRDefault="007D6473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2A4DC3BF" w14:textId="7764734E" w:rsidR="007D6473" w:rsidRDefault="007D6473" w:rsidP="00F053A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</w:tr>
      <w:tr w:rsidR="00805721" w:rsidRPr="00664CF3" w14:paraId="228D6E70" w14:textId="77777777" w:rsidTr="00F053A7">
        <w:trPr>
          <w:trHeight w:val="135"/>
          <w:tblHeader/>
        </w:trPr>
        <w:tc>
          <w:tcPr>
            <w:tcW w:w="2430" w:type="dxa"/>
            <w:vAlign w:val="bottom"/>
          </w:tcPr>
          <w:p w14:paraId="1155CE9A" w14:textId="77777777" w:rsidR="00805721" w:rsidRPr="00664CF3" w:rsidRDefault="00805721" w:rsidP="00F053A7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23E3A0A5" w14:textId="77777777" w:rsidR="00805721" w:rsidRPr="00664CF3" w:rsidRDefault="00805721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6E96A458" w14:textId="77777777" w:rsidR="00805721" w:rsidRPr="00664CF3" w:rsidRDefault="00805721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242BABF9" w14:textId="77777777" w:rsidR="00805721" w:rsidRPr="00664CF3" w:rsidRDefault="00805721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3A71276E" w14:textId="77777777" w:rsidR="00805721" w:rsidRPr="00664CF3" w:rsidRDefault="00805721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664CF3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ร้อยละ</w:t>
            </w:r>
            <w:r w:rsidRPr="00664CF3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  <w:tc>
          <w:tcPr>
            <w:tcW w:w="90" w:type="dxa"/>
          </w:tcPr>
          <w:p w14:paraId="220274BD" w14:textId="77777777" w:rsidR="00805721" w:rsidRPr="00664CF3" w:rsidRDefault="00805721" w:rsidP="00F053A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470" w:type="dxa"/>
            <w:gridSpan w:val="11"/>
          </w:tcPr>
          <w:p w14:paraId="53453EF7" w14:textId="77777777" w:rsidR="00805721" w:rsidRPr="00664CF3" w:rsidRDefault="00805721" w:rsidP="00F053A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664CF3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พันบาท</w:t>
            </w:r>
            <w:r w:rsidRPr="00664CF3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805721" w:rsidRPr="00664CF3" w14:paraId="7B83D34B" w14:textId="77777777" w:rsidTr="00F053A7">
        <w:tc>
          <w:tcPr>
            <w:tcW w:w="2430" w:type="dxa"/>
            <w:vAlign w:val="bottom"/>
          </w:tcPr>
          <w:p w14:paraId="26D276F6" w14:textId="77777777" w:rsidR="00805721" w:rsidRPr="00664CF3" w:rsidRDefault="00805721" w:rsidP="00F053A7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บริษัทย่อย</w:t>
            </w:r>
            <w:r w:rsidRPr="00664CF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/>
              </w:rPr>
              <w:t xml:space="preserve"> (</w:t>
            </w:r>
            <w:r w:rsidRPr="00664CF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ต่อ)</w:t>
            </w:r>
          </w:p>
        </w:tc>
        <w:tc>
          <w:tcPr>
            <w:tcW w:w="114" w:type="dxa"/>
          </w:tcPr>
          <w:p w14:paraId="732A7EA6" w14:textId="77777777" w:rsidR="00805721" w:rsidRPr="00664CF3" w:rsidRDefault="00805721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4049AADA" w14:textId="77777777" w:rsidR="00805721" w:rsidRPr="00664CF3" w:rsidRDefault="00805721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652C5378" w14:textId="77777777" w:rsidR="00805721" w:rsidRPr="00664CF3" w:rsidRDefault="00805721" w:rsidP="00F053A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708B2078" w14:textId="77777777" w:rsidR="00805721" w:rsidRPr="00664CF3" w:rsidRDefault="00805721" w:rsidP="00F053A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2469A1CB" w14:textId="77777777" w:rsidR="00805721" w:rsidRPr="00664CF3" w:rsidRDefault="00805721" w:rsidP="00F053A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0370A884" w14:textId="77777777" w:rsidR="00805721" w:rsidRPr="00664CF3" w:rsidRDefault="00805721" w:rsidP="00F053A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13FD732C" w14:textId="77777777" w:rsidR="00805721" w:rsidRPr="00664CF3" w:rsidRDefault="00805721" w:rsidP="00F053A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7D3820B1" w14:textId="77777777" w:rsidR="00805721" w:rsidRPr="00664CF3" w:rsidRDefault="00805721" w:rsidP="00F053A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6D4B31F7" w14:textId="77777777" w:rsidR="00805721" w:rsidRPr="00664CF3" w:rsidRDefault="00805721" w:rsidP="00F053A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78C8C0BF" w14:textId="77777777" w:rsidR="00805721" w:rsidRPr="00664CF3" w:rsidRDefault="00805721" w:rsidP="00F053A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48974E81" w14:textId="77777777" w:rsidR="00805721" w:rsidRPr="00664CF3" w:rsidRDefault="00805721" w:rsidP="00F053A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FAB9316" w14:textId="77777777" w:rsidR="00805721" w:rsidRPr="00664CF3" w:rsidRDefault="00805721" w:rsidP="00F053A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2436A63C" w14:textId="77777777" w:rsidR="00805721" w:rsidRPr="00664CF3" w:rsidRDefault="00805721" w:rsidP="00F053A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F940D5C" w14:textId="77777777" w:rsidR="00805721" w:rsidRPr="00664CF3" w:rsidRDefault="00805721" w:rsidP="00F053A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0" w:type="dxa"/>
          </w:tcPr>
          <w:p w14:paraId="4DD159CA" w14:textId="77777777" w:rsidR="00805721" w:rsidRPr="00664CF3" w:rsidRDefault="00805721" w:rsidP="00F053A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</w:tcPr>
          <w:p w14:paraId="736E6C47" w14:textId="77777777" w:rsidR="00805721" w:rsidRPr="00664CF3" w:rsidRDefault="00805721" w:rsidP="00F053A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6E3CCE16" w14:textId="77777777" w:rsidR="00805721" w:rsidRPr="00664CF3" w:rsidRDefault="00805721" w:rsidP="00F053A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2DBB0A38" w14:textId="77777777" w:rsidR="00805721" w:rsidRPr="00664CF3" w:rsidRDefault="00805721" w:rsidP="00F053A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FC7FB0" w:rsidRPr="00664CF3" w14:paraId="7D627A39" w14:textId="77777777" w:rsidTr="00F053A7">
        <w:tc>
          <w:tcPr>
            <w:tcW w:w="2430" w:type="dxa"/>
          </w:tcPr>
          <w:p w14:paraId="0B4DD2FE" w14:textId="77777777" w:rsidR="00FC7FB0" w:rsidRPr="00664CF3" w:rsidRDefault="00FC7FB0" w:rsidP="00FC7FB0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64CF3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บริษัท เมืองอัจฉริยะ ทีพีไอ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664CF3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จำกัด</w:t>
            </w:r>
          </w:p>
        </w:tc>
        <w:tc>
          <w:tcPr>
            <w:tcW w:w="114" w:type="dxa"/>
          </w:tcPr>
          <w:p w14:paraId="43A41FBB" w14:textId="77777777" w:rsidR="00FC7FB0" w:rsidRPr="00664CF3" w:rsidRDefault="00FC7FB0" w:rsidP="00FC7FB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0A623163" w14:textId="77777777" w:rsidR="00FC7FB0" w:rsidRPr="00664CF3" w:rsidRDefault="00FC7FB0" w:rsidP="00FC7FB0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64CF3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ดำเนินธุจกิจเกี่ยวกับชุมชนและนิคมอุตสาหกรรมทุกประเภท</w:t>
            </w: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br/>
              <w:t>(ยังไม่ได้ดำเนินงาน)</w:t>
            </w:r>
          </w:p>
        </w:tc>
        <w:tc>
          <w:tcPr>
            <w:tcW w:w="90" w:type="dxa"/>
          </w:tcPr>
          <w:p w14:paraId="740D5E61" w14:textId="77777777" w:rsidR="00FC7FB0" w:rsidRPr="00664CF3" w:rsidRDefault="00FC7FB0" w:rsidP="00FC7FB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3FEAB104" w14:textId="5787B15D" w:rsidR="00FC7FB0" w:rsidRPr="00664CF3" w:rsidRDefault="00FC7FB0" w:rsidP="00FC7FB0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97</w:t>
            </w:r>
          </w:p>
        </w:tc>
        <w:tc>
          <w:tcPr>
            <w:tcW w:w="90" w:type="dxa"/>
            <w:vAlign w:val="bottom"/>
          </w:tcPr>
          <w:p w14:paraId="2995B102" w14:textId="77777777" w:rsidR="00FC7FB0" w:rsidRPr="00664CF3" w:rsidRDefault="00FC7FB0" w:rsidP="00FC7FB0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EB4694C" w14:textId="77777777" w:rsidR="00FC7FB0" w:rsidRPr="00664CF3" w:rsidRDefault="00FC7FB0" w:rsidP="00FC7FB0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97</w:t>
            </w:r>
          </w:p>
        </w:tc>
        <w:tc>
          <w:tcPr>
            <w:tcW w:w="90" w:type="dxa"/>
          </w:tcPr>
          <w:p w14:paraId="1A388511" w14:textId="77777777" w:rsidR="00FC7FB0" w:rsidRPr="00664CF3" w:rsidRDefault="00FC7FB0" w:rsidP="00FC7FB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0555ABC8" w14:textId="2B7C9B79" w:rsidR="00FC7FB0" w:rsidRPr="00664CF3" w:rsidRDefault="00FC7FB0" w:rsidP="00FC7FB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42ABB986" w14:textId="77777777" w:rsidR="00FC7FB0" w:rsidRPr="00664CF3" w:rsidRDefault="00FC7FB0" w:rsidP="00FC7FB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0F9276A" w14:textId="77777777" w:rsidR="00FC7FB0" w:rsidRPr="00664CF3" w:rsidRDefault="00FC7FB0" w:rsidP="00FC7FB0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0169F044" w14:textId="77777777" w:rsidR="00FC7FB0" w:rsidRPr="00664CF3" w:rsidRDefault="00FC7FB0" w:rsidP="00FC7FB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833239D" w14:textId="16AF3520" w:rsidR="00FC7FB0" w:rsidRPr="00664CF3" w:rsidRDefault="00FC7FB0" w:rsidP="00FC7FB0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3CEA1FBE" w14:textId="77777777" w:rsidR="00FC7FB0" w:rsidRPr="00664CF3" w:rsidRDefault="00FC7FB0" w:rsidP="00FC7FB0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7CD09BEE" w14:textId="77777777" w:rsidR="00FC7FB0" w:rsidRPr="00664CF3" w:rsidRDefault="00FC7FB0" w:rsidP="00FC7FB0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110" w:type="dxa"/>
          </w:tcPr>
          <w:p w14:paraId="69FAE67B" w14:textId="77777777" w:rsidR="00FC7FB0" w:rsidRPr="00664CF3" w:rsidRDefault="00FC7FB0" w:rsidP="00FC7FB0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</w:tcPr>
          <w:p w14:paraId="5968E19C" w14:textId="0507A1B7" w:rsidR="00FC7FB0" w:rsidRPr="00664CF3" w:rsidRDefault="00FC7FB0" w:rsidP="00FC7FB0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D3F8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93</w:t>
            </w:r>
            <w:r w:rsidR="002E507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0</w:t>
            </w:r>
          </w:p>
        </w:tc>
        <w:tc>
          <w:tcPr>
            <w:tcW w:w="90" w:type="dxa"/>
          </w:tcPr>
          <w:p w14:paraId="27A41137" w14:textId="77777777" w:rsidR="00FC7FB0" w:rsidRPr="00664CF3" w:rsidRDefault="00FC7FB0" w:rsidP="00FC7FB0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C3521E7" w14:textId="2DCC44A6" w:rsidR="00FC7FB0" w:rsidRPr="00664CF3" w:rsidRDefault="00FC7FB0" w:rsidP="00FC7FB0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D3F8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933</w:t>
            </w:r>
          </w:p>
        </w:tc>
      </w:tr>
      <w:tr w:rsidR="00FC7FB0" w:rsidRPr="00664CF3" w14:paraId="0578ACED" w14:textId="77777777" w:rsidTr="00F053A7">
        <w:tc>
          <w:tcPr>
            <w:tcW w:w="2430" w:type="dxa"/>
          </w:tcPr>
          <w:p w14:paraId="45F7DEB5" w14:textId="77777777" w:rsidR="00FC7FB0" w:rsidRPr="00664CF3" w:rsidRDefault="00FC7FB0" w:rsidP="00FC7FB0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114" w:type="dxa"/>
          </w:tcPr>
          <w:p w14:paraId="5127A549" w14:textId="77777777" w:rsidR="00FC7FB0" w:rsidRPr="00664CF3" w:rsidRDefault="00FC7FB0" w:rsidP="00FC7FB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78FCD20F" w14:textId="77777777" w:rsidR="00FC7FB0" w:rsidRPr="00664CF3" w:rsidRDefault="00FC7FB0" w:rsidP="00FC7FB0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ประกอบกิจการผลิตไฟฟ้าจากพลังงานแสงอาทิตย์ 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161382E9" w14:textId="77777777" w:rsidR="00FC7FB0" w:rsidRPr="00664CF3" w:rsidRDefault="00FC7FB0" w:rsidP="00FC7FB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0591E90F" w14:textId="0BAC2FE1" w:rsidR="00FC7FB0" w:rsidRPr="00664CF3" w:rsidRDefault="00FC7FB0" w:rsidP="00FC7FB0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</w:p>
        </w:tc>
        <w:tc>
          <w:tcPr>
            <w:tcW w:w="90" w:type="dxa"/>
            <w:vAlign w:val="bottom"/>
          </w:tcPr>
          <w:p w14:paraId="49A691B5" w14:textId="77777777" w:rsidR="00FC7FB0" w:rsidRPr="00664CF3" w:rsidRDefault="00FC7FB0" w:rsidP="00FC7FB0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16309B82" w14:textId="77777777" w:rsidR="00FC7FB0" w:rsidRPr="00664CF3" w:rsidRDefault="00FC7FB0" w:rsidP="00FC7FB0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</w:p>
        </w:tc>
        <w:tc>
          <w:tcPr>
            <w:tcW w:w="90" w:type="dxa"/>
          </w:tcPr>
          <w:p w14:paraId="61CA7A07" w14:textId="77777777" w:rsidR="00FC7FB0" w:rsidRPr="00664CF3" w:rsidRDefault="00FC7FB0" w:rsidP="00FC7FB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2FB85A67" w14:textId="6665307F" w:rsidR="00FC7FB0" w:rsidRPr="00664CF3" w:rsidRDefault="00FC7FB0" w:rsidP="00FC7FB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4E70DE8F" w14:textId="77777777" w:rsidR="00FC7FB0" w:rsidRPr="00664CF3" w:rsidRDefault="00FC7FB0" w:rsidP="00FC7FB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B16F62E" w14:textId="77777777" w:rsidR="00FC7FB0" w:rsidRPr="00664CF3" w:rsidRDefault="00FC7FB0" w:rsidP="00FC7FB0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1AEF2193" w14:textId="77777777" w:rsidR="00FC7FB0" w:rsidRPr="00664CF3" w:rsidRDefault="00FC7FB0" w:rsidP="00FC7FB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2E7B63A" w14:textId="5A95BEC0" w:rsidR="00FC7FB0" w:rsidRPr="00664CF3" w:rsidRDefault="00FC7FB0" w:rsidP="00FC7FB0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6E46C741" w14:textId="77777777" w:rsidR="00FC7FB0" w:rsidRPr="00664CF3" w:rsidRDefault="00FC7FB0" w:rsidP="00FC7FB0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2C56EFF1" w14:textId="77777777" w:rsidR="00FC7FB0" w:rsidRPr="00664CF3" w:rsidRDefault="00FC7FB0" w:rsidP="00FC7FB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110" w:type="dxa"/>
          </w:tcPr>
          <w:p w14:paraId="1E3FB69C" w14:textId="77777777" w:rsidR="00FC7FB0" w:rsidRPr="00664CF3" w:rsidRDefault="00FC7FB0" w:rsidP="00FC7FB0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</w:tcPr>
          <w:p w14:paraId="0D4D5225" w14:textId="29C9E4D7" w:rsidR="00FC7FB0" w:rsidRPr="00664CF3" w:rsidRDefault="00FC7FB0" w:rsidP="00FC7FB0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61C8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103,</w:t>
            </w:r>
            <w:r w:rsidR="002E507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585</w:t>
            </w:r>
          </w:p>
        </w:tc>
        <w:tc>
          <w:tcPr>
            <w:tcW w:w="90" w:type="dxa"/>
          </w:tcPr>
          <w:p w14:paraId="6A551641" w14:textId="77777777" w:rsidR="00FC7FB0" w:rsidRPr="00664CF3" w:rsidRDefault="00FC7FB0" w:rsidP="00FC7FB0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5D439A05" w14:textId="72B45688" w:rsidR="00FC7FB0" w:rsidRPr="00664CF3" w:rsidRDefault="00FC7FB0" w:rsidP="00FC7FB0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61C8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103,223</w:t>
            </w:r>
          </w:p>
        </w:tc>
      </w:tr>
      <w:tr w:rsidR="00FC7FB0" w:rsidRPr="00664CF3" w14:paraId="354F1676" w14:textId="77777777" w:rsidTr="00F053A7">
        <w:tc>
          <w:tcPr>
            <w:tcW w:w="2430" w:type="dxa"/>
          </w:tcPr>
          <w:p w14:paraId="018EC449" w14:textId="77777777" w:rsidR="00FC7FB0" w:rsidRPr="00664CF3" w:rsidRDefault="00FC7FB0" w:rsidP="00FC7FB0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 w:eastAsia="en-US"/>
              </w:rPr>
            </w:pP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 w:eastAsia="en-US"/>
              </w:rPr>
              <w:t>บริษัท ทีพีไอ พลังลม จำกัด</w:t>
            </w:r>
          </w:p>
        </w:tc>
        <w:tc>
          <w:tcPr>
            <w:tcW w:w="114" w:type="dxa"/>
          </w:tcPr>
          <w:p w14:paraId="5D0CE33C" w14:textId="77777777" w:rsidR="00FC7FB0" w:rsidRPr="00664CF3" w:rsidRDefault="00FC7FB0" w:rsidP="00FC7FB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52764FE9" w14:textId="77777777" w:rsidR="00FC7FB0" w:rsidRPr="00664CF3" w:rsidRDefault="00FC7FB0" w:rsidP="00FC7FB0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 w:eastAsia="en-US"/>
              </w:rPr>
            </w:pP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 w:eastAsia="en-US"/>
              </w:rPr>
              <w:t>ประกอบกิจการผลิตไฟฟ้าจากพลังงานลม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 w:eastAsia="en-US"/>
              </w:rPr>
              <w:t xml:space="preserve"> </w:t>
            </w:r>
            <w:r w:rsidRPr="00664CF3">
              <w:rPr>
                <w:rFonts w:asciiTheme="majorBidi" w:hAnsiTheme="majorBidi" w:cstheme="majorBidi"/>
                <w:sz w:val="27"/>
                <w:szCs w:val="27"/>
                <w:cs/>
                <w:lang w:val="en-US" w:eastAsia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1FE47E28" w14:textId="77777777" w:rsidR="00FC7FB0" w:rsidRPr="00664CF3" w:rsidRDefault="00FC7FB0" w:rsidP="00FC7FB0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1BC87636" w14:textId="67B57E36" w:rsidR="00FC7FB0" w:rsidRPr="00664CF3" w:rsidRDefault="00FC7FB0" w:rsidP="00FC7FB0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97</w:t>
            </w:r>
          </w:p>
        </w:tc>
        <w:tc>
          <w:tcPr>
            <w:tcW w:w="90" w:type="dxa"/>
            <w:vAlign w:val="bottom"/>
          </w:tcPr>
          <w:p w14:paraId="746BB980" w14:textId="77777777" w:rsidR="00FC7FB0" w:rsidRPr="00664CF3" w:rsidRDefault="00FC7FB0" w:rsidP="00FC7FB0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3B85311" w14:textId="77777777" w:rsidR="00FC7FB0" w:rsidRPr="00664CF3" w:rsidRDefault="00FC7FB0" w:rsidP="00FC7FB0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97</w:t>
            </w:r>
          </w:p>
        </w:tc>
        <w:tc>
          <w:tcPr>
            <w:tcW w:w="90" w:type="dxa"/>
          </w:tcPr>
          <w:p w14:paraId="31579ED9" w14:textId="77777777" w:rsidR="00FC7FB0" w:rsidRPr="00664CF3" w:rsidRDefault="00FC7FB0" w:rsidP="00FC7FB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0975C559" w14:textId="5302532C" w:rsidR="00FC7FB0" w:rsidRPr="00664CF3" w:rsidRDefault="00FC7FB0" w:rsidP="00FC7FB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0620AAFF" w14:textId="77777777" w:rsidR="00FC7FB0" w:rsidRPr="00664CF3" w:rsidRDefault="00FC7FB0" w:rsidP="00FC7FB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2E4CACF0" w14:textId="77777777" w:rsidR="00FC7FB0" w:rsidRPr="00664CF3" w:rsidRDefault="00FC7FB0" w:rsidP="00FC7FB0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4E9344C9" w14:textId="77777777" w:rsidR="00FC7FB0" w:rsidRPr="00664CF3" w:rsidRDefault="00FC7FB0" w:rsidP="00FC7FB0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C2A572" w14:textId="3DC3B972" w:rsidR="00FC7FB0" w:rsidRPr="00664CF3" w:rsidRDefault="00FC7FB0" w:rsidP="00FC7FB0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0" w:type="dxa"/>
          </w:tcPr>
          <w:p w14:paraId="0051B267" w14:textId="77777777" w:rsidR="00FC7FB0" w:rsidRPr="00664CF3" w:rsidRDefault="00FC7FB0" w:rsidP="00FC7FB0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35BE6F" w14:textId="77777777" w:rsidR="00FC7FB0" w:rsidRPr="00664CF3" w:rsidRDefault="00FC7FB0" w:rsidP="00FC7FB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110" w:type="dxa"/>
          </w:tcPr>
          <w:p w14:paraId="7DD78ED1" w14:textId="77777777" w:rsidR="00FC7FB0" w:rsidRPr="00664CF3" w:rsidRDefault="00FC7FB0" w:rsidP="00FC7FB0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518EEA73" w14:textId="19CD5010" w:rsidR="00FC7FB0" w:rsidRPr="00664CF3" w:rsidRDefault="00FC7FB0" w:rsidP="00FC7FB0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50D3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934</w:t>
            </w:r>
          </w:p>
        </w:tc>
        <w:tc>
          <w:tcPr>
            <w:tcW w:w="90" w:type="dxa"/>
          </w:tcPr>
          <w:p w14:paraId="72C527CC" w14:textId="77777777" w:rsidR="00FC7FB0" w:rsidRPr="00664CF3" w:rsidRDefault="00FC7FB0" w:rsidP="00FC7FB0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94BE24" w14:textId="61976D2F" w:rsidR="00FC7FB0" w:rsidRPr="00664CF3" w:rsidRDefault="00FC7FB0" w:rsidP="00FC7FB0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50D3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934</w:t>
            </w:r>
          </w:p>
        </w:tc>
      </w:tr>
      <w:tr w:rsidR="00FC7FB0" w:rsidRPr="00664CF3" w14:paraId="0DE58B66" w14:textId="77777777" w:rsidTr="00F053A7">
        <w:tc>
          <w:tcPr>
            <w:tcW w:w="2430" w:type="dxa"/>
          </w:tcPr>
          <w:p w14:paraId="361D8D3A" w14:textId="77777777" w:rsidR="00FC7FB0" w:rsidRPr="00664CF3" w:rsidRDefault="00FC7FB0" w:rsidP="00FC7FB0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4" w:type="dxa"/>
          </w:tcPr>
          <w:p w14:paraId="26BFB42D" w14:textId="77777777" w:rsidR="00FC7FB0" w:rsidRPr="00664CF3" w:rsidRDefault="00FC7FB0" w:rsidP="00FC7FB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236FEE7A" w14:textId="77777777" w:rsidR="00FC7FB0" w:rsidRPr="00664CF3" w:rsidRDefault="00FC7FB0" w:rsidP="00FC7FB0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</w:tcPr>
          <w:p w14:paraId="181C86C7" w14:textId="77777777" w:rsidR="00FC7FB0" w:rsidRPr="00664CF3" w:rsidRDefault="00FC7FB0" w:rsidP="00FC7FB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196B4C93" w14:textId="77777777" w:rsidR="00FC7FB0" w:rsidRPr="00664CF3" w:rsidRDefault="00FC7FB0" w:rsidP="00FC7FB0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4465536E" w14:textId="77777777" w:rsidR="00FC7FB0" w:rsidRPr="00664CF3" w:rsidRDefault="00FC7FB0" w:rsidP="00FC7FB0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7E3E8D5B" w14:textId="77777777" w:rsidR="00FC7FB0" w:rsidRPr="00664CF3" w:rsidRDefault="00FC7FB0" w:rsidP="00FC7FB0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40C1D990" w14:textId="77777777" w:rsidR="00FC7FB0" w:rsidRPr="00664CF3" w:rsidRDefault="00FC7FB0" w:rsidP="00FC7FB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67C44CBE" w14:textId="77777777" w:rsidR="00FC7FB0" w:rsidRPr="00664CF3" w:rsidRDefault="00FC7FB0" w:rsidP="00FC7FB0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70C0F049" w14:textId="77777777" w:rsidR="00FC7FB0" w:rsidRPr="00664CF3" w:rsidRDefault="00FC7FB0" w:rsidP="00FC7FB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34CF0380" w14:textId="77777777" w:rsidR="00FC7FB0" w:rsidRPr="00664CF3" w:rsidRDefault="00FC7FB0" w:rsidP="00FC7FB0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04C61D65" w14:textId="77777777" w:rsidR="00FC7FB0" w:rsidRPr="00664CF3" w:rsidRDefault="00FC7FB0" w:rsidP="00FC7FB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6261A4" w14:textId="32B2D81F" w:rsidR="00FC7FB0" w:rsidRPr="00667385" w:rsidRDefault="002E5071" w:rsidP="00FC7FB0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423,447</w:t>
            </w:r>
          </w:p>
        </w:tc>
        <w:tc>
          <w:tcPr>
            <w:tcW w:w="90" w:type="dxa"/>
          </w:tcPr>
          <w:p w14:paraId="3C48A207" w14:textId="77777777" w:rsidR="00FC7FB0" w:rsidRPr="00664CF3" w:rsidRDefault="00FC7FB0" w:rsidP="00FC7FB0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7CAB07" w14:textId="77777777" w:rsidR="00FC7FB0" w:rsidRPr="00664CF3" w:rsidRDefault="00FC7FB0" w:rsidP="00FC7FB0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423</w:t>
            </w:r>
            <w:r w:rsidRPr="00664CF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447</w:t>
            </w:r>
          </w:p>
        </w:tc>
        <w:tc>
          <w:tcPr>
            <w:tcW w:w="110" w:type="dxa"/>
          </w:tcPr>
          <w:p w14:paraId="4EBA0621" w14:textId="77777777" w:rsidR="00FC7FB0" w:rsidRPr="00664CF3" w:rsidRDefault="00FC7FB0" w:rsidP="00FC7FB0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518A10FB" w14:textId="50C3D749" w:rsidR="00FC7FB0" w:rsidRPr="00664CF3" w:rsidRDefault="002E5071" w:rsidP="00FC7FB0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407,010</w:t>
            </w:r>
          </w:p>
        </w:tc>
        <w:tc>
          <w:tcPr>
            <w:tcW w:w="90" w:type="dxa"/>
          </w:tcPr>
          <w:p w14:paraId="38BA43BA" w14:textId="77777777" w:rsidR="00FC7FB0" w:rsidRPr="00664CF3" w:rsidRDefault="00FC7FB0" w:rsidP="00FC7FB0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C5088A" w14:textId="56AFC744" w:rsidR="00FC7FB0" w:rsidRPr="00664CF3" w:rsidRDefault="00FC7FB0" w:rsidP="00FC7FB0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3435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410,404</w:t>
            </w:r>
          </w:p>
        </w:tc>
      </w:tr>
      <w:tr w:rsidR="00FC7FB0" w:rsidRPr="00664CF3" w14:paraId="3D908F87" w14:textId="77777777" w:rsidTr="00F053A7">
        <w:tc>
          <w:tcPr>
            <w:tcW w:w="2430" w:type="dxa"/>
          </w:tcPr>
          <w:p w14:paraId="3A2185CC" w14:textId="77777777" w:rsidR="00FC7FB0" w:rsidRPr="00664CF3" w:rsidRDefault="00FC7FB0" w:rsidP="00FC7FB0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3316B05D" w14:textId="77777777" w:rsidR="00FC7FB0" w:rsidRPr="00664CF3" w:rsidRDefault="00FC7FB0" w:rsidP="00FC7FB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08789DAE" w14:textId="77777777" w:rsidR="00FC7FB0" w:rsidRPr="00664CF3" w:rsidRDefault="00FC7FB0" w:rsidP="00FC7FB0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</w:tcPr>
          <w:p w14:paraId="1645D10A" w14:textId="77777777" w:rsidR="00FC7FB0" w:rsidRPr="00664CF3" w:rsidRDefault="00FC7FB0" w:rsidP="00FC7FB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0F712249" w14:textId="77777777" w:rsidR="00FC7FB0" w:rsidRPr="00664CF3" w:rsidRDefault="00FC7FB0" w:rsidP="00FC7FB0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023D0019" w14:textId="77777777" w:rsidR="00FC7FB0" w:rsidRPr="00664CF3" w:rsidRDefault="00FC7FB0" w:rsidP="00FC7FB0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79396DAF" w14:textId="77777777" w:rsidR="00FC7FB0" w:rsidRPr="00664CF3" w:rsidRDefault="00FC7FB0" w:rsidP="00FC7FB0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2B31D208" w14:textId="77777777" w:rsidR="00FC7FB0" w:rsidRPr="00664CF3" w:rsidRDefault="00FC7FB0" w:rsidP="00FC7FB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31534643" w14:textId="77777777" w:rsidR="00FC7FB0" w:rsidRPr="00664CF3" w:rsidRDefault="00FC7FB0" w:rsidP="00FC7FB0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62BB4B82" w14:textId="77777777" w:rsidR="00FC7FB0" w:rsidRPr="00664CF3" w:rsidRDefault="00FC7FB0" w:rsidP="00FC7FB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</w:tcPr>
          <w:p w14:paraId="464CABE5" w14:textId="77777777" w:rsidR="00FC7FB0" w:rsidRPr="00664CF3" w:rsidRDefault="00FC7FB0" w:rsidP="00FC7FB0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066B38BA" w14:textId="77777777" w:rsidR="00FC7FB0" w:rsidRPr="00664CF3" w:rsidRDefault="00FC7FB0" w:rsidP="00FC7FB0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A6BE473" w14:textId="77777777" w:rsidR="00FC7FB0" w:rsidRPr="00664CF3" w:rsidRDefault="00FC7FB0" w:rsidP="00FC7FB0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78280869" w14:textId="77777777" w:rsidR="00FC7FB0" w:rsidRPr="00664CF3" w:rsidRDefault="00FC7FB0" w:rsidP="00FC7FB0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2D78EEB" w14:textId="77777777" w:rsidR="00FC7FB0" w:rsidRPr="00664CF3" w:rsidRDefault="00FC7FB0" w:rsidP="00FC7FB0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0" w:type="dxa"/>
          </w:tcPr>
          <w:p w14:paraId="1292A112" w14:textId="77777777" w:rsidR="00FC7FB0" w:rsidRPr="00664CF3" w:rsidRDefault="00FC7FB0" w:rsidP="00FC7FB0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0" w:type="dxa"/>
            <w:tcBorders>
              <w:top w:val="double" w:sz="4" w:space="0" w:color="auto"/>
            </w:tcBorders>
          </w:tcPr>
          <w:p w14:paraId="1E39DEE5" w14:textId="77777777" w:rsidR="00FC7FB0" w:rsidRPr="00664CF3" w:rsidRDefault="00FC7FB0" w:rsidP="00FC7FB0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2D28C93D" w14:textId="77777777" w:rsidR="00FC7FB0" w:rsidRPr="00664CF3" w:rsidRDefault="00FC7FB0" w:rsidP="00FC7FB0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0BCFF08" w14:textId="77777777" w:rsidR="00FC7FB0" w:rsidRPr="00664CF3" w:rsidRDefault="00FC7FB0" w:rsidP="00FC7FB0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</w:tbl>
    <w:p w14:paraId="58C9D195" w14:textId="77777777" w:rsidR="00BA362A" w:rsidRPr="00962D9E" w:rsidRDefault="00BA362A" w:rsidP="00D81476">
      <w:pPr>
        <w:tabs>
          <w:tab w:val="left" w:pos="14940"/>
        </w:tabs>
        <w:ind w:left="45" w:hanging="18"/>
        <w:rPr>
          <w:rFonts w:asciiTheme="majorBidi" w:hAnsiTheme="majorBidi"/>
          <w:sz w:val="30"/>
          <w:szCs w:val="30"/>
        </w:rPr>
      </w:pPr>
    </w:p>
    <w:p w14:paraId="1997A4EE" w14:textId="21669CF8" w:rsidR="0075724C" w:rsidRDefault="00101092" w:rsidP="00715DD1">
      <w:pPr>
        <w:rPr>
          <w:rFonts w:ascii="Angsana New" w:hAnsi="Angsana New"/>
          <w:sz w:val="30"/>
          <w:szCs w:val="30"/>
        </w:rPr>
      </w:pPr>
      <w:r w:rsidRPr="00F570D1">
        <w:rPr>
          <w:rFonts w:asciiTheme="majorBidi" w:hAnsiTheme="majorBidi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ดังนั้นจึงไม่มีราคาที่เปิดเผยต่อสาธารณะ</w:t>
      </w:r>
    </w:p>
    <w:p w14:paraId="289CC60D" w14:textId="77777777" w:rsidR="0075724C" w:rsidRDefault="0075724C" w:rsidP="00704738">
      <w:pPr>
        <w:ind w:left="45" w:hanging="18"/>
        <w:rPr>
          <w:rFonts w:ascii="Angsana New" w:hAnsi="Angsana New"/>
          <w:sz w:val="30"/>
          <w:szCs w:val="30"/>
        </w:rPr>
      </w:pPr>
    </w:p>
    <w:p w14:paraId="06A2D295" w14:textId="6FEAB110" w:rsidR="00101092" w:rsidRPr="00704738" w:rsidRDefault="00101092" w:rsidP="00704738">
      <w:pPr>
        <w:ind w:left="45" w:hanging="18"/>
        <w:rPr>
          <w:rFonts w:ascii="Angsana New" w:hAnsi="Angsana New"/>
          <w:sz w:val="30"/>
          <w:szCs w:val="30"/>
        </w:rPr>
        <w:sectPr w:rsidR="00101092" w:rsidRPr="00704738" w:rsidSect="00F713D3">
          <w:pgSz w:w="16834" w:h="11909" w:orient="landscape" w:code="9"/>
          <w:pgMar w:top="1166" w:right="691" w:bottom="1152" w:left="1166" w:header="706" w:footer="706" w:gutter="0"/>
          <w:cols w:space="737"/>
          <w:docGrid w:linePitch="360"/>
        </w:sectPr>
      </w:pPr>
    </w:p>
    <w:p w14:paraId="5CD4E5C6" w14:textId="77777777" w:rsidR="008A0C12" w:rsidRPr="00916005" w:rsidRDefault="008A0C12" w:rsidP="008A0C12">
      <w:pPr>
        <w:spacing w:line="240" w:lineRule="atLeast"/>
        <w:ind w:right="-108" w:firstLine="540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เงินลงทุนในการร่วมค้า</w:t>
      </w:r>
    </w:p>
    <w:p w14:paraId="6E7FB26C" w14:textId="77777777" w:rsidR="008A0C12" w:rsidRDefault="008A0C12" w:rsidP="00DC2540">
      <w:pPr>
        <w:pStyle w:val="Ang15"/>
      </w:pP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451"/>
        <w:gridCol w:w="1439"/>
        <w:gridCol w:w="270"/>
        <w:gridCol w:w="1470"/>
      </w:tblGrid>
      <w:tr w:rsidR="008A0C12" w:rsidRPr="00D041CF" w14:paraId="4B8BACCF" w14:textId="77777777" w:rsidTr="0027651A">
        <w:trPr>
          <w:tblHeader/>
        </w:trPr>
        <w:tc>
          <w:tcPr>
            <w:tcW w:w="3010" w:type="pct"/>
            <w:vAlign w:val="bottom"/>
          </w:tcPr>
          <w:p w14:paraId="33ECBCBD" w14:textId="5B22025E" w:rsidR="008A0C12" w:rsidRPr="003E0D2B" w:rsidRDefault="0027651A" w:rsidP="0027651A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2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247" w:type="pct"/>
          </w:tcPr>
          <w:p w14:paraId="1C1180E5" w14:textId="77777777" w:rsidR="008A0C12" w:rsidRPr="003E0D2B" w:rsidRDefault="008A0C12" w:rsidP="003E0D2B">
            <w:pPr>
              <w:pStyle w:val="BodyText"/>
              <w:spacing w:after="0" w:line="240" w:lineRule="atLeast"/>
              <w:ind w:left="-10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3" w:type="pct"/>
            <w:gridSpan w:val="3"/>
          </w:tcPr>
          <w:p w14:paraId="668A89AF" w14:textId="77777777" w:rsidR="008A0C12" w:rsidRPr="003E0D2B" w:rsidRDefault="008A0C12" w:rsidP="003E0D2B">
            <w:pPr>
              <w:pStyle w:val="BodyText"/>
              <w:spacing w:after="0" w:line="240" w:lineRule="atLeast"/>
              <w:ind w:left="-10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6BD0FD20" w14:textId="77777777" w:rsidR="008A0C12" w:rsidRPr="003E0D2B" w:rsidRDefault="008A0C12" w:rsidP="003E0D2B">
            <w:pPr>
              <w:pStyle w:val="BodyText"/>
              <w:spacing w:after="0" w:line="240" w:lineRule="atLeast"/>
              <w:ind w:left="-10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0D2B" w:rsidRPr="00D041CF" w14:paraId="7FDBA06B" w14:textId="77777777">
        <w:trPr>
          <w:trHeight w:val="299"/>
          <w:tblHeader/>
        </w:trPr>
        <w:tc>
          <w:tcPr>
            <w:tcW w:w="3010" w:type="pct"/>
          </w:tcPr>
          <w:p w14:paraId="48716886" w14:textId="43D921D1" w:rsidR="003E0D2B" w:rsidRPr="003E0D2B" w:rsidRDefault="00DE4E28" w:rsidP="003E0D2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E4E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478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DE4E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0478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478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7" w:type="pct"/>
          </w:tcPr>
          <w:p w14:paraId="41C3C907" w14:textId="77777777" w:rsidR="003E0D2B" w:rsidRPr="003E0D2B" w:rsidRDefault="003E0D2B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89" w:type="pct"/>
          </w:tcPr>
          <w:p w14:paraId="0F03DE0C" w14:textId="07CAB06F" w:rsidR="003E0D2B" w:rsidRPr="00274E6A" w:rsidRDefault="003277A3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 w:hint="cs"/>
                <w:sz w:val="30"/>
                <w:szCs w:val="30"/>
                <w:cs/>
              </w:rPr>
              <w:t>256</w:t>
            </w:r>
            <w:r w:rsidR="00274E6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9</w:t>
            </w:r>
          </w:p>
        </w:tc>
        <w:tc>
          <w:tcPr>
            <w:tcW w:w="148" w:type="pct"/>
          </w:tcPr>
          <w:p w14:paraId="226A374C" w14:textId="77777777" w:rsidR="003E0D2B" w:rsidRPr="003E0D2B" w:rsidRDefault="003E0D2B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6" w:type="pct"/>
          </w:tcPr>
          <w:p w14:paraId="5FD81648" w14:textId="60914623" w:rsidR="003E0D2B" w:rsidRPr="003E0D2B" w:rsidRDefault="003277A3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 w:hint="cs"/>
                <w:sz w:val="30"/>
                <w:szCs w:val="30"/>
              </w:rPr>
              <w:t>256</w:t>
            </w:r>
            <w:r w:rsidR="00274E6A">
              <w:rPr>
                <w:rFonts w:ascii="Angsana New" w:hAnsi="Angsana New" w:cs="Angsana New (Headings CS)"/>
                <w:sz w:val="30"/>
                <w:szCs w:val="30"/>
              </w:rPr>
              <w:t>8</w:t>
            </w:r>
          </w:p>
        </w:tc>
      </w:tr>
      <w:tr w:rsidR="000A2A18" w:rsidRPr="00D041CF" w14:paraId="6B45E805" w14:textId="77777777">
        <w:trPr>
          <w:trHeight w:val="299"/>
          <w:tblHeader/>
        </w:trPr>
        <w:tc>
          <w:tcPr>
            <w:tcW w:w="3010" w:type="pct"/>
          </w:tcPr>
          <w:p w14:paraId="27A62807" w14:textId="77777777" w:rsidR="000A2A18" w:rsidRPr="003E0D2B" w:rsidRDefault="000A2A18" w:rsidP="003E0D2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7" w:type="pct"/>
          </w:tcPr>
          <w:p w14:paraId="2C5A5176" w14:textId="77777777" w:rsidR="000A2A18" w:rsidRPr="003E0D2B" w:rsidRDefault="000A2A18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43" w:type="pct"/>
            <w:gridSpan w:val="3"/>
          </w:tcPr>
          <w:p w14:paraId="1FF3E932" w14:textId="77777777" w:rsidR="000A2A18" w:rsidRPr="003E0D2B" w:rsidRDefault="000A2A18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2A18" w:rsidRPr="00D041CF" w14:paraId="329A610A" w14:textId="77777777">
        <w:tc>
          <w:tcPr>
            <w:tcW w:w="3010" w:type="pct"/>
          </w:tcPr>
          <w:p w14:paraId="73E3053E" w14:textId="77777777" w:rsidR="000A2A18" w:rsidRPr="003E0D2B" w:rsidRDefault="000A2A18" w:rsidP="003E0D2B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47" w:type="pct"/>
          </w:tcPr>
          <w:p w14:paraId="674D1E6C" w14:textId="77777777" w:rsidR="000A2A18" w:rsidRPr="003E0D2B" w:rsidRDefault="000A2A18" w:rsidP="003E0D2B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9" w:type="pct"/>
          </w:tcPr>
          <w:p w14:paraId="1494FBAA" w14:textId="77777777" w:rsidR="000A2A18" w:rsidRPr="003E0D2B" w:rsidRDefault="000A2A18" w:rsidP="003E0D2B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328767D9" w14:textId="77777777" w:rsidR="000A2A18" w:rsidRPr="003E0D2B" w:rsidRDefault="000A2A18" w:rsidP="003E0D2B">
            <w:pPr>
              <w:tabs>
                <w:tab w:val="decimal" w:pos="877"/>
              </w:tabs>
              <w:spacing w:line="240" w:lineRule="atLeast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6" w:type="pct"/>
          </w:tcPr>
          <w:p w14:paraId="0FA7C76D" w14:textId="77777777" w:rsidR="000A2A18" w:rsidRPr="003E0D2B" w:rsidRDefault="000A2A18" w:rsidP="003E0D2B">
            <w:pPr>
              <w:spacing w:line="240" w:lineRule="atLeast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04B6" w:rsidRPr="00D041CF" w14:paraId="001988D4" w14:textId="77777777">
        <w:tc>
          <w:tcPr>
            <w:tcW w:w="3010" w:type="pct"/>
          </w:tcPr>
          <w:p w14:paraId="67897833" w14:textId="7F026475" w:rsidR="00DC04B6" w:rsidRPr="003E0D2B" w:rsidRDefault="00DC04B6" w:rsidP="00DC04B6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 (Headings CS)" w:hint="cs"/>
                <w:b/>
                <w:bCs/>
                <w:sz w:val="30"/>
                <w:szCs w:val="30"/>
              </w:rPr>
              <w:t>1</w:t>
            </w: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47" w:type="pct"/>
          </w:tcPr>
          <w:p w14:paraId="1FD525E1" w14:textId="77777777" w:rsidR="00DC04B6" w:rsidRPr="003E0D2B" w:rsidRDefault="00DC04B6" w:rsidP="00DC04B6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9" w:type="pct"/>
          </w:tcPr>
          <w:p w14:paraId="4F1AEB0D" w14:textId="5472C313" w:rsidR="00DC04B6" w:rsidRPr="003E0D2B" w:rsidRDefault="00DC04B6" w:rsidP="00DC04B6">
            <w:pPr>
              <w:tabs>
                <w:tab w:val="decimal" w:pos="115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</w:t>
            </w:r>
            <w:r w:rsidRPr="00664C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</w:t>
            </w:r>
          </w:p>
        </w:tc>
        <w:tc>
          <w:tcPr>
            <w:tcW w:w="148" w:type="pct"/>
          </w:tcPr>
          <w:p w14:paraId="56B8220B" w14:textId="77777777" w:rsidR="00DC04B6" w:rsidRPr="003E0D2B" w:rsidRDefault="00DC04B6" w:rsidP="00DC04B6">
            <w:pPr>
              <w:pStyle w:val="1-Number"/>
              <w:tabs>
                <w:tab w:val="clear" w:pos="3735"/>
                <w:tab w:val="decimal" w:pos="1150"/>
              </w:tabs>
              <w:ind w:left="-10" w:right="-110"/>
              <w:jc w:val="left"/>
              <w:rPr>
                <w:b/>
                <w:bCs/>
                <w:lang w:val="en-GB"/>
              </w:rPr>
            </w:pPr>
          </w:p>
        </w:tc>
        <w:tc>
          <w:tcPr>
            <w:tcW w:w="806" w:type="pct"/>
          </w:tcPr>
          <w:p w14:paraId="70FEF568" w14:textId="268AFC79" w:rsidR="00DC04B6" w:rsidRPr="003E0D2B" w:rsidRDefault="00DC04B6" w:rsidP="00DC04B6">
            <w:pPr>
              <w:tabs>
                <w:tab w:val="decimal" w:pos="1254"/>
              </w:tabs>
              <w:spacing w:line="240" w:lineRule="atLeast"/>
              <w:ind w:left="-1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257,794</w:t>
            </w:r>
          </w:p>
        </w:tc>
      </w:tr>
      <w:tr w:rsidR="000478A6" w:rsidRPr="008D1604" w14:paraId="74064178" w14:textId="77777777">
        <w:tc>
          <w:tcPr>
            <w:tcW w:w="3010" w:type="pct"/>
          </w:tcPr>
          <w:p w14:paraId="6E1F4604" w14:textId="47E92174" w:rsidR="000478A6" w:rsidRPr="003E0D2B" w:rsidRDefault="000478A6" w:rsidP="000478A6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ส่วนแบ่งกำไรสุทธิของเงินลงทุนในการร่วมค้า</w:t>
            </w:r>
          </w:p>
        </w:tc>
        <w:tc>
          <w:tcPr>
            <w:tcW w:w="247" w:type="pct"/>
          </w:tcPr>
          <w:p w14:paraId="40CDF91F" w14:textId="77777777" w:rsidR="000478A6" w:rsidRPr="003E0D2B" w:rsidRDefault="000478A6" w:rsidP="000478A6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9" w:type="pct"/>
          </w:tcPr>
          <w:p w14:paraId="38DAE2DE" w14:textId="7BF405C6" w:rsidR="000478A6" w:rsidRPr="003E0D2B" w:rsidRDefault="00FC7FB0" w:rsidP="000478A6">
            <w:pPr>
              <w:tabs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4,522</w:t>
            </w:r>
          </w:p>
        </w:tc>
        <w:tc>
          <w:tcPr>
            <w:tcW w:w="148" w:type="pct"/>
          </w:tcPr>
          <w:p w14:paraId="403E38DD" w14:textId="77777777" w:rsidR="000478A6" w:rsidRPr="003E0D2B" w:rsidRDefault="000478A6" w:rsidP="000478A6">
            <w:pPr>
              <w:pStyle w:val="1-Number"/>
              <w:tabs>
                <w:tab w:val="clear" w:pos="3735"/>
                <w:tab w:val="decimal" w:pos="1150"/>
              </w:tabs>
              <w:ind w:right="-110"/>
              <w:jc w:val="left"/>
            </w:pPr>
          </w:p>
        </w:tc>
        <w:tc>
          <w:tcPr>
            <w:tcW w:w="806" w:type="pct"/>
          </w:tcPr>
          <w:p w14:paraId="2E184470" w14:textId="11A73B49" w:rsidR="000478A6" w:rsidRPr="003E0D2B" w:rsidRDefault="000478A6" w:rsidP="000478A6">
            <w:pPr>
              <w:tabs>
                <w:tab w:val="decimal" w:pos="1254"/>
              </w:tabs>
              <w:spacing w:line="240" w:lineRule="atLeast"/>
              <w:ind w:left="-10" w:right="-110"/>
              <w:rPr>
                <w:rFonts w:ascii="Angsana New" w:hAnsi="Angsana New"/>
                <w:sz w:val="30"/>
                <w:szCs w:val="30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230</w:t>
            </w:r>
          </w:p>
        </w:tc>
      </w:tr>
      <w:tr w:rsidR="000478A6" w:rsidRPr="00D041CF" w14:paraId="1BBC1766" w14:textId="77777777">
        <w:tc>
          <w:tcPr>
            <w:tcW w:w="3010" w:type="pct"/>
          </w:tcPr>
          <w:p w14:paraId="2F0A8F0F" w14:textId="2BD36FD6" w:rsidR="000478A6" w:rsidRPr="003E0D2B" w:rsidRDefault="000478A6" w:rsidP="000478A6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27BA">
              <w:rPr>
                <w:rFonts w:ascii="Angsana New" w:hAnsi="Angsana New" w:cs="Angsana New (Headings CS)" w:hint="cs"/>
                <w:b/>
                <w:bCs/>
                <w:sz w:val="30"/>
                <w:szCs w:val="30"/>
              </w:rPr>
              <w:t>3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0</w:t>
            </w: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7" w:type="pct"/>
          </w:tcPr>
          <w:p w14:paraId="431EECAB" w14:textId="77777777" w:rsidR="000478A6" w:rsidRPr="003E0D2B" w:rsidRDefault="000478A6" w:rsidP="000478A6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double" w:sz="4" w:space="0" w:color="auto"/>
            </w:tcBorders>
          </w:tcPr>
          <w:p w14:paraId="146A3B22" w14:textId="6223BBD9" w:rsidR="000478A6" w:rsidRPr="003E0D2B" w:rsidRDefault="00FC7FB0" w:rsidP="000478A6">
            <w:pPr>
              <w:tabs>
                <w:tab w:val="decimal" w:pos="115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267,671</w:t>
            </w:r>
          </w:p>
        </w:tc>
        <w:tc>
          <w:tcPr>
            <w:tcW w:w="148" w:type="pct"/>
          </w:tcPr>
          <w:p w14:paraId="4A6B471D" w14:textId="77777777" w:rsidR="000478A6" w:rsidRPr="003E0D2B" w:rsidRDefault="000478A6" w:rsidP="000478A6">
            <w:pPr>
              <w:pStyle w:val="1-Number"/>
              <w:tabs>
                <w:tab w:val="clear" w:pos="3735"/>
                <w:tab w:val="decimal" w:pos="1150"/>
              </w:tabs>
              <w:ind w:left="-43" w:right="-110"/>
              <w:jc w:val="left"/>
              <w:rPr>
                <w:b/>
                <w:bCs/>
              </w:rPr>
            </w:pPr>
          </w:p>
        </w:tc>
        <w:tc>
          <w:tcPr>
            <w:tcW w:w="806" w:type="pct"/>
            <w:tcBorders>
              <w:top w:val="single" w:sz="4" w:space="0" w:color="auto"/>
              <w:bottom w:val="double" w:sz="4" w:space="0" w:color="auto"/>
            </w:tcBorders>
          </w:tcPr>
          <w:p w14:paraId="1094137B" w14:textId="505E29B3" w:rsidR="000478A6" w:rsidRPr="003E0D2B" w:rsidRDefault="000478A6" w:rsidP="000478A6">
            <w:pPr>
              <w:tabs>
                <w:tab w:val="decimal" w:pos="1254"/>
              </w:tabs>
              <w:spacing w:line="240" w:lineRule="atLeast"/>
              <w:ind w:left="-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</w:rPr>
              <w:t>261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</w:rPr>
              <w:t>024</w:t>
            </w:r>
          </w:p>
        </w:tc>
      </w:tr>
    </w:tbl>
    <w:p w14:paraId="6A149A4A" w14:textId="77777777" w:rsidR="008A0C12" w:rsidRPr="00633A7A" w:rsidRDefault="008A0C12" w:rsidP="008A0C12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  <w:sectPr w:rsidR="008A0C12" w:rsidRPr="00633A7A" w:rsidSect="000449DD">
          <w:pgSz w:w="11909" w:h="16834" w:code="9"/>
          <w:pgMar w:top="691" w:right="1152" w:bottom="720" w:left="1152" w:header="720" w:footer="720" w:gutter="0"/>
          <w:paperSrc w:first="15" w:other="15"/>
          <w:cols w:space="737"/>
          <w:docGrid w:linePitch="299"/>
        </w:sectPr>
      </w:pPr>
      <w:bookmarkStart w:id="1" w:name="_Hlk126672031"/>
    </w:p>
    <w:bookmarkEnd w:id="1"/>
    <w:tbl>
      <w:tblPr>
        <w:tblW w:w="143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14"/>
        <w:gridCol w:w="2586"/>
        <w:gridCol w:w="90"/>
        <w:gridCol w:w="900"/>
        <w:gridCol w:w="90"/>
        <w:gridCol w:w="900"/>
        <w:gridCol w:w="81"/>
        <w:gridCol w:w="909"/>
        <w:gridCol w:w="72"/>
        <w:gridCol w:w="918"/>
        <w:gridCol w:w="99"/>
        <w:gridCol w:w="981"/>
        <w:gridCol w:w="56"/>
        <w:gridCol w:w="934"/>
        <w:gridCol w:w="95"/>
        <w:gridCol w:w="1075"/>
        <w:gridCol w:w="90"/>
        <w:gridCol w:w="1080"/>
        <w:gridCol w:w="72"/>
        <w:gridCol w:w="18"/>
      </w:tblGrid>
      <w:tr w:rsidR="00E803DE" w:rsidRPr="004F2D3D" w14:paraId="5A970BA3" w14:textId="77777777" w:rsidTr="00CB601C">
        <w:trPr>
          <w:tblHeader/>
        </w:trPr>
        <w:tc>
          <w:tcPr>
            <w:tcW w:w="3150" w:type="dxa"/>
            <w:vAlign w:val="bottom"/>
          </w:tcPr>
          <w:p w14:paraId="22D25087" w14:textId="77777777" w:rsidR="00E803DE" w:rsidRPr="003E0D2B" w:rsidRDefault="00E803DE" w:rsidP="0092041F">
            <w:pPr>
              <w:spacing w:line="240" w:lineRule="atLeast"/>
              <w:ind w:left="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7968196A" w14:textId="77777777" w:rsidR="00E803DE" w:rsidRPr="003E0D2B" w:rsidRDefault="00E803DE" w:rsidP="0092041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29A3F790" w14:textId="77777777" w:rsidR="00E803DE" w:rsidRPr="003E0D2B" w:rsidRDefault="00E803DE" w:rsidP="0092041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125D1320" w14:textId="77777777" w:rsidR="00E803DE" w:rsidRPr="003E0D2B" w:rsidRDefault="00E803DE" w:rsidP="0092041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370" w:type="dxa"/>
            <w:gridSpan w:val="17"/>
          </w:tcPr>
          <w:p w14:paraId="17B374DD" w14:textId="77777777" w:rsidR="00E803DE" w:rsidRPr="003E0D2B" w:rsidRDefault="00E803DE" w:rsidP="0092041F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792F9E" w:rsidRPr="004F2D3D" w14:paraId="28148792" w14:textId="77777777" w:rsidTr="00CB601C">
        <w:trPr>
          <w:gridAfter w:val="1"/>
          <w:wAfter w:w="18" w:type="dxa"/>
          <w:tblHeader/>
        </w:trPr>
        <w:tc>
          <w:tcPr>
            <w:tcW w:w="3150" w:type="dxa"/>
            <w:vAlign w:val="bottom"/>
          </w:tcPr>
          <w:p w14:paraId="22D8DC18" w14:textId="77777777" w:rsidR="00792F9E" w:rsidRPr="003E0D2B" w:rsidRDefault="00792F9E" w:rsidP="0092041F">
            <w:pPr>
              <w:spacing w:line="240" w:lineRule="atLeast"/>
              <w:ind w:left="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74804514" w14:textId="77777777" w:rsidR="00792F9E" w:rsidRPr="003E0D2B" w:rsidRDefault="00792F9E" w:rsidP="0092041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  <w:vAlign w:val="bottom"/>
          </w:tcPr>
          <w:p w14:paraId="77E71197" w14:textId="77777777" w:rsidR="00792F9E" w:rsidRPr="003E0D2B" w:rsidRDefault="00792F9E" w:rsidP="0092041F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769ABB79" w14:textId="77777777" w:rsidR="00792F9E" w:rsidRPr="003E0D2B" w:rsidRDefault="00792F9E" w:rsidP="0092041F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</w:tcPr>
          <w:p w14:paraId="29170745" w14:textId="77777777" w:rsidR="00792F9E" w:rsidRPr="003E0D2B" w:rsidRDefault="00792F9E" w:rsidP="0092041F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</w:rPr>
              <w:t>สัดส่วนความเป็นเจ้าของ</w:t>
            </w:r>
          </w:p>
        </w:tc>
        <w:tc>
          <w:tcPr>
            <w:tcW w:w="81" w:type="dxa"/>
          </w:tcPr>
          <w:p w14:paraId="737EB4B6" w14:textId="77777777" w:rsidR="00792F9E" w:rsidRPr="003E0D2B" w:rsidRDefault="00792F9E" w:rsidP="0092041F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99" w:type="dxa"/>
            <w:gridSpan w:val="3"/>
          </w:tcPr>
          <w:p w14:paraId="5EE7915E" w14:textId="77777777" w:rsidR="00792F9E" w:rsidRPr="003E0D2B" w:rsidRDefault="00792F9E" w:rsidP="0092041F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</w:rPr>
              <w:t>ทุนชำระแล้ว</w:t>
            </w:r>
          </w:p>
        </w:tc>
        <w:tc>
          <w:tcPr>
            <w:tcW w:w="99" w:type="dxa"/>
          </w:tcPr>
          <w:p w14:paraId="74C0A8AC" w14:textId="77777777" w:rsidR="00792F9E" w:rsidRPr="003E0D2B" w:rsidRDefault="00792F9E" w:rsidP="0092041F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71" w:type="dxa"/>
            <w:gridSpan w:val="3"/>
          </w:tcPr>
          <w:p w14:paraId="1E13D369" w14:textId="77777777" w:rsidR="00792F9E" w:rsidRPr="003E0D2B" w:rsidRDefault="00792F9E" w:rsidP="0092041F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95" w:type="dxa"/>
          </w:tcPr>
          <w:p w14:paraId="79A21F9C" w14:textId="77777777" w:rsidR="00792F9E" w:rsidRPr="003E0D2B" w:rsidRDefault="00792F9E" w:rsidP="0092041F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5" w:type="dxa"/>
            <w:gridSpan w:val="3"/>
          </w:tcPr>
          <w:p w14:paraId="5BA393EA" w14:textId="77777777" w:rsidR="00792F9E" w:rsidRPr="003E0D2B" w:rsidRDefault="00792F9E" w:rsidP="0092041F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</w:rPr>
              <w:t>มูลค่าตามวิธีส่วนได้เสีย</w:t>
            </w:r>
          </w:p>
        </w:tc>
        <w:tc>
          <w:tcPr>
            <w:tcW w:w="72" w:type="dxa"/>
          </w:tcPr>
          <w:p w14:paraId="2D6E55BF" w14:textId="77777777" w:rsidR="00792F9E" w:rsidRPr="003E0D2B" w:rsidRDefault="00792F9E" w:rsidP="0092041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0478A6" w:rsidRPr="004F2D3D" w14:paraId="7F587EF8" w14:textId="77777777" w:rsidTr="00CB601C">
        <w:trPr>
          <w:gridAfter w:val="1"/>
          <w:wAfter w:w="18" w:type="dxa"/>
          <w:trHeight w:val="234"/>
          <w:tblHeader/>
        </w:trPr>
        <w:tc>
          <w:tcPr>
            <w:tcW w:w="3150" w:type="dxa"/>
            <w:vAlign w:val="bottom"/>
          </w:tcPr>
          <w:p w14:paraId="36A1A775" w14:textId="77777777" w:rsidR="000478A6" w:rsidRPr="003E0D2B" w:rsidRDefault="000478A6" w:rsidP="000478A6">
            <w:pPr>
              <w:spacing w:line="240" w:lineRule="atLeast"/>
              <w:ind w:left="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72A20EEA" w14:textId="77777777" w:rsidR="000478A6" w:rsidRPr="003E0D2B" w:rsidRDefault="000478A6" w:rsidP="000478A6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4E2317ED" w14:textId="77777777" w:rsidR="000478A6" w:rsidRPr="003E0D2B" w:rsidRDefault="000478A6" w:rsidP="000478A6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3359AEBF" w14:textId="77777777" w:rsidR="000478A6" w:rsidRPr="003E0D2B" w:rsidRDefault="000478A6" w:rsidP="000478A6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1291B273" w14:textId="2BE7E9F3" w:rsidR="000478A6" w:rsidRPr="001F23E9" w:rsidRDefault="000478A6" w:rsidP="000478A6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7A77B02E" w14:textId="77777777" w:rsidR="000478A6" w:rsidRPr="001F23E9" w:rsidRDefault="000478A6" w:rsidP="000478A6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5CAEBCB6" w14:textId="394A03F9" w:rsidR="000478A6" w:rsidRPr="001F23E9" w:rsidRDefault="000478A6" w:rsidP="000478A6">
            <w:pPr>
              <w:spacing w:line="240" w:lineRule="atLeast"/>
              <w:ind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 (Headings CS)" w:hint="cs"/>
                <w:sz w:val="27"/>
                <w:szCs w:val="27"/>
                <w:lang w:val="en-US"/>
              </w:rPr>
              <w:t>31</w:t>
            </w:r>
            <w:r w:rsidRPr="001F23E9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 </w:t>
            </w:r>
            <w:r w:rsidRPr="001F23E9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81" w:type="dxa"/>
          </w:tcPr>
          <w:p w14:paraId="368A7074" w14:textId="77777777" w:rsidR="000478A6" w:rsidRPr="001F23E9" w:rsidRDefault="000478A6" w:rsidP="000478A6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</w:tcPr>
          <w:p w14:paraId="7808DFEA" w14:textId="46AFE1C4" w:rsidR="000478A6" w:rsidRPr="001F23E9" w:rsidRDefault="000478A6" w:rsidP="000478A6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72" w:type="dxa"/>
          </w:tcPr>
          <w:p w14:paraId="078302AE" w14:textId="77777777" w:rsidR="000478A6" w:rsidRPr="001F23E9" w:rsidRDefault="000478A6" w:rsidP="000478A6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</w:tcPr>
          <w:p w14:paraId="480A8BA0" w14:textId="33697655" w:rsidR="000478A6" w:rsidRPr="001F23E9" w:rsidRDefault="000478A6" w:rsidP="000478A6">
            <w:pPr>
              <w:spacing w:line="240" w:lineRule="atLeast"/>
              <w:ind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 (Headings CS)" w:hint="cs"/>
                <w:sz w:val="27"/>
                <w:szCs w:val="27"/>
                <w:lang w:val="en-US"/>
              </w:rPr>
              <w:t>31</w:t>
            </w:r>
            <w:r w:rsidRPr="001F23E9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 </w:t>
            </w:r>
            <w:r w:rsidRPr="001F23E9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9" w:type="dxa"/>
          </w:tcPr>
          <w:p w14:paraId="579B5EBA" w14:textId="77777777" w:rsidR="000478A6" w:rsidRPr="001F23E9" w:rsidRDefault="000478A6" w:rsidP="000478A6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</w:tcPr>
          <w:p w14:paraId="7E8DEB18" w14:textId="3CF814D2" w:rsidR="000478A6" w:rsidRPr="001F23E9" w:rsidRDefault="000478A6" w:rsidP="000478A6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56" w:type="dxa"/>
          </w:tcPr>
          <w:p w14:paraId="2580FCA5" w14:textId="77777777" w:rsidR="000478A6" w:rsidRPr="003E0D2B" w:rsidRDefault="000478A6" w:rsidP="000478A6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</w:tcPr>
          <w:p w14:paraId="60690268" w14:textId="458C9A58" w:rsidR="000478A6" w:rsidRPr="003E0D2B" w:rsidRDefault="000478A6" w:rsidP="000478A6">
            <w:pPr>
              <w:spacing w:line="240" w:lineRule="atLeast"/>
              <w:ind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 (Headings CS)" w:hint="cs"/>
                <w:sz w:val="27"/>
                <w:szCs w:val="27"/>
                <w:lang w:val="en-US"/>
              </w:rPr>
              <w:t>31</w:t>
            </w:r>
            <w:r w:rsidRPr="001F23E9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 </w:t>
            </w:r>
            <w:r w:rsidRPr="001F23E9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5" w:type="dxa"/>
          </w:tcPr>
          <w:p w14:paraId="378E4006" w14:textId="77777777" w:rsidR="000478A6" w:rsidRPr="003E0D2B" w:rsidRDefault="000478A6" w:rsidP="000478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</w:tcPr>
          <w:p w14:paraId="673B03C3" w14:textId="03B4E9D2" w:rsidR="000478A6" w:rsidRPr="001F23E9" w:rsidRDefault="000478A6" w:rsidP="000478A6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5E0C4B05" w14:textId="77777777" w:rsidR="000478A6" w:rsidRPr="003E0D2B" w:rsidRDefault="000478A6" w:rsidP="000478A6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</w:tcPr>
          <w:p w14:paraId="18A6F056" w14:textId="39A75C8F" w:rsidR="000478A6" w:rsidRPr="003E0D2B" w:rsidRDefault="000478A6" w:rsidP="000478A6">
            <w:pPr>
              <w:spacing w:line="240" w:lineRule="atLeast"/>
              <w:ind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 w:cs="Angsana New (Headings CS)" w:hint="cs"/>
                <w:sz w:val="27"/>
                <w:szCs w:val="27"/>
                <w:lang w:val="en-US"/>
              </w:rPr>
              <w:t>31</w:t>
            </w:r>
            <w:r w:rsidRPr="001F23E9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 </w:t>
            </w:r>
            <w:r w:rsidRPr="001F23E9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72" w:type="dxa"/>
          </w:tcPr>
          <w:p w14:paraId="575ECDD6" w14:textId="77777777" w:rsidR="000478A6" w:rsidRPr="003E0D2B" w:rsidRDefault="000478A6" w:rsidP="000478A6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4E1A28" w:rsidRPr="004F2D3D" w14:paraId="4F1BD4CE" w14:textId="77777777" w:rsidTr="00CB601C">
        <w:trPr>
          <w:gridAfter w:val="1"/>
          <w:wAfter w:w="18" w:type="dxa"/>
          <w:trHeight w:val="234"/>
          <w:tblHeader/>
        </w:trPr>
        <w:tc>
          <w:tcPr>
            <w:tcW w:w="3150" w:type="dxa"/>
            <w:vAlign w:val="bottom"/>
          </w:tcPr>
          <w:p w14:paraId="010BE177" w14:textId="77777777" w:rsidR="004E1A28" w:rsidRPr="003E0D2B" w:rsidRDefault="004E1A28" w:rsidP="004E1A28">
            <w:pPr>
              <w:spacing w:line="240" w:lineRule="atLeast"/>
              <w:ind w:left="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3FD53EF7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72DD4E10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2F08BA4B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7CDF9A19" w14:textId="031C08A6" w:rsidR="004E1A28" w:rsidRPr="003E0D2B" w:rsidRDefault="004E1A28" w:rsidP="004E1A28">
            <w:pPr>
              <w:spacing w:line="240" w:lineRule="atLeast"/>
              <w:ind w:left="-1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</w:p>
        </w:tc>
        <w:tc>
          <w:tcPr>
            <w:tcW w:w="90" w:type="dxa"/>
          </w:tcPr>
          <w:p w14:paraId="29279C88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6FACD329" w14:textId="23BBF9CB" w:rsidR="004E1A28" w:rsidRPr="003E0D2B" w:rsidRDefault="004E1A28" w:rsidP="004E1A28">
            <w:pPr>
              <w:spacing w:line="240" w:lineRule="atLeast"/>
              <w:ind w:left="-10"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2568</w:t>
            </w:r>
          </w:p>
        </w:tc>
        <w:tc>
          <w:tcPr>
            <w:tcW w:w="81" w:type="dxa"/>
          </w:tcPr>
          <w:p w14:paraId="542DD038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</w:tcPr>
          <w:p w14:paraId="7C99C5CA" w14:textId="23F452C7" w:rsidR="004E1A28" w:rsidRPr="003E0D2B" w:rsidRDefault="004E1A28" w:rsidP="004E1A28">
            <w:pPr>
              <w:spacing w:line="240" w:lineRule="atLeast"/>
              <w:ind w:left="-1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</w:p>
        </w:tc>
        <w:tc>
          <w:tcPr>
            <w:tcW w:w="72" w:type="dxa"/>
          </w:tcPr>
          <w:p w14:paraId="3245C13B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</w:tcPr>
          <w:p w14:paraId="3912CF2C" w14:textId="009E4B4F" w:rsidR="004E1A28" w:rsidRPr="003E0D2B" w:rsidRDefault="004E1A28" w:rsidP="004E1A28">
            <w:pPr>
              <w:spacing w:line="240" w:lineRule="atLeast"/>
              <w:ind w:left="-10"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2568</w:t>
            </w:r>
          </w:p>
        </w:tc>
        <w:tc>
          <w:tcPr>
            <w:tcW w:w="99" w:type="dxa"/>
          </w:tcPr>
          <w:p w14:paraId="21A2A38D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</w:tcPr>
          <w:p w14:paraId="77692685" w14:textId="54CDF638" w:rsidR="004E1A28" w:rsidRPr="003E0D2B" w:rsidRDefault="004E1A28" w:rsidP="004E1A28">
            <w:pPr>
              <w:spacing w:line="240" w:lineRule="atLeast"/>
              <w:ind w:left="-1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</w:p>
        </w:tc>
        <w:tc>
          <w:tcPr>
            <w:tcW w:w="56" w:type="dxa"/>
          </w:tcPr>
          <w:p w14:paraId="17F7B567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</w:tcPr>
          <w:p w14:paraId="14F6F847" w14:textId="1EEBB2EF" w:rsidR="004E1A28" w:rsidRPr="003E0D2B" w:rsidRDefault="004E1A28" w:rsidP="004E1A28">
            <w:pPr>
              <w:spacing w:line="240" w:lineRule="atLeast"/>
              <w:ind w:left="-10"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2568</w:t>
            </w:r>
          </w:p>
        </w:tc>
        <w:tc>
          <w:tcPr>
            <w:tcW w:w="95" w:type="dxa"/>
          </w:tcPr>
          <w:p w14:paraId="619F76AF" w14:textId="77777777" w:rsidR="004E1A28" w:rsidRPr="003E0D2B" w:rsidRDefault="004E1A28" w:rsidP="004E1A28">
            <w:pPr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</w:tcPr>
          <w:p w14:paraId="3D990EEF" w14:textId="5584665F" w:rsidR="004E1A28" w:rsidRPr="003E0D2B" w:rsidRDefault="004E1A28" w:rsidP="004E1A28">
            <w:pPr>
              <w:spacing w:line="240" w:lineRule="atLeast"/>
              <w:ind w:left="-1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</w:p>
        </w:tc>
        <w:tc>
          <w:tcPr>
            <w:tcW w:w="90" w:type="dxa"/>
          </w:tcPr>
          <w:p w14:paraId="33DECE3A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</w:tcPr>
          <w:p w14:paraId="059A5407" w14:textId="04DAF9CA" w:rsidR="004E1A28" w:rsidRPr="003E0D2B" w:rsidRDefault="004E1A28" w:rsidP="004E1A28">
            <w:pPr>
              <w:spacing w:line="240" w:lineRule="atLeast"/>
              <w:ind w:left="-10"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2568</w:t>
            </w:r>
          </w:p>
        </w:tc>
        <w:tc>
          <w:tcPr>
            <w:tcW w:w="72" w:type="dxa"/>
          </w:tcPr>
          <w:p w14:paraId="0C963290" w14:textId="77777777" w:rsidR="004E1A28" w:rsidRPr="003E0D2B" w:rsidRDefault="004E1A28" w:rsidP="004E1A28">
            <w:pPr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4E1A28" w:rsidRPr="004F2D3D" w14:paraId="4CA7BD21" w14:textId="77777777" w:rsidTr="00CB601C">
        <w:trPr>
          <w:trHeight w:val="135"/>
          <w:tblHeader/>
        </w:trPr>
        <w:tc>
          <w:tcPr>
            <w:tcW w:w="3150" w:type="dxa"/>
            <w:vAlign w:val="bottom"/>
          </w:tcPr>
          <w:p w14:paraId="79BFB46E" w14:textId="77777777" w:rsidR="004E1A28" w:rsidRPr="003E0D2B" w:rsidRDefault="004E1A28" w:rsidP="004E1A28">
            <w:pPr>
              <w:spacing w:line="240" w:lineRule="atLeast"/>
              <w:ind w:left="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</w:tcPr>
          <w:p w14:paraId="4A79D8BF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3F7CE9BC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361F9CAD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</w:tcPr>
          <w:p w14:paraId="75CA6858" w14:textId="77777777" w:rsidR="004E1A28" w:rsidRPr="003E0D2B" w:rsidRDefault="004E1A28" w:rsidP="004E1A28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lang w:val="en-US"/>
              </w:rPr>
              <w:t>(</w:t>
            </w: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cs/>
                <w:lang w:val="en-US"/>
              </w:rPr>
              <w:t>ร้อยละ</w:t>
            </w: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lang w:val="en-US"/>
              </w:rPr>
              <w:t>)</w:t>
            </w:r>
          </w:p>
        </w:tc>
        <w:tc>
          <w:tcPr>
            <w:tcW w:w="81" w:type="dxa"/>
          </w:tcPr>
          <w:p w14:paraId="7111ED74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6399" w:type="dxa"/>
            <w:gridSpan w:val="13"/>
          </w:tcPr>
          <w:p w14:paraId="57CF7426" w14:textId="77777777" w:rsidR="004E1A28" w:rsidRPr="003E0D2B" w:rsidRDefault="004E1A28" w:rsidP="004E1A28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lang w:val="en-US"/>
              </w:rPr>
              <w:t>(</w:t>
            </w: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cs/>
                <w:lang w:val="en-US"/>
              </w:rPr>
              <w:t>พันบาท</w:t>
            </w: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4E1A28" w:rsidRPr="004F2D3D" w14:paraId="23F3BD75" w14:textId="77777777" w:rsidTr="00CB601C">
        <w:trPr>
          <w:gridAfter w:val="1"/>
          <w:wAfter w:w="18" w:type="dxa"/>
        </w:trPr>
        <w:tc>
          <w:tcPr>
            <w:tcW w:w="3150" w:type="dxa"/>
            <w:vAlign w:val="bottom"/>
          </w:tcPr>
          <w:p w14:paraId="5A0F8755" w14:textId="77777777" w:rsidR="004E1A28" w:rsidRPr="003E0D2B" w:rsidRDefault="004E1A28" w:rsidP="004E1A28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การร่วมค้า</w:t>
            </w:r>
          </w:p>
        </w:tc>
        <w:tc>
          <w:tcPr>
            <w:tcW w:w="114" w:type="dxa"/>
          </w:tcPr>
          <w:p w14:paraId="20C7BABF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2953F653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151D85D4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28A3C7EB" w14:textId="77777777" w:rsidR="004E1A28" w:rsidRPr="003E0D2B" w:rsidRDefault="004E1A28" w:rsidP="004E1A28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2E395B2A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696B1719" w14:textId="77777777" w:rsidR="004E1A28" w:rsidRPr="003E0D2B" w:rsidRDefault="004E1A28" w:rsidP="004E1A28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</w:tcPr>
          <w:p w14:paraId="4C6206CD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</w:tcPr>
          <w:p w14:paraId="67ABD5D0" w14:textId="77777777" w:rsidR="004E1A28" w:rsidRPr="003E0D2B" w:rsidRDefault="004E1A28" w:rsidP="004E1A28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</w:tcPr>
          <w:p w14:paraId="4636899E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</w:tcPr>
          <w:p w14:paraId="354A524F" w14:textId="77777777" w:rsidR="004E1A28" w:rsidRPr="003E0D2B" w:rsidRDefault="004E1A28" w:rsidP="004E1A28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</w:tcPr>
          <w:p w14:paraId="7F44675A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</w:tcPr>
          <w:p w14:paraId="7E3DF2E9" w14:textId="77777777" w:rsidR="004E1A28" w:rsidRPr="003E0D2B" w:rsidRDefault="004E1A28" w:rsidP="004E1A28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</w:tcPr>
          <w:p w14:paraId="299CC15E" w14:textId="77777777" w:rsidR="004E1A28" w:rsidRPr="003E0D2B" w:rsidRDefault="004E1A28" w:rsidP="004E1A28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</w:tcPr>
          <w:p w14:paraId="7DB2FC33" w14:textId="77777777" w:rsidR="004E1A28" w:rsidRPr="003E0D2B" w:rsidRDefault="004E1A28" w:rsidP="004E1A28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</w:tcPr>
          <w:p w14:paraId="5682348D" w14:textId="77777777" w:rsidR="004E1A28" w:rsidRPr="003E0D2B" w:rsidRDefault="004E1A28" w:rsidP="004E1A28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</w:tcPr>
          <w:p w14:paraId="5C26E129" w14:textId="77777777" w:rsidR="004E1A28" w:rsidRPr="003E0D2B" w:rsidRDefault="004E1A28" w:rsidP="004E1A28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5A98B6DD" w14:textId="77777777" w:rsidR="004E1A28" w:rsidRPr="003E0D2B" w:rsidRDefault="004E1A28" w:rsidP="004E1A28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</w:tcPr>
          <w:p w14:paraId="2FAC1560" w14:textId="77777777" w:rsidR="004E1A28" w:rsidRPr="003E0D2B" w:rsidRDefault="004E1A28" w:rsidP="004E1A28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</w:tcPr>
          <w:p w14:paraId="77BCDC96" w14:textId="77777777" w:rsidR="004E1A28" w:rsidRPr="003E0D2B" w:rsidRDefault="004E1A28" w:rsidP="004E1A28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FC7FB0" w:rsidRPr="004F2D3D" w14:paraId="5643CF8A" w14:textId="77777777" w:rsidTr="00CB601C">
        <w:trPr>
          <w:gridAfter w:val="1"/>
          <w:wAfter w:w="18" w:type="dxa"/>
        </w:trPr>
        <w:tc>
          <w:tcPr>
            <w:tcW w:w="3150" w:type="dxa"/>
          </w:tcPr>
          <w:p w14:paraId="58B80007" w14:textId="77777777" w:rsidR="00FC7FB0" w:rsidRPr="003E0D2B" w:rsidRDefault="00FC7FB0" w:rsidP="00FC7FB0">
            <w:pPr>
              <w:tabs>
                <w:tab w:val="left" w:pos="180"/>
              </w:tabs>
              <w:spacing w:line="240" w:lineRule="atLeast"/>
              <w:ind w:left="180" w:hanging="180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US"/>
              </w:rPr>
              <w:t>บริษัท อี แอนด์ ที พลังงานหมุนเวียน จำกัด</w:t>
            </w:r>
          </w:p>
        </w:tc>
        <w:tc>
          <w:tcPr>
            <w:tcW w:w="114" w:type="dxa"/>
          </w:tcPr>
          <w:p w14:paraId="25E5F42C" w14:textId="77777777" w:rsidR="00FC7FB0" w:rsidRPr="003E0D2B" w:rsidRDefault="00FC7FB0" w:rsidP="00FC7FB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01D4F77B" w14:textId="77777777" w:rsidR="00FC7FB0" w:rsidRPr="003E0D2B" w:rsidRDefault="00FC7FB0" w:rsidP="00FC7FB0">
            <w:pPr>
              <w:spacing w:line="240" w:lineRule="atLeas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ประกอบกิจการผลิตไฟฟ้าจากพลังงานหมุนเวียน</w:t>
            </w:r>
          </w:p>
        </w:tc>
        <w:tc>
          <w:tcPr>
            <w:tcW w:w="90" w:type="dxa"/>
          </w:tcPr>
          <w:p w14:paraId="6226E5B3" w14:textId="77777777" w:rsidR="00FC7FB0" w:rsidRPr="003E0D2B" w:rsidRDefault="00FC7FB0" w:rsidP="00FC7FB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0946F0D4" w14:textId="2B9E468E" w:rsidR="00FC7FB0" w:rsidRPr="003E0D2B" w:rsidRDefault="00FC7FB0" w:rsidP="00FC7FB0">
            <w:pPr>
              <w:tabs>
                <w:tab w:val="decimal" w:pos="5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49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</w:p>
        </w:tc>
        <w:tc>
          <w:tcPr>
            <w:tcW w:w="90" w:type="dxa"/>
          </w:tcPr>
          <w:p w14:paraId="0191B59C" w14:textId="77777777" w:rsidR="00FC7FB0" w:rsidRPr="003E0D2B" w:rsidRDefault="00FC7FB0" w:rsidP="00FC7FB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4DF0C4D0" w14:textId="58C79C3A" w:rsidR="00FC7FB0" w:rsidRPr="003E0D2B" w:rsidRDefault="00FC7FB0" w:rsidP="00FC7FB0">
            <w:pPr>
              <w:tabs>
                <w:tab w:val="decimal" w:pos="5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49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.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</w:t>
            </w:r>
          </w:p>
        </w:tc>
        <w:tc>
          <w:tcPr>
            <w:tcW w:w="81" w:type="dxa"/>
          </w:tcPr>
          <w:p w14:paraId="28BB40AC" w14:textId="77777777" w:rsidR="00FC7FB0" w:rsidRPr="003E0D2B" w:rsidRDefault="00FC7FB0" w:rsidP="00FC7FB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</w:tcPr>
          <w:p w14:paraId="32ACD503" w14:textId="2EE2E887" w:rsidR="00FC7FB0" w:rsidRPr="003E0D2B" w:rsidRDefault="00FC7FB0" w:rsidP="00FC7FB0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250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72" w:type="dxa"/>
          </w:tcPr>
          <w:p w14:paraId="2B74955B" w14:textId="77777777" w:rsidR="00FC7FB0" w:rsidRPr="003E0D2B" w:rsidRDefault="00FC7FB0" w:rsidP="00FC7FB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</w:tcPr>
          <w:p w14:paraId="32927F8E" w14:textId="5F12A0F7" w:rsidR="00FC7FB0" w:rsidRPr="003E0D2B" w:rsidRDefault="00FC7FB0" w:rsidP="00FC7FB0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250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9" w:type="dxa"/>
          </w:tcPr>
          <w:p w14:paraId="3934269B" w14:textId="77777777" w:rsidR="00FC7FB0" w:rsidRPr="003E0D2B" w:rsidRDefault="00FC7FB0" w:rsidP="00FC7FB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20B9CEBE" w14:textId="7B754311" w:rsidR="00FC7FB0" w:rsidRPr="003E0D2B" w:rsidRDefault="00FC7FB0" w:rsidP="00FC7FB0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250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56" w:type="dxa"/>
          </w:tcPr>
          <w:p w14:paraId="133D1EFA" w14:textId="77777777" w:rsidR="00FC7FB0" w:rsidRPr="003E0D2B" w:rsidRDefault="00FC7FB0" w:rsidP="00FC7FB0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2ADA0908" w14:textId="544DA79D" w:rsidR="00FC7FB0" w:rsidRPr="003E0D2B" w:rsidRDefault="00FC7FB0" w:rsidP="00FC7FB0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250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5" w:type="dxa"/>
          </w:tcPr>
          <w:p w14:paraId="099931D4" w14:textId="77777777" w:rsidR="00FC7FB0" w:rsidRPr="003E0D2B" w:rsidRDefault="00FC7FB0" w:rsidP="00FC7FB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55195527" w14:textId="322D1694" w:rsidR="00FC7FB0" w:rsidRPr="00A03DB2" w:rsidRDefault="00FC7FB0" w:rsidP="00FC7FB0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267,671</w:t>
            </w:r>
          </w:p>
        </w:tc>
        <w:tc>
          <w:tcPr>
            <w:tcW w:w="90" w:type="dxa"/>
          </w:tcPr>
          <w:p w14:paraId="47E4896A" w14:textId="77777777" w:rsidR="00FC7FB0" w:rsidRPr="003E0D2B" w:rsidRDefault="00FC7FB0" w:rsidP="00FC7FB0">
            <w:pPr>
              <w:spacing w:line="240" w:lineRule="atLeast"/>
              <w:ind w:left="-46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7895F4" w14:textId="5BA7F6E8" w:rsidR="00FC7FB0" w:rsidRPr="003E0D2B" w:rsidRDefault="00FC7FB0" w:rsidP="00FC7FB0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263</w:t>
            </w:r>
            <w:r w:rsidRPr="00664CF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149</w:t>
            </w:r>
          </w:p>
        </w:tc>
        <w:tc>
          <w:tcPr>
            <w:tcW w:w="72" w:type="dxa"/>
          </w:tcPr>
          <w:p w14:paraId="1E1D8171" w14:textId="77777777" w:rsidR="00FC7FB0" w:rsidRPr="003E0D2B" w:rsidRDefault="00FC7FB0" w:rsidP="00FC7FB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FC7FB0" w:rsidRPr="004F2D3D" w14:paraId="1F041A4F" w14:textId="77777777" w:rsidTr="00CB601C">
        <w:trPr>
          <w:gridAfter w:val="1"/>
          <w:wAfter w:w="18" w:type="dxa"/>
        </w:trPr>
        <w:tc>
          <w:tcPr>
            <w:tcW w:w="3150" w:type="dxa"/>
          </w:tcPr>
          <w:p w14:paraId="027DCE4F" w14:textId="77777777" w:rsidR="00FC7FB0" w:rsidRPr="003E0D2B" w:rsidRDefault="00FC7FB0" w:rsidP="00FC7FB0">
            <w:pPr>
              <w:tabs>
                <w:tab w:val="left" w:pos="270"/>
              </w:tabs>
              <w:spacing w:line="240" w:lineRule="atLeast"/>
              <w:ind w:left="180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3E0D2B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4" w:type="dxa"/>
          </w:tcPr>
          <w:p w14:paraId="2F6069C4" w14:textId="77777777" w:rsidR="00FC7FB0" w:rsidRPr="003E0D2B" w:rsidRDefault="00FC7FB0" w:rsidP="00FC7FB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586" w:type="dxa"/>
          </w:tcPr>
          <w:p w14:paraId="20C65F78" w14:textId="77777777" w:rsidR="00FC7FB0" w:rsidRPr="003E0D2B" w:rsidRDefault="00FC7FB0" w:rsidP="00FC7FB0">
            <w:pPr>
              <w:spacing w:line="240" w:lineRule="atLeas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75495236" w14:textId="77777777" w:rsidR="00FC7FB0" w:rsidRPr="003E0D2B" w:rsidRDefault="00FC7FB0" w:rsidP="00FC7FB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18E3D6BC" w14:textId="77777777" w:rsidR="00FC7FB0" w:rsidRPr="003E0D2B" w:rsidRDefault="00FC7FB0" w:rsidP="00FC7FB0">
            <w:pPr>
              <w:tabs>
                <w:tab w:val="decimal" w:pos="5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</w:tcPr>
          <w:p w14:paraId="77B19A2C" w14:textId="77777777" w:rsidR="00FC7FB0" w:rsidRPr="003E0D2B" w:rsidRDefault="00FC7FB0" w:rsidP="00FC7FB0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</w:tcPr>
          <w:p w14:paraId="73748CCE" w14:textId="77777777" w:rsidR="00FC7FB0" w:rsidRPr="003E0D2B" w:rsidRDefault="00FC7FB0" w:rsidP="00FC7FB0">
            <w:pPr>
              <w:tabs>
                <w:tab w:val="decimal" w:pos="5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</w:tcPr>
          <w:p w14:paraId="594AC0BB" w14:textId="77777777" w:rsidR="00FC7FB0" w:rsidRPr="003E0D2B" w:rsidRDefault="00FC7FB0" w:rsidP="00FC7FB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</w:tcPr>
          <w:p w14:paraId="23D0B68E" w14:textId="77777777" w:rsidR="00FC7FB0" w:rsidRPr="003E0D2B" w:rsidRDefault="00FC7FB0" w:rsidP="00FC7FB0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</w:tcPr>
          <w:p w14:paraId="18F8194A" w14:textId="77777777" w:rsidR="00FC7FB0" w:rsidRPr="003E0D2B" w:rsidRDefault="00FC7FB0" w:rsidP="00FC7FB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</w:tcPr>
          <w:p w14:paraId="00EEEC1A" w14:textId="77777777" w:rsidR="00FC7FB0" w:rsidRPr="003E0D2B" w:rsidRDefault="00FC7FB0" w:rsidP="00FC7FB0">
            <w:pPr>
              <w:tabs>
                <w:tab w:val="decimal" w:pos="7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</w:tcPr>
          <w:p w14:paraId="68E4481B" w14:textId="77777777" w:rsidR="00FC7FB0" w:rsidRPr="003E0D2B" w:rsidRDefault="00FC7FB0" w:rsidP="00FC7FB0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18AF2986" w14:textId="1CA86AD3" w:rsidR="00FC7FB0" w:rsidRPr="003E0D2B" w:rsidRDefault="00FC7FB0" w:rsidP="00FC7FB0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56" w:type="dxa"/>
          </w:tcPr>
          <w:p w14:paraId="12D8C656" w14:textId="77777777" w:rsidR="00FC7FB0" w:rsidRPr="003E0D2B" w:rsidRDefault="00FC7FB0" w:rsidP="00FC7FB0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213D7DC0" w14:textId="42240FFF" w:rsidR="00FC7FB0" w:rsidRPr="003E0D2B" w:rsidRDefault="00FC7FB0" w:rsidP="00FC7FB0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250</w:t>
            </w:r>
            <w:r w:rsidRPr="00664CF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000</w:t>
            </w:r>
          </w:p>
        </w:tc>
        <w:tc>
          <w:tcPr>
            <w:tcW w:w="95" w:type="dxa"/>
          </w:tcPr>
          <w:p w14:paraId="4F0E048B" w14:textId="77777777" w:rsidR="00FC7FB0" w:rsidRPr="003E0D2B" w:rsidRDefault="00FC7FB0" w:rsidP="00FC7FB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67D12182" w14:textId="50F47806" w:rsidR="00FC7FB0" w:rsidRPr="003E0D2B" w:rsidRDefault="00FC7FB0" w:rsidP="00FC7FB0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267,671</w:t>
            </w:r>
          </w:p>
        </w:tc>
        <w:tc>
          <w:tcPr>
            <w:tcW w:w="90" w:type="dxa"/>
          </w:tcPr>
          <w:p w14:paraId="5CFF7056" w14:textId="77777777" w:rsidR="00FC7FB0" w:rsidRPr="003E0D2B" w:rsidRDefault="00FC7FB0" w:rsidP="00FC7FB0">
            <w:pPr>
              <w:spacing w:line="240" w:lineRule="atLeast"/>
              <w:ind w:left="-46" w:right="-134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857399" w14:textId="55B809C2" w:rsidR="00FC7FB0" w:rsidRPr="003E0D2B" w:rsidRDefault="00FC7FB0" w:rsidP="00FC7FB0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263</w:t>
            </w:r>
            <w:r w:rsidRPr="00664CF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149</w:t>
            </w:r>
          </w:p>
        </w:tc>
        <w:tc>
          <w:tcPr>
            <w:tcW w:w="72" w:type="dxa"/>
          </w:tcPr>
          <w:p w14:paraId="70B0A50C" w14:textId="77777777" w:rsidR="00FC7FB0" w:rsidRPr="003E0D2B" w:rsidRDefault="00FC7FB0" w:rsidP="00FC7FB0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</w:tr>
    </w:tbl>
    <w:p w14:paraId="080F657E" w14:textId="77777777" w:rsidR="00E803DE" w:rsidRDefault="00E803DE" w:rsidP="00934E7C">
      <w:pPr>
        <w:pStyle w:val="Bo-C1Content"/>
        <w:ind w:left="0"/>
        <w:rPr>
          <w:rFonts w:asciiTheme="majorBidi" w:hAnsiTheme="majorBidi"/>
        </w:rPr>
      </w:pPr>
    </w:p>
    <w:p w14:paraId="56FF4801" w14:textId="2487C7F9" w:rsidR="00934E7C" w:rsidRPr="00962D9E" w:rsidRDefault="00934E7C" w:rsidP="00934E7C">
      <w:pPr>
        <w:pStyle w:val="Bo-C1Content"/>
        <w:ind w:left="0"/>
        <w:rPr>
          <w:rFonts w:asciiTheme="majorBidi" w:hAnsiTheme="majorBidi"/>
          <w:cs/>
        </w:rPr>
      </w:pPr>
      <w:r w:rsidRPr="00962D9E">
        <w:rPr>
          <w:rFonts w:asciiTheme="majorBidi" w:hAnsiTheme="majorBidi"/>
          <w:cs/>
        </w:rPr>
        <w:t>กลุ่มบริษัทและบริษัทไม่มีเงินลงทุนใน</w:t>
      </w:r>
      <w:r w:rsidRPr="00962D9E">
        <w:rPr>
          <w:rFonts w:asciiTheme="majorBidi" w:hAnsiTheme="majorBidi" w:hint="cs"/>
          <w:cs/>
        </w:rPr>
        <w:t>การร่วมค้า</w:t>
      </w:r>
      <w:r w:rsidRPr="00962D9E">
        <w:rPr>
          <w:rFonts w:asciiTheme="majorBidi" w:hAnsiTheme="majorBidi"/>
          <w:cs/>
        </w:rPr>
        <w:t>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</w:t>
      </w:r>
      <w:r w:rsidR="00DA53E0">
        <w:rPr>
          <w:rFonts w:asciiTheme="majorBidi" w:hAnsiTheme="majorBidi" w:hint="cs"/>
          <w:cs/>
        </w:rPr>
        <w:t>ชน</w:t>
      </w:r>
    </w:p>
    <w:p w14:paraId="75AB02CD" w14:textId="77777777" w:rsidR="00962D9E" w:rsidRDefault="00962D9E" w:rsidP="00934E7C">
      <w:pPr>
        <w:pStyle w:val="Bo-C1Content"/>
        <w:ind w:left="0"/>
        <w:rPr>
          <w:rFonts w:asciiTheme="majorBidi" w:hAnsiTheme="majorBidi"/>
        </w:rPr>
      </w:pPr>
    </w:p>
    <w:p w14:paraId="5C791825" w14:textId="7C12BB5E" w:rsidR="00934E7C" w:rsidRPr="00962D9E" w:rsidRDefault="00934E7C" w:rsidP="00934E7C">
      <w:pPr>
        <w:pStyle w:val="Bo-C1Content"/>
        <w:ind w:left="0"/>
        <w:rPr>
          <w:rFonts w:asciiTheme="majorBidi" w:hAnsiTheme="majorBidi"/>
        </w:rPr>
      </w:pPr>
      <w:r w:rsidRPr="00962D9E">
        <w:rPr>
          <w:rFonts w:asciiTheme="majorBidi" w:hAnsiTheme="majorBidi" w:hint="cs"/>
          <w:cs/>
        </w:rPr>
        <w:t>การ</w:t>
      </w:r>
      <w:r w:rsidRPr="00962D9E">
        <w:rPr>
          <w:rFonts w:asciiTheme="majorBidi" w:hAnsiTheme="majorBidi"/>
          <w:cs/>
        </w:rPr>
        <w:t>ร่วม</w:t>
      </w:r>
      <w:r w:rsidRPr="00962D9E">
        <w:rPr>
          <w:rFonts w:asciiTheme="majorBidi" w:hAnsiTheme="majorBidi" w:hint="cs"/>
          <w:cs/>
        </w:rPr>
        <w:t>ค้า</w:t>
      </w:r>
      <w:r w:rsidRPr="00962D9E">
        <w:rPr>
          <w:rFonts w:asciiTheme="majorBidi" w:hAnsiTheme="majorBidi"/>
          <w:cs/>
        </w:rPr>
        <w:t>ของ</w:t>
      </w:r>
      <w:r w:rsidR="00657F29" w:rsidRPr="00962D9E">
        <w:rPr>
          <w:rFonts w:asciiTheme="majorBidi" w:hAnsiTheme="majorBidi"/>
          <w:cs/>
        </w:rPr>
        <w:t>กลุ่มบริษัทและบริษัท</w:t>
      </w:r>
      <w:r w:rsidRPr="00962D9E">
        <w:rPr>
          <w:rFonts w:asciiTheme="majorBidi" w:hAnsiTheme="majorBidi" w:hint="cs"/>
          <w:cs/>
        </w:rPr>
        <w:t>ดำเนินธุรกิจในประเทศไทย</w:t>
      </w:r>
    </w:p>
    <w:p w14:paraId="7B4F8506" w14:textId="77777777" w:rsidR="00934E7C" w:rsidRDefault="00934E7C">
      <w:pPr>
        <w:spacing w:line="240" w:lineRule="auto"/>
        <w:rPr>
          <w:cs/>
        </w:rPr>
        <w:sectPr w:rsidR="00934E7C" w:rsidSect="007878A2">
          <w:headerReference w:type="default" r:id="rId13"/>
          <w:pgSz w:w="16834" w:h="11909" w:orient="landscape" w:code="9"/>
          <w:pgMar w:top="1166" w:right="691" w:bottom="1152" w:left="1166" w:header="706" w:footer="706" w:gutter="0"/>
          <w:pgNumType w:start="30"/>
          <w:cols w:space="737"/>
          <w:docGrid w:linePitch="360"/>
        </w:sectPr>
      </w:pPr>
    </w:p>
    <w:p w14:paraId="716AF9F1" w14:textId="2A045450" w:rsidR="00BB6F61" w:rsidRPr="00D37CEA" w:rsidRDefault="00F356C1" w:rsidP="00934E7C">
      <w:pPr>
        <w:pStyle w:val="Caption"/>
        <w:ind w:left="567" w:hanging="567"/>
      </w:pPr>
      <w:r w:rsidRPr="00D37CEA">
        <w:rPr>
          <w:cs/>
        </w:rPr>
        <w:lastRenderedPageBreak/>
        <w:t>ที่ดิน อาคารและอุปกรณ์</w:t>
      </w:r>
    </w:p>
    <w:p w14:paraId="7DE8446B" w14:textId="77777777" w:rsidR="00EB712A" w:rsidRPr="00AD113D" w:rsidRDefault="00EB712A" w:rsidP="008B5FE8">
      <w:pPr>
        <w:pStyle w:val="Bo-Blankline"/>
        <w:rPr>
          <w:sz w:val="30"/>
          <w:szCs w:val="30"/>
          <w:cs/>
          <w:lang w:val="en-US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89"/>
        <w:gridCol w:w="861"/>
        <w:gridCol w:w="1530"/>
        <w:gridCol w:w="180"/>
        <w:gridCol w:w="1620"/>
      </w:tblGrid>
      <w:tr w:rsidR="00E31BBD" w:rsidRPr="00AD113D" w14:paraId="210F433D" w14:textId="77777777" w:rsidTr="007A7AC4">
        <w:trPr>
          <w:cantSplit/>
          <w:tblHeader/>
        </w:trPr>
        <w:tc>
          <w:tcPr>
            <w:tcW w:w="4989" w:type="dxa"/>
            <w:vAlign w:val="bottom"/>
          </w:tcPr>
          <w:p w14:paraId="6C7B4192" w14:textId="1032374B" w:rsidR="00E31BBD" w:rsidRPr="00156A15" w:rsidRDefault="00DA216E" w:rsidP="00B5747C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  <w:lang w:val="en-US"/>
              </w:rPr>
            </w:pPr>
            <w:r w:rsidRPr="00B574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478A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E63323" w:rsidRPr="00E6332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B3F8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0478A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="009B3F8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</w:t>
            </w:r>
            <w:r w:rsidR="000478A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 w:rsidR="009B3F8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56A1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861" w:type="dxa"/>
            <w:vAlign w:val="bottom"/>
          </w:tcPr>
          <w:p w14:paraId="4F8F618B" w14:textId="77777777" w:rsidR="00E31BBD" w:rsidRPr="00B5747C" w:rsidRDefault="00E31BBD" w:rsidP="00B5747C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A9DF3BA" w14:textId="2AF42695" w:rsidR="00E31BBD" w:rsidRPr="00B5747C" w:rsidRDefault="00E31BBD" w:rsidP="00B5747C">
            <w:pPr>
              <w:spacing w:line="240" w:lineRule="atLeast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4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89C056E" w14:textId="77777777" w:rsidR="00E31BBD" w:rsidRPr="00B5747C" w:rsidRDefault="00E31BBD" w:rsidP="00B5747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C631AFE" w14:textId="4D791A8B" w:rsidR="00E31BBD" w:rsidRPr="00B5747C" w:rsidRDefault="00E31BBD" w:rsidP="00B5747C">
            <w:pPr>
              <w:pStyle w:val="acctmergecolhdg"/>
              <w:spacing w:line="240" w:lineRule="atLeast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  <w:r w:rsidRPr="00B5747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="00657F29" w:rsidRPr="00B5747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5747C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E31BBD" w:rsidRPr="00AD113D" w14:paraId="7D76DEDD" w14:textId="77777777" w:rsidTr="007A7AC4">
        <w:trPr>
          <w:cantSplit/>
        </w:trPr>
        <w:tc>
          <w:tcPr>
            <w:tcW w:w="4989" w:type="dxa"/>
          </w:tcPr>
          <w:p w14:paraId="61934124" w14:textId="77777777" w:rsidR="00E31BBD" w:rsidRPr="00B5747C" w:rsidRDefault="00E31BBD" w:rsidP="00B5747C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861" w:type="dxa"/>
          </w:tcPr>
          <w:p w14:paraId="6936F4F1" w14:textId="77777777" w:rsidR="00E31BBD" w:rsidRPr="00B5747C" w:rsidRDefault="00E31BBD" w:rsidP="00B5747C">
            <w:pPr>
              <w:pStyle w:val="acctfourfigures"/>
              <w:tabs>
                <w:tab w:val="clear" w:pos="765"/>
              </w:tabs>
              <w:spacing w:line="240" w:lineRule="atLeast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7C5FACD8" w14:textId="77777777" w:rsidR="00E31BBD" w:rsidRPr="00B5747C" w:rsidRDefault="00E31BBD" w:rsidP="00B574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574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620C" w:rsidRPr="00AD113D" w14:paraId="313719EC" w14:textId="77777777" w:rsidTr="00AC1485">
        <w:trPr>
          <w:cantSplit/>
        </w:trPr>
        <w:tc>
          <w:tcPr>
            <w:tcW w:w="4989" w:type="dxa"/>
          </w:tcPr>
          <w:p w14:paraId="24D0EB7E" w14:textId="033A62A3" w:rsidR="009A620C" w:rsidRPr="00B5747C" w:rsidRDefault="009A620C" w:rsidP="009A620C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47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861" w:type="dxa"/>
          </w:tcPr>
          <w:p w14:paraId="7DE6F7EB" w14:textId="77777777" w:rsidR="009A620C" w:rsidRPr="00B5747C" w:rsidRDefault="009A620C" w:rsidP="009A620C">
            <w:pPr>
              <w:pStyle w:val="acctfourfigures"/>
              <w:tabs>
                <w:tab w:val="clear" w:pos="765"/>
              </w:tabs>
              <w:spacing w:line="240" w:lineRule="atLeast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0C1E696" w14:textId="7F5C4C79" w:rsidR="009A620C" w:rsidRPr="00CB601C" w:rsidRDefault="001C2311" w:rsidP="00132D0A">
            <w:pPr>
              <w:tabs>
                <w:tab w:val="decimal" w:pos="1276"/>
              </w:tabs>
              <w:spacing w:line="240" w:lineRule="atLeast"/>
              <w:ind w:right="-1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1,816,440</w:t>
            </w:r>
          </w:p>
        </w:tc>
        <w:tc>
          <w:tcPr>
            <w:tcW w:w="180" w:type="dxa"/>
          </w:tcPr>
          <w:p w14:paraId="49B7D7D7" w14:textId="77777777" w:rsidR="009A620C" w:rsidRPr="00B5747C" w:rsidRDefault="009A620C" w:rsidP="009A620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CE03AA8" w14:textId="33530DCC" w:rsidR="009A620C" w:rsidRPr="00626FBD" w:rsidRDefault="001C2311" w:rsidP="00132D0A">
            <w:pPr>
              <w:tabs>
                <w:tab w:val="decimal" w:pos="1273"/>
              </w:tabs>
              <w:spacing w:line="240" w:lineRule="atLeast"/>
              <w:ind w:right="-1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1,821,526</w:t>
            </w:r>
          </w:p>
        </w:tc>
      </w:tr>
      <w:tr w:rsidR="00D37CEA" w:rsidRPr="00AD113D" w14:paraId="7E1FAF65" w14:textId="77777777" w:rsidTr="00AC1485">
        <w:trPr>
          <w:cantSplit/>
        </w:trPr>
        <w:tc>
          <w:tcPr>
            <w:tcW w:w="4989" w:type="dxa"/>
          </w:tcPr>
          <w:p w14:paraId="40BB70FC" w14:textId="604F4F12" w:rsidR="00D37CEA" w:rsidRPr="00D37CEA" w:rsidRDefault="00D37CEA" w:rsidP="009A620C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จำหน่ายสินทรัพย์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ราคาตามบัญชีสุทธิ</w:t>
            </w:r>
          </w:p>
        </w:tc>
        <w:tc>
          <w:tcPr>
            <w:tcW w:w="861" w:type="dxa"/>
          </w:tcPr>
          <w:p w14:paraId="71EA4C2F" w14:textId="77777777" w:rsidR="00D37CEA" w:rsidRPr="00B5747C" w:rsidRDefault="00D37CEA" w:rsidP="009A620C">
            <w:pPr>
              <w:pStyle w:val="acctfourfigures"/>
              <w:tabs>
                <w:tab w:val="clear" w:pos="765"/>
              </w:tabs>
              <w:spacing w:line="240" w:lineRule="atLeast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4479A2B5" w14:textId="7DCFFFCA" w:rsidR="00D37CEA" w:rsidRPr="00CB601C" w:rsidRDefault="001C2311" w:rsidP="001C2311">
            <w:pPr>
              <w:tabs>
                <w:tab w:val="decimal" w:pos="1276"/>
              </w:tabs>
              <w:spacing w:line="240" w:lineRule="atLeast"/>
              <w:ind w:right="-1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(45)</w:t>
            </w:r>
          </w:p>
        </w:tc>
        <w:tc>
          <w:tcPr>
            <w:tcW w:w="180" w:type="dxa"/>
          </w:tcPr>
          <w:p w14:paraId="0963C882" w14:textId="77777777" w:rsidR="00D37CEA" w:rsidRPr="00B5747C" w:rsidRDefault="00D37CEA" w:rsidP="009A620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40FD308" w14:textId="25AB7067" w:rsidR="00D37CEA" w:rsidRPr="00626FBD" w:rsidRDefault="001C2311" w:rsidP="001C2311">
            <w:pPr>
              <w:tabs>
                <w:tab w:val="decimal" w:pos="1273"/>
              </w:tabs>
              <w:spacing w:line="240" w:lineRule="atLeast"/>
              <w:ind w:right="-1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(45)</w:t>
            </w:r>
          </w:p>
        </w:tc>
      </w:tr>
    </w:tbl>
    <w:p w14:paraId="3A35EBB6" w14:textId="77777777" w:rsidR="00E60F93" w:rsidRPr="00E60F93" w:rsidRDefault="00E60F93" w:rsidP="00E60F93">
      <w:pPr>
        <w:pStyle w:val="Bo-Blankline"/>
        <w:rPr>
          <w:sz w:val="30"/>
          <w:szCs w:val="30"/>
          <w:lang w:val="en-US"/>
        </w:rPr>
      </w:pPr>
    </w:p>
    <w:p w14:paraId="307EA841" w14:textId="00C5AACB" w:rsidR="00FC6716" w:rsidRPr="00D37CEA" w:rsidRDefault="00FC6716" w:rsidP="00FC6716">
      <w:pPr>
        <w:pStyle w:val="Caption"/>
        <w:ind w:left="900" w:hanging="900"/>
      </w:pPr>
      <w:r w:rsidRPr="00D37CEA">
        <w:rPr>
          <w:rFonts w:hint="cs"/>
          <w:cs/>
        </w:rPr>
        <w:t>หุ้นกู้</w:t>
      </w:r>
    </w:p>
    <w:p w14:paraId="3A708517" w14:textId="15A3BA97" w:rsidR="00E31BBD" w:rsidRPr="00AD113D" w:rsidRDefault="00E31BBD" w:rsidP="00C85015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539DF23" w14:textId="0EE65A0F" w:rsidR="00E31BBD" w:rsidRPr="00B611F2" w:rsidRDefault="00E31BBD" w:rsidP="00E60F93">
      <w:pPr>
        <w:ind w:left="540" w:right="-3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D113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478A6">
        <w:rPr>
          <w:rFonts w:asciiTheme="majorBidi" w:hAnsiTheme="majorBidi" w:cs="Angsana New (Headings CS)"/>
          <w:sz w:val="30"/>
          <w:szCs w:val="30"/>
        </w:rPr>
        <w:t xml:space="preserve">30 </w:t>
      </w:r>
      <w:r w:rsidR="000478A6">
        <w:rPr>
          <w:rFonts w:asciiTheme="majorBidi" w:hAnsiTheme="majorBidi" w:cs="Angsana New (Headings CS)" w:hint="cs"/>
          <w:sz w:val="30"/>
          <w:szCs w:val="30"/>
          <w:cs/>
        </w:rPr>
        <w:t>มิถุนายน</w:t>
      </w:r>
      <w:r w:rsidR="00E63323" w:rsidRPr="00E63323">
        <w:rPr>
          <w:rFonts w:asciiTheme="majorBidi" w:hAnsiTheme="majorBidi" w:cs="Angsana New (Headings CS)"/>
          <w:sz w:val="30"/>
          <w:szCs w:val="30"/>
          <w:cs/>
        </w:rPr>
        <w:t xml:space="preserve"> </w:t>
      </w:r>
      <w:r w:rsidR="003277A3">
        <w:rPr>
          <w:rFonts w:asciiTheme="majorBidi" w:hAnsiTheme="majorBidi" w:cs="Angsana New (Headings CS)"/>
          <w:sz w:val="30"/>
          <w:szCs w:val="30"/>
        </w:rPr>
        <w:t>256</w:t>
      </w:r>
      <w:r w:rsidR="00156A15">
        <w:rPr>
          <w:rFonts w:asciiTheme="majorBidi" w:hAnsiTheme="majorBidi" w:cs="Angsana New (Headings CS)"/>
          <w:sz w:val="30"/>
          <w:szCs w:val="30"/>
          <w:lang w:val="en-US"/>
        </w:rPr>
        <w:t>9</w:t>
      </w:r>
      <w:r w:rsidRPr="00AD113D">
        <w:rPr>
          <w:rFonts w:asciiTheme="majorBidi" w:hAnsiTheme="majorBidi" w:cstheme="majorBidi"/>
          <w:sz w:val="30"/>
          <w:szCs w:val="30"/>
        </w:rPr>
        <w:t xml:space="preserve"> </w:t>
      </w:r>
      <w:r w:rsidR="009D24CB" w:rsidRPr="00AD113D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AD113D">
        <w:rPr>
          <w:rFonts w:asciiTheme="majorBidi" w:hAnsiTheme="majorBidi" w:cstheme="majorBidi"/>
          <w:sz w:val="30"/>
          <w:szCs w:val="30"/>
          <w:cs/>
        </w:rPr>
        <w:t xml:space="preserve">บริษัทมีหุ้นกู้ไม่มีประกัน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="003277A3">
        <w:rPr>
          <w:rFonts w:asciiTheme="majorBidi" w:hAnsiTheme="majorBidi" w:cs="Angsana New (Headings CS)"/>
          <w:sz w:val="30"/>
          <w:szCs w:val="30"/>
        </w:rPr>
        <w:t>3</w:t>
      </w:r>
      <w:r w:rsidRPr="00AD113D">
        <w:rPr>
          <w:rFonts w:asciiTheme="majorBidi" w:hAnsiTheme="majorBidi" w:cstheme="majorBidi"/>
          <w:sz w:val="30"/>
          <w:szCs w:val="30"/>
        </w:rPr>
        <w:t xml:space="preserve"> </w:t>
      </w:r>
      <w:r w:rsidRPr="00AD113D">
        <w:rPr>
          <w:rFonts w:asciiTheme="majorBidi" w:hAnsiTheme="majorBidi" w:cstheme="majorBidi"/>
          <w:sz w:val="30"/>
          <w:szCs w:val="30"/>
          <w:cs/>
        </w:rPr>
        <w:t>เดือน มูลค่ารวม</w:t>
      </w:r>
      <w:r w:rsidR="00010F8C">
        <w:rPr>
          <w:rFonts w:asciiTheme="majorBidi" w:hAnsiTheme="majorBidi" w:cstheme="majorBidi"/>
          <w:sz w:val="30"/>
          <w:szCs w:val="30"/>
        </w:rPr>
        <w:t xml:space="preserve"> </w:t>
      </w:r>
      <w:bookmarkStart w:id="2" w:name="_Hlk144475992"/>
      <w:r w:rsidR="001C2311">
        <w:rPr>
          <w:rFonts w:asciiTheme="majorBidi" w:hAnsiTheme="majorBidi" w:cs="Angsana New (Headings CS)"/>
          <w:sz w:val="30"/>
          <w:szCs w:val="30"/>
          <w:lang w:val="en-US"/>
        </w:rPr>
        <w:t>27,963</w:t>
      </w:r>
      <w:r w:rsidRPr="00AD113D">
        <w:rPr>
          <w:rFonts w:asciiTheme="majorBidi" w:hAnsiTheme="majorBidi" w:cstheme="majorBidi"/>
          <w:sz w:val="30"/>
          <w:szCs w:val="30"/>
        </w:rPr>
        <w:t xml:space="preserve"> </w:t>
      </w:r>
      <w:bookmarkEnd w:id="2"/>
      <w:r w:rsidRPr="00AD113D">
        <w:rPr>
          <w:rFonts w:asciiTheme="majorBidi" w:hAnsiTheme="majorBidi" w:cstheme="majorBidi"/>
          <w:sz w:val="30"/>
          <w:szCs w:val="30"/>
          <w:cs/>
        </w:rPr>
        <w:t>ล้าน</w:t>
      </w:r>
      <w:r w:rsidRPr="008C2282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="009D24CB" w:rsidRPr="008C2282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10F8C" w:rsidRPr="008C2282">
        <w:rPr>
          <w:rFonts w:asciiTheme="majorBidi" w:hAnsiTheme="majorBidi" w:cstheme="majorBidi"/>
          <w:sz w:val="30"/>
          <w:szCs w:val="30"/>
        </w:rPr>
        <w:t xml:space="preserve"> </w:t>
      </w:r>
      <w:r w:rsidR="001C2311">
        <w:rPr>
          <w:rFonts w:asciiTheme="majorBidi" w:hAnsiTheme="majorBidi" w:cs="Angsana New (Headings CS)"/>
          <w:sz w:val="30"/>
          <w:szCs w:val="30"/>
          <w:lang w:val="en-US"/>
        </w:rPr>
        <w:t>28,195</w:t>
      </w:r>
      <w:r w:rsidR="00156A15">
        <w:rPr>
          <w:rFonts w:asciiTheme="majorBidi" w:hAnsiTheme="majorBidi" w:cs="Angsana New (Headings CS)"/>
          <w:sz w:val="30"/>
          <w:szCs w:val="30"/>
          <w:lang w:val="en-US"/>
        </w:rPr>
        <w:t xml:space="preserve"> </w:t>
      </w:r>
      <w:r w:rsidR="009D24CB" w:rsidRPr="00010F8C">
        <w:rPr>
          <w:rFonts w:asciiTheme="majorBidi" w:hAnsiTheme="majorBidi" w:cstheme="majorBidi" w:hint="cs"/>
          <w:sz w:val="30"/>
          <w:szCs w:val="30"/>
          <w:cs/>
          <w:lang w:val="en-US"/>
        </w:rPr>
        <w:t>ล้าน</w:t>
      </w:r>
      <w:r w:rsidR="009D24CB" w:rsidRPr="00AD113D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ตามลำดับ </w:t>
      </w:r>
      <w:r w:rsidRPr="00FE297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277A3">
        <w:rPr>
          <w:rFonts w:asciiTheme="majorBidi" w:hAnsiTheme="majorBidi" w:cs="Angsana New (Headings CS)"/>
          <w:i/>
          <w:iCs/>
          <w:sz w:val="30"/>
          <w:szCs w:val="30"/>
        </w:rPr>
        <w:t>31</w:t>
      </w:r>
      <w:r w:rsidRPr="00B611F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611F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3277A3">
        <w:rPr>
          <w:rFonts w:asciiTheme="majorBidi" w:hAnsiTheme="majorBidi" w:cs="Angsana New (Headings CS)"/>
          <w:i/>
          <w:iCs/>
          <w:sz w:val="30"/>
          <w:szCs w:val="30"/>
        </w:rPr>
        <w:t>256</w:t>
      </w:r>
      <w:r w:rsidR="00156A15">
        <w:rPr>
          <w:rFonts w:asciiTheme="majorBidi" w:hAnsiTheme="majorBidi" w:cs="Angsana New (Headings CS)"/>
          <w:i/>
          <w:iCs/>
          <w:sz w:val="30"/>
          <w:szCs w:val="30"/>
          <w:lang w:val="en-US"/>
        </w:rPr>
        <w:t>8</w:t>
      </w:r>
      <w:r w:rsidRPr="00B611F2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1432B2" w:rsidRPr="001432B2">
        <w:rPr>
          <w:rFonts w:asciiTheme="majorBidi" w:hAnsiTheme="majorBidi" w:cstheme="majorBidi"/>
          <w:i/>
          <w:iCs/>
          <w:spacing w:val="-2"/>
          <w:sz w:val="28"/>
          <w:szCs w:val="28"/>
          <w:lang w:val="en-US"/>
        </w:rPr>
        <w:t xml:space="preserve"> </w:t>
      </w:r>
      <w:r w:rsidR="001432B2" w:rsidRPr="006D37F7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2</w:t>
      </w:r>
      <w:r w:rsidR="006D37F7" w:rsidRPr="006D37F7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7</w:t>
      </w:r>
      <w:r w:rsidR="001432B2" w:rsidRPr="006D37F7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,987</w:t>
      </w:r>
      <w:r w:rsidR="001432B2" w:rsidRPr="006D37F7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1432B2" w:rsidRPr="006D37F7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ล้านบาท และ </w:t>
      </w:r>
      <w:r w:rsidR="001432B2" w:rsidRPr="006D37F7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2</w:t>
      </w:r>
      <w:r w:rsidR="006D37F7" w:rsidRPr="006D37F7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8</w:t>
      </w:r>
      <w:r w:rsidR="001432B2" w:rsidRPr="006D37F7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 xml:space="preserve">,219 </w:t>
      </w:r>
      <w:r w:rsidR="001432B2" w:rsidRPr="006D37F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US"/>
        </w:rPr>
        <w:t>ล้านบาท</w:t>
      </w:r>
      <w:r w:rsidR="001432B2" w:rsidRPr="006D37F7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 xml:space="preserve"> </w:t>
      </w:r>
      <w:r w:rsidR="001432B2" w:rsidRPr="006D37F7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US"/>
        </w:rPr>
        <w:t>ตามลำดับ</w:t>
      </w:r>
      <w:r w:rsidRPr="000505EF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B611F2">
        <w:rPr>
          <w:rFonts w:asciiTheme="majorBidi" w:hAnsiTheme="majorBidi" w:cstheme="majorBidi"/>
          <w:sz w:val="30"/>
          <w:szCs w:val="30"/>
          <w:cs/>
        </w:rPr>
        <w:t xml:space="preserve"> ดังนี้</w:t>
      </w:r>
    </w:p>
    <w:p w14:paraId="00DB5408" w14:textId="753FA602" w:rsidR="00E31BBD" w:rsidRDefault="00E31BBD" w:rsidP="00E31B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38"/>
        <w:gridCol w:w="1169"/>
        <w:gridCol w:w="270"/>
        <w:gridCol w:w="1173"/>
        <w:gridCol w:w="270"/>
        <w:gridCol w:w="1080"/>
        <w:gridCol w:w="236"/>
        <w:gridCol w:w="1114"/>
        <w:gridCol w:w="990"/>
        <w:gridCol w:w="1530"/>
      </w:tblGrid>
      <w:tr w:rsidR="00FB1C46" w:rsidRPr="00744476" w14:paraId="01EE582E" w14:textId="6C9795FC" w:rsidTr="00FB1C46">
        <w:tc>
          <w:tcPr>
            <w:tcW w:w="1438" w:type="dxa"/>
          </w:tcPr>
          <w:p w14:paraId="77189D53" w14:textId="77777777" w:rsidR="00FB1C46" w:rsidRPr="00744476" w:rsidRDefault="00FB1C4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6302" w:type="dxa"/>
            <w:gridSpan w:val="8"/>
          </w:tcPr>
          <w:p w14:paraId="47D643A8" w14:textId="73D96548" w:rsidR="00FB1C46" w:rsidRPr="00532769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327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0E61CD86" w14:textId="77777777" w:rsidR="00FB1C46" w:rsidRPr="00532769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</w:tr>
      <w:tr w:rsidR="00FB1C46" w:rsidRPr="00744476" w14:paraId="01BC6821" w14:textId="59165396" w:rsidTr="00FB1C46">
        <w:tc>
          <w:tcPr>
            <w:tcW w:w="1438" w:type="dxa"/>
          </w:tcPr>
          <w:p w14:paraId="2FB98F83" w14:textId="77777777" w:rsidR="00FB1C46" w:rsidRPr="00744476" w:rsidRDefault="00FB1C4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962" w:type="dxa"/>
            <w:gridSpan w:val="5"/>
          </w:tcPr>
          <w:p w14:paraId="3AC63316" w14:textId="5711C4B1" w:rsidR="00FB1C46" w:rsidRPr="008F0CB5" w:rsidRDefault="000478A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</w:rPr>
              <w:t xml:space="preserve">30 </w:t>
            </w:r>
            <w:r>
              <w:rPr>
                <w:rFonts w:asciiTheme="majorBidi" w:hAnsiTheme="majorBidi" w:cs="Angsana New (Headings CS)" w:hint="cs"/>
                <w:sz w:val="27"/>
                <w:szCs w:val="27"/>
                <w:cs/>
              </w:rPr>
              <w:t>มิถุนายน</w:t>
            </w:r>
            <w:r w:rsidR="008F0CB5">
              <w:rPr>
                <w:rFonts w:asciiTheme="majorBidi" w:hAnsiTheme="majorBidi" w:cs="Angsana New (Headings CS)" w:hint="cs"/>
                <w:sz w:val="27"/>
                <w:szCs w:val="27"/>
                <w:cs/>
              </w:rPr>
              <w:t xml:space="preserve"> </w:t>
            </w:r>
            <w:r w:rsidR="008F0CB5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2569</w:t>
            </w:r>
          </w:p>
        </w:tc>
        <w:tc>
          <w:tcPr>
            <w:tcW w:w="236" w:type="dxa"/>
          </w:tcPr>
          <w:p w14:paraId="60A29FF1" w14:textId="77777777" w:rsidR="00FB1C46" w:rsidRPr="00744476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59DECF4B" w14:textId="77777777" w:rsidR="00FB1C46" w:rsidRPr="00744476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08AA20E3" w14:textId="77777777" w:rsidR="00FB1C46" w:rsidRPr="00744476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</w:tcPr>
          <w:p w14:paraId="48918D64" w14:textId="77777777" w:rsidR="00FB1C46" w:rsidRPr="00744476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FB1C46" w:rsidRPr="00744476" w14:paraId="5ABD3BF0" w14:textId="12E9FE63" w:rsidTr="00510543">
        <w:tc>
          <w:tcPr>
            <w:tcW w:w="1438" w:type="dxa"/>
            <w:vAlign w:val="bottom"/>
          </w:tcPr>
          <w:p w14:paraId="1395FE1C" w14:textId="11EF5110" w:rsidR="00FB1C46" w:rsidRPr="00510543" w:rsidRDefault="00FB1C46" w:rsidP="00FB1C4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510543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หุ้นกู้ครั้งที่</w:t>
            </w:r>
          </w:p>
        </w:tc>
        <w:tc>
          <w:tcPr>
            <w:tcW w:w="1169" w:type="dxa"/>
          </w:tcPr>
          <w:p w14:paraId="00C4F57E" w14:textId="77777777" w:rsidR="00FB1C46" w:rsidRPr="00510543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10543">
              <w:rPr>
                <w:rFonts w:asciiTheme="majorBidi" w:hAnsiTheme="majorBidi" w:cstheme="majorBidi" w:hint="cs"/>
                <w:sz w:val="27"/>
                <w:szCs w:val="27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1F0AA3BD" w14:textId="77777777" w:rsidR="00FB1C46" w:rsidRPr="00510543" w:rsidRDefault="00FB1C4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3" w:type="dxa"/>
            <w:vAlign w:val="bottom"/>
          </w:tcPr>
          <w:p w14:paraId="60E5CB9B" w14:textId="77777777" w:rsidR="00FB1C46" w:rsidRPr="00510543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10543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ระยะยาว</w:t>
            </w:r>
          </w:p>
        </w:tc>
        <w:tc>
          <w:tcPr>
            <w:tcW w:w="270" w:type="dxa"/>
            <w:vAlign w:val="bottom"/>
          </w:tcPr>
          <w:p w14:paraId="6AC0F563" w14:textId="77777777" w:rsidR="00FB1C46" w:rsidRPr="00510543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44743802" w14:textId="77777777" w:rsidR="00FB1C46" w:rsidRPr="00510543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10543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3995725A" w14:textId="77777777" w:rsidR="00FB1C46" w:rsidRPr="00510543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  <w:vAlign w:val="bottom"/>
          </w:tcPr>
          <w:p w14:paraId="44E5EB62" w14:textId="77777777" w:rsidR="00FB1C46" w:rsidRPr="00510543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6F138409" w14:textId="77777777" w:rsidR="00FB1C46" w:rsidRPr="00510543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  <w:tc>
          <w:tcPr>
            <w:tcW w:w="1530" w:type="dxa"/>
            <w:vAlign w:val="bottom"/>
          </w:tcPr>
          <w:p w14:paraId="35D0D343" w14:textId="57AD2B2C" w:rsidR="00FB1C46" w:rsidRPr="00510543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cs/>
              </w:rPr>
              <w:t>วันครบ</w:t>
            </w:r>
            <w:r w:rsidRPr="00510543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กำหนด</w:t>
            </w:r>
            <w:r w:rsidRPr="00510543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510543">
              <w:rPr>
                <w:rFonts w:asciiTheme="majorBidi" w:hAnsiTheme="majorBidi" w:cstheme="majorBidi"/>
                <w:sz w:val="27"/>
                <w:szCs w:val="27"/>
                <w:cs/>
              </w:rPr>
              <w:t>ไถ่ถอน</w:t>
            </w:r>
          </w:p>
        </w:tc>
      </w:tr>
      <w:tr w:rsidR="00FB1C46" w:rsidRPr="00744476" w14:paraId="2135AE0D" w14:textId="27458D21" w:rsidTr="00510543">
        <w:tc>
          <w:tcPr>
            <w:tcW w:w="1438" w:type="dxa"/>
          </w:tcPr>
          <w:p w14:paraId="28B14AF8" w14:textId="77777777" w:rsidR="00FB1C46" w:rsidRPr="00510543" w:rsidRDefault="00FB1C4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962" w:type="dxa"/>
            <w:gridSpan w:val="5"/>
          </w:tcPr>
          <w:p w14:paraId="16F3B158" w14:textId="77777777" w:rsidR="00FB1C46" w:rsidRPr="00510543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  <w:tc>
          <w:tcPr>
            <w:tcW w:w="236" w:type="dxa"/>
          </w:tcPr>
          <w:p w14:paraId="1DE73970" w14:textId="77777777" w:rsidR="00FB1C46" w:rsidRPr="00510543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4A934791" w14:textId="77777777" w:rsidR="00FB1C46" w:rsidRPr="00510543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297D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(</w:t>
            </w:r>
            <w:r w:rsidRPr="00510543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ร้อยละต่อปี)</w:t>
            </w:r>
          </w:p>
        </w:tc>
        <w:tc>
          <w:tcPr>
            <w:tcW w:w="990" w:type="dxa"/>
          </w:tcPr>
          <w:p w14:paraId="5B45D628" w14:textId="77777777" w:rsidR="00FB1C46" w:rsidRPr="00510543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</w:tcPr>
          <w:p w14:paraId="3243F205" w14:textId="77777777" w:rsidR="00FB1C46" w:rsidRPr="00510543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1C2311" w:rsidRPr="00744476" w14:paraId="1E1B74C1" w14:textId="49E801B5" w:rsidTr="00AC1485">
        <w:tc>
          <w:tcPr>
            <w:tcW w:w="1438" w:type="dxa"/>
          </w:tcPr>
          <w:p w14:paraId="6C937F77" w14:textId="40D8EF61" w:rsidR="001C2311" w:rsidRPr="00510543" w:rsidRDefault="001C2311" w:rsidP="001C231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169" w:type="dxa"/>
          </w:tcPr>
          <w:p w14:paraId="66A15C66" w14:textId="548ADF84" w:rsidR="001C2311" w:rsidRPr="00510543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5762AFDC" w14:textId="77777777" w:rsidR="001C2311" w:rsidRPr="00510543" w:rsidRDefault="001C2311" w:rsidP="001C231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</w:tcPr>
          <w:p w14:paraId="00017FF7" w14:textId="1694F18D" w:rsidR="001C2311" w:rsidRPr="00510543" w:rsidRDefault="001C2311" w:rsidP="001C2311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4,693,000</w:t>
            </w:r>
          </w:p>
        </w:tc>
        <w:tc>
          <w:tcPr>
            <w:tcW w:w="270" w:type="dxa"/>
          </w:tcPr>
          <w:p w14:paraId="5496CF91" w14:textId="77777777" w:rsidR="001C2311" w:rsidRPr="00510543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38A5C74B" w14:textId="7C579B3B" w:rsidR="001C2311" w:rsidRPr="00510543" w:rsidRDefault="001C2311" w:rsidP="001C2311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4,693,000</w:t>
            </w:r>
          </w:p>
        </w:tc>
        <w:tc>
          <w:tcPr>
            <w:tcW w:w="236" w:type="dxa"/>
          </w:tcPr>
          <w:p w14:paraId="4ADB52E0" w14:textId="77777777" w:rsidR="001C2311" w:rsidRPr="00510543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B0731EA" w14:textId="447F8579" w:rsidR="001C2311" w:rsidRPr="00510543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07A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4.10</w:t>
            </w:r>
          </w:p>
        </w:tc>
        <w:tc>
          <w:tcPr>
            <w:tcW w:w="990" w:type="dxa"/>
          </w:tcPr>
          <w:p w14:paraId="73B5BCDE" w14:textId="679F2C19" w:rsidR="001C2311" w:rsidRPr="00510543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47D6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E47D6F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530" w:type="dxa"/>
          </w:tcPr>
          <w:p w14:paraId="64964E33" w14:textId="5BD7A9E4" w:rsidR="001C2311" w:rsidRPr="00510543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9774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 w:rsidRPr="0099774A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99774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2570</w:t>
            </w:r>
          </w:p>
        </w:tc>
      </w:tr>
      <w:tr w:rsidR="001C2311" w:rsidRPr="00744476" w14:paraId="7703C56B" w14:textId="7542E55F" w:rsidTr="00AC1485">
        <w:tc>
          <w:tcPr>
            <w:tcW w:w="1438" w:type="dxa"/>
          </w:tcPr>
          <w:p w14:paraId="6E80E521" w14:textId="32A97695" w:rsidR="001C2311" w:rsidRPr="00510543" w:rsidRDefault="001C2311" w:rsidP="001C231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2566</w:t>
            </w:r>
            <w:r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ชุดที่ 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</w:p>
        </w:tc>
        <w:tc>
          <w:tcPr>
            <w:tcW w:w="1169" w:type="dxa"/>
          </w:tcPr>
          <w:p w14:paraId="3C8B9EA1" w14:textId="2102A650" w:rsidR="001C2311" w:rsidRPr="00510543" w:rsidRDefault="001C2311" w:rsidP="001C2311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2,910,000</w:t>
            </w:r>
          </w:p>
        </w:tc>
        <w:tc>
          <w:tcPr>
            <w:tcW w:w="270" w:type="dxa"/>
          </w:tcPr>
          <w:p w14:paraId="53514F65" w14:textId="77777777" w:rsidR="001C2311" w:rsidRPr="00510543" w:rsidRDefault="001C2311" w:rsidP="001C231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</w:tcPr>
          <w:p w14:paraId="715FA56A" w14:textId="582656EE" w:rsidR="001C2311" w:rsidRPr="00510543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7D59B789" w14:textId="77777777" w:rsidR="001C2311" w:rsidRPr="00510543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75E2EF7D" w14:textId="6090EB7C" w:rsidR="001C2311" w:rsidRPr="00510543" w:rsidRDefault="001C2311" w:rsidP="001C2311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2,910,000</w:t>
            </w:r>
          </w:p>
        </w:tc>
        <w:tc>
          <w:tcPr>
            <w:tcW w:w="236" w:type="dxa"/>
          </w:tcPr>
          <w:p w14:paraId="1E0A7DD5" w14:textId="77777777" w:rsidR="001C2311" w:rsidRPr="00510543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38A0BC1" w14:textId="6B303D35" w:rsidR="001C2311" w:rsidRPr="00510543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D48F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4.15</w:t>
            </w:r>
          </w:p>
        </w:tc>
        <w:tc>
          <w:tcPr>
            <w:tcW w:w="990" w:type="dxa"/>
          </w:tcPr>
          <w:p w14:paraId="1EB3E924" w14:textId="606B99CA" w:rsidR="001C2311" w:rsidRPr="00510543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FB5B72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 w:rsidRPr="00FB5B72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FB5B72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 w:rsidRPr="00FB5B72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530" w:type="dxa"/>
          </w:tcPr>
          <w:p w14:paraId="22666E77" w14:textId="7B9D652B" w:rsidR="001C2311" w:rsidRPr="00510543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80430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 w:rsidRPr="0080430A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80430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2569</w:t>
            </w:r>
          </w:p>
        </w:tc>
      </w:tr>
      <w:tr w:rsidR="001C2311" w:rsidRPr="00744476" w14:paraId="27515D5A" w14:textId="4EA895EF" w:rsidTr="00AC1485">
        <w:tc>
          <w:tcPr>
            <w:tcW w:w="1438" w:type="dxa"/>
          </w:tcPr>
          <w:p w14:paraId="0A23591F" w14:textId="5E73C5AB" w:rsidR="001C2311" w:rsidRPr="00510543" w:rsidRDefault="001C2311" w:rsidP="001C231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2566</w:t>
            </w:r>
            <w:r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ชุดที่ 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</w:t>
            </w:r>
          </w:p>
        </w:tc>
        <w:tc>
          <w:tcPr>
            <w:tcW w:w="1169" w:type="dxa"/>
          </w:tcPr>
          <w:p w14:paraId="01BAF4C3" w14:textId="44075135" w:rsidR="001C2311" w:rsidRPr="00510543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7C4C96E8" w14:textId="77777777" w:rsidR="001C2311" w:rsidRPr="00510543" w:rsidRDefault="001C2311" w:rsidP="001C231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</w:tcPr>
          <w:p w14:paraId="214639B9" w14:textId="459C95CA" w:rsidR="001C2311" w:rsidRPr="00510543" w:rsidRDefault="001C2311" w:rsidP="001C2311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2,860,000</w:t>
            </w:r>
          </w:p>
        </w:tc>
        <w:tc>
          <w:tcPr>
            <w:tcW w:w="270" w:type="dxa"/>
          </w:tcPr>
          <w:p w14:paraId="1E2126EE" w14:textId="77777777" w:rsidR="001C2311" w:rsidRPr="00510543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78DF3F31" w14:textId="4DE115A7" w:rsidR="001C2311" w:rsidRPr="00510543" w:rsidRDefault="001C2311" w:rsidP="001C2311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2,860,000</w:t>
            </w:r>
          </w:p>
        </w:tc>
        <w:tc>
          <w:tcPr>
            <w:tcW w:w="236" w:type="dxa"/>
          </w:tcPr>
          <w:p w14:paraId="278826A0" w14:textId="77777777" w:rsidR="001C2311" w:rsidRPr="00510543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D3E8A4A" w14:textId="34A91AAF" w:rsidR="001C2311" w:rsidRPr="00510543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C0D2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4.60</w:t>
            </w:r>
          </w:p>
        </w:tc>
        <w:tc>
          <w:tcPr>
            <w:tcW w:w="990" w:type="dxa"/>
          </w:tcPr>
          <w:p w14:paraId="24F35D5C" w14:textId="1AF7CB01" w:rsidR="001C2311" w:rsidRPr="00510543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83F4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683F49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530" w:type="dxa"/>
          </w:tcPr>
          <w:p w14:paraId="348CCF56" w14:textId="603F1E8D" w:rsidR="001C2311" w:rsidRPr="00510543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5A2B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 w:rsidRPr="005A2B0F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มกราคม </w:t>
            </w:r>
            <w:r w:rsidRPr="005A2B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2571</w:t>
            </w:r>
          </w:p>
        </w:tc>
      </w:tr>
      <w:tr w:rsidR="001C2311" w:rsidRPr="00744476" w14:paraId="542CD35E" w14:textId="77777777" w:rsidTr="00AC1485">
        <w:tc>
          <w:tcPr>
            <w:tcW w:w="1438" w:type="dxa"/>
          </w:tcPr>
          <w:p w14:paraId="205677B2" w14:textId="749E30CA" w:rsidR="001C2311" w:rsidRPr="00510543" w:rsidRDefault="001C2311" w:rsidP="001C231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</w:t>
            </w: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169" w:type="dxa"/>
          </w:tcPr>
          <w:p w14:paraId="303AB4B1" w14:textId="16AD4F43" w:rsidR="001C2311" w:rsidRPr="00510543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5732B9A6" w14:textId="77777777" w:rsidR="001C2311" w:rsidRPr="00510543" w:rsidRDefault="001C2311" w:rsidP="001C231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73" w:type="dxa"/>
          </w:tcPr>
          <w:p w14:paraId="5008FCDB" w14:textId="0413DCEA" w:rsidR="001C2311" w:rsidRPr="00510543" w:rsidRDefault="001C2311" w:rsidP="001C2311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</w:tcPr>
          <w:p w14:paraId="03D93873" w14:textId="77777777" w:rsidR="001C2311" w:rsidRPr="00510543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3F5753EB" w14:textId="11FD2916" w:rsidR="001C2311" w:rsidRPr="00510543" w:rsidRDefault="001C2311" w:rsidP="001C2311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143B246F" w14:textId="77777777" w:rsidR="001C2311" w:rsidRPr="00510543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BF1636E" w14:textId="56716BF0" w:rsidR="001C2311" w:rsidRPr="00510543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0638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4.10</w:t>
            </w:r>
          </w:p>
        </w:tc>
        <w:tc>
          <w:tcPr>
            <w:tcW w:w="990" w:type="dxa"/>
          </w:tcPr>
          <w:p w14:paraId="36805A23" w14:textId="2F339911" w:rsidR="001C2311" w:rsidRPr="00510543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A09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AA09F2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AA09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9 </w:t>
            </w:r>
            <w:r w:rsidRPr="00AA09F2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530" w:type="dxa"/>
          </w:tcPr>
          <w:p w14:paraId="750ECF1F" w14:textId="7083F1D8" w:rsidR="001C2311" w:rsidRPr="00510543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091D08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 w:rsidRPr="00091D08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091D0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2571</w:t>
            </w:r>
          </w:p>
        </w:tc>
      </w:tr>
      <w:tr w:rsidR="001C2311" w:rsidRPr="00744476" w14:paraId="26591AC8" w14:textId="77777777" w:rsidTr="00AC1485">
        <w:tc>
          <w:tcPr>
            <w:tcW w:w="1438" w:type="dxa"/>
          </w:tcPr>
          <w:p w14:paraId="7BEA8D7F" w14:textId="028DAB4E" w:rsidR="001C2311" w:rsidRPr="00510543" w:rsidRDefault="001C2311" w:rsidP="001C231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2567</w:t>
            </w:r>
          </w:p>
        </w:tc>
        <w:tc>
          <w:tcPr>
            <w:tcW w:w="1169" w:type="dxa"/>
          </w:tcPr>
          <w:p w14:paraId="70434AC7" w14:textId="6F37113A" w:rsidR="001C2311" w:rsidRPr="00510543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6098A80E" w14:textId="77777777" w:rsidR="001C2311" w:rsidRPr="00510543" w:rsidRDefault="001C2311" w:rsidP="001C231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3" w:type="dxa"/>
          </w:tcPr>
          <w:p w14:paraId="5B74135A" w14:textId="511F4B29" w:rsidR="001C2311" w:rsidRPr="00510543" w:rsidRDefault="001C2311" w:rsidP="001C2311">
            <w:pPr>
              <w:tabs>
                <w:tab w:val="decimal" w:pos="949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</w:tcPr>
          <w:p w14:paraId="0F173D9D" w14:textId="77777777" w:rsidR="001C2311" w:rsidRPr="00510543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09A36251" w14:textId="062F6A64" w:rsidR="001C2311" w:rsidRPr="00510543" w:rsidRDefault="001C2311" w:rsidP="001C2311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5BFF6C54" w14:textId="77777777" w:rsidR="001C2311" w:rsidRPr="00510543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70EBC77A" w14:textId="5846B126" w:rsidR="001C2311" w:rsidRPr="00510543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81013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4.00</w:t>
            </w:r>
          </w:p>
        </w:tc>
        <w:tc>
          <w:tcPr>
            <w:tcW w:w="990" w:type="dxa"/>
          </w:tcPr>
          <w:p w14:paraId="205081EB" w14:textId="6983E163" w:rsidR="001C2311" w:rsidRPr="00510543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B82F3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B82F36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B82F3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9 </w:t>
            </w:r>
            <w:r w:rsidRPr="00B82F36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530" w:type="dxa"/>
          </w:tcPr>
          <w:p w14:paraId="4B94CBBE" w14:textId="10E1D785" w:rsidR="001C2311" w:rsidRPr="00510543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15ED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515EDE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มกราคม </w:t>
            </w:r>
            <w:r w:rsidRPr="00515ED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2572</w:t>
            </w:r>
          </w:p>
        </w:tc>
      </w:tr>
      <w:tr w:rsidR="001C2311" w:rsidRPr="00744476" w14:paraId="547A4A0D" w14:textId="77777777" w:rsidTr="00B608D9">
        <w:tc>
          <w:tcPr>
            <w:tcW w:w="1438" w:type="dxa"/>
          </w:tcPr>
          <w:p w14:paraId="6DCAE824" w14:textId="7F9AF421" w:rsidR="001C2311" w:rsidRPr="00510543" w:rsidRDefault="001C2311" w:rsidP="001C231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</w:t>
            </w: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2567</w:t>
            </w:r>
          </w:p>
        </w:tc>
        <w:tc>
          <w:tcPr>
            <w:tcW w:w="1169" w:type="dxa"/>
          </w:tcPr>
          <w:p w14:paraId="1C388E0A" w14:textId="041D8D16" w:rsidR="001C2311" w:rsidRPr="00510543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40ADCAE8" w14:textId="77777777" w:rsidR="001C2311" w:rsidRPr="00510543" w:rsidRDefault="001C2311" w:rsidP="001C231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3" w:type="dxa"/>
          </w:tcPr>
          <w:p w14:paraId="664E05BD" w14:textId="1111EE61" w:rsidR="001C2311" w:rsidRPr="00510543" w:rsidRDefault="001C2311" w:rsidP="001C2311">
            <w:pPr>
              <w:tabs>
                <w:tab w:val="decimal" w:pos="949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</w:tcPr>
          <w:p w14:paraId="5A3F0D3C" w14:textId="77777777" w:rsidR="001C2311" w:rsidRPr="00510543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3FEB8E04" w14:textId="349C69B5" w:rsidR="001C2311" w:rsidRPr="00510543" w:rsidRDefault="001C2311" w:rsidP="001C2311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4AB3F36A" w14:textId="77777777" w:rsidR="001C2311" w:rsidRPr="00510543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748DF9AE" w14:textId="2B06EC47" w:rsidR="001C2311" w:rsidRPr="00510543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02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4.00</w:t>
            </w:r>
          </w:p>
        </w:tc>
        <w:tc>
          <w:tcPr>
            <w:tcW w:w="990" w:type="dxa"/>
          </w:tcPr>
          <w:p w14:paraId="05B06FB1" w14:textId="036A865C" w:rsidR="001C2311" w:rsidRPr="00510543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C25B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3C25BA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530" w:type="dxa"/>
          </w:tcPr>
          <w:p w14:paraId="5CB986EE" w14:textId="4315BA18" w:rsidR="001C2311" w:rsidRPr="00510543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A025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26 </w:t>
            </w:r>
            <w:r w:rsidRPr="009A0256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9A025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2572</w:t>
            </w:r>
          </w:p>
        </w:tc>
      </w:tr>
      <w:tr w:rsidR="001C2311" w:rsidRPr="00744476" w14:paraId="0490A9A5" w14:textId="77777777" w:rsidTr="00B608D9">
        <w:tc>
          <w:tcPr>
            <w:tcW w:w="1438" w:type="dxa"/>
          </w:tcPr>
          <w:p w14:paraId="196404B4" w14:textId="6578BD3F" w:rsidR="001C2311" w:rsidRPr="00F427BA" w:rsidRDefault="001C2311" w:rsidP="001C2311">
            <w:pPr>
              <w:spacing w:line="240" w:lineRule="atLeast"/>
              <w:ind w:right="-108"/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1/2568</w:t>
            </w:r>
          </w:p>
        </w:tc>
        <w:tc>
          <w:tcPr>
            <w:tcW w:w="1169" w:type="dxa"/>
          </w:tcPr>
          <w:p w14:paraId="2D152883" w14:textId="02D0AE7D" w:rsidR="001C2311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1FBFE922" w14:textId="77777777" w:rsidR="001C2311" w:rsidRPr="00510543" w:rsidRDefault="001C2311" w:rsidP="001C231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3" w:type="dxa"/>
          </w:tcPr>
          <w:p w14:paraId="205F7207" w14:textId="357F09B2" w:rsidR="001C2311" w:rsidRDefault="001C2311" w:rsidP="001C2311">
            <w:pPr>
              <w:tabs>
                <w:tab w:val="decimal" w:pos="949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2,000,000</w:t>
            </w:r>
          </w:p>
        </w:tc>
        <w:tc>
          <w:tcPr>
            <w:tcW w:w="270" w:type="dxa"/>
          </w:tcPr>
          <w:p w14:paraId="08A6449F" w14:textId="77777777" w:rsidR="001C2311" w:rsidRPr="00510543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6DA34593" w14:textId="569AD2DB" w:rsidR="001C2311" w:rsidRDefault="001C2311" w:rsidP="001C2311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2,000,000</w:t>
            </w:r>
          </w:p>
        </w:tc>
        <w:tc>
          <w:tcPr>
            <w:tcW w:w="236" w:type="dxa"/>
          </w:tcPr>
          <w:p w14:paraId="2BB112FD" w14:textId="77777777" w:rsidR="001C2311" w:rsidRPr="00510543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3322DAE" w14:textId="43A321BB" w:rsidR="001C2311" w:rsidRPr="00F427BA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</w:pPr>
            <w:r w:rsidRPr="003B1B55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4.20</w:t>
            </w:r>
          </w:p>
        </w:tc>
        <w:tc>
          <w:tcPr>
            <w:tcW w:w="990" w:type="dxa"/>
          </w:tcPr>
          <w:p w14:paraId="770F47C5" w14:textId="28B12069" w:rsidR="001C2311" w:rsidRPr="00F427BA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="Angsana New (Headings CS)"/>
                <w:sz w:val="27"/>
                <w:szCs w:val="27"/>
                <w:cs/>
                <w:lang w:val="en-US"/>
              </w:rPr>
            </w:pPr>
            <w:r w:rsidRPr="000A3ABD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 xml:space="preserve">3 </w:t>
            </w:r>
            <w:r w:rsidRPr="000A3ABD">
              <w:rPr>
                <w:rFonts w:asciiTheme="majorBidi" w:hAnsiTheme="majorBidi" w:cs="Angsana New (Headings CS)"/>
                <w:sz w:val="27"/>
                <w:szCs w:val="27"/>
                <w:cs/>
                <w:lang w:val="en-US"/>
              </w:rPr>
              <w:t xml:space="preserve">ปี </w:t>
            </w:r>
            <w:r w:rsidRPr="000A3ABD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 xml:space="preserve">2 </w:t>
            </w:r>
            <w:r w:rsidRPr="000A3ABD">
              <w:rPr>
                <w:rFonts w:asciiTheme="majorBidi" w:hAnsiTheme="majorBidi" w:cs="Angsana New (Headings CS)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530" w:type="dxa"/>
          </w:tcPr>
          <w:p w14:paraId="20414F6C" w14:textId="33910E13" w:rsidR="001C2311" w:rsidRPr="00F427BA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="Angsana New (Headings CS)"/>
                <w:sz w:val="27"/>
                <w:szCs w:val="27"/>
                <w:cs/>
                <w:lang w:val="en-US"/>
              </w:rPr>
            </w:pPr>
            <w:r w:rsidRPr="003A7107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 xml:space="preserve">26 </w:t>
            </w:r>
            <w:r w:rsidRPr="003A7107">
              <w:rPr>
                <w:rFonts w:asciiTheme="majorBidi" w:hAnsiTheme="majorBidi" w:cs="Angsana New (Headings CS)"/>
                <w:sz w:val="27"/>
                <w:szCs w:val="27"/>
                <w:cs/>
                <w:lang w:val="en-US"/>
              </w:rPr>
              <w:t xml:space="preserve">พฤศจิกายน </w:t>
            </w:r>
            <w:r w:rsidRPr="003A7107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2571</w:t>
            </w:r>
          </w:p>
        </w:tc>
      </w:tr>
      <w:tr w:rsidR="001C2311" w:rsidRPr="00744476" w14:paraId="7CBA6CED" w14:textId="77777777" w:rsidTr="00B608D9">
        <w:tc>
          <w:tcPr>
            <w:tcW w:w="1438" w:type="dxa"/>
          </w:tcPr>
          <w:p w14:paraId="008DBB18" w14:textId="43BC2044" w:rsidR="001C2311" w:rsidRDefault="001C2311" w:rsidP="001C2311">
            <w:pPr>
              <w:spacing w:line="240" w:lineRule="atLeast"/>
              <w:ind w:right="-108"/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1/2569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84F43E3" w14:textId="3CFBB83C" w:rsidR="001C2311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73EC2FD5" w14:textId="77777777" w:rsidR="001C2311" w:rsidRPr="00510543" w:rsidRDefault="001C2311" w:rsidP="001C231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6F3F7EA" w14:textId="30FB2C11" w:rsidR="001C2311" w:rsidRDefault="001C2311" w:rsidP="001C2311">
            <w:pPr>
              <w:tabs>
                <w:tab w:val="decimal" w:pos="949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4,500,000</w:t>
            </w:r>
          </w:p>
        </w:tc>
        <w:tc>
          <w:tcPr>
            <w:tcW w:w="270" w:type="dxa"/>
          </w:tcPr>
          <w:p w14:paraId="187A9777" w14:textId="77777777" w:rsidR="001C2311" w:rsidRPr="00510543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116056" w14:textId="725E1AE8" w:rsidR="001C2311" w:rsidRDefault="001C2311" w:rsidP="001C2311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4,500,000</w:t>
            </w:r>
          </w:p>
        </w:tc>
        <w:tc>
          <w:tcPr>
            <w:tcW w:w="236" w:type="dxa"/>
          </w:tcPr>
          <w:p w14:paraId="5FA98E3E" w14:textId="77777777" w:rsidR="001C2311" w:rsidRPr="00510543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06C2D9E9" w14:textId="7A0ABE7F" w:rsidR="001C2311" w:rsidRPr="003B1B55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3.90</w:t>
            </w:r>
          </w:p>
        </w:tc>
        <w:tc>
          <w:tcPr>
            <w:tcW w:w="990" w:type="dxa"/>
          </w:tcPr>
          <w:p w14:paraId="7C2E7D02" w14:textId="4642A21F" w:rsidR="001C2311" w:rsidRPr="000A3ABD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="Angsana New (Headings CS)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 xml:space="preserve">3 </w:t>
            </w:r>
            <w:r>
              <w:rPr>
                <w:rFonts w:asciiTheme="majorBidi" w:hAnsiTheme="majorBidi" w:cs="Angsana New (Headings CS)" w:hint="cs"/>
                <w:sz w:val="27"/>
                <w:szCs w:val="27"/>
                <w:cs/>
                <w:lang w:val="en-US"/>
              </w:rPr>
              <w:t xml:space="preserve">ปี 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3</w:t>
            </w:r>
            <w:r>
              <w:rPr>
                <w:rFonts w:asciiTheme="majorBidi" w:hAnsiTheme="majorBidi" w:cs="Angsana New (Headings CS)" w:hint="cs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</w:tcPr>
          <w:p w14:paraId="1E7EACDD" w14:textId="6E12B31C" w:rsidR="001C2311" w:rsidRPr="003A7107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6</w:t>
            </w:r>
            <w:r>
              <w:rPr>
                <w:rFonts w:asciiTheme="majorBidi" w:hAnsiTheme="majorBidi" w:cs="Angsana New (Headings CS)" w:hint="cs"/>
                <w:sz w:val="27"/>
                <w:szCs w:val="27"/>
                <w:cs/>
                <w:lang w:val="en-US"/>
              </w:rPr>
              <w:t xml:space="preserve"> พฤษภาคม 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2572</w:t>
            </w:r>
          </w:p>
        </w:tc>
      </w:tr>
      <w:tr w:rsidR="001C2311" w:rsidRPr="00744476" w14:paraId="49C96013" w14:textId="18FAE418" w:rsidTr="00AC1485">
        <w:tc>
          <w:tcPr>
            <w:tcW w:w="1438" w:type="dxa"/>
          </w:tcPr>
          <w:p w14:paraId="777711BF" w14:textId="77777777" w:rsidR="001C2311" w:rsidRPr="00510543" w:rsidRDefault="001C2311" w:rsidP="001C2311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51054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73AFBB5" w14:textId="3AC905B3" w:rsidR="001C2311" w:rsidRPr="00510543" w:rsidRDefault="001C2311" w:rsidP="001C2311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2,910,000</w:t>
            </w:r>
          </w:p>
        </w:tc>
        <w:tc>
          <w:tcPr>
            <w:tcW w:w="270" w:type="dxa"/>
          </w:tcPr>
          <w:p w14:paraId="3CD7346F" w14:textId="77777777" w:rsidR="001C2311" w:rsidRPr="00510543" w:rsidRDefault="001C2311" w:rsidP="001C231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27034C75" w14:textId="24164852" w:rsidR="001C2311" w:rsidRPr="00510543" w:rsidRDefault="001C2311" w:rsidP="001C2311">
            <w:pPr>
              <w:tabs>
                <w:tab w:val="decimal" w:pos="949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25,053,000</w:t>
            </w:r>
          </w:p>
        </w:tc>
        <w:tc>
          <w:tcPr>
            <w:tcW w:w="270" w:type="dxa"/>
          </w:tcPr>
          <w:p w14:paraId="4498FEF1" w14:textId="77777777" w:rsidR="001C2311" w:rsidRPr="00510543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79469B" w14:textId="299BD0A9" w:rsidR="001C2311" w:rsidRPr="00510543" w:rsidRDefault="001C2311" w:rsidP="001C2311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27,963,000</w:t>
            </w:r>
          </w:p>
        </w:tc>
        <w:tc>
          <w:tcPr>
            <w:tcW w:w="236" w:type="dxa"/>
          </w:tcPr>
          <w:p w14:paraId="13968719" w14:textId="77777777" w:rsidR="001C2311" w:rsidRPr="00510543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0C974F2" w14:textId="77777777" w:rsidR="001C2311" w:rsidRPr="00510543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990" w:type="dxa"/>
          </w:tcPr>
          <w:p w14:paraId="34CA23BA" w14:textId="77777777" w:rsidR="001C2311" w:rsidRPr="00510543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530" w:type="dxa"/>
          </w:tcPr>
          <w:p w14:paraId="6C0D3BFE" w14:textId="77777777" w:rsidR="001C2311" w:rsidRPr="00510543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</w:tr>
    </w:tbl>
    <w:p w14:paraId="25D086A0" w14:textId="4BC9712E" w:rsidR="00ED537F" w:rsidRDefault="00ED537F" w:rsidP="00E31B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07CF60" w14:textId="7C805822" w:rsidR="00371AD1" w:rsidRDefault="00371AD1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38"/>
        <w:gridCol w:w="1169"/>
        <w:gridCol w:w="270"/>
        <w:gridCol w:w="1173"/>
        <w:gridCol w:w="270"/>
        <w:gridCol w:w="1080"/>
        <w:gridCol w:w="236"/>
        <w:gridCol w:w="1114"/>
        <w:gridCol w:w="990"/>
        <w:gridCol w:w="1530"/>
      </w:tblGrid>
      <w:tr w:rsidR="00D31C1A" w:rsidRPr="00744476" w14:paraId="281659F9" w14:textId="77777777" w:rsidTr="00F13B7B">
        <w:tc>
          <w:tcPr>
            <w:tcW w:w="1438" w:type="dxa"/>
          </w:tcPr>
          <w:p w14:paraId="78E12D25" w14:textId="77777777" w:rsidR="00D31C1A" w:rsidRPr="00744476" w:rsidRDefault="00D31C1A" w:rsidP="00F13B7B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6302" w:type="dxa"/>
            <w:gridSpan w:val="8"/>
          </w:tcPr>
          <w:p w14:paraId="718DD92D" w14:textId="46FE6074" w:rsidR="00D31C1A" w:rsidRPr="00532769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05E78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1530" w:type="dxa"/>
          </w:tcPr>
          <w:p w14:paraId="69D1938C" w14:textId="77777777" w:rsidR="00D31C1A" w:rsidRPr="00532769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</w:tr>
      <w:tr w:rsidR="00D31C1A" w:rsidRPr="00744476" w14:paraId="000D0C65" w14:textId="77777777" w:rsidTr="00F13B7B">
        <w:tc>
          <w:tcPr>
            <w:tcW w:w="1438" w:type="dxa"/>
          </w:tcPr>
          <w:p w14:paraId="7C865F73" w14:textId="77777777" w:rsidR="00D31C1A" w:rsidRPr="00744476" w:rsidRDefault="00D31C1A" w:rsidP="00F13B7B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962" w:type="dxa"/>
            <w:gridSpan w:val="5"/>
          </w:tcPr>
          <w:p w14:paraId="4A08AF3F" w14:textId="1758F392" w:rsidR="00D31C1A" w:rsidRPr="00E31BBD" w:rsidRDefault="000478A6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</w:rPr>
              <w:t xml:space="preserve">30 </w:t>
            </w:r>
            <w:r>
              <w:rPr>
                <w:rFonts w:asciiTheme="majorBidi" w:hAnsiTheme="majorBidi" w:cs="Angsana New (Headings CS)" w:hint="cs"/>
                <w:sz w:val="27"/>
                <w:szCs w:val="27"/>
                <w:cs/>
              </w:rPr>
              <w:t xml:space="preserve">มิถุนายน </w:t>
            </w:r>
            <w:r w:rsidR="008F0CB5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2569</w:t>
            </w:r>
          </w:p>
        </w:tc>
        <w:tc>
          <w:tcPr>
            <w:tcW w:w="236" w:type="dxa"/>
          </w:tcPr>
          <w:p w14:paraId="4A37D017" w14:textId="77777777" w:rsidR="00D31C1A" w:rsidRPr="0074447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5A36D1C7" w14:textId="77777777" w:rsidR="00D31C1A" w:rsidRPr="0074447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041AADD1" w14:textId="77777777" w:rsidR="00D31C1A" w:rsidRPr="0074447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</w:tcPr>
          <w:p w14:paraId="0E8ADB55" w14:textId="77777777" w:rsidR="00D31C1A" w:rsidRPr="0074447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D31C1A" w:rsidRPr="00744476" w14:paraId="350D0FA5" w14:textId="77777777" w:rsidTr="00F13B7B">
        <w:tc>
          <w:tcPr>
            <w:tcW w:w="1438" w:type="dxa"/>
            <w:vAlign w:val="bottom"/>
          </w:tcPr>
          <w:p w14:paraId="0FA1413B" w14:textId="77777777" w:rsidR="00D31C1A" w:rsidRPr="00AC19F6" w:rsidRDefault="00D31C1A" w:rsidP="00F13B7B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C19F6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หุ้นกู้ครั้งที่</w:t>
            </w:r>
          </w:p>
        </w:tc>
        <w:tc>
          <w:tcPr>
            <w:tcW w:w="1169" w:type="dxa"/>
          </w:tcPr>
          <w:p w14:paraId="3850334D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C19F6">
              <w:rPr>
                <w:rFonts w:asciiTheme="majorBidi" w:hAnsiTheme="majorBidi" w:cstheme="majorBidi" w:hint="cs"/>
                <w:sz w:val="27"/>
                <w:szCs w:val="27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77CCE150" w14:textId="77777777" w:rsidR="00D31C1A" w:rsidRPr="00AC19F6" w:rsidRDefault="00D31C1A" w:rsidP="00F13B7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3" w:type="dxa"/>
            <w:vAlign w:val="bottom"/>
          </w:tcPr>
          <w:p w14:paraId="09ECA79C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C19F6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ระยะยาว</w:t>
            </w:r>
          </w:p>
        </w:tc>
        <w:tc>
          <w:tcPr>
            <w:tcW w:w="270" w:type="dxa"/>
            <w:vAlign w:val="bottom"/>
          </w:tcPr>
          <w:p w14:paraId="56E6D4BA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707BC13A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C19F6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56B0D038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  <w:vAlign w:val="bottom"/>
          </w:tcPr>
          <w:p w14:paraId="5830E1D0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6653D0DC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  <w:tc>
          <w:tcPr>
            <w:tcW w:w="1530" w:type="dxa"/>
            <w:vAlign w:val="bottom"/>
          </w:tcPr>
          <w:p w14:paraId="38808221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cs/>
              </w:rPr>
              <w:t>วันครบ</w:t>
            </w:r>
            <w:r w:rsidRPr="00AC19F6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กำหนด</w:t>
            </w:r>
            <w:r w:rsidRPr="00AC19F6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AC19F6">
              <w:rPr>
                <w:rFonts w:asciiTheme="majorBidi" w:hAnsiTheme="majorBidi" w:cstheme="majorBidi"/>
                <w:sz w:val="27"/>
                <w:szCs w:val="27"/>
                <w:cs/>
              </w:rPr>
              <w:t>ไถ่ถอน</w:t>
            </w:r>
          </w:p>
        </w:tc>
      </w:tr>
      <w:tr w:rsidR="00D31C1A" w:rsidRPr="00744476" w14:paraId="5C606481" w14:textId="77777777" w:rsidTr="00F13B7B">
        <w:tc>
          <w:tcPr>
            <w:tcW w:w="1438" w:type="dxa"/>
          </w:tcPr>
          <w:p w14:paraId="511DF6BF" w14:textId="77777777" w:rsidR="00D31C1A" w:rsidRPr="00AC19F6" w:rsidRDefault="00D31C1A" w:rsidP="00F13B7B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962" w:type="dxa"/>
            <w:gridSpan w:val="5"/>
          </w:tcPr>
          <w:p w14:paraId="058FD402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  <w:tc>
          <w:tcPr>
            <w:tcW w:w="236" w:type="dxa"/>
          </w:tcPr>
          <w:p w14:paraId="79C5034D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161C921E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E297D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(</w:t>
            </w:r>
            <w:r w:rsidRPr="00AC19F6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ร้อยละต่อปี)</w:t>
            </w:r>
          </w:p>
        </w:tc>
        <w:tc>
          <w:tcPr>
            <w:tcW w:w="990" w:type="dxa"/>
          </w:tcPr>
          <w:p w14:paraId="611E472A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</w:tcPr>
          <w:p w14:paraId="619CEDEC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1C2311" w:rsidRPr="00744476" w14:paraId="10C00EE1" w14:textId="77777777" w:rsidTr="00282A94">
        <w:tc>
          <w:tcPr>
            <w:tcW w:w="1438" w:type="dxa"/>
          </w:tcPr>
          <w:p w14:paraId="3DBD26AC" w14:textId="07C4935D" w:rsidR="001C2311" w:rsidRPr="00AC19F6" w:rsidRDefault="001C2311" w:rsidP="001C231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2565</w:t>
            </w:r>
          </w:p>
        </w:tc>
        <w:tc>
          <w:tcPr>
            <w:tcW w:w="1169" w:type="dxa"/>
          </w:tcPr>
          <w:p w14:paraId="1C817B83" w14:textId="6C29F16E" w:rsidR="001C2311" w:rsidRPr="00AC19F6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2E6C2110" w14:textId="77777777" w:rsidR="001C2311" w:rsidRPr="00AC19F6" w:rsidRDefault="001C2311" w:rsidP="001C231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</w:tcPr>
          <w:p w14:paraId="053D3FCD" w14:textId="201FF862" w:rsidR="001C2311" w:rsidRPr="00AC19F6" w:rsidRDefault="001C2311" w:rsidP="001C2311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4753C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4</w:t>
            </w:r>
            <w:r w:rsidRPr="00F4753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753C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695</w:t>
            </w:r>
            <w:r w:rsidRPr="00F4753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 w:rsidRPr="00F4753C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000</w:t>
            </w:r>
          </w:p>
        </w:tc>
        <w:tc>
          <w:tcPr>
            <w:tcW w:w="270" w:type="dxa"/>
          </w:tcPr>
          <w:p w14:paraId="19C55EE9" w14:textId="77777777" w:rsidR="001C2311" w:rsidRPr="00AC19F6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43D6D667" w14:textId="05887EFA" w:rsidR="001C2311" w:rsidRPr="00AC19F6" w:rsidRDefault="001C2311" w:rsidP="001C2311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B16A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4,695,000</w:t>
            </w:r>
          </w:p>
        </w:tc>
        <w:tc>
          <w:tcPr>
            <w:tcW w:w="236" w:type="dxa"/>
          </w:tcPr>
          <w:p w14:paraId="23EC0B61" w14:textId="77777777" w:rsidR="001C2311" w:rsidRPr="00AC19F6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17D5989" w14:textId="09E4321C" w:rsidR="001C2311" w:rsidRPr="00AC19F6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07AB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4.10</w:t>
            </w:r>
          </w:p>
        </w:tc>
        <w:tc>
          <w:tcPr>
            <w:tcW w:w="990" w:type="dxa"/>
          </w:tcPr>
          <w:p w14:paraId="30E0B9AF" w14:textId="12F2D58D" w:rsidR="001C2311" w:rsidRPr="00AC19F6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E47D6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E47D6F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530" w:type="dxa"/>
          </w:tcPr>
          <w:p w14:paraId="38402B0B" w14:textId="379D35DF" w:rsidR="001C2311" w:rsidRPr="00AC19F6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9774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 w:rsidRPr="0099774A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99774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2570</w:t>
            </w:r>
          </w:p>
        </w:tc>
      </w:tr>
      <w:tr w:rsidR="001C2311" w:rsidRPr="00744476" w14:paraId="5A9DA4EB" w14:textId="77777777" w:rsidTr="00282A94">
        <w:tc>
          <w:tcPr>
            <w:tcW w:w="1438" w:type="dxa"/>
          </w:tcPr>
          <w:p w14:paraId="330784F6" w14:textId="000DB1A6" w:rsidR="001C2311" w:rsidRPr="00AC19F6" w:rsidRDefault="001C2311" w:rsidP="001C231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2566</w:t>
            </w:r>
            <w:r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ชุดที่ 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</w:p>
        </w:tc>
        <w:tc>
          <w:tcPr>
            <w:tcW w:w="1169" w:type="dxa"/>
          </w:tcPr>
          <w:p w14:paraId="4284A630" w14:textId="607BF936" w:rsidR="001C2311" w:rsidRPr="00AC19F6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B16A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</w:tcPr>
          <w:p w14:paraId="75E84A96" w14:textId="77777777" w:rsidR="001C2311" w:rsidRPr="00AC19F6" w:rsidRDefault="001C2311" w:rsidP="001C231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</w:tcPr>
          <w:p w14:paraId="6B8263CF" w14:textId="0F1475E5" w:rsidR="001C2311" w:rsidRPr="00AC19F6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043BFE34" w14:textId="77777777" w:rsidR="001C2311" w:rsidRPr="00AC19F6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0C93CA10" w14:textId="1EFB8D89" w:rsidR="001C2311" w:rsidRPr="00AC19F6" w:rsidRDefault="001C2311" w:rsidP="001C2311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407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1CBB91FE" w14:textId="77777777" w:rsidR="001C2311" w:rsidRPr="00AC19F6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62DC905E" w14:textId="73481FB3" w:rsidR="001C2311" w:rsidRPr="00AC19F6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D48F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4.15</w:t>
            </w:r>
          </w:p>
        </w:tc>
        <w:tc>
          <w:tcPr>
            <w:tcW w:w="990" w:type="dxa"/>
          </w:tcPr>
          <w:p w14:paraId="429B50D9" w14:textId="451C41C1" w:rsidR="001C2311" w:rsidRPr="00AC19F6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FB5B72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 w:rsidRPr="00FB5B72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FB5B72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 w:rsidRPr="00FB5B72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530" w:type="dxa"/>
          </w:tcPr>
          <w:p w14:paraId="5B79617B" w14:textId="6E7D9228" w:rsidR="001C2311" w:rsidRPr="00AC19F6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80430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 w:rsidRPr="0080430A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80430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2569</w:t>
            </w:r>
          </w:p>
        </w:tc>
      </w:tr>
      <w:tr w:rsidR="001C2311" w:rsidRPr="00744476" w14:paraId="3A076149" w14:textId="77777777" w:rsidTr="00282A94">
        <w:tc>
          <w:tcPr>
            <w:tcW w:w="1438" w:type="dxa"/>
          </w:tcPr>
          <w:p w14:paraId="6CCCA129" w14:textId="28484BB7" w:rsidR="001C2311" w:rsidRPr="00AC19F6" w:rsidRDefault="001C2311" w:rsidP="001C231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2566</w:t>
            </w:r>
            <w:r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ชุดที่ 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</w:t>
            </w:r>
          </w:p>
        </w:tc>
        <w:tc>
          <w:tcPr>
            <w:tcW w:w="1169" w:type="dxa"/>
          </w:tcPr>
          <w:p w14:paraId="014FA147" w14:textId="33719537" w:rsidR="001C2311" w:rsidRPr="00AC19F6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66EACC2D" w14:textId="77777777" w:rsidR="001C2311" w:rsidRPr="00AC19F6" w:rsidRDefault="001C2311" w:rsidP="001C231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</w:tcPr>
          <w:p w14:paraId="58A7BAB5" w14:textId="27762DA8" w:rsidR="001C2311" w:rsidRPr="00AC19F6" w:rsidRDefault="001C2311" w:rsidP="001C2311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2644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</w:tcPr>
          <w:p w14:paraId="35B28753" w14:textId="77777777" w:rsidR="001C2311" w:rsidRPr="00AC19F6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1CFE3F44" w14:textId="7BC2553A" w:rsidR="001C2311" w:rsidRPr="00AC19F6" w:rsidRDefault="001C2311" w:rsidP="001C2311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407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60CDCB73" w14:textId="77777777" w:rsidR="001C2311" w:rsidRPr="00AC19F6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202DA03" w14:textId="6AA50DA8" w:rsidR="001C2311" w:rsidRPr="00AC19F6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C0D2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4.60</w:t>
            </w:r>
          </w:p>
        </w:tc>
        <w:tc>
          <w:tcPr>
            <w:tcW w:w="990" w:type="dxa"/>
          </w:tcPr>
          <w:p w14:paraId="527279C2" w14:textId="0196E4C7" w:rsidR="001C2311" w:rsidRPr="00AC19F6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683F49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683F49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530" w:type="dxa"/>
          </w:tcPr>
          <w:p w14:paraId="0CB5EB0F" w14:textId="049126B1" w:rsidR="001C2311" w:rsidRPr="00AC19F6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5A2B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 w:rsidRPr="005A2B0F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มกราคม </w:t>
            </w:r>
            <w:r w:rsidRPr="005A2B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2571</w:t>
            </w:r>
          </w:p>
        </w:tc>
      </w:tr>
      <w:tr w:rsidR="001C2311" w:rsidRPr="00744476" w14:paraId="3AB6CFA5" w14:textId="77777777" w:rsidTr="00282A94">
        <w:tc>
          <w:tcPr>
            <w:tcW w:w="1438" w:type="dxa"/>
          </w:tcPr>
          <w:p w14:paraId="482C0842" w14:textId="6D676BEA" w:rsidR="001C2311" w:rsidRPr="00AC19F6" w:rsidRDefault="001C2311" w:rsidP="001C231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</w:t>
            </w: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2566</w:t>
            </w:r>
          </w:p>
        </w:tc>
        <w:tc>
          <w:tcPr>
            <w:tcW w:w="1169" w:type="dxa"/>
          </w:tcPr>
          <w:p w14:paraId="5C45A48A" w14:textId="694C920C" w:rsidR="001C2311" w:rsidRPr="00AC19F6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76C636CB" w14:textId="77777777" w:rsidR="001C2311" w:rsidRPr="00AC19F6" w:rsidRDefault="001C2311" w:rsidP="001C231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</w:tcPr>
          <w:p w14:paraId="2D3102D5" w14:textId="398BB97D" w:rsidR="001C2311" w:rsidRPr="00AC19F6" w:rsidRDefault="001C2311" w:rsidP="001C2311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64164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</w:tcPr>
          <w:p w14:paraId="4C466D3C" w14:textId="77777777" w:rsidR="001C2311" w:rsidRPr="00AC19F6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44D9780E" w14:textId="4057D62A" w:rsidR="001C2311" w:rsidRPr="00AC19F6" w:rsidRDefault="001C2311" w:rsidP="001C2311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24077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65DF8215" w14:textId="77777777" w:rsidR="001C2311" w:rsidRPr="00AC19F6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A8E4708" w14:textId="4BFAB7F5" w:rsidR="001C2311" w:rsidRPr="00AC19F6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00638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4.10</w:t>
            </w:r>
          </w:p>
        </w:tc>
        <w:tc>
          <w:tcPr>
            <w:tcW w:w="990" w:type="dxa"/>
          </w:tcPr>
          <w:p w14:paraId="4F47CADB" w14:textId="2148FE5B" w:rsidR="001C2311" w:rsidRPr="00AC19F6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A09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AA09F2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AA09F2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9 </w:t>
            </w:r>
            <w:r w:rsidRPr="00AA09F2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530" w:type="dxa"/>
          </w:tcPr>
          <w:p w14:paraId="103E224E" w14:textId="165B1EA5" w:rsidR="001C2311" w:rsidRPr="00AC19F6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091D08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 w:rsidRPr="00091D08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091D0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2571</w:t>
            </w:r>
          </w:p>
        </w:tc>
      </w:tr>
      <w:tr w:rsidR="001C2311" w:rsidRPr="00744476" w14:paraId="2862312B" w14:textId="77777777" w:rsidTr="00282A94">
        <w:tc>
          <w:tcPr>
            <w:tcW w:w="1438" w:type="dxa"/>
          </w:tcPr>
          <w:p w14:paraId="19DE916E" w14:textId="06C95882" w:rsidR="001C2311" w:rsidRPr="00AC19F6" w:rsidRDefault="001C2311" w:rsidP="001C231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</w:t>
            </w: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2567</w:t>
            </w:r>
          </w:p>
        </w:tc>
        <w:tc>
          <w:tcPr>
            <w:tcW w:w="1169" w:type="dxa"/>
          </w:tcPr>
          <w:p w14:paraId="0A7DF877" w14:textId="04BFD65D" w:rsidR="001C2311" w:rsidRPr="00AC19F6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1DB195FE" w14:textId="2BC0455E" w:rsidR="001C2311" w:rsidRPr="00AC19F6" w:rsidRDefault="001C2311" w:rsidP="001C231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</w:tcPr>
          <w:p w14:paraId="40D403EB" w14:textId="4E8F5DBD" w:rsidR="001C2311" w:rsidRPr="00AC19F6" w:rsidRDefault="001C2311" w:rsidP="001C2311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F32FA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</w:tcPr>
          <w:p w14:paraId="20A735A0" w14:textId="77777777" w:rsidR="001C2311" w:rsidRPr="00AC19F6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49C0FA24" w14:textId="6D0BFF16" w:rsidR="001C2311" w:rsidRPr="00AC19F6" w:rsidRDefault="001C2311" w:rsidP="001C2311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D6C1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0B4907B4" w14:textId="77777777" w:rsidR="001C2311" w:rsidRPr="00AC19F6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0BB948F4" w14:textId="6D6D3D2E" w:rsidR="001C2311" w:rsidRPr="00AC19F6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81013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4.00</w:t>
            </w:r>
          </w:p>
        </w:tc>
        <w:tc>
          <w:tcPr>
            <w:tcW w:w="990" w:type="dxa"/>
          </w:tcPr>
          <w:p w14:paraId="5E3073D5" w14:textId="29753AB5" w:rsidR="001C2311" w:rsidRPr="00AC19F6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B82F3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B82F36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B82F3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9 </w:t>
            </w:r>
            <w:r w:rsidRPr="00B82F36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530" w:type="dxa"/>
          </w:tcPr>
          <w:p w14:paraId="03D89F41" w14:textId="752639FD" w:rsidR="001C2311" w:rsidRPr="00AC19F6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15EDE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515EDE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มกราคม </w:t>
            </w:r>
            <w:r w:rsidRPr="00515EDE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2572</w:t>
            </w:r>
          </w:p>
        </w:tc>
      </w:tr>
      <w:tr w:rsidR="001C2311" w:rsidRPr="00744476" w14:paraId="5241DD75" w14:textId="77777777" w:rsidTr="00282A94">
        <w:tc>
          <w:tcPr>
            <w:tcW w:w="1438" w:type="dxa"/>
          </w:tcPr>
          <w:p w14:paraId="6297AE30" w14:textId="4E088A34" w:rsidR="001C2311" w:rsidRPr="00AC19F6" w:rsidRDefault="001C2311" w:rsidP="001C2311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</w:t>
            </w: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/</w:t>
            </w: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2567</w:t>
            </w:r>
          </w:p>
        </w:tc>
        <w:tc>
          <w:tcPr>
            <w:tcW w:w="1169" w:type="dxa"/>
          </w:tcPr>
          <w:p w14:paraId="70024326" w14:textId="0045F09F" w:rsidR="001C2311" w:rsidRPr="00AC19F6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21D6EF3C" w14:textId="77777777" w:rsidR="001C2311" w:rsidRPr="00AC19F6" w:rsidRDefault="001C2311" w:rsidP="001C231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</w:tcPr>
          <w:p w14:paraId="4DA48FF6" w14:textId="162CC088" w:rsidR="001C2311" w:rsidRPr="00AC19F6" w:rsidRDefault="001C2311" w:rsidP="001C2311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D13D3B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</w:tcPr>
          <w:p w14:paraId="3D33AEED" w14:textId="0B03A668" w:rsidR="001C2311" w:rsidRPr="00AC19F6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02CA9CC8" w14:textId="4DE2E0CC" w:rsidR="001C2311" w:rsidRPr="00AC19F6" w:rsidRDefault="001C2311" w:rsidP="001C2311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D6C1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31ED609A" w14:textId="77777777" w:rsidR="001C2311" w:rsidRPr="00AC19F6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7A9FB369" w14:textId="7D7D0AC2" w:rsidR="001C2311" w:rsidRPr="00AC19F6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61402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4.00</w:t>
            </w:r>
          </w:p>
        </w:tc>
        <w:tc>
          <w:tcPr>
            <w:tcW w:w="990" w:type="dxa"/>
          </w:tcPr>
          <w:p w14:paraId="5BB2AE37" w14:textId="6984082F" w:rsidR="001C2311" w:rsidRPr="00AC19F6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3C25B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3C25BA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530" w:type="dxa"/>
          </w:tcPr>
          <w:p w14:paraId="70D2638C" w14:textId="3F889566" w:rsidR="001C2311" w:rsidRPr="00AC19F6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A025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26 </w:t>
            </w:r>
            <w:r w:rsidRPr="009A0256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9A025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2572</w:t>
            </w:r>
          </w:p>
        </w:tc>
      </w:tr>
      <w:tr w:rsidR="001C2311" w:rsidRPr="00744476" w14:paraId="020ADAA3" w14:textId="77777777" w:rsidTr="00282A94">
        <w:tc>
          <w:tcPr>
            <w:tcW w:w="1438" w:type="dxa"/>
          </w:tcPr>
          <w:p w14:paraId="6B8CA383" w14:textId="22781253" w:rsidR="001C2311" w:rsidRPr="00F427BA" w:rsidRDefault="001C2311" w:rsidP="001C2311">
            <w:pPr>
              <w:spacing w:line="240" w:lineRule="atLeast"/>
              <w:ind w:right="-108"/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1/2568</w:t>
            </w:r>
          </w:p>
        </w:tc>
        <w:tc>
          <w:tcPr>
            <w:tcW w:w="1169" w:type="dxa"/>
          </w:tcPr>
          <w:p w14:paraId="0D69BA73" w14:textId="13D6CD95" w:rsidR="001C2311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2C2289F2" w14:textId="77777777" w:rsidR="001C2311" w:rsidRPr="00AC19F6" w:rsidRDefault="001C2311" w:rsidP="001C231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</w:tcPr>
          <w:p w14:paraId="4412DD49" w14:textId="32998028" w:rsidR="001C2311" w:rsidRPr="00AC19F6" w:rsidRDefault="001C2311" w:rsidP="001C2311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E37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2,000,000</w:t>
            </w:r>
          </w:p>
        </w:tc>
        <w:tc>
          <w:tcPr>
            <w:tcW w:w="270" w:type="dxa"/>
          </w:tcPr>
          <w:p w14:paraId="22C0013A" w14:textId="77777777" w:rsidR="001C2311" w:rsidRPr="00AC19F6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3AFBE164" w14:textId="45D64CC2" w:rsidR="001C2311" w:rsidRPr="00AC19F6" w:rsidRDefault="001C2311" w:rsidP="001C2311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CD6C1C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2,000,000</w:t>
            </w:r>
          </w:p>
        </w:tc>
        <w:tc>
          <w:tcPr>
            <w:tcW w:w="236" w:type="dxa"/>
          </w:tcPr>
          <w:p w14:paraId="6C029291" w14:textId="77777777" w:rsidR="001C2311" w:rsidRPr="00AC19F6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9BDAB54" w14:textId="112C936A" w:rsidR="001C2311" w:rsidRPr="00F427BA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</w:pPr>
            <w:r w:rsidRPr="003B1B55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4.20</w:t>
            </w:r>
          </w:p>
        </w:tc>
        <w:tc>
          <w:tcPr>
            <w:tcW w:w="990" w:type="dxa"/>
          </w:tcPr>
          <w:p w14:paraId="3C6289A9" w14:textId="21329AAF" w:rsidR="001C2311" w:rsidRPr="00F427BA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="Angsana New (Headings CS)"/>
                <w:sz w:val="27"/>
                <w:szCs w:val="27"/>
                <w:cs/>
                <w:lang w:val="en-US"/>
              </w:rPr>
            </w:pPr>
            <w:r w:rsidRPr="000A3ABD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 xml:space="preserve">3 </w:t>
            </w:r>
            <w:r w:rsidRPr="000A3ABD">
              <w:rPr>
                <w:rFonts w:asciiTheme="majorBidi" w:hAnsiTheme="majorBidi" w:cs="Angsana New (Headings CS)"/>
                <w:sz w:val="27"/>
                <w:szCs w:val="27"/>
                <w:cs/>
                <w:lang w:val="en-US"/>
              </w:rPr>
              <w:t xml:space="preserve">ปี </w:t>
            </w:r>
            <w:r w:rsidRPr="000A3ABD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 xml:space="preserve">2 </w:t>
            </w:r>
            <w:r w:rsidRPr="000A3ABD">
              <w:rPr>
                <w:rFonts w:asciiTheme="majorBidi" w:hAnsiTheme="majorBidi" w:cs="Angsana New (Headings CS)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530" w:type="dxa"/>
          </w:tcPr>
          <w:p w14:paraId="2B47F190" w14:textId="393A85F8" w:rsidR="001C2311" w:rsidRPr="00F427BA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</w:pPr>
            <w:r w:rsidRPr="003A7107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 xml:space="preserve">26 </w:t>
            </w:r>
            <w:r w:rsidRPr="003A7107">
              <w:rPr>
                <w:rFonts w:asciiTheme="majorBidi" w:hAnsiTheme="majorBidi" w:cs="Angsana New (Headings CS)"/>
                <w:sz w:val="27"/>
                <w:szCs w:val="27"/>
                <w:cs/>
                <w:lang w:val="en-US"/>
              </w:rPr>
              <w:t xml:space="preserve">พฤศจิกายน </w:t>
            </w:r>
            <w:r w:rsidRPr="003A7107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2571</w:t>
            </w:r>
          </w:p>
        </w:tc>
      </w:tr>
      <w:tr w:rsidR="001C2311" w:rsidRPr="00744476" w14:paraId="29E6A337" w14:textId="77777777" w:rsidTr="009E0DAA">
        <w:tc>
          <w:tcPr>
            <w:tcW w:w="1438" w:type="dxa"/>
          </w:tcPr>
          <w:p w14:paraId="08B5376E" w14:textId="3BC9992D" w:rsidR="001C2311" w:rsidRPr="009E0DAA" w:rsidRDefault="001C2311" w:rsidP="001C2311">
            <w:pPr>
              <w:spacing w:line="240" w:lineRule="atLeast"/>
              <w:ind w:right="-108"/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</w:pPr>
            <w:r w:rsidRPr="009E0DA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1/2569</w:t>
            </w:r>
          </w:p>
        </w:tc>
        <w:tc>
          <w:tcPr>
            <w:tcW w:w="1169" w:type="dxa"/>
          </w:tcPr>
          <w:p w14:paraId="2B1C2EA2" w14:textId="494B7A3B" w:rsidR="001C2311" w:rsidRPr="009E0DAA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E0DA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</w:tcPr>
          <w:p w14:paraId="7335D51D" w14:textId="77777777" w:rsidR="001C2311" w:rsidRPr="009E0DAA" w:rsidRDefault="001C2311" w:rsidP="001C231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</w:tcPr>
          <w:p w14:paraId="733DB8B0" w14:textId="6F9CF569" w:rsidR="001C2311" w:rsidRPr="009E0DAA" w:rsidRDefault="001C2311" w:rsidP="001C2311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E0DA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4,500,000</w:t>
            </w:r>
          </w:p>
        </w:tc>
        <w:tc>
          <w:tcPr>
            <w:tcW w:w="270" w:type="dxa"/>
          </w:tcPr>
          <w:p w14:paraId="21E31B38" w14:textId="77777777" w:rsidR="001C2311" w:rsidRPr="009E0DAA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</w:tcPr>
          <w:p w14:paraId="209800BF" w14:textId="737F9E06" w:rsidR="001C2311" w:rsidRPr="009E0DAA" w:rsidRDefault="001C2311" w:rsidP="001C2311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E0DA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4,500,000</w:t>
            </w:r>
          </w:p>
        </w:tc>
        <w:tc>
          <w:tcPr>
            <w:tcW w:w="236" w:type="dxa"/>
          </w:tcPr>
          <w:p w14:paraId="02616B38" w14:textId="77777777" w:rsidR="001C2311" w:rsidRPr="009E0DAA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6E5AEFEC" w14:textId="0497FF8D" w:rsidR="001C2311" w:rsidRPr="009E0DAA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</w:pPr>
            <w:r w:rsidRPr="009E0DA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3.90</w:t>
            </w:r>
          </w:p>
        </w:tc>
        <w:tc>
          <w:tcPr>
            <w:tcW w:w="990" w:type="dxa"/>
          </w:tcPr>
          <w:p w14:paraId="31B333DD" w14:textId="5633766C" w:rsidR="001C2311" w:rsidRPr="009E0DAA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="Angsana New (Headings CS)"/>
                <w:sz w:val="27"/>
                <w:szCs w:val="27"/>
                <w:cs/>
                <w:lang w:val="en-US"/>
              </w:rPr>
            </w:pPr>
            <w:r w:rsidRPr="009E0DA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 xml:space="preserve">3 </w:t>
            </w:r>
            <w:r w:rsidRPr="009E0DAA">
              <w:rPr>
                <w:rFonts w:asciiTheme="majorBidi" w:hAnsiTheme="majorBidi" w:cs="Angsana New (Headings CS)" w:hint="cs"/>
                <w:sz w:val="27"/>
                <w:szCs w:val="27"/>
                <w:cs/>
                <w:lang w:val="en-US"/>
              </w:rPr>
              <w:t xml:space="preserve">ปี </w:t>
            </w:r>
            <w:r w:rsidRPr="009E0DA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3</w:t>
            </w:r>
            <w:r w:rsidRPr="009E0DAA">
              <w:rPr>
                <w:rFonts w:asciiTheme="majorBidi" w:hAnsiTheme="majorBidi" w:cs="Angsana New (Headings CS)" w:hint="cs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</w:tcPr>
          <w:p w14:paraId="42D96AE5" w14:textId="0F5301E7" w:rsidR="001C2311" w:rsidRPr="009E0DAA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</w:pPr>
            <w:r w:rsidRPr="009E0DA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6</w:t>
            </w:r>
            <w:r w:rsidRPr="009E0DAA">
              <w:rPr>
                <w:rFonts w:asciiTheme="majorBidi" w:hAnsiTheme="majorBidi" w:cs="Angsana New (Headings CS)" w:hint="cs"/>
                <w:sz w:val="27"/>
                <w:szCs w:val="27"/>
                <w:cs/>
                <w:lang w:val="en-US"/>
              </w:rPr>
              <w:t xml:space="preserve"> พฤษภาคม </w:t>
            </w:r>
            <w:r w:rsidRPr="009E0DAA">
              <w:rPr>
                <w:rFonts w:asciiTheme="majorBidi" w:hAnsiTheme="majorBidi" w:cs="Angsana New (Headings CS)"/>
                <w:sz w:val="27"/>
                <w:szCs w:val="27"/>
                <w:lang w:val="en-US"/>
              </w:rPr>
              <w:t>2572</w:t>
            </w:r>
          </w:p>
        </w:tc>
      </w:tr>
      <w:tr w:rsidR="001C2311" w:rsidRPr="00744476" w14:paraId="50BACBEC" w14:textId="77777777" w:rsidTr="00282A94">
        <w:tc>
          <w:tcPr>
            <w:tcW w:w="1438" w:type="dxa"/>
          </w:tcPr>
          <w:p w14:paraId="1248C775" w14:textId="77777777" w:rsidR="001C2311" w:rsidRPr="00AC19F6" w:rsidRDefault="001C2311" w:rsidP="001C2311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AC19F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0D18972B" w14:textId="01DE4724" w:rsidR="001C2311" w:rsidRPr="00AC19F6" w:rsidRDefault="001C2311" w:rsidP="001C2311">
            <w:pPr>
              <w:spacing w:line="240" w:lineRule="atLeast"/>
              <w:ind w:left="-105" w:right="-11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</w:tcPr>
          <w:p w14:paraId="036C00ED" w14:textId="77777777" w:rsidR="001C2311" w:rsidRPr="00AC19F6" w:rsidRDefault="001C2311" w:rsidP="001C2311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616C2F54" w14:textId="475BE667" w:rsidR="001C2311" w:rsidRPr="00AC19F6" w:rsidRDefault="001C2311" w:rsidP="001C2311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25,195,000</w:t>
            </w:r>
          </w:p>
        </w:tc>
        <w:tc>
          <w:tcPr>
            <w:tcW w:w="270" w:type="dxa"/>
          </w:tcPr>
          <w:p w14:paraId="0E60A24E" w14:textId="77777777" w:rsidR="001C2311" w:rsidRPr="00AC19F6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3F3652" w14:textId="2BA2CB59" w:rsidR="001C2311" w:rsidRPr="00AC19F6" w:rsidRDefault="001C2311" w:rsidP="001C2311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28,195,000</w:t>
            </w:r>
          </w:p>
        </w:tc>
        <w:tc>
          <w:tcPr>
            <w:tcW w:w="236" w:type="dxa"/>
          </w:tcPr>
          <w:p w14:paraId="1013B32C" w14:textId="77777777" w:rsidR="001C2311" w:rsidRPr="00AC19F6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ECD481E" w14:textId="77777777" w:rsidR="001C2311" w:rsidRPr="00AC19F6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990" w:type="dxa"/>
          </w:tcPr>
          <w:p w14:paraId="04549C64" w14:textId="77777777" w:rsidR="001C2311" w:rsidRPr="00AC19F6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530" w:type="dxa"/>
          </w:tcPr>
          <w:p w14:paraId="3D00549C" w14:textId="77777777" w:rsidR="001C2311" w:rsidRPr="00AC19F6" w:rsidRDefault="001C2311" w:rsidP="001C231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</w:tr>
    </w:tbl>
    <w:p w14:paraId="52BE8E99" w14:textId="73717313" w:rsidR="00D31C1A" w:rsidRDefault="00D31C1A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3CEBFDB" w14:textId="37329070" w:rsidR="00C21040" w:rsidRPr="00AD113D" w:rsidRDefault="005A0745" w:rsidP="00C50CF6">
      <w:pPr>
        <w:pStyle w:val="Caption"/>
      </w:pPr>
      <w:r w:rsidRPr="00AD113D">
        <w:rPr>
          <w:cs/>
        </w:rPr>
        <w:t>ส่วนงา</w:t>
      </w:r>
      <w:r w:rsidRPr="00AD113D">
        <w:rPr>
          <w:rFonts w:hint="cs"/>
          <w:cs/>
        </w:rPr>
        <w:t>น</w:t>
      </w:r>
      <w:r w:rsidR="006271EE" w:rsidRPr="00AD113D">
        <w:rPr>
          <w:rFonts w:hint="cs"/>
          <w:cs/>
        </w:rPr>
        <w:t>ดำเนินงาน</w:t>
      </w:r>
      <w:r w:rsidR="00606FE0" w:rsidRPr="00AD113D">
        <w:rPr>
          <w:rFonts w:hint="cs"/>
          <w:cs/>
        </w:rPr>
        <w:t>และการจำแนกรายได้</w:t>
      </w:r>
    </w:p>
    <w:p w14:paraId="0DA32EEB" w14:textId="77777777" w:rsidR="00C21040" w:rsidRPr="00CA33CB" w:rsidRDefault="00C21040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3DD9E08" w14:textId="1C382AF5" w:rsidR="00AD5237" w:rsidRPr="00331157" w:rsidRDefault="00AD5237" w:rsidP="00AD5237">
      <w:pPr>
        <w:pStyle w:val="Bo-Blankline"/>
        <w:jc w:val="thaiDistribute"/>
        <w:rPr>
          <w:sz w:val="30"/>
          <w:szCs w:val="30"/>
        </w:rPr>
      </w:pPr>
      <w:r w:rsidRPr="00331157">
        <w:rPr>
          <w:rFonts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3277A3">
        <w:rPr>
          <w:rFonts w:cs="Angsana New (Headings CS)"/>
          <w:sz w:val="30"/>
          <w:szCs w:val="30"/>
          <w:lang w:val="en-US"/>
        </w:rPr>
        <w:t>2</w:t>
      </w:r>
      <w:r>
        <w:rPr>
          <w:sz w:val="30"/>
          <w:szCs w:val="30"/>
          <w:lang w:val="en-US"/>
        </w:rPr>
        <w:t xml:space="preserve"> </w:t>
      </w:r>
      <w:r w:rsidRPr="00331157">
        <w:rPr>
          <w:rFonts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</w:t>
      </w:r>
      <w:r>
        <w:rPr>
          <w:rFonts w:hint="cs"/>
          <w:sz w:val="30"/>
          <w:szCs w:val="30"/>
          <w:cs/>
        </w:rPr>
        <w:t>ง</w:t>
      </w:r>
      <w:r w:rsidRPr="00331157">
        <w:rPr>
          <w:rFonts w:hint="cs"/>
          <w:sz w:val="30"/>
          <w:szCs w:val="30"/>
          <w:cs/>
        </w:rPr>
        <w:t>กลุ่มบริษัทโดยสรุปมีดังนี้</w:t>
      </w:r>
    </w:p>
    <w:p w14:paraId="48049583" w14:textId="77777777" w:rsidR="00AD5237" w:rsidRPr="00CA33CB" w:rsidRDefault="00AD5237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2E89F0C" w14:textId="77777777" w:rsidR="00AD5237" w:rsidRPr="0078123E" w:rsidRDefault="00AD5237" w:rsidP="00AD5237">
      <w:pPr>
        <w:numPr>
          <w:ilvl w:val="0"/>
          <w:numId w:val="7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 w:bidi="ar-SA"/>
        </w:rPr>
      </w:pPr>
      <w:r w:rsidRPr="0078123E">
        <w:rPr>
          <w:rFonts w:ascii="Angsana New" w:hAnsi="Angsana New"/>
          <w:sz w:val="30"/>
          <w:szCs w:val="30"/>
          <w:cs/>
          <w:lang w:val="x-none" w:eastAsia="x-none"/>
        </w:rPr>
        <w:t>พลังงานและสาธารณูปโภค</w:t>
      </w:r>
    </w:p>
    <w:p w14:paraId="612A951B" w14:textId="77777777" w:rsidR="00AD5237" w:rsidRPr="0078123E" w:rsidRDefault="00AD5237" w:rsidP="00AD5237">
      <w:pPr>
        <w:numPr>
          <w:ilvl w:val="0"/>
          <w:numId w:val="7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/>
        </w:rPr>
      </w:pPr>
      <w:r w:rsidRPr="0078123E">
        <w:rPr>
          <w:rFonts w:ascii="Angsana New" w:hAnsi="Angsana New"/>
          <w:sz w:val="30"/>
          <w:szCs w:val="30"/>
          <w:cs/>
          <w:lang w:val="x-none" w:eastAsia="x-none"/>
        </w:rPr>
        <w:t>สถานีบริการน้ำมันและแก๊ส</w:t>
      </w:r>
    </w:p>
    <w:p w14:paraId="39A70F7D" w14:textId="77777777" w:rsidR="00AD5237" w:rsidRPr="00CA33CB" w:rsidRDefault="00AD5237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90A10B7" w14:textId="77777777" w:rsidR="00AD5237" w:rsidRDefault="00AD5237" w:rsidP="00AD5237">
      <w:pPr>
        <w:pStyle w:val="Bo-Blankline"/>
        <w:jc w:val="thaiDistribute"/>
        <w:rPr>
          <w:sz w:val="30"/>
          <w:szCs w:val="30"/>
        </w:rPr>
      </w:pPr>
      <w:r w:rsidRPr="00D45A7E">
        <w:rPr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6A3A14BB" w14:textId="77777777" w:rsidR="00CD37FD" w:rsidRPr="00CA33CB" w:rsidRDefault="00CD37FD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D9EE897" w14:textId="77777777" w:rsidR="00AD113D" w:rsidRDefault="00AD113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</w:rPr>
      </w:pPr>
    </w:p>
    <w:p w14:paraId="1354FE67" w14:textId="3F612A41" w:rsidR="00AD113D" w:rsidRDefault="00AD113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  <w:cs/>
        </w:rPr>
        <w:sectPr w:rsidR="00AD113D" w:rsidSect="00934E7C">
          <w:pgSz w:w="11909" w:h="16834" w:code="9"/>
          <w:pgMar w:top="691" w:right="1109" w:bottom="720" w:left="1152" w:header="706" w:footer="706" w:gutter="0"/>
          <w:cols w:space="737"/>
          <w:docGrid w:linePitch="360"/>
        </w:sectPr>
      </w:pPr>
    </w:p>
    <w:p w14:paraId="3EB076D5" w14:textId="77777777" w:rsidR="00C21040" w:rsidRDefault="00C21040" w:rsidP="00C111CA">
      <w:pPr>
        <w:pStyle w:val="Heading2"/>
        <w:keepLines w:val="0"/>
        <w:numPr>
          <w:ilvl w:val="1"/>
          <w:numId w:val="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ข้อมูลเกี่ยวกับผลได้เสีย</w:t>
      </w:r>
      <w:r w:rsidRPr="00FE71A1">
        <w:rPr>
          <w:rFonts w:ascii="Angsana New" w:hAnsi="Angsana New" w:hint="cs"/>
          <w:sz w:val="30"/>
          <w:szCs w:val="30"/>
          <w:cs/>
        </w:rPr>
        <w:t>ตามส่วนงาน</w:t>
      </w:r>
      <w:r>
        <w:rPr>
          <w:rFonts w:ascii="Angsana New" w:hAnsi="Angsana New" w:hint="cs"/>
          <w:sz w:val="30"/>
          <w:szCs w:val="30"/>
          <w:cs/>
        </w:rPr>
        <w:t>ที่รายงาน</w:t>
      </w:r>
    </w:p>
    <w:p w14:paraId="12CB92D0" w14:textId="7994E6B7" w:rsidR="0043318E" w:rsidRDefault="0043318E" w:rsidP="00EE75F6">
      <w:pPr>
        <w:pStyle w:val="Bo-Blankline"/>
      </w:pPr>
    </w:p>
    <w:tbl>
      <w:tblPr>
        <w:tblW w:w="149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87"/>
        <w:gridCol w:w="1259"/>
        <w:gridCol w:w="293"/>
        <w:gridCol w:w="1326"/>
        <w:gridCol w:w="295"/>
        <w:gridCol w:w="1235"/>
        <w:gridCol w:w="271"/>
        <w:gridCol w:w="24"/>
        <w:gridCol w:w="1146"/>
        <w:gridCol w:w="295"/>
        <w:gridCol w:w="1235"/>
        <w:gridCol w:w="295"/>
        <w:gridCol w:w="1239"/>
        <w:gridCol w:w="295"/>
        <w:gridCol w:w="1325"/>
        <w:gridCol w:w="295"/>
        <w:gridCol w:w="1325"/>
      </w:tblGrid>
      <w:tr w:rsidR="00B05E78" w:rsidRPr="00F2037A" w14:paraId="58E1A272" w14:textId="77777777" w:rsidTr="00170145">
        <w:tc>
          <w:tcPr>
            <w:tcW w:w="2787" w:type="dxa"/>
            <w:vAlign w:val="bottom"/>
          </w:tcPr>
          <w:p w14:paraId="323A3FCC" w14:textId="77777777" w:rsidR="00B05E78" w:rsidRPr="00844EC7" w:rsidRDefault="00B05E78" w:rsidP="001701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3" w:type="dxa"/>
            <w:gridSpan w:val="16"/>
            <w:vAlign w:val="bottom"/>
          </w:tcPr>
          <w:p w14:paraId="7FAE32D9" w14:textId="77777777" w:rsidR="00B05E78" w:rsidRPr="00F2037A" w:rsidRDefault="00B05E78" w:rsidP="0017014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03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05E78" w:rsidRPr="00844EC7" w14:paraId="7D37164C" w14:textId="77777777" w:rsidTr="00170145">
        <w:tc>
          <w:tcPr>
            <w:tcW w:w="2787" w:type="dxa"/>
            <w:vAlign w:val="bottom"/>
          </w:tcPr>
          <w:p w14:paraId="6321D3BE" w14:textId="535A0602" w:rsidR="00B05E78" w:rsidRPr="00844EC7" w:rsidRDefault="00775455" w:rsidP="00170145">
            <w:pPr>
              <w:rPr>
                <w:rFonts w:ascii="Angsana New" w:hAnsi="Angsana New"/>
                <w:sz w:val="30"/>
                <w:szCs w:val="30"/>
              </w:rPr>
            </w:pPr>
            <w:r w:rsidRPr="007754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478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754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878" w:type="dxa"/>
            <w:gridSpan w:val="3"/>
            <w:vAlign w:val="bottom"/>
          </w:tcPr>
          <w:p w14:paraId="23C5022E" w14:textId="77777777" w:rsidR="00B05E78" w:rsidRPr="00844EC7" w:rsidRDefault="00B05E78" w:rsidP="0017014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95" w:type="dxa"/>
            <w:vAlign w:val="bottom"/>
          </w:tcPr>
          <w:p w14:paraId="57F1769A" w14:textId="77777777" w:rsidR="00B05E78" w:rsidRPr="00844EC7" w:rsidRDefault="00B05E78" w:rsidP="0017014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6" w:type="dxa"/>
            <w:gridSpan w:val="4"/>
            <w:vAlign w:val="bottom"/>
          </w:tcPr>
          <w:p w14:paraId="655FCE41" w14:textId="77777777" w:rsidR="00B05E78" w:rsidRPr="0095749C" w:rsidRDefault="00B05E78" w:rsidP="0017014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95" w:type="dxa"/>
            <w:vAlign w:val="bottom"/>
          </w:tcPr>
          <w:p w14:paraId="27788B6D" w14:textId="77777777" w:rsidR="00B05E78" w:rsidRPr="00844EC7" w:rsidRDefault="00B05E78" w:rsidP="0017014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9" w:type="dxa"/>
            <w:gridSpan w:val="3"/>
            <w:vAlign w:val="bottom"/>
          </w:tcPr>
          <w:p w14:paraId="56899915" w14:textId="77777777" w:rsidR="00B05E78" w:rsidRPr="00844EC7" w:rsidRDefault="00B05E78" w:rsidP="0017014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รายได้รวม</w:t>
            </w:r>
          </w:p>
        </w:tc>
        <w:tc>
          <w:tcPr>
            <w:tcW w:w="295" w:type="dxa"/>
            <w:vAlign w:val="bottom"/>
          </w:tcPr>
          <w:p w14:paraId="77C29537" w14:textId="77777777" w:rsidR="00B05E78" w:rsidRPr="00844EC7" w:rsidRDefault="00B05E78" w:rsidP="0017014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45" w:type="dxa"/>
            <w:gridSpan w:val="3"/>
            <w:vAlign w:val="bottom"/>
          </w:tcPr>
          <w:p w14:paraId="7EE34FF8" w14:textId="77777777" w:rsidR="00B05E78" w:rsidRDefault="00B05E78" w:rsidP="00170145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</w:p>
          <w:p w14:paraId="717FD9FF" w14:textId="77777777" w:rsidR="00B05E78" w:rsidRDefault="00B05E78" w:rsidP="00170145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ก่อนหัก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ต้นทุนทางการเงิน </w:t>
            </w:r>
          </w:p>
          <w:p w14:paraId="50DB040C" w14:textId="77777777" w:rsidR="00B05E78" w:rsidRPr="00844EC7" w:rsidRDefault="00B05E78" w:rsidP="0017014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ภาษีเงินได้และค่าเสื่อมราคา</w:t>
            </w:r>
          </w:p>
        </w:tc>
      </w:tr>
      <w:tr w:rsidR="00EC4203" w:rsidRPr="00844EC7" w14:paraId="19B4AA80" w14:textId="77777777" w:rsidTr="00170145">
        <w:tc>
          <w:tcPr>
            <w:tcW w:w="2787" w:type="dxa"/>
            <w:vAlign w:val="bottom"/>
          </w:tcPr>
          <w:p w14:paraId="455F6EED" w14:textId="2B656E85" w:rsidR="00EC4203" w:rsidRPr="00EC4203" w:rsidRDefault="00EC4203" w:rsidP="00EC4203">
            <w:pPr>
              <w:tabs>
                <w:tab w:val="left" w:pos="262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7754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0478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478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59" w:type="dxa"/>
            <w:vAlign w:val="bottom"/>
          </w:tcPr>
          <w:p w14:paraId="792F43C0" w14:textId="7FB733AF" w:rsidR="00EC4203" w:rsidRPr="00844EC7" w:rsidRDefault="00EC4203" w:rsidP="00EC420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9</w:t>
            </w:r>
          </w:p>
        </w:tc>
        <w:tc>
          <w:tcPr>
            <w:tcW w:w="293" w:type="dxa"/>
            <w:vAlign w:val="bottom"/>
          </w:tcPr>
          <w:p w14:paraId="25470BCC" w14:textId="77777777" w:rsidR="00EC4203" w:rsidRPr="00844EC7" w:rsidRDefault="00EC4203" w:rsidP="00EC420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vAlign w:val="bottom"/>
          </w:tcPr>
          <w:p w14:paraId="319C4C14" w14:textId="5DDA556C" w:rsidR="00EC4203" w:rsidRPr="00844EC7" w:rsidRDefault="00EC4203" w:rsidP="00EC420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8</w:t>
            </w:r>
          </w:p>
        </w:tc>
        <w:tc>
          <w:tcPr>
            <w:tcW w:w="295" w:type="dxa"/>
            <w:vAlign w:val="bottom"/>
          </w:tcPr>
          <w:p w14:paraId="541F733B" w14:textId="77777777" w:rsidR="00EC4203" w:rsidRPr="00844EC7" w:rsidRDefault="00EC4203" w:rsidP="00EC420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vAlign w:val="bottom"/>
          </w:tcPr>
          <w:p w14:paraId="559481B6" w14:textId="6BEB60EE" w:rsidR="00EC4203" w:rsidRPr="00844EC7" w:rsidRDefault="00EC4203" w:rsidP="00EC420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9</w:t>
            </w:r>
          </w:p>
        </w:tc>
        <w:tc>
          <w:tcPr>
            <w:tcW w:w="295" w:type="dxa"/>
            <w:gridSpan w:val="2"/>
            <w:vAlign w:val="bottom"/>
          </w:tcPr>
          <w:p w14:paraId="3D4116CF" w14:textId="77777777" w:rsidR="00EC4203" w:rsidRPr="00844EC7" w:rsidRDefault="00EC4203" w:rsidP="00EC420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  <w:vAlign w:val="bottom"/>
          </w:tcPr>
          <w:p w14:paraId="0514C810" w14:textId="5323B718" w:rsidR="00EC4203" w:rsidRPr="00844EC7" w:rsidRDefault="00EC4203" w:rsidP="00EC420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8</w:t>
            </w:r>
          </w:p>
        </w:tc>
        <w:tc>
          <w:tcPr>
            <w:tcW w:w="295" w:type="dxa"/>
            <w:vAlign w:val="bottom"/>
          </w:tcPr>
          <w:p w14:paraId="094BBE85" w14:textId="77777777" w:rsidR="00EC4203" w:rsidRPr="00844EC7" w:rsidRDefault="00EC4203" w:rsidP="00EC420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vAlign w:val="bottom"/>
          </w:tcPr>
          <w:p w14:paraId="39D8AA57" w14:textId="4A7D2379" w:rsidR="00EC4203" w:rsidRPr="00844EC7" w:rsidRDefault="00EC4203" w:rsidP="00EC420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9</w:t>
            </w:r>
          </w:p>
        </w:tc>
        <w:tc>
          <w:tcPr>
            <w:tcW w:w="295" w:type="dxa"/>
            <w:vAlign w:val="bottom"/>
          </w:tcPr>
          <w:p w14:paraId="480BA405" w14:textId="77777777" w:rsidR="00EC4203" w:rsidRPr="00844EC7" w:rsidRDefault="00EC4203" w:rsidP="00EC420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bottom"/>
          </w:tcPr>
          <w:p w14:paraId="01A03A8C" w14:textId="0E07A848" w:rsidR="00EC4203" w:rsidRPr="00844EC7" w:rsidRDefault="00EC4203" w:rsidP="00EC420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8</w:t>
            </w:r>
          </w:p>
        </w:tc>
        <w:tc>
          <w:tcPr>
            <w:tcW w:w="295" w:type="dxa"/>
            <w:vAlign w:val="bottom"/>
          </w:tcPr>
          <w:p w14:paraId="7AF2C175" w14:textId="77777777" w:rsidR="00EC4203" w:rsidRPr="00844EC7" w:rsidRDefault="00EC4203" w:rsidP="00EC420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vAlign w:val="bottom"/>
          </w:tcPr>
          <w:p w14:paraId="4DF492FA" w14:textId="0E4B6DB4" w:rsidR="00EC4203" w:rsidRPr="00844EC7" w:rsidRDefault="00EC4203" w:rsidP="00EC420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9</w:t>
            </w:r>
          </w:p>
        </w:tc>
        <w:tc>
          <w:tcPr>
            <w:tcW w:w="295" w:type="dxa"/>
            <w:vAlign w:val="bottom"/>
          </w:tcPr>
          <w:p w14:paraId="3AB74E5F" w14:textId="77777777" w:rsidR="00EC4203" w:rsidRPr="00844EC7" w:rsidRDefault="00EC4203" w:rsidP="00EC4203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vAlign w:val="bottom"/>
          </w:tcPr>
          <w:p w14:paraId="25466C47" w14:textId="1AB9A5D4" w:rsidR="00EC4203" w:rsidRPr="00844EC7" w:rsidRDefault="00EC4203" w:rsidP="00EC420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 (Headings CS)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8</w:t>
            </w:r>
          </w:p>
        </w:tc>
      </w:tr>
      <w:tr w:rsidR="00EC4203" w:rsidRPr="0095749C" w14:paraId="060A22CF" w14:textId="77777777" w:rsidTr="00170145">
        <w:tc>
          <w:tcPr>
            <w:tcW w:w="2787" w:type="dxa"/>
          </w:tcPr>
          <w:p w14:paraId="42FDA7A6" w14:textId="77777777" w:rsidR="00EC4203" w:rsidRPr="00844EC7" w:rsidRDefault="00EC4203" w:rsidP="00EC420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3" w:type="dxa"/>
            <w:gridSpan w:val="16"/>
            <w:vAlign w:val="bottom"/>
          </w:tcPr>
          <w:p w14:paraId="18155928" w14:textId="77777777" w:rsidR="00EC4203" w:rsidRPr="0095749C" w:rsidRDefault="00EC4203" w:rsidP="00EC4203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95749C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5820E6" w:rsidRPr="00844EC7" w14:paraId="51768DDD" w14:textId="77777777" w:rsidTr="00A83C80">
        <w:tc>
          <w:tcPr>
            <w:tcW w:w="2787" w:type="dxa"/>
            <w:vAlign w:val="center"/>
          </w:tcPr>
          <w:p w14:paraId="4DE6196B" w14:textId="77777777" w:rsidR="005820E6" w:rsidRPr="00844EC7" w:rsidRDefault="005820E6" w:rsidP="005820E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259" w:type="dxa"/>
            <w:vAlign w:val="center"/>
          </w:tcPr>
          <w:p w14:paraId="0F69FCE2" w14:textId="18310F4E" w:rsidR="005820E6" w:rsidRPr="00BF64E6" w:rsidRDefault="005820E6" w:rsidP="005820E6">
            <w:pPr>
              <w:tabs>
                <w:tab w:val="decimal" w:pos="1043"/>
              </w:tabs>
              <w:spacing w:line="240" w:lineRule="atLeast"/>
              <w:ind w:left="-112" w:right="-20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3,898,000</w:t>
            </w:r>
          </w:p>
        </w:tc>
        <w:tc>
          <w:tcPr>
            <w:tcW w:w="293" w:type="dxa"/>
            <w:vAlign w:val="center"/>
          </w:tcPr>
          <w:p w14:paraId="701729DD" w14:textId="77777777" w:rsidR="005820E6" w:rsidRPr="00844EC7" w:rsidRDefault="005820E6" w:rsidP="005820E6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vAlign w:val="center"/>
          </w:tcPr>
          <w:p w14:paraId="43ADF33A" w14:textId="03A22A95" w:rsidR="005820E6" w:rsidRPr="00844EC7" w:rsidRDefault="005820E6" w:rsidP="005820E6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546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918</w:t>
            </w:r>
          </w:p>
        </w:tc>
        <w:tc>
          <w:tcPr>
            <w:tcW w:w="295" w:type="dxa"/>
            <w:vAlign w:val="center"/>
          </w:tcPr>
          <w:p w14:paraId="0358E04D" w14:textId="77777777" w:rsidR="005820E6" w:rsidRPr="00844EC7" w:rsidRDefault="005820E6" w:rsidP="005820E6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vAlign w:val="center"/>
          </w:tcPr>
          <w:p w14:paraId="03A1907D" w14:textId="279B31E2" w:rsidR="005820E6" w:rsidRPr="0095749C" w:rsidRDefault="005820E6" w:rsidP="005820E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  <w:vAlign w:val="center"/>
          </w:tcPr>
          <w:p w14:paraId="6830CCD2" w14:textId="77777777" w:rsidR="005820E6" w:rsidRPr="0095749C" w:rsidRDefault="005820E6" w:rsidP="005820E6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332E8415" w14:textId="480C6A89" w:rsidR="005820E6" w:rsidRPr="0095749C" w:rsidRDefault="005820E6" w:rsidP="005820E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95" w:type="dxa"/>
            <w:vAlign w:val="center"/>
          </w:tcPr>
          <w:p w14:paraId="1A8DF3C5" w14:textId="77777777" w:rsidR="005820E6" w:rsidRPr="00844EC7" w:rsidRDefault="005820E6" w:rsidP="005820E6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vAlign w:val="center"/>
          </w:tcPr>
          <w:p w14:paraId="52CD93BF" w14:textId="552E11CF" w:rsidR="005820E6" w:rsidRPr="00844EC7" w:rsidRDefault="005820E6" w:rsidP="005820E6">
            <w:pPr>
              <w:tabs>
                <w:tab w:val="decimal" w:pos="1024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3,898,000</w:t>
            </w:r>
          </w:p>
        </w:tc>
        <w:tc>
          <w:tcPr>
            <w:tcW w:w="295" w:type="dxa"/>
            <w:vAlign w:val="center"/>
          </w:tcPr>
          <w:p w14:paraId="33A9F5A8" w14:textId="77777777" w:rsidR="005820E6" w:rsidRPr="00844EC7" w:rsidRDefault="005820E6" w:rsidP="005820E6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center"/>
          </w:tcPr>
          <w:p w14:paraId="1A41FDC2" w14:textId="4F961CBF" w:rsidR="005820E6" w:rsidRPr="00844EC7" w:rsidRDefault="005820E6" w:rsidP="005820E6">
            <w:pPr>
              <w:tabs>
                <w:tab w:val="decimal" w:pos="102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546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918</w:t>
            </w:r>
          </w:p>
        </w:tc>
        <w:tc>
          <w:tcPr>
            <w:tcW w:w="295" w:type="dxa"/>
            <w:vAlign w:val="center"/>
          </w:tcPr>
          <w:p w14:paraId="70B0B924" w14:textId="77777777" w:rsidR="005820E6" w:rsidRPr="00844EC7" w:rsidRDefault="005820E6" w:rsidP="005820E6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46BB86B9" w14:textId="07C0DE8A" w:rsidR="005820E6" w:rsidRPr="00844EC7" w:rsidRDefault="005820E6" w:rsidP="005820E6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1,578,100</w:t>
            </w:r>
          </w:p>
        </w:tc>
        <w:tc>
          <w:tcPr>
            <w:tcW w:w="295" w:type="dxa"/>
            <w:vAlign w:val="center"/>
          </w:tcPr>
          <w:p w14:paraId="232C4FBC" w14:textId="77777777" w:rsidR="005820E6" w:rsidRPr="00844EC7" w:rsidRDefault="005820E6" w:rsidP="005820E6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75FBA1AE" w14:textId="482060DE" w:rsidR="005820E6" w:rsidRPr="00844EC7" w:rsidRDefault="005820E6" w:rsidP="005820E6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192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380</w:t>
            </w:r>
          </w:p>
        </w:tc>
      </w:tr>
      <w:tr w:rsidR="005820E6" w:rsidRPr="00844EC7" w14:paraId="5A062082" w14:textId="77777777" w:rsidTr="00A83C80">
        <w:tc>
          <w:tcPr>
            <w:tcW w:w="2787" w:type="dxa"/>
            <w:vAlign w:val="center"/>
          </w:tcPr>
          <w:p w14:paraId="4C2D48A7" w14:textId="77777777" w:rsidR="005820E6" w:rsidRPr="00844EC7" w:rsidRDefault="005820E6" w:rsidP="005820E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1259" w:type="dxa"/>
            <w:vAlign w:val="center"/>
          </w:tcPr>
          <w:p w14:paraId="004901B1" w14:textId="76B069F1" w:rsidR="005820E6" w:rsidRPr="00BF64E6" w:rsidRDefault="005820E6" w:rsidP="005820E6">
            <w:pPr>
              <w:tabs>
                <w:tab w:val="decimal" w:pos="1043"/>
              </w:tabs>
              <w:spacing w:line="240" w:lineRule="atLeast"/>
              <w:ind w:left="-112" w:right="-20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249,592</w:t>
            </w:r>
          </w:p>
        </w:tc>
        <w:tc>
          <w:tcPr>
            <w:tcW w:w="293" w:type="dxa"/>
            <w:vAlign w:val="center"/>
          </w:tcPr>
          <w:p w14:paraId="0BD2A0AC" w14:textId="77777777" w:rsidR="005820E6" w:rsidRPr="00844EC7" w:rsidRDefault="005820E6" w:rsidP="005820E6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vAlign w:val="center"/>
          </w:tcPr>
          <w:p w14:paraId="2A6A90E6" w14:textId="12341CE2" w:rsidR="005820E6" w:rsidRPr="00844EC7" w:rsidRDefault="005820E6" w:rsidP="005820E6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305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763</w:t>
            </w:r>
          </w:p>
        </w:tc>
        <w:tc>
          <w:tcPr>
            <w:tcW w:w="295" w:type="dxa"/>
            <w:vAlign w:val="center"/>
          </w:tcPr>
          <w:p w14:paraId="55458210" w14:textId="77777777" w:rsidR="005820E6" w:rsidRPr="00844EC7" w:rsidRDefault="005820E6" w:rsidP="005820E6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vAlign w:val="center"/>
          </w:tcPr>
          <w:p w14:paraId="669B8B72" w14:textId="07D56F11" w:rsidR="005820E6" w:rsidRPr="0095749C" w:rsidRDefault="005820E6" w:rsidP="005820E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  <w:vAlign w:val="center"/>
          </w:tcPr>
          <w:p w14:paraId="78417EA9" w14:textId="77777777" w:rsidR="005820E6" w:rsidRPr="0095749C" w:rsidRDefault="005820E6" w:rsidP="005820E6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03A508F7" w14:textId="1F5FE615" w:rsidR="005820E6" w:rsidRPr="0095749C" w:rsidRDefault="005820E6" w:rsidP="005820E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95" w:type="dxa"/>
            <w:vAlign w:val="center"/>
          </w:tcPr>
          <w:p w14:paraId="6D55B109" w14:textId="77777777" w:rsidR="005820E6" w:rsidRPr="00844EC7" w:rsidRDefault="005820E6" w:rsidP="005820E6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vAlign w:val="center"/>
          </w:tcPr>
          <w:p w14:paraId="0B75A726" w14:textId="636E07C4" w:rsidR="005820E6" w:rsidRPr="00844EC7" w:rsidRDefault="005820E6" w:rsidP="005820E6">
            <w:pPr>
              <w:tabs>
                <w:tab w:val="decimal" w:pos="1024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249,592</w:t>
            </w:r>
          </w:p>
        </w:tc>
        <w:tc>
          <w:tcPr>
            <w:tcW w:w="295" w:type="dxa"/>
            <w:vAlign w:val="center"/>
          </w:tcPr>
          <w:p w14:paraId="3B9A2077" w14:textId="77777777" w:rsidR="005820E6" w:rsidRPr="00844EC7" w:rsidRDefault="005820E6" w:rsidP="005820E6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center"/>
          </w:tcPr>
          <w:p w14:paraId="22DC4FE5" w14:textId="544E379F" w:rsidR="005820E6" w:rsidRPr="00844EC7" w:rsidRDefault="005820E6" w:rsidP="005820E6">
            <w:pPr>
              <w:tabs>
                <w:tab w:val="decimal" w:pos="102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305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763</w:t>
            </w:r>
          </w:p>
        </w:tc>
        <w:tc>
          <w:tcPr>
            <w:tcW w:w="295" w:type="dxa"/>
            <w:vAlign w:val="center"/>
          </w:tcPr>
          <w:p w14:paraId="78F1D5C9" w14:textId="77777777" w:rsidR="005820E6" w:rsidRPr="00844EC7" w:rsidRDefault="005820E6" w:rsidP="005820E6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70A378CD" w14:textId="76EDAAA2" w:rsidR="005820E6" w:rsidRPr="00844EC7" w:rsidRDefault="005820E6" w:rsidP="005820E6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(11,641)</w:t>
            </w:r>
          </w:p>
        </w:tc>
        <w:tc>
          <w:tcPr>
            <w:tcW w:w="295" w:type="dxa"/>
            <w:vAlign w:val="center"/>
          </w:tcPr>
          <w:p w14:paraId="4A5E492F" w14:textId="77777777" w:rsidR="005820E6" w:rsidRPr="00844EC7" w:rsidRDefault="005820E6" w:rsidP="005820E6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1E2A5B88" w14:textId="7C354C5B" w:rsidR="005820E6" w:rsidRPr="00844EC7" w:rsidRDefault="005820E6" w:rsidP="005820E6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245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5820E6" w:rsidRPr="00844EC7" w14:paraId="47028E5F" w14:textId="77777777" w:rsidTr="00A83C80">
        <w:tc>
          <w:tcPr>
            <w:tcW w:w="2787" w:type="dxa"/>
            <w:vAlign w:val="center"/>
          </w:tcPr>
          <w:p w14:paraId="381A0C98" w14:textId="77777777" w:rsidR="005820E6" w:rsidRPr="00844EC7" w:rsidRDefault="005820E6" w:rsidP="005820E6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1F63D" w14:textId="35EB86B2" w:rsidR="005820E6" w:rsidRPr="00844EC7" w:rsidRDefault="005820E6" w:rsidP="005820E6">
            <w:pPr>
              <w:tabs>
                <w:tab w:val="decimal" w:pos="1043"/>
              </w:tabs>
              <w:spacing w:line="240" w:lineRule="atLeast"/>
              <w:ind w:left="-112" w:right="-2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4,147,592</w:t>
            </w:r>
          </w:p>
        </w:tc>
        <w:tc>
          <w:tcPr>
            <w:tcW w:w="293" w:type="dxa"/>
            <w:vAlign w:val="center"/>
          </w:tcPr>
          <w:p w14:paraId="7B3065E3" w14:textId="77777777" w:rsidR="005820E6" w:rsidRPr="00844EC7" w:rsidRDefault="005820E6" w:rsidP="005820E6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1AC9B" w14:textId="0B71B0B8" w:rsidR="005820E6" w:rsidRPr="00844EC7" w:rsidRDefault="005820E6" w:rsidP="005820E6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852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681</w:t>
            </w:r>
          </w:p>
        </w:tc>
        <w:tc>
          <w:tcPr>
            <w:tcW w:w="295" w:type="dxa"/>
            <w:vAlign w:val="center"/>
          </w:tcPr>
          <w:p w14:paraId="43076297" w14:textId="77777777" w:rsidR="005820E6" w:rsidRPr="00844EC7" w:rsidRDefault="005820E6" w:rsidP="005820E6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E221C" w14:textId="221288FD" w:rsidR="005820E6" w:rsidRPr="00FB6D05" w:rsidRDefault="005820E6" w:rsidP="005820E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  <w:vAlign w:val="center"/>
          </w:tcPr>
          <w:p w14:paraId="6F4F4B2F" w14:textId="77777777" w:rsidR="005820E6" w:rsidRPr="0095749C" w:rsidRDefault="005820E6" w:rsidP="005820E6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4410F" w14:textId="3D0A8514" w:rsidR="005820E6" w:rsidRPr="0095749C" w:rsidRDefault="005820E6" w:rsidP="005820E6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95" w:type="dxa"/>
            <w:vAlign w:val="center"/>
          </w:tcPr>
          <w:p w14:paraId="4E40C75F" w14:textId="77777777" w:rsidR="005820E6" w:rsidRPr="00844EC7" w:rsidRDefault="005820E6" w:rsidP="005820E6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D6912" w14:textId="0F2CD4AE" w:rsidR="005820E6" w:rsidRPr="00844EC7" w:rsidRDefault="005820E6" w:rsidP="005820E6">
            <w:pPr>
              <w:tabs>
                <w:tab w:val="decimal" w:pos="1024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4,147,592</w:t>
            </w:r>
          </w:p>
        </w:tc>
        <w:tc>
          <w:tcPr>
            <w:tcW w:w="295" w:type="dxa"/>
            <w:vAlign w:val="center"/>
          </w:tcPr>
          <w:p w14:paraId="37249E0C" w14:textId="77777777" w:rsidR="005820E6" w:rsidRPr="00844EC7" w:rsidRDefault="005820E6" w:rsidP="005820E6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00947" w14:textId="635F5FA6" w:rsidR="005820E6" w:rsidRPr="00844EC7" w:rsidRDefault="005820E6" w:rsidP="005820E6">
            <w:pPr>
              <w:tabs>
                <w:tab w:val="decimal" w:pos="1020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852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681</w:t>
            </w:r>
          </w:p>
        </w:tc>
        <w:tc>
          <w:tcPr>
            <w:tcW w:w="295" w:type="dxa"/>
            <w:vAlign w:val="center"/>
          </w:tcPr>
          <w:p w14:paraId="5200B73E" w14:textId="77777777" w:rsidR="005820E6" w:rsidRPr="00844EC7" w:rsidRDefault="005820E6" w:rsidP="005820E6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2A62F" w14:textId="7F0A4DC4" w:rsidR="005820E6" w:rsidRPr="00844EC7" w:rsidRDefault="005820E6" w:rsidP="005820E6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1,566,459</w:t>
            </w:r>
          </w:p>
        </w:tc>
        <w:tc>
          <w:tcPr>
            <w:tcW w:w="295" w:type="dxa"/>
            <w:vAlign w:val="center"/>
          </w:tcPr>
          <w:p w14:paraId="2F2E18B1" w14:textId="77777777" w:rsidR="005820E6" w:rsidRPr="00844EC7" w:rsidRDefault="005820E6" w:rsidP="005820E6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5F9F3" w14:textId="777B26A8" w:rsidR="005820E6" w:rsidRPr="00844EC7" w:rsidRDefault="005820E6" w:rsidP="005820E6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192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135</w:t>
            </w:r>
          </w:p>
        </w:tc>
      </w:tr>
      <w:tr w:rsidR="005820E6" w:rsidRPr="00216B61" w14:paraId="35EC0403" w14:textId="77777777" w:rsidTr="00A83C80">
        <w:trPr>
          <w:trHeight w:val="58"/>
        </w:trPr>
        <w:tc>
          <w:tcPr>
            <w:tcW w:w="2787" w:type="dxa"/>
            <w:vAlign w:val="center"/>
          </w:tcPr>
          <w:p w14:paraId="481C9F5A" w14:textId="77777777" w:rsidR="005820E6" w:rsidRPr="00FF0171" w:rsidRDefault="005820E6" w:rsidP="005820E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0D1A10C5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color w:val="000000"/>
                <w:lang w:val="en-US"/>
              </w:rPr>
            </w:pPr>
          </w:p>
        </w:tc>
        <w:tc>
          <w:tcPr>
            <w:tcW w:w="293" w:type="dxa"/>
            <w:vAlign w:val="center"/>
          </w:tcPr>
          <w:p w14:paraId="3C021D93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6" w:type="dxa"/>
            <w:vAlign w:val="center"/>
          </w:tcPr>
          <w:p w14:paraId="3835593C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71AD1B8D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vAlign w:val="center"/>
          </w:tcPr>
          <w:p w14:paraId="1906D860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71" w:type="dxa"/>
            <w:vAlign w:val="center"/>
          </w:tcPr>
          <w:p w14:paraId="36A7A0EF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57D5C44B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3ED8586C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vAlign w:val="center"/>
          </w:tcPr>
          <w:p w14:paraId="0CC505A6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7D765FAF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9" w:type="dxa"/>
            <w:vAlign w:val="center"/>
          </w:tcPr>
          <w:p w14:paraId="4141A71F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0EB5357E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center"/>
          </w:tcPr>
          <w:p w14:paraId="58D1E575" w14:textId="77777777" w:rsidR="005820E6" w:rsidRPr="00216B61" w:rsidRDefault="005820E6" w:rsidP="005820E6">
            <w:pPr>
              <w:pStyle w:val="Ang15"/>
              <w:tabs>
                <w:tab w:val="decimal" w:pos="1116"/>
              </w:tabs>
              <w:ind w:left="-112" w:right="-88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075CACAC" w14:textId="77777777" w:rsidR="005820E6" w:rsidRPr="00216B61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center"/>
          </w:tcPr>
          <w:p w14:paraId="0958FCEF" w14:textId="77777777" w:rsidR="005820E6" w:rsidRPr="00216B61" w:rsidRDefault="005820E6" w:rsidP="005820E6">
            <w:pPr>
              <w:pStyle w:val="Ang15"/>
              <w:tabs>
                <w:tab w:val="decimal" w:pos="1110"/>
              </w:tabs>
              <w:ind w:left="-112" w:right="-88"/>
              <w:jc w:val="left"/>
              <w:rPr>
                <w:b/>
                <w:bCs/>
                <w:cs/>
                <w:lang w:val="en-US"/>
              </w:rPr>
            </w:pPr>
          </w:p>
        </w:tc>
      </w:tr>
      <w:tr w:rsidR="005820E6" w:rsidRPr="00504FD8" w14:paraId="256C417D" w14:textId="77777777" w:rsidTr="00A83C80">
        <w:trPr>
          <w:trHeight w:val="58"/>
        </w:trPr>
        <w:tc>
          <w:tcPr>
            <w:tcW w:w="2787" w:type="dxa"/>
            <w:vAlign w:val="center"/>
          </w:tcPr>
          <w:p w14:paraId="3A62C0DB" w14:textId="77777777" w:rsidR="005820E6" w:rsidRPr="00FF0171" w:rsidRDefault="005820E6" w:rsidP="005820E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0171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59" w:type="dxa"/>
            <w:vAlign w:val="center"/>
          </w:tcPr>
          <w:p w14:paraId="798D5C42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color w:val="000000"/>
                <w:lang w:val="en-US"/>
              </w:rPr>
            </w:pPr>
          </w:p>
        </w:tc>
        <w:tc>
          <w:tcPr>
            <w:tcW w:w="293" w:type="dxa"/>
            <w:vAlign w:val="center"/>
          </w:tcPr>
          <w:p w14:paraId="3F1953DA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6" w:type="dxa"/>
            <w:vAlign w:val="center"/>
          </w:tcPr>
          <w:p w14:paraId="49B2A00C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64B2BBA2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vAlign w:val="center"/>
          </w:tcPr>
          <w:p w14:paraId="37D5166F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71" w:type="dxa"/>
            <w:vAlign w:val="center"/>
          </w:tcPr>
          <w:p w14:paraId="04CA7F56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6783C601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4550044E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vAlign w:val="center"/>
          </w:tcPr>
          <w:p w14:paraId="29C20C6A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1462FD73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9" w:type="dxa"/>
            <w:vAlign w:val="center"/>
          </w:tcPr>
          <w:p w14:paraId="34A1EE6F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4344E101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4478C48C" w14:textId="0CA83D94" w:rsidR="005820E6" w:rsidRPr="00282A94" w:rsidRDefault="005820E6" w:rsidP="005820E6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(389,345)</w:t>
            </w:r>
          </w:p>
        </w:tc>
        <w:tc>
          <w:tcPr>
            <w:tcW w:w="295" w:type="dxa"/>
            <w:vAlign w:val="center"/>
          </w:tcPr>
          <w:p w14:paraId="6818F8E3" w14:textId="77777777" w:rsidR="005820E6" w:rsidRPr="00451E6D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vAlign w:val="center"/>
          </w:tcPr>
          <w:p w14:paraId="211107FD" w14:textId="379D5BC1" w:rsidR="005820E6" w:rsidRPr="00504FD8" w:rsidRDefault="005820E6" w:rsidP="005820E6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142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789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5820E6" w:rsidRPr="00504FD8" w14:paraId="3A6445C2" w14:textId="77777777" w:rsidTr="00A83C80">
        <w:trPr>
          <w:trHeight w:val="58"/>
        </w:trPr>
        <w:tc>
          <w:tcPr>
            <w:tcW w:w="2787" w:type="dxa"/>
            <w:vAlign w:val="center"/>
          </w:tcPr>
          <w:p w14:paraId="45192450" w14:textId="77777777" w:rsidR="005820E6" w:rsidRPr="00FF0171" w:rsidRDefault="005820E6" w:rsidP="005820E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0171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59" w:type="dxa"/>
            <w:vAlign w:val="center"/>
          </w:tcPr>
          <w:p w14:paraId="7092EAF9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color w:val="000000"/>
                <w:lang w:val="en-US"/>
              </w:rPr>
            </w:pPr>
          </w:p>
        </w:tc>
        <w:tc>
          <w:tcPr>
            <w:tcW w:w="293" w:type="dxa"/>
            <w:vAlign w:val="center"/>
          </w:tcPr>
          <w:p w14:paraId="4F4D5176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6" w:type="dxa"/>
            <w:vAlign w:val="center"/>
          </w:tcPr>
          <w:p w14:paraId="643AF135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44447A2F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vAlign w:val="center"/>
          </w:tcPr>
          <w:p w14:paraId="1210478D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71" w:type="dxa"/>
            <w:vAlign w:val="center"/>
          </w:tcPr>
          <w:p w14:paraId="1595A3F9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28C04054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7270AB2F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vAlign w:val="center"/>
          </w:tcPr>
          <w:p w14:paraId="67640DA7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046CA8F2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9" w:type="dxa"/>
            <w:vAlign w:val="center"/>
          </w:tcPr>
          <w:p w14:paraId="579A0742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4B15436C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14:paraId="09C854EA" w14:textId="08A9606E" w:rsidR="005820E6" w:rsidRPr="00282A94" w:rsidRDefault="005820E6" w:rsidP="005820E6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(641,467)</w:t>
            </w:r>
          </w:p>
        </w:tc>
        <w:tc>
          <w:tcPr>
            <w:tcW w:w="295" w:type="dxa"/>
            <w:vAlign w:val="center"/>
          </w:tcPr>
          <w:p w14:paraId="656E3DD7" w14:textId="77777777" w:rsidR="005820E6" w:rsidRPr="00451E6D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14:paraId="51476115" w14:textId="66CD9807" w:rsidR="005820E6" w:rsidRPr="00504FD8" w:rsidRDefault="005820E6" w:rsidP="005820E6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517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711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5820E6" w:rsidRPr="00504FD8" w14:paraId="20157A90" w14:textId="77777777" w:rsidTr="00A83C80">
        <w:trPr>
          <w:trHeight w:val="58"/>
        </w:trPr>
        <w:tc>
          <w:tcPr>
            <w:tcW w:w="2787" w:type="dxa"/>
            <w:vAlign w:val="center"/>
          </w:tcPr>
          <w:p w14:paraId="33D5093B" w14:textId="77777777" w:rsidR="005820E6" w:rsidRPr="00FF0171" w:rsidRDefault="005820E6" w:rsidP="005820E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</w:t>
            </w:r>
            <w:r w:rsidRPr="00844E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งวด</w:t>
            </w:r>
          </w:p>
        </w:tc>
        <w:tc>
          <w:tcPr>
            <w:tcW w:w="1259" w:type="dxa"/>
            <w:vAlign w:val="center"/>
          </w:tcPr>
          <w:p w14:paraId="0ECFE98A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color w:val="000000"/>
                <w:lang w:val="en-US"/>
              </w:rPr>
            </w:pPr>
          </w:p>
        </w:tc>
        <w:tc>
          <w:tcPr>
            <w:tcW w:w="293" w:type="dxa"/>
            <w:vAlign w:val="center"/>
          </w:tcPr>
          <w:p w14:paraId="593F0316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6" w:type="dxa"/>
            <w:vAlign w:val="center"/>
          </w:tcPr>
          <w:p w14:paraId="6166466C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2BA87880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vAlign w:val="center"/>
          </w:tcPr>
          <w:p w14:paraId="7923831D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71" w:type="dxa"/>
            <w:vAlign w:val="center"/>
          </w:tcPr>
          <w:p w14:paraId="6269EDB6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14D15AD4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3E962639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vAlign w:val="center"/>
          </w:tcPr>
          <w:p w14:paraId="21451CD2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736F5C08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9" w:type="dxa"/>
            <w:vAlign w:val="center"/>
          </w:tcPr>
          <w:p w14:paraId="122AA482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vAlign w:val="center"/>
          </w:tcPr>
          <w:p w14:paraId="08F5BD9C" w14:textId="77777777" w:rsidR="005820E6" w:rsidRPr="00844EC7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77CDDB" w14:textId="5E318E82" w:rsidR="005820E6" w:rsidRPr="00282A94" w:rsidRDefault="005820E6" w:rsidP="005820E6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535,647</w:t>
            </w:r>
          </w:p>
        </w:tc>
        <w:tc>
          <w:tcPr>
            <w:tcW w:w="295" w:type="dxa"/>
            <w:vAlign w:val="center"/>
          </w:tcPr>
          <w:p w14:paraId="4D212FA3" w14:textId="77777777" w:rsidR="005820E6" w:rsidRPr="00451E6D" w:rsidRDefault="005820E6" w:rsidP="005820E6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2D5B55" w14:textId="6BFE1896" w:rsidR="005820E6" w:rsidRPr="001F0583" w:rsidRDefault="005820E6" w:rsidP="005820E6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531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427BA">
              <w:rPr>
                <w:rFonts w:ascii="Angsana New" w:hAnsi="Angsana New" w:cs="Angsana New (Headings CS)"/>
                <w:b/>
                <w:bCs/>
                <w:sz w:val="30"/>
                <w:szCs w:val="30"/>
                <w:lang w:val="en-US"/>
              </w:rPr>
              <w:t>635</w:t>
            </w:r>
          </w:p>
        </w:tc>
      </w:tr>
    </w:tbl>
    <w:p w14:paraId="62C8CF06" w14:textId="3164B42C" w:rsidR="009647A7" w:rsidRDefault="009647A7" w:rsidP="00C21040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p w14:paraId="2A125217" w14:textId="68CDD569" w:rsidR="00FF0171" w:rsidRPr="00962D9E" w:rsidRDefault="00FF0171" w:rsidP="00AD5237">
      <w:pPr>
        <w:ind w:right="-450"/>
        <w:jc w:val="thaiDistribute"/>
        <w:rPr>
          <w:rFonts w:asciiTheme="majorBidi" w:hAnsiTheme="majorBidi"/>
          <w:sz w:val="30"/>
          <w:szCs w:val="30"/>
        </w:rPr>
      </w:pPr>
      <w:r w:rsidRPr="00962D9E">
        <w:rPr>
          <w:rFonts w:asciiTheme="majorBidi" w:hAnsiTheme="majorBidi"/>
          <w:sz w:val="30"/>
          <w:szCs w:val="30"/>
          <w:cs/>
        </w:rPr>
        <w:t>กลุ่มบริษัทดำเนินธุรกิจในประเทศ ทั้งนี้กลุ่มบริษัทไม่มีรายได้จากต่างประเทศหรือสินทรัพย์ในต่างประเทศที่มีสาระสำคัญ</w:t>
      </w:r>
      <w:r w:rsidRPr="00962D9E">
        <w:rPr>
          <w:rFonts w:asciiTheme="majorBidi" w:hAnsiTheme="majorBidi"/>
          <w:sz w:val="30"/>
          <w:szCs w:val="30"/>
        </w:rPr>
        <w:t xml:space="preserve"> </w:t>
      </w:r>
      <w:r w:rsidRPr="00962D9E">
        <w:rPr>
          <w:rFonts w:asciiTheme="majorBidi" w:hAnsiTheme="majorBidi"/>
          <w:sz w:val="30"/>
          <w:szCs w:val="30"/>
          <w:cs/>
        </w:rPr>
        <w:t>และจังหวะเวลาในการรับรู้รายได้ของกลุ่มบริษัท</w:t>
      </w:r>
      <w:r w:rsidRPr="00962D9E">
        <w:rPr>
          <w:rFonts w:asciiTheme="majorBidi" w:hAnsiTheme="majorBidi" w:hint="cs"/>
          <w:sz w:val="30"/>
          <w:szCs w:val="30"/>
          <w:cs/>
        </w:rPr>
        <w:t>เป็นแบบ</w:t>
      </w:r>
      <w:r w:rsidRPr="00962D9E">
        <w:rPr>
          <w:rFonts w:asciiTheme="majorBidi" w:hAnsiTheme="majorBidi"/>
          <w:sz w:val="30"/>
          <w:szCs w:val="30"/>
          <w:cs/>
        </w:rPr>
        <w:t xml:space="preserve"> ณ เวลาใดเวลาหนึ่ง</w:t>
      </w:r>
    </w:p>
    <w:p w14:paraId="4050DBB5" w14:textId="77777777" w:rsidR="00FC7D90" w:rsidRPr="00774E0A" w:rsidRDefault="00FC7D90" w:rsidP="00C21040">
      <w:pPr>
        <w:rPr>
          <w:rFonts w:ascii="Angsana New" w:hAnsi="Angsana New"/>
          <w:sz w:val="30"/>
          <w:szCs w:val="30"/>
        </w:rPr>
      </w:pPr>
    </w:p>
    <w:p w14:paraId="79097568" w14:textId="77777777" w:rsidR="00FC7D90" w:rsidRDefault="00FC7D90" w:rsidP="00C21040">
      <w:pPr>
        <w:rPr>
          <w:lang w:val="en-US"/>
        </w:rPr>
        <w:sectPr w:rsidR="00FC7D90" w:rsidSect="000056EC">
          <w:headerReference w:type="default" r:id="rId14"/>
          <w:footerReference w:type="default" r:id="rId15"/>
          <w:pgSz w:w="16834" w:h="11909" w:orient="landscape" w:code="9"/>
          <w:pgMar w:top="1166" w:right="1267" w:bottom="1152" w:left="1166" w:header="706" w:footer="706" w:gutter="0"/>
          <w:cols w:space="737"/>
          <w:docGrid w:linePitch="360"/>
        </w:sectPr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828"/>
        <w:gridCol w:w="804"/>
        <w:gridCol w:w="268"/>
        <w:gridCol w:w="1512"/>
        <w:gridCol w:w="268"/>
        <w:gridCol w:w="1502"/>
      </w:tblGrid>
      <w:tr w:rsidR="00FF0171" w:rsidRPr="00A518AA" w14:paraId="08183A80" w14:textId="77777777" w:rsidTr="00985677">
        <w:tc>
          <w:tcPr>
            <w:tcW w:w="4828" w:type="dxa"/>
          </w:tcPr>
          <w:p w14:paraId="59BD9C03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</w:tcPr>
          <w:p w14:paraId="5A16FFAC" w14:textId="77777777" w:rsidR="00FF0171" w:rsidRPr="00A518AA" w:rsidRDefault="00FF0171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3F5B487E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82" w:type="dxa"/>
            <w:gridSpan w:val="3"/>
          </w:tcPr>
          <w:p w14:paraId="2BF8EFE7" w14:textId="77777777" w:rsidR="00FF0171" w:rsidRPr="00A518AA" w:rsidRDefault="00FF0171" w:rsidP="00A51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1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F0171" w:rsidRPr="00A518AA" w14:paraId="65ECEBE8" w14:textId="77777777" w:rsidTr="00985677">
        <w:tc>
          <w:tcPr>
            <w:tcW w:w="4828" w:type="dxa"/>
          </w:tcPr>
          <w:p w14:paraId="24890237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</w:tcPr>
          <w:p w14:paraId="3726B6EC" w14:textId="77777777" w:rsidR="00FF0171" w:rsidRPr="00A518AA" w:rsidRDefault="00FF0171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63444563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82" w:type="dxa"/>
            <w:gridSpan w:val="3"/>
          </w:tcPr>
          <w:p w14:paraId="4D26D602" w14:textId="77777777" w:rsidR="00FF0171" w:rsidRPr="00A518AA" w:rsidRDefault="00FF0171" w:rsidP="00A51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0478A6" w:rsidRPr="00A518AA" w14:paraId="0E67DEC5" w14:textId="77777777" w:rsidTr="00985677">
        <w:tc>
          <w:tcPr>
            <w:tcW w:w="4828" w:type="dxa"/>
          </w:tcPr>
          <w:p w14:paraId="4D2313AC" w14:textId="6CC75096" w:rsidR="000478A6" w:rsidRPr="00A518AA" w:rsidRDefault="000478A6" w:rsidP="000478A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8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A518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F427BA">
              <w:rPr>
                <w:rFonts w:ascii="Angsana New" w:hAnsi="Angsana New" w:cs="Angsana New (Headings CS)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804" w:type="dxa"/>
          </w:tcPr>
          <w:p w14:paraId="55B69901" w14:textId="77777777" w:rsidR="000478A6" w:rsidRPr="00A518AA" w:rsidRDefault="000478A6" w:rsidP="000478A6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5918AE4D" w14:textId="77777777" w:rsidR="000478A6" w:rsidRPr="00A518AA" w:rsidRDefault="000478A6" w:rsidP="000478A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</w:tcPr>
          <w:p w14:paraId="22E3B23E" w14:textId="19489D6D" w:rsidR="000478A6" w:rsidRPr="00A518AA" w:rsidRDefault="000478A6" w:rsidP="000478A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</w:t>
            </w:r>
          </w:p>
        </w:tc>
        <w:tc>
          <w:tcPr>
            <w:tcW w:w="268" w:type="dxa"/>
          </w:tcPr>
          <w:p w14:paraId="1439A814" w14:textId="77777777" w:rsidR="000478A6" w:rsidRPr="00A518AA" w:rsidRDefault="000478A6" w:rsidP="000478A6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</w:tcPr>
          <w:p w14:paraId="02F1B98C" w14:textId="60173AF5" w:rsidR="000478A6" w:rsidRPr="00A518AA" w:rsidRDefault="000478A6" w:rsidP="000478A6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8</w:t>
            </w:r>
          </w:p>
        </w:tc>
      </w:tr>
      <w:tr w:rsidR="00B05E78" w:rsidRPr="00A518AA" w14:paraId="0D16D095" w14:textId="77777777" w:rsidTr="00985677">
        <w:tc>
          <w:tcPr>
            <w:tcW w:w="4828" w:type="dxa"/>
          </w:tcPr>
          <w:p w14:paraId="41D9D3CE" w14:textId="77777777" w:rsidR="00B05E78" w:rsidRPr="00A518AA" w:rsidRDefault="00B05E78" w:rsidP="00B05E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</w:tcPr>
          <w:p w14:paraId="5C9F6512" w14:textId="77777777" w:rsidR="00B05E78" w:rsidRPr="00A518AA" w:rsidRDefault="00B05E78" w:rsidP="00B05E7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69F53835" w14:textId="77777777" w:rsidR="00B05E78" w:rsidRPr="00A518AA" w:rsidRDefault="00B05E78" w:rsidP="00B05E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82" w:type="dxa"/>
            <w:gridSpan w:val="3"/>
          </w:tcPr>
          <w:p w14:paraId="7F7A2CD4" w14:textId="77777777" w:rsidR="00B05E78" w:rsidRPr="00A518AA" w:rsidRDefault="00B05E78" w:rsidP="00B05E7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1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A518A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0478A6" w:rsidRPr="00D34793" w14:paraId="25481871" w14:textId="77777777" w:rsidTr="00D34793">
        <w:tc>
          <w:tcPr>
            <w:tcW w:w="4828" w:type="dxa"/>
            <w:vAlign w:val="center"/>
          </w:tcPr>
          <w:p w14:paraId="3F4C9881" w14:textId="77777777" w:rsidR="000478A6" w:rsidRPr="00D34793" w:rsidRDefault="000478A6" w:rsidP="000478A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4793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04" w:type="dxa"/>
          </w:tcPr>
          <w:p w14:paraId="7883656D" w14:textId="77777777" w:rsidR="000478A6" w:rsidRPr="00D34793" w:rsidRDefault="000478A6" w:rsidP="000478A6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63D6FB42" w14:textId="77777777" w:rsidR="000478A6" w:rsidRPr="00D34793" w:rsidRDefault="000478A6" w:rsidP="000478A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</w:tcPr>
          <w:p w14:paraId="49720C23" w14:textId="41388DAE" w:rsidR="000478A6" w:rsidRPr="00D34793" w:rsidRDefault="005820E6" w:rsidP="000478A6">
            <w:pPr>
              <w:tabs>
                <w:tab w:val="decimal" w:pos="123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576,938</w:t>
            </w:r>
          </w:p>
        </w:tc>
        <w:tc>
          <w:tcPr>
            <w:tcW w:w="268" w:type="dxa"/>
          </w:tcPr>
          <w:p w14:paraId="3748698A" w14:textId="77777777" w:rsidR="000478A6" w:rsidRPr="00D34793" w:rsidRDefault="000478A6" w:rsidP="000478A6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</w:tcPr>
          <w:p w14:paraId="7005B044" w14:textId="792D3429" w:rsidR="000478A6" w:rsidRPr="00D34793" w:rsidRDefault="000478A6" w:rsidP="000478A6">
            <w:pPr>
              <w:tabs>
                <w:tab w:val="decimal" w:pos="121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545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110</w:t>
            </w:r>
          </w:p>
        </w:tc>
      </w:tr>
      <w:tr w:rsidR="000478A6" w:rsidRPr="00D34793" w14:paraId="1B40B213" w14:textId="77777777" w:rsidTr="00D34793">
        <w:tc>
          <w:tcPr>
            <w:tcW w:w="4828" w:type="dxa"/>
            <w:vAlign w:val="center"/>
          </w:tcPr>
          <w:p w14:paraId="59DE64B7" w14:textId="77777777" w:rsidR="000478A6" w:rsidRPr="00D34793" w:rsidRDefault="000478A6" w:rsidP="000478A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4793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04" w:type="dxa"/>
          </w:tcPr>
          <w:p w14:paraId="43CAAD20" w14:textId="77777777" w:rsidR="000478A6" w:rsidRPr="00D34793" w:rsidRDefault="000478A6" w:rsidP="000478A6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51608D00" w14:textId="77777777" w:rsidR="000478A6" w:rsidRPr="00D34793" w:rsidRDefault="000478A6" w:rsidP="000478A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</w:tcPr>
          <w:p w14:paraId="000E13D1" w14:textId="47AD05F5" w:rsidR="000478A6" w:rsidRPr="00D34793" w:rsidRDefault="005820E6" w:rsidP="000478A6">
            <w:pPr>
              <w:tabs>
                <w:tab w:val="decimal" w:pos="123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(41,291)</w:t>
            </w:r>
          </w:p>
        </w:tc>
        <w:tc>
          <w:tcPr>
            <w:tcW w:w="268" w:type="dxa"/>
          </w:tcPr>
          <w:p w14:paraId="371AF219" w14:textId="77777777" w:rsidR="000478A6" w:rsidRPr="00D34793" w:rsidRDefault="000478A6" w:rsidP="000478A6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</w:tcPr>
          <w:p w14:paraId="1FC67344" w14:textId="16652CDA" w:rsidR="000478A6" w:rsidRPr="00D34793" w:rsidRDefault="000478A6" w:rsidP="000478A6">
            <w:pPr>
              <w:tabs>
                <w:tab w:val="decimal" w:pos="121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475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0478A6" w:rsidRPr="00D34793" w14:paraId="79B38F1A" w14:textId="77777777" w:rsidTr="00D34793">
        <w:tc>
          <w:tcPr>
            <w:tcW w:w="4828" w:type="dxa"/>
          </w:tcPr>
          <w:p w14:paraId="1BFC497D" w14:textId="77777777" w:rsidR="000478A6" w:rsidRPr="00D34793" w:rsidRDefault="000478A6" w:rsidP="000478A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3479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04" w:type="dxa"/>
          </w:tcPr>
          <w:p w14:paraId="389BF7EF" w14:textId="77777777" w:rsidR="000478A6" w:rsidRPr="00D34793" w:rsidRDefault="000478A6" w:rsidP="000478A6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52835627" w14:textId="77777777" w:rsidR="000478A6" w:rsidRPr="00D34793" w:rsidRDefault="000478A6" w:rsidP="000478A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38CF734" w14:textId="101C0015" w:rsidR="000478A6" w:rsidRPr="00D34793" w:rsidRDefault="005820E6" w:rsidP="000478A6">
            <w:pPr>
              <w:tabs>
                <w:tab w:val="decimal" w:pos="123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535,647</w:t>
            </w:r>
          </w:p>
        </w:tc>
        <w:tc>
          <w:tcPr>
            <w:tcW w:w="268" w:type="dxa"/>
          </w:tcPr>
          <w:p w14:paraId="21F441FC" w14:textId="77777777" w:rsidR="000478A6" w:rsidRPr="00D34793" w:rsidRDefault="000478A6" w:rsidP="000478A6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14:paraId="32942DF3" w14:textId="532D96E3" w:rsidR="000478A6" w:rsidRPr="00D34793" w:rsidRDefault="000478A6" w:rsidP="000478A6">
            <w:pPr>
              <w:tabs>
                <w:tab w:val="decimal" w:pos="121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531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635</w:t>
            </w:r>
          </w:p>
        </w:tc>
      </w:tr>
      <w:tr w:rsidR="000478A6" w:rsidRPr="00D34793" w14:paraId="1ABC1C86" w14:textId="77777777" w:rsidTr="00D34793">
        <w:tc>
          <w:tcPr>
            <w:tcW w:w="4828" w:type="dxa"/>
            <w:vAlign w:val="center"/>
          </w:tcPr>
          <w:p w14:paraId="7885D1C0" w14:textId="77777777" w:rsidR="000478A6" w:rsidRPr="00D34793" w:rsidRDefault="000478A6" w:rsidP="000478A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34793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D3479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D34793">
              <w:rPr>
                <w:rFonts w:ascii="Angsana New" w:hAnsi="Angsana New"/>
                <w:sz w:val="30"/>
                <w:szCs w:val="30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804" w:type="dxa"/>
          </w:tcPr>
          <w:p w14:paraId="40CCB5F3" w14:textId="77777777" w:rsidR="000478A6" w:rsidRPr="00D34793" w:rsidRDefault="000478A6" w:rsidP="000478A6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086D0738" w14:textId="77777777" w:rsidR="000478A6" w:rsidRPr="00D34793" w:rsidRDefault="000478A6" w:rsidP="000478A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</w:tcPr>
          <w:p w14:paraId="59BA9DF3" w14:textId="1D3BE911" w:rsidR="000478A6" w:rsidRPr="002A71F0" w:rsidRDefault="005820E6" w:rsidP="000478A6">
            <w:pPr>
              <w:tabs>
                <w:tab w:val="left" w:pos="593"/>
                <w:tab w:val="left" w:pos="71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674A4C5D" w14:textId="77777777" w:rsidR="000478A6" w:rsidRPr="00D34793" w:rsidRDefault="000478A6" w:rsidP="000478A6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</w:tcPr>
          <w:p w14:paraId="28608ADE" w14:textId="50820F2C" w:rsidR="000478A6" w:rsidRPr="00D34793" w:rsidRDefault="000478A6" w:rsidP="000478A6">
            <w:pPr>
              <w:tabs>
                <w:tab w:val="left" w:pos="593"/>
                <w:tab w:val="left" w:pos="71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0478A6" w:rsidRPr="00D34793" w14:paraId="2963CF92" w14:textId="77777777" w:rsidTr="00D34793">
        <w:trPr>
          <w:trHeight w:val="415"/>
        </w:trPr>
        <w:tc>
          <w:tcPr>
            <w:tcW w:w="4828" w:type="dxa"/>
          </w:tcPr>
          <w:p w14:paraId="3D9F0B29" w14:textId="417F9099" w:rsidR="000478A6" w:rsidRPr="00D34793" w:rsidRDefault="000478A6" w:rsidP="000478A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3479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804" w:type="dxa"/>
          </w:tcPr>
          <w:p w14:paraId="197BEC81" w14:textId="77777777" w:rsidR="000478A6" w:rsidRPr="00D34793" w:rsidRDefault="000478A6" w:rsidP="000478A6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422CC4B7" w14:textId="77777777" w:rsidR="000478A6" w:rsidRPr="00D34793" w:rsidRDefault="000478A6" w:rsidP="000478A6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4A836EA1" w14:textId="0C63323F" w:rsidR="000478A6" w:rsidRPr="00D34793" w:rsidRDefault="005820E6" w:rsidP="000478A6">
            <w:pPr>
              <w:tabs>
                <w:tab w:val="decimal" w:pos="123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535,647</w:t>
            </w:r>
          </w:p>
        </w:tc>
        <w:tc>
          <w:tcPr>
            <w:tcW w:w="268" w:type="dxa"/>
          </w:tcPr>
          <w:p w14:paraId="2F3801A3" w14:textId="77777777" w:rsidR="000478A6" w:rsidRPr="00D34793" w:rsidRDefault="000478A6" w:rsidP="000478A6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</w:tcPr>
          <w:p w14:paraId="12A39A51" w14:textId="3FF1274D" w:rsidR="000478A6" w:rsidRPr="00D34793" w:rsidRDefault="000478A6" w:rsidP="000478A6">
            <w:pPr>
              <w:tabs>
                <w:tab w:val="decimal" w:pos="121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531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27BA">
              <w:rPr>
                <w:rFonts w:asciiTheme="majorBidi" w:hAnsiTheme="majorBidi" w:cs="Angsana New (Headings CS)"/>
                <w:b/>
                <w:bCs/>
                <w:sz w:val="30"/>
                <w:szCs w:val="30"/>
              </w:rPr>
              <w:t>635</w:t>
            </w:r>
          </w:p>
        </w:tc>
      </w:tr>
    </w:tbl>
    <w:p w14:paraId="0E9FC4F6" w14:textId="77777777" w:rsidR="00FF0171" w:rsidRPr="00D34793" w:rsidRDefault="00FF0171" w:rsidP="00D34793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AEA21FF" w14:textId="48F0CDB3" w:rsidR="005A69E3" w:rsidRPr="00D34793" w:rsidRDefault="005A69E3" w:rsidP="00D34793">
      <w:pPr>
        <w:pStyle w:val="Heading2"/>
        <w:keepLines w:val="0"/>
        <w:numPr>
          <w:ilvl w:val="1"/>
          <w:numId w:val="6"/>
        </w:numPr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 w:rsidRPr="00D34793">
        <w:rPr>
          <w:rFonts w:ascii="Angsana New" w:hAnsi="Angsana New" w:hint="cs"/>
          <w:sz w:val="30"/>
          <w:szCs w:val="30"/>
          <w:cs/>
        </w:rPr>
        <w:t>ข้อมูลเกี่ยวกับฐานะการเงินตามส่วนงานที่รายงาน</w:t>
      </w:r>
    </w:p>
    <w:p w14:paraId="0327205D" w14:textId="36FE612B" w:rsidR="001B3E66" w:rsidRPr="00D34793" w:rsidRDefault="001B3E66" w:rsidP="00D34793">
      <w:pPr>
        <w:pStyle w:val="Bo-Blankline"/>
        <w:ind w:left="2304"/>
        <w:rPr>
          <w:sz w:val="30"/>
          <w:szCs w:val="30"/>
        </w:rPr>
      </w:pP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4770"/>
        <w:gridCol w:w="810"/>
        <w:gridCol w:w="270"/>
        <w:gridCol w:w="1530"/>
        <w:gridCol w:w="234"/>
        <w:gridCol w:w="1570"/>
      </w:tblGrid>
      <w:tr w:rsidR="00A857CC" w:rsidRPr="00D34793" w14:paraId="440583A7" w14:textId="77777777" w:rsidTr="00BB4D00">
        <w:tc>
          <w:tcPr>
            <w:tcW w:w="4770" w:type="dxa"/>
          </w:tcPr>
          <w:p w14:paraId="673FAF1B" w14:textId="77777777" w:rsidR="00A857CC" w:rsidRPr="00D34793" w:rsidRDefault="00A857CC" w:rsidP="00D3479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12D8936" w14:textId="77777777" w:rsidR="00A857CC" w:rsidRPr="00D34793" w:rsidRDefault="00A857CC" w:rsidP="00D3479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F58D66" w14:textId="77777777" w:rsidR="00A857CC" w:rsidRPr="00D34793" w:rsidRDefault="00A857CC" w:rsidP="00D3479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4" w:type="dxa"/>
            <w:gridSpan w:val="3"/>
          </w:tcPr>
          <w:p w14:paraId="593E3F0C" w14:textId="77777777" w:rsidR="00A857CC" w:rsidRPr="00D34793" w:rsidRDefault="00A857CC" w:rsidP="00D3479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47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A857CC" w:rsidRPr="00D34793" w14:paraId="39256E12" w14:textId="77777777" w:rsidTr="00BB4D00">
        <w:trPr>
          <w:trHeight w:val="317"/>
        </w:trPr>
        <w:tc>
          <w:tcPr>
            <w:tcW w:w="4770" w:type="dxa"/>
          </w:tcPr>
          <w:p w14:paraId="229884C5" w14:textId="77777777" w:rsidR="00A857CC" w:rsidRPr="00D34793" w:rsidRDefault="00A857CC" w:rsidP="00D3479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02A5102" w14:textId="77777777" w:rsidR="00A857CC" w:rsidRPr="00D34793" w:rsidRDefault="00A857CC" w:rsidP="00D3479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2729298" w14:textId="77777777" w:rsidR="00A857CC" w:rsidRPr="00D34793" w:rsidRDefault="00A857CC" w:rsidP="00D3479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06E9508" w14:textId="28F81607" w:rsidR="00A857CC" w:rsidRPr="00D34793" w:rsidRDefault="000478A6" w:rsidP="00D3479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4" w:type="dxa"/>
          </w:tcPr>
          <w:p w14:paraId="2D581626" w14:textId="77777777" w:rsidR="00A857CC" w:rsidRPr="00D34793" w:rsidRDefault="00A857CC" w:rsidP="00D3479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</w:tcPr>
          <w:p w14:paraId="275669CC" w14:textId="17695D39" w:rsidR="00A857CC" w:rsidRPr="00D34793" w:rsidRDefault="003277A3" w:rsidP="00D3479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34793">
              <w:rPr>
                <w:rFonts w:ascii="Angsana New" w:hAnsi="Angsana New" w:cs="Angsana New (Headings CS)"/>
                <w:sz w:val="30"/>
                <w:szCs w:val="30"/>
                <w:lang w:val="en-US"/>
              </w:rPr>
              <w:t>31</w:t>
            </w:r>
            <w:r w:rsidR="00A857CC" w:rsidRPr="00D3479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A857CC" w:rsidRPr="00D3479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C1D0D" w:rsidRPr="00D34793" w14:paraId="6D751FF5" w14:textId="77777777" w:rsidTr="00BB4D00">
        <w:trPr>
          <w:trHeight w:val="317"/>
        </w:trPr>
        <w:tc>
          <w:tcPr>
            <w:tcW w:w="4770" w:type="dxa"/>
          </w:tcPr>
          <w:p w14:paraId="6BFC7826" w14:textId="77777777" w:rsidR="000C1D0D" w:rsidRPr="00D34793" w:rsidRDefault="000C1D0D" w:rsidP="00D3479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F9A369A" w14:textId="77777777" w:rsidR="000C1D0D" w:rsidRPr="00D34793" w:rsidRDefault="000C1D0D" w:rsidP="00D3479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2D81E4" w14:textId="77777777" w:rsidR="000C1D0D" w:rsidRPr="00D34793" w:rsidRDefault="000C1D0D" w:rsidP="00D3479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EDD00C3" w14:textId="5DEFEDF5" w:rsidR="000C1D0D" w:rsidRPr="00D34793" w:rsidRDefault="003277A3" w:rsidP="00D3479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4793"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256</w:t>
            </w:r>
            <w:r w:rsidR="00357420" w:rsidRPr="00D34793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</w:t>
            </w:r>
          </w:p>
        </w:tc>
        <w:tc>
          <w:tcPr>
            <w:tcW w:w="234" w:type="dxa"/>
          </w:tcPr>
          <w:p w14:paraId="2F731920" w14:textId="77777777" w:rsidR="000C1D0D" w:rsidRPr="00D34793" w:rsidRDefault="000C1D0D" w:rsidP="00D3479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</w:tcPr>
          <w:p w14:paraId="6D97A3D5" w14:textId="11D6B644" w:rsidR="000C1D0D" w:rsidRPr="00D34793" w:rsidRDefault="003277A3" w:rsidP="00D34793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4793">
              <w:rPr>
                <w:rFonts w:asciiTheme="majorBidi" w:hAnsiTheme="majorBidi" w:cs="Angsana New (Headings CS)" w:hint="cs"/>
                <w:sz w:val="30"/>
                <w:szCs w:val="30"/>
                <w:cs/>
                <w:lang w:val="en-US"/>
              </w:rPr>
              <w:t>256</w:t>
            </w:r>
            <w:r w:rsidR="00357420" w:rsidRPr="00D34793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8</w:t>
            </w:r>
          </w:p>
        </w:tc>
      </w:tr>
      <w:tr w:rsidR="00A857CC" w:rsidRPr="00D34793" w14:paraId="2BC98F6D" w14:textId="77777777" w:rsidTr="00BB4D00">
        <w:tc>
          <w:tcPr>
            <w:tcW w:w="4770" w:type="dxa"/>
          </w:tcPr>
          <w:p w14:paraId="4157E454" w14:textId="77777777" w:rsidR="00A857CC" w:rsidRPr="00D34793" w:rsidRDefault="00A857CC" w:rsidP="00D3479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3DF3AC3" w14:textId="77777777" w:rsidR="00A857CC" w:rsidRPr="00D34793" w:rsidRDefault="00A857CC" w:rsidP="00D3479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DE394A" w14:textId="77777777" w:rsidR="00A857CC" w:rsidRPr="00D34793" w:rsidRDefault="00A857CC" w:rsidP="00D3479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4" w:type="dxa"/>
            <w:gridSpan w:val="3"/>
          </w:tcPr>
          <w:p w14:paraId="39487552" w14:textId="77777777" w:rsidR="00A857CC" w:rsidRPr="00D34793" w:rsidRDefault="00A857CC" w:rsidP="00D34793">
            <w:pPr>
              <w:spacing w:line="240" w:lineRule="auto"/>
              <w:ind w:left="-115" w:right="-115" w:firstLine="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479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D3479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1F75EC" w:rsidRPr="00D34793" w14:paraId="57B5E31D" w14:textId="77777777" w:rsidTr="00D34793">
        <w:tc>
          <w:tcPr>
            <w:tcW w:w="4770" w:type="dxa"/>
            <w:vAlign w:val="center"/>
          </w:tcPr>
          <w:p w14:paraId="6E900AC2" w14:textId="77777777" w:rsidR="001F75EC" w:rsidRPr="00D34793" w:rsidRDefault="001F75EC" w:rsidP="00D3479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4793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10" w:type="dxa"/>
          </w:tcPr>
          <w:p w14:paraId="26F99D3A" w14:textId="77777777" w:rsidR="001F75EC" w:rsidRPr="00D34793" w:rsidRDefault="001F75EC" w:rsidP="00D3479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119183" w14:textId="77777777" w:rsidR="001F75EC" w:rsidRPr="00D34793" w:rsidRDefault="001F75EC" w:rsidP="00D3479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2A082775" w14:textId="61730F72" w:rsidR="001F75EC" w:rsidRPr="00D34793" w:rsidRDefault="005820E6" w:rsidP="00D34793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65,597,773</w:t>
            </w:r>
          </w:p>
        </w:tc>
        <w:tc>
          <w:tcPr>
            <w:tcW w:w="234" w:type="dxa"/>
          </w:tcPr>
          <w:p w14:paraId="15DE7751" w14:textId="77777777" w:rsidR="001F75EC" w:rsidRPr="00D34793" w:rsidRDefault="001F75EC" w:rsidP="00D34793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vAlign w:val="center"/>
          </w:tcPr>
          <w:p w14:paraId="129420AA" w14:textId="26632AA0" w:rsidR="001F75EC" w:rsidRPr="00D34793" w:rsidRDefault="001F75EC" w:rsidP="00D34793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47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64,385,553</w:t>
            </w:r>
          </w:p>
        </w:tc>
      </w:tr>
      <w:tr w:rsidR="001F75EC" w:rsidRPr="00D34793" w14:paraId="39810740" w14:textId="77777777" w:rsidTr="00D34793">
        <w:tc>
          <w:tcPr>
            <w:tcW w:w="4770" w:type="dxa"/>
            <w:vAlign w:val="center"/>
          </w:tcPr>
          <w:p w14:paraId="77D6A2B4" w14:textId="77777777" w:rsidR="001F75EC" w:rsidRPr="00D34793" w:rsidRDefault="001F75EC" w:rsidP="00D3479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34793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10" w:type="dxa"/>
          </w:tcPr>
          <w:p w14:paraId="002CC510" w14:textId="77777777" w:rsidR="001F75EC" w:rsidRPr="00D34793" w:rsidRDefault="001F75EC" w:rsidP="00D3479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90990E" w14:textId="77777777" w:rsidR="001F75EC" w:rsidRPr="00D34793" w:rsidRDefault="001F75EC" w:rsidP="00D3479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564C884D" w14:textId="655A1A12" w:rsidR="001F75EC" w:rsidRPr="00D34793" w:rsidRDefault="005820E6" w:rsidP="00D34793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81,710</w:t>
            </w:r>
          </w:p>
        </w:tc>
        <w:tc>
          <w:tcPr>
            <w:tcW w:w="234" w:type="dxa"/>
          </w:tcPr>
          <w:p w14:paraId="5115CE82" w14:textId="77777777" w:rsidR="001F75EC" w:rsidRPr="00D34793" w:rsidRDefault="001F75EC" w:rsidP="00D34793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vAlign w:val="center"/>
          </w:tcPr>
          <w:p w14:paraId="4CA03794" w14:textId="195614DF" w:rsidR="001F75EC" w:rsidRPr="00D34793" w:rsidRDefault="001F75EC" w:rsidP="00D34793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347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84,098</w:t>
            </w:r>
          </w:p>
        </w:tc>
      </w:tr>
      <w:tr w:rsidR="001F75EC" w:rsidRPr="00D34793" w14:paraId="1DE5843F" w14:textId="77777777" w:rsidTr="00D34793">
        <w:tc>
          <w:tcPr>
            <w:tcW w:w="4770" w:type="dxa"/>
          </w:tcPr>
          <w:p w14:paraId="25FFFDF7" w14:textId="77777777" w:rsidR="001F75EC" w:rsidRPr="00D34793" w:rsidRDefault="001F75EC" w:rsidP="00D3479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8BEACCB" w14:textId="77777777" w:rsidR="001F75EC" w:rsidRPr="00D34793" w:rsidRDefault="001F75EC" w:rsidP="00D3479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F7CD32" w14:textId="77777777" w:rsidR="001F75EC" w:rsidRPr="00D34793" w:rsidRDefault="001F75EC" w:rsidP="00D3479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3E87F51E" w14:textId="6292EADB" w:rsidR="001F75EC" w:rsidRPr="00D34793" w:rsidRDefault="005820E6" w:rsidP="00D34793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65,679,483</w:t>
            </w:r>
          </w:p>
        </w:tc>
        <w:tc>
          <w:tcPr>
            <w:tcW w:w="234" w:type="dxa"/>
          </w:tcPr>
          <w:p w14:paraId="00D366C7" w14:textId="77777777" w:rsidR="001F75EC" w:rsidRPr="00D34793" w:rsidRDefault="001F75EC" w:rsidP="00D34793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center"/>
          </w:tcPr>
          <w:p w14:paraId="491AA2D4" w14:textId="2FF34F7D" w:rsidR="001F75EC" w:rsidRPr="00D34793" w:rsidRDefault="001F75EC" w:rsidP="00D34793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34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64,469,651</w:t>
            </w:r>
          </w:p>
        </w:tc>
      </w:tr>
      <w:tr w:rsidR="001F75EC" w:rsidRPr="00D34793" w14:paraId="3F443051" w14:textId="77777777" w:rsidTr="00D34793">
        <w:tc>
          <w:tcPr>
            <w:tcW w:w="4770" w:type="dxa"/>
          </w:tcPr>
          <w:p w14:paraId="090F330A" w14:textId="77777777" w:rsidR="001F75EC" w:rsidRPr="00D34793" w:rsidRDefault="001F75EC" w:rsidP="00D3479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479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810" w:type="dxa"/>
          </w:tcPr>
          <w:p w14:paraId="2725CB6B" w14:textId="77777777" w:rsidR="001F75EC" w:rsidRPr="00D34793" w:rsidRDefault="001F75EC" w:rsidP="00D3479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F997F8" w14:textId="77777777" w:rsidR="001F75EC" w:rsidRPr="00D34793" w:rsidRDefault="001F75EC" w:rsidP="00D3479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5547E59A" w14:textId="2AA26FCF" w:rsidR="001F75EC" w:rsidRPr="00D34793" w:rsidRDefault="005820E6" w:rsidP="00D34793">
            <w:pPr>
              <w:tabs>
                <w:tab w:val="decimal" w:pos="1240"/>
              </w:tabs>
              <w:spacing w:line="240" w:lineRule="auto"/>
              <w:ind w:left="-115" w:right="-10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2,734,397</w:t>
            </w:r>
          </w:p>
        </w:tc>
        <w:tc>
          <w:tcPr>
            <w:tcW w:w="234" w:type="dxa"/>
          </w:tcPr>
          <w:p w14:paraId="42401CFC" w14:textId="77777777" w:rsidR="001F75EC" w:rsidRPr="00D34793" w:rsidRDefault="001F75EC" w:rsidP="00D34793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center"/>
          </w:tcPr>
          <w:p w14:paraId="30A4D9CC" w14:textId="5DDE72DC" w:rsidR="001F75EC" w:rsidRPr="00D34793" w:rsidRDefault="001F75EC" w:rsidP="00D34793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347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4,351,808</w:t>
            </w:r>
          </w:p>
        </w:tc>
      </w:tr>
      <w:tr w:rsidR="001F75EC" w:rsidRPr="00A518AA" w14:paraId="5C5B93B5" w14:textId="77777777" w:rsidTr="00D34793">
        <w:tc>
          <w:tcPr>
            <w:tcW w:w="4770" w:type="dxa"/>
          </w:tcPr>
          <w:p w14:paraId="35FE58A9" w14:textId="77777777" w:rsidR="001F75EC" w:rsidRPr="00D34793" w:rsidRDefault="001F75EC" w:rsidP="00D3479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479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810" w:type="dxa"/>
          </w:tcPr>
          <w:p w14:paraId="799C1EF0" w14:textId="77777777" w:rsidR="001F75EC" w:rsidRPr="00D34793" w:rsidRDefault="001F75EC" w:rsidP="00D34793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5BCB54" w14:textId="77777777" w:rsidR="001F75EC" w:rsidRPr="00D34793" w:rsidRDefault="001F75EC" w:rsidP="00D34793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945651" w14:textId="24E54AE3" w:rsidR="001F75EC" w:rsidRPr="00D34793" w:rsidRDefault="005820E6" w:rsidP="00D34793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68,413,880</w:t>
            </w:r>
          </w:p>
        </w:tc>
        <w:tc>
          <w:tcPr>
            <w:tcW w:w="234" w:type="dxa"/>
          </w:tcPr>
          <w:p w14:paraId="1EC0448F" w14:textId="77777777" w:rsidR="001F75EC" w:rsidRPr="00D34793" w:rsidRDefault="001F75EC" w:rsidP="00D34793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12E156" w14:textId="4718F1CF" w:rsidR="001F75EC" w:rsidRPr="001F75EC" w:rsidRDefault="001F75EC" w:rsidP="00D34793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347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68,821,459</w:t>
            </w:r>
          </w:p>
        </w:tc>
      </w:tr>
    </w:tbl>
    <w:p w14:paraId="282A0CAE" w14:textId="728843B7" w:rsidR="000056EC" w:rsidRDefault="000056EC" w:rsidP="00A518AA">
      <w:pPr>
        <w:pStyle w:val="Caption"/>
        <w:numPr>
          <w:ilvl w:val="0"/>
          <w:numId w:val="0"/>
        </w:numPr>
        <w:ind w:left="567"/>
        <w:rPr>
          <w:sz w:val="24"/>
          <w:szCs w:val="24"/>
        </w:rPr>
      </w:pPr>
    </w:p>
    <w:p w14:paraId="709AB106" w14:textId="77777777" w:rsidR="000056EC" w:rsidRDefault="000056EC" w:rsidP="000056EC">
      <w:pPr>
        <w:pStyle w:val="Caption"/>
        <w:numPr>
          <w:ilvl w:val="0"/>
          <w:numId w:val="0"/>
        </w:numPr>
        <w:ind w:left="567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br w:type="page"/>
      </w:r>
    </w:p>
    <w:p w14:paraId="3AFAA421" w14:textId="478A0B82" w:rsidR="00834296" w:rsidRDefault="00834296" w:rsidP="006E00CD">
      <w:pPr>
        <w:pStyle w:val="Caption"/>
        <w:ind w:left="567" w:hanging="567"/>
      </w:pPr>
      <w:r>
        <w:rPr>
          <w:rFonts w:hint="cs"/>
          <w:cs/>
        </w:rPr>
        <w:lastRenderedPageBreak/>
        <w:t>ภาษีเงินได้</w:t>
      </w:r>
    </w:p>
    <w:p w14:paraId="15E85232" w14:textId="0CA60516" w:rsidR="00834296" w:rsidRPr="00834296" w:rsidRDefault="00834296" w:rsidP="00834296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7DDF4F8" w14:textId="69FF01C0" w:rsidR="00120D08" w:rsidRDefault="00071C4C" w:rsidP="00120D08">
      <w:pPr>
        <w:pStyle w:val="Ang15"/>
        <w:rPr>
          <w:lang w:val="en-US"/>
        </w:rPr>
      </w:pPr>
      <w:r w:rsidRPr="00AE0BB7">
        <w:rPr>
          <w:cs/>
          <w:lang w:val="en-US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</w:t>
      </w:r>
      <w:r w:rsidR="0009001D">
        <w:rPr>
          <w:rFonts w:hint="cs"/>
          <w:cs/>
          <w:lang w:val="en-US"/>
        </w:rPr>
        <w:t>ว่าจะเกิดขึ้นกับกำไร</w:t>
      </w:r>
      <w:r w:rsidRPr="00AE0BB7">
        <w:rPr>
          <w:cs/>
          <w:lang w:val="en-US"/>
        </w:rPr>
        <w:t>ก่อนภาษีเงินได้ของงวดระหว่างกาล อัตราภาษีเงินได้ที่</w:t>
      </w:r>
      <w:r w:rsidRPr="00AE0BB7">
        <w:rPr>
          <w:spacing w:val="-2"/>
          <w:cs/>
          <w:lang w:val="en-US"/>
        </w:rPr>
        <w:t>แท้จริงรวมของกลุ่มบริษัทและบริษัทในการดำเนินงาน</w:t>
      </w:r>
      <w:r w:rsidR="00DA216E" w:rsidRPr="00AE0BB7">
        <w:rPr>
          <w:spacing w:val="-2"/>
          <w:cs/>
          <w:lang w:val="en-US"/>
        </w:rPr>
        <w:t>ต่อเนื่องเป็นระยะเวลา</w:t>
      </w:r>
      <w:r w:rsidR="00A24316">
        <w:rPr>
          <w:rFonts w:hint="cs"/>
          <w:spacing w:val="-2"/>
          <w:cs/>
          <w:lang w:val="en-US"/>
        </w:rPr>
        <w:t>หก</w:t>
      </w:r>
      <w:r w:rsidR="00F3582B" w:rsidRPr="00F3582B">
        <w:rPr>
          <w:spacing w:val="-2"/>
          <w:cs/>
          <w:lang w:val="en-US"/>
        </w:rPr>
        <w:t xml:space="preserve">เดือนสิ้นสุดวันที่ </w:t>
      </w:r>
      <w:r w:rsidR="000478A6">
        <w:rPr>
          <w:spacing w:val="-2"/>
          <w:lang w:val="en-US"/>
        </w:rPr>
        <w:t xml:space="preserve">30 </w:t>
      </w:r>
      <w:r w:rsidR="000478A6">
        <w:rPr>
          <w:rFonts w:hint="cs"/>
          <w:spacing w:val="-2"/>
          <w:cs/>
          <w:lang w:val="en-US"/>
        </w:rPr>
        <w:t>มิถุนายน</w:t>
      </w:r>
      <w:r w:rsidR="002677E4">
        <w:rPr>
          <w:rFonts w:hint="cs"/>
          <w:spacing w:val="-2"/>
          <w:cs/>
          <w:lang w:val="en-US"/>
        </w:rPr>
        <w:t xml:space="preserve"> </w:t>
      </w:r>
      <w:r w:rsidR="002677E4">
        <w:rPr>
          <w:spacing w:val="-2"/>
          <w:lang w:val="en-US"/>
        </w:rPr>
        <w:t>2569</w:t>
      </w:r>
      <w:r w:rsidRPr="00AE0BB7">
        <w:rPr>
          <w:spacing w:val="-2"/>
          <w:lang w:val="en-US"/>
        </w:rPr>
        <w:t xml:space="preserve"> </w:t>
      </w:r>
      <w:r w:rsidRPr="00C12007">
        <w:rPr>
          <w:cs/>
          <w:lang w:val="en-US"/>
        </w:rPr>
        <w:t>คือร้อยละ</w:t>
      </w:r>
      <w:r w:rsidR="004F091F">
        <w:rPr>
          <w:lang w:val="en-US"/>
        </w:rPr>
        <w:t xml:space="preserve"> </w:t>
      </w:r>
      <w:r w:rsidR="00D52866">
        <w:rPr>
          <w:rFonts w:cs="Angsana New (Headings CS)"/>
          <w:lang w:val="en-US"/>
        </w:rPr>
        <w:t>5.0</w:t>
      </w:r>
      <w:r w:rsidRPr="00C12007">
        <w:rPr>
          <w:cs/>
          <w:lang w:val="en-US"/>
        </w:rPr>
        <w:t xml:space="preserve"> และ </w:t>
      </w:r>
      <w:r w:rsidR="00D52866">
        <w:rPr>
          <w:rFonts w:cs="Angsana New (Headings CS)"/>
          <w:lang w:val="en-US"/>
        </w:rPr>
        <w:t>5.0</w:t>
      </w:r>
      <w:r w:rsidR="002677E4">
        <w:rPr>
          <w:rFonts w:cs="Angsana New (Headings CS)"/>
          <w:lang w:val="en-US"/>
        </w:rPr>
        <w:t xml:space="preserve"> </w:t>
      </w:r>
      <w:r w:rsidRPr="00C12007">
        <w:rPr>
          <w:cs/>
          <w:lang w:val="en-US"/>
        </w:rPr>
        <w:t>ตามลำดับ</w:t>
      </w:r>
      <w:r w:rsidRPr="00AE0BB7">
        <w:rPr>
          <w:cs/>
          <w:lang w:val="en-US"/>
        </w:rPr>
        <w:t xml:space="preserve"> </w:t>
      </w:r>
      <w:r w:rsidRPr="00A9302F">
        <w:rPr>
          <w:i/>
          <w:iCs/>
          <w:cs/>
          <w:lang w:val="en-US"/>
        </w:rPr>
        <w:t>(</w:t>
      </w:r>
      <w:r w:rsidR="000478A6">
        <w:rPr>
          <w:rFonts w:cs="Angsana New (Headings CS)"/>
          <w:i/>
          <w:iCs/>
          <w:lang w:val="en-US"/>
        </w:rPr>
        <w:t xml:space="preserve">30 </w:t>
      </w:r>
      <w:r w:rsidR="000478A6">
        <w:rPr>
          <w:rFonts w:cs="Angsana New (Headings CS)" w:hint="cs"/>
          <w:i/>
          <w:iCs/>
          <w:cs/>
          <w:lang w:val="en-US"/>
        </w:rPr>
        <w:t>มิถุนายน</w:t>
      </w:r>
      <w:r w:rsidR="00421264">
        <w:rPr>
          <w:rFonts w:cs="Angsana New (Headings CS)" w:hint="cs"/>
          <w:i/>
          <w:iCs/>
          <w:cs/>
          <w:lang w:val="en-US"/>
        </w:rPr>
        <w:t xml:space="preserve"> </w:t>
      </w:r>
      <w:r w:rsidR="00421264">
        <w:rPr>
          <w:rFonts w:cs="Angsana New (Headings CS)"/>
          <w:i/>
          <w:iCs/>
          <w:lang w:val="en-US"/>
        </w:rPr>
        <w:t>2568</w:t>
      </w:r>
      <w:r w:rsidRPr="00A9302F">
        <w:rPr>
          <w:i/>
          <w:iCs/>
          <w:lang w:val="en-US"/>
        </w:rPr>
        <w:t xml:space="preserve">: </w:t>
      </w:r>
      <w:r w:rsidRPr="00A9302F">
        <w:rPr>
          <w:i/>
          <w:iCs/>
          <w:cs/>
          <w:lang w:val="en-US"/>
        </w:rPr>
        <w:t xml:space="preserve">ร้อยละ </w:t>
      </w:r>
      <w:r w:rsidR="000478A6">
        <w:rPr>
          <w:rFonts w:cs="Angsana New (Headings CS)"/>
          <w:i/>
          <w:iCs/>
          <w:lang w:val="en-US"/>
        </w:rPr>
        <w:t>5.9</w:t>
      </w:r>
      <w:r w:rsidRPr="00A9302F">
        <w:rPr>
          <w:i/>
          <w:iCs/>
          <w:cs/>
          <w:lang w:val="en-US"/>
        </w:rPr>
        <w:t xml:space="preserve"> และ </w:t>
      </w:r>
      <w:r w:rsidR="000478A6">
        <w:rPr>
          <w:rFonts w:cs="Angsana New (Headings CS)"/>
          <w:i/>
          <w:iCs/>
          <w:lang w:val="en-US"/>
        </w:rPr>
        <w:t>5.9</w:t>
      </w:r>
      <w:r w:rsidRPr="00A9302F">
        <w:rPr>
          <w:i/>
          <w:iCs/>
          <w:cs/>
          <w:lang w:val="en-US"/>
        </w:rPr>
        <w:t xml:space="preserve"> ตามลำดับ)</w:t>
      </w:r>
      <w:r w:rsidRPr="00AE0BB7">
        <w:rPr>
          <w:cs/>
          <w:lang w:val="en-US"/>
        </w:rPr>
        <w:t xml:space="preserve"> </w:t>
      </w:r>
      <w:r w:rsidR="00834296" w:rsidRPr="00AE0BB7">
        <w:rPr>
          <w:cs/>
          <w:lang w:val="en-US"/>
        </w:rPr>
        <w:t>การเปลี่ยนแปลงในอัตราภาษีเงินได้ที่</w:t>
      </w:r>
      <w:r w:rsidR="00834296" w:rsidRPr="00E91331">
        <w:rPr>
          <w:cs/>
          <w:lang w:val="en-US"/>
        </w:rPr>
        <w:t>แท้จริงมีสาเหตุหลักจา</w:t>
      </w:r>
      <w:r w:rsidR="00120D08" w:rsidRPr="00E91331">
        <w:rPr>
          <w:rFonts w:hint="cs"/>
          <w:cs/>
          <w:lang w:val="en-US"/>
        </w:rPr>
        <w:t>ก</w:t>
      </w:r>
      <w:r w:rsidR="00ED0D48" w:rsidRPr="00E91331">
        <w:rPr>
          <w:rFonts w:hint="cs"/>
          <w:cs/>
          <w:lang w:val="en-US"/>
        </w:rPr>
        <w:t xml:space="preserve">สิทธิพิเศษทางภาษีภายใต้พระราชกฤษฎีกาฉบับที่ </w:t>
      </w:r>
      <w:r w:rsidR="003277A3">
        <w:rPr>
          <w:rFonts w:cs="Angsana New (Headings CS)"/>
          <w:lang w:val="en-US"/>
        </w:rPr>
        <w:t>6</w:t>
      </w:r>
      <w:r w:rsidR="00E97392">
        <w:rPr>
          <w:rFonts w:cs="Angsana New (Headings CS)"/>
          <w:lang w:val="en-US"/>
        </w:rPr>
        <w:t>0</w:t>
      </w:r>
      <w:r w:rsidR="003277A3">
        <w:rPr>
          <w:rFonts w:cs="Angsana New (Headings CS)"/>
          <w:lang w:val="en-US"/>
        </w:rPr>
        <w:t>4</w:t>
      </w:r>
      <w:r w:rsidR="00ED0D48" w:rsidRPr="00E91331">
        <w:rPr>
          <w:lang w:val="en-US"/>
        </w:rPr>
        <w:t xml:space="preserve"> </w:t>
      </w:r>
      <w:r w:rsidR="00ED0D48" w:rsidRPr="00E91331">
        <w:rPr>
          <w:rFonts w:hint="cs"/>
          <w:cs/>
          <w:lang w:val="en-US"/>
        </w:rPr>
        <w:t xml:space="preserve">และฉบับที่ </w:t>
      </w:r>
      <w:r w:rsidR="003277A3">
        <w:rPr>
          <w:rFonts w:cs="Angsana New (Headings CS)"/>
          <w:lang w:val="en-US"/>
        </w:rPr>
        <w:t>642</w:t>
      </w:r>
      <w:r w:rsidR="00ED0D48" w:rsidRPr="00E91331">
        <w:rPr>
          <w:rFonts w:hint="cs"/>
          <w:cs/>
          <w:lang w:val="en-US"/>
        </w:rPr>
        <w:t xml:space="preserve"> และ</w:t>
      </w:r>
      <w:r w:rsidR="00CD28A2" w:rsidRPr="00E91331">
        <w:rPr>
          <w:rFonts w:hint="cs"/>
          <w:cs/>
          <w:lang w:val="en-US"/>
        </w:rPr>
        <w:t>รายได้ที่ต้องเสียภาษีลดลง</w:t>
      </w:r>
      <w:r w:rsidR="00120D08">
        <w:rPr>
          <w:lang w:val="en-US"/>
        </w:rPr>
        <w:t xml:space="preserve"> </w:t>
      </w:r>
    </w:p>
    <w:p w14:paraId="65A3AE95" w14:textId="77777777" w:rsidR="008A3546" w:rsidRDefault="008A3546" w:rsidP="00505331">
      <w:pPr>
        <w:pStyle w:val="Caption"/>
        <w:numPr>
          <w:ilvl w:val="0"/>
          <w:numId w:val="0"/>
        </w:numPr>
        <w:rPr>
          <w:rFonts w:asciiTheme="majorBidi" w:hAnsiTheme="majorBidi"/>
        </w:rPr>
      </w:pPr>
    </w:p>
    <w:p w14:paraId="381AEFB6" w14:textId="77777777" w:rsidR="000478A6" w:rsidRDefault="000478A6" w:rsidP="00565380">
      <w:pPr>
        <w:pStyle w:val="Caption"/>
        <w:ind w:left="567" w:hanging="567"/>
        <w:rPr>
          <w:rFonts w:asciiTheme="majorBidi" w:hAnsiTheme="majorBidi"/>
        </w:rPr>
      </w:pPr>
      <w:r>
        <w:rPr>
          <w:rFonts w:asciiTheme="majorBidi" w:hAnsiTheme="majorBidi" w:hint="cs"/>
          <w:cs/>
        </w:rPr>
        <w:t>เงินปันผล</w:t>
      </w:r>
      <w:r>
        <w:rPr>
          <w:rFonts w:asciiTheme="majorBidi" w:hAnsiTheme="majorBidi"/>
          <w:cs/>
        </w:rPr>
        <w:br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800"/>
        <w:gridCol w:w="1800"/>
        <w:gridCol w:w="1260"/>
        <w:gridCol w:w="990"/>
      </w:tblGrid>
      <w:tr w:rsidR="000478A6" w:rsidRPr="00C12007" w14:paraId="2A26C2D1" w14:textId="77777777" w:rsidTr="00E84D76">
        <w:trPr>
          <w:tblHeader/>
        </w:trPr>
        <w:tc>
          <w:tcPr>
            <w:tcW w:w="3330" w:type="dxa"/>
            <w:vAlign w:val="bottom"/>
          </w:tcPr>
          <w:p w14:paraId="4A037B2B" w14:textId="77777777" w:rsidR="000478A6" w:rsidRPr="00C12007" w:rsidRDefault="000478A6" w:rsidP="00E84D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  <w:hideMark/>
          </w:tcPr>
          <w:p w14:paraId="0298EE2D" w14:textId="77777777" w:rsidR="000478A6" w:rsidRPr="00C12007" w:rsidRDefault="000478A6" w:rsidP="00E8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200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3FF5E7C0" w14:textId="77777777" w:rsidR="000478A6" w:rsidRPr="00C12007" w:rsidRDefault="000478A6" w:rsidP="00E8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200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กำหนดจ่าย</w:t>
            </w:r>
          </w:p>
        </w:tc>
        <w:tc>
          <w:tcPr>
            <w:tcW w:w="1260" w:type="dxa"/>
            <w:vAlign w:val="bottom"/>
            <w:hideMark/>
          </w:tcPr>
          <w:p w14:paraId="57C87B74" w14:textId="77777777" w:rsidR="000478A6" w:rsidRPr="00C12007" w:rsidRDefault="000478A6" w:rsidP="00E8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1200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อัตราต่อหุ้น</w:t>
            </w:r>
          </w:p>
        </w:tc>
        <w:tc>
          <w:tcPr>
            <w:tcW w:w="990" w:type="dxa"/>
            <w:vAlign w:val="bottom"/>
            <w:hideMark/>
          </w:tcPr>
          <w:p w14:paraId="413505A8" w14:textId="77777777" w:rsidR="000478A6" w:rsidRPr="00C12007" w:rsidRDefault="000478A6" w:rsidP="00E8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1200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0478A6" w:rsidRPr="00C12007" w14:paraId="085DCB84" w14:textId="77777777" w:rsidTr="00E84D76">
        <w:trPr>
          <w:tblHeader/>
        </w:trPr>
        <w:tc>
          <w:tcPr>
            <w:tcW w:w="3330" w:type="dxa"/>
          </w:tcPr>
          <w:p w14:paraId="2C0C9C07" w14:textId="77777777" w:rsidR="000478A6" w:rsidRPr="00C12007" w:rsidRDefault="000478A6" w:rsidP="00E84D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ACA72AF" w14:textId="77777777" w:rsidR="000478A6" w:rsidRPr="00C12007" w:rsidRDefault="000478A6" w:rsidP="00E84D7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39EA1FA" w14:textId="77777777" w:rsidR="000478A6" w:rsidRPr="00C12007" w:rsidRDefault="000478A6" w:rsidP="00E84D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7B8DE25" w14:textId="77777777" w:rsidR="000478A6" w:rsidRPr="00C12007" w:rsidRDefault="000478A6" w:rsidP="00E8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C120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990" w:type="dxa"/>
            <w:hideMark/>
          </w:tcPr>
          <w:p w14:paraId="4A2F019D" w14:textId="77777777" w:rsidR="000478A6" w:rsidRPr="00C12007" w:rsidRDefault="000478A6" w:rsidP="00E84D7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C120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0478A6" w:rsidRPr="00C12007" w14:paraId="4D612F3B" w14:textId="77777777" w:rsidTr="00E84D76">
        <w:tc>
          <w:tcPr>
            <w:tcW w:w="3330" w:type="dxa"/>
            <w:hideMark/>
          </w:tcPr>
          <w:p w14:paraId="11553483" w14:textId="63D903FE" w:rsidR="000478A6" w:rsidRPr="008A3546" w:rsidRDefault="000478A6" w:rsidP="00E84D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="Angsana New (Headings CS)"/>
                <w:b/>
                <w:bCs/>
                <w:i/>
                <w:iCs/>
                <w:sz w:val="30"/>
                <w:szCs w:val="30"/>
                <w:lang w:val="en-US"/>
              </w:rPr>
              <w:t>9</w:t>
            </w:r>
          </w:p>
        </w:tc>
        <w:tc>
          <w:tcPr>
            <w:tcW w:w="1800" w:type="dxa"/>
          </w:tcPr>
          <w:p w14:paraId="0CCC49DA" w14:textId="77777777" w:rsidR="000478A6" w:rsidRPr="00C12007" w:rsidRDefault="000478A6" w:rsidP="00E84D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800" w:type="dxa"/>
          </w:tcPr>
          <w:p w14:paraId="1439F5E2" w14:textId="77777777" w:rsidR="000478A6" w:rsidRPr="00C12007" w:rsidRDefault="000478A6" w:rsidP="00E84D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0E9A8FBC" w14:textId="77777777" w:rsidR="000478A6" w:rsidRPr="00C12007" w:rsidRDefault="000478A6" w:rsidP="00E84D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88CE5A" w14:textId="77777777" w:rsidR="000478A6" w:rsidRPr="00C12007" w:rsidRDefault="000478A6" w:rsidP="00E84D76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78A6" w:rsidRPr="00D513A5" w14:paraId="4C97B730" w14:textId="77777777" w:rsidTr="00E84D76">
        <w:tc>
          <w:tcPr>
            <w:tcW w:w="3330" w:type="dxa"/>
            <w:hideMark/>
          </w:tcPr>
          <w:p w14:paraId="245DD0CA" w14:textId="69EE4D44" w:rsidR="000478A6" w:rsidRPr="00C12007" w:rsidRDefault="000478A6" w:rsidP="00E84D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00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C12007">
              <w:rPr>
                <w:rFonts w:asciiTheme="majorBidi" w:hAnsiTheme="majorBidi" w:cstheme="majorBidi" w:hint="cs"/>
                <w:sz w:val="30"/>
                <w:szCs w:val="30"/>
                <w:cs/>
              </w:rPr>
              <w:t>ป</w:t>
            </w:r>
            <w:r w:rsidRPr="00C12007">
              <w:rPr>
                <w:rFonts w:asciiTheme="majorBidi" w:hAnsiTheme="majorBidi" w:cstheme="majorBidi"/>
                <w:sz w:val="30"/>
                <w:szCs w:val="30"/>
                <w:cs/>
              </w:rPr>
              <w:t>ร</w:t>
            </w:r>
            <w:r w:rsidRPr="00C12007">
              <w:rPr>
                <w:rFonts w:asciiTheme="majorBidi" w:hAnsiTheme="majorBidi" w:cstheme="majorBidi" w:hint="cs"/>
                <w:sz w:val="30"/>
                <w:szCs w:val="30"/>
                <w:cs/>
              </w:rPr>
              <w:t>ะจำ</w:t>
            </w:r>
            <w:r w:rsidRPr="00C120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256</w:t>
            </w:r>
            <w:r>
              <w:rPr>
                <w:rFonts w:asciiTheme="majorBidi" w:hAnsiTheme="majorBidi" w:cs="Angsana New (Headings CS)"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3E1F8D81" w14:textId="5CBFB659" w:rsidR="000478A6" w:rsidRPr="00C12007" w:rsidRDefault="00D52866" w:rsidP="00E84D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</w:rPr>
              <w:t>17</w:t>
            </w:r>
            <w:r w:rsidR="000478A6" w:rsidRPr="00C120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478A6" w:rsidRPr="00C120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0478A6"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</w:t>
            </w:r>
            <w:r w:rsidR="000478A6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</w:t>
            </w:r>
          </w:p>
        </w:tc>
        <w:tc>
          <w:tcPr>
            <w:tcW w:w="1800" w:type="dxa"/>
          </w:tcPr>
          <w:p w14:paraId="5B846993" w14:textId="7E414CA4" w:rsidR="000478A6" w:rsidRPr="00C12007" w:rsidRDefault="00D52866" w:rsidP="00E84D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 (Headings CS)"/>
                <w:sz w:val="30"/>
                <w:szCs w:val="30"/>
              </w:rPr>
              <w:t>8</w:t>
            </w:r>
            <w:r w:rsidR="000478A6" w:rsidRPr="00C120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478A6" w:rsidRPr="00C120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0478A6"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</w:t>
            </w:r>
            <w:r w:rsidR="000478A6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9</w:t>
            </w:r>
          </w:p>
        </w:tc>
        <w:tc>
          <w:tcPr>
            <w:tcW w:w="1260" w:type="dxa"/>
          </w:tcPr>
          <w:p w14:paraId="01D312D5" w14:textId="0D340EFD" w:rsidR="000478A6" w:rsidRPr="00C12007" w:rsidRDefault="00D52866" w:rsidP="00E84D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0.07</w:t>
            </w:r>
          </w:p>
        </w:tc>
        <w:tc>
          <w:tcPr>
            <w:tcW w:w="990" w:type="dxa"/>
          </w:tcPr>
          <w:p w14:paraId="19863479" w14:textId="12780261" w:rsidR="000478A6" w:rsidRPr="000E5BEA" w:rsidRDefault="00D52866" w:rsidP="00E84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588</w:t>
            </w:r>
          </w:p>
        </w:tc>
      </w:tr>
      <w:tr w:rsidR="000478A6" w:rsidRPr="00C12007" w14:paraId="24C5AC23" w14:textId="77777777" w:rsidTr="00E84D76">
        <w:tc>
          <w:tcPr>
            <w:tcW w:w="3330" w:type="dxa"/>
          </w:tcPr>
          <w:p w14:paraId="735B83E0" w14:textId="77777777" w:rsidR="000478A6" w:rsidRPr="00C12007" w:rsidRDefault="000478A6" w:rsidP="00E84D7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8DF279B" w14:textId="77777777" w:rsidR="000478A6" w:rsidRPr="00C12007" w:rsidRDefault="000478A6" w:rsidP="00E84D7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3FF2945" w14:textId="77777777" w:rsidR="000478A6" w:rsidRPr="00C12007" w:rsidRDefault="000478A6" w:rsidP="00E84D7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DF0C3E" w14:textId="77777777" w:rsidR="000478A6" w:rsidRPr="00C12007" w:rsidRDefault="000478A6" w:rsidP="00E84D76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DE567A3" w14:textId="77777777" w:rsidR="000478A6" w:rsidRPr="00C12007" w:rsidRDefault="000478A6" w:rsidP="00E84D76">
            <w:pPr>
              <w:tabs>
                <w:tab w:val="decimal" w:pos="787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478A6" w:rsidRPr="00C12007" w14:paraId="11AB7F6A" w14:textId="77777777" w:rsidTr="00E84D76">
        <w:tc>
          <w:tcPr>
            <w:tcW w:w="3330" w:type="dxa"/>
            <w:hideMark/>
          </w:tcPr>
          <w:p w14:paraId="4E697EF9" w14:textId="6BFB09E7" w:rsidR="000478A6" w:rsidRPr="00C12007" w:rsidRDefault="000478A6" w:rsidP="00047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F427BA">
              <w:rPr>
                <w:rFonts w:asciiTheme="majorBidi" w:hAnsiTheme="majorBidi" w:cs="Angsana New (Headings CS)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F427BA">
              <w:rPr>
                <w:rFonts w:asciiTheme="majorBidi" w:hAnsiTheme="majorBidi" w:cs="Angsana New (Headings CS)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800" w:type="dxa"/>
          </w:tcPr>
          <w:p w14:paraId="40390281" w14:textId="77777777" w:rsidR="000478A6" w:rsidRPr="00C12007" w:rsidRDefault="000478A6" w:rsidP="00047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800" w:type="dxa"/>
          </w:tcPr>
          <w:p w14:paraId="6621E5DA" w14:textId="77777777" w:rsidR="000478A6" w:rsidRPr="00C12007" w:rsidRDefault="000478A6" w:rsidP="00047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3D7BD7FA" w14:textId="77777777" w:rsidR="000478A6" w:rsidRPr="00C12007" w:rsidRDefault="000478A6" w:rsidP="00047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196E5B" w14:textId="77777777" w:rsidR="000478A6" w:rsidRPr="00C12007" w:rsidRDefault="000478A6" w:rsidP="000478A6">
            <w:pPr>
              <w:tabs>
                <w:tab w:val="clear" w:pos="227"/>
                <w:tab w:val="clear" w:pos="454"/>
                <w:tab w:val="clear" w:pos="680"/>
                <w:tab w:val="decimal" w:pos="429"/>
                <w:tab w:val="decimal" w:pos="787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78A6" w:rsidRPr="00C12007" w14:paraId="6539E464" w14:textId="77777777" w:rsidTr="00E84D76">
        <w:tc>
          <w:tcPr>
            <w:tcW w:w="3330" w:type="dxa"/>
          </w:tcPr>
          <w:p w14:paraId="7B43BDA0" w14:textId="5E945068" w:rsidR="000478A6" w:rsidRPr="00C12007" w:rsidRDefault="000478A6" w:rsidP="000478A6">
            <w:pPr>
              <w:tabs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1200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C12007">
              <w:rPr>
                <w:rFonts w:asciiTheme="majorBidi" w:hAnsiTheme="majorBidi" w:cstheme="majorBidi" w:hint="cs"/>
                <w:sz w:val="30"/>
                <w:szCs w:val="30"/>
                <w:cs/>
              </w:rPr>
              <w:t>ป</w:t>
            </w:r>
            <w:r w:rsidRPr="00C12007">
              <w:rPr>
                <w:rFonts w:asciiTheme="majorBidi" w:hAnsiTheme="majorBidi" w:cstheme="majorBidi"/>
                <w:sz w:val="30"/>
                <w:szCs w:val="30"/>
                <w:cs/>
              </w:rPr>
              <w:t>ร</w:t>
            </w:r>
            <w:r w:rsidRPr="00C12007">
              <w:rPr>
                <w:rFonts w:asciiTheme="majorBidi" w:hAnsiTheme="majorBidi" w:cstheme="majorBidi" w:hint="cs"/>
                <w:sz w:val="30"/>
                <w:szCs w:val="30"/>
                <w:cs/>
              </w:rPr>
              <w:t>ะจำ</w:t>
            </w:r>
            <w:r w:rsidRPr="00C120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70CEA533" w14:textId="22BCF72A" w:rsidR="000478A6" w:rsidRPr="00C12007" w:rsidRDefault="000478A6" w:rsidP="000478A6">
            <w:pPr>
              <w:tabs>
                <w:tab w:val="left" w:pos="720"/>
              </w:tabs>
              <w:spacing w:line="240" w:lineRule="auto"/>
              <w:ind w:left="-16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18</w:t>
            </w:r>
            <w:r w:rsidRPr="00C120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120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0" w:type="dxa"/>
          </w:tcPr>
          <w:p w14:paraId="42A47BF4" w14:textId="54D82ED4" w:rsidR="000478A6" w:rsidRPr="00C12007" w:rsidRDefault="000478A6" w:rsidP="000478A6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9</w:t>
            </w:r>
            <w:r w:rsidRPr="00C120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120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60" w:type="dxa"/>
          </w:tcPr>
          <w:p w14:paraId="3B34252B" w14:textId="26B3C2C3" w:rsidR="000478A6" w:rsidRPr="00C12007" w:rsidRDefault="000478A6" w:rsidP="000478A6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07</w:t>
            </w:r>
          </w:p>
        </w:tc>
        <w:tc>
          <w:tcPr>
            <w:tcW w:w="990" w:type="dxa"/>
          </w:tcPr>
          <w:p w14:paraId="5A82C12E" w14:textId="0DB85510" w:rsidR="000478A6" w:rsidRPr="00C12007" w:rsidRDefault="000478A6" w:rsidP="00047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27BA">
              <w:rPr>
                <w:rFonts w:asciiTheme="majorBidi" w:hAnsiTheme="majorBidi" w:cs="Angsana New (Headings CS)"/>
                <w:sz w:val="30"/>
                <w:szCs w:val="30"/>
              </w:rPr>
              <w:t>588</w:t>
            </w:r>
          </w:p>
        </w:tc>
      </w:tr>
    </w:tbl>
    <w:p w14:paraId="7AEF7E85" w14:textId="099CF44E" w:rsidR="000478A6" w:rsidRDefault="000478A6" w:rsidP="000478A6">
      <w:pPr>
        <w:pStyle w:val="Caption"/>
        <w:numPr>
          <w:ilvl w:val="0"/>
          <w:numId w:val="0"/>
        </w:numPr>
        <w:ind w:left="567"/>
        <w:rPr>
          <w:rFonts w:asciiTheme="majorBidi" w:hAnsiTheme="majorBidi"/>
        </w:rPr>
      </w:pPr>
    </w:p>
    <w:p w14:paraId="52AF824D" w14:textId="08B09FCF" w:rsidR="00A95E68" w:rsidRPr="00AE0BB7" w:rsidRDefault="00A95E68" w:rsidP="00565380">
      <w:pPr>
        <w:pStyle w:val="Caption"/>
        <w:ind w:left="567" w:hanging="567"/>
        <w:rPr>
          <w:rFonts w:asciiTheme="majorBidi" w:hAnsiTheme="majorBidi"/>
        </w:rPr>
      </w:pPr>
      <w:r w:rsidRPr="00AE0BB7">
        <w:rPr>
          <w:rFonts w:asciiTheme="majorBidi" w:hAnsiTheme="majorBidi"/>
          <w:cs/>
        </w:rPr>
        <w:t>เครื่องมือทางการเงิน</w:t>
      </w:r>
    </w:p>
    <w:p w14:paraId="3D2D10B8" w14:textId="77777777" w:rsidR="00A518AA" w:rsidRDefault="00A518AA" w:rsidP="00A95E68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E0B2B8A" w14:textId="72E458BC" w:rsidR="00A95E68" w:rsidRPr="00AE0BB7" w:rsidRDefault="00A95E68" w:rsidP="00A95E68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AE0B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</w:t>
      </w:r>
      <w:r w:rsidRPr="00AE0BB7">
        <w:rPr>
          <w:rFonts w:asciiTheme="majorBidi" w:hAnsiTheme="majorBidi"/>
          <w:b/>
          <w:bCs/>
          <w:i/>
          <w:iCs/>
          <w:sz w:val="30"/>
          <w:szCs w:val="30"/>
          <w:cs/>
        </w:rPr>
        <w:t>มูลค่ายุติธรรม</w:t>
      </w:r>
      <w:r w:rsidRPr="00AE0BB7">
        <w:rPr>
          <w:rFonts w:asciiTheme="majorBidi" w:hAnsiTheme="majorBidi"/>
          <w:b/>
          <w:bCs/>
          <w:sz w:val="30"/>
          <w:szCs w:val="30"/>
        </w:rPr>
        <w:t xml:space="preserve"> </w:t>
      </w:r>
    </w:p>
    <w:p w14:paraId="4697C621" w14:textId="77777777" w:rsidR="00A518AA" w:rsidRPr="000056EC" w:rsidRDefault="00A518AA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</w:p>
    <w:p w14:paraId="015D1A99" w14:textId="542911AC" w:rsidR="007D6448" w:rsidRDefault="00A95E68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  <w:r w:rsidRPr="00203012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F0475C">
        <w:rPr>
          <w:rFonts w:asciiTheme="majorBidi" w:hAnsiTheme="majorBidi" w:hint="cs"/>
          <w:sz w:val="30"/>
          <w:szCs w:val="30"/>
          <w:cs/>
        </w:rPr>
        <w:t>วัดมูลค่าด้วยราคาทุนตัดจำหน่าย</w:t>
      </w:r>
      <w:r w:rsidRPr="00203012">
        <w:rPr>
          <w:rFonts w:asciiTheme="majorBidi" w:hAnsi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7548F716" w14:textId="77777777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</w:p>
    <w:p w14:paraId="15A580AD" w14:textId="77777777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</w:p>
    <w:p w14:paraId="30E88E36" w14:textId="0B3BF152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  <w:cs/>
        </w:rPr>
        <w:sectPr w:rsidR="00DA74F1" w:rsidSect="00C21040">
          <w:headerReference w:type="default" r:id="rId16"/>
          <w:footerReference w:type="default" r:id="rId17"/>
          <w:pgSz w:w="11909" w:h="16834" w:code="9"/>
          <w:pgMar w:top="691" w:right="1152" w:bottom="720" w:left="1166" w:header="706" w:footer="706" w:gutter="0"/>
          <w:cols w:space="737"/>
          <w:docGrid w:linePitch="360"/>
        </w:sectPr>
      </w:pPr>
    </w:p>
    <w:tbl>
      <w:tblPr>
        <w:tblW w:w="147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8E711A" w:rsidRPr="00731B95" w14:paraId="76B8F338" w14:textId="77777777" w:rsidTr="0079213A">
        <w:trPr>
          <w:trHeight w:val="261"/>
        </w:trPr>
        <w:tc>
          <w:tcPr>
            <w:tcW w:w="3330" w:type="dxa"/>
            <w:vAlign w:val="bottom"/>
          </w:tcPr>
          <w:p w14:paraId="3989F774" w14:textId="77777777" w:rsidR="008E711A" w:rsidRPr="00EC0235" w:rsidRDefault="008E711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</w:tcPr>
          <w:p w14:paraId="7CE6E658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411FA991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E711A" w:rsidRPr="00731B95" w14:paraId="0AA827D9" w14:textId="77777777" w:rsidTr="0079213A">
        <w:trPr>
          <w:trHeight w:val="261"/>
        </w:trPr>
        <w:tc>
          <w:tcPr>
            <w:tcW w:w="3330" w:type="dxa"/>
            <w:vAlign w:val="bottom"/>
          </w:tcPr>
          <w:p w14:paraId="3057997D" w14:textId="77777777" w:rsidR="008E711A" w:rsidRPr="00EC0235" w:rsidRDefault="008E711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</w:tcPr>
          <w:p w14:paraId="2BA82AD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vAlign w:val="bottom"/>
          </w:tcPr>
          <w:p w14:paraId="6D80A9E3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7C02483F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7E9A908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E711A" w:rsidRPr="00731B95" w14:paraId="2FCD2A14" w14:textId="77777777" w:rsidTr="0079213A">
        <w:trPr>
          <w:trHeight w:val="1441"/>
        </w:trPr>
        <w:tc>
          <w:tcPr>
            <w:tcW w:w="3330" w:type="dxa"/>
            <w:vAlign w:val="bottom"/>
          </w:tcPr>
          <w:p w14:paraId="700D7357" w14:textId="7412D2C1" w:rsidR="008E711A" w:rsidRPr="00EC0235" w:rsidRDefault="008E711A">
            <w:pPr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F0EC3B2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765D82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4BEDEF89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020B342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2DCD720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358C04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A49586E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AD24436" w14:textId="77777777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F8F93B2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222209D4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EDFCEA7" w14:textId="28CFC87E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77A3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3B079ED5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E6513C4" w14:textId="33C2EEE9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77A3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76B41D7E" w14:textId="77777777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6DC5C10" w14:textId="0813E865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77A3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7EC4C439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DA8CCFF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E711A" w:rsidRPr="00731B95" w14:paraId="1BE2A85D" w14:textId="77777777" w:rsidTr="0079213A">
        <w:trPr>
          <w:trHeight w:val="333"/>
        </w:trPr>
        <w:tc>
          <w:tcPr>
            <w:tcW w:w="3330" w:type="dxa"/>
            <w:vAlign w:val="bottom"/>
          </w:tcPr>
          <w:p w14:paraId="6CD41A21" w14:textId="77777777" w:rsidR="008E711A" w:rsidRPr="00EC0235" w:rsidRDefault="008E711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FFB4E2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06F26393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E711A" w:rsidRPr="00731B95" w14:paraId="14CE369B" w14:textId="77777777" w:rsidTr="0079213A">
        <w:trPr>
          <w:trHeight w:val="333"/>
        </w:trPr>
        <w:tc>
          <w:tcPr>
            <w:tcW w:w="3330" w:type="dxa"/>
            <w:vAlign w:val="bottom"/>
          </w:tcPr>
          <w:p w14:paraId="6161C6D5" w14:textId="40C15308" w:rsidR="008E711A" w:rsidRPr="00EC0235" w:rsidRDefault="00B2448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0478A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="000478A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  <w:r w:rsidR="00EF251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EF251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00" w:type="dxa"/>
          </w:tcPr>
          <w:p w14:paraId="7F15CB6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0229B33F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E711A" w:rsidRPr="00731B95" w14:paraId="05E377DA" w14:textId="77777777" w:rsidTr="0079213A">
        <w:trPr>
          <w:trHeight w:val="261"/>
        </w:trPr>
        <w:tc>
          <w:tcPr>
            <w:tcW w:w="3330" w:type="dxa"/>
          </w:tcPr>
          <w:p w14:paraId="46118D0F" w14:textId="77777777" w:rsidR="008E711A" w:rsidRPr="00EC0235" w:rsidRDefault="008E711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2A5D647F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BE53321" w14:textId="1AFA5F23" w:rsidR="008E711A" w:rsidRPr="00DD66D2" w:rsidRDefault="008E711A" w:rsidP="00DD66D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2E74E69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EB7C85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8CB1C7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F8D14DC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65EF4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982DFD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28FE2D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ABF831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5D1C3B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10F89E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1EC8E6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0DF10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08D9" w:rsidRPr="00731B95" w14:paraId="02E1CC71" w14:textId="77777777" w:rsidTr="002C13A3">
        <w:trPr>
          <w:trHeight w:val="261"/>
        </w:trPr>
        <w:tc>
          <w:tcPr>
            <w:tcW w:w="3330" w:type="dxa"/>
          </w:tcPr>
          <w:p w14:paraId="5F63341D" w14:textId="3218621A" w:rsidR="00B608D9" w:rsidRPr="00C851BB" w:rsidRDefault="00B608D9" w:rsidP="00B608D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851B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</w:tcPr>
          <w:p w14:paraId="7BD31EB0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6D4D4430" w14:textId="77777777" w:rsidR="00B608D9" w:rsidRDefault="00B608D9" w:rsidP="00B608D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83DE830" w14:textId="77777777" w:rsidR="00B608D9" w:rsidRPr="00C851BB" w:rsidRDefault="00B608D9" w:rsidP="00B608D9">
            <w:pPr>
              <w:pStyle w:val="acctfourfigures"/>
              <w:tabs>
                <w:tab w:val="clear" w:pos="765"/>
                <w:tab w:val="decimal" w:pos="789"/>
                <w:tab w:val="decimal" w:pos="11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0A0151EE" w14:textId="77777777" w:rsidR="00B608D9" w:rsidRDefault="00B608D9" w:rsidP="00B608D9">
            <w:pPr>
              <w:pStyle w:val="acctfourfigures"/>
              <w:tabs>
                <w:tab w:val="clear" w:pos="765"/>
                <w:tab w:val="decimal" w:pos="789"/>
                <w:tab w:val="decimal" w:pos="131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FB0DECA" w14:textId="77777777" w:rsidR="00B608D9" w:rsidRPr="00C851BB" w:rsidRDefault="00B608D9" w:rsidP="00B608D9">
            <w:pPr>
              <w:tabs>
                <w:tab w:val="decimal" w:pos="595"/>
                <w:tab w:val="decimal" w:pos="789"/>
              </w:tabs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6F5FE896" w14:textId="77777777" w:rsidR="00B608D9" w:rsidRDefault="00B608D9" w:rsidP="00B608D9">
            <w:pPr>
              <w:pStyle w:val="acctfourfigures"/>
              <w:tabs>
                <w:tab w:val="clear" w:pos="765"/>
                <w:tab w:val="decimal" w:pos="78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D6AB069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FE97F8" w14:textId="77777777" w:rsidR="00B608D9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18C72F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9E117E" w14:textId="77777777" w:rsidR="00B608D9" w:rsidRPr="008F41B8" w:rsidRDefault="00B608D9" w:rsidP="00B608D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A11EA2F" w14:textId="77777777" w:rsidR="00B608D9" w:rsidRPr="008F41B8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51FDFD" w14:textId="77777777" w:rsidR="00B608D9" w:rsidRPr="008F41B8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089C8D8" w14:textId="77777777" w:rsidR="00B608D9" w:rsidRPr="008F41B8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EB0312" w14:textId="77777777" w:rsidR="00B608D9" w:rsidRPr="008F41B8" w:rsidRDefault="00B608D9" w:rsidP="00B608D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608D9" w:rsidRPr="00731B95" w14:paraId="73A0FB37" w14:textId="77777777" w:rsidTr="00BE2F2B">
        <w:trPr>
          <w:trHeight w:val="261"/>
        </w:trPr>
        <w:tc>
          <w:tcPr>
            <w:tcW w:w="3330" w:type="dxa"/>
          </w:tcPr>
          <w:p w14:paraId="0D0DADAB" w14:textId="00AAE9DC" w:rsidR="00B608D9" w:rsidRPr="00FC0899" w:rsidRDefault="00B608D9" w:rsidP="00B608D9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</w:tcPr>
          <w:p w14:paraId="60CC2E2B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414188B" w14:textId="472A7289" w:rsidR="00B608D9" w:rsidRDefault="00D37CEA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1FE35B4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05F36D8" w14:textId="4DFC63E5" w:rsidR="00B608D9" w:rsidRDefault="00D37CEA" w:rsidP="00B608D9">
            <w:pPr>
              <w:pStyle w:val="acctfourfigures"/>
              <w:tabs>
                <w:tab w:val="clear" w:pos="765"/>
                <w:tab w:val="decimal" w:pos="1316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112,262</w:t>
            </w:r>
          </w:p>
        </w:tc>
        <w:tc>
          <w:tcPr>
            <w:tcW w:w="270" w:type="dxa"/>
          </w:tcPr>
          <w:p w14:paraId="0FC7F15C" w14:textId="77777777" w:rsidR="00B608D9" w:rsidRPr="00FC0899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48317B0" w14:textId="3AAC0B9C" w:rsidR="00B608D9" w:rsidRDefault="00D37CEA" w:rsidP="00B608D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112,262</w:t>
            </w:r>
          </w:p>
        </w:tc>
        <w:tc>
          <w:tcPr>
            <w:tcW w:w="270" w:type="dxa"/>
          </w:tcPr>
          <w:p w14:paraId="3430766E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3C3C58" w14:textId="2C60A533" w:rsidR="00B608D9" w:rsidRDefault="00D37CEA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E3C267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A5B95F" w14:textId="153BED6A" w:rsidR="00B608D9" w:rsidRPr="00BE2F2B" w:rsidRDefault="00BE2F2B" w:rsidP="00B608D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2F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110,904</w:t>
            </w:r>
          </w:p>
        </w:tc>
        <w:tc>
          <w:tcPr>
            <w:tcW w:w="270" w:type="dxa"/>
          </w:tcPr>
          <w:p w14:paraId="6FC51DB8" w14:textId="77777777" w:rsidR="00B608D9" w:rsidRPr="00BE2F2B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11FC20" w14:textId="586B5A79" w:rsidR="00B608D9" w:rsidRPr="00BE2F2B" w:rsidRDefault="00D37CEA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2F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5024132" w14:textId="77777777" w:rsidR="00B608D9" w:rsidRPr="00BE2F2B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8C18D2" w14:textId="6A8913A7" w:rsidR="00B608D9" w:rsidRPr="00BE2F2B" w:rsidRDefault="00BE2F2B" w:rsidP="00B608D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2F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110,904</w:t>
            </w:r>
          </w:p>
        </w:tc>
      </w:tr>
      <w:tr w:rsidR="00B608D9" w:rsidRPr="00731B95" w14:paraId="3E8533C1" w14:textId="77777777" w:rsidTr="00683D93">
        <w:trPr>
          <w:trHeight w:val="261"/>
        </w:trPr>
        <w:tc>
          <w:tcPr>
            <w:tcW w:w="3330" w:type="dxa"/>
          </w:tcPr>
          <w:p w14:paraId="23422DA2" w14:textId="77777777" w:rsidR="00B608D9" w:rsidRPr="00FC0899" w:rsidRDefault="00B608D9" w:rsidP="00B608D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08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</w:tcPr>
          <w:p w14:paraId="3CDD52E1" w14:textId="77777777" w:rsidR="00B608D9" w:rsidRPr="00FC0899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1C14FF7" w14:textId="4278D487" w:rsidR="00B608D9" w:rsidRPr="00CD6825" w:rsidRDefault="00D37CEA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25827C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A0B9B05" w14:textId="650BE134" w:rsidR="00B608D9" w:rsidRPr="00FC0899" w:rsidRDefault="00D37CEA" w:rsidP="00B608D9">
            <w:pPr>
              <w:pStyle w:val="acctfourfigures"/>
              <w:tabs>
                <w:tab w:val="clear" w:pos="765"/>
                <w:tab w:val="decimal" w:pos="132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112,262</w:t>
            </w:r>
          </w:p>
        </w:tc>
        <w:tc>
          <w:tcPr>
            <w:tcW w:w="270" w:type="dxa"/>
          </w:tcPr>
          <w:p w14:paraId="2A471610" w14:textId="77777777" w:rsidR="00B608D9" w:rsidRPr="00FC0899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4263869" w14:textId="450DAE89" w:rsidR="00B608D9" w:rsidRPr="00FC0899" w:rsidRDefault="00D37CEA" w:rsidP="00B608D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112,262</w:t>
            </w:r>
          </w:p>
        </w:tc>
        <w:tc>
          <w:tcPr>
            <w:tcW w:w="270" w:type="dxa"/>
          </w:tcPr>
          <w:p w14:paraId="494ECA64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B74BA5" w14:textId="77777777" w:rsidR="00B608D9" w:rsidRPr="00FC0899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DDF9AC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BFF15C" w14:textId="77777777" w:rsidR="00B608D9" w:rsidRPr="00BE2F2B" w:rsidRDefault="00B608D9" w:rsidP="00B608D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9B20E6" w14:textId="77777777" w:rsidR="00B608D9" w:rsidRPr="00BE2F2B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4A0685" w14:textId="77777777" w:rsidR="00B608D9" w:rsidRPr="00BE2F2B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E91CE6" w14:textId="77777777" w:rsidR="00B608D9" w:rsidRPr="00BE2F2B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064B57" w14:textId="77777777" w:rsidR="00B608D9" w:rsidRPr="00BE2F2B" w:rsidRDefault="00B608D9" w:rsidP="00B608D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08D9" w:rsidRPr="00731B95" w14:paraId="4214EFE1" w14:textId="77777777" w:rsidTr="001B6403">
        <w:trPr>
          <w:trHeight w:val="168"/>
        </w:trPr>
        <w:tc>
          <w:tcPr>
            <w:tcW w:w="3330" w:type="dxa"/>
          </w:tcPr>
          <w:p w14:paraId="171F4337" w14:textId="77777777" w:rsidR="00B608D9" w:rsidRPr="00FC0899" w:rsidRDefault="00B608D9" w:rsidP="00B608D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5624F20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78256AA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43A201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3AAEFEF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C36922" w14:textId="77777777" w:rsidR="00B608D9" w:rsidRPr="00FC0899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6A517DD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91634F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9BA85D" w14:textId="77777777" w:rsidR="00B608D9" w:rsidRPr="00FC0899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96C962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B88707" w14:textId="77777777" w:rsidR="00B608D9" w:rsidRPr="00BE2F2B" w:rsidRDefault="00B608D9" w:rsidP="00B608D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20C387" w14:textId="77777777" w:rsidR="00B608D9" w:rsidRPr="00BE2F2B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F9DD6C" w14:textId="77777777" w:rsidR="00B608D9" w:rsidRPr="00BE2F2B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B047BC" w14:textId="77777777" w:rsidR="00B608D9" w:rsidRPr="00BE2F2B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BCC66D" w14:textId="77777777" w:rsidR="00B608D9" w:rsidRPr="00BE2F2B" w:rsidRDefault="00B608D9" w:rsidP="00B608D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08D9" w:rsidRPr="00731B95" w14:paraId="5A70E401" w14:textId="77777777" w:rsidTr="001B6403">
        <w:trPr>
          <w:trHeight w:val="261"/>
        </w:trPr>
        <w:tc>
          <w:tcPr>
            <w:tcW w:w="3330" w:type="dxa"/>
          </w:tcPr>
          <w:p w14:paraId="384371FE" w14:textId="77777777" w:rsidR="00B608D9" w:rsidRPr="00FC0899" w:rsidRDefault="00B608D9" w:rsidP="00B608D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FC08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0E78F34B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511A4BCD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DAE337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04BBCD4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97D0A0" w14:textId="77777777" w:rsidR="00B608D9" w:rsidRPr="00FC0899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F2B927E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9FEA7A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F32A28" w14:textId="77777777" w:rsidR="00B608D9" w:rsidRPr="00FC0899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A50038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064D52" w14:textId="77777777" w:rsidR="00B608D9" w:rsidRPr="00BE2F2B" w:rsidRDefault="00B608D9" w:rsidP="00B608D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D1089F" w14:textId="77777777" w:rsidR="00B608D9" w:rsidRPr="00BE2F2B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44A0B2" w14:textId="77777777" w:rsidR="00B608D9" w:rsidRPr="00BE2F2B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D5737A" w14:textId="77777777" w:rsidR="00B608D9" w:rsidRPr="00BE2F2B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BBEC9C" w14:textId="77777777" w:rsidR="00B608D9" w:rsidRPr="00BE2F2B" w:rsidRDefault="00B608D9" w:rsidP="00B608D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08D9" w:rsidRPr="00731B95" w14:paraId="6C6173D3" w14:textId="77777777" w:rsidTr="00BE2F2B">
        <w:trPr>
          <w:trHeight w:val="261"/>
        </w:trPr>
        <w:tc>
          <w:tcPr>
            <w:tcW w:w="3330" w:type="dxa"/>
          </w:tcPr>
          <w:p w14:paraId="37E7D135" w14:textId="77777777" w:rsidR="00B608D9" w:rsidRPr="00FC0899" w:rsidRDefault="00B608D9" w:rsidP="00B608D9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FC089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</w:tcPr>
          <w:p w14:paraId="5351A5BC" w14:textId="72692A9F" w:rsidR="00B608D9" w:rsidRPr="00FC0899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 (Headings CS)"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620" w:type="dxa"/>
          </w:tcPr>
          <w:p w14:paraId="7E500212" w14:textId="307E0D6B" w:rsidR="00B608D9" w:rsidRPr="008212AA" w:rsidRDefault="00D37CEA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E6C7881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257D265" w14:textId="670CFCF0" w:rsidR="00B608D9" w:rsidRPr="00FC0899" w:rsidRDefault="00D37CEA" w:rsidP="00B608D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27,963,000</w:t>
            </w:r>
          </w:p>
        </w:tc>
        <w:tc>
          <w:tcPr>
            <w:tcW w:w="270" w:type="dxa"/>
          </w:tcPr>
          <w:p w14:paraId="7E2F24E2" w14:textId="77777777" w:rsidR="00B608D9" w:rsidRPr="00FC0899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1A6FB25" w14:textId="79F4C1FB" w:rsidR="00B608D9" w:rsidRPr="00FC0899" w:rsidRDefault="00D37CEA" w:rsidP="00B608D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27,963,000</w:t>
            </w:r>
          </w:p>
        </w:tc>
        <w:tc>
          <w:tcPr>
            <w:tcW w:w="270" w:type="dxa"/>
          </w:tcPr>
          <w:p w14:paraId="2DFDB3C0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E5A995" w14:textId="12AE4F4D" w:rsidR="00B608D9" w:rsidRPr="00FC0899" w:rsidRDefault="00D37CEA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A7BB5B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6CB6035" w14:textId="3C1A5D64" w:rsidR="00B608D9" w:rsidRPr="00BE2F2B" w:rsidRDefault="00BE2F2B" w:rsidP="00B608D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BE2F2B">
              <w:rPr>
                <w:rFonts w:asciiTheme="majorBidi" w:hAnsiTheme="majorBidi" w:cstheme="majorBidi"/>
                <w:sz w:val="28"/>
                <w:szCs w:val="28"/>
              </w:rPr>
              <w:t>28,025,424</w:t>
            </w:r>
          </w:p>
        </w:tc>
        <w:tc>
          <w:tcPr>
            <w:tcW w:w="270" w:type="dxa"/>
          </w:tcPr>
          <w:p w14:paraId="0336BC68" w14:textId="77777777" w:rsidR="00B608D9" w:rsidRPr="00BE2F2B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5E68B84" w14:textId="4424F22C" w:rsidR="00B608D9" w:rsidRPr="00BE2F2B" w:rsidRDefault="00D37CEA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2F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8832776" w14:textId="77777777" w:rsidR="00B608D9" w:rsidRPr="00BE2F2B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8DC8E9" w14:textId="598840B0" w:rsidR="00B608D9" w:rsidRPr="00BE2F2B" w:rsidRDefault="00BE2F2B" w:rsidP="00B608D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BE2F2B">
              <w:rPr>
                <w:rFonts w:asciiTheme="majorBidi" w:hAnsiTheme="majorBidi" w:cstheme="majorBidi"/>
                <w:sz w:val="28"/>
                <w:szCs w:val="28"/>
              </w:rPr>
              <w:t>28,025,424</w:t>
            </w:r>
          </w:p>
        </w:tc>
      </w:tr>
      <w:tr w:rsidR="00B608D9" w:rsidRPr="00731B95" w14:paraId="29FC0637" w14:textId="77777777" w:rsidTr="00683D93">
        <w:trPr>
          <w:trHeight w:val="261"/>
        </w:trPr>
        <w:tc>
          <w:tcPr>
            <w:tcW w:w="3330" w:type="dxa"/>
          </w:tcPr>
          <w:p w14:paraId="71A5560B" w14:textId="77777777" w:rsidR="00B608D9" w:rsidRPr="00FC0899" w:rsidRDefault="00B608D9" w:rsidP="00B608D9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08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0" w:type="dxa"/>
          </w:tcPr>
          <w:p w14:paraId="6EE2CF84" w14:textId="77777777" w:rsidR="00B608D9" w:rsidRPr="00FC0899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E3FEDF9" w14:textId="6ED59B8F" w:rsidR="00B608D9" w:rsidRPr="008212AA" w:rsidRDefault="00D37CEA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599160A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CEF5A66" w14:textId="17FE50BC" w:rsidR="00B608D9" w:rsidRPr="00FC0899" w:rsidRDefault="00D37CEA" w:rsidP="00B608D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27,963,000</w:t>
            </w:r>
          </w:p>
        </w:tc>
        <w:tc>
          <w:tcPr>
            <w:tcW w:w="270" w:type="dxa"/>
          </w:tcPr>
          <w:p w14:paraId="256BA996" w14:textId="77777777" w:rsidR="00B608D9" w:rsidRPr="00FC0899" w:rsidRDefault="00B608D9" w:rsidP="00B608D9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E55B19D" w14:textId="2A58D142" w:rsidR="00B608D9" w:rsidRPr="00FC0899" w:rsidRDefault="00D37CEA" w:rsidP="00B608D9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27,963,000</w:t>
            </w:r>
          </w:p>
        </w:tc>
        <w:tc>
          <w:tcPr>
            <w:tcW w:w="270" w:type="dxa"/>
          </w:tcPr>
          <w:p w14:paraId="288BB0E0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0D36E0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FEFD61" w14:textId="77777777" w:rsidR="00B608D9" w:rsidRPr="00FC0899" w:rsidRDefault="00B608D9" w:rsidP="00B608D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4B2917" w14:textId="77777777" w:rsidR="00B608D9" w:rsidRPr="00BE2F2B" w:rsidRDefault="00B608D9" w:rsidP="00B608D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740956" w14:textId="77777777" w:rsidR="00B608D9" w:rsidRPr="00BE2F2B" w:rsidRDefault="00B608D9" w:rsidP="00B608D9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896E1A3" w14:textId="77777777" w:rsidR="00B608D9" w:rsidRPr="00BE2F2B" w:rsidRDefault="00B608D9" w:rsidP="00B608D9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5B094D" w14:textId="77777777" w:rsidR="00B608D9" w:rsidRPr="00BE2F2B" w:rsidRDefault="00B608D9" w:rsidP="00B608D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8095B4" w14:textId="77777777" w:rsidR="00B608D9" w:rsidRPr="00BE2F2B" w:rsidRDefault="00B608D9" w:rsidP="00B608D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9F4586D" w14:textId="54FB0074" w:rsidR="008E711A" w:rsidRDefault="008E711A"/>
    <w:p w14:paraId="3C4D43D9" w14:textId="7993CB5E" w:rsidR="00E73B6D" w:rsidRDefault="00E73B6D" w:rsidP="009A0EA7">
      <w:pPr>
        <w:tabs>
          <w:tab w:val="left" w:pos="14400"/>
        </w:tabs>
        <w:spacing w:line="240" w:lineRule="auto"/>
      </w:pPr>
      <w:r>
        <w:br w:type="page"/>
      </w:r>
    </w:p>
    <w:tbl>
      <w:tblPr>
        <w:tblW w:w="147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8E711A" w:rsidRPr="00EC0235" w14:paraId="54779FFB" w14:textId="77777777" w:rsidTr="0079213A">
        <w:trPr>
          <w:trHeight w:val="261"/>
        </w:trPr>
        <w:tc>
          <w:tcPr>
            <w:tcW w:w="3330" w:type="dxa"/>
            <w:vAlign w:val="bottom"/>
          </w:tcPr>
          <w:p w14:paraId="1DA7A3D0" w14:textId="77777777" w:rsidR="008E711A" w:rsidRPr="00EC0235" w:rsidRDefault="008E711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</w:tcPr>
          <w:p w14:paraId="43442801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28BF7852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E711A" w:rsidRPr="00EC0235" w14:paraId="11B8F1B8" w14:textId="77777777" w:rsidTr="0079213A">
        <w:trPr>
          <w:trHeight w:val="261"/>
        </w:trPr>
        <w:tc>
          <w:tcPr>
            <w:tcW w:w="3330" w:type="dxa"/>
            <w:vAlign w:val="bottom"/>
          </w:tcPr>
          <w:p w14:paraId="0C4130E3" w14:textId="77777777" w:rsidR="008E711A" w:rsidRPr="00EC0235" w:rsidRDefault="008E711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</w:tcPr>
          <w:p w14:paraId="3BFD19A1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vAlign w:val="bottom"/>
          </w:tcPr>
          <w:p w14:paraId="77CD12EC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15BD4FC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vAlign w:val="bottom"/>
          </w:tcPr>
          <w:p w14:paraId="0B0674B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E711A" w:rsidRPr="00EC0235" w14:paraId="51007EE2" w14:textId="77777777" w:rsidTr="0079213A">
        <w:trPr>
          <w:trHeight w:val="1441"/>
        </w:trPr>
        <w:tc>
          <w:tcPr>
            <w:tcW w:w="3330" w:type="dxa"/>
            <w:vAlign w:val="bottom"/>
          </w:tcPr>
          <w:p w14:paraId="7F1DD3C4" w14:textId="77777777" w:rsidR="008E711A" w:rsidRPr="00EC0235" w:rsidRDefault="008E711A">
            <w:pPr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2B8DEDC" w14:textId="6E8C6674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94A785D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8F8447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767DB1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64D6C07" w14:textId="77777777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33644D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23FC1FDC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A5F0B66" w14:textId="6644E9B8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77A3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4B44FEAD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0EB1CA6" w14:textId="749DF491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77A3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46B6D210" w14:textId="77777777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EA58DC5" w14:textId="5ABE5D22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77A3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603CB63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427AC0F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E711A" w:rsidRPr="00EC0235" w14:paraId="7E436AC7" w14:textId="77777777" w:rsidTr="0079213A">
        <w:trPr>
          <w:trHeight w:val="333"/>
        </w:trPr>
        <w:tc>
          <w:tcPr>
            <w:tcW w:w="3330" w:type="dxa"/>
            <w:vAlign w:val="bottom"/>
          </w:tcPr>
          <w:p w14:paraId="1B10903A" w14:textId="77777777" w:rsidR="008E711A" w:rsidRPr="00EC0235" w:rsidRDefault="008E711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579B8A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09AE496C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E711A" w:rsidRPr="00EC0235" w14:paraId="33E1FC2D" w14:textId="77777777" w:rsidTr="0079213A">
        <w:trPr>
          <w:trHeight w:val="333"/>
        </w:trPr>
        <w:tc>
          <w:tcPr>
            <w:tcW w:w="3330" w:type="dxa"/>
            <w:vAlign w:val="bottom"/>
          </w:tcPr>
          <w:p w14:paraId="7B645D7C" w14:textId="281B273E" w:rsidR="008E711A" w:rsidRPr="00EC0235" w:rsidRDefault="008E711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277A3">
              <w:rPr>
                <w:rFonts w:asciiTheme="majorBidi" w:hAnsiTheme="majorBidi" w:cs="Angsana New (Headings CS)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3277A3">
              <w:rPr>
                <w:rFonts w:asciiTheme="majorBidi" w:hAnsiTheme="majorBidi" w:cs="Angsana New (Headings CS)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EF2513">
              <w:rPr>
                <w:rFonts w:asciiTheme="majorBidi" w:hAnsiTheme="majorBidi" w:cs="Angsana New (Headings CS)"/>
                <w:b/>
                <w:bCs/>
                <w:i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900" w:type="dxa"/>
          </w:tcPr>
          <w:p w14:paraId="54634E5D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vAlign w:val="bottom"/>
          </w:tcPr>
          <w:p w14:paraId="00C22A6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E711A" w:rsidRPr="00EC0235" w14:paraId="0A17619D" w14:textId="77777777" w:rsidTr="0079213A">
        <w:trPr>
          <w:trHeight w:val="261"/>
        </w:trPr>
        <w:tc>
          <w:tcPr>
            <w:tcW w:w="3330" w:type="dxa"/>
          </w:tcPr>
          <w:p w14:paraId="7F9411C0" w14:textId="77777777" w:rsidR="008E711A" w:rsidRPr="00EC0235" w:rsidRDefault="008E711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6E7A026C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9BBE1A5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CC4CE3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3AE610E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CE1F98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59EC4F7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F6FACB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000706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1A63BE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7165E4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5E8497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11678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BC80C1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A42B2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65DB" w:rsidRPr="00EC0235" w14:paraId="34DF369F" w14:textId="77777777" w:rsidTr="0079213A">
        <w:trPr>
          <w:trHeight w:val="261"/>
        </w:trPr>
        <w:tc>
          <w:tcPr>
            <w:tcW w:w="3330" w:type="dxa"/>
          </w:tcPr>
          <w:p w14:paraId="606DF449" w14:textId="331D2EF7" w:rsidR="00CC65DB" w:rsidRPr="00EC0235" w:rsidRDefault="00CC65DB" w:rsidP="00CC65D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</w:tcPr>
          <w:p w14:paraId="754186A2" w14:textId="77777777" w:rsidR="00CC65DB" w:rsidRPr="00EC0235" w:rsidRDefault="00CC65DB" w:rsidP="00CC65D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DD6E731" w14:textId="77777777" w:rsidR="00CC65DB" w:rsidRPr="00EC0235" w:rsidRDefault="00CC65DB" w:rsidP="00CC65D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7023D5" w14:textId="77777777" w:rsidR="00CC65DB" w:rsidRPr="00EC0235" w:rsidRDefault="00CC65DB" w:rsidP="00CC65D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11B84E9" w14:textId="77777777" w:rsidR="00CC65DB" w:rsidRPr="00EC0235" w:rsidRDefault="00CC65DB" w:rsidP="00CC65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C6B304" w14:textId="77777777" w:rsidR="00CC65DB" w:rsidRPr="00EC0235" w:rsidRDefault="00CC65DB" w:rsidP="00CC65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CCE6828" w14:textId="77777777" w:rsidR="00CC65DB" w:rsidRPr="00EC0235" w:rsidRDefault="00CC65DB" w:rsidP="00CC65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7EC037" w14:textId="77777777" w:rsidR="00CC65DB" w:rsidRPr="00EC0235" w:rsidRDefault="00CC65DB" w:rsidP="00CC65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A0D739" w14:textId="77777777" w:rsidR="00CC65DB" w:rsidRPr="00EC0235" w:rsidRDefault="00CC65DB" w:rsidP="00CC65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6D65FE" w14:textId="77777777" w:rsidR="00CC65DB" w:rsidRPr="00EC0235" w:rsidRDefault="00CC65DB" w:rsidP="00CC65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EEBBA2" w14:textId="77777777" w:rsidR="00CC65DB" w:rsidRPr="00EC0235" w:rsidRDefault="00CC65DB" w:rsidP="00CC65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A10127" w14:textId="77777777" w:rsidR="00CC65DB" w:rsidRPr="00EC0235" w:rsidRDefault="00CC65DB" w:rsidP="00CC65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2B62411" w14:textId="77777777" w:rsidR="00CC65DB" w:rsidRPr="00EC0235" w:rsidRDefault="00CC65DB" w:rsidP="00CC65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924D0F" w14:textId="77777777" w:rsidR="00CC65DB" w:rsidRPr="00EC0235" w:rsidRDefault="00CC65DB" w:rsidP="00CC65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A30ABA" w14:textId="77777777" w:rsidR="00CC65DB" w:rsidRPr="00EC0235" w:rsidRDefault="00CC65DB" w:rsidP="00CC65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1FCD" w:rsidRPr="00431FCD" w14:paraId="455271ED" w14:textId="77777777" w:rsidTr="0079213A">
        <w:trPr>
          <w:trHeight w:val="261"/>
        </w:trPr>
        <w:tc>
          <w:tcPr>
            <w:tcW w:w="3330" w:type="dxa"/>
          </w:tcPr>
          <w:p w14:paraId="780C1A19" w14:textId="019F95E5" w:rsidR="00431FCD" w:rsidRPr="00EC0235" w:rsidRDefault="00431FCD" w:rsidP="003C4BB8">
            <w:pPr>
              <w:ind w:left="166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</w:tcPr>
          <w:p w14:paraId="03522C6B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27EB7C0" w14:textId="25815AFE" w:rsidR="00431FCD" w:rsidRPr="00EC0235" w:rsidRDefault="00431FCD" w:rsidP="00431FCD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25C010A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EA0C7A1" w14:textId="6E8C99DD" w:rsidR="00431FCD" w:rsidRPr="00EC0235" w:rsidRDefault="00431FCD" w:rsidP="00431FCD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020</w:t>
            </w:r>
          </w:p>
        </w:tc>
        <w:tc>
          <w:tcPr>
            <w:tcW w:w="270" w:type="dxa"/>
          </w:tcPr>
          <w:p w14:paraId="69172601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819EF3F" w14:textId="22F79A1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020</w:t>
            </w:r>
          </w:p>
        </w:tc>
        <w:tc>
          <w:tcPr>
            <w:tcW w:w="270" w:type="dxa"/>
          </w:tcPr>
          <w:p w14:paraId="55FC1987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6C417C" w14:textId="0FDF1FED" w:rsidR="00431FCD" w:rsidRPr="00EC0235" w:rsidRDefault="00431FCD" w:rsidP="00431FCD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190C0A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EF94E0" w14:textId="7DD88A15" w:rsidR="00431FCD" w:rsidRPr="00EC0235" w:rsidRDefault="00431FCD" w:rsidP="00431FCD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419</w:t>
            </w:r>
            <w:r w:rsidRPr="00664C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568</w:t>
            </w:r>
          </w:p>
        </w:tc>
        <w:tc>
          <w:tcPr>
            <w:tcW w:w="270" w:type="dxa"/>
          </w:tcPr>
          <w:p w14:paraId="542F4CE2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A56F84" w14:textId="7736304D" w:rsidR="00431FCD" w:rsidRPr="00431FCD" w:rsidRDefault="00431FCD" w:rsidP="00431FCD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B3E6A2" w14:textId="77777777" w:rsidR="00431FCD" w:rsidRPr="00431FCD" w:rsidRDefault="00431FCD" w:rsidP="00431FCD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A399DC" w14:textId="74E7F0BB" w:rsidR="00431FCD" w:rsidRPr="00431FCD" w:rsidRDefault="00431FCD" w:rsidP="00431FC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419</w:t>
            </w:r>
            <w:r w:rsidRPr="00664C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568</w:t>
            </w:r>
          </w:p>
        </w:tc>
      </w:tr>
      <w:tr w:rsidR="00431FCD" w:rsidRPr="00EC0235" w14:paraId="33B52BE9" w14:textId="77777777" w:rsidTr="0079213A">
        <w:trPr>
          <w:trHeight w:val="261"/>
        </w:trPr>
        <w:tc>
          <w:tcPr>
            <w:tcW w:w="3330" w:type="dxa"/>
          </w:tcPr>
          <w:p w14:paraId="0E222793" w14:textId="77777777" w:rsidR="00431FCD" w:rsidRPr="00EC0235" w:rsidRDefault="00431FCD" w:rsidP="00431FCD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</w:tcPr>
          <w:p w14:paraId="4F54FE01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0AA150C5" w14:textId="77777777" w:rsidR="00431FCD" w:rsidRPr="008A7D38" w:rsidRDefault="00431FCD" w:rsidP="00431FCD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06" w:right="-38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9A45853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60DD6249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106735" w14:textId="77777777" w:rsidR="00431FCD" w:rsidRPr="00EC0235" w:rsidRDefault="00431FCD" w:rsidP="00431F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18542A2F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FE2FCF3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0EF919" w14:textId="77777777" w:rsidR="00431FCD" w:rsidRPr="008A7D38" w:rsidRDefault="00431FCD" w:rsidP="00431FCD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1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37739FB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F81C70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C67CEBF" w14:textId="77777777" w:rsidR="00431FCD" w:rsidRPr="00EC0235" w:rsidRDefault="00431FCD" w:rsidP="00431F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738254" w14:textId="77777777" w:rsidR="00431FCD" w:rsidRPr="008A7D38" w:rsidRDefault="00431FCD" w:rsidP="00431FCD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1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B5B9D9E" w14:textId="77777777" w:rsidR="00431FCD" w:rsidRPr="008A7D38" w:rsidRDefault="00431FCD" w:rsidP="00431FCD">
            <w:pPr>
              <w:pStyle w:val="acctfourfigures"/>
              <w:tabs>
                <w:tab w:val="clear" w:pos="765"/>
                <w:tab w:val="decimal" w:pos="595"/>
                <w:tab w:val="left" w:pos="972"/>
                <w:tab w:val="left" w:pos="1052"/>
              </w:tabs>
              <w:spacing w:line="240" w:lineRule="atLeast"/>
              <w:ind w:left="-106" w:right="1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4BA8CB7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31FCD" w:rsidRPr="00EC0235" w14:paraId="54172E74" w14:textId="77777777" w:rsidTr="0079213A">
        <w:trPr>
          <w:trHeight w:val="261"/>
        </w:trPr>
        <w:tc>
          <w:tcPr>
            <w:tcW w:w="3330" w:type="dxa"/>
          </w:tcPr>
          <w:p w14:paraId="486264FB" w14:textId="77777777" w:rsidR="00431FCD" w:rsidRPr="00EC0235" w:rsidRDefault="00431FCD" w:rsidP="00431FCD">
            <w:pPr>
              <w:ind w:left="16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</w:tcPr>
          <w:p w14:paraId="01C8DB23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18B7B0D" w14:textId="010B3265" w:rsidR="00431FCD" w:rsidRPr="00053DC3" w:rsidRDefault="00431FCD" w:rsidP="00431FCD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EFC5115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0BF5551" w14:textId="2598F4EE" w:rsidR="00431FCD" w:rsidRPr="00EC0235" w:rsidRDefault="00431FCD" w:rsidP="00431FCD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270" w:type="dxa"/>
          </w:tcPr>
          <w:p w14:paraId="6738D13A" w14:textId="77777777" w:rsidR="00431FCD" w:rsidRPr="00EC0235" w:rsidRDefault="00431FCD" w:rsidP="00431F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9BF7EE2" w14:textId="77F916B1" w:rsidR="00431FCD" w:rsidRPr="00EC0235" w:rsidRDefault="00431FCD" w:rsidP="00431FCD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568</w:t>
            </w:r>
          </w:p>
        </w:tc>
        <w:tc>
          <w:tcPr>
            <w:tcW w:w="270" w:type="dxa"/>
          </w:tcPr>
          <w:p w14:paraId="12734B4B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1C2FA5" w14:textId="29E86D8A" w:rsidR="00431FCD" w:rsidRPr="000915CD" w:rsidRDefault="00431FCD" w:rsidP="00431FCD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05CBE03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F23050" w14:textId="54BF1249" w:rsidR="00431FCD" w:rsidRPr="00EC0235" w:rsidRDefault="00431FCD" w:rsidP="00431FCD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111</w:t>
            </w:r>
            <w:r w:rsidRPr="00664C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940</w:t>
            </w:r>
          </w:p>
        </w:tc>
        <w:tc>
          <w:tcPr>
            <w:tcW w:w="270" w:type="dxa"/>
          </w:tcPr>
          <w:p w14:paraId="763441E1" w14:textId="77777777" w:rsidR="00431FCD" w:rsidRPr="00EC0235" w:rsidRDefault="00431FCD" w:rsidP="00431F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DD04641" w14:textId="412D5B7A" w:rsidR="00431FCD" w:rsidRPr="00053DC3" w:rsidRDefault="00431FCD" w:rsidP="00431FCD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240CA5" w14:textId="77777777" w:rsidR="00431FCD" w:rsidRPr="008A7D38" w:rsidRDefault="00431FCD" w:rsidP="00431FCD">
            <w:pPr>
              <w:pStyle w:val="acctfourfigures"/>
              <w:tabs>
                <w:tab w:val="clear" w:pos="765"/>
                <w:tab w:val="decimal" w:pos="595"/>
                <w:tab w:val="left" w:pos="972"/>
                <w:tab w:val="left" w:pos="1052"/>
              </w:tabs>
              <w:spacing w:line="240" w:lineRule="atLeast"/>
              <w:ind w:left="-106" w:right="1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405F865" w14:textId="041B32D0" w:rsidR="00431FCD" w:rsidRPr="00EC0235" w:rsidRDefault="00431FCD" w:rsidP="00431FC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111</w:t>
            </w:r>
            <w:r w:rsidRPr="00664C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940</w:t>
            </w:r>
          </w:p>
        </w:tc>
      </w:tr>
      <w:tr w:rsidR="00431FCD" w:rsidRPr="00EC0235" w14:paraId="2F0182D8" w14:textId="77777777" w:rsidTr="0079213A">
        <w:trPr>
          <w:trHeight w:val="261"/>
        </w:trPr>
        <w:tc>
          <w:tcPr>
            <w:tcW w:w="3330" w:type="dxa"/>
          </w:tcPr>
          <w:p w14:paraId="185E0A56" w14:textId="77777777" w:rsidR="00431FCD" w:rsidRPr="00EC0235" w:rsidRDefault="00431FCD" w:rsidP="00431FCD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</w:tcPr>
          <w:p w14:paraId="6ABF31D2" w14:textId="77777777" w:rsidR="00431FCD" w:rsidRPr="00EC0235" w:rsidRDefault="00431FCD" w:rsidP="00431FC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3E7486A" w14:textId="227900B9" w:rsidR="00431FCD" w:rsidRPr="00D46A70" w:rsidRDefault="00431FCD" w:rsidP="00431FCD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AD1DF67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074448B" w14:textId="171D84AA" w:rsidR="00431FCD" w:rsidRPr="00EC0235" w:rsidRDefault="00431FCD" w:rsidP="00431FCD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531</w:t>
            </w: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588</w:t>
            </w:r>
          </w:p>
        </w:tc>
        <w:tc>
          <w:tcPr>
            <w:tcW w:w="270" w:type="dxa"/>
          </w:tcPr>
          <w:p w14:paraId="07763EF9" w14:textId="77777777" w:rsidR="00431FCD" w:rsidRPr="00EC0235" w:rsidRDefault="00431FCD" w:rsidP="00431F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E5A8BF5" w14:textId="62771DDC" w:rsidR="00431FCD" w:rsidRPr="00EC0235" w:rsidRDefault="00431FCD" w:rsidP="00431FCD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531</w:t>
            </w: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588</w:t>
            </w:r>
          </w:p>
        </w:tc>
        <w:tc>
          <w:tcPr>
            <w:tcW w:w="270" w:type="dxa"/>
          </w:tcPr>
          <w:p w14:paraId="52B80F81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37B3C2" w14:textId="77777777" w:rsidR="00431FCD" w:rsidRPr="008A7D38" w:rsidRDefault="00431FCD" w:rsidP="00431FCD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1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5F808E5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7A16ED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CE64DB" w14:textId="77777777" w:rsidR="00431FCD" w:rsidRPr="00EC0235" w:rsidRDefault="00431FCD" w:rsidP="00431F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5FFE878" w14:textId="77777777" w:rsidR="00431FCD" w:rsidRPr="008A7D38" w:rsidRDefault="00431FCD" w:rsidP="00431FCD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1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586254E" w14:textId="77777777" w:rsidR="00431FCD" w:rsidRPr="008A7D38" w:rsidRDefault="00431FCD" w:rsidP="00431FCD">
            <w:pPr>
              <w:pStyle w:val="acctfourfigures"/>
              <w:tabs>
                <w:tab w:val="clear" w:pos="765"/>
                <w:tab w:val="decimal" w:pos="595"/>
                <w:tab w:val="left" w:pos="972"/>
                <w:tab w:val="left" w:pos="1052"/>
              </w:tabs>
              <w:spacing w:line="240" w:lineRule="atLeast"/>
              <w:ind w:left="-106" w:right="1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651E66C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1FCD" w:rsidRPr="00EC0235" w14:paraId="69708F58" w14:textId="77777777" w:rsidTr="0079213A">
        <w:trPr>
          <w:trHeight w:val="168"/>
        </w:trPr>
        <w:tc>
          <w:tcPr>
            <w:tcW w:w="3330" w:type="dxa"/>
          </w:tcPr>
          <w:p w14:paraId="6805687D" w14:textId="77777777" w:rsidR="00431FCD" w:rsidRPr="00EC0235" w:rsidRDefault="00431FCD" w:rsidP="00431FC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2868350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6D687039" w14:textId="77777777" w:rsidR="00431FCD" w:rsidRPr="008A7D38" w:rsidRDefault="00431FCD" w:rsidP="00431FCD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-38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AA62494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2D634EE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B96F44" w14:textId="77777777" w:rsidR="00431FCD" w:rsidRPr="00EC0235" w:rsidRDefault="00431FCD" w:rsidP="00431F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AEE779F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6FC229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788FF6" w14:textId="77777777" w:rsidR="00431FCD" w:rsidRPr="008A7D38" w:rsidRDefault="00431FCD" w:rsidP="00431FCD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1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F37ADF3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193E75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7E0005" w14:textId="77777777" w:rsidR="00431FCD" w:rsidRPr="00EC0235" w:rsidRDefault="00431FCD" w:rsidP="00431F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9D3A0DA" w14:textId="77777777" w:rsidR="00431FCD" w:rsidRPr="008A7D38" w:rsidRDefault="00431FCD" w:rsidP="00431FCD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1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6CE8749" w14:textId="77777777" w:rsidR="00431FCD" w:rsidRPr="008A7D38" w:rsidRDefault="00431FCD" w:rsidP="00431FCD">
            <w:pPr>
              <w:pStyle w:val="acctfourfigures"/>
              <w:tabs>
                <w:tab w:val="clear" w:pos="765"/>
                <w:tab w:val="decimal" w:pos="595"/>
                <w:tab w:val="left" w:pos="972"/>
                <w:tab w:val="left" w:pos="1052"/>
              </w:tabs>
              <w:spacing w:line="240" w:lineRule="atLeast"/>
              <w:ind w:left="-106" w:right="1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C28EF49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1FCD" w:rsidRPr="00EC0235" w14:paraId="1BAB380C" w14:textId="77777777" w:rsidTr="0079213A">
        <w:trPr>
          <w:trHeight w:val="261"/>
        </w:trPr>
        <w:tc>
          <w:tcPr>
            <w:tcW w:w="3330" w:type="dxa"/>
          </w:tcPr>
          <w:p w14:paraId="1E381C48" w14:textId="77777777" w:rsidR="00431FCD" w:rsidRPr="00EC0235" w:rsidRDefault="00431FCD" w:rsidP="00431FC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</w:tcPr>
          <w:p w14:paraId="69A1AC8D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7A65987A" w14:textId="77777777" w:rsidR="00431FCD" w:rsidRPr="008A7D38" w:rsidRDefault="00431FCD" w:rsidP="00431FCD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-38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69778CF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C0253AD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50C959" w14:textId="77777777" w:rsidR="00431FCD" w:rsidRPr="00EC0235" w:rsidRDefault="00431FCD" w:rsidP="00431F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6492955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C37F17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EF6DB3" w14:textId="77777777" w:rsidR="00431FCD" w:rsidRPr="008A7D38" w:rsidRDefault="00431FCD" w:rsidP="00431FCD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1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150256D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B87F51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F93386" w14:textId="77777777" w:rsidR="00431FCD" w:rsidRPr="00EC0235" w:rsidRDefault="00431FCD" w:rsidP="00431F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D3A6123" w14:textId="77777777" w:rsidR="00431FCD" w:rsidRPr="008A7D38" w:rsidRDefault="00431FCD" w:rsidP="00431FCD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1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3AD642A" w14:textId="77777777" w:rsidR="00431FCD" w:rsidRPr="008A7D38" w:rsidRDefault="00431FCD" w:rsidP="00431FCD">
            <w:pPr>
              <w:pStyle w:val="acctfourfigures"/>
              <w:tabs>
                <w:tab w:val="clear" w:pos="765"/>
                <w:tab w:val="decimal" w:pos="595"/>
                <w:tab w:val="left" w:pos="972"/>
                <w:tab w:val="left" w:pos="1052"/>
              </w:tabs>
              <w:spacing w:line="240" w:lineRule="atLeast"/>
              <w:ind w:left="-106" w:right="1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DE8810A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1FCD" w:rsidRPr="00EC0235" w14:paraId="1DF9378D" w14:textId="77777777" w:rsidTr="0079213A">
        <w:trPr>
          <w:trHeight w:val="261"/>
        </w:trPr>
        <w:tc>
          <w:tcPr>
            <w:tcW w:w="3330" w:type="dxa"/>
          </w:tcPr>
          <w:p w14:paraId="1291EEEB" w14:textId="77777777" w:rsidR="00431FCD" w:rsidRPr="00EC0235" w:rsidRDefault="00431FCD" w:rsidP="00431FCD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</w:tcPr>
          <w:p w14:paraId="03875696" w14:textId="1B435AB1" w:rsidR="00431FCD" w:rsidRPr="00EC0235" w:rsidRDefault="00431FCD" w:rsidP="00431FC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</w:tcPr>
          <w:p w14:paraId="7A116838" w14:textId="0EC1724B" w:rsidR="00431FCD" w:rsidRPr="00053DC3" w:rsidRDefault="00431FCD" w:rsidP="00431FCD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D8213C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67FBC0F" w14:textId="2E4A53E8" w:rsidR="00431FCD" w:rsidRPr="00EC0235" w:rsidRDefault="00431FCD" w:rsidP="00431FCD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986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270" w:type="dxa"/>
          </w:tcPr>
          <w:p w14:paraId="4D5E6D4E" w14:textId="77777777" w:rsidR="00431FCD" w:rsidRPr="00EC0235" w:rsidRDefault="00431FCD" w:rsidP="00431F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A942BB8" w14:textId="7481A8A5" w:rsidR="00431FCD" w:rsidRPr="00EC0235" w:rsidRDefault="00431FCD" w:rsidP="00431FCD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986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270" w:type="dxa"/>
          </w:tcPr>
          <w:p w14:paraId="615DF846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0A8BBD" w14:textId="2D2FB914" w:rsidR="00431FCD" w:rsidRPr="00053DC3" w:rsidRDefault="00431FCD" w:rsidP="00431FCD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89FCA98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2C09A7" w14:textId="1ADC06EA" w:rsidR="00431FCD" w:rsidRPr="00EC0235" w:rsidRDefault="00431FCD" w:rsidP="00431FC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</w:t>
            </w:r>
            <w:r w:rsidRPr="00664C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045</w:t>
            </w:r>
            <w:r w:rsidRPr="00664C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861</w:t>
            </w:r>
          </w:p>
        </w:tc>
        <w:tc>
          <w:tcPr>
            <w:tcW w:w="270" w:type="dxa"/>
          </w:tcPr>
          <w:p w14:paraId="757B1CBD" w14:textId="77777777" w:rsidR="00431FCD" w:rsidRPr="00EC0235" w:rsidRDefault="00431FCD" w:rsidP="00431FC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F0A6D08" w14:textId="0601FFE6" w:rsidR="00431FCD" w:rsidRPr="000915CD" w:rsidRDefault="00431FCD" w:rsidP="00431FCD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E0594D0" w14:textId="77777777" w:rsidR="00431FCD" w:rsidRPr="008A7D38" w:rsidRDefault="00431FCD" w:rsidP="00431FCD">
            <w:pPr>
              <w:pStyle w:val="acctfourfigures"/>
              <w:tabs>
                <w:tab w:val="clear" w:pos="765"/>
                <w:tab w:val="decimal" w:pos="595"/>
                <w:tab w:val="left" w:pos="972"/>
                <w:tab w:val="left" w:pos="1052"/>
              </w:tabs>
              <w:spacing w:line="240" w:lineRule="atLeast"/>
              <w:ind w:left="-106" w:right="1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72ABF49" w14:textId="15C2D993" w:rsidR="00431FCD" w:rsidRPr="00EC0235" w:rsidRDefault="00431FCD" w:rsidP="00431FC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</w:t>
            </w:r>
            <w:r w:rsidRPr="00664C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045</w:t>
            </w:r>
            <w:r w:rsidRPr="00664CF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861</w:t>
            </w:r>
          </w:p>
        </w:tc>
      </w:tr>
      <w:tr w:rsidR="00431FCD" w:rsidRPr="00EC0235" w14:paraId="42826F97" w14:textId="77777777" w:rsidTr="0079213A">
        <w:trPr>
          <w:trHeight w:val="261"/>
        </w:trPr>
        <w:tc>
          <w:tcPr>
            <w:tcW w:w="3330" w:type="dxa"/>
          </w:tcPr>
          <w:p w14:paraId="7CD4E281" w14:textId="77777777" w:rsidR="00431FCD" w:rsidRPr="00EC0235" w:rsidRDefault="00431FCD" w:rsidP="00431FCD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0" w:type="dxa"/>
          </w:tcPr>
          <w:p w14:paraId="0E02573E" w14:textId="77777777" w:rsidR="00431FCD" w:rsidRPr="00EC0235" w:rsidRDefault="00431FCD" w:rsidP="00431FCD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AD99A0D" w14:textId="6F2186A9" w:rsidR="00431FCD" w:rsidRPr="00656B9B" w:rsidRDefault="00431FCD" w:rsidP="00431FCD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F7A4DC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F7C7858" w14:textId="7437EC50" w:rsidR="00431FCD" w:rsidRPr="000E7636" w:rsidRDefault="00431FCD" w:rsidP="00431FCD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986</w:t>
            </w: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270" w:type="dxa"/>
          </w:tcPr>
          <w:p w14:paraId="55219B70" w14:textId="77777777" w:rsidR="00431FCD" w:rsidRPr="000E7636" w:rsidRDefault="00431FCD" w:rsidP="00431FCD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554FEDE" w14:textId="2071C10F" w:rsidR="00431FCD" w:rsidRPr="000E7636" w:rsidRDefault="00431FCD" w:rsidP="00431FCD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</w:t>
            </w: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986</w:t>
            </w: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270" w:type="dxa"/>
          </w:tcPr>
          <w:p w14:paraId="28C242B2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857B69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DC2F53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108E98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3B3867" w14:textId="77777777" w:rsidR="00431FCD" w:rsidRPr="00EC0235" w:rsidRDefault="00431FCD" w:rsidP="00431FCD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8EFC9CB" w14:textId="77777777" w:rsidR="00431FCD" w:rsidRPr="00EC0235" w:rsidRDefault="00431FCD" w:rsidP="00431FCD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1D4CB0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13AA8B" w14:textId="77777777" w:rsidR="00431FCD" w:rsidRPr="00EC0235" w:rsidRDefault="00431FCD" w:rsidP="00431FCD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F752E93" w14:textId="77777777" w:rsidR="0079213A" w:rsidRDefault="0079213A">
      <w:pPr>
        <w:spacing w:line="240" w:lineRule="auto"/>
      </w:pPr>
    </w:p>
    <w:p w14:paraId="598CFAFC" w14:textId="202BE822" w:rsidR="00933BB6" w:rsidRDefault="00933BB6">
      <w:pPr>
        <w:spacing w:line="240" w:lineRule="auto"/>
      </w:pPr>
      <w:r>
        <w:br w:type="page"/>
      </w:r>
    </w:p>
    <w:tbl>
      <w:tblPr>
        <w:tblW w:w="147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01"/>
        <w:gridCol w:w="1621"/>
        <w:gridCol w:w="270"/>
        <w:gridCol w:w="1531"/>
        <w:gridCol w:w="270"/>
        <w:gridCol w:w="1531"/>
        <w:gridCol w:w="270"/>
        <w:gridCol w:w="1081"/>
        <w:gridCol w:w="270"/>
        <w:gridCol w:w="1081"/>
        <w:gridCol w:w="270"/>
        <w:gridCol w:w="991"/>
        <w:gridCol w:w="270"/>
        <w:gridCol w:w="1081"/>
      </w:tblGrid>
      <w:tr w:rsidR="0079213A" w:rsidRPr="00731B95" w14:paraId="4B1F1AA7" w14:textId="77777777" w:rsidTr="0079213A">
        <w:trPr>
          <w:trHeight w:val="261"/>
        </w:trPr>
        <w:tc>
          <w:tcPr>
            <w:tcW w:w="3330" w:type="dxa"/>
            <w:vAlign w:val="bottom"/>
          </w:tcPr>
          <w:p w14:paraId="60F45EFB" w14:textId="77777777" w:rsidR="0079213A" w:rsidRPr="003F1166" w:rsidRDefault="0079213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1" w:type="dxa"/>
          </w:tcPr>
          <w:p w14:paraId="19ECA950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vAlign w:val="bottom"/>
          </w:tcPr>
          <w:p w14:paraId="27282BA5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213A" w:rsidRPr="00731B95" w14:paraId="79A7325D" w14:textId="77777777" w:rsidTr="0079213A">
        <w:trPr>
          <w:trHeight w:val="261"/>
        </w:trPr>
        <w:tc>
          <w:tcPr>
            <w:tcW w:w="3330" w:type="dxa"/>
            <w:vAlign w:val="bottom"/>
          </w:tcPr>
          <w:p w14:paraId="034E5DFA" w14:textId="77777777" w:rsidR="0079213A" w:rsidRPr="003F1166" w:rsidRDefault="0079213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1" w:type="dxa"/>
          </w:tcPr>
          <w:p w14:paraId="7077E31C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3" w:type="dxa"/>
            <w:gridSpan w:val="5"/>
            <w:tcBorders>
              <w:bottom w:val="single" w:sz="4" w:space="0" w:color="auto"/>
            </w:tcBorders>
            <w:vAlign w:val="bottom"/>
          </w:tcPr>
          <w:p w14:paraId="42509838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28EC6E3E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4" w:type="dxa"/>
            <w:gridSpan w:val="7"/>
            <w:tcBorders>
              <w:bottom w:val="single" w:sz="4" w:space="0" w:color="auto"/>
            </w:tcBorders>
            <w:vAlign w:val="bottom"/>
          </w:tcPr>
          <w:p w14:paraId="114E0875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9213A" w:rsidRPr="00731B95" w14:paraId="2CCB5CEF" w14:textId="77777777" w:rsidTr="0079213A">
        <w:trPr>
          <w:trHeight w:val="1441"/>
        </w:trPr>
        <w:tc>
          <w:tcPr>
            <w:tcW w:w="3330" w:type="dxa"/>
            <w:vAlign w:val="bottom"/>
          </w:tcPr>
          <w:p w14:paraId="1E440D07" w14:textId="7C2A5004" w:rsidR="0079213A" w:rsidRPr="003F1166" w:rsidRDefault="007921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1" w:type="dxa"/>
          </w:tcPr>
          <w:p w14:paraId="33B4871B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AFEE2D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0B51063F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E6966D1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1" w:type="dxa"/>
            <w:tcBorders>
              <w:top w:val="single" w:sz="4" w:space="0" w:color="auto"/>
            </w:tcBorders>
            <w:vAlign w:val="bottom"/>
          </w:tcPr>
          <w:p w14:paraId="6C9A4826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CECD0B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199D06ED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81F632D" w14:textId="77777777" w:rsidR="0079213A" w:rsidRPr="003F1166" w:rsidRDefault="0079213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272C8E37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735897CA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bottom"/>
          </w:tcPr>
          <w:p w14:paraId="28C408FC" w14:textId="17EDDD96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77A3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039974E8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bottom"/>
          </w:tcPr>
          <w:p w14:paraId="31269517" w14:textId="7B98D5A3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77A3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30325EA9" w14:textId="77777777" w:rsidR="0079213A" w:rsidRPr="003F1166" w:rsidRDefault="0079213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  <w:vAlign w:val="bottom"/>
          </w:tcPr>
          <w:p w14:paraId="176641EE" w14:textId="59499845" w:rsidR="0079213A" w:rsidRPr="003F1166" w:rsidRDefault="0079213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77A3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48FBF458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bottom"/>
          </w:tcPr>
          <w:p w14:paraId="04D9A63E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9213A" w:rsidRPr="00731B95" w14:paraId="57DF7C17" w14:textId="77777777" w:rsidTr="0079213A">
        <w:trPr>
          <w:trHeight w:val="333"/>
        </w:trPr>
        <w:tc>
          <w:tcPr>
            <w:tcW w:w="3330" w:type="dxa"/>
            <w:vAlign w:val="bottom"/>
          </w:tcPr>
          <w:p w14:paraId="10B91073" w14:textId="77777777" w:rsidR="0079213A" w:rsidRPr="003F1166" w:rsidRDefault="007921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1" w:type="dxa"/>
          </w:tcPr>
          <w:p w14:paraId="26B8B42A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vAlign w:val="bottom"/>
          </w:tcPr>
          <w:p w14:paraId="16E4856E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9213A" w:rsidRPr="00731B95" w14:paraId="10086EBD" w14:textId="77777777" w:rsidTr="0079213A">
        <w:trPr>
          <w:trHeight w:val="333"/>
        </w:trPr>
        <w:tc>
          <w:tcPr>
            <w:tcW w:w="3330" w:type="dxa"/>
            <w:vAlign w:val="bottom"/>
          </w:tcPr>
          <w:p w14:paraId="33A861DC" w14:textId="0ECBA437" w:rsidR="0079213A" w:rsidRPr="00B23773" w:rsidRDefault="00B2448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0478A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="000478A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  <w:r w:rsidR="00AA236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 w:rsidR="00AA236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01" w:type="dxa"/>
          </w:tcPr>
          <w:p w14:paraId="5DBF1727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vAlign w:val="bottom"/>
          </w:tcPr>
          <w:p w14:paraId="06E81208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9213A" w:rsidRPr="00731B95" w14:paraId="0176CFE9" w14:textId="77777777" w:rsidTr="0070332B">
        <w:trPr>
          <w:trHeight w:val="261"/>
        </w:trPr>
        <w:tc>
          <w:tcPr>
            <w:tcW w:w="3330" w:type="dxa"/>
          </w:tcPr>
          <w:p w14:paraId="2E8CF41F" w14:textId="77777777" w:rsidR="0079213A" w:rsidRPr="003F1166" w:rsidRDefault="0079213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1" w:type="dxa"/>
          </w:tcPr>
          <w:p w14:paraId="707E0A39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1" w:type="dxa"/>
          </w:tcPr>
          <w:p w14:paraId="2E5B190E" w14:textId="6B2B846F" w:rsidR="0079213A" w:rsidRPr="003F1166" w:rsidRDefault="007921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DCFABC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738BF787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A3F259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3B95275C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13C4E5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575622D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444225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CAA7190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D37F46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69C671BA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05C97A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20F5683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08D9" w:rsidRPr="00731B95" w14:paraId="1E1191D1" w14:textId="77777777" w:rsidTr="003104F7">
        <w:trPr>
          <w:trHeight w:val="261"/>
        </w:trPr>
        <w:tc>
          <w:tcPr>
            <w:tcW w:w="3330" w:type="dxa"/>
          </w:tcPr>
          <w:p w14:paraId="47E1391E" w14:textId="568A9568" w:rsidR="00B608D9" w:rsidRPr="003104F7" w:rsidRDefault="00B608D9" w:rsidP="00B608D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04F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1" w:type="dxa"/>
          </w:tcPr>
          <w:p w14:paraId="26590CB1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</w:tcPr>
          <w:p w14:paraId="41489F25" w14:textId="77777777" w:rsidR="00B608D9" w:rsidRPr="001069C8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0E14CD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</w:tcPr>
          <w:p w14:paraId="2940C574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E3C9D5" w14:textId="77777777" w:rsidR="00B608D9" w:rsidRPr="001069C8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</w:tcPr>
          <w:p w14:paraId="21C2D04A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9BD6D8A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3202BFE" w14:textId="77777777" w:rsidR="00B608D9" w:rsidRPr="001069C8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444F1F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B9C134F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D9D8D44" w14:textId="77777777" w:rsidR="00B608D9" w:rsidRPr="001069C8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</w:tcPr>
          <w:p w14:paraId="60413082" w14:textId="77777777" w:rsidR="00B608D9" w:rsidRPr="001069C8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EEDE04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9C823C8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08D9" w:rsidRPr="00731B95" w14:paraId="6D2C4CC9" w14:textId="77777777" w:rsidTr="00BE2F2B">
        <w:trPr>
          <w:trHeight w:val="261"/>
        </w:trPr>
        <w:tc>
          <w:tcPr>
            <w:tcW w:w="3330" w:type="dxa"/>
          </w:tcPr>
          <w:p w14:paraId="2313B075" w14:textId="03B5DFC1" w:rsidR="00B608D9" w:rsidRPr="001069C8" w:rsidRDefault="00B608D9" w:rsidP="00B608D9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เงินลงทุนในตราสารหนี้</w:t>
            </w:r>
          </w:p>
        </w:tc>
        <w:tc>
          <w:tcPr>
            <w:tcW w:w="901" w:type="dxa"/>
          </w:tcPr>
          <w:p w14:paraId="45652E74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55B3E996" w14:textId="2B3DB4B5" w:rsidR="00B608D9" w:rsidRPr="001069C8" w:rsidRDefault="00D37CEA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150A56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2C3A8632" w14:textId="51AF3C61" w:rsidR="00B608D9" w:rsidRPr="001069C8" w:rsidRDefault="00D37CEA" w:rsidP="00B608D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112,262</w:t>
            </w:r>
          </w:p>
        </w:tc>
        <w:tc>
          <w:tcPr>
            <w:tcW w:w="270" w:type="dxa"/>
          </w:tcPr>
          <w:p w14:paraId="5C3AF6DE" w14:textId="77777777" w:rsidR="00B608D9" w:rsidRPr="001069C8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5D1D8028" w14:textId="0A20E67E" w:rsidR="00B608D9" w:rsidRPr="001069C8" w:rsidRDefault="00D37CEA" w:rsidP="00B608D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112,262</w:t>
            </w:r>
          </w:p>
        </w:tc>
        <w:tc>
          <w:tcPr>
            <w:tcW w:w="270" w:type="dxa"/>
          </w:tcPr>
          <w:p w14:paraId="4FCA72BF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4A0D8AA" w14:textId="18174BC1" w:rsidR="00B608D9" w:rsidRPr="001069C8" w:rsidRDefault="00D37CEA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A4ABFA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D6674D4" w14:textId="6A601916" w:rsidR="00B608D9" w:rsidRPr="001069C8" w:rsidRDefault="00BE2F2B" w:rsidP="00B608D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110,904</w:t>
            </w:r>
          </w:p>
        </w:tc>
        <w:tc>
          <w:tcPr>
            <w:tcW w:w="270" w:type="dxa"/>
          </w:tcPr>
          <w:p w14:paraId="6E9CCF24" w14:textId="77777777" w:rsidR="00B608D9" w:rsidRPr="001069C8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</w:tcPr>
          <w:p w14:paraId="10C38806" w14:textId="50C1ED46" w:rsidR="00B608D9" w:rsidRPr="001069C8" w:rsidRDefault="00D37CEA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46100B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2E242DF" w14:textId="3C57A879" w:rsidR="00B608D9" w:rsidRPr="001069C8" w:rsidRDefault="00BE2F2B" w:rsidP="00B608D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110,904</w:t>
            </w:r>
          </w:p>
        </w:tc>
      </w:tr>
      <w:tr w:rsidR="00B608D9" w:rsidRPr="00731B95" w14:paraId="00B740D1" w14:textId="77777777" w:rsidTr="003104F7">
        <w:trPr>
          <w:trHeight w:val="261"/>
        </w:trPr>
        <w:tc>
          <w:tcPr>
            <w:tcW w:w="3330" w:type="dxa"/>
          </w:tcPr>
          <w:p w14:paraId="2C91910D" w14:textId="77777777" w:rsidR="00B608D9" w:rsidRPr="001069C8" w:rsidRDefault="00B608D9" w:rsidP="00B608D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69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1" w:type="dxa"/>
          </w:tcPr>
          <w:p w14:paraId="67767C68" w14:textId="77777777" w:rsidR="00B608D9" w:rsidRPr="001069C8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478F9612" w14:textId="794A4025" w:rsidR="00B608D9" w:rsidRPr="001069C8" w:rsidRDefault="00D37CEA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A7D06C7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597A031E" w14:textId="480F412C" w:rsidR="00B608D9" w:rsidRPr="001069C8" w:rsidRDefault="00D37CEA" w:rsidP="00B608D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112,262</w:t>
            </w:r>
          </w:p>
        </w:tc>
        <w:tc>
          <w:tcPr>
            <w:tcW w:w="270" w:type="dxa"/>
          </w:tcPr>
          <w:p w14:paraId="38D67548" w14:textId="77777777" w:rsidR="00B608D9" w:rsidRPr="001069C8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165E2DC4" w14:textId="689CBE5B" w:rsidR="00B608D9" w:rsidRPr="001069C8" w:rsidRDefault="00D37CEA" w:rsidP="00B608D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112,262</w:t>
            </w:r>
          </w:p>
        </w:tc>
        <w:tc>
          <w:tcPr>
            <w:tcW w:w="270" w:type="dxa"/>
          </w:tcPr>
          <w:p w14:paraId="360E6D2E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27F414B" w14:textId="65B2EEB3" w:rsidR="00B608D9" w:rsidRPr="001069C8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F8D44E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2F58A0E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BE0D22" w14:textId="77777777" w:rsidR="00B608D9" w:rsidRPr="001069C8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060AA739" w14:textId="7E8C292A" w:rsidR="00B608D9" w:rsidRPr="001069C8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BDEF53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E933724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08D9" w:rsidRPr="00731B95" w14:paraId="7F4AB2E3" w14:textId="77777777" w:rsidTr="0070332B">
        <w:trPr>
          <w:trHeight w:val="26"/>
        </w:trPr>
        <w:tc>
          <w:tcPr>
            <w:tcW w:w="3330" w:type="dxa"/>
          </w:tcPr>
          <w:p w14:paraId="113E3226" w14:textId="77777777" w:rsidR="00B608D9" w:rsidRPr="001069C8" w:rsidRDefault="00B608D9" w:rsidP="00B608D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1" w:type="dxa"/>
          </w:tcPr>
          <w:p w14:paraId="1A169355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</w:tcPr>
          <w:p w14:paraId="6F1ED358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240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9EC6A7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</w:tcPr>
          <w:p w14:paraId="4237B149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991555" w14:textId="77777777" w:rsidR="00B608D9" w:rsidRPr="001069C8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</w:tcPr>
          <w:p w14:paraId="24D45996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7DA524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C34FACB" w14:textId="77777777" w:rsidR="00B608D9" w:rsidRPr="001069C8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8617BD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E49725E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B56FA4" w14:textId="77777777" w:rsidR="00B608D9" w:rsidRPr="001069C8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4588CB35" w14:textId="77777777" w:rsidR="00B608D9" w:rsidRPr="001069C8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E887EC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2B33025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08D9" w:rsidRPr="00731B95" w14:paraId="38FEB0B8" w14:textId="77777777" w:rsidTr="00C72A6E">
        <w:trPr>
          <w:trHeight w:val="261"/>
        </w:trPr>
        <w:tc>
          <w:tcPr>
            <w:tcW w:w="3330" w:type="dxa"/>
          </w:tcPr>
          <w:p w14:paraId="6FBD9830" w14:textId="77777777" w:rsidR="00B608D9" w:rsidRPr="001069C8" w:rsidRDefault="00B608D9" w:rsidP="00B608D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1069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1" w:type="dxa"/>
          </w:tcPr>
          <w:p w14:paraId="57844EAA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</w:tcPr>
          <w:p w14:paraId="09CAB8E3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2389DF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0B6D0CB4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8CFCF3" w14:textId="77777777" w:rsidR="00B608D9" w:rsidRPr="001069C8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48D0F2E2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02A4A4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772E791" w14:textId="77777777" w:rsidR="00B608D9" w:rsidRPr="001069C8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2A8429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01CF49C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E0C4BC" w14:textId="77777777" w:rsidR="00B608D9" w:rsidRPr="001069C8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56E845C0" w14:textId="77777777" w:rsidR="00B608D9" w:rsidRPr="001069C8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C8BCBB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AFD0D93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08D9" w:rsidRPr="00731B95" w14:paraId="43F060DE" w14:textId="77777777" w:rsidTr="00BE2F2B">
        <w:trPr>
          <w:trHeight w:val="261"/>
        </w:trPr>
        <w:tc>
          <w:tcPr>
            <w:tcW w:w="3330" w:type="dxa"/>
          </w:tcPr>
          <w:p w14:paraId="1DCE6766" w14:textId="77777777" w:rsidR="00B608D9" w:rsidRPr="001069C8" w:rsidRDefault="00B608D9" w:rsidP="00B608D9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1069C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1" w:type="dxa"/>
          </w:tcPr>
          <w:p w14:paraId="126184C1" w14:textId="107E57BD" w:rsidR="00B608D9" w:rsidRPr="001069C8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 (Headings CS)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621" w:type="dxa"/>
          </w:tcPr>
          <w:p w14:paraId="422EABA4" w14:textId="308BB4B8" w:rsidR="00B608D9" w:rsidRPr="001069C8" w:rsidRDefault="00D37CEA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7B9004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0650B057" w14:textId="5195F12C" w:rsidR="00B608D9" w:rsidRPr="001069C8" w:rsidRDefault="00D37CEA" w:rsidP="00B608D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28,195,000</w:t>
            </w:r>
          </w:p>
        </w:tc>
        <w:tc>
          <w:tcPr>
            <w:tcW w:w="270" w:type="dxa"/>
          </w:tcPr>
          <w:p w14:paraId="6089A6A3" w14:textId="77777777" w:rsidR="00B608D9" w:rsidRPr="001069C8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1BCA9B6D" w14:textId="6643B9F3" w:rsidR="00B608D9" w:rsidRPr="001069C8" w:rsidRDefault="00D37CEA" w:rsidP="00B608D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28,195,000</w:t>
            </w:r>
          </w:p>
        </w:tc>
        <w:tc>
          <w:tcPr>
            <w:tcW w:w="270" w:type="dxa"/>
          </w:tcPr>
          <w:p w14:paraId="46B960C4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0C21392" w14:textId="3D1635B6" w:rsidR="00B608D9" w:rsidRPr="001069C8" w:rsidRDefault="00D37CEA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75B61C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ED8237D" w14:textId="0834F0F7" w:rsidR="00B608D9" w:rsidRPr="001069C8" w:rsidRDefault="00BE2F2B" w:rsidP="00B608D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28,259,349</w:t>
            </w:r>
          </w:p>
        </w:tc>
        <w:tc>
          <w:tcPr>
            <w:tcW w:w="270" w:type="dxa"/>
          </w:tcPr>
          <w:p w14:paraId="44D67203" w14:textId="77777777" w:rsidR="00B608D9" w:rsidRPr="001069C8" w:rsidRDefault="00B608D9" w:rsidP="00B608D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71E0C3D0" w14:textId="3AB87F2E" w:rsidR="00B608D9" w:rsidRPr="001069C8" w:rsidRDefault="00D37CEA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6C503E3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F330915" w14:textId="58147047" w:rsidR="00B608D9" w:rsidRPr="001069C8" w:rsidRDefault="00BE2F2B" w:rsidP="00B608D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28,259,349</w:t>
            </w:r>
          </w:p>
        </w:tc>
      </w:tr>
      <w:tr w:rsidR="00B608D9" w:rsidRPr="00731B95" w14:paraId="69316753" w14:textId="77777777" w:rsidTr="00683D93">
        <w:trPr>
          <w:trHeight w:val="261"/>
        </w:trPr>
        <w:tc>
          <w:tcPr>
            <w:tcW w:w="3330" w:type="dxa"/>
          </w:tcPr>
          <w:p w14:paraId="77C0F03F" w14:textId="77777777" w:rsidR="00B608D9" w:rsidRPr="001069C8" w:rsidRDefault="00B608D9" w:rsidP="00B608D9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69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1" w:type="dxa"/>
          </w:tcPr>
          <w:p w14:paraId="3FCDABA7" w14:textId="77777777" w:rsidR="00B608D9" w:rsidRPr="001069C8" w:rsidRDefault="00B608D9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503F0ECB" w14:textId="7AA0B242" w:rsidR="00B608D9" w:rsidRPr="001069C8" w:rsidRDefault="00D37CEA" w:rsidP="00B608D9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E275585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660885A3" w14:textId="056BC702" w:rsidR="00B608D9" w:rsidRPr="001069C8" w:rsidRDefault="00D37CEA" w:rsidP="00B608D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28,195,000</w:t>
            </w:r>
          </w:p>
        </w:tc>
        <w:tc>
          <w:tcPr>
            <w:tcW w:w="270" w:type="dxa"/>
          </w:tcPr>
          <w:p w14:paraId="6FFBB280" w14:textId="77777777" w:rsidR="00B608D9" w:rsidRPr="001069C8" w:rsidRDefault="00B608D9" w:rsidP="00B608D9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25FBD51C" w14:textId="1E3C4AC1" w:rsidR="00B608D9" w:rsidRPr="001069C8" w:rsidRDefault="00D37CEA" w:rsidP="00B608D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28,195,000</w:t>
            </w:r>
          </w:p>
        </w:tc>
        <w:tc>
          <w:tcPr>
            <w:tcW w:w="270" w:type="dxa"/>
          </w:tcPr>
          <w:p w14:paraId="492B4958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CA99B53" w14:textId="4CC1ACFD" w:rsidR="00B608D9" w:rsidRPr="001069C8" w:rsidRDefault="00B608D9" w:rsidP="00B608D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B87746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CC49425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740F81" w14:textId="77777777" w:rsidR="00B608D9" w:rsidRPr="001069C8" w:rsidRDefault="00B608D9" w:rsidP="00B608D9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3B83AD51" w14:textId="77777777" w:rsidR="00B608D9" w:rsidRPr="001069C8" w:rsidRDefault="00B608D9" w:rsidP="00B608D9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9CD42B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C8443FF" w14:textId="77777777" w:rsidR="00B608D9" w:rsidRPr="001069C8" w:rsidRDefault="00B608D9" w:rsidP="00B608D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A3E5A70" w14:textId="12213DD6" w:rsidR="0079213A" w:rsidRDefault="0079213A"/>
    <w:p w14:paraId="204E07EC" w14:textId="6C929FA8" w:rsidR="00007314" w:rsidRDefault="00007314">
      <w:pPr>
        <w:spacing w:line="240" w:lineRule="auto"/>
      </w:pPr>
      <w:r>
        <w:br w:type="page"/>
      </w:r>
    </w:p>
    <w:tbl>
      <w:tblPr>
        <w:tblW w:w="147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01"/>
        <w:gridCol w:w="1621"/>
        <w:gridCol w:w="270"/>
        <w:gridCol w:w="1531"/>
        <w:gridCol w:w="270"/>
        <w:gridCol w:w="1531"/>
        <w:gridCol w:w="270"/>
        <w:gridCol w:w="1081"/>
        <w:gridCol w:w="270"/>
        <w:gridCol w:w="1081"/>
        <w:gridCol w:w="270"/>
        <w:gridCol w:w="991"/>
        <w:gridCol w:w="270"/>
        <w:gridCol w:w="1081"/>
      </w:tblGrid>
      <w:tr w:rsidR="00007314" w:rsidRPr="00731B95" w14:paraId="13313C10" w14:textId="77777777">
        <w:trPr>
          <w:trHeight w:val="261"/>
        </w:trPr>
        <w:tc>
          <w:tcPr>
            <w:tcW w:w="3330" w:type="dxa"/>
            <w:vAlign w:val="bottom"/>
          </w:tcPr>
          <w:p w14:paraId="12C745CD" w14:textId="77777777" w:rsidR="00007314" w:rsidRPr="003F1166" w:rsidRDefault="00007314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1" w:type="dxa"/>
          </w:tcPr>
          <w:p w14:paraId="01CD7AA1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vAlign w:val="bottom"/>
          </w:tcPr>
          <w:p w14:paraId="42E62BF5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7314" w:rsidRPr="00731B95" w14:paraId="2E90C9CB" w14:textId="77777777">
        <w:trPr>
          <w:trHeight w:val="261"/>
        </w:trPr>
        <w:tc>
          <w:tcPr>
            <w:tcW w:w="3330" w:type="dxa"/>
            <w:vAlign w:val="bottom"/>
          </w:tcPr>
          <w:p w14:paraId="62D9E510" w14:textId="77777777" w:rsidR="00007314" w:rsidRPr="003F1166" w:rsidRDefault="00007314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1" w:type="dxa"/>
          </w:tcPr>
          <w:p w14:paraId="5C3579F1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3" w:type="dxa"/>
            <w:gridSpan w:val="5"/>
            <w:tcBorders>
              <w:bottom w:val="single" w:sz="4" w:space="0" w:color="auto"/>
            </w:tcBorders>
            <w:vAlign w:val="bottom"/>
          </w:tcPr>
          <w:p w14:paraId="0A93F84F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9A9956F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4" w:type="dxa"/>
            <w:gridSpan w:val="7"/>
            <w:tcBorders>
              <w:bottom w:val="single" w:sz="4" w:space="0" w:color="auto"/>
            </w:tcBorders>
            <w:vAlign w:val="bottom"/>
          </w:tcPr>
          <w:p w14:paraId="29D6C002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07314" w:rsidRPr="00731B95" w14:paraId="7AEFFBD8" w14:textId="77777777">
        <w:trPr>
          <w:trHeight w:val="1441"/>
        </w:trPr>
        <w:tc>
          <w:tcPr>
            <w:tcW w:w="3330" w:type="dxa"/>
            <w:vAlign w:val="bottom"/>
          </w:tcPr>
          <w:p w14:paraId="039A4C03" w14:textId="77777777" w:rsidR="00007314" w:rsidRPr="003F1166" w:rsidRDefault="0000731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1" w:type="dxa"/>
          </w:tcPr>
          <w:p w14:paraId="50FD892B" w14:textId="01FAF72B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vAlign w:val="bottom"/>
          </w:tcPr>
          <w:p w14:paraId="29842119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F673D4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25C66B40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80D4AEB" w14:textId="77777777" w:rsidR="00007314" w:rsidRPr="003F1166" w:rsidRDefault="0000731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40FFFCF3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3797DF7A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bottom"/>
          </w:tcPr>
          <w:p w14:paraId="5865260F" w14:textId="0A2E591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77A3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3B71E604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bottom"/>
          </w:tcPr>
          <w:p w14:paraId="1B91F5C1" w14:textId="68F7B8C9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77A3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498DBFD5" w14:textId="77777777" w:rsidR="00007314" w:rsidRPr="003F1166" w:rsidRDefault="0000731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  <w:vAlign w:val="bottom"/>
          </w:tcPr>
          <w:p w14:paraId="5E053C99" w14:textId="0DFAF5AB" w:rsidR="00007314" w:rsidRPr="003F1166" w:rsidRDefault="0000731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277A3">
              <w:rPr>
                <w:rFonts w:asciiTheme="majorBidi" w:hAnsiTheme="majorBidi" w:cs="Angsana New (Headings CS)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09F29AD8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bottom"/>
          </w:tcPr>
          <w:p w14:paraId="3B2AFB1B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07314" w:rsidRPr="00731B95" w14:paraId="6AB3E6F9" w14:textId="77777777">
        <w:trPr>
          <w:trHeight w:val="333"/>
        </w:trPr>
        <w:tc>
          <w:tcPr>
            <w:tcW w:w="3330" w:type="dxa"/>
            <w:vAlign w:val="bottom"/>
          </w:tcPr>
          <w:p w14:paraId="639D80C8" w14:textId="77777777" w:rsidR="00007314" w:rsidRPr="003F1166" w:rsidRDefault="0000731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1" w:type="dxa"/>
          </w:tcPr>
          <w:p w14:paraId="2C62677A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vAlign w:val="bottom"/>
          </w:tcPr>
          <w:p w14:paraId="56287F99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07314" w:rsidRPr="00731B95" w14:paraId="132171E6" w14:textId="77777777">
        <w:trPr>
          <w:trHeight w:val="333"/>
        </w:trPr>
        <w:tc>
          <w:tcPr>
            <w:tcW w:w="3330" w:type="dxa"/>
            <w:vAlign w:val="bottom"/>
          </w:tcPr>
          <w:p w14:paraId="12B0C8DC" w14:textId="2C895D2C" w:rsidR="00007314" w:rsidRPr="003F1166" w:rsidRDefault="0000731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3277A3">
              <w:rPr>
                <w:rFonts w:asciiTheme="majorBidi" w:hAnsiTheme="majorBidi" w:cs="Angsana New (Headings CS)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ธันวาคม </w:t>
            </w:r>
            <w:r w:rsidR="003277A3">
              <w:rPr>
                <w:rFonts w:asciiTheme="majorBidi" w:hAnsiTheme="majorBidi" w:cs="Angsana New (Headings CS)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AA236D">
              <w:rPr>
                <w:rFonts w:asciiTheme="majorBidi" w:hAnsiTheme="majorBidi" w:cs="Angsana New (Headings CS)"/>
                <w:b/>
                <w:bCs/>
                <w:i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901" w:type="dxa"/>
          </w:tcPr>
          <w:p w14:paraId="231650B4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vAlign w:val="bottom"/>
          </w:tcPr>
          <w:p w14:paraId="2A22C662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07314" w:rsidRPr="00731B95" w14:paraId="6889200C" w14:textId="77777777">
        <w:trPr>
          <w:trHeight w:val="261"/>
        </w:trPr>
        <w:tc>
          <w:tcPr>
            <w:tcW w:w="3330" w:type="dxa"/>
          </w:tcPr>
          <w:p w14:paraId="051B454C" w14:textId="77777777" w:rsidR="00007314" w:rsidRPr="003F1166" w:rsidRDefault="0000731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1" w:type="dxa"/>
          </w:tcPr>
          <w:p w14:paraId="023E25B1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1" w:type="dxa"/>
          </w:tcPr>
          <w:p w14:paraId="2538A9CE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D707A7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194D448C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4B6F26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1CF3D8CD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D0FBB3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954E9F4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A00D02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C1FD79F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9FDD0E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4BF04A50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5FAC03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D56DDD5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6C71" w:rsidRPr="00731B95" w14:paraId="3F1CD55D" w14:textId="77777777">
        <w:trPr>
          <w:trHeight w:val="261"/>
        </w:trPr>
        <w:tc>
          <w:tcPr>
            <w:tcW w:w="3330" w:type="dxa"/>
          </w:tcPr>
          <w:p w14:paraId="46866749" w14:textId="6E896CE0" w:rsidR="001E6C71" w:rsidRPr="003F1166" w:rsidRDefault="001E6C71" w:rsidP="001E6C7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1" w:type="dxa"/>
          </w:tcPr>
          <w:p w14:paraId="2D3535CF" w14:textId="77777777" w:rsidR="001E6C71" w:rsidRPr="003F1166" w:rsidRDefault="001E6C71" w:rsidP="001E6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1" w:type="dxa"/>
          </w:tcPr>
          <w:p w14:paraId="6D5E1B51" w14:textId="77777777" w:rsidR="001E6C71" w:rsidRPr="003F1166" w:rsidRDefault="001E6C71" w:rsidP="001E6C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4AD974" w14:textId="77777777" w:rsidR="001E6C71" w:rsidRPr="003F1166" w:rsidRDefault="001E6C71" w:rsidP="001E6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288507B1" w14:textId="77777777" w:rsidR="001E6C71" w:rsidRPr="003F1166" w:rsidRDefault="001E6C71" w:rsidP="001E6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84CEE5" w14:textId="77777777" w:rsidR="001E6C71" w:rsidRPr="003F1166" w:rsidRDefault="001E6C71" w:rsidP="001E6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0C01E682" w14:textId="77777777" w:rsidR="001E6C71" w:rsidRPr="003F1166" w:rsidRDefault="001E6C71" w:rsidP="001E6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F4CF5C" w14:textId="77777777" w:rsidR="001E6C71" w:rsidRPr="003F1166" w:rsidRDefault="001E6C71" w:rsidP="001E6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DC3D6DD" w14:textId="77777777" w:rsidR="001E6C71" w:rsidRPr="003F1166" w:rsidRDefault="001E6C71" w:rsidP="001E6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1698FA" w14:textId="77777777" w:rsidR="001E6C71" w:rsidRPr="003F1166" w:rsidRDefault="001E6C71" w:rsidP="001E6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6F78D9A" w14:textId="77777777" w:rsidR="001E6C71" w:rsidRPr="003F1166" w:rsidRDefault="001E6C71" w:rsidP="001E6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004489" w14:textId="77777777" w:rsidR="001E6C71" w:rsidRPr="003F1166" w:rsidRDefault="001E6C71" w:rsidP="001E6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2F51EB5A" w14:textId="77777777" w:rsidR="001E6C71" w:rsidRPr="003F1166" w:rsidRDefault="001E6C71" w:rsidP="001E6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BE9C48" w14:textId="77777777" w:rsidR="001E6C71" w:rsidRPr="003F1166" w:rsidRDefault="001E6C71" w:rsidP="001E6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F7E6606" w14:textId="77777777" w:rsidR="001E6C71" w:rsidRPr="003F1166" w:rsidRDefault="001E6C71" w:rsidP="001E6C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5B94" w:rsidRPr="00731B95" w14:paraId="025CF840" w14:textId="77777777">
        <w:trPr>
          <w:trHeight w:val="261"/>
        </w:trPr>
        <w:tc>
          <w:tcPr>
            <w:tcW w:w="3330" w:type="dxa"/>
          </w:tcPr>
          <w:p w14:paraId="6672E79D" w14:textId="3729F908" w:rsidR="00F95B94" w:rsidRPr="003F1166" w:rsidRDefault="00F95B94" w:rsidP="005020D5">
            <w:pPr>
              <w:ind w:left="155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1" w:type="dxa"/>
          </w:tcPr>
          <w:p w14:paraId="612C5E9B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1" w:type="dxa"/>
          </w:tcPr>
          <w:p w14:paraId="7E3641B6" w14:textId="7F0EDCDD" w:rsidR="00F95B94" w:rsidRPr="003F1166" w:rsidRDefault="00F95B94" w:rsidP="00F95B94">
            <w:pPr>
              <w:pStyle w:val="acctfourfigures"/>
              <w:tabs>
                <w:tab w:val="clear" w:pos="765"/>
              </w:tabs>
              <w:spacing w:line="240" w:lineRule="atLeast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83E86B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197809BF" w14:textId="783BF86D" w:rsidR="00F95B94" w:rsidRPr="003F1166" w:rsidRDefault="00F95B94" w:rsidP="00F95B9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020</w:t>
            </w:r>
          </w:p>
        </w:tc>
        <w:tc>
          <w:tcPr>
            <w:tcW w:w="270" w:type="dxa"/>
          </w:tcPr>
          <w:p w14:paraId="2D1A92B2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6F7A8AE2" w14:textId="2FB66E6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020</w:t>
            </w:r>
          </w:p>
        </w:tc>
        <w:tc>
          <w:tcPr>
            <w:tcW w:w="270" w:type="dxa"/>
          </w:tcPr>
          <w:p w14:paraId="4B2EE03C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05D396F" w14:textId="04B62230" w:rsidR="00F95B94" w:rsidRPr="003F1166" w:rsidRDefault="00F95B94" w:rsidP="00F95B94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7136C8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94F803B" w14:textId="5A4A4AD3" w:rsidR="00F95B94" w:rsidRPr="003F1166" w:rsidRDefault="00F95B94" w:rsidP="00F95B9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270" w:type="dxa"/>
          </w:tcPr>
          <w:p w14:paraId="59F72EB9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7AC8607F" w14:textId="6F25741D" w:rsidR="00F95B94" w:rsidRPr="003F1166" w:rsidRDefault="00F95B94" w:rsidP="00F95B94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2ADA8D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B0F3B26" w14:textId="0AE47938" w:rsidR="00F95B94" w:rsidRPr="003F1166" w:rsidRDefault="00F95B94" w:rsidP="00F95B9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</w:tr>
      <w:tr w:rsidR="00F95B94" w:rsidRPr="00731B95" w14:paraId="5BFEB8A9" w14:textId="77777777">
        <w:trPr>
          <w:trHeight w:val="261"/>
        </w:trPr>
        <w:tc>
          <w:tcPr>
            <w:tcW w:w="3330" w:type="dxa"/>
          </w:tcPr>
          <w:p w14:paraId="0883DD99" w14:textId="77777777" w:rsidR="00F95B94" w:rsidRPr="003F1166" w:rsidRDefault="00F95B94" w:rsidP="00F95B94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1" w:type="dxa"/>
          </w:tcPr>
          <w:p w14:paraId="45D8DA79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</w:tcPr>
          <w:p w14:paraId="2B422E06" w14:textId="77777777" w:rsidR="00F95B94" w:rsidRPr="001A6627" w:rsidRDefault="00F95B94" w:rsidP="00F95B94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-3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4EC5C65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</w:tcPr>
          <w:p w14:paraId="1AA15BB8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B487132" w14:textId="77777777" w:rsidR="00F95B94" w:rsidRPr="003F1166" w:rsidRDefault="00F95B94" w:rsidP="00F95B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</w:tcPr>
          <w:p w14:paraId="652B4C5A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1CF395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6B981A1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5AEE9E9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2506330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FA1695" w14:textId="77777777" w:rsidR="00F95B94" w:rsidRPr="003F1166" w:rsidRDefault="00F95B94" w:rsidP="00F95B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55412C6B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51D9FD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F24A5F0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5B94" w:rsidRPr="00731B95" w14:paraId="7AC0F445" w14:textId="77777777">
        <w:trPr>
          <w:trHeight w:val="261"/>
        </w:trPr>
        <w:tc>
          <w:tcPr>
            <w:tcW w:w="3330" w:type="dxa"/>
          </w:tcPr>
          <w:p w14:paraId="55FF0861" w14:textId="77777777" w:rsidR="00F95B94" w:rsidRPr="003F1166" w:rsidRDefault="00F95B94" w:rsidP="00F95B94">
            <w:pPr>
              <w:ind w:left="15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1" w:type="dxa"/>
          </w:tcPr>
          <w:p w14:paraId="33F15B0A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14:paraId="4D3E5464" w14:textId="16679569" w:rsidR="00F95B94" w:rsidRPr="001A6627" w:rsidRDefault="00F95B94" w:rsidP="00F95B94">
            <w:pPr>
              <w:pStyle w:val="acctfourfigures"/>
              <w:tabs>
                <w:tab w:val="clear" w:pos="765"/>
              </w:tabs>
              <w:spacing w:line="240" w:lineRule="atLeast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385E49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6C860E2D" w14:textId="69AC6565" w:rsidR="00F95B94" w:rsidRPr="003F1166" w:rsidRDefault="00F95B94" w:rsidP="00F95B9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270" w:type="dxa"/>
          </w:tcPr>
          <w:p w14:paraId="6DDAD7B2" w14:textId="77777777" w:rsidR="00F95B94" w:rsidRPr="003F1166" w:rsidRDefault="00F95B94" w:rsidP="00F95B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</w:tcPr>
          <w:p w14:paraId="7F91B189" w14:textId="39771FD9" w:rsidR="00F95B94" w:rsidRPr="003F1166" w:rsidRDefault="00F95B94" w:rsidP="00F95B9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270" w:type="dxa"/>
          </w:tcPr>
          <w:p w14:paraId="1354C7F0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686FCB5" w14:textId="6970049A" w:rsidR="00F95B94" w:rsidRPr="003F1166" w:rsidRDefault="00F95B94" w:rsidP="00F95B94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998045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2DAD312" w14:textId="45ABDDEA" w:rsidR="00F95B94" w:rsidRPr="003F1166" w:rsidRDefault="00F95B94" w:rsidP="00F95B9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940</w:t>
            </w:r>
          </w:p>
        </w:tc>
        <w:tc>
          <w:tcPr>
            <w:tcW w:w="270" w:type="dxa"/>
          </w:tcPr>
          <w:p w14:paraId="7FE04B0D" w14:textId="77777777" w:rsidR="00F95B94" w:rsidRPr="003F1166" w:rsidRDefault="00F95B94" w:rsidP="00F95B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5AAC390B" w14:textId="10BE6544" w:rsidR="00F95B94" w:rsidRPr="003F1166" w:rsidRDefault="00F95B94" w:rsidP="00F95B94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1536A3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4DDC44F" w14:textId="6BCEBA69" w:rsidR="00F95B94" w:rsidRPr="003F1166" w:rsidRDefault="00F95B94" w:rsidP="00F95B9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940</w:t>
            </w:r>
          </w:p>
        </w:tc>
      </w:tr>
      <w:tr w:rsidR="00F95B94" w:rsidRPr="00731B95" w14:paraId="04AD6E56" w14:textId="77777777">
        <w:trPr>
          <w:trHeight w:val="261"/>
        </w:trPr>
        <w:tc>
          <w:tcPr>
            <w:tcW w:w="3330" w:type="dxa"/>
          </w:tcPr>
          <w:p w14:paraId="5767F8B8" w14:textId="77777777" w:rsidR="00F95B94" w:rsidRPr="003F1166" w:rsidRDefault="00F95B94" w:rsidP="00F95B94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1" w:type="dxa"/>
          </w:tcPr>
          <w:p w14:paraId="4ABD9C36" w14:textId="77777777" w:rsidR="00F95B94" w:rsidRPr="003F1166" w:rsidRDefault="00F95B94" w:rsidP="00F95B9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671E96A3" w14:textId="42AD02BC" w:rsidR="00F95B94" w:rsidRPr="0075043B" w:rsidRDefault="00F95B94" w:rsidP="00F95B94">
            <w:pPr>
              <w:pStyle w:val="acctfourfigures"/>
              <w:tabs>
                <w:tab w:val="clear" w:pos="765"/>
              </w:tabs>
              <w:spacing w:line="240" w:lineRule="atLeast"/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85CEF2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7760EAAF" w14:textId="22674DCD" w:rsidR="00F95B94" w:rsidRPr="003F1166" w:rsidRDefault="00F95B94" w:rsidP="00F95B9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531</w:t>
            </w: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588</w:t>
            </w:r>
          </w:p>
        </w:tc>
        <w:tc>
          <w:tcPr>
            <w:tcW w:w="270" w:type="dxa"/>
          </w:tcPr>
          <w:p w14:paraId="5C18346F" w14:textId="77777777" w:rsidR="00F95B94" w:rsidRPr="003F1166" w:rsidRDefault="00F95B94" w:rsidP="00F95B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27A05FB7" w14:textId="2AA1AF58" w:rsidR="00F95B94" w:rsidRPr="003F1166" w:rsidRDefault="00F95B94" w:rsidP="00F95B9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531</w:t>
            </w: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588</w:t>
            </w:r>
          </w:p>
        </w:tc>
        <w:tc>
          <w:tcPr>
            <w:tcW w:w="270" w:type="dxa"/>
          </w:tcPr>
          <w:p w14:paraId="4E84BDB4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56E9481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440B35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36EAAC5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9A4273" w14:textId="77777777" w:rsidR="00F95B94" w:rsidRPr="003F1166" w:rsidRDefault="00F95B94" w:rsidP="00F95B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63F40B6B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66F951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D774C0E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5B94" w:rsidRPr="00731B95" w14:paraId="6D1B01FB" w14:textId="77777777">
        <w:trPr>
          <w:trHeight w:val="26"/>
        </w:trPr>
        <w:tc>
          <w:tcPr>
            <w:tcW w:w="3330" w:type="dxa"/>
          </w:tcPr>
          <w:p w14:paraId="0C6E8408" w14:textId="77777777" w:rsidR="00F95B94" w:rsidRPr="003F1166" w:rsidRDefault="00F95B94" w:rsidP="00F95B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1" w:type="dxa"/>
          </w:tcPr>
          <w:p w14:paraId="06CBCF85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</w:tcPr>
          <w:p w14:paraId="53E4E606" w14:textId="77777777" w:rsidR="00F95B94" w:rsidRPr="001A6627" w:rsidRDefault="00F95B94" w:rsidP="00F95B94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-3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F5963AD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</w:tcPr>
          <w:p w14:paraId="7351A21C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C50A34" w14:textId="77777777" w:rsidR="00F95B94" w:rsidRPr="003F1166" w:rsidRDefault="00F95B94" w:rsidP="00F95B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</w:tcPr>
          <w:p w14:paraId="2B253473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59E529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CB93761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8E43C7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4CB0455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71FEF4" w14:textId="77777777" w:rsidR="00F95B94" w:rsidRPr="003F1166" w:rsidRDefault="00F95B94" w:rsidP="00F95B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1F4EBAD2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61DE83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7A2015D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5B94" w:rsidRPr="00731B95" w14:paraId="21B72BC1" w14:textId="77777777">
        <w:trPr>
          <w:trHeight w:val="261"/>
        </w:trPr>
        <w:tc>
          <w:tcPr>
            <w:tcW w:w="3330" w:type="dxa"/>
          </w:tcPr>
          <w:p w14:paraId="4027F90A" w14:textId="77777777" w:rsidR="00F95B94" w:rsidRPr="003F1166" w:rsidRDefault="00F95B94" w:rsidP="00F95B9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1" w:type="dxa"/>
          </w:tcPr>
          <w:p w14:paraId="5889BC0A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</w:tcPr>
          <w:p w14:paraId="36FFA972" w14:textId="77777777" w:rsidR="00F95B94" w:rsidRPr="001A6627" w:rsidRDefault="00F95B94" w:rsidP="00F95B94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-3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9143DC7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6892BA15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F999B5" w14:textId="77777777" w:rsidR="00F95B94" w:rsidRPr="003F1166" w:rsidRDefault="00F95B94" w:rsidP="00F95B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058AAC0B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F6DC11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0654940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B7E441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1BC80CE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A64DF4" w14:textId="77777777" w:rsidR="00F95B94" w:rsidRPr="003F1166" w:rsidRDefault="00F95B94" w:rsidP="00F95B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720971DD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621E86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239E29B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5B94" w:rsidRPr="00731B95" w14:paraId="5DF4D95A" w14:textId="77777777">
        <w:trPr>
          <w:trHeight w:val="261"/>
        </w:trPr>
        <w:tc>
          <w:tcPr>
            <w:tcW w:w="3330" w:type="dxa"/>
          </w:tcPr>
          <w:p w14:paraId="0B163D9E" w14:textId="77777777" w:rsidR="00F95B94" w:rsidRPr="003F1166" w:rsidRDefault="00F95B94" w:rsidP="00F95B94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1" w:type="dxa"/>
          </w:tcPr>
          <w:p w14:paraId="6F469A35" w14:textId="13E8EF4F" w:rsidR="00F95B94" w:rsidRPr="003F1166" w:rsidRDefault="00F95B94" w:rsidP="00F95B9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621" w:type="dxa"/>
          </w:tcPr>
          <w:p w14:paraId="0296CBDC" w14:textId="36989FD7" w:rsidR="00F95B94" w:rsidRPr="001A6627" w:rsidRDefault="00F95B94" w:rsidP="00F95B94">
            <w:pPr>
              <w:pStyle w:val="acctfourfigures"/>
              <w:tabs>
                <w:tab w:val="clear" w:pos="765"/>
              </w:tabs>
              <w:spacing w:line="240" w:lineRule="atLeast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1759E9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10E1392F" w14:textId="5798D639" w:rsidR="00F95B94" w:rsidRPr="003F1166" w:rsidRDefault="00F95B94" w:rsidP="00F95B9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218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270" w:type="dxa"/>
          </w:tcPr>
          <w:p w14:paraId="2B5B7C18" w14:textId="77777777" w:rsidR="00F95B94" w:rsidRPr="003F1166" w:rsidRDefault="00F95B94" w:rsidP="00F95B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</w:tcPr>
          <w:p w14:paraId="6FB46B26" w14:textId="66DC9999" w:rsidR="00F95B94" w:rsidRPr="003F1166" w:rsidRDefault="00F95B94" w:rsidP="00F95B9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218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270" w:type="dxa"/>
          </w:tcPr>
          <w:p w14:paraId="777F871D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26F5C8B" w14:textId="0F399C9D" w:rsidR="00F95B94" w:rsidRPr="003F1166" w:rsidRDefault="00F95B94" w:rsidP="00F95B94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3E27D3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C8A8FB6" w14:textId="3AE7E342" w:rsidR="00F95B94" w:rsidRPr="003F1166" w:rsidRDefault="00F95B94" w:rsidP="00F95B9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598</w:t>
            </w:r>
          </w:p>
        </w:tc>
        <w:tc>
          <w:tcPr>
            <w:tcW w:w="270" w:type="dxa"/>
          </w:tcPr>
          <w:p w14:paraId="5AB80C96" w14:textId="77777777" w:rsidR="00F95B94" w:rsidRPr="003F1166" w:rsidRDefault="00F95B94" w:rsidP="00F95B9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61C7BDAB" w14:textId="2286C334" w:rsidR="00F95B94" w:rsidRPr="003F1166" w:rsidRDefault="00F95B94" w:rsidP="00F95B94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4C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C42788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E2D6126" w14:textId="14F53294" w:rsidR="00F95B94" w:rsidRPr="003F1166" w:rsidRDefault="00F95B94" w:rsidP="00F95B9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 w:rsidRPr="00664C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598</w:t>
            </w:r>
          </w:p>
        </w:tc>
      </w:tr>
      <w:tr w:rsidR="00F95B94" w:rsidRPr="00731B95" w14:paraId="6646BAFC" w14:textId="77777777">
        <w:trPr>
          <w:trHeight w:val="261"/>
        </w:trPr>
        <w:tc>
          <w:tcPr>
            <w:tcW w:w="3330" w:type="dxa"/>
          </w:tcPr>
          <w:p w14:paraId="154336ED" w14:textId="77777777" w:rsidR="00F95B94" w:rsidRPr="003F1166" w:rsidRDefault="00F95B94" w:rsidP="00F95B94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1" w:type="dxa"/>
          </w:tcPr>
          <w:p w14:paraId="4E9EE4C9" w14:textId="77777777" w:rsidR="00F95B94" w:rsidRPr="003F1166" w:rsidRDefault="00F95B94" w:rsidP="00F95B9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</w:tcPr>
          <w:p w14:paraId="40BBBFD2" w14:textId="6F87394F" w:rsidR="00F95B94" w:rsidRPr="00F71D2F" w:rsidRDefault="00F95B94" w:rsidP="00F95B94">
            <w:pPr>
              <w:pStyle w:val="acctfourfigures"/>
              <w:tabs>
                <w:tab w:val="clear" w:pos="765"/>
              </w:tabs>
              <w:spacing w:line="240" w:lineRule="atLeast"/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DBABC18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7FCED8A1" w14:textId="0F53F904" w:rsidR="00F95B94" w:rsidRPr="003F1166" w:rsidRDefault="00F95B94" w:rsidP="00F95B9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218</w:t>
            </w: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270" w:type="dxa"/>
          </w:tcPr>
          <w:p w14:paraId="3D5998B1" w14:textId="77777777" w:rsidR="00F95B94" w:rsidRPr="003F1166" w:rsidRDefault="00F95B94" w:rsidP="00F95B94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3143900C" w14:textId="35B4C8C8" w:rsidR="00F95B94" w:rsidRPr="003F1166" w:rsidRDefault="00F95B94" w:rsidP="00F95B9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218</w:t>
            </w:r>
            <w:r w:rsidRPr="00664C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270" w:type="dxa"/>
          </w:tcPr>
          <w:p w14:paraId="07F9FCB9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C60E8F3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D57E67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55F243D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FE0471" w14:textId="77777777" w:rsidR="00F95B94" w:rsidRPr="003F1166" w:rsidRDefault="00F95B94" w:rsidP="00F95B94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</w:tcPr>
          <w:p w14:paraId="34FD1315" w14:textId="77777777" w:rsidR="00F95B94" w:rsidRPr="003F1166" w:rsidRDefault="00F95B94" w:rsidP="00F95B94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D1D0A9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B3EE0E6" w14:textId="77777777" w:rsidR="00F95B94" w:rsidRPr="003F1166" w:rsidRDefault="00F95B94" w:rsidP="00F95B94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003CF57" w14:textId="77777777" w:rsidR="00007314" w:rsidRDefault="00007314"/>
    <w:p w14:paraId="1221A2CF" w14:textId="2C4184A7" w:rsidR="00EC0458" w:rsidRDefault="00EC0458">
      <w:pPr>
        <w:spacing w:line="240" w:lineRule="auto"/>
      </w:pPr>
    </w:p>
    <w:p w14:paraId="29259BEE" w14:textId="77777777" w:rsidR="007D6448" w:rsidRPr="007D6448" w:rsidRDefault="007D6448" w:rsidP="00D413B6">
      <w:pPr>
        <w:pStyle w:val="acctfourfigures"/>
        <w:tabs>
          <w:tab w:val="clear" w:pos="765"/>
          <w:tab w:val="left" w:pos="1001"/>
        </w:tabs>
        <w:spacing w:line="240" w:lineRule="atLeast"/>
        <w:ind w:left="432" w:right="-86"/>
        <w:jc w:val="center"/>
        <w:sectPr w:rsidR="007D6448" w:rsidRPr="007D6448" w:rsidSect="00DC7AC1">
          <w:headerReference w:type="default" r:id="rId18"/>
          <w:footerReference w:type="default" r:id="rId19"/>
          <w:pgSz w:w="16834" w:h="11909" w:orient="landscape" w:code="9"/>
          <w:pgMar w:top="691" w:right="1152" w:bottom="576" w:left="1152" w:header="706" w:footer="706" w:gutter="0"/>
          <w:cols w:space="737"/>
          <w:docGrid w:linePitch="360"/>
        </w:sectPr>
      </w:pPr>
    </w:p>
    <w:p w14:paraId="2439A36F" w14:textId="77777777" w:rsidR="00C152B0" w:rsidRPr="00AE0BB7" w:rsidRDefault="00C152B0" w:rsidP="00C152B0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AE0BB7">
        <w:rPr>
          <w:i/>
          <w:iCs/>
          <w:cs/>
        </w:rPr>
        <w:lastRenderedPageBreak/>
        <w:t>เทคนิคการประเมินมูลค่า</w:t>
      </w:r>
    </w:p>
    <w:p w14:paraId="523F8C6D" w14:textId="77777777" w:rsidR="00627172" w:rsidRPr="00834296" w:rsidRDefault="00627172" w:rsidP="00627172">
      <w:pPr>
        <w:pStyle w:val="Bo-Blankline"/>
        <w:rPr>
          <w:sz w:val="30"/>
          <w:szCs w:val="30"/>
          <w:lang w:val="en-US"/>
        </w:rPr>
      </w:pPr>
    </w:p>
    <w:p w14:paraId="6AFB06CA" w14:textId="4327EC64" w:rsidR="00C152B0" w:rsidRPr="00AE0BB7" w:rsidRDefault="00C152B0" w:rsidP="00C152B0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  <w:r w:rsidRPr="00AE0BB7">
        <w:rPr>
          <w:b w:val="0"/>
          <w:bCs w:val="0"/>
          <w:cs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="003277A3">
        <w:rPr>
          <w:rFonts w:cs="Angsana New (Headings CS)"/>
          <w:b w:val="0"/>
          <w:bCs w:val="0"/>
        </w:rPr>
        <w:t>2</w:t>
      </w:r>
      <w:r w:rsidRPr="00AE0BB7">
        <w:rPr>
          <w:b w:val="0"/>
          <w:bCs w:val="0"/>
        </w:rPr>
        <w:t xml:space="preserve"> </w:t>
      </w:r>
    </w:p>
    <w:p w14:paraId="3B406161" w14:textId="77777777" w:rsidR="00C152B0" w:rsidRPr="00834296" w:rsidRDefault="00C152B0" w:rsidP="00834296">
      <w:pPr>
        <w:pStyle w:val="Bo-Blankline"/>
        <w:rPr>
          <w:sz w:val="30"/>
          <w:szCs w:val="30"/>
          <w:cs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236"/>
        <w:gridCol w:w="5254"/>
      </w:tblGrid>
      <w:tr w:rsidR="00171EAE" w:rsidRPr="002274A4" w14:paraId="4B616E42" w14:textId="77777777" w:rsidTr="00132456">
        <w:trPr>
          <w:tblHeader/>
        </w:trPr>
        <w:tc>
          <w:tcPr>
            <w:tcW w:w="3690" w:type="dxa"/>
            <w:vAlign w:val="bottom"/>
          </w:tcPr>
          <w:p w14:paraId="390C6B9F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2C898DA7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54" w:type="dxa"/>
            <w:vAlign w:val="bottom"/>
          </w:tcPr>
          <w:p w14:paraId="340BFFCF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132456" w:rsidRPr="002274A4" w14:paraId="468F183B" w14:textId="77777777" w:rsidTr="00132456">
        <w:tc>
          <w:tcPr>
            <w:tcW w:w="3690" w:type="dxa"/>
          </w:tcPr>
          <w:p w14:paraId="603495BE" w14:textId="7D904591" w:rsidR="00132456" w:rsidRPr="006C71CD" w:rsidRDefault="00132456" w:rsidP="007A7A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245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236" w:type="dxa"/>
          </w:tcPr>
          <w:p w14:paraId="5C61846C" w14:textId="77777777" w:rsidR="00132456" w:rsidRPr="000A4973" w:rsidRDefault="00132456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4" w:type="dxa"/>
          </w:tcPr>
          <w:p w14:paraId="2421FA61" w14:textId="3A5AEBA9" w:rsidR="00132456" w:rsidRPr="00132456" w:rsidRDefault="00132456" w:rsidP="00132456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32456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171EAE" w:rsidRPr="002274A4" w14:paraId="46A64552" w14:textId="77777777" w:rsidTr="00132456">
        <w:tc>
          <w:tcPr>
            <w:tcW w:w="3690" w:type="dxa"/>
          </w:tcPr>
          <w:p w14:paraId="73CFAD72" w14:textId="77777777" w:rsidR="00171EAE" w:rsidRPr="007E5879" w:rsidRDefault="00171EAE" w:rsidP="007A7A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70" w:right="65" w:hanging="270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ภาคเอกชน</w:t>
            </w:r>
          </w:p>
        </w:tc>
        <w:tc>
          <w:tcPr>
            <w:tcW w:w="236" w:type="dxa"/>
          </w:tcPr>
          <w:p w14:paraId="013DD598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4" w:type="dxa"/>
          </w:tcPr>
          <w:p w14:paraId="3C37E057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</w:t>
            </w:r>
            <w:r w:rsidRPr="007E3B5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ไทย (</w:t>
            </w:r>
            <w:r w:rsidRPr="007E3B51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Thai Bond Market Association Government Bond Yield Curve)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171EAE" w:rsidRPr="002274A4" w14:paraId="4DD00272" w14:textId="77777777" w:rsidTr="00132456">
        <w:tc>
          <w:tcPr>
            <w:tcW w:w="3690" w:type="dxa"/>
          </w:tcPr>
          <w:p w14:paraId="58874F20" w14:textId="77777777" w:rsidR="00171EAE" w:rsidRPr="00E50529" w:rsidRDefault="00171EAE" w:rsidP="007A7AC4">
            <w:pPr>
              <w:rPr>
                <w:rFonts w:ascii="Angsana New" w:hAnsi="Angsana New"/>
                <w:sz w:val="30"/>
                <w:szCs w:val="30"/>
              </w:rPr>
            </w:pPr>
            <w:r w:rsidRPr="00D546FD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36" w:type="dxa"/>
          </w:tcPr>
          <w:p w14:paraId="59F375D6" w14:textId="77777777" w:rsidR="00171EAE" w:rsidRPr="006C66AD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4" w:type="dxa"/>
          </w:tcPr>
          <w:p w14:paraId="6BFC6C34" w14:textId="77777777" w:rsidR="00171EAE" w:rsidRPr="00E50529" w:rsidRDefault="00171EAE" w:rsidP="007A7AC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4AB">
              <w:rPr>
                <w:rFonts w:ascii="Angsana New" w:hAnsi="Angsana New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A334AB">
              <w:rPr>
                <w:rFonts w:ascii="Angsana New" w:hAnsi="Angsana New"/>
                <w:sz w:val="30"/>
                <w:szCs w:val="30"/>
                <w:lang w:val="en-US"/>
              </w:rPr>
              <w:t xml:space="preserve">Observable Market Data)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ๆ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</w:tc>
      </w:tr>
    </w:tbl>
    <w:p w14:paraId="04CCA6B3" w14:textId="75C89D62" w:rsidR="00627172" w:rsidRPr="00834296" w:rsidRDefault="00627172" w:rsidP="00834296">
      <w:pPr>
        <w:pStyle w:val="Bo-Blankline"/>
        <w:rPr>
          <w:sz w:val="30"/>
          <w:szCs w:val="30"/>
          <w:lang w:val="en-US"/>
        </w:rPr>
      </w:pPr>
    </w:p>
    <w:p w14:paraId="723C25F0" w14:textId="77777777" w:rsidR="00395870" w:rsidRPr="00395870" w:rsidRDefault="00395870" w:rsidP="00395870">
      <w:pPr>
        <w:pStyle w:val="Caption"/>
        <w:rPr>
          <w:rFonts w:asciiTheme="majorBidi" w:hAnsiTheme="majorBidi" w:cstheme="majorBidi"/>
        </w:rPr>
      </w:pPr>
      <w:r w:rsidRPr="00395870">
        <w:rPr>
          <w:rFonts w:asciiTheme="majorBidi" w:hAnsiTheme="majorBidi"/>
          <w:cs/>
        </w:rPr>
        <w:t>ภาระผูกพันกับบุคคลหรือกิจการที่ไม่เกี่ยวข้องกัน</w:t>
      </w:r>
    </w:p>
    <w:p w14:paraId="0C0685C1" w14:textId="33CB1119" w:rsidR="00BC749C" w:rsidRPr="00834296" w:rsidRDefault="00BC749C" w:rsidP="00D21694">
      <w:pPr>
        <w:pStyle w:val="Bo-Blankline"/>
        <w:rPr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890"/>
        <w:gridCol w:w="270"/>
        <w:gridCol w:w="1890"/>
      </w:tblGrid>
      <w:tr w:rsidR="00171EAE" w:rsidRPr="00744476" w14:paraId="42BB55B6" w14:textId="77777777" w:rsidTr="000873F4">
        <w:trPr>
          <w:tblHeader/>
        </w:trPr>
        <w:tc>
          <w:tcPr>
            <w:tcW w:w="5130" w:type="dxa"/>
          </w:tcPr>
          <w:p w14:paraId="1A1FCDD1" w14:textId="77777777" w:rsidR="00171EAE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  <w:p w14:paraId="51278106" w14:textId="0D0E387D" w:rsidR="00171EAE" w:rsidRPr="00171EAE" w:rsidRDefault="006012A3" w:rsidP="007A7AC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74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35D61">
              <w:rPr>
                <w:rFonts w:asciiTheme="majorBidi" w:hAnsiTheme="majorBidi" w:cs="Angsana New (Headings CS)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C35D61">
              <w:rPr>
                <w:rFonts w:asciiTheme="majorBidi" w:hAnsiTheme="majorBidi" w:cs="Angsana New (Headings CS)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 w:rsidR="00F95B94">
              <w:rPr>
                <w:rFonts w:asciiTheme="majorBidi" w:hAnsiTheme="majorBidi" w:cs="Angsana New (Headings CS)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F95B94">
              <w:rPr>
                <w:rFonts w:asciiTheme="majorBidi" w:hAnsiTheme="majorBidi" w:cs="Angsana New (Headings CS)"/>
                <w:b/>
                <w:bCs/>
                <w:i/>
                <w:i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1890" w:type="dxa"/>
          </w:tcPr>
          <w:p w14:paraId="738DA290" w14:textId="77777777" w:rsidR="00171EAE" w:rsidRPr="00460798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BA250EC" w14:textId="77777777" w:rsidR="00171EAE" w:rsidRPr="001F7F9F" w:rsidRDefault="00171EAE" w:rsidP="007A7A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0722B6" w14:textId="77777777" w:rsidR="00171EAE" w:rsidRPr="001F7F9F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</w:tcPr>
          <w:p w14:paraId="55CB63B4" w14:textId="77777777" w:rsidR="00171EAE" w:rsidRPr="00C74564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6BCC415" w14:textId="77777777" w:rsidR="00171EAE" w:rsidRPr="001F7F9F" w:rsidRDefault="00171EAE" w:rsidP="007A7A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71EAE" w:rsidRPr="00744476" w14:paraId="532E299B" w14:textId="77777777" w:rsidTr="000873F4">
        <w:trPr>
          <w:tblHeader/>
        </w:trPr>
        <w:tc>
          <w:tcPr>
            <w:tcW w:w="5130" w:type="dxa"/>
          </w:tcPr>
          <w:p w14:paraId="27D3F92A" w14:textId="77777777" w:rsidR="00171EAE" w:rsidRPr="00744476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3"/>
          </w:tcPr>
          <w:p w14:paraId="0A0A9621" w14:textId="77777777" w:rsidR="00171EAE" w:rsidRPr="00744476" w:rsidRDefault="00171EAE" w:rsidP="007A7AC4">
            <w:pPr>
              <w:tabs>
                <w:tab w:val="left" w:pos="132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6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1EAE" w:rsidRPr="0033434F" w14:paraId="43C19C80" w14:textId="77777777" w:rsidTr="000873F4">
        <w:tc>
          <w:tcPr>
            <w:tcW w:w="5130" w:type="dxa"/>
          </w:tcPr>
          <w:p w14:paraId="2CFF134D" w14:textId="77777777" w:rsidR="00171EAE" w:rsidRPr="005A64AC" w:rsidRDefault="00171EAE" w:rsidP="007A7AC4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90" w:type="dxa"/>
          </w:tcPr>
          <w:p w14:paraId="50942B57" w14:textId="77777777" w:rsidR="00171EAE" w:rsidRPr="002B54B1" w:rsidRDefault="00171EAE" w:rsidP="007A7AC4">
            <w:pPr>
              <w:spacing w:line="240" w:lineRule="auto"/>
              <w:ind w:left="522" w:righ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F4F958D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</w:tcPr>
          <w:p w14:paraId="0B29201D" w14:textId="54BAEE72" w:rsidR="00171EAE" w:rsidRPr="002B54B1" w:rsidRDefault="00171EAE" w:rsidP="007A7AC4">
            <w:pPr>
              <w:spacing w:line="240" w:lineRule="auto"/>
              <w:ind w:left="7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71EAE" w:rsidRPr="005A0632" w14:paraId="50E121EE" w14:textId="77777777" w:rsidTr="00FA715B">
        <w:tc>
          <w:tcPr>
            <w:tcW w:w="5130" w:type="dxa"/>
          </w:tcPr>
          <w:p w14:paraId="759DBB87" w14:textId="5F197EA9" w:rsidR="00171EAE" w:rsidRPr="005A64AC" w:rsidRDefault="00171EAE" w:rsidP="007A7AC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สัญญาก่อสร้าง</w:t>
            </w:r>
            <w:r w:rsidR="00E750DC">
              <w:rPr>
                <w:rFonts w:ascii="Angsana New" w:hAnsi="Angsana New" w:hint="cs"/>
                <w:sz w:val="30"/>
                <w:szCs w:val="30"/>
                <w:cs/>
              </w:rPr>
              <w:t xml:space="preserve"> สัญญาซื้อ</w:t>
            </w:r>
            <w:r w:rsidR="001F0870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 xml:space="preserve"> เครื่องจักร</w:t>
            </w:r>
            <w:r w:rsidRPr="005A64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3F3032DD" w14:textId="6B08B98C" w:rsidR="00171EAE" w:rsidRPr="002B54B1" w:rsidRDefault="00AE3090" w:rsidP="007A7AC4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3,675,456</w:t>
            </w:r>
          </w:p>
        </w:tc>
        <w:tc>
          <w:tcPr>
            <w:tcW w:w="270" w:type="dxa"/>
          </w:tcPr>
          <w:p w14:paraId="371C15D6" w14:textId="3164DE0E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4B7E8C82" w14:textId="0D07FE58" w:rsidR="00171EAE" w:rsidRPr="002B54B1" w:rsidRDefault="00AE3090" w:rsidP="007A7AC4">
            <w:pPr>
              <w:tabs>
                <w:tab w:val="decimal" w:pos="950"/>
              </w:tabs>
              <w:spacing w:line="240" w:lineRule="auto"/>
              <w:ind w:left="79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3,634,052</w:t>
            </w:r>
          </w:p>
        </w:tc>
      </w:tr>
      <w:tr w:rsidR="00171EAE" w:rsidRPr="00AE0BB7" w14:paraId="27BC12B8" w14:textId="77777777" w:rsidTr="000873F4">
        <w:tc>
          <w:tcPr>
            <w:tcW w:w="5130" w:type="dxa"/>
          </w:tcPr>
          <w:p w14:paraId="67DF84F8" w14:textId="77777777" w:rsidR="00171EAE" w:rsidRPr="00AE0BB7" w:rsidRDefault="00171EAE" w:rsidP="007A7AC4">
            <w:pPr>
              <w:spacing w:line="240" w:lineRule="auto"/>
              <w:ind w:left="270" w:hanging="27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890" w:type="dxa"/>
          </w:tcPr>
          <w:p w14:paraId="04FD1250" w14:textId="77777777" w:rsidR="00171EAE" w:rsidRPr="002B54B1" w:rsidRDefault="00171EAE" w:rsidP="007A7AC4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7BB42FF8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890" w:type="dxa"/>
          </w:tcPr>
          <w:p w14:paraId="4AA1440A" w14:textId="77777777" w:rsidR="00171EAE" w:rsidRPr="002B54B1" w:rsidRDefault="00171EAE" w:rsidP="007A7AC4">
            <w:pPr>
              <w:spacing w:line="240" w:lineRule="auto"/>
              <w:ind w:left="79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171EAE" w:rsidRPr="0033434F" w14:paraId="5BD6DF3C" w14:textId="77777777" w:rsidTr="000873F4">
        <w:tc>
          <w:tcPr>
            <w:tcW w:w="5130" w:type="dxa"/>
          </w:tcPr>
          <w:p w14:paraId="7526E393" w14:textId="77777777" w:rsidR="00171EAE" w:rsidRPr="005A64AC" w:rsidRDefault="00171EAE" w:rsidP="007A7AC4">
            <w:pPr>
              <w:spacing w:line="240" w:lineRule="auto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890" w:type="dxa"/>
          </w:tcPr>
          <w:p w14:paraId="6FF56A39" w14:textId="097D3991" w:rsidR="00171EAE" w:rsidRPr="002B54B1" w:rsidRDefault="00171EAE" w:rsidP="007A7AC4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F8F53C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</w:tcPr>
          <w:p w14:paraId="4DE4C142" w14:textId="3BAC2FDB" w:rsidR="00171EAE" w:rsidRPr="002B54B1" w:rsidRDefault="00171EAE" w:rsidP="007A7AC4">
            <w:pPr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A7C0D" w:rsidRPr="00B00DEA" w14:paraId="26956FFA" w14:textId="77777777" w:rsidTr="000873F4">
        <w:tc>
          <w:tcPr>
            <w:tcW w:w="5130" w:type="dxa"/>
          </w:tcPr>
          <w:p w14:paraId="5D3EEDF7" w14:textId="77777777" w:rsidR="00DA7C0D" w:rsidRPr="00A91138" w:rsidRDefault="00DA7C0D" w:rsidP="00DA7C0D">
            <w:pPr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91138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890" w:type="dxa"/>
          </w:tcPr>
          <w:p w14:paraId="523C0F85" w14:textId="00366748" w:rsidR="00DA7C0D" w:rsidRPr="002B54B1" w:rsidRDefault="00AE3090" w:rsidP="00DA7C0D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70" w:type="dxa"/>
          </w:tcPr>
          <w:p w14:paraId="652C45A5" w14:textId="7EF8CABF" w:rsidR="00DA7C0D" w:rsidRPr="002B54B1" w:rsidRDefault="00DA7C0D" w:rsidP="00DA7C0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</w:tcPr>
          <w:p w14:paraId="6E78AD18" w14:textId="0EA91BBD" w:rsidR="00DA7C0D" w:rsidRPr="002B54B1" w:rsidRDefault="00AE3090" w:rsidP="00DA7C0D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DA7C0D" w:rsidRPr="0033434F" w14:paraId="5C05C84A" w14:textId="77777777" w:rsidTr="000873F4">
        <w:tc>
          <w:tcPr>
            <w:tcW w:w="5130" w:type="dxa"/>
          </w:tcPr>
          <w:p w14:paraId="4DF57FD8" w14:textId="77777777" w:rsidR="00DA7C0D" w:rsidRPr="005A64AC" w:rsidRDefault="00DA7C0D" w:rsidP="00DA7C0D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890" w:type="dxa"/>
          </w:tcPr>
          <w:p w14:paraId="5E3659E2" w14:textId="1B70B260" w:rsidR="00DA7C0D" w:rsidRPr="002B54B1" w:rsidRDefault="00AE3090" w:rsidP="00DA7C0D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505,791</w:t>
            </w:r>
          </w:p>
        </w:tc>
        <w:tc>
          <w:tcPr>
            <w:tcW w:w="270" w:type="dxa"/>
          </w:tcPr>
          <w:p w14:paraId="662319D4" w14:textId="77777777" w:rsidR="00DA7C0D" w:rsidRPr="002B54B1" w:rsidRDefault="00DA7C0D" w:rsidP="00DA7C0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</w:tcPr>
          <w:p w14:paraId="6BA2B4FA" w14:textId="54886B78" w:rsidR="00DA7C0D" w:rsidRPr="002B54B1" w:rsidRDefault="00AE3090" w:rsidP="00DA7C0D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505,791</w:t>
            </w:r>
          </w:p>
        </w:tc>
      </w:tr>
      <w:tr w:rsidR="00DA7C0D" w:rsidRPr="005A0632" w14:paraId="1277A252" w14:textId="77777777" w:rsidTr="000873F4">
        <w:trPr>
          <w:trHeight w:val="451"/>
        </w:trPr>
        <w:tc>
          <w:tcPr>
            <w:tcW w:w="5130" w:type="dxa"/>
            <w:vAlign w:val="bottom"/>
          </w:tcPr>
          <w:p w14:paraId="64E1A742" w14:textId="77777777" w:rsidR="00DA7C0D" w:rsidRPr="005A64AC" w:rsidRDefault="00DA7C0D" w:rsidP="00DA7C0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6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FDA69CA" w14:textId="03428AC1" w:rsidR="00DA7C0D" w:rsidRPr="002B54B1" w:rsidRDefault="00AE3090" w:rsidP="00DA7C0D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506,791</w:t>
            </w:r>
          </w:p>
        </w:tc>
        <w:tc>
          <w:tcPr>
            <w:tcW w:w="270" w:type="dxa"/>
          </w:tcPr>
          <w:p w14:paraId="391949EB" w14:textId="77777777" w:rsidR="00DA7C0D" w:rsidRPr="002B54B1" w:rsidRDefault="00DA7C0D" w:rsidP="00DA7C0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A35868E" w14:textId="6EDC0CE5" w:rsidR="00DA7C0D" w:rsidRPr="002B54B1" w:rsidRDefault="00AE3090" w:rsidP="00DA7C0D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506,791</w:t>
            </w:r>
          </w:p>
        </w:tc>
      </w:tr>
    </w:tbl>
    <w:p w14:paraId="5C95C978" w14:textId="77777777" w:rsidR="007C1E02" w:rsidRPr="006F041F" w:rsidRDefault="007C1E02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>
        <w:rPr>
          <w:i/>
          <w:iCs/>
          <w:cs/>
        </w:rPr>
        <w:br w:type="page"/>
      </w:r>
    </w:p>
    <w:p w14:paraId="190CEF11" w14:textId="46A5AAC9" w:rsidR="00485CD3" w:rsidRPr="00A518AA" w:rsidRDefault="00485CD3" w:rsidP="006C6607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26765D">
        <w:rPr>
          <w:i/>
          <w:iCs/>
          <w:cs/>
        </w:rPr>
        <w:lastRenderedPageBreak/>
        <w:t>สัญญาซื้อขายไฟฟ้า</w:t>
      </w:r>
    </w:p>
    <w:p w14:paraId="203C1FEB" w14:textId="77777777" w:rsidR="00485CD3" w:rsidRPr="00834296" w:rsidRDefault="00485CD3" w:rsidP="00485CD3">
      <w:pPr>
        <w:pStyle w:val="Bo-Blankline"/>
        <w:rPr>
          <w:sz w:val="30"/>
          <w:szCs w:val="30"/>
          <w:lang w:val="en-US"/>
        </w:rPr>
      </w:pPr>
    </w:p>
    <w:p w14:paraId="3DA12B73" w14:textId="3666F6D4" w:rsidR="00485CD3" w:rsidRPr="00A518AA" w:rsidRDefault="00485CD3" w:rsidP="004A7800">
      <w:pPr>
        <w:spacing w:line="240" w:lineRule="auto"/>
        <w:ind w:left="540" w:right="-39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A518AA">
        <w:rPr>
          <w:rFonts w:asciiTheme="majorBidi" w:hAnsiTheme="majorBidi" w:cstheme="majorBidi"/>
          <w:sz w:val="30"/>
          <w:szCs w:val="30"/>
          <w:cs/>
        </w:rPr>
        <w:t>บริษัทได้ทำสัญญาซื้อขายไฟฟ้า</w:t>
      </w:r>
      <w:r w:rsidRPr="00A518AA">
        <w:rPr>
          <w:rFonts w:asciiTheme="majorBidi" w:hAnsiTheme="majorBidi" w:cstheme="majorBidi"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sz w:val="30"/>
          <w:szCs w:val="30"/>
          <w:cs/>
        </w:rPr>
        <w:t xml:space="preserve">ประเภท </w:t>
      </w:r>
      <w:r w:rsidRPr="00A518AA">
        <w:rPr>
          <w:rFonts w:asciiTheme="majorBidi" w:hAnsiTheme="majorBidi" w:cstheme="majorBidi"/>
          <w:sz w:val="30"/>
          <w:szCs w:val="30"/>
        </w:rPr>
        <w:t xml:space="preserve">Non-Firm </w:t>
      </w:r>
      <w:r w:rsidRPr="00A518AA">
        <w:rPr>
          <w:rFonts w:asciiTheme="majorBidi" w:hAnsiTheme="majorBidi" w:cstheme="majorBidi"/>
          <w:sz w:val="30"/>
          <w:szCs w:val="30"/>
          <w:cs/>
        </w:rPr>
        <w:t>โดยใช้ขยะเป็นเชื้อเพลิงหลัก และความร้อนทิ้งจากกระบวนการผลิตปูนซีเมนต์เป็นเชื้อเพลิงเสริมกับการไฟฟ้าฝ่ายผลิตแห่งประเทศไทย</w:t>
      </w:r>
      <w:r w:rsidRPr="00A518AA">
        <w:rPr>
          <w:rFonts w:asciiTheme="majorBidi" w:hAnsiTheme="majorBidi" w:cstheme="majorBidi"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Pr="00A518AA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A518AA">
        <w:rPr>
          <w:rFonts w:asciiTheme="majorBidi" w:hAnsiTheme="majorBidi" w:cstheme="majorBidi"/>
          <w:spacing w:val="-4"/>
          <w:sz w:val="30"/>
          <w:szCs w:val="30"/>
          <w:cs/>
        </w:rPr>
        <w:t>กฟผ.</w:t>
      </w:r>
      <w:r w:rsidRPr="00A518AA">
        <w:rPr>
          <w:rFonts w:asciiTheme="majorBidi" w:hAnsiTheme="majorBidi" w:cstheme="majorBidi"/>
          <w:spacing w:val="-4"/>
          <w:sz w:val="30"/>
          <w:szCs w:val="30"/>
        </w:rPr>
        <w:t>”)</w:t>
      </w:r>
      <w:r w:rsidRPr="00A518AA">
        <w:rPr>
          <w:rFonts w:asciiTheme="majorBidi" w:hAnsiTheme="majorBidi" w:cstheme="majorBidi"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sz w:val="30"/>
          <w:szCs w:val="30"/>
          <w:cs/>
        </w:rPr>
        <w:t>อายุสัญญานับตั้งแต่เดือนที่บริษัท</w:t>
      </w:r>
      <w:r w:rsidRPr="00A518AA">
        <w:rPr>
          <w:rFonts w:asciiTheme="majorBidi" w:hAnsiTheme="majorBidi" w:cstheme="majorBidi"/>
          <w:spacing w:val="2"/>
          <w:sz w:val="30"/>
          <w:szCs w:val="30"/>
          <w:cs/>
        </w:rPr>
        <w:t xml:space="preserve">ขายไฟฟ้าเป็นระยะเวลา </w:t>
      </w:r>
      <w:r w:rsidR="003277A3">
        <w:rPr>
          <w:rFonts w:asciiTheme="majorBidi" w:hAnsiTheme="majorBidi" w:cs="Angsana New (Headings CS)"/>
          <w:spacing w:val="2"/>
          <w:sz w:val="30"/>
          <w:szCs w:val="30"/>
        </w:rPr>
        <w:t>5</w:t>
      </w:r>
      <w:r w:rsidRPr="00A518AA">
        <w:rPr>
          <w:rFonts w:asciiTheme="majorBidi" w:hAnsiTheme="majorBidi" w:cstheme="majorBidi"/>
          <w:spacing w:val="2"/>
          <w:sz w:val="30"/>
          <w:szCs w:val="30"/>
          <w:cs/>
        </w:rPr>
        <w:t xml:space="preserve"> ปี </w:t>
      </w:r>
      <w:r w:rsidRPr="00A518AA">
        <w:rPr>
          <w:rFonts w:asciiTheme="majorBidi" w:hAnsiTheme="majorBidi" w:cstheme="majorBidi"/>
          <w:b/>
          <w:spacing w:val="2"/>
          <w:sz w:val="30"/>
          <w:szCs w:val="30"/>
          <w:cs/>
        </w:rPr>
        <w:t>และเมื่อสิ้นสุดอายุสัญญาลง หากคู่สัญญาฝ่ายใดประสงค์จะต่ออายุสัญญาออกไปต้องแจ้งเป็นหนังสือล่วงหน้าไม่น้อยกว่า</w:t>
      </w:r>
      <w:r w:rsidRPr="00A518AA">
        <w:rPr>
          <w:rFonts w:asciiTheme="majorBidi" w:hAnsiTheme="majorBidi" w:cstheme="majorBidi"/>
          <w:bCs/>
          <w:spacing w:val="2"/>
          <w:sz w:val="30"/>
          <w:szCs w:val="30"/>
          <w:cs/>
        </w:rPr>
        <w:t xml:space="preserve"> </w:t>
      </w:r>
      <w:r w:rsidR="003277A3">
        <w:rPr>
          <w:rFonts w:asciiTheme="majorBidi" w:hAnsiTheme="majorBidi" w:cs="Angsana New (Headings CS)"/>
          <w:bCs/>
          <w:spacing w:val="2"/>
          <w:sz w:val="30"/>
          <w:szCs w:val="30"/>
        </w:rPr>
        <w:t>3</w:t>
      </w:r>
      <w:r w:rsidR="00E97392">
        <w:rPr>
          <w:rFonts w:asciiTheme="majorBidi" w:hAnsiTheme="majorBidi" w:cs="Angsana New (Headings CS)"/>
          <w:bCs/>
          <w:spacing w:val="2"/>
          <w:sz w:val="30"/>
          <w:szCs w:val="30"/>
        </w:rPr>
        <w:t>0</w:t>
      </w:r>
      <w:r w:rsidRPr="00A518AA">
        <w:rPr>
          <w:rFonts w:asciiTheme="majorBidi" w:hAnsiTheme="majorBidi" w:cstheme="majorBidi"/>
          <w:b/>
          <w:spacing w:val="2"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วันก่อนครบกำหนดอายุสัญญา และให้สัญญามีอายุต่อไปอีกคราวละ </w:t>
      </w:r>
      <w:r w:rsidR="003277A3">
        <w:rPr>
          <w:rFonts w:asciiTheme="majorBidi" w:hAnsiTheme="majorBidi" w:cs="Angsana New (Headings CS)"/>
          <w:bCs/>
          <w:spacing w:val="2"/>
          <w:sz w:val="30"/>
          <w:szCs w:val="30"/>
        </w:rPr>
        <w:t>5</w:t>
      </w:r>
      <w:r w:rsidRPr="00A518AA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 </w:t>
      </w:r>
      <w:r w:rsidRPr="00A518AA">
        <w:rPr>
          <w:rFonts w:asciiTheme="majorBidi" w:hAnsiTheme="majorBidi" w:cstheme="majorBidi"/>
          <w:b/>
          <w:sz w:val="30"/>
          <w:szCs w:val="30"/>
          <w:cs/>
        </w:rPr>
        <w:t>ปี ตามสัญญาดังกล่าว บริษัทได้รับค่าส่วนเพิ่มราคารับซื้อไฟฟ้า</w:t>
      </w:r>
      <w:r w:rsidRPr="00A518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Cs/>
          <w:sz w:val="30"/>
          <w:szCs w:val="30"/>
        </w:rPr>
        <w:t>(Adder)</w:t>
      </w:r>
      <w:r w:rsidRPr="00A518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/>
          <w:sz w:val="30"/>
          <w:szCs w:val="30"/>
          <w:cs/>
        </w:rPr>
        <w:t xml:space="preserve">เป็นระยะเวลา </w:t>
      </w:r>
      <w:r w:rsidR="003277A3">
        <w:rPr>
          <w:rFonts w:asciiTheme="majorBidi" w:hAnsiTheme="majorBidi" w:cs="Angsana New (Headings CS)"/>
          <w:bCs/>
          <w:sz w:val="30"/>
          <w:szCs w:val="30"/>
        </w:rPr>
        <w:t>7</w:t>
      </w:r>
      <w:r w:rsidRPr="00A518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/>
          <w:sz w:val="30"/>
          <w:szCs w:val="30"/>
          <w:cs/>
        </w:rPr>
        <w:t>ปีเพิ่มเติมจากอัตราค่าพลังงานไฟฟ้าพื้นฐานนับจากวันเริ่มต้นซื้อขายไฟฟ้า ทั้งนี้บริษัทต้องปฏิบัติตามเงื่อนไขที่ระบุได้ในสัญญาซื้อขายไฟฟ้า</w:t>
      </w:r>
      <w:r w:rsidRPr="00A518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/>
          <w:sz w:val="30"/>
          <w:szCs w:val="30"/>
          <w:cs/>
        </w:rPr>
        <w:t>ปัจจุบันบริษัทมีสัญญาซื้อขายไฟฟ้ากับการไฟฟ้าฝ่ายผลิตแห่งประเทศไทยดังนี้</w:t>
      </w:r>
    </w:p>
    <w:p w14:paraId="6B0CB3A4" w14:textId="2279AACE" w:rsidR="00485CD3" w:rsidRPr="00834296" w:rsidRDefault="00485CD3" w:rsidP="00485CD3">
      <w:pPr>
        <w:pStyle w:val="Bo-Blankline"/>
        <w:rPr>
          <w:sz w:val="30"/>
          <w:szCs w:val="30"/>
          <w:lang w:val="en-US"/>
        </w:rPr>
      </w:pPr>
    </w:p>
    <w:tbl>
      <w:tblPr>
        <w:tblStyle w:val="PlainTable4"/>
        <w:tblW w:w="909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580"/>
        <w:gridCol w:w="1800"/>
        <w:gridCol w:w="1710"/>
      </w:tblGrid>
      <w:tr w:rsidR="002B0B05" w:rsidRPr="00435338" w14:paraId="68E8CA17" w14:textId="77777777" w:rsidTr="00102B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8672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bookmarkStart w:id="3" w:name="_Hlk54966647"/>
            <w:r w:rsidRPr="00435338">
              <w:rPr>
                <w:rFonts w:asciiTheme="majorBidi" w:hAnsiTheme="majorBidi" w:cstheme="majorBidi"/>
                <w:b/>
                <w:bCs/>
                <w:cs/>
              </w:rPr>
              <w:t>สัญญาซื้อขายไฟฟ้า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922A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ปริมาณพลังไฟฟ้า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ที่รับซื้อตามสัญญา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222B6C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วัน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เริ่มต้น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ซื้อขายไฟฟ้า</w:t>
            </w:r>
          </w:p>
        </w:tc>
      </w:tr>
      <w:tr w:rsidR="0022740A" w:rsidRPr="00435338" w14:paraId="7A4F6CEF" w14:textId="77777777" w:rsidTr="002274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9DB7EF" w14:textId="635F5CCA" w:rsidR="0022740A" w:rsidRPr="00435338" w:rsidRDefault="0022740A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="003277A3">
              <w:rPr>
                <w:rFonts w:asciiTheme="majorBidi" w:hAnsiTheme="majorBidi" w:cs="Angsana New (Headings CS)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="003277A3">
              <w:rPr>
                <w:rFonts w:asciiTheme="majorBidi" w:hAnsiTheme="majorBidi" w:cs="Angsana New (Headings CS)"/>
              </w:rPr>
              <w:t>7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="003277A3">
              <w:rPr>
                <w:rFonts w:asciiTheme="majorBidi" w:hAnsiTheme="majorBidi" w:cs="Angsana New (Headings CS)"/>
              </w:rPr>
              <w:t>2557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="003277A3">
              <w:rPr>
                <w:rFonts w:asciiTheme="majorBidi" w:hAnsiTheme="majorBidi" w:cs="Angsana New (Headings CS)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3277A3">
              <w:rPr>
                <w:rFonts w:asciiTheme="majorBidi" w:hAnsiTheme="majorBidi" w:cs="Angsana New (Headings CS)"/>
              </w:rPr>
              <w:t>2562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63506" w14:textId="78C4B079" w:rsidR="0022740A" w:rsidRPr="004259F7" w:rsidRDefault="003277A3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="Angsana New (Headings CS)"/>
                <w:b w:val="0"/>
                <w:bCs w:val="0"/>
              </w:rPr>
              <w:t>18</w:t>
            </w:r>
            <w:r w:rsidR="0022740A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22740A"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94D01EB" w14:textId="6E1711D7" w:rsidR="0022740A" w:rsidRPr="00435338" w:rsidRDefault="003277A3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="Angsana New (Headings CS)"/>
                <w:b w:val="0"/>
                <w:bCs w:val="0"/>
              </w:rPr>
              <w:t>16</w:t>
            </w:r>
            <w:r w:rsidR="0022740A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22740A"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มกราคม </w:t>
            </w:r>
            <w:r>
              <w:rPr>
                <w:rFonts w:asciiTheme="majorBidi" w:hAnsiTheme="majorBidi" w:cs="Angsana New (Headings CS)"/>
                <w:b w:val="0"/>
                <w:bCs w:val="0"/>
              </w:rPr>
              <w:t>2558</w:t>
            </w:r>
          </w:p>
        </w:tc>
      </w:tr>
      <w:tr w:rsidR="0022740A" w:rsidRPr="00435338" w14:paraId="5FDD1F66" w14:textId="77777777" w:rsidTr="002274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13017D" w14:textId="747D74D6" w:rsidR="0022740A" w:rsidRPr="004259F7" w:rsidRDefault="0022740A" w:rsidP="00102B11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="003277A3">
              <w:rPr>
                <w:rFonts w:asciiTheme="majorBidi" w:hAnsiTheme="majorBidi" w:cs="Angsana New (Headings CS)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 w:hint="cs"/>
                <w:cs/>
              </w:rPr>
              <w:t>ต่อสัญญา)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="003277A3">
              <w:rPr>
                <w:rFonts w:asciiTheme="majorBidi" w:hAnsiTheme="majorBidi" w:cs="Angsana New (Headings CS)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="003277A3">
              <w:rPr>
                <w:rFonts w:asciiTheme="majorBidi" w:hAnsiTheme="majorBidi" w:cs="Angsana New (Headings CS)"/>
              </w:rPr>
              <w:t>2563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="003277A3">
              <w:rPr>
                <w:rFonts w:asciiTheme="majorBidi" w:hAnsiTheme="majorBidi" w:cs="Angsana New (Headings CS)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3277A3">
              <w:rPr>
                <w:rFonts w:asciiTheme="majorBidi" w:hAnsiTheme="majorBidi" w:cs="Angsana New (Headings CS)"/>
              </w:rPr>
              <w:t>2567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2CEB34" w14:textId="77777777" w:rsidR="0022740A" w:rsidRDefault="0022740A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</w:tcBorders>
          </w:tcPr>
          <w:p w14:paraId="6E481F13" w14:textId="77777777" w:rsidR="0022740A" w:rsidRPr="004259F7" w:rsidRDefault="0022740A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22740A" w:rsidRPr="00435338" w14:paraId="1F00BE76" w14:textId="77777777" w:rsidTr="002274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85060" w14:textId="577C79A6" w:rsidR="0022740A" w:rsidRPr="00435338" w:rsidRDefault="0022740A" w:rsidP="00102B11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  <w:cs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="003277A3">
              <w:rPr>
                <w:rFonts w:asciiTheme="majorBidi" w:hAnsiTheme="majorBidi" w:cs="Angsana New (Headings CS)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 w:hint="cs"/>
                <w:cs/>
              </w:rPr>
              <w:t>ต่อสัญญา)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="003277A3">
              <w:rPr>
                <w:rFonts w:asciiTheme="majorBidi" w:hAnsiTheme="majorBidi" w:cs="Angsana New (Headings CS)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="003277A3">
              <w:rPr>
                <w:rFonts w:asciiTheme="majorBidi" w:hAnsiTheme="majorBidi" w:cs="Angsana New (Headings CS)"/>
              </w:rPr>
              <w:t>2568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="003277A3">
              <w:rPr>
                <w:rFonts w:asciiTheme="majorBidi" w:hAnsiTheme="majorBidi" w:cs="Angsana New (Headings CS)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3277A3">
              <w:rPr>
                <w:rFonts w:asciiTheme="majorBidi" w:hAnsiTheme="majorBidi" w:cs="Angsana New (Headings CS)"/>
              </w:rPr>
              <w:t>2572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0504F" w14:textId="77777777" w:rsidR="0022740A" w:rsidRDefault="0022740A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E5D3F2" w14:textId="77777777" w:rsidR="0022740A" w:rsidRPr="004259F7" w:rsidRDefault="0022740A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683D93" w:rsidRPr="00435338" w14:paraId="19F8722F" w14:textId="77777777" w:rsidTr="00663F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10A83DE" w14:textId="5B6A0CCC" w:rsidR="00683D93" w:rsidRPr="00435338" w:rsidRDefault="00683D93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="003277A3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="003277A3">
              <w:rPr>
                <w:rFonts w:asciiTheme="majorBidi" w:hAnsiTheme="majorBidi" w:cstheme="majorBidi"/>
              </w:rPr>
              <w:t>13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="003277A3">
              <w:rPr>
                <w:rFonts w:asciiTheme="majorBidi" w:hAnsiTheme="majorBidi" w:cstheme="majorBidi"/>
              </w:rPr>
              <w:t>2556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3277A3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="003277A3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71A022" w14:textId="4495818B" w:rsidR="00683D93" w:rsidRPr="004259F7" w:rsidRDefault="003277A3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="Angsana New (Headings CS)"/>
                <w:b w:val="0"/>
                <w:bCs w:val="0"/>
              </w:rPr>
              <w:t>55</w:t>
            </w:r>
            <w:r w:rsidR="00683D93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683D93"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11912F0" w14:textId="711671B8" w:rsidR="00683D93" w:rsidRPr="00435338" w:rsidRDefault="003277A3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="Angsana New (Headings CS)"/>
                <w:b w:val="0"/>
                <w:bCs w:val="0"/>
              </w:rPr>
              <w:t>6</w:t>
            </w:r>
            <w:r w:rsidR="00683D93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683D93"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สิงหาคม </w:t>
            </w:r>
            <w:r>
              <w:rPr>
                <w:rFonts w:asciiTheme="majorBidi" w:hAnsiTheme="majorBidi" w:cs="Angsana New (Headings CS)"/>
                <w:b w:val="0"/>
                <w:bCs w:val="0"/>
              </w:rPr>
              <w:t>2558</w:t>
            </w:r>
          </w:p>
        </w:tc>
      </w:tr>
      <w:tr w:rsidR="00683D93" w:rsidRPr="00435338" w14:paraId="4D40252C" w14:textId="77777777" w:rsidTr="00EB33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14:paraId="6B412540" w14:textId="28312EFA" w:rsidR="00683D93" w:rsidRPr="004259F7" w:rsidRDefault="00683D93" w:rsidP="00683D93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="003277A3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 xml:space="preserve"> (ต่อสัญญา)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(</w:t>
            </w:r>
            <w:r w:rsidR="003277A3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="003277A3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3277A3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="003277A3">
              <w:rPr>
                <w:rFonts w:asciiTheme="majorBidi" w:hAnsiTheme="majorBidi" w:cstheme="majorBidi"/>
              </w:rPr>
              <w:t>2568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F0096" w14:textId="77777777" w:rsidR="00683D93" w:rsidRDefault="00683D93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</w:tcBorders>
          </w:tcPr>
          <w:p w14:paraId="3506498B" w14:textId="77777777" w:rsidR="00683D93" w:rsidRPr="004259F7" w:rsidRDefault="00683D93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683D93" w:rsidRPr="00435338" w14:paraId="04151EDE" w14:textId="77777777" w:rsidTr="00EB33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14:paraId="3CDDFF8B" w14:textId="1E79B146" w:rsidR="00683D93" w:rsidRPr="00435338" w:rsidRDefault="00683D93" w:rsidP="00683D93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  <w:cs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="003277A3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 xml:space="preserve"> (ต่อสัญญา)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(</w:t>
            </w:r>
            <w:r w:rsidR="003277A3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="003277A3">
              <w:rPr>
                <w:rFonts w:asciiTheme="majorBidi" w:hAnsiTheme="majorBidi" w:cstheme="majorBidi"/>
              </w:rPr>
              <w:t>2568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3277A3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="003277A3">
              <w:rPr>
                <w:rFonts w:asciiTheme="majorBidi" w:hAnsiTheme="majorBidi" w:cstheme="majorBidi"/>
              </w:rPr>
              <w:t>2573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4FC4" w14:textId="77777777" w:rsidR="00683D93" w:rsidRDefault="00683D93" w:rsidP="00683D93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67DD304" w14:textId="77777777" w:rsidR="00683D93" w:rsidRPr="004259F7" w:rsidRDefault="00683D93" w:rsidP="00683D93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683D93" w:rsidRPr="00435338" w14:paraId="4766D13E" w14:textId="77777777" w:rsidTr="00EB33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DEF45C" w14:textId="5B49D1E3" w:rsidR="00683D93" w:rsidRPr="00435338" w:rsidRDefault="00683D93" w:rsidP="00683D93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="003277A3">
              <w:rPr>
                <w:rFonts w:asciiTheme="majorBidi" w:hAnsiTheme="majorBidi" w:cs="Angsana New (Headings CS)"/>
              </w:rPr>
              <w:t>3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="003277A3">
              <w:rPr>
                <w:rFonts w:asciiTheme="majorBidi" w:hAnsiTheme="majorBidi" w:cs="Angsana New (Headings CS)"/>
              </w:rPr>
              <w:t>17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="003277A3">
              <w:rPr>
                <w:rFonts w:asciiTheme="majorBidi" w:hAnsiTheme="majorBidi" w:cs="Angsana New (Headings CS)"/>
              </w:rPr>
              <w:t>256</w:t>
            </w:r>
            <w:r w:rsidR="00E97392">
              <w:rPr>
                <w:rFonts w:asciiTheme="majorBidi" w:hAnsiTheme="majorBidi" w:cs="Angsana New (Headings CS)"/>
              </w:rPr>
              <w:t>0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="003277A3">
              <w:rPr>
                <w:rFonts w:asciiTheme="majorBidi" w:hAnsiTheme="majorBidi" w:cs="Angsana New (Headings CS)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3277A3">
              <w:rPr>
                <w:rFonts w:asciiTheme="majorBidi" w:hAnsiTheme="majorBidi" w:cs="Angsana New (Headings CS)"/>
              </w:rPr>
              <w:t>2566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12C0F" w14:textId="0FCD4D8A" w:rsidR="00683D93" w:rsidRPr="004259F7" w:rsidRDefault="003277A3" w:rsidP="00683D93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="Angsana New (Headings CS)"/>
                <w:b w:val="0"/>
                <w:bCs w:val="0"/>
              </w:rPr>
              <w:t>9</w:t>
            </w:r>
            <w:r w:rsidR="00E97392">
              <w:rPr>
                <w:rFonts w:asciiTheme="majorBidi" w:hAnsiTheme="majorBidi" w:cs="Angsana New (Headings CS)"/>
                <w:b w:val="0"/>
                <w:bCs w:val="0"/>
              </w:rPr>
              <w:t>0</w:t>
            </w:r>
            <w:r w:rsidR="00683D93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683D93"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91435F4" w14:textId="42DB26ED" w:rsidR="00683D93" w:rsidRPr="00435338" w:rsidRDefault="003277A3" w:rsidP="00683D93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="Angsana New (Headings CS)"/>
                <w:b w:val="0"/>
                <w:bCs w:val="0"/>
              </w:rPr>
              <w:t>5</w:t>
            </w:r>
            <w:r w:rsidR="00683D93"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683D93"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เมษายน </w:t>
            </w:r>
            <w:r>
              <w:rPr>
                <w:rFonts w:asciiTheme="majorBidi" w:hAnsiTheme="majorBidi" w:cs="Angsana New (Headings CS)"/>
                <w:b w:val="0"/>
                <w:bCs w:val="0"/>
              </w:rPr>
              <w:t>2561</w:t>
            </w:r>
          </w:p>
        </w:tc>
      </w:tr>
      <w:tr w:rsidR="00683D93" w:rsidRPr="00435338" w14:paraId="09A56933" w14:textId="77777777" w:rsidTr="00EB33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3FB3D00" w14:textId="1F4AED7D" w:rsidR="00683D93" w:rsidRPr="00435338" w:rsidRDefault="00683D93" w:rsidP="00683D93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สัญญาฉบับที่ </w:t>
            </w:r>
            <w:r w:rsidR="003277A3">
              <w:rPr>
                <w:rFonts w:asciiTheme="majorBidi" w:hAnsiTheme="majorBidi" w:cs="Angsana New (Headings CS)"/>
              </w:rPr>
              <w:t>3</w:t>
            </w:r>
            <w:r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 w:hint="cs"/>
                <w:cs/>
              </w:rPr>
              <w:t>ต่อสัญญา</w:t>
            </w:r>
            <w:r>
              <w:rPr>
                <w:rFonts w:asciiTheme="majorBidi" w:hAnsiTheme="majorBidi" w:cstheme="majorBidi"/>
              </w:rPr>
              <w:t>)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(</w:t>
            </w:r>
            <w:r w:rsidR="003277A3">
              <w:rPr>
                <w:rFonts w:asciiTheme="majorBidi" w:hAnsiTheme="majorBidi" w:cs="Angsana New (Headings CS)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="003277A3">
              <w:rPr>
                <w:rFonts w:asciiTheme="majorBidi" w:hAnsiTheme="majorBidi" w:cs="Angsana New (Headings CS)"/>
              </w:rPr>
              <w:t>2566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="003277A3">
              <w:rPr>
                <w:rFonts w:asciiTheme="majorBidi" w:hAnsiTheme="majorBidi" w:cs="Angsana New (Headings CS)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3277A3">
              <w:rPr>
                <w:rFonts w:asciiTheme="majorBidi" w:hAnsiTheme="majorBidi" w:cs="Angsana New (Headings CS)"/>
              </w:rPr>
              <w:t>2571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E038" w14:textId="77777777" w:rsidR="00683D93" w:rsidRPr="006145CD" w:rsidRDefault="00683D93" w:rsidP="00683D93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129BF87" w14:textId="77777777" w:rsidR="00683D93" w:rsidRPr="006145CD" w:rsidRDefault="00683D93" w:rsidP="00683D93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</w:tbl>
    <w:p w14:paraId="6FF9727C" w14:textId="30BD2637" w:rsidR="00171EAE" w:rsidRDefault="00171EAE" w:rsidP="00A518AA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18CE4F18" w14:textId="7282E1D1" w:rsidR="00455F72" w:rsidRDefault="00265C9A" w:rsidP="004D0803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r w:rsidRPr="00265C9A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265C9A">
        <w:rPr>
          <w:rFonts w:asciiTheme="majorBidi" w:hAnsiTheme="majorBidi" w:cstheme="majorBidi"/>
          <w:sz w:val="30"/>
          <w:szCs w:val="30"/>
        </w:rPr>
        <w:t xml:space="preserve">13 </w:t>
      </w:r>
      <w:r w:rsidRPr="00265C9A">
        <w:rPr>
          <w:rFonts w:asciiTheme="majorBidi" w:hAnsiTheme="majorBidi"/>
          <w:sz w:val="30"/>
          <w:szCs w:val="30"/>
          <w:cs/>
        </w:rPr>
        <w:t xml:space="preserve">มีนาคม </w:t>
      </w:r>
      <w:r w:rsidRPr="00265C9A">
        <w:rPr>
          <w:rFonts w:asciiTheme="majorBidi" w:hAnsiTheme="majorBidi" w:cstheme="majorBidi"/>
          <w:sz w:val="30"/>
          <w:szCs w:val="30"/>
        </w:rPr>
        <w:t xml:space="preserve">2566 </w:t>
      </w:r>
      <w:r w:rsidRPr="00265C9A">
        <w:rPr>
          <w:rFonts w:asciiTheme="majorBidi" w:hAnsiTheme="majorBidi"/>
          <w:sz w:val="30"/>
          <w:szCs w:val="30"/>
          <w:cs/>
        </w:rPr>
        <w:t xml:space="preserve">บริษัทได้ทำสัญญาซื้อขายไฟฟ้ากับการไฟฟ้าส่วนภูมิภาค สำหรับโครงการผลิตไฟฟ้าจากขยะชุมชนโดยใช้ขยะมูลฝอย กำลังการผลิตไฟฟ้าเสนอขายสูงสุด </w:t>
      </w:r>
      <w:r w:rsidRPr="00265C9A">
        <w:rPr>
          <w:rFonts w:asciiTheme="majorBidi" w:hAnsiTheme="majorBidi" w:cstheme="majorBidi"/>
          <w:sz w:val="30"/>
          <w:szCs w:val="30"/>
        </w:rPr>
        <w:t xml:space="preserve">7.92 </w:t>
      </w:r>
      <w:r w:rsidRPr="00265C9A">
        <w:rPr>
          <w:rFonts w:asciiTheme="majorBidi" w:hAnsiTheme="majorBidi"/>
          <w:sz w:val="30"/>
          <w:szCs w:val="30"/>
          <w:cs/>
        </w:rPr>
        <w:t xml:space="preserve">เมกะวัตต์ ซึ่งตั้งอยู่ที่ตำบลเกาะแต้ว อำเภอเมืองสงขลา จังหวัดสงขลา โดยสัญญามีกำหนดระยะเวลา </w:t>
      </w:r>
      <w:r w:rsidRPr="00265C9A">
        <w:rPr>
          <w:rFonts w:asciiTheme="majorBidi" w:hAnsiTheme="majorBidi" w:cstheme="majorBidi"/>
          <w:sz w:val="30"/>
          <w:szCs w:val="30"/>
        </w:rPr>
        <w:t xml:space="preserve">20 </w:t>
      </w:r>
      <w:r w:rsidRPr="00265C9A">
        <w:rPr>
          <w:rFonts w:asciiTheme="majorBidi" w:hAnsiTheme="majorBidi"/>
          <w:sz w:val="30"/>
          <w:szCs w:val="30"/>
          <w:cs/>
        </w:rPr>
        <w:t xml:space="preserve">ปี นับตั้งแต่วันที่เริ่มเดินเครื่องเชิงพาณิชย์ วันที่ </w:t>
      </w:r>
      <w:r w:rsidRPr="00265C9A">
        <w:rPr>
          <w:rFonts w:asciiTheme="majorBidi" w:hAnsiTheme="majorBidi" w:cstheme="majorBidi"/>
          <w:sz w:val="30"/>
          <w:szCs w:val="30"/>
        </w:rPr>
        <w:t xml:space="preserve">8 </w:t>
      </w:r>
      <w:r w:rsidRPr="00265C9A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265C9A">
        <w:rPr>
          <w:rFonts w:asciiTheme="majorBidi" w:hAnsiTheme="majorBidi" w:cstheme="majorBidi"/>
          <w:sz w:val="30"/>
          <w:szCs w:val="30"/>
        </w:rPr>
        <w:t>2568</w:t>
      </w:r>
    </w:p>
    <w:p w14:paraId="12A64150" w14:textId="77777777" w:rsidR="00265C9A" w:rsidRPr="00A518AA" w:rsidRDefault="00265C9A" w:rsidP="00A518AA">
      <w:pPr>
        <w:pStyle w:val="Bo-Blankline"/>
        <w:rPr>
          <w:rFonts w:asciiTheme="majorBidi" w:hAnsiTheme="majorBidi" w:cstheme="majorBidi"/>
          <w:sz w:val="30"/>
          <w:szCs w:val="30"/>
        </w:rPr>
      </w:pPr>
    </w:p>
    <w:bookmarkEnd w:id="3"/>
    <w:p w14:paraId="443BBCAD" w14:textId="1AE6CCEA" w:rsidR="00654AEC" w:rsidRPr="0026765D" w:rsidRDefault="00433C05" w:rsidP="00A518AA">
      <w:pPr>
        <w:pStyle w:val="Caption"/>
      </w:pPr>
      <w:r w:rsidRPr="0026765D">
        <w:rPr>
          <w:rFonts w:hint="cs"/>
          <w:cs/>
        </w:rPr>
        <w:t>คดีฟ้องร้อง</w:t>
      </w:r>
    </w:p>
    <w:p w14:paraId="4A6E3508" w14:textId="5CD31CA0" w:rsidR="00433C05" w:rsidRPr="00A518AA" w:rsidRDefault="00433C05" w:rsidP="00A518AA">
      <w:pPr>
        <w:pStyle w:val="Bo-Blankline"/>
        <w:rPr>
          <w:sz w:val="30"/>
          <w:szCs w:val="30"/>
          <w:lang w:val="en-US"/>
        </w:rPr>
      </w:pPr>
    </w:p>
    <w:p w14:paraId="2C6C7852" w14:textId="7FDE415B" w:rsidR="002B0B05" w:rsidRPr="00A518AA" w:rsidRDefault="002B0B05" w:rsidP="00A518AA">
      <w:pPr>
        <w:pStyle w:val="Ang15"/>
        <w:rPr>
          <w:rFonts w:asciiTheme="majorBidi" w:hAnsiTheme="majorBidi" w:cstheme="majorBidi"/>
        </w:rPr>
      </w:pPr>
      <w:r w:rsidRPr="00A518AA">
        <w:rPr>
          <w:rFonts w:asciiTheme="majorBidi" w:hAnsiTheme="majorBidi" w:cstheme="majorBidi"/>
          <w:cs/>
        </w:rPr>
        <w:t xml:space="preserve">เมื่อวันที่ </w:t>
      </w:r>
      <w:r w:rsidR="003277A3">
        <w:rPr>
          <w:rFonts w:asciiTheme="majorBidi" w:hAnsiTheme="majorBidi" w:cs="Angsana New (Headings CS)"/>
          <w:lang w:val="en-US"/>
        </w:rPr>
        <w:t>16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ธันวาคม </w:t>
      </w:r>
      <w:r w:rsidR="003277A3">
        <w:rPr>
          <w:rFonts w:asciiTheme="majorBidi" w:hAnsiTheme="majorBidi" w:cs="Angsana New (Headings CS)"/>
          <w:lang w:val="en-US"/>
        </w:rPr>
        <w:t>2562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เอกชนรวม </w:t>
      </w:r>
      <w:r w:rsidR="003277A3">
        <w:rPr>
          <w:rFonts w:asciiTheme="majorBidi" w:hAnsiTheme="majorBidi" w:cs="Angsana New (Headings CS)"/>
          <w:lang w:val="en-US"/>
        </w:rPr>
        <w:t>222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คน ฟ้องคณะกรรมการกำกับกิจการพลังงานกับพวกรวม </w:t>
      </w:r>
      <w:r w:rsidR="003277A3">
        <w:rPr>
          <w:rFonts w:asciiTheme="majorBidi" w:hAnsiTheme="majorBidi" w:cs="Angsana New (Headings CS)"/>
          <w:lang w:val="en-US"/>
        </w:rPr>
        <w:t>5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คน โดยบริษัทเป็นผู้ถูกฟ้องที่ </w:t>
      </w:r>
      <w:r w:rsidR="003277A3">
        <w:rPr>
          <w:rFonts w:asciiTheme="majorBidi" w:hAnsiTheme="majorBidi" w:cs="Angsana New (Headings CS)"/>
          <w:lang w:val="en-US"/>
        </w:rPr>
        <w:t>5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>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A518AA">
        <w:rPr>
          <w:rFonts w:asciiTheme="majorBidi" w:hAnsiTheme="majorBidi" w:cstheme="majorBidi"/>
        </w:rPr>
        <w:t xml:space="preserve">EHIA) </w:t>
      </w:r>
      <w:r w:rsidRPr="00A518AA">
        <w:rPr>
          <w:rFonts w:asciiTheme="majorBidi" w:hAnsiTheme="majorBidi" w:cstheme="majorBidi"/>
          <w:cs/>
        </w:rPr>
        <w:t xml:space="preserve">ของโครงการโรงไฟฟ้าพลังงานความร้อน ขนาด </w:t>
      </w:r>
      <w:r w:rsidR="003277A3">
        <w:rPr>
          <w:rFonts w:asciiTheme="majorBidi" w:hAnsiTheme="majorBidi" w:cs="Angsana New (Headings CS)"/>
          <w:lang w:val="en-US"/>
        </w:rPr>
        <w:t>15</w:t>
      </w:r>
      <w:r w:rsidR="00E97392">
        <w:rPr>
          <w:rFonts w:asciiTheme="majorBidi" w:hAnsiTheme="majorBidi" w:cs="Angsana New (Headings CS)"/>
          <w:lang w:val="en-US"/>
        </w:rPr>
        <w:t>0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เมกะวัตต์ เพิกถอนความเห็นชอบโครงการโรงไฟฟ้าพลังงานความร้อน ขนาด </w:t>
      </w:r>
      <w:r w:rsidR="003277A3">
        <w:rPr>
          <w:rFonts w:asciiTheme="majorBidi" w:hAnsiTheme="majorBidi" w:cs="Angsana New (Headings CS)"/>
          <w:lang w:val="en-US"/>
        </w:rPr>
        <w:t>15</w:t>
      </w:r>
      <w:r w:rsidR="00E97392">
        <w:rPr>
          <w:rFonts w:asciiTheme="majorBidi" w:hAnsiTheme="majorBidi" w:cs="Angsana New (Headings CS)"/>
          <w:lang w:val="en-US"/>
        </w:rPr>
        <w:t>0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>เมกะวัตต์ และเพิกถอนใบอนุญาตประกอบกิจการผลิต</w:t>
      </w:r>
      <w:r w:rsidRPr="00A518AA">
        <w:rPr>
          <w:rFonts w:asciiTheme="majorBidi" w:hAnsiTheme="majorBidi" w:cstheme="majorBidi"/>
          <w:cs/>
        </w:rPr>
        <w:lastRenderedPageBreak/>
        <w:t>ไฟฟ้า รวมทั้งใบอนุญาตประกอบกิจการโรงไฟฟ้า ใบอนุญาตก่อสร้างอาคาร ของบริษัท พร้อมกับยื่นคำร้องขอให้ศาลเดินเผชิญสืบเพื่อกำหนดมาตรการบรรเทาทุกข์ชั่วคราวก่อนพิพากษา 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5850A779" w14:textId="77777777" w:rsidR="002B0B05" w:rsidRPr="00A518AA" w:rsidRDefault="002B0B05" w:rsidP="00A518AA">
      <w:pPr>
        <w:pStyle w:val="Bo-Blankline"/>
        <w:rPr>
          <w:sz w:val="30"/>
          <w:szCs w:val="30"/>
        </w:rPr>
      </w:pPr>
    </w:p>
    <w:p w14:paraId="2935A3F3" w14:textId="2AB7EF83" w:rsidR="002B0B05" w:rsidRPr="00A518AA" w:rsidRDefault="002B0B05" w:rsidP="00A518AA">
      <w:pPr>
        <w:pStyle w:val="Ang15"/>
        <w:rPr>
          <w:rFonts w:asciiTheme="majorBidi" w:hAnsiTheme="majorBidi" w:cstheme="majorBidi"/>
        </w:rPr>
      </w:pPr>
      <w:r w:rsidRPr="00A518AA">
        <w:rPr>
          <w:rFonts w:asciiTheme="majorBidi" w:hAnsiTheme="majorBidi" w:cstheme="majorBidi"/>
          <w:cs/>
        </w:rPr>
        <w:t xml:space="preserve">เมื่อวันที่ </w:t>
      </w:r>
      <w:r w:rsidR="003277A3">
        <w:rPr>
          <w:rFonts w:asciiTheme="majorBidi" w:hAnsiTheme="majorBidi" w:cs="Angsana New (Headings CS)"/>
          <w:lang w:val="en-US"/>
        </w:rPr>
        <w:t>25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ธันวาคม </w:t>
      </w:r>
      <w:r w:rsidR="003277A3">
        <w:rPr>
          <w:rFonts w:asciiTheme="majorBidi" w:hAnsiTheme="majorBidi" w:cs="Angsana New (Headings CS)"/>
          <w:lang w:val="en-US"/>
        </w:rPr>
        <w:t>2562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="003277A3">
        <w:rPr>
          <w:rFonts w:asciiTheme="majorBidi" w:hAnsiTheme="majorBidi" w:cs="Angsana New (Headings CS)"/>
          <w:lang w:val="en-US"/>
        </w:rPr>
        <w:t>28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มกราคม </w:t>
      </w:r>
      <w:r w:rsidR="003277A3">
        <w:rPr>
          <w:rFonts w:asciiTheme="majorBidi" w:hAnsiTheme="majorBidi" w:cs="Angsana New (Headings CS)"/>
          <w:lang w:val="en-US"/>
        </w:rPr>
        <w:t>2563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>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 ไม่ชอบด้วยกฏหมายอย่างไร</w:t>
      </w:r>
    </w:p>
    <w:p w14:paraId="605EC401" w14:textId="77777777" w:rsidR="00CC0305" w:rsidRPr="00251EF8" w:rsidRDefault="00CC0305" w:rsidP="00251EF8">
      <w:pPr>
        <w:pStyle w:val="Bo-Blankline"/>
        <w:rPr>
          <w:sz w:val="30"/>
          <w:szCs w:val="30"/>
        </w:rPr>
      </w:pPr>
    </w:p>
    <w:p w14:paraId="5CD96733" w14:textId="7F91B56C" w:rsidR="002B0B05" w:rsidRPr="00100B0C" w:rsidRDefault="002B0B05" w:rsidP="00A518AA">
      <w:pPr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  <w:lang w:val="en-US"/>
        </w:rPr>
      </w:pPr>
      <w:r w:rsidRPr="00100B0C">
        <w:rPr>
          <w:rFonts w:asciiTheme="majorBidi" w:hAnsiTheme="majorBidi"/>
          <w:spacing w:val="2"/>
          <w:sz w:val="30"/>
          <w:szCs w:val="30"/>
          <w:cs/>
        </w:rPr>
        <w:t xml:space="preserve">ต่อมาเมื่อวันที่ </w:t>
      </w:r>
      <w:r w:rsidR="003277A3">
        <w:rPr>
          <w:rFonts w:asciiTheme="majorBidi" w:hAnsiTheme="majorBidi" w:cs="Angsana New (Headings CS)"/>
          <w:spacing w:val="2"/>
          <w:sz w:val="30"/>
          <w:szCs w:val="30"/>
          <w:lang w:val="en-US"/>
        </w:rPr>
        <w:t>31</w:t>
      </w:r>
      <w:r w:rsidRPr="00100B0C">
        <w:rPr>
          <w:rFonts w:asciiTheme="majorBidi" w:hAnsiTheme="majorBidi"/>
          <w:spacing w:val="2"/>
          <w:sz w:val="30"/>
          <w:szCs w:val="30"/>
          <w:cs/>
        </w:rPr>
        <w:t xml:space="preserve"> มกราคม </w:t>
      </w:r>
      <w:r w:rsidR="003277A3">
        <w:rPr>
          <w:rFonts w:asciiTheme="majorBidi" w:hAnsiTheme="majorBidi" w:cs="Angsana New (Headings CS)"/>
          <w:spacing w:val="2"/>
          <w:sz w:val="30"/>
          <w:szCs w:val="30"/>
          <w:lang w:val="en-US"/>
        </w:rPr>
        <w:t>2563</w:t>
      </w:r>
      <w:r w:rsidRPr="00100B0C">
        <w:rPr>
          <w:rFonts w:asciiTheme="majorBidi" w:hAnsiTheme="majorBidi"/>
          <w:spacing w:val="2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="003277A3">
        <w:rPr>
          <w:rFonts w:asciiTheme="majorBidi" w:hAnsiTheme="majorBidi" w:cs="Angsana New (Headings CS)"/>
          <w:spacing w:val="2"/>
          <w:sz w:val="30"/>
          <w:szCs w:val="30"/>
          <w:lang w:val="en-US"/>
        </w:rPr>
        <w:t>1</w:t>
      </w:r>
      <w:r w:rsidRPr="00100B0C">
        <w:rPr>
          <w:rFonts w:asciiTheme="majorBidi" w:hAnsiTheme="majorBidi"/>
          <w:spacing w:val="2"/>
          <w:sz w:val="30"/>
          <w:szCs w:val="30"/>
          <w:cs/>
        </w:rPr>
        <w:t xml:space="preserve"> กรกฎาคม </w:t>
      </w:r>
      <w:r w:rsidR="003277A3">
        <w:rPr>
          <w:rFonts w:asciiTheme="majorBidi" w:hAnsiTheme="majorBidi" w:cs="Angsana New (Headings CS)"/>
          <w:spacing w:val="2"/>
          <w:sz w:val="30"/>
          <w:szCs w:val="30"/>
          <w:lang w:val="en-US"/>
        </w:rPr>
        <w:t>2563</w:t>
      </w:r>
      <w:r w:rsidRPr="00100B0C">
        <w:rPr>
          <w:rFonts w:asciiTheme="majorBidi" w:hAnsiTheme="majorBidi"/>
          <w:spacing w:val="2"/>
          <w:sz w:val="30"/>
          <w:szCs w:val="30"/>
          <w:cs/>
        </w:rPr>
        <w:t xml:space="preserve"> </w:t>
      </w:r>
    </w:p>
    <w:p w14:paraId="1B58F5E2" w14:textId="77777777" w:rsidR="002B0B05" w:rsidRPr="00251EF8" w:rsidRDefault="002B0B05" w:rsidP="00251EF8">
      <w:pPr>
        <w:pStyle w:val="Bo-Blankline"/>
        <w:rPr>
          <w:sz w:val="30"/>
          <w:szCs w:val="30"/>
        </w:rPr>
      </w:pPr>
    </w:p>
    <w:p w14:paraId="3EDD9739" w14:textId="54A91DE3" w:rsidR="002B0B05" w:rsidRPr="00A518AA" w:rsidRDefault="002B0B05" w:rsidP="00B34EAE">
      <w:pPr>
        <w:pStyle w:val="Bo-Blankline"/>
        <w:tabs>
          <w:tab w:val="left" w:pos="540"/>
        </w:tabs>
        <w:rPr>
          <w:sz w:val="30"/>
          <w:szCs w:val="30"/>
          <w:cs/>
          <w:lang w:val="en-US"/>
        </w:rPr>
      </w:pPr>
      <w:r w:rsidRPr="00A518AA">
        <w:rPr>
          <w:rFonts w:hint="cs"/>
          <w:sz w:val="30"/>
          <w:szCs w:val="30"/>
          <w:cs/>
        </w:rPr>
        <w:t xml:space="preserve">เมื่อวันที่ </w:t>
      </w:r>
      <w:r w:rsidR="003277A3">
        <w:rPr>
          <w:rFonts w:cs="Angsana New (Headings CS)"/>
          <w:sz w:val="30"/>
          <w:szCs w:val="30"/>
          <w:lang w:val="en-US"/>
        </w:rPr>
        <w:t>7</w:t>
      </w:r>
      <w:r w:rsidRPr="00A518AA">
        <w:rPr>
          <w:sz w:val="30"/>
          <w:szCs w:val="30"/>
          <w:lang w:val="en-US"/>
        </w:rPr>
        <w:t xml:space="preserve"> </w:t>
      </w:r>
      <w:r w:rsidRPr="00A518AA">
        <w:rPr>
          <w:rFonts w:hint="cs"/>
          <w:sz w:val="30"/>
          <w:szCs w:val="30"/>
          <w:cs/>
          <w:lang w:val="en-US"/>
        </w:rPr>
        <w:t xml:space="preserve">ธันวาคม </w:t>
      </w:r>
      <w:r w:rsidR="003277A3">
        <w:rPr>
          <w:rFonts w:cs="Angsana New (Headings CS)"/>
          <w:sz w:val="30"/>
          <w:szCs w:val="30"/>
          <w:lang w:val="en-US"/>
        </w:rPr>
        <w:t>2563</w:t>
      </w:r>
      <w:r w:rsidRPr="00A518AA">
        <w:rPr>
          <w:sz w:val="30"/>
          <w:szCs w:val="30"/>
          <w:lang w:val="en-US"/>
        </w:rPr>
        <w:t xml:space="preserve"> </w:t>
      </w:r>
      <w:r w:rsidRPr="00A518AA">
        <w:rPr>
          <w:rFonts w:hint="cs"/>
          <w:sz w:val="30"/>
          <w:szCs w:val="30"/>
          <w:cs/>
          <w:lang w:val="en-US"/>
        </w:rPr>
        <w:t xml:space="preserve">ศาลปกครองกลางส่งคำคัดค้านคำให้การผู้ถูกฟ้องคดีที่ </w:t>
      </w:r>
      <w:r w:rsidR="003277A3">
        <w:rPr>
          <w:rFonts w:cs="Angsana New (Headings CS)"/>
          <w:sz w:val="30"/>
          <w:szCs w:val="30"/>
          <w:lang w:val="en-US"/>
        </w:rPr>
        <w:t>5</w:t>
      </w:r>
      <w:r w:rsidRPr="00A518AA">
        <w:rPr>
          <w:sz w:val="30"/>
          <w:szCs w:val="30"/>
          <w:lang w:val="en-US"/>
        </w:rPr>
        <w:t xml:space="preserve"> </w:t>
      </w:r>
      <w:r w:rsidRPr="00A518AA">
        <w:rPr>
          <w:rFonts w:hint="cs"/>
          <w:sz w:val="30"/>
          <w:szCs w:val="30"/>
          <w:cs/>
          <w:lang w:val="en-US"/>
        </w:rPr>
        <w:t>ให้บริษัทเพื่อทำคำให้การเพิ่มเติมยื่นศาลภายในระยะเวลาที่กำหนด ซึ่ง</w:t>
      </w:r>
      <w:r w:rsidR="00E92F93" w:rsidRPr="00A518AA">
        <w:rPr>
          <w:rFonts w:hint="cs"/>
          <w:sz w:val="30"/>
          <w:szCs w:val="30"/>
          <w:cs/>
          <w:lang w:val="en-US"/>
        </w:rPr>
        <w:t xml:space="preserve">บริษัทได้ยื่นคำให้การเพิ่มเติมต่อศาลเมื่อวันที่ </w:t>
      </w:r>
      <w:r w:rsidR="003277A3">
        <w:rPr>
          <w:rFonts w:cs="Angsana New (Headings CS)"/>
          <w:sz w:val="30"/>
          <w:szCs w:val="30"/>
          <w:lang w:val="en-US"/>
        </w:rPr>
        <w:t>12</w:t>
      </w:r>
      <w:r w:rsidR="00E92F93" w:rsidRPr="00A518AA">
        <w:rPr>
          <w:sz w:val="30"/>
          <w:szCs w:val="30"/>
          <w:lang w:val="en-US"/>
        </w:rPr>
        <w:t xml:space="preserve"> </w:t>
      </w:r>
      <w:r w:rsidR="00B857FF">
        <w:rPr>
          <w:rFonts w:hint="cs"/>
          <w:sz w:val="30"/>
          <w:szCs w:val="30"/>
          <w:cs/>
          <w:lang w:val="en-US"/>
        </w:rPr>
        <w:t>มีนาคม</w:t>
      </w:r>
      <w:r w:rsidR="00E92F93" w:rsidRPr="00A518AA">
        <w:rPr>
          <w:rFonts w:hint="cs"/>
          <w:sz w:val="30"/>
          <w:szCs w:val="30"/>
          <w:cs/>
          <w:lang w:val="en-US"/>
        </w:rPr>
        <w:t xml:space="preserve"> </w:t>
      </w:r>
      <w:r w:rsidR="003277A3">
        <w:rPr>
          <w:rFonts w:cs="Angsana New (Headings CS)"/>
          <w:sz w:val="30"/>
          <w:szCs w:val="30"/>
          <w:lang w:val="en-US"/>
        </w:rPr>
        <w:t>2564</w:t>
      </w:r>
    </w:p>
    <w:p w14:paraId="55FF416B" w14:textId="77777777" w:rsidR="002B0B05" w:rsidRPr="00251EF8" w:rsidRDefault="002B0B05" w:rsidP="00251EF8">
      <w:pPr>
        <w:pStyle w:val="Bo-Blankline"/>
        <w:rPr>
          <w:sz w:val="30"/>
          <w:szCs w:val="30"/>
        </w:rPr>
      </w:pPr>
    </w:p>
    <w:p w14:paraId="7061E877" w14:textId="2DFA0610" w:rsidR="001F22C6" w:rsidRPr="00885B68" w:rsidRDefault="00220DBF" w:rsidP="002C2551">
      <w:pPr>
        <w:pStyle w:val="Bo-Blankline"/>
        <w:tabs>
          <w:tab w:val="left" w:pos="540"/>
        </w:tabs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เมื่อวันที่ </w:t>
      </w:r>
      <w:r w:rsidR="003277A3">
        <w:rPr>
          <w:rFonts w:cs="Angsana New (Headings CS)"/>
          <w:sz w:val="30"/>
          <w:szCs w:val="30"/>
          <w:lang w:val="en-US"/>
        </w:rPr>
        <w:t>29</w:t>
      </w:r>
      <w:r>
        <w:rPr>
          <w:sz w:val="30"/>
          <w:szCs w:val="30"/>
          <w:lang w:val="en-US"/>
        </w:rPr>
        <w:t xml:space="preserve"> </w:t>
      </w:r>
      <w:r>
        <w:rPr>
          <w:rFonts w:hint="cs"/>
          <w:sz w:val="30"/>
          <w:szCs w:val="30"/>
          <w:cs/>
          <w:lang w:val="en-US"/>
        </w:rPr>
        <w:t xml:space="preserve">สิงหาคม </w:t>
      </w:r>
      <w:r w:rsidR="003277A3">
        <w:rPr>
          <w:rFonts w:cs="Angsana New (Headings CS)"/>
          <w:sz w:val="30"/>
          <w:szCs w:val="30"/>
          <w:lang w:val="en-US"/>
        </w:rPr>
        <w:t>2567</w:t>
      </w:r>
      <w:r>
        <w:rPr>
          <w:sz w:val="30"/>
          <w:szCs w:val="30"/>
          <w:lang w:val="en-US"/>
        </w:rPr>
        <w:t xml:space="preserve"> </w:t>
      </w:r>
      <w:r w:rsidR="001F22C6" w:rsidRPr="00885B68">
        <w:rPr>
          <w:sz w:val="30"/>
          <w:szCs w:val="30"/>
          <w:cs/>
        </w:rPr>
        <w:t xml:space="preserve">ตุลาการผู้แถลงคดีแถลงว่า มติของผู้ถูกฟ้องคดีที่ </w:t>
      </w:r>
      <w:r w:rsidR="003277A3">
        <w:rPr>
          <w:rFonts w:cs="Angsana New (Headings CS)"/>
          <w:sz w:val="30"/>
          <w:szCs w:val="30"/>
          <w:lang w:val="en-US"/>
        </w:rPr>
        <w:t>2</w:t>
      </w:r>
      <w:r w:rsidR="001F22C6" w:rsidRPr="00885B68">
        <w:rPr>
          <w:sz w:val="30"/>
          <w:szCs w:val="30"/>
          <w:cs/>
        </w:rPr>
        <w:t xml:space="preserve"> ในการประชุมครั้งที่ </w:t>
      </w:r>
      <w:r w:rsidR="003277A3">
        <w:rPr>
          <w:rFonts w:cs="Angsana New (Headings CS)"/>
          <w:sz w:val="30"/>
          <w:szCs w:val="30"/>
        </w:rPr>
        <w:t>43</w:t>
      </w:r>
      <w:r>
        <w:rPr>
          <w:sz w:val="30"/>
          <w:szCs w:val="30"/>
        </w:rPr>
        <w:t>/</w:t>
      </w:r>
      <w:r w:rsidR="003277A3">
        <w:rPr>
          <w:rFonts w:cs="Angsana New (Headings CS)"/>
          <w:sz w:val="30"/>
          <w:szCs w:val="30"/>
        </w:rPr>
        <w:t>256</w:t>
      </w:r>
      <w:r w:rsidR="00E97392">
        <w:rPr>
          <w:rFonts w:cs="Angsana New (Headings CS)"/>
          <w:sz w:val="30"/>
          <w:szCs w:val="30"/>
        </w:rPr>
        <w:t>0</w:t>
      </w:r>
      <w:r w:rsidR="001F22C6" w:rsidRPr="00885B68">
        <w:rPr>
          <w:sz w:val="30"/>
          <w:szCs w:val="30"/>
          <w:cs/>
        </w:rPr>
        <w:t xml:space="preserve"> เมื่อวันที่ </w:t>
      </w:r>
      <w:r w:rsidR="003277A3">
        <w:rPr>
          <w:rFonts w:cs="Angsana New (Headings CS)"/>
          <w:sz w:val="30"/>
          <w:szCs w:val="30"/>
          <w:lang w:val="en-US"/>
        </w:rPr>
        <w:t>28</w:t>
      </w:r>
      <w:r w:rsidR="001F22C6" w:rsidRPr="00885B68">
        <w:rPr>
          <w:sz w:val="30"/>
          <w:szCs w:val="30"/>
          <w:cs/>
        </w:rPr>
        <w:t xml:space="preserve"> </w:t>
      </w:r>
      <w:r w:rsidR="00073568">
        <w:rPr>
          <w:rFonts w:hint="cs"/>
          <w:sz w:val="30"/>
          <w:szCs w:val="30"/>
          <w:cs/>
        </w:rPr>
        <w:t>กันยายน</w:t>
      </w:r>
      <w:r w:rsidR="001F22C6" w:rsidRPr="00885B68">
        <w:rPr>
          <w:sz w:val="30"/>
          <w:szCs w:val="30"/>
          <w:cs/>
        </w:rPr>
        <w:t xml:space="preserve"> </w:t>
      </w:r>
      <w:r w:rsidR="003277A3">
        <w:rPr>
          <w:rFonts w:cs="Angsana New (Headings CS)"/>
          <w:sz w:val="30"/>
          <w:szCs w:val="30"/>
        </w:rPr>
        <w:t>256</w:t>
      </w:r>
      <w:r w:rsidR="00E97392">
        <w:rPr>
          <w:rFonts w:cs="Angsana New (Headings CS)"/>
          <w:sz w:val="30"/>
          <w:szCs w:val="30"/>
        </w:rPr>
        <w:t>0</w:t>
      </w:r>
      <w:r w:rsidR="001F22C6" w:rsidRPr="00885B68">
        <w:rPr>
          <w:sz w:val="30"/>
          <w:szCs w:val="30"/>
          <w:cs/>
        </w:rPr>
        <w:t xml:space="preserve"> ที่ให้ความเห็นชอบรายงานการวิเคราะห์ผลกระทบสิ่งแวดล้อมสำหรับโครงการพิพาทของผู้ถูกฟ้องคดีที่ </w:t>
      </w:r>
      <w:r w:rsidR="003277A3">
        <w:rPr>
          <w:rFonts w:cs="Angsana New (Headings CS)"/>
          <w:sz w:val="30"/>
          <w:szCs w:val="30"/>
        </w:rPr>
        <w:t>5</w:t>
      </w:r>
      <w:r w:rsidR="001F22C6" w:rsidRPr="00885B68">
        <w:rPr>
          <w:sz w:val="30"/>
          <w:szCs w:val="30"/>
          <w:cs/>
        </w:rPr>
        <w:t xml:space="preserve"> เป็นมติที่ชอบด้วยกฎหมายที่เกี่ยวข้อง และมติของผู้ถูกฟ้องคดีที่ </w:t>
      </w:r>
      <w:r w:rsidR="003277A3">
        <w:rPr>
          <w:rFonts w:cs="Angsana New (Headings CS)"/>
          <w:sz w:val="30"/>
          <w:szCs w:val="30"/>
          <w:lang w:val="en-US"/>
        </w:rPr>
        <w:t>1</w:t>
      </w:r>
      <w:r w:rsidR="001F22C6" w:rsidRPr="00885B68">
        <w:rPr>
          <w:sz w:val="30"/>
          <w:szCs w:val="30"/>
          <w:cs/>
        </w:rPr>
        <w:t xml:space="preserve"> ในการประชุมครั้งที่ </w:t>
      </w:r>
      <w:r w:rsidR="003277A3">
        <w:rPr>
          <w:rFonts w:cs="Angsana New (Headings CS)"/>
          <w:sz w:val="30"/>
          <w:szCs w:val="30"/>
        </w:rPr>
        <w:t>54</w:t>
      </w:r>
      <w:r w:rsidR="00073568">
        <w:rPr>
          <w:sz w:val="30"/>
          <w:szCs w:val="30"/>
        </w:rPr>
        <w:t>/</w:t>
      </w:r>
      <w:r w:rsidR="003277A3">
        <w:rPr>
          <w:rFonts w:cs="Angsana New (Headings CS)"/>
          <w:sz w:val="30"/>
          <w:szCs w:val="30"/>
        </w:rPr>
        <w:t>2561</w:t>
      </w:r>
      <w:r w:rsidR="001F22C6" w:rsidRPr="00885B68">
        <w:rPr>
          <w:sz w:val="30"/>
          <w:szCs w:val="30"/>
          <w:cs/>
        </w:rPr>
        <w:t xml:space="preserve"> เมื่อวันที่ </w:t>
      </w:r>
      <w:r w:rsidR="003277A3">
        <w:rPr>
          <w:rFonts w:cs="Angsana New (Headings CS)"/>
          <w:sz w:val="30"/>
          <w:szCs w:val="30"/>
        </w:rPr>
        <w:t>7</w:t>
      </w:r>
      <w:r w:rsidR="001F22C6" w:rsidRPr="00885B68">
        <w:rPr>
          <w:sz w:val="30"/>
          <w:szCs w:val="30"/>
          <w:cs/>
        </w:rPr>
        <w:t xml:space="preserve"> ธันวาคม </w:t>
      </w:r>
      <w:r w:rsidR="003277A3">
        <w:rPr>
          <w:rFonts w:cs="Angsana New (Headings CS)"/>
          <w:sz w:val="30"/>
          <w:szCs w:val="30"/>
        </w:rPr>
        <w:t>2561</w:t>
      </w:r>
      <w:r w:rsidR="001F22C6" w:rsidRPr="00885B68">
        <w:rPr>
          <w:sz w:val="30"/>
          <w:szCs w:val="30"/>
          <w:cs/>
        </w:rPr>
        <w:t xml:space="preserve"> ที่ให้ความเห็นชอบออกใบอนุญาตผลิตไฟฟ้า ใบอนุญาตระบบจำหน่ายไฟฟ้า</w:t>
      </w:r>
      <w:r w:rsidR="002C2551">
        <w:rPr>
          <w:rFonts w:hint="cs"/>
          <w:sz w:val="30"/>
          <w:szCs w:val="30"/>
          <w:cs/>
        </w:rPr>
        <w:t xml:space="preserve"> </w:t>
      </w:r>
      <w:r w:rsidR="001F22C6" w:rsidRPr="00885B68">
        <w:rPr>
          <w:sz w:val="30"/>
          <w:szCs w:val="30"/>
          <w:cs/>
        </w:rPr>
        <w:t>ใบอนุญาตจำหน่ายไฟฟ้า</w:t>
      </w:r>
      <w:r w:rsidR="002C2551">
        <w:rPr>
          <w:rFonts w:hint="cs"/>
          <w:sz w:val="30"/>
          <w:szCs w:val="30"/>
          <w:cs/>
        </w:rPr>
        <w:t xml:space="preserve"> </w:t>
      </w:r>
      <w:r w:rsidR="001F22C6" w:rsidRPr="00885B68">
        <w:rPr>
          <w:sz w:val="30"/>
          <w:szCs w:val="30"/>
          <w:cs/>
        </w:rPr>
        <w:t xml:space="preserve">ใบอนุญาตประกอบกิจการโรงงาน และใบอนุญาตผลิตพลังงานควบคุมให้แก่ผู้ถูกฟ้องคดีที่ </w:t>
      </w:r>
      <w:r w:rsidR="003277A3">
        <w:rPr>
          <w:rFonts w:cs="Angsana New (Headings CS)"/>
          <w:sz w:val="30"/>
          <w:szCs w:val="30"/>
        </w:rPr>
        <w:t>5</w:t>
      </w:r>
      <w:r w:rsidR="001F22C6" w:rsidRPr="00885B68">
        <w:rPr>
          <w:sz w:val="30"/>
          <w:szCs w:val="30"/>
          <w:cs/>
        </w:rPr>
        <w:t xml:space="preserve"> ชอบด้วยกฎหมาย และผู้ถูกฟ้องคดีที่ </w:t>
      </w:r>
      <w:r w:rsidR="003277A3">
        <w:rPr>
          <w:rFonts w:cs="Angsana New (Headings CS)"/>
          <w:sz w:val="30"/>
          <w:szCs w:val="30"/>
        </w:rPr>
        <w:t>1</w:t>
      </w:r>
      <w:r w:rsidR="001F22C6" w:rsidRPr="00885B68">
        <w:rPr>
          <w:sz w:val="30"/>
          <w:szCs w:val="30"/>
          <w:cs/>
        </w:rPr>
        <w:t xml:space="preserve"> ผู้ถูกฟ้องคดีที่ </w:t>
      </w:r>
      <w:r w:rsidR="003277A3">
        <w:rPr>
          <w:rFonts w:cs="Angsana New (Headings CS)"/>
          <w:sz w:val="30"/>
          <w:szCs w:val="30"/>
        </w:rPr>
        <w:t>3</w:t>
      </w:r>
      <w:r w:rsidR="001F22C6" w:rsidRPr="00885B68">
        <w:rPr>
          <w:sz w:val="30"/>
          <w:szCs w:val="30"/>
          <w:cs/>
        </w:rPr>
        <w:t xml:space="preserve"> ผู้ถูกฟ้องคดีที่ </w:t>
      </w:r>
      <w:r w:rsidR="003277A3">
        <w:rPr>
          <w:rFonts w:cs="Angsana New (Headings CS)"/>
          <w:sz w:val="30"/>
          <w:szCs w:val="30"/>
        </w:rPr>
        <w:t>4</w:t>
      </w:r>
      <w:r w:rsidR="001F22C6" w:rsidRPr="00885B68">
        <w:rPr>
          <w:sz w:val="30"/>
          <w:szCs w:val="30"/>
          <w:cs/>
        </w:rPr>
        <w:t xml:space="preserve"> มิได้ละเลยหน้าที่ตามที่กฎหมายกำหนดให้ต้องปฏิบัติในการกำกับดูแลกิจการประกอบกิจการโรงไฟฟ้าของผู้ถูกฟ้องคดีที่ </w:t>
      </w:r>
      <w:r w:rsidR="003277A3">
        <w:rPr>
          <w:rFonts w:cs="Angsana New (Headings CS)"/>
          <w:sz w:val="30"/>
          <w:szCs w:val="30"/>
        </w:rPr>
        <w:t>5</w:t>
      </w:r>
      <w:r w:rsidR="001F22C6" w:rsidRPr="00885B68">
        <w:rPr>
          <w:sz w:val="30"/>
          <w:szCs w:val="30"/>
          <w:cs/>
        </w:rPr>
        <w:t xml:space="preserve"> เห็นควรพิพากษายกฟ้องคดีนี้</w:t>
      </w:r>
    </w:p>
    <w:p w14:paraId="6891E9BF" w14:textId="03A10777" w:rsidR="001F22C6" w:rsidRPr="00885B68" w:rsidRDefault="001F22C6" w:rsidP="00251EF8">
      <w:pPr>
        <w:pStyle w:val="Bo-Blankline"/>
        <w:rPr>
          <w:sz w:val="30"/>
          <w:szCs w:val="30"/>
        </w:rPr>
      </w:pPr>
    </w:p>
    <w:p w14:paraId="7720193C" w14:textId="554EAA34" w:rsidR="001F22C6" w:rsidRPr="00885B68" w:rsidRDefault="001F22C6" w:rsidP="001D6BC9">
      <w:pPr>
        <w:pStyle w:val="Bo-Blankline"/>
        <w:tabs>
          <w:tab w:val="left" w:pos="540"/>
        </w:tabs>
        <w:jc w:val="thaiDistribute"/>
        <w:rPr>
          <w:sz w:val="30"/>
          <w:szCs w:val="30"/>
        </w:rPr>
      </w:pPr>
      <w:r w:rsidRPr="00885B68">
        <w:rPr>
          <w:sz w:val="30"/>
          <w:szCs w:val="30"/>
          <w:cs/>
        </w:rPr>
        <w:t xml:space="preserve">เมื่อวันที่ </w:t>
      </w:r>
      <w:r w:rsidR="003277A3">
        <w:rPr>
          <w:rFonts w:cs="Angsana New (Headings CS)"/>
          <w:sz w:val="30"/>
          <w:szCs w:val="30"/>
        </w:rPr>
        <w:t>19</w:t>
      </w:r>
      <w:r w:rsidRPr="00885B68">
        <w:rPr>
          <w:sz w:val="30"/>
          <w:szCs w:val="30"/>
          <w:cs/>
        </w:rPr>
        <w:t xml:space="preserve"> กันยายน </w:t>
      </w:r>
      <w:r w:rsidR="003277A3">
        <w:rPr>
          <w:rFonts w:cs="Angsana New (Headings CS)"/>
          <w:sz w:val="30"/>
          <w:szCs w:val="30"/>
        </w:rPr>
        <w:t>2567</w:t>
      </w:r>
      <w:r w:rsidRPr="00885B68">
        <w:rPr>
          <w:sz w:val="30"/>
          <w:szCs w:val="30"/>
          <w:cs/>
        </w:rPr>
        <w:t xml:space="preserve"> ศาลนั่งพิจารณาครั้งแรก ตุลาการเจ้าของสำนวนสรุปข้อเท็จจริงแห่งคดีให้องค์คณะผู้พิพากษาและคู่ความฟัง และนัดฟังผลแห่งคำพิพากษาในวันที่ </w:t>
      </w:r>
      <w:r w:rsidR="003277A3">
        <w:rPr>
          <w:rFonts w:cs="Angsana New (Headings CS)"/>
          <w:sz w:val="30"/>
          <w:szCs w:val="30"/>
        </w:rPr>
        <w:t>26</w:t>
      </w:r>
      <w:r w:rsidRPr="00885B68">
        <w:rPr>
          <w:sz w:val="30"/>
          <w:szCs w:val="30"/>
          <w:cs/>
        </w:rPr>
        <w:t xml:space="preserve"> กันยายน </w:t>
      </w:r>
      <w:r w:rsidR="003277A3">
        <w:rPr>
          <w:rFonts w:cs="Angsana New (Headings CS)"/>
          <w:sz w:val="30"/>
          <w:szCs w:val="30"/>
        </w:rPr>
        <w:t>2567</w:t>
      </w:r>
    </w:p>
    <w:p w14:paraId="51A7C412" w14:textId="77777777" w:rsidR="001F22C6" w:rsidRPr="00251EF8" w:rsidRDefault="001F22C6" w:rsidP="00251EF8">
      <w:pPr>
        <w:pStyle w:val="Bo-Blankline"/>
        <w:rPr>
          <w:sz w:val="30"/>
          <w:szCs w:val="30"/>
        </w:rPr>
      </w:pPr>
    </w:p>
    <w:p w14:paraId="25750451" w14:textId="36F7FBE2" w:rsidR="001F22C6" w:rsidRPr="00283DE7" w:rsidRDefault="001F22C6" w:rsidP="001D6BC9">
      <w:pPr>
        <w:pStyle w:val="Bo-Blankline"/>
        <w:tabs>
          <w:tab w:val="left" w:pos="540"/>
        </w:tabs>
        <w:jc w:val="thaiDistribute"/>
        <w:rPr>
          <w:sz w:val="30"/>
          <w:szCs w:val="30"/>
        </w:rPr>
      </w:pPr>
      <w:r w:rsidRPr="00885B68">
        <w:rPr>
          <w:sz w:val="30"/>
          <w:szCs w:val="30"/>
          <w:cs/>
        </w:rPr>
        <w:t xml:space="preserve">เมื่อวันที่ </w:t>
      </w:r>
      <w:r w:rsidR="003277A3">
        <w:rPr>
          <w:rFonts w:cs="Angsana New (Headings CS)"/>
          <w:sz w:val="30"/>
          <w:szCs w:val="30"/>
        </w:rPr>
        <w:t>26</w:t>
      </w:r>
      <w:r w:rsidRPr="00885B68">
        <w:rPr>
          <w:sz w:val="30"/>
          <w:szCs w:val="30"/>
          <w:cs/>
        </w:rPr>
        <w:t xml:space="preserve"> กันยายน </w:t>
      </w:r>
      <w:r w:rsidR="003277A3">
        <w:rPr>
          <w:rFonts w:cs="Angsana New (Headings CS)"/>
          <w:sz w:val="30"/>
          <w:szCs w:val="30"/>
        </w:rPr>
        <w:t>2567</w:t>
      </w:r>
      <w:r w:rsidRPr="00885B68">
        <w:rPr>
          <w:sz w:val="30"/>
          <w:szCs w:val="30"/>
          <w:cs/>
        </w:rPr>
        <w:t xml:space="preserve"> ศาลปกครองกลางอ่านผลแห่งคำพิพากษาโดยมีคำพิพากษายกฟ้อง ซึ่งผู้ฟ้องคดีทั้ง</w:t>
      </w:r>
      <w:r w:rsidR="00873938">
        <w:rPr>
          <w:sz w:val="30"/>
          <w:szCs w:val="30"/>
        </w:rPr>
        <w:t xml:space="preserve"> </w:t>
      </w:r>
      <w:r w:rsidR="00873938">
        <w:rPr>
          <w:sz w:val="30"/>
          <w:szCs w:val="30"/>
        </w:rPr>
        <w:br/>
      </w:r>
      <w:r w:rsidR="003277A3">
        <w:rPr>
          <w:rFonts w:cs="Angsana New (Headings CS)"/>
          <w:sz w:val="30"/>
          <w:szCs w:val="30"/>
        </w:rPr>
        <w:t>222</w:t>
      </w:r>
      <w:r w:rsidRPr="00885B68">
        <w:rPr>
          <w:sz w:val="30"/>
          <w:szCs w:val="30"/>
          <w:cs/>
        </w:rPr>
        <w:t xml:space="preserve"> คน มี</w:t>
      </w:r>
      <w:r w:rsidRPr="00283DE7">
        <w:rPr>
          <w:sz w:val="30"/>
          <w:szCs w:val="30"/>
          <w:cs/>
        </w:rPr>
        <w:t xml:space="preserve">สิทธิอุทธรณ์ผลแห่งคำพิพากษาศาลปกครองกลางต่อศาลปกครองสูงสุดได้ภายในกำหนด </w:t>
      </w:r>
      <w:r w:rsidR="003277A3">
        <w:rPr>
          <w:rFonts w:cs="Angsana New (Headings CS)"/>
          <w:sz w:val="30"/>
          <w:szCs w:val="30"/>
        </w:rPr>
        <w:t>3</w:t>
      </w:r>
      <w:r w:rsidR="00E97392">
        <w:rPr>
          <w:rFonts w:cs="Angsana New (Headings CS)"/>
          <w:sz w:val="30"/>
          <w:szCs w:val="30"/>
        </w:rPr>
        <w:t>0</w:t>
      </w:r>
      <w:r w:rsidRPr="00283DE7">
        <w:rPr>
          <w:sz w:val="30"/>
          <w:szCs w:val="30"/>
          <w:cs/>
        </w:rPr>
        <w:t xml:space="preserve"> วัน นับแต่วันที่อ่านคำพิพากษา </w:t>
      </w:r>
    </w:p>
    <w:p w14:paraId="4685562D" w14:textId="54D0CB83" w:rsidR="001F22C6" w:rsidRPr="00283DE7" w:rsidRDefault="001F22C6" w:rsidP="00251EF8">
      <w:pPr>
        <w:pStyle w:val="Bo-Blankline"/>
        <w:rPr>
          <w:sz w:val="30"/>
          <w:szCs w:val="30"/>
        </w:rPr>
      </w:pPr>
    </w:p>
    <w:p w14:paraId="147E24F8" w14:textId="023AEAB3" w:rsidR="001F22C6" w:rsidRPr="00873938" w:rsidRDefault="001F22C6" w:rsidP="00873938">
      <w:pPr>
        <w:pStyle w:val="Bo-Blankline"/>
        <w:tabs>
          <w:tab w:val="left" w:pos="540"/>
        </w:tabs>
        <w:jc w:val="thaiDistribute"/>
        <w:rPr>
          <w:sz w:val="30"/>
          <w:szCs w:val="30"/>
          <w:lang w:val="en-US"/>
        </w:rPr>
      </w:pPr>
      <w:r w:rsidRPr="00283DE7">
        <w:rPr>
          <w:sz w:val="30"/>
          <w:szCs w:val="30"/>
          <w:cs/>
        </w:rPr>
        <w:t xml:space="preserve">วันที่ </w:t>
      </w:r>
      <w:r w:rsidR="003277A3">
        <w:rPr>
          <w:rFonts w:cs="Angsana New (Headings CS)"/>
          <w:sz w:val="30"/>
          <w:szCs w:val="30"/>
        </w:rPr>
        <w:t>16</w:t>
      </w:r>
      <w:r w:rsidRPr="00283DE7">
        <w:rPr>
          <w:sz w:val="30"/>
          <w:szCs w:val="30"/>
          <w:cs/>
        </w:rPr>
        <w:t xml:space="preserve"> ตุลาคม </w:t>
      </w:r>
      <w:r w:rsidR="003277A3">
        <w:rPr>
          <w:rFonts w:cs="Angsana New (Headings CS)"/>
          <w:sz w:val="30"/>
          <w:szCs w:val="30"/>
        </w:rPr>
        <w:t>2567</w:t>
      </w:r>
      <w:r w:rsidRPr="00283DE7">
        <w:rPr>
          <w:sz w:val="30"/>
          <w:szCs w:val="30"/>
          <w:cs/>
        </w:rPr>
        <w:t xml:space="preserve"> โจทก์ทั้ง </w:t>
      </w:r>
      <w:r w:rsidR="003277A3">
        <w:rPr>
          <w:rFonts w:cs="Angsana New (Headings CS)"/>
          <w:sz w:val="30"/>
          <w:szCs w:val="30"/>
        </w:rPr>
        <w:t>222</w:t>
      </w:r>
      <w:r w:rsidRPr="00283DE7">
        <w:rPr>
          <w:sz w:val="30"/>
          <w:szCs w:val="30"/>
          <w:cs/>
        </w:rPr>
        <w:t xml:space="preserve"> คนยื่นอุทธรณ์คำพิพากษาศาลปกครองกลางต่อศาลปกครองสูงสุด</w:t>
      </w:r>
    </w:p>
    <w:p w14:paraId="095EF5E8" w14:textId="22F64165" w:rsidR="0022740A" w:rsidRPr="00283DE7" w:rsidRDefault="0022740A" w:rsidP="00A518AA">
      <w:pPr>
        <w:pStyle w:val="Ang15"/>
        <w:rPr>
          <w:rFonts w:asciiTheme="majorBidi" w:hAnsiTheme="majorBidi"/>
        </w:rPr>
      </w:pPr>
      <w:r w:rsidRPr="00283DE7">
        <w:rPr>
          <w:rFonts w:asciiTheme="majorBidi" w:hAnsiTheme="majorBidi"/>
          <w:cs/>
        </w:rPr>
        <w:lastRenderedPageBreak/>
        <w:t xml:space="preserve">วันที่ </w:t>
      </w:r>
      <w:r w:rsidR="003277A3">
        <w:rPr>
          <w:rFonts w:asciiTheme="majorBidi" w:hAnsiTheme="majorBidi" w:cs="Angsana New (Headings CS)"/>
        </w:rPr>
        <w:t>2</w:t>
      </w:r>
      <w:r w:rsidR="00E97392">
        <w:rPr>
          <w:rFonts w:asciiTheme="majorBidi" w:hAnsiTheme="majorBidi" w:cs="Angsana New (Headings CS)"/>
        </w:rPr>
        <w:t>0</w:t>
      </w:r>
      <w:r w:rsidRPr="00283DE7">
        <w:rPr>
          <w:rFonts w:asciiTheme="majorBidi" w:hAnsiTheme="majorBidi" w:cstheme="majorBidi"/>
        </w:rPr>
        <w:t xml:space="preserve"> </w:t>
      </w:r>
      <w:r w:rsidRPr="00283DE7">
        <w:rPr>
          <w:rFonts w:asciiTheme="majorBidi" w:hAnsiTheme="majorBidi"/>
          <w:cs/>
        </w:rPr>
        <w:t xml:space="preserve">มกราคม </w:t>
      </w:r>
      <w:r w:rsidR="003277A3">
        <w:rPr>
          <w:rFonts w:asciiTheme="majorBidi" w:hAnsiTheme="majorBidi" w:cs="Angsana New (Headings CS)"/>
        </w:rPr>
        <w:t>2568</w:t>
      </w:r>
      <w:r w:rsidRPr="00283DE7">
        <w:rPr>
          <w:rFonts w:asciiTheme="majorBidi" w:hAnsiTheme="majorBidi" w:cstheme="majorBidi"/>
        </w:rPr>
        <w:t xml:space="preserve"> </w:t>
      </w:r>
      <w:r w:rsidRPr="00283DE7">
        <w:rPr>
          <w:rFonts w:asciiTheme="majorBidi" w:hAnsiTheme="majorBidi"/>
          <w:cs/>
        </w:rPr>
        <w:t xml:space="preserve">ศาลปกครองสูงสุดมีหมายแจ้งบริษัทฯ ในฐานะผู้ถูกฟ้องคดีที่ </w:t>
      </w:r>
      <w:r w:rsidR="003277A3">
        <w:rPr>
          <w:rFonts w:asciiTheme="majorBidi" w:hAnsiTheme="majorBidi" w:cs="Angsana New (Headings CS)"/>
        </w:rPr>
        <w:t>5</w:t>
      </w:r>
      <w:r w:rsidRPr="00283DE7">
        <w:rPr>
          <w:rFonts w:asciiTheme="majorBidi" w:hAnsiTheme="majorBidi" w:cstheme="majorBidi"/>
        </w:rPr>
        <w:t xml:space="preserve"> </w:t>
      </w:r>
      <w:r w:rsidR="00FA3E2A" w:rsidRPr="00283DE7">
        <w:rPr>
          <w:rFonts w:asciiTheme="majorBidi" w:hAnsiTheme="majorBidi" w:cstheme="majorBidi" w:hint="cs"/>
          <w:cs/>
        </w:rPr>
        <w:t>ให้</w:t>
      </w:r>
      <w:r w:rsidRPr="00283DE7">
        <w:rPr>
          <w:rFonts w:asciiTheme="majorBidi" w:hAnsiTheme="majorBidi"/>
          <w:cs/>
        </w:rPr>
        <w:t xml:space="preserve">จัดทำคำแก้อุทธรณ์ภายในกำหนด </w:t>
      </w:r>
      <w:r w:rsidR="003277A3">
        <w:rPr>
          <w:rFonts w:asciiTheme="majorBidi" w:hAnsiTheme="majorBidi" w:cs="Angsana New (Headings CS)"/>
        </w:rPr>
        <w:t>3</w:t>
      </w:r>
      <w:r w:rsidR="00E97392">
        <w:rPr>
          <w:rFonts w:asciiTheme="majorBidi" w:hAnsiTheme="majorBidi" w:cs="Angsana New (Headings CS)"/>
        </w:rPr>
        <w:t>0</w:t>
      </w:r>
      <w:r w:rsidRPr="00283DE7">
        <w:rPr>
          <w:rFonts w:asciiTheme="majorBidi" w:hAnsiTheme="majorBidi" w:cstheme="majorBidi"/>
        </w:rPr>
        <w:t xml:space="preserve"> </w:t>
      </w:r>
      <w:r w:rsidRPr="00283DE7">
        <w:rPr>
          <w:rFonts w:asciiTheme="majorBidi" w:hAnsiTheme="majorBidi"/>
          <w:cs/>
        </w:rPr>
        <w:t>วัน นับแต่วันรับหมาย</w:t>
      </w:r>
    </w:p>
    <w:p w14:paraId="7A76F82E" w14:textId="77777777" w:rsidR="002C31F5" w:rsidRDefault="002C31F5" w:rsidP="00251EF8">
      <w:pPr>
        <w:pStyle w:val="Bo-Blankline"/>
        <w:rPr>
          <w:sz w:val="30"/>
          <w:szCs w:val="30"/>
        </w:rPr>
      </w:pPr>
    </w:p>
    <w:p w14:paraId="6636179F" w14:textId="5713413D" w:rsidR="002C31F5" w:rsidRPr="00102173" w:rsidRDefault="002C31F5" w:rsidP="00102173">
      <w:pPr>
        <w:pStyle w:val="Ang15"/>
        <w:rPr>
          <w:rFonts w:asciiTheme="majorBidi" w:hAnsiTheme="majorBidi"/>
        </w:rPr>
      </w:pPr>
      <w:r w:rsidRPr="00102173">
        <w:rPr>
          <w:rFonts w:asciiTheme="majorBidi" w:hAnsiTheme="majorBidi"/>
          <w:cs/>
        </w:rPr>
        <w:t xml:space="preserve">วันที่ </w:t>
      </w:r>
      <w:r w:rsidR="003277A3">
        <w:rPr>
          <w:rFonts w:asciiTheme="majorBidi" w:hAnsiTheme="majorBidi" w:cs="Angsana New (Headings CS)"/>
        </w:rPr>
        <w:t>2</w:t>
      </w:r>
      <w:r w:rsidR="00E97392">
        <w:rPr>
          <w:rFonts w:asciiTheme="majorBidi" w:hAnsiTheme="majorBidi" w:cs="Angsana New (Headings CS)"/>
        </w:rPr>
        <w:t>0</w:t>
      </w:r>
      <w:r w:rsidRPr="00102173">
        <w:rPr>
          <w:rFonts w:asciiTheme="majorBidi" w:hAnsiTheme="majorBidi"/>
          <w:cs/>
        </w:rPr>
        <w:t xml:space="preserve"> กุมภาพันธ์ </w:t>
      </w:r>
      <w:r w:rsidR="003277A3">
        <w:rPr>
          <w:rFonts w:asciiTheme="majorBidi" w:hAnsiTheme="majorBidi" w:cs="Angsana New (Headings CS)"/>
        </w:rPr>
        <w:t>2568</w:t>
      </w:r>
      <w:r w:rsidRPr="00102173">
        <w:rPr>
          <w:rFonts w:asciiTheme="majorBidi" w:hAnsiTheme="majorBidi"/>
          <w:cs/>
        </w:rPr>
        <w:t xml:space="preserve"> ผู้ถูกฟ้องคดีที่ </w:t>
      </w:r>
      <w:r w:rsidR="003277A3">
        <w:rPr>
          <w:rFonts w:asciiTheme="majorBidi" w:hAnsiTheme="majorBidi" w:cs="Angsana New (Headings CS)"/>
        </w:rPr>
        <w:t>5</w:t>
      </w:r>
      <w:r w:rsidRPr="00102173">
        <w:rPr>
          <w:rFonts w:asciiTheme="majorBidi" w:hAnsiTheme="majorBidi"/>
          <w:cs/>
        </w:rPr>
        <w:t xml:space="preserve"> จัดทำคำแก้อุทธรณ์ยื่นศาลปกครองสูงสุดแล้ว คดีอยู่ระหว่างการพิจารณาของศาลปกครองสูงสุด</w:t>
      </w:r>
    </w:p>
    <w:p w14:paraId="492274E8" w14:textId="77777777" w:rsidR="0022740A" w:rsidRPr="00251EF8" w:rsidRDefault="0022740A" w:rsidP="00251EF8">
      <w:pPr>
        <w:pStyle w:val="Bo-Blankline"/>
        <w:rPr>
          <w:sz w:val="30"/>
          <w:szCs w:val="30"/>
        </w:rPr>
      </w:pPr>
    </w:p>
    <w:p w14:paraId="3C7D8C4C" w14:textId="6047B71C" w:rsidR="002B0B05" w:rsidRPr="00A518AA" w:rsidRDefault="002B0B05" w:rsidP="00A518AA">
      <w:pPr>
        <w:pStyle w:val="Ang15"/>
        <w:rPr>
          <w:rFonts w:asciiTheme="majorBidi" w:hAnsiTheme="majorBidi" w:cstheme="majorBidi"/>
        </w:rPr>
      </w:pPr>
      <w:r w:rsidRPr="00283DE7">
        <w:rPr>
          <w:rFonts w:asciiTheme="majorBidi" w:hAnsiTheme="majorBidi" w:cstheme="majorBidi"/>
          <w:cs/>
        </w:rPr>
        <w:t>ที่ปรึกษากฎหมายของบริษัทได้พิจารณาคำฟ้องและเอกสาร</w:t>
      </w:r>
      <w:r w:rsidRPr="00A518AA">
        <w:rPr>
          <w:rFonts w:asciiTheme="majorBidi" w:hAnsiTheme="majorBidi" w:cstheme="majorBidi"/>
          <w:cs/>
        </w:rPr>
        <w:t xml:space="preserve">ประกอบคำฟ้องแล้วมีความเห็นว่า บริษัท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บริษัทได้แจ้งความร้องทุกข์กล่าวโทษผู้ฟ้องคดีทั้ง </w:t>
      </w:r>
      <w:r w:rsidR="003277A3">
        <w:rPr>
          <w:rFonts w:asciiTheme="majorBidi" w:hAnsiTheme="majorBidi" w:cs="Angsana New (Headings CS)"/>
          <w:lang w:val="en-US"/>
        </w:rPr>
        <w:t>222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>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 พนักงานสอบสวน</w:t>
      </w:r>
    </w:p>
    <w:p w14:paraId="7F71DA3A" w14:textId="4DCDD496" w:rsidR="00EF7EEC" w:rsidRPr="00251EF8" w:rsidRDefault="00EF7EEC" w:rsidP="00251EF8">
      <w:pPr>
        <w:pStyle w:val="Bo-Blankline"/>
        <w:rPr>
          <w:sz w:val="30"/>
          <w:szCs w:val="30"/>
        </w:rPr>
      </w:pPr>
    </w:p>
    <w:p w14:paraId="6E9A7A22" w14:textId="77777777" w:rsidR="00EF7EEC" w:rsidRPr="009F7A07" w:rsidRDefault="00EF7EEC" w:rsidP="00A518AA">
      <w:pPr>
        <w:pStyle w:val="Caption"/>
      </w:pPr>
      <w:r w:rsidRPr="009F7A07">
        <w:rPr>
          <w:rFonts w:hint="cs"/>
          <w:cs/>
        </w:rPr>
        <w:t>เรื่องอื่น</w:t>
      </w:r>
    </w:p>
    <w:p w14:paraId="6620A2E5" w14:textId="0F133790" w:rsidR="00B34EAE" w:rsidRPr="00251EF8" w:rsidRDefault="00B34EAE" w:rsidP="00251EF8">
      <w:pPr>
        <w:pStyle w:val="Bo-Blankline"/>
        <w:rPr>
          <w:sz w:val="30"/>
          <w:szCs w:val="30"/>
        </w:rPr>
      </w:pPr>
    </w:p>
    <w:p w14:paraId="30DB7735" w14:textId="77777777" w:rsidR="00330120" w:rsidRDefault="00330120" w:rsidP="00330120">
      <w:pPr>
        <w:pStyle w:val="Bo-Blankline"/>
        <w:jc w:val="thaiDistribute"/>
        <w:rPr>
          <w:sz w:val="30"/>
          <w:szCs w:val="30"/>
        </w:rPr>
      </w:pPr>
      <w:r w:rsidRPr="001763F6">
        <w:rPr>
          <w:rFonts w:asciiTheme="majorBidi" w:hAnsiTheme="majorBidi"/>
          <w:spacing w:val="-2"/>
          <w:sz w:val="30"/>
          <w:szCs w:val="30"/>
          <w:cs/>
        </w:rPr>
        <w:t>บริษัทเป็นผู้ผลิตไฟฟ้าจากเชื้อเพลิงขยะ ซึ่งเป็นพลังงานสะอาดสีเขียว (คลีนและกรีน เอ็นเนอยี่) โดยเปลี่ยน</w:t>
      </w:r>
      <w:r>
        <w:rPr>
          <w:rFonts w:asciiTheme="majorBidi" w:hAnsiTheme="majorBidi"/>
          <w:spacing w:val="-2"/>
          <w:sz w:val="30"/>
          <w:szCs w:val="30"/>
        </w:rPr>
        <w:br/>
      </w:r>
      <w:r w:rsidRPr="001763F6">
        <w:rPr>
          <w:sz w:val="30"/>
          <w:szCs w:val="30"/>
          <w:cs/>
        </w:rPr>
        <w:t>ขยะมูลฝอยชุมชนเป็นเชื้อเพลิง ได้เข้าร่วมโครงการลดก๊าซเรือนกระจกภาคสมัครใจตามมาตรฐานประเทศไทย โครงการประเภทการจัดการของเสีย (</w:t>
      </w:r>
      <w:r w:rsidRPr="001763F6">
        <w:rPr>
          <w:sz w:val="30"/>
          <w:szCs w:val="30"/>
        </w:rPr>
        <w:t xml:space="preserve">T-VER) </w:t>
      </w:r>
      <w:r w:rsidRPr="001763F6">
        <w:rPr>
          <w:sz w:val="30"/>
          <w:szCs w:val="30"/>
          <w:cs/>
        </w:rPr>
        <w:t xml:space="preserve">กับองค์การบริหารจัดการก๊าซเรือนกระจก (อบก.) </w:t>
      </w:r>
    </w:p>
    <w:p w14:paraId="6E78FFDF" w14:textId="77777777" w:rsidR="00330120" w:rsidRPr="00251EF8" w:rsidRDefault="00330120" w:rsidP="00251EF8">
      <w:pPr>
        <w:pStyle w:val="Bo-Blankline"/>
        <w:rPr>
          <w:sz w:val="30"/>
          <w:szCs w:val="30"/>
        </w:rPr>
      </w:pPr>
    </w:p>
    <w:p w14:paraId="2F6DB8DE" w14:textId="75C9B2C1" w:rsidR="00330120" w:rsidRDefault="000D133D" w:rsidP="00236181">
      <w:pPr>
        <w:pStyle w:val="Bo-Blankline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97FAB">
        <w:rPr>
          <w:rFonts w:asciiTheme="majorBidi" w:hAnsiTheme="majorBidi" w:cstheme="majorBidi"/>
          <w:spacing w:val="-4"/>
          <w:sz w:val="30"/>
          <w:szCs w:val="30"/>
          <w:cs/>
        </w:rPr>
        <w:t>ณ วันที่</w:t>
      </w:r>
      <w:r w:rsidR="00A600C1" w:rsidRPr="00797FA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97FAB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997B52" w:rsidRPr="00797FAB">
        <w:rPr>
          <w:rFonts w:asciiTheme="majorBidi" w:hAnsiTheme="majorBidi" w:cstheme="majorBidi"/>
          <w:spacing w:val="-4"/>
          <w:sz w:val="30"/>
          <w:szCs w:val="30"/>
          <w:lang w:val="en-US"/>
        </w:rPr>
        <w:t>0</w:t>
      </w:r>
      <w:r w:rsidRPr="00797FA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97B52" w:rsidRPr="00797FAB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มิถุนายน</w:t>
      </w:r>
      <w:r w:rsidRPr="00797FA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97FAB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A600C1" w:rsidRPr="00797FAB">
        <w:rPr>
          <w:rFonts w:asciiTheme="majorBidi" w:hAnsiTheme="majorBidi" w:cstheme="majorBidi"/>
          <w:spacing w:val="-4"/>
          <w:sz w:val="30"/>
          <w:szCs w:val="30"/>
          <w:lang w:val="en-US"/>
        </w:rPr>
        <w:t>9</w:t>
      </w:r>
      <w:r w:rsidR="00A600C1" w:rsidRPr="00797FA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97FAB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บริษัทได้รับการขึ้นทะเบียนจาก อบก. รับรองปริมาณคาร์บอนเครดิต</w:t>
      </w:r>
      <w:r w:rsidRPr="003D20C1">
        <w:rPr>
          <w:rFonts w:asciiTheme="majorBidi" w:hAnsiTheme="majorBidi" w:cstheme="majorBidi"/>
          <w:spacing w:val="-4"/>
          <w:sz w:val="30"/>
          <w:szCs w:val="30"/>
          <w:cs/>
        </w:rPr>
        <w:t>คงเหลือรวม</w:t>
      </w:r>
      <w:r w:rsidR="00A600C1" w:rsidRPr="003D20C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D20C1">
        <w:rPr>
          <w:rFonts w:asciiTheme="majorBidi" w:hAnsiTheme="majorBidi" w:cstheme="majorBidi"/>
          <w:spacing w:val="-4"/>
          <w:sz w:val="30"/>
          <w:szCs w:val="30"/>
        </w:rPr>
        <w:t>2,</w:t>
      </w:r>
      <w:r w:rsidR="009F7A07" w:rsidRPr="003D20C1">
        <w:rPr>
          <w:rFonts w:asciiTheme="majorBidi" w:hAnsiTheme="majorBidi" w:cstheme="majorBidi" w:hint="cs"/>
          <w:spacing w:val="-4"/>
          <w:sz w:val="30"/>
          <w:szCs w:val="30"/>
          <w:cs/>
        </w:rPr>
        <w:t>489</w:t>
      </w:r>
      <w:r w:rsidRPr="003D20C1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9F7A07" w:rsidRPr="003D20C1">
        <w:rPr>
          <w:rFonts w:asciiTheme="majorBidi" w:hAnsiTheme="majorBidi" w:cstheme="majorBidi" w:hint="cs"/>
          <w:spacing w:val="-4"/>
          <w:sz w:val="30"/>
          <w:szCs w:val="30"/>
          <w:cs/>
        </w:rPr>
        <w:t>675</w:t>
      </w:r>
      <w:r w:rsidRPr="003D20C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97FAB">
        <w:rPr>
          <w:rFonts w:asciiTheme="majorBidi" w:hAnsiTheme="majorBidi" w:cstheme="majorBidi"/>
          <w:spacing w:val="-4"/>
          <w:sz w:val="30"/>
          <w:szCs w:val="30"/>
          <w:cs/>
        </w:rPr>
        <w:t>ตันคาร์บอนไดออกไซด์เทียบเท่า</w:t>
      </w:r>
    </w:p>
    <w:p w14:paraId="2B5A7944" w14:textId="1C91C0FA" w:rsidR="003D20C1" w:rsidRDefault="003D20C1">
      <w:pPr>
        <w:spacing w:line="240" w:lineRule="auto"/>
        <w:rPr>
          <w:rFonts w:ascii="Angsana New" w:hAnsi="Angsana New"/>
          <w:sz w:val="30"/>
          <w:szCs w:val="30"/>
          <w:lang w:eastAsia="x-none"/>
        </w:rPr>
      </w:pPr>
      <w:r>
        <w:rPr>
          <w:sz w:val="30"/>
          <w:szCs w:val="30"/>
        </w:rPr>
        <w:br w:type="page"/>
      </w:r>
    </w:p>
    <w:p w14:paraId="0C606426" w14:textId="4BDDFB93" w:rsidR="00567C03" w:rsidRPr="00A815DF" w:rsidRDefault="00E2317A" w:rsidP="00E2317A">
      <w:pPr>
        <w:pStyle w:val="Caption"/>
      </w:pPr>
      <w:r w:rsidRPr="00A815DF">
        <w:rPr>
          <w:cs/>
        </w:rPr>
        <w:lastRenderedPageBreak/>
        <w:t>เหตุการณ์ภายหลังรอบระยะเวลารายงาน</w:t>
      </w:r>
    </w:p>
    <w:p w14:paraId="0E156EB4" w14:textId="675168BD" w:rsidR="00E528FE" w:rsidRDefault="00E528FE" w:rsidP="006A4A02">
      <w:pPr>
        <w:pStyle w:val="Bo-Blankline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790A4F" w14:textId="5D6DE92D" w:rsidR="00A815DF" w:rsidRPr="003D20C1" w:rsidRDefault="00A815DF" w:rsidP="00307442">
      <w:pPr>
        <w:pStyle w:val="Bo-Blankline"/>
        <w:jc w:val="thaiDistribute"/>
        <w:rPr>
          <w:rFonts w:asciiTheme="majorBidi" w:hAnsiTheme="majorBidi"/>
          <w:sz w:val="30"/>
          <w:szCs w:val="30"/>
        </w:rPr>
      </w:pPr>
      <w:r w:rsidRPr="003D20C1">
        <w:rPr>
          <w:rFonts w:asciiTheme="majorBidi" w:hAnsiTheme="majorBidi"/>
          <w:sz w:val="30"/>
          <w:szCs w:val="30"/>
          <w:cs/>
        </w:rPr>
        <w:t xml:space="preserve">ระหว่างวันที่ </w:t>
      </w:r>
      <w:r w:rsidR="00133C85" w:rsidRPr="003D20C1">
        <w:rPr>
          <w:rFonts w:asciiTheme="majorBidi" w:hAnsiTheme="majorBidi" w:cstheme="majorBidi"/>
          <w:sz w:val="30"/>
          <w:szCs w:val="30"/>
        </w:rPr>
        <w:t>10</w:t>
      </w:r>
      <w:r w:rsidRPr="003D20C1">
        <w:rPr>
          <w:rFonts w:asciiTheme="majorBidi" w:hAnsiTheme="majorBidi" w:cstheme="majorBidi"/>
          <w:sz w:val="30"/>
          <w:szCs w:val="30"/>
        </w:rPr>
        <w:t xml:space="preserve"> - </w:t>
      </w:r>
      <w:r w:rsidR="00133C85" w:rsidRPr="003D20C1">
        <w:rPr>
          <w:rFonts w:asciiTheme="majorBidi" w:hAnsiTheme="majorBidi" w:cstheme="majorBidi"/>
          <w:sz w:val="30"/>
          <w:szCs w:val="30"/>
        </w:rPr>
        <w:t>14</w:t>
      </w:r>
      <w:r w:rsidRPr="003D20C1">
        <w:rPr>
          <w:rFonts w:asciiTheme="majorBidi" w:hAnsiTheme="majorBidi" w:cstheme="majorBidi"/>
          <w:sz w:val="30"/>
          <w:szCs w:val="30"/>
        </w:rPr>
        <w:t xml:space="preserve"> </w:t>
      </w:r>
      <w:r w:rsidR="00213B4B" w:rsidRPr="003D20C1">
        <w:rPr>
          <w:rFonts w:asciiTheme="majorBidi" w:hAnsiTheme="majorBidi" w:hint="cs"/>
          <w:sz w:val="30"/>
          <w:szCs w:val="30"/>
          <w:cs/>
        </w:rPr>
        <w:t>กรกฎาคม</w:t>
      </w:r>
      <w:r w:rsidRPr="003D20C1">
        <w:rPr>
          <w:rFonts w:asciiTheme="majorBidi" w:hAnsiTheme="majorBidi"/>
          <w:sz w:val="30"/>
          <w:szCs w:val="30"/>
          <w:cs/>
        </w:rPr>
        <w:t xml:space="preserve"> </w:t>
      </w:r>
      <w:r w:rsidRPr="003D20C1">
        <w:rPr>
          <w:rFonts w:asciiTheme="majorBidi" w:hAnsiTheme="majorBidi" w:cstheme="majorBidi"/>
          <w:sz w:val="30"/>
          <w:szCs w:val="30"/>
        </w:rPr>
        <w:t xml:space="preserve">2569 </w:t>
      </w:r>
      <w:r w:rsidRPr="003D20C1">
        <w:rPr>
          <w:rFonts w:asciiTheme="majorBidi" w:hAnsiTheme="majorBidi"/>
          <w:sz w:val="30"/>
          <w:szCs w:val="30"/>
          <w:cs/>
        </w:rPr>
        <w:t xml:space="preserve">บริษัทเสนอขายหุ้นกู้ อายุ </w:t>
      </w:r>
      <w:r w:rsidR="00213B4B" w:rsidRPr="003D20C1">
        <w:rPr>
          <w:rFonts w:asciiTheme="majorBidi" w:hAnsiTheme="majorBidi" w:cstheme="majorBidi"/>
          <w:sz w:val="30"/>
          <w:szCs w:val="30"/>
        </w:rPr>
        <w:t>4</w:t>
      </w:r>
      <w:r w:rsidRPr="003D20C1">
        <w:rPr>
          <w:rFonts w:asciiTheme="majorBidi" w:hAnsiTheme="majorBidi" w:cstheme="majorBidi"/>
          <w:sz w:val="30"/>
          <w:szCs w:val="30"/>
        </w:rPr>
        <w:t xml:space="preserve"> </w:t>
      </w:r>
      <w:r w:rsidRPr="003D20C1">
        <w:rPr>
          <w:rFonts w:asciiTheme="majorBidi" w:hAnsiTheme="majorBidi"/>
          <w:sz w:val="30"/>
          <w:szCs w:val="30"/>
          <w:cs/>
        </w:rPr>
        <w:t xml:space="preserve">ปี อัตราดอกเบี้ยคงที่ร้อยละ </w:t>
      </w:r>
      <w:r w:rsidRPr="003D20C1">
        <w:rPr>
          <w:rFonts w:asciiTheme="majorBidi" w:hAnsiTheme="majorBidi" w:cstheme="majorBidi"/>
          <w:sz w:val="30"/>
          <w:szCs w:val="30"/>
        </w:rPr>
        <w:t>3.</w:t>
      </w:r>
      <w:r w:rsidR="00213B4B" w:rsidRPr="003D20C1">
        <w:rPr>
          <w:rFonts w:asciiTheme="majorBidi" w:hAnsiTheme="majorBidi" w:cstheme="majorBidi"/>
          <w:sz w:val="30"/>
          <w:szCs w:val="30"/>
        </w:rPr>
        <w:t>7</w:t>
      </w:r>
      <w:r w:rsidRPr="003D20C1">
        <w:rPr>
          <w:rFonts w:asciiTheme="majorBidi" w:hAnsiTheme="majorBidi" w:cstheme="majorBidi"/>
          <w:sz w:val="30"/>
          <w:szCs w:val="30"/>
        </w:rPr>
        <w:t xml:space="preserve">0 </w:t>
      </w:r>
      <w:r w:rsidRPr="003D20C1">
        <w:rPr>
          <w:rFonts w:asciiTheme="majorBidi" w:hAnsiTheme="majorBidi"/>
          <w:sz w:val="30"/>
          <w:szCs w:val="30"/>
          <w:cs/>
        </w:rPr>
        <w:t xml:space="preserve">ต่อปี ชำระดอกเบี้ยทุก </w:t>
      </w:r>
      <w:r w:rsidRPr="003D20C1">
        <w:rPr>
          <w:rFonts w:asciiTheme="majorBidi" w:hAnsiTheme="majorBidi" w:cstheme="majorBidi"/>
          <w:sz w:val="30"/>
          <w:szCs w:val="30"/>
        </w:rPr>
        <w:t xml:space="preserve">3 </w:t>
      </w:r>
      <w:r w:rsidRPr="003D20C1">
        <w:rPr>
          <w:rFonts w:asciiTheme="majorBidi" w:hAnsiTheme="majorBidi"/>
          <w:sz w:val="30"/>
          <w:szCs w:val="30"/>
          <w:cs/>
        </w:rPr>
        <w:t xml:space="preserve">เดือน มูลค่าเสนอขายไม่เกิน </w:t>
      </w:r>
      <w:r w:rsidR="00213B4B" w:rsidRPr="003D20C1">
        <w:rPr>
          <w:rFonts w:asciiTheme="majorBidi" w:hAnsiTheme="majorBidi" w:cstheme="majorBidi"/>
          <w:sz w:val="30"/>
          <w:szCs w:val="30"/>
        </w:rPr>
        <w:t>5</w:t>
      </w:r>
      <w:r w:rsidRPr="003D20C1">
        <w:rPr>
          <w:rFonts w:asciiTheme="majorBidi" w:hAnsiTheme="majorBidi" w:cstheme="majorBidi"/>
          <w:sz w:val="30"/>
          <w:szCs w:val="30"/>
        </w:rPr>
        <w:t>,</w:t>
      </w:r>
      <w:r w:rsidR="00213B4B" w:rsidRPr="003D20C1">
        <w:rPr>
          <w:rFonts w:asciiTheme="majorBidi" w:hAnsiTheme="majorBidi" w:cstheme="majorBidi"/>
          <w:sz w:val="30"/>
          <w:szCs w:val="30"/>
        </w:rPr>
        <w:t>0</w:t>
      </w:r>
      <w:r w:rsidRPr="003D20C1">
        <w:rPr>
          <w:rFonts w:asciiTheme="majorBidi" w:hAnsiTheme="majorBidi" w:cstheme="majorBidi"/>
          <w:sz w:val="30"/>
          <w:szCs w:val="30"/>
        </w:rPr>
        <w:t xml:space="preserve">00 </w:t>
      </w:r>
      <w:r w:rsidRPr="003D20C1">
        <w:rPr>
          <w:rFonts w:asciiTheme="majorBidi" w:hAnsiTheme="majorBidi"/>
          <w:sz w:val="30"/>
          <w:szCs w:val="30"/>
          <w:cs/>
        </w:rPr>
        <w:t>ล้านบาท</w:t>
      </w:r>
    </w:p>
    <w:p w14:paraId="6034FE4D" w14:textId="77777777" w:rsidR="00213B4B" w:rsidRPr="003D20C1" w:rsidRDefault="00213B4B" w:rsidP="00307442">
      <w:pPr>
        <w:pStyle w:val="Bo-Blankline"/>
        <w:jc w:val="thaiDistribute"/>
        <w:rPr>
          <w:rFonts w:asciiTheme="majorBidi" w:hAnsiTheme="majorBidi"/>
          <w:sz w:val="30"/>
          <w:szCs w:val="30"/>
        </w:rPr>
      </w:pPr>
    </w:p>
    <w:p w14:paraId="470FB888" w14:textId="47E0251A" w:rsidR="00213B4B" w:rsidRDefault="003D20C1" w:rsidP="003D20C1">
      <w:pPr>
        <w:pStyle w:val="Bo-Blankline"/>
        <w:jc w:val="thaiDistribute"/>
        <w:rPr>
          <w:rFonts w:asciiTheme="majorBidi" w:hAnsiTheme="majorBidi"/>
          <w:sz w:val="30"/>
          <w:szCs w:val="30"/>
        </w:rPr>
      </w:pPr>
      <w:r w:rsidRPr="003D20C1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3D20C1">
        <w:rPr>
          <w:rFonts w:asciiTheme="majorBidi" w:hAnsiTheme="majorBidi"/>
          <w:sz w:val="30"/>
          <w:szCs w:val="30"/>
        </w:rPr>
        <w:t xml:space="preserve">13 </w:t>
      </w:r>
      <w:r w:rsidRPr="003D20C1">
        <w:rPr>
          <w:rFonts w:asciiTheme="majorBidi" w:hAnsiTheme="majorBidi"/>
          <w:sz w:val="30"/>
          <w:szCs w:val="30"/>
          <w:cs/>
        </w:rPr>
        <w:t xml:space="preserve">กรกฎาคม </w:t>
      </w:r>
      <w:r w:rsidRPr="003D20C1">
        <w:rPr>
          <w:rFonts w:asciiTheme="majorBidi" w:hAnsiTheme="majorBidi"/>
          <w:sz w:val="30"/>
          <w:szCs w:val="30"/>
        </w:rPr>
        <w:t xml:space="preserve">2569 </w:t>
      </w:r>
      <w:r w:rsidRPr="003D20C1">
        <w:rPr>
          <w:rFonts w:asciiTheme="majorBidi" w:hAnsiTheme="majorBidi"/>
          <w:sz w:val="30"/>
          <w:szCs w:val="30"/>
          <w:cs/>
        </w:rPr>
        <w:t>บริษัทพร้อมผู้ถือหุ้น</w:t>
      </w:r>
      <w:r w:rsidR="005A6697">
        <w:rPr>
          <w:rFonts w:asciiTheme="majorBidi" w:hAnsiTheme="majorBidi" w:hint="cs"/>
          <w:sz w:val="30"/>
          <w:szCs w:val="30"/>
          <w:cs/>
        </w:rPr>
        <w:t>หนึ่ง</w:t>
      </w:r>
      <w:r w:rsidRPr="003D20C1">
        <w:rPr>
          <w:rFonts w:asciiTheme="majorBidi" w:hAnsiTheme="majorBidi"/>
          <w:sz w:val="30"/>
          <w:szCs w:val="30"/>
          <w:cs/>
        </w:rPr>
        <w:t xml:space="preserve">ราย ได้ดำเนินการจดทะเบียนจัดตั้งบริษัทร่วมทุนชื่อ </w:t>
      </w:r>
      <w:r w:rsidR="00285047">
        <w:rPr>
          <w:rFonts w:asciiTheme="majorBidi" w:hAnsiTheme="majorBidi"/>
          <w:sz w:val="30"/>
          <w:szCs w:val="30"/>
        </w:rPr>
        <w:br/>
      </w:r>
      <w:r w:rsidRPr="003D20C1">
        <w:rPr>
          <w:rFonts w:asciiTheme="majorBidi" w:hAnsiTheme="majorBidi"/>
          <w:sz w:val="30"/>
          <w:szCs w:val="30"/>
          <w:cs/>
        </w:rPr>
        <w:t xml:space="preserve">"บริษัท จีที ดิจิทัล จำกัด" โดยมีทุนจดทะเบียนจำนวน </w:t>
      </w:r>
      <w:r w:rsidRPr="003D20C1">
        <w:rPr>
          <w:rFonts w:asciiTheme="majorBidi" w:hAnsiTheme="majorBidi"/>
          <w:sz w:val="30"/>
          <w:szCs w:val="30"/>
        </w:rPr>
        <w:t xml:space="preserve">500,000 </w:t>
      </w:r>
      <w:r w:rsidRPr="003D20C1">
        <w:rPr>
          <w:rFonts w:asciiTheme="majorBidi" w:hAnsiTheme="majorBidi"/>
          <w:sz w:val="30"/>
          <w:szCs w:val="30"/>
          <w:cs/>
        </w:rPr>
        <w:t xml:space="preserve">บาท </w:t>
      </w:r>
      <w:r w:rsidRPr="003D20C1">
        <w:rPr>
          <w:rFonts w:asciiTheme="majorBidi" w:hAnsiTheme="majorBidi"/>
          <w:i/>
          <w:iCs/>
          <w:sz w:val="30"/>
          <w:szCs w:val="30"/>
          <w:cs/>
        </w:rPr>
        <w:t xml:space="preserve">(แบ่งเป็นหุ้นสามัญจำนวน </w:t>
      </w:r>
      <w:r w:rsidRPr="003D20C1">
        <w:rPr>
          <w:rFonts w:asciiTheme="majorBidi" w:hAnsiTheme="majorBidi"/>
          <w:i/>
          <w:iCs/>
          <w:sz w:val="30"/>
          <w:szCs w:val="30"/>
        </w:rPr>
        <w:t xml:space="preserve">5,000 </w:t>
      </w:r>
      <w:r w:rsidRPr="003D20C1">
        <w:rPr>
          <w:rFonts w:asciiTheme="majorBidi" w:hAnsiTheme="majorBidi"/>
          <w:i/>
          <w:iCs/>
          <w:sz w:val="30"/>
          <w:szCs w:val="30"/>
          <w:cs/>
        </w:rPr>
        <w:t xml:space="preserve">หุ้น มูลค่าที่ตราไว้หุ้นละ </w:t>
      </w:r>
      <w:r w:rsidRPr="003D20C1">
        <w:rPr>
          <w:rFonts w:asciiTheme="majorBidi" w:hAnsiTheme="majorBidi"/>
          <w:i/>
          <w:iCs/>
          <w:sz w:val="30"/>
          <w:szCs w:val="30"/>
        </w:rPr>
        <w:t xml:space="preserve">100 </w:t>
      </w:r>
      <w:r w:rsidRPr="003D20C1">
        <w:rPr>
          <w:rFonts w:asciiTheme="majorBidi" w:hAnsiTheme="majorBidi"/>
          <w:i/>
          <w:iCs/>
          <w:sz w:val="30"/>
          <w:szCs w:val="30"/>
          <w:cs/>
        </w:rPr>
        <w:t>บาท)</w:t>
      </w:r>
      <w:r w:rsidRPr="003D20C1">
        <w:rPr>
          <w:rFonts w:asciiTheme="majorBidi" w:hAnsiTheme="majorBidi"/>
          <w:sz w:val="30"/>
          <w:szCs w:val="30"/>
          <w:cs/>
        </w:rPr>
        <w:t xml:space="preserve"> โดยเรียกชำระค่าหุ้นแล้วร้อยละ </w:t>
      </w:r>
      <w:r w:rsidRPr="003D20C1">
        <w:rPr>
          <w:rFonts w:asciiTheme="majorBidi" w:hAnsiTheme="majorBidi"/>
          <w:sz w:val="30"/>
          <w:szCs w:val="30"/>
        </w:rPr>
        <w:t xml:space="preserve">25 </w:t>
      </w:r>
      <w:r w:rsidRPr="003D20C1">
        <w:rPr>
          <w:rFonts w:asciiTheme="majorBidi" w:hAnsiTheme="majorBidi"/>
          <w:sz w:val="30"/>
          <w:szCs w:val="30"/>
          <w:cs/>
        </w:rPr>
        <w:t xml:space="preserve">ของทุนจดทะเบียน บริษัทถือหุ้นในสัดส่วนร้อยละ </w:t>
      </w:r>
      <w:r w:rsidRPr="003D20C1">
        <w:rPr>
          <w:rFonts w:asciiTheme="majorBidi" w:hAnsiTheme="majorBidi"/>
          <w:sz w:val="30"/>
          <w:szCs w:val="30"/>
        </w:rPr>
        <w:t xml:space="preserve">51 </w:t>
      </w:r>
      <w:r w:rsidRPr="003D20C1">
        <w:rPr>
          <w:rFonts w:asciiTheme="majorBidi" w:hAnsiTheme="majorBidi"/>
          <w:sz w:val="30"/>
          <w:szCs w:val="30"/>
          <w:cs/>
        </w:rPr>
        <w:t xml:space="preserve">คิดเป็นเงินลงทุนจำนวน </w:t>
      </w:r>
      <w:r w:rsidRPr="003D20C1">
        <w:rPr>
          <w:rFonts w:asciiTheme="majorBidi" w:hAnsiTheme="majorBidi"/>
          <w:sz w:val="30"/>
          <w:szCs w:val="30"/>
        </w:rPr>
        <w:t xml:space="preserve">63,750 </w:t>
      </w:r>
      <w:r w:rsidRPr="003D20C1">
        <w:rPr>
          <w:rFonts w:asciiTheme="majorBidi" w:hAnsiTheme="majorBidi"/>
          <w:sz w:val="30"/>
          <w:szCs w:val="30"/>
          <w:cs/>
        </w:rPr>
        <w:t>บาท</w:t>
      </w:r>
    </w:p>
    <w:p w14:paraId="65AE0E6F" w14:textId="77777777" w:rsidR="00E04E00" w:rsidRDefault="00E04E00" w:rsidP="003D20C1">
      <w:pPr>
        <w:pStyle w:val="Bo-Blankline"/>
        <w:jc w:val="thaiDistribute"/>
        <w:rPr>
          <w:rFonts w:asciiTheme="majorBidi" w:hAnsiTheme="majorBidi"/>
          <w:sz w:val="30"/>
          <w:szCs w:val="30"/>
        </w:rPr>
      </w:pPr>
    </w:p>
    <w:p w14:paraId="1DF39E23" w14:textId="4A0B5592" w:rsidR="00E04E00" w:rsidRDefault="00E04E00" w:rsidP="00E04E00">
      <w:pPr>
        <w:pStyle w:val="Caption"/>
      </w:pPr>
      <w:r w:rsidRPr="00E04E00">
        <w:rPr>
          <w:cs/>
        </w:rPr>
        <w:t>มาตรฐานการรายงานทางการเงินที่</w:t>
      </w:r>
      <w:r w:rsidR="006875A9">
        <w:rPr>
          <w:rFonts w:hint="cs"/>
          <w:cs/>
        </w:rPr>
        <w:t>ประกาศแล้วแต่ยังไม่มีผลบังคับใช้</w:t>
      </w:r>
    </w:p>
    <w:p w14:paraId="2C68F223" w14:textId="77777777" w:rsidR="009D55ED" w:rsidRPr="009D55ED" w:rsidRDefault="009D55ED" w:rsidP="009D55ED">
      <w:pPr>
        <w:rPr>
          <w:lang w:val="en-US"/>
        </w:rPr>
      </w:pPr>
    </w:p>
    <w:p w14:paraId="0DC9CAF8" w14:textId="72316B3C" w:rsidR="00E04E00" w:rsidRDefault="003D09F6" w:rsidP="003D09F6">
      <w:pPr>
        <w:pStyle w:val="Bo-Blankline"/>
        <w:jc w:val="thaiDistribute"/>
        <w:rPr>
          <w:rFonts w:asciiTheme="majorBidi" w:hAnsiTheme="majorBidi"/>
          <w:sz w:val="30"/>
          <w:szCs w:val="30"/>
        </w:rPr>
      </w:pPr>
      <w:r w:rsidRPr="003D09F6">
        <w:rPr>
          <w:rFonts w:asciiTheme="majorBidi" w:hAnsiTheme="majorBidi"/>
          <w:sz w:val="30"/>
          <w:szCs w:val="30"/>
          <w:cs/>
        </w:rPr>
        <w:t xml:space="preserve">สภาวิชาชีพบัญชีได้ออกและปรับปรุงมาตรฐานการรายงานทางการเงิน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3D09F6">
        <w:rPr>
          <w:rFonts w:asciiTheme="majorBidi" w:hAnsiTheme="majorBidi"/>
          <w:sz w:val="30"/>
          <w:szCs w:val="30"/>
        </w:rPr>
        <w:t xml:space="preserve">1 </w:t>
      </w:r>
      <w:r w:rsidRPr="003D09F6">
        <w:rPr>
          <w:rFonts w:asciiTheme="majorBidi" w:hAnsiTheme="majorBidi"/>
          <w:sz w:val="30"/>
          <w:szCs w:val="30"/>
          <w:cs/>
        </w:rPr>
        <w:t xml:space="preserve">มกราคม </w:t>
      </w:r>
      <w:r w:rsidRPr="003D09F6">
        <w:rPr>
          <w:rFonts w:asciiTheme="majorBidi" w:hAnsiTheme="majorBidi"/>
          <w:sz w:val="30"/>
          <w:szCs w:val="30"/>
        </w:rPr>
        <w:t xml:space="preserve">2571 </w:t>
      </w:r>
      <w:r w:rsidRPr="003D09F6">
        <w:rPr>
          <w:rFonts w:asciiTheme="majorBidi" w:hAnsiTheme="majorBidi"/>
          <w:sz w:val="30"/>
          <w:szCs w:val="30"/>
          <w:cs/>
        </w:rPr>
        <w:t>โดยกลุ่มบริษัทไม่ได้นำมาตรฐานการรายงานทางการเงินดังกล่าวมาใช้ในการจัดทำงบการเงินรวมนี้เนื่องจากยังไม่มีผลบังคับใช้ ทั้งนี้ กลุ่มบริษัทอยู่ระหว่างการประเมินผลกระทบที่อาจเกิดขึ้นต่องบการเงินรวมจากการถือปฏิบัติตามมาตรฐานการรายงานทางการเงินที่ออกและปรับปรุงใหม่ดังกล่าว</w:t>
      </w:r>
    </w:p>
    <w:sectPr w:rsidR="00E04E00" w:rsidSect="007D6448">
      <w:headerReference w:type="default" r:id="rId20"/>
      <w:footerReference w:type="default" r:id="rId21"/>
      <w:pgSz w:w="11909" w:h="16834" w:code="9"/>
      <w:pgMar w:top="691" w:right="1152" w:bottom="720" w:left="1166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3BC70" w14:textId="77777777" w:rsidR="00171A66" w:rsidRDefault="00171A66">
      <w:r>
        <w:separator/>
      </w:r>
    </w:p>
  </w:endnote>
  <w:endnote w:type="continuationSeparator" w:id="0">
    <w:p w14:paraId="1F9D18F6" w14:textId="77777777" w:rsidR="00171A66" w:rsidRDefault="00171A66">
      <w:r>
        <w:continuationSeparator/>
      </w:r>
    </w:p>
  </w:endnote>
  <w:endnote w:type="continuationNotice" w:id="1">
    <w:p w14:paraId="0F4A795D" w14:textId="77777777" w:rsidR="00171A66" w:rsidRDefault="00171A6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 (Headings CS)">
    <w:altName w:val="Angsana New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0E728" w14:textId="75C67D1C" w:rsidR="004436C2" w:rsidRPr="00FF32BF" w:rsidRDefault="004436C2" w:rsidP="00FF32BF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="003277A3">
      <w:rPr>
        <w:rFonts w:ascii="Angsana New" w:hAnsi="Angsana New"/>
        <w:noProof/>
        <w:sz w:val="30"/>
        <w:szCs w:val="30"/>
      </w:rPr>
      <w:t>7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4030F" w14:textId="5B5F34CE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Pr="00D83821">
      <w:rPr>
        <w:rFonts w:asciiTheme="majorBidi" w:hAnsiTheme="majorBidi" w:cstheme="majorBidi"/>
        <w:noProof/>
        <w:sz w:val="30"/>
        <w:szCs w:val="30"/>
      </w:rPr>
      <w:t>3</w:t>
    </w:r>
    <w:r w:rsidR="003277A3">
      <w:rPr>
        <w:rFonts w:asciiTheme="majorBidi" w:hAnsiTheme="majorBidi" w:cstheme="majorBidi"/>
        <w:noProof/>
        <w:sz w:val="30"/>
        <w:szCs w:val="30"/>
      </w:rPr>
      <w:t>2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4E9CB" w14:textId="0F560FA1" w:rsidR="004436C2" w:rsidRPr="00D83821" w:rsidRDefault="004436C2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Pr="00D83821">
      <w:rPr>
        <w:rFonts w:asciiTheme="majorBidi" w:hAnsiTheme="majorBidi" w:cstheme="majorBidi"/>
        <w:noProof/>
        <w:sz w:val="30"/>
        <w:szCs w:val="30"/>
      </w:rPr>
      <w:t>3</w:t>
    </w:r>
    <w:r w:rsidR="003277A3">
      <w:rPr>
        <w:rFonts w:asciiTheme="majorBidi" w:hAnsiTheme="majorBidi" w:cstheme="majorBidi"/>
        <w:noProof/>
        <w:sz w:val="30"/>
        <w:szCs w:val="30"/>
      </w:rPr>
      <w:t>2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D8904" w14:textId="3E0AFB67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Pr="00D83821">
      <w:rPr>
        <w:rFonts w:asciiTheme="majorBidi" w:hAnsiTheme="majorBidi" w:cstheme="majorBidi"/>
        <w:noProof/>
        <w:sz w:val="30"/>
        <w:szCs w:val="30"/>
      </w:rPr>
      <w:t>3</w:t>
    </w:r>
    <w:r w:rsidR="003277A3">
      <w:rPr>
        <w:rFonts w:asciiTheme="majorBidi" w:hAnsiTheme="majorBidi" w:cstheme="majorBidi"/>
        <w:noProof/>
        <w:sz w:val="30"/>
        <w:szCs w:val="30"/>
      </w:rPr>
      <w:t>2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0EFF4" w14:textId="515D94A1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Pr="00D83821">
      <w:rPr>
        <w:rFonts w:asciiTheme="majorBidi" w:hAnsiTheme="majorBidi" w:cstheme="majorBidi"/>
        <w:noProof/>
        <w:sz w:val="30"/>
        <w:szCs w:val="30"/>
      </w:rPr>
      <w:t>3</w:t>
    </w:r>
    <w:r w:rsidR="003277A3">
      <w:rPr>
        <w:rFonts w:asciiTheme="majorBidi" w:hAnsiTheme="majorBidi" w:cstheme="majorBidi"/>
        <w:noProof/>
        <w:sz w:val="30"/>
        <w:szCs w:val="30"/>
      </w:rPr>
      <w:t>2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5EEAB" w14:textId="77777777" w:rsidR="00171A66" w:rsidRDefault="00171A66">
      <w:r>
        <w:separator/>
      </w:r>
    </w:p>
  </w:footnote>
  <w:footnote w:type="continuationSeparator" w:id="0">
    <w:p w14:paraId="2B86D647" w14:textId="77777777" w:rsidR="00171A66" w:rsidRDefault="00171A66">
      <w:r>
        <w:continuationSeparator/>
      </w:r>
    </w:p>
  </w:footnote>
  <w:footnote w:type="continuationNotice" w:id="1">
    <w:p w14:paraId="4E09D636" w14:textId="77777777" w:rsidR="00171A66" w:rsidRDefault="00171A6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698AE" w14:textId="77777777" w:rsidR="00D87C50" w:rsidRPr="008A60DA" w:rsidRDefault="00D87C50" w:rsidP="00D87C50">
    <w:pPr>
      <w:spacing w:line="240" w:lineRule="auto"/>
      <w:ind w:right="389"/>
      <w:rPr>
        <w:rFonts w:ascii="Angsana New" w:hAnsi="Angsana New"/>
        <w:b/>
        <w:bCs/>
        <w:color w:val="000000" w:themeColor="text1"/>
        <w:sz w:val="32"/>
        <w:szCs w:val="32"/>
      </w:rPr>
    </w:pPr>
    <w:r w:rsidRPr="008A60DA">
      <w:rPr>
        <w:rFonts w:ascii="Angsana New" w:hAnsi="Angsana New"/>
        <w:b/>
        <w:bCs/>
        <w:color w:val="000000" w:themeColor="text1"/>
        <w:sz w:val="32"/>
        <w:szCs w:val="32"/>
        <w:cs/>
      </w:rPr>
      <w:t>บริษัท ทีพีไอ โพลีน</w:t>
    </w:r>
    <w:r w:rsidRPr="008A60DA">
      <w:rPr>
        <w:rFonts w:ascii="Angsana New" w:hAnsi="Angsana New" w:hint="cs"/>
        <w:b/>
        <w:bCs/>
        <w:color w:val="000000" w:themeColor="text1"/>
        <w:sz w:val="32"/>
        <w:szCs w:val="32"/>
        <w:cs/>
      </w:rPr>
      <w:t xml:space="preserve"> </w:t>
    </w:r>
    <w:r w:rsidRPr="008A60DA">
      <w:rPr>
        <w:rFonts w:ascii="Angsana New" w:hAnsi="Angsana New"/>
        <w:b/>
        <w:bCs/>
        <w:color w:val="000000" w:themeColor="text1"/>
        <w:sz w:val="32"/>
        <w:szCs w:val="32"/>
        <w:cs/>
      </w:rPr>
      <w:t>เพาเวอร์ จำกัด</w:t>
    </w:r>
    <w:r w:rsidRPr="008A60DA">
      <w:rPr>
        <w:rFonts w:ascii="Angsana New" w:hAnsi="Angsana New" w:hint="cs"/>
        <w:b/>
        <w:bCs/>
        <w:color w:val="000000" w:themeColor="text1"/>
        <w:sz w:val="32"/>
        <w:szCs w:val="32"/>
        <w:cs/>
      </w:rPr>
      <w:t xml:space="preserve"> (มหาชน) และบริษัทย่อย</w:t>
    </w:r>
  </w:p>
  <w:p w14:paraId="2E6C2D98" w14:textId="77777777" w:rsidR="00D87C50" w:rsidRPr="008A60DA" w:rsidRDefault="00D87C50" w:rsidP="00D87C50">
    <w:pPr>
      <w:spacing w:line="240" w:lineRule="auto"/>
      <w:ind w:right="389"/>
      <w:rPr>
        <w:rFonts w:ascii="Angsana New" w:hAnsi="Angsana New"/>
        <w:b/>
        <w:bCs/>
        <w:color w:val="000000" w:themeColor="text1"/>
        <w:sz w:val="32"/>
        <w:szCs w:val="32"/>
      </w:rPr>
    </w:pPr>
    <w:r w:rsidRPr="008A60DA">
      <w:rPr>
        <w:rFonts w:ascii="Angsana New" w:hAnsi="Angsana New"/>
        <w:b/>
        <w:bCs/>
        <w:color w:val="000000" w:themeColor="text1"/>
        <w:sz w:val="32"/>
        <w:szCs w:val="32"/>
        <w:cs/>
      </w:rPr>
      <w:t>หมายเหตุประกอบงบการเงิน</w:t>
    </w:r>
    <w:r w:rsidRPr="008A60DA">
      <w:rPr>
        <w:rFonts w:ascii="Angsana New" w:hAnsi="Angsana New" w:hint="cs"/>
        <w:b/>
        <w:bCs/>
        <w:color w:val="000000" w:themeColor="text1"/>
        <w:sz w:val="32"/>
        <w:szCs w:val="32"/>
        <w:cs/>
      </w:rPr>
      <w:t>ระหว่างกาลแบบย่อ</w:t>
    </w:r>
  </w:p>
  <w:p w14:paraId="1844DB6C" w14:textId="7BAA0BE6" w:rsidR="00C81694" w:rsidRPr="008A60DA" w:rsidRDefault="00C81694" w:rsidP="00C81694">
    <w:pPr>
      <w:spacing w:line="240" w:lineRule="auto"/>
      <w:ind w:right="389"/>
      <w:rPr>
        <w:rFonts w:ascii="Angsana New" w:hAnsi="Angsana New"/>
        <w:b/>
        <w:bCs/>
        <w:color w:val="000000" w:themeColor="text1"/>
        <w:sz w:val="32"/>
        <w:szCs w:val="32"/>
      </w:rPr>
    </w:pPr>
    <w:r w:rsidRPr="008A60DA">
      <w:rPr>
        <w:rFonts w:ascii="Angsana New" w:hAnsi="Angsana New" w:hint="cs"/>
        <w:b/>
        <w:bCs/>
        <w:color w:val="000000" w:themeColor="text1"/>
        <w:sz w:val="32"/>
        <w:szCs w:val="32"/>
        <w:cs/>
      </w:rPr>
      <w:t>สำหรับงวดสามเดือน</w:t>
    </w:r>
    <w:r w:rsidR="00270825">
      <w:rPr>
        <w:rFonts w:ascii="Angsana New" w:hAnsi="Angsana New" w:hint="cs"/>
        <w:b/>
        <w:bCs/>
        <w:color w:val="000000" w:themeColor="text1"/>
        <w:sz w:val="32"/>
        <w:szCs w:val="32"/>
        <w:cs/>
      </w:rPr>
      <w:t>และหกเดือน</w:t>
    </w:r>
    <w:r w:rsidR="00520ED8" w:rsidRPr="00520ED8">
      <w:rPr>
        <w:rFonts w:ascii="Angsana New" w:hAnsi="Angsana New"/>
        <w:b/>
        <w:bCs/>
        <w:color w:val="000000" w:themeColor="text1"/>
        <w:sz w:val="32"/>
        <w:szCs w:val="32"/>
        <w:cs/>
      </w:rPr>
      <w:t xml:space="preserve">สิ้นสุดวันที่ </w:t>
    </w:r>
    <w:r w:rsidR="00270825">
      <w:rPr>
        <w:rFonts w:ascii="Angsana New" w:hAnsi="Angsana New"/>
        <w:b/>
        <w:bCs/>
        <w:color w:val="000000" w:themeColor="text1"/>
        <w:sz w:val="32"/>
        <w:szCs w:val="32"/>
      </w:rPr>
      <w:t xml:space="preserve">30 </w:t>
    </w:r>
    <w:r w:rsidR="00270825">
      <w:rPr>
        <w:rFonts w:ascii="Angsana New" w:hAnsi="Angsana New" w:hint="cs"/>
        <w:b/>
        <w:bCs/>
        <w:color w:val="000000" w:themeColor="text1"/>
        <w:sz w:val="32"/>
        <w:szCs w:val="32"/>
        <w:cs/>
      </w:rPr>
      <w:t>มิถุนายน</w:t>
    </w:r>
    <w:r w:rsidR="00520ED8" w:rsidRPr="00520ED8">
      <w:rPr>
        <w:rFonts w:ascii="Angsana New" w:hAnsi="Angsana New"/>
        <w:b/>
        <w:bCs/>
        <w:color w:val="000000" w:themeColor="text1"/>
        <w:sz w:val="32"/>
        <w:szCs w:val="32"/>
        <w:cs/>
      </w:rPr>
      <w:t xml:space="preserve"> </w:t>
    </w:r>
    <w:r w:rsidR="003277A3">
      <w:rPr>
        <w:rFonts w:ascii="Angsana New" w:hAnsi="Angsana New"/>
        <w:b/>
        <w:bCs/>
        <w:color w:val="000000" w:themeColor="text1"/>
        <w:sz w:val="32"/>
        <w:szCs w:val="32"/>
        <w:lang w:val="en-US"/>
      </w:rPr>
      <w:t>25</w:t>
    </w:r>
    <w:r w:rsidR="003277A3">
      <w:rPr>
        <w:rFonts w:ascii="Angsana New" w:hAnsi="Angsana New" w:hint="cs"/>
        <w:b/>
        <w:bCs/>
        <w:color w:val="000000" w:themeColor="text1"/>
        <w:sz w:val="32"/>
        <w:szCs w:val="32"/>
        <w:cs/>
        <w:lang w:val="en-US"/>
      </w:rPr>
      <w:t>6</w:t>
    </w:r>
    <w:r w:rsidR="00DB03DF">
      <w:rPr>
        <w:rFonts w:ascii="Angsana New" w:hAnsi="Angsana New"/>
        <w:b/>
        <w:bCs/>
        <w:color w:val="000000" w:themeColor="text1"/>
        <w:sz w:val="32"/>
        <w:szCs w:val="32"/>
        <w:lang w:val="en-US"/>
      </w:rPr>
      <w:t>9</w:t>
    </w:r>
    <w:r w:rsidRPr="008A60DA">
      <w:rPr>
        <w:rFonts w:ascii="Angsana New" w:hAnsi="Angsana New" w:hint="cs"/>
        <w:b/>
        <w:bCs/>
        <w:color w:val="000000" w:themeColor="text1"/>
        <w:sz w:val="32"/>
        <w:szCs w:val="32"/>
        <w:cs/>
        <w:lang w:val="en-US"/>
      </w:rPr>
      <w:t xml:space="preserve"> </w:t>
    </w:r>
    <w:r w:rsidRPr="008A60DA">
      <w:rPr>
        <w:rFonts w:ascii="Angsana New" w:hAnsi="Angsana New"/>
        <w:b/>
        <w:bCs/>
        <w:color w:val="000000" w:themeColor="text1"/>
        <w:sz w:val="32"/>
        <w:szCs w:val="32"/>
        <w:lang w:val="en-US"/>
      </w:rPr>
      <w:t>(</w:t>
    </w:r>
    <w:r w:rsidRPr="008A60DA">
      <w:rPr>
        <w:rFonts w:ascii="Angsana New" w:hAnsi="Angsana New" w:hint="cs"/>
        <w:b/>
        <w:bCs/>
        <w:color w:val="000000" w:themeColor="text1"/>
        <w:sz w:val="32"/>
        <w:szCs w:val="32"/>
        <w:cs/>
        <w:lang w:val="en-US"/>
      </w:rPr>
      <w:t>ไม่ได้ตรวจสอบ)</w:t>
    </w:r>
  </w:p>
  <w:p w14:paraId="51DA8D97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1A418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0874F1">
      <w:rPr>
        <w:rFonts w:ascii="Angsana New" w:hAnsi="Angsana New"/>
        <w:b/>
        <w:bCs/>
        <w:sz w:val="32"/>
        <w:szCs w:val="32"/>
        <w:cs/>
      </w:rPr>
      <w:t>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821219C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2BAB52B" w14:textId="404A5CF3" w:rsidR="00C81694" w:rsidRPr="00E22BD2" w:rsidRDefault="000478A6" w:rsidP="00C8169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8A60DA">
      <w:rPr>
        <w:rFonts w:ascii="Angsana New" w:hAnsi="Angsana New" w:hint="cs"/>
        <w:b/>
        <w:bCs/>
        <w:color w:val="000000" w:themeColor="text1"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color w:val="000000" w:themeColor="text1"/>
        <w:sz w:val="32"/>
        <w:szCs w:val="32"/>
        <w:cs/>
      </w:rPr>
      <w:t>และหกเดือน</w:t>
    </w:r>
    <w:r w:rsidRPr="00520ED8">
      <w:rPr>
        <w:rFonts w:ascii="Angsana New" w:hAnsi="Angsana New"/>
        <w:b/>
        <w:bCs/>
        <w:color w:val="000000" w:themeColor="text1"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color w:val="000000" w:themeColor="text1"/>
        <w:sz w:val="32"/>
        <w:szCs w:val="32"/>
      </w:rPr>
      <w:t xml:space="preserve">30 </w:t>
    </w:r>
    <w:r>
      <w:rPr>
        <w:rFonts w:ascii="Angsana New" w:hAnsi="Angsana New" w:hint="cs"/>
        <w:b/>
        <w:bCs/>
        <w:color w:val="000000" w:themeColor="text1"/>
        <w:sz w:val="32"/>
        <w:szCs w:val="32"/>
        <w:cs/>
      </w:rPr>
      <w:t>มิถุนายน</w:t>
    </w:r>
    <w:r w:rsidRPr="00520ED8">
      <w:rPr>
        <w:rFonts w:ascii="Angsana New" w:hAnsi="Angsana New"/>
        <w:b/>
        <w:bCs/>
        <w:color w:val="000000" w:themeColor="text1"/>
        <w:sz w:val="32"/>
        <w:szCs w:val="32"/>
        <w:cs/>
      </w:rPr>
      <w:t xml:space="preserve"> </w:t>
    </w:r>
    <w:r>
      <w:rPr>
        <w:rFonts w:ascii="Angsana New" w:hAnsi="Angsana New"/>
        <w:b/>
        <w:bCs/>
        <w:color w:val="000000" w:themeColor="text1"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color w:val="000000" w:themeColor="text1"/>
        <w:sz w:val="32"/>
        <w:szCs w:val="32"/>
        <w:cs/>
        <w:lang w:val="en-US"/>
      </w:rPr>
      <w:t>6</w:t>
    </w:r>
    <w:r>
      <w:rPr>
        <w:rFonts w:ascii="Angsana New" w:hAnsi="Angsana New"/>
        <w:b/>
        <w:bCs/>
        <w:color w:val="000000" w:themeColor="text1"/>
        <w:sz w:val="32"/>
        <w:szCs w:val="32"/>
        <w:lang w:val="en-US"/>
      </w:rPr>
      <w:t>9</w:t>
    </w:r>
    <w:r w:rsidRPr="008A60DA">
      <w:rPr>
        <w:rFonts w:ascii="Angsana New" w:hAnsi="Angsana New" w:hint="cs"/>
        <w:b/>
        <w:bCs/>
        <w:color w:val="000000" w:themeColor="text1"/>
        <w:sz w:val="32"/>
        <w:szCs w:val="32"/>
        <w:cs/>
        <w:lang w:val="en-US"/>
      </w:rPr>
      <w:t xml:space="preserve"> </w:t>
    </w:r>
    <w:r w:rsidR="00C81694">
      <w:rPr>
        <w:rFonts w:ascii="Angsana New" w:hAnsi="Angsana New"/>
        <w:b/>
        <w:bCs/>
        <w:sz w:val="32"/>
        <w:szCs w:val="32"/>
        <w:lang w:val="en-US"/>
      </w:rPr>
      <w:t>(</w:t>
    </w:r>
    <w:r w:rsidR="00C81694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04D407EB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2AA6C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0874F1">
      <w:rPr>
        <w:rFonts w:ascii="Angsana New" w:hAnsi="Angsana New"/>
        <w:b/>
        <w:bCs/>
        <w:sz w:val="32"/>
        <w:szCs w:val="32"/>
        <w:cs/>
      </w:rPr>
      <w:t>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1CB0BBCA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32103F5" w14:textId="351384F7" w:rsidR="00D87C50" w:rsidRPr="00E22BD2" w:rsidRDefault="000478A6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8A60DA">
      <w:rPr>
        <w:rFonts w:ascii="Angsana New" w:hAnsi="Angsana New" w:hint="cs"/>
        <w:b/>
        <w:bCs/>
        <w:color w:val="000000" w:themeColor="text1"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color w:val="000000" w:themeColor="text1"/>
        <w:sz w:val="32"/>
        <w:szCs w:val="32"/>
        <w:cs/>
      </w:rPr>
      <w:t>และหกเดือน</w:t>
    </w:r>
    <w:r w:rsidRPr="00520ED8">
      <w:rPr>
        <w:rFonts w:ascii="Angsana New" w:hAnsi="Angsana New"/>
        <w:b/>
        <w:bCs/>
        <w:color w:val="000000" w:themeColor="text1"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color w:val="000000" w:themeColor="text1"/>
        <w:sz w:val="32"/>
        <w:szCs w:val="32"/>
      </w:rPr>
      <w:t xml:space="preserve">30 </w:t>
    </w:r>
    <w:r>
      <w:rPr>
        <w:rFonts w:ascii="Angsana New" w:hAnsi="Angsana New" w:hint="cs"/>
        <w:b/>
        <w:bCs/>
        <w:color w:val="000000" w:themeColor="text1"/>
        <w:sz w:val="32"/>
        <w:szCs w:val="32"/>
        <w:cs/>
      </w:rPr>
      <w:t>มิถุนายน</w:t>
    </w:r>
    <w:r w:rsidRPr="00520ED8">
      <w:rPr>
        <w:rFonts w:ascii="Angsana New" w:hAnsi="Angsana New"/>
        <w:b/>
        <w:bCs/>
        <w:color w:val="000000" w:themeColor="text1"/>
        <w:sz w:val="32"/>
        <w:szCs w:val="32"/>
        <w:cs/>
      </w:rPr>
      <w:t xml:space="preserve"> </w:t>
    </w:r>
    <w:r>
      <w:rPr>
        <w:rFonts w:ascii="Angsana New" w:hAnsi="Angsana New"/>
        <w:b/>
        <w:bCs/>
        <w:color w:val="000000" w:themeColor="text1"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color w:val="000000" w:themeColor="text1"/>
        <w:sz w:val="32"/>
        <w:szCs w:val="32"/>
        <w:cs/>
        <w:lang w:val="en-US"/>
      </w:rPr>
      <w:t>6</w:t>
    </w:r>
    <w:r>
      <w:rPr>
        <w:rFonts w:ascii="Angsana New" w:hAnsi="Angsana New"/>
        <w:b/>
        <w:bCs/>
        <w:color w:val="000000" w:themeColor="text1"/>
        <w:sz w:val="32"/>
        <w:szCs w:val="32"/>
        <w:lang w:val="en-US"/>
      </w:rPr>
      <w:t>9</w:t>
    </w:r>
    <w:r w:rsidRPr="008A60DA">
      <w:rPr>
        <w:rFonts w:ascii="Angsana New" w:hAnsi="Angsana New" w:hint="cs"/>
        <w:b/>
        <w:bCs/>
        <w:color w:val="000000" w:themeColor="text1"/>
        <w:sz w:val="32"/>
        <w:szCs w:val="32"/>
        <w:cs/>
        <w:lang w:val="en-US"/>
      </w:rPr>
      <w:t xml:space="preserve"> </w:t>
    </w:r>
    <w:r w:rsidR="00D87C50">
      <w:rPr>
        <w:rFonts w:ascii="Angsana New" w:hAnsi="Angsana New"/>
        <w:b/>
        <w:bCs/>
        <w:sz w:val="32"/>
        <w:szCs w:val="32"/>
        <w:lang w:val="en-US"/>
      </w:rPr>
      <w:t>(</w:t>
    </w:r>
    <w:r w:rsidR="00D87C50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08959B58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390C7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0874F1">
      <w:rPr>
        <w:rFonts w:ascii="Angsana New" w:hAnsi="Angsana New"/>
        <w:b/>
        <w:bCs/>
        <w:sz w:val="32"/>
        <w:szCs w:val="32"/>
        <w:cs/>
      </w:rPr>
      <w:t>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1135E488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27FCCA5" w14:textId="700ECB29" w:rsidR="00C81694" w:rsidRPr="00E22BD2" w:rsidRDefault="000478A6" w:rsidP="00C8169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8A60DA">
      <w:rPr>
        <w:rFonts w:ascii="Angsana New" w:hAnsi="Angsana New" w:hint="cs"/>
        <w:b/>
        <w:bCs/>
        <w:color w:val="000000" w:themeColor="text1"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color w:val="000000" w:themeColor="text1"/>
        <w:sz w:val="32"/>
        <w:szCs w:val="32"/>
        <w:cs/>
      </w:rPr>
      <w:t>และหกเดือน</w:t>
    </w:r>
    <w:r w:rsidRPr="00520ED8">
      <w:rPr>
        <w:rFonts w:ascii="Angsana New" w:hAnsi="Angsana New"/>
        <w:b/>
        <w:bCs/>
        <w:color w:val="000000" w:themeColor="text1"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color w:val="000000" w:themeColor="text1"/>
        <w:sz w:val="32"/>
        <w:szCs w:val="32"/>
      </w:rPr>
      <w:t xml:space="preserve">30 </w:t>
    </w:r>
    <w:r>
      <w:rPr>
        <w:rFonts w:ascii="Angsana New" w:hAnsi="Angsana New" w:hint="cs"/>
        <w:b/>
        <w:bCs/>
        <w:color w:val="000000" w:themeColor="text1"/>
        <w:sz w:val="32"/>
        <w:szCs w:val="32"/>
        <w:cs/>
      </w:rPr>
      <w:t>มิถุนายน</w:t>
    </w:r>
    <w:r w:rsidRPr="00520ED8">
      <w:rPr>
        <w:rFonts w:ascii="Angsana New" w:hAnsi="Angsana New"/>
        <w:b/>
        <w:bCs/>
        <w:color w:val="000000" w:themeColor="text1"/>
        <w:sz w:val="32"/>
        <w:szCs w:val="32"/>
        <w:cs/>
      </w:rPr>
      <w:t xml:space="preserve"> </w:t>
    </w:r>
    <w:r>
      <w:rPr>
        <w:rFonts w:ascii="Angsana New" w:hAnsi="Angsana New"/>
        <w:b/>
        <w:bCs/>
        <w:color w:val="000000" w:themeColor="text1"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color w:val="000000" w:themeColor="text1"/>
        <w:sz w:val="32"/>
        <w:szCs w:val="32"/>
        <w:cs/>
        <w:lang w:val="en-US"/>
      </w:rPr>
      <w:t>6</w:t>
    </w:r>
    <w:r>
      <w:rPr>
        <w:rFonts w:ascii="Angsana New" w:hAnsi="Angsana New"/>
        <w:b/>
        <w:bCs/>
        <w:color w:val="000000" w:themeColor="text1"/>
        <w:sz w:val="32"/>
        <w:szCs w:val="32"/>
        <w:lang w:val="en-US"/>
      </w:rPr>
      <w:t>9</w:t>
    </w:r>
    <w:r w:rsidRPr="008A60DA">
      <w:rPr>
        <w:rFonts w:ascii="Angsana New" w:hAnsi="Angsana New" w:hint="cs"/>
        <w:b/>
        <w:bCs/>
        <w:color w:val="000000" w:themeColor="text1"/>
        <w:sz w:val="32"/>
        <w:szCs w:val="32"/>
        <w:cs/>
        <w:lang w:val="en-US"/>
      </w:rPr>
      <w:t xml:space="preserve"> </w:t>
    </w:r>
    <w:r w:rsidR="00C81694">
      <w:rPr>
        <w:rFonts w:ascii="Angsana New" w:hAnsi="Angsana New"/>
        <w:b/>
        <w:bCs/>
        <w:sz w:val="32"/>
        <w:szCs w:val="32"/>
        <w:lang w:val="en-US"/>
      </w:rPr>
      <w:t>(</w:t>
    </w:r>
    <w:r w:rsidR="00C81694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69724A14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358B8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0874F1">
      <w:rPr>
        <w:rFonts w:ascii="Angsana New" w:hAnsi="Angsana New"/>
        <w:b/>
        <w:bCs/>
        <w:sz w:val="32"/>
        <w:szCs w:val="32"/>
        <w:cs/>
      </w:rPr>
      <w:t>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15EF624A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66A4B29" w14:textId="4802DA3B" w:rsidR="00C81694" w:rsidRPr="00E22BD2" w:rsidRDefault="00C35D61" w:rsidP="00C8169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8A60DA">
      <w:rPr>
        <w:rFonts w:ascii="Angsana New" w:hAnsi="Angsana New" w:hint="cs"/>
        <w:b/>
        <w:bCs/>
        <w:color w:val="000000" w:themeColor="text1"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color w:val="000000" w:themeColor="text1"/>
        <w:sz w:val="32"/>
        <w:szCs w:val="32"/>
        <w:cs/>
      </w:rPr>
      <w:t>และหกเดือน</w:t>
    </w:r>
    <w:r w:rsidRPr="00520ED8">
      <w:rPr>
        <w:rFonts w:ascii="Angsana New" w:hAnsi="Angsana New"/>
        <w:b/>
        <w:bCs/>
        <w:color w:val="000000" w:themeColor="text1"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color w:val="000000" w:themeColor="text1"/>
        <w:sz w:val="32"/>
        <w:szCs w:val="32"/>
      </w:rPr>
      <w:t xml:space="preserve">30 </w:t>
    </w:r>
    <w:r>
      <w:rPr>
        <w:rFonts w:ascii="Angsana New" w:hAnsi="Angsana New" w:hint="cs"/>
        <w:b/>
        <w:bCs/>
        <w:color w:val="000000" w:themeColor="text1"/>
        <w:sz w:val="32"/>
        <w:szCs w:val="32"/>
        <w:cs/>
      </w:rPr>
      <w:t>มิถุนายน</w:t>
    </w:r>
    <w:r w:rsidRPr="00520ED8">
      <w:rPr>
        <w:rFonts w:ascii="Angsana New" w:hAnsi="Angsana New"/>
        <w:b/>
        <w:bCs/>
        <w:color w:val="000000" w:themeColor="text1"/>
        <w:sz w:val="32"/>
        <w:szCs w:val="32"/>
        <w:cs/>
      </w:rPr>
      <w:t xml:space="preserve"> </w:t>
    </w:r>
    <w:r>
      <w:rPr>
        <w:rFonts w:ascii="Angsana New" w:hAnsi="Angsana New"/>
        <w:b/>
        <w:bCs/>
        <w:color w:val="000000" w:themeColor="text1"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color w:val="000000" w:themeColor="text1"/>
        <w:sz w:val="32"/>
        <w:szCs w:val="32"/>
        <w:cs/>
        <w:lang w:val="en-US"/>
      </w:rPr>
      <w:t>6</w:t>
    </w:r>
    <w:r>
      <w:rPr>
        <w:rFonts w:ascii="Angsana New" w:hAnsi="Angsana New"/>
        <w:b/>
        <w:bCs/>
        <w:color w:val="000000" w:themeColor="text1"/>
        <w:sz w:val="32"/>
        <w:szCs w:val="32"/>
        <w:lang w:val="en-US"/>
      </w:rPr>
      <w:t>9</w:t>
    </w:r>
    <w:r w:rsidRPr="008A60DA">
      <w:rPr>
        <w:rFonts w:ascii="Angsana New" w:hAnsi="Angsana New" w:hint="cs"/>
        <w:b/>
        <w:bCs/>
        <w:color w:val="000000" w:themeColor="text1"/>
        <w:sz w:val="32"/>
        <w:szCs w:val="32"/>
        <w:cs/>
        <w:lang w:val="en-US"/>
      </w:rPr>
      <w:t xml:space="preserve"> </w:t>
    </w:r>
    <w:r w:rsidR="00C81694">
      <w:rPr>
        <w:rFonts w:ascii="Angsana New" w:hAnsi="Angsana New"/>
        <w:b/>
        <w:bCs/>
        <w:sz w:val="32"/>
        <w:szCs w:val="32"/>
        <w:lang w:val="en-US"/>
      </w:rPr>
      <w:t>(</w:t>
    </w:r>
    <w:r w:rsidR="00C81694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6CFDDB5A" w14:textId="77777777" w:rsidR="00171D7E" w:rsidRPr="00E7342D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03A50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0874F1">
      <w:rPr>
        <w:rFonts w:ascii="Angsana New" w:hAnsi="Angsana New"/>
        <w:b/>
        <w:bCs/>
        <w:sz w:val="32"/>
        <w:szCs w:val="32"/>
        <w:cs/>
      </w:rPr>
      <w:t>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0D9BDAC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56F8373" w14:textId="72EFA2CF" w:rsidR="00C81694" w:rsidRPr="00E22BD2" w:rsidRDefault="00C35D61" w:rsidP="00C8169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8A60DA">
      <w:rPr>
        <w:rFonts w:ascii="Angsana New" w:hAnsi="Angsana New" w:hint="cs"/>
        <w:b/>
        <w:bCs/>
        <w:color w:val="000000" w:themeColor="text1"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color w:val="000000" w:themeColor="text1"/>
        <w:sz w:val="32"/>
        <w:szCs w:val="32"/>
        <w:cs/>
      </w:rPr>
      <w:t>และหกเดือน</w:t>
    </w:r>
    <w:r w:rsidRPr="00520ED8">
      <w:rPr>
        <w:rFonts w:ascii="Angsana New" w:hAnsi="Angsana New"/>
        <w:b/>
        <w:bCs/>
        <w:color w:val="000000" w:themeColor="text1"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color w:val="000000" w:themeColor="text1"/>
        <w:sz w:val="32"/>
        <w:szCs w:val="32"/>
      </w:rPr>
      <w:t xml:space="preserve">30 </w:t>
    </w:r>
    <w:r>
      <w:rPr>
        <w:rFonts w:ascii="Angsana New" w:hAnsi="Angsana New" w:hint="cs"/>
        <w:b/>
        <w:bCs/>
        <w:color w:val="000000" w:themeColor="text1"/>
        <w:sz w:val="32"/>
        <w:szCs w:val="32"/>
        <w:cs/>
      </w:rPr>
      <w:t>มิถุนายน</w:t>
    </w:r>
    <w:r w:rsidRPr="00520ED8">
      <w:rPr>
        <w:rFonts w:ascii="Angsana New" w:hAnsi="Angsana New"/>
        <w:b/>
        <w:bCs/>
        <w:color w:val="000000" w:themeColor="text1"/>
        <w:sz w:val="32"/>
        <w:szCs w:val="32"/>
        <w:cs/>
      </w:rPr>
      <w:t xml:space="preserve"> </w:t>
    </w:r>
    <w:r>
      <w:rPr>
        <w:rFonts w:ascii="Angsana New" w:hAnsi="Angsana New"/>
        <w:b/>
        <w:bCs/>
        <w:color w:val="000000" w:themeColor="text1"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color w:val="000000" w:themeColor="text1"/>
        <w:sz w:val="32"/>
        <w:szCs w:val="32"/>
        <w:cs/>
        <w:lang w:val="en-US"/>
      </w:rPr>
      <w:t>6</w:t>
    </w:r>
    <w:r>
      <w:rPr>
        <w:rFonts w:ascii="Angsana New" w:hAnsi="Angsana New"/>
        <w:b/>
        <w:bCs/>
        <w:color w:val="000000" w:themeColor="text1"/>
        <w:sz w:val="32"/>
        <w:szCs w:val="32"/>
        <w:lang w:val="en-US"/>
      </w:rPr>
      <w:t>9</w:t>
    </w:r>
    <w:r w:rsidRPr="008A60DA">
      <w:rPr>
        <w:rFonts w:ascii="Angsana New" w:hAnsi="Angsana New" w:hint="cs"/>
        <w:b/>
        <w:bCs/>
        <w:color w:val="000000" w:themeColor="text1"/>
        <w:sz w:val="32"/>
        <w:szCs w:val="32"/>
        <w:cs/>
        <w:lang w:val="en-US"/>
      </w:rPr>
      <w:t xml:space="preserve"> </w:t>
    </w:r>
    <w:r w:rsidR="00C81694">
      <w:rPr>
        <w:rFonts w:ascii="Angsana New" w:hAnsi="Angsana New"/>
        <w:b/>
        <w:bCs/>
        <w:sz w:val="32"/>
        <w:szCs w:val="32"/>
        <w:lang w:val="en-US"/>
      </w:rPr>
      <w:t>(</w:t>
    </w:r>
    <w:r w:rsidR="00C81694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7417D38" w14:textId="77777777" w:rsidR="00171D7E" w:rsidRPr="00E7342D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 w15:restartNumberingAfterBreak="0">
    <w:nsid w:val="01C51337"/>
    <w:multiLevelType w:val="multilevel"/>
    <w:tmpl w:val="8BD4A9B2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6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7" w15:restartNumberingAfterBreak="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9" w15:restartNumberingAfterBreak="0">
    <w:nsid w:val="74303582"/>
    <w:multiLevelType w:val="singleLevel"/>
    <w:tmpl w:val="92B8413A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  <w:color w:val="000000" w:themeColor="text1"/>
      </w:rPr>
    </w:lvl>
  </w:abstractNum>
  <w:abstractNum w:abstractNumId="10" w15:restartNumberingAfterBreak="0">
    <w:nsid w:val="7FD26541"/>
    <w:multiLevelType w:val="multilevel"/>
    <w:tmpl w:val="55C86E9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>
      <w:start w:val="31"/>
      <w:numFmt w:val="bullet"/>
      <w:lvlText w:val="-"/>
      <w:lvlJc w:val="left"/>
      <w:pPr>
        <w:ind w:left="3060" w:hanging="360"/>
      </w:pPr>
      <w:rPr>
        <w:rFonts w:ascii="Angsana New (Headings CS)" w:eastAsia="Times New Roman" w:hAnsi="Angsana New (Headings CS)" w:cs="Angsana New (Headings CS)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 w16cid:durableId="1433164984">
    <w:abstractNumId w:val="5"/>
  </w:num>
  <w:num w:numId="2" w16cid:durableId="751901075">
    <w:abstractNumId w:val="8"/>
  </w:num>
  <w:num w:numId="3" w16cid:durableId="245654969">
    <w:abstractNumId w:val="9"/>
  </w:num>
  <w:num w:numId="4" w16cid:durableId="981816069">
    <w:abstractNumId w:val="1"/>
  </w:num>
  <w:num w:numId="5" w16cid:durableId="1930192731">
    <w:abstractNumId w:val="7"/>
  </w:num>
  <w:num w:numId="6" w16cid:durableId="1888105630">
    <w:abstractNumId w:val="3"/>
  </w:num>
  <w:num w:numId="7" w16cid:durableId="1938051952">
    <w:abstractNumId w:val="1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 w16cid:durableId="49499627">
    <w:abstractNumId w:val="4"/>
  </w:num>
  <w:num w:numId="9" w16cid:durableId="14770366">
    <w:abstractNumId w:val="1"/>
  </w:num>
  <w:num w:numId="10" w16cid:durableId="98567381">
    <w:abstractNumId w:val="1"/>
  </w:num>
  <w:num w:numId="11" w16cid:durableId="433282297">
    <w:abstractNumId w:val="2"/>
  </w:num>
  <w:num w:numId="12" w16cid:durableId="657731334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intFractionalCharacterWidth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184"/>
    <w:rsid w:val="00001C12"/>
    <w:rsid w:val="00001D81"/>
    <w:rsid w:val="00001EB9"/>
    <w:rsid w:val="00001FF3"/>
    <w:rsid w:val="0000222D"/>
    <w:rsid w:val="0000260D"/>
    <w:rsid w:val="00002724"/>
    <w:rsid w:val="0000281E"/>
    <w:rsid w:val="000028AB"/>
    <w:rsid w:val="00002A82"/>
    <w:rsid w:val="00002C30"/>
    <w:rsid w:val="00002CD7"/>
    <w:rsid w:val="00002E34"/>
    <w:rsid w:val="00002F86"/>
    <w:rsid w:val="0000345A"/>
    <w:rsid w:val="00003A3A"/>
    <w:rsid w:val="00003A89"/>
    <w:rsid w:val="00003C8D"/>
    <w:rsid w:val="00003F3C"/>
    <w:rsid w:val="000040AB"/>
    <w:rsid w:val="000044A0"/>
    <w:rsid w:val="00004BC2"/>
    <w:rsid w:val="00004C78"/>
    <w:rsid w:val="00004E64"/>
    <w:rsid w:val="00004F7E"/>
    <w:rsid w:val="00005133"/>
    <w:rsid w:val="00005518"/>
    <w:rsid w:val="000056EC"/>
    <w:rsid w:val="00005843"/>
    <w:rsid w:val="00005EC6"/>
    <w:rsid w:val="00005ED4"/>
    <w:rsid w:val="0000621D"/>
    <w:rsid w:val="0000627B"/>
    <w:rsid w:val="000062BC"/>
    <w:rsid w:val="0000638F"/>
    <w:rsid w:val="000063DE"/>
    <w:rsid w:val="00006723"/>
    <w:rsid w:val="000069A2"/>
    <w:rsid w:val="00006AF5"/>
    <w:rsid w:val="00006BEB"/>
    <w:rsid w:val="00006C42"/>
    <w:rsid w:val="0000702A"/>
    <w:rsid w:val="000070F4"/>
    <w:rsid w:val="000070F5"/>
    <w:rsid w:val="0000719F"/>
    <w:rsid w:val="00007314"/>
    <w:rsid w:val="000074BC"/>
    <w:rsid w:val="00007A55"/>
    <w:rsid w:val="00007C02"/>
    <w:rsid w:val="00007D89"/>
    <w:rsid w:val="00010439"/>
    <w:rsid w:val="00010620"/>
    <w:rsid w:val="00010F8C"/>
    <w:rsid w:val="00010FDF"/>
    <w:rsid w:val="00011265"/>
    <w:rsid w:val="00011277"/>
    <w:rsid w:val="000116AA"/>
    <w:rsid w:val="00011710"/>
    <w:rsid w:val="00011750"/>
    <w:rsid w:val="00011797"/>
    <w:rsid w:val="00011DDC"/>
    <w:rsid w:val="00012023"/>
    <w:rsid w:val="0001240F"/>
    <w:rsid w:val="0001247B"/>
    <w:rsid w:val="0001257A"/>
    <w:rsid w:val="00012953"/>
    <w:rsid w:val="00012E2C"/>
    <w:rsid w:val="00012E4A"/>
    <w:rsid w:val="0001310C"/>
    <w:rsid w:val="000134E4"/>
    <w:rsid w:val="000135E2"/>
    <w:rsid w:val="00013992"/>
    <w:rsid w:val="000139DA"/>
    <w:rsid w:val="00013A03"/>
    <w:rsid w:val="00013A77"/>
    <w:rsid w:val="00013EF3"/>
    <w:rsid w:val="0001411B"/>
    <w:rsid w:val="000144EA"/>
    <w:rsid w:val="00014567"/>
    <w:rsid w:val="0001465F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23B"/>
    <w:rsid w:val="000203E0"/>
    <w:rsid w:val="000207E7"/>
    <w:rsid w:val="00020824"/>
    <w:rsid w:val="00020831"/>
    <w:rsid w:val="000208B2"/>
    <w:rsid w:val="00020907"/>
    <w:rsid w:val="00020B4F"/>
    <w:rsid w:val="00020C87"/>
    <w:rsid w:val="00020E3C"/>
    <w:rsid w:val="00020F5B"/>
    <w:rsid w:val="00020FA0"/>
    <w:rsid w:val="00021067"/>
    <w:rsid w:val="0002142E"/>
    <w:rsid w:val="000214BC"/>
    <w:rsid w:val="0002169D"/>
    <w:rsid w:val="000219E4"/>
    <w:rsid w:val="00021C94"/>
    <w:rsid w:val="00021CA6"/>
    <w:rsid w:val="00021DDB"/>
    <w:rsid w:val="0002208C"/>
    <w:rsid w:val="0002216B"/>
    <w:rsid w:val="00022349"/>
    <w:rsid w:val="00022CE8"/>
    <w:rsid w:val="00022EF1"/>
    <w:rsid w:val="000237AD"/>
    <w:rsid w:val="00023877"/>
    <w:rsid w:val="00023AFD"/>
    <w:rsid w:val="00023D1F"/>
    <w:rsid w:val="00024310"/>
    <w:rsid w:val="0002434E"/>
    <w:rsid w:val="000243FB"/>
    <w:rsid w:val="0002470F"/>
    <w:rsid w:val="00024737"/>
    <w:rsid w:val="00024824"/>
    <w:rsid w:val="00024C15"/>
    <w:rsid w:val="00024DEA"/>
    <w:rsid w:val="0002527F"/>
    <w:rsid w:val="00025619"/>
    <w:rsid w:val="000256DA"/>
    <w:rsid w:val="00025A58"/>
    <w:rsid w:val="00025E83"/>
    <w:rsid w:val="00025F5D"/>
    <w:rsid w:val="00025FF0"/>
    <w:rsid w:val="00026149"/>
    <w:rsid w:val="00026326"/>
    <w:rsid w:val="00026446"/>
    <w:rsid w:val="00026507"/>
    <w:rsid w:val="000265B8"/>
    <w:rsid w:val="00026BF0"/>
    <w:rsid w:val="00026C1F"/>
    <w:rsid w:val="00026CE5"/>
    <w:rsid w:val="00026EA3"/>
    <w:rsid w:val="00027098"/>
    <w:rsid w:val="00027169"/>
    <w:rsid w:val="000274C4"/>
    <w:rsid w:val="000276FB"/>
    <w:rsid w:val="00027B66"/>
    <w:rsid w:val="00027B8E"/>
    <w:rsid w:val="00027BAB"/>
    <w:rsid w:val="00027DF9"/>
    <w:rsid w:val="00027FEB"/>
    <w:rsid w:val="00030364"/>
    <w:rsid w:val="000304FD"/>
    <w:rsid w:val="00030534"/>
    <w:rsid w:val="0003055B"/>
    <w:rsid w:val="000307C4"/>
    <w:rsid w:val="00030892"/>
    <w:rsid w:val="000309F5"/>
    <w:rsid w:val="00030BE5"/>
    <w:rsid w:val="00030D6E"/>
    <w:rsid w:val="000310C3"/>
    <w:rsid w:val="000313AE"/>
    <w:rsid w:val="00031553"/>
    <w:rsid w:val="0003189A"/>
    <w:rsid w:val="000318DC"/>
    <w:rsid w:val="00031BBD"/>
    <w:rsid w:val="00031C5A"/>
    <w:rsid w:val="00031CCD"/>
    <w:rsid w:val="00031E80"/>
    <w:rsid w:val="00031F3A"/>
    <w:rsid w:val="00031FC0"/>
    <w:rsid w:val="00032081"/>
    <w:rsid w:val="00032439"/>
    <w:rsid w:val="0003299A"/>
    <w:rsid w:val="00032AF8"/>
    <w:rsid w:val="000333B0"/>
    <w:rsid w:val="000336D3"/>
    <w:rsid w:val="00033902"/>
    <w:rsid w:val="00034935"/>
    <w:rsid w:val="00034A53"/>
    <w:rsid w:val="00034D50"/>
    <w:rsid w:val="00034E29"/>
    <w:rsid w:val="00034E92"/>
    <w:rsid w:val="00034F54"/>
    <w:rsid w:val="00035430"/>
    <w:rsid w:val="0003545B"/>
    <w:rsid w:val="0003573E"/>
    <w:rsid w:val="000361D4"/>
    <w:rsid w:val="000363DC"/>
    <w:rsid w:val="000367E2"/>
    <w:rsid w:val="00036A4B"/>
    <w:rsid w:val="00037204"/>
    <w:rsid w:val="00037DA6"/>
    <w:rsid w:val="00037F43"/>
    <w:rsid w:val="000401D1"/>
    <w:rsid w:val="000402DB"/>
    <w:rsid w:val="00040752"/>
    <w:rsid w:val="00040C03"/>
    <w:rsid w:val="00040F5F"/>
    <w:rsid w:val="0004100D"/>
    <w:rsid w:val="0004115E"/>
    <w:rsid w:val="000413E5"/>
    <w:rsid w:val="0004140C"/>
    <w:rsid w:val="000414E8"/>
    <w:rsid w:val="000415C9"/>
    <w:rsid w:val="00041695"/>
    <w:rsid w:val="000417D0"/>
    <w:rsid w:val="00041825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2DD"/>
    <w:rsid w:val="00044363"/>
    <w:rsid w:val="000449DD"/>
    <w:rsid w:val="00044CB4"/>
    <w:rsid w:val="00044F34"/>
    <w:rsid w:val="00045033"/>
    <w:rsid w:val="00045048"/>
    <w:rsid w:val="000450E0"/>
    <w:rsid w:val="000451E7"/>
    <w:rsid w:val="00045397"/>
    <w:rsid w:val="000455CA"/>
    <w:rsid w:val="000458E9"/>
    <w:rsid w:val="00045B6D"/>
    <w:rsid w:val="00045BD1"/>
    <w:rsid w:val="00046158"/>
    <w:rsid w:val="00046319"/>
    <w:rsid w:val="000463D9"/>
    <w:rsid w:val="00046860"/>
    <w:rsid w:val="00046B77"/>
    <w:rsid w:val="00046C05"/>
    <w:rsid w:val="0004726D"/>
    <w:rsid w:val="00047278"/>
    <w:rsid w:val="000473A5"/>
    <w:rsid w:val="00047509"/>
    <w:rsid w:val="000476BD"/>
    <w:rsid w:val="000478A6"/>
    <w:rsid w:val="000479B3"/>
    <w:rsid w:val="00047E9C"/>
    <w:rsid w:val="00050251"/>
    <w:rsid w:val="00050262"/>
    <w:rsid w:val="000505EF"/>
    <w:rsid w:val="000507D6"/>
    <w:rsid w:val="00050CA2"/>
    <w:rsid w:val="00051100"/>
    <w:rsid w:val="00052980"/>
    <w:rsid w:val="00052AF3"/>
    <w:rsid w:val="00052E27"/>
    <w:rsid w:val="00052E2B"/>
    <w:rsid w:val="00052F98"/>
    <w:rsid w:val="00053145"/>
    <w:rsid w:val="000533B7"/>
    <w:rsid w:val="00053DC3"/>
    <w:rsid w:val="00053DCA"/>
    <w:rsid w:val="00053EF6"/>
    <w:rsid w:val="000540BB"/>
    <w:rsid w:val="0005413E"/>
    <w:rsid w:val="00054473"/>
    <w:rsid w:val="000547EF"/>
    <w:rsid w:val="0005491A"/>
    <w:rsid w:val="00054B63"/>
    <w:rsid w:val="00055217"/>
    <w:rsid w:val="00055284"/>
    <w:rsid w:val="00055503"/>
    <w:rsid w:val="000555AD"/>
    <w:rsid w:val="000556B4"/>
    <w:rsid w:val="000556D2"/>
    <w:rsid w:val="000556D5"/>
    <w:rsid w:val="00055BFA"/>
    <w:rsid w:val="00055D70"/>
    <w:rsid w:val="00055F6A"/>
    <w:rsid w:val="00056092"/>
    <w:rsid w:val="000560AD"/>
    <w:rsid w:val="00056112"/>
    <w:rsid w:val="00056162"/>
    <w:rsid w:val="000563ED"/>
    <w:rsid w:val="00056B0E"/>
    <w:rsid w:val="00056C84"/>
    <w:rsid w:val="00057D43"/>
    <w:rsid w:val="00060224"/>
    <w:rsid w:val="000602DE"/>
    <w:rsid w:val="00060317"/>
    <w:rsid w:val="00060415"/>
    <w:rsid w:val="000604D5"/>
    <w:rsid w:val="000604EB"/>
    <w:rsid w:val="00060ADF"/>
    <w:rsid w:val="00060C5F"/>
    <w:rsid w:val="00060CA2"/>
    <w:rsid w:val="00060E97"/>
    <w:rsid w:val="000610E5"/>
    <w:rsid w:val="000611A7"/>
    <w:rsid w:val="000612AB"/>
    <w:rsid w:val="00061367"/>
    <w:rsid w:val="0006214C"/>
    <w:rsid w:val="00062556"/>
    <w:rsid w:val="000626DF"/>
    <w:rsid w:val="000629B5"/>
    <w:rsid w:val="0006354A"/>
    <w:rsid w:val="00063780"/>
    <w:rsid w:val="00063824"/>
    <w:rsid w:val="000639B2"/>
    <w:rsid w:val="00063A04"/>
    <w:rsid w:val="000640AD"/>
    <w:rsid w:val="0006414D"/>
    <w:rsid w:val="00064520"/>
    <w:rsid w:val="000646D1"/>
    <w:rsid w:val="00064A10"/>
    <w:rsid w:val="00064BF9"/>
    <w:rsid w:val="00064D40"/>
    <w:rsid w:val="00064F82"/>
    <w:rsid w:val="0006559C"/>
    <w:rsid w:val="000659B3"/>
    <w:rsid w:val="00065BA7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2A4"/>
    <w:rsid w:val="0006741D"/>
    <w:rsid w:val="0006787E"/>
    <w:rsid w:val="00067AFD"/>
    <w:rsid w:val="00067E70"/>
    <w:rsid w:val="00070377"/>
    <w:rsid w:val="00070732"/>
    <w:rsid w:val="00070886"/>
    <w:rsid w:val="00070D56"/>
    <w:rsid w:val="00070EE1"/>
    <w:rsid w:val="000712EB"/>
    <w:rsid w:val="00071512"/>
    <w:rsid w:val="000718D6"/>
    <w:rsid w:val="00071902"/>
    <w:rsid w:val="00071C4C"/>
    <w:rsid w:val="00072143"/>
    <w:rsid w:val="00072781"/>
    <w:rsid w:val="000728A0"/>
    <w:rsid w:val="00072E4E"/>
    <w:rsid w:val="00073467"/>
    <w:rsid w:val="000734A8"/>
    <w:rsid w:val="00073568"/>
    <w:rsid w:val="00073716"/>
    <w:rsid w:val="00073A37"/>
    <w:rsid w:val="00073A92"/>
    <w:rsid w:val="00073B37"/>
    <w:rsid w:val="00074045"/>
    <w:rsid w:val="00074120"/>
    <w:rsid w:val="0007456B"/>
    <w:rsid w:val="00074B0F"/>
    <w:rsid w:val="00074B36"/>
    <w:rsid w:val="00074C75"/>
    <w:rsid w:val="0007576D"/>
    <w:rsid w:val="000757D0"/>
    <w:rsid w:val="00076255"/>
    <w:rsid w:val="000762D0"/>
    <w:rsid w:val="000764DF"/>
    <w:rsid w:val="00076683"/>
    <w:rsid w:val="00076D75"/>
    <w:rsid w:val="00076E00"/>
    <w:rsid w:val="0007767E"/>
    <w:rsid w:val="000778BE"/>
    <w:rsid w:val="00077F93"/>
    <w:rsid w:val="000800F3"/>
    <w:rsid w:val="00080AC3"/>
    <w:rsid w:val="00080DC3"/>
    <w:rsid w:val="00080ECF"/>
    <w:rsid w:val="00080F53"/>
    <w:rsid w:val="00081518"/>
    <w:rsid w:val="000818B2"/>
    <w:rsid w:val="0008296A"/>
    <w:rsid w:val="00082B00"/>
    <w:rsid w:val="00082F35"/>
    <w:rsid w:val="00083067"/>
    <w:rsid w:val="0008341D"/>
    <w:rsid w:val="0008358E"/>
    <w:rsid w:val="00083920"/>
    <w:rsid w:val="00084330"/>
    <w:rsid w:val="000844CC"/>
    <w:rsid w:val="00084B60"/>
    <w:rsid w:val="00084F61"/>
    <w:rsid w:val="00084F69"/>
    <w:rsid w:val="000850C3"/>
    <w:rsid w:val="000857BA"/>
    <w:rsid w:val="00085D23"/>
    <w:rsid w:val="00085DE0"/>
    <w:rsid w:val="000860B9"/>
    <w:rsid w:val="000860EB"/>
    <w:rsid w:val="0008615D"/>
    <w:rsid w:val="00086267"/>
    <w:rsid w:val="0008675C"/>
    <w:rsid w:val="0008684F"/>
    <w:rsid w:val="00086852"/>
    <w:rsid w:val="00086B7B"/>
    <w:rsid w:val="00086F3D"/>
    <w:rsid w:val="000873F4"/>
    <w:rsid w:val="000874F1"/>
    <w:rsid w:val="00087692"/>
    <w:rsid w:val="00087955"/>
    <w:rsid w:val="0009001D"/>
    <w:rsid w:val="00090330"/>
    <w:rsid w:val="00090381"/>
    <w:rsid w:val="000905CD"/>
    <w:rsid w:val="000906DB"/>
    <w:rsid w:val="000906ED"/>
    <w:rsid w:val="000912A8"/>
    <w:rsid w:val="00091552"/>
    <w:rsid w:val="000915CD"/>
    <w:rsid w:val="000918E4"/>
    <w:rsid w:val="00091A03"/>
    <w:rsid w:val="00091A06"/>
    <w:rsid w:val="00091B5E"/>
    <w:rsid w:val="00091C47"/>
    <w:rsid w:val="00091C4F"/>
    <w:rsid w:val="00091D08"/>
    <w:rsid w:val="00092292"/>
    <w:rsid w:val="000922A7"/>
    <w:rsid w:val="000926D0"/>
    <w:rsid w:val="0009291E"/>
    <w:rsid w:val="00092924"/>
    <w:rsid w:val="0009360E"/>
    <w:rsid w:val="00093981"/>
    <w:rsid w:val="000939B2"/>
    <w:rsid w:val="00093A5B"/>
    <w:rsid w:val="00093A89"/>
    <w:rsid w:val="00093D1B"/>
    <w:rsid w:val="00094332"/>
    <w:rsid w:val="000944C1"/>
    <w:rsid w:val="00094801"/>
    <w:rsid w:val="00095A5B"/>
    <w:rsid w:val="00095BA4"/>
    <w:rsid w:val="00095C0B"/>
    <w:rsid w:val="000962FA"/>
    <w:rsid w:val="00096313"/>
    <w:rsid w:val="000964F4"/>
    <w:rsid w:val="0009663B"/>
    <w:rsid w:val="00096872"/>
    <w:rsid w:val="00096B41"/>
    <w:rsid w:val="00096B87"/>
    <w:rsid w:val="00096F72"/>
    <w:rsid w:val="00096FB9"/>
    <w:rsid w:val="000970B4"/>
    <w:rsid w:val="00097656"/>
    <w:rsid w:val="000976E8"/>
    <w:rsid w:val="0009773F"/>
    <w:rsid w:val="0009775B"/>
    <w:rsid w:val="0009784C"/>
    <w:rsid w:val="00097B33"/>
    <w:rsid w:val="00097BDB"/>
    <w:rsid w:val="00097D9D"/>
    <w:rsid w:val="00097FD2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0FE8"/>
    <w:rsid w:val="000A10E6"/>
    <w:rsid w:val="000A1188"/>
    <w:rsid w:val="000A1C1B"/>
    <w:rsid w:val="000A1F29"/>
    <w:rsid w:val="000A2300"/>
    <w:rsid w:val="000A2350"/>
    <w:rsid w:val="000A266E"/>
    <w:rsid w:val="000A2A02"/>
    <w:rsid w:val="000A2A18"/>
    <w:rsid w:val="000A2A32"/>
    <w:rsid w:val="000A2E90"/>
    <w:rsid w:val="000A2F58"/>
    <w:rsid w:val="000A31B0"/>
    <w:rsid w:val="000A34C7"/>
    <w:rsid w:val="000A35AE"/>
    <w:rsid w:val="000A37B7"/>
    <w:rsid w:val="000A3810"/>
    <w:rsid w:val="000A39A4"/>
    <w:rsid w:val="000A3ABD"/>
    <w:rsid w:val="000A3AEE"/>
    <w:rsid w:val="000A3DC6"/>
    <w:rsid w:val="000A3F45"/>
    <w:rsid w:val="000A3F69"/>
    <w:rsid w:val="000A41D6"/>
    <w:rsid w:val="000A44B0"/>
    <w:rsid w:val="000A470A"/>
    <w:rsid w:val="000A4728"/>
    <w:rsid w:val="000A4973"/>
    <w:rsid w:val="000A53D6"/>
    <w:rsid w:val="000A55BB"/>
    <w:rsid w:val="000A55D3"/>
    <w:rsid w:val="000A586F"/>
    <w:rsid w:val="000A5C50"/>
    <w:rsid w:val="000A5F75"/>
    <w:rsid w:val="000A63FB"/>
    <w:rsid w:val="000A6A89"/>
    <w:rsid w:val="000A6BA1"/>
    <w:rsid w:val="000A6F7E"/>
    <w:rsid w:val="000A7163"/>
    <w:rsid w:val="000A7EF4"/>
    <w:rsid w:val="000A7F9E"/>
    <w:rsid w:val="000B037C"/>
    <w:rsid w:val="000B070B"/>
    <w:rsid w:val="000B0859"/>
    <w:rsid w:val="000B08C7"/>
    <w:rsid w:val="000B0BCE"/>
    <w:rsid w:val="000B0CBB"/>
    <w:rsid w:val="000B0DF3"/>
    <w:rsid w:val="000B0FFB"/>
    <w:rsid w:val="000B0FFE"/>
    <w:rsid w:val="000B1131"/>
    <w:rsid w:val="000B114A"/>
    <w:rsid w:val="000B136D"/>
    <w:rsid w:val="000B1395"/>
    <w:rsid w:val="000B1931"/>
    <w:rsid w:val="000B1A39"/>
    <w:rsid w:val="000B1A99"/>
    <w:rsid w:val="000B1B1D"/>
    <w:rsid w:val="000B1BB7"/>
    <w:rsid w:val="000B1CCE"/>
    <w:rsid w:val="000B1DDF"/>
    <w:rsid w:val="000B1E41"/>
    <w:rsid w:val="000B1EDD"/>
    <w:rsid w:val="000B1F25"/>
    <w:rsid w:val="000B20C7"/>
    <w:rsid w:val="000B26A5"/>
    <w:rsid w:val="000B289A"/>
    <w:rsid w:val="000B28A1"/>
    <w:rsid w:val="000B2CD6"/>
    <w:rsid w:val="000B30A0"/>
    <w:rsid w:val="000B3144"/>
    <w:rsid w:val="000B3152"/>
    <w:rsid w:val="000B3394"/>
    <w:rsid w:val="000B3823"/>
    <w:rsid w:val="000B38F0"/>
    <w:rsid w:val="000B3BD0"/>
    <w:rsid w:val="000B3D66"/>
    <w:rsid w:val="000B3F3D"/>
    <w:rsid w:val="000B4032"/>
    <w:rsid w:val="000B478B"/>
    <w:rsid w:val="000B49B0"/>
    <w:rsid w:val="000B513E"/>
    <w:rsid w:val="000B51EF"/>
    <w:rsid w:val="000B552D"/>
    <w:rsid w:val="000B55A8"/>
    <w:rsid w:val="000B57BF"/>
    <w:rsid w:val="000B59B4"/>
    <w:rsid w:val="000B5A14"/>
    <w:rsid w:val="000B5A40"/>
    <w:rsid w:val="000B5C0A"/>
    <w:rsid w:val="000B5CF2"/>
    <w:rsid w:val="000B63D5"/>
    <w:rsid w:val="000B6414"/>
    <w:rsid w:val="000B6506"/>
    <w:rsid w:val="000B653B"/>
    <w:rsid w:val="000B6632"/>
    <w:rsid w:val="000B6BB9"/>
    <w:rsid w:val="000B6F55"/>
    <w:rsid w:val="000B73A9"/>
    <w:rsid w:val="000B73B7"/>
    <w:rsid w:val="000B75CD"/>
    <w:rsid w:val="000C0152"/>
    <w:rsid w:val="000C022C"/>
    <w:rsid w:val="000C0329"/>
    <w:rsid w:val="000C06CB"/>
    <w:rsid w:val="000C09C2"/>
    <w:rsid w:val="000C0EB5"/>
    <w:rsid w:val="000C138D"/>
    <w:rsid w:val="000C1582"/>
    <w:rsid w:val="000C1645"/>
    <w:rsid w:val="000C16B4"/>
    <w:rsid w:val="000C1807"/>
    <w:rsid w:val="000C19A7"/>
    <w:rsid w:val="000C19C1"/>
    <w:rsid w:val="000C1D0D"/>
    <w:rsid w:val="000C1D81"/>
    <w:rsid w:val="000C2215"/>
    <w:rsid w:val="000C26B6"/>
    <w:rsid w:val="000C2960"/>
    <w:rsid w:val="000C2AEB"/>
    <w:rsid w:val="000C2EC5"/>
    <w:rsid w:val="000C2FDC"/>
    <w:rsid w:val="000C3681"/>
    <w:rsid w:val="000C3AAE"/>
    <w:rsid w:val="000C3D28"/>
    <w:rsid w:val="000C3DE0"/>
    <w:rsid w:val="000C4026"/>
    <w:rsid w:val="000C410B"/>
    <w:rsid w:val="000C4878"/>
    <w:rsid w:val="000C4B55"/>
    <w:rsid w:val="000C4EF2"/>
    <w:rsid w:val="000C4F59"/>
    <w:rsid w:val="000C5ABA"/>
    <w:rsid w:val="000C5B94"/>
    <w:rsid w:val="000C5C1A"/>
    <w:rsid w:val="000C5FDD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D0B"/>
    <w:rsid w:val="000D0F7B"/>
    <w:rsid w:val="000D1029"/>
    <w:rsid w:val="000D133D"/>
    <w:rsid w:val="000D14E0"/>
    <w:rsid w:val="000D164D"/>
    <w:rsid w:val="000D1765"/>
    <w:rsid w:val="000D18DF"/>
    <w:rsid w:val="000D202D"/>
    <w:rsid w:val="000D2191"/>
    <w:rsid w:val="000D2709"/>
    <w:rsid w:val="000D27C6"/>
    <w:rsid w:val="000D28C6"/>
    <w:rsid w:val="000D2C05"/>
    <w:rsid w:val="000D2C43"/>
    <w:rsid w:val="000D2D60"/>
    <w:rsid w:val="000D2FC9"/>
    <w:rsid w:val="000D3476"/>
    <w:rsid w:val="000D384B"/>
    <w:rsid w:val="000D3CF9"/>
    <w:rsid w:val="000D4170"/>
    <w:rsid w:val="000D42AD"/>
    <w:rsid w:val="000D447A"/>
    <w:rsid w:val="000D44B7"/>
    <w:rsid w:val="000D4B0C"/>
    <w:rsid w:val="000D50DE"/>
    <w:rsid w:val="000D5299"/>
    <w:rsid w:val="000D55A4"/>
    <w:rsid w:val="000D56E2"/>
    <w:rsid w:val="000D5BD0"/>
    <w:rsid w:val="000D5C0F"/>
    <w:rsid w:val="000D5EDE"/>
    <w:rsid w:val="000D5FBF"/>
    <w:rsid w:val="000D60DA"/>
    <w:rsid w:val="000D60F2"/>
    <w:rsid w:val="000D628B"/>
    <w:rsid w:val="000D6791"/>
    <w:rsid w:val="000D6A9B"/>
    <w:rsid w:val="000D6BE9"/>
    <w:rsid w:val="000D6BFA"/>
    <w:rsid w:val="000D6D60"/>
    <w:rsid w:val="000D7295"/>
    <w:rsid w:val="000D730C"/>
    <w:rsid w:val="000D7603"/>
    <w:rsid w:val="000D7660"/>
    <w:rsid w:val="000D77DB"/>
    <w:rsid w:val="000D7B51"/>
    <w:rsid w:val="000D7C31"/>
    <w:rsid w:val="000E008F"/>
    <w:rsid w:val="000E0773"/>
    <w:rsid w:val="000E0907"/>
    <w:rsid w:val="000E0951"/>
    <w:rsid w:val="000E0ADB"/>
    <w:rsid w:val="000E0C08"/>
    <w:rsid w:val="000E0CEA"/>
    <w:rsid w:val="000E0D62"/>
    <w:rsid w:val="000E11C0"/>
    <w:rsid w:val="000E1317"/>
    <w:rsid w:val="000E1BA1"/>
    <w:rsid w:val="000E1EB8"/>
    <w:rsid w:val="000E2004"/>
    <w:rsid w:val="000E2116"/>
    <w:rsid w:val="000E2341"/>
    <w:rsid w:val="000E24B5"/>
    <w:rsid w:val="000E2DAC"/>
    <w:rsid w:val="000E3176"/>
    <w:rsid w:val="000E33F9"/>
    <w:rsid w:val="000E3451"/>
    <w:rsid w:val="000E3463"/>
    <w:rsid w:val="000E3490"/>
    <w:rsid w:val="000E34BB"/>
    <w:rsid w:val="000E352D"/>
    <w:rsid w:val="000E3689"/>
    <w:rsid w:val="000E3811"/>
    <w:rsid w:val="000E3F9B"/>
    <w:rsid w:val="000E420C"/>
    <w:rsid w:val="000E4217"/>
    <w:rsid w:val="000E447A"/>
    <w:rsid w:val="000E4E4C"/>
    <w:rsid w:val="000E51EA"/>
    <w:rsid w:val="000E521B"/>
    <w:rsid w:val="000E54E1"/>
    <w:rsid w:val="000E57D3"/>
    <w:rsid w:val="000E5B02"/>
    <w:rsid w:val="000E5BC4"/>
    <w:rsid w:val="000E5BEA"/>
    <w:rsid w:val="000E5D5C"/>
    <w:rsid w:val="000E5E3E"/>
    <w:rsid w:val="000E5F00"/>
    <w:rsid w:val="000E5F5D"/>
    <w:rsid w:val="000E61C3"/>
    <w:rsid w:val="000E6301"/>
    <w:rsid w:val="000E6757"/>
    <w:rsid w:val="000E6A88"/>
    <w:rsid w:val="000E6B27"/>
    <w:rsid w:val="000E6EA5"/>
    <w:rsid w:val="000E7016"/>
    <w:rsid w:val="000E703E"/>
    <w:rsid w:val="000E70DF"/>
    <w:rsid w:val="000E7176"/>
    <w:rsid w:val="000E7758"/>
    <w:rsid w:val="000E7E84"/>
    <w:rsid w:val="000E7F08"/>
    <w:rsid w:val="000F0279"/>
    <w:rsid w:val="000F02C6"/>
    <w:rsid w:val="000F0455"/>
    <w:rsid w:val="000F0E11"/>
    <w:rsid w:val="000F10D9"/>
    <w:rsid w:val="000F1243"/>
    <w:rsid w:val="000F13DC"/>
    <w:rsid w:val="000F14C9"/>
    <w:rsid w:val="000F1749"/>
    <w:rsid w:val="000F17E9"/>
    <w:rsid w:val="000F19D1"/>
    <w:rsid w:val="000F1A83"/>
    <w:rsid w:val="000F1FB3"/>
    <w:rsid w:val="000F2197"/>
    <w:rsid w:val="000F23C6"/>
    <w:rsid w:val="000F242F"/>
    <w:rsid w:val="000F2639"/>
    <w:rsid w:val="000F28B6"/>
    <w:rsid w:val="000F2A9A"/>
    <w:rsid w:val="000F2B98"/>
    <w:rsid w:val="000F2F23"/>
    <w:rsid w:val="000F3074"/>
    <w:rsid w:val="000F39A7"/>
    <w:rsid w:val="000F3E23"/>
    <w:rsid w:val="000F3EFE"/>
    <w:rsid w:val="000F42D2"/>
    <w:rsid w:val="000F4377"/>
    <w:rsid w:val="000F4859"/>
    <w:rsid w:val="000F49D5"/>
    <w:rsid w:val="000F52EC"/>
    <w:rsid w:val="000F57ED"/>
    <w:rsid w:val="000F5D5A"/>
    <w:rsid w:val="000F62B4"/>
    <w:rsid w:val="000F62BB"/>
    <w:rsid w:val="000F6799"/>
    <w:rsid w:val="000F6DF2"/>
    <w:rsid w:val="000F7176"/>
    <w:rsid w:val="000F788D"/>
    <w:rsid w:val="000F7D57"/>
    <w:rsid w:val="0010001B"/>
    <w:rsid w:val="00100327"/>
    <w:rsid w:val="001005B5"/>
    <w:rsid w:val="00100913"/>
    <w:rsid w:val="00100B0C"/>
    <w:rsid w:val="00101092"/>
    <w:rsid w:val="00101321"/>
    <w:rsid w:val="00101510"/>
    <w:rsid w:val="001016DC"/>
    <w:rsid w:val="00101934"/>
    <w:rsid w:val="00101B33"/>
    <w:rsid w:val="00101BD2"/>
    <w:rsid w:val="00101F4C"/>
    <w:rsid w:val="00101F50"/>
    <w:rsid w:val="00102173"/>
    <w:rsid w:val="001026C4"/>
    <w:rsid w:val="0010278C"/>
    <w:rsid w:val="001029D1"/>
    <w:rsid w:val="001029F0"/>
    <w:rsid w:val="00102B11"/>
    <w:rsid w:val="00103A99"/>
    <w:rsid w:val="00103DD9"/>
    <w:rsid w:val="00104178"/>
    <w:rsid w:val="00104302"/>
    <w:rsid w:val="0010475F"/>
    <w:rsid w:val="0010479F"/>
    <w:rsid w:val="00104A59"/>
    <w:rsid w:val="00104B1A"/>
    <w:rsid w:val="00104ED3"/>
    <w:rsid w:val="00105101"/>
    <w:rsid w:val="00105738"/>
    <w:rsid w:val="001059AC"/>
    <w:rsid w:val="00105F4F"/>
    <w:rsid w:val="00105FFD"/>
    <w:rsid w:val="00106708"/>
    <w:rsid w:val="001067F4"/>
    <w:rsid w:val="00106904"/>
    <w:rsid w:val="00106967"/>
    <w:rsid w:val="001069C8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09D9"/>
    <w:rsid w:val="00111106"/>
    <w:rsid w:val="0011147F"/>
    <w:rsid w:val="001116A5"/>
    <w:rsid w:val="00112522"/>
    <w:rsid w:val="00112AFB"/>
    <w:rsid w:val="00112B95"/>
    <w:rsid w:val="00113158"/>
    <w:rsid w:val="001132B4"/>
    <w:rsid w:val="001133C7"/>
    <w:rsid w:val="00113438"/>
    <w:rsid w:val="00113653"/>
    <w:rsid w:val="001139B0"/>
    <w:rsid w:val="001139EB"/>
    <w:rsid w:val="001139FF"/>
    <w:rsid w:val="00113AC1"/>
    <w:rsid w:val="00113C95"/>
    <w:rsid w:val="00113E13"/>
    <w:rsid w:val="00113FF4"/>
    <w:rsid w:val="00114080"/>
    <w:rsid w:val="001141F6"/>
    <w:rsid w:val="001142B6"/>
    <w:rsid w:val="0011443E"/>
    <w:rsid w:val="0011444C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044"/>
    <w:rsid w:val="00115214"/>
    <w:rsid w:val="001152D8"/>
    <w:rsid w:val="0011536A"/>
    <w:rsid w:val="00115419"/>
    <w:rsid w:val="0011588E"/>
    <w:rsid w:val="00115CB8"/>
    <w:rsid w:val="00115E54"/>
    <w:rsid w:val="00116314"/>
    <w:rsid w:val="001165CC"/>
    <w:rsid w:val="0011680B"/>
    <w:rsid w:val="00116995"/>
    <w:rsid w:val="00116ECD"/>
    <w:rsid w:val="00117076"/>
    <w:rsid w:val="00117197"/>
    <w:rsid w:val="0011735C"/>
    <w:rsid w:val="00117642"/>
    <w:rsid w:val="001179C5"/>
    <w:rsid w:val="001201F9"/>
    <w:rsid w:val="0012031B"/>
    <w:rsid w:val="001204ED"/>
    <w:rsid w:val="0012081E"/>
    <w:rsid w:val="00120985"/>
    <w:rsid w:val="00120A38"/>
    <w:rsid w:val="00120A48"/>
    <w:rsid w:val="00120B63"/>
    <w:rsid w:val="00120D08"/>
    <w:rsid w:val="001212BE"/>
    <w:rsid w:val="00121C77"/>
    <w:rsid w:val="0012223D"/>
    <w:rsid w:val="0012229E"/>
    <w:rsid w:val="0012241D"/>
    <w:rsid w:val="001229FB"/>
    <w:rsid w:val="0012302E"/>
    <w:rsid w:val="0012307B"/>
    <w:rsid w:val="00123210"/>
    <w:rsid w:val="00123351"/>
    <w:rsid w:val="0012358B"/>
    <w:rsid w:val="001238EC"/>
    <w:rsid w:val="001239E9"/>
    <w:rsid w:val="00123AFF"/>
    <w:rsid w:val="0012423D"/>
    <w:rsid w:val="00124B54"/>
    <w:rsid w:val="00124EB8"/>
    <w:rsid w:val="0012553F"/>
    <w:rsid w:val="001255A8"/>
    <w:rsid w:val="001258EC"/>
    <w:rsid w:val="001259C1"/>
    <w:rsid w:val="00125C43"/>
    <w:rsid w:val="00126640"/>
    <w:rsid w:val="001267F8"/>
    <w:rsid w:val="00126AA1"/>
    <w:rsid w:val="001274C9"/>
    <w:rsid w:val="0012758B"/>
    <w:rsid w:val="001277A6"/>
    <w:rsid w:val="00127ED5"/>
    <w:rsid w:val="00127F47"/>
    <w:rsid w:val="00127FCC"/>
    <w:rsid w:val="0013069B"/>
    <w:rsid w:val="00130E7E"/>
    <w:rsid w:val="001312C9"/>
    <w:rsid w:val="00131514"/>
    <w:rsid w:val="001315EE"/>
    <w:rsid w:val="0013182F"/>
    <w:rsid w:val="001319A0"/>
    <w:rsid w:val="00131AE7"/>
    <w:rsid w:val="00131CC1"/>
    <w:rsid w:val="00131DE4"/>
    <w:rsid w:val="00131F55"/>
    <w:rsid w:val="00131FB5"/>
    <w:rsid w:val="00132144"/>
    <w:rsid w:val="0013224B"/>
    <w:rsid w:val="00132456"/>
    <w:rsid w:val="00132B88"/>
    <w:rsid w:val="00132D0A"/>
    <w:rsid w:val="00132E27"/>
    <w:rsid w:val="00132F77"/>
    <w:rsid w:val="00132F9A"/>
    <w:rsid w:val="00132FBC"/>
    <w:rsid w:val="00132FF1"/>
    <w:rsid w:val="001332CB"/>
    <w:rsid w:val="00133352"/>
    <w:rsid w:val="001333D1"/>
    <w:rsid w:val="0013363E"/>
    <w:rsid w:val="00133717"/>
    <w:rsid w:val="00133C85"/>
    <w:rsid w:val="00133F92"/>
    <w:rsid w:val="001340BE"/>
    <w:rsid w:val="001340E3"/>
    <w:rsid w:val="0013438A"/>
    <w:rsid w:val="00134ACF"/>
    <w:rsid w:val="00134BC7"/>
    <w:rsid w:val="00134E9F"/>
    <w:rsid w:val="00135B88"/>
    <w:rsid w:val="00135C19"/>
    <w:rsid w:val="001362FD"/>
    <w:rsid w:val="00136359"/>
    <w:rsid w:val="001366D4"/>
    <w:rsid w:val="00136853"/>
    <w:rsid w:val="0013696E"/>
    <w:rsid w:val="00136BE5"/>
    <w:rsid w:val="00137061"/>
    <w:rsid w:val="001373F4"/>
    <w:rsid w:val="0013749C"/>
    <w:rsid w:val="001374C8"/>
    <w:rsid w:val="001374E1"/>
    <w:rsid w:val="00137586"/>
    <w:rsid w:val="00137828"/>
    <w:rsid w:val="001378CB"/>
    <w:rsid w:val="0013791D"/>
    <w:rsid w:val="00137C0B"/>
    <w:rsid w:val="00140688"/>
    <w:rsid w:val="001408CF"/>
    <w:rsid w:val="0014094B"/>
    <w:rsid w:val="00141213"/>
    <w:rsid w:val="0014182A"/>
    <w:rsid w:val="00142B1E"/>
    <w:rsid w:val="00142C5E"/>
    <w:rsid w:val="00142FF9"/>
    <w:rsid w:val="0014322E"/>
    <w:rsid w:val="001432B2"/>
    <w:rsid w:val="00143732"/>
    <w:rsid w:val="001437D1"/>
    <w:rsid w:val="001439B5"/>
    <w:rsid w:val="00143AE1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24"/>
    <w:rsid w:val="001450FF"/>
    <w:rsid w:val="001451AA"/>
    <w:rsid w:val="00145424"/>
    <w:rsid w:val="00145440"/>
    <w:rsid w:val="00145BA8"/>
    <w:rsid w:val="00145BEE"/>
    <w:rsid w:val="00145D97"/>
    <w:rsid w:val="00146819"/>
    <w:rsid w:val="00146C24"/>
    <w:rsid w:val="00146C97"/>
    <w:rsid w:val="00147011"/>
    <w:rsid w:val="00147414"/>
    <w:rsid w:val="00147469"/>
    <w:rsid w:val="001474D2"/>
    <w:rsid w:val="00147740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447"/>
    <w:rsid w:val="00153892"/>
    <w:rsid w:val="001538DE"/>
    <w:rsid w:val="00153A05"/>
    <w:rsid w:val="0015416B"/>
    <w:rsid w:val="00154216"/>
    <w:rsid w:val="00154375"/>
    <w:rsid w:val="001543A0"/>
    <w:rsid w:val="00154BAB"/>
    <w:rsid w:val="00154C07"/>
    <w:rsid w:val="00154FCB"/>
    <w:rsid w:val="00154FD3"/>
    <w:rsid w:val="00155018"/>
    <w:rsid w:val="00155056"/>
    <w:rsid w:val="001552C5"/>
    <w:rsid w:val="00155A31"/>
    <w:rsid w:val="00155C8B"/>
    <w:rsid w:val="00155EFC"/>
    <w:rsid w:val="00156314"/>
    <w:rsid w:val="0015695F"/>
    <w:rsid w:val="00156990"/>
    <w:rsid w:val="00156994"/>
    <w:rsid w:val="001569B3"/>
    <w:rsid w:val="00156A15"/>
    <w:rsid w:val="00156F0D"/>
    <w:rsid w:val="001571B1"/>
    <w:rsid w:val="00157315"/>
    <w:rsid w:val="0015734D"/>
    <w:rsid w:val="001574B9"/>
    <w:rsid w:val="00157642"/>
    <w:rsid w:val="0015777B"/>
    <w:rsid w:val="0015799D"/>
    <w:rsid w:val="00157ABE"/>
    <w:rsid w:val="00157E4A"/>
    <w:rsid w:val="00157E7C"/>
    <w:rsid w:val="0016029D"/>
    <w:rsid w:val="0016030E"/>
    <w:rsid w:val="001607FB"/>
    <w:rsid w:val="001608AE"/>
    <w:rsid w:val="0016095B"/>
    <w:rsid w:val="00160A54"/>
    <w:rsid w:val="00160EF7"/>
    <w:rsid w:val="001610C4"/>
    <w:rsid w:val="00161CEE"/>
    <w:rsid w:val="00161D09"/>
    <w:rsid w:val="00162ABE"/>
    <w:rsid w:val="00162BFE"/>
    <w:rsid w:val="00162E09"/>
    <w:rsid w:val="001631E6"/>
    <w:rsid w:val="00163A43"/>
    <w:rsid w:val="00163C43"/>
    <w:rsid w:val="00163DA6"/>
    <w:rsid w:val="0016465E"/>
    <w:rsid w:val="00164936"/>
    <w:rsid w:val="00164AF2"/>
    <w:rsid w:val="00164BA5"/>
    <w:rsid w:val="00164E0C"/>
    <w:rsid w:val="00164F82"/>
    <w:rsid w:val="00165003"/>
    <w:rsid w:val="001655C0"/>
    <w:rsid w:val="00165903"/>
    <w:rsid w:val="001659C9"/>
    <w:rsid w:val="00165AF4"/>
    <w:rsid w:val="00165D2F"/>
    <w:rsid w:val="00165FF8"/>
    <w:rsid w:val="00166011"/>
    <w:rsid w:val="001664C1"/>
    <w:rsid w:val="00166517"/>
    <w:rsid w:val="0016655F"/>
    <w:rsid w:val="00166694"/>
    <w:rsid w:val="00166A7F"/>
    <w:rsid w:val="00166EF3"/>
    <w:rsid w:val="0016740F"/>
    <w:rsid w:val="001674DD"/>
    <w:rsid w:val="00167650"/>
    <w:rsid w:val="001676F0"/>
    <w:rsid w:val="0016775A"/>
    <w:rsid w:val="0017007D"/>
    <w:rsid w:val="0017008A"/>
    <w:rsid w:val="001703A0"/>
    <w:rsid w:val="001706FD"/>
    <w:rsid w:val="0017070C"/>
    <w:rsid w:val="00171049"/>
    <w:rsid w:val="0017123C"/>
    <w:rsid w:val="00171264"/>
    <w:rsid w:val="00171308"/>
    <w:rsid w:val="001713EE"/>
    <w:rsid w:val="00171A63"/>
    <w:rsid w:val="00171A66"/>
    <w:rsid w:val="00171D7E"/>
    <w:rsid w:val="00171EAE"/>
    <w:rsid w:val="00172290"/>
    <w:rsid w:val="00172BBD"/>
    <w:rsid w:val="00172C0D"/>
    <w:rsid w:val="001730DE"/>
    <w:rsid w:val="001733EF"/>
    <w:rsid w:val="00173671"/>
    <w:rsid w:val="0017393A"/>
    <w:rsid w:val="00173BB9"/>
    <w:rsid w:val="00173C2E"/>
    <w:rsid w:val="00173D5A"/>
    <w:rsid w:val="001748AB"/>
    <w:rsid w:val="00174A83"/>
    <w:rsid w:val="00174DA4"/>
    <w:rsid w:val="00175397"/>
    <w:rsid w:val="00175993"/>
    <w:rsid w:val="00175B1E"/>
    <w:rsid w:val="001764AE"/>
    <w:rsid w:val="0017655F"/>
    <w:rsid w:val="0017688F"/>
    <w:rsid w:val="00176B07"/>
    <w:rsid w:val="00176C94"/>
    <w:rsid w:val="0017754D"/>
    <w:rsid w:val="00177F67"/>
    <w:rsid w:val="00180371"/>
    <w:rsid w:val="00180806"/>
    <w:rsid w:val="001809DF"/>
    <w:rsid w:val="00180A11"/>
    <w:rsid w:val="00180C65"/>
    <w:rsid w:val="00180D89"/>
    <w:rsid w:val="00180DF9"/>
    <w:rsid w:val="00180EBB"/>
    <w:rsid w:val="00180F51"/>
    <w:rsid w:val="00181642"/>
    <w:rsid w:val="00181AE2"/>
    <w:rsid w:val="001821E2"/>
    <w:rsid w:val="00182357"/>
    <w:rsid w:val="00182395"/>
    <w:rsid w:val="00182993"/>
    <w:rsid w:val="00182A23"/>
    <w:rsid w:val="00182A3E"/>
    <w:rsid w:val="00182BB8"/>
    <w:rsid w:val="00182D19"/>
    <w:rsid w:val="001832A3"/>
    <w:rsid w:val="0018336E"/>
    <w:rsid w:val="00183760"/>
    <w:rsid w:val="001839E2"/>
    <w:rsid w:val="00183CD2"/>
    <w:rsid w:val="0018402E"/>
    <w:rsid w:val="001842C5"/>
    <w:rsid w:val="00184A21"/>
    <w:rsid w:val="00184C69"/>
    <w:rsid w:val="00184F39"/>
    <w:rsid w:val="00184F5A"/>
    <w:rsid w:val="001850D3"/>
    <w:rsid w:val="001853EB"/>
    <w:rsid w:val="0018597A"/>
    <w:rsid w:val="00185A81"/>
    <w:rsid w:val="001861F9"/>
    <w:rsid w:val="00186445"/>
    <w:rsid w:val="00186717"/>
    <w:rsid w:val="00186985"/>
    <w:rsid w:val="00186A7B"/>
    <w:rsid w:val="00186DD6"/>
    <w:rsid w:val="001871C1"/>
    <w:rsid w:val="00187508"/>
    <w:rsid w:val="00187D86"/>
    <w:rsid w:val="00187EDF"/>
    <w:rsid w:val="00187EFF"/>
    <w:rsid w:val="00190A5A"/>
    <w:rsid w:val="00190FBC"/>
    <w:rsid w:val="00191009"/>
    <w:rsid w:val="0019163D"/>
    <w:rsid w:val="001917F4"/>
    <w:rsid w:val="00191A5B"/>
    <w:rsid w:val="00191AE5"/>
    <w:rsid w:val="00192181"/>
    <w:rsid w:val="00192347"/>
    <w:rsid w:val="00192420"/>
    <w:rsid w:val="00192504"/>
    <w:rsid w:val="001926F1"/>
    <w:rsid w:val="00192D63"/>
    <w:rsid w:val="0019336A"/>
    <w:rsid w:val="0019389B"/>
    <w:rsid w:val="001939EF"/>
    <w:rsid w:val="00193A04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4B05"/>
    <w:rsid w:val="001950CD"/>
    <w:rsid w:val="0019523A"/>
    <w:rsid w:val="0019541F"/>
    <w:rsid w:val="0019545D"/>
    <w:rsid w:val="00195750"/>
    <w:rsid w:val="0019580A"/>
    <w:rsid w:val="00196176"/>
    <w:rsid w:val="0019622E"/>
    <w:rsid w:val="001962FE"/>
    <w:rsid w:val="0019638B"/>
    <w:rsid w:val="00196492"/>
    <w:rsid w:val="00196AF2"/>
    <w:rsid w:val="00196DE3"/>
    <w:rsid w:val="00196E02"/>
    <w:rsid w:val="00196E8B"/>
    <w:rsid w:val="00197152"/>
    <w:rsid w:val="00197492"/>
    <w:rsid w:val="001977AE"/>
    <w:rsid w:val="001978BA"/>
    <w:rsid w:val="00197919"/>
    <w:rsid w:val="0019795D"/>
    <w:rsid w:val="00197AB8"/>
    <w:rsid w:val="00197B00"/>
    <w:rsid w:val="00197B30"/>
    <w:rsid w:val="001A017E"/>
    <w:rsid w:val="001A0350"/>
    <w:rsid w:val="001A06C4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1EB3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C1E"/>
    <w:rsid w:val="001A3DEB"/>
    <w:rsid w:val="001A3DF7"/>
    <w:rsid w:val="001A3F57"/>
    <w:rsid w:val="001A3FA6"/>
    <w:rsid w:val="001A434B"/>
    <w:rsid w:val="001A461E"/>
    <w:rsid w:val="001A49E4"/>
    <w:rsid w:val="001A4E00"/>
    <w:rsid w:val="001A4FA3"/>
    <w:rsid w:val="001A5388"/>
    <w:rsid w:val="001A5529"/>
    <w:rsid w:val="001A5DFD"/>
    <w:rsid w:val="001A5F1D"/>
    <w:rsid w:val="001A60CF"/>
    <w:rsid w:val="001A6627"/>
    <w:rsid w:val="001A6797"/>
    <w:rsid w:val="001A6CDD"/>
    <w:rsid w:val="001A70ED"/>
    <w:rsid w:val="001A7558"/>
    <w:rsid w:val="001A7650"/>
    <w:rsid w:val="001A765A"/>
    <w:rsid w:val="001A7714"/>
    <w:rsid w:val="001A7994"/>
    <w:rsid w:val="001A7AA9"/>
    <w:rsid w:val="001A7F31"/>
    <w:rsid w:val="001B022C"/>
    <w:rsid w:val="001B0275"/>
    <w:rsid w:val="001B0684"/>
    <w:rsid w:val="001B07AF"/>
    <w:rsid w:val="001B0A9E"/>
    <w:rsid w:val="001B0AF7"/>
    <w:rsid w:val="001B1454"/>
    <w:rsid w:val="001B14DF"/>
    <w:rsid w:val="001B1A02"/>
    <w:rsid w:val="001B1B16"/>
    <w:rsid w:val="001B208F"/>
    <w:rsid w:val="001B2210"/>
    <w:rsid w:val="001B2597"/>
    <w:rsid w:val="001B28EF"/>
    <w:rsid w:val="001B2AD0"/>
    <w:rsid w:val="001B2B07"/>
    <w:rsid w:val="001B2C7D"/>
    <w:rsid w:val="001B2D00"/>
    <w:rsid w:val="001B2D57"/>
    <w:rsid w:val="001B30F0"/>
    <w:rsid w:val="001B395B"/>
    <w:rsid w:val="001B3C52"/>
    <w:rsid w:val="001B3CEA"/>
    <w:rsid w:val="001B3E66"/>
    <w:rsid w:val="001B4082"/>
    <w:rsid w:val="001B48C7"/>
    <w:rsid w:val="001B4927"/>
    <w:rsid w:val="001B4EAB"/>
    <w:rsid w:val="001B51B5"/>
    <w:rsid w:val="001B5319"/>
    <w:rsid w:val="001B552B"/>
    <w:rsid w:val="001B5644"/>
    <w:rsid w:val="001B5780"/>
    <w:rsid w:val="001B5822"/>
    <w:rsid w:val="001B5C85"/>
    <w:rsid w:val="001B5EEC"/>
    <w:rsid w:val="001B5FD9"/>
    <w:rsid w:val="001B6349"/>
    <w:rsid w:val="001B6403"/>
    <w:rsid w:val="001B65D6"/>
    <w:rsid w:val="001B6980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B7EB5"/>
    <w:rsid w:val="001C00D7"/>
    <w:rsid w:val="001C02DE"/>
    <w:rsid w:val="001C07C6"/>
    <w:rsid w:val="001C09F4"/>
    <w:rsid w:val="001C0B84"/>
    <w:rsid w:val="001C0DC0"/>
    <w:rsid w:val="001C12DB"/>
    <w:rsid w:val="001C1558"/>
    <w:rsid w:val="001C1D9D"/>
    <w:rsid w:val="001C1DAA"/>
    <w:rsid w:val="001C2311"/>
    <w:rsid w:val="001C272C"/>
    <w:rsid w:val="001C2C85"/>
    <w:rsid w:val="001C2D49"/>
    <w:rsid w:val="001C2DE0"/>
    <w:rsid w:val="001C3014"/>
    <w:rsid w:val="001C3193"/>
    <w:rsid w:val="001C31AD"/>
    <w:rsid w:val="001C37CA"/>
    <w:rsid w:val="001C3998"/>
    <w:rsid w:val="001C3AFE"/>
    <w:rsid w:val="001C3EAF"/>
    <w:rsid w:val="001C40EA"/>
    <w:rsid w:val="001C423B"/>
    <w:rsid w:val="001C48AC"/>
    <w:rsid w:val="001C4A57"/>
    <w:rsid w:val="001C52D3"/>
    <w:rsid w:val="001C52E8"/>
    <w:rsid w:val="001C5683"/>
    <w:rsid w:val="001C5B55"/>
    <w:rsid w:val="001C5C66"/>
    <w:rsid w:val="001C5D53"/>
    <w:rsid w:val="001C5D92"/>
    <w:rsid w:val="001C5EBC"/>
    <w:rsid w:val="001C5F77"/>
    <w:rsid w:val="001C60E4"/>
    <w:rsid w:val="001C6128"/>
    <w:rsid w:val="001C6375"/>
    <w:rsid w:val="001C664C"/>
    <w:rsid w:val="001C67D8"/>
    <w:rsid w:val="001C681B"/>
    <w:rsid w:val="001C695D"/>
    <w:rsid w:val="001C6A10"/>
    <w:rsid w:val="001C6CCC"/>
    <w:rsid w:val="001C76A3"/>
    <w:rsid w:val="001C79F7"/>
    <w:rsid w:val="001C7B93"/>
    <w:rsid w:val="001C7C87"/>
    <w:rsid w:val="001D017D"/>
    <w:rsid w:val="001D0943"/>
    <w:rsid w:val="001D0AC5"/>
    <w:rsid w:val="001D0B74"/>
    <w:rsid w:val="001D139C"/>
    <w:rsid w:val="001D13CA"/>
    <w:rsid w:val="001D1AFA"/>
    <w:rsid w:val="001D1C68"/>
    <w:rsid w:val="001D1DA9"/>
    <w:rsid w:val="001D1F2A"/>
    <w:rsid w:val="001D2A5A"/>
    <w:rsid w:val="001D2BCF"/>
    <w:rsid w:val="001D2C76"/>
    <w:rsid w:val="001D2E5C"/>
    <w:rsid w:val="001D2FE8"/>
    <w:rsid w:val="001D306F"/>
    <w:rsid w:val="001D32FF"/>
    <w:rsid w:val="001D34B4"/>
    <w:rsid w:val="001D397C"/>
    <w:rsid w:val="001D39D6"/>
    <w:rsid w:val="001D3B84"/>
    <w:rsid w:val="001D482F"/>
    <w:rsid w:val="001D4D40"/>
    <w:rsid w:val="001D5166"/>
    <w:rsid w:val="001D51E9"/>
    <w:rsid w:val="001D542A"/>
    <w:rsid w:val="001D5971"/>
    <w:rsid w:val="001D5E42"/>
    <w:rsid w:val="001D606A"/>
    <w:rsid w:val="001D61BF"/>
    <w:rsid w:val="001D66B8"/>
    <w:rsid w:val="001D6B47"/>
    <w:rsid w:val="001D6BC9"/>
    <w:rsid w:val="001D6FA9"/>
    <w:rsid w:val="001D70FD"/>
    <w:rsid w:val="001D711A"/>
    <w:rsid w:val="001D71A3"/>
    <w:rsid w:val="001D7377"/>
    <w:rsid w:val="001D7463"/>
    <w:rsid w:val="001D785A"/>
    <w:rsid w:val="001D7C2D"/>
    <w:rsid w:val="001D7C7E"/>
    <w:rsid w:val="001D7EFB"/>
    <w:rsid w:val="001E002C"/>
    <w:rsid w:val="001E04AE"/>
    <w:rsid w:val="001E06AE"/>
    <w:rsid w:val="001E0F53"/>
    <w:rsid w:val="001E1069"/>
    <w:rsid w:val="001E17DF"/>
    <w:rsid w:val="001E17E7"/>
    <w:rsid w:val="001E192A"/>
    <w:rsid w:val="001E1D30"/>
    <w:rsid w:val="001E1E2F"/>
    <w:rsid w:val="001E2638"/>
    <w:rsid w:val="001E2B1E"/>
    <w:rsid w:val="001E2CEB"/>
    <w:rsid w:val="001E2DE3"/>
    <w:rsid w:val="001E32C6"/>
    <w:rsid w:val="001E346C"/>
    <w:rsid w:val="001E3638"/>
    <w:rsid w:val="001E365F"/>
    <w:rsid w:val="001E381B"/>
    <w:rsid w:val="001E3B5A"/>
    <w:rsid w:val="001E3BA7"/>
    <w:rsid w:val="001E3C8F"/>
    <w:rsid w:val="001E3E99"/>
    <w:rsid w:val="001E4050"/>
    <w:rsid w:val="001E45F1"/>
    <w:rsid w:val="001E475E"/>
    <w:rsid w:val="001E4838"/>
    <w:rsid w:val="001E4CE8"/>
    <w:rsid w:val="001E5196"/>
    <w:rsid w:val="001E5A41"/>
    <w:rsid w:val="001E6057"/>
    <w:rsid w:val="001E64A7"/>
    <w:rsid w:val="001E6708"/>
    <w:rsid w:val="001E67C3"/>
    <w:rsid w:val="001E6A0C"/>
    <w:rsid w:val="001E6C71"/>
    <w:rsid w:val="001E6C88"/>
    <w:rsid w:val="001E6E78"/>
    <w:rsid w:val="001E744F"/>
    <w:rsid w:val="001E7586"/>
    <w:rsid w:val="001E759D"/>
    <w:rsid w:val="001E762E"/>
    <w:rsid w:val="001E7789"/>
    <w:rsid w:val="001F0448"/>
    <w:rsid w:val="001F0583"/>
    <w:rsid w:val="001F0870"/>
    <w:rsid w:val="001F0D2E"/>
    <w:rsid w:val="001F10CC"/>
    <w:rsid w:val="001F10F3"/>
    <w:rsid w:val="001F1215"/>
    <w:rsid w:val="001F1545"/>
    <w:rsid w:val="001F17B3"/>
    <w:rsid w:val="001F1C83"/>
    <w:rsid w:val="001F1E25"/>
    <w:rsid w:val="001F2188"/>
    <w:rsid w:val="001F22C6"/>
    <w:rsid w:val="001F23E9"/>
    <w:rsid w:val="001F2A87"/>
    <w:rsid w:val="001F2BD0"/>
    <w:rsid w:val="001F2CCE"/>
    <w:rsid w:val="001F2E65"/>
    <w:rsid w:val="001F318E"/>
    <w:rsid w:val="001F3A56"/>
    <w:rsid w:val="001F4005"/>
    <w:rsid w:val="001F403C"/>
    <w:rsid w:val="001F4458"/>
    <w:rsid w:val="001F44C6"/>
    <w:rsid w:val="001F467D"/>
    <w:rsid w:val="001F4BC7"/>
    <w:rsid w:val="001F4D42"/>
    <w:rsid w:val="001F4E33"/>
    <w:rsid w:val="001F4ED0"/>
    <w:rsid w:val="001F5243"/>
    <w:rsid w:val="001F5254"/>
    <w:rsid w:val="001F5895"/>
    <w:rsid w:val="001F59A0"/>
    <w:rsid w:val="001F5A2E"/>
    <w:rsid w:val="001F6146"/>
    <w:rsid w:val="001F625F"/>
    <w:rsid w:val="001F6592"/>
    <w:rsid w:val="001F6806"/>
    <w:rsid w:val="001F68AC"/>
    <w:rsid w:val="001F6E71"/>
    <w:rsid w:val="001F70E4"/>
    <w:rsid w:val="001F73C1"/>
    <w:rsid w:val="001F7559"/>
    <w:rsid w:val="001F75EC"/>
    <w:rsid w:val="001F7909"/>
    <w:rsid w:val="001F7F0C"/>
    <w:rsid w:val="002001F3"/>
    <w:rsid w:val="00200D97"/>
    <w:rsid w:val="00201378"/>
    <w:rsid w:val="00201437"/>
    <w:rsid w:val="00201688"/>
    <w:rsid w:val="00202402"/>
    <w:rsid w:val="00202639"/>
    <w:rsid w:val="00202F2C"/>
    <w:rsid w:val="0020320A"/>
    <w:rsid w:val="00203531"/>
    <w:rsid w:val="0020372F"/>
    <w:rsid w:val="0020391D"/>
    <w:rsid w:val="002039BB"/>
    <w:rsid w:val="00203EEF"/>
    <w:rsid w:val="00203FF7"/>
    <w:rsid w:val="002043EA"/>
    <w:rsid w:val="00204629"/>
    <w:rsid w:val="00204829"/>
    <w:rsid w:val="00204A38"/>
    <w:rsid w:val="00204CFE"/>
    <w:rsid w:val="00204DC3"/>
    <w:rsid w:val="0020565E"/>
    <w:rsid w:val="00205BC4"/>
    <w:rsid w:val="00205D92"/>
    <w:rsid w:val="00205F53"/>
    <w:rsid w:val="002061B6"/>
    <w:rsid w:val="0020624B"/>
    <w:rsid w:val="0020649C"/>
    <w:rsid w:val="0020687A"/>
    <w:rsid w:val="00206A54"/>
    <w:rsid w:val="00206D89"/>
    <w:rsid w:val="00207016"/>
    <w:rsid w:val="0020754D"/>
    <w:rsid w:val="002077B5"/>
    <w:rsid w:val="002077F9"/>
    <w:rsid w:val="00207840"/>
    <w:rsid w:val="00207ABD"/>
    <w:rsid w:val="00207BAC"/>
    <w:rsid w:val="0021006F"/>
    <w:rsid w:val="002101E7"/>
    <w:rsid w:val="00210524"/>
    <w:rsid w:val="00210A85"/>
    <w:rsid w:val="00210BC5"/>
    <w:rsid w:val="00210D11"/>
    <w:rsid w:val="00211234"/>
    <w:rsid w:val="0021141F"/>
    <w:rsid w:val="002118E1"/>
    <w:rsid w:val="00211A6B"/>
    <w:rsid w:val="00211B9A"/>
    <w:rsid w:val="00211BF2"/>
    <w:rsid w:val="002123D7"/>
    <w:rsid w:val="0021252D"/>
    <w:rsid w:val="0021265D"/>
    <w:rsid w:val="0021283D"/>
    <w:rsid w:val="0021287A"/>
    <w:rsid w:val="00212C61"/>
    <w:rsid w:val="00212D1A"/>
    <w:rsid w:val="0021325C"/>
    <w:rsid w:val="002137FF"/>
    <w:rsid w:val="002139D0"/>
    <w:rsid w:val="00213B4B"/>
    <w:rsid w:val="00213B7C"/>
    <w:rsid w:val="00213C84"/>
    <w:rsid w:val="00213F38"/>
    <w:rsid w:val="00213FEF"/>
    <w:rsid w:val="0021459F"/>
    <w:rsid w:val="00214873"/>
    <w:rsid w:val="00214C6E"/>
    <w:rsid w:val="00214E30"/>
    <w:rsid w:val="00214F22"/>
    <w:rsid w:val="00215053"/>
    <w:rsid w:val="002151FE"/>
    <w:rsid w:val="00215882"/>
    <w:rsid w:val="0021593C"/>
    <w:rsid w:val="00215A34"/>
    <w:rsid w:val="00215F1B"/>
    <w:rsid w:val="002160B2"/>
    <w:rsid w:val="00216183"/>
    <w:rsid w:val="002162A6"/>
    <w:rsid w:val="002164C4"/>
    <w:rsid w:val="002166C4"/>
    <w:rsid w:val="00216B27"/>
    <w:rsid w:val="00216B61"/>
    <w:rsid w:val="00216C1C"/>
    <w:rsid w:val="00217115"/>
    <w:rsid w:val="002176A3"/>
    <w:rsid w:val="002177AB"/>
    <w:rsid w:val="00217FD2"/>
    <w:rsid w:val="00220131"/>
    <w:rsid w:val="002204A7"/>
    <w:rsid w:val="002205BA"/>
    <w:rsid w:val="002206AB"/>
    <w:rsid w:val="00220732"/>
    <w:rsid w:val="00220DBF"/>
    <w:rsid w:val="00220FAA"/>
    <w:rsid w:val="00221016"/>
    <w:rsid w:val="00221072"/>
    <w:rsid w:val="00221265"/>
    <w:rsid w:val="0022189E"/>
    <w:rsid w:val="00221FBC"/>
    <w:rsid w:val="002224AF"/>
    <w:rsid w:val="002224EB"/>
    <w:rsid w:val="00222B85"/>
    <w:rsid w:val="00222C32"/>
    <w:rsid w:val="00222DD2"/>
    <w:rsid w:val="0022343A"/>
    <w:rsid w:val="00224189"/>
    <w:rsid w:val="002243F6"/>
    <w:rsid w:val="002244ED"/>
    <w:rsid w:val="0022466A"/>
    <w:rsid w:val="00224937"/>
    <w:rsid w:val="00224D33"/>
    <w:rsid w:val="00225003"/>
    <w:rsid w:val="002250B5"/>
    <w:rsid w:val="00225C29"/>
    <w:rsid w:val="00225D32"/>
    <w:rsid w:val="002261AC"/>
    <w:rsid w:val="00226229"/>
    <w:rsid w:val="00226538"/>
    <w:rsid w:val="002268D5"/>
    <w:rsid w:val="00226B7A"/>
    <w:rsid w:val="0022707B"/>
    <w:rsid w:val="002271C3"/>
    <w:rsid w:val="00227276"/>
    <w:rsid w:val="002272B2"/>
    <w:rsid w:val="0022740A"/>
    <w:rsid w:val="00227564"/>
    <w:rsid w:val="00227766"/>
    <w:rsid w:val="00227D0F"/>
    <w:rsid w:val="00230147"/>
    <w:rsid w:val="002304F9"/>
    <w:rsid w:val="002304FC"/>
    <w:rsid w:val="00230783"/>
    <w:rsid w:val="00230CC0"/>
    <w:rsid w:val="00230F5A"/>
    <w:rsid w:val="00231511"/>
    <w:rsid w:val="00231676"/>
    <w:rsid w:val="00231751"/>
    <w:rsid w:val="002317F3"/>
    <w:rsid w:val="0023189F"/>
    <w:rsid w:val="002322C8"/>
    <w:rsid w:val="002325CE"/>
    <w:rsid w:val="002325D7"/>
    <w:rsid w:val="00232959"/>
    <w:rsid w:val="0023295D"/>
    <w:rsid w:val="00232A11"/>
    <w:rsid w:val="00232AC5"/>
    <w:rsid w:val="00232B3E"/>
    <w:rsid w:val="00232FB6"/>
    <w:rsid w:val="002331B1"/>
    <w:rsid w:val="0023320A"/>
    <w:rsid w:val="00233350"/>
    <w:rsid w:val="002333F3"/>
    <w:rsid w:val="00233579"/>
    <w:rsid w:val="002337DD"/>
    <w:rsid w:val="00233B5B"/>
    <w:rsid w:val="00233CEA"/>
    <w:rsid w:val="00233DB4"/>
    <w:rsid w:val="002342EC"/>
    <w:rsid w:val="002345F9"/>
    <w:rsid w:val="002349CD"/>
    <w:rsid w:val="00234B62"/>
    <w:rsid w:val="00234C45"/>
    <w:rsid w:val="00234D20"/>
    <w:rsid w:val="00234FF9"/>
    <w:rsid w:val="002350A6"/>
    <w:rsid w:val="00235202"/>
    <w:rsid w:val="002353A1"/>
    <w:rsid w:val="00235697"/>
    <w:rsid w:val="00235765"/>
    <w:rsid w:val="002359E6"/>
    <w:rsid w:val="00236146"/>
    <w:rsid w:val="00236181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775"/>
    <w:rsid w:val="0024080D"/>
    <w:rsid w:val="0024086F"/>
    <w:rsid w:val="002409AB"/>
    <w:rsid w:val="00240B23"/>
    <w:rsid w:val="00241161"/>
    <w:rsid w:val="002411D6"/>
    <w:rsid w:val="002412BB"/>
    <w:rsid w:val="002412C5"/>
    <w:rsid w:val="002412D2"/>
    <w:rsid w:val="0024132B"/>
    <w:rsid w:val="0024165E"/>
    <w:rsid w:val="00241D38"/>
    <w:rsid w:val="00241F43"/>
    <w:rsid w:val="00242094"/>
    <w:rsid w:val="002420AF"/>
    <w:rsid w:val="00242882"/>
    <w:rsid w:val="0024288A"/>
    <w:rsid w:val="002428C1"/>
    <w:rsid w:val="00242972"/>
    <w:rsid w:val="00242BD5"/>
    <w:rsid w:val="002430E0"/>
    <w:rsid w:val="0024342F"/>
    <w:rsid w:val="00243476"/>
    <w:rsid w:val="002436E1"/>
    <w:rsid w:val="00243A6B"/>
    <w:rsid w:val="00243EDE"/>
    <w:rsid w:val="0024468A"/>
    <w:rsid w:val="00244721"/>
    <w:rsid w:val="002447FD"/>
    <w:rsid w:val="002448F5"/>
    <w:rsid w:val="00244927"/>
    <w:rsid w:val="00244C7A"/>
    <w:rsid w:val="00244CA5"/>
    <w:rsid w:val="00244EB7"/>
    <w:rsid w:val="002450B2"/>
    <w:rsid w:val="002453D3"/>
    <w:rsid w:val="002457DB"/>
    <w:rsid w:val="00245D7C"/>
    <w:rsid w:val="00245F15"/>
    <w:rsid w:val="00245F2F"/>
    <w:rsid w:val="00245F68"/>
    <w:rsid w:val="002464FE"/>
    <w:rsid w:val="002466F9"/>
    <w:rsid w:val="00246718"/>
    <w:rsid w:val="00246996"/>
    <w:rsid w:val="00246DD1"/>
    <w:rsid w:val="00246F16"/>
    <w:rsid w:val="00246F3E"/>
    <w:rsid w:val="0024750A"/>
    <w:rsid w:val="0024780F"/>
    <w:rsid w:val="002500BA"/>
    <w:rsid w:val="0025077E"/>
    <w:rsid w:val="00250C83"/>
    <w:rsid w:val="00250E03"/>
    <w:rsid w:val="00250F42"/>
    <w:rsid w:val="00250FBE"/>
    <w:rsid w:val="00251143"/>
    <w:rsid w:val="00251372"/>
    <w:rsid w:val="0025145F"/>
    <w:rsid w:val="002515D7"/>
    <w:rsid w:val="00251737"/>
    <w:rsid w:val="0025196B"/>
    <w:rsid w:val="00251EF8"/>
    <w:rsid w:val="002521FE"/>
    <w:rsid w:val="0025243D"/>
    <w:rsid w:val="0025279C"/>
    <w:rsid w:val="002528E6"/>
    <w:rsid w:val="00252A90"/>
    <w:rsid w:val="00252EEC"/>
    <w:rsid w:val="00253713"/>
    <w:rsid w:val="00253794"/>
    <w:rsid w:val="00253A5A"/>
    <w:rsid w:val="00253B79"/>
    <w:rsid w:val="00253EA0"/>
    <w:rsid w:val="0025458D"/>
    <w:rsid w:val="0025532B"/>
    <w:rsid w:val="00255406"/>
    <w:rsid w:val="0025575D"/>
    <w:rsid w:val="00255763"/>
    <w:rsid w:val="00255933"/>
    <w:rsid w:val="002561EB"/>
    <w:rsid w:val="00256379"/>
    <w:rsid w:val="002565FA"/>
    <w:rsid w:val="00256626"/>
    <w:rsid w:val="00256C0E"/>
    <w:rsid w:val="00256F4F"/>
    <w:rsid w:val="00256F57"/>
    <w:rsid w:val="00257509"/>
    <w:rsid w:val="00257840"/>
    <w:rsid w:val="00257B20"/>
    <w:rsid w:val="00257B89"/>
    <w:rsid w:val="00257C6E"/>
    <w:rsid w:val="00257F61"/>
    <w:rsid w:val="002606AC"/>
    <w:rsid w:val="00260866"/>
    <w:rsid w:val="00260B16"/>
    <w:rsid w:val="00260C53"/>
    <w:rsid w:val="00260CE9"/>
    <w:rsid w:val="00260D02"/>
    <w:rsid w:val="00260DC7"/>
    <w:rsid w:val="00260E9F"/>
    <w:rsid w:val="0026142E"/>
    <w:rsid w:val="00261479"/>
    <w:rsid w:val="00261BED"/>
    <w:rsid w:val="00261C1E"/>
    <w:rsid w:val="00261E63"/>
    <w:rsid w:val="002624F1"/>
    <w:rsid w:val="0026253F"/>
    <w:rsid w:val="002629C6"/>
    <w:rsid w:val="00262B60"/>
    <w:rsid w:val="00262DBF"/>
    <w:rsid w:val="00263383"/>
    <w:rsid w:val="002633F3"/>
    <w:rsid w:val="002636AA"/>
    <w:rsid w:val="00263803"/>
    <w:rsid w:val="0026390D"/>
    <w:rsid w:val="00263A84"/>
    <w:rsid w:val="0026420D"/>
    <w:rsid w:val="0026433C"/>
    <w:rsid w:val="00265067"/>
    <w:rsid w:val="00265472"/>
    <w:rsid w:val="002658C6"/>
    <w:rsid w:val="00265AEB"/>
    <w:rsid w:val="00265C9A"/>
    <w:rsid w:val="00265F7E"/>
    <w:rsid w:val="002660A5"/>
    <w:rsid w:val="00266101"/>
    <w:rsid w:val="002662B2"/>
    <w:rsid w:val="0026641D"/>
    <w:rsid w:val="0026659C"/>
    <w:rsid w:val="00266755"/>
    <w:rsid w:val="00266825"/>
    <w:rsid w:val="00266A03"/>
    <w:rsid w:val="00266A67"/>
    <w:rsid w:val="00266DEE"/>
    <w:rsid w:val="00266F17"/>
    <w:rsid w:val="002671AA"/>
    <w:rsid w:val="00267267"/>
    <w:rsid w:val="0026765D"/>
    <w:rsid w:val="002677E4"/>
    <w:rsid w:val="002679FF"/>
    <w:rsid w:val="00267B8A"/>
    <w:rsid w:val="00267E34"/>
    <w:rsid w:val="00267EA9"/>
    <w:rsid w:val="00267F25"/>
    <w:rsid w:val="00270586"/>
    <w:rsid w:val="00270825"/>
    <w:rsid w:val="00270A9D"/>
    <w:rsid w:val="00270D9A"/>
    <w:rsid w:val="00271788"/>
    <w:rsid w:val="002720E2"/>
    <w:rsid w:val="002720EC"/>
    <w:rsid w:val="002721B7"/>
    <w:rsid w:val="00272293"/>
    <w:rsid w:val="002724D1"/>
    <w:rsid w:val="00272942"/>
    <w:rsid w:val="00272E1D"/>
    <w:rsid w:val="0027302C"/>
    <w:rsid w:val="002730F0"/>
    <w:rsid w:val="002732E0"/>
    <w:rsid w:val="00273734"/>
    <w:rsid w:val="002737B4"/>
    <w:rsid w:val="002737C8"/>
    <w:rsid w:val="00273A87"/>
    <w:rsid w:val="00273AEE"/>
    <w:rsid w:val="00273B74"/>
    <w:rsid w:val="00273D88"/>
    <w:rsid w:val="00273ECC"/>
    <w:rsid w:val="00274068"/>
    <w:rsid w:val="002744BB"/>
    <w:rsid w:val="0027493C"/>
    <w:rsid w:val="00274AA3"/>
    <w:rsid w:val="00274E0E"/>
    <w:rsid w:val="00274E6A"/>
    <w:rsid w:val="002755CF"/>
    <w:rsid w:val="002759E3"/>
    <w:rsid w:val="00275B76"/>
    <w:rsid w:val="00275BA6"/>
    <w:rsid w:val="00275DAE"/>
    <w:rsid w:val="0027642A"/>
    <w:rsid w:val="0027650F"/>
    <w:rsid w:val="0027651A"/>
    <w:rsid w:val="00276601"/>
    <w:rsid w:val="002768C1"/>
    <w:rsid w:val="00276936"/>
    <w:rsid w:val="002769E8"/>
    <w:rsid w:val="00276C8B"/>
    <w:rsid w:val="00276D77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987"/>
    <w:rsid w:val="00282A94"/>
    <w:rsid w:val="00282C52"/>
    <w:rsid w:val="00282D31"/>
    <w:rsid w:val="00282D9D"/>
    <w:rsid w:val="00282DB8"/>
    <w:rsid w:val="00282F12"/>
    <w:rsid w:val="00282F58"/>
    <w:rsid w:val="00282FDC"/>
    <w:rsid w:val="00283176"/>
    <w:rsid w:val="0028317C"/>
    <w:rsid w:val="00283289"/>
    <w:rsid w:val="002834F8"/>
    <w:rsid w:val="002835EC"/>
    <w:rsid w:val="00283DE7"/>
    <w:rsid w:val="002845AF"/>
    <w:rsid w:val="00284626"/>
    <w:rsid w:val="00284E14"/>
    <w:rsid w:val="00284EA4"/>
    <w:rsid w:val="00285047"/>
    <w:rsid w:val="00285191"/>
    <w:rsid w:val="002853F7"/>
    <w:rsid w:val="0028550F"/>
    <w:rsid w:val="002855E5"/>
    <w:rsid w:val="002856B4"/>
    <w:rsid w:val="00285AA2"/>
    <w:rsid w:val="00285E22"/>
    <w:rsid w:val="00286032"/>
    <w:rsid w:val="002862B0"/>
    <w:rsid w:val="00286480"/>
    <w:rsid w:val="00286AFC"/>
    <w:rsid w:val="00286D07"/>
    <w:rsid w:val="0028731F"/>
    <w:rsid w:val="00287590"/>
    <w:rsid w:val="002876CE"/>
    <w:rsid w:val="00287B29"/>
    <w:rsid w:val="00287D47"/>
    <w:rsid w:val="002901B4"/>
    <w:rsid w:val="00290238"/>
    <w:rsid w:val="002902DF"/>
    <w:rsid w:val="002904B5"/>
    <w:rsid w:val="002913AB"/>
    <w:rsid w:val="002914C9"/>
    <w:rsid w:val="002916C5"/>
    <w:rsid w:val="0029174B"/>
    <w:rsid w:val="0029175C"/>
    <w:rsid w:val="00291CB3"/>
    <w:rsid w:val="00291D56"/>
    <w:rsid w:val="00291D77"/>
    <w:rsid w:val="00292082"/>
    <w:rsid w:val="002920E4"/>
    <w:rsid w:val="002925ED"/>
    <w:rsid w:val="00292E08"/>
    <w:rsid w:val="002931A2"/>
    <w:rsid w:val="002933B7"/>
    <w:rsid w:val="0029358E"/>
    <w:rsid w:val="00293A4D"/>
    <w:rsid w:val="00293EFB"/>
    <w:rsid w:val="00294166"/>
    <w:rsid w:val="0029433B"/>
    <w:rsid w:val="002943BD"/>
    <w:rsid w:val="00294780"/>
    <w:rsid w:val="00294AA4"/>
    <w:rsid w:val="002952F9"/>
    <w:rsid w:val="00295617"/>
    <w:rsid w:val="00295B2B"/>
    <w:rsid w:val="002962E2"/>
    <w:rsid w:val="00296658"/>
    <w:rsid w:val="00296775"/>
    <w:rsid w:val="002967D0"/>
    <w:rsid w:val="002967DF"/>
    <w:rsid w:val="00296FB7"/>
    <w:rsid w:val="00297007"/>
    <w:rsid w:val="0029754C"/>
    <w:rsid w:val="00297601"/>
    <w:rsid w:val="0029779C"/>
    <w:rsid w:val="00297974"/>
    <w:rsid w:val="00297A80"/>
    <w:rsid w:val="00297BD6"/>
    <w:rsid w:val="00297D93"/>
    <w:rsid w:val="00297DC5"/>
    <w:rsid w:val="00297E6B"/>
    <w:rsid w:val="00297F06"/>
    <w:rsid w:val="002A0127"/>
    <w:rsid w:val="002A027A"/>
    <w:rsid w:val="002A0376"/>
    <w:rsid w:val="002A0398"/>
    <w:rsid w:val="002A039B"/>
    <w:rsid w:val="002A0B2D"/>
    <w:rsid w:val="002A0FAF"/>
    <w:rsid w:val="002A12AB"/>
    <w:rsid w:val="002A1422"/>
    <w:rsid w:val="002A14C6"/>
    <w:rsid w:val="002A1CB5"/>
    <w:rsid w:val="002A1CF2"/>
    <w:rsid w:val="002A2065"/>
    <w:rsid w:val="002A22DD"/>
    <w:rsid w:val="002A2FF9"/>
    <w:rsid w:val="002A3209"/>
    <w:rsid w:val="002A3918"/>
    <w:rsid w:val="002A3933"/>
    <w:rsid w:val="002A3C5F"/>
    <w:rsid w:val="002A48BA"/>
    <w:rsid w:val="002A49C9"/>
    <w:rsid w:val="002A4B0A"/>
    <w:rsid w:val="002A5535"/>
    <w:rsid w:val="002A560C"/>
    <w:rsid w:val="002A5903"/>
    <w:rsid w:val="002A59C3"/>
    <w:rsid w:val="002A5B3B"/>
    <w:rsid w:val="002A5D4D"/>
    <w:rsid w:val="002A5FDA"/>
    <w:rsid w:val="002A6521"/>
    <w:rsid w:val="002A681E"/>
    <w:rsid w:val="002A6BFE"/>
    <w:rsid w:val="002A6CC1"/>
    <w:rsid w:val="002A71F0"/>
    <w:rsid w:val="002A7715"/>
    <w:rsid w:val="002A7747"/>
    <w:rsid w:val="002A78C0"/>
    <w:rsid w:val="002A7BEF"/>
    <w:rsid w:val="002A7D08"/>
    <w:rsid w:val="002A7D6D"/>
    <w:rsid w:val="002B01CA"/>
    <w:rsid w:val="002B0329"/>
    <w:rsid w:val="002B03DF"/>
    <w:rsid w:val="002B07C0"/>
    <w:rsid w:val="002B0A30"/>
    <w:rsid w:val="002B0B05"/>
    <w:rsid w:val="002B0B65"/>
    <w:rsid w:val="002B0DA5"/>
    <w:rsid w:val="002B0F62"/>
    <w:rsid w:val="002B0F99"/>
    <w:rsid w:val="002B169A"/>
    <w:rsid w:val="002B18EB"/>
    <w:rsid w:val="002B1AC7"/>
    <w:rsid w:val="002B1AD2"/>
    <w:rsid w:val="002B1B78"/>
    <w:rsid w:val="002B1E32"/>
    <w:rsid w:val="002B1FAD"/>
    <w:rsid w:val="002B1FEB"/>
    <w:rsid w:val="002B20F1"/>
    <w:rsid w:val="002B2371"/>
    <w:rsid w:val="002B2493"/>
    <w:rsid w:val="002B25E1"/>
    <w:rsid w:val="002B272E"/>
    <w:rsid w:val="002B2860"/>
    <w:rsid w:val="002B2E6E"/>
    <w:rsid w:val="002B2F28"/>
    <w:rsid w:val="002B32D5"/>
    <w:rsid w:val="002B33CA"/>
    <w:rsid w:val="002B344E"/>
    <w:rsid w:val="002B3512"/>
    <w:rsid w:val="002B3A15"/>
    <w:rsid w:val="002B3BA2"/>
    <w:rsid w:val="002B42DB"/>
    <w:rsid w:val="002B45AA"/>
    <w:rsid w:val="002B4A2A"/>
    <w:rsid w:val="002B4DCC"/>
    <w:rsid w:val="002B5428"/>
    <w:rsid w:val="002B55EA"/>
    <w:rsid w:val="002B563A"/>
    <w:rsid w:val="002B564F"/>
    <w:rsid w:val="002B5E71"/>
    <w:rsid w:val="002B5EBB"/>
    <w:rsid w:val="002B5EC1"/>
    <w:rsid w:val="002B6DD7"/>
    <w:rsid w:val="002B6EC9"/>
    <w:rsid w:val="002B6FCF"/>
    <w:rsid w:val="002B7094"/>
    <w:rsid w:val="002B7531"/>
    <w:rsid w:val="002B7B73"/>
    <w:rsid w:val="002B7B99"/>
    <w:rsid w:val="002B7BBC"/>
    <w:rsid w:val="002C07C2"/>
    <w:rsid w:val="002C0CD8"/>
    <w:rsid w:val="002C0EA9"/>
    <w:rsid w:val="002C13A3"/>
    <w:rsid w:val="002C13F8"/>
    <w:rsid w:val="002C17CA"/>
    <w:rsid w:val="002C1917"/>
    <w:rsid w:val="002C1D49"/>
    <w:rsid w:val="002C1EDA"/>
    <w:rsid w:val="002C1F15"/>
    <w:rsid w:val="002C1FA7"/>
    <w:rsid w:val="002C2055"/>
    <w:rsid w:val="002C2115"/>
    <w:rsid w:val="002C215F"/>
    <w:rsid w:val="002C22DF"/>
    <w:rsid w:val="002C2551"/>
    <w:rsid w:val="002C2A80"/>
    <w:rsid w:val="002C2AB0"/>
    <w:rsid w:val="002C314E"/>
    <w:rsid w:val="002C3155"/>
    <w:rsid w:val="002C31F5"/>
    <w:rsid w:val="002C3254"/>
    <w:rsid w:val="002C36B5"/>
    <w:rsid w:val="002C3760"/>
    <w:rsid w:val="002C3B66"/>
    <w:rsid w:val="002C3B6A"/>
    <w:rsid w:val="002C3E60"/>
    <w:rsid w:val="002C4379"/>
    <w:rsid w:val="002C486C"/>
    <w:rsid w:val="002C486E"/>
    <w:rsid w:val="002C4D02"/>
    <w:rsid w:val="002C50AE"/>
    <w:rsid w:val="002C5378"/>
    <w:rsid w:val="002C55E8"/>
    <w:rsid w:val="002C581E"/>
    <w:rsid w:val="002C5947"/>
    <w:rsid w:val="002C5DCE"/>
    <w:rsid w:val="002C5ECA"/>
    <w:rsid w:val="002C632A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75"/>
    <w:rsid w:val="002C75AE"/>
    <w:rsid w:val="002C78C4"/>
    <w:rsid w:val="002C7B34"/>
    <w:rsid w:val="002C7B7D"/>
    <w:rsid w:val="002C7E3A"/>
    <w:rsid w:val="002D0021"/>
    <w:rsid w:val="002D031F"/>
    <w:rsid w:val="002D03BE"/>
    <w:rsid w:val="002D0EB3"/>
    <w:rsid w:val="002D115C"/>
    <w:rsid w:val="002D1453"/>
    <w:rsid w:val="002D1629"/>
    <w:rsid w:val="002D1741"/>
    <w:rsid w:val="002D1A4E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579"/>
    <w:rsid w:val="002D3760"/>
    <w:rsid w:val="002D3815"/>
    <w:rsid w:val="002D38BB"/>
    <w:rsid w:val="002D3BCE"/>
    <w:rsid w:val="002D3DCB"/>
    <w:rsid w:val="002D3E3D"/>
    <w:rsid w:val="002D4424"/>
    <w:rsid w:val="002D4795"/>
    <w:rsid w:val="002D49B6"/>
    <w:rsid w:val="002D4D6E"/>
    <w:rsid w:val="002D4E3B"/>
    <w:rsid w:val="002D5688"/>
    <w:rsid w:val="002D5907"/>
    <w:rsid w:val="002D5A45"/>
    <w:rsid w:val="002D5C09"/>
    <w:rsid w:val="002D667E"/>
    <w:rsid w:val="002D6758"/>
    <w:rsid w:val="002D6D15"/>
    <w:rsid w:val="002D6E39"/>
    <w:rsid w:val="002D6E70"/>
    <w:rsid w:val="002D6FB8"/>
    <w:rsid w:val="002D7222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02B"/>
    <w:rsid w:val="002E1155"/>
    <w:rsid w:val="002E1345"/>
    <w:rsid w:val="002E15F3"/>
    <w:rsid w:val="002E16C2"/>
    <w:rsid w:val="002E17A5"/>
    <w:rsid w:val="002E1B47"/>
    <w:rsid w:val="002E1D66"/>
    <w:rsid w:val="002E1E09"/>
    <w:rsid w:val="002E1E81"/>
    <w:rsid w:val="002E1FD1"/>
    <w:rsid w:val="002E21C2"/>
    <w:rsid w:val="002E23C2"/>
    <w:rsid w:val="002E25F6"/>
    <w:rsid w:val="002E26AC"/>
    <w:rsid w:val="002E28DC"/>
    <w:rsid w:val="002E2B56"/>
    <w:rsid w:val="002E2D0C"/>
    <w:rsid w:val="002E360A"/>
    <w:rsid w:val="002E3ED0"/>
    <w:rsid w:val="002E411D"/>
    <w:rsid w:val="002E428B"/>
    <w:rsid w:val="002E4339"/>
    <w:rsid w:val="002E43F5"/>
    <w:rsid w:val="002E48BC"/>
    <w:rsid w:val="002E48BE"/>
    <w:rsid w:val="002E5071"/>
    <w:rsid w:val="002E5756"/>
    <w:rsid w:val="002E5C3A"/>
    <w:rsid w:val="002E5CD7"/>
    <w:rsid w:val="002E5E5C"/>
    <w:rsid w:val="002E5F66"/>
    <w:rsid w:val="002E5FE1"/>
    <w:rsid w:val="002E6407"/>
    <w:rsid w:val="002E6597"/>
    <w:rsid w:val="002E6A33"/>
    <w:rsid w:val="002E6DB4"/>
    <w:rsid w:val="002E7274"/>
    <w:rsid w:val="002E7301"/>
    <w:rsid w:val="002E75B3"/>
    <w:rsid w:val="002E776A"/>
    <w:rsid w:val="002F026F"/>
    <w:rsid w:val="002F02EB"/>
    <w:rsid w:val="002F06B3"/>
    <w:rsid w:val="002F0AA8"/>
    <w:rsid w:val="002F0C0A"/>
    <w:rsid w:val="002F0D82"/>
    <w:rsid w:val="002F0E3D"/>
    <w:rsid w:val="002F0EAF"/>
    <w:rsid w:val="002F1017"/>
    <w:rsid w:val="002F1608"/>
    <w:rsid w:val="002F1AEA"/>
    <w:rsid w:val="002F2569"/>
    <w:rsid w:val="002F291B"/>
    <w:rsid w:val="002F2A4E"/>
    <w:rsid w:val="002F2E81"/>
    <w:rsid w:val="002F3294"/>
    <w:rsid w:val="002F33DB"/>
    <w:rsid w:val="002F3D30"/>
    <w:rsid w:val="002F41F5"/>
    <w:rsid w:val="002F4550"/>
    <w:rsid w:val="002F45BE"/>
    <w:rsid w:val="002F4653"/>
    <w:rsid w:val="002F4903"/>
    <w:rsid w:val="002F4A5A"/>
    <w:rsid w:val="002F4C55"/>
    <w:rsid w:val="002F505F"/>
    <w:rsid w:val="002F531B"/>
    <w:rsid w:val="002F5340"/>
    <w:rsid w:val="002F5A62"/>
    <w:rsid w:val="002F5C9D"/>
    <w:rsid w:val="002F64F2"/>
    <w:rsid w:val="002F66C7"/>
    <w:rsid w:val="002F6D39"/>
    <w:rsid w:val="002F6DF4"/>
    <w:rsid w:val="002F7076"/>
    <w:rsid w:val="002F709E"/>
    <w:rsid w:val="002F71F2"/>
    <w:rsid w:val="002F7597"/>
    <w:rsid w:val="002F7669"/>
    <w:rsid w:val="002F7B13"/>
    <w:rsid w:val="00300081"/>
    <w:rsid w:val="003008E7"/>
    <w:rsid w:val="00300ACF"/>
    <w:rsid w:val="00300E48"/>
    <w:rsid w:val="00300E6F"/>
    <w:rsid w:val="0030100C"/>
    <w:rsid w:val="0030104F"/>
    <w:rsid w:val="003011D6"/>
    <w:rsid w:val="00301259"/>
    <w:rsid w:val="0030135A"/>
    <w:rsid w:val="00301392"/>
    <w:rsid w:val="0030177A"/>
    <w:rsid w:val="003018AB"/>
    <w:rsid w:val="003023E9"/>
    <w:rsid w:val="003024B0"/>
    <w:rsid w:val="003024CA"/>
    <w:rsid w:val="00302578"/>
    <w:rsid w:val="00302B78"/>
    <w:rsid w:val="00302E8F"/>
    <w:rsid w:val="0030327B"/>
    <w:rsid w:val="00303403"/>
    <w:rsid w:val="003037E4"/>
    <w:rsid w:val="00303869"/>
    <w:rsid w:val="0030394A"/>
    <w:rsid w:val="00303A13"/>
    <w:rsid w:val="00303BA4"/>
    <w:rsid w:val="00303D79"/>
    <w:rsid w:val="00304554"/>
    <w:rsid w:val="00304581"/>
    <w:rsid w:val="0030484A"/>
    <w:rsid w:val="00304937"/>
    <w:rsid w:val="00304999"/>
    <w:rsid w:val="00305244"/>
    <w:rsid w:val="0030527C"/>
    <w:rsid w:val="003052A6"/>
    <w:rsid w:val="003056FA"/>
    <w:rsid w:val="00305E42"/>
    <w:rsid w:val="00306250"/>
    <w:rsid w:val="003063F4"/>
    <w:rsid w:val="003068D3"/>
    <w:rsid w:val="00306A9D"/>
    <w:rsid w:val="0030714F"/>
    <w:rsid w:val="00307442"/>
    <w:rsid w:val="003077D4"/>
    <w:rsid w:val="00307962"/>
    <w:rsid w:val="00310318"/>
    <w:rsid w:val="003104F7"/>
    <w:rsid w:val="0031051A"/>
    <w:rsid w:val="003106F6"/>
    <w:rsid w:val="00310804"/>
    <w:rsid w:val="00310994"/>
    <w:rsid w:val="00310B18"/>
    <w:rsid w:val="00310B8A"/>
    <w:rsid w:val="00310B91"/>
    <w:rsid w:val="00310C5E"/>
    <w:rsid w:val="00310D7A"/>
    <w:rsid w:val="00311024"/>
    <w:rsid w:val="00311112"/>
    <w:rsid w:val="00311C49"/>
    <w:rsid w:val="00311E00"/>
    <w:rsid w:val="00311E08"/>
    <w:rsid w:val="00311EE4"/>
    <w:rsid w:val="00311F54"/>
    <w:rsid w:val="00311FE1"/>
    <w:rsid w:val="00312A99"/>
    <w:rsid w:val="00312CF4"/>
    <w:rsid w:val="00312F19"/>
    <w:rsid w:val="00312F66"/>
    <w:rsid w:val="003130B2"/>
    <w:rsid w:val="00313112"/>
    <w:rsid w:val="0031326E"/>
    <w:rsid w:val="0031333B"/>
    <w:rsid w:val="003133C7"/>
    <w:rsid w:val="00313CB7"/>
    <w:rsid w:val="00313D0E"/>
    <w:rsid w:val="00314205"/>
    <w:rsid w:val="00314228"/>
    <w:rsid w:val="00314396"/>
    <w:rsid w:val="0031477C"/>
    <w:rsid w:val="0031488A"/>
    <w:rsid w:val="00314BA5"/>
    <w:rsid w:val="00314C6C"/>
    <w:rsid w:val="003155F1"/>
    <w:rsid w:val="00315E00"/>
    <w:rsid w:val="00315E02"/>
    <w:rsid w:val="00315F34"/>
    <w:rsid w:val="00315F41"/>
    <w:rsid w:val="00316041"/>
    <w:rsid w:val="00316108"/>
    <w:rsid w:val="0031612B"/>
    <w:rsid w:val="00316193"/>
    <w:rsid w:val="00316217"/>
    <w:rsid w:val="003164B4"/>
    <w:rsid w:val="003166D1"/>
    <w:rsid w:val="00316BDF"/>
    <w:rsid w:val="00316C50"/>
    <w:rsid w:val="00316DF3"/>
    <w:rsid w:val="0031701C"/>
    <w:rsid w:val="00317220"/>
    <w:rsid w:val="003173E4"/>
    <w:rsid w:val="003174AA"/>
    <w:rsid w:val="003175AE"/>
    <w:rsid w:val="00317633"/>
    <w:rsid w:val="00317771"/>
    <w:rsid w:val="00317917"/>
    <w:rsid w:val="00317C85"/>
    <w:rsid w:val="00317CAE"/>
    <w:rsid w:val="0032016A"/>
    <w:rsid w:val="00320184"/>
    <w:rsid w:val="003201C2"/>
    <w:rsid w:val="003202EB"/>
    <w:rsid w:val="00320607"/>
    <w:rsid w:val="0032087C"/>
    <w:rsid w:val="003209E6"/>
    <w:rsid w:val="0032192D"/>
    <w:rsid w:val="00321933"/>
    <w:rsid w:val="00321B70"/>
    <w:rsid w:val="00322005"/>
    <w:rsid w:val="003220F0"/>
    <w:rsid w:val="00322666"/>
    <w:rsid w:val="003228C2"/>
    <w:rsid w:val="00322AA5"/>
    <w:rsid w:val="00322C8A"/>
    <w:rsid w:val="00322E0C"/>
    <w:rsid w:val="00322E15"/>
    <w:rsid w:val="003230A3"/>
    <w:rsid w:val="00323368"/>
    <w:rsid w:val="00323723"/>
    <w:rsid w:val="00323756"/>
    <w:rsid w:val="00323F49"/>
    <w:rsid w:val="00323FE0"/>
    <w:rsid w:val="00324112"/>
    <w:rsid w:val="0032420F"/>
    <w:rsid w:val="003242F9"/>
    <w:rsid w:val="003245DF"/>
    <w:rsid w:val="00324642"/>
    <w:rsid w:val="00324C35"/>
    <w:rsid w:val="00325D90"/>
    <w:rsid w:val="00325DD1"/>
    <w:rsid w:val="00325EF5"/>
    <w:rsid w:val="00325F7C"/>
    <w:rsid w:val="00326608"/>
    <w:rsid w:val="003267D9"/>
    <w:rsid w:val="003268E3"/>
    <w:rsid w:val="00326A42"/>
    <w:rsid w:val="00326FAC"/>
    <w:rsid w:val="00327106"/>
    <w:rsid w:val="00327186"/>
    <w:rsid w:val="00327404"/>
    <w:rsid w:val="003277A3"/>
    <w:rsid w:val="00327C7D"/>
    <w:rsid w:val="00327F02"/>
    <w:rsid w:val="00327F93"/>
    <w:rsid w:val="00330120"/>
    <w:rsid w:val="003301D5"/>
    <w:rsid w:val="00330319"/>
    <w:rsid w:val="003303BC"/>
    <w:rsid w:val="00330867"/>
    <w:rsid w:val="003309CB"/>
    <w:rsid w:val="00330A9E"/>
    <w:rsid w:val="00330C42"/>
    <w:rsid w:val="00330C86"/>
    <w:rsid w:val="0033130C"/>
    <w:rsid w:val="00331545"/>
    <w:rsid w:val="00331CE4"/>
    <w:rsid w:val="00331D98"/>
    <w:rsid w:val="00331E69"/>
    <w:rsid w:val="00332291"/>
    <w:rsid w:val="003326B7"/>
    <w:rsid w:val="0033283B"/>
    <w:rsid w:val="00332BE4"/>
    <w:rsid w:val="00332C7B"/>
    <w:rsid w:val="0033399B"/>
    <w:rsid w:val="00333F88"/>
    <w:rsid w:val="00333FA0"/>
    <w:rsid w:val="0033407F"/>
    <w:rsid w:val="00334110"/>
    <w:rsid w:val="00334416"/>
    <w:rsid w:val="00334C21"/>
    <w:rsid w:val="00334E15"/>
    <w:rsid w:val="00335707"/>
    <w:rsid w:val="00335B2A"/>
    <w:rsid w:val="00335D0A"/>
    <w:rsid w:val="00335F7C"/>
    <w:rsid w:val="00336D0D"/>
    <w:rsid w:val="003370C5"/>
    <w:rsid w:val="00337361"/>
    <w:rsid w:val="0033768D"/>
    <w:rsid w:val="00337CA2"/>
    <w:rsid w:val="00337D5F"/>
    <w:rsid w:val="00337EEA"/>
    <w:rsid w:val="0034002A"/>
    <w:rsid w:val="003400E5"/>
    <w:rsid w:val="0034019B"/>
    <w:rsid w:val="00340311"/>
    <w:rsid w:val="003403D5"/>
    <w:rsid w:val="00340410"/>
    <w:rsid w:val="00340699"/>
    <w:rsid w:val="003408DB"/>
    <w:rsid w:val="003409BA"/>
    <w:rsid w:val="00340D60"/>
    <w:rsid w:val="00340D6C"/>
    <w:rsid w:val="00340DA5"/>
    <w:rsid w:val="003410B4"/>
    <w:rsid w:val="0034162E"/>
    <w:rsid w:val="0034179E"/>
    <w:rsid w:val="003417C5"/>
    <w:rsid w:val="003417FE"/>
    <w:rsid w:val="003418B3"/>
    <w:rsid w:val="00341C84"/>
    <w:rsid w:val="00341DAC"/>
    <w:rsid w:val="00342079"/>
    <w:rsid w:val="00342292"/>
    <w:rsid w:val="003424A1"/>
    <w:rsid w:val="003424E8"/>
    <w:rsid w:val="003426F8"/>
    <w:rsid w:val="00342B69"/>
    <w:rsid w:val="0034337C"/>
    <w:rsid w:val="003434F8"/>
    <w:rsid w:val="00343A52"/>
    <w:rsid w:val="00343A66"/>
    <w:rsid w:val="00343ADF"/>
    <w:rsid w:val="003441CB"/>
    <w:rsid w:val="003443B7"/>
    <w:rsid w:val="00344509"/>
    <w:rsid w:val="00344D2F"/>
    <w:rsid w:val="00344FE1"/>
    <w:rsid w:val="003450C2"/>
    <w:rsid w:val="0034572D"/>
    <w:rsid w:val="0034588F"/>
    <w:rsid w:val="00345E8E"/>
    <w:rsid w:val="00346154"/>
    <w:rsid w:val="00346494"/>
    <w:rsid w:val="00346829"/>
    <w:rsid w:val="00346B95"/>
    <w:rsid w:val="00346E3C"/>
    <w:rsid w:val="00347003"/>
    <w:rsid w:val="003472A8"/>
    <w:rsid w:val="003475A2"/>
    <w:rsid w:val="00347639"/>
    <w:rsid w:val="003476AE"/>
    <w:rsid w:val="003479B0"/>
    <w:rsid w:val="00347BD4"/>
    <w:rsid w:val="003500C9"/>
    <w:rsid w:val="00350323"/>
    <w:rsid w:val="0035046D"/>
    <w:rsid w:val="00350AC9"/>
    <w:rsid w:val="00350BB2"/>
    <w:rsid w:val="00350C11"/>
    <w:rsid w:val="00350C2D"/>
    <w:rsid w:val="00350DC0"/>
    <w:rsid w:val="00350E78"/>
    <w:rsid w:val="00350E90"/>
    <w:rsid w:val="003512FC"/>
    <w:rsid w:val="00351A0D"/>
    <w:rsid w:val="00351FAB"/>
    <w:rsid w:val="003520CE"/>
    <w:rsid w:val="00352524"/>
    <w:rsid w:val="0035255E"/>
    <w:rsid w:val="00352700"/>
    <w:rsid w:val="00352D19"/>
    <w:rsid w:val="00352DF2"/>
    <w:rsid w:val="00352ECF"/>
    <w:rsid w:val="00352ED0"/>
    <w:rsid w:val="0035323C"/>
    <w:rsid w:val="003532AE"/>
    <w:rsid w:val="003537E2"/>
    <w:rsid w:val="00353A6B"/>
    <w:rsid w:val="00353C32"/>
    <w:rsid w:val="00353F33"/>
    <w:rsid w:val="00353F98"/>
    <w:rsid w:val="0035402A"/>
    <w:rsid w:val="00354303"/>
    <w:rsid w:val="0035444E"/>
    <w:rsid w:val="00354521"/>
    <w:rsid w:val="00354731"/>
    <w:rsid w:val="00354BB4"/>
    <w:rsid w:val="00354D8D"/>
    <w:rsid w:val="00354F7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AFB"/>
    <w:rsid w:val="00356D49"/>
    <w:rsid w:val="00356FA4"/>
    <w:rsid w:val="0035728D"/>
    <w:rsid w:val="00357420"/>
    <w:rsid w:val="003574C5"/>
    <w:rsid w:val="00357660"/>
    <w:rsid w:val="0036055E"/>
    <w:rsid w:val="00360847"/>
    <w:rsid w:val="003608F6"/>
    <w:rsid w:val="00360CA0"/>
    <w:rsid w:val="0036103B"/>
    <w:rsid w:val="003617EF"/>
    <w:rsid w:val="00361AE6"/>
    <w:rsid w:val="00361AF6"/>
    <w:rsid w:val="00361BEE"/>
    <w:rsid w:val="00361DDD"/>
    <w:rsid w:val="00361F0D"/>
    <w:rsid w:val="0036240E"/>
    <w:rsid w:val="0036275B"/>
    <w:rsid w:val="003627A8"/>
    <w:rsid w:val="003629E6"/>
    <w:rsid w:val="00362A9F"/>
    <w:rsid w:val="00362BE5"/>
    <w:rsid w:val="003637ED"/>
    <w:rsid w:val="00363B08"/>
    <w:rsid w:val="00363CDE"/>
    <w:rsid w:val="003641E8"/>
    <w:rsid w:val="003647C4"/>
    <w:rsid w:val="00364946"/>
    <w:rsid w:val="00364A47"/>
    <w:rsid w:val="00364CE6"/>
    <w:rsid w:val="00364D17"/>
    <w:rsid w:val="00364E4A"/>
    <w:rsid w:val="00364F21"/>
    <w:rsid w:val="00365004"/>
    <w:rsid w:val="00365416"/>
    <w:rsid w:val="0036563C"/>
    <w:rsid w:val="003656D0"/>
    <w:rsid w:val="00365867"/>
    <w:rsid w:val="003659AC"/>
    <w:rsid w:val="00365A2D"/>
    <w:rsid w:val="00365A61"/>
    <w:rsid w:val="00365B4D"/>
    <w:rsid w:val="00365C6E"/>
    <w:rsid w:val="00365D6F"/>
    <w:rsid w:val="00365D81"/>
    <w:rsid w:val="00365D84"/>
    <w:rsid w:val="003661E3"/>
    <w:rsid w:val="00366228"/>
    <w:rsid w:val="003662FA"/>
    <w:rsid w:val="003665DD"/>
    <w:rsid w:val="003667EE"/>
    <w:rsid w:val="00366A8A"/>
    <w:rsid w:val="00366C9F"/>
    <w:rsid w:val="003672C6"/>
    <w:rsid w:val="00367857"/>
    <w:rsid w:val="00367A08"/>
    <w:rsid w:val="00367D2D"/>
    <w:rsid w:val="003700DF"/>
    <w:rsid w:val="0037027D"/>
    <w:rsid w:val="00370561"/>
    <w:rsid w:val="003706C1"/>
    <w:rsid w:val="00370A25"/>
    <w:rsid w:val="00370CC3"/>
    <w:rsid w:val="00371242"/>
    <w:rsid w:val="00371304"/>
    <w:rsid w:val="003713F5"/>
    <w:rsid w:val="00371489"/>
    <w:rsid w:val="003715DA"/>
    <w:rsid w:val="003716B3"/>
    <w:rsid w:val="003716D1"/>
    <w:rsid w:val="00371A73"/>
    <w:rsid w:val="00371AD1"/>
    <w:rsid w:val="00371E53"/>
    <w:rsid w:val="00371FAB"/>
    <w:rsid w:val="00371FF4"/>
    <w:rsid w:val="00372038"/>
    <w:rsid w:val="00372B99"/>
    <w:rsid w:val="00373081"/>
    <w:rsid w:val="00373155"/>
    <w:rsid w:val="0037315D"/>
    <w:rsid w:val="0037360E"/>
    <w:rsid w:val="00373CB0"/>
    <w:rsid w:val="00373F4D"/>
    <w:rsid w:val="0037404F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A2"/>
    <w:rsid w:val="003767FB"/>
    <w:rsid w:val="0037694A"/>
    <w:rsid w:val="003769F0"/>
    <w:rsid w:val="00376E0C"/>
    <w:rsid w:val="00377286"/>
    <w:rsid w:val="003776E4"/>
    <w:rsid w:val="003778CC"/>
    <w:rsid w:val="00377CA5"/>
    <w:rsid w:val="00377CD0"/>
    <w:rsid w:val="00377E7D"/>
    <w:rsid w:val="00380026"/>
    <w:rsid w:val="003807EC"/>
    <w:rsid w:val="00380A70"/>
    <w:rsid w:val="00380B3E"/>
    <w:rsid w:val="00380D5A"/>
    <w:rsid w:val="003812D0"/>
    <w:rsid w:val="003816EB"/>
    <w:rsid w:val="0038177F"/>
    <w:rsid w:val="003818AE"/>
    <w:rsid w:val="00381E75"/>
    <w:rsid w:val="00382427"/>
    <w:rsid w:val="0038250C"/>
    <w:rsid w:val="0038276A"/>
    <w:rsid w:val="00382A25"/>
    <w:rsid w:val="00382DDF"/>
    <w:rsid w:val="003831E6"/>
    <w:rsid w:val="0038320F"/>
    <w:rsid w:val="003833E3"/>
    <w:rsid w:val="00383783"/>
    <w:rsid w:val="003837AF"/>
    <w:rsid w:val="00383A00"/>
    <w:rsid w:val="00383F82"/>
    <w:rsid w:val="00383FA0"/>
    <w:rsid w:val="00384096"/>
    <w:rsid w:val="0038410C"/>
    <w:rsid w:val="003848C9"/>
    <w:rsid w:val="00384C3B"/>
    <w:rsid w:val="0038525F"/>
    <w:rsid w:val="00385448"/>
    <w:rsid w:val="003861D5"/>
    <w:rsid w:val="00386236"/>
    <w:rsid w:val="00386514"/>
    <w:rsid w:val="00386F1F"/>
    <w:rsid w:val="00387312"/>
    <w:rsid w:val="003873B6"/>
    <w:rsid w:val="003879BD"/>
    <w:rsid w:val="00390148"/>
    <w:rsid w:val="003901F2"/>
    <w:rsid w:val="00390493"/>
    <w:rsid w:val="003909E5"/>
    <w:rsid w:val="00390CFA"/>
    <w:rsid w:val="00390F02"/>
    <w:rsid w:val="00391258"/>
    <w:rsid w:val="0039141E"/>
    <w:rsid w:val="0039141F"/>
    <w:rsid w:val="0039153C"/>
    <w:rsid w:val="00391561"/>
    <w:rsid w:val="00391705"/>
    <w:rsid w:val="0039186F"/>
    <w:rsid w:val="003919D9"/>
    <w:rsid w:val="003919FC"/>
    <w:rsid w:val="00391AED"/>
    <w:rsid w:val="00391C29"/>
    <w:rsid w:val="00391C5F"/>
    <w:rsid w:val="003920F9"/>
    <w:rsid w:val="0039230C"/>
    <w:rsid w:val="00392AFE"/>
    <w:rsid w:val="00392FEF"/>
    <w:rsid w:val="0039316E"/>
    <w:rsid w:val="00393820"/>
    <w:rsid w:val="003938DB"/>
    <w:rsid w:val="003938E2"/>
    <w:rsid w:val="003939C5"/>
    <w:rsid w:val="00393D8F"/>
    <w:rsid w:val="00393E9F"/>
    <w:rsid w:val="00393F27"/>
    <w:rsid w:val="003941D8"/>
    <w:rsid w:val="00394338"/>
    <w:rsid w:val="003945D7"/>
    <w:rsid w:val="003948B5"/>
    <w:rsid w:val="00394A59"/>
    <w:rsid w:val="00394BF0"/>
    <w:rsid w:val="00394D1C"/>
    <w:rsid w:val="00395058"/>
    <w:rsid w:val="003950DE"/>
    <w:rsid w:val="003951C9"/>
    <w:rsid w:val="003957A6"/>
    <w:rsid w:val="00395870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97A"/>
    <w:rsid w:val="003A0CD6"/>
    <w:rsid w:val="003A159B"/>
    <w:rsid w:val="003A17D1"/>
    <w:rsid w:val="003A1CA9"/>
    <w:rsid w:val="003A1ECB"/>
    <w:rsid w:val="003A1EFB"/>
    <w:rsid w:val="003A235C"/>
    <w:rsid w:val="003A286B"/>
    <w:rsid w:val="003A286D"/>
    <w:rsid w:val="003A2AB2"/>
    <w:rsid w:val="003A2AC8"/>
    <w:rsid w:val="003A2AD7"/>
    <w:rsid w:val="003A2FA0"/>
    <w:rsid w:val="003A3596"/>
    <w:rsid w:val="003A35C2"/>
    <w:rsid w:val="003A36FF"/>
    <w:rsid w:val="003A373A"/>
    <w:rsid w:val="003A38A7"/>
    <w:rsid w:val="003A3E64"/>
    <w:rsid w:val="003A3E7C"/>
    <w:rsid w:val="003A3FAD"/>
    <w:rsid w:val="003A4055"/>
    <w:rsid w:val="003A4184"/>
    <w:rsid w:val="003A46E7"/>
    <w:rsid w:val="003A471C"/>
    <w:rsid w:val="003A4A74"/>
    <w:rsid w:val="003A54E5"/>
    <w:rsid w:val="003A5707"/>
    <w:rsid w:val="003A5ABD"/>
    <w:rsid w:val="003A5EBF"/>
    <w:rsid w:val="003A60B2"/>
    <w:rsid w:val="003A6185"/>
    <w:rsid w:val="003A646A"/>
    <w:rsid w:val="003A65A9"/>
    <w:rsid w:val="003A666C"/>
    <w:rsid w:val="003A6AB2"/>
    <w:rsid w:val="003A6EF5"/>
    <w:rsid w:val="003A7107"/>
    <w:rsid w:val="003A71CF"/>
    <w:rsid w:val="003A720A"/>
    <w:rsid w:val="003A734A"/>
    <w:rsid w:val="003A73D2"/>
    <w:rsid w:val="003A73FD"/>
    <w:rsid w:val="003A74F8"/>
    <w:rsid w:val="003A76C0"/>
    <w:rsid w:val="003A7713"/>
    <w:rsid w:val="003A7A02"/>
    <w:rsid w:val="003A7C1F"/>
    <w:rsid w:val="003B01C4"/>
    <w:rsid w:val="003B030D"/>
    <w:rsid w:val="003B0897"/>
    <w:rsid w:val="003B08EE"/>
    <w:rsid w:val="003B0BA5"/>
    <w:rsid w:val="003B0CAE"/>
    <w:rsid w:val="003B0D93"/>
    <w:rsid w:val="003B0DD5"/>
    <w:rsid w:val="003B136A"/>
    <w:rsid w:val="003B144A"/>
    <w:rsid w:val="003B1476"/>
    <w:rsid w:val="003B15BC"/>
    <w:rsid w:val="003B194E"/>
    <w:rsid w:val="003B1B55"/>
    <w:rsid w:val="003B1C1C"/>
    <w:rsid w:val="003B1D07"/>
    <w:rsid w:val="003B1E68"/>
    <w:rsid w:val="003B1E93"/>
    <w:rsid w:val="003B2549"/>
    <w:rsid w:val="003B27C6"/>
    <w:rsid w:val="003B291D"/>
    <w:rsid w:val="003B2CC7"/>
    <w:rsid w:val="003B2D93"/>
    <w:rsid w:val="003B2F35"/>
    <w:rsid w:val="003B3014"/>
    <w:rsid w:val="003B3600"/>
    <w:rsid w:val="003B395E"/>
    <w:rsid w:val="003B3A05"/>
    <w:rsid w:val="003B3A7B"/>
    <w:rsid w:val="003B3FDE"/>
    <w:rsid w:val="003B4031"/>
    <w:rsid w:val="003B4170"/>
    <w:rsid w:val="003B4194"/>
    <w:rsid w:val="003B41EC"/>
    <w:rsid w:val="003B42D1"/>
    <w:rsid w:val="003B4A0F"/>
    <w:rsid w:val="003B4AC7"/>
    <w:rsid w:val="003B52FD"/>
    <w:rsid w:val="003B5347"/>
    <w:rsid w:val="003B587E"/>
    <w:rsid w:val="003B5970"/>
    <w:rsid w:val="003B5D84"/>
    <w:rsid w:val="003B5DD5"/>
    <w:rsid w:val="003B64A6"/>
    <w:rsid w:val="003B6507"/>
    <w:rsid w:val="003B6652"/>
    <w:rsid w:val="003B6B50"/>
    <w:rsid w:val="003B6F9A"/>
    <w:rsid w:val="003B733C"/>
    <w:rsid w:val="003B73D2"/>
    <w:rsid w:val="003B7480"/>
    <w:rsid w:val="003B77AC"/>
    <w:rsid w:val="003B77CD"/>
    <w:rsid w:val="003B7857"/>
    <w:rsid w:val="003C011C"/>
    <w:rsid w:val="003C05AF"/>
    <w:rsid w:val="003C07CF"/>
    <w:rsid w:val="003C09C8"/>
    <w:rsid w:val="003C0C86"/>
    <w:rsid w:val="003C0F7D"/>
    <w:rsid w:val="003C1908"/>
    <w:rsid w:val="003C19F7"/>
    <w:rsid w:val="003C1A84"/>
    <w:rsid w:val="003C1B10"/>
    <w:rsid w:val="003C1C0F"/>
    <w:rsid w:val="003C1EAC"/>
    <w:rsid w:val="003C2272"/>
    <w:rsid w:val="003C258E"/>
    <w:rsid w:val="003C25BA"/>
    <w:rsid w:val="003C282A"/>
    <w:rsid w:val="003C28D4"/>
    <w:rsid w:val="003C2A60"/>
    <w:rsid w:val="003C2ACC"/>
    <w:rsid w:val="003C2B9E"/>
    <w:rsid w:val="003C2E25"/>
    <w:rsid w:val="003C30C1"/>
    <w:rsid w:val="003C3183"/>
    <w:rsid w:val="003C3324"/>
    <w:rsid w:val="003C337F"/>
    <w:rsid w:val="003C3643"/>
    <w:rsid w:val="003C3A6C"/>
    <w:rsid w:val="003C3A92"/>
    <w:rsid w:val="003C450C"/>
    <w:rsid w:val="003C46C9"/>
    <w:rsid w:val="003C4AF2"/>
    <w:rsid w:val="003C4B57"/>
    <w:rsid w:val="003C4BA1"/>
    <w:rsid w:val="003C4BB8"/>
    <w:rsid w:val="003C4CF5"/>
    <w:rsid w:val="003C4DD5"/>
    <w:rsid w:val="003C4FD1"/>
    <w:rsid w:val="003C51C2"/>
    <w:rsid w:val="003C546B"/>
    <w:rsid w:val="003C5BAA"/>
    <w:rsid w:val="003C5D8F"/>
    <w:rsid w:val="003C5E48"/>
    <w:rsid w:val="003C62B6"/>
    <w:rsid w:val="003C6593"/>
    <w:rsid w:val="003C6DFB"/>
    <w:rsid w:val="003C6FFE"/>
    <w:rsid w:val="003C7148"/>
    <w:rsid w:val="003C7245"/>
    <w:rsid w:val="003C7291"/>
    <w:rsid w:val="003C72A3"/>
    <w:rsid w:val="003C734C"/>
    <w:rsid w:val="003C748C"/>
    <w:rsid w:val="003C7BC9"/>
    <w:rsid w:val="003C7D1B"/>
    <w:rsid w:val="003C7DCF"/>
    <w:rsid w:val="003D08DA"/>
    <w:rsid w:val="003D09F6"/>
    <w:rsid w:val="003D0BF5"/>
    <w:rsid w:val="003D0D92"/>
    <w:rsid w:val="003D0E4A"/>
    <w:rsid w:val="003D110B"/>
    <w:rsid w:val="003D13A6"/>
    <w:rsid w:val="003D13C1"/>
    <w:rsid w:val="003D14C2"/>
    <w:rsid w:val="003D178E"/>
    <w:rsid w:val="003D196D"/>
    <w:rsid w:val="003D1D58"/>
    <w:rsid w:val="003D20C1"/>
    <w:rsid w:val="003D21C1"/>
    <w:rsid w:val="003D23BD"/>
    <w:rsid w:val="003D23D2"/>
    <w:rsid w:val="003D2772"/>
    <w:rsid w:val="003D2951"/>
    <w:rsid w:val="003D299F"/>
    <w:rsid w:val="003D2B8B"/>
    <w:rsid w:val="003D2C3B"/>
    <w:rsid w:val="003D2CBF"/>
    <w:rsid w:val="003D2E32"/>
    <w:rsid w:val="003D2F09"/>
    <w:rsid w:val="003D2FA4"/>
    <w:rsid w:val="003D3040"/>
    <w:rsid w:val="003D308A"/>
    <w:rsid w:val="003D3245"/>
    <w:rsid w:val="003D354D"/>
    <w:rsid w:val="003D35B6"/>
    <w:rsid w:val="003D36D6"/>
    <w:rsid w:val="003D3700"/>
    <w:rsid w:val="003D3C99"/>
    <w:rsid w:val="003D3D40"/>
    <w:rsid w:val="003D41CB"/>
    <w:rsid w:val="003D4256"/>
    <w:rsid w:val="003D4CC3"/>
    <w:rsid w:val="003D4E79"/>
    <w:rsid w:val="003D4FCA"/>
    <w:rsid w:val="003D5425"/>
    <w:rsid w:val="003D5A0F"/>
    <w:rsid w:val="003D5B1A"/>
    <w:rsid w:val="003D5DBA"/>
    <w:rsid w:val="003D5F15"/>
    <w:rsid w:val="003D5F4F"/>
    <w:rsid w:val="003D62F9"/>
    <w:rsid w:val="003D6554"/>
    <w:rsid w:val="003D65CC"/>
    <w:rsid w:val="003D6692"/>
    <w:rsid w:val="003D6B91"/>
    <w:rsid w:val="003D6D42"/>
    <w:rsid w:val="003D6D8E"/>
    <w:rsid w:val="003D6DE8"/>
    <w:rsid w:val="003D72E9"/>
    <w:rsid w:val="003D7836"/>
    <w:rsid w:val="003D79E3"/>
    <w:rsid w:val="003D7B5B"/>
    <w:rsid w:val="003D7D0E"/>
    <w:rsid w:val="003D7D5B"/>
    <w:rsid w:val="003E0433"/>
    <w:rsid w:val="003E0482"/>
    <w:rsid w:val="003E0819"/>
    <w:rsid w:val="003E0A0D"/>
    <w:rsid w:val="003E0A8C"/>
    <w:rsid w:val="003E0B2F"/>
    <w:rsid w:val="003E0C21"/>
    <w:rsid w:val="003E0D2B"/>
    <w:rsid w:val="003E129F"/>
    <w:rsid w:val="003E1354"/>
    <w:rsid w:val="003E1551"/>
    <w:rsid w:val="003E18DB"/>
    <w:rsid w:val="003E198D"/>
    <w:rsid w:val="003E1BDE"/>
    <w:rsid w:val="003E1EE7"/>
    <w:rsid w:val="003E2176"/>
    <w:rsid w:val="003E2352"/>
    <w:rsid w:val="003E243B"/>
    <w:rsid w:val="003E28B6"/>
    <w:rsid w:val="003E2C3F"/>
    <w:rsid w:val="003E2C9A"/>
    <w:rsid w:val="003E2DAE"/>
    <w:rsid w:val="003E3115"/>
    <w:rsid w:val="003E3690"/>
    <w:rsid w:val="003E3972"/>
    <w:rsid w:val="003E3AD7"/>
    <w:rsid w:val="003E3BA1"/>
    <w:rsid w:val="003E4273"/>
    <w:rsid w:val="003E45A2"/>
    <w:rsid w:val="003E4B79"/>
    <w:rsid w:val="003E4CE5"/>
    <w:rsid w:val="003E4F07"/>
    <w:rsid w:val="003E4F4B"/>
    <w:rsid w:val="003E55E5"/>
    <w:rsid w:val="003E5633"/>
    <w:rsid w:val="003E5957"/>
    <w:rsid w:val="003E5A45"/>
    <w:rsid w:val="003E5B1C"/>
    <w:rsid w:val="003E5F11"/>
    <w:rsid w:val="003E5F33"/>
    <w:rsid w:val="003E6137"/>
    <w:rsid w:val="003E65E2"/>
    <w:rsid w:val="003E67D4"/>
    <w:rsid w:val="003E6CA9"/>
    <w:rsid w:val="003E6D8F"/>
    <w:rsid w:val="003E6E50"/>
    <w:rsid w:val="003E6E69"/>
    <w:rsid w:val="003E6FCC"/>
    <w:rsid w:val="003E7132"/>
    <w:rsid w:val="003E7471"/>
    <w:rsid w:val="003E74C0"/>
    <w:rsid w:val="003E78EF"/>
    <w:rsid w:val="003E79A7"/>
    <w:rsid w:val="003E7C5B"/>
    <w:rsid w:val="003E7C9B"/>
    <w:rsid w:val="003F02B6"/>
    <w:rsid w:val="003F0724"/>
    <w:rsid w:val="003F0D6A"/>
    <w:rsid w:val="003F1005"/>
    <w:rsid w:val="003F163D"/>
    <w:rsid w:val="003F1945"/>
    <w:rsid w:val="003F19CB"/>
    <w:rsid w:val="003F19FB"/>
    <w:rsid w:val="003F1ADA"/>
    <w:rsid w:val="003F1D96"/>
    <w:rsid w:val="003F1E85"/>
    <w:rsid w:val="003F241D"/>
    <w:rsid w:val="003F2896"/>
    <w:rsid w:val="003F2DE8"/>
    <w:rsid w:val="003F2F81"/>
    <w:rsid w:val="003F2F8E"/>
    <w:rsid w:val="003F3782"/>
    <w:rsid w:val="003F3AD8"/>
    <w:rsid w:val="003F3C7E"/>
    <w:rsid w:val="003F3F73"/>
    <w:rsid w:val="003F4470"/>
    <w:rsid w:val="003F44CB"/>
    <w:rsid w:val="003F4A40"/>
    <w:rsid w:val="003F4A49"/>
    <w:rsid w:val="003F4FBC"/>
    <w:rsid w:val="003F505A"/>
    <w:rsid w:val="003F51F6"/>
    <w:rsid w:val="003F552C"/>
    <w:rsid w:val="003F56E7"/>
    <w:rsid w:val="003F57B2"/>
    <w:rsid w:val="003F584C"/>
    <w:rsid w:val="003F591C"/>
    <w:rsid w:val="003F5CD3"/>
    <w:rsid w:val="003F6155"/>
    <w:rsid w:val="003F643D"/>
    <w:rsid w:val="003F65F0"/>
    <w:rsid w:val="003F6802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CA7"/>
    <w:rsid w:val="00400D18"/>
    <w:rsid w:val="004011EC"/>
    <w:rsid w:val="00401254"/>
    <w:rsid w:val="0040146D"/>
    <w:rsid w:val="0040154F"/>
    <w:rsid w:val="00401565"/>
    <w:rsid w:val="004017DB"/>
    <w:rsid w:val="00401AED"/>
    <w:rsid w:val="00401B52"/>
    <w:rsid w:val="00401C55"/>
    <w:rsid w:val="00401D79"/>
    <w:rsid w:val="00402061"/>
    <w:rsid w:val="0040209E"/>
    <w:rsid w:val="004021FA"/>
    <w:rsid w:val="00402503"/>
    <w:rsid w:val="004025C8"/>
    <w:rsid w:val="0040271F"/>
    <w:rsid w:val="00402EEC"/>
    <w:rsid w:val="0040333E"/>
    <w:rsid w:val="0040389D"/>
    <w:rsid w:val="00403CA1"/>
    <w:rsid w:val="00403D9F"/>
    <w:rsid w:val="00403F1B"/>
    <w:rsid w:val="0040413A"/>
    <w:rsid w:val="00404639"/>
    <w:rsid w:val="004047B3"/>
    <w:rsid w:val="00404C97"/>
    <w:rsid w:val="00404F42"/>
    <w:rsid w:val="0040517B"/>
    <w:rsid w:val="004051DB"/>
    <w:rsid w:val="004052F1"/>
    <w:rsid w:val="00405447"/>
    <w:rsid w:val="004055E3"/>
    <w:rsid w:val="00405628"/>
    <w:rsid w:val="00405C72"/>
    <w:rsid w:val="00405F01"/>
    <w:rsid w:val="00405F60"/>
    <w:rsid w:val="00406082"/>
    <w:rsid w:val="004062F8"/>
    <w:rsid w:val="004063DF"/>
    <w:rsid w:val="004065A0"/>
    <w:rsid w:val="00406945"/>
    <w:rsid w:val="00406A46"/>
    <w:rsid w:val="00406D34"/>
    <w:rsid w:val="0040714C"/>
    <w:rsid w:val="0040733B"/>
    <w:rsid w:val="00407361"/>
    <w:rsid w:val="004073BB"/>
    <w:rsid w:val="0040749C"/>
    <w:rsid w:val="00410102"/>
    <w:rsid w:val="0041030C"/>
    <w:rsid w:val="004103B6"/>
    <w:rsid w:val="0041072E"/>
    <w:rsid w:val="00410E0B"/>
    <w:rsid w:val="00410E83"/>
    <w:rsid w:val="004112D4"/>
    <w:rsid w:val="004113FF"/>
    <w:rsid w:val="004119EB"/>
    <w:rsid w:val="00411D5F"/>
    <w:rsid w:val="00411D90"/>
    <w:rsid w:val="0041218C"/>
    <w:rsid w:val="004125E3"/>
    <w:rsid w:val="004128EC"/>
    <w:rsid w:val="00412937"/>
    <w:rsid w:val="004129E2"/>
    <w:rsid w:val="00412BED"/>
    <w:rsid w:val="0041305F"/>
    <w:rsid w:val="004132BB"/>
    <w:rsid w:val="00413C56"/>
    <w:rsid w:val="00413EDF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606"/>
    <w:rsid w:val="0041685F"/>
    <w:rsid w:val="0041695B"/>
    <w:rsid w:val="00416EBE"/>
    <w:rsid w:val="00416FF6"/>
    <w:rsid w:val="00417004"/>
    <w:rsid w:val="00417550"/>
    <w:rsid w:val="00417785"/>
    <w:rsid w:val="004178F5"/>
    <w:rsid w:val="0041791F"/>
    <w:rsid w:val="00417A5C"/>
    <w:rsid w:val="00417A74"/>
    <w:rsid w:val="00417F81"/>
    <w:rsid w:val="00420280"/>
    <w:rsid w:val="004202D0"/>
    <w:rsid w:val="004203B1"/>
    <w:rsid w:val="00420519"/>
    <w:rsid w:val="00420756"/>
    <w:rsid w:val="00420837"/>
    <w:rsid w:val="00420C0F"/>
    <w:rsid w:val="00420CD6"/>
    <w:rsid w:val="00420D9E"/>
    <w:rsid w:val="00421264"/>
    <w:rsid w:val="0042145F"/>
    <w:rsid w:val="0042150B"/>
    <w:rsid w:val="004215CA"/>
    <w:rsid w:val="004215E9"/>
    <w:rsid w:val="004216A2"/>
    <w:rsid w:val="0042181C"/>
    <w:rsid w:val="00421B8F"/>
    <w:rsid w:val="00421E8C"/>
    <w:rsid w:val="0042237F"/>
    <w:rsid w:val="00422580"/>
    <w:rsid w:val="00422586"/>
    <w:rsid w:val="00422DA5"/>
    <w:rsid w:val="00422DB0"/>
    <w:rsid w:val="00423178"/>
    <w:rsid w:val="004238CC"/>
    <w:rsid w:val="00423B61"/>
    <w:rsid w:val="00423B6F"/>
    <w:rsid w:val="00423D69"/>
    <w:rsid w:val="00423DFA"/>
    <w:rsid w:val="00423F4E"/>
    <w:rsid w:val="00423F53"/>
    <w:rsid w:val="00424017"/>
    <w:rsid w:val="004241F6"/>
    <w:rsid w:val="00424887"/>
    <w:rsid w:val="00424E04"/>
    <w:rsid w:val="00424E17"/>
    <w:rsid w:val="004251BD"/>
    <w:rsid w:val="004253CA"/>
    <w:rsid w:val="00425936"/>
    <w:rsid w:val="004259A3"/>
    <w:rsid w:val="004259E8"/>
    <w:rsid w:val="00425BE8"/>
    <w:rsid w:val="00425FF8"/>
    <w:rsid w:val="0042608D"/>
    <w:rsid w:val="0042626D"/>
    <w:rsid w:val="00426873"/>
    <w:rsid w:val="004268E3"/>
    <w:rsid w:val="004270D0"/>
    <w:rsid w:val="00427851"/>
    <w:rsid w:val="004278EE"/>
    <w:rsid w:val="00427948"/>
    <w:rsid w:val="00427A2D"/>
    <w:rsid w:val="00427AC6"/>
    <w:rsid w:val="0043003C"/>
    <w:rsid w:val="00430A07"/>
    <w:rsid w:val="00430CF8"/>
    <w:rsid w:val="00430DFD"/>
    <w:rsid w:val="004313E8"/>
    <w:rsid w:val="00431A69"/>
    <w:rsid w:val="00431C33"/>
    <w:rsid w:val="00431D63"/>
    <w:rsid w:val="00431ED5"/>
    <w:rsid w:val="00431FCD"/>
    <w:rsid w:val="0043230D"/>
    <w:rsid w:val="004323CD"/>
    <w:rsid w:val="0043243A"/>
    <w:rsid w:val="00432C60"/>
    <w:rsid w:val="00432EAA"/>
    <w:rsid w:val="004330AA"/>
    <w:rsid w:val="0043318E"/>
    <w:rsid w:val="0043328B"/>
    <w:rsid w:val="0043329C"/>
    <w:rsid w:val="004333EB"/>
    <w:rsid w:val="004338A5"/>
    <w:rsid w:val="004339E9"/>
    <w:rsid w:val="00433A40"/>
    <w:rsid w:val="00433B07"/>
    <w:rsid w:val="00433B83"/>
    <w:rsid w:val="00433C05"/>
    <w:rsid w:val="00433D73"/>
    <w:rsid w:val="0043426C"/>
    <w:rsid w:val="00434377"/>
    <w:rsid w:val="00434485"/>
    <w:rsid w:val="0043471C"/>
    <w:rsid w:val="00434767"/>
    <w:rsid w:val="004347B0"/>
    <w:rsid w:val="00434997"/>
    <w:rsid w:val="00434D5D"/>
    <w:rsid w:val="00434EA8"/>
    <w:rsid w:val="00434F1A"/>
    <w:rsid w:val="004350F8"/>
    <w:rsid w:val="00435278"/>
    <w:rsid w:val="004353C4"/>
    <w:rsid w:val="0043574F"/>
    <w:rsid w:val="00435C38"/>
    <w:rsid w:val="00435CEA"/>
    <w:rsid w:val="00435E7A"/>
    <w:rsid w:val="00435FA5"/>
    <w:rsid w:val="0043637C"/>
    <w:rsid w:val="00436693"/>
    <w:rsid w:val="00436E04"/>
    <w:rsid w:val="0043721D"/>
    <w:rsid w:val="00437510"/>
    <w:rsid w:val="00437B94"/>
    <w:rsid w:val="00437D8E"/>
    <w:rsid w:val="00440456"/>
    <w:rsid w:val="00440542"/>
    <w:rsid w:val="0044089F"/>
    <w:rsid w:val="00440C65"/>
    <w:rsid w:val="00440EA9"/>
    <w:rsid w:val="004410AF"/>
    <w:rsid w:val="00441224"/>
    <w:rsid w:val="004418A8"/>
    <w:rsid w:val="00441AF7"/>
    <w:rsid w:val="00441DD0"/>
    <w:rsid w:val="004420A3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6C2"/>
    <w:rsid w:val="00443812"/>
    <w:rsid w:val="00443944"/>
    <w:rsid w:val="0044399C"/>
    <w:rsid w:val="00443AD2"/>
    <w:rsid w:val="00443B02"/>
    <w:rsid w:val="00443ED6"/>
    <w:rsid w:val="00444241"/>
    <w:rsid w:val="00444840"/>
    <w:rsid w:val="00444887"/>
    <w:rsid w:val="0044514A"/>
    <w:rsid w:val="00445221"/>
    <w:rsid w:val="00445224"/>
    <w:rsid w:val="004455C9"/>
    <w:rsid w:val="00445D2B"/>
    <w:rsid w:val="004464F5"/>
    <w:rsid w:val="0044657D"/>
    <w:rsid w:val="00446712"/>
    <w:rsid w:val="0044676E"/>
    <w:rsid w:val="00446B9E"/>
    <w:rsid w:val="00446BFF"/>
    <w:rsid w:val="0044700A"/>
    <w:rsid w:val="004474BB"/>
    <w:rsid w:val="00450A57"/>
    <w:rsid w:val="00450B5D"/>
    <w:rsid w:val="00450F66"/>
    <w:rsid w:val="00451120"/>
    <w:rsid w:val="004511F2"/>
    <w:rsid w:val="00451269"/>
    <w:rsid w:val="0045128A"/>
    <w:rsid w:val="004513E8"/>
    <w:rsid w:val="004515D0"/>
    <w:rsid w:val="00451672"/>
    <w:rsid w:val="004518A4"/>
    <w:rsid w:val="00451E6C"/>
    <w:rsid w:val="00451E6D"/>
    <w:rsid w:val="00451F79"/>
    <w:rsid w:val="00451FAD"/>
    <w:rsid w:val="00452A63"/>
    <w:rsid w:val="00452B9C"/>
    <w:rsid w:val="00452C72"/>
    <w:rsid w:val="00452E24"/>
    <w:rsid w:val="00453092"/>
    <w:rsid w:val="00453159"/>
    <w:rsid w:val="0045319F"/>
    <w:rsid w:val="00453492"/>
    <w:rsid w:val="00453893"/>
    <w:rsid w:val="00453BAA"/>
    <w:rsid w:val="00453C8E"/>
    <w:rsid w:val="00454020"/>
    <w:rsid w:val="004544D5"/>
    <w:rsid w:val="00454663"/>
    <w:rsid w:val="00454688"/>
    <w:rsid w:val="0045476D"/>
    <w:rsid w:val="00454A15"/>
    <w:rsid w:val="00454EC6"/>
    <w:rsid w:val="0045522B"/>
    <w:rsid w:val="00455231"/>
    <w:rsid w:val="00455291"/>
    <w:rsid w:val="00455455"/>
    <w:rsid w:val="00455790"/>
    <w:rsid w:val="00455A18"/>
    <w:rsid w:val="00455AE8"/>
    <w:rsid w:val="00455D8F"/>
    <w:rsid w:val="00455DF2"/>
    <w:rsid w:val="00455EB1"/>
    <w:rsid w:val="00455F72"/>
    <w:rsid w:val="00456205"/>
    <w:rsid w:val="004565FF"/>
    <w:rsid w:val="00456A21"/>
    <w:rsid w:val="00456AAB"/>
    <w:rsid w:val="00456C57"/>
    <w:rsid w:val="004571C3"/>
    <w:rsid w:val="004572D1"/>
    <w:rsid w:val="00457651"/>
    <w:rsid w:val="004577B1"/>
    <w:rsid w:val="004579DF"/>
    <w:rsid w:val="00457C0E"/>
    <w:rsid w:val="00457CF9"/>
    <w:rsid w:val="00457E43"/>
    <w:rsid w:val="00460239"/>
    <w:rsid w:val="004607BA"/>
    <w:rsid w:val="004607D4"/>
    <w:rsid w:val="00460838"/>
    <w:rsid w:val="00460C78"/>
    <w:rsid w:val="00460F7F"/>
    <w:rsid w:val="00461114"/>
    <w:rsid w:val="004615E8"/>
    <w:rsid w:val="00461B8C"/>
    <w:rsid w:val="00462060"/>
    <w:rsid w:val="004624BE"/>
    <w:rsid w:val="0046250C"/>
    <w:rsid w:val="00462593"/>
    <w:rsid w:val="004625F6"/>
    <w:rsid w:val="00462782"/>
    <w:rsid w:val="00462CAE"/>
    <w:rsid w:val="0046309E"/>
    <w:rsid w:val="0046313F"/>
    <w:rsid w:val="004638BA"/>
    <w:rsid w:val="00463A2C"/>
    <w:rsid w:val="0046425F"/>
    <w:rsid w:val="00464443"/>
    <w:rsid w:val="004644ED"/>
    <w:rsid w:val="00464535"/>
    <w:rsid w:val="0046458B"/>
    <w:rsid w:val="004645C8"/>
    <w:rsid w:val="004646BD"/>
    <w:rsid w:val="0046474C"/>
    <w:rsid w:val="00464B01"/>
    <w:rsid w:val="00464D20"/>
    <w:rsid w:val="00464E27"/>
    <w:rsid w:val="00465145"/>
    <w:rsid w:val="0046551E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5F4"/>
    <w:rsid w:val="004677FC"/>
    <w:rsid w:val="00467913"/>
    <w:rsid w:val="00467AC3"/>
    <w:rsid w:val="00467B01"/>
    <w:rsid w:val="00467F11"/>
    <w:rsid w:val="00467F15"/>
    <w:rsid w:val="004702D8"/>
    <w:rsid w:val="004702ED"/>
    <w:rsid w:val="00470408"/>
    <w:rsid w:val="00470A75"/>
    <w:rsid w:val="00470C49"/>
    <w:rsid w:val="00470E15"/>
    <w:rsid w:val="00470EA6"/>
    <w:rsid w:val="00471019"/>
    <w:rsid w:val="0047107E"/>
    <w:rsid w:val="00471117"/>
    <w:rsid w:val="004711A3"/>
    <w:rsid w:val="004714B5"/>
    <w:rsid w:val="004715A3"/>
    <w:rsid w:val="004716C4"/>
    <w:rsid w:val="004716EA"/>
    <w:rsid w:val="0047198F"/>
    <w:rsid w:val="00471D56"/>
    <w:rsid w:val="00472257"/>
    <w:rsid w:val="00472390"/>
    <w:rsid w:val="004726EC"/>
    <w:rsid w:val="00472C3D"/>
    <w:rsid w:val="00472D0D"/>
    <w:rsid w:val="00472FD7"/>
    <w:rsid w:val="00473BBB"/>
    <w:rsid w:val="00473DB0"/>
    <w:rsid w:val="00473E80"/>
    <w:rsid w:val="00473FAA"/>
    <w:rsid w:val="00474333"/>
    <w:rsid w:val="0047436B"/>
    <w:rsid w:val="004744FB"/>
    <w:rsid w:val="00474AE8"/>
    <w:rsid w:val="00474DC4"/>
    <w:rsid w:val="00474E5D"/>
    <w:rsid w:val="004750BC"/>
    <w:rsid w:val="0047532A"/>
    <w:rsid w:val="004754DE"/>
    <w:rsid w:val="00475A30"/>
    <w:rsid w:val="00475AB5"/>
    <w:rsid w:val="00475CE7"/>
    <w:rsid w:val="00475EA0"/>
    <w:rsid w:val="004761F8"/>
    <w:rsid w:val="004764C4"/>
    <w:rsid w:val="004765FF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692"/>
    <w:rsid w:val="004778FC"/>
    <w:rsid w:val="004779E9"/>
    <w:rsid w:val="00477AFC"/>
    <w:rsid w:val="00477D3C"/>
    <w:rsid w:val="00477D6D"/>
    <w:rsid w:val="00477DC9"/>
    <w:rsid w:val="00477E41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7CC"/>
    <w:rsid w:val="00482C2C"/>
    <w:rsid w:val="00482D88"/>
    <w:rsid w:val="004831B5"/>
    <w:rsid w:val="004831E3"/>
    <w:rsid w:val="00483B4D"/>
    <w:rsid w:val="00483D03"/>
    <w:rsid w:val="004843D6"/>
    <w:rsid w:val="004845C3"/>
    <w:rsid w:val="00484999"/>
    <w:rsid w:val="00484C0F"/>
    <w:rsid w:val="00484F0D"/>
    <w:rsid w:val="004853DD"/>
    <w:rsid w:val="004855FC"/>
    <w:rsid w:val="0048560F"/>
    <w:rsid w:val="0048583A"/>
    <w:rsid w:val="00485C89"/>
    <w:rsid w:val="00485CD3"/>
    <w:rsid w:val="00485D0D"/>
    <w:rsid w:val="00485E81"/>
    <w:rsid w:val="00485ECD"/>
    <w:rsid w:val="0048608F"/>
    <w:rsid w:val="0048612F"/>
    <w:rsid w:val="004862C2"/>
    <w:rsid w:val="0048630A"/>
    <w:rsid w:val="00486774"/>
    <w:rsid w:val="00486DA1"/>
    <w:rsid w:val="00487213"/>
    <w:rsid w:val="00487A33"/>
    <w:rsid w:val="00487BB6"/>
    <w:rsid w:val="00487BF8"/>
    <w:rsid w:val="00487CEF"/>
    <w:rsid w:val="00487F94"/>
    <w:rsid w:val="004903AE"/>
    <w:rsid w:val="00490C12"/>
    <w:rsid w:val="00490D2B"/>
    <w:rsid w:val="00490D7D"/>
    <w:rsid w:val="00490FBA"/>
    <w:rsid w:val="00491044"/>
    <w:rsid w:val="0049146D"/>
    <w:rsid w:val="0049155D"/>
    <w:rsid w:val="0049200B"/>
    <w:rsid w:val="004922D3"/>
    <w:rsid w:val="0049241B"/>
    <w:rsid w:val="00492436"/>
    <w:rsid w:val="00492557"/>
    <w:rsid w:val="00492743"/>
    <w:rsid w:val="00492BC4"/>
    <w:rsid w:val="00492C70"/>
    <w:rsid w:val="00492FCF"/>
    <w:rsid w:val="0049328A"/>
    <w:rsid w:val="0049328D"/>
    <w:rsid w:val="004932D6"/>
    <w:rsid w:val="00493505"/>
    <w:rsid w:val="00493654"/>
    <w:rsid w:val="004936D1"/>
    <w:rsid w:val="004937B4"/>
    <w:rsid w:val="00493C51"/>
    <w:rsid w:val="00493E4D"/>
    <w:rsid w:val="00494457"/>
    <w:rsid w:val="00494B97"/>
    <w:rsid w:val="00494E42"/>
    <w:rsid w:val="00494F72"/>
    <w:rsid w:val="00495053"/>
    <w:rsid w:val="00495A00"/>
    <w:rsid w:val="00495AEE"/>
    <w:rsid w:val="00496262"/>
    <w:rsid w:val="004965F9"/>
    <w:rsid w:val="0049671B"/>
    <w:rsid w:val="00496999"/>
    <w:rsid w:val="004969ED"/>
    <w:rsid w:val="00496A07"/>
    <w:rsid w:val="00496C34"/>
    <w:rsid w:val="00496E1E"/>
    <w:rsid w:val="00496E4E"/>
    <w:rsid w:val="00496E8A"/>
    <w:rsid w:val="00497389"/>
    <w:rsid w:val="00497521"/>
    <w:rsid w:val="00497537"/>
    <w:rsid w:val="004975F2"/>
    <w:rsid w:val="00497B04"/>
    <w:rsid w:val="004A0020"/>
    <w:rsid w:val="004A0051"/>
    <w:rsid w:val="004A01F7"/>
    <w:rsid w:val="004A0338"/>
    <w:rsid w:val="004A043A"/>
    <w:rsid w:val="004A07AF"/>
    <w:rsid w:val="004A09D3"/>
    <w:rsid w:val="004A0C1F"/>
    <w:rsid w:val="004A0C83"/>
    <w:rsid w:val="004A0EA6"/>
    <w:rsid w:val="004A1239"/>
    <w:rsid w:val="004A15E5"/>
    <w:rsid w:val="004A1600"/>
    <w:rsid w:val="004A1F6D"/>
    <w:rsid w:val="004A2264"/>
    <w:rsid w:val="004A2479"/>
    <w:rsid w:val="004A287C"/>
    <w:rsid w:val="004A2E64"/>
    <w:rsid w:val="004A2F5E"/>
    <w:rsid w:val="004A3391"/>
    <w:rsid w:val="004A34FF"/>
    <w:rsid w:val="004A3C45"/>
    <w:rsid w:val="004A3C48"/>
    <w:rsid w:val="004A4418"/>
    <w:rsid w:val="004A4432"/>
    <w:rsid w:val="004A44A9"/>
    <w:rsid w:val="004A4589"/>
    <w:rsid w:val="004A49A4"/>
    <w:rsid w:val="004A4A71"/>
    <w:rsid w:val="004A4A89"/>
    <w:rsid w:val="004A4B79"/>
    <w:rsid w:val="004A5110"/>
    <w:rsid w:val="004A51A4"/>
    <w:rsid w:val="004A51B5"/>
    <w:rsid w:val="004A5294"/>
    <w:rsid w:val="004A5529"/>
    <w:rsid w:val="004A5751"/>
    <w:rsid w:val="004A5A60"/>
    <w:rsid w:val="004A5A79"/>
    <w:rsid w:val="004A5C89"/>
    <w:rsid w:val="004A5F3F"/>
    <w:rsid w:val="004A65B9"/>
    <w:rsid w:val="004A66B1"/>
    <w:rsid w:val="004A67E7"/>
    <w:rsid w:val="004A6DAD"/>
    <w:rsid w:val="004A6EE9"/>
    <w:rsid w:val="004A6F8A"/>
    <w:rsid w:val="004A747B"/>
    <w:rsid w:val="004A7627"/>
    <w:rsid w:val="004A7800"/>
    <w:rsid w:val="004A7B31"/>
    <w:rsid w:val="004A7CF3"/>
    <w:rsid w:val="004A7D59"/>
    <w:rsid w:val="004A7DFC"/>
    <w:rsid w:val="004B0547"/>
    <w:rsid w:val="004B0576"/>
    <w:rsid w:val="004B05C0"/>
    <w:rsid w:val="004B070C"/>
    <w:rsid w:val="004B10E4"/>
    <w:rsid w:val="004B137B"/>
    <w:rsid w:val="004B1C75"/>
    <w:rsid w:val="004B1DBE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BC7"/>
    <w:rsid w:val="004B3EA7"/>
    <w:rsid w:val="004B47B5"/>
    <w:rsid w:val="004B4877"/>
    <w:rsid w:val="004B493F"/>
    <w:rsid w:val="004B49CF"/>
    <w:rsid w:val="004B4B7B"/>
    <w:rsid w:val="004B4BE1"/>
    <w:rsid w:val="004B4CA0"/>
    <w:rsid w:val="004B534E"/>
    <w:rsid w:val="004B57A4"/>
    <w:rsid w:val="004B58D8"/>
    <w:rsid w:val="004B5945"/>
    <w:rsid w:val="004B5D87"/>
    <w:rsid w:val="004B6210"/>
    <w:rsid w:val="004B65D1"/>
    <w:rsid w:val="004B67B0"/>
    <w:rsid w:val="004B68F6"/>
    <w:rsid w:val="004B6930"/>
    <w:rsid w:val="004B6A02"/>
    <w:rsid w:val="004B6AC4"/>
    <w:rsid w:val="004B6CE7"/>
    <w:rsid w:val="004B6D78"/>
    <w:rsid w:val="004B6E60"/>
    <w:rsid w:val="004B7261"/>
    <w:rsid w:val="004B7310"/>
    <w:rsid w:val="004B7A8D"/>
    <w:rsid w:val="004B7E8B"/>
    <w:rsid w:val="004B7F44"/>
    <w:rsid w:val="004C0223"/>
    <w:rsid w:val="004C02AC"/>
    <w:rsid w:val="004C070B"/>
    <w:rsid w:val="004C080E"/>
    <w:rsid w:val="004C0824"/>
    <w:rsid w:val="004C0CF5"/>
    <w:rsid w:val="004C0D22"/>
    <w:rsid w:val="004C1054"/>
    <w:rsid w:val="004C1058"/>
    <w:rsid w:val="004C1171"/>
    <w:rsid w:val="004C1347"/>
    <w:rsid w:val="004C18B6"/>
    <w:rsid w:val="004C1921"/>
    <w:rsid w:val="004C1986"/>
    <w:rsid w:val="004C19AE"/>
    <w:rsid w:val="004C1C8B"/>
    <w:rsid w:val="004C23E2"/>
    <w:rsid w:val="004C2464"/>
    <w:rsid w:val="004C2543"/>
    <w:rsid w:val="004C2906"/>
    <w:rsid w:val="004C2B3A"/>
    <w:rsid w:val="004C2DF5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05B"/>
    <w:rsid w:val="004C54CD"/>
    <w:rsid w:val="004C56BF"/>
    <w:rsid w:val="004C5945"/>
    <w:rsid w:val="004C597F"/>
    <w:rsid w:val="004C5CB8"/>
    <w:rsid w:val="004C6138"/>
    <w:rsid w:val="004C62CD"/>
    <w:rsid w:val="004C6337"/>
    <w:rsid w:val="004C660D"/>
    <w:rsid w:val="004C67A9"/>
    <w:rsid w:val="004C69B1"/>
    <w:rsid w:val="004C6A70"/>
    <w:rsid w:val="004C6B30"/>
    <w:rsid w:val="004C6C02"/>
    <w:rsid w:val="004C6D4C"/>
    <w:rsid w:val="004C6FEE"/>
    <w:rsid w:val="004C77F5"/>
    <w:rsid w:val="004C7810"/>
    <w:rsid w:val="004C7823"/>
    <w:rsid w:val="004C7899"/>
    <w:rsid w:val="004C78C2"/>
    <w:rsid w:val="004C7D16"/>
    <w:rsid w:val="004D074B"/>
    <w:rsid w:val="004D0803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1AF0"/>
    <w:rsid w:val="004D23CC"/>
    <w:rsid w:val="004D240D"/>
    <w:rsid w:val="004D2464"/>
    <w:rsid w:val="004D2A48"/>
    <w:rsid w:val="004D2C14"/>
    <w:rsid w:val="004D2CC9"/>
    <w:rsid w:val="004D2D46"/>
    <w:rsid w:val="004D2EF0"/>
    <w:rsid w:val="004D307D"/>
    <w:rsid w:val="004D3900"/>
    <w:rsid w:val="004D3955"/>
    <w:rsid w:val="004D3A71"/>
    <w:rsid w:val="004D3C68"/>
    <w:rsid w:val="004D3C6D"/>
    <w:rsid w:val="004D404A"/>
    <w:rsid w:val="004D404F"/>
    <w:rsid w:val="004D488D"/>
    <w:rsid w:val="004D48DA"/>
    <w:rsid w:val="004D4A06"/>
    <w:rsid w:val="004D525B"/>
    <w:rsid w:val="004D535B"/>
    <w:rsid w:val="004D5938"/>
    <w:rsid w:val="004D5D87"/>
    <w:rsid w:val="004D5DCD"/>
    <w:rsid w:val="004D6227"/>
    <w:rsid w:val="004D624B"/>
    <w:rsid w:val="004D6468"/>
    <w:rsid w:val="004D65FC"/>
    <w:rsid w:val="004D660A"/>
    <w:rsid w:val="004D6662"/>
    <w:rsid w:val="004D69CD"/>
    <w:rsid w:val="004D6D42"/>
    <w:rsid w:val="004D7198"/>
    <w:rsid w:val="004D721F"/>
    <w:rsid w:val="004D7487"/>
    <w:rsid w:val="004D75FE"/>
    <w:rsid w:val="004D79E1"/>
    <w:rsid w:val="004E09E1"/>
    <w:rsid w:val="004E0BE4"/>
    <w:rsid w:val="004E0C2F"/>
    <w:rsid w:val="004E0C95"/>
    <w:rsid w:val="004E14C3"/>
    <w:rsid w:val="004E15DA"/>
    <w:rsid w:val="004E1617"/>
    <w:rsid w:val="004E1634"/>
    <w:rsid w:val="004E17D9"/>
    <w:rsid w:val="004E1A28"/>
    <w:rsid w:val="004E1B53"/>
    <w:rsid w:val="004E1BA9"/>
    <w:rsid w:val="004E1D4B"/>
    <w:rsid w:val="004E2175"/>
    <w:rsid w:val="004E293D"/>
    <w:rsid w:val="004E2E28"/>
    <w:rsid w:val="004E320E"/>
    <w:rsid w:val="004E320F"/>
    <w:rsid w:val="004E35A5"/>
    <w:rsid w:val="004E38C0"/>
    <w:rsid w:val="004E3C6F"/>
    <w:rsid w:val="004E3D16"/>
    <w:rsid w:val="004E3D83"/>
    <w:rsid w:val="004E4983"/>
    <w:rsid w:val="004E4F9E"/>
    <w:rsid w:val="004E5247"/>
    <w:rsid w:val="004E5945"/>
    <w:rsid w:val="004E5A85"/>
    <w:rsid w:val="004E5DA6"/>
    <w:rsid w:val="004E5DD3"/>
    <w:rsid w:val="004E5F85"/>
    <w:rsid w:val="004E602D"/>
    <w:rsid w:val="004E649B"/>
    <w:rsid w:val="004E712A"/>
    <w:rsid w:val="004E7184"/>
    <w:rsid w:val="004E77A4"/>
    <w:rsid w:val="004E7AC9"/>
    <w:rsid w:val="004E7E39"/>
    <w:rsid w:val="004F00BA"/>
    <w:rsid w:val="004F0788"/>
    <w:rsid w:val="004F091F"/>
    <w:rsid w:val="004F0ECE"/>
    <w:rsid w:val="004F10E8"/>
    <w:rsid w:val="004F13BD"/>
    <w:rsid w:val="004F1619"/>
    <w:rsid w:val="004F1C14"/>
    <w:rsid w:val="004F2108"/>
    <w:rsid w:val="004F2666"/>
    <w:rsid w:val="004F2676"/>
    <w:rsid w:val="004F26FF"/>
    <w:rsid w:val="004F291E"/>
    <w:rsid w:val="004F2AAE"/>
    <w:rsid w:val="004F2C78"/>
    <w:rsid w:val="004F2CDC"/>
    <w:rsid w:val="004F2D46"/>
    <w:rsid w:val="004F2D7A"/>
    <w:rsid w:val="004F34A0"/>
    <w:rsid w:val="004F38AC"/>
    <w:rsid w:val="004F392F"/>
    <w:rsid w:val="004F3A62"/>
    <w:rsid w:val="004F3B5C"/>
    <w:rsid w:val="004F3BA4"/>
    <w:rsid w:val="004F3C51"/>
    <w:rsid w:val="004F3D12"/>
    <w:rsid w:val="004F3DB4"/>
    <w:rsid w:val="004F3E49"/>
    <w:rsid w:val="004F3F84"/>
    <w:rsid w:val="004F4078"/>
    <w:rsid w:val="004F4337"/>
    <w:rsid w:val="004F4440"/>
    <w:rsid w:val="004F4453"/>
    <w:rsid w:val="004F4495"/>
    <w:rsid w:val="004F4BAA"/>
    <w:rsid w:val="004F4E5F"/>
    <w:rsid w:val="004F4F4E"/>
    <w:rsid w:val="004F505E"/>
    <w:rsid w:val="004F5069"/>
    <w:rsid w:val="004F50AF"/>
    <w:rsid w:val="004F521B"/>
    <w:rsid w:val="004F52E6"/>
    <w:rsid w:val="004F5708"/>
    <w:rsid w:val="004F5B00"/>
    <w:rsid w:val="004F5CED"/>
    <w:rsid w:val="004F5E3A"/>
    <w:rsid w:val="004F603C"/>
    <w:rsid w:val="004F6100"/>
    <w:rsid w:val="004F6889"/>
    <w:rsid w:val="004F6A7F"/>
    <w:rsid w:val="004F6D89"/>
    <w:rsid w:val="004F6E4D"/>
    <w:rsid w:val="004F6FC9"/>
    <w:rsid w:val="004F72A7"/>
    <w:rsid w:val="004F7CD5"/>
    <w:rsid w:val="004F7D55"/>
    <w:rsid w:val="0050023E"/>
    <w:rsid w:val="0050027A"/>
    <w:rsid w:val="0050043F"/>
    <w:rsid w:val="00500542"/>
    <w:rsid w:val="005005F2"/>
    <w:rsid w:val="0050060F"/>
    <w:rsid w:val="00500E2C"/>
    <w:rsid w:val="00501068"/>
    <w:rsid w:val="0050117C"/>
    <w:rsid w:val="005016D0"/>
    <w:rsid w:val="005018DE"/>
    <w:rsid w:val="00501A3C"/>
    <w:rsid w:val="00501D02"/>
    <w:rsid w:val="00501E47"/>
    <w:rsid w:val="005020D5"/>
    <w:rsid w:val="00502187"/>
    <w:rsid w:val="00502377"/>
    <w:rsid w:val="005027F3"/>
    <w:rsid w:val="00502F4A"/>
    <w:rsid w:val="005036FF"/>
    <w:rsid w:val="00503C44"/>
    <w:rsid w:val="00503D08"/>
    <w:rsid w:val="0050409B"/>
    <w:rsid w:val="00504932"/>
    <w:rsid w:val="00504C31"/>
    <w:rsid w:val="00504CCD"/>
    <w:rsid w:val="00504CD7"/>
    <w:rsid w:val="00504FD8"/>
    <w:rsid w:val="00505331"/>
    <w:rsid w:val="00505343"/>
    <w:rsid w:val="00505476"/>
    <w:rsid w:val="0050550A"/>
    <w:rsid w:val="005057EC"/>
    <w:rsid w:val="00505821"/>
    <w:rsid w:val="00505CA2"/>
    <w:rsid w:val="00505EA6"/>
    <w:rsid w:val="0050635B"/>
    <w:rsid w:val="005064FB"/>
    <w:rsid w:val="00506C3F"/>
    <w:rsid w:val="00507AAB"/>
    <w:rsid w:val="00507B2E"/>
    <w:rsid w:val="00507E55"/>
    <w:rsid w:val="005102EB"/>
    <w:rsid w:val="00510543"/>
    <w:rsid w:val="0051082D"/>
    <w:rsid w:val="00510B31"/>
    <w:rsid w:val="00510DFA"/>
    <w:rsid w:val="005110DB"/>
    <w:rsid w:val="005113EE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39E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55A"/>
    <w:rsid w:val="005156E4"/>
    <w:rsid w:val="00515C6C"/>
    <w:rsid w:val="00515D84"/>
    <w:rsid w:val="00515EDE"/>
    <w:rsid w:val="0051614E"/>
    <w:rsid w:val="00516250"/>
    <w:rsid w:val="005164E4"/>
    <w:rsid w:val="00516843"/>
    <w:rsid w:val="00516BA4"/>
    <w:rsid w:val="00517305"/>
    <w:rsid w:val="0051731B"/>
    <w:rsid w:val="00517418"/>
    <w:rsid w:val="0051745E"/>
    <w:rsid w:val="005175D8"/>
    <w:rsid w:val="0051776A"/>
    <w:rsid w:val="00517951"/>
    <w:rsid w:val="00517E17"/>
    <w:rsid w:val="00520164"/>
    <w:rsid w:val="00520387"/>
    <w:rsid w:val="005203F1"/>
    <w:rsid w:val="00520609"/>
    <w:rsid w:val="00520813"/>
    <w:rsid w:val="005208CA"/>
    <w:rsid w:val="005208F8"/>
    <w:rsid w:val="005209A1"/>
    <w:rsid w:val="00520ED8"/>
    <w:rsid w:val="00521743"/>
    <w:rsid w:val="00521F2B"/>
    <w:rsid w:val="0052211F"/>
    <w:rsid w:val="005222E5"/>
    <w:rsid w:val="0052232F"/>
    <w:rsid w:val="0052241B"/>
    <w:rsid w:val="00522C88"/>
    <w:rsid w:val="00522FDA"/>
    <w:rsid w:val="005231CA"/>
    <w:rsid w:val="00523518"/>
    <w:rsid w:val="00523B7F"/>
    <w:rsid w:val="005244DE"/>
    <w:rsid w:val="005248E2"/>
    <w:rsid w:val="00524DB6"/>
    <w:rsid w:val="00525172"/>
    <w:rsid w:val="0052557E"/>
    <w:rsid w:val="005255A4"/>
    <w:rsid w:val="0052579A"/>
    <w:rsid w:val="00525A06"/>
    <w:rsid w:val="00525CE6"/>
    <w:rsid w:val="00525EFC"/>
    <w:rsid w:val="005264B3"/>
    <w:rsid w:val="00526A0A"/>
    <w:rsid w:val="00526BD5"/>
    <w:rsid w:val="00526FF2"/>
    <w:rsid w:val="005271BB"/>
    <w:rsid w:val="005272FC"/>
    <w:rsid w:val="005274A4"/>
    <w:rsid w:val="0052774B"/>
    <w:rsid w:val="005278B9"/>
    <w:rsid w:val="00527A62"/>
    <w:rsid w:val="00527B8E"/>
    <w:rsid w:val="00527BAE"/>
    <w:rsid w:val="00527C8D"/>
    <w:rsid w:val="005302E3"/>
    <w:rsid w:val="0053066A"/>
    <w:rsid w:val="00530798"/>
    <w:rsid w:val="00530AED"/>
    <w:rsid w:val="00530C04"/>
    <w:rsid w:val="00530C6E"/>
    <w:rsid w:val="0053224B"/>
    <w:rsid w:val="0053245A"/>
    <w:rsid w:val="0053261C"/>
    <w:rsid w:val="00532677"/>
    <w:rsid w:val="005326EF"/>
    <w:rsid w:val="005331D2"/>
    <w:rsid w:val="00533B0A"/>
    <w:rsid w:val="00533DFA"/>
    <w:rsid w:val="005341E0"/>
    <w:rsid w:val="0053501C"/>
    <w:rsid w:val="00535322"/>
    <w:rsid w:val="00535E33"/>
    <w:rsid w:val="0053615E"/>
    <w:rsid w:val="00536371"/>
    <w:rsid w:val="00536662"/>
    <w:rsid w:val="00536716"/>
    <w:rsid w:val="0053685E"/>
    <w:rsid w:val="005369A8"/>
    <w:rsid w:val="00536B22"/>
    <w:rsid w:val="00536EE2"/>
    <w:rsid w:val="00536F43"/>
    <w:rsid w:val="005371E9"/>
    <w:rsid w:val="00537402"/>
    <w:rsid w:val="005374C0"/>
    <w:rsid w:val="005378DB"/>
    <w:rsid w:val="005378FE"/>
    <w:rsid w:val="00537D79"/>
    <w:rsid w:val="00537E19"/>
    <w:rsid w:val="0054012C"/>
    <w:rsid w:val="00540611"/>
    <w:rsid w:val="0054063C"/>
    <w:rsid w:val="005406A9"/>
    <w:rsid w:val="00540857"/>
    <w:rsid w:val="00541503"/>
    <w:rsid w:val="00541D71"/>
    <w:rsid w:val="00541EB3"/>
    <w:rsid w:val="005420D9"/>
    <w:rsid w:val="00542649"/>
    <w:rsid w:val="005426AB"/>
    <w:rsid w:val="00542BBA"/>
    <w:rsid w:val="00543266"/>
    <w:rsid w:val="0054331D"/>
    <w:rsid w:val="00543480"/>
    <w:rsid w:val="005435DD"/>
    <w:rsid w:val="0054386C"/>
    <w:rsid w:val="00543B7D"/>
    <w:rsid w:val="00543CA4"/>
    <w:rsid w:val="00543ECD"/>
    <w:rsid w:val="0054407D"/>
    <w:rsid w:val="0054414F"/>
    <w:rsid w:val="00544175"/>
    <w:rsid w:val="00544415"/>
    <w:rsid w:val="0054464B"/>
    <w:rsid w:val="005446C7"/>
    <w:rsid w:val="005448BA"/>
    <w:rsid w:val="00544955"/>
    <w:rsid w:val="00544F75"/>
    <w:rsid w:val="00545011"/>
    <w:rsid w:val="005451AF"/>
    <w:rsid w:val="0054527D"/>
    <w:rsid w:val="00545328"/>
    <w:rsid w:val="005453BF"/>
    <w:rsid w:val="00545735"/>
    <w:rsid w:val="00545915"/>
    <w:rsid w:val="00545BA2"/>
    <w:rsid w:val="00545CBC"/>
    <w:rsid w:val="0054600C"/>
    <w:rsid w:val="0054615B"/>
    <w:rsid w:val="00546AD8"/>
    <w:rsid w:val="00546BE4"/>
    <w:rsid w:val="00546D1D"/>
    <w:rsid w:val="00546D3D"/>
    <w:rsid w:val="00546F3C"/>
    <w:rsid w:val="00546F97"/>
    <w:rsid w:val="00547484"/>
    <w:rsid w:val="00547489"/>
    <w:rsid w:val="00547550"/>
    <w:rsid w:val="005478EB"/>
    <w:rsid w:val="005479A6"/>
    <w:rsid w:val="00547B68"/>
    <w:rsid w:val="00547D3E"/>
    <w:rsid w:val="00547F68"/>
    <w:rsid w:val="0055027F"/>
    <w:rsid w:val="00550371"/>
    <w:rsid w:val="00550833"/>
    <w:rsid w:val="00550835"/>
    <w:rsid w:val="00551790"/>
    <w:rsid w:val="005521AB"/>
    <w:rsid w:val="00552424"/>
    <w:rsid w:val="005525B0"/>
    <w:rsid w:val="005527E5"/>
    <w:rsid w:val="00552821"/>
    <w:rsid w:val="005528F8"/>
    <w:rsid w:val="00552BC4"/>
    <w:rsid w:val="00552FED"/>
    <w:rsid w:val="00553517"/>
    <w:rsid w:val="00553568"/>
    <w:rsid w:val="005535EF"/>
    <w:rsid w:val="005538A2"/>
    <w:rsid w:val="00553A56"/>
    <w:rsid w:val="00553B68"/>
    <w:rsid w:val="00554916"/>
    <w:rsid w:val="00554937"/>
    <w:rsid w:val="00554E6C"/>
    <w:rsid w:val="0055544D"/>
    <w:rsid w:val="00555C11"/>
    <w:rsid w:val="005561E5"/>
    <w:rsid w:val="00556632"/>
    <w:rsid w:val="0055664C"/>
    <w:rsid w:val="00556C80"/>
    <w:rsid w:val="00556CDE"/>
    <w:rsid w:val="00556D6D"/>
    <w:rsid w:val="0055708C"/>
    <w:rsid w:val="00557179"/>
    <w:rsid w:val="0055755B"/>
    <w:rsid w:val="00557A70"/>
    <w:rsid w:val="00557ADA"/>
    <w:rsid w:val="00557B0B"/>
    <w:rsid w:val="0056032F"/>
    <w:rsid w:val="0056067F"/>
    <w:rsid w:val="005606EB"/>
    <w:rsid w:val="00560A36"/>
    <w:rsid w:val="00560BB6"/>
    <w:rsid w:val="00560FEF"/>
    <w:rsid w:val="005612DD"/>
    <w:rsid w:val="0056153A"/>
    <w:rsid w:val="005618AE"/>
    <w:rsid w:val="0056198A"/>
    <w:rsid w:val="00561E55"/>
    <w:rsid w:val="00561F5C"/>
    <w:rsid w:val="00562054"/>
    <w:rsid w:val="00562699"/>
    <w:rsid w:val="005626DA"/>
    <w:rsid w:val="00562773"/>
    <w:rsid w:val="00562869"/>
    <w:rsid w:val="0056287A"/>
    <w:rsid w:val="00562B69"/>
    <w:rsid w:val="00562B8D"/>
    <w:rsid w:val="00562B97"/>
    <w:rsid w:val="00563005"/>
    <w:rsid w:val="005631AC"/>
    <w:rsid w:val="00563378"/>
    <w:rsid w:val="00563569"/>
    <w:rsid w:val="0056392B"/>
    <w:rsid w:val="00563F5A"/>
    <w:rsid w:val="0056459F"/>
    <w:rsid w:val="005648A4"/>
    <w:rsid w:val="00564A24"/>
    <w:rsid w:val="00564EE9"/>
    <w:rsid w:val="00565380"/>
    <w:rsid w:val="00565387"/>
    <w:rsid w:val="00565406"/>
    <w:rsid w:val="005655AE"/>
    <w:rsid w:val="005655C9"/>
    <w:rsid w:val="00565AA8"/>
    <w:rsid w:val="00565B1D"/>
    <w:rsid w:val="00565CE2"/>
    <w:rsid w:val="00565DBB"/>
    <w:rsid w:val="00565E79"/>
    <w:rsid w:val="005664E9"/>
    <w:rsid w:val="005665F9"/>
    <w:rsid w:val="00566696"/>
    <w:rsid w:val="00566A41"/>
    <w:rsid w:val="00566A71"/>
    <w:rsid w:val="00566CF8"/>
    <w:rsid w:val="00566E82"/>
    <w:rsid w:val="005679E8"/>
    <w:rsid w:val="00567C03"/>
    <w:rsid w:val="00567F34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554"/>
    <w:rsid w:val="0057161F"/>
    <w:rsid w:val="005716B5"/>
    <w:rsid w:val="0057184B"/>
    <w:rsid w:val="005718B0"/>
    <w:rsid w:val="00571B70"/>
    <w:rsid w:val="00571C4D"/>
    <w:rsid w:val="00571CC5"/>
    <w:rsid w:val="00571E8D"/>
    <w:rsid w:val="00571F26"/>
    <w:rsid w:val="00571FD4"/>
    <w:rsid w:val="0057218C"/>
    <w:rsid w:val="00572298"/>
    <w:rsid w:val="00572465"/>
    <w:rsid w:val="00572B03"/>
    <w:rsid w:val="00572B5E"/>
    <w:rsid w:val="00572C17"/>
    <w:rsid w:val="00572D0E"/>
    <w:rsid w:val="0057345A"/>
    <w:rsid w:val="005736E3"/>
    <w:rsid w:val="005739F5"/>
    <w:rsid w:val="00573C54"/>
    <w:rsid w:val="00573EC5"/>
    <w:rsid w:val="00573F72"/>
    <w:rsid w:val="00573FCE"/>
    <w:rsid w:val="00574187"/>
    <w:rsid w:val="0057424F"/>
    <w:rsid w:val="00574476"/>
    <w:rsid w:val="005747FB"/>
    <w:rsid w:val="00574C22"/>
    <w:rsid w:val="00574C2A"/>
    <w:rsid w:val="00574CCE"/>
    <w:rsid w:val="00574F3D"/>
    <w:rsid w:val="00575325"/>
    <w:rsid w:val="005754B4"/>
    <w:rsid w:val="005759FB"/>
    <w:rsid w:val="00575AE0"/>
    <w:rsid w:val="00575BEF"/>
    <w:rsid w:val="00575C9C"/>
    <w:rsid w:val="00575D53"/>
    <w:rsid w:val="00576192"/>
    <w:rsid w:val="005762D5"/>
    <w:rsid w:val="005763BD"/>
    <w:rsid w:val="005768A3"/>
    <w:rsid w:val="00576931"/>
    <w:rsid w:val="00577319"/>
    <w:rsid w:val="005776DE"/>
    <w:rsid w:val="005779E0"/>
    <w:rsid w:val="00577F9F"/>
    <w:rsid w:val="00580489"/>
    <w:rsid w:val="00580520"/>
    <w:rsid w:val="00580727"/>
    <w:rsid w:val="005808BF"/>
    <w:rsid w:val="00580926"/>
    <w:rsid w:val="00580D4C"/>
    <w:rsid w:val="00580D84"/>
    <w:rsid w:val="00581076"/>
    <w:rsid w:val="005811E5"/>
    <w:rsid w:val="00581405"/>
    <w:rsid w:val="005814A0"/>
    <w:rsid w:val="005817F4"/>
    <w:rsid w:val="00581B72"/>
    <w:rsid w:val="005820E6"/>
    <w:rsid w:val="00582284"/>
    <w:rsid w:val="00582334"/>
    <w:rsid w:val="00582698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4B4"/>
    <w:rsid w:val="00584777"/>
    <w:rsid w:val="0058492B"/>
    <w:rsid w:val="00584C45"/>
    <w:rsid w:val="00584E57"/>
    <w:rsid w:val="00584F04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87E62"/>
    <w:rsid w:val="00590027"/>
    <w:rsid w:val="00590313"/>
    <w:rsid w:val="0059048A"/>
    <w:rsid w:val="005908B9"/>
    <w:rsid w:val="00590A44"/>
    <w:rsid w:val="00590B92"/>
    <w:rsid w:val="00590DBB"/>
    <w:rsid w:val="005910C0"/>
    <w:rsid w:val="00591299"/>
    <w:rsid w:val="005913AD"/>
    <w:rsid w:val="0059158F"/>
    <w:rsid w:val="005915F0"/>
    <w:rsid w:val="0059191F"/>
    <w:rsid w:val="00591ACB"/>
    <w:rsid w:val="00591C70"/>
    <w:rsid w:val="00591CCD"/>
    <w:rsid w:val="00592051"/>
    <w:rsid w:val="0059212C"/>
    <w:rsid w:val="005921EB"/>
    <w:rsid w:val="00592554"/>
    <w:rsid w:val="00592694"/>
    <w:rsid w:val="005926E3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EC9"/>
    <w:rsid w:val="00593F78"/>
    <w:rsid w:val="005941DD"/>
    <w:rsid w:val="005941F7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2F"/>
    <w:rsid w:val="00595B9A"/>
    <w:rsid w:val="00595BF1"/>
    <w:rsid w:val="00595EF6"/>
    <w:rsid w:val="00596078"/>
    <w:rsid w:val="00596411"/>
    <w:rsid w:val="00596AB2"/>
    <w:rsid w:val="00596FEF"/>
    <w:rsid w:val="005971EA"/>
    <w:rsid w:val="005972AF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540"/>
    <w:rsid w:val="005A0745"/>
    <w:rsid w:val="005A080D"/>
    <w:rsid w:val="005A0991"/>
    <w:rsid w:val="005A0B83"/>
    <w:rsid w:val="005A0EC9"/>
    <w:rsid w:val="005A0F8D"/>
    <w:rsid w:val="005A1855"/>
    <w:rsid w:val="005A1897"/>
    <w:rsid w:val="005A1ABA"/>
    <w:rsid w:val="005A1DF3"/>
    <w:rsid w:val="005A1FD5"/>
    <w:rsid w:val="005A211C"/>
    <w:rsid w:val="005A21A1"/>
    <w:rsid w:val="005A22C5"/>
    <w:rsid w:val="005A27DB"/>
    <w:rsid w:val="005A28D9"/>
    <w:rsid w:val="005A294E"/>
    <w:rsid w:val="005A29B7"/>
    <w:rsid w:val="005A2A47"/>
    <w:rsid w:val="005A2B0F"/>
    <w:rsid w:val="005A2CDC"/>
    <w:rsid w:val="005A2CE9"/>
    <w:rsid w:val="005A3039"/>
    <w:rsid w:val="005A337F"/>
    <w:rsid w:val="005A3564"/>
    <w:rsid w:val="005A3760"/>
    <w:rsid w:val="005A3CB5"/>
    <w:rsid w:val="005A3D54"/>
    <w:rsid w:val="005A3E22"/>
    <w:rsid w:val="005A3E45"/>
    <w:rsid w:val="005A3F89"/>
    <w:rsid w:val="005A445B"/>
    <w:rsid w:val="005A453D"/>
    <w:rsid w:val="005A46C9"/>
    <w:rsid w:val="005A480C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0AB"/>
    <w:rsid w:val="005A613A"/>
    <w:rsid w:val="005A629B"/>
    <w:rsid w:val="005A6485"/>
    <w:rsid w:val="005A6697"/>
    <w:rsid w:val="005A6886"/>
    <w:rsid w:val="005A68FC"/>
    <w:rsid w:val="005A69E3"/>
    <w:rsid w:val="005A6D6F"/>
    <w:rsid w:val="005A6F4C"/>
    <w:rsid w:val="005A746F"/>
    <w:rsid w:val="005A78FB"/>
    <w:rsid w:val="005A7900"/>
    <w:rsid w:val="005A7D6D"/>
    <w:rsid w:val="005B02F1"/>
    <w:rsid w:val="005B047D"/>
    <w:rsid w:val="005B0957"/>
    <w:rsid w:val="005B0AA0"/>
    <w:rsid w:val="005B125D"/>
    <w:rsid w:val="005B14E6"/>
    <w:rsid w:val="005B1547"/>
    <w:rsid w:val="005B16A4"/>
    <w:rsid w:val="005B17CB"/>
    <w:rsid w:val="005B18B4"/>
    <w:rsid w:val="005B2287"/>
    <w:rsid w:val="005B254A"/>
    <w:rsid w:val="005B2737"/>
    <w:rsid w:val="005B2D9D"/>
    <w:rsid w:val="005B300A"/>
    <w:rsid w:val="005B3018"/>
    <w:rsid w:val="005B385F"/>
    <w:rsid w:val="005B4551"/>
    <w:rsid w:val="005B4599"/>
    <w:rsid w:val="005B48B4"/>
    <w:rsid w:val="005B4D17"/>
    <w:rsid w:val="005B4DCE"/>
    <w:rsid w:val="005B4F4E"/>
    <w:rsid w:val="005B56E2"/>
    <w:rsid w:val="005B587F"/>
    <w:rsid w:val="005B5F60"/>
    <w:rsid w:val="005B61D8"/>
    <w:rsid w:val="005B632C"/>
    <w:rsid w:val="005B644A"/>
    <w:rsid w:val="005B6905"/>
    <w:rsid w:val="005B6C16"/>
    <w:rsid w:val="005B6D78"/>
    <w:rsid w:val="005B70FC"/>
    <w:rsid w:val="005B758C"/>
    <w:rsid w:val="005B7C5E"/>
    <w:rsid w:val="005C0427"/>
    <w:rsid w:val="005C0501"/>
    <w:rsid w:val="005C06AA"/>
    <w:rsid w:val="005C06FF"/>
    <w:rsid w:val="005C0BA3"/>
    <w:rsid w:val="005C10A0"/>
    <w:rsid w:val="005C114F"/>
    <w:rsid w:val="005C115B"/>
    <w:rsid w:val="005C12AE"/>
    <w:rsid w:val="005C137C"/>
    <w:rsid w:val="005C18A6"/>
    <w:rsid w:val="005C194F"/>
    <w:rsid w:val="005C1E3F"/>
    <w:rsid w:val="005C2082"/>
    <w:rsid w:val="005C2C10"/>
    <w:rsid w:val="005C2D5F"/>
    <w:rsid w:val="005C313B"/>
    <w:rsid w:val="005C32F2"/>
    <w:rsid w:val="005C335B"/>
    <w:rsid w:val="005C3AB5"/>
    <w:rsid w:val="005C3B02"/>
    <w:rsid w:val="005C40EE"/>
    <w:rsid w:val="005C4557"/>
    <w:rsid w:val="005C47F3"/>
    <w:rsid w:val="005C47FD"/>
    <w:rsid w:val="005C4A22"/>
    <w:rsid w:val="005C4C5C"/>
    <w:rsid w:val="005C4CD1"/>
    <w:rsid w:val="005C4F88"/>
    <w:rsid w:val="005C529E"/>
    <w:rsid w:val="005C563F"/>
    <w:rsid w:val="005C5E17"/>
    <w:rsid w:val="005C5E63"/>
    <w:rsid w:val="005C5FED"/>
    <w:rsid w:val="005C603A"/>
    <w:rsid w:val="005C6813"/>
    <w:rsid w:val="005C6A74"/>
    <w:rsid w:val="005C6BB7"/>
    <w:rsid w:val="005C727A"/>
    <w:rsid w:val="005C7363"/>
    <w:rsid w:val="005C73C9"/>
    <w:rsid w:val="005C74EF"/>
    <w:rsid w:val="005C758C"/>
    <w:rsid w:val="005C7714"/>
    <w:rsid w:val="005C786F"/>
    <w:rsid w:val="005C7E6D"/>
    <w:rsid w:val="005C7F7A"/>
    <w:rsid w:val="005D0080"/>
    <w:rsid w:val="005D03C1"/>
    <w:rsid w:val="005D05C4"/>
    <w:rsid w:val="005D0A50"/>
    <w:rsid w:val="005D0F14"/>
    <w:rsid w:val="005D122E"/>
    <w:rsid w:val="005D125C"/>
    <w:rsid w:val="005D187B"/>
    <w:rsid w:val="005D1CFE"/>
    <w:rsid w:val="005D1EC3"/>
    <w:rsid w:val="005D24AE"/>
    <w:rsid w:val="005D2773"/>
    <w:rsid w:val="005D2793"/>
    <w:rsid w:val="005D2BD3"/>
    <w:rsid w:val="005D3032"/>
    <w:rsid w:val="005D306E"/>
    <w:rsid w:val="005D3255"/>
    <w:rsid w:val="005D32AC"/>
    <w:rsid w:val="005D3769"/>
    <w:rsid w:val="005D3912"/>
    <w:rsid w:val="005D3A08"/>
    <w:rsid w:val="005D3A34"/>
    <w:rsid w:val="005D3D00"/>
    <w:rsid w:val="005D3E0E"/>
    <w:rsid w:val="005D4310"/>
    <w:rsid w:val="005D467C"/>
    <w:rsid w:val="005D4903"/>
    <w:rsid w:val="005D498A"/>
    <w:rsid w:val="005D4AE5"/>
    <w:rsid w:val="005D4E97"/>
    <w:rsid w:val="005D4FD2"/>
    <w:rsid w:val="005D5BB4"/>
    <w:rsid w:val="005D7101"/>
    <w:rsid w:val="005D7DAF"/>
    <w:rsid w:val="005D7E96"/>
    <w:rsid w:val="005E02D7"/>
    <w:rsid w:val="005E02F6"/>
    <w:rsid w:val="005E0774"/>
    <w:rsid w:val="005E09ED"/>
    <w:rsid w:val="005E09F2"/>
    <w:rsid w:val="005E0D6D"/>
    <w:rsid w:val="005E0F4E"/>
    <w:rsid w:val="005E10D8"/>
    <w:rsid w:val="005E10E6"/>
    <w:rsid w:val="005E1382"/>
    <w:rsid w:val="005E13F5"/>
    <w:rsid w:val="005E13F9"/>
    <w:rsid w:val="005E14CC"/>
    <w:rsid w:val="005E19DB"/>
    <w:rsid w:val="005E1B79"/>
    <w:rsid w:val="005E1C69"/>
    <w:rsid w:val="005E2126"/>
    <w:rsid w:val="005E214F"/>
    <w:rsid w:val="005E2352"/>
    <w:rsid w:val="005E237E"/>
    <w:rsid w:val="005E2395"/>
    <w:rsid w:val="005E2408"/>
    <w:rsid w:val="005E2621"/>
    <w:rsid w:val="005E2675"/>
    <w:rsid w:val="005E2838"/>
    <w:rsid w:val="005E295A"/>
    <w:rsid w:val="005E3337"/>
    <w:rsid w:val="005E3524"/>
    <w:rsid w:val="005E3605"/>
    <w:rsid w:val="005E3E65"/>
    <w:rsid w:val="005E4022"/>
    <w:rsid w:val="005E4131"/>
    <w:rsid w:val="005E4189"/>
    <w:rsid w:val="005E44AA"/>
    <w:rsid w:val="005E479E"/>
    <w:rsid w:val="005E4A71"/>
    <w:rsid w:val="005E5039"/>
    <w:rsid w:val="005E546E"/>
    <w:rsid w:val="005E5652"/>
    <w:rsid w:val="005E585C"/>
    <w:rsid w:val="005E5905"/>
    <w:rsid w:val="005E5925"/>
    <w:rsid w:val="005E596F"/>
    <w:rsid w:val="005E5A75"/>
    <w:rsid w:val="005E5CD3"/>
    <w:rsid w:val="005E5D06"/>
    <w:rsid w:val="005E5F6D"/>
    <w:rsid w:val="005E6083"/>
    <w:rsid w:val="005E6348"/>
    <w:rsid w:val="005E710A"/>
    <w:rsid w:val="005E72D9"/>
    <w:rsid w:val="005E754F"/>
    <w:rsid w:val="005E79F1"/>
    <w:rsid w:val="005E7B21"/>
    <w:rsid w:val="005E7CB7"/>
    <w:rsid w:val="005E7CBB"/>
    <w:rsid w:val="005E7FED"/>
    <w:rsid w:val="005F0396"/>
    <w:rsid w:val="005F05D5"/>
    <w:rsid w:val="005F05DE"/>
    <w:rsid w:val="005F05F8"/>
    <w:rsid w:val="005F0767"/>
    <w:rsid w:val="005F07A3"/>
    <w:rsid w:val="005F0806"/>
    <w:rsid w:val="005F0A28"/>
    <w:rsid w:val="005F0AAD"/>
    <w:rsid w:val="005F0BCA"/>
    <w:rsid w:val="005F0E3B"/>
    <w:rsid w:val="005F0E61"/>
    <w:rsid w:val="005F0F6B"/>
    <w:rsid w:val="005F100C"/>
    <w:rsid w:val="005F11D2"/>
    <w:rsid w:val="005F126C"/>
    <w:rsid w:val="005F1426"/>
    <w:rsid w:val="005F1475"/>
    <w:rsid w:val="005F18C7"/>
    <w:rsid w:val="005F2103"/>
    <w:rsid w:val="005F21E5"/>
    <w:rsid w:val="005F2345"/>
    <w:rsid w:val="005F24BD"/>
    <w:rsid w:val="005F2766"/>
    <w:rsid w:val="005F2824"/>
    <w:rsid w:val="005F3142"/>
    <w:rsid w:val="005F32D5"/>
    <w:rsid w:val="005F38B6"/>
    <w:rsid w:val="005F3A6D"/>
    <w:rsid w:val="005F3B29"/>
    <w:rsid w:val="005F3D09"/>
    <w:rsid w:val="005F3D22"/>
    <w:rsid w:val="005F425C"/>
    <w:rsid w:val="005F4651"/>
    <w:rsid w:val="005F4718"/>
    <w:rsid w:val="005F4B33"/>
    <w:rsid w:val="005F4C57"/>
    <w:rsid w:val="005F511A"/>
    <w:rsid w:val="005F5A48"/>
    <w:rsid w:val="005F5C6F"/>
    <w:rsid w:val="005F647D"/>
    <w:rsid w:val="005F64E2"/>
    <w:rsid w:val="005F6BFA"/>
    <w:rsid w:val="005F6C18"/>
    <w:rsid w:val="005F6D11"/>
    <w:rsid w:val="005F6DD7"/>
    <w:rsid w:val="005F72C5"/>
    <w:rsid w:val="005F73F3"/>
    <w:rsid w:val="005F74AE"/>
    <w:rsid w:val="005F75DA"/>
    <w:rsid w:val="005F7A87"/>
    <w:rsid w:val="005F7C80"/>
    <w:rsid w:val="005F7D82"/>
    <w:rsid w:val="005F7E69"/>
    <w:rsid w:val="006002C5"/>
    <w:rsid w:val="00600343"/>
    <w:rsid w:val="006005C2"/>
    <w:rsid w:val="006008B3"/>
    <w:rsid w:val="00600AD1"/>
    <w:rsid w:val="00600AFF"/>
    <w:rsid w:val="00600D60"/>
    <w:rsid w:val="00600F10"/>
    <w:rsid w:val="00601154"/>
    <w:rsid w:val="006012A3"/>
    <w:rsid w:val="0060170F"/>
    <w:rsid w:val="006018FF"/>
    <w:rsid w:val="00601A86"/>
    <w:rsid w:val="00601C4A"/>
    <w:rsid w:val="00602254"/>
    <w:rsid w:val="00602F21"/>
    <w:rsid w:val="0060309B"/>
    <w:rsid w:val="00603277"/>
    <w:rsid w:val="00603456"/>
    <w:rsid w:val="00603A6F"/>
    <w:rsid w:val="00603A85"/>
    <w:rsid w:val="006044AC"/>
    <w:rsid w:val="0060456B"/>
    <w:rsid w:val="0060471A"/>
    <w:rsid w:val="00604A9B"/>
    <w:rsid w:val="00604C23"/>
    <w:rsid w:val="00604D42"/>
    <w:rsid w:val="00604DAB"/>
    <w:rsid w:val="0060514E"/>
    <w:rsid w:val="00605A40"/>
    <w:rsid w:val="00605FF7"/>
    <w:rsid w:val="006061D5"/>
    <w:rsid w:val="0060641C"/>
    <w:rsid w:val="00606481"/>
    <w:rsid w:val="00606692"/>
    <w:rsid w:val="00606AA7"/>
    <w:rsid w:val="00606C11"/>
    <w:rsid w:val="00606FE0"/>
    <w:rsid w:val="00607037"/>
    <w:rsid w:val="00607155"/>
    <w:rsid w:val="00607291"/>
    <w:rsid w:val="00607301"/>
    <w:rsid w:val="00607422"/>
    <w:rsid w:val="006077FB"/>
    <w:rsid w:val="00607D81"/>
    <w:rsid w:val="00607FBC"/>
    <w:rsid w:val="006100FC"/>
    <w:rsid w:val="00610483"/>
    <w:rsid w:val="00610507"/>
    <w:rsid w:val="00610E34"/>
    <w:rsid w:val="00610FD0"/>
    <w:rsid w:val="00611639"/>
    <w:rsid w:val="006116B7"/>
    <w:rsid w:val="00611A07"/>
    <w:rsid w:val="00611E34"/>
    <w:rsid w:val="00611E93"/>
    <w:rsid w:val="00611F6D"/>
    <w:rsid w:val="00611F78"/>
    <w:rsid w:val="0061206E"/>
    <w:rsid w:val="00612103"/>
    <w:rsid w:val="0061218E"/>
    <w:rsid w:val="006124A0"/>
    <w:rsid w:val="00612601"/>
    <w:rsid w:val="006129AC"/>
    <w:rsid w:val="00612C66"/>
    <w:rsid w:val="00612FFD"/>
    <w:rsid w:val="0061303D"/>
    <w:rsid w:val="006132E0"/>
    <w:rsid w:val="006133A1"/>
    <w:rsid w:val="00613508"/>
    <w:rsid w:val="006135CD"/>
    <w:rsid w:val="006137F0"/>
    <w:rsid w:val="00613961"/>
    <w:rsid w:val="00613B96"/>
    <w:rsid w:val="00613D70"/>
    <w:rsid w:val="00614028"/>
    <w:rsid w:val="006143CB"/>
    <w:rsid w:val="00614619"/>
    <w:rsid w:val="00614B99"/>
    <w:rsid w:val="00614DBB"/>
    <w:rsid w:val="0061505C"/>
    <w:rsid w:val="006152E0"/>
    <w:rsid w:val="006154D5"/>
    <w:rsid w:val="00615E4E"/>
    <w:rsid w:val="00615F80"/>
    <w:rsid w:val="00616019"/>
    <w:rsid w:val="006160FA"/>
    <w:rsid w:val="006163D2"/>
    <w:rsid w:val="006166FD"/>
    <w:rsid w:val="0061690B"/>
    <w:rsid w:val="00616DBE"/>
    <w:rsid w:val="006171B1"/>
    <w:rsid w:val="00617695"/>
    <w:rsid w:val="00617A71"/>
    <w:rsid w:val="006208E7"/>
    <w:rsid w:val="00620973"/>
    <w:rsid w:val="006209EE"/>
    <w:rsid w:val="00620BAA"/>
    <w:rsid w:val="00620C85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04B"/>
    <w:rsid w:val="0062345B"/>
    <w:rsid w:val="0062367D"/>
    <w:rsid w:val="00623EAF"/>
    <w:rsid w:val="00623F18"/>
    <w:rsid w:val="0062404C"/>
    <w:rsid w:val="00624112"/>
    <w:rsid w:val="0062419F"/>
    <w:rsid w:val="00624F44"/>
    <w:rsid w:val="00624F76"/>
    <w:rsid w:val="00625087"/>
    <w:rsid w:val="00625375"/>
    <w:rsid w:val="00625547"/>
    <w:rsid w:val="006255D8"/>
    <w:rsid w:val="006256A2"/>
    <w:rsid w:val="00625A17"/>
    <w:rsid w:val="00625BD4"/>
    <w:rsid w:val="00625C3A"/>
    <w:rsid w:val="00626008"/>
    <w:rsid w:val="00626073"/>
    <w:rsid w:val="00626274"/>
    <w:rsid w:val="00626618"/>
    <w:rsid w:val="0062679A"/>
    <w:rsid w:val="006267CE"/>
    <w:rsid w:val="0062680C"/>
    <w:rsid w:val="00626878"/>
    <w:rsid w:val="006268EE"/>
    <w:rsid w:val="00626CD0"/>
    <w:rsid w:val="00626FBD"/>
    <w:rsid w:val="00627172"/>
    <w:rsid w:val="006271EE"/>
    <w:rsid w:val="006273BD"/>
    <w:rsid w:val="006273BF"/>
    <w:rsid w:val="006273EF"/>
    <w:rsid w:val="0062757E"/>
    <w:rsid w:val="00627679"/>
    <w:rsid w:val="00627698"/>
    <w:rsid w:val="006276F4"/>
    <w:rsid w:val="0062794C"/>
    <w:rsid w:val="00627A59"/>
    <w:rsid w:val="00627F51"/>
    <w:rsid w:val="00630240"/>
    <w:rsid w:val="0063026A"/>
    <w:rsid w:val="006307ED"/>
    <w:rsid w:val="00630838"/>
    <w:rsid w:val="00630C14"/>
    <w:rsid w:val="00630DB4"/>
    <w:rsid w:val="00630F3E"/>
    <w:rsid w:val="0063131E"/>
    <w:rsid w:val="00631B66"/>
    <w:rsid w:val="00632365"/>
    <w:rsid w:val="00632652"/>
    <w:rsid w:val="006328F2"/>
    <w:rsid w:val="00632C66"/>
    <w:rsid w:val="00632DF3"/>
    <w:rsid w:val="00632F99"/>
    <w:rsid w:val="0063393E"/>
    <w:rsid w:val="00633B1F"/>
    <w:rsid w:val="00633E08"/>
    <w:rsid w:val="00633FD3"/>
    <w:rsid w:val="00634328"/>
    <w:rsid w:val="00634AAE"/>
    <w:rsid w:val="00634B07"/>
    <w:rsid w:val="00634BDB"/>
    <w:rsid w:val="00634C7D"/>
    <w:rsid w:val="00634CA2"/>
    <w:rsid w:val="00634F88"/>
    <w:rsid w:val="006357A8"/>
    <w:rsid w:val="00636658"/>
    <w:rsid w:val="00636680"/>
    <w:rsid w:val="006366E9"/>
    <w:rsid w:val="006367F7"/>
    <w:rsid w:val="0063684B"/>
    <w:rsid w:val="00636950"/>
    <w:rsid w:val="00636B29"/>
    <w:rsid w:val="00636C07"/>
    <w:rsid w:val="00636EAE"/>
    <w:rsid w:val="00636F56"/>
    <w:rsid w:val="00637564"/>
    <w:rsid w:val="006375D5"/>
    <w:rsid w:val="00637944"/>
    <w:rsid w:val="00637CAF"/>
    <w:rsid w:val="00637CC2"/>
    <w:rsid w:val="00637E21"/>
    <w:rsid w:val="00640037"/>
    <w:rsid w:val="00640114"/>
    <w:rsid w:val="006402F8"/>
    <w:rsid w:val="0064041E"/>
    <w:rsid w:val="0064083B"/>
    <w:rsid w:val="00640E70"/>
    <w:rsid w:val="0064119C"/>
    <w:rsid w:val="006414BB"/>
    <w:rsid w:val="0064175A"/>
    <w:rsid w:val="0064180D"/>
    <w:rsid w:val="00641825"/>
    <w:rsid w:val="00641873"/>
    <w:rsid w:val="00641954"/>
    <w:rsid w:val="00641D8B"/>
    <w:rsid w:val="00641E54"/>
    <w:rsid w:val="00641FC4"/>
    <w:rsid w:val="006425C5"/>
    <w:rsid w:val="0064262E"/>
    <w:rsid w:val="006429BE"/>
    <w:rsid w:val="006429CE"/>
    <w:rsid w:val="00642B91"/>
    <w:rsid w:val="00643A1C"/>
    <w:rsid w:val="00643B14"/>
    <w:rsid w:val="006444B3"/>
    <w:rsid w:val="006445C0"/>
    <w:rsid w:val="00644802"/>
    <w:rsid w:val="0064480A"/>
    <w:rsid w:val="00644811"/>
    <w:rsid w:val="0064486E"/>
    <w:rsid w:val="00644884"/>
    <w:rsid w:val="00644A54"/>
    <w:rsid w:val="00644ADD"/>
    <w:rsid w:val="00644AE8"/>
    <w:rsid w:val="00644B40"/>
    <w:rsid w:val="00644C77"/>
    <w:rsid w:val="006455C3"/>
    <w:rsid w:val="00645E06"/>
    <w:rsid w:val="00645FB5"/>
    <w:rsid w:val="00646728"/>
    <w:rsid w:val="00646ACC"/>
    <w:rsid w:val="00646B28"/>
    <w:rsid w:val="00646E08"/>
    <w:rsid w:val="006470CE"/>
    <w:rsid w:val="0064710D"/>
    <w:rsid w:val="00647277"/>
    <w:rsid w:val="006479D0"/>
    <w:rsid w:val="00647A9C"/>
    <w:rsid w:val="00650117"/>
    <w:rsid w:val="0065146C"/>
    <w:rsid w:val="006514D9"/>
    <w:rsid w:val="006518E0"/>
    <w:rsid w:val="00651FC8"/>
    <w:rsid w:val="00652209"/>
    <w:rsid w:val="006522B5"/>
    <w:rsid w:val="0065236D"/>
    <w:rsid w:val="006524F0"/>
    <w:rsid w:val="00652795"/>
    <w:rsid w:val="00652871"/>
    <w:rsid w:val="006528C9"/>
    <w:rsid w:val="00652983"/>
    <w:rsid w:val="00652ACC"/>
    <w:rsid w:val="006533DE"/>
    <w:rsid w:val="00653934"/>
    <w:rsid w:val="00653958"/>
    <w:rsid w:val="00653C0E"/>
    <w:rsid w:val="006540F7"/>
    <w:rsid w:val="006541C7"/>
    <w:rsid w:val="00654276"/>
    <w:rsid w:val="0065438A"/>
    <w:rsid w:val="00654526"/>
    <w:rsid w:val="00654890"/>
    <w:rsid w:val="006548D9"/>
    <w:rsid w:val="00654A4F"/>
    <w:rsid w:val="00654A77"/>
    <w:rsid w:val="00654AEC"/>
    <w:rsid w:val="00654B1A"/>
    <w:rsid w:val="00654C45"/>
    <w:rsid w:val="00654C98"/>
    <w:rsid w:val="00654EAB"/>
    <w:rsid w:val="0065534B"/>
    <w:rsid w:val="00655351"/>
    <w:rsid w:val="00655409"/>
    <w:rsid w:val="006554A2"/>
    <w:rsid w:val="00655A88"/>
    <w:rsid w:val="00656355"/>
    <w:rsid w:val="006563C8"/>
    <w:rsid w:val="0065689A"/>
    <w:rsid w:val="00656B0C"/>
    <w:rsid w:val="00656B9B"/>
    <w:rsid w:val="00656C2F"/>
    <w:rsid w:val="00656E1C"/>
    <w:rsid w:val="0065702C"/>
    <w:rsid w:val="006570C2"/>
    <w:rsid w:val="0065733F"/>
    <w:rsid w:val="0065747F"/>
    <w:rsid w:val="00657AA0"/>
    <w:rsid w:val="00657CC6"/>
    <w:rsid w:val="00657F29"/>
    <w:rsid w:val="006600CE"/>
    <w:rsid w:val="00660560"/>
    <w:rsid w:val="006607F5"/>
    <w:rsid w:val="00660811"/>
    <w:rsid w:val="00660890"/>
    <w:rsid w:val="0066098C"/>
    <w:rsid w:val="0066127F"/>
    <w:rsid w:val="0066161C"/>
    <w:rsid w:val="00661967"/>
    <w:rsid w:val="00661AD2"/>
    <w:rsid w:val="00661B9D"/>
    <w:rsid w:val="00661CDB"/>
    <w:rsid w:val="00661E28"/>
    <w:rsid w:val="0066211D"/>
    <w:rsid w:val="0066233C"/>
    <w:rsid w:val="006623DA"/>
    <w:rsid w:val="006627D3"/>
    <w:rsid w:val="0066295F"/>
    <w:rsid w:val="00662CFA"/>
    <w:rsid w:val="0066321D"/>
    <w:rsid w:val="00663246"/>
    <w:rsid w:val="00663621"/>
    <w:rsid w:val="00663795"/>
    <w:rsid w:val="00663961"/>
    <w:rsid w:val="00663B34"/>
    <w:rsid w:val="00663C52"/>
    <w:rsid w:val="00664A3D"/>
    <w:rsid w:val="00664ACD"/>
    <w:rsid w:val="00664BFA"/>
    <w:rsid w:val="00664FD2"/>
    <w:rsid w:val="0066502D"/>
    <w:rsid w:val="00665339"/>
    <w:rsid w:val="00665519"/>
    <w:rsid w:val="00665FFA"/>
    <w:rsid w:val="00666077"/>
    <w:rsid w:val="00666581"/>
    <w:rsid w:val="006665FE"/>
    <w:rsid w:val="0066692B"/>
    <w:rsid w:val="00666BEE"/>
    <w:rsid w:val="00666C6C"/>
    <w:rsid w:val="00666E60"/>
    <w:rsid w:val="00666F03"/>
    <w:rsid w:val="00666F46"/>
    <w:rsid w:val="0066710A"/>
    <w:rsid w:val="006672D3"/>
    <w:rsid w:val="00667385"/>
    <w:rsid w:val="00667519"/>
    <w:rsid w:val="00667F7A"/>
    <w:rsid w:val="006702B3"/>
    <w:rsid w:val="00670BAF"/>
    <w:rsid w:val="00670E20"/>
    <w:rsid w:val="00670EF6"/>
    <w:rsid w:val="00671008"/>
    <w:rsid w:val="00671448"/>
    <w:rsid w:val="00671879"/>
    <w:rsid w:val="00671D76"/>
    <w:rsid w:val="00672462"/>
    <w:rsid w:val="00673A0D"/>
    <w:rsid w:val="00673AC5"/>
    <w:rsid w:val="00673C6C"/>
    <w:rsid w:val="00673CB2"/>
    <w:rsid w:val="00673D53"/>
    <w:rsid w:val="00673EF2"/>
    <w:rsid w:val="00674F77"/>
    <w:rsid w:val="0067500A"/>
    <w:rsid w:val="006756C2"/>
    <w:rsid w:val="006757FA"/>
    <w:rsid w:val="00675A4F"/>
    <w:rsid w:val="00675CB6"/>
    <w:rsid w:val="00675FFC"/>
    <w:rsid w:val="006760E8"/>
    <w:rsid w:val="00676331"/>
    <w:rsid w:val="006763F4"/>
    <w:rsid w:val="00676926"/>
    <w:rsid w:val="00676AAC"/>
    <w:rsid w:val="00676C51"/>
    <w:rsid w:val="00676C6E"/>
    <w:rsid w:val="00676D06"/>
    <w:rsid w:val="00676E28"/>
    <w:rsid w:val="00676E95"/>
    <w:rsid w:val="006770E0"/>
    <w:rsid w:val="00677120"/>
    <w:rsid w:val="00677164"/>
    <w:rsid w:val="00677213"/>
    <w:rsid w:val="00677296"/>
    <w:rsid w:val="006773F7"/>
    <w:rsid w:val="0067744C"/>
    <w:rsid w:val="006775AB"/>
    <w:rsid w:val="006775CD"/>
    <w:rsid w:val="00677861"/>
    <w:rsid w:val="00680026"/>
    <w:rsid w:val="006802B6"/>
    <w:rsid w:val="006802E2"/>
    <w:rsid w:val="00680481"/>
    <w:rsid w:val="00680714"/>
    <w:rsid w:val="00680814"/>
    <w:rsid w:val="00680826"/>
    <w:rsid w:val="00680BB5"/>
    <w:rsid w:val="00680F87"/>
    <w:rsid w:val="00681703"/>
    <w:rsid w:val="006818A7"/>
    <w:rsid w:val="00681B5E"/>
    <w:rsid w:val="00681BE3"/>
    <w:rsid w:val="00681C1E"/>
    <w:rsid w:val="006821D0"/>
    <w:rsid w:val="00682994"/>
    <w:rsid w:val="00682B7B"/>
    <w:rsid w:val="00682C4B"/>
    <w:rsid w:val="00682C5A"/>
    <w:rsid w:val="006833B6"/>
    <w:rsid w:val="006833D7"/>
    <w:rsid w:val="006834A0"/>
    <w:rsid w:val="0068379D"/>
    <w:rsid w:val="00683951"/>
    <w:rsid w:val="00683C92"/>
    <w:rsid w:val="00683D93"/>
    <w:rsid w:val="00683F49"/>
    <w:rsid w:val="0068455E"/>
    <w:rsid w:val="006848D3"/>
    <w:rsid w:val="00684A65"/>
    <w:rsid w:val="00684BF7"/>
    <w:rsid w:val="006855DE"/>
    <w:rsid w:val="0068567F"/>
    <w:rsid w:val="00685749"/>
    <w:rsid w:val="0068597C"/>
    <w:rsid w:val="00685BAE"/>
    <w:rsid w:val="00685DFE"/>
    <w:rsid w:val="00685ECC"/>
    <w:rsid w:val="00686100"/>
    <w:rsid w:val="0068618D"/>
    <w:rsid w:val="00686266"/>
    <w:rsid w:val="0068628C"/>
    <w:rsid w:val="00686335"/>
    <w:rsid w:val="006868D4"/>
    <w:rsid w:val="00686A8B"/>
    <w:rsid w:val="00686EB1"/>
    <w:rsid w:val="00687071"/>
    <w:rsid w:val="006870B7"/>
    <w:rsid w:val="006870BE"/>
    <w:rsid w:val="00687243"/>
    <w:rsid w:val="00687441"/>
    <w:rsid w:val="0068759F"/>
    <w:rsid w:val="006875A9"/>
    <w:rsid w:val="006877E0"/>
    <w:rsid w:val="00687805"/>
    <w:rsid w:val="00687C6F"/>
    <w:rsid w:val="00690139"/>
    <w:rsid w:val="0069022D"/>
    <w:rsid w:val="0069033F"/>
    <w:rsid w:val="00690705"/>
    <w:rsid w:val="0069090F"/>
    <w:rsid w:val="00690912"/>
    <w:rsid w:val="00690AFD"/>
    <w:rsid w:val="00690B29"/>
    <w:rsid w:val="00690BE3"/>
    <w:rsid w:val="00690D84"/>
    <w:rsid w:val="00690DD4"/>
    <w:rsid w:val="00690F70"/>
    <w:rsid w:val="00691214"/>
    <w:rsid w:val="00691748"/>
    <w:rsid w:val="00691809"/>
    <w:rsid w:val="00691C7D"/>
    <w:rsid w:val="0069234A"/>
    <w:rsid w:val="006925E6"/>
    <w:rsid w:val="00692788"/>
    <w:rsid w:val="00692C1E"/>
    <w:rsid w:val="00692D05"/>
    <w:rsid w:val="00692EE4"/>
    <w:rsid w:val="006937B8"/>
    <w:rsid w:val="006937DB"/>
    <w:rsid w:val="00693925"/>
    <w:rsid w:val="00693A5A"/>
    <w:rsid w:val="0069438B"/>
    <w:rsid w:val="00694602"/>
    <w:rsid w:val="0069465D"/>
    <w:rsid w:val="00694805"/>
    <w:rsid w:val="00694916"/>
    <w:rsid w:val="00694961"/>
    <w:rsid w:val="00694AEF"/>
    <w:rsid w:val="00694CDF"/>
    <w:rsid w:val="00694D3B"/>
    <w:rsid w:val="00694DD1"/>
    <w:rsid w:val="00694E39"/>
    <w:rsid w:val="00695235"/>
    <w:rsid w:val="00695971"/>
    <w:rsid w:val="00695AC3"/>
    <w:rsid w:val="00695D38"/>
    <w:rsid w:val="0069644C"/>
    <w:rsid w:val="0069650C"/>
    <w:rsid w:val="006966E3"/>
    <w:rsid w:val="006968AF"/>
    <w:rsid w:val="00696B00"/>
    <w:rsid w:val="00696EB7"/>
    <w:rsid w:val="006970CF"/>
    <w:rsid w:val="00697147"/>
    <w:rsid w:val="0069718E"/>
    <w:rsid w:val="006977C2"/>
    <w:rsid w:val="00697C7A"/>
    <w:rsid w:val="00697CD4"/>
    <w:rsid w:val="006A05BA"/>
    <w:rsid w:val="006A0612"/>
    <w:rsid w:val="006A06CD"/>
    <w:rsid w:val="006A089B"/>
    <w:rsid w:val="006A0DC6"/>
    <w:rsid w:val="006A0F73"/>
    <w:rsid w:val="006A0F87"/>
    <w:rsid w:val="006A109F"/>
    <w:rsid w:val="006A1322"/>
    <w:rsid w:val="006A1645"/>
    <w:rsid w:val="006A1B99"/>
    <w:rsid w:val="006A1EE2"/>
    <w:rsid w:val="006A1F8A"/>
    <w:rsid w:val="006A1FC9"/>
    <w:rsid w:val="006A21C7"/>
    <w:rsid w:val="006A22CD"/>
    <w:rsid w:val="006A2358"/>
    <w:rsid w:val="006A2542"/>
    <w:rsid w:val="006A26A5"/>
    <w:rsid w:val="006A2A5D"/>
    <w:rsid w:val="006A2AF4"/>
    <w:rsid w:val="006A2ECA"/>
    <w:rsid w:val="006A2FD8"/>
    <w:rsid w:val="006A3083"/>
    <w:rsid w:val="006A31E3"/>
    <w:rsid w:val="006A3C81"/>
    <w:rsid w:val="006A3F0E"/>
    <w:rsid w:val="006A428E"/>
    <w:rsid w:val="006A458B"/>
    <w:rsid w:val="006A4718"/>
    <w:rsid w:val="006A4A02"/>
    <w:rsid w:val="006A4D05"/>
    <w:rsid w:val="006A4DED"/>
    <w:rsid w:val="006A4F03"/>
    <w:rsid w:val="006A4FCC"/>
    <w:rsid w:val="006A4FDC"/>
    <w:rsid w:val="006A5058"/>
    <w:rsid w:val="006A524C"/>
    <w:rsid w:val="006A5491"/>
    <w:rsid w:val="006A54BC"/>
    <w:rsid w:val="006A588E"/>
    <w:rsid w:val="006A58A5"/>
    <w:rsid w:val="006A5C05"/>
    <w:rsid w:val="006A5D9B"/>
    <w:rsid w:val="006A5E7F"/>
    <w:rsid w:val="006A601E"/>
    <w:rsid w:val="006A6107"/>
    <w:rsid w:val="006A6CDE"/>
    <w:rsid w:val="006A70C9"/>
    <w:rsid w:val="006A70DC"/>
    <w:rsid w:val="006A7379"/>
    <w:rsid w:val="006A74FF"/>
    <w:rsid w:val="006A76F7"/>
    <w:rsid w:val="006A789C"/>
    <w:rsid w:val="006A7A36"/>
    <w:rsid w:val="006A7B69"/>
    <w:rsid w:val="006A7CF5"/>
    <w:rsid w:val="006A7EFD"/>
    <w:rsid w:val="006B00FE"/>
    <w:rsid w:val="006B0707"/>
    <w:rsid w:val="006B0724"/>
    <w:rsid w:val="006B0869"/>
    <w:rsid w:val="006B09BB"/>
    <w:rsid w:val="006B0AFA"/>
    <w:rsid w:val="006B0B4E"/>
    <w:rsid w:val="006B127A"/>
    <w:rsid w:val="006B142B"/>
    <w:rsid w:val="006B1576"/>
    <w:rsid w:val="006B166E"/>
    <w:rsid w:val="006B1A69"/>
    <w:rsid w:val="006B1E18"/>
    <w:rsid w:val="006B1E9A"/>
    <w:rsid w:val="006B23F8"/>
    <w:rsid w:val="006B24FD"/>
    <w:rsid w:val="006B281D"/>
    <w:rsid w:val="006B2AA2"/>
    <w:rsid w:val="006B334F"/>
    <w:rsid w:val="006B33DA"/>
    <w:rsid w:val="006B3561"/>
    <w:rsid w:val="006B3587"/>
    <w:rsid w:val="006B3760"/>
    <w:rsid w:val="006B381C"/>
    <w:rsid w:val="006B3893"/>
    <w:rsid w:val="006B3A65"/>
    <w:rsid w:val="006B44EF"/>
    <w:rsid w:val="006B4605"/>
    <w:rsid w:val="006B4658"/>
    <w:rsid w:val="006B46DF"/>
    <w:rsid w:val="006B4B53"/>
    <w:rsid w:val="006B4C28"/>
    <w:rsid w:val="006B4D2C"/>
    <w:rsid w:val="006B4F37"/>
    <w:rsid w:val="006B553E"/>
    <w:rsid w:val="006B5625"/>
    <w:rsid w:val="006B56C0"/>
    <w:rsid w:val="006B56D9"/>
    <w:rsid w:val="006B57F2"/>
    <w:rsid w:val="006B5A4A"/>
    <w:rsid w:val="006B5C0E"/>
    <w:rsid w:val="006B6160"/>
    <w:rsid w:val="006B63D7"/>
    <w:rsid w:val="006B68C5"/>
    <w:rsid w:val="006B6B5A"/>
    <w:rsid w:val="006B6C7A"/>
    <w:rsid w:val="006B6E51"/>
    <w:rsid w:val="006B704E"/>
    <w:rsid w:val="006B7596"/>
    <w:rsid w:val="006B7808"/>
    <w:rsid w:val="006B7AD8"/>
    <w:rsid w:val="006B7BB0"/>
    <w:rsid w:val="006B7CE4"/>
    <w:rsid w:val="006B7D14"/>
    <w:rsid w:val="006B7D95"/>
    <w:rsid w:val="006B7DD6"/>
    <w:rsid w:val="006B7F08"/>
    <w:rsid w:val="006B7F85"/>
    <w:rsid w:val="006C03F4"/>
    <w:rsid w:val="006C0419"/>
    <w:rsid w:val="006C054E"/>
    <w:rsid w:val="006C061A"/>
    <w:rsid w:val="006C0C3C"/>
    <w:rsid w:val="006C1195"/>
    <w:rsid w:val="006C11EC"/>
    <w:rsid w:val="006C1328"/>
    <w:rsid w:val="006C1706"/>
    <w:rsid w:val="006C1E80"/>
    <w:rsid w:val="006C1F45"/>
    <w:rsid w:val="006C2341"/>
    <w:rsid w:val="006C23AE"/>
    <w:rsid w:val="006C249D"/>
    <w:rsid w:val="006C2715"/>
    <w:rsid w:val="006C2980"/>
    <w:rsid w:val="006C2A38"/>
    <w:rsid w:val="006C2CC7"/>
    <w:rsid w:val="006C2E0E"/>
    <w:rsid w:val="006C2E6A"/>
    <w:rsid w:val="006C3201"/>
    <w:rsid w:val="006C35B8"/>
    <w:rsid w:val="006C3801"/>
    <w:rsid w:val="006C393D"/>
    <w:rsid w:val="006C3DE7"/>
    <w:rsid w:val="006C3E06"/>
    <w:rsid w:val="006C3EA6"/>
    <w:rsid w:val="006C40CD"/>
    <w:rsid w:val="006C43DD"/>
    <w:rsid w:val="006C460C"/>
    <w:rsid w:val="006C49D2"/>
    <w:rsid w:val="006C4AF2"/>
    <w:rsid w:val="006C4B9F"/>
    <w:rsid w:val="006C4E05"/>
    <w:rsid w:val="006C4EDA"/>
    <w:rsid w:val="006C5444"/>
    <w:rsid w:val="006C5645"/>
    <w:rsid w:val="006C58A6"/>
    <w:rsid w:val="006C59A1"/>
    <w:rsid w:val="006C6086"/>
    <w:rsid w:val="006C6142"/>
    <w:rsid w:val="006C64CD"/>
    <w:rsid w:val="006C64EB"/>
    <w:rsid w:val="006C6607"/>
    <w:rsid w:val="006C6E30"/>
    <w:rsid w:val="006C6EE0"/>
    <w:rsid w:val="006C6F56"/>
    <w:rsid w:val="006C703A"/>
    <w:rsid w:val="006C71FD"/>
    <w:rsid w:val="006C74E6"/>
    <w:rsid w:val="006C79B0"/>
    <w:rsid w:val="006C79F7"/>
    <w:rsid w:val="006D09C1"/>
    <w:rsid w:val="006D0B94"/>
    <w:rsid w:val="006D0E51"/>
    <w:rsid w:val="006D10D7"/>
    <w:rsid w:val="006D1775"/>
    <w:rsid w:val="006D1A6D"/>
    <w:rsid w:val="006D1B35"/>
    <w:rsid w:val="006D1BA1"/>
    <w:rsid w:val="006D1C09"/>
    <w:rsid w:val="006D1C5A"/>
    <w:rsid w:val="006D2369"/>
    <w:rsid w:val="006D24C8"/>
    <w:rsid w:val="006D2509"/>
    <w:rsid w:val="006D2560"/>
    <w:rsid w:val="006D25CF"/>
    <w:rsid w:val="006D290B"/>
    <w:rsid w:val="006D2916"/>
    <w:rsid w:val="006D2A99"/>
    <w:rsid w:val="006D2C98"/>
    <w:rsid w:val="006D2DC9"/>
    <w:rsid w:val="006D2E48"/>
    <w:rsid w:val="006D2EF8"/>
    <w:rsid w:val="006D30C1"/>
    <w:rsid w:val="006D32E4"/>
    <w:rsid w:val="006D3368"/>
    <w:rsid w:val="006D37F7"/>
    <w:rsid w:val="006D39FA"/>
    <w:rsid w:val="006D3DDF"/>
    <w:rsid w:val="006D3EA2"/>
    <w:rsid w:val="006D3F83"/>
    <w:rsid w:val="006D44FD"/>
    <w:rsid w:val="006D48F1"/>
    <w:rsid w:val="006D4D25"/>
    <w:rsid w:val="006D5E47"/>
    <w:rsid w:val="006D5E6F"/>
    <w:rsid w:val="006D5F51"/>
    <w:rsid w:val="006D62E2"/>
    <w:rsid w:val="006D67E1"/>
    <w:rsid w:val="006D6817"/>
    <w:rsid w:val="006D7413"/>
    <w:rsid w:val="006D7466"/>
    <w:rsid w:val="006D7813"/>
    <w:rsid w:val="006D7859"/>
    <w:rsid w:val="006D7B7C"/>
    <w:rsid w:val="006D7BE5"/>
    <w:rsid w:val="006E00CD"/>
    <w:rsid w:val="006E0141"/>
    <w:rsid w:val="006E01DC"/>
    <w:rsid w:val="006E0594"/>
    <w:rsid w:val="006E0FB0"/>
    <w:rsid w:val="006E1092"/>
    <w:rsid w:val="006E1192"/>
    <w:rsid w:val="006E1215"/>
    <w:rsid w:val="006E1920"/>
    <w:rsid w:val="006E1AAA"/>
    <w:rsid w:val="006E1FB9"/>
    <w:rsid w:val="006E22F7"/>
    <w:rsid w:val="006E25A0"/>
    <w:rsid w:val="006E284F"/>
    <w:rsid w:val="006E28CC"/>
    <w:rsid w:val="006E2984"/>
    <w:rsid w:val="006E29D5"/>
    <w:rsid w:val="006E2DC8"/>
    <w:rsid w:val="006E30CA"/>
    <w:rsid w:val="006E3858"/>
    <w:rsid w:val="006E391B"/>
    <w:rsid w:val="006E3B91"/>
    <w:rsid w:val="006E40D0"/>
    <w:rsid w:val="006E4338"/>
    <w:rsid w:val="006E479E"/>
    <w:rsid w:val="006E48FA"/>
    <w:rsid w:val="006E495A"/>
    <w:rsid w:val="006E4AE4"/>
    <w:rsid w:val="006E4D71"/>
    <w:rsid w:val="006E4DB6"/>
    <w:rsid w:val="006E4E8F"/>
    <w:rsid w:val="006E4F71"/>
    <w:rsid w:val="006E5198"/>
    <w:rsid w:val="006E52D8"/>
    <w:rsid w:val="006E576A"/>
    <w:rsid w:val="006E5CA1"/>
    <w:rsid w:val="006E5F10"/>
    <w:rsid w:val="006E60B4"/>
    <w:rsid w:val="006E6337"/>
    <w:rsid w:val="006E64AF"/>
    <w:rsid w:val="006E68C2"/>
    <w:rsid w:val="006E69A2"/>
    <w:rsid w:val="006E69D1"/>
    <w:rsid w:val="006E6B4C"/>
    <w:rsid w:val="006E6E77"/>
    <w:rsid w:val="006E7291"/>
    <w:rsid w:val="006E7412"/>
    <w:rsid w:val="006E78D7"/>
    <w:rsid w:val="006E7B09"/>
    <w:rsid w:val="006E7BB7"/>
    <w:rsid w:val="006E7E92"/>
    <w:rsid w:val="006E7EB9"/>
    <w:rsid w:val="006F03C0"/>
    <w:rsid w:val="006F041F"/>
    <w:rsid w:val="006F05BA"/>
    <w:rsid w:val="006F08CC"/>
    <w:rsid w:val="006F12DB"/>
    <w:rsid w:val="006F13D0"/>
    <w:rsid w:val="006F143A"/>
    <w:rsid w:val="006F174A"/>
    <w:rsid w:val="006F178B"/>
    <w:rsid w:val="006F1AEB"/>
    <w:rsid w:val="006F1B71"/>
    <w:rsid w:val="006F1F89"/>
    <w:rsid w:val="006F2336"/>
    <w:rsid w:val="006F25AC"/>
    <w:rsid w:val="006F25F4"/>
    <w:rsid w:val="006F2736"/>
    <w:rsid w:val="006F2A9C"/>
    <w:rsid w:val="006F3214"/>
    <w:rsid w:val="006F3277"/>
    <w:rsid w:val="006F32D5"/>
    <w:rsid w:val="006F33D4"/>
    <w:rsid w:val="006F3505"/>
    <w:rsid w:val="006F3586"/>
    <w:rsid w:val="006F38D2"/>
    <w:rsid w:val="006F3C15"/>
    <w:rsid w:val="006F4125"/>
    <w:rsid w:val="006F4227"/>
    <w:rsid w:val="006F432C"/>
    <w:rsid w:val="006F4339"/>
    <w:rsid w:val="006F4683"/>
    <w:rsid w:val="006F4941"/>
    <w:rsid w:val="006F4A94"/>
    <w:rsid w:val="006F4B18"/>
    <w:rsid w:val="006F4C63"/>
    <w:rsid w:val="006F4F5A"/>
    <w:rsid w:val="006F4F8D"/>
    <w:rsid w:val="006F53C8"/>
    <w:rsid w:val="006F5A06"/>
    <w:rsid w:val="006F5A48"/>
    <w:rsid w:val="006F5D32"/>
    <w:rsid w:val="006F6064"/>
    <w:rsid w:val="006F6564"/>
    <w:rsid w:val="006F6799"/>
    <w:rsid w:val="006F6C49"/>
    <w:rsid w:val="006F6C69"/>
    <w:rsid w:val="006F6F8C"/>
    <w:rsid w:val="006F7210"/>
    <w:rsid w:val="006F7410"/>
    <w:rsid w:val="006F7791"/>
    <w:rsid w:val="006F7991"/>
    <w:rsid w:val="006F7BD1"/>
    <w:rsid w:val="0070039B"/>
    <w:rsid w:val="0070068E"/>
    <w:rsid w:val="00700AB8"/>
    <w:rsid w:val="00700C2F"/>
    <w:rsid w:val="00700F5F"/>
    <w:rsid w:val="007014E7"/>
    <w:rsid w:val="00701F26"/>
    <w:rsid w:val="00701FE9"/>
    <w:rsid w:val="0070208D"/>
    <w:rsid w:val="007024B4"/>
    <w:rsid w:val="0070260A"/>
    <w:rsid w:val="0070260F"/>
    <w:rsid w:val="00702737"/>
    <w:rsid w:val="00702872"/>
    <w:rsid w:val="00702925"/>
    <w:rsid w:val="00702ABE"/>
    <w:rsid w:val="00702BCD"/>
    <w:rsid w:val="007031C8"/>
    <w:rsid w:val="0070322E"/>
    <w:rsid w:val="0070332B"/>
    <w:rsid w:val="00703A6C"/>
    <w:rsid w:val="00703B4C"/>
    <w:rsid w:val="00703C19"/>
    <w:rsid w:val="00703DB4"/>
    <w:rsid w:val="00703F07"/>
    <w:rsid w:val="00703FA5"/>
    <w:rsid w:val="00704738"/>
    <w:rsid w:val="00704845"/>
    <w:rsid w:val="007049FA"/>
    <w:rsid w:val="00704CB3"/>
    <w:rsid w:val="0070538B"/>
    <w:rsid w:val="00705797"/>
    <w:rsid w:val="0070594E"/>
    <w:rsid w:val="00705A25"/>
    <w:rsid w:val="00705CCB"/>
    <w:rsid w:val="00705CCE"/>
    <w:rsid w:val="00705DF6"/>
    <w:rsid w:val="007062DD"/>
    <w:rsid w:val="0070678C"/>
    <w:rsid w:val="00706A28"/>
    <w:rsid w:val="00706AFF"/>
    <w:rsid w:val="00706B73"/>
    <w:rsid w:val="00706E1D"/>
    <w:rsid w:val="00706FF1"/>
    <w:rsid w:val="00707093"/>
    <w:rsid w:val="007075B1"/>
    <w:rsid w:val="0070786C"/>
    <w:rsid w:val="007079DC"/>
    <w:rsid w:val="00707BF6"/>
    <w:rsid w:val="00707C68"/>
    <w:rsid w:val="0071000F"/>
    <w:rsid w:val="0071017B"/>
    <w:rsid w:val="00710545"/>
    <w:rsid w:val="00710A04"/>
    <w:rsid w:val="00710E5D"/>
    <w:rsid w:val="007111AA"/>
    <w:rsid w:val="0071126A"/>
    <w:rsid w:val="00711358"/>
    <w:rsid w:val="00711533"/>
    <w:rsid w:val="0071160C"/>
    <w:rsid w:val="00711638"/>
    <w:rsid w:val="0071220F"/>
    <w:rsid w:val="00712405"/>
    <w:rsid w:val="00712460"/>
    <w:rsid w:val="00712530"/>
    <w:rsid w:val="0071283D"/>
    <w:rsid w:val="00712C6E"/>
    <w:rsid w:val="00712E1D"/>
    <w:rsid w:val="00712E83"/>
    <w:rsid w:val="0071310D"/>
    <w:rsid w:val="007133B8"/>
    <w:rsid w:val="00713522"/>
    <w:rsid w:val="007137D6"/>
    <w:rsid w:val="00713B26"/>
    <w:rsid w:val="00713E31"/>
    <w:rsid w:val="00713E58"/>
    <w:rsid w:val="00714088"/>
    <w:rsid w:val="007141CD"/>
    <w:rsid w:val="00714381"/>
    <w:rsid w:val="0071455E"/>
    <w:rsid w:val="007146BC"/>
    <w:rsid w:val="00714CA2"/>
    <w:rsid w:val="00714EB9"/>
    <w:rsid w:val="007151D9"/>
    <w:rsid w:val="0071543C"/>
    <w:rsid w:val="00715796"/>
    <w:rsid w:val="00715B77"/>
    <w:rsid w:val="00715BDD"/>
    <w:rsid w:val="00715C2B"/>
    <w:rsid w:val="00715DD1"/>
    <w:rsid w:val="00716458"/>
    <w:rsid w:val="00716467"/>
    <w:rsid w:val="00716475"/>
    <w:rsid w:val="00717239"/>
    <w:rsid w:val="0071747F"/>
    <w:rsid w:val="007174F6"/>
    <w:rsid w:val="00717569"/>
    <w:rsid w:val="00717B83"/>
    <w:rsid w:val="00717FCC"/>
    <w:rsid w:val="007204C0"/>
    <w:rsid w:val="007206BD"/>
    <w:rsid w:val="00720BCD"/>
    <w:rsid w:val="00720C43"/>
    <w:rsid w:val="00720CA1"/>
    <w:rsid w:val="007213D6"/>
    <w:rsid w:val="00721604"/>
    <w:rsid w:val="007218DF"/>
    <w:rsid w:val="00721A72"/>
    <w:rsid w:val="00721C8A"/>
    <w:rsid w:val="0072229F"/>
    <w:rsid w:val="007224A4"/>
    <w:rsid w:val="007225B3"/>
    <w:rsid w:val="007230D1"/>
    <w:rsid w:val="00723225"/>
    <w:rsid w:val="007238A1"/>
    <w:rsid w:val="007238AC"/>
    <w:rsid w:val="007239AE"/>
    <w:rsid w:val="00723D4B"/>
    <w:rsid w:val="00724072"/>
    <w:rsid w:val="007243FA"/>
    <w:rsid w:val="0072448E"/>
    <w:rsid w:val="007246DD"/>
    <w:rsid w:val="007248E6"/>
    <w:rsid w:val="00725337"/>
    <w:rsid w:val="007259A6"/>
    <w:rsid w:val="00725BA6"/>
    <w:rsid w:val="00725CB3"/>
    <w:rsid w:val="00725CFC"/>
    <w:rsid w:val="0072630E"/>
    <w:rsid w:val="007263BC"/>
    <w:rsid w:val="007265B1"/>
    <w:rsid w:val="00726604"/>
    <w:rsid w:val="007267E0"/>
    <w:rsid w:val="00726916"/>
    <w:rsid w:val="00726FCD"/>
    <w:rsid w:val="007276AA"/>
    <w:rsid w:val="00727892"/>
    <w:rsid w:val="0072799E"/>
    <w:rsid w:val="00727C0B"/>
    <w:rsid w:val="00727EEF"/>
    <w:rsid w:val="00727F24"/>
    <w:rsid w:val="00727F8B"/>
    <w:rsid w:val="0073002E"/>
    <w:rsid w:val="007307BA"/>
    <w:rsid w:val="00730B83"/>
    <w:rsid w:val="007310E0"/>
    <w:rsid w:val="00731285"/>
    <w:rsid w:val="00731289"/>
    <w:rsid w:val="00731702"/>
    <w:rsid w:val="007318C2"/>
    <w:rsid w:val="00731A53"/>
    <w:rsid w:val="00731D5B"/>
    <w:rsid w:val="00731DCF"/>
    <w:rsid w:val="007327DB"/>
    <w:rsid w:val="00732855"/>
    <w:rsid w:val="0073290D"/>
    <w:rsid w:val="00732BAC"/>
    <w:rsid w:val="00732EBD"/>
    <w:rsid w:val="00733100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A27"/>
    <w:rsid w:val="00734BD1"/>
    <w:rsid w:val="00734C47"/>
    <w:rsid w:val="0073516D"/>
    <w:rsid w:val="0073547C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858"/>
    <w:rsid w:val="00737DB8"/>
    <w:rsid w:val="00740528"/>
    <w:rsid w:val="00740DDF"/>
    <w:rsid w:val="007413D6"/>
    <w:rsid w:val="007418C8"/>
    <w:rsid w:val="00742103"/>
    <w:rsid w:val="007424D6"/>
    <w:rsid w:val="007429FC"/>
    <w:rsid w:val="00742B2A"/>
    <w:rsid w:val="00742DC1"/>
    <w:rsid w:val="00742E6C"/>
    <w:rsid w:val="00742FBB"/>
    <w:rsid w:val="00743077"/>
    <w:rsid w:val="007430C4"/>
    <w:rsid w:val="0074318C"/>
    <w:rsid w:val="00743287"/>
    <w:rsid w:val="007433A0"/>
    <w:rsid w:val="007435F2"/>
    <w:rsid w:val="00743677"/>
    <w:rsid w:val="00743874"/>
    <w:rsid w:val="007438CC"/>
    <w:rsid w:val="00743BE8"/>
    <w:rsid w:val="007440CE"/>
    <w:rsid w:val="00744F1B"/>
    <w:rsid w:val="007450F8"/>
    <w:rsid w:val="007451FE"/>
    <w:rsid w:val="00745299"/>
    <w:rsid w:val="00745643"/>
    <w:rsid w:val="007456E9"/>
    <w:rsid w:val="00745B6A"/>
    <w:rsid w:val="00745BEE"/>
    <w:rsid w:val="00745BFC"/>
    <w:rsid w:val="00745DF6"/>
    <w:rsid w:val="00745F6C"/>
    <w:rsid w:val="00746010"/>
    <w:rsid w:val="0074609D"/>
    <w:rsid w:val="007461B7"/>
    <w:rsid w:val="0074632E"/>
    <w:rsid w:val="007464D1"/>
    <w:rsid w:val="007468DC"/>
    <w:rsid w:val="007468E1"/>
    <w:rsid w:val="00746A02"/>
    <w:rsid w:val="00746C48"/>
    <w:rsid w:val="00746D23"/>
    <w:rsid w:val="007471F9"/>
    <w:rsid w:val="00747597"/>
    <w:rsid w:val="00747A5B"/>
    <w:rsid w:val="00747A7D"/>
    <w:rsid w:val="00747F28"/>
    <w:rsid w:val="00750243"/>
    <w:rsid w:val="00750408"/>
    <w:rsid w:val="0075043B"/>
    <w:rsid w:val="007508C5"/>
    <w:rsid w:val="00750CB6"/>
    <w:rsid w:val="00750D1A"/>
    <w:rsid w:val="00750D36"/>
    <w:rsid w:val="00750D55"/>
    <w:rsid w:val="00750E61"/>
    <w:rsid w:val="0075138B"/>
    <w:rsid w:val="007513D2"/>
    <w:rsid w:val="00751458"/>
    <w:rsid w:val="007515AF"/>
    <w:rsid w:val="00751929"/>
    <w:rsid w:val="00752292"/>
    <w:rsid w:val="0075237B"/>
    <w:rsid w:val="007524A3"/>
    <w:rsid w:val="00752570"/>
    <w:rsid w:val="007526C3"/>
    <w:rsid w:val="00752B44"/>
    <w:rsid w:val="00752EC4"/>
    <w:rsid w:val="0075332C"/>
    <w:rsid w:val="00753F0F"/>
    <w:rsid w:val="0075408F"/>
    <w:rsid w:val="0075429D"/>
    <w:rsid w:val="00754871"/>
    <w:rsid w:val="00754885"/>
    <w:rsid w:val="00754ADD"/>
    <w:rsid w:val="00754E3C"/>
    <w:rsid w:val="00755013"/>
    <w:rsid w:val="007551A1"/>
    <w:rsid w:val="007551B7"/>
    <w:rsid w:val="0075548B"/>
    <w:rsid w:val="00755910"/>
    <w:rsid w:val="00755963"/>
    <w:rsid w:val="00755DED"/>
    <w:rsid w:val="00755F10"/>
    <w:rsid w:val="00755F58"/>
    <w:rsid w:val="00755FAB"/>
    <w:rsid w:val="007562D1"/>
    <w:rsid w:val="0075656E"/>
    <w:rsid w:val="007566CE"/>
    <w:rsid w:val="007566EE"/>
    <w:rsid w:val="00756A7D"/>
    <w:rsid w:val="00756AF5"/>
    <w:rsid w:val="00756DA7"/>
    <w:rsid w:val="00756F1F"/>
    <w:rsid w:val="00757068"/>
    <w:rsid w:val="00757083"/>
    <w:rsid w:val="0075724C"/>
    <w:rsid w:val="007573ED"/>
    <w:rsid w:val="007575FC"/>
    <w:rsid w:val="00757634"/>
    <w:rsid w:val="00757C00"/>
    <w:rsid w:val="00760387"/>
    <w:rsid w:val="00760DCB"/>
    <w:rsid w:val="00761728"/>
    <w:rsid w:val="0076173F"/>
    <w:rsid w:val="00761A58"/>
    <w:rsid w:val="00761B78"/>
    <w:rsid w:val="00761D6E"/>
    <w:rsid w:val="00761E12"/>
    <w:rsid w:val="007625A9"/>
    <w:rsid w:val="00762791"/>
    <w:rsid w:val="0076295D"/>
    <w:rsid w:val="00762AFC"/>
    <w:rsid w:val="00762B6C"/>
    <w:rsid w:val="00762D76"/>
    <w:rsid w:val="00762EEE"/>
    <w:rsid w:val="00762F3A"/>
    <w:rsid w:val="00762F60"/>
    <w:rsid w:val="00762F65"/>
    <w:rsid w:val="00763064"/>
    <w:rsid w:val="0076346F"/>
    <w:rsid w:val="007634DF"/>
    <w:rsid w:val="00763B90"/>
    <w:rsid w:val="0076401C"/>
    <w:rsid w:val="007640D9"/>
    <w:rsid w:val="007642A9"/>
    <w:rsid w:val="00764856"/>
    <w:rsid w:val="0076492D"/>
    <w:rsid w:val="00764B2C"/>
    <w:rsid w:val="00764C5F"/>
    <w:rsid w:val="00764D3A"/>
    <w:rsid w:val="007650CA"/>
    <w:rsid w:val="0076511E"/>
    <w:rsid w:val="0076516B"/>
    <w:rsid w:val="007653A4"/>
    <w:rsid w:val="00765684"/>
    <w:rsid w:val="007658B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5CB"/>
    <w:rsid w:val="007676A8"/>
    <w:rsid w:val="00767A44"/>
    <w:rsid w:val="00767A6F"/>
    <w:rsid w:val="00767B89"/>
    <w:rsid w:val="00767D6F"/>
    <w:rsid w:val="00767E9A"/>
    <w:rsid w:val="00767F68"/>
    <w:rsid w:val="00767FFE"/>
    <w:rsid w:val="007700C5"/>
    <w:rsid w:val="0077083E"/>
    <w:rsid w:val="00770F56"/>
    <w:rsid w:val="007713EA"/>
    <w:rsid w:val="007715B8"/>
    <w:rsid w:val="0077176D"/>
    <w:rsid w:val="00771811"/>
    <w:rsid w:val="00771D2C"/>
    <w:rsid w:val="00771F32"/>
    <w:rsid w:val="00771F47"/>
    <w:rsid w:val="00772053"/>
    <w:rsid w:val="007720CB"/>
    <w:rsid w:val="007720F0"/>
    <w:rsid w:val="007723F7"/>
    <w:rsid w:val="0077268D"/>
    <w:rsid w:val="0077269A"/>
    <w:rsid w:val="007726A7"/>
    <w:rsid w:val="00772711"/>
    <w:rsid w:val="007727C5"/>
    <w:rsid w:val="0077287F"/>
    <w:rsid w:val="00772A78"/>
    <w:rsid w:val="00772B57"/>
    <w:rsid w:val="00772D0D"/>
    <w:rsid w:val="0077301B"/>
    <w:rsid w:val="007730D5"/>
    <w:rsid w:val="00773265"/>
    <w:rsid w:val="00773D1A"/>
    <w:rsid w:val="00774A0B"/>
    <w:rsid w:val="00774E0A"/>
    <w:rsid w:val="00774E45"/>
    <w:rsid w:val="0077510C"/>
    <w:rsid w:val="00775455"/>
    <w:rsid w:val="00775AFB"/>
    <w:rsid w:val="0077650F"/>
    <w:rsid w:val="00776522"/>
    <w:rsid w:val="00776723"/>
    <w:rsid w:val="00776A60"/>
    <w:rsid w:val="0077719D"/>
    <w:rsid w:val="0077778D"/>
    <w:rsid w:val="00777F2B"/>
    <w:rsid w:val="00780594"/>
    <w:rsid w:val="007807F2"/>
    <w:rsid w:val="00780968"/>
    <w:rsid w:val="00780AEE"/>
    <w:rsid w:val="00780B8B"/>
    <w:rsid w:val="00780E22"/>
    <w:rsid w:val="007811E1"/>
    <w:rsid w:val="00781231"/>
    <w:rsid w:val="0078149D"/>
    <w:rsid w:val="00781523"/>
    <w:rsid w:val="0078152D"/>
    <w:rsid w:val="00781994"/>
    <w:rsid w:val="00781D14"/>
    <w:rsid w:val="00781DB6"/>
    <w:rsid w:val="0078224C"/>
    <w:rsid w:val="0078249D"/>
    <w:rsid w:val="00782500"/>
    <w:rsid w:val="0078255F"/>
    <w:rsid w:val="007825E8"/>
    <w:rsid w:val="007827F8"/>
    <w:rsid w:val="0078293B"/>
    <w:rsid w:val="00782A5E"/>
    <w:rsid w:val="00782E64"/>
    <w:rsid w:val="00783240"/>
    <w:rsid w:val="0078336B"/>
    <w:rsid w:val="0078386A"/>
    <w:rsid w:val="00783B6D"/>
    <w:rsid w:val="00783BA2"/>
    <w:rsid w:val="00783C33"/>
    <w:rsid w:val="00783E88"/>
    <w:rsid w:val="00783F35"/>
    <w:rsid w:val="00783FE6"/>
    <w:rsid w:val="00784018"/>
    <w:rsid w:val="0078435F"/>
    <w:rsid w:val="007843CA"/>
    <w:rsid w:val="007843DC"/>
    <w:rsid w:val="00784400"/>
    <w:rsid w:val="00784562"/>
    <w:rsid w:val="007849A3"/>
    <w:rsid w:val="00784A86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06E"/>
    <w:rsid w:val="00787153"/>
    <w:rsid w:val="007878A2"/>
    <w:rsid w:val="00787FD5"/>
    <w:rsid w:val="007905E1"/>
    <w:rsid w:val="007906C5"/>
    <w:rsid w:val="00790827"/>
    <w:rsid w:val="00790BFF"/>
    <w:rsid w:val="00790F90"/>
    <w:rsid w:val="007912E4"/>
    <w:rsid w:val="007913FD"/>
    <w:rsid w:val="007918F2"/>
    <w:rsid w:val="0079206C"/>
    <w:rsid w:val="0079213A"/>
    <w:rsid w:val="007923BE"/>
    <w:rsid w:val="007924DE"/>
    <w:rsid w:val="007927D0"/>
    <w:rsid w:val="007927FD"/>
    <w:rsid w:val="00792F9E"/>
    <w:rsid w:val="0079303D"/>
    <w:rsid w:val="00793153"/>
    <w:rsid w:val="007932BE"/>
    <w:rsid w:val="0079332F"/>
    <w:rsid w:val="00793804"/>
    <w:rsid w:val="00793E50"/>
    <w:rsid w:val="00793F1E"/>
    <w:rsid w:val="00793F86"/>
    <w:rsid w:val="007944F1"/>
    <w:rsid w:val="0079474D"/>
    <w:rsid w:val="007947F9"/>
    <w:rsid w:val="00794C49"/>
    <w:rsid w:val="0079507B"/>
    <w:rsid w:val="007950D3"/>
    <w:rsid w:val="007951AA"/>
    <w:rsid w:val="00795422"/>
    <w:rsid w:val="007958C3"/>
    <w:rsid w:val="00795C11"/>
    <w:rsid w:val="00795C24"/>
    <w:rsid w:val="00795D49"/>
    <w:rsid w:val="00795D55"/>
    <w:rsid w:val="0079607B"/>
    <w:rsid w:val="007960E1"/>
    <w:rsid w:val="00796348"/>
    <w:rsid w:val="007965EE"/>
    <w:rsid w:val="0079674D"/>
    <w:rsid w:val="0079686E"/>
    <w:rsid w:val="0079697E"/>
    <w:rsid w:val="00796E20"/>
    <w:rsid w:val="00797154"/>
    <w:rsid w:val="00797D80"/>
    <w:rsid w:val="00797EF2"/>
    <w:rsid w:val="00797FAB"/>
    <w:rsid w:val="007A000F"/>
    <w:rsid w:val="007A0211"/>
    <w:rsid w:val="007A03E1"/>
    <w:rsid w:val="007A04F2"/>
    <w:rsid w:val="007A0503"/>
    <w:rsid w:val="007A056B"/>
    <w:rsid w:val="007A06F0"/>
    <w:rsid w:val="007A08FF"/>
    <w:rsid w:val="007A0ABE"/>
    <w:rsid w:val="007A0E35"/>
    <w:rsid w:val="007A1655"/>
    <w:rsid w:val="007A16EB"/>
    <w:rsid w:val="007A1AF4"/>
    <w:rsid w:val="007A1DA2"/>
    <w:rsid w:val="007A1DB6"/>
    <w:rsid w:val="007A1E8E"/>
    <w:rsid w:val="007A22EA"/>
    <w:rsid w:val="007A23BE"/>
    <w:rsid w:val="007A27D5"/>
    <w:rsid w:val="007A2B6D"/>
    <w:rsid w:val="007A2D14"/>
    <w:rsid w:val="007A2EF3"/>
    <w:rsid w:val="007A32BF"/>
    <w:rsid w:val="007A3722"/>
    <w:rsid w:val="007A3BDD"/>
    <w:rsid w:val="007A45D0"/>
    <w:rsid w:val="007A475B"/>
    <w:rsid w:val="007A47AF"/>
    <w:rsid w:val="007A4B59"/>
    <w:rsid w:val="007A4BE7"/>
    <w:rsid w:val="007A4C74"/>
    <w:rsid w:val="007A4D5C"/>
    <w:rsid w:val="007A4DDE"/>
    <w:rsid w:val="007A562A"/>
    <w:rsid w:val="007A58DB"/>
    <w:rsid w:val="007A5981"/>
    <w:rsid w:val="007A5BE8"/>
    <w:rsid w:val="007A6056"/>
    <w:rsid w:val="007A6135"/>
    <w:rsid w:val="007A641D"/>
    <w:rsid w:val="007A6458"/>
    <w:rsid w:val="007A64D3"/>
    <w:rsid w:val="007A6688"/>
    <w:rsid w:val="007A6725"/>
    <w:rsid w:val="007A6A13"/>
    <w:rsid w:val="007A6CA0"/>
    <w:rsid w:val="007A6EFA"/>
    <w:rsid w:val="007A72DB"/>
    <w:rsid w:val="007A72F6"/>
    <w:rsid w:val="007A73A4"/>
    <w:rsid w:val="007A75EF"/>
    <w:rsid w:val="007A75F7"/>
    <w:rsid w:val="007A7AC4"/>
    <w:rsid w:val="007A7F50"/>
    <w:rsid w:val="007B006C"/>
    <w:rsid w:val="007B0410"/>
    <w:rsid w:val="007B0479"/>
    <w:rsid w:val="007B06B3"/>
    <w:rsid w:val="007B07BD"/>
    <w:rsid w:val="007B0823"/>
    <w:rsid w:val="007B0CB3"/>
    <w:rsid w:val="007B0D4B"/>
    <w:rsid w:val="007B0E00"/>
    <w:rsid w:val="007B0EC3"/>
    <w:rsid w:val="007B0F82"/>
    <w:rsid w:val="007B1014"/>
    <w:rsid w:val="007B1082"/>
    <w:rsid w:val="007B13F2"/>
    <w:rsid w:val="007B16B5"/>
    <w:rsid w:val="007B170B"/>
    <w:rsid w:val="007B189A"/>
    <w:rsid w:val="007B1A35"/>
    <w:rsid w:val="007B1BE2"/>
    <w:rsid w:val="007B1C74"/>
    <w:rsid w:val="007B1C84"/>
    <w:rsid w:val="007B1DF6"/>
    <w:rsid w:val="007B23F6"/>
    <w:rsid w:val="007B2482"/>
    <w:rsid w:val="007B2A94"/>
    <w:rsid w:val="007B2EC8"/>
    <w:rsid w:val="007B33B9"/>
    <w:rsid w:val="007B3F28"/>
    <w:rsid w:val="007B3F70"/>
    <w:rsid w:val="007B4727"/>
    <w:rsid w:val="007B4F14"/>
    <w:rsid w:val="007B4F16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1C7"/>
    <w:rsid w:val="007B754C"/>
    <w:rsid w:val="007B7E1E"/>
    <w:rsid w:val="007B7F2B"/>
    <w:rsid w:val="007B7FAF"/>
    <w:rsid w:val="007C02CB"/>
    <w:rsid w:val="007C02CE"/>
    <w:rsid w:val="007C0404"/>
    <w:rsid w:val="007C0543"/>
    <w:rsid w:val="007C0630"/>
    <w:rsid w:val="007C074F"/>
    <w:rsid w:val="007C09B3"/>
    <w:rsid w:val="007C0A85"/>
    <w:rsid w:val="007C0EF9"/>
    <w:rsid w:val="007C15BC"/>
    <w:rsid w:val="007C17F5"/>
    <w:rsid w:val="007C1C1E"/>
    <w:rsid w:val="007C1CBB"/>
    <w:rsid w:val="007C1E02"/>
    <w:rsid w:val="007C24D2"/>
    <w:rsid w:val="007C2656"/>
    <w:rsid w:val="007C2670"/>
    <w:rsid w:val="007C2C37"/>
    <w:rsid w:val="007C2C77"/>
    <w:rsid w:val="007C2D67"/>
    <w:rsid w:val="007C2EF1"/>
    <w:rsid w:val="007C3096"/>
    <w:rsid w:val="007C32E4"/>
    <w:rsid w:val="007C381D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3CA"/>
    <w:rsid w:val="007C5449"/>
    <w:rsid w:val="007C5808"/>
    <w:rsid w:val="007C595E"/>
    <w:rsid w:val="007C5A80"/>
    <w:rsid w:val="007C691A"/>
    <w:rsid w:val="007C69AB"/>
    <w:rsid w:val="007C6B95"/>
    <w:rsid w:val="007C6D06"/>
    <w:rsid w:val="007C71EB"/>
    <w:rsid w:val="007C7373"/>
    <w:rsid w:val="007C73F5"/>
    <w:rsid w:val="007C764D"/>
    <w:rsid w:val="007C764E"/>
    <w:rsid w:val="007C784D"/>
    <w:rsid w:val="007C7C7A"/>
    <w:rsid w:val="007C7E11"/>
    <w:rsid w:val="007D0022"/>
    <w:rsid w:val="007D02B8"/>
    <w:rsid w:val="007D05A7"/>
    <w:rsid w:val="007D0A8B"/>
    <w:rsid w:val="007D0AAF"/>
    <w:rsid w:val="007D10DB"/>
    <w:rsid w:val="007D1595"/>
    <w:rsid w:val="007D1840"/>
    <w:rsid w:val="007D1B2D"/>
    <w:rsid w:val="007D1B4B"/>
    <w:rsid w:val="007D1FB9"/>
    <w:rsid w:val="007D20E7"/>
    <w:rsid w:val="007D220C"/>
    <w:rsid w:val="007D242F"/>
    <w:rsid w:val="007D24A0"/>
    <w:rsid w:val="007D257F"/>
    <w:rsid w:val="007D299E"/>
    <w:rsid w:val="007D2CCC"/>
    <w:rsid w:val="007D328F"/>
    <w:rsid w:val="007D347C"/>
    <w:rsid w:val="007D388E"/>
    <w:rsid w:val="007D3A08"/>
    <w:rsid w:val="007D4F06"/>
    <w:rsid w:val="007D4FF9"/>
    <w:rsid w:val="007D503D"/>
    <w:rsid w:val="007D50FA"/>
    <w:rsid w:val="007D5175"/>
    <w:rsid w:val="007D51D7"/>
    <w:rsid w:val="007D5286"/>
    <w:rsid w:val="007D53E6"/>
    <w:rsid w:val="007D59EB"/>
    <w:rsid w:val="007D5C53"/>
    <w:rsid w:val="007D5F2B"/>
    <w:rsid w:val="007D634B"/>
    <w:rsid w:val="007D6448"/>
    <w:rsid w:val="007D6473"/>
    <w:rsid w:val="007D65D4"/>
    <w:rsid w:val="007D6F1C"/>
    <w:rsid w:val="007D7342"/>
    <w:rsid w:val="007D748A"/>
    <w:rsid w:val="007D7639"/>
    <w:rsid w:val="007D7EF1"/>
    <w:rsid w:val="007D7FD0"/>
    <w:rsid w:val="007E016F"/>
    <w:rsid w:val="007E0806"/>
    <w:rsid w:val="007E0935"/>
    <w:rsid w:val="007E0A01"/>
    <w:rsid w:val="007E0B38"/>
    <w:rsid w:val="007E0CC6"/>
    <w:rsid w:val="007E1719"/>
    <w:rsid w:val="007E1B43"/>
    <w:rsid w:val="007E1CC1"/>
    <w:rsid w:val="007E1D60"/>
    <w:rsid w:val="007E1F47"/>
    <w:rsid w:val="007E2019"/>
    <w:rsid w:val="007E2029"/>
    <w:rsid w:val="007E227C"/>
    <w:rsid w:val="007E259A"/>
    <w:rsid w:val="007E2A30"/>
    <w:rsid w:val="007E2CE0"/>
    <w:rsid w:val="007E2D6F"/>
    <w:rsid w:val="007E3616"/>
    <w:rsid w:val="007E3725"/>
    <w:rsid w:val="007E37E6"/>
    <w:rsid w:val="007E3B36"/>
    <w:rsid w:val="007E3B51"/>
    <w:rsid w:val="007E3B52"/>
    <w:rsid w:val="007E3B74"/>
    <w:rsid w:val="007E3CEA"/>
    <w:rsid w:val="007E3EC5"/>
    <w:rsid w:val="007E42DF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9A6"/>
    <w:rsid w:val="007E6B0C"/>
    <w:rsid w:val="007E7446"/>
    <w:rsid w:val="007E78B9"/>
    <w:rsid w:val="007F03B5"/>
    <w:rsid w:val="007F04FA"/>
    <w:rsid w:val="007F085A"/>
    <w:rsid w:val="007F0A95"/>
    <w:rsid w:val="007F0D5C"/>
    <w:rsid w:val="007F126A"/>
    <w:rsid w:val="007F16A6"/>
    <w:rsid w:val="007F1919"/>
    <w:rsid w:val="007F1B4F"/>
    <w:rsid w:val="007F1B85"/>
    <w:rsid w:val="007F201E"/>
    <w:rsid w:val="007F2174"/>
    <w:rsid w:val="007F2350"/>
    <w:rsid w:val="007F24DC"/>
    <w:rsid w:val="007F2E05"/>
    <w:rsid w:val="007F421E"/>
    <w:rsid w:val="007F4405"/>
    <w:rsid w:val="007F4432"/>
    <w:rsid w:val="007F44E9"/>
    <w:rsid w:val="007F464A"/>
    <w:rsid w:val="007F4A1A"/>
    <w:rsid w:val="007F53BB"/>
    <w:rsid w:val="007F5A1A"/>
    <w:rsid w:val="007F5C82"/>
    <w:rsid w:val="007F5CDE"/>
    <w:rsid w:val="007F622A"/>
    <w:rsid w:val="007F63D2"/>
    <w:rsid w:val="007F6D5C"/>
    <w:rsid w:val="007F6DAF"/>
    <w:rsid w:val="007F7185"/>
    <w:rsid w:val="007F721D"/>
    <w:rsid w:val="007F736F"/>
    <w:rsid w:val="007F7573"/>
    <w:rsid w:val="007F758A"/>
    <w:rsid w:val="007F75E8"/>
    <w:rsid w:val="007F78DD"/>
    <w:rsid w:val="007F7A75"/>
    <w:rsid w:val="0080022D"/>
    <w:rsid w:val="008003D5"/>
    <w:rsid w:val="00800752"/>
    <w:rsid w:val="00800844"/>
    <w:rsid w:val="0080095A"/>
    <w:rsid w:val="008009DF"/>
    <w:rsid w:val="00800C48"/>
    <w:rsid w:val="00800E16"/>
    <w:rsid w:val="0080164C"/>
    <w:rsid w:val="00801724"/>
    <w:rsid w:val="00801869"/>
    <w:rsid w:val="00801CC2"/>
    <w:rsid w:val="00801E2A"/>
    <w:rsid w:val="00801F14"/>
    <w:rsid w:val="00802009"/>
    <w:rsid w:val="008021B5"/>
    <w:rsid w:val="00802774"/>
    <w:rsid w:val="008029EC"/>
    <w:rsid w:val="00803289"/>
    <w:rsid w:val="0080336F"/>
    <w:rsid w:val="00803C0C"/>
    <w:rsid w:val="00803F2B"/>
    <w:rsid w:val="00804282"/>
    <w:rsid w:val="0080430A"/>
    <w:rsid w:val="00804478"/>
    <w:rsid w:val="008044F8"/>
    <w:rsid w:val="0080473E"/>
    <w:rsid w:val="00804DF5"/>
    <w:rsid w:val="00804F0C"/>
    <w:rsid w:val="00804F2B"/>
    <w:rsid w:val="00804F46"/>
    <w:rsid w:val="00804F5C"/>
    <w:rsid w:val="008050F0"/>
    <w:rsid w:val="00805178"/>
    <w:rsid w:val="008052EE"/>
    <w:rsid w:val="00805721"/>
    <w:rsid w:val="008060B5"/>
    <w:rsid w:val="008062E3"/>
    <w:rsid w:val="0080649C"/>
    <w:rsid w:val="00806620"/>
    <w:rsid w:val="00806956"/>
    <w:rsid w:val="00806D78"/>
    <w:rsid w:val="00807235"/>
    <w:rsid w:val="00807607"/>
    <w:rsid w:val="008078FB"/>
    <w:rsid w:val="00807910"/>
    <w:rsid w:val="00810133"/>
    <w:rsid w:val="0081038A"/>
    <w:rsid w:val="0081057F"/>
    <w:rsid w:val="008107D4"/>
    <w:rsid w:val="00810C7B"/>
    <w:rsid w:val="00810E12"/>
    <w:rsid w:val="0081198B"/>
    <w:rsid w:val="008121DD"/>
    <w:rsid w:val="00812226"/>
    <w:rsid w:val="008123B6"/>
    <w:rsid w:val="0081282E"/>
    <w:rsid w:val="008129CA"/>
    <w:rsid w:val="00812E06"/>
    <w:rsid w:val="00813670"/>
    <w:rsid w:val="008136C9"/>
    <w:rsid w:val="00813913"/>
    <w:rsid w:val="00813C9F"/>
    <w:rsid w:val="00813E94"/>
    <w:rsid w:val="00814B2F"/>
    <w:rsid w:val="00814C13"/>
    <w:rsid w:val="00814F37"/>
    <w:rsid w:val="00814F47"/>
    <w:rsid w:val="00815314"/>
    <w:rsid w:val="00815A5C"/>
    <w:rsid w:val="00815C29"/>
    <w:rsid w:val="00816236"/>
    <w:rsid w:val="00816401"/>
    <w:rsid w:val="008164F1"/>
    <w:rsid w:val="008168DC"/>
    <w:rsid w:val="008168F2"/>
    <w:rsid w:val="00816A40"/>
    <w:rsid w:val="00816CE1"/>
    <w:rsid w:val="0081732C"/>
    <w:rsid w:val="0081738C"/>
    <w:rsid w:val="0081756A"/>
    <w:rsid w:val="0081789E"/>
    <w:rsid w:val="008178A9"/>
    <w:rsid w:val="00817C44"/>
    <w:rsid w:val="00817FE2"/>
    <w:rsid w:val="00820195"/>
    <w:rsid w:val="0082036A"/>
    <w:rsid w:val="008206AB"/>
    <w:rsid w:val="00820E1C"/>
    <w:rsid w:val="00820F9B"/>
    <w:rsid w:val="008210BA"/>
    <w:rsid w:val="008212AA"/>
    <w:rsid w:val="0082140D"/>
    <w:rsid w:val="008214DD"/>
    <w:rsid w:val="00821578"/>
    <w:rsid w:val="008220D2"/>
    <w:rsid w:val="008226B9"/>
    <w:rsid w:val="00822841"/>
    <w:rsid w:val="00822865"/>
    <w:rsid w:val="00822B7A"/>
    <w:rsid w:val="00823560"/>
    <w:rsid w:val="0082445F"/>
    <w:rsid w:val="00824500"/>
    <w:rsid w:val="00824C28"/>
    <w:rsid w:val="00824EC4"/>
    <w:rsid w:val="008250A4"/>
    <w:rsid w:val="008255B1"/>
    <w:rsid w:val="008255D4"/>
    <w:rsid w:val="008255DA"/>
    <w:rsid w:val="00825C5C"/>
    <w:rsid w:val="00825F2E"/>
    <w:rsid w:val="00825F3D"/>
    <w:rsid w:val="008261C5"/>
    <w:rsid w:val="00826699"/>
    <w:rsid w:val="00826817"/>
    <w:rsid w:val="00826DF5"/>
    <w:rsid w:val="00826EEF"/>
    <w:rsid w:val="0082754C"/>
    <w:rsid w:val="0082797D"/>
    <w:rsid w:val="00827C90"/>
    <w:rsid w:val="0083010F"/>
    <w:rsid w:val="00830325"/>
    <w:rsid w:val="008306F8"/>
    <w:rsid w:val="0083071E"/>
    <w:rsid w:val="00830836"/>
    <w:rsid w:val="008308C6"/>
    <w:rsid w:val="008309D8"/>
    <w:rsid w:val="00830FA2"/>
    <w:rsid w:val="00831644"/>
    <w:rsid w:val="00831780"/>
    <w:rsid w:val="00831E05"/>
    <w:rsid w:val="00831E06"/>
    <w:rsid w:val="0083226E"/>
    <w:rsid w:val="00832271"/>
    <w:rsid w:val="0083227C"/>
    <w:rsid w:val="008322A7"/>
    <w:rsid w:val="008326AF"/>
    <w:rsid w:val="00832871"/>
    <w:rsid w:val="008328D7"/>
    <w:rsid w:val="00832AA0"/>
    <w:rsid w:val="00832B07"/>
    <w:rsid w:val="00832D7A"/>
    <w:rsid w:val="00832EE1"/>
    <w:rsid w:val="00833360"/>
    <w:rsid w:val="00833397"/>
    <w:rsid w:val="00833A26"/>
    <w:rsid w:val="00833A29"/>
    <w:rsid w:val="00833CA2"/>
    <w:rsid w:val="00833CF7"/>
    <w:rsid w:val="00834296"/>
    <w:rsid w:val="00834408"/>
    <w:rsid w:val="008346F7"/>
    <w:rsid w:val="00834704"/>
    <w:rsid w:val="00834B73"/>
    <w:rsid w:val="00834CEE"/>
    <w:rsid w:val="00835049"/>
    <w:rsid w:val="0083508A"/>
    <w:rsid w:val="0083558A"/>
    <w:rsid w:val="00835648"/>
    <w:rsid w:val="0083569C"/>
    <w:rsid w:val="008358A9"/>
    <w:rsid w:val="00835C80"/>
    <w:rsid w:val="00835F2A"/>
    <w:rsid w:val="00835FDA"/>
    <w:rsid w:val="0083634E"/>
    <w:rsid w:val="0083669C"/>
    <w:rsid w:val="00836A1F"/>
    <w:rsid w:val="00836B1D"/>
    <w:rsid w:val="00836EFE"/>
    <w:rsid w:val="00837121"/>
    <w:rsid w:val="0083723B"/>
    <w:rsid w:val="0083768C"/>
    <w:rsid w:val="008376FB"/>
    <w:rsid w:val="008379A0"/>
    <w:rsid w:val="00837D70"/>
    <w:rsid w:val="00837FB2"/>
    <w:rsid w:val="00840666"/>
    <w:rsid w:val="008406EB"/>
    <w:rsid w:val="008407ED"/>
    <w:rsid w:val="0084083E"/>
    <w:rsid w:val="00840A01"/>
    <w:rsid w:val="00841291"/>
    <w:rsid w:val="00841553"/>
    <w:rsid w:val="00841706"/>
    <w:rsid w:val="00841811"/>
    <w:rsid w:val="00841EB8"/>
    <w:rsid w:val="0084241D"/>
    <w:rsid w:val="008428D5"/>
    <w:rsid w:val="00842A08"/>
    <w:rsid w:val="00842AE2"/>
    <w:rsid w:val="00842E99"/>
    <w:rsid w:val="008439D4"/>
    <w:rsid w:val="00843E7F"/>
    <w:rsid w:val="00843FD6"/>
    <w:rsid w:val="00844223"/>
    <w:rsid w:val="00844333"/>
    <w:rsid w:val="00844434"/>
    <w:rsid w:val="00844690"/>
    <w:rsid w:val="008446B4"/>
    <w:rsid w:val="0084498C"/>
    <w:rsid w:val="00844ABE"/>
    <w:rsid w:val="00844B7C"/>
    <w:rsid w:val="00844DA0"/>
    <w:rsid w:val="00844EC7"/>
    <w:rsid w:val="00845F9C"/>
    <w:rsid w:val="00846214"/>
    <w:rsid w:val="00846552"/>
    <w:rsid w:val="0084665B"/>
    <w:rsid w:val="00846698"/>
    <w:rsid w:val="0084684F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1EC2"/>
    <w:rsid w:val="008527A2"/>
    <w:rsid w:val="00852E12"/>
    <w:rsid w:val="0085302E"/>
    <w:rsid w:val="00853094"/>
    <w:rsid w:val="00853150"/>
    <w:rsid w:val="0085323C"/>
    <w:rsid w:val="00853398"/>
    <w:rsid w:val="00853687"/>
    <w:rsid w:val="008536DB"/>
    <w:rsid w:val="00853979"/>
    <w:rsid w:val="00853C1C"/>
    <w:rsid w:val="00854256"/>
    <w:rsid w:val="0085445A"/>
    <w:rsid w:val="0085456B"/>
    <w:rsid w:val="008551EE"/>
    <w:rsid w:val="008552D9"/>
    <w:rsid w:val="008553D9"/>
    <w:rsid w:val="00855591"/>
    <w:rsid w:val="00855700"/>
    <w:rsid w:val="00855714"/>
    <w:rsid w:val="00855C5B"/>
    <w:rsid w:val="0085610C"/>
    <w:rsid w:val="00856242"/>
    <w:rsid w:val="00856679"/>
    <w:rsid w:val="0085677C"/>
    <w:rsid w:val="00856CC3"/>
    <w:rsid w:val="00857146"/>
    <w:rsid w:val="0085725D"/>
    <w:rsid w:val="008574CF"/>
    <w:rsid w:val="00857607"/>
    <w:rsid w:val="00857C54"/>
    <w:rsid w:val="0086019D"/>
    <w:rsid w:val="00860671"/>
    <w:rsid w:val="00860687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015"/>
    <w:rsid w:val="008655C2"/>
    <w:rsid w:val="00865EBD"/>
    <w:rsid w:val="00866217"/>
    <w:rsid w:val="0086631C"/>
    <w:rsid w:val="0086682D"/>
    <w:rsid w:val="00866887"/>
    <w:rsid w:val="0086691A"/>
    <w:rsid w:val="00866D21"/>
    <w:rsid w:val="00866E11"/>
    <w:rsid w:val="00866F69"/>
    <w:rsid w:val="00866FB2"/>
    <w:rsid w:val="00867229"/>
    <w:rsid w:val="00867299"/>
    <w:rsid w:val="00867434"/>
    <w:rsid w:val="0086749D"/>
    <w:rsid w:val="008674E9"/>
    <w:rsid w:val="008675FB"/>
    <w:rsid w:val="00867D63"/>
    <w:rsid w:val="00867D8A"/>
    <w:rsid w:val="00867F77"/>
    <w:rsid w:val="00867FBB"/>
    <w:rsid w:val="008701BC"/>
    <w:rsid w:val="0087025B"/>
    <w:rsid w:val="00870491"/>
    <w:rsid w:val="00870CC7"/>
    <w:rsid w:val="00870DB3"/>
    <w:rsid w:val="008711BA"/>
    <w:rsid w:val="0087136F"/>
    <w:rsid w:val="00871890"/>
    <w:rsid w:val="00871C28"/>
    <w:rsid w:val="00872025"/>
    <w:rsid w:val="00872376"/>
    <w:rsid w:val="008728BF"/>
    <w:rsid w:val="00872D3A"/>
    <w:rsid w:val="00872EB3"/>
    <w:rsid w:val="008738D7"/>
    <w:rsid w:val="00873938"/>
    <w:rsid w:val="008749A3"/>
    <w:rsid w:val="00874A3D"/>
    <w:rsid w:val="00874A63"/>
    <w:rsid w:val="00874B60"/>
    <w:rsid w:val="00875641"/>
    <w:rsid w:val="00875675"/>
    <w:rsid w:val="00875B0B"/>
    <w:rsid w:val="00875C0A"/>
    <w:rsid w:val="00876208"/>
    <w:rsid w:val="008763F7"/>
    <w:rsid w:val="0087649D"/>
    <w:rsid w:val="008765C0"/>
    <w:rsid w:val="008766C0"/>
    <w:rsid w:val="00876B47"/>
    <w:rsid w:val="00876DC3"/>
    <w:rsid w:val="00876DCE"/>
    <w:rsid w:val="00876F20"/>
    <w:rsid w:val="00877001"/>
    <w:rsid w:val="0087725D"/>
    <w:rsid w:val="00877262"/>
    <w:rsid w:val="00877277"/>
    <w:rsid w:val="008772E5"/>
    <w:rsid w:val="008773AC"/>
    <w:rsid w:val="008773B8"/>
    <w:rsid w:val="0087770C"/>
    <w:rsid w:val="0087779F"/>
    <w:rsid w:val="00877DC5"/>
    <w:rsid w:val="00877F4A"/>
    <w:rsid w:val="008800BC"/>
    <w:rsid w:val="00880269"/>
    <w:rsid w:val="00880563"/>
    <w:rsid w:val="00880EAC"/>
    <w:rsid w:val="00880F6A"/>
    <w:rsid w:val="008811B6"/>
    <w:rsid w:val="00881689"/>
    <w:rsid w:val="008817B2"/>
    <w:rsid w:val="00881875"/>
    <w:rsid w:val="00881C98"/>
    <w:rsid w:val="008820C9"/>
    <w:rsid w:val="008821A4"/>
    <w:rsid w:val="00882339"/>
    <w:rsid w:val="008823D8"/>
    <w:rsid w:val="0088257F"/>
    <w:rsid w:val="008825CB"/>
    <w:rsid w:val="00882648"/>
    <w:rsid w:val="008826A9"/>
    <w:rsid w:val="00882B0C"/>
    <w:rsid w:val="00882FA3"/>
    <w:rsid w:val="00882FA5"/>
    <w:rsid w:val="0088304D"/>
    <w:rsid w:val="00883463"/>
    <w:rsid w:val="008835A6"/>
    <w:rsid w:val="008836F0"/>
    <w:rsid w:val="00883A51"/>
    <w:rsid w:val="00883D25"/>
    <w:rsid w:val="00883E6F"/>
    <w:rsid w:val="00884317"/>
    <w:rsid w:val="008843B0"/>
    <w:rsid w:val="00884732"/>
    <w:rsid w:val="0088477E"/>
    <w:rsid w:val="0088489F"/>
    <w:rsid w:val="00884A13"/>
    <w:rsid w:val="00884B99"/>
    <w:rsid w:val="00884BE9"/>
    <w:rsid w:val="00884DA1"/>
    <w:rsid w:val="008851C7"/>
    <w:rsid w:val="0088539C"/>
    <w:rsid w:val="00885650"/>
    <w:rsid w:val="00885B5C"/>
    <w:rsid w:val="00885B68"/>
    <w:rsid w:val="00885BDB"/>
    <w:rsid w:val="00886044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2B6"/>
    <w:rsid w:val="008905A8"/>
    <w:rsid w:val="008905FD"/>
    <w:rsid w:val="0089069D"/>
    <w:rsid w:val="008907A6"/>
    <w:rsid w:val="00890AAB"/>
    <w:rsid w:val="00890BC6"/>
    <w:rsid w:val="00890DC9"/>
    <w:rsid w:val="00891260"/>
    <w:rsid w:val="008916A8"/>
    <w:rsid w:val="00891937"/>
    <w:rsid w:val="00891AC9"/>
    <w:rsid w:val="00891E28"/>
    <w:rsid w:val="00892513"/>
    <w:rsid w:val="008930E9"/>
    <w:rsid w:val="008930F2"/>
    <w:rsid w:val="008932C5"/>
    <w:rsid w:val="008934C6"/>
    <w:rsid w:val="008937AE"/>
    <w:rsid w:val="00893B9B"/>
    <w:rsid w:val="00893C4D"/>
    <w:rsid w:val="00893F0D"/>
    <w:rsid w:val="00894096"/>
    <w:rsid w:val="008946DA"/>
    <w:rsid w:val="0089493C"/>
    <w:rsid w:val="008950D5"/>
    <w:rsid w:val="00895423"/>
    <w:rsid w:val="00895511"/>
    <w:rsid w:val="00895649"/>
    <w:rsid w:val="008959A8"/>
    <w:rsid w:val="00895B4A"/>
    <w:rsid w:val="00896218"/>
    <w:rsid w:val="008964E5"/>
    <w:rsid w:val="008965B7"/>
    <w:rsid w:val="00896772"/>
    <w:rsid w:val="00896B9D"/>
    <w:rsid w:val="00896D1D"/>
    <w:rsid w:val="00896DD3"/>
    <w:rsid w:val="008971AC"/>
    <w:rsid w:val="008971B3"/>
    <w:rsid w:val="008973F1"/>
    <w:rsid w:val="0089747A"/>
    <w:rsid w:val="00897B2A"/>
    <w:rsid w:val="008A0186"/>
    <w:rsid w:val="008A0372"/>
    <w:rsid w:val="008A03D7"/>
    <w:rsid w:val="008A097F"/>
    <w:rsid w:val="008A0C12"/>
    <w:rsid w:val="008A0DE6"/>
    <w:rsid w:val="008A1278"/>
    <w:rsid w:val="008A12C4"/>
    <w:rsid w:val="008A2028"/>
    <w:rsid w:val="008A231B"/>
    <w:rsid w:val="008A253E"/>
    <w:rsid w:val="008A2AAF"/>
    <w:rsid w:val="008A2C4C"/>
    <w:rsid w:val="008A2C63"/>
    <w:rsid w:val="008A2CF2"/>
    <w:rsid w:val="008A2F4C"/>
    <w:rsid w:val="008A33C4"/>
    <w:rsid w:val="008A349E"/>
    <w:rsid w:val="008A3546"/>
    <w:rsid w:val="008A35BC"/>
    <w:rsid w:val="008A3984"/>
    <w:rsid w:val="008A3B12"/>
    <w:rsid w:val="008A3D0B"/>
    <w:rsid w:val="008A45F2"/>
    <w:rsid w:val="008A4647"/>
    <w:rsid w:val="008A4A56"/>
    <w:rsid w:val="008A4BEC"/>
    <w:rsid w:val="008A4FB3"/>
    <w:rsid w:val="008A5695"/>
    <w:rsid w:val="008A59D9"/>
    <w:rsid w:val="008A5A8F"/>
    <w:rsid w:val="008A5AAD"/>
    <w:rsid w:val="008A5DC1"/>
    <w:rsid w:val="008A60DA"/>
    <w:rsid w:val="008A6425"/>
    <w:rsid w:val="008A6BE4"/>
    <w:rsid w:val="008A6BF0"/>
    <w:rsid w:val="008A6CD3"/>
    <w:rsid w:val="008A6D34"/>
    <w:rsid w:val="008A6E26"/>
    <w:rsid w:val="008A6FE0"/>
    <w:rsid w:val="008A7037"/>
    <w:rsid w:val="008A7286"/>
    <w:rsid w:val="008A729D"/>
    <w:rsid w:val="008A7533"/>
    <w:rsid w:val="008A77DE"/>
    <w:rsid w:val="008A78B1"/>
    <w:rsid w:val="008A78BC"/>
    <w:rsid w:val="008A7D38"/>
    <w:rsid w:val="008B02E8"/>
    <w:rsid w:val="008B0577"/>
    <w:rsid w:val="008B09C0"/>
    <w:rsid w:val="008B0A8E"/>
    <w:rsid w:val="008B0AEE"/>
    <w:rsid w:val="008B0FB8"/>
    <w:rsid w:val="008B11D4"/>
    <w:rsid w:val="008B1436"/>
    <w:rsid w:val="008B1A8C"/>
    <w:rsid w:val="008B1EFB"/>
    <w:rsid w:val="008B2978"/>
    <w:rsid w:val="008B2C11"/>
    <w:rsid w:val="008B2F78"/>
    <w:rsid w:val="008B32D5"/>
    <w:rsid w:val="008B34E9"/>
    <w:rsid w:val="008B367A"/>
    <w:rsid w:val="008B3768"/>
    <w:rsid w:val="008B3FB7"/>
    <w:rsid w:val="008B40CF"/>
    <w:rsid w:val="008B4144"/>
    <w:rsid w:val="008B4258"/>
    <w:rsid w:val="008B44BE"/>
    <w:rsid w:val="008B4884"/>
    <w:rsid w:val="008B48D2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BA5"/>
    <w:rsid w:val="008B6C3D"/>
    <w:rsid w:val="008B6F38"/>
    <w:rsid w:val="008B708D"/>
    <w:rsid w:val="008B70DF"/>
    <w:rsid w:val="008B7469"/>
    <w:rsid w:val="008B747D"/>
    <w:rsid w:val="008B766C"/>
    <w:rsid w:val="008B78D2"/>
    <w:rsid w:val="008B7B5F"/>
    <w:rsid w:val="008B7F95"/>
    <w:rsid w:val="008C0548"/>
    <w:rsid w:val="008C05DB"/>
    <w:rsid w:val="008C08EF"/>
    <w:rsid w:val="008C099B"/>
    <w:rsid w:val="008C0B06"/>
    <w:rsid w:val="008C0F3F"/>
    <w:rsid w:val="008C10BE"/>
    <w:rsid w:val="008C1840"/>
    <w:rsid w:val="008C1BD6"/>
    <w:rsid w:val="008C1D38"/>
    <w:rsid w:val="008C1E81"/>
    <w:rsid w:val="008C2282"/>
    <w:rsid w:val="008C2319"/>
    <w:rsid w:val="008C251A"/>
    <w:rsid w:val="008C25CF"/>
    <w:rsid w:val="008C27FA"/>
    <w:rsid w:val="008C287E"/>
    <w:rsid w:val="008C2E8D"/>
    <w:rsid w:val="008C2ECE"/>
    <w:rsid w:val="008C32D7"/>
    <w:rsid w:val="008C34C8"/>
    <w:rsid w:val="008C41AD"/>
    <w:rsid w:val="008C41FB"/>
    <w:rsid w:val="008C4204"/>
    <w:rsid w:val="008C4291"/>
    <w:rsid w:val="008C461D"/>
    <w:rsid w:val="008C470B"/>
    <w:rsid w:val="008C4A29"/>
    <w:rsid w:val="008C505B"/>
    <w:rsid w:val="008C51E0"/>
    <w:rsid w:val="008C542D"/>
    <w:rsid w:val="008C5762"/>
    <w:rsid w:val="008C57BC"/>
    <w:rsid w:val="008C5FAF"/>
    <w:rsid w:val="008C64ED"/>
    <w:rsid w:val="008C6527"/>
    <w:rsid w:val="008C670B"/>
    <w:rsid w:val="008C678A"/>
    <w:rsid w:val="008C687F"/>
    <w:rsid w:val="008C694D"/>
    <w:rsid w:val="008C69F5"/>
    <w:rsid w:val="008C6AC3"/>
    <w:rsid w:val="008C6BC0"/>
    <w:rsid w:val="008C6FCE"/>
    <w:rsid w:val="008C73FE"/>
    <w:rsid w:val="008C764D"/>
    <w:rsid w:val="008C76A0"/>
    <w:rsid w:val="008C78EB"/>
    <w:rsid w:val="008C7BBB"/>
    <w:rsid w:val="008C7F63"/>
    <w:rsid w:val="008D017C"/>
    <w:rsid w:val="008D01E4"/>
    <w:rsid w:val="008D03C7"/>
    <w:rsid w:val="008D04C1"/>
    <w:rsid w:val="008D059C"/>
    <w:rsid w:val="008D083F"/>
    <w:rsid w:val="008D096C"/>
    <w:rsid w:val="008D09CA"/>
    <w:rsid w:val="008D0A4D"/>
    <w:rsid w:val="008D0AC7"/>
    <w:rsid w:val="008D11DF"/>
    <w:rsid w:val="008D1384"/>
    <w:rsid w:val="008D1501"/>
    <w:rsid w:val="008D195C"/>
    <w:rsid w:val="008D232C"/>
    <w:rsid w:val="008D2B13"/>
    <w:rsid w:val="008D2C1F"/>
    <w:rsid w:val="008D32AA"/>
    <w:rsid w:val="008D3570"/>
    <w:rsid w:val="008D3732"/>
    <w:rsid w:val="008D3935"/>
    <w:rsid w:val="008D3989"/>
    <w:rsid w:val="008D3D2E"/>
    <w:rsid w:val="008D419A"/>
    <w:rsid w:val="008D430D"/>
    <w:rsid w:val="008D46FE"/>
    <w:rsid w:val="008D4B89"/>
    <w:rsid w:val="008D5292"/>
    <w:rsid w:val="008D55A7"/>
    <w:rsid w:val="008D55D5"/>
    <w:rsid w:val="008D5647"/>
    <w:rsid w:val="008D59E4"/>
    <w:rsid w:val="008D5B04"/>
    <w:rsid w:val="008D618A"/>
    <w:rsid w:val="008D6250"/>
    <w:rsid w:val="008D6629"/>
    <w:rsid w:val="008D66D1"/>
    <w:rsid w:val="008D6767"/>
    <w:rsid w:val="008D6DC9"/>
    <w:rsid w:val="008D6F10"/>
    <w:rsid w:val="008D7479"/>
    <w:rsid w:val="008D75E8"/>
    <w:rsid w:val="008D7655"/>
    <w:rsid w:val="008D7989"/>
    <w:rsid w:val="008D7B67"/>
    <w:rsid w:val="008D7B95"/>
    <w:rsid w:val="008D7FED"/>
    <w:rsid w:val="008E0117"/>
    <w:rsid w:val="008E0218"/>
    <w:rsid w:val="008E0260"/>
    <w:rsid w:val="008E05F7"/>
    <w:rsid w:val="008E07B1"/>
    <w:rsid w:val="008E0855"/>
    <w:rsid w:val="008E08C0"/>
    <w:rsid w:val="008E097E"/>
    <w:rsid w:val="008E0A5C"/>
    <w:rsid w:val="008E0ACF"/>
    <w:rsid w:val="008E0BD5"/>
    <w:rsid w:val="008E0CBC"/>
    <w:rsid w:val="008E0D1C"/>
    <w:rsid w:val="008E0E2A"/>
    <w:rsid w:val="008E1464"/>
    <w:rsid w:val="008E1466"/>
    <w:rsid w:val="008E14D2"/>
    <w:rsid w:val="008E153E"/>
    <w:rsid w:val="008E1A59"/>
    <w:rsid w:val="008E1A6E"/>
    <w:rsid w:val="008E1E81"/>
    <w:rsid w:val="008E1FA5"/>
    <w:rsid w:val="008E20C4"/>
    <w:rsid w:val="008E2168"/>
    <w:rsid w:val="008E2184"/>
    <w:rsid w:val="008E293F"/>
    <w:rsid w:val="008E2B87"/>
    <w:rsid w:val="008E2E69"/>
    <w:rsid w:val="008E3121"/>
    <w:rsid w:val="008E31F8"/>
    <w:rsid w:val="008E3495"/>
    <w:rsid w:val="008E34F1"/>
    <w:rsid w:val="008E37BB"/>
    <w:rsid w:val="008E3C86"/>
    <w:rsid w:val="008E3DD2"/>
    <w:rsid w:val="008E4680"/>
    <w:rsid w:val="008E4CEB"/>
    <w:rsid w:val="008E4DBE"/>
    <w:rsid w:val="008E4E33"/>
    <w:rsid w:val="008E508A"/>
    <w:rsid w:val="008E5170"/>
    <w:rsid w:val="008E51BA"/>
    <w:rsid w:val="008E53BD"/>
    <w:rsid w:val="008E5464"/>
    <w:rsid w:val="008E6061"/>
    <w:rsid w:val="008E620F"/>
    <w:rsid w:val="008E646D"/>
    <w:rsid w:val="008E652B"/>
    <w:rsid w:val="008E669D"/>
    <w:rsid w:val="008E6739"/>
    <w:rsid w:val="008E6B0B"/>
    <w:rsid w:val="008E6D54"/>
    <w:rsid w:val="008E6DBB"/>
    <w:rsid w:val="008E711A"/>
    <w:rsid w:val="008E7432"/>
    <w:rsid w:val="008E768D"/>
    <w:rsid w:val="008E76D1"/>
    <w:rsid w:val="008E776F"/>
    <w:rsid w:val="008E780B"/>
    <w:rsid w:val="008E7A51"/>
    <w:rsid w:val="008E7B7D"/>
    <w:rsid w:val="008E7DB5"/>
    <w:rsid w:val="008E7F74"/>
    <w:rsid w:val="008F0233"/>
    <w:rsid w:val="008F0CB5"/>
    <w:rsid w:val="008F12C5"/>
    <w:rsid w:val="008F1313"/>
    <w:rsid w:val="008F148B"/>
    <w:rsid w:val="008F2130"/>
    <w:rsid w:val="008F2425"/>
    <w:rsid w:val="008F2639"/>
    <w:rsid w:val="008F269F"/>
    <w:rsid w:val="008F26A3"/>
    <w:rsid w:val="008F26E7"/>
    <w:rsid w:val="008F2E78"/>
    <w:rsid w:val="008F3A46"/>
    <w:rsid w:val="008F40C2"/>
    <w:rsid w:val="008F41B8"/>
    <w:rsid w:val="008F4227"/>
    <w:rsid w:val="008F4441"/>
    <w:rsid w:val="008F4775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6909"/>
    <w:rsid w:val="008F6919"/>
    <w:rsid w:val="008F702C"/>
    <w:rsid w:val="008F7094"/>
    <w:rsid w:val="008F712B"/>
    <w:rsid w:val="008F756B"/>
    <w:rsid w:val="008F7642"/>
    <w:rsid w:val="009001DA"/>
    <w:rsid w:val="009001EC"/>
    <w:rsid w:val="00900598"/>
    <w:rsid w:val="0090068D"/>
    <w:rsid w:val="0090097B"/>
    <w:rsid w:val="00900B56"/>
    <w:rsid w:val="00901063"/>
    <w:rsid w:val="00901235"/>
    <w:rsid w:val="009013B3"/>
    <w:rsid w:val="0090182F"/>
    <w:rsid w:val="00902063"/>
    <w:rsid w:val="0090220E"/>
    <w:rsid w:val="009029BB"/>
    <w:rsid w:val="00902C0B"/>
    <w:rsid w:val="00902C4C"/>
    <w:rsid w:val="00902D69"/>
    <w:rsid w:val="00903177"/>
    <w:rsid w:val="009032CD"/>
    <w:rsid w:val="0090368B"/>
    <w:rsid w:val="00903AA7"/>
    <w:rsid w:val="00904724"/>
    <w:rsid w:val="00904B7E"/>
    <w:rsid w:val="00904CAE"/>
    <w:rsid w:val="00904E30"/>
    <w:rsid w:val="00904EF5"/>
    <w:rsid w:val="00905019"/>
    <w:rsid w:val="009052CF"/>
    <w:rsid w:val="009055EA"/>
    <w:rsid w:val="009057FB"/>
    <w:rsid w:val="0090605F"/>
    <w:rsid w:val="00906248"/>
    <w:rsid w:val="00906746"/>
    <w:rsid w:val="009068A3"/>
    <w:rsid w:val="00906A28"/>
    <w:rsid w:val="00906D1B"/>
    <w:rsid w:val="0090719F"/>
    <w:rsid w:val="009076CA"/>
    <w:rsid w:val="0090796C"/>
    <w:rsid w:val="00907CA5"/>
    <w:rsid w:val="00907D1B"/>
    <w:rsid w:val="00907DC6"/>
    <w:rsid w:val="00907DED"/>
    <w:rsid w:val="00907EF8"/>
    <w:rsid w:val="00907FF6"/>
    <w:rsid w:val="0091032B"/>
    <w:rsid w:val="009104BA"/>
    <w:rsid w:val="00910A77"/>
    <w:rsid w:val="00910B19"/>
    <w:rsid w:val="00910B54"/>
    <w:rsid w:val="00910E7E"/>
    <w:rsid w:val="00911259"/>
    <w:rsid w:val="00911293"/>
    <w:rsid w:val="00911358"/>
    <w:rsid w:val="00911372"/>
    <w:rsid w:val="00911897"/>
    <w:rsid w:val="0091197A"/>
    <w:rsid w:val="00911A40"/>
    <w:rsid w:val="00911AD4"/>
    <w:rsid w:val="00911DF2"/>
    <w:rsid w:val="009122B1"/>
    <w:rsid w:val="0091250A"/>
    <w:rsid w:val="009128DD"/>
    <w:rsid w:val="00912B02"/>
    <w:rsid w:val="009131B7"/>
    <w:rsid w:val="009132C0"/>
    <w:rsid w:val="009132D9"/>
    <w:rsid w:val="009134B7"/>
    <w:rsid w:val="00913593"/>
    <w:rsid w:val="009139A2"/>
    <w:rsid w:val="00913A86"/>
    <w:rsid w:val="00913BA1"/>
    <w:rsid w:val="00913CBA"/>
    <w:rsid w:val="00913FC2"/>
    <w:rsid w:val="0091406C"/>
    <w:rsid w:val="00914544"/>
    <w:rsid w:val="0091480A"/>
    <w:rsid w:val="0091489C"/>
    <w:rsid w:val="00914B1B"/>
    <w:rsid w:val="00914B3E"/>
    <w:rsid w:val="00915360"/>
    <w:rsid w:val="009154B5"/>
    <w:rsid w:val="00915691"/>
    <w:rsid w:val="009157F5"/>
    <w:rsid w:val="00915E78"/>
    <w:rsid w:val="00916045"/>
    <w:rsid w:val="009162B3"/>
    <w:rsid w:val="00916358"/>
    <w:rsid w:val="00916385"/>
    <w:rsid w:val="0091681E"/>
    <w:rsid w:val="00916A2A"/>
    <w:rsid w:val="00916B07"/>
    <w:rsid w:val="00916B2A"/>
    <w:rsid w:val="00916BEF"/>
    <w:rsid w:val="00916F9A"/>
    <w:rsid w:val="009170A5"/>
    <w:rsid w:val="0091740E"/>
    <w:rsid w:val="00917451"/>
    <w:rsid w:val="009174BF"/>
    <w:rsid w:val="00917699"/>
    <w:rsid w:val="0091773A"/>
    <w:rsid w:val="00917855"/>
    <w:rsid w:val="00917B1D"/>
    <w:rsid w:val="00917D0F"/>
    <w:rsid w:val="00917DBC"/>
    <w:rsid w:val="009200C4"/>
    <w:rsid w:val="009202FB"/>
    <w:rsid w:val="00920952"/>
    <w:rsid w:val="00920BF1"/>
    <w:rsid w:val="00921415"/>
    <w:rsid w:val="0092188C"/>
    <w:rsid w:val="00921ECC"/>
    <w:rsid w:val="00921F28"/>
    <w:rsid w:val="009220E3"/>
    <w:rsid w:val="00922A76"/>
    <w:rsid w:val="00922ADE"/>
    <w:rsid w:val="00922BE5"/>
    <w:rsid w:val="00923024"/>
    <w:rsid w:val="009232DE"/>
    <w:rsid w:val="0092334B"/>
    <w:rsid w:val="009236BF"/>
    <w:rsid w:val="00923834"/>
    <w:rsid w:val="00923951"/>
    <w:rsid w:val="00923B0B"/>
    <w:rsid w:val="009243D1"/>
    <w:rsid w:val="00924A1A"/>
    <w:rsid w:val="00924C36"/>
    <w:rsid w:val="0092514C"/>
    <w:rsid w:val="0092580B"/>
    <w:rsid w:val="00925819"/>
    <w:rsid w:val="0092588E"/>
    <w:rsid w:val="00925A62"/>
    <w:rsid w:val="00926712"/>
    <w:rsid w:val="00926808"/>
    <w:rsid w:val="00926BF0"/>
    <w:rsid w:val="00926CF4"/>
    <w:rsid w:val="009271B2"/>
    <w:rsid w:val="00927241"/>
    <w:rsid w:val="0092751A"/>
    <w:rsid w:val="00927768"/>
    <w:rsid w:val="0092799A"/>
    <w:rsid w:val="00927AA3"/>
    <w:rsid w:val="00927C24"/>
    <w:rsid w:val="00927C99"/>
    <w:rsid w:val="00927E3E"/>
    <w:rsid w:val="00930071"/>
    <w:rsid w:val="0093011D"/>
    <w:rsid w:val="009306B9"/>
    <w:rsid w:val="0093086F"/>
    <w:rsid w:val="009312F1"/>
    <w:rsid w:val="0093147C"/>
    <w:rsid w:val="0093182D"/>
    <w:rsid w:val="009319CA"/>
    <w:rsid w:val="00931C25"/>
    <w:rsid w:val="00931C8E"/>
    <w:rsid w:val="00931FA1"/>
    <w:rsid w:val="0093208B"/>
    <w:rsid w:val="0093229F"/>
    <w:rsid w:val="00932624"/>
    <w:rsid w:val="00932B26"/>
    <w:rsid w:val="00933BB6"/>
    <w:rsid w:val="00933FAC"/>
    <w:rsid w:val="00934358"/>
    <w:rsid w:val="009343CB"/>
    <w:rsid w:val="009344BD"/>
    <w:rsid w:val="00934545"/>
    <w:rsid w:val="00934E7C"/>
    <w:rsid w:val="00934F31"/>
    <w:rsid w:val="00935014"/>
    <w:rsid w:val="0093528C"/>
    <w:rsid w:val="00935686"/>
    <w:rsid w:val="009356CD"/>
    <w:rsid w:val="00935919"/>
    <w:rsid w:val="00935B96"/>
    <w:rsid w:val="00935DC6"/>
    <w:rsid w:val="00936006"/>
    <w:rsid w:val="00936079"/>
    <w:rsid w:val="00936641"/>
    <w:rsid w:val="009369BA"/>
    <w:rsid w:val="0093726A"/>
    <w:rsid w:val="00937745"/>
    <w:rsid w:val="0093776F"/>
    <w:rsid w:val="009379E2"/>
    <w:rsid w:val="00937C48"/>
    <w:rsid w:val="00937CDB"/>
    <w:rsid w:val="00940478"/>
    <w:rsid w:val="009407C0"/>
    <w:rsid w:val="00940870"/>
    <w:rsid w:val="009414C3"/>
    <w:rsid w:val="00941915"/>
    <w:rsid w:val="00941A0E"/>
    <w:rsid w:val="00941D5C"/>
    <w:rsid w:val="00941EFA"/>
    <w:rsid w:val="00941FD0"/>
    <w:rsid w:val="00942171"/>
    <w:rsid w:val="0094242D"/>
    <w:rsid w:val="00942584"/>
    <w:rsid w:val="009425F6"/>
    <w:rsid w:val="00942FCD"/>
    <w:rsid w:val="0094364A"/>
    <w:rsid w:val="00943765"/>
    <w:rsid w:val="0094381A"/>
    <w:rsid w:val="00943851"/>
    <w:rsid w:val="009439E2"/>
    <w:rsid w:val="00943B07"/>
    <w:rsid w:val="00943B08"/>
    <w:rsid w:val="00943E8F"/>
    <w:rsid w:val="0094418C"/>
    <w:rsid w:val="009441AF"/>
    <w:rsid w:val="009443E7"/>
    <w:rsid w:val="00944713"/>
    <w:rsid w:val="0094474F"/>
    <w:rsid w:val="009448CF"/>
    <w:rsid w:val="00944AFB"/>
    <w:rsid w:val="00944D4B"/>
    <w:rsid w:val="00945127"/>
    <w:rsid w:val="00945415"/>
    <w:rsid w:val="00945483"/>
    <w:rsid w:val="009456ED"/>
    <w:rsid w:val="00945863"/>
    <w:rsid w:val="00945A9C"/>
    <w:rsid w:val="00945C89"/>
    <w:rsid w:val="00945EB0"/>
    <w:rsid w:val="009465CA"/>
    <w:rsid w:val="009469FD"/>
    <w:rsid w:val="00946FD8"/>
    <w:rsid w:val="009470C0"/>
    <w:rsid w:val="0094720D"/>
    <w:rsid w:val="009473B0"/>
    <w:rsid w:val="009475F5"/>
    <w:rsid w:val="00947839"/>
    <w:rsid w:val="0095022C"/>
    <w:rsid w:val="00950AFE"/>
    <w:rsid w:val="00950B14"/>
    <w:rsid w:val="00950DEC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2FD"/>
    <w:rsid w:val="0095232C"/>
    <w:rsid w:val="00952C07"/>
    <w:rsid w:val="00952D22"/>
    <w:rsid w:val="009532FE"/>
    <w:rsid w:val="009535FF"/>
    <w:rsid w:val="00953717"/>
    <w:rsid w:val="00954D3A"/>
    <w:rsid w:val="00954DBF"/>
    <w:rsid w:val="009551EE"/>
    <w:rsid w:val="0095569A"/>
    <w:rsid w:val="009556D8"/>
    <w:rsid w:val="00955E00"/>
    <w:rsid w:val="00955FBA"/>
    <w:rsid w:val="0095607E"/>
    <w:rsid w:val="00956148"/>
    <w:rsid w:val="009565AF"/>
    <w:rsid w:val="00956C8C"/>
    <w:rsid w:val="00956E45"/>
    <w:rsid w:val="00956F43"/>
    <w:rsid w:val="009571C9"/>
    <w:rsid w:val="009572CA"/>
    <w:rsid w:val="00957317"/>
    <w:rsid w:val="0095749C"/>
    <w:rsid w:val="009574F9"/>
    <w:rsid w:val="00957619"/>
    <w:rsid w:val="0095762B"/>
    <w:rsid w:val="0095787E"/>
    <w:rsid w:val="00957AFA"/>
    <w:rsid w:val="00957B19"/>
    <w:rsid w:val="00957B80"/>
    <w:rsid w:val="00957EBF"/>
    <w:rsid w:val="009602F4"/>
    <w:rsid w:val="00960360"/>
    <w:rsid w:val="00960671"/>
    <w:rsid w:val="00960868"/>
    <w:rsid w:val="00960CB0"/>
    <w:rsid w:val="009610EC"/>
    <w:rsid w:val="0096151D"/>
    <w:rsid w:val="00961521"/>
    <w:rsid w:val="00961709"/>
    <w:rsid w:val="00961988"/>
    <w:rsid w:val="00961CBA"/>
    <w:rsid w:val="00961F75"/>
    <w:rsid w:val="00962319"/>
    <w:rsid w:val="0096234F"/>
    <w:rsid w:val="009625B5"/>
    <w:rsid w:val="00962D9E"/>
    <w:rsid w:val="00962E1B"/>
    <w:rsid w:val="00962E39"/>
    <w:rsid w:val="00962F8C"/>
    <w:rsid w:val="00963422"/>
    <w:rsid w:val="009634DE"/>
    <w:rsid w:val="009637BB"/>
    <w:rsid w:val="00963865"/>
    <w:rsid w:val="00963E19"/>
    <w:rsid w:val="00963F4F"/>
    <w:rsid w:val="009641CC"/>
    <w:rsid w:val="00964320"/>
    <w:rsid w:val="009643CF"/>
    <w:rsid w:val="00964447"/>
    <w:rsid w:val="0096456D"/>
    <w:rsid w:val="00964597"/>
    <w:rsid w:val="009647A7"/>
    <w:rsid w:val="0096484D"/>
    <w:rsid w:val="00964A40"/>
    <w:rsid w:val="00964DFB"/>
    <w:rsid w:val="00964E6B"/>
    <w:rsid w:val="00964FE8"/>
    <w:rsid w:val="00965619"/>
    <w:rsid w:val="0096567D"/>
    <w:rsid w:val="00965758"/>
    <w:rsid w:val="009657D3"/>
    <w:rsid w:val="00965A20"/>
    <w:rsid w:val="00965B8D"/>
    <w:rsid w:val="00965B90"/>
    <w:rsid w:val="00965E47"/>
    <w:rsid w:val="00965ED7"/>
    <w:rsid w:val="009662D0"/>
    <w:rsid w:val="00966396"/>
    <w:rsid w:val="009663E1"/>
    <w:rsid w:val="009668BE"/>
    <w:rsid w:val="0096707F"/>
    <w:rsid w:val="0096751E"/>
    <w:rsid w:val="00967690"/>
    <w:rsid w:val="009676A1"/>
    <w:rsid w:val="009677C5"/>
    <w:rsid w:val="00967881"/>
    <w:rsid w:val="00967AC8"/>
    <w:rsid w:val="00967AEF"/>
    <w:rsid w:val="00967DF5"/>
    <w:rsid w:val="00967F6A"/>
    <w:rsid w:val="0097014E"/>
    <w:rsid w:val="0097068E"/>
    <w:rsid w:val="009709C6"/>
    <w:rsid w:val="009709F8"/>
    <w:rsid w:val="00970C66"/>
    <w:rsid w:val="00970FF0"/>
    <w:rsid w:val="00971123"/>
    <w:rsid w:val="00971230"/>
    <w:rsid w:val="009712EE"/>
    <w:rsid w:val="009715D8"/>
    <w:rsid w:val="00971B60"/>
    <w:rsid w:val="00971D77"/>
    <w:rsid w:val="00972C6D"/>
    <w:rsid w:val="00972D2C"/>
    <w:rsid w:val="00973303"/>
    <w:rsid w:val="00973925"/>
    <w:rsid w:val="00974021"/>
    <w:rsid w:val="00974C6F"/>
    <w:rsid w:val="00974FAC"/>
    <w:rsid w:val="0097521F"/>
    <w:rsid w:val="00975292"/>
    <w:rsid w:val="0097563B"/>
    <w:rsid w:val="0097583C"/>
    <w:rsid w:val="00975FB3"/>
    <w:rsid w:val="00975FEE"/>
    <w:rsid w:val="00976255"/>
    <w:rsid w:val="00976412"/>
    <w:rsid w:val="009765FB"/>
    <w:rsid w:val="009768A1"/>
    <w:rsid w:val="009769FB"/>
    <w:rsid w:val="00976AA5"/>
    <w:rsid w:val="00976C79"/>
    <w:rsid w:val="00976CC5"/>
    <w:rsid w:val="00976EDB"/>
    <w:rsid w:val="009772CB"/>
    <w:rsid w:val="0097750F"/>
    <w:rsid w:val="0097761B"/>
    <w:rsid w:val="00977BFA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1D17"/>
    <w:rsid w:val="00981DCC"/>
    <w:rsid w:val="00982080"/>
    <w:rsid w:val="009829EC"/>
    <w:rsid w:val="00982B3E"/>
    <w:rsid w:val="00982DD1"/>
    <w:rsid w:val="00982F92"/>
    <w:rsid w:val="0098318E"/>
    <w:rsid w:val="00983290"/>
    <w:rsid w:val="00983332"/>
    <w:rsid w:val="00983800"/>
    <w:rsid w:val="0098395C"/>
    <w:rsid w:val="00983D29"/>
    <w:rsid w:val="00983DCA"/>
    <w:rsid w:val="0098434E"/>
    <w:rsid w:val="00984481"/>
    <w:rsid w:val="009845D2"/>
    <w:rsid w:val="00984BB3"/>
    <w:rsid w:val="00984C7F"/>
    <w:rsid w:val="00984DF7"/>
    <w:rsid w:val="00984F04"/>
    <w:rsid w:val="009850A1"/>
    <w:rsid w:val="00985677"/>
    <w:rsid w:val="00985AF8"/>
    <w:rsid w:val="00985B61"/>
    <w:rsid w:val="00985BD7"/>
    <w:rsid w:val="00985BEA"/>
    <w:rsid w:val="00985CE2"/>
    <w:rsid w:val="00985EE5"/>
    <w:rsid w:val="00986185"/>
    <w:rsid w:val="00986204"/>
    <w:rsid w:val="009862AE"/>
    <w:rsid w:val="00986328"/>
    <w:rsid w:val="0098648D"/>
    <w:rsid w:val="009865F7"/>
    <w:rsid w:val="00986A62"/>
    <w:rsid w:val="00986CA2"/>
    <w:rsid w:val="00986F8A"/>
    <w:rsid w:val="0098710E"/>
    <w:rsid w:val="0098712A"/>
    <w:rsid w:val="00987163"/>
    <w:rsid w:val="00987457"/>
    <w:rsid w:val="009878DC"/>
    <w:rsid w:val="00987922"/>
    <w:rsid w:val="00987D5E"/>
    <w:rsid w:val="00987E2D"/>
    <w:rsid w:val="00987E43"/>
    <w:rsid w:val="00987F87"/>
    <w:rsid w:val="0099009A"/>
    <w:rsid w:val="00990991"/>
    <w:rsid w:val="00990D8F"/>
    <w:rsid w:val="00990E4E"/>
    <w:rsid w:val="00990E55"/>
    <w:rsid w:val="00990FA9"/>
    <w:rsid w:val="0099100D"/>
    <w:rsid w:val="009912E6"/>
    <w:rsid w:val="009913C7"/>
    <w:rsid w:val="009915DE"/>
    <w:rsid w:val="00991AEC"/>
    <w:rsid w:val="00991AED"/>
    <w:rsid w:val="00991B12"/>
    <w:rsid w:val="00991BE0"/>
    <w:rsid w:val="00991EED"/>
    <w:rsid w:val="00991FE5"/>
    <w:rsid w:val="009920FA"/>
    <w:rsid w:val="0099221B"/>
    <w:rsid w:val="009922D8"/>
    <w:rsid w:val="0099277D"/>
    <w:rsid w:val="009927E9"/>
    <w:rsid w:val="00992A10"/>
    <w:rsid w:val="00992F4A"/>
    <w:rsid w:val="009935E1"/>
    <w:rsid w:val="009939A4"/>
    <w:rsid w:val="00993A83"/>
    <w:rsid w:val="00993DCC"/>
    <w:rsid w:val="00993EFF"/>
    <w:rsid w:val="0099406D"/>
    <w:rsid w:val="00994204"/>
    <w:rsid w:val="00994205"/>
    <w:rsid w:val="0099420B"/>
    <w:rsid w:val="0099484C"/>
    <w:rsid w:val="009948EC"/>
    <w:rsid w:val="00994BB8"/>
    <w:rsid w:val="00994E11"/>
    <w:rsid w:val="00994EAA"/>
    <w:rsid w:val="00994F7C"/>
    <w:rsid w:val="0099511E"/>
    <w:rsid w:val="00995664"/>
    <w:rsid w:val="00995666"/>
    <w:rsid w:val="00995A7B"/>
    <w:rsid w:val="00995BEE"/>
    <w:rsid w:val="00995D77"/>
    <w:rsid w:val="00995DD2"/>
    <w:rsid w:val="00995DF5"/>
    <w:rsid w:val="009968EA"/>
    <w:rsid w:val="00996B09"/>
    <w:rsid w:val="009971F1"/>
    <w:rsid w:val="0099721B"/>
    <w:rsid w:val="009973DB"/>
    <w:rsid w:val="009975B9"/>
    <w:rsid w:val="0099774A"/>
    <w:rsid w:val="009977BF"/>
    <w:rsid w:val="009977C1"/>
    <w:rsid w:val="00997B52"/>
    <w:rsid w:val="009A0025"/>
    <w:rsid w:val="009A0231"/>
    <w:rsid w:val="009A0256"/>
    <w:rsid w:val="009A059C"/>
    <w:rsid w:val="009A07D9"/>
    <w:rsid w:val="009A0896"/>
    <w:rsid w:val="009A09BA"/>
    <w:rsid w:val="009A0AB9"/>
    <w:rsid w:val="009A0CC4"/>
    <w:rsid w:val="009A0CD9"/>
    <w:rsid w:val="009A0D19"/>
    <w:rsid w:val="009A0EA7"/>
    <w:rsid w:val="009A1C48"/>
    <w:rsid w:val="009A1E2D"/>
    <w:rsid w:val="009A1EC0"/>
    <w:rsid w:val="009A1F61"/>
    <w:rsid w:val="009A2BD0"/>
    <w:rsid w:val="009A2FA7"/>
    <w:rsid w:val="009A30EC"/>
    <w:rsid w:val="009A3216"/>
    <w:rsid w:val="009A3653"/>
    <w:rsid w:val="009A3701"/>
    <w:rsid w:val="009A3B7D"/>
    <w:rsid w:val="009A3BF9"/>
    <w:rsid w:val="009A3C85"/>
    <w:rsid w:val="009A3D81"/>
    <w:rsid w:val="009A3ED8"/>
    <w:rsid w:val="009A3F43"/>
    <w:rsid w:val="009A41FE"/>
    <w:rsid w:val="009A444A"/>
    <w:rsid w:val="009A4656"/>
    <w:rsid w:val="009A4AAF"/>
    <w:rsid w:val="009A4B8E"/>
    <w:rsid w:val="009A5774"/>
    <w:rsid w:val="009A58DD"/>
    <w:rsid w:val="009A5925"/>
    <w:rsid w:val="009A5A2A"/>
    <w:rsid w:val="009A5ADF"/>
    <w:rsid w:val="009A620C"/>
    <w:rsid w:val="009A64D3"/>
    <w:rsid w:val="009A6E01"/>
    <w:rsid w:val="009A6FAE"/>
    <w:rsid w:val="009A7CE3"/>
    <w:rsid w:val="009B027E"/>
    <w:rsid w:val="009B040E"/>
    <w:rsid w:val="009B04F7"/>
    <w:rsid w:val="009B081C"/>
    <w:rsid w:val="009B10D0"/>
    <w:rsid w:val="009B15F6"/>
    <w:rsid w:val="009B16AD"/>
    <w:rsid w:val="009B16C7"/>
    <w:rsid w:val="009B1860"/>
    <w:rsid w:val="009B1BC0"/>
    <w:rsid w:val="009B1F4B"/>
    <w:rsid w:val="009B219F"/>
    <w:rsid w:val="009B21C5"/>
    <w:rsid w:val="009B26EE"/>
    <w:rsid w:val="009B27A0"/>
    <w:rsid w:val="009B2A75"/>
    <w:rsid w:val="009B2DC7"/>
    <w:rsid w:val="009B2E4D"/>
    <w:rsid w:val="009B2E53"/>
    <w:rsid w:val="009B35E2"/>
    <w:rsid w:val="009B3E42"/>
    <w:rsid w:val="009B3F81"/>
    <w:rsid w:val="009B3F8E"/>
    <w:rsid w:val="009B4049"/>
    <w:rsid w:val="009B40D7"/>
    <w:rsid w:val="009B46D7"/>
    <w:rsid w:val="009B491E"/>
    <w:rsid w:val="009B49C5"/>
    <w:rsid w:val="009B4A30"/>
    <w:rsid w:val="009B4B45"/>
    <w:rsid w:val="009B4D72"/>
    <w:rsid w:val="009B4EF3"/>
    <w:rsid w:val="009B4F19"/>
    <w:rsid w:val="009B500D"/>
    <w:rsid w:val="009B50A6"/>
    <w:rsid w:val="009B537B"/>
    <w:rsid w:val="009B560D"/>
    <w:rsid w:val="009B5739"/>
    <w:rsid w:val="009B5C2B"/>
    <w:rsid w:val="009B5C4B"/>
    <w:rsid w:val="009B5F25"/>
    <w:rsid w:val="009B61BD"/>
    <w:rsid w:val="009B65AD"/>
    <w:rsid w:val="009B6696"/>
    <w:rsid w:val="009B6EDB"/>
    <w:rsid w:val="009B6EFE"/>
    <w:rsid w:val="009B6F9D"/>
    <w:rsid w:val="009B711A"/>
    <w:rsid w:val="009B739D"/>
    <w:rsid w:val="009B75C8"/>
    <w:rsid w:val="009B7B61"/>
    <w:rsid w:val="009B7BC1"/>
    <w:rsid w:val="009B7C05"/>
    <w:rsid w:val="009B7D7A"/>
    <w:rsid w:val="009C0113"/>
    <w:rsid w:val="009C0515"/>
    <w:rsid w:val="009C0903"/>
    <w:rsid w:val="009C0E58"/>
    <w:rsid w:val="009C138B"/>
    <w:rsid w:val="009C141A"/>
    <w:rsid w:val="009C148B"/>
    <w:rsid w:val="009C1849"/>
    <w:rsid w:val="009C1A22"/>
    <w:rsid w:val="009C1A38"/>
    <w:rsid w:val="009C1EA9"/>
    <w:rsid w:val="009C2208"/>
    <w:rsid w:val="009C29C5"/>
    <w:rsid w:val="009C2A21"/>
    <w:rsid w:val="009C2E64"/>
    <w:rsid w:val="009C2FDE"/>
    <w:rsid w:val="009C30A1"/>
    <w:rsid w:val="009C36CF"/>
    <w:rsid w:val="009C37B4"/>
    <w:rsid w:val="009C38F0"/>
    <w:rsid w:val="009C3A89"/>
    <w:rsid w:val="009C3B63"/>
    <w:rsid w:val="009C3BDA"/>
    <w:rsid w:val="009C41B4"/>
    <w:rsid w:val="009C44F1"/>
    <w:rsid w:val="009C46F2"/>
    <w:rsid w:val="009C4A01"/>
    <w:rsid w:val="009C4A1E"/>
    <w:rsid w:val="009C4AA8"/>
    <w:rsid w:val="009C4C55"/>
    <w:rsid w:val="009C4D19"/>
    <w:rsid w:val="009C5248"/>
    <w:rsid w:val="009C5D5E"/>
    <w:rsid w:val="009C6118"/>
    <w:rsid w:val="009C66D5"/>
    <w:rsid w:val="009C66EF"/>
    <w:rsid w:val="009C6C46"/>
    <w:rsid w:val="009C6E88"/>
    <w:rsid w:val="009C7286"/>
    <w:rsid w:val="009C72B8"/>
    <w:rsid w:val="009C782C"/>
    <w:rsid w:val="009C78BB"/>
    <w:rsid w:val="009C7B09"/>
    <w:rsid w:val="009C7CEF"/>
    <w:rsid w:val="009C7D64"/>
    <w:rsid w:val="009D05A3"/>
    <w:rsid w:val="009D05DA"/>
    <w:rsid w:val="009D0889"/>
    <w:rsid w:val="009D0A3B"/>
    <w:rsid w:val="009D0C90"/>
    <w:rsid w:val="009D0F59"/>
    <w:rsid w:val="009D1068"/>
    <w:rsid w:val="009D108F"/>
    <w:rsid w:val="009D1511"/>
    <w:rsid w:val="009D16BE"/>
    <w:rsid w:val="009D1F3C"/>
    <w:rsid w:val="009D2133"/>
    <w:rsid w:val="009D24CB"/>
    <w:rsid w:val="009D2746"/>
    <w:rsid w:val="009D2779"/>
    <w:rsid w:val="009D278F"/>
    <w:rsid w:val="009D2FBF"/>
    <w:rsid w:val="009D30DE"/>
    <w:rsid w:val="009D35F7"/>
    <w:rsid w:val="009D371C"/>
    <w:rsid w:val="009D3CA2"/>
    <w:rsid w:val="009D3D06"/>
    <w:rsid w:val="009D3E51"/>
    <w:rsid w:val="009D41F7"/>
    <w:rsid w:val="009D442C"/>
    <w:rsid w:val="009D4456"/>
    <w:rsid w:val="009D4461"/>
    <w:rsid w:val="009D4937"/>
    <w:rsid w:val="009D4A5F"/>
    <w:rsid w:val="009D4B61"/>
    <w:rsid w:val="009D4D26"/>
    <w:rsid w:val="009D4F3A"/>
    <w:rsid w:val="009D5014"/>
    <w:rsid w:val="009D55ED"/>
    <w:rsid w:val="009D60F7"/>
    <w:rsid w:val="009D62E9"/>
    <w:rsid w:val="009D69D0"/>
    <w:rsid w:val="009D7B86"/>
    <w:rsid w:val="009D7C28"/>
    <w:rsid w:val="009D7C81"/>
    <w:rsid w:val="009E00BC"/>
    <w:rsid w:val="009E06B2"/>
    <w:rsid w:val="009E0A19"/>
    <w:rsid w:val="009E0A58"/>
    <w:rsid w:val="009E0BFA"/>
    <w:rsid w:val="009E0DAA"/>
    <w:rsid w:val="009E10A5"/>
    <w:rsid w:val="009E15FD"/>
    <w:rsid w:val="009E1A8C"/>
    <w:rsid w:val="009E1C1D"/>
    <w:rsid w:val="009E27E4"/>
    <w:rsid w:val="009E284A"/>
    <w:rsid w:val="009E2AF6"/>
    <w:rsid w:val="009E3103"/>
    <w:rsid w:val="009E34B4"/>
    <w:rsid w:val="009E3518"/>
    <w:rsid w:val="009E357F"/>
    <w:rsid w:val="009E3604"/>
    <w:rsid w:val="009E370D"/>
    <w:rsid w:val="009E375C"/>
    <w:rsid w:val="009E3792"/>
    <w:rsid w:val="009E3E5B"/>
    <w:rsid w:val="009E4425"/>
    <w:rsid w:val="009E45B6"/>
    <w:rsid w:val="009E45C9"/>
    <w:rsid w:val="009E45CA"/>
    <w:rsid w:val="009E4B28"/>
    <w:rsid w:val="009E5192"/>
    <w:rsid w:val="009E522C"/>
    <w:rsid w:val="009E53AE"/>
    <w:rsid w:val="009E62F8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04C"/>
    <w:rsid w:val="009F009C"/>
    <w:rsid w:val="009F0875"/>
    <w:rsid w:val="009F0D0A"/>
    <w:rsid w:val="009F0F82"/>
    <w:rsid w:val="009F135D"/>
    <w:rsid w:val="009F1569"/>
    <w:rsid w:val="009F165D"/>
    <w:rsid w:val="009F1CA5"/>
    <w:rsid w:val="009F1CD3"/>
    <w:rsid w:val="009F20DB"/>
    <w:rsid w:val="009F2296"/>
    <w:rsid w:val="009F2760"/>
    <w:rsid w:val="009F2C4C"/>
    <w:rsid w:val="009F2CB8"/>
    <w:rsid w:val="009F2E54"/>
    <w:rsid w:val="009F406E"/>
    <w:rsid w:val="009F4ACD"/>
    <w:rsid w:val="009F4DA9"/>
    <w:rsid w:val="009F4DF6"/>
    <w:rsid w:val="009F5559"/>
    <w:rsid w:val="009F5C81"/>
    <w:rsid w:val="009F5CC7"/>
    <w:rsid w:val="009F5DBE"/>
    <w:rsid w:val="009F65BE"/>
    <w:rsid w:val="009F674D"/>
    <w:rsid w:val="009F6782"/>
    <w:rsid w:val="009F6A15"/>
    <w:rsid w:val="009F6D77"/>
    <w:rsid w:val="009F7187"/>
    <w:rsid w:val="009F745E"/>
    <w:rsid w:val="009F7473"/>
    <w:rsid w:val="009F7498"/>
    <w:rsid w:val="009F79EB"/>
    <w:rsid w:val="009F7A07"/>
    <w:rsid w:val="009F7E9A"/>
    <w:rsid w:val="00A0003D"/>
    <w:rsid w:val="00A000F7"/>
    <w:rsid w:val="00A006E5"/>
    <w:rsid w:val="00A00A2F"/>
    <w:rsid w:val="00A00A85"/>
    <w:rsid w:val="00A00AF0"/>
    <w:rsid w:val="00A00CD8"/>
    <w:rsid w:val="00A00DF1"/>
    <w:rsid w:val="00A01194"/>
    <w:rsid w:val="00A01243"/>
    <w:rsid w:val="00A018E5"/>
    <w:rsid w:val="00A025CE"/>
    <w:rsid w:val="00A02A13"/>
    <w:rsid w:val="00A02AD1"/>
    <w:rsid w:val="00A02DD3"/>
    <w:rsid w:val="00A030B1"/>
    <w:rsid w:val="00A0312C"/>
    <w:rsid w:val="00A03D3E"/>
    <w:rsid w:val="00A03DB2"/>
    <w:rsid w:val="00A03E4C"/>
    <w:rsid w:val="00A04184"/>
    <w:rsid w:val="00A04195"/>
    <w:rsid w:val="00A042C1"/>
    <w:rsid w:val="00A04415"/>
    <w:rsid w:val="00A044E2"/>
    <w:rsid w:val="00A048F4"/>
    <w:rsid w:val="00A04ADF"/>
    <w:rsid w:val="00A05054"/>
    <w:rsid w:val="00A0551F"/>
    <w:rsid w:val="00A05647"/>
    <w:rsid w:val="00A06418"/>
    <w:rsid w:val="00A064BA"/>
    <w:rsid w:val="00A065F9"/>
    <w:rsid w:val="00A066FB"/>
    <w:rsid w:val="00A07037"/>
    <w:rsid w:val="00A07199"/>
    <w:rsid w:val="00A07237"/>
    <w:rsid w:val="00A073E0"/>
    <w:rsid w:val="00A0742F"/>
    <w:rsid w:val="00A07522"/>
    <w:rsid w:val="00A07AB6"/>
    <w:rsid w:val="00A1048D"/>
    <w:rsid w:val="00A105B1"/>
    <w:rsid w:val="00A105F0"/>
    <w:rsid w:val="00A107F0"/>
    <w:rsid w:val="00A108F0"/>
    <w:rsid w:val="00A1092E"/>
    <w:rsid w:val="00A10936"/>
    <w:rsid w:val="00A10BB1"/>
    <w:rsid w:val="00A1107D"/>
    <w:rsid w:val="00A112CF"/>
    <w:rsid w:val="00A11596"/>
    <w:rsid w:val="00A1168E"/>
    <w:rsid w:val="00A11729"/>
    <w:rsid w:val="00A119DD"/>
    <w:rsid w:val="00A11AB5"/>
    <w:rsid w:val="00A11B96"/>
    <w:rsid w:val="00A11C65"/>
    <w:rsid w:val="00A11E35"/>
    <w:rsid w:val="00A11EAB"/>
    <w:rsid w:val="00A1210E"/>
    <w:rsid w:val="00A121E8"/>
    <w:rsid w:val="00A12708"/>
    <w:rsid w:val="00A1274B"/>
    <w:rsid w:val="00A128FC"/>
    <w:rsid w:val="00A12970"/>
    <w:rsid w:val="00A12AD6"/>
    <w:rsid w:val="00A12AE7"/>
    <w:rsid w:val="00A13115"/>
    <w:rsid w:val="00A133F4"/>
    <w:rsid w:val="00A135D3"/>
    <w:rsid w:val="00A137D2"/>
    <w:rsid w:val="00A13D59"/>
    <w:rsid w:val="00A14090"/>
    <w:rsid w:val="00A14476"/>
    <w:rsid w:val="00A14601"/>
    <w:rsid w:val="00A14655"/>
    <w:rsid w:val="00A147D5"/>
    <w:rsid w:val="00A14950"/>
    <w:rsid w:val="00A14E61"/>
    <w:rsid w:val="00A15189"/>
    <w:rsid w:val="00A15700"/>
    <w:rsid w:val="00A15854"/>
    <w:rsid w:val="00A1597D"/>
    <w:rsid w:val="00A15EA0"/>
    <w:rsid w:val="00A168D0"/>
    <w:rsid w:val="00A168EF"/>
    <w:rsid w:val="00A16B0C"/>
    <w:rsid w:val="00A170BF"/>
    <w:rsid w:val="00A17145"/>
    <w:rsid w:val="00A177F3"/>
    <w:rsid w:val="00A200F0"/>
    <w:rsid w:val="00A2095D"/>
    <w:rsid w:val="00A209A2"/>
    <w:rsid w:val="00A20F8D"/>
    <w:rsid w:val="00A21233"/>
    <w:rsid w:val="00A21337"/>
    <w:rsid w:val="00A21458"/>
    <w:rsid w:val="00A21577"/>
    <w:rsid w:val="00A216CC"/>
    <w:rsid w:val="00A21A43"/>
    <w:rsid w:val="00A21C8B"/>
    <w:rsid w:val="00A21DCA"/>
    <w:rsid w:val="00A21EC1"/>
    <w:rsid w:val="00A2234D"/>
    <w:rsid w:val="00A2295D"/>
    <w:rsid w:val="00A22DAA"/>
    <w:rsid w:val="00A22FBE"/>
    <w:rsid w:val="00A235F5"/>
    <w:rsid w:val="00A239A4"/>
    <w:rsid w:val="00A239B3"/>
    <w:rsid w:val="00A239B8"/>
    <w:rsid w:val="00A23D6B"/>
    <w:rsid w:val="00A24316"/>
    <w:rsid w:val="00A24A2B"/>
    <w:rsid w:val="00A24A33"/>
    <w:rsid w:val="00A25140"/>
    <w:rsid w:val="00A25255"/>
    <w:rsid w:val="00A252D5"/>
    <w:rsid w:val="00A25479"/>
    <w:rsid w:val="00A25846"/>
    <w:rsid w:val="00A25865"/>
    <w:rsid w:val="00A2594A"/>
    <w:rsid w:val="00A25DFB"/>
    <w:rsid w:val="00A26480"/>
    <w:rsid w:val="00A26BC4"/>
    <w:rsid w:val="00A26CD8"/>
    <w:rsid w:val="00A26F82"/>
    <w:rsid w:val="00A274AA"/>
    <w:rsid w:val="00A277F2"/>
    <w:rsid w:val="00A2786B"/>
    <w:rsid w:val="00A27905"/>
    <w:rsid w:val="00A27E60"/>
    <w:rsid w:val="00A27FC4"/>
    <w:rsid w:val="00A30365"/>
    <w:rsid w:val="00A304F5"/>
    <w:rsid w:val="00A305C5"/>
    <w:rsid w:val="00A30723"/>
    <w:rsid w:val="00A30C81"/>
    <w:rsid w:val="00A30D12"/>
    <w:rsid w:val="00A30E4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1C00"/>
    <w:rsid w:val="00A32013"/>
    <w:rsid w:val="00A320F1"/>
    <w:rsid w:val="00A32485"/>
    <w:rsid w:val="00A328B0"/>
    <w:rsid w:val="00A3382C"/>
    <w:rsid w:val="00A33986"/>
    <w:rsid w:val="00A33A21"/>
    <w:rsid w:val="00A34009"/>
    <w:rsid w:val="00A34621"/>
    <w:rsid w:val="00A34683"/>
    <w:rsid w:val="00A347A5"/>
    <w:rsid w:val="00A34BBD"/>
    <w:rsid w:val="00A34DE9"/>
    <w:rsid w:val="00A355DD"/>
    <w:rsid w:val="00A35630"/>
    <w:rsid w:val="00A357A8"/>
    <w:rsid w:val="00A35834"/>
    <w:rsid w:val="00A358BF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372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06C9"/>
    <w:rsid w:val="00A415F7"/>
    <w:rsid w:val="00A419A3"/>
    <w:rsid w:val="00A41BD2"/>
    <w:rsid w:val="00A41BFD"/>
    <w:rsid w:val="00A41F68"/>
    <w:rsid w:val="00A430A9"/>
    <w:rsid w:val="00A43778"/>
    <w:rsid w:val="00A43B04"/>
    <w:rsid w:val="00A43C1F"/>
    <w:rsid w:val="00A443E1"/>
    <w:rsid w:val="00A45021"/>
    <w:rsid w:val="00A45552"/>
    <w:rsid w:val="00A45A34"/>
    <w:rsid w:val="00A45C0D"/>
    <w:rsid w:val="00A45D67"/>
    <w:rsid w:val="00A45ED8"/>
    <w:rsid w:val="00A460D8"/>
    <w:rsid w:val="00A46498"/>
    <w:rsid w:val="00A46779"/>
    <w:rsid w:val="00A46866"/>
    <w:rsid w:val="00A46DE4"/>
    <w:rsid w:val="00A46F73"/>
    <w:rsid w:val="00A470A6"/>
    <w:rsid w:val="00A50213"/>
    <w:rsid w:val="00A506BF"/>
    <w:rsid w:val="00A50913"/>
    <w:rsid w:val="00A50A57"/>
    <w:rsid w:val="00A51522"/>
    <w:rsid w:val="00A518AA"/>
    <w:rsid w:val="00A528D3"/>
    <w:rsid w:val="00A52A8C"/>
    <w:rsid w:val="00A52B86"/>
    <w:rsid w:val="00A52EC2"/>
    <w:rsid w:val="00A52FCB"/>
    <w:rsid w:val="00A5315E"/>
    <w:rsid w:val="00A5387B"/>
    <w:rsid w:val="00A53FF2"/>
    <w:rsid w:val="00A54401"/>
    <w:rsid w:val="00A54831"/>
    <w:rsid w:val="00A54A14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754"/>
    <w:rsid w:val="00A567E6"/>
    <w:rsid w:val="00A5687E"/>
    <w:rsid w:val="00A56AD8"/>
    <w:rsid w:val="00A570DA"/>
    <w:rsid w:val="00A57256"/>
    <w:rsid w:val="00A57776"/>
    <w:rsid w:val="00A57B98"/>
    <w:rsid w:val="00A57F71"/>
    <w:rsid w:val="00A600C1"/>
    <w:rsid w:val="00A601D6"/>
    <w:rsid w:val="00A60422"/>
    <w:rsid w:val="00A60B22"/>
    <w:rsid w:val="00A60F0F"/>
    <w:rsid w:val="00A6102D"/>
    <w:rsid w:val="00A61126"/>
    <w:rsid w:val="00A611B8"/>
    <w:rsid w:val="00A618AB"/>
    <w:rsid w:val="00A61A77"/>
    <w:rsid w:val="00A61AFA"/>
    <w:rsid w:val="00A61C57"/>
    <w:rsid w:val="00A61C8B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978"/>
    <w:rsid w:val="00A63A67"/>
    <w:rsid w:val="00A63B63"/>
    <w:rsid w:val="00A63BBB"/>
    <w:rsid w:val="00A63BEC"/>
    <w:rsid w:val="00A63DD2"/>
    <w:rsid w:val="00A6418F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DBC"/>
    <w:rsid w:val="00A65E67"/>
    <w:rsid w:val="00A65F90"/>
    <w:rsid w:val="00A660CD"/>
    <w:rsid w:val="00A663C1"/>
    <w:rsid w:val="00A66537"/>
    <w:rsid w:val="00A665E7"/>
    <w:rsid w:val="00A66718"/>
    <w:rsid w:val="00A668D5"/>
    <w:rsid w:val="00A6697A"/>
    <w:rsid w:val="00A669DA"/>
    <w:rsid w:val="00A66A40"/>
    <w:rsid w:val="00A66A8E"/>
    <w:rsid w:val="00A66C94"/>
    <w:rsid w:val="00A670D6"/>
    <w:rsid w:val="00A6729C"/>
    <w:rsid w:val="00A6746B"/>
    <w:rsid w:val="00A67971"/>
    <w:rsid w:val="00A67EEB"/>
    <w:rsid w:val="00A705B0"/>
    <w:rsid w:val="00A705C9"/>
    <w:rsid w:val="00A706BD"/>
    <w:rsid w:val="00A706C1"/>
    <w:rsid w:val="00A70BB7"/>
    <w:rsid w:val="00A70E12"/>
    <w:rsid w:val="00A7142F"/>
    <w:rsid w:val="00A718EF"/>
    <w:rsid w:val="00A71950"/>
    <w:rsid w:val="00A71BB5"/>
    <w:rsid w:val="00A7218A"/>
    <w:rsid w:val="00A7260A"/>
    <w:rsid w:val="00A7288B"/>
    <w:rsid w:val="00A72914"/>
    <w:rsid w:val="00A72970"/>
    <w:rsid w:val="00A729ED"/>
    <w:rsid w:val="00A72B7E"/>
    <w:rsid w:val="00A72DCA"/>
    <w:rsid w:val="00A731AA"/>
    <w:rsid w:val="00A731FF"/>
    <w:rsid w:val="00A73373"/>
    <w:rsid w:val="00A7342C"/>
    <w:rsid w:val="00A736CD"/>
    <w:rsid w:val="00A73893"/>
    <w:rsid w:val="00A73B2F"/>
    <w:rsid w:val="00A73C6D"/>
    <w:rsid w:val="00A73CC7"/>
    <w:rsid w:val="00A742CF"/>
    <w:rsid w:val="00A744DF"/>
    <w:rsid w:val="00A7451B"/>
    <w:rsid w:val="00A7468E"/>
    <w:rsid w:val="00A74D89"/>
    <w:rsid w:val="00A750B1"/>
    <w:rsid w:val="00A751D9"/>
    <w:rsid w:val="00A75630"/>
    <w:rsid w:val="00A7591E"/>
    <w:rsid w:val="00A75A4E"/>
    <w:rsid w:val="00A75E98"/>
    <w:rsid w:val="00A764A5"/>
    <w:rsid w:val="00A7698F"/>
    <w:rsid w:val="00A76BBD"/>
    <w:rsid w:val="00A76DF7"/>
    <w:rsid w:val="00A77D60"/>
    <w:rsid w:val="00A80153"/>
    <w:rsid w:val="00A8047F"/>
    <w:rsid w:val="00A80661"/>
    <w:rsid w:val="00A815DF"/>
    <w:rsid w:val="00A81A1B"/>
    <w:rsid w:val="00A81DDF"/>
    <w:rsid w:val="00A81FDF"/>
    <w:rsid w:val="00A820C0"/>
    <w:rsid w:val="00A8222E"/>
    <w:rsid w:val="00A8237B"/>
    <w:rsid w:val="00A82ADC"/>
    <w:rsid w:val="00A82EA1"/>
    <w:rsid w:val="00A82EE4"/>
    <w:rsid w:val="00A8301A"/>
    <w:rsid w:val="00A8315E"/>
    <w:rsid w:val="00A83246"/>
    <w:rsid w:val="00A833AA"/>
    <w:rsid w:val="00A834B6"/>
    <w:rsid w:val="00A8356B"/>
    <w:rsid w:val="00A83594"/>
    <w:rsid w:val="00A83618"/>
    <w:rsid w:val="00A836C1"/>
    <w:rsid w:val="00A83C80"/>
    <w:rsid w:val="00A83CDF"/>
    <w:rsid w:val="00A83D9A"/>
    <w:rsid w:val="00A84288"/>
    <w:rsid w:val="00A84617"/>
    <w:rsid w:val="00A84756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2"/>
    <w:rsid w:val="00A85646"/>
    <w:rsid w:val="00A856C1"/>
    <w:rsid w:val="00A857CC"/>
    <w:rsid w:val="00A861CE"/>
    <w:rsid w:val="00A86501"/>
    <w:rsid w:val="00A8697E"/>
    <w:rsid w:val="00A86A2C"/>
    <w:rsid w:val="00A870C0"/>
    <w:rsid w:val="00A87303"/>
    <w:rsid w:val="00A8756C"/>
    <w:rsid w:val="00A877CA"/>
    <w:rsid w:val="00A87965"/>
    <w:rsid w:val="00A87AB9"/>
    <w:rsid w:val="00A87AFF"/>
    <w:rsid w:val="00A87D47"/>
    <w:rsid w:val="00A90505"/>
    <w:rsid w:val="00A908CB"/>
    <w:rsid w:val="00A91158"/>
    <w:rsid w:val="00A9173D"/>
    <w:rsid w:val="00A91954"/>
    <w:rsid w:val="00A91BCC"/>
    <w:rsid w:val="00A91BDA"/>
    <w:rsid w:val="00A91EBB"/>
    <w:rsid w:val="00A92850"/>
    <w:rsid w:val="00A929DD"/>
    <w:rsid w:val="00A92D60"/>
    <w:rsid w:val="00A92F92"/>
    <w:rsid w:val="00A9302F"/>
    <w:rsid w:val="00A93245"/>
    <w:rsid w:val="00A93351"/>
    <w:rsid w:val="00A93551"/>
    <w:rsid w:val="00A93CB2"/>
    <w:rsid w:val="00A94497"/>
    <w:rsid w:val="00A94831"/>
    <w:rsid w:val="00A94F20"/>
    <w:rsid w:val="00A94FF4"/>
    <w:rsid w:val="00A95921"/>
    <w:rsid w:val="00A95AF5"/>
    <w:rsid w:val="00A95D34"/>
    <w:rsid w:val="00A95E68"/>
    <w:rsid w:val="00A96194"/>
    <w:rsid w:val="00A961B4"/>
    <w:rsid w:val="00A96354"/>
    <w:rsid w:val="00A9686C"/>
    <w:rsid w:val="00A97089"/>
    <w:rsid w:val="00A9767A"/>
    <w:rsid w:val="00A97784"/>
    <w:rsid w:val="00A97A50"/>
    <w:rsid w:val="00A97B1E"/>
    <w:rsid w:val="00AA0132"/>
    <w:rsid w:val="00AA09F2"/>
    <w:rsid w:val="00AA0AFA"/>
    <w:rsid w:val="00AA0B0F"/>
    <w:rsid w:val="00AA0C0E"/>
    <w:rsid w:val="00AA1474"/>
    <w:rsid w:val="00AA1621"/>
    <w:rsid w:val="00AA1828"/>
    <w:rsid w:val="00AA18A5"/>
    <w:rsid w:val="00AA1C2F"/>
    <w:rsid w:val="00AA1D01"/>
    <w:rsid w:val="00AA21DA"/>
    <w:rsid w:val="00AA2351"/>
    <w:rsid w:val="00AA236D"/>
    <w:rsid w:val="00AA298D"/>
    <w:rsid w:val="00AA2CFF"/>
    <w:rsid w:val="00AA3030"/>
    <w:rsid w:val="00AA33D1"/>
    <w:rsid w:val="00AA342E"/>
    <w:rsid w:val="00AA3530"/>
    <w:rsid w:val="00AA371C"/>
    <w:rsid w:val="00AA37FD"/>
    <w:rsid w:val="00AA386D"/>
    <w:rsid w:val="00AA38D9"/>
    <w:rsid w:val="00AA3940"/>
    <w:rsid w:val="00AA3C24"/>
    <w:rsid w:val="00AA3CE9"/>
    <w:rsid w:val="00AA3F85"/>
    <w:rsid w:val="00AA41C9"/>
    <w:rsid w:val="00AA47E2"/>
    <w:rsid w:val="00AA4919"/>
    <w:rsid w:val="00AA4D5D"/>
    <w:rsid w:val="00AA4FEC"/>
    <w:rsid w:val="00AA5019"/>
    <w:rsid w:val="00AA5309"/>
    <w:rsid w:val="00AA5516"/>
    <w:rsid w:val="00AA55EE"/>
    <w:rsid w:val="00AA56D9"/>
    <w:rsid w:val="00AA5767"/>
    <w:rsid w:val="00AA5782"/>
    <w:rsid w:val="00AA5982"/>
    <w:rsid w:val="00AA5A4F"/>
    <w:rsid w:val="00AA5F68"/>
    <w:rsid w:val="00AA60A3"/>
    <w:rsid w:val="00AA6758"/>
    <w:rsid w:val="00AA69FA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0F27"/>
    <w:rsid w:val="00AB1060"/>
    <w:rsid w:val="00AB1663"/>
    <w:rsid w:val="00AB2074"/>
    <w:rsid w:val="00AB2508"/>
    <w:rsid w:val="00AB25BF"/>
    <w:rsid w:val="00AB29DE"/>
    <w:rsid w:val="00AB2AF5"/>
    <w:rsid w:val="00AB2C50"/>
    <w:rsid w:val="00AB2D13"/>
    <w:rsid w:val="00AB2FE0"/>
    <w:rsid w:val="00AB302E"/>
    <w:rsid w:val="00AB32A4"/>
    <w:rsid w:val="00AB345C"/>
    <w:rsid w:val="00AB3647"/>
    <w:rsid w:val="00AB37C5"/>
    <w:rsid w:val="00AB39AE"/>
    <w:rsid w:val="00AB3FC3"/>
    <w:rsid w:val="00AB4059"/>
    <w:rsid w:val="00AB41B0"/>
    <w:rsid w:val="00AB4636"/>
    <w:rsid w:val="00AB49B1"/>
    <w:rsid w:val="00AB4E37"/>
    <w:rsid w:val="00AB524D"/>
    <w:rsid w:val="00AB5302"/>
    <w:rsid w:val="00AB5497"/>
    <w:rsid w:val="00AB5602"/>
    <w:rsid w:val="00AB5614"/>
    <w:rsid w:val="00AB58DB"/>
    <w:rsid w:val="00AB5A61"/>
    <w:rsid w:val="00AB5E30"/>
    <w:rsid w:val="00AB61DA"/>
    <w:rsid w:val="00AB6247"/>
    <w:rsid w:val="00AB69EA"/>
    <w:rsid w:val="00AB6B0C"/>
    <w:rsid w:val="00AB6CF2"/>
    <w:rsid w:val="00AB6DE6"/>
    <w:rsid w:val="00AB6DFD"/>
    <w:rsid w:val="00AB6F45"/>
    <w:rsid w:val="00AB7093"/>
    <w:rsid w:val="00AB7162"/>
    <w:rsid w:val="00AB7211"/>
    <w:rsid w:val="00AB78B2"/>
    <w:rsid w:val="00AB7A92"/>
    <w:rsid w:val="00AB7B63"/>
    <w:rsid w:val="00AB7E13"/>
    <w:rsid w:val="00AC0028"/>
    <w:rsid w:val="00AC0601"/>
    <w:rsid w:val="00AC08B7"/>
    <w:rsid w:val="00AC0E8D"/>
    <w:rsid w:val="00AC1485"/>
    <w:rsid w:val="00AC16E3"/>
    <w:rsid w:val="00AC19F6"/>
    <w:rsid w:val="00AC1E86"/>
    <w:rsid w:val="00AC1FC7"/>
    <w:rsid w:val="00AC2509"/>
    <w:rsid w:val="00AC25DA"/>
    <w:rsid w:val="00AC27DF"/>
    <w:rsid w:val="00AC28FB"/>
    <w:rsid w:val="00AC2B60"/>
    <w:rsid w:val="00AC2E06"/>
    <w:rsid w:val="00AC2EE4"/>
    <w:rsid w:val="00AC30B8"/>
    <w:rsid w:val="00AC30EB"/>
    <w:rsid w:val="00AC3179"/>
    <w:rsid w:val="00AC333B"/>
    <w:rsid w:val="00AC3398"/>
    <w:rsid w:val="00AC36E3"/>
    <w:rsid w:val="00AC36F8"/>
    <w:rsid w:val="00AC387A"/>
    <w:rsid w:val="00AC3C9A"/>
    <w:rsid w:val="00AC3E89"/>
    <w:rsid w:val="00AC47F8"/>
    <w:rsid w:val="00AC4CA0"/>
    <w:rsid w:val="00AC4E87"/>
    <w:rsid w:val="00AC4FCB"/>
    <w:rsid w:val="00AC50CC"/>
    <w:rsid w:val="00AC50FC"/>
    <w:rsid w:val="00AC52BA"/>
    <w:rsid w:val="00AC545B"/>
    <w:rsid w:val="00AC5BD9"/>
    <w:rsid w:val="00AC5D2D"/>
    <w:rsid w:val="00AC631B"/>
    <w:rsid w:val="00AC6412"/>
    <w:rsid w:val="00AC6592"/>
    <w:rsid w:val="00AC659D"/>
    <w:rsid w:val="00AC6791"/>
    <w:rsid w:val="00AC6BCB"/>
    <w:rsid w:val="00AC6C4F"/>
    <w:rsid w:val="00AC6C75"/>
    <w:rsid w:val="00AC6C7B"/>
    <w:rsid w:val="00AC6DC3"/>
    <w:rsid w:val="00AC77DB"/>
    <w:rsid w:val="00AC7CBC"/>
    <w:rsid w:val="00AC7D8B"/>
    <w:rsid w:val="00AC7E2E"/>
    <w:rsid w:val="00AD0797"/>
    <w:rsid w:val="00AD08A9"/>
    <w:rsid w:val="00AD0D24"/>
    <w:rsid w:val="00AD113D"/>
    <w:rsid w:val="00AD12EC"/>
    <w:rsid w:val="00AD1408"/>
    <w:rsid w:val="00AD142F"/>
    <w:rsid w:val="00AD1569"/>
    <w:rsid w:val="00AD15DE"/>
    <w:rsid w:val="00AD17ED"/>
    <w:rsid w:val="00AD1D97"/>
    <w:rsid w:val="00AD1E5C"/>
    <w:rsid w:val="00AD2017"/>
    <w:rsid w:val="00AD288A"/>
    <w:rsid w:val="00AD29CA"/>
    <w:rsid w:val="00AD2B4B"/>
    <w:rsid w:val="00AD2EFD"/>
    <w:rsid w:val="00AD325F"/>
    <w:rsid w:val="00AD3563"/>
    <w:rsid w:val="00AD37E5"/>
    <w:rsid w:val="00AD38AE"/>
    <w:rsid w:val="00AD3B4A"/>
    <w:rsid w:val="00AD3C2E"/>
    <w:rsid w:val="00AD3FB1"/>
    <w:rsid w:val="00AD4235"/>
    <w:rsid w:val="00AD4BEC"/>
    <w:rsid w:val="00AD4E75"/>
    <w:rsid w:val="00AD4FD1"/>
    <w:rsid w:val="00AD5237"/>
    <w:rsid w:val="00AD5255"/>
    <w:rsid w:val="00AD5A6A"/>
    <w:rsid w:val="00AD5D48"/>
    <w:rsid w:val="00AD5D80"/>
    <w:rsid w:val="00AD5E92"/>
    <w:rsid w:val="00AD60B8"/>
    <w:rsid w:val="00AD6B78"/>
    <w:rsid w:val="00AD6DBF"/>
    <w:rsid w:val="00AD7164"/>
    <w:rsid w:val="00AD7588"/>
    <w:rsid w:val="00AD7844"/>
    <w:rsid w:val="00AD7ABF"/>
    <w:rsid w:val="00AD7C50"/>
    <w:rsid w:val="00AD7CB7"/>
    <w:rsid w:val="00AD7E5C"/>
    <w:rsid w:val="00AE0012"/>
    <w:rsid w:val="00AE05A0"/>
    <w:rsid w:val="00AE08E5"/>
    <w:rsid w:val="00AE0928"/>
    <w:rsid w:val="00AE0A16"/>
    <w:rsid w:val="00AE0BB7"/>
    <w:rsid w:val="00AE0CBC"/>
    <w:rsid w:val="00AE0D38"/>
    <w:rsid w:val="00AE0FF5"/>
    <w:rsid w:val="00AE11BD"/>
    <w:rsid w:val="00AE1AA6"/>
    <w:rsid w:val="00AE2495"/>
    <w:rsid w:val="00AE2FAE"/>
    <w:rsid w:val="00AE3001"/>
    <w:rsid w:val="00AE3090"/>
    <w:rsid w:val="00AE3132"/>
    <w:rsid w:val="00AE3601"/>
    <w:rsid w:val="00AE37E6"/>
    <w:rsid w:val="00AE41D3"/>
    <w:rsid w:val="00AE452D"/>
    <w:rsid w:val="00AE463A"/>
    <w:rsid w:val="00AE497A"/>
    <w:rsid w:val="00AE4ED8"/>
    <w:rsid w:val="00AE55FF"/>
    <w:rsid w:val="00AE5908"/>
    <w:rsid w:val="00AE5B87"/>
    <w:rsid w:val="00AE5D2A"/>
    <w:rsid w:val="00AE5F03"/>
    <w:rsid w:val="00AE600A"/>
    <w:rsid w:val="00AE6335"/>
    <w:rsid w:val="00AE6359"/>
    <w:rsid w:val="00AE6807"/>
    <w:rsid w:val="00AE694D"/>
    <w:rsid w:val="00AE6B73"/>
    <w:rsid w:val="00AE6C03"/>
    <w:rsid w:val="00AE6FEA"/>
    <w:rsid w:val="00AE70D9"/>
    <w:rsid w:val="00AE7175"/>
    <w:rsid w:val="00AE71FE"/>
    <w:rsid w:val="00AE72AD"/>
    <w:rsid w:val="00AE77A5"/>
    <w:rsid w:val="00AE79A2"/>
    <w:rsid w:val="00AF019D"/>
    <w:rsid w:val="00AF0769"/>
    <w:rsid w:val="00AF0A4F"/>
    <w:rsid w:val="00AF0ACA"/>
    <w:rsid w:val="00AF0ACC"/>
    <w:rsid w:val="00AF0B26"/>
    <w:rsid w:val="00AF13B4"/>
    <w:rsid w:val="00AF1561"/>
    <w:rsid w:val="00AF166D"/>
    <w:rsid w:val="00AF16F0"/>
    <w:rsid w:val="00AF174B"/>
    <w:rsid w:val="00AF17BD"/>
    <w:rsid w:val="00AF1B7D"/>
    <w:rsid w:val="00AF2544"/>
    <w:rsid w:val="00AF2680"/>
    <w:rsid w:val="00AF2902"/>
    <w:rsid w:val="00AF2D6E"/>
    <w:rsid w:val="00AF2E29"/>
    <w:rsid w:val="00AF3070"/>
    <w:rsid w:val="00AF328B"/>
    <w:rsid w:val="00AF3408"/>
    <w:rsid w:val="00AF3429"/>
    <w:rsid w:val="00AF3745"/>
    <w:rsid w:val="00AF3C04"/>
    <w:rsid w:val="00AF425C"/>
    <w:rsid w:val="00AF4624"/>
    <w:rsid w:val="00AF480E"/>
    <w:rsid w:val="00AF4979"/>
    <w:rsid w:val="00AF4A7F"/>
    <w:rsid w:val="00AF4F48"/>
    <w:rsid w:val="00AF4F60"/>
    <w:rsid w:val="00AF5213"/>
    <w:rsid w:val="00AF5A0D"/>
    <w:rsid w:val="00AF5A72"/>
    <w:rsid w:val="00AF5E15"/>
    <w:rsid w:val="00AF60A1"/>
    <w:rsid w:val="00AF6248"/>
    <w:rsid w:val="00AF6265"/>
    <w:rsid w:val="00AF6489"/>
    <w:rsid w:val="00AF65BB"/>
    <w:rsid w:val="00AF67A8"/>
    <w:rsid w:val="00AF6A2E"/>
    <w:rsid w:val="00AF6A68"/>
    <w:rsid w:val="00AF6A86"/>
    <w:rsid w:val="00AF6DF7"/>
    <w:rsid w:val="00AF77A4"/>
    <w:rsid w:val="00AF7EBF"/>
    <w:rsid w:val="00B00181"/>
    <w:rsid w:val="00B00354"/>
    <w:rsid w:val="00B00404"/>
    <w:rsid w:val="00B005BE"/>
    <w:rsid w:val="00B005EB"/>
    <w:rsid w:val="00B005F1"/>
    <w:rsid w:val="00B0086F"/>
    <w:rsid w:val="00B00A7D"/>
    <w:rsid w:val="00B00AB8"/>
    <w:rsid w:val="00B00EE2"/>
    <w:rsid w:val="00B016B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54"/>
    <w:rsid w:val="00B027E3"/>
    <w:rsid w:val="00B02B58"/>
    <w:rsid w:val="00B02B87"/>
    <w:rsid w:val="00B02E6F"/>
    <w:rsid w:val="00B02ED1"/>
    <w:rsid w:val="00B02FAB"/>
    <w:rsid w:val="00B030FC"/>
    <w:rsid w:val="00B03563"/>
    <w:rsid w:val="00B03A5E"/>
    <w:rsid w:val="00B03B5A"/>
    <w:rsid w:val="00B03C28"/>
    <w:rsid w:val="00B03C6A"/>
    <w:rsid w:val="00B03F73"/>
    <w:rsid w:val="00B04062"/>
    <w:rsid w:val="00B04AB0"/>
    <w:rsid w:val="00B04E60"/>
    <w:rsid w:val="00B04FE6"/>
    <w:rsid w:val="00B05358"/>
    <w:rsid w:val="00B05BA4"/>
    <w:rsid w:val="00B05CD9"/>
    <w:rsid w:val="00B05E78"/>
    <w:rsid w:val="00B05EE6"/>
    <w:rsid w:val="00B060FD"/>
    <w:rsid w:val="00B0657C"/>
    <w:rsid w:val="00B0673F"/>
    <w:rsid w:val="00B06749"/>
    <w:rsid w:val="00B06D30"/>
    <w:rsid w:val="00B0756A"/>
    <w:rsid w:val="00B0765F"/>
    <w:rsid w:val="00B07B47"/>
    <w:rsid w:val="00B07D2B"/>
    <w:rsid w:val="00B101D8"/>
    <w:rsid w:val="00B10364"/>
    <w:rsid w:val="00B10374"/>
    <w:rsid w:val="00B113DA"/>
    <w:rsid w:val="00B11969"/>
    <w:rsid w:val="00B119F0"/>
    <w:rsid w:val="00B12271"/>
    <w:rsid w:val="00B12397"/>
    <w:rsid w:val="00B125FA"/>
    <w:rsid w:val="00B1277C"/>
    <w:rsid w:val="00B127C8"/>
    <w:rsid w:val="00B12C0B"/>
    <w:rsid w:val="00B12DD1"/>
    <w:rsid w:val="00B1330F"/>
    <w:rsid w:val="00B14052"/>
    <w:rsid w:val="00B1415E"/>
    <w:rsid w:val="00B14709"/>
    <w:rsid w:val="00B1475A"/>
    <w:rsid w:val="00B14F8C"/>
    <w:rsid w:val="00B1500D"/>
    <w:rsid w:val="00B154D6"/>
    <w:rsid w:val="00B15523"/>
    <w:rsid w:val="00B1598C"/>
    <w:rsid w:val="00B15B5F"/>
    <w:rsid w:val="00B15C6A"/>
    <w:rsid w:val="00B16372"/>
    <w:rsid w:val="00B164DB"/>
    <w:rsid w:val="00B166FC"/>
    <w:rsid w:val="00B16746"/>
    <w:rsid w:val="00B16C84"/>
    <w:rsid w:val="00B170C0"/>
    <w:rsid w:val="00B17306"/>
    <w:rsid w:val="00B1748B"/>
    <w:rsid w:val="00B175C6"/>
    <w:rsid w:val="00B1773D"/>
    <w:rsid w:val="00B177D3"/>
    <w:rsid w:val="00B17A25"/>
    <w:rsid w:val="00B2003F"/>
    <w:rsid w:val="00B20405"/>
    <w:rsid w:val="00B205ED"/>
    <w:rsid w:val="00B20792"/>
    <w:rsid w:val="00B20A0D"/>
    <w:rsid w:val="00B20EC9"/>
    <w:rsid w:val="00B210DE"/>
    <w:rsid w:val="00B21117"/>
    <w:rsid w:val="00B213EB"/>
    <w:rsid w:val="00B2151A"/>
    <w:rsid w:val="00B218C9"/>
    <w:rsid w:val="00B21952"/>
    <w:rsid w:val="00B21DDD"/>
    <w:rsid w:val="00B224F5"/>
    <w:rsid w:val="00B22ABA"/>
    <w:rsid w:val="00B22B1C"/>
    <w:rsid w:val="00B22D93"/>
    <w:rsid w:val="00B22E3B"/>
    <w:rsid w:val="00B23330"/>
    <w:rsid w:val="00B233E5"/>
    <w:rsid w:val="00B2366E"/>
    <w:rsid w:val="00B23773"/>
    <w:rsid w:val="00B23908"/>
    <w:rsid w:val="00B2394A"/>
    <w:rsid w:val="00B23B16"/>
    <w:rsid w:val="00B23D17"/>
    <w:rsid w:val="00B23DA1"/>
    <w:rsid w:val="00B2448A"/>
    <w:rsid w:val="00B24512"/>
    <w:rsid w:val="00B2486D"/>
    <w:rsid w:val="00B24977"/>
    <w:rsid w:val="00B24BAE"/>
    <w:rsid w:val="00B24D79"/>
    <w:rsid w:val="00B25263"/>
    <w:rsid w:val="00B25402"/>
    <w:rsid w:val="00B2569E"/>
    <w:rsid w:val="00B25820"/>
    <w:rsid w:val="00B25A89"/>
    <w:rsid w:val="00B25C62"/>
    <w:rsid w:val="00B25E83"/>
    <w:rsid w:val="00B265FB"/>
    <w:rsid w:val="00B266C9"/>
    <w:rsid w:val="00B268D0"/>
    <w:rsid w:val="00B268E8"/>
    <w:rsid w:val="00B26AB8"/>
    <w:rsid w:val="00B26D73"/>
    <w:rsid w:val="00B26F20"/>
    <w:rsid w:val="00B27791"/>
    <w:rsid w:val="00B27857"/>
    <w:rsid w:val="00B279C7"/>
    <w:rsid w:val="00B3035F"/>
    <w:rsid w:val="00B30B8E"/>
    <w:rsid w:val="00B30BC4"/>
    <w:rsid w:val="00B3152B"/>
    <w:rsid w:val="00B3195D"/>
    <w:rsid w:val="00B319AA"/>
    <w:rsid w:val="00B319F6"/>
    <w:rsid w:val="00B320CB"/>
    <w:rsid w:val="00B3239C"/>
    <w:rsid w:val="00B32972"/>
    <w:rsid w:val="00B32AEA"/>
    <w:rsid w:val="00B32AED"/>
    <w:rsid w:val="00B32F5F"/>
    <w:rsid w:val="00B32FF3"/>
    <w:rsid w:val="00B33265"/>
    <w:rsid w:val="00B33321"/>
    <w:rsid w:val="00B3352E"/>
    <w:rsid w:val="00B33AF9"/>
    <w:rsid w:val="00B33DC7"/>
    <w:rsid w:val="00B33E73"/>
    <w:rsid w:val="00B347C3"/>
    <w:rsid w:val="00B34C4D"/>
    <w:rsid w:val="00B34EAE"/>
    <w:rsid w:val="00B35091"/>
    <w:rsid w:val="00B3514A"/>
    <w:rsid w:val="00B3519E"/>
    <w:rsid w:val="00B3583C"/>
    <w:rsid w:val="00B35A44"/>
    <w:rsid w:val="00B35E6B"/>
    <w:rsid w:val="00B35F0A"/>
    <w:rsid w:val="00B36028"/>
    <w:rsid w:val="00B360F5"/>
    <w:rsid w:val="00B36294"/>
    <w:rsid w:val="00B363A7"/>
    <w:rsid w:val="00B36A05"/>
    <w:rsid w:val="00B36A4D"/>
    <w:rsid w:val="00B36B60"/>
    <w:rsid w:val="00B36CB3"/>
    <w:rsid w:val="00B36EC9"/>
    <w:rsid w:val="00B37765"/>
    <w:rsid w:val="00B37A92"/>
    <w:rsid w:val="00B37E64"/>
    <w:rsid w:val="00B37F11"/>
    <w:rsid w:val="00B40040"/>
    <w:rsid w:val="00B40367"/>
    <w:rsid w:val="00B40432"/>
    <w:rsid w:val="00B40497"/>
    <w:rsid w:val="00B40562"/>
    <w:rsid w:val="00B40761"/>
    <w:rsid w:val="00B40772"/>
    <w:rsid w:val="00B40892"/>
    <w:rsid w:val="00B4158A"/>
    <w:rsid w:val="00B416B0"/>
    <w:rsid w:val="00B4178B"/>
    <w:rsid w:val="00B4180F"/>
    <w:rsid w:val="00B41CA0"/>
    <w:rsid w:val="00B41CB7"/>
    <w:rsid w:val="00B41D01"/>
    <w:rsid w:val="00B41D61"/>
    <w:rsid w:val="00B4208A"/>
    <w:rsid w:val="00B4213C"/>
    <w:rsid w:val="00B42DE6"/>
    <w:rsid w:val="00B42FF5"/>
    <w:rsid w:val="00B43037"/>
    <w:rsid w:val="00B432BF"/>
    <w:rsid w:val="00B4340B"/>
    <w:rsid w:val="00B437FC"/>
    <w:rsid w:val="00B43C7F"/>
    <w:rsid w:val="00B43D2D"/>
    <w:rsid w:val="00B43D52"/>
    <w:rsid w:val="00B43DAB"/>
    <w:rsid w:val="00B44115"/>
    <w:rsid w:val="00B44246"/>
    <w:rsid w:val="00B4442A"/>
    <w:rsid w:val="00B446DD"/>
    <w:rsid w:val="00B44718"/>
    <w:rsid w:val="00B4474E"/>
    <w:rsid w:val="00B4478D"/>
    <w:rsid w:val="00B4479E"/>
    <w:rsid w:val="00B44BD6"/>
    <w:rsid w:val="00B451CB"/>
    <w:rsid w:val="00B4570A"/>
    <w:rsid w:val="00B45770"/>
    <w:rsid w:val="00B45936"/>
    <w:rsid w:val="00B4609D"/>
    <w:rsid w:val="00B462E2"/>
    <w:rsid w:val="00B46CC7"/>
    <w:rsid w:val="00B46F6B"/>
    <w:rsid w:val="00B479C0"/>
    <w:rsid w:val="00B47CDE"/>
    <w:rsid w:val="00B47ECA"/>
    <w:rsid w:val="00B503AC"/>
    <w:rsid w:val="00B5059A"/>
    <w:rsid w:val="00B5106B"/>
    <w:rsid w:val="00B5106F"/>
    <w:rsid w:val="00B510ED"/>
    <w:rsid w:val="00B513A8"/>
    <w:rsid w:val="00B519D1"/>
    <w:rsid w:val="00B51B54"/>
    <w:rsid w:val="00B51B97"/>
    <w:rsid w:val="00B51CF1"/>
    <w:rsid w:val="00B51D0A"/>
    <w:rsid w:val="00B521D7"/>
    <w:rsid w:val="00B522AB"/>
    <w:rsid w:val="00B522DB"/>
    <w:rsid w:val="00B52376"/>
    <w:rsid w:val="00B52485"/>
    <w:rsid w:val="00B527A4"/>
    <w:rsid w:val="00B52EDF"/>
    <w:rsid w:val="00B52FBC"/>
    <w:rsid w:val="00B5364F"/>
    <w:rsid w:val="00B5398A"/>
    <w:rsid w:val="00B53D87"/>
    <w:rsid w:val="00B53F97"/>
    <w:rsid w:val="00B54067"/>
    <w:rsid w:val="00B542D6"/>
    <w:rsid w:val="00B54716"/>
    <w:rsid w:val="00B54A85"/>
    <w:rsid w:val="00B54C70"/>
    <w:rsid w:val="00B54D5D"/>
    <w:rsid w:val="00B54D9D"/>
    <w:rsid w:val="00B5525F"/>
    <w:rsid w:val="00B5539D"/>
    <w:rsid w:val="00B554B4"/>
    <w:rsid w:val="00B55862"/>
    <w:rsid w:val="00B55B18"/>
    <w:rsid w:val="00B55C42"/>
    <w:rsid w:val="00B56131"/>
    <w:rsid w:val="00B5625C"/>
    <w:rsid w:val="00B56598"/>
    <w:rsid w:val="00B56688"/>
    <w:rsid w:val="00B56753"/>
    <w:rsid w:val="00B5697A"/>
    <w:rsid w:val="00B56A76"/>
    <w:rsid w:val="00B56C11"/>
    <w:rsid w:val="00B5705F"/>
    <w:rsid w:val="00B5747C"/>
    <w:rsid w:val="00B5767C"/>
    <w:rsid w:val="00B576C0"/>
    <w:rsid w:val="00B579F6"/>
    <w:rsid w:val="00B57BD5"/>
    <w:rsid w:val="00B600C7"/>
    <w:rsid w:val="00B60199"/>
    <w:rsid w:val="00B60454"/>
    <w:rsid w:val="00B608D9"/>
    <w:rsid w:val="00B60D63"/>
    <w:rsid w:val="00B611F2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27E"/>
    <w:rsid w:val="00B62387"/>
    <w:rsid w:val="00B62422"/>
    <w:rsid w:val="00B62F4C"/>
    <w:rsid w:val="00B62F70"/>
    <w:rsid w:val="00B630D2"/>
    <w:rsid w:val="00B633D9"/>
    <w:rsid w:val="00B637C1"/>
    <w:rsid w:val="00B63A88"/>
    <w:rsid w:val="00B63EF4"/>
    <w:rsid w:val="00B6426D"/>
    <w:rsid w:val="00B645C0"/>
    <w:rsid w:val="00B64E1C"/>
    <w:rsid w:val="00B655CB"/>
    <w:rsid w:val="00B65737"/>
    <w:rsid w:val="00B65AAC"/>
    <w:rsid w:val="00B66027"/>
    <w:rsid w:val="00B66069"/>
    <w:rsid w:val="00B66A92"/>
    <w:rsid w:val="00B66BA6"/>
    <w:rsid w:val="00B66D52"/>
    <w:rsid w:val="00B66F41"/>
    <w:rsid w:val="00B66F7B"/>
    <w:rsid w:val="00B671F1"/>
    <w:rsid w:val="00B672A7"/>
    <w:rsid w:val="00B675A4"/>
    <w:rsid w:val="00B67A19"/>
    <w:rsid w:val="00B67AC7"/>
    <w:rsid w:val="00B67B4C"/>
    <w:rsid w:val="00B67B6F"/>
    <w:rsid w:val="00B67BB2"/>
    <w:rsid w:val="00B67BEE"/>
    <w:rsid w:val="00B67E38"/>
    <w:rsid w:val="00B67E3B"/>
    <w:rsid w:val="00B67F48"/>
    <w:rsid w:val="00B67F5C"/>
    <w:rsid w:val="00B67F66"/>
    <w:rsid w:val="00B67FEB"/>
    <w:rsid w:val="00B70075"/>
    <w:rsid w:val="00B70249"/>
    <w:rsid w:val="00B70326"/>
    <w:rsid w:val="00B70979"/>
    <w:rsid w:val="00B70B42"/>
    <w:rsid w:val="00B71040"/>
    <w:rsid w:val="00B7104A"/>
    <w:rsid w:val="00B711CD"/>
    <w:rsid w:val="00B71317"/>
    <w:rsid w:val="00B71410"/>
    <w:rsid w:val="00B71755"/>
    <w:rsid w:val="00B71D21"/>
    <w:rsid w:val="00B71D7E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2FAB"/>
    <w:rsid w:val="00B73429"/>
    <w:rsid w:val="00B73B0B"/>
    <w:rsid w:val="00B73E3B"/>
    <w:rsid w:val="00B73E3C"/>
    <w:rsid w:val="00B73FD4"/>
    <w:rsid w:val="00B73FEC"/>
    <w:rsid w:val="00B74433"/>
    <w:rsid w:val="00B7448E"/>
    <w:rsid w:val="00B74954"/>
    <w:rsid w:val="00B75218"/>
    <w:rsid w:val="00B752AE"/>
    <w:rsid w:val="00B7542E"/>
    <w:rsid w:val="00B755C4"/>
    <w:rsid w:val="00B756D8"/>
    <w:rsid w:val="00B75806"/>
    <w:rsid w:val="00B761AF"/>
    <w:rsid w:val="00B76235"/>
    <w:rsid w:val="00B765AD"/>
    <w:rsid w:val="00B76BC3"/>
    <w:rsid w:val="00B76BE1"/>
    <w:rsid w:val="00B76DDC"/>
    <w:rsid w:val="00B77040"/>
    <w:rsid w:val="00B77272"/>
    <w:rsid w:val="00B77277"/>
    <w:rsid w:val="00B7727D"/>
    <w:rsid w:val="00B7732B"/>
    <w:rsid w:val="00B774C4"/>
    <w:rsid w:val="00B77534"/>
    <w:rsid w:val="00B77AFD"/>
    <w:rsid w:val="00B77C97"/>
    <w:rsid w:val="00B77D64"/>
    <w:rsid w:val="00B8033D"/>
    <w:rsid w:val="00B804F7"/>
    <w:rsid w:val="00B8065F"/>
    <w:rsid w:val="00B80FE1"/>
    <w:rsid w:val="00B8105B"/>
    <w:rsid w:val="00B81089"/>
    <w:rsid w:val="00B81463"/>
    <w:rsid w:val="00B81B09"/>
    <w:rsid w:val="00B81B71"/>
    <w:rsid w:val="00B82C74"/>
    <w:rsid w:val="00B82F36"/>
    <w:rsid w:val="00B831D4"/>
    <w:rsid w:val="00B838A7"/>
    <w:rsid w:val="00B838E2"/>
    <w:rsid w:val="00B83AD3"/>
    <w:rsid w:val="00B84197"/>
    <w:rsid w:val="00B84224"/>
    <w:rsid w:val="00B8491D"/>
    <w:rsid w:val="00B84CE7"/>
    <w:rsid w:val="00B85161"/>
    <w:rsid w:val="00B852FA"/>
    <w:rsid w:val="00B8532A"/>
    <w:rsid w:val="00B857FF"/>
    <w:rsid w:val="00B85BD5"/>
    <w:rsid w:val="00B85CF8"/>
    <w:rsid w:val="00B8603F"/>
    <w:rsid w:val="00B862C6"/>
    <w:rsid w:val="00B863C9"/>
    <w:rsid w:val="00B86661"/>
    <w:rsid w:val="00B86688"/>
    <w:rsid w:val="00B86714"/>
    <w:rsid w:val="00B8684B"/>
    <w:rsid w:val="00B869F3"/>
    <w:rsid w:val="00B86F2D"/>
    <w:rsid w:val="00B873E0"/>
    <w:rsid w:val="00B875F2"/>
    <w:rsid w:val="00B87B00"/>
    <w:rsid w:val="00B901B5"/>
    <w:rsid w:val="00B90230"/>
    <w:rsid w:val="00B907BF"/>
    <w:rsid w:val="00B90BDA"/>
    <w:rsid w:val="00B90F6C"/>
    <w:rsid w:val="00B90FDF"/>
    <w:rsid w:val="00B9103E"/>
    <w:rsid w:val="00B9137F"/>
    <w:rsid w:val="00B91555"/>
    <w:rsid w:val="00B918BC"/>
    <w:rsid w:val="00B91D75"/>
    <w:rsid w:val="00B922C8"/>
    <w:rsid w:val="00B929E4"/>
    <w:rsid w:val="00B93043"/>
    <w:rsid w:val="00B93115"/>
    <w:rsid w:val="00B934E1"/>
    <w:rsid w:val="00B93C5F"/>
    <w:rsid w:val="00B93CB2"/>
    <w:rsid w:val="00B93D86"/>
    <w:rsid w:val="00B94511"/>
    <w:rsid w:val="00B94630"/>
    <w:rsid w:val="00B9465F"/>
    <w:rsid w:val="00B94695"/>
    <w:rsid w:val="00B948E5"/>
    <w:rsid w:val="00B94B8F"/>
    <w:rsid w:val="00B94CC3"/>
    <w:rsid w:val="00B94DB1"/>
    <w:rsid w:val="00B9502A"/>
    <w:rsid w:val="00B950A1"/>
    <w:rsid w:val="00B950B1"/>
    <w:rsid w:val="00B954C6"/>
    <w:rsid w:val="00B9571D"/>
    <w:rsid w:val="00B95862"/>
    <w:rsid w:val="00B95B97"/>
    <w:rsid w:val="00B95CA1"/>
    <w:rsid w:val="00B95CD2"/>
    <w:rsid w:val="00B95DF6"/>
    <w:rsid w:val="00B9612F"/>
    <w:rsid w:val="00B963CB"/>
    <w:rsid w:val="00B96505"/>
    <w:rsid w:val="00B9651D"/>
    <w:rsid w:val="00B9690C"/>
    <w:rsid w:val="00B96A8B"/>
    <w:rsid w:val="00B96B08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A85"/>
    <w:rsid w:val="00BA0BED"/>
    <w:rsid w:val="00BA0C12"/>
    <w:rsid w:val="00BA10EB"/>
    <w:rsid w:val="00BA1325"/>
    <w:rsid w:val="00BA1336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2A"/>
    <w:rsid w:val="00BA36D9"/>
    <w:rsid w:val="00BA3BD2"/>
    <w:rsid w:val="00BA40BA"/>
    <w:rsid w:val="00BA42AE"/>
    <w:rsid w:val="00BA431E"/>
    <w:rsid w:val="00BA4A7E"/>
    <w:rsid w:val="00BA4B10"/>
    <w:rsid w:val="00BA4C61"/>
    <w:rsid w:val="00BA4FB7"/>
    <w:rsid w:val="00BA5071"/>
    <w:rsid w:val="00BA5120"/>
    <w:rsid w:val="00BA5402"/>
    <w:rsid w:val="00BA5684"/>
    <w:rsid w:val="00BA57C7"/>
    <w:rsid w:val="00BA5917"/>
    <w:rsid w:val="00BA5CB7"/>
    <w:rsid w:val="00BA60EE"/>
    <w:rsid w:val="00BA6187"/>
    <w:rsid w:val="00BA6267"/>
    <w:rsid w:val="00BA67F6"/>
    <w:rsid w:val="00BA6927"/>
    <w:rsid w:val="00BA6E20"/>
    <w:rsid w:val="00BA7223"/>
    <w:rsid w:val="00BA7347"/>
    <w:rsid w:val="00BA75E4"/>
    <w:rsid w:val="00BA7916"/>
    <w:rsid w:val="00BA79EF"/>
    <w:rsid w:val="00BA7A05"/>
    <w:rsid w:val="00BA7F9E"/>
    <w:rsid w:val="00BB009A"/>
    <w:rsid w:val="00BB0595"/>
    <w:rsid w:val="00BB0D85"/>
    <w:rsid w:val="00BB100D"/>
    <w:rsid w:val="00BB121D"/>
    <w:rsid w:val="00BB1643"/>
    <w:rsid w:val="00BB18FD"/>
    <w:rsid w:val="00BB1B95"/>
    <w:rsid w:val="00BB1C61"/>
    <w:rsid w:val="00BB1D42"/>
    <w:rsid w:val="00BB220B"/>
    <w:rsid w:val="00BB229D"/>
    <w:rsid w:val="00BB26A0"/>
    <w:rsid w:val="00BB2733"/>
    <w:rsid w:val="00BB283F"/>
    <w:rsid w:val="00BB28A6"/>
    <w:rsid w:val="00BB293E"/>
    <w:rsid w:val="00BB299D"/>
    <w:rsid w:val="00BB2C37"/>
    <w:rsid w:val="00BB2D40"/>
    <w:rsid w:val="00BB302C"/>
    <w:rsid w:val="00BB30E7"/>
    <w:rsid w:val="00BB32B0"/>
    <w:rsid w:val="00BB388D"/>
    <w:rsid w:val="00BB3C2F"/>
    <w:rsid w:val="00BB3D45"/>
    <w:rsid w:val="00BB4161"/>
    <w:rsid w:val="00BB43A6"/>
    <w:rsid w:val="00BB44A7"/>
    <w:rsid w:val="00BB495C"/>
    <w:rsid w:val="00BB4D00"/>
    <w:rsid w:val="00BB4F4D"/>
    <w:rsid w:val="00BB5103"/>
    <w:rsid w:val="00BB54C5"/>
    <w:rsid w:val="00BB556E"/>
    <w:rsid w:val="00BB59BA"/>
    <w:rsid w:val="00BB6114"/>
    <w:rsid w:val="00BB62E9"/>
    <w:rsid w:val="00BB6419"/>
    <w:rsid w:val="00BB6762"/>
    <w:rsid w:val="00BB69CA"/>
    <w:rsid w:val="00BB6A31"/>
    <w:rsid w:val="00BB6F40"/>
    <w:rsid w:val="00BB6F61"/>
    <w:rsid w:val="00BB7382"/>
    <w:rsid w:val="00BB744D"/>
    <w:rsid w:val="00BB74F9"/>
    <w:rsid w:val="00BB75AF"/>
    <w:rsid w:val="00BB7657"/>
    <w:rsid w:val="00BB767D"/>
    <w:rsid w:val="00BB778D"/>
    <w:rsid w:val="00BB78B5"/>
    <w:rsid w:val="00BB7A6E"/>
    <w:rsid w:val="00BC072F"/>
    <w:rsid w:val="00BC08D8"/>
    <w:rsid w:val="00BC0D3C"/>
    <w:rsid w:val="00BC0E74"/>
    <w:rsid w:val="00BC0FCD"/>
    <w:rsid w:val="00BC175A"/>
    <w:rsid w:val="00BC1982"/>
    <w:rsid w:val="00BC1E43"/>
    <w:rsid w:val="00BC25DA"/>
    <w:rsid w:val="00BC25E2"/>
    <w:rsid w:val="00BC2613"/>
    <w:rsid w:val="00BC2D4A"/>
    <w:rsid w:val="00BC2E7B"/>
    <w:rsid w:val="00BC311C"/>
    <w:rsid w:val="00BC3322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639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961"/>
    <w:rsid w:val="00BC5A06"/>
    <w:rsid w:val="00BC6031"/>
    <w:rsid w:val="00BC6275"/>
    <w:rsid w:val="00BC6502"/>
    <w:rsid w:val="00BC65CC"/>
    <w:rsid w:val="00BC6918"/>
    <w:rsid w:val="00BC6F05"/>
    <w:rsid w:val="00BC7208"/>
    <w:rsid w:val="00BC749C"/>
    <w:rsid w:val="00BC768C"/>
    <w:rsid w:val="00BC769B"/>
    <w:rsid w:val="00BC772F"/>
    <w:rsid w:val="00BC776A"/>
    <w:rsid w:val="00BC7E8E"/>
    <w:rsid w:val="00BC7F15"/>
    <w:rsid w:val="00BD0448"/>
    <w:rsid w:val="00BD0C35"/>
    <w:rsid w:val="00BD0D0B"/>
    <w:rsid w:val="00BD11F2"/>
    <w:rsid w:val="00BD1759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76E"/>
    <w:rsid w:val="00BD3D06"/>
    <w:rsid w:val="00BD4266"/>
    <w:rsid w:val="00BD44EE"/>
    <w:rsid w:val="00BD455D"/>
    <w:rsid w:val="00BD515F"/>
    <w:rsid w:val="00BD5239"/>
    <w:rsid w:val="00BD5FDC"/>
    <w:rsid w:val="00BD6352"/>
    <w:rsid w:val="00BD63C3"/>
    <w:rsid w:val="00BD6633"/>
    <w:rsid w:val="00BD6660"/>
    <w:rsid w:val="00BD6718"/>
    <w:rsid w:val="00BD6A24"/>
    <w:rsid w:val="00BD6C3B"/>
    <w:rsid w:val="00BD6DC1"/>
    <w:rsid w:val="00BD7434"/>
    <w:rsid w:val="00BD763C"/>
    <w:rsid w:val="00BE013B"/>
    <w:rsid w:val="00BE0472"/>
    <w:rsid w:val="00BE0683"/>
    <w:rsid w:val="00BE0695"/>
    <w:rsid w:val="00BE089E"/>
    <w:rsid w:val="00BE0AD8"/>
    <w:rsid w:val="00BE0BA5"/>
    <w:rsid w:val="00BE0CCE"/>
    <w:rsid w:val="00BE0F1D"/>
    <w:rsid w:val="00BE118D"/>
    <w:rsid w:val="00BE162A"/>
    <w:rsid w:val="00BE1840"/>
    <w:rsid w:val="00BE1A80"/>
    <w:rsid w:val="00BE2712"/>
    <w:rsid w:val="00BE29BA"/>
    <w:rsid w:val="00BE2A60"/>
    <w:rsid w:val="00BE2B6B"/>
    <w:rsid w:val="00BE2C73"/>
    <w:rsid w:val="00BE2F2B"/>
    <w:rsid w:val="00BE343E"/>
    <w:rsid w:val="00BE3888"/>
    <w:rsid w:val="00BE39C0"/>
    <w:rsid w:val="00BE39D0"/>
    <w:rsid w:val="00BE3E48"/>
    <w:rsid w:val="00BE4479"/>
    <w:rsid w:val="00BE4DD9"/>
    <w:rsid w:val="00BE58B3"/>
    <w:rsid w:val="00BE5A4E"/>
    <w:rsid w:val="00BE5BFB"/>
    <w:rsid w:val="00BE5C6A"/>
    <w:rsid w:val="00BE5D4D"/>
    <w:rsid w:val="00BE6434"/>
    <w:rsid w:val="00BE65D7"/>
    <w:rsid w:val="00BE6735"/>
    <w:rsid w:val="00BE6740"/>
    <w:rsid w:val="00BE67AA"/>
    <w:rsid w:val="00BE69C3"/>
    <w:rsid w:val="00BE6F68"/>
    <w:rsid w:val="00BE719F"/>
    <w:rsid w:val="00BE750B"/>
    <w:rsid w:val="00BE77DB"/>
    <w:rsid w:val="00BE7A4B"/>
    <w:rsid w:val="00BE7ADA"/>
    <w:rsid w:val="00BE7BAC"/>
    <w:rsid w:val="00BE7F5A"/>
    <w:rsid w:val="00BF043A"/>
    <w:rsid w:val="00BF0876"/>
    <w:rsid w:val="00BF0978"/>
    <w:rsid w:val="00BF0CC3"/>
    <w:rsid w:val="00BF1270"/>
    <w:rsid w:val="00BF1533"/>
    <w:rsid w:val="00BF187E"/>
    <w:rsid w:val="00BF1B63"/>
    <w:rsid w:val="00BF1EB2"/>
    <w:rsid w:val="00BF1F54"/>
    <w:rsid w:val="00BF2321"/>
    <w:rsid w:val="00BF26F0"/>
    <w:rsid w:val="00BF2B7F"/>
    <w:rsid w:val="00BF328A"/>
    <w:rsid w:val="00BF336E"/>
    <w:rsid w:val="00BF3711"/>
    <w:rsid w:val="00BF37C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79"/>
    <w:rsid w:val="00BF50EB"/>
    <w:rsid w:val="00BF541B"/>
    <w:rsid w:val="00BF5443"/>
    <w:rsid w:val="00BF5484"/>
    <w:rsid w:val="00BF5799"/>
    <w:rsid w:val="00BF5810"/>
    <w:rsid w:val="00BF584D"/>
    <w:rsid w:val="00BF5C1D"/>
    <w:rsid w:val="00BF5C22"/>
    <w:rsid w:val="00BF60B1"/>
    <w:rsid w:val="00BF64E6"/>
    <w:rsid w:val="00BF6B6A"/>
    <w:rsid w:val="00BF6D6A"/>
    <w:rsid w:val="00BF6F6C"/>
    <w:rsid w:val="00BF7123"/>
    <w:rsid w:val="00BF7384"/>
    <w:rsid w:val="00BF775F"/>
    <w:rsid w:val="00BF77D5"/>
    <w:rsid w:val="00BF7C36"/>
    <w:rsid w:val="00BF7E78"/>
    <w:rsid w:val="00BF7F12"/>
    <w:rsid w:val="00C00152"/>
    <w:rsid w:val="00C00202"/>
    <w:rsid w:val="00C00AD6"/>
    <w:rsid w:val="00C011DB"/>
    <w:rsid w:val="00C01274"/>
    <w:rsid w:val="00C01382"/>
    <w:rsid w:val="00C017CA"/>
    <w:rsid w:val="00C017FB"/>
    <w:rsid w:val="00C0193C"/>
    <w:rsid w:val="00C01AF5"/>
    <w:rsid w:val="00C01BB7"/>
    <w:rsid w:val="00C01E49"/>
    <w:rsid w:val="00C02376"/>
    <w:rsid w:val="00C02840"/>
    <w:rsid w:val="00C028FA"/>
    <w:rsid w:val="00C02D6B"/>
    <w:rsid w:val="00C02E95"/>
    <w:rsid w:val="00C031E2"/>
    <w:rsid w:val="00C0326D"/>
    <w:rsid w:val="00C0378F"/>
    <w:rsid w:val="00C0380E"/>
    <w:rsid w:val="00C03AC9"/>
    <w:rsid w:val="00C03B9B"/>
    <w:rsid w:val="00C03F77"/>
    <w:rsid w:val="00C03F7D"/>
    <w:rsid w:val="00C03FD1"/>
    <w:rsid w:val="00C047C4"/>
    <w:rsid w:val="00C04AE5"/>
    <w:rsid w:val="00C04C1C"/>
    <w:rsid w:val="00C04DF3"/>
    <w:rsid w:val="00C04E10"/>
    <w:rsid w:val="00C0523A"/>
    <w:rsid w:val="00C058ED"/>
    <w:rsid w:val="00C05971"/>
    <w:rsid w:val="00C05CE0"/>
    <w:rsid w:val="00C0633B"/>
    <w:rsid w:val="00C064C6"/>
    <w:rsid w:val="00C064C8"/>
    <w:rsid w:val="00C0650D"/>
    <w:rsid w:val="00C065EA"/>
    <w:rsid w:val="00C066E0"/>
    <w:rsid w:val="00C06A77"/>
    <w:rsid w:val="00C06B20"/>
    <w:rsid w:val="00C06BA6"/>
    <w:rsid w:val="00C06E32"/>
    <w:rsid w:val="00C06F2A"/>
    <w:rsid w:val="00C06FBD"/>
    <w:rsid w:val="00C078DF"/>
    <w:rsid w:val="00C07D6D"/>
    <w:rsid w:val="00C07D76"/>
    <w:rsid w:val="00C07DB9"/>
    <w:rsid w:val="00C1012F"/>
    <w:rsid w:val="00C103F6"/>
    <w:rsid w:val="00C106AB"/>
    <w:rsid w:val="00C106FB"/>
    <w:rsid w:val="00C107AC"/>
    <w:rsid w:val="00C10DFE"/>
    <w:rsid w:val="00C10FC7"/>
    <w:rsid w:val="00C110DC"/>
    <w:rsid w:val="00C111CA"/>
    <w:rsid w:val="00C11497"/>
    <w:rsid w:val="00C114F1"/>
    <w:rsid w:val="00C1199B"/>
    <w:rsid w:val="00C11CCF"/>
    <w:rsid w:val="00C11D58"/>
    <w:rsid w:val="00C11E7E"/>
    <w:rsid w:val="00C12007"/>
    <w:rsid w:val="00C1213A"/>
    <w:rsid w:val="00C121DF"/>
    <w:rsid w:val="00C1222B"/>
    <w:rsid w:val="00C127CC"/>
    <w:rsid w:val="00C12811"/>
    <w:rsid w:val="00C128CB"/>
    <w:rsid w:val="00C12C7D"/>
    <w:rsid w:val="00C12E5C"/>
    <w:rsid w:val="00C12E9F"/>
    <w:rsid w:val="00C1302A"/>
    <w:rsid w:val="00C1306C"/>
    <w:rsid w:val="00C130F5"/>
    <w:rsid w:val="00C13221"/>
    <w:rsid w:val="00C13355"/>
    <w:rsid w:val="00C136AB"/>
    <w:rsid w:val="00C13A62"/>
    <w:rsid w:val="00C13CFA"/>
    <w:rsid w:val="00C1424D"/>
    <w:rsid w:val="00C1469B"/>
    <w:rsid w:val="00C147AD"/>
    <w:rsid w:val="00C14E87"/>
    <w:rsid w:val="00C1519B"/>
    <w:rsid w:val="00C151AA"/>
    <w:rsid w:val="00C152B0"/>
    <w:rsid w:val="00C15340"/>
    <w:rsid w:val="00C15426"/>
    <w:rsid w:val="00C15B68"/>
    <w:rsid w:val="00C15DC1"/>
    <w:rsid w:val="00C15F04"/>
    <w:rsid w:val="00C166FE"/>
    <w:rsid w:val="00C169AB"/>
    <w:rsid w:val="00C16A00"/>
    <w:rsid w:val="00C16A5D"/>
    <w:rsid w:val="00C16AD7"/>
    <w:rsid w:val="00C16C1E"/>
    <w:rsid w:val="00C16CF5"/>
    <w:rsid w:val="00C17346"/>
    <w:rsid w:val="00C174DC"/>
    <w:rsid w:val="00C1755A"/>
    <w:rsid w:val="00C178A4"/>
    <w:rsid w:val="00C17AB2"/>
    <w:rsid w:val="00C2061F"/>
    <w:rsid w:val="00C20A9D"/>
    <w:rsid w:val="00C20C65"/>
    <w:rsid w:val="00C20F93"/>
    <w:rsid w:val="00C21040"/>
    <w:rsid w:val="00C21404"/>
    <w:rsid w:val="00C218FE"/>
    <w:rsid w:val="00C21945"/>
    <w:rsid w:val="00C21A24"/>
    <w:rsid w:val="00C21D30"/>
    <w:rsid w:val="00C21FB0"/>
    <w:rsid w:val="00C220A7"/>
    <w:rsid w:val="00C227AE"/>
    <w:rsid w:val="00C22A60"/>
    <w:rsid w:val="00C22B64"/>
    <w:rsid w:val="00C22D5E"/>
    <w:rsid w:val="00C22EE6"/>
    <w:rsid w:val="00C23070"/>
    <w:rsid w:val="00C232B2"/>
    <w:rsid w:val="00C235B9"/>
    <w:rsid w:val="00C237CF"/>
    <w:rsid w:val="00C237EA"/>
    <w:rsid w:val="00C23951"/>
    <w:rsid w:val="00C23BFE"/>
    <w:rsid w:val="00C23D40"/>
    <w:rsid w:val="00C23E1C"/>
    <w:rsid w:val="00C241B7"/>
    <w:rsid w:val="00C2462D"/>
    <w:rsid w:val="00C24709"/>
    <w:rsid w:val="00C24728"/>
    <w:rsid w:val="00C25751"/>
    <w:rsid w:val="00C25E57"/>
    <w:rsid w:val="00C2671E"/>
    <w:rsid w:val="00C26CCA"/>
    <w:rsid w:val="00C271BA"/>
    <w:rsid w:val="00C27575"/>
    <w:rsid w:val="00C27835"/>
    <w:rsid w:val="00C27971"/>
    <w:rsid w:val="00C3033E"/>
    <w:rsid w:val="00C30501"/>
    <w:rsid w:val="00C30904"/>
    <w:rsid w:val="00C30AB0"/>
    <w:rsid w:val="00C30F7D"/>
    <w:rsid w:val="00C313BC"/>
    <w:rsid w:val="00C315A0"/>
    <w:rsid w:val="00C31851"/>
    <w:rsid w:val="00C31ACC"/>
    <w:rsid w:val="00C32183"/>
    <w:rsid w:val="00C32184"/>
    <w:rsid w:val="00C323FB"/>
    <w:rsid w:val="00C324E2"/>
    <w:rsid w:val="00C32672"/>
    <w:rsid w:val="00C32A2C"/>
    <w:rsid w:val="00C32CFF"/>
    <w:rsid w:val="00C3320E"/>
    <w:rsid w:val="00C33C13"/>
    <w:rsid w:val="00C343EA"/>
    <w:rsid w:val="00C345CF"/>
    <w:rsid w:val="00C348F3"/>
    <w:rsid w:val="00C34904"/>
    <w:rsid w:val="00C34A4E"/>
    <w:rsid w:val="00C351CA"/>
    <w:rsid w:val="00C3529D"/>
    <w:rsid w:val="00C357E8"/>
    <w:rsid w:val="00C3582D"/>
    <w:rsid w:val="00C358BD"/>
    <w:rsid w:val="00C35D61"/>
    <w:rsid w:val="00C3604E"/>
    <w:rsid w:val="00C361C4"/>
    <w:rsid w:val="00C36587"/>
    <w:rsid w:val="00C36647"/>
    <w:rsid w:val="00C367DC"/>
    <w:rsid w:val="00C36C80"/>
    <w:rsid w:val="00C36E07"/>
    <w:rsid w:val="00C36FAE"/>
    <w:rsid w:val="00C3710D"/>
    <w:rsid w:val="00C3730C"/>
    <w:rsid w:val="00C379CB"/>
    <w:rsid w:val="00C37B4E"/>
    <w:rsid w:val="00C37EC8"/>
    <w:rsid w:val="00C403B3"/>
    <w:rsid w:val="00C40884"/>
    <w:rsid w:val="00C40E69"/>
    <w:rsid w:val="00C40F42"/>
    <w:rsid w:val="00C41039"/>
    <w:rsid w:val="00C413CE"/>
    <w:rsid w:val="00C416A9"/>
    <w:rsid w:val="00C416C6"/>
    <w:rsid w:val="00C41850"/>
    <w:rsid w:val="00C41962"/>
    <w:rsid w:val="00C41B46"/>
    <w:rsid w:val="00C41FE4"/>
    <w:rsid w:val="00C4243E"/>
    <w:rsid w:val="00C4280E"/>
    <w:rsid w:val="00C42EF9"/>
    <w:rsid w:val="00C43349"/>
    <w:rsid w:val="00C43862"/>
    <w:rsid w:val="00C439DC"/>
    <w:rsid w:val="00C43FC7"/>
    <w:rsid w:val="00C44137"/>
    <w:rsid w:val="00C446EC"/>
    <w:rsid w:val="00C448E7"/>
    <w:rsid w:val="00C44AF8"/>
    <w:rsid w:val="00C44C93"/>
    <w:rsid w:val="00C44D17"/>
    <w:rsid w:val="00C4534E"/>
    <w:rsid w:val="00C455DB"/>
    <w:rsid w:val="00C45A47"/>
    <w:rsid w:val="00C45CB8"/>
    <w:rsid w:val="00C45CBD"/>
    <w:rsid w:val="00C45D72"/>
    <w:rsid w:val="00C45E31"/>
    <w:rsid w:val="00C461B5"/>
    <w:rsid w:val="00C465BB"/>
    <w:rsid w:val="00C46699"/>
    <w:rsid w:val="00C4678D"/>
    <w:rsid w:val="00C47745"/>
    <w:rsid w:val="00C477AE"/>
    <w:rsid w:val="00C47821"/>
    <w:rsid w:val="00C4784B"/>
    <w:rsid w:val="00C478D9"/>
    <w:rsid w:val="00C47AC3"/>
    <w:rsid w:val="00C47BB4"/>
    <w:rsid w:val="00C47D13"/>
    <w:rsid w:val="00C47DAF"/>
    <w:rsid w:val="00C47DD7"/>
    <w:rsid w:val="00C47F4F"/>
    <w:rsid w:val="00C50356"/>
    <w:rsid w:val="00C50623"/>
    <w:rsid w:val="00C507D2"/>
    <w:rsid w:val="00C50B45"/>
    <w:rsid w:val="00C50CF6"/>
    <w:rsid w:val="00C5110D"/>
    <w:rsid w:val="00C51607"/>
    <w:rsid w:val="00C51950"/>
    <w:rsid w:val="00C51B0F"/>
    <w:rsid w:val="00C51EB2"/>
    <w:rsid w:val="00C5233A"/>
    <w:rsid w:val="00C5285D"/>
    <w:rsid w:val="00C528B7"/>
    <w:rsid w:val="00C52C03"/>
    <w:rsid w:val="00C537C0"/>
    <w:rsid w:val="00C53A90"/>
    <w:rsid w:val="00C53D29"/>
    <w:rsid w:val="00C53F61"/>
    <w:rsid w:val="00C54056"/>
    <w:rsid w:val="00C54110"/>
    <w:rsid w:val="00C54841"/>
    <w:rsid w:val="00C54974"/>
    <w:rsid w:val="00C54AEE"/>
    <w:rsid w:val="00C54C49"/>
    <w:rsid w:val="00C54FB0"/>
    <w:rsid w:val="00C55263"/>
    <w:rsid w:val="00C55569"/>
    <w:rsid w:val="00C55697"/>
    <w:rsid w:val="00C55F31"/>
    <w:rsid w:val="00C55F62"/>
    <w:rsid w:val="00C5601A"/>
    <w:rsid w:val="00C562D2"/>
    <w:rsid w:val="00C56360"/>
    <w:rsid w:val="00C566B2"/>
    <w:rsid w:val="00C56B5F"/>
    <w:rsid w:val="00C5754B"/>
    <w:rsid w:val="00C5768A"/>
    <w:rsid w:val="00C577CA"/>
    <w:rsid w:val="00C57914"/>
    <w:rsid w:val="00C57B90"/>
    <w:rsid w:val="00C57BFA"/>
    <w:rsid w:val="00C57FDC"/>
    <w:rsid w:val="00C6037C"/>
    <w:rsid w:val="00C605DE"/>
    <w:rsid w:val="00C60663"/>
    <w:rsid w:val="00C60FE4"/>
    <w:rsid w:val="00C61236"/>
    <w:rsid w:val="00C613EF"/>
    <w:rsid w:val="00C614FB"/>
    <w:rsid w:val="00C6151D"/>
    <w:rsid w:val="00C615E3"/>
    <w:rsid w:val="00C6173E"/>
    <w:rsid w:val="00C618D1"/>
    <w:rsid w:val="00C61EA9"/>
    <w:rsid w:val="00C61EAF"/>
    <w:rsid w:val="00C62CBD"/>
    <w:rsid w:val="00C62E4F"/>
    <w:rsid w:val="00C62E50"/>
    <w:rsid w:val="00C635C5"/>
    <w:rsid w:val="00C639E1"/>
    <w:rsid w:val="00C63C1D"/>
    <w:rsid w:val="00C63EBA"/>
    <w:rsid w:val="00C64089"/>
    <w:rsid w:val="00C643BD"/>
    <w:rsid w:val="00C648DB"/>
    <w:rsid w:val="00C64BAF"/>
    <w:rsid w:val="00C64D26"/>
    <w:rsid w:val="00C650E2"/>
    <w:rsid w:val="00C65445"/>
    <w:rsid w:val="00C65A4F"/>
    <w:rsid w:val="00C65F4A"/>
    <w:rsid w:val="00C660F5"/>
    <w:rsid w:val="00C66389"/>
    <w:rsid w:val="00C66609"/>
    <w:rsid w:val="00C6681C"/>
    <w:rsid w:val="00C66D9E"/>
    <w:rsid w:val="00C6747F"/>
    <w:rsid w:val="00C67751"/>
    <w:rsid w:val="00C67DB8"/>
    <w:rsid w:val="00C7000D"/>
    <w:rsid w:val="00C70132"/>
    <w:rsid w:val="00C704BD"/>
    <w:rsid w:val="00C705DE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2A6E"/>
    <w:rsid w:val="00C7341C"/>
    <w:rsid w:val="00C7349E"/>
    <w:rsid w:val="00C73B65"/>
    <w:rsid w:val="00C73C37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391"/>
    <w:rsid w:val="00C75658"/>
    <w:rsid w:val="00C7589D"/>
    <w:rsid w:val="00C75969"/>
    <w:rsid w:val="00C75A32"/>
    <w:rsid w:val="00C75B45"/>
    <w:rsid w:val="00C75C16"/>
    <w:rsid w:val="00C76110"/>
    <w:rsid w:val="00C76759"/>
    <w:rsid w:val="00C76888"/>
    <w:rsid w:val="00C76AA0"/>
    <w:rsid w:val="00C76BA9"/>
    <w:rsid w:val="00C76C79"/>
    <w:rsid w:val="00C76CFE"/>
    <w:rsid w:val="00C76FEB"/>
    <w:rsid w:val="00C77387"/>
    <w:rsid w:val="00C77735"/>
    <w:rsid w:val="00C80002"/>
    <w:rsid w:val="00C80360"/>
    <w:rsid w:val="00C808CC"/>
    <w:rsid w:val="00C810EE"/>
    <w:rsid w:val="00C811C8"/>
    <w:rsid w:val="00C81562"/>
    <w:rsid w:val="00C81694"/>
    <w:rsid w:val="00C81ACC"/>
    <w:rsid w:val="00C81B0C"/>
    <w:rsid w:val="00C81BF9"/>
    <w:rsid w:val="00C81C5B"/>
    <w:rsid w:val="00C81FBA"/>
    <w:rsid w:val="00C82053"/>
    <w:rsid w:val="00C82179"/>
    <w:rsid w:val="00C8234C"/>
    <w:rsid w:val="00C8245A"/>
    <w:rsid w:val="00C82837"/>
    <w:rsid w:val="00C82D88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15"/>
    <w:rsid w:val="00C850DC"/>
    <w:rsid w:val="00C851B2"/>
    <w:rsid w:val="00C851BB"/>
    <w:rsid w:val="00C85501"/>
    <w:rsid w:val="00C85763"/>
    <w:rsid w:val="00C85813"/>
    <w:rsid w:val="00C85868"/>
    <w:rsid w:val="00C8592E"/>
    <w:rsid w:val="00C85A65"/>
    <w:rsid w:val="00C85CEE"/>
    <w:rsid w:val="00C85FC4"/>
    <w:rsid w:val="00C863C6"/>
    <w:rsid w:val="00C867A0"/>
    <w:rsid w:val="00C868D1"/>
    <w:rsid w:val="00C86D35"/>
    <w:rsid w:val="00C86D73"/>
    <w:rsid w:val="00C86D8D"/>
    <w:rsid w:val="00C87672"/>
    <w:rsid w:val="00C877DE"/>
    <w:rsid w:val="00C8783C"/>
    <w:rsid w:val="00C878D0"/>
    <w:rsid w:val="00C87A37"/>
    <w:rsid w:val="00C87BBE"/>
    <w:rsid w:val="00C87C90"/>
    <w:rsid w:val="00C87CD9"/>
    <w:rsid w:val="00C87DE6"/>
    <w:rsid w:val="00C87F73"/>
    <w:rsid w:val="00C90374"/>
    <w:rsid w:val="00C90751"/>
    <w:rsid w:val="00C90B16"/>
    <w:rsid w:val="00C90F0B"/>
    <w:rsid w:val="00C9103C"/>
    <w:rsid w:val="00C91154"/>
    <w:rsid w:val="00C91248"/>
    <w:rsid w:val="00C912BE"/>
    <w:rsid w:val="00C915BD"/>
    <w:rsid w:val="00C91C7B"/>
    <w:rsid w:val="00C91DCD"/>
    <w:rsid w:val="00C91FA7"/>
    <w:rsid w:val="00C92068"/>
    <w:rsid w:val="00C92386"/>
    <w:rsid w:val="00C923B7"/>
    <w:rsid w:val="00C92659"/>
    <w:rsid w:val="00C92677"/>
    <w:rsid w:val="00C9292D"/>
    <w:rsid w:val="00C92B96"/>
    <w:rsid w:val="00C92D7D"/>
    <w:rsid w:val="00C9327E"/>
    <w:rsid w:val="00C93554"/>
    <w:rsid w:val="00C93B86"/>
    <w:rsid w:val="00C94292"/>
    <w:rsid w:val="00C94D02"/>
    <w:rsid w:val="00C94F61"/>
    <w:rsid w:val="00C94FBA"/>
    <w:rsid w:val="00C95E81"/>
    <w:rsid w:val="00C96469"/>
    <w:rsid w:val="00C968DA"/>
    <w:rsid w:val="00C9719F"/>
    <w:rsid w:val="00C971CB"/>
    <w:rsid w:val="00C9729C"/>
    <w:rsid w:val="00C979AF"/>
    <w:rsid w:val="00C97A3B"/>
    <w:rsid w:val="00C97B08"/>
    <w:rsid w:val="00C97BE7"/>
    <w:rsid w:val="00CA00C3"/>
    <w:rsid w:val="00CA0314"/>
    <w:rsid w:val="00CA038A"/>
    <w:rsid w:val="00CA0825"/>
    <w:rsid w:val="00CA0885"/>
    <w:rsid w:val="00CA0FC6"/>
    <w:rsid w:val="00CA10F7"/>
    <w:rsid w:val="00CA13D6"/>
    <w:rsid w:val="00CA155F"/>
    <w:rsid w:val="00CA1604"/>
    <w:rsid w:val="00CA1830"/>
    <w:rsid w:val="00CA1890"/>
    <w:rsid w:val="00CA196F"/>
    <w:rsid w:val="00CA1C16"/>
    <w:rsid w:val="00CA1DE4"/>
    <w:rsid w:val="00CA21C6"/>
    <w:rsid w:val="00CA22F2"/>
    <w:rsid w:val="00CA2817"/>
    <w:rsid w:val="00CA2C9D"/>
    <w:rsid w:val="00CA3030"/>
    <w:rsid w:val="00CA3329"/>
    <w:rsid w:val="00CA33CB"/>
    <w:rsid w:val="00CA358C"/>
    <w:rsid w:val="00CA3696"/>
    <w:rsid w:val="00CA3790"/>
    <w:rsid w:val="00CA39DE"/>
    <w:rsid w:val="00CA3A64"/>
    <w:rsid w:val="00CA3B9D"/>
    <w:rsid w:val="00CA3C1D"/>
    <w:rsid w:val="00CA3C2D"/>
    <w:rsid w:val="00CA3CE7"/>
    <w:rsid w:val="00CA415F"/>
    <w:rsid w:val="00CA462B"/>
    <w:rsid w:val="00CA4A08"/>
    <w:rsid w:val="00CA4EDD"/>
    <w:rsid w:val="00CA5171"/>
    <w:rsid w:val="00CA53BA"/>
    <w:rsid w:val="00CA54E0"/>
    <w:rsid w:val="00CA55C0"/>
    <w:rsid w:val="00CA577E"/>
    <w:rsid w:val="00CA5F65"/>
    <w:rsid w:val="00CA620B"/>
    <w:rsid w:val="00CA64C9"/>
    <w:rsid w:val="00CA74A4"/>
    <w:rsid w:val="00CA7C05"/>
    <w:rsid w:val="00CA7D15"/>
    <w:rsid w:val="00CB000E"/>
    <w:rsid w:val="00CB00ED"/>
    <w:rsid w:val="00CB0582"/>
    <w:rsid w:val="00CB05D1"/>
    <w:rsid w:val="00CB08F9"/>
    <w:rsid w:val="00CB0902"/>
    <w:rsid w:val="00CB0A44"/>
    <w:rsid w:val="00CB1538"/>
    <w:rsid w:val="00CB159D"/>
    <w:rsid w:val="00CB16CC"/>
    <w:rsid w:val="00CB1752"/>
    <w:rsid w:val="00CB18BB"/>
    <w:rsid w:val="00CB19FF"/>
    <w:rsid w:val="00CB1E63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B"/>
    <w:rsid w:val="00CB34B8"/>
    <w:rsid w:val="00CB3852"/>
    <w:rsid w:val="00CB3CD2"/>
    <w:rsid w:val="00CB4592"/>
    <w:rsid w:val="00CB4680"/>
    <w:rsid w:val="00CB4B57"/>
    <w:rsid w:val="00CB4B98"/>
    <w:rsid w:val="00CB4CA8"/>
    <w:rsid w:val="00CB4EC2"/>
    <w:rsid w:val="00CB4FA4"/>
    <w:rsid w:val="00CB5560"/>
    <w:rsid w:val="00CB601C"/>
    <w:rsid w:val="00CB63AF"/>
    <w:rsid w:val="00CB642C"/>
    <w:rsid w:val="00CB6A5B"/>
    <w:rsid w:val="00CB6BE2"/>
    <w:rsid w:val="00CB6DA6"/>
    <w:rsid w:val="00CB71C6"/>
    <w:rsid w:val="00CB744A"/>
    <w:rsid w:val="00CB75BC"/>
    <w:rsid w:val="00CB77D1"/>
    <w:rsid w:val="00CB7B3F"/>
    <w:rsid w:val="00CB7C53"/>
    <w:rsid w:val="00CB7CFB"/>
    <w:rsid w:val="00CB7D80"/>
    <w:rsid w:val="00CB7EC8"/>
    <w:rsid w:val="00CC0305"/>
    <w:rsid w:val="00CC0312"/>
    <w:rsid w:val="00CC04E9"/>
    <w:rsid w:val="00CC065E"/>
    <w:rsid w:val="00CC077F"/>
    <w:rsid w:val="00CC0911"/>
    <w:rsid w:val="00CC0A37"/>
    <w:rsid w:val="00CC102C"/>
    <w:rsid w:val="00CC104A"/>
    <w:rsid w:val="00CC11AA"/>
    <w:rsid w:val="00CC1516"/>
    <w:rsid w:val="00CC16C0"/>
    <w:rsid w:val="00CC1968"/>
    <w:rsid w:val="00CC19C7"/>
    <w:rsid w:val="00CC1ACE"/>
    <w:rsid w:val="00CC1CB4"/>
    <w:rsid w:val="00CC2053"/>
    <w:rsid w:val="00CC240F"/>
    <w:rsid w:val="00CC264F"/>
    <w:rsid w:val="00CC2CDE"/>
    <w:rsid w:val="00CC30A0"/>
    <w:rsid w:val="00CC35B1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4EC3"/>
    <w:rsid w:val="00CC521D"/>
    <w:rsid w:val="00CC5236"/>
    <w:rsid w:val="00CC5290"/>
    <w:rsid w:val="00CC5A6A"/>
    <w:rsid w:val="00CC5F00"/>
    <w:rsid w:val="00CC6030"/>
    <w:rsid w:val="00CC6080"/>
    <w:rsid w:val="00CC6425"/>
    <w:rsid w:val="00CC64F7"/>
    <w:rsid w:val="00CC65DB"/>
    <w:rsid w:val="00CC68E7"/>
    <w:rsid w:val="00CC6BEB"/>
    <w:rsid w:val="00CC6F3C"/>
    <w:rsid w:val="00CC7509"/>
    <w:rsid w:val="00CC75D4"/>
    <w:rsid w:val="00CC7C47"/>
    <w:rsid w:val="00CC7D21"/>
    <w:rsid w:val="00CC7EBC"/>
    <w:rsid w:val="00CC7FBC"/>
    <w:rsid w:val="00CD0124"/>
    <w:rsid w:val="00CD09A8"/>
    <w:rsid w:val="00CD1207"/>
    <w:rsid w:val="00CD1881"/>
    <w:rsid w:val="00CD2159"/>
    <w:rsid w:val="00CD25D4"/>
    <w:rsid w:val="00CD283E"/>
    <w:rsid w:val="00CD28A2"/>
    <w:rsid w:val="00CD2902"/>
    <w:rsid w:val="00CD2B3E"/>
    <w:rsid w:val="00CD2BD9"/>
    <w:rsid w:val="00CD313E"/>
    <w:rsid w:val="00CD319C"/>
    <w:rsid w:val="00CD356A"/>
    <w:rsid w:val="00CD3592"/>
    <w:rsid w:val="00CD3648"/>
    <w:rsid w:val="00CD37FD"/>
    <w:rsid w:val="00CD3CAB"/>
    <w:rsid w:val="00CD3FF2"/>
    <w:rsid w:val="00CD408D"/>
    <w:rsid w:val="00CD4149"/>
    <w:rsid w:val="00CD4355"/>
    <w:rsid w:val="00CD46F6"/>
    <w:rsid w:val="00CD4787"/>
    <w:rsid w:val="00CD478F"/>
    <w:rsid w:val="00CD47EF"/>
    <w:rsid w:val="00CD48A9"/>
    <w:rsid w:val="00CD4AB2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825"/>
    <w:rsid w:val="00CD6B54"/>
    <w:rsid w:val="00CD6C1C"/>
    <w:rsid w:val="00CD6E8E"/>
    <w:rsid w:val="00CD6FF3"/>
    <w:rsid w:val="00CD7343"/>
    <w:rsid w:val="00CD777C"/>
    <w:rsid w:val="00CD78A1"/>
    <w:rsid w:val="00CD79C7"/>
    <w:rsid w:val="00CE0446"/>
    <w:rsid w:val="00CE07AE"/>
    <w:rsid w:val="00CE0986"/>
    <w:rsid w:val="00CE09AE"/>
    <w:rsid w:val="00CE0DBE"/>
    <w:rsid w:val="00CE0E6A"/>
    <w:rsid w:val="00CE0E8F"/>
    <w:rsid w:val="00CE106F"/>
    <w:rsid w:val="00CE164F"/>
    <w:rsid w:val="00CE165C"/>
    <w:rsid w:val="00CE2198"/>
    <w:rsid w:val="00CE2529"/>
    <w:rsid w:val="00CE27D8"/>
    <w:rsid w:val="00CE2AC0"/>
    <w:rsid w:val="00CE2B71"/>
    <w:rsid w:val="00CE3BEC"/>
    <w:rsid w:val="00CE3CED"/>
    <w:rsid w:val="00CE4236"/>
    <w:rsid w:val="00CE42F0"/>
    <w:rsid w:val="00CE46B1"/>
    <w:rsid w:val="00CE48A4"/>
    <w:rsid w:val="00CE48C4"/>
    <w:rsid w:val="00CE4C87"/>
    <w:rsid w:val="00CE4F37"/>
    <w:rsid w:val="00CE4F76"/>
    <w:rsid w:val="00CE586D"/>
    <w:rsid w:val="00CE5973"/>
    <w:rsid w:val="00CE5CD2"/>
    <w:rsid w:val="00CE5D9A"/>
    <w:rsid w:val="00CE60C2"/>
    <w:rsid w:val="00CE68E8"/>
    <w:rsid w:val="00CE6B78"/>
    <w:rsid w:val="00CE6F1E"/>
    <w:rsid w:val="00CE7167"/>
    <w:rsid w:val="00CE798B"/>
    <w:rsid w:val="00CE7B79"/>
    <w:rsid w:val="00CE7C4B"/>
    <w:rsid w:val="00CE7D55"/>
    <w:rsid w:val="00CE7EA5"/>
    <w:rsid w:val="00CF064F"/>
    <w:rsid w:val="00CF0803"/>
    <w:rsid w:val="00CF0AF5"/>
    <w:rsid w:val="00CF0B07"/>
    <w:rsid w:val="00CF0D1C"/>
    <w:rsid w:val="00CF13DC"/>
    <w:rsid w:val="00CF159B"/>
    <w:rsid w:val="00CF19BA"/>
    <w:rsid w:val="00CF1A1A"/>
    <w:rsid w:val="00CF1B09"/>
    <w:rsid w:val="00CF1EBC"/>
    <w:rsid w:val="00CF1EC2"/>
    <w:rsid w:val="00CF24A8"/>
    <w:rsid w:val="00CF24EA"/>
    <w:rsid w:val="00CF25B6"/>
    <w:rsid w:val="00CF27C9"/>
    <w:rsid w:val="00CF28AD"/>
    <w:rsid w:val="00CF2B36"/>
    <w:rsid w:val="00CF2EC2"/>
    <w:rsid w:val="00CF2F2D"/>
    <w:rsid w:val="00CF317A"/>
    <w:rsid w:val="00CF340C"/>
    <w:rsid w:val="00CF3680"/>
    <w:rsid w:val="00CF396E"/>
    <w:rsid w:val="00CF3A0A"/>
    <w:rsid w:val="00CF3EF1"/>
    <w:rsid w:val="00CF3F02"/>
    <w:rsid w:val="00CF3F23"/>
    <w:rsid w:val="00CF4426"/>
    <w:rsid w:val="00CF4480"/>
    <w:rsid w:val="00CF44A1"/>
    <w:rsid w:val="00CF4E44"/>
    <w:rsid w:val="00CF508D"/>
    <w:rsid w:val="00CF516D"/>
    <w:rsid w:val="00CF5967"/>
    <w:rsid w:val="00CF5D0E"/>
    <w:rsid w:val="00CF5FD4"/>
    <w:rsid w:val="00CF6029"/>
    <w:rsid w:val="00CF61FE"/>
    <w:rsid w:val="00CF63D4"/>
    <w:rsid w:val="00CF63FB"/>
    <w:rsid w:val="00CF6B74"/>
    <w:rsid w:val="00CF6C1A"/>
    <w:rsid w:val="00CF6EE0"/>
    <w:rsid w:val="00CF7498"/>
    <w:rsid w:val="00CF786E"/>
    <w:rsid w:val="00CF791B"/>
    <w:rsid w:val="00CF797E"/>
    <w:rsid w:val="00CF7D64"/>
    <w:rsid w:val="00CF7F7D"/>
    <w:rsid w:val="00CF7FDA"/>
    <w:rsid w:val="00D0005B"/>
    <w:rsid w:val="00D00182"/>
    <w:rsid w:val="00D001A4"/>
    <w:rsid w:val="00D002E5"/>
    <w:rsid w:val="00D0035D"/>
    <w:rsid w:val="00D00391"/>
    <w:rsid w:val="00D00406"/>
    <w:rsid w:val="00D00978"/>
    <w:rsid w:val="00D00D75"/>
    <w:rsid w:val="00D00F7C"/>
    <w:rsid w:val="00D00F84"/>
    <w:rsid w:val="00D01054"/>
    <w:rsid w:val="00D0125C"/>
    <w:rsid w:val="00D012D8"/>
    <w:rsid w:val="00D012EA"/>
    <w:rsid w:val="00D01424"/>
    <w:rsid w:val="00D015CE"/>
    <w:rsid w:val="00D0227B"/>
    <w:rsid w:val="00D02362"/>
    <w:rsid w:val="00D0258F"/>
    <w:rsid w:val="00D028C6"/>
    <w:rsid w:val="00D02B1C"/>
    <w:rsid w:val="00D03061"/>
    <w:rsid w:val="00D0315A"/>
    <w:rsid w:val="00D031AE"/>
    <w:rsid w:val="00D03891"/>
    <w:rsid w:val="00D039CD"/>
    <w:rsid w:val="00D03BB6"/>
    <w:rsid w:val="00D03DC5"/>
    <w:rsid w:val="00D040E0"/>
    <w:rsid w:val="00D04106"/>
    <w:rsid w:val="00D0415F"/>
    <w:rsid w:val="00D0429F"/>
    <w:rsid w:val="00D04812"/>
    <w:rsid w:val="00D04C77"/>
    <w:rsid w:val="00D04FC0"/>
    <w:rsid w:val="00D05619"/>
    <w:rsid w:val="00D058F6"/>
    <w:rsid w:val="00D05A90"/>
    <w:rsid w:val="00D05C98"/>
    <w:rsid w:val="00D05D2E"/>
    <w:rsid w:val="00D067EF"/>
    <w:rsid w:val="00D068A8"/>
    <w:rsid w:val="00D06ACD"/>
    <w:rsid w:val="00D06C4E"/>
    <w:rsid w:val="00D06C61"/>
    <w:rsid w:val="00D06EF2"/>
    <w:rsid w:val="00D06FA6"/>
    <w:rsid w:val="00D072E5"/>
    <w:rsid w:val="00D072F6"/>
    <w:rsid w:val="00D0764F"/>
    <w:rsid w:val="00D078E2"/>
    <w:rsid w:val="00D07BBA"/>
    <w:rsid w:val="00D07BFE"/>
    <w:rsid w:val="00D07E6A"/>
    <w:rsid w:val="00D07EF0"/>
    <w:rsid w:val="00D10084"/>
    <w:rsid w:val="00D10315"/>
    <w:rsid w:val="00D10A03"/>
    <w:rsid w:val="00D10B5F"/>
    <w:rsid w:val="00D10D39"/>
    <w:rsid w:val="00D1120A"/>
    <w:rsid w:val="00D1122C"/>
    <w:rsid w:val="00D1131A"/>
    <w:rsid w:val="00D11801"/>
    <w:rsid w:val="00D11841"/>
    <w:rsid w:val="00D11A98"/>
    <w:rsid w:val="00D11ACD"/>
    <w:rsid w:val="00D11B65"/>
    <w:rsid w:val="00D11E37"/>
    <w:rsid w:val="00D11F4A"/>
    <w:rsid w:val="00D1211B"/>
    <w:rsid w:val="00D12203"/>
    <w:rsid w:val="00D1238B"/>
    <w:rsid w:val="00D12563"/>
    <w:rsid w:val="00D12584"/>
    <w:rsid w:val="00D12670"/>
    <w:rsid w:val="00D12820"/>
    <w:rsid w:val="00D12AAD"/>
    <w:rsid w:val="00D12AE9"/>
    <w:rsid w:val="00D12C31"/>
    <w:rsid w:val="00D12D1F"/>
    <w:rsid w:val="00D12FB5"/>
    <w:rsid w:val="00D132BE"/>
    <w:rsid w:val="00D133B7"/>
    <w:rsid w:val="00D13A07"/>
    <w:rsid w:val="00D13D3B"/>
    <w:rsid w:val="00D13DDC"/>
    <w:rsid w:val="00D141B7"/>
    <w:rsid w:val="00D14C6D"/>
    <w:rsid w:val="00D14CB8"/>
    <w:rsid w:val="00D1506D"/>
    <w:rsid w:val="00D15AC3"/>
    <w:rsid w:val="00D15C46"/>
    <w:rsid w:val="00D161BD"/>
    <w:rsid w:val="00D1667D"/>
    <w:rsid w:val="00D168F7"/>
    <w:rsid w:val="00D1694E"/>
    <w:rsid w:val="00D169FA"/>
    <w:rsid w:val="00D16E06"/>
    <w:rsid w:val="00D177A6"/>
    <w:rsid w:val="00D178D5"/>
    <w:rsid w:val="00D17902"/>
    <w:rsid w:val="00D17C80"/>
    <w:rsid w:val="00D17D15"/>
    <w:rsid w:val="00D17D74"/>
    <w:rsid w:val="00D200CA"/>
    <w:rsid w:val="00D202BB"/>
    <w:rsid w:val="00D20680"/>
    <w:rsid w:val="00D20BC1"/>
    <w:rsid w:val="00D20E30"/>
    <w:rsid w:val="00D21124"/>
    <w:rsid w:val="00D21332"/>
    <w:rsid w:val="00D21694"/>
    <w:rsid w:val="00D21D09"/>
    <w:rsid w:val="00D224EA"/>
    <w:rsid w:val="00D23146"/>
    <w:rsid w:val="00D23301"/>
    <w:rsid w:val="00D2355B"/>
    <w:rsid w:val="00D23B9C"/>
    <w:rsid w:val="00D23DF7"/>
    <w:rsid w:val="00D241E3"/>
    <w:rsid w:val="00D24593"/>
    <w:rsid w:val="00D247CA"/>
    <w:rsid w:val="00D248B9"/>
    <w:rsid w:val="00D248F4"/>
    <w:rsid w:val="00D24A67"/>
    <w:rsid w:val="00D24AFF"/>
    <w:rsid w:val="00D24B47"/>
    <w:rsid w:val="00D24CF4"/>
    <w:rsid w:val="00D24E7D"/>
    <w:rsid w:val="00D257C9"/>
    <w:rsid w:val="00D259A2"/>
    <w:rsid w:val="00D25C4C"/>
    <w:rsid w:val="00D260B5"/>
    <w:rsid w:val="00D2611B"/>
    <w:rsid w:val="00D263A3"/>
    <w:rsid w:val="00D266CA"/>
    <w:rsid w:val="00D2681A"/>
    <w:rsid w:val="00D2698E"/>
    <w:rsid w:val="00D26E49"/>
    <w:rsid w:val="00D26F01"/>
    <w:rsid w:val="00D2752F"/>
    <w:rsid w:val="00D275D9"/>
    <w:rsid w:val="00D27B4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1C1A"/>
    <w:rsid w:val="00D31C9A"/>
    <w:rsid w:val="00D31CC8"/>
    <w:rsid w:val="00D3224C"/>
    <w:rsid w:val="00D32328"/>
    <w:rsid w:val="00D32450"/>
    <w:rsid w:val="00D32765"/>
    <w:rsid w:val="00D328E3"/>
    <w:rsid w:val="00D32F68"/>
    <w:rsid w:val="00D32FF8"/>
    <w:rsid w:val="00D330FC"/>
    <w:rsid w:val="00D331C6"/>
    <w:rsid w:val="00D3335A"/>
    <w:rsid w:val="00D33C28"/>
    <w:rsid w:val="00D34069"/>
    <w:rsid w:val="00D341CD"/>
    <w:rsid w:val="00D3426A"/>
    <w:rsid w:val="00D34364"/>
    <w:rsid w:val="00D34408"/>
    <w:rsid w:val="00D34426"/>
    <w:rsid w:val="00D34793"/>
    <w:rsid w:val="00D3486D"/>
    <w:rsid w:val="00D349C2"/>
    <w:rsid w:val="00D34C53"/>
    <w:rsid w:val="00D3588E"/>
    <w:rsid w:val="00D358AA"/>
    <w:rsid w:val="00D358ED"/>
    <w:rsid w:val="00D36AB2"/>
    <w:rsid w:val="00D36F54"/>
    <w:rsid w:val="00D3736D"/>
    <w:rsid w:val="00D373D4"/>
    <w:rsid w:val="00D37A09"/>
    <w:rsid w:val="00D37B4F"/>
    <w:rsid w:val="00D37BD0"/>
    <w:rsid w:val="00D37CEA"/>
    <w:rsid w:val="00D403FC"/>
    <w:rsid w:val="00D40887"/>
    <w:rsid w:val="00D409D6"/>
    <w:rsid w:val="00D40A37"/>
    <w:rsid w:val="00D40B98"/>
    <w:rsid w:val="00D4106F"/>
    <w:rsid w:val="00D413B6"/>
    <w:rsid w:val="00D41766"/>
    <w:rsid w:val="00D41770"/>
    <w:rsid w:val="00D41B4A"/>
    <w:rsid w:val="00D420A7"/>
    <w:rsid w:val="00D424B4"/>
    <w:rsid w:val="00D429AB"/>
    <w:rsid w:val="00D42B67"/>
    <w:rsid w:val="00D42F01"/>
    <w:rsid w:val="00D42F1B"/>
    <w:rsid w:val="00D431C6"/>
    <w:rsid w:val="00D436B6"/>
    <w:rsid w:val="00D437A5"/>
    <w:rsid w:val="00D438B1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4F36"/>
    <w:rsid w:val="00D456F0"/>
    <w:rsid w:val="00D45BB2"/>
    <w:rsid w:val="00D45E11"/>
    <w:rsid w:val="00D45FFD"/>
    <w:rsid w:val="00D460C8"/>
    <w:rsid w:val="00D46536"/>
    <w:rsid w:val="00D4699F"/>
    <w:rsid w:val="00D46A70"/>
    <w:rsid w:val="00D46D73"/>
    <w:rsid w:val="00D46DCF"/>
    <w:rsid w:val="00D470A4"/>
    <w:rsid w:val="00D47709"/>
    <w:rsid w:val="00D47979"/>
    <w:rsid w:val="00D47E36"/>
    <w:rsid w:val="00D50504"/>
    <w:rsid w:val="00D506D0"/>
    <w:rsid w:val="00D50809"/>
    <w:rsid w:val="00D50A02"/>
    <w:rsid w:val="00D50B51"/>
    <w:rsid w:val="00D510C3"/>
    <w:rsid w:val="00D51123"/>
    <w:rsid w:val="00D51214"/>
    <w:rsid w:val="00D513A5"/>
    <w:rsid w:val="00D5157C"/>
    <w:rsid w:val="00D51B8A"/>
    <w:rsid w:val="00D51E0B"/>
    <w:rsid w:val="00D51F4D"/>
    <w:rsid w:val="00D5213E"/>
    <w:rsid w:val="00D52866"/>
    <w:rsid w:val="00D5289E"/>
    <w:rsid w:val="00D52A41"/>
    <w:rsid w:val="00D52BDC"/>
    <w:rsid w:val="00D52D4D"/>
    <w:rsid w:val="00D53288"/>
    <w:rsid w:val="00D5334C"/>
    <w:rsid w:val="00D5398A"/>
    <w:rsid w:val="00D542B3"/>
    <w:rsid w:val="00D54334"/>
    <w:rsid w:val="00D5500E"/>
    <w:rsid w:val="00D555E8"/>
    <w:rsid w:val="00D558E3"/>
    <w:rsid w:val="00D55905"/>
    <w:rsid w:val="00D5591D"/>
    <w:rsid w:val="00D55A32"/>
    <w:rsid w:val="00D55C89"/>
    <w:rsid w:val="00D5614E"/>
    <w:rsid w:val="00D56268"/>
    <w:rsid w:val="00D562CC"/>
    <w:rsid w:val="00D56366"/>
    <w:rsid w:val="00D563F5"/>
    <w:rsid w:val="00D56995"/>
    <w:rsid w:val="00D56D3A"/>
    <w:rsid w:val="00D56E27"/>
    <w:rsid w:val="00D57433"/>
    <w:rsid w:val="00D574C7"/>
    <w:rsid w:val="00D57505"/>
    <w:rsid w:val="00D57581"/>
    <w:rsid w:val="00D576DE"/>
    <w:rsid w:val="00D577FE"/>
    <w:rsid w:val="00D57ABD"/>
    <w:rsid w:val="00D57F45"/>
    <w:rsid w:val="00D60019"/>
    <w:rsid w:val="00D6012F"/>
    <w:rsid w:val="00D6053F"/>
    <w:rsid w:val="00D607D2"/>
    <w:rsid w:val="00D60884"/>
    <w:rsid w:val="00D60980"/>
    <w:rsid w:val="00D60A3A"/>
    <w:rsid w:val="00D60BEF"/>
    <w:rsid w:val="00D60F8D"/>
    <w:rsid w:val="00D61411"/>
    <w:rsid w:val="00D614C1"/>
    <w:rsid w:val="00D61A96"/>
    <w:rsid w:val="00D61CE9"/>
    <w:rsid w:val="00D61CF9"/>
    <w:rsid w:val="00D61D61"/>
    <w:rsid w:val="00D61E0D"/>
    <w:rsid w:val="00D61E2D"/>
    <w:rsid w:val="00D61FF7"/>
    <w:rsid w:val="00D62179"/>
    <w:rsid w:val="00D621C1"/>
    <w:rsid w:val="00D623A7"/>
    <w:rsid w:val="00D62562"/>
    <w:rsid w:val="00D62920"/>
    <w:rsid w:val="00D6292D"/>
    <w:rsid w:val="00D62A48"/>
    <w:rsid w:val="00D62CFF"/>
    <w:rsid w:val="00D62F6C"/>
    <w:rsid w:val="00D63A6D"/>
    <w:rsid w:val="00D63F96"/>
    <w:rsid w:val="00D63FD9"/>
    <w:rsid w:val="00D64164"/>
    <w:rsid w:val="00D64524"/>
    <w:rsid w:val="00D647CE"/>
    <w:rsid w:val="00D64C2D"/>
    <w:rsid w:val="00D64CE9"/>
    <w:rsid w:val="00D65252"/>
    <w:rsid w:val="00D65433"/>
    <w:rsid w:val="00D6560C"/>
    <w:rsid w:val="00D65A17"/>
    <w:rsid w:val="00D65AB0"/>
    <w:rsid w:val="00D6612F"/>
    <w:rsid w:val="00D66167"/>
    <w:rsid w:val="00D6621D"/>
    <w:rsid w:val="00D66434"/>
    <w:rsid w:val="00D665FA"/>
    <w:rsid w:val="00D667B7"/>
    <w:rsid w:val="00D667EE"/>
    <w:rsid w:val="00D67FB7"/>
    <w:rsid w:val="00D70047"/>
    <w:rsid w:val="00D70079"/>
    <w:rsid w:val="00D700B7"/>
    <w:rsid w:val="00D70158"/>
    <w:rsid w:val="00D70293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88"/>
    <w:rsid w:val="00D73EBE"/>
    <w:rsid w:val="00D74798"/>
    <w:rsid w:val="00D74A5D"/>
    <w:rsid w:val="00D74AAC"/>
    <w:rsid w:val="00D74C85"/>
    <w:rsid w:val="00D75105"/>
    <w:rsid w:val="00D75114"/>
    <w:rsid w:val="00D75163"/>
    <w:rsid w:val="00D755C5"/>
    <w:rsid w:val="00D75CBE"/>
    <w:rsid w:val="00D75D79"/>
    <w:rsid w:val="00D75EFE"/>
    <w:rsid w:val="00D762E5"/>
    <w:rsid w:val="00D7653A"/>
    <w:rsid w:val="00D76546"/>
    <w:rsid w:val="00D765AD"/>
    <w:rsid w:val="00D76C57"/>
    <w:rsid w:val="00D76CA2"/>
    <w:rsid w:val="00D76CF8"/>
    <w:rsid w:val="00D7722F"/>
    <w:rsid w:val="00D77291"/>
    <w:rsid w:val="00D77883"/>
    <w:rsid w:val="00D77CA1"/>
    <w:rsid w:val="00D77F69"/>
    <w:rsid w:val="00D80047"/>
    <w:rsid w:val="00D80096"/>
    <w:rsid w:val="00D804E6"/>
    <w:rsid w:val="00D80C2F"/>
    <w:rsid w:val="00D810DE"/>
    <w:rsid w:val="00D81476"/>
    <w:rsid w:val="00D817F9"/>
    <w:rsid w:val="00D81C66"/>
    <w:rsid w:val="00D81C9F"/>
    <w:rsid w:val="00D81E2F"/>
    <w:rsid w:val="00D8206B"/>
    <w:rsid w:val="00D8244E"/>
    <w:rsid w:val="00D82452"/>
    <w:rsid w:val="00D82842"/>
    <w:rsid w:val="00D82A0A"/>
    <w:rsid w:val="00D82D0E"/>
    <w:rsid w:val="00D82D61"/>
    <w:rsid w:val="00D82E2A"/>
    <w:rsid w:val="00D8315A"/>
    <w:rsid w:val="00D8332A"/>
    <w:rsid w:val="00D83589"/>
    <w:rsid w:val="00D83821"/>
    <w:rsid w:val="00D838B1"/>
    <w:rsid w:val="00D83998"/>
    <w:rsid w:val="00D83B21"/>
    <w:rsid w:val="00D83C53"/>
    <w:rsid w:val="00D83CAD"/>
    <w:rsid w:val="00D8431D"/>
    <w:rsid w:val="00D845AA"/>
    <w:rsid w:val="00D84D1C"/>
    <w:rsid w:val="00D84D90"/>
    <w:rsid w:val="00D85171"/>
    <w:rsid w:val="00D852BE"/>
    <w:rsid w:val="00D85AB5"/>
    <w:rsid w:val="00D86364"/>
    <w:rsid w:val="00D8656D"/>
    <w:rsid w:val="00D868EA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87C50"/>
    <w:rsid w:val="00D90315"/>
    <w:rsid w:val="00D905BA"/>
    <w:rsid w:val="00D90696"/>
    <w:rsid w:val="00D908FD"/>
    <w:rsid w:val="00D90BB1"/>
    <w:rsid w:val="00D90EAB"/>
    <w:rsid w:val="00D90FC6"/>
    <w:rsid w:val="00D91405"/>
    <w:rsid w:val="00D915BD"/>
    <w:rsid w:val="00D91730"/>
    <w:rsid w:val="00D91778"/>
    <w:rsid w:val="00D918F5"/>
    <w:rsid w:val="00D91903"/>
    <w:rsid w:val="00D91AAD"/>
    <w:rsid w:val="00D91E43"/>
    <w:rsid w:val="00D92195"/>
    <w:rsid w:val="00D9222C"/>
    <w:rsid w:val="00D92945"/>
    <w:rsid w:val="00D92BC6"/>
    <w:rsid w:val="00D92D59"/>
    <w:rsid w:val="00D93621"/>
    <w:rsid w:val="00D936D8"/>
    <w:rsid w:val="00D93846"/>
    <w:rsid w:val="00D939CF"/>
    <w:rsid w:val="00D93AC9"/>
    <w:rsid w:val="00D93C15"/>
    <w:rsid w:val="00D9403B"/>
    <w:rsid w:val="00D940BD"/>
    <w:rsid w:val="00D94335"/>
    <w:rsid w:val="00D94347"/>
    <w:rsid w:val="00D9457E"/>
    <w:rsid w:val="00D945E1"/>
    <w:rsid w:val="00D945FD"/>
    <w:rsid w:val="00D948D0"/>
    <w:rsid w:val="00D9495B"/>
    <w:rsid w:val="00D949EE"/>
    <w:rsid w:val="00D94C43"/>
    <w:rsid w:val="00D94EAF"/>
    <w:rsid w:val="00D94F8A"/>
    <w:rsid w:val="00D9529B"/>
    <w:rsid w:val="00D95354"/>
    <w:rsid w:val="00D9560A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AC0"/>
    <w:rsid w:val="00D97F0D"/>
    <w:rsid w:val="00DA0289"/>
    <w:rsid w:val="00DA03E1"/>
    <w:rsid w:val="00DA0482"/>
    <w:rsid w:val="00DA0536"/>
    <w:rsid w:val="00DA0598"/>
    <w:rsid w:val="00DA0AED"/>
    <w:rsid w:val="00DA0C55"/>
    <w:rsid w:val="00DA127B"/>
    <w:rsid w:val="00DA1B83"/>
    <w:rsid w:val="00DA1E9B"/>
    <w:rsid w:val="00DA216E"/>
    <w:rsid w:val="00DA2621"/>
    <w:rsid w:val="00DA2638"/>
    <w:rsid w:val="00DA2736"/>
    <w:rsid w:val="00DA28D5"/>
    <w:rsid w:val="00DA2A72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7D"/>
    <w:rsid w:val="00DA4FBD"/>
    <w:rsid w:val="00DA4FD0"/>
    <w:rsid w:val="00DA4FEF"/>
    <w:rsid w:val="00DA5166"/>
    <w:rsid w:val="00DA53E0"/>
    <w:rsid w:val="00DA5498"/>
    <w:rsid w:val="00DA5F14"/>
    <w:rsid w:val="00DA608F"/>
    <w:rsid w:val="00DA6160"/>
    <w:rsid w:val="00DA6291"/>
    <w:rsid w:val="00DA6CEA"/>
    <w:rsid w:val="00DA6D1C"/>
    <w:rsid w:val="00DA6E81"/>
    <w:rsid w:val="00DA6F99"/>
    <w:rsid w:val="00DA717C"/>
    <w:rsid w:val="00DA7233"/>
    <w:rsid w:val="00DA732C"/>
    <w:rsid w:val="00DA7355"/>
    <w:rsid w:val="00DA7383"/>
    <w:rsid w:val="00DA74CC"/>
    <w:rsid w:val="00DA74F1"/>
    <w:rsid w:val="00DA7587"/>
    <w:rsid w:val="00DA7BC7"/>
    <w:rsid w:val="00DA7C0D"/>
    <w:rsid w:val="00DA7E63"/>
    <w:rsid w:val="00DA7ECF"/>
    <w:rsid w:val="00DA7FF0"/>
    <w:rsid w:val="00DB017E"/>
    <w:rsid w:val="00DB03B7"/>
    <w:rsid w:val="00DB03DF"/>
    <w:rsid w:val="00DB0B09"/>
    <w:rsid w:val="00DB0DB3"/>
    <w:rsid w:val="00DB1034"/>
    <w:rsid w:val="00DB13FA"/>
    <w:rsid w:val="00DB150F"/>
    <w:rsid w:val="00DB1BDA"/>
    <w:rsid w:val="00DB1DF3"/>
    <w:rsid w:val="00DB268C"/>
    <w:rsid w:val="00DB2C0A"/>
    <w:rsid w:val="00DB2CBE"/>
    <w:rsid w:val="00DB2EFB"/>
    <w:rsid w:val="00DB2F42"/>
    <w:rsid w:val="00DB3A02"/>
    <w:rsid w:val="00DB3C15"/>
    <w:rsid w:val="00DB3C20"/>
    <w:rsid w:val="00DB40E6"/>
    <w:rsid w:val="00DB43F8"/>
    <w:rsid w:val="00DB447A"/>
    <w:rsid w:val="00DB4489"/>
    <w:rsid w:val="00DB4588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1D"/>
    <w:rsid w:val="00DB5EA6"/>
    <w:rsid w:val="00DB5F0E"/>
    <w:rsid w:val="00DB5F11"/>
    <w:rsid w:val="00DB5F2F"/>
    <w:rsid w:val="00DB605E"/>
    <w:rsid w:val="00DB6269"/>
    <w:rsid w:val="00DB69E0"/>
    <w:rsid w:val="00DB6A0C"/>
    <w:rsid w:val="00DB6E2C"/>
    <w:rsid w:val="00DB6FCA"/>
    <w:rsid w:val="00DB71E0"/>
    <w:rsid w:val="00DB722A"/>
    <w:rsid w:val="00DB7768"/>
    <w:rsid w:val="00DB7861"/>
    <w:rsid w:val="00DB7885"/>
    <w:rsid w:val="00DB7E6C"/>
    <w:rsid w:val="00DC0066"/>
    <w:rsid w:val="00DC007C"/>
    <w:rsid w:val="00DC00B8"/>
    <w:rsid w:val="00DC00C9"/>
    <w:rsid w:val="00DC027B"/>
    <w:rsid w:val="00DC0479"/>
    <w:rsid w:val="00DC04B6"/>
    <w:rsid w:val="00DC05B9"/>
    <w:rsid w:val="00DC0724"/>
    <w:rsid w:val="00DC0C63"/>
    <w:rsid w:val="00DC0CF8"/>
    <w:rsid w:val="00DC0CFD"/>
    <w:rsid w:val="00DC0D12"/>
    <w:rsid w:val="00DC0D29"/>
    <w:rsid w:val="00DC0DE4"/>
    <w:rsid w:val="00DC10D4"/>
    <w:rsid w:val="00DC15E2"/>
    <w:rsid w:val="00DC17F8"/>
    <w:rsid w:val="00DC17FB"/>
    <w:rsid w:val="00DC18CB"/>
    <w:rsid w:val="00DC1906"/>
    <w:rsid w:val="00DC1A0D"/>
    <w:rsid w:val="00DC1FF3"/>
    <w:rsid w:val="00DC2022"/>
    <w:rsid w:val="00DC2540"/>
    <w:rsid w:val="00DC2784"/>
    <w:rsid w:val="00DC29A7"/>
    <w:rsid w:val="00DC2CA5"/>
    <w:rsid w:val="00DC2DA1"/>
    <w:rsid w:val="00DC2F7C"/>
    <w:rsid w:val="00DC304E"/>
    <w:rsid w:val="00DC30DC"/>
    <w:rsid w:val="00DC3A12"/>
    <w:rsid w:val="00DC3CD4"/>
    <w:rsid w:val="00DC3CFB"/>
    <w:rsid w:val="00DC411A"/>
    <w:rsid w:val="00DC4134"/>
    <w:rsid w:val="00DC4766"/>
    <w:rsid w:val="00DC488F"/>
    <w:rsid w:val="00DC4D71"/>
    <w:rsid w:val="00DC4F10"/>
    <w:rsid w:val="00DC5175"/>
    <w:rsid w:val="00DC53A5"/>
    <w:rsid w:val="00DC57CF"/>
    <w:rsid w:val="00DC5B34"/>
    <w:rsid w:val="00DC5C9E"/>
    <w:rsid w:val="00DC5D66"/>
    <w:rsid w:val="00DC5E39"/>
    <w:rsid w:val="00DC6A64"/>
    <w:rsid w:val="00DC7309"/>
    <w:rsid w:val="00DC763B"/>
    <w:rsid w:val="00DC7A56"/>
    <w:rsid w:val="00DC7AC1"/>
    <w:rsid w:val="00DC7BFC"/>
    <w:rsid w:val="00DD040F"/>
    <w:rsid w:val="00DD0475"/>
    <w:rsid w:val="00DD055F"/>
    <w:rsid w:val="00DD064A"/>
    <w:rsid w:val="00DD0676"/>
    <w:rsid w:val="00DD0869"/>
    <w:rsid w:val="00DD08B8"/>
    <w:rsid w:val="00DD0D7D"/>
    <w:rsid w:val="00DD1216"/>
    <w:rsid w:val="00DD127B"/>
    <w:rsid w:val="00DD144B"/>
    <w:rsid w:val="00DD156E"/>
    <w:rsid w:val="00DD1C0F"/>
    <w:rsid w:val="00DD1EE3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EBA"/>
    <w:rsid w:val="00DD3F9E"/>
    <w:rsid w:val="00DD3FAF"/>
    <w:rsid w:val="00DD40F8"/>
    <w:rsid w:val="00DD431B"/>
    <w:rsid w:val="00DD442F"/>
    <w:rsid w:val="00DD44DB"/>
    <w:rsid w:val="00DD4562"/>
    <w:rsid w:val="00DD46CF"/>
    <w:rsid w:val="00DD4A08"/>
    <w:rsid w:val="00DD4A2A"/>
    <w:rsid w:val="00DD4B37"/>
    <w:rsid w:val="00DD4CFD"/>
    <w:rsid w:val="00DD4FC2"/>
    <w:rsid w:val="00DD5CD2"/>
    <w:rsid w:val="00DD5EE6"/>
    <w:rsid w:val="00DD6046"/>
    <w:rsid w:val="00DD6053"/>
    <w:rsid w:val="00DD631F"/>
    <w:rsid w:val="00DD6434"/>
    <w:rsid w:val="00DD65BB"/>
    <w:rsid w:val="00DD66D2"/>
    <w:rsid w:val="00DD6D09"/>
    <w:rsid w:val="00DD6EB1"/>
    <w:rsid w:val="00DD70A4"/>
    <w:rsid w:val="00DD7727"/>
    <w:rsid w:val="00DD77C7"/>
    <w:rsid w:val="00DD77E4"/>
    <w:rsid w:val="00DD78CE"/>
    <w:rsid w:val="00DE01F3"/>
    <w:rsid w:val="00DE02CB"/>
    <w:rsid w:val="00DE0C9E"/>
    <w:rsid w:val="00DE0CE7"/>
    <w:rsid w:val="00DE0E23"/>
    <w:rsid w:val="00DE111D"/>
    <w:rsid w:val="00DE121D"/>
    <w:rsid w:val="00DE1337"/>
    <w:rsid w:val="00DE187B"/>
    <w:rsid w:val="00DE188F"/>
    <w:rsid w:val="00DE18B2"/>
    <w:rsid w:val="00DE1C51"/>
    <w:rsid w:val="00DE1E91"/>
    <w:rsid w:val="00DE2061"/>
    <w:rsid w:val="00DE226E"/>
    <w:rsid w:val="00DE22EA"/>
    <w:rsid w:val="00DE2F90"/>
    <w:rsid w:val="00DE31FC"/>
    <w:rsid w:val="00DE36C8"/>
    <w:rsid w:val="00DE377B"/>
    <w:rsid w:val="00DE3ACE"/>
    <w:rsid w:val="00DE3CD7"/>
    <w:rsid w:val="00DE3FF7"/>
    <w:rsid w:val="00DE4008"/>
    <w:rsid w:val="00DE4477"/>
    <w:rsid w:val="00DE44B2"/>
    <w:rsid w:val="00DE4558"/>
    <w:rsid w:val="00DE4B27"/>
    <w:rsid w:val="00DE4DED"/>
    <w:rsid w:val="00DE4E28"/>
    <w:rsid w:val="00DE4F25"/>
    <w:rsid w:val="00DE5222"/>
    <w:rsid w:val="00DE5653"/>
    <w:rsid w:val="00DE5792"/>
    <w:rsid w:val="00DE58D1"/>
    <w:rsid w:val="00DE5BCD"/>
    <w:rsid w:val="00DE642D"/>
    <w:rsid w:val="00DE6454"/>
    <w:rsid w:val="00DE6A64"/>
    <w:rsid w:val="00DE6EFF"/>
    <w:rsid w:val="00DE6FA4"/>
    <w:rsid w:val="00DE7B37"/>
    <w:rsid w:val="00DE7C5E"/>
    <w:rsid w:val="00DE7FE2"/>
    <w:rsid w:val="00DF000A"/>
    <w:rsid w:val="00DF0457"/>
    <w:rsid w:val="00DF0707"/>
    <w:rsid w:val="00DF0BDE"/>
    <w:rsid w:val="00DF133F"/>
    <w:rsid w:val="00DF1988"/>
    <w:rsid w:val="00DF1A27"/>
    <w:rsid w:val="00DF1C2F"/>
    <w:rsid w:val="00DF1F60"/>
    <w:rsid w:val="00DF2385"/>
    <w:rsid w:val="00DF2978"/>
    <w:rsid w:val="00DF2A5B"/>
    <w:rsid w:val="00DF2AD9"/>
    <w:rsid w:val="00DF2CEF"/>
    <w:rsid w:val="00DF30AA"/>
    <w:rsid w:val="00DF3207"/>
    <w:rsid w:val="00DF342A"/>
    <w:rsid w:val="00DF402C"/>
    <w:rsid w:val="00DF4996"/>
    <w:rsid w:val="00DF4B72"/>
    <w:rsid w:val="00DF4C57"/>
    <w:rsid w:val="00DF4DA1"/>
    <w:rsid w:val="00DF4FAE"/>
    <w:rsid w:val="00DF56A4"/>
    <w:rsid w:val="00DF56A5"/>
    <w:rsid w:val="00DF57DA"/>
    <w:rsid w:val="00DF5990"/>
    <w:rsid w:val="00DF632B"/>
    <w:rsid w:val="00DF642C"/>
    <w:rsid w:val="00DF662A"/>
    <w:rsid w:val="00DF6641"/>
    <w:rsid w:val="00DF66BC"/>
    <w:rsid w:val="00DF6B30"/>
    <w:rsid w:val="00DF6BD7"/>
    <w:rsid w:val="00DF6CA0"/>
    <w:rsid w:val="00DF6CCB"/>
    <w:rsid w:val="00DF6E65"/>
    <w:rsid w:val="00DF711A"/>
    <w:rsid w:val="00DF718E"/>
    <w:rsid w:val="00DF74F1"/>
    <w:rsid w:val="00DF76A8"/>
    <w:rsid w:val="00DF77B9"/>
    <w:rsid w:val="00DF78C8"/>
    <w:rsid w:val="00DF78F0"/>
    <w:rsid w:val="00DF7A9E"/>
    <w:rsid w:val="00E00398"/>
    <w:rsid w:val="00E003FB"/>
    <w:rsid w:val="00E00403"/>
    <w:rsid w:val="00E00549"/>
    <w:rsid w:val="00E00F4B"/>
    <w:rsid w:val="00E00F71"/>
    <w:rsid w:val="00E0150B"/>
    <w:rsid w:val="00E01988"/>
    <w:rsid w:val="00E024BE"/>
    <w:rsid w:val="00E02B64"/>
    <w:rsid w:val="00E02CE1"/>
    <w:rsid w:val="00E03535"/>
    <w:rsid w:val="00E037FA"/>
    <w:rsid w:val="00E0380D"/>
    <w:rsid w:val="00E038B4"/>
    <w:rsid w:val="00E0392B"/>
    <w:rsid w:val="00E03BE9"/>
    <w:rsid w:val="00E03E2B"/>
    <w:rsid w:val="00E040C8"/>
    <w:rsid w:val="00E0433C"/>
    <w:rsid w:val="00E0448D"/>
    <w:rsid w:val="00E04580"/>
    <w:rsid w:val="00E046F2"/>
    <w:rsid w:val="00E04AF9"/>
    <w:rsid w:val="00E04DFC"/>
    <w:rsid w:val="00E04E00"/>
    <w:rsid w:val="00E052C5"/>
    <w:rsid w:val="00E056F7"/>
    <w:rsid w:val="00E05B01"/>
    <w:rsid w:val="00E05C07"/>
    <w:rsid w:val="00E05C7C"/>
    <w:rsid w:val="00E05EF2"/>
    <w:rsid w:val="00E05FCD"/>
    <w:rsid w:val="00E0601A"/>
    <w:rsid w:val="00E06188"/>
    <w:rsid w:val="00E06DE1"/>
    <w:rsid w:val="00E06F43"/>
    <w:rsid w:val="00E07013"/>
    <w:rsid w:val="00E07118"/>
    <w:rsid w:val="00E07273"/>
    <w:rsid w:val="00E07702"/>
    <w:rsid w:val="00E07AB6"/>
    <w:rsid w:val="00E10049"/>
    <w:rsid w:val="00E1072D"/>
    <w:rsid w:val="00E10A77"/>
    <w:rsid w:val="00E10AD2"/>
    <w:rsid w:val="00E10C8B"/>
    <w:rsid w:val="00E10D5D"/>
    <w:rsid w:val="00E10F0F"/>
    <w:rsid w:val="00E11099"/>
    <w:rsid w:val="00E11222"/>
    <w:rsid w:val="00E11645"/>
    <w:rsid w:val="00E120B9"/>
    <w:rsid w:val="00E124B0"/>
    <w:rsid w:val="00E12721"/>
    <w:rsid w:val="00E12A4B"/>
    <w:rsid w:val="00E13027"/>
    <w:rsid w:val="00E135D3"/>
    <w:rsid w:val="00E1360A"/>
    <w:rsid w:val="00E1380A"/>
    <w:rsid w:val="00E13909"/>
    <w:rsid w:val="00E13BA2"/>
    <w:rsid w:val="00E13C03"/>
    <w:rsid w:val="00E13C0C"/>
    <w:rsid w:val="00E14259"/>
    <w:rsid w:val="00E146FE"/>
    <w:rsid w:val="00E14813"/>
    <w:rsid w:val="00E14946"/>
    <w:rsid w:val="00E150C1"/>
    <w:rsid w:val="00E1550C"/>
    <w:rsid w:val="00E15A17"/>
    <w:rsid w:val="00E15C27"/>
    <w:rsid w:val="00E15DB7"/>
    <w:rsid w:val="00E162F5"/>
    <w:rsid w:val="00E167C0"/>
    <w:rsid w:val="00E1697D"/>
    <w:rsid w:val="00E16A71"/>
    <w:rsid w:val="00E16ACF"/>
    <w:rsid w:val="00E16B29"/>
    <w:rsid w:val="00E16B6A"/>
    <w:rsid w:val="00E16D30"/>
    <w:rsid w:val="00E17371"/>
    <w:rsid w:val="00E177D8"/>
    <w:rsid w:val="00E17914"/>
    <w:rsid w:val="00E17EC0"/>
    <w:rsid w:val="00E20064"/>
    <w:rsid w:val="00E201EC"/>
    <w:rsid w:val="00E208F0"/>
    <w:rsid w:val="00E20937"/>
    <w:rsid w:val="00E20D9F"/>
    <w:rsid w:val="00E214B0"/>
    <w:rsid w:val="00E214D7"/>
    <w:rsid w:val="00E21507"/>
    <w:rsid w:val="00E21829"/>
    <w:rsid w:val="00E21C6F"/>
    <w:rsid w:val="00E22769"/>
    <w:rsid w:val="00E227F5"/>
    <w:rsid w:val="00E22AE0"/>
    <w:rsid w:val="00E22BD2"/>
    <w:rsid w:val="00E22D76"/>
    <w:rsid w:val="00E2317A"/>
    <w:rsid w:val="00E23348"/>
    <w:rsid w:val="00E23569"/>
    <w:rsid w:val="00E23757"/>
    <w:rsid w:val="00E23B41"/>
    <w:rsid w:val="00E23B5D"/>
    <w:rsid w:val="00E23CCC"/>
    <w:rsid w:val="00E23F58"/>
    <w:rsid w:val="00E23F5B"/>
    <w:rsid w:val="00E244FD"/>
    <w:rsid w:val="00E24646"/>
    <w:rsid w:val="00E24DB4"/>
    <w:rsid w:val="00E24F4F"/>
    <w:rsid w:val="00E252C0"/>
    <w:rsid w:val="00E2540C"/>
    <w:rsid w:val="00E255C7"/>
    <w:rsid w:val="00E256E4"/>
    <w:rsid w:val="00E257F6"/>
    <w:rsid w:val="00E258EB"/>
    <w:rsid w:val="00E2590C"/>
    <w:rsid w:val="00E25CCE"/>
    <w:rsid w:val="00E2654A"/>
    <w:rsid w:val="00E267CE"/>
    <w:rsid w:val="00E267D7"/>
    <w:rsid w:val="00E26845"/>
    <w:rsid w:val="00E2694A"/>
    <w:rsid w:val="00E26C42"/>
    <w:rsid w:val="00E26CB8"/>
    <w:rsid w:val="00E26D00"/>
    <w:rsid w:val="00E275DE"/>
    <w:rsid w:val="00E27870"/>
    <w:rsid w:val="00E27920"/>
    <w:rsid w:val="00E27A5D"/>
    <w:rsid w:val="00E27DAA"/>
    <w:rsid w:val="00E300EC"/>
    <w:rsid w:val="00E30E8E"/>
    <w:rsid w:val="00E313A7"/>
    <w:rsid w:val="00E31498"/>
    <w:rsid w:val="00E31AF3"/>
    <w:rsid w:val="00E31BBD"/>
    <w:rsid w:val="00E31DBF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7EF"/>
    <w:rsid w:val="00E34B5B"/>
    <w:rsid w:val="00E34F07"/>
    <w:rsid w:val="00E35851"/>
    <w:rsid w:val="00E35874"/>
    <w:rsid w:val="00E358DA"/>
    <w:rsid w:val="00E35B59"/>
    <w:rsid w:val="00E35C57"/>
    <w:rsid w:val="00E35CFF"/>
    <w:rsid w:val="00E35F2E"/>
    <w:rsid w:val="00E3602C"/>
    <w:rsid w:val="00E363AC"/>
    <w:rsid w:val="00E366E8"/>
    <w:rsid w:val="00E36774"/>
    <w:rsid w:val="00E36DE3"/>
    <w:rsid w:val="00E36EC5"/>
    <w:rsid w:val="00E36FEC"/>
    <w:rsid w:val="00E376D0"/>
    <w:rsid w:val="00E37A6F"/>
    <w:rsid w:val="00E4036E"/>
    <w:rsid w:val="00E40432"/>
    <w:rsid w:val="00E40450"/>
    <w:rsid w:val="00E404B1"/>
    <w:rsid w:val="00E406E5"/>
    <w:rsid w:val="00E40ABB"/>
    <w:rsid w:val="00E40CF5"/>
    <w:rsid w:val="00E40D02"/>
    <w:rsid w:val="00E41518"/>
    <w:rsid w:val="00E415E6"/>
    <w:rsid w:val="00E41842"/>
    <w:rsid w:val="00E41DA0"/>
    <w:rsid w:val="00E42205"/>
    <w:rsid w:val="00E423CF"/>
    <w:rsid w:val="00E424CE"/>
    <w:rsid w:val="00E424F9"/>
    <w:rsid w:val="00E426A7"/>
    <w:rsid w:val="00E42811"/>
    <w:rsid w:val="00E42B4F"/>
    <w:rsid w:val="00E42FAE"/>
    <w:rsid w:val="00E431D1"/>
    <w:rsid w:val="00E43398"/>
    <w:rsid w:val="00E43453"/>
    <w:rsid w:val="00E434A5"/>
    <w:rsid w:val="00E43510"/>
    <w:rsid w:val="00E43537"/>
    <w:rsid w:val="00E43756"/>
    <w:rsid w:val="00E43841"/>
    <w:rsid w:val="00E43C5B"/>
    <w:rsid w:val="00E43F64"/>
    <w:rsid w:val="00E4414A"/>
    <w:rsid w:val="00E4435B"/>
    <w:rsid w:val="00E44CEE"/>
    <w:rsid w:val="00E44D17"/>
    <w:rsid w:val="00E45032"/>
    <w:rsid w:val="00E45451"/>
    <w:rsid w:val="00E45B30"/>
    <w:rsid w:val="00E45B6A"/>
    <w:rsid w:val="00E45F5E"/>
    <w:rsid w:val="00E45FBE"/>
    <w:rsid w:val="00E46453"/>
    <w:rsid w:val="00E465E5"/>
    <w:rsid w:val="00E4662E"/>
    <w:rsid w:val="00E46727"/>
    <w:rsid w:val="00E4696D"/>
    <w:rsid w:val="00E469DB"/>
    <w:rsid w:val="00E46A7C"/>
    <w:rsid w:val="00E4732C"/>
    <w:rsid w:val="00E4741D"/>
    <w:rsid w:val="00E474CA"/>
    <w:rsid w:val="00E4756E"/>
    <w:rsid w:val="00E47D6F"/>
    <w:rsid w:val="00E47E3A"/>
    <w:rsid w:val="00E50422"/>
    <w:rsid w:val="00E5094F"/>
    <w:rsid w:val="00E50B4D"/>
    <w:rsid w:val="00E50C09"/>
    <w:rsid w:val="00E50E0E"/>
    <w:rsid w:val="00E512EB"/>
    <w:rsid w:val="00E51617"/>
    <w:rsid w:val="00E51841"/>
    <w:rsid w:val="00E51F14"/>
    <w:rsid w:val="00E52269"/>
    <w:rsid w:val="00E524B4"/>
    <w:rsid w:val="00E528FE"/>
    <w:rsid w:val="00E52914"/>
    <w:rsid w:val="00E53371"/>
    <w:rsid w:val="00E537AC"/>
    <w:rsid w:val="00E5391A"/>
    <w:rsid w:val="00E53C37"/>
    <w:rsid w:val="00E53E0A"/>
    <w:rsid w:val="00E53F31"/>
    <w:rsid w:val="00E54197"/>
    <w:rsid w:val="00E541B3"/>
    <w:rsid w:val="00E5426E"/>
    <w:rsid w:val="00E54531"/>
    <w:rsid w:val="00E54791"/>
    <w:rsid w:val="00E54A0D"/>
    <w:rsid w:val="00E54C20"/>
    <w:rsid w:val="00E54D3B"/>
    <w:rsid w:val="00E5525E"/>
    <w:rsid w:val="00E5536F"/>
    <w:rsid w:val="00E553FD"/>
    <w:rsid w:val="00E55A35"/>
    <w:rsid w:val="00E56665"/>
    <w:rsid w:val="00E568A5"/>
    <w:rsid w:val="00E569D6"/>
    <w:rsid w:val="00E56DE6"/>
    <w:rsid w:val="00E573DB"/>
    <w:rsid w:val="00E57643"/>
    <w:rsid w:val="00E579DA"/>
    <w:rsid w:val="00E57F52"/>
    <w:rsid w:val="00E601EC"/>
    <w:rsid w:val="00E6029F"/>
    <w:rsid w:val="00E605E3"/>
    <w:rsid w:val="00E6098D"/>
    <w:rsid w:val="00E609BA"/>
    <w:rsid w:val="00E60AB2"/>
    <w:rsid w:val="00E60D12"/>
    <w:rsid w:val="00E60DF6"/>
    <w:rsid w:val="00E60ED2"/>
    <w:rsid w:val="00E60F93"/>
    <w:rsid w:val="00E60FC2"/>
    <w:rsid w:val="00E616CB"/>
    <w:rsid w:val="00E61913"/>
    <w:rsid w:val="00E61C34"/>
    <w:rsid w:val="00E6204D"/>
    <w:rsid w:val="00E625A0"/>
    <w:rsid w:val="00E628E1"/>
    <w:rsid w:val="00E62BE9"/>
    <w:rsid w:val="00E62E7A"/>
    <w:rsid w:val="00E63323"/>
    <w:rsid w:val="00E63854"/>
    <w:rsid w:val="00E63971"/>
    <w:rsid w:val="00E63EF3"/>
    <w:rsid w:val="00E63FFA"/>
    <w:rsid w:val="00E64515"/>
    <w:rsid w:val="00E646EA"/>
    <w:rsid w:val="00E6473F"/>
    <w:rsid w:val="00E648E6"/>
    <w:rsid w:val="00E6492E"/>
    <w:rsid w:val="00E64AD5"/>
    <w:rsid w:val="00E64EC4"/>
    <w:rsid w:val="00E64F6E"/>
    <w:rsid w:val="00E6533F"/>
    <w:rsid w:val="00E6578D"/>
    <w:rsid w:val="00E65900"/>
    <w:rsid w:val="00E65926"/>
    <w:rsid w:val="00E65C1F"/>
    <w:rsid w:val="00E65DCD"/>
    <w:rsid w:val="00E66122"/>
    <w:rsid w:val="00E663CA"/>
    <w:rsid w:val="00E664D3"/>
    <w:rsid w:val="00E666DF"/>
    <w:rsid w:val="00E66F60"/>
    <w:rsid w:val="00E67424"/>
    <w:rsid w:val="00E6799B"/>
    <w:rsid w:val="00E67AC8"/>
    <w:rsid w:val="00E67B2B"/>
    <w:rsid w:val="00E67D96"/>
    <w:rsid w:val="00E70058"/>
    <w:rsid w:val="00E704D7"/>
    <w:rsid w:val="00E70575"/>
    <w:rsid w:val="00E707EA"/>
    <w:rsid w:val="00E7091D"/>
    <w:rsid w:val="00E70978"/>
    <w:rsid w:val="00E70A69"/>
    <w:rsid w:val="00E70BEF"/>
    <w:rsid w:val="00E7161F"/>
    <w:rsid w:val="00E71821"/>
    <w:rsid w:val="00E71859"/>
    <w:rsid w:val="00E71919"/>
    <w:rsid w:val="00E71ADC"/>
    <w:rsid w:val="00E71B82"/>
    <w:rsid w:val="00E720D7"/>
    <w:rsid w:val="00E72264"/>
    <w:rsid w:val="00E7227F"/>
    <w:rsid w:val="00E723C9"/>
    <w:rsid w:val="00E7283B"/>
    <w:rsid w:val="00E72AC0"/>
    <w:rsid w:val="00E72B2C"/>
    <w:rsid w:val="00E72EFE"/>
    <w:rsid w:val="00E73010"/>
    <w:rsid w:val="00E73156"/>
    <w:rsid w:val="00E73222"/>
    <w:rsid w:val="00E7328A"/>
    <w:rsid w:val="00E7342D"/>
    <w:rsid w:val="00E73579"/>
    <w:rsid w:val="00E73664"/>
    <w:rsid w:val="00E73903"/>
    <w:rsid w:val="00E73B6D"/>
    <w:rsid w:val="00E74132"/>
    <w:rsid w:val="00E74888"/>
    <w:rsid w:val="00E74BD5"/>
    <w:rsid w:val="00E74C47"/>
    <w:rsid w:val="00E74C78"/>
    <w:rsid w:val="00E74D2C"/>
    <w:rsid w:val="00E74FE8"/>
    <w:rsid w:val="00E75097"/>
    <w:rsid w:val="00E750DC"/>
    <w:rsid w:val="00E75201"/>
    <w:rsid w:val="00E75376"/>
    <w:rsid w:val="00E75574"/>
    <w:rsid w:val="00E757DF"/>
    <w:rsid w:val="00E75B2D"/>
    <w:rsid w:val="00E75C01"/>
    <w:rsid w:val="00E760A4"/>
    <w:rsid w:val="00E766D9"/>
    <w:rsid w:val="00E766F7"/>
    <w:rsid w:val="00E76832"/>
    <w:rsid w:val="00E76867"/>
    <w:rsid w:val="00E7697C"/>
    <w:rsid w:val="00E76A26"/>
    <w:rsid w:val="00E7710D"/>
    <w:rsid w:val="00E7761D"/>
    <w:rsid w:val="00E77C82"/>
    <w:rsid w:val="00E77C9C"/>
    <w:rsid w:val="00E77E2E"/>
    <w:rsid w:val="00E77E39"/>
    <w:rsid w:val="00E8017D"/>
    <w:rsid w:val="00E802A2"/>
    <w:rsid w:val="00E803DE"/>
    <w:rsid w:val="00E80415"/>
    <w:rsid w:val="00E8045E"/>
    <w:rsid w:val="00E8049A"/>
    <w:rsid w:val="00E8144A"/>
    <w:rsid w:val="00E81E1A"/>
    <w:rsid w:val="00E81ECD"/>
    <w:rsid w:val="00E82349"/>
    <w:rsid w:val="00E823A7"/>
    <w:rsid w:val="00E82CC5"/>
    <w:rsid w:val="00E830FE"/>
    <w:rsid w:val="00E831E4"/>
    <w:rsid w:val="00E83405"/>
    <w:rsid w:val="00E8340A"/>
    <w:rsid w:val="00E83A85"/>
    <w:rsid w:val="00E83CA2"/>
    <w:rsid w:val="00E84594"/>
    <w:rsid w:val="00E8470F"/>
    <w:rsid w:val="00E8482B"/>
    <w:rsid w:val="00E849F7"/>
    <w:rsid w:val="00E84E03"/>
    <w:rsid w:val="00E85591"/>
    <w:rsid w:val="00E857DC"/>
    <w:rsid w:val="00E85D43"/>
    <w:rsid w:val="00E85EA0"/>
    <w:rsid w:val="00E85FBC"/>
    <w:rsid w:val="00E862A8"/>
    <w:rsid w:val="00E86492"/>
    <w:rsid w:val="00E865D2"/>
    <w:rsid w:val="00E86697"/>
    <w:rsid w:val="00E867E4"/>
    <w:rsid w:val="00E8714B"/>
    <w:rsid w:val="00E87173"/>
    <w:rsid w:val="00E8761C"/>
    <w:rsid w:val="00E87975"/>
    <w:rsid w:val="00E87BFF"/>
    <w:rsid w:val="00E905DF"/>
    <w:rsid w:val="00E90653"/>
    <w:rsid w:val="00E9102B"/>
    <w:rsid w:val="00E91331"/>
    <w:rsid w:val="00E913AB"/>
    <w:rsid w:val="00E91420"/>
    <w:rsid w:val="00E915A0"/>
    <w:rsid w:val="00E91747"/>
    <w:rsid w:val="00E91906"/>
    <w:rsid w:val="00E91A18"/>
    <w:rsid w:val="00E91B5B"/>
    <w:rsid w:val="00E922D2"/>
    <w:rsid w:val="00E926F5"/>
    <w:rsid w:val="00E92A5E"/>
    <w:rsid w:val="00E92F93"/>
    <w:rsid w:val="00E9326A"/>
    <w:rsid w:val="00E93366"/>
    <w:rsid w:val="00E93594"/>
    <w:rsid w:val="00E93971"/>
    <w:rsid w:val="00E93A97"/>
    <w:rsid w:val="00E93AE4"/>
    <w:rsid w:val="00E93BA2"/>
    <w:rsid w:val="00E93FAE"/>
    <w:rsid w:val="00E94041"/>
    <w:rsid w:val="00E940B3"/>
    <w:rsid w:val="00E943AB"/>
    <w:rsid w:val="00E94C9F"/>
    <w:rsid w:val="00E95756"/>
    <w:rsid w:val="00E957A0"/>
    <w:rsid w:val="00E96397"/>
    <w:rsid w:val="00E963F5"/>
    <w:rsid w:val="00E96699"/>
    <w:rsid w:val="00E966DF"/>
    <w:rsid w:val="00E96930"/>
    <w:rsid w:val="00E96E11"/>
    <w:rsid w:val="00E9734A"/>
    <w:rsid w:val="00E97392"/>
    <w:rsid w:val="00E97A8A"/>
    <w:rsid w:val="00E97DD9"/>
    <w:rsid w:val="00EA0120"/>
    <w:rsid w:val="00EA0272"/>
    <w:rsid w:val="00EA02C2"/>
    <w:rsid w:val="00EA0409"/>
    <w:rsid w:val="00EA042E"/>
    <w:rsid w:val="00EA060A"/>
    <w:rsid w:val="00EA06E6"/>
    <w:rsid w:val="00EA0ADD"/>
    <w:rsid w:val="00EA0D32"/>
    <w:rsid w:val="00EA0D8F"/>
    <w:rsid w:val="00EA0E00"/>
    <w:rsid w:val="00EA1363"/>
    <w:rsid w:val="00EA1459"/>
    <w:rsid w:val="00EA1629"/>
    <w:rsid w:val="00EA187A"/>
    <w:rsid w:val="00EA1966"/>
    <w:rsid w:val="00EA1E45"/>
    <w:rsid w:val="00EA1F05"/>
    <w:rsid w:val="00EA247B"/>
    <w:rsid w:val="00EA25C5"/>
    <w:rsid w:val="00EA2F53"/>
    <w:rsid w:val="00EA339B"/>
    <w:rsid w:val="00EA3662"/>
    <w:rsid w:val="00EA366B"/>
    <w:rsid w:val="00EA3835"/>
    <w:rsid w:val="00EA39FB"/>
    <w:rsid w:val="00EA3B2E"/>
    <w:rsid w:val="00EA3B59"/>
    <w:rsid w:val="00EA3D41"/>
    <w:rsid w:val="00EA439D"/>
    <w:rsid w:val="00EA4609"/>
    <w:rsid w:val="00EA4984"/>
    <w:rsid w:val="00EA4F4A"/>
    <w:rsid w:val="00EA5027"/>
    <w:rsid w:val="00EA51B8"/>
    <w:rsid w:val="00EA569B"/>
    <w:rsid w:val="00EA5790"/>
    <w:rsid w:val="00EA5BB7"/>
    <w:rsid w:val="00EA5C56"/>
    <w:rsid w:val="00EA5E30"/>
    <w:rsid w:val="00EA628D"/>
    <w:rsid w:val="00EA6416"/>
    <w:rsid w:val="00EA646C"/>
    <w:rsid w:val="00EA65EB"/>
    <w:rsid w:val="00EA6607"/>
    <w:rsid w:val="00EA6794"/>
    <w:rsid w:val="00EA68A4"/>
    <w:rsid w:val="00EA6ACE"/>
    <w:rsid w:val="00EA7728"/>
    <w:rsid w:val="00EA789E"/>
    <w:rsid w:val="00EA7B36"/>
    <w:rsid w:val="00EB037E"/>
    <w:rsid w:val="00EB0383"/>
    <w:rsid w:val="00EB0424"/>
    <w:rsid w:val="00EB07DF"/>
    <w:rsid w:val="00EB0E15"/>
    <w:rsid w:val="00EB116C"/>
    <w:rsid w:val="00EB14F2"/>
    <w:rsid w:val="00EB1582"/>
    <w:rsid w:val="00EB15C7"/>
    <w:rsid w:val="00EB191A"/>
    <w:rsid w:val="00EB1977"/>
    <w:rsid w:val="00EB1AFA"/>
    <w:rsid w:val="00EB1E23"/>
    <w:rsid w:val="00EB1E5E"/>
    <w:rsid w:val="00EB1EF8"/>
    <w:rsid w:val="00EB294F"/>
    <w:rsid w:val="00EB2A3A"/>
    <w:rsid w:val="00EB2BE5"/>
    <w:rsid w:val="00EB2C54"/>
    <w:rsid w:val="00EB2DEC"/>
    <w:rsid w:val="00EB2EF3"/>
    <w:rsid w:val="00EB2F2E"/>
    <w:rsid w:val="00EB312C"/>
    <w:rsid w:val="00EB3341"/>
    <w:rsid w:val="00EB3640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5E80"/>
    <w:rsid w:val="00EB62DF"/>
    <w:rsid w:val="00EB64A3"/>
    <w:rsid w:val="00EB6537"/>
    <w:rsid w:val="00EB6B92"/>
    <w:rsid w:val="00EB6F5A"/>
    <w:rsid w:val="00EB708B"/>
    <w:rsid w:val="00EB712A"/>
    <w:rsid w:val="00EB7176"/>
    <w:rsid w:val="00EB784F"/>
    <w:rsid w:val="00EB78E5"/>
    <w:rsid w:val="00EB7EF7"/>
    <w:rsid w:val="00EC03D0"/>
    <w:rsid w:val="00EC0458"/>
    <w:rsid w:val="00EC0543"/>
    <w:rsid w:val="00EC0781"/>
    <w:rsid w:val="00EC0E65"/>
    <w:rsid w:val="00EC102A"/>
    <w:rsid w:val="00EC138B"/>
    <w:rsid w:val="00EC1723"/>
    <w:rsid w:val="00EC17B2"/>
    <w:rsid w:val="00EC17CC"/>
    <w:rsid w:val="00EC1AF3"/>
    <w:rsid w:val="00EC1CCC"/>
    <w:rsid w:val="00EC1DBA"/>
    <w:rsid w:val="00EC20EE"/>
    <w:rsid w:val="00EC2511"/>
    <w:rsid w:val="00EC2A94"/>
    <w:rsid w:val="00EC2BF0"/>
    <w:rsid w:val="00EC2F7C"/>
    <w:rsid w:val="00EC3145"/>
    <w:rsid w:val="00EC32ED"/>
    <w:rsid w:val="00EC3844"/>
    <w:rsid w:val="00EC387C"/>
    <w:rsid w:val="00EC3DF3"/>
    <w:rsid w:val="00EC4117"/>
    <w:rsid w:val="00EC4203"/>
    <w:rsid w:val="00EC42E9"/>
    <w:rsid w:val="00EC442A"/>
    <w:rsid w:val="00EC445D"/>
    <w:rsid w:val="00EC46A6"/>
    <w:rsid w:val="00EC4971"/>
    <w:rsid w:val="00EC5371"/>
    <w:rsid w:val="00EC5744"/>
    <w:rsid w:val="00EC5883"/>
    <w:rsid w:val="00EC59F1"/>
    <w:rsid w:val="00EC5C58"/>
    <w:rsid w:val="00EC5D85"/>
    <w:rsid w:val="00EC5DE8"/>
    <w:rsid w:val="00EC604B"/>
    <w:rsid w:val="00EC61A0"/>
    <w:rsid w:val="00EC6344"/>
    <w:rsid w:val="00EC637A"/>
    <w:rsid w:val="00EC69A2"/>
    <w:rsid w:val="00EC6B7C"/>
    <w:rsid w:val="00EC6B9D"/>
    <w:rsid w:val="00EC6C45"/>
    <w:rsid w:val="00EC73F2"/>
    <w:rsid w:val="00EC74AB"/>
    <w:rsid w:val="00EC7537"/>
    <w:rsid w:val="00EC7800"/>
    <w:rsid w:val="00EC7985"/>
    <w:rsid w:val="00EC7E17"/>
    <w:rsid w:val="00ED0065"/>
    <w:rsid w:val="00ED0235"/>
    <w:rsid w:val="00ED0249"/>
    <w:rsid w:val="00ED087B"/>
    <w:rsid w:val="00ED0B95"/>
    <w:rsid w:val="00ED0D48"/>
    <w:rsid w:val="00ED0E25"/>
    <w:rsid w:val="00ED0EB2"/>
    <w:rsid w:val="00ED10D9"/>
    <w:rsid w:val="00ED1150"/>
    <w:rsid w:val="00ED124C"/>
    <w:rsid w:val="00ED131C"/>
    <w:rsid w:val="00ED1496"/>
    <w:rsid w:val="00ED16EF"/>
    <w:rsid w:val="00ED17B8"/>
    <w:rsid w:val="00ED1AC3"/>
    <w:rsid w:val="00ED1BA7"/>
    <w:rsid w:val="00ED1C1E"/>
    <w:rsid w:val="00ED1C1F"/>
    <w:rsid w:val="00ED1E96"/>
    <w:rsid w:val="00ED2020"/>
    <w:rsid w:val="00ED20F2"/>
    <w:rsid w:val="00ED21B7"/>
    <w:rsid w:val="00ED258E"/>
    <w:rsid w:val="00ED26B8"/>
    <w:rsid w:val="00ED2837"/>
    <w:rsid w:val="00ED2A73"/>
    <w:rsid w:val="00ED3246"/>
    <w:rsid w:val="00ED3579"/>
    <w:rsid w:val="00ED39EB"/>
    <w:rsid w:val="00ED3CE3"/>
    <w:rsid w:val="00ED3E18"/>
    <w:rsid w:val="00ED3FB7"/>
    <w:rsid w:val="00ED47AF"/>
    <w:rsid w:val="00ED47E4"/>
    <w:rsid w:val="00ED496E"/>
    <w:rsid w:val="00ED4E65"/>
    <w:rsid w:val="00ED537F"/>
    <w:rsid w:val="00ED564D"/>
    <w:rsid w:val="00ED5651"/>
    <w:rsid w:val="00ED56B2"/>
    <w:rsid w:val="00ED57CC"/>
    <w:rsid w:val="00ED5AB4"/>
    <w:rsid w:val="00ED5AC8"/>
    <w:rsid w:val="00ED6142"/>
    <w:rsid w:val="00ED6228"/>
    <w:rsid w:val="00ED62D5"/>
    <w:rsid w:val="00ED6397"/>
    <w:rsid w:val="00ED6983"/>
    <w:rsid w:val="00ED6BEA"/>
    <w:rsid w:val="00ED6E95"/>
    <w:rsid w:val="00ED78AA"/>
    <w:rsid w:val="00ED797F"/>
    <w:rsid w:val="00ED7B78"/>
    <w:rsid w:val="00ED7E07"/>
    <w:rsid w:val="00ED7E4D"/>
    <w:rsid w:val="00EE01F9"/>
    <w:rsid w:val="00EE0431"/>
    <w:rsid w:val="00EE0881"/>
    <w:rsid w:val="00EE09DA"/>
    <w:rsid w:val="00EE0B05"/>
    <w:rsid w:val="00EE0D68"/>
    <w:rsid w:val="00EE10A2"/>
    <w:rsid w:val="00EE1202"/>
    <w:rsid w:val="00EE1432"/>
    <w:rsid w:val="00EE1593"/>
    <w:rsid w:val="00EE196E"/>
    <w:rsid w:val="00EE1B51"/>
    <w:rsid w:val="00EE1E67"/>
    <w:rsid w:val="00EE20F4"/>
    <w:rsid w:val="00EE220C"/>
    <w:rsid w:val="00EE2293"/>
    <w:rsid w:val="00EE247C"/>
    <w:rsid w:val="00EE263A"/>
    <w:rsid w:val="00EE274C"/>
    <w:rsid w:val="00EE28C8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3A05"/>
    <w:rsid w:val="00EE3B15"/>
    <w:rsid w:val="00EE3E27"/>
    <w:rsid w:val="00EE40AD"/>
    <w:rsid w:val="00EE4485"/>
    <w:rsid w:val="00EE4528"/>
    <w:rsid w:val="00EE4682"/>
    <w:rsid w:val="00EE476B"/>
    <w:rsid w:val="00EE4934"/>
    <w:rsid w:val="00EE499F"/>
    <w:rsid w:val="00EE4A92"/>
    <w:rsid w:val="00EE4EA1"/>
    <w:rsid w:val="00EE4EBD"/>
    <w:rsid w:val="00EE55AE"/>
    <w:rsid w:val="00EE5616"/>
    <w:rsid w:val="00EE562E"/>
    <w:rsid w:val="00EE5973"/>
    <w:rsid w:val="00EE5E74"/>
    <w:rsid w:val="00EE6127"/>
    <w:rsid w:val="00EE6BC2"/>
    <w:rsid w:val="00EE6E0A"/>
    <w:rsid w:val="00EE6EA4"/>
    <w:rsid w:val="00EE743E"/>
    <w:rsid w:val="00EE75F6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13"/>
    <w:rsid w:val="00EF252F"/>
    <w:rsid w:val="00EF261F"/>
    <w:rsid w:val="00EF28EF"/>
    <w:rsid w:val="00EF2E6A"/>
    <w:rsid w:val="00EF2FD0"/>
    <w:rsid w:val="00EF3225"/>
    <w:rsid w:val="00EF335E"/>
    <w:rsid w:val="00EF3439"/>
    <w:rsid w:val="00EF36FD"/>
    <w:rsid w:val="00EF3779"/>
    <w:rsid w:val="00EF3A6F"/>
    <w:rsid w:val="00EF3AF5"/>
    <w:rsid w:val="00EF3C18"/>
    <w:rsid w:val="00EF3CB2"/>
    <w:rsid w:val="00EF467C"/>
    <w:rsid w:val="00EF46AC"/>
    <w:rsid w:val="00EF46D5"/>
    <w:rsid w:val="00EF475C"/>
    <w:rsid w:val="00EF48F1"/>
    <w:rsid w:val="00EF49C3"/>
    <w:rsid w:val="00EF5226"/>
    <w:rsid w:val="00EF54BA"/>
    <w:rsid w:val="00EF55AB"/>
    <w:rsid w:val="00EF566A"/>
    <w:rsid w:val="00EF58C8"/>
    <w:rsid w:val="00EF5CAF"/>
    <w:rsid w:val="00EF5F56"/>
    <w:rsid w:val="00EF5FA9"/>
    <w:rsid w:val="00EF6053"/>
    <w:rsid w:val="00EF625D"/>
    <w:rsid w:val="00EF62E3"/>
    <w:rsid w:val="00EF647F"/>
    <w:rsid w:val="00EF64C2"/>
    <w:rsid w:val="00EF68D7"/>
    <w:rsid w:val="00EF68F1"/>
    <w:rsid w:val="00EF68F9"/>
    <w:rsid w:val="00EF6992"/>
    <w:rsid w:val="00EF6E15"/>
    <w:rsid w:val="00EF7022"/>
    <w:rsid w:val="00EF70C8"/>
    <w:rsid w:val="00EF719E"/>
    <w:rsid w:val="00EF7549"/>
    <w:rsid w:val="00EF776B"/>
    <w:rsid w:val="00EF7AE5"/>
    <w:rsid w:val="00EF7D8E"/>
    <w:rsid w:val="00EF7ECC"/>
    <w:rsid w:val="00EF7EE9"/>
    <w:rsid w:val="00EF7EEC"/>
    <w:rsid w:val="00F001C9"/>
    <w:rsid w:val="00F001F1"/>
    <w:rsid w:val="00F00486"/>
    <w:rsid w:val="00F00815"/>
    <w:rsid w:val="00F0098C"/>
    <w:rsid w:val="00F009EB"/>
    <w:rsid w:val="00F0102E"/>
    <w:rsid w:val="00F012B6"/>
    <w:rsid w:val="00F01ACF"/>
    <w:rsid w:val="00F02081"/>
    <w:rsid w:val="00F020C0"/>
    <w:rsid w:val="00F021CE"/>
    <w:rsid w:val="00F02E3D"/>
    <w:rsid w:val="00F03076"/>
    <w:rsid w:val="00F032BD"/>
    <w:rsid w:val="00F03349"/>
    <w:rsid w:val="00F036C1"/>
    <w:rsid w:val="00F037B5"/>
    <w:rsid w:val="00F038A5"/>
    <w:rsid w:val="00F03916"/>
    <w:rsid w:val="00F03A44"/>
    <w:rsid w:val="00F0414D"/>
    <w:rsid w:val="00F04344"/>
    <w:rsid w:val="00F04358"/>
    <w:rsid w:val="00F0475C"/>
    <w:rsid w:val="00F047AF"/>
    <w:rsid w:val="00F04A44"/>
    <w:rsid w:val="00F04F42"/>
    <w:rsid w:val="00F05214"/>
    <w:rsid w:val="00F0532A"/>
    <w:rsid w:val="00F055CE"/>
    <w:rsid w:val="00F05672"/>
    <w:rsid w:val="00F05775"/>
    <w:rsid w:val="00F057B2"/>
    <w:rsid w:val="00F05B2A"/>
    <w:rsid w:val="00F05E21"/>
    <w:rsid w:val="00F06058"/>
    <w:rsid w:val="00F06059"/>
    <w:rsid w:val="00F062B7"/>
    <w:rsid w:val="00F06304"/>
    <w:rsid w:val="00F0634B"/>
    <w:rsid w:val="00F07066"/>
    <w:rsid w:val="00F07312"/>
    <w:rsid w:val="00F07606"/>
    <w:rsid w:val="00F07654"/>
    <w:rsid w:val="00F07ADF"/>
    <w:rsid w:val="00F10304"/>
    <w:rsid w:val="00F10500"/>
    <w:rsid w:val="00F10750"/>
    <w:rsid w:val="00F10939"/>
    <w:rsid w:val="00F109A8"/>
    <w:rsid w:val="00F10B46"/>
    <w:rsid w:val="00F10E0D"/>
    <w:rsid w:val="00F10EEE"/>
    <w:rsid w:val="00F11052"/>
    <w:rsid w:val="00F119BF"/>
    <w:rsid w:val="00F119F7"/>
    <w:rsid w:val="00F11AEC"/>
    <w:rsid w:val="00F11DE9"/>
    <w:rsid w:val="00F11E37"/>
    <w:rsid w:val="00F126A7"/>
    <w:rsid w:val="00F12AB9"/>
    <w:rsid w:val="00F12CA4"/>
    <w:rsid w:val="00F12CEC"/>
    <w:rsid w:val="00F13318"/>
    <w:rsid w:val="00F140F9"/>
    <w:rsid w:val="00F141D3"/>
    <w:rsid w:val="00F1426B"/>
    <w:rsid w:val="00F143DA"/>
    <w:rsid w:val="00F14695"/>
    <w:rsid w:val="00F14BB4"/>
    <w:rsid w:val="00F151E8"/>
    <w:rsid w:val="00F1559D"/>
    <w:rsid w:val="00F15631"/>
    <w:rsid w:val="00F15832"/>
    <w:rsid w:val="00F15F28"/>
    <w:rsid w:val="00F163ED"/>
    <w:rsid w:val="00F16BDE"/>
    <w:rsid w:val="00F16C33"/>
    <w:rsid w:val="00F16CE8"/>
    <w:rsid w:val="00F172C5"/>
    <w:rsid w:val="00F174FB"/>
    <w:rsid w:val="00F175DB"/>
    <w:rsid w:val="00F17794"/>
    <w:rsid w:val="00F1786B"/>
    <w:rsid w:val="00F17B51"/>
    <w:rsid w:val="00F201E9"/>
    <w:rsid w:val="00F202BD"/>
    <w:rsid w:val="00F2037A"/>
    <w:rsid w:val="00F2063F"/>
    <w:rsid w:val="00F209F3"/>
    <w:rsid w:val="00F20F0D"/>
    <w:rsid w:val="00F20FB9"/>
    <w:rsid w:val="00F2111B"/>
    <w:rsid w:val="00F21245"/>
    <w:rsid w:val="00F2156C"/>
    <w:rsid w:val="00F21957"/>
    <w:rsid w:val="00F21C1B"/>
    <w:rsid w:val="00F21E81"/>
    <w:rsid w:val="00F21FC8"/>
    <w:rsid w:val="00F22432"/>
    <w:rsid w:val="00F22863"/>
    <w:rsid w:val="00F229EC"/>
    <w:rsid w:val="00F22DA9"/>
    <w:rsid w:val="00F22E04"/>
    <w:rsid w:val="00F22E5F"/>
    <w:rsid w:val="00F22E65"/>
    <w:rsid w:val="00F23391"/>
    <w:rsid w:val="00F237D6"/>
    <w:rsid w:val="00F23AA0"/>
    <w:rsid w:val="00F23C30"/>
    <w:rsid w:val="00F23C34"/>
    <w:rsid w:val="00F24078"/>
    <w:rsid w:val="00F24400"/>
    <w:rsid w:val="00F24813"/>
    <w:rsid w:val="00F24929"/>
    <w:rsid w:val="00F2492A"/>
    <w:rsid w:val="00F24AD9"/>
    <w:rsid w:val="00F24B75"/>
    <w:rsid w:val="00F24BDE"/>
    <w:rsid w:val="00F24C4C"/>
    <w:rsid w:val="00F24CB4"/>
    <w:rsid w:val="00F24E55"/>
    <w:rsid w:val="00F24E7C"/>
    <w:rsid w:val="00F250E4"/>
    <w:rsid w:val="00F25610"/>
    <w:rsid w:val="00F25711"/>
    <w:rsid w:val="00F25840"/>
    <w:rsid w:val="00F2584B"/>
    <w:rsid w:val="00F259DA"/>
    <w:rsid w:val="00F25AC2"/>
    <w:rsid w:val="00F25EA5"/>
    <w:rsid w:val="00F25EF1"/>
    <w:rsid w:val="00F260B5"/>
    <w:rsid w:val="00F26B36"/>
    <w:rsid w:val="00F26B9F"/>
    <w:rsid w:val="00F26EE9"/>
    <w:rsid w:val="00F2706F"/>
    <w:rsid w:val="00F2718A"/>
    <w:rsid w:val="00F27494"/>
    <w:rsid w:val="00F27BAB"/>
    <w:rsid w:val="00F27F38"/>
    <w:rsid w:val="00F30368"/>
    <w:rsid w:val="00F3042C"/>
    <w:rsid w:val="00F3049D"/>
    <w:rsid w:val="00F305E8"/>
    <w:rsid w:val="00F30649"/>
    <w:rsid w:val="00F30930"/>
    <w:rsid w:val="00F311EA"/>
    <w:rsid w:val="00F31272"/>
    <w:rsid w:val="00F31890"/>
    <w:rsid w:val="00F31E9D"/>
    <w:rsid w:val="00F321D1"/>
    <w:rsid w:val="00F328F8"/>
    <w:rsid w:val="00F32D39"/>
    <w:rsid w:val="00F32DBD"/>
    <w:rsid w:val="00F32E77"/>
    <w:rsid w:val="00F32FA2"/>
    <w:rsid w:val="00F335A7"/>
    <w:rsid w:val="00F33877"/>
    <w:rsid w:val="00F3393D"/>
    <w:rsid w:val="00F33A4B"/>
    <w:rsid w:val="00F33DB6"/>
    <w:rsid w:val="00F34122"/>
    <w:rsid w:val="00F34266"/>
    <w:rsid w:val="00F34A39"/>
    <w:rsid w:val="00F34C1E"/>
    <w:rsid w:val="00F34E4B"/>
    <w:rsid w:val="00F35627"/>
    <w:rsid w:val="00F356C1"/>
    <w:rsid w:val="00F3582B"/>
    <w:rsid w:val="00F361F9"/>
    <w:rsid w:val="00F3636F"/>
    <w:rsid w:val="00F367DE"/>
    <w:rsid w:val="00F36C76"/>
    <w:rsid w:val="00F371EC"/>
    <w:rsid w:val="00F37209"/>
    <w:rsid w:val="00F372A1"/>
    <w:rsid w:val="00F372E3"/>
    <w:rsid w:val="00F37E1B"/>
    <w:rsid w:val="00F41105"/>
    <w:rsid w:val="00F413FD"/>
    <w:rsid w:val="00F41731"/>
    <w:rsid w:val="00F4177C"/>
    <w:rsid w:val="00F418F2"/>
    <w:rsid w:val="00F41B89"/>
    <w:rsid w:val="00F41E0D"/>
    <w:rsid w:val="00F41E1A"/>
    <w:rsid w:val="00F42456"/>
    <w:rsid w:val="00F4249F"/>
    <w:rsid w:val="00F427BA"/>
    <w:rsid w:val="00F43204"/>
    <w:rsid w:val="00F43691"/>
    <w:rsid w:val="00F439B2"/>
    <w:rsid w:val="00F43DDC"/>
    <w:rsid w:val="00F440C3"/>
    <w:rsid w:val="00F44300"/>
    <w:rsid w:val="00F4435B"/>
    <w:rsid w:val="00F44451"/>
    <w:rsid w:val="00F44860"/>
    <w:rsid w:val="00F44D2B"/>
    <w:rsid w:val="00F45162"/>
    <w:rsid w:val="00F453F9"/>
    <w:rsid w:val="00F45BA3"/>
    <w:rsid w:val="00F46309"/>
    <w:rsid w:val="00F46473"/>
    <w:rsid w:val="00F465DB"/>
    <w:rsid w:val="00F468D7"/>
    <w:rsid w:val="00F46DDE"/>
    <w:rsid w:val="00F46E9D"/>
    <w:rsid w:val="00F46F06"/>
    <w:rsid w:val="00F46F21"/>
    <w:rsid w:val="00F47333"/>
    <w:rsid w:val="00F4740C"/>
    <w:rsid w:val="00F47472"/>
    <w:rsid w:val="00F4753C"/>
    <w:rsid w:val="00F477FF"/>
    <w:rsid w:val="00F4799D"/>
    <w:rsid w:val="00F479B9"/>
    <w:rsid w:val="00F47F0C"/>
    <w:rsid w:val="00F50021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8FD"/>
    <w:rsid w:val="00F51BE9"/>
    <w:rsid w:val="00F51FBE"/>
    <w:rsid w:val="00F522AC"/>
    <w:rsid w:val="00F52629"/>
    <w:rsid w:val="00F52828"/>
    <w:rsid w:val="00F52A8C"/>
    <w:rsid w:val="00F52E6D"/>
    <w:rsid w:val="00F5385B"/>
    <w:rsid w:val="00F53B7C"/>
    <w:rsid w:val="00F53E6E"/>
    <w:rsid w:val="00F54156"/>
    <w:rsid w:val="00F54208"/>
    <w:rsid w:val="00F543BB"/>
    <w:rsid w:val="00F54949"/>
    <w:rsid w:val="00F54BF2"/>
    <w:rsid w:val="00F54DC2"/>
    <w:rsid w:val="00F5548E"/>
    <w:rsid w:val="00F5561F"/>
    <w:rsid w:val="00F55AAE"/>
    <w:rsid w:val="00F55E43"/>
    <w:rsid w:val="00F56CF5"/>
    <w:rsid w:val="00F570D1"/>
    <w:rsid w:val="00F57183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8A6"/>
    <w:rsid w:val="00F6097E"/>
    <w:rsid w:val="00F60C42"/>
    <w:rsid w:val="00F60D85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7E0"/>
    <w:rsid w:val="00F62913"/>
    <w:rsid w:val="00F63327"/>
    <w:rsid w:val="00F633DA"/>
    <w:rsid w:val="00F63BCB"/>
    <w:rsid w:val="00F63EC7"/>
    <w:rsid w:val="00F63F70"/>
    <w:rsid w:val="00F64094"/>
    <w:rsid w:val="00F640DC"/>
    <w:rsid w:val="00F6412D"/>
    <w:rsid w:val="00F6413B"/>
    <w:rsid w:val="00F64186"/>
    <w:rsid w:val="00F641FC"/>
    <w:rsid w:val="00F64908"/>
    <w:rsid w:val="00F64980"/>
    <w:rsid w:val="00F64A12"/>
    <w:rsid w:val="00F64A2C"/>
    <w:rsid w:val="00F64BAC"/>
    <w:rsid w:val="00F654DA"/>
    <w:rsid w:val="00F6578B"/>
    <w:rsid w:val="00F6586B"/>
    <w:rsid w:val="00F65C9B"/>
    <w:rsid w:val="00F65D4D"/>
    <w:rsid w:val="00F65F19"/>
    <w:rsid w:val="00F65F5E"/>
    <w:rsid w:val="00F66151"/>
    <w:rsid w:val="00F661A0"/>
    <w:rsid w:val="00F6626B"/>
    <w:rsid w:val="00F6693F"/>
    <w:rsid w:val="00F66E9B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072"/>
    <w:rsid w:val="00F70568"/>
    <w:rsid w:val="00F70AAD"/>
    <w:rsid w:val="00F70B00"/>
    <w:rsid w:val="00F70F87"/>
    <w:rsid w:val="00F71032"/>
    <w:rsid w:val="00F713D3"/>
    <w:rsid w:val="00F71778"/>
    <w:rsid w:val="00F7193C"/>
    <w:rsid w:val="00F71D2F"/>
    <w:rsid w:val="00F72008"/>
    <w:rsid w:val="00F7207D"/>
    <w:rsid w:val="00F7287D"/>
    <w:rsid w:val="00F72924"/>
    <w:rsid w:val="00F729C6"/>
    <w:rsid w:val="00F73062"/>
    <w:rsid w:val="00F730D7"/>
    <w:rsid w:val="00F73186"/>
    <w:rsid w:val="00F7386C"/>
    <w:rsid w:val="00F73C61"/>
    <w:rsid w:val="00F73EA8"/>
    <w:rsid w:val="00F74BB4"/>
    <w:rsid w:val="00F74C5A"/>
    <w:rsid w:val="00F74C90"/>
    <w:rsid w:val="00F74F6B"/>
    <w:rsid w:val="00F75026"/>
    <w:rsid w:val="00F7564A"/>
    <w:rsid w:val="00F758B4"/>
    <w:rsid w:val="00F758FF"/>
    <w:rsid w:val="00F75C8D"/>
    <w:rsid w:val="00F75CD7"/>
    <w:rsid w:val="00F75DF7"/>
    <w:rsid w:val="00F76987"/>
    <w:rsid w:val="00F76B71"/>
    <w:rsid w:val="00F770F8"/>
    <w:rsid w:val="00F774ED"/>
    <w:rsid w:val="00F7794A"/>
    <w:rsid w:val="00F805CE"/>
    <w:rsid w:val="00F80FC3"/>
    <w:rsid w:val="00F813F9"/>
    <w:rsid w:val="00F814CD"/>
    <w:rsid w:val="00F814CF"/>
    <w:rsid w:val="00F8183B"/>
    <w:rsid w:val="00F81B40"/>
    <w:rsid w:val="00F81C32"/>
    <w:rsid w:val="00F81D1E"/>
    <w:rsid w:val="00F8248F"/>
    <w:rsid w:val="00F825B7"/>
    <w:rsid w:val="00F82619"/>
    <w:rsid w:val="00F82658"/>
    <w:rsid w:val="00F829EE"/>
    <w:rsid w:val="00F82C81"/>
    <w:rsid w:val="00F83146"/>
    <w:rsid w:val="00F83179"/>
    <w:rsid w:val="00F831AB"/>
    <w:rsid w:val="00F83807"/>
    <w:rsid w:val="00F8389E"/>
    <w:rsid w:val="00F83F91"/>
    <w:rsid w:val="00F840E5"/>
    <w:rsid w:val="00F840FB"/>
    <w:rsid w:val="00F8419E"/>
    <w:rsid w:val="00F843F5"/>
    <w:rsid w:val="00F8444E"/>
    <w:rsid w:val="00F845E8"/>
    <w:rsid w:val="00F8478C"/>
    <w:rsid w:val="00F84D29"/>
    <w:rsid w:val="00F84DF0"/>
    <w:rsid w:val="00F84E59"/>
    <w:rsid w:val="00F85020"/>
    <w:rsid w:val="00F85235"/>
    <w:rsid w:val="00F8547C"/>
    <w:rsid w:val="00F854A9"/>
    <w:rsid w:val="00F8557C"/>
    <w:rsid w:val="00F855CB"/>
    <w:rsid w:val="00F858A9"/>
    <w:rsid w:val="00F85C37"/>
    <w:rsid w:val="00F85E16"/>
    <w:rsid w:val="00F861DF"/>
    <w:rsid w:val="00F863DD"/>
    <w:rsid w:val="00F86425"/>
    <w:rsid w:val="00F86472"/>
    <w:rsid w:val="00F864DD"/>
    <w:rsid w:val="00F866E1"/>
    <w:rsid w:val="00F86A61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0E22"/>
    <w:rsid w:val="00F91635"/>
    <w:rsid w:val="00F9189B"/>
    <w:rsid w:val="00F918B1"/>
    <w:rsid w:val="00F9192D"/>
    <w:rsid w:val="00F91999"/>
    <w:rsid w:val="00F91ABC"/>
    <w:rsid w:val="00F91F19"/>
    <w:rsid w:val="00F91F2D"/>
    <w:rsid w:val="00F91F3C"/>
    <w:rsid w:val="00F9220C"/>
    <w:rsid w:val="00F922D8"/>
    <w:rsid w:val="00F92433"/>
    <w:rsid w:val="00F9278C"/>
    <w:rsid w:val="00F9288E"/>
    <w:rsid w:val="00F92F3C"/>
    <w:rsid w:val="00F9324D"/>
    <w:rsid w:val="00F935DA"/>
    <w:rsid w:val="00F93A72"/>
    <w:rsid w:val="00F93B9D"/>
    <w:rsid w:val="00F94094"/>
    <w:rsid w:val="00F9431C"/>
    <w:rsid w:val="00F94687"/>
    <w:rsid w:val="00F946C8"/>
    <w:rsid w:val="00F949BB"/>
    <w:rsid w:val="00F94C42"/>
    <w:rsid w:val="00F94E28"/>
    <w:rsid w:val="00F94E56"/>
    <w:rsid w:val="00F95035"/>
    <w:rsid w:val="00F9505F"/>
    <w:rsid w:val="00F951EE"/>
    <w:rsid w:val="00F95261"/>
    <w:rsid w:val="00F9576F"/>
    <w:rsid w:val="00F95B94"/>
    <w:rsid w:val="00F95B95"/>
    <w:rsid w:val="00F95F3E"/>
    <w:rsid w:val="00F964E7"/>
    <w:rsid w:val="00F966AA"/>
    <w:rsid w:val="00F9681D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57C"/>
    <w:rsid w:val="00FA1C57"/>
    <w:rsid w:val="00FA1D13"/>
    <w:rsid w:val="00FA1D19"/>
    <w:rsid w:val="00FA1FC3"/>
    <w:rsid w:val="00FA20CF"/>
    <w:rsid w:val="00FA215F"/>
    <w:rsid w:val="00FA231A"/>
    <w:rsid w:val="00FA24F2"/>
    <w:rsid w:val="00FA2CA6"/>
    <w:rsid w:val="00FA2E14"/>
    <w:rsid w:val="00FA31F0"/>
    <w:rsid w:val="00FA35F1"/>
    <w:rsid w:val="00FA3A90"/>
    <w:rsid w:val="00FA3E2A"/>
    <w:rsid w:val="00FA4205"/>
    <w:rsid w:val="00FA4538"/>
    <w:rsid w:val="00FA454D"/>
    <w:rsid w:val="00FA4804"/>
    <w:rsid w:val="00FA4B15"/>
    <w:rsid w:val="00FA4D1A"/>
    <w:rsid w:val="00FA51AE"/>
    <w:rsid w:val="00FA51D5"/>
    <w:rsid w:val="00FA5250"/>
    <w:rsid w:val="00FA53DD"/>
    <w:rsid w:val="00FA54C6"/>
    <w:rsid w:val="00FA565B"/>
    <w:rsid w:val="00FA57BC"/>
    <w:rsid w:val="00FA58A3"/>
    <w:rsid w:val="00FA5C31"/>
    <w:rsid w:val="00FA5EB1"/>
    <w:rsid w:val="00FA6201"/>
    <w:rsid w:val="00FA62D5"/>
    <w:rsid w:val="00FA6432"/>
    <w:rsid w:val="00FA64D5"/>
    <w:rsid w:val="00FA685C"/>
    <w:rsid w:val="00FA68CC"/>
    <w:rsid w:val="00FA6B1B"/>
    <w:rsid w:val="00FA6F8F"/>
    <w:rsid w:val="00FA7045"/>
    <w:rsid w:val="00FA715B"/>
    <w:rsid w:val="00FA7317"/>
    <w:rsid w:val="00FA778C"/>
    <w:rsid w:val="00FA78BE"/>
    <w:rsid w:val="00FA7DE5"/>
    <w:rsid w:val="00FB019B"/>
    <w:rsid w:val="00FB05A9"/>
    <w:rsid w:val="00FB069F"/>
    <w:rsid w:val="00FB07D0"/>
    <w:rsid w:val="00FB0C05"/>
    <w:rsid w:val="00FB0C7F"/>
    <w:rsid w:val="00FB0F9D"/>
    <w:rsid w:val="00FB0FB6"/>
    <w:rsid w:val="00FB17A7"/>
    <w:rsid w:val="00FB18F8"/>
    <w:rsid w:val="00FB1941"/>
    <w:rsid w:val="00FB1AD2"/>
    <w:rsid w:val="00FB1C46"/>
    <w:rsid w:val="00FB1C75"/>
    <w:rsid w:val="00FB251E"/>
    <w:rsid w:val="00FB2B18"/>
    <w:rsid w:val="00FB30F4"/>
    <w:rsid w:val="00FB3991"/>
    <w:rsid w:val="00FB3D02"/>
    <w:rsid w:val="00FB40FC"/>
    <w:rsid w:val="00FB42B2"/>
    <w:rsid w:val="00FB43D1"/>
    <w:rsid w:val="00FB4544"/>
    <w:rsid w:val="00FB4597"/>
    <w:rsid w:val="00FB46E2"/>
    <w:rsid w:val="00FB4A51"/>
    <w:rsid w:val="00FB4DAB"/>
    <w:rsid w:val="00FB4FBC"/>
    <w:rsid w:val="00FB52E8"/>
    <w:rsid w:val="00FB56D1"/>
    <w:rsid w:val="00FB5A97"/>
    <w:rsid w:val="00FB5B72"/>
    <w:rsid w:val="00FB5C6F"/>
    <w:rsid w:val="00FB5C96"/>
    <w:rsid w:val="00FB5CD3"/>
    <w:rsid w:val="00FB5CFD"/>
    <w:rsid w:val="00FB64C1"/>
    <w:rsid w:val="00FB64F7"/>
    <w:rsid w:val="00FB674C"/>
    <w:rsid w:val="00FB6AD8"/>
    <w:rsid w:val="00FB6B5C"/>
    <w:rsid w:val="00FB6C07"/>
    <w:rsid w:val="00FB6D05"/>
    <w:rsid w:val="00FB784B"/>
    <w:rsid w:val="00FB7C09"/>
    <w:rsid w:val="00FB7D3D"/>
    <w:rsid w:val="00FB7D94"/>
    <w:rsid w:val="00FC0254"/>
    <w:rsid w:val="00FC06E5"/>
    <w:rsid w:val="00FC0899"/>
    <w:rsid w:val="00FC0944"/>
    <w:rsid w:val="00FC0CB9"/>
    <w:rsid w:val="00FC0EFB"/>
    <w:rsid w:val="00FC10FD"/>
    <w:rsid w:val="00FC1225"/>
    <w:rsid w:val="00FC1358"/>
    <w:rsid w:val="00FC154F"/>
    <w:rsid w:val="00FC15C0"/>
    <w:rsid w:val="00FC1B42"/>
    <w:rsid w:val="00FC1C0D"/>
    <w:rsid w:val="00FC22FA"/>
    <w:rsid w:val="00FC2305"/>
    <w:rsid w:val="00FC243E"/>
    <w:rsid w:val="00FC2545"/>
    <w:rsid w:val="00FC284B"/>
    <w:rsid w:val="00FC2A7D"/>
    <w:rsid w:val="00FC2DE9"/>
    <w:rsid w:val="00FC2EB4"/>
    <w:rsid w:val="00FC32FB"/>
    <w:rsid w:val="00FC343D"/>
    <w:rsid w:val="00FC38AF"/>
    <w:rsid w:val="00FC3D09"/>
    <w:rsid w:val="00FC4250"/>
    <w:rsid w:val="00FC42E2"/>
    <w:rsid w:val="00FC4442"/>
    <w:rsid w:val="00FC45EC"/>
    <w:rsid w:val="00FC4923"/>
    <w:rsid w:val="00FC4B9D"/>
    <w:rsid w:val="00FC4C1C"/>
    <w:rsid w:val="00FC501D"/>
    <w:rsid w:val="00FC51F0"/>
    <w:rsid w:val="00FC52E9"/>
    <w:rsid w:val="00FC52EA"/>
    <w:rsid w:val="00FC53F3"/>
    <w:rsid w:val="00FC549A"/>
    <w:rsid w:val="00FC551E"/>
    <w:rsid w:val="00FC5A67"/>
    <w:rsid w:val="00FC5B7F"/>
    <w:rsid w:val="00FC5CB9"/>
    <w:rsid w:val="00FC5F10"/>
    <w:rsid w:val="00FC611C"/>
    <w:rsid w:val="00FC650D"/>
    <w:rsid w:val="00FC652E"/>
    <w:rsid w:val="00FC65FA"/>
    <w:rsid w:val="00FC6716"/>
    <w:rsid w:val="00FC6912"/>
    <w:rsid w:val="00FC6B8D"/>
    <w:rsid w:val="00FC7492"/>
    <w:rsid w:val="00FC7589"/>
    <w:rsid w:val="00FC79CD"/>
    <w:rsid w:val="00FC7BB2"/>
    <w:rsid w:val="00FC7CAE"/>
    <w:rsid w:val="00FC7D90"/>
    <w:rsid w:val="00FC7FB0"/>
    <w:rsid w:val="00FD05C2"/>
    <w:rsid w:val="00FD074C"/>
    <w:rsid w:val="00FD0AB4"/>
    <w:rsid w:val="00FD0E2B"/>
    <w:rsid w:val="00FD0E65"/>
    <w:rsid w:val="00FD0F47"/>
    <w:rsid w:val="00FD1103"/>
    <w:rsid w:val="00FD11B8"/>
    <w:rsid w:val="00FD1245"/>
    <w:rsid w:val="00FD14B0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1A7"/>
    <w:rsid w:val="00FD520C"/>
    <w:rsid w:val="00FD52E4"/>
    <w:rsid w:val="00FD549C"/>
    <w:rsid w:val="00FD5B31"/>
    <w:rsid w:val="00FD5B75"/>
    <w:rsid w:val="00FD5B91"/>
    <w:rsid w:val="00FD5BB9"/>
    <w:rsid w:val="00FD5BF7"/>
    <w:rsid w:val="00FD5E64"/>
    <w:rsid w:val="00FD5FC3"/>
    <w:rsid w:val="00FD6027"/>
    <w:rsid w:val="00FD608B"/>
    <w:rsid w:val="00FD61ED"/>
    <w:rsid w:val="00FD67B1"/>
    <w:rsid w:val="00FD6B58"/>
    <w:rsid w:val="00FD6BCE"/>
    <w:rsid w:val="00FD6C68"/>
    <w:rsid w:val="00FD7138"/>
    <w:rsid w:val="00FD7668"/>
    <w:rsid w:val="00FD7A10"/>
    <w:rsid w:val="00FD7C83"/>
    <w:rsid w:val="00FD7D4A"/>
    <w:rsid w:val="00FD7EEF"/>
    <w:rsid w:val="00FE01AB"/>
    <w:rsid w:val="00FE031F"/>
    <w:rsid w:val="00FE032B"/>
    <w:rsid w:val="00FE0574"/>
    <w:rsid w:val="00FE0682"/>
    <w:rsid w:val="00FE06B7"/>
    <w:rsid w:val="00FE0AEE"/>
    <w:rsid w:val="00FE0F7C"/>
    <w:rsid w:val="00FE1817"/>
    <w:rsid w:val="00FE1E65"/>
    <w:rsid w:val="00FE2139"/>
    <w:rsid w:val="00FE21CB"/>
    <w:rsid w:val="00FE21FA"/>
    <w:rsid w:val="00FE2231"/>
    <w:rsid w:val="00FE2235"/>
    <w:rsid w:val="00FE297D"/>
    <w:rsid w:val="00FE2BC6"/>
    <w:rsid w:val="00FE2D81"/>
    <w:rsid w:val="00FE3775"/>
    <w:rsid w:val="00FE388A"/>
    <w:rsid w:val="00FE3992"/>
    <w:rsid w:val="00FE39E1"/>
    <w:rsid w:val="00FE3ACA"/>
    <w:rsid w:val="00FE3BCD"/>
    <w:rsid w:val="00FE3F8D"/>
    <w:rsid w:val="00FE45C2"/>
    <w:rsid w:val="00FE45D8"/>
    <w:rsid w:val="00FE4765"/>
    <w:rsid w:val="00FE4A23"/>
    <w:rsid w:val="00FE5242"/>
    <w:rsid w:val="00FE5534"/>
    <w:rsid w:val="00FE6055"/>
    <w:rsid w:val="00FE6120"/>
    <w:rsid w:val="00FE613D"/>
    <w:rsid w:val="00FE66A7"/>
    <w:rsid w:val="00FE66FE"/>
    <w:rsid w:val="00FE67C0"/>
    <w:rsid w:val="00FE67DA"/>
    <w:rsid w:val="00FE6D81"/>
    <w:rsid w:val="00FE6DFA"/>
    <w:rsid w:val="00FE7338"/>
    <w:rsid w:val="00FE7352"/>
    <w:rsid w:val="00FE7498"/>
    <w:rsid w:val="00FE7610"/>
    <w:rsid w:val="00FE7D9C"/>
    <w:rsid w:val="00FE7EC7"/>
    <w:rsid w:val="00FF0171"/>
    <w:rsid w:val="00FF03FB"/>
    <w:rsid w:val="00FF059F"/>
    <w:rsid w:val="00FF085D"/>
    <w:rsid w:val="00FF0B23"/>
    <w:rsid w:val="00FF1337"/>
    <w:rsid w:val="00FF1BD9"/>
    <w:rsid w:val="00FF215D"/>
    <w:rsid w:val="00FF28F8"/>
    <w:rsid w:val="00FF2DB6"/>
    <w:rsid w:val="00FF3044"/>
    <w:rsid w:val="00FF323D"/>
    <w:rsid w:val="00FF32BF"/>
    <w:rsid w:val="00FF3426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B78"/>
    <w:rsid w:val="00FF4CFE"/>
    <w:rsid w:val="00FF4F89"/>
    <w:rsid w:val="00FF4FCB"/>
    <w:rsid w:val="00FF5080"/>
    <w:rsid w:val="00FF56F1"/>
    <w:rsid w:val="00FF5846"/>
    <w:rsid w:val="00FF59E6"/>
    <w:rsid w:val="00FF5A06"/>
    <w:rsid w:val="00FF5A63"/>
    <w:rsid w:val="00FF5AEB"/>
    <w:rsid w:val="00FF5E49"/>
    <w:rsid w:val="00FF62F3"/>
    <w:rsid w:val="00FF68D2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41776D"/>
  <w15:chartTrackingRefBased/>
  <w15:docId w15:val="{23497584-AEFA-433A-869B-11ACE76A6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2B3E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GridLight">
    <w:name w:val="Grid Table Light"/>
    <w:basedOn w:val="TableNormal"/>
    <w:uiPriority w:val="40"/>
    <w:rsid w:val="00332B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332BE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B34EAE"/>
  </w:style>
  <w:style w:type="character" w:customStyle="1" w:styleId="blockChar">
    <w:name w:val="block Char"/>
    <w:aliases w:val="b Char"/>
    <w:locked/>
    <w:rsid w:val="00E04E00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430E27-694F-4FDD-86A5-B2E828C69F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56640D-E468-4133-8823-9D322FE78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69718E-F161-4DFF-8EB3-94E457412E9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E3ADEC9-15B7-4F72-A614-6407165F0C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1152</TotalTime>
  <Pages>1</Pages>
  <Words>4816</Words>
  <Characters>27454</Characters>
  <Application>Microsoft Office Word</Application>
  <DocSecurity>0</DocSecurity>
  <Lines>228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TPIPP Q1'22 Draft FS</vt:lpstr>
    </vt:vector>
  </TitlesOfParts>
  <Company>TPIPL</Company>
  <LinksUpToDate>false</LinksUpToDate>
  <CharactersWithSpaces>32206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TPIPP Q1'22 Draft FS</dc:title>
  <dc:subject/>
  <dc:creator>montirasi@kpmg.co.th</dc:creator>
  <cp:keywords/>
  <cp:lastModifiedBy>Techin, Saihaikham</cp:lastModifiedBy>
  <cp:revision>129</cp:revision>
  <cp:lastPrinted>2026-08-04T07:44:00Z</cp:lastPrinted>
  <dcterms:created xsi:type="dcterms:W3CDTF">2026-04-23T07:11:00Z</dcterms:created>
  <dcterms:modified xsi:type="dcterms:W3CDTF">2026-08-07T02:45:00Z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