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8451"/>
      </w:tblGrid>
      <w:tr w:rsidR="00890EED" w:rsidRPr="009C3BA5" w14:paraId="397705EC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1ADBE8" w14:textId="0C08CCB0" w:rsidR="00E95A9C" w:rsidRPr="009C3BA5" w:rsidRDefault="00E95A9C" w:rsidP="00956C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</w:pP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177332F8" w14:textId="77777777" w:rsidR="00E95A9C" w:rsidRPr="009C3BA5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90EED" w:rsidRPr="009C3BA5" w14:paraId="40318CFE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62B008F" w14:textId="77777777" w:rsidR="00E95A9C" w:rsidRPr="009C3BA5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5AC12EE9" w14:textId="77777777" w:rsidR="00E95A9C" w:rsidRPr="009C3BA5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0EED" w:rsidRPr="009C3BA5" w14:paraId="31AAE21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FAB8C6" w14:textId="011424BA" w:rsidR="00E95A9C" w:rsidRPr="009C3BA5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</w:tcPr>
          <w:p w14:paraId="788F6F39" w14:textId="0723A66B" w:rsidR="00E95A9C" w:rsidRPr="009C3BA5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0EED" w:rsidRPr="009C3BA5" w14:paraId="45E48E6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B0FE27" w14:textId="7248555C" w:rsidR="005048BB" w:rsidRPr="009C3BA5" w:rsidRDefault="00AA1075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</w:tcPr>
          <w:p w14:paraId="3812D790" w14:textId="5771A98C" w:rsidR="005048BB" w:rsidRPr="009C3BA5" w:rsidRDefault="00C71F0F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B1BF3" w:rsidRPr="009C3BA5" w14:paraId="7E5EA43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70A3974" w14:textId="7C7B9476" w:rsidR="00BB1BF3" w:rsidRPr="009C3BA5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</w:tcPr>
          <w:p w14:paraId="5E4B007D" w14:textId="2BCDFD88" w:rsidR="00BB1BF3" w:rsidRPr="009C3BA5" w:rsidRDefault="00BB1BF3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7587" w:rsidRPr="009C3BA5" w14:paraId="2ECFF81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74BC3D" w14:textId="00EB8E16" w:rsidR="003B7587" w:rsidRPr="009C3BA5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451" w:type="dxa"/>
          </w:tcPr>
          <w:p w14:paraId="40664774" w14:textId="77777777" w:rsidR="003B7587" w:rsidRPr="009C3BA5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B7587" w:rsidRPr="009C3BA5" w14:paraId="3A401E4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1098" w:type="dxa"/>
          </w:tcPr>
          <w:p w14:paraId="7B6C9697" w14:textId="2C43F55E" w:rsidR="003B7587" w:rsidRPr="009C3BA5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451" w:type="dxa"/>
          </w:tcPr>
          <w:p w14:paraId="0FDA06B6" w14:textId="77777777" w:rsidR="003B7587" w:rsidRPr="009C3BA5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B7587" w:rsidRPr="009C3BA5" w14:paraId="41ADE86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8D753ED" w14:textId="35B39455" w:rsidR="003B7587" w:rsidRPr="009C3BA5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451" w:type="dxa"/>
          </w:tcPr>
          <w:p w14:paraId="07BB90C7" w14:textId="77777777" w:rsidR="003B7587" w:rsidRPr="009C3BA5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3B7587" w:rsidRPr="009C3BA5" w14:paraId="102D52F1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BA7809" w14:textId="7DB3A15E" w:rsidR="003B7587" w:rsidRPr="009C3BA5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451" w:type="dxa"/>
          </w:tcPr>
          <w:p w14:paraId="579BD453" w14:textId="4D36B8AE" w:rsidR="003B7587" w:rsidRPr="009C3BA5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</w:tr>
      <w:tr w:rsidR="003B7587" w:rsidRPr="009C3BA5" w14:paraId="1604DEF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5D39269" w14:textId="4E05C4DB" w:rsidR="003B7587" w:rsidRPr="009C3BA5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451" w:type="dxa"/>
          </w:tcPr>
          <w:p w14:paraId="10A49C17" w14:textId="77777777" w:rsidR="003B7587" w:rsidRPr="009C3BA5" w:rsidRDefault="003B7587" w:rsidP="005C27E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="007830E9"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31490" w:rsidRPr="009C3BA5" w14:paraId="0A580269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B3DA2E7" w14:textId="4BF86064" w:rsidR="00431490" w:rsidRPr="009C3BA5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451" w:type="dxa"/>
          </w:tcPr>
          <w:p w14:paraId="669F5A4C" w14:textId="6A365DAF" w:rsidR="00431490" w:rsidRPr="009C3BA5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31490" w:rsidRPr="009C3BA5" w14:paraId="635F9476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87DAFE5" w14:textId="251B4DD6" w:rsidR="00431490" w:rsidRPr="009C3BA5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451" w:type="dxa"/>
          </w:tcPr>
          <w:p w14:paraId="38D1CAD8" w14:textId="286683E2" w:rsidR="00431490" w:rsidRPr="009C3BA5" w:rsidRDefault="00A3293B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A429E4"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="00431490" w:rsidRPr="009C3BA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A429E4"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="00431490"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431490" w:rsidRPr="009C3BA5" w14:paraId="6313AE3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DCFB8C6" w14:textId="626B3C20" w:rsidR="00431490" w:rsidRPr="009C3BA5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451" w:type="dxa"/>
          </w:tcPr>
          <w:p w14:paraId="14F055AE" w14:textId="341EAAA4" w:rsidR="00431490" w:rsidRPr="009C3BA5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31490" w:rsidRPr="009C3BA5" w14:paraId="087D6EF8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B797C1D" w14:textId="49D076DC" w:rsidR="00431490" w:rsidRPr="009C3BA5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451" w:type="dxa"/>
          </w:tcPr>
          <w:p w14:paraId="5E9B57A0" w14:textId="17851CD6" w:rsidR="00431490" w:rsidRPr="009C3BA5" w:rsidRDefault="0043149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31490" w:rsidRPr="009C3BA5" w14:paraId="4B18885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6711182" w14:textId="11C2B82B" w:rsidR="009A2783" w:rsidRPr="009C3BA5" w:rsidRDefault="00431490" w:rsidP="001E61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451" w:type="dxa"/>
          </w:tcPr>
          <w:p w14:paraId="4AB98B0F" w14:textId="49D89D6B" w:rsidR="009A2783" w:rsidRPr="009C3BA5" w:rsidRDefault="00431490" w:rsidP="001E616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431490" w:rsidRPr="009C3BA5" w14:paraId="39EFCCA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4926E46" w14:textId="2D9A5036" w:rsidR="00431490" w:rsidRPr="009C3BA5" w:rsidRDefault="001E6160" w:rsidP="0043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451" w:type="dxa"/>
          </w:tcPr>
          <w:p w14:paraId="509D3464" w14:textId="5DD7314D" w:rsidR="00431490" w:rsidRPr="009C3BA5" w:rsidRDefault="001E6160" w:rsidP="0043149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C3BA5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</w:tbl>
    <w:p w14:paraId="238CA212" w14:textId="1B2EBF75" w:rsidR="005F0C29" w:rsidRPr="009C3BA5" w:rsidRDefault="005F0C29" w:rsidP="005F0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</w:rPr>
      </w:pPr>
      <w:r w:rsidRPr="009C3BA5">
        <w:rPr>
          <w:rFonts w:asciiTheme="majorBidi" w:hAnsiTheme="majorBidi" w:cstheme="majorBidi"/>
          <w:sz w:val="32"/>
          <w:szCs w:val="32"/>
        </w:rPr>
        <w:br w:type="page"/>
      </w:r>
    </w:p>
    <w:p w14:paraId="231509EA" w14:textId="77777777" w:rsidR="00492877" w:rsidRPr="009C3BA5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A21FB" w14:textId="77777777" w:rsidR="00492877" w:rsidRPr="009C3BA5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66A16D" w14:textId="0D64E60F" w:rsidR="00492877" w:rsidRPr="009C3BA5" w:rsidRDefault="003C2E4B" w:rsidP="00616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C3BA5">
        <w:rPr>
          <w:rFonts w:asciiTheme="majorBidi" w:hAnsiTheme="majorBidi" w:hint="cs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ตามการมอบหมายจากคณะกรรมการเมื่อวันที่</w:t>
      </w:r>
      <w:r w:rsidRPr="009C3BA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E75CC6" w:rsidRPr="009C3BA5">
        <w:rPr>
          <w:rFonts w:asciiTheme="majorBidi" w:hAnsiTheme="majorBidi"/>
          <w:spacing w:val="-2"/>
          <w:sz w:val="30"/>
          <w:szCs w:val="30"/>
        </w:rPr>
        <w:t>6</w:t>
      </w:r>
      <w:r w:rsidR="006352C1" w:rsidRPr="009C3BA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2F2790" w:rsidRPr="009C3BA5">
        <w:rPr>
          <w:rFonts w:asciiTheme="majorBidi" w:hAnsiTheme="majorBidi" w:hint="cs"/>
          <w:spacing w:val="-2"/>
          <w:sz w:val="30"/>
          <w:szCs w:val="30"/>
          <w:cs/>
        </w:rPr>
        <w:t>สิงหาคม</w:t>
      </w:r>
      <w:r w:rsidR="002D767E" w:rsidRPr="009C3BA5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2D767E" w:rsidRPr="009C3BA5">
        <w:rPr>
          <w:rFonts w:asciiTheme="majorBidi" w:hAnsiTheme="majorBidi"/>
          <w:spacing w:val="-2"/>
          <w:sz w:val="30"/>
          <w:szCs w:val="30"/>
        </w:rPr>
        <w:t>256</w:t>
      </w:r>
      <w:r w:rsidR="004D17ED" w:rsidRPr="009C3BA5">
        <w:rPr>
          <w:rFonts w:asciiTheme="majorBidi" w:hAnsiTheme="majorBidi"/>
          <w:spacing w:val="-2"/>
          <w:sz w:val="30"/>
          <w:szCs w:val="30"/>
        </w:rPr>
        <w:t>9</w:t>
      </w:r>
    </w:p>
    <w:p w14:paraId="5C4BCD8E" w14:textId="77777777" w:rsidR="00492877" w:rsidRPr="009C3BA5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3199D32" w14:textId="306C6AE4" w:rsidR="00492877" w:rsidRPr="009C3BA5" w:rsidRDefault="00492877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C3BA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CF7BA74" w14:textId="06B8C7D7" w:rsidR="00492877" w:rsidRPr="009C3BA5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F7E7F" w14:textId="5088505C" w:rsidR="00492877" w:rsidRPr="009C3BA5" w:rsidRDefault="00154F0A" w:rsidP="00492877">
      <w:pPr>
        <w:tabs>
          <w:tab w:val="clear" w:pos="454"/>
          <w:tab w:val="clear" w:pos="68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</w:t>
      </w:r>
      <w:r w:rsidRPr="009C3BA5">
        <w:rPr>
          <w:rFonts w:asciiTheme="majorBidi" w:hAnsiTheme="majorBidi" w:cstheme="majorBidi"/>
          <w:sz w:val="30"/>
          <w:szCs w:val="30"/>
        </w:rPr>
        <w:t xml:space="preserve"> (</w:t>
      </w:r>
      <w:r w:rsidRPr="009C3BA5">
        <w:rPr>
          <w:rFonts w:asciiTheme="majorBidi" w:hAnsiTheme="majorBidi" w:cstheme="majorBidi"/>
          <w:sz w:val="30"/>
          <w:szCs w:val="30"/>
          <w:cs/>
        </w:rPr>
        <w:t>มหาชน) (</w:t>
      </w:r>
      <w:r w:rsidRPr="009C3BA5">
        <w:rPr>
          <w:rFonts w:asciiTheme="majorBidi" w:hAnsiTheme="majorBidi" w:cstheme="majorBidi"/>
          <w:sz w:val="30"/>
          <w:szCs w:val="30"/>
        </w:rPr>
        <w:t>“</w:t>
      </w:r>
      <w:r w:rsidRPr="009C3BA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C3BA5">
        <w:rPr>
          <w:rFonts w:asciiTheme="majorBidi" w:hAnsiTheme="majorBidi" w:cstheme="majorBidi"/>
          <w:sz w:val="30"/>
          <w:szCs w:val="30"/>
        </w:rPr>
        <w:t>”</w:t>
      </w:r>
      <w:r w:rsidRPr="009C3BA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9C3BA5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Pr="009C3BA5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</w:t>
      </w:r>
      <w:r w:rsidRPr="009C3BA5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9C3BA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C3BA5">
        <w:rPr>
          <w:rFonts w:asciiTheme="majorBidi" w:hAnsiTheme="majorBidi" w:cstheme="majorBidi"/>
          <w:sz w:val="30"/>
          <w:szCs w:val="30"/>
        </w:rPr>
        <w:t xml:space="preserve">2 </w:t>
      </w:r>
      <w:r w:rsidRPr="009C3BA5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9C3BA5">
        <w:rPr>
          <w:rFonts w:asciiTheme="majorBidi" w:hAnsiTheme="majorBidi" w:cstheme="majorBidi"/>
          <w:sz w:val="30"/>
          <w:szCs w:val="30"/>
        </w:rPr>
        <w:t xml:space="preserve">2560 </w:t>
      </w:r>
      <w:r w:rsidRPr="009C3BA5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9C3BA5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Pr="009C3BA5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9C3BA5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0A7B64D" w14:textId="77777777" w:rsidR="00E17563" w:rsidRPr="009C3BA5" w:rsidRDefault="00E17563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36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7677"/>
      </w:tblGrid>
      <w:tr w:rsidR="00AE2B82" w:rsidRPr="009C3BA5" w14:paraId="2FAB866B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EB80311" w14:textId="77777777" w:rsidR="00AE2B82" w:rsidRPr="009C3BA5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545A84F5" w14:textId="635B1E85" w:rsidR="00AE2B82" w:rsidRPr="009C3BA5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9C3BA5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AA1075" w:rsidRPr="009C3B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AA1075" w:rsidRPr="009C3B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9C3BA5" w14:paraId="279A2814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250816C" w14:textId="6EF450D3" w:rsidR="00AE2B82" w:rsidRPr="009C3BA5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4582022C" w14:textId="77F9883D" w:rsidR="00AE2B82" w:rsidRPr="009C3BA5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9C3BA5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5E60"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AA1075" w:rsidRPr="009C3B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5E60"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ถนนมาบชลูด-แหลมสน 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ตำบล</w:t>
            </w:r>
            <w:r w:rsidR="00045E60"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ห้วยโป่ง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  <w:tr w:rsidR="00AE2B82" w:rsidRPr="009C3BA5" w14:paraId="6C6E4495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00055CA" w14:textId="4151C57F" w:rsidR="00AE2B82" w:rsidRPr="009C3BA5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07E80E03" w14:textId="736F7CC9" w:rsidR="00AE2B82" w:rsidRPr="009C3BA5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9C3BA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2C64" w:rsidRPr="009C3BA5">
              <w:rPr>
                <w:rFonts w:asciiTheme="majorBidi" w:hAnsiTheme="majorBidi" w:cstheme="majorBidi"/>
                <w:sz w:val="30"/>
                <w:szCs w:val="30"/>
              </w:rPr>
              <w:t>, 10</w:t>
            </w:r>
            <w:r w:rsidR="00D8799F"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AA1075" w:rsidRPr="009C3BA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6E34DF" w:rsidRPr="009C3BA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9C3BA5" w14:paraId="2C111800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D49EA82" w14:textId="5F12EBB9" w:rsidR="00123C74" w:rsidRPr="009C3BA5" w:rsidRDefault="00123C74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77B66A18" w14:textId="4940663D" w:rsidR="00123C74" w:rsidRPr="009C3BA5" w:rsidRDefault="00123C74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:    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AA1075"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AA1075"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9C3BA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AA1075"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9C3BA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9C3BA5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28E963F9" w14:textId="77777777" w:rsidR="00331629" w:rsidRPr="009C3BA5" w:rsidRDefault="00331629" w:rsidP="008C717D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28674" w14:textId="1DC50ECE" w:rsidR="00AF3BB8" w:rsidRPr="009C3BA5" w:rsidRDefault="00C65500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9C3BA5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63123A" w:rsidRPr="009C3B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9C3BA5">
        <w:rPr>
          <w:rFonts w:asciiTheme="majorBidi" w:hAnsiTheme="majorBidi" w:cstheme="majorBidi"/>
          <w:sz w:val="30"/>
          <w:szCs w:val="30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9C3BA5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9C3BA5">
        <w:rPr>
          <w:rFonts w:asciiTheme="majorBidi" w:hAnsiTheme="majorBidi" w:cstheme="majorBidi"/>
          <w:sz w:val="30"/>
          <w:szCs w:val="30"/>
          <w:cs/>
        </w:rPr>
        <w:t>แล</w:t>
      </w:r>
      <w:r w:rsidR="007601CA" w:rsidRPr="009C3BA5">
        <w:rPr>
          <w:rFonts w:asciiTheme="majorBidi" w:hAnsiTheme="majorBidi" w:cstheme="majorBidi"/>
          <w:sz w:val="30"/>
          <w:szCs w:val="30"/>
          <w:cs/>
        </w:rPr>
        <w:t>ะ</w:t>
      </w:r>
      <w:r w:rsidR="00A3293B" w:rsidRPr="009C3BA5">
        <w:rPr>
          <w:rFonts w:asciiTheme="majorBidi" w:hAnsiTheme="majorBidi" w:cstheme="majorBidi"/>
          <w:sz w:val="30"/>
          <w:szCs w:val="30"/>
          <w:cs/>
        </w:rPr>
        <w:br/>
      </w:r>
      <w:r w:rsidR="004E22C4" w:rsidRPr="009C3BA5">
        <w:rPr>
          <w:rFonts w:asciiTheme="majorBidi" w:hAnsiTheme="majorBidi" w:cstheme="majorBidi"/>
          <w:sz w:val="30"/>
          <w:szCs w:val="30"/>
          <w:cs/>
        </w:rPr>
        <w:t>บริษัท ปตท</w:t>
      </w:r>
      <w:r w:rsidR="001D63F7" w:rsidRPr="009C3BA5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9C3BA5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DD46BF3" w14:textId="77777777" w:rsidR="00492877" w:rsidRPr="009C3BA5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7CCA6F" w14:textId="149B1B30" w:rsidR="00CD06B5" w:rsidRPr="009C3BA5" w:rsidRDefault="00AB78CA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cstheme="majorBidi"/>
          <w:sz w:val="30"/>
          <w:szCs w:val="30"/>
          <w:cs/>
        </w:rPr>
        <w:t>บ</w:t>
      </w:r>
      <w:r w:rsidR="00AE2B82" w:rsidRPr="009C3BA5">
        <w:rPr>
          <w:rFonts w:asciiTheme="majorBidi" w:hAnsiTheme="majorBidi" w:cstheme="majorBidi"/>
          <w:sz w:val="30"/>
          <w:szCs w:val="30"/>
          <w:cs/>
        </w:rPr>
        <w:t>ริษัทดำเนินธุรกิจหลักเกี่ยวกับการผลิต จำหน่ายและขนส่งผลิตภัณฑ์โอลีโอเคมิคอล โดยมีผลิตภัณฑ์หลั</w:t>
      </w:r>
      <w:r w:rsidR="007601CA" w:rsidRPr="009C3BA5">
        <w:rPr>
          <w:rFonts w:asciiTheme="majorBidi" w:hAnsiTheme="majorBidi" w:cstheme="majorBidi"/>
          <w:sz w:val="30"/>
          <w:szCs w:val="30"/>
          <w:cs/>
        </w:rPr>
        <w:t>ก</w:t>
      </w:r>
      <w:r w:rsidR="00AE2B82" w:rsidRPr="009C3BA5">
        <w:rPr>
          <w:rFonts w:asciiTheme="majorBidi" w:hAnsiTheme="majorBidi" w:cstheme="majorBidi"/>
          <w:sz w:val="30"/>
          <w:szCs w:val="30"/>
          <w:cs/>
        </w:rPr>
        <w:t>ประกอบด้วย เม</w:t>
      </w:r>
      <w:r w:rsidR="00C02F60" w:rsidRPr="009C3BA5">
        <w:rPr>
          <w:rFonts w:asciiTheme="majorBidi" w:hAnsiTheme="majorBidi" w:cstheme="majorBidi"/>
          <w:sz w:val="30"/>
          <w:szCs w:val="30"/>
          <w:cs/>
        </w:rPr>
        <w:t>ทิลเอสเทอร์ แฟตตี้แอลกอ</w:t>
      </w:r>
      <w:r w:rsidR="00F539F0">
        <w:rPr>
          <w:rFonts w:asciiTheme="majorBidi" w:hAnsiTheme="majorBidi" w:cstheme="majorBidi"/>
          <w:sz w:val="30"/>
          <w:szCs w:val="30"/>
          <w:cs/>
        </w:rPr>
        <w:t>ฮอล์</w:t>
      </w:r>
      <w:r w:rsidR="00C02F60" w:rsidRPr="009C3BA5">
        <w:rPr>
          <w:rFonts w:asciiTheme="majorBidi" w:hAnsiTheme="majorBidi" w:cstheme="majorBidi"/>
          <w:sz w:val="30"/>
          <w:szCs w:val="30"/>
          <w:cs/>
        </w:rPr>
        <w:t xml:space="preserve"> แฟตตี้แอซิด แฟต</w:t>
      </w:r>
      <w:r w:rsidR="00AE2B82" w:rsidRPr="009C3BA5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</w:t>
      </w:r>
      <w:r w:rsidR="00F539F0">
        <w:rPr>
          <w:rFonts w:asciiTheme="majorBidi" w:hAnsiTheme="majorBidi" w:cstheme="majorBidi"/>
          <w:sz w:val="30"/>
          <w:szCs w:val="30"/>
          <w:cs/>
        </w:rPr>
        <w:t>ฮอล์</w:t>
      </w:r>
      <w:r w:rsidR="00AE2B82" w:rsidRPr="009C3BA5">
        <w:rPr>
          <w:rFonts w:asciiTheme="majorBidi" w:hAnsiTheme="majorBidi" w:cstheme="majorBidi"/>
          <w:sz w:val="30"/>
          <w:szCs w:val="30"/>
          <w:cs/>
        </w:rPr>
        <w:t>อื่นๆ รวมทั้งผลิตภัณฑ์พลอยได้อื่นๆ</w:t>
      </w:r>
    </w:p>
    <w:p w14:paraId="7F86EC8A" w14:textId="77777777" w:rsidR="00492877" w:rsidRPr="009C3BA5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D4D61D" w14:textId="77777777" w:rsidR="003C439B" w:rsidRPr="009C3BA5" w:rsidRDefault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C3BA5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178D29" w14:textId="7BD34396" w:rsidR="00C22AF3" w:rsidRPr="009C3BA5" w:rsidRDefault="00C22AF3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C3BA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309A8623" w14:textId="3318B7CB" w:rsidR="008B0900" w:rsidRPr="009C3BA5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39B05F28" w14:textId="68E09FDD" w:rsidR="008B0900" w:rsidRPr="009C3BA5" w:rsidRDefault="008B0900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9C3BA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A768A" w:rsidRPr="009C3BA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Pr="009C3BA5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3C439B" w:rsidRPr="009C3BA5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 xml:space="preserve"> </w:t>
      </w:r>
      <w:r w:rsidR="00AA1075" w:rsidRPr="009C3BA5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>34</w:t>
      </w:r>
      <w:r w:rsidRPr="009C3BA5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9C3BA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เรื่อง </w:t>
      </w:r>
      <w:r w:rsidRPr="009C3BA5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9C3BA5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9C3BA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94BFC" w:rsidRPr="009C3BA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594BFC" w:rsidRPr="009C3BA5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94BFC" w:rsidRPr="009C3BA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และบริษัทย่อยสำหรับ</w:t>
      </w:r>
      <w:r w:rsidR="00594BFC" w:rsidRPr="009C3BA5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594BFC" w:rsidRPr="009C3BA5">
        <w:rPr>
          <w:rFonts w:ascii="Angsana New" w:hAnsi="Angsana New"/>
          <w:sz w:val="30"/>
          <w:szCs w:val="30"/>
        </w:rPr>
        <w:t xml:space="preserve"> </w:t>
      </w:r>
      <w:r w:rsidR="00AA1075" w:rsidRPr="009C3BA5">
        <w:rPr>
          <w:rFonts w:ascii="Angsana New" w:hAnsi="Angsana New"/>
          <w:sz w:val="30"/>
          <w:szCs w:val="30"/>
        </w:rPr>
        <w:t>31</w:t>
      </w:r>
      <w:r w:rsidR="00594BFC" w:rsidRPr="009C3BA5">
        <w:rPr>
          <w:rFonts w:ascii="Angsana New" w:hAnsi="Angsana New"/>
          <w:sz w:val="30"/>
          <w:szCs w:val="30"/>
        </w:rPr>
        <w:t xml:space="preserve"> </w:t>
      </w:r>
      <w:r w:rsidR="00594BFC" w:rsidRPr="009C3BA5">
        <w:rPr>
          <w:rFonts w:ascii="Angsana New" w:hAnsi="Angsana New"/>
          <w:sz w:val="30"/>
          <w:szCs w:val="30"/>
          <w:cs/>
        </w:rPr>
        <w:t>ธันวาคม</w:t>
      </w:r>
      <w:r w:rsidR="00594BFC" w:rsidRPr="009C3BA5">
        <w:rPr>
          <w:rFonts w:ascii="Angsana New" w:hAnsi="Angsana New"/>
          <w:sz w:val="30"/>
          <w:szCs w:val="30"/>
        </w:rPr>
        <w:t xml:space="preserve"> </w:t>
      </w:r>
      <w:r w:rsidR="00AA1075" w:rsidRPr="009C3BA5">
        <w:rPr>
          <w:rFonts w:ascii="Angsana New" w:hAnsi="Angsana New"/>
          <w:sz w:val="30"/>
          <w:szCs w:val="30"/>
        </w:rPr>
        <w:t>256</w:t>
      </w:r>
      <w:r w:rsidR="00682603" w:rsidRPr="009C3BA5">
        <w:rPr>
          <w:rFonts w:ascii="Angsana New" w:hAnsi="Angsana New"/>
          <w:sz w:val="30"/>
          <w:szCs w:val="30"/>
        </w:rPr>
        <w:t>8</w:t>
      </w:r>
    </w:p>
    <w:p w14:paraId="3E3F4B30" w14:textId="4252A44A" w:rsidR="008B0900" w:rsidRPr="009C3BA5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3D7FA970" w14:textId="612F48B9" w:rsidR="001A53DE" w:rsidRPr="00484483" w:rsidRDefault="00911A6D" w:rsidP="0099774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9C3BA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การจัดทำงบการเงินระหว่างกาล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A1075" w:rsidRPr="009C3BA5">
        <w:rPr>
          <w:rFonts w:asciiTheme="majorBidi" w:eastAsia="Times New Roman" w:hAnsiTheme="majorBidi" w:cstheme="majorBidi"/>
          <w:color w:val="242424"/>
          <w:sz w:val="30"/>
          <w:szCs w:val="30"/>
        </w:rPr>
        <w:t>31</w:t>
      </w:r>
      <w:r w:rsidRPr="009C3BA5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9C3BA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ธันวาคม </w:t>
      </w:r>
      <w:r w:rsidR="00AA1075" w:rsidRPr="009C3BA5">
        <w:rPr>
          <w:rFonts w:asciiTheme="majorBidi" w:eastAsia="Times New Roman" w:hAnsiTheme="majorBidi" w:cstheme="majorBidi"/>
          <w:color w:val="242424"/>
          <w:sz w:val="30"/>
          <w:szCs w:val="30"/>
        </w:rPr>
        <w:t>256</w:t>
      </w:r>
      <w:r w:rsidR="00682603" w:rsidRPr="009C3BA5">
        <w:rPr>
          <w:rFonts w:asciiTheme="majorBidi" w:eastAsia="Times New Roman" w:hAnsiTheme="majorBidi" w:cstheme="majorBidi"/>
          <w:color w:val="242424"/>
          <w:sz w:val="30"/>
          <w:szCs w:val="30"/>
        </w:rPr>
        <w:t>8</w:t>
      </w:r>
    </w:p>
    <w:p w14:paraId="58BE2E08" w14:textId="77777777" w:rsidR="00F843A6" w:rsidRPr="009C3BA5" w:rsidRDefault="00F843A6" w:rsidP="0068260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14"/>
          <w:szCs w:val="14"/>
        </w:rPr>
      </w:pPr>
    </w:p>
    <w:p w14:paraId="0587B284" w14:textId="77777777" w:rsidR="00F843A6" w:rsidRPr="009C3BA5" w:rsidRDefault="00F843A6" w:rsidP="00F843A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9C3BA5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การประกาศขึ้นเครื่องหมาย “</w:t>
      </w:r>
      <w:r w:rsidRPr="009C3BA5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</w:rPr>
        <w:t>CB” Business (Caution)</w:t>
      </w:r>
    </w:p>
    <w:p w14:paraId="41D83670" w14:textId="77777777" w:rsidR="00F843A6" w:rsidRPr="009C3BA5" w:rsidRDefault="00F843A6" w:rsidP="00F843A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14"/>
          <w:szCs w:val="14"/>
        </w:rPr>
      </w:pPr>
      <w:r w:rsidRPr="009C3BA5">
        <w:rPr>
          <w:rFonts w:asciiTheme="majorBidi" w:eastAsia="Times New Roman" w:hAnsiTheme="majorBidi" w:cstheme="majorBidi"/>
          <w:color w:val="242424"/>
          <w:sz w:val="14"/>
          <w:szCs w:val="14"/>
        </w:rPr>
        <w:t> </w:t>
      </w:r>
    </w:p>
    <w:p w14:paraId="1EAD4147" w14:textId="373DA371" w:rsidR="00F843A6" w:rsidRPr="009C3BA5" w:rsidRDefault="00A84253" w:rsidP="00F843A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9C3BA5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เมื่อวันที่ </w:t>
      </w:r>
      <w:r w:rsidR="000636A9" w:rsidRPr="009C3BA5">
        <w:rPr>
          <w:rFonts w:asciiTheme="majorBidi" w:eastAsia="Times New Roman" w:hAnsiTheme="majorBidi"/>
          <w:color w:val="242424"/>
          <w:sz w:val="30"/>
          <w:szCs w:val="30"/>
        </w:rPr>
        <w:t>10</w:t>
      </w:r>
      <w:r w:rsidRPr="009C3BA5">
        <w:rPr>
          <w:rFonts w:asciiTheme="majorBidi" w:eastAsia="Times New Roman" w:hAnsiTheme="majorBidi"/>
          <w:color w:val="242424"/>
          <w:sz w:val="30"/>
          <w:szCs w:val="30"/>
          <w:cs/>
        </w:rPr>
        <w:t xml:space="preserve"> กุมภาพันธ์ </w:t>
      </w:r>
      <w:r w:rsidRPr="009C3BA5">
        <w:rPr>
          <w:rFonts w:asciiTheme="majorBidi" w:eastAsia="Times New Roman" w:hAnsiTheme="majorBidi"/>
          <w:color w:val="242424"/>
          <w:sz w:val="30"/>
          <w:szCs w:val="30"/>
        </w:rPr>
        <w:t xml:space="preserve">2569 </w:t>
      </w:r>
      <w:r w:rsidR="00F843A6" w:rsidRPr="009C3BA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ตลาดหลักทรัพย์แห่งประเทศไทย (“</w:t>
      </w:r>
      <w:r w:rsidR="00F843A6" w:rsidRPr="009C3BA5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SET”) </w:t>
      </w:r>
      <w:r w:rsidR="00F843A6" w:rsidRPr="009C3BA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ประกาศขึ้นเครื่องหมาย “</w:t>
      </w:r>
      <w:r w:rsidR="00F843A6" w:rsidRPr="009C3BA5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CB” Business (Caution) </w:t>
      </w:r>
      <w:r w:rsidR="00F843A6" w:rsidRPr="009C3BA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ให้หลักทรัพย์ของบริษัทที่มีการซื้อขายในตลาดหลักทรัพย์เมื่อมีผลการดําเนินงานขาดทุนสุทธิ </w:t>
      </w:r>
      <w:r w:rsidR="00F843A6" w:rsidRPr="009C3BA5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3 </w:t>
      </w:r>
      <w:r w:rsidR="00F843A6" w:rsidRPr="009C3BA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ปีติดต่อกันจนทําให้ส่วนของผู้ถือหุ้นน้อยกว่าร้อยละ </w:t>
      </w:r>
      <w:r w:rsidR="00F843A6" w:rsidRPr="009C3BA5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100 </w:t>
      </w:r>
      <w:r w:rsidR="00F843A6" w:rsidRPr="009C3BA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ของทุนชําระแล้ว</w:t>
      </w:r>
      <w:r w:rsidR="00F843A6" w:rsidRPr="009C3BA5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="00F843A6" w:rsidRPr="009C3BA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ในกรณีดังกล่าวบริษัทได้เผยแพร่แผนการแก้ไขเหตุดังกล่าวแล้ว</w:t>
      </w:r>
    </w:p>
    <w:p w14:paraId="228EC9EE" w14:textId="77777777" w:rsidR="00682603" w:rsidRPr="009C3BA5" w:rsidRDefault="00682603" w:rsidP="0068260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09D2529C" w14:textId="6A2703DA" w:rsidR="002C53B8" w:rsidRPr="009C3BA5" w:rsidRDefault="002C53B8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C3BA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D22C075" w14:textId="3BA2CC3C" w:rsidR="002C53B8" w:rsidRPr="009C3BA5" w:rsidRDefault="002C53B8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6F81F8F4" w14:textId="5CC5F375" w:rsidR="003C439B" w:rsidRPr="009C3BA5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9C3BA5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>ความสัมพันธ์ที่มีกับบริษัทย่อย และการร่วมค้าที่ได้เปิดเผยในหมายเหตุข้อ</w:t>
      </w:r>
      <w:r w:rsidRPr="009C3BA5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AA1075" w:rsidRPr="009C3BA5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6</w:t>
      </w:r>
      <w:r w:rsidR="00DA5925" w:rsidRPr="009C3BA5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DA5925" w:rsidRPr="009C3BA5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 xml:space="preserve">และ </w:t>
      </w:r>
      <w:r w:rsidR="00AA1075" w:rsidRPr="009C3BA5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7</w:t>
      </w:r>
      <w:r w:rsidRPr="009C3BA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C07ED9" w:rsidRPr="009C3BA5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สำหรับบุคคลหรือกิจการอื่นที่เกี่ยวข้องกันไม่มีการเปลี่ยนแปลงอย่างมีสาระสำคัญในระหว่างงวด กลุ่มบริษัทมีรายการระหว่างกันที่มีนัยสำคัญในระหว่างงวดดังนี้</w:t>
      </w:r>
    </w:p>
    <w:p w14:paraId="7CECAE8B" w14:textId="7122549D" w:rsidR="008C2504" w:rsidRPr="009C3BA5" w:rsidRDefault="008C2504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41"/>
        <w:gridCol w:w="1083"/>
        <w:gridCol w:w="237"/>
        <w:gridCol w:w="1080"/>
      </w:tblGrid>
      <w:tr w:rsidR="008D4464" w:rsidRPr="009C3BA5" w14:paraId="7927623B" w14:textId="77777777" w:rsidTr="00B07C6D">
        <w:trPr>
          <w:trHeight w:val="119"/>
          <w:tblHeader/>
        </w:trPr>
        <w:tc>
          <w:tcPr>
            <w:tcW w:w="2272" w:type="pct"/>
          </w:tcPr>
          <w:p w14:paraId="4355DB16" w14:textId="77777777" w:rsidR="008D4464" w:rsidRPr="009C3BA5" w:rsidRDefault="008D4464" w:rsidP="00A046B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0" w:type="pct"/>
            <w:gridSpan w:val="3"/>
          </w:tcPr>
          <w:p w14:paraId="4FC2C2FE" w14:textId="77777777" w:rsidR="008D4464" w:rsidRPr="009C3BA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7DBF689B" w14:textId="77777777" w:rsidR="008D4464" w:rsidRPr="009C3BA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331CF673" w14:textId="77777777" w:rsidR="008D4464" w:rsidRPr="009C3BA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464" w:rsidRPr="009C3BA5" w14:paraId="79BAA76F" w14:textId="77777777" w:rsidTr="00B07C6D">
        <w:trPr>
          <w:tblHeader/>
        </w:trPr>
        <w:tc>
          <w:tcPr>
            <w:tcW w:w="2272" w:type="pct"/>
          </w:tcPr>
          <w:p w14:paraId="76F06412" w14:textId="10C01094" w:rsidR="008D4464" w:rsidRPr="009C3BA5" w:rsidRDefault="002F27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Pr="009C3BA5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30 </w:t>
            </w:r>
            <w:r w:rsidRPr="009C3BA5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7" w:type="pct"/>
          </w:tcPr>
          <w:p w14:paraId="7F3C0371" w14:textId="033E5D71" w:rsidR="008D4464" w:rsidRPr="009C3BA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2091" w:rsidRPr="009C3B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3C5CFE76" w14:textId="77777777" w:rsidR="008D4464" w:rsidRPr="009C3BA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69ACACF" w14:textId="783CC909" w:rsidR="008D4464" w:rsidRPr="009C3BA5" w:rsidRDefault="007C2091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C3BA5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3" w:type="pct"/>
          </w:tcPr>
          <w:p w14:paraId="0B634E27" w14:textId="77777777" w:rsidR="008D4464" w:rsidRPr="009C3BA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7BB9F7AB" w14:textId="09B14072" w:rsidR="008D4464" w:rsidRPr="009C3BA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2091" w:rsidRPr="009C3B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1" w:type="pct"/>
          </w:tcPr>
          <w:p w14:paraId="285F6298" w14:textId="77777777" w:rsidR="008D4464" w:rsidRPr="009C3BA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E562447" w14:textId="50CC6C91" w:rsidR="008D4464" w:rsidRPr="009C3BA5" w:rsidRDefault="007C2091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C3BA5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8D4464" w:rsidRPr="009C3BA5" w14:paraId="356D826C" w14:textId="77777777" w:rsidTr="00A046B8">
        <w:trPr>
          <w:trHeight w:val="63"/>
          <w:tblHeader/>
        </w:trPr>
        <w:tc>
          <w:tcPr>
            <w:tcW w:w="2272" w:type="pct"/>
          </w:tcPr>
          <w:p w14:paraId="08B6400B" w14:textId="77777777" w:rsidR="008D4464" w:rsidRPr="009C3BA5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8" w:type="pct"/>
            <w:gridSpan w:val="7"/>
          </w:tcPr>
          <w:p w14:paraId="52C39D11" w14:textId="77777777" w:rsidR="008D4464" w:rsidRPr="009C3BA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2790" w:rsidRPr="009C3BA5" w14:paraId="026E259D" w14:textId="77777777" w:rsidTr="00B07C6D">
        <w:tc>
          <w:tcPr>
            <w:tcW w:w="2272" w:type="pct"/>
          </w:tcPr>
          <w:p w14:paraId="073E6AA3" w14:textId="6AB0C9CF" w:rsidR="002F2790" w:rsidRPr="009C3BA5" w:rsidRDefault="002F2790" w:rsidP="002F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57" w:type="pct"/>
          </w:tcPr>
          <w:p w14:paraId="008D9CA0" w14:textId="77777777" w:rsidR="002F2790" w:rsidRPr="009C3BA5" w:rsidRDefault="002F2790" w:rsidP="002F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3BE5C72" w14:textId="77777777" w:rsidR="002F2790" w:rsidRPr="009C3BA5" w:rsidRDefault="002F2790" w:rsidP="002F2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ED75B4" w14:textId="77777777" w:rsidR="002F2790" w:rsidRPr="009C3BA5" w:rsidRDefault="002F2790" w:rsidP="002F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58C95C19" w14:textId="77777777" w:rsidR="002F2790" w:rsidRPr="009C3BA5" w:rsidRDefault="002F2790" w:rsidP="002F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FDEFF87" w14:textId="77777777" w:rsidR="002F2790" w:rsidRPr="009C3BA5" w:rsidRDefault="002F2790" w:rsidP="002F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8FDACB7" w14:textId="77777777" w:rsidR="002F2790" w:rsidRPr="009C3BA5" w:rsidRDefault="002F2790" w:rsidP="002F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6D7DE0A" w14:textId="77777777" w:rsidR="002F2790" w:rsidRPr="009C3BA5" w:rsidRDefault="002F2790" w:rsidP="002F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2F2790" w:rsidRPr="009C3BA5" w14:paraId="3E194B41" w14:textId="77777777" w:rsidTr="00B07C6D">
        <w:tc>
          <w:tcPr>
            <w:tcW w:w="2272" w:type="pct"/>
          </w:tcPr>
          <w:p w14:paraId="1B74888E" w14:textId="1B3AFA85" w:rsidR="002F2790" w:rsidRPr="009C3BA5" w:rsidRDefault="002F2790" w:rsidP="002F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</w:tcPr>
          <w:p w14:paraId="60A774E5" w14:textId="45930B5F" w:rsidR="002F2790" w:rsidRPr="009C3BA5" w:rsidRDefault="003A1F98" w:rsidP="002F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30" w:type="pct"/>
          </w:tcPr>
          <w:p w14:paraId="133C4FB5" w14:textId="77777777" w:rsidR="002F2790" w:rsidRPr="009C3BA5" w:rsidRDefault="002F2790" w:rsidP="002F2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BCA966B" w14:textId="69E4D9BC" w:rsidR="002F2790" w:rsidRPr="009C3BA5" w:rsidRDefault="002F2790" w:rsidP="002F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33" w:type="pct"/>
          </w:tcPr>
          <w:p w14:paraId="75F93B2B" w14:textId="77777777" w:rsidR="002F2790" w:rsidRPr="009C3BA5" w:rsidRDefault="002F2790" w:rsidP="002F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55FD894" w14:textId="5226514E" w:rsidR="002F2790" w:rsidRPr="009C3BA5" w:rsidRDefault="003A1F98" w:rsidP="002F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31" w:type="pct"/>
          </w:tcPr>
          <w:p w14:paraId="79049E9F" w14:textId="77777777" w:rsidR="002F2790" w:rsidRPr="009C3BA5" w:rsidRDefault="002F2790" w:rsidP="002F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1463984" w14:textId="146989B8" w:rsidR="002F2790" w:rsidRPr="009C3BA5" w:rsidRDefault="002F2790" w:rsidP="002F2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2F2790" w:rsidRPr="009C3BA5" w14:paraId="53571B82" w14:textId="77777777" w:rsidTr="00B07C6D">
        <w:tc>
          <w:tcPr>
            <w:tcW w:w="2272" w:type="pct"/>
          </w:tcPr>
          <w:p w14:paraId="4B9CCDEB" w14:textId="77777777" w:rsidR="00997749" w:rsidRPr="009C3BA5" w:rsidRDefault="00997749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5994A063" w14:textId="77777777" w:rsidR="002F2790" w:rsidRPr="009C3BA5" w:rsidRDefault="002F2790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5D9E502" w14:textId="77777777" w:rsidR="002F2790" w:rsidRPr="009C3BA5" w:rsidRDefault="002F2790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3335EEA" w14:textId="77777777" w:rsidR="002F2790" w:rsidRPr="009C3BA5" w:rsidRDefault="002F2790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64CCDAAC" w14:textId="77777777" w:rsidR="002F2790" w:rsidRPr="009C3BA5" w:rsidRDefault="002F2790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1EDE403" w14:textId="77777777" w:rsidR="002F2790" w:rsidRPr="009C3BA5" w:rsidRDefault="002F2790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E51044F" w14:textId="77777777" w:rsidR="002F2790" w:rsidRPr="009C3BA5" w:rsidRDefault="002F2790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51F0D89" w14:textId="77777777" w:rsidR="002F2790" w:rsidRPr="009C3BA5" w:rsidRDefault="002F2790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24B16" w:rsidRPr="009C3BA5" w14:paraId="2F6F0AF7" w14:textId="77777777" w:rsidTr="00B07C6D">
        <w:tc>
          <w:tcPr>
            <w:tcW w:w="2272" w:type="pct"/>
          </w:tcPr>
          <w:p w14:paraId="0B74AEDF" w14:textId="77777777" w:rsidR="00B24B16" w:rsidRPr="009C3BA5" w:rsidRDefault="00B24B16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1665468E" w14:textId="77777777" w:rsidR="00B24B16" w:rsidRPr="009C3BA5" w:rsidRDefault="00B24B16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6506923" w14:textId="77777777" w:rsidR="00B24B16" w:rsidRPr="009C3BA5" w:rsidRDefault="00B24B16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5DE3C5C" w14:textId="77777777" w:rsidR="00B24B16" w:rsidRPr="009C3BA5" w:rsidRDefault="00B24B16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09BE4455" w14:textId="77777777" w:rsidR="00B24B16" w:rsidRPr="009C3BA5" w:rsidRDefault="00B24B16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350191D" w14:textId="77777777" w:rsidR="00B24B16" w:rsidRPr="009C3BA5" w:rsidRDefault="00B24B16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2E05C22" w14:textId="77777777" w:rsidR="00B24B16" w:rsidRPr="009C3BA5" w:rsidRDefault="00B24B16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43B3BB9" w14:textId="77777777" w:rsidR="00B24B16" w:rsidRPr="009C3BA5" w:rsidRDefault="00B24B16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B24B16" w:rsidRPr="009C3BA5" w14:paraId="4F666189" w14:textId="77777777" w:rsidTr="00B07C6D">
        <w:tc>
          <w:tcPr>
            <w:tcW w:w="2272" w:type="pct"/>
          </w:tcPr>
          <w:p w14:paraId="7F249399" w14:textId="77777777" w:rsidR="00B24B16" w:rsidRPr="009C3BA5" w:rsidRDefault="00B24B16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14:paraId="393F5430" w14:textId="77777777" w:rsidR="00B24B16" w:rsidRPr="009C3BA5" w:rsidRDefault="00B24B16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D8D75CD" w14:textId="77777777" w:rsidR="00B24B16" w:rsidRPr="009C3BA5" w:rsidRDefault="00B24B16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6ED146F" w14:textId="77777777" w:rsidR="00B24B16" w:rsidRPr="009C3BA5" w:rsidRDefault="00B24B16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1035D3CC" w14:textId="77777777" w:rsidR="00B24B16" w:rsidRPr="009C3BA5" w:rsidRDefault="00B24B16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C0AFB0B" w14:textId="77777777" w:rsidR="00B24B16" w:rsidRPr="009C3BA5" w:rsidRDefault="00B24B16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C4DCF34" w14:textId="77777777" w:rsidR="00B24B16" w:rsidRPr="009C3BA5" w:rsidRDefault="00B24B16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012E19E" w14:textId="77777777" w:rsidR="00B24B16" w:rsidRPr="009C3BA5" w:rsidRDefault="00B24B16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2F2790" w:rsidRPr="009C3BA5" w14:paraId="4437107D" w14:textId="77777777" w:rsidTr="00B07C6D">
        <w:tc>
          <w:tcPr>
            <w:tcW w:w="2272" w:type="pct"/>
          </w:tcPr>
          <w:p w14:paraId="7F67E688" w14:textId="3521065E" w:rsidR="002F2790" w:rsidRPr="009C3BA5" w:rsidRDefault="002F2790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บริษัทใหญ่</w:t>
            </w:r>
            <w:r w:rsidRPr="009C3B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557" w:type="pct"/>
          </w:tcPr>
          <w:p w14:paraId="5003F7A0" w14:textId="77777777" w:rsidR="002F2790" w:rsidRPr="009C3BA5" w:rsidRDefault="002F2790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33F97A8" w14:textId="77777777" w:rsidR="002F2790" w:rsidRPr="009C3BA5" w:rsidRDefault="002F2790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9A9DC66" w14:textId="77777777" w:rsidR="002F2790" w:rsidRPr="009C3BA5" w:rsidRDefault="002F2790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04792321" w14:textId="77777777" w:rsidR="002F2790" w:rsidRPr="009C3BA5" w:rsidRDefault="002F2790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6455605" w14:textId="77777777" w:rsidR="002F2790" w:rsidRPr="009C3BA5" w:rsidRDefault="002F2790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D01DE07" w14:textId="77777777" w:rsidR="002F2790" w:rsidRPr="009C3BA5" w:rsidRDefault="002F2790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BAF6EB5" w14:textId="77777777" w:rsidR="002F2790" w:rsidRPr="009C3BA5" w:rsidRDefault="002F2790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3A1F98" w:rsidRPr="009C3BA5" w14:paraId="07A5520E" w14:textId="77777777" w:rsidTr="00B07C6D">
        <w:tc>
          <w:tcPr>
            <w:tcW w:w="2272" w:type="pct"/>
          </w:tcPr>
          <w:p w14:paraId="56A5B4CD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</w:tcPr>
          <w:p w14:paraId="2E16023B" w14:textId="7D79041D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1,552</w:t>
            </w:r>
          </w:p>
        </w:tc>
        <w:tc>
          <w:tcPr>
            <w:tcW w:w="130" w:type="pct"/>
          </w:tcPr>
          <w:p w14:paraId="1D604F2D" w14:textId="77777777" w:rsidR="003A1F98" w:rsidRPr="009C3BA5" w:rsidRDefault="003A1F98" w:rsidP="003A1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2CA3E9A" w14:textId="4587EFBE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133" w:type="pct"/>
          </w:tcPr>
          <w:p w14:paraId="73D057D5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AC687EF" w14:textId="2F26BA16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1,552</w:t>
            </w:r>
          </w:p>
        </w:tc>
        <w:tc>
          <w:tcPr>
            <w:tcW w:w="131" w:type="pct"/>
          </w:tcPr>
          <w:p w14:paraId="4D59918C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0318AC5" w14:textId="5D513A90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>1,104</w:t>
            </w:r>
          </w:p>
        </w:tc>
      </w:tr>
      <w:tr w:rsidR="003A1F98" w:rsidRPr="009C3BA5" w14:paraId="4CE82BB7" w14:textId="77777777" w:rsidTr="00B07C6D">
        <w:tc>
          <w:tcPr>
            <w:tcW w:w="2272" w:type="pct"/>
          </w:tcPr>
          <w:p w14:paraId="6C499630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</w:tcPr>
          <w:p w14:paraId="5E139302" w14:textId="5C1C595E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30" w:type="pct"/>
          </w:tcPr>
          <w:p w14:paraId="2FFB8DB7" w14:textId="77777777" w:rsidR="003A1F98" w:rsidRPr="009C3BA5" w:rsidRDefault="003A1F98" w:rsidP="003A1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0788516" w14:textId="10408A0C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33" w:type="pct"/>
          </w:tcPr>
          <w:p w14:paraId="0A969482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DCBE7D6" w14:textId="7BBD9EF4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31" w:type="pct"/>
          </w:tcPr>
          <w:p w14:paraId="2289E7D1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F8F060F" w14:textId="737D900F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>85</w:t>
            </w:r>
          </w:p>
        </w:tc>
      </w:tr>
      <w:tr w:rsidR="003A1F98" w:rsidRPr="009C3BA5" w14:paraId="321A805A" w14:textId="77777777" w:rsidTr="00B07C6D">
        <w:tc>
          <w:tcPr>
            <w:tcW w:w="2272" w:type="pct"/>
          </w:tcPr>
          <w:p w14:paraId="3978E78C" w14:textId="5591B248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7" w:type="pct"/>
          </w:tcPr>
          <w:p w14:paraId="6E57BDD3" w14:textId="3487E2FD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0" w:type="pct"/>
          </w:tcPr>
          <w:p w14:paraId="371A2AEF" w14:textId="77777777" w:rsidR="003A1F98" w:rsidRPr="009C3BA5" w:rsidRDefault="003A1F98" w:rsidP="003A1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1EDE03B" w14:textId="147BCB98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3" w:type="pct"/>
          </w:tcPr>
          <w:p w14:paraId="1DBFDCE6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48A3680" w14:textId="68BF6CA9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2559C044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F31BC87" w14:textId="2CECF42B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3A1F98" w:rsidRPr="009C3BA5" w14:paraId="6E376122" w14:textId="77777777" w:rsidTr="00B07C6D">
        <w:tc>
          <w:tcPr>
            <w:tcW w:w="2272" w:type="pct"/>
          </w:tcPr>
          <w:p w14:paraId="01E1E327" w14:textId="054B0479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</w:tcPr>
          <w:p w14:paraId="51D3F036" w14:textId="321CF72F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28</w:t>
            </w:r>
          </w:p>
        </w:tc>
        <w:tc>
          <w:tcPr>
            <w:tcW w:w="130" w:type="pct"/>
          </w:tcPr>
          <w:p w14:paraId="4AB3256E" w14:textId="77777777" w:rsidR="003A1F98" w:rsidRPr="009C3BA5" w:rsidRDefault="003A1F98" w:rsidP="003A1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5AFC753" w14:textId="195FF35C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38</w:t>
            </w:r>
          </w:p>
        </w:tc>
        <w:tc>
          <w:tcPr>
            <w:tcW w:w="133" w:type="pct"/>
          </w:tcPr>
          <w:p w14:paraId="537E973D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A7CE211" w14:textId="4C334038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>28</w:t>
            </w:r>
          </w:p>
        </w:tc>
        <w:tc>
          <w:tcPr>
            <w:tcW w:w="131" w:type="pct"/>
          </w:tcPr>
          <w:p w14:paraId="63F97706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457FAA4" w14:textId="734930D5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>38</w:t>
            </w:r>
          </w:p>
        </w:tc>
      </w:tr>
      <w:tr w:rsidR="003A1F98" w:rsidRPr="009C3BA5" w14:paraId="5562D4A7" w14:textId="77777777" w:rsidTr="00B07C6D">
        <w:tc>
          <w:tcPr>
            <w:tcW w:w="2272" w:type="pct"/>
          </w:tcPr>
          <w:p w14:paraId="5D96436B" w14:textId="0EF9D6CD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57" w:type="pct"/>
          </w:tcPr>
          <w:p w14:paraId="68A559A1" w14:textId="1C439BDF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A6C55B3" w14:textId="77777777" w:rsidR="003A1F98" w:rsidRPr="009C3BA5" w:rsidRDefault="003A1F98" w:rsidP="003A1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9207033" w14:textId="59E36373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3" w:type="pct"/>
          </w:tcPr>
          <w:p w14:paraId="0C7D0289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2D7097A" w14:textId="653394CF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7E9360A3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6EF4CD1" w14:textId="3C00E462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>74</w:t>
            </w:r>
          </w:p>
        </w:tc>
      </w:tr>
      <w:tr w:rsidR="003A1F98" w:rsidRPr="009C3BA5" w14:paraId="1E5B1938" w14:textId="77777777" w:rsidTr="00B07C6D">
        <w:tc>
          <w:tcPr>
            <w:tcW w:w="2272" w:type="pct"/>
          </w:tcPr>
          <w:p w14:paraId="5D4CB2A0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626D97BD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16311EB" w14:textId="77777777" w:rsidR="003A1F98" w:rsidRPr="009C3BA5" w:rsidRDefault="003A1F98" w:rsidP="003A1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0B31931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1DA6F2E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3E7ED49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386DE7E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8123A7F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1F98" w:rsidRPr="009C3BA5" w14:paraId="050E93D2" w14:textId="77777777" w:rsidTr="00B07C6D">
        <w:tc>
          <w:tcPr>
            <w:tcW w:w="2272" w:type="pct"/>
          </w:tcPr>
          <w:p w14:paraId="0140B391" w14:textId="366F1D74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</w:tcPr>
          <w:p w14:paraId="2A357F7E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168D8FE" w14:textId="77777777" w:rsidR="003A1F98" w:rsidRPr="009C3BA5" w:rsidRDefault="003A1F98" w:rsidP="003A1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E5973E9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8C07588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A69AB9D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2E96B45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C5099D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1F98" w:rsidRPr="009C3BA5" w14:paraId="5EF5FA80" w14:textId="77777777" w:rsidTr="00B07C6D">
        <w:tc>
          <w:tcPr>
            <w:tcW w:w="2272" w:type="pct"/>
          </w:tcPr>
          <w:p w14:paraId="381F7745" w14:textId="5FC9BB16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</w:tcPr>
          <w:p w14:paraId="2A2F75F3" w14:textId="597A5469" w:rsidR="003A1F98" w:rsidRPr="009C3BA5" w:rsidRDefault="00996412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9CCA39F" w14:textId="77777777" w:rsidR="003A1F98" w:rsidRPr="009C3BA5" w:rsidRDefault="003A1F98" w:rsidP="003A1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AADFB61" w14:textId="6608560C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3" w:type="pct"/>
          </w:tcPr>
          <w:p w14:paraId="3F919261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EA95A6B" w14:textId="45051A95" w:rsidR="003A1F98" w:rsidRPr="009C3BA5" w:rsidRDefault="00996412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1FEAA24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1D1F6CE" w14:textId="0B507BFA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604DE" w:rsidRPr="009C3BA5" w14:paraId="3FFFF1A0" w14:textId="77777777" w:rsidTr="00B07C6D">
        <w:tc>
          <w:tcPr>
            <w:tcW w:w="2272" w:type="pct"/>
          </w:tcPr>
          <w:p w14:paraId="0D07CC94" w14:textId="77777777" w:rsidR="003604DE" w:rsidRPr="009C3BA5" w:rsidRDefault="003604DE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7F3FF153" w14:textId="77777777" w:rsidR="003604DE" w:rsidRPr="009C3BA5" w:rsidRDefault="003604DE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319F9C2" w14:textId="77777777" w:rsidR="003604DE" w:rsidRPr="009C3BA5" w:rsidRDefault="003604DE" w:rsidP="003A1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68F6404" w14:textId="77777777" w:rsidR="003604DE" w:rsidRPr="009C3BA5" w:rsidRDefault="003604DE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65FCAD71" w14:textId="77777777" w:rsidR="003604DE" w:rsidRPr="009C3BA5" w:rsidRDefault="003604DE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996A689" w14:textId="77777777" w:rsidR="003604DE" w:rsidRPr="009C3BA5" w:rsidRDefault="003604DE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37FB17C" w14:textId="77777777" w:rsidR="003604DE" w:rsidRPr="009C3BA5" w:rsidRDefault="003604DE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4C8A21D" w14:textId="77777777" w:rsidR="003604DE" w:rsidRPr="009C3BA5" w:rsidRDefault="003604DE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1F98" w:rsidRPr="009C3BA5" w14:paraId="0D20B845" w14:textId="77777777" w:rsidTr="00B07C6D">
        <w:tc>
          <w:tcPr>
            <w:tcW w:w="2272" w:type="pct"/>
          </w:tcPr>
          <w:p w14:paraId="3FED2E9F" w14:textId="41DAD8F5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7" w:type="pct"/>
          </w:tcPr>
          <w:p w14:paraId="09225F7C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06B5C3BC" w14:textId="77777777" w:rsidR="003A1F98" w:rsidRPr="009C3BA5" w:rsidRDefault="003A1F98" w:rsidP="003A1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622B2CE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7C324274" w14:textId="77777777" w:rsidR="003A1F98" w:rsidRPr="009C3BA5" w:rsidRDefault="003A1F98" w:rsidP="003A1F98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F2C5022" w14:textId="2ABB2C06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1" w:type="pct"/>
          </w:tcPr>
          <w:p w14:paraId="520AE2B8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6A899CB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1F98" w:rsidRPr="009C3BA5" w14:paraId="66922003" w14:textId="77777777" w:rsidTr="00B07C6D">
        <w:tc>
          <w:tcPr>
            <w:tcW w:w="2272" w:type="pct"/>
          </w:tcPr>
          <w:p w14:paraId="75626CBD" w14:textId="1B5B8685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</w:tcPr>
          <w:p w14:paraId="5BF28ABD" w14:textId="58EA9472" w:rsidR="003A1F98" w:rsidRPr="009C3BA5" w:rsidRDefault="00996412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1,343</w:t>
            </w:r>
          </w:p>
        </w:tc>
        <w:tc>
          <w:tcPr>
            <w:tcW w:w="130" w:type="pct"/>
          </w:tcPr>
          <w:p w14:paraId="02C16D13" w14:textId="77777777" w:rsidR="003A1F98" w:rsidRPr="009C3BA5" w:rsidRDefault="003A1F98" w:rsidP="003A1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1822168" w14:textId="63DFB3F1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1,013</w:t>
            </w:r>
          </w:p>
        </w:tc>
        <w:tc>
          <w:tcPr>
            <w:tcW w:w="133" w:type="pct"/>
          </w:tcPr>
          <w:p w14:paraId="084872C5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E67ADD5" w14:textId="2ABDB0D4" w:rsidR="003A1F98" w:rsidRPr="009C3BA5" w:rsidRDefault="00996412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1,343</w:t>
            </w:r>
          </w:p>
        </w:tc>
        <w:tc>
          <w:tcPr>
            <w:tcW w:w="131" w:type="pct"/>
          </w:tcPr>
          <w:p w14:paraId="4A849C0B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C633FC4" w14:textId="6031AA4D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</w:tr>
      <w:tr w:rsidR="003A1F98" w:rsidRPr="009C3BA5" w14:paraId="7CE3B706" w14:textId="77777777" w:rsidTr="00B07C6D">
        <w:tc>
          <w:tcPr>
            <w:tcW w:w="2272" w:type="pct"/>
          </w:tcPr>
          <w:p w14:paraId="0EE2FCD1" w14:textId="574DF28B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</w:tcPr>
          <w:p w14:paraId="35099CB7" w14:textId="51378DF1" w:rsidR="003A1F98" w:rsidRPr="009C3BA5" w:rsidRDefault="00996412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18</w:t>
            </w:r>
          </w:p>
        </w:tc>
        <w:tc>
          <w:tcPr>
            <w:tcW w:w="130" w:type="pct"/>
          </w:tcPr>
          <w:p w14:paraId="4CCDFA90" w14:textId="77777777" w:rsidR="003A1F98" w:rsidRPr="009C3BA5" w:rsidRDefault="003A1F98" w:rsidP="003A1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512373D" w14:textId="6C5F2330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133" w:type="pct"/>
          </w:tcPr>
          <w:p w14:paraId="76DDD93A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7E37D82" w14:textId="4443FA3A" w:rsidR="003A1F98" w:rsidRPr="009C3BA5" w:rsidRDefault="00996412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1" w:type="pct"/>
          </w:tcPr>
          <w:p w14:paraId="2D52AC62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7AC025E" w14:textId="5E035316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3A1F98" w:rsidRPr="009C3BA5" w14:paraId="63F40118" w14:textId="77777777" w:rsidTr="00B07C6D">
        <w:tc>
          <w:tcPr>
            <w:tcW w:w="2272" w:type="pct"/>
          </w:tcPr>
          <w:p w14:paraId="650D0E26" w14:textId="7C0650AF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7" w:type="pct"/>
          </w:tcPr>
          <w:p w14:paraId="40E4A17E" w14:textId="5B4D3B7A" w:rsidR="003A1F98" w:rsidRPr="009C3BA5" w:rsidRDefault="00996412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</w:tcPr>
          <w:p w14:paraId="1E1448E0" w14:textId="77777777" w:rsidR="003A1F98" w:rsidRPr="009C3BA5" w:rsidRDefault="003A1F98" w:rsidP="003A1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B3C74A6" w14:textId="40976170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3" w:type="pct"/>
          </w:tcPr>
          <w:p w14:paraId="2953AB6B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9E3FAAC" w14:textId="3671DFBD" w:rsidR="003A1F98" w:rsidRPr="009C3BA5" w:rsidRDefault="00996412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31" w:type="pct"/>
          </w:tcPr>
          <w:p w14:paraId="0A1440F3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60C610D" w14:textId="31E7E10C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127</w:t>
            </w:r>
          </w:p>
        </w:tc>
      </w:tr>
      <w:tr w:rsidR="003A1F98" w:rsidRPr="009C3BA5" w14:paraId="7ED286B2" w14:textId="77777777" w:rsidTr="00B07C6D">
        <w:tc>
          <w:tcPr>
            <w:tcW w:w="2272" w:type="pct"/>
          </w:tcPr>
          <w:p w14:paraId="7B0A7D74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5C7BC187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2BC3196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8C6FD4A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64EFE9C1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2E78434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66C798BA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23B0F9C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1F98" w:rsidRPr="009C3BA5" w14:paraId="6038D788" w14:textId="77777777" w:rsidTr="00B07C6D">
        <w:tc>
          <w:tcPr>
            <w:tcW w:w="2272" w:type="pct"/>
          </w:tcPr>
          <w:p w14:paraId="6D864F40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9C3BA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7" w:type="pct"/>
          </w:tcPr>
          <w:p w14:paraId="549B3C5D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6267AE33" w14:textId="77777777" w:rsidR="003A1F98" w:rsidRPr="009C3BA5" w:rsidRDefault="003A1F98" w:rsidP="003A1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E92C261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3" w:type="pct"/>
          </w:tcPr>
          <w:p w14:paraId="1F37D3A3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BBEEA3C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</w:tcPr>
          <w:p w14:paraId="262CC75B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EE8B372" w14:textId="77777777" w:rsidR="003A1F98" w:rsidRPr="009C3BA5" w:rsidRDefault="003A1F98" w:rsidP="003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996412" w:rsidRPr="009C3BA5" w14:paraId="58532E55" w14:textId="77777777" w:rsidTr="00B07C6D">
        <w:tc>
          <w:tcPr>
            <w:tcW w:w="2272" w:type="pct"/>
          </w:tcPr>
          <w:p w14:paraId="7FB1624E" w14:textId="77777777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</w:tcPr>
          <w:p w14:paraId="53154BBC" w14:textId="5A8E2B68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4,336</w:t>
            </w:r>
          </w:p>
        </w:tc>
        <w:tc>
          <w:tcPr>
            <w:tcW w:w="130" w:type="pct"/>
          </w:tcPr>
          <w:p w14:paraId="73075FCF" w14:textId="77777777" w:rsidR="00996412" w:rsidRPr="009C3BA5" w:rsidRDefault="00996412" w:rsidP="0099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CF37358" w14:textId="4EC541B6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3,797</w:t>
            </w:r>
          </w:p>
        </w:tc>
        <w:tc>
          <w:tcPr>
            <w:tcW w:w="133" w:type="pct"/>
          </w:tcPr>
          <w:p w14:paraId="229CED95" w14:textId="77777777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9533548" w14:textId="2E521E59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4,336</w:t>
            </w:r>
          </w:p>
        </w:tc>
        <w:tc>
          <w:tcPr>
            <w:tcW w:w="131" w:type="pct"/>
          </w:tcPr>
          <w:p w14:paraId="0830084A" w14:textId="77777777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BABF8C" w14:textId="4E0916F7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3,797</w:t>
            </w:r>
          </w:p>
        </w:tc>
      </w:tr>
      <w:tr w:rsidR="00996412" w:rsidRPr="009C3BA5" w14:paraId="3B70F7A7" w14:textId="77777777" w:rsidTr="00B07C6D">
        <w:tc>
          <w:tcPr>
            <w:tcW w:w="2272" w:type="pct"/>
          </w:tcPr>
          <w:p w14:paraId="0A254FDE" w14:textId="77777777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</w:tcPr>
          <w:p w14:paraId="5475BB15" w14:textId="23FE2164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294</w:t>
            </w:r>
          </w:p>
        </w:tc>
        <w:tc>
          <w:tcPr>
            <w:tcW w:w="130" w:type="pct"/>
          </w:tcPr>
          <w:p w14:paraId="439700C0" w14:textId="77777777" w:rsidR="00996412" w:rsidRPr="009C3BA5" w:rsidRDefault="00996412" w:rsidP="0099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304A3B7" w14:textId="4731E46D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318</w:t>
            </w:r>
          </w:p>
        </w:tc>
        <w:tc>
          <w:tcPr>
            <w:tcW w:w="133" w:type="pct"/>
          </w:tcPr>
          <w:p w14:paraId="34094E6A" w14:textId="77777777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412156B" w14:textId="1F6319D8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294</w:t>
            </w:r>
          </w:p>
        </w:tc>
        <w:tc>
          <w:tcPr>
            <w:tcW w:w="131" w:type="pct"/>
          </w:tcPr>
          <w:p w14:paraId="24CC8CB4" w14:textId="77777777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63E9F45" w14:textId="52D8F622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318</w:t>
            </w:r>
          </w:p>
        </w:tc>
      </w:tr>
      <w:tr w:rsidR="00996412" w:rsidRPr="009C3BA5" w14:paraId="5879E0F2" w14:textId="77777777" w:rsidTr="00B07C6D">
        <w:tc>
          <w:tcPr>
            <w:tcW w:w="2272" w:type="pct"/>
          </w:tcPr>
          <w:p w14:paraId="0D685C61" w14:textId="5F541739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</w:tcPr>
          <w:p w14:paraId="77ACC077" w14:textId="121E953B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30" w:type="pct"/>
          </w:tcPr>
          <w:p w14:paraId="39607D28" w14:textId="77777777" w:rsidR="00996412" w:rsidRPr="009C3BA5" w:rsidRDefault="00996412" w:rsidP="0099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AE3EF9" w14:textId="5F650EFF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33" w:type="pct"/>
          </w:tcPr>
          <w:p w14:paraId="48B2AF52" w14:textId="77777777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9FCC6F7" w14:textId="37E34152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31" w:type="pct"/>
          </w:tcPr>
          <w:p w14:paraId="4169B3F8" w14:textId="77777777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F29FA74" w14:textId="3E8E59CA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19</w:t>
            </w:r>
          </w:p>
        </w:tc>
      </w:tr>
      <w:tr w:rsidR="00996412" w:rsidRPr="009C3BA5" w14:paraId="314BD540" w14:textId="77777777" w:rsidTr="00B07C6D">
        <w:tc>
          <w:tcPr>
            <w:tcW w:w="2272" w:type="pct"/>
          </w:tcPr>
          <w:p w14:paraId="56B79594" w14:textId="77777777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ค่าใช้จ่ายที่รวมเข้าเป็นต้นทุนของอาคารและอุปกรณ์</w:t>
            </w:r>
          </w:p>
        </w:tc>
        <w:tc>
          <w:tcPr>
            <w:tcW w:w="557" w:type="pct"/>
          </w:tcPr>
          <w:p w14:paraId="5BF23DA8" w14:textId="7B3BE347" w:rsidR="00996412" w:rsidRPr="009C3BA5" w:rsidRDefault="00761E55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31</w:t>
            </w:r>
          </w:p>
        </w:tc>
        <w:tc>
          <w:tcPr>
            <w:tcW w:w="130" w:type="pct"/>
          </w:tcPr>
          <w:p w14:paraId="77344FA3" w14:textId="77777777" w:rsidR="00996412" w:rsidRPr="009C3BA5" w:rsidRDefault="00996412" w:rsidP="00996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CE018DA" w14:textId="7D9E9731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3" w:type="pct"/>
          </w:tcPr>
          <w:p w14:paraId="2C2627C2" w14:textId="77777777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ECFF8AB" w14:textId="4BCDEC6A" w:rsidR="00996412" w:rsidRPr="009C3BA5" w:rsidRDefault="00761E55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31</w:t>
            </w:r>
          </w:p>
        </w:tc>
        <w:tc>
          <w:tcPr>
            <w:tcW w:w="131" w:type="pct"/>
          </w:tcPr>
          <w:p w14:paraId="1B83A4FF" w14:textId="77777777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45D7B31" w14:textId="6819B239" w:rsidR="00996412" w:rsidRPr="009C3BA5" w:rsidRDefault="00996412" w:rsidP="00996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</w:tr>
    </w:tbl>
    <w:p w14:paraId="6372A39A" w14:textId="2B746EAB" w:rsidR="008D5979" w:rsidRPr="009C3BA5" w:rsidRDefault="008D5979">
      <w:pPr>
        <w:rPr>
          <w:sz w:val="30"/>
          <w:szCs w:val="30"/>
        </w:rPr>
      </w:pP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36"/>
        <w:gridCol w:w="1083"/>
        <w:gridCol w:w="237"/>
        <w:gridCol w:w="1085"/>
      </w:tblGrid>
      <w:tr w:rsidR="00885631" w:rsidRPr="009C3BA5" w14:paraId="01AC238B" w14:textId="77777777" w:rsidTr="0043084A">
        <w:tc>
          <w:tcPr>
            <w:tcW w:w="2272" w:type="pct"/>
          </w:tcPr>
          <w:p w14:paraId="288DEDF8" w14:textId="7D91F50B" w:rsidR="00885631" w:rsidRPr="009C3BA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7" w:type="pct"/>
          </w:tcPr>
          <w:p w14:paraId="67EEFF2F" w14:textId="77777777" w:rsidR="00885631" w:rsidRPr="009C3BA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56C0A1D6" w14:textId="77777777" w:rsidR="00885631" w:rsidRPr="009C3BA5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70D80EF" w14:textId="77777777" w:rsidR="00885631" w:rsidRPr="009C3BA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1C1823C6" w14:textId="77777777" w:rsidR="00885631" w:rsidRPr="009C3BA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5211953" w14:textId="77777777" w:rsidR="00885631" w:rsidRPr="009C3BA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</w:tcPr>
          <w:p w14:paraId="41D58069" w14:textId="77777777" w:rsidR="00885631" w:rsidRPr="009C3BA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6AC0E44" w14:textId="77777777" w:rsidR="00885631" w:rsidRPr="009C3BA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885631" w:rsidRPr="009C3BA5" w14:paraId="705665E3" w14:textId="77777777" w:rsidTr="0043084A">
        <w:tc>
          <w:tcPr>
            <w:tcW w:w="2272" w:type="pct"/>
          </w:tcPr>
          <w:p w14:paraId="43DC40FF" w14:textId="77777777" w:rsidR="00885631" w:rsidRPr="009C3BA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57" w:type="pct"/>
          </w:tcPr>
          <w:p w14:paraId="73B644A3" w14:textId="77777777" w:rsidR="00885631" w:rsidRPr="009C3BA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3274156E" w14:textId="77777777" w:rsidR="00885631" w:rsidRPr="009C3BA5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A66EC50" w14:textId="77777777" w:rsidR="00885631" w:rsidRPr="009C3BA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49847A40" w14:textId="77777777" w:rsidR="00885631" w:rsidRPr="009C3BA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A52C423" w14:textId="77777777" w:rsidR="00885631" w:rsidRPr="009C3BA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</w:tcPr>
          <w:p w14:paraId="543B5937" w14:textId="77777777" w:rsidR="00885631" w:rsidRPr="009C3BA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3DA7F68" w14:textId="77777777" w:rsidR="00885631" w:rsidRPr="009C3BA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7B3DB3" w:rsidRPr="009C3BA5" w14:paraId="4603296A" w14:textId="77777777" w:rsidTr="0082596D">
        <w:tc>
          <w:tcPr>
            <w:tcW w:w="2272" w:type="pct"/>
          </w:tcPr>
          <w:p w14:paraId="3D8F9CA4" w14:textId="3119A466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9C3BA5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7" w:type="pct"/>
          </w:tcPr>
          <w:p w14:paraId="49791E10" w14:textId="0DD6A920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56</w:t>
            </w:r>
          </w:p>
        </w:tc>
        <w:tc>
          <w:tcPr>
            <w:tcW w:w="130" w:type="pct"/>
          </w:tcPr>
          <w:p w14:paraId="46832786" w14:textId="77777777" w:rsidR="007B3DB3" w:rsidRPr="009C3BA5" w:rsidRDefault="007B3DB3" w:rsidP="007B3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3090261C" w14:textId="054821B9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71</w:t>
            </w:r>
          </w:p>
        </w:tc>
        <w:tc>
          <w:tcPr>
            <w:tcW w:w="130" w:type="pct"/>
          </w:tcPr>
          <w:p w14:paraId="2512BF43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B4044EE" w14:textId="7763041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56</w:t>
            </w:r>
          </w:p>
        </w:tc>
        <w:tc>
          <w:tcPr>
            <w:tcW w:w="131" w:type="pct"/>
          </w:tcPr>
          <w:p w14:paraId="4BA14543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4EAFD46" w14:textId="0A1EEA24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71</w:t>
            </w:r>
          </w:p>
        </w:tc>
      </w:tr>
      <w:tr w:rsidR="007B3DB3" w:rsidRPr="009C3BA5" w14:paraId="39584DA5" w14:textId="77777777" w:rsidTr="0082596D">
        <w:tc>
          <w:tcPr>
            <w:tcW w:w="2272" w:type="pct"/>
          </w:tcPr>
          <w:p w14:paraId="0258B030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9C3BA5">
              <w:rPr>
                <w:rFonts w:asciiTheme="majorBidi" w:hAnsiTheme="majorBidi"/>
                <w:sz w:val="30"/>
                <w:szCs w:val="30"/>
                <w:cs/>
              </w:rPr>
              <w:t>ผลประโยชน์</w:t>
            </w:r>
            <w:r w:rsidRPr="009C3BA5">
              <w:rPr>
                <w:rFonts w:asciiTheme="majorBidi" w:hAnsiTheme="maj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1F6BCB66" w14:textId="7F22E18D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0" w:type="pct"/>
          </w:tcPr>
          <w:p w14:paraId="0566D71C" w14:textId="77777777" w:rsidR="007B3DB3" w:rsidRPr="009C3BA5" w:rsidRDefault="007B3DB3" w:rsidP="007B3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557097D" w14:textId="7E8B45E1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0" w:type="pct"/>
          </w:tcPr>
          <w:p w14:paraId="0713E2B8" w14:textId="4DCB92F9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20ED6C4F" w14:textId="2CA0DA6C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1" w:type="pct"/>
          </w:tcPr>
          <w:p w14:paraId="4F60E6C5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381E5C3" w14:textId="3ACC2E35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sz w:val="30"/>
                <w:szCs w:val="30"/>
                <w:lang w:eastAsia="zh-CN"/>
              </w:rPr>
              <w:t>2</w:t>
            </w:r>
          </w:p>
        </w:tc>
      </w:tr>
      <w:tr w:rsidR="007B3DB3" w:rsidRPr="009C3BA5" w14:paraId="5CFCE94E" w14:textId="77777777" w:rsidTr="00E429BA">
        <w:tc>
          <w:tcPr>
            <w:tcW w:w="2272" w:type="pct"/>
          </w:tcPr>
          <w:p w14:paraId="668962A7" w14:textId="289328B6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C3BA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3F9A84FF" w14:textId="76ACC701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58</w:t>
            </w:r>
          </w:p>
        </w:tc>
        <w:tc>
          <w:tcPr>
            <w:tcW w:w="130" w:type="pct"/>
          </w:tcPr>
          <w:p w14:paraId="25ED0CCB" w14:textId="77777777" w:rsidR="007B3DB3" w:rsidRPr="009C3BA5" w:rsidRDefault="007B3DB3" w:rsidP="007B3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2109FA4" w14:textId="43D51292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73</w:t>
            </w:r>
          </w:p>
        </w:tc>
        <w:tc>
          <w:tcPr>
            <w:tcW w:w="130" w:type="pct"/>
          </w:tcPr>
          <w:p w14:paraId="22C90C87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5F2687E" w14:textId="31E822A6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58</w:t>
            </w:r>
          </w:p>
        </w:tc>
        <w:tc>
          <w:tcPr>
            <w:tcW w:w="131" w:type="pct"/>
          </w:tcPr>
          <w:p w14:paraId="0F9F6E43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255B490" w14:textId="68B22C28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73</w:t>
            </w:r>
          </w:p>
        </w:tc>
      </w:tr>
    </w:tbl>
    <w:p w14:paraId="0DE64ADC" w14:textId="7A82D523" w:rsidR="00241D33" w:rsidRPr="009C3BA5" w:rsidRDefault="00241D33">
      <w:pPr>
        <w:rPr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1"/>
        <w:gridCol w:w="1173"/>
        <w:gridCol w:w="180"/>
        <w:gridCol w:w="58"/>
        <w:gridCol w:w="1116"/>
        <w:gridCol w:w="180"/>
        <w:gridCol w:w="58"/>
        <w:gridCol w:w="1080"/>
        <w:gridCol w:w="24"/>
        <w:gridCol w:w="180"/>
        <w:gridCol w:w="36"/>
        <w:gridCol w:w="1133"/>
        <w:gridCol w:w="11"/>
      </w:tblGrid>
      <w:tr w:rsidR="00241D33" w:rsidRPr="009C3BA5" w14:paraId="6D84752A" w14:textId="77777777" w:rsidTr="007C2091">
        <w:trPr>
          <w:tblHeader/>
        </w:trPr>
        <w:tc>
          <w:tcPr>
            <w:tcW w:w="2207" w:type="pct"/>
          </w:tcPr>
          <w:p w14:paraId="272D96BC" w14:textId="77777777" w:rsidR="00241D33" w:rsidRPr="009C3BA5" w:rsidRDefault="00241D33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50" w:type="pct"/>
            <w:gridSpan w:val="4"/>
          </w:tcPr>
          <w:p w14:paraId="1AFC6B56" w14:textId="77777777" w:rsidR="00241D33" w:rsidRPr="009C3BA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60AE8F31" w14:textId="77777777" w:rsidR="00241D33" w:rsidRPr="009C3BA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6" w:type="pct"/>
            <w:gridSpan w:val="6"/>
          </w:tcPr>
          <w:p w14:paraId="23B8398C" w14:textId="77777777" w:rsidR="00241D33" w:rsidRPr="009C3BA5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57A" w:rsidRPr="009C3BA5" w14:paraId="044DBE90" w14:textId="77777777" w:rsidTr="007C2091">
        <w:trPr>
          <w:tblHeader/>
        </w:trPr>
        <w:tc>
          <w:tcPr>
            <w:tcW w:w="2207" w:type="pct"/>
          </w:tcPr>
          <w:p w14:paraId="0D8FCD23" w14:textId="77777777" w:rsidR="00E1657A" w:rsidRPr="009C3BA5" w:rsidRDefault="00E1657A" w:rsidP="00E1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vAlign w:val="center"/>
          </w:tcPr>
          <w:p w14:paraId="60BD7B60" w14:textId="65A6BA7F" w:rsidR="00E1657A" w:rsidRPr="009C3BA5" w:rsidRDefault="00E1657A" w:rsidP="00E1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9C3BA5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  <w:gridSpan w:val="2"/>
            <w:vAlign w:val="center"/>
          </w:tcPr>
          <w:p w14:paraId="6032EC89" w14:textId="77777777" w:rsidR="00E1657A" w:rsidRPr="009C3BA5" w:rsidRDefault="00E1657A" w:rsidP="00E1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vAlign w:val="center"/>
          </w:tcPr>
          <w:p w14:paraId="1CA93BBB" w14:textId="77777777" w:rsidR="00E1657A" w:rsidRPr="009C3BA5" w:rsidRDefault="00E1657A" w:rsidP="00E1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9C3BA5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gridSpan w:val="2"/>
            <w:vAlign w:val="center"/>
          </w:tcPr>
          <w:p w14:paraId="2365475B" w14:textId="77777777" w:rsidR="00E1657A" w:rsidRPr="009C3BA5" w:rsidRDefault="00E1657A" w:rsidP="00E1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F6F4067" w14:textId="6CE83835" w:rsidR="00E1657A" w:rsidRPr="009C3BA5" w:rsidRDefault="00E1657A" w:rsidP="00E1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9C3BA5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gridSpan w:val="3"/>
            <w:vAlign w:val="center"/>
          </w:tcPr>
          <w:p w14:paraId="6A06A128" w14:textId="77777777" w:rsidR="00E1657A" w:rsidRPr="009C3BA5" w:rsidRDefault="00E1657A" w:rsidP="00E1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61718C" w14:textId="77777777" w:rsidR="00E1657A" w:rsidRPr="009C3BA5" w:rsidRDefault="00E1657A" w:rsidP="00E165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9C3BA5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7C2091" w:rsidRPr="009C3BA5" w14:paraId="286B361D" w14:textId="77777777" w:rsidTr="007C2091">
        <w:trPr>
          <w:trHeight w:val="353"/>
          <w:tblHeader/>
        </w:trPr>
        <w:tc>
          <w:tcPr>
            <w:tcW w:w="2207" w:type="pct"/>
          </w:tcPr>
          <w:p w14:paraId="35943E5B" w14:textId="77777777" w:rsidR="007C2091" w:rsidRPr="009C3BA5" w:rsidRDefault="007C2091" w:rsidP="007C2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1328EAB3" w14:textId="60511ADC" w:rsidR="007C2091" w:rsidRPr="009C3BA5" w:rsidRDefault="007C2091" w:rsidP="007C2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127" w:type="pct"/>
            <w:gridSpan w:val="2"/>
          </w:tcPr>
          <w:p w14:paraId="23C08D00" w14:textId="77777777" w:rsidR="007C2091" w:rsidRPr="009C3BA5" w:rsidRDefault="007C2091" w:rsidP="007C2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CEE06C7" w14:textId="30E4BCC9" w:rsidR="007C2091" w:rsidRPr="009C3BA5" w:rsidRDefault="007C2091" w:rsidP="007C2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  <w:gridSpan w:val="2"/>
          </w:tcPr>
          <w:p w14:paraId="4286C899" w14:textId="77777777" w:rsidR="007C2091" w:rsidRPr="009C3BA5" w:rsidRDefault="007C2091" w:rsidP="007C2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7CA7A49" w14:textId="5C7DD99B" w:rsidR="007C2091" w:rsidRPr="009C3BA5" w:rsidRDefault="007C2091" w:rsidP="007C2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128" w:type="pct"/>
            <w:gridSpan w:val="3"/>
          </w:tcPr>
          <w:p w14:paraId="3DC22128" w14:textId="77777777" w:rsidR="007C2091" w:rsidRPr="009C3BA5" w:rsidRDefault="007C2091" w:rsidP="007C2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5B7EBED1" w14:textId="40B72DA6" w:rsidR="007C2091" w:rsidRPr="009C3BA5" w:rsidRDefault="007C2091" w:rsidP="007C2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C3BA5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008D4464" w:rsidRPr="009C3BA5" w14:paraId="52FC8030" w14:textId="77777777" w:rsidTr="00F44CA9">
        <w:trPr>
          <w:tblHeader/>
        </w:trPr>
        <w:tc>
          <w:tcPr>
            <w:tcW w:w="2207" w:type="pct"/>
          </w:tcPr>
          <w:p w14:paraId="3407B660" w14:textId="77777777" w:rsidR="008D4464" w:rsidRPr="009C3BA5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12"/>
          </w:tcPr>
          <w:p w14:paraId="26EC516D" w14:textId="77777777" w:rsidR="008D4464" w:rsidRPr="009C3BA5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9C3B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4464" w:rsidRPr="009C3BA5" w14:paraId="26DF5B0B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BCE971E" w14:textId="77777777" w:rsidR="008D4464" w:rsidRPr="009C3BA5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882007" w14:textId="77777777" w:rsidR="008D4464" w:rsidRPr="009C3BA5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41AD59" w14:textId="77777777" w:rsidR="008D4464" w:rsidRPr="009C3BA5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6A3EC1A" w14:textId="77777777" w:rsidR="008D4464" w:rsidRPr="009C3BA5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59A560D5" w14:textId="77777777" w:rsidR="008D4464" w:rsidRPr="009C3BA5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880BED8" w14:textId="77777777" w:rsidR="008D4464" w:rsidRPr="009C3BA5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E263AC9" w14:textId="77777777" w:rsidR="008D4464" w:rsidRPr="009C3BA5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BAA1473" w14:textId="77777777" w:rsidR="008D4464" w:rsidRPr="009C3BA5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B3DB3" w:rsidRPr="009C3BA5" w14:paraId="0A7D9FB7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EFBA17C" w14:textId="294A7655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066ECFF1" w14:textId="318603BC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42C0560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7D70FE4" w14:textId="7D9C9422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</w:tcPr>
          <w:p w14:paraId="60895366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F516B64" w14:textId="47180376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1918E0E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080387CE" w14:textId="64E30224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B3DB3" w:rsidRPr="009C3BA5" w14:paraId="2DFD13DC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1B4719D" w14:textId="53B4036F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2776BD9" w14:textId="11BEEC12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715F8B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A6B06B4" w14:textId="7AEBD5BB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96" w:type="pct"/>
          </w:tcPr>
          <w:p w14:paraId="46ECEB80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A136B9D" w14:textId="7F49A7F2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141EE8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CF27EF3" w14:textId="73D60820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7B3DB3" w:rsidRPr="009C3BA5" w14:paraId="70FB3F7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066C1C8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250AD8" w14:textId="215A4E71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51DDD9A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5CB54AF" w14:textId="4473710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96" w:type="pct"/>
          </w:tcPr>
          <w:p w14:paraId="347C7B3E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690BFCF" w14:textId="47BCF496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1B2A37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F2F346F" w14:textId="7502A6C9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  <w:tr w:rsidR="007B3DB3" w:rsidRPr="009C3BA5" w14:paraId="341F13E8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BFB550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629BB7AB" w14:textId="7804B6EF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AE213D6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1F9DC2" w14:textId="1BC3EA65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96" w:type="pct"/>
          </w:tcPr>
          <w:p w14:paraId="3DF3EAFA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8A47F2" w14:textId="36FFFA21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0F6E18F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381233" w14:textId="01C57445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7B3DB3" w:rsidRPr="009C3BA5" w14:paraId="31003BCA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74B7BE8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5DD37D8" w14:textId="690C50A1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B414A9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1898444" w14:textId="4603D7CB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96" w:type="pct"/>
          </w:tcPr>
          <w:p w14:paraId="03A3FBA0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4F8D136" w14:textId="152BA373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87EE547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2E9468" w14:textId="0F0A294D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7B3DB3" w:rsidRPr="009C3BA5" w14:paraId="4AB28171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027E56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3B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07B58DCD" w14:textId="187E0CE1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B0D9BF5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24DF78" w14:textId="1C7A5BF1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59DD3CB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D2B404" w14:textId="462A35FD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850C9CE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5AC133" w14:textId="13DF253A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3DB3" w:rsidRPr="009C3BA5" w14:paraId="5E0BA515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D1CA391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BD183" w14:textId="2C13B623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614E47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4E2C4" w14:textId="1D25F42F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96" w:type="pct"/>
          </w:tcPr>
          <w:p w14:paraId="4C7C6566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ADEFB" w14:textId="5C660220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5936B9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347F" w14:textId="72A3D9AA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</w:tr>
      <w:tr w:rsidR="00B24B16" w:rsidRPr="009C3BA5" w14:paraId="3A83D633" w14:textId="77777777" w:rsidTr="00B24B1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D48C936" w14:textId="77777777" w:rsidR="00B24B16" w:rsidRPr="009C3BA5" w:rsidRDefault="00B24B16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0C5BEA79" w14:textId="77777777" w:rsidR="00B24B16" w:rsidRPr="009C3BA5" w:rsidRDefault="00B24B16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D3ECCDE" w14:textId="77777777" w:rsidR="00B24B16" w:rsidRPr="009C3BA5" w:rsidRDefault="00B24B16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D46413C" w14:textId="77777777" w:rsidR="00B24B16" w:rsidRPr="009C3BA5" w:rsidRDefault="00B24B16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B415370" w14:textId="77777777" w:rsidR="00B24B16" w:rsidRPr="009C3BA5" w:rsidRDefault="00B24B16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42AFC2E" w14:textId="77777777" w:rsidR="00B24B16" w:rsidRPr="009C3BA5" w:rsidRDefault="00B24B16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0193A5D" w14:textId="77777777" w:rsidR="00B24B16" w:rsidRPr="009C3BA5" w:rsidRDefault="00B24B16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2E0F0D3" w14:textId="77777777" w:rsidR="00B24B16" w:rsidRPr="009C3BA5" w:rsidRDefault="00B24B16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B3DB3" w:rsidRPr="009C3BA5" w14:paraId="68EA7C85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2865BE5" w14:textId="1E0578DD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7803AB5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D58F56A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8CBBE2B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6B4B6F94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804798D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EB7E891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061F46B" w14:textId="77777777" w:rsidR="007B3DB3" w:rsidRPr="009C3BA5" w:rsidRDefault="007B3DB3" w:rsidP="007B3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A3903" w:rsidRPr="009C3BA5" w14:paraId="142D24D8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418B3A2" w14:textId="31EAA8C9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2B01A48" w14:textId="6846E424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8ECFA20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644596B" w14:textId="034C7FCB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272735C4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6465627" w14:textId="61D20374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363E79D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AB95CE2" w14:textId="28CF4C5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903" w:rsidRPr="009C3BA5" w14:paraId="111696F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9520911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B329954" w14:textId="02AB2368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F3128A5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BF128F7" w14:textId="01DBD169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6DBD8290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A46D1D0" w14:textId="50DB5B5F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9EBEA03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A7D3993" w14:textId="39BE8DB2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A3903" w:rsidRPr="009C3BA5" w14:paraId="662DC649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B9D212F" w14:textId="35CBB579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60EF519" w14:textId="62FDAE68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6DD7E92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A4D939D" w14:textId="338924A8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7D24A926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27A2313" w14:textId="0A4D2A60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2A04494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973AFD7" w14:textId="2F4FFE66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903" w:rsidRPr="009C3BA5" w14:paraId="20EE45CA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FE7F892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137D8CD" w14:textId="3D65CA3A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84E932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F2E9E5" w14:textId="57C09500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2903E204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502758B" w14:textId="4D5F56B4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6410EB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BE9BC6D" w14:textId="0F09F58C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A3903" w:rsidRPr="009C3BA5" w14:paraId="5DFFF61F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FF825F4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C3B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1DD4FE19" w14:textId="3918C89D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24D3AF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D9A8CF" w14:textId="1701933F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32DC492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DDAF7CB" w14:textId="5D8E0936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4611005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B07185" w14:textId="6D6E5EC9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903" w:rsidRPr="009C3BA5" w14:paraId="23758030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F91F860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2510B" w14:textId="06D4FA0B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1BE87E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2E6EB" w14:textId="21ABC72F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4351813D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7E005" w14:textId="2D0443F2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CB9F801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C368D" w14:textId="686A78D5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3A3903" w:rsidRPr="009C3BA5" w14:paraId="227863B1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E8A5AFE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CD19A2A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0141993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E25C77D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2A62CAE6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B0E9B6B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A6D24BF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8279B29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903" w:rsidRPr="009C3BA5" w14:paraId="136AC6F2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9364170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179400D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39B0ECF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E93FE1B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E8822A9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7A6607E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4D0BD54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06FC2D84" w14:textId="77777777" w:rsidR="003A3903" w:rsidRPr="009C3BA5" w:rsidRDefault="003A3903" w:rsidP="003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7D03" w:rsidRPr="009C3BA5" w14:paraId="24B9D53E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  <w:vAlign w:val="center"/>
          </w:tcPr>
          <w:p w14:paraId="025EE8EA" w14:textId="16D175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E1A18ED" w14:textId="0D346C33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A3AED41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1ACA716" w14:textId="63B40E4C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6" w:type="pct"/>
            <w:vAlign w:val="center"/>
          </w:tcPr>
          <w:p w14:paraId="3792D3FB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16DB079F" w14:textId="31153754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6BC02485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545E047" w14:textId="669D1945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A7D03" w:rsidRPr="009C3BA5" w14:paraId="080AB16D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8367003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B73D751" w14:textId="1C34DE3C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18090F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34A1" w14:textId="0D956E4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96" w:type="pct"/>
          </w:tcPr>
          <w:p w14:paraId="758FD675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233BC5" w14:textId="15F86E48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B8B262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A02DD2" w14:textId="33DF4BE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3A7D03" w:rsidRPr="009C3BA5" w14:paraId="7B7A3AE9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D4557CD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6059A" w14:textId="7E55942B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151AC48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AF6A3" w14:textId="38B4462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96" w:type="pct"/>
          </w:tcPr>
          <w:p w14:paraId="17E492B3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CA6F2" w14:textId="76AB6EAF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9FD5FCD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12161" w14:textId="186F9C9C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</w:tr>
      <w:tr w:rsidR="003A7D03" w:rsidRPr="009C3BA5" w14:paraId="620A4C7B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32F116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0C5796F6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747172A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D5057CA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2E449655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18480C54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F0DB701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C325596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7D03" w:rsidRPr="009C3BA5" w14:paraId="5A46EAEF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82F95CB" w14:textId="28AEFBD3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49258B9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629216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98B50E0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60AA7704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6A4C5E6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A48BC2D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3681052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7D03" w:rsidRPr="009C3BA5" w14:paraId="67892612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E834612" w14:textId="268CB85F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D2424DD" w14:textId="1887A44A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EA703BC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84707C8" w14:textId="3E8D0CC9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96" w:type="pct"/>
          </w:tcPr>
          <w:p w14:paraId="38025E3F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DE66184" w14:textId="0CCD8238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37DB7F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BEC691B" w14:textId="52B2C15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3A7D03" w:rsidRPr="009C3BA5" w14:paraId="61E4A3BB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38664B9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5D2BB11" w14:textId="42CDEEA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5F34F3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7F0379" w14:textId="44305502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96" w:type="pct"/>
          </w:tcPr>
          <w:p w14:paraId="46B537D0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2AEDF8" w14:textId="43095424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F820E7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1327A5" w14:textId="2EB00B89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3A7D03" w:rsidRPr="009C3BA5" w14:paraId="18FC9373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6A1F04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4AD60" w14:textId="24D3730C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CEC1C4E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6D3C6" w14:textId="0D3A0D5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96" w:type="pct"/>
          </w:tcPr>
          <w:p w14:paraId="55F71B16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6F1C3" w14:textId="57EDD2F3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805865A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01399" w14:textId="32B753F2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</w:tr>
      <w:tr w:rsidR="00FE2F60" w:rsidRPr="009C3BA5" w14:paraId="231C47D4" w14:textId="77777777" w:rsidTr="00FE2F60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E1C6F66" w14:textId="77777777" w:rsidR="00FE2F60" w:rsidRPr="009C3BA5" w:rsidRDefault="00FE2F60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73EA59CB" w14:textId="77777777" w:rsidR="00FE2F60" w:rsidRPr="009C3BA5" w:rsidRDefault="00FE2F60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083B45D" w14:textId="77777777" w:rsidR="00FE2F60" w:rsidRPr="009C3BA5" w:rsidRDefault="00FE2F60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AB11C0" w14:textId="77777777" w:rsidR="00FE2F60" w:rsidRPr="009C3BA5" w:rsidRDefault="00FE2F60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58D4D4E8" w14:textId="77777777" w:rsidR="00FE2F60" w:rsidRPr="009C3BA5" w:rsidRDefault="00FE2F60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7F8ABA2" w14:textId="77777777" w:rsidR="00FE2F60" w:rsidRPr="009C3BA5" w:rsidRDefault="00FE2F60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9DD6083" w14:textId="77777777" w:rsidR="00FE2F60" w:rsidRPr="009C3BA5" w:rsidRDefault="00FE2F60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CCC4267" w14:textId="77777777" w:rsidR="00FE2F60" w:rsidRPr="009C3BA5" w:rsidRDefault="00FE2F60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7D03" w:rsidRPr="009C3BA5" w14:paraId="7E789674" w14:textId="77777777" w:rsidTr="00FE2F60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1F1860" w14:textId="652EEECF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เจ้าหนี้ผู้รับเหมาก่อสร้าง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5F6F59C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E39609A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A3BC266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019D7D5A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1DEA550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578A9B5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1135A36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7D03" w:rsidRPr="009C3BA5" w14:paraId="359C9FA4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330D79C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3CC80D2" w14:textId="7292606D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776C996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5C68" w14:textId="7848354E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</w:tcPr>
          <w:p w14:paraId="7B85BE3F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E06721" w14:textId="0D19699A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FE13AB9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96ADF7" w14:textId="1417222A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A7D03" w:rsidRPr="009C3BA5" w14:paraId="5315C07D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4A53849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D1CF6" w14:textId="7233CE30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1FCFE68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8AAFB" w14:textId="0531F032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6" w:type="pct"/>
          </w:tcPr>
          <w:p w14:paraId="348438CD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3CD3D" w14:textId="2C7A363D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6582EB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C181B" w14:textId="5686732F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3A7D03" w:rsidRPr="009C3BA5" w14:paraId="0CB41B95" w14:textId="77777777" w:rsidTr="00F44CA9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4865ED8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F1395F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32AE22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94EFFCE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6B8572D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8F55548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D56F6B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520218F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7D03" w:rsidRPr="009C3BA5" w14:paraId="17F2D974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492D22E" w14:textId="66429A1A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3B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3F96319C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FA1418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E1E889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0A2A782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2B011AF7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4744F91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1D65B6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BD3D082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7D03" w:rsidRPr="009C3BA5" w14:paraId="1786BB32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8D02E4" w14:textId="5D425483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EB4D72B" w14:textId="1B9B9AFD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AAF6D81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708C276" w14:textId="05B71B4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96" w:type="pct"/>
            <w:vAlign w:val="center"/>
          </w:tcPr>
          <w:p w14:paraId="1618DF1E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533448DB" w14:textId="5DC2386B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7DBD3ED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75DE0D2" w14:textId="48C777DB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3A7D03" w:rsidRPr="009C3BA5" w14:paraId="7FBCA696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6C83E03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6AFFD28D" w14:textId="3B95AD95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33D66C7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59CCE5E" w14:textId="5C9E2A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  <w:vAlign w:val="center"/>
          </w:tcPr>
          <w:p w14:paraId="3BA5992E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F259EB" w14:textId="7EFB4725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E706EE7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5B6849" w14:textId="274DD59E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A7D03" w:rsidRPr="009C3BA5" w14:paraId="3380503D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34FC22E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91197" w14:textId="0BD3EA8C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3848E26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E0C70" w14:textId="3ACFEF7F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96" w:type="pct"/>
            <w:vAlign w:val="center"/>
          </w:tcPr>
          <w:p w14:paraId="50400D36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7B95E" w14:textId="08E55453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E9F2271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913FC" w14:textId="7008C5B1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3604DE" w:rsidRPr="009C3BA5" w14:paraId="4D64530C" w14:textId="77777777" w:rsidTr="003604DE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C5E6A0" w14:textId="77777777" w:rsidR="003604DE" w:rsidRPr="009C3BA5" w:rsidRDefault="003604DE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752D6F60" w14:textId="77777777" w:rsidR="003604DE" w:rsidRPr="009C3BA5" w:rsidRDefault="003604DE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6B169B40" w14:textId="77777777" w:rsidR="003604DE" w:rsidRPr="009C3BA5" w:rsidRDefault="003604DE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D4EDD4F" w14:textId="77777777" w:rsidR="003604DE" w:rsidRPr="009C3BA5" w:rsidRDefault="003604DE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358D11AB" w14:textId="77777777" w:rsidR="003604DE" w:rsidRPr="009C3BA5" w:rsidRDefault="003604DE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FEB8B28" w14:textId="77777777" w:rsidR="003604DE" w:rsidRPr="009C3BA5" w:rsidRDefault="003604DE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A468D06" w14:textId="77777777" w:rsidR="003604DE" w:rsidRPr="009C3BA5" w:rsidRDefault="003604DE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F9CCCA9" w14:textId="77777777" w:rsidR="003604DE" w:rsidRPr="009C3BA5" w:rsidRDefault="003604DE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7D03" w:rsidRPr="009C3BA5" w14:paraId="43D920E9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631942B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770E09D6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09C5D3C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39B1C8CC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747119A4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31F1991F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C8C0D82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3EF067F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7D03" w:rsidRPr="009C3BA5" w14:paraId="28F4D558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BD05E43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3BD2575" w14:textId="60E0AD9F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A52A963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038F111" w14:textId="398D404A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vAlign w:val="center"/>
          </w:tcPr>
          <w:p w14:paraId="4384D232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980AAC5" w14:textId="4D4CE69B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82422E8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D5BE1DD" w14:textId="1E411E00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A7D03" w:rsidRPr="009C3BA5" w14:paraId="74B739CD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3A966B0" w14:textId="5C026F30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24D53FFC" w14:textId="7B1259F6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4047C6B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B25CE7D" w14:textId="7AE81AFE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96" w:type="pct"/>
            <w:vAlign w:val="center"/>
          </w:tcPr>
          <w:p w14:paraId="546F8566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55D7AC9" w14:textId="1A379B7B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E3C5DF6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CEDAA9D" w14:textId="4328A6E3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</w:tr>
      <w:tr w:rsidR="003A7D03" w:rsidRPr="009C3BA5" w14:paraId="30065840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431558D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ABC13C" w14:textId="0A123DAA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F2111C8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2B41094" w14:textId="35606BD9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vAlign w:val="center"/>
          </w:tcPr>
          <w:p w14:paraId="10ECDF53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4039A8" w14:textId="625488FC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CF0DF50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B3CE82" w14:textId="099737D9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A7D03" w:rsidRPr="009C3BA5" w14:paraId="5B18B2C1" w14:textId="77777777" w:rsidTr="006E78F5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E744F03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081608" w14:textId="1CC51081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4421923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AFA3A" w14:textId="4F163B1F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96" w:type="pct"/>
            <w:vAlign w:val="center"/>
          </w:tcPr>
          <w:p w14:paraId="63EE6AD8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85D056" w14:textId="60181A70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4965459" w14:textId="77777777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EC3C1" w14:textId="09462A18" w:rsidR="003A7D03" w:rsidRPr="009C3BA5" w:rsidRDefault="003A7D03" w:rsidP="003A7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</w:p>
        </w:tc>
      </w:tr>
    </w:tbl>
    <w:p w14:paraId="1A55A10F" w14:textId="7ADC21F7" w:rsidR="00AD6BCD" w:rsidRPr="009C3BA5" w:rsidRDefault="00AD6BCD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359B779A" w14:textId="746679A5" w:rsidR="002C53B8" w:rsidRPr="009C3BA5" w:rsidRDefault="002C53B8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C3BA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Pr="009C3B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48208B" w14:textId="77777777" w:rsidR="002C53B8" w:rsidRPr="009C3BA5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0"/>
          <w:szCs w:val="20"/>
        </w:rPr>
      </w:pPr>
    </w:p>
    <w:p w14:paraId="721546EA" w14:textId="41492261" w:rsidR="002C53B8" w:rsidRPr="009C3BA5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1657A" w:rsidRPr="009C3BA5">
        <w:rPr>
          <w:rFonts w:asciiTheme="majorBidi" w:hAnsiTheme="majorBidi" w:cstheme="majorBidi"/>
          <w:sz w:val="30"/>
          <w:szCs w:val="30"/>
        </w:rPr>
        <w:t xml:space="preserve">30 </w:t>
      </w:r>
      <w:r w:rsidR="00E1657A" w:rsidRPr="009C3BA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D448A" w:rsidRPr="009C3BA5">
        <w:rPr>
          <w:rFonts w:asciiTheme="majorBidi" w:hAnsiTheme="majorBidi" w:cstheme="majorBidi"/>
          <w:sz w:val="30"/>
          <w:szCs w:val="30"/>
        </w:rPr>
        <w:t>256</w:t>
      </w:r>
      <w:r w:rsidR="0035224C" w:rsidRPr="009C3BA5">
        <w:rPr>
          <w:rFonts w:asciiTheme="majorBidi" w:hAnsiTheme="majorBidi" w:cstheme="majorBidi"/>
          <w:sz w:val="30"/>
          <w:szCs w:val="30"/>
        </w:rPr>
        <w:t>9</w:t>
      </w:r>
      <w:r w:rsidR="005D448A" w:rsidRPr="009C3BA5">
        <w:rPr>
          <w:rFonts w:asciiTheme="majorBidi" w:hAnsiTheme="majorBidi" w:cstheme="majorBidi"/>
          <w:sz w:val="30"/>
          <w:szCs w:val="30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</w:rPr>
        <w:t>กลุ่มบริษัทมีสัญญาสำคัญที่ทำกับกิจการที่เกี่ยวข้องกัน ดังนี้</w:t>
      </w:r>
    </w:p>
    <w:p w14:paraId="354E77B8" w14:textId="6D808D80" w:rsidR="00E32DE0" w:rsidRPr="009C3BA5" w:rsidRDefault="00E32DE0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0"/>
          <w:szCs w:val="20"/>
        </w:rPr>
      </w:pPr>
    </w:p>
    <w:p w14:paraId="11E37711" w14:textId="71554F4A" w:rsidR="0035224C" w:rsidRPr="009C3BA5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C3B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สัญญาซื้อขายเมทิลเอสเ</w:t>
      </w:r>
      <w:r w:rsidR="00A84253" w:rsidRPr="009C3BA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</w:t>
      </w:r>
      <w:r w:rsidRPr="009C3B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อร์</w:t>
      </w:r>
      <w:r w:rsidRPr="009C3BA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5E5B89A3" w14:textId="77777777" w:rsidR="0035224C" w:rsidRPr="009C3BA5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1D0DF20" w14:textId="6B6254B0" w:rsidR="0035224C" w:rsidRDefault="0035224C" w:rsidP="008F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>บริษัทมีสัญญาซื้อขายเมทิลเอสเทอร์รวมจำนวน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="0071385A">
        <w:rPr>
          <w:rFonts w:asciiTheme="majorBidi" w:hAnsiTheme="majorBidi"/>
          <w:sz w:val="30"/>
          <w:szCs w:val="30"/>
        </w:rPr>
        <w:t>6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>ฉบับ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>กับบริษัทใหญ่และกิจการที่เกี่ยวข้องกัน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sz w:val="30"/>
          <w:szCs w:val="30"/>
        </w:rPr>
        <w:t>3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>แห่ง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>โดยตามสัญญาแต่ละฉบับกำหนดราคาขายอ้างอิงจากราคาผลิตภัณฑ์บี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sz w:val="30"/>
          <w:szCs w:val="30"/>
        </w:rPr>
        <w:t>100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>ที่ประกาศโดยสำนักงานนโยบายและ</w:t>
      </w:r>
      <w:r w:rsidR="008F68CC" w:rsidRPr="009C3BA5">
        <w:rPr>
          <w:rFonts w:asciiTheme="majorBidi" w:hAnsiTheme="majorBidi"/>
          <w:sz w:val="30"/>
          <w:szCs w:val="30"/>
        </w:rPr>
        <w:br/>
      </w:r>
      <w:r w:rsidRPr="009C3BA5">
        <w:rPr>
          <w:rFonts w:asciiTheme="majorBidi" w:hAnsiTheme="majorBidi" w:hint="cs"/>
          <w:sz w:val="30"/>
          <w:szCs w:val="30"/>
          <w:cs/>
        </w:rPr>
        <w:t>แผนพลังงานกระทรวงพลังงาน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>ปรับปรุงด้วยส่วนต่างตามที่ระบุในแต่ละสัญญา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>โดยสัญญามีระยะเวลาตั้งแต่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="00270BCE">
        <w:rPr>
          <w:rFonts w:asciiTheme="majorBidi" w:hAnsiTheme="majorBidi"/>
          <w:sz w:val="30"/>
          <w:szCs w:val="30"/>
        </w:rPr>
        <w:br/>
      </w:r>
      <w:r w:rsidR="00525C55">
        <w:rPr>
          <w:rFonts w:asciiTheme="majorBidi" w:hAnsiTheme="majorBidi"/>
          <w:sz w:val="30"/>
          <w:szCs w:val="30"/>
        </w:rPr>
        <w:t>1</w:t>
      </w:r>
      <w:r w:rsidR="00525C55">
        <w:rPr>
          <w:rFonts w:asciiTheme="majorBidi" w:hAnsiTheme="majorBidi" w:hint="cs"/>
          <w:sz w:val="30"/>
          <w:szCs w:val="30"/>
          <w:cs/>
        </w:rPr>
        <w:t xml:space="preserve"> </w:t>
      </w:r>
      <w:r w:rsidR="007B6E44">
        <w:rPr>
          <w:rFonts w:asciiTheme="majorBidi" w:hAnsiTheme="majorBidi" w:hint="cs"/>
          <w:sz w:val="30"/>
          <w:szCs w:val="30"/>
          <w:cs/>
        </w:rPr>
        <w:t>เดือน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>ถึง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sz w:val="30"/>
          <w:szCs w:val="30"/>
        </w:rPr>
        <w:t>2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>ปี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>และจะมีผลสิ้นสุดในเดือ</w:t>
      </w:r>
      <w:r w:rsidR="00422930">
        <w:rPr>
          <w:rFonts w:asciiTheme="majorBidi" w:hAnsiTheme="majorBidi" w:hint="cs"/>
          <w:sz w:val="30"/>
          <w:szCs w:val="30"/>
          <w:cs/>
        </w:rPr>
        <w:t>น</w:t>
      </w:r>
      <w:r w:rsidR="005E1554" w:rsidRPr="00422930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422930">
        <w:rPr>
          <w:rFonts w:asciiTheme="majorBidi" w:hAnsiTheme="majorBidi"/>
          <w:sz w:val="30"/>
          <w:szCs w:val="30"/>
        </w:rPr>
        <w:t>2569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="00422930">
        <w:rPr>
          <w:rFonts w:asciiTheme="majorBidi" w:hAnsiTheme="majorBidi"/>
          <w:sz w:val="30"/>
          <w:szCs w:val="30"/>
          <w:cs/>
        </w:rPr>
        <w:br/>
      </w:r>
      <w:r w:rsidRPr="009C3BA5">
        <w:rPr>
          <w:rFonts w:asciiTheme="majorBidi" w:hAnsiTheme="majorBidi" w:hint="cs"/>
          <w:sz w:val="30"/>
          <w:szCs w:val="30"/>
          <w:cs/>
        </w:rPr>
        <w:t>กันยายน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sz w:val="30"/>
          <w:szCs w:val="30"/>
        </w:rPr>
        <w:t>2569</w:t>
      </w:r>
      <w:r w:rsidR="00EA7640" w:rsidRPr="009C3BA5">
        <w:rPr>
          <w:rFonts w:asciiTheme="majorBidi" w:hAnsiTheme="majorBidi"/>
          <w:sz w:val="30"/>
          <w:szCs w:val="30"/>
        </w:rPr>
        <w:t xml:space="preserve"> </w:t>
      </w:r>
      <w:r w:rsidR="00EA7640" w:rsidRPr="009C3BA5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EA7640" w:rsidRPr="009C3BA5">
        <w:rPr>
          <w:rFonts w:asciiTheme="majorBidi" w:hAnsiTheme="majorBidi"/>
          <w:sz w:val="30"/>
          <w:szCs w:val="30"/>
        </w:rPr>
        <w:t>2569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="005E1554" w:rsidRPr="009C3BA5">
        <w:rPr>
          <w:rFonts w:asciiTheme="majorBidi" w:hAnsiTheme="majorBidi" w:hint="cs"/>
          <w:sz w:val="30"/>
          <w:szCs w:val="30"/>
          <w:cs/>
        </w:rPr>
        <w:t xml:space="preserve">และพฤษภาคม </w:t>
      </w:r>
      <w:r w:rsidR="005E1554" w:rsidRPr="009C3BA5">
        <w:rPr>
          <w:rFonts w:asciiTheme="majorBidi" w:hAnsiTheme="majorBidi"/>
          <w:sz w:val="30"/>
          <w:szCs w:val="30"/>
        </w:rPr>
        <w:t xml:space="preserve">2570 </w:t>
      </w:r>
      <w:r w:rsidRPr="009C3BA5">
        <w:rPr>
          <w:rFonts w:asciiTheme="majorBidi" w:hAnsiTheme="majorBidi" w:hint="cs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</w:p>
    <w:p w14:paraId="69423C45" w14:textId="77777777" w:rsidR="00CC1333" w:rsidRPr="003F334E" w:rsidRDefault="00CC1333" w:rsidP="008F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544522" w14:textId="19DCBCCD" w:rsidR="008E3D11" w:rsidRPr="009C3BA5" w:rsidRDefault="008E3D11" w:rsidP="008E3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C3BA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สัญญาซื้อขายแฟตตี้แอลกอฮอล</w:t>
      </w:r>
      <w:r w:rsidR="00F539F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์</w:t>
      </w:r>
    </w:p>
    <w:p w14:paraId="21ECDC4E" w14:textId="77777777" w:rsidR="008E3D11" w:rsidRPr="003F334E" w:rsidRDefault="008E3D11" w:rsidP="008E3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9CF421" w14:textId="71E86F6F" w:rsidR="00CC1333" w:rsidRPr="00997749" w:rsidRDefault="008E3D11" w:rsidP="00997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cstheme="majorBidi" w:hint="cs"/>
          <w:sz w:val="30"/>
          <w:szCs w:val="30"/>
          <w:cs/>
        </w:rPr>
        <w:t>กลุ่มบริษัทมีสัญญาซื้อขายแฟตตี้แอลกอ</w:t>
      </w:r>
      <w:r w:rsidR="00F539F0">
        <w:rPr>
          <w:rFonts w:asciiTheme="majorBidi" w:hAnsiTheme="majorBidi" w:cstheme="majorBidi" w:hint="cs"/>
          <w:sz w:val="30"/>
          <w:szCs w:val="30"/>
          <w:cs/>
        </w:rPr>
        <w:t>ฮอล์</w:t>
      </w:r>
      <w:r w:rsidRPr="009C3BA5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9C3BA5">
        <w:rPr>
          <w:rFonts w:asciiTheme="majorBidi" w:hAnsiTheme="majorBidi" w:cstheme="majorBidi" w:hint="cs"/>
          <w:sz w:val="30"/>
          <w:szCs w:val="30"/>
        </w:rPr>
        <w:t>1</w:t>
      </w:r>
      <w:r w:rsidRPr="009C3BA5">
        <w:rPr>
          <w:rFonts w:asciiTheme="majorBidi" w:hAnsiTheme="majorBidi" w:cstheme="majorBidi" w:hint="cs"/>
          <w:sz w:val="30"/>
          <w:szCs w:val="30"/>
          <w:cs/>
        </w:rPr>
        <w:t xml:space="preserve"> ฉบับกับบริษัทร่วมค้าแห่งหนึ่ง โดยตามสัญญากำหนดราคาขายเฉลี่ยแฟตตี้แอลกอฮอล</w:t>
      </w:r>
      <w:r w:rsidR="00F539F0">
        <w:rPr>
          <w:rFonts w:asciiTheme="majorBidi" w:hAnsiTheme="majorBidi" w:cstheme="majorBidi" w:hint="cs"/>
          <w:sz w:val="30"/>
          <w:szCs w:val="30"/>
          <w:cs/>
        </w:rPr>
        <w:t>์</w:t>
      </w:r>
      <w:r w:rsidRPr="009C3BA5">
        <w:rPr>
          <w:rFonts w:asciiTheme="majorBidi" w:hAnsiTheme="majorBidi" w:cstheme="majorBidi" w:hint="cs"/>
          <w:sz w:val="30"/>
          <w:szCs w:val="30"/>
          <w:cs/>
        </w:rPr>
        <w:t xml:space="preserve">โดยอ้างอิงจากประกาศ </w:t>
      </w:r>
      <w:r w:rsidRPr="009C3BA5">
        <w:rPr>
          <w:rFonts w:asciiTheme="majorBidi" w:hAnsiTheme="majorBidi" w:cstheme="majorBidi" w:hint="cs"/>
          <w:sz w:val="30"/>
          <w:szCs w:val="30"/>
        </w:rPr>
        <w:t xml:space="preserve">ICIS </w:t>
      </w:r>
      <w:r w:rsidRPr="009C3BA5">
        <w:rPr>
          <w:rFonts w:asciiTheme="majorBidi" w:hAnsiTheme="majorBidi" w:cstheme="majorBidi" w:hint="cs"/>
          <w:sz w:val="30"/>
          <w:szCs w:val="30"/>
          <w:cs/>
        </w:rPr>
        <w:t>ปรับปรุงด้วยส่วนต่างตามที่ระบุในสัญญาตาม</w:t>
      </w:r>
      <w:r w:rsidR="00A3293B" w:rsidRPr="009C3BA5">
        <w:rPr>
          <w:rFonts w:asciiTheme="majorBidi" w:hAnsiTheme="majorBidi" w:cstheme="majorBidi"/>
          <w:sz w:val="30"/>
          <w:szCs w:val="30"/>
          <w:cs/>
        </w:rPr>
        <w:br/>
      </w:r>
      <w:r w:rsidRPr="009C3BA5">
        <w:rPr>
          <w:rFonts w:asciiTheme="majorBidi" w:hAnsiTheme="majorBidi" w:cstheme="majorBidi" w:hint="cs"/>
          <w:sz w:val="30"/>
          <w:szCs w:val="30"/>
          <w:cs/>
        </w:rPr>
        <w:t xml:space="preserve">ประเภทการขนส่ง โดยสัญญามีระยะเวลา </w:t>
      </w:r>
      <w:r w:rsidRPr="009C3BA5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9C3BA5">
        <w:rPr>
          <w:rFonts w:asciiTheme="majorBidi" w:hAnsiTheme="majorBidi" w:cstheme="majorBidi" w:hint="cs"/>
          <w:sz w:val="30"/>
          <w:szCs w:val="30"/>
          <w:cs/>
        </w:rPr>
        <w:t>ปีนับจากวันที่ที่มีผลบังคับตามที่ระบุไว้ในสัญญา และจะมีผลสิ้นสุด</w:t>
      </w:r>
      <w:r w:rsidR="00A3293B" w:rsidRPr="009C3BA5">
        <w:rPr>
          <w:rFonts w:asciiTheme="majorBidi" w:hAnsiTheme="majorBidi" w:cstheme="majorBidi"/>
          <w:sz w:val="30"/>
          <w:szCs w:val="30"/>
          <w:cs/>
        </w:rPr>
        <w:br/>
      </w:r>
      <w:r w:rsidRPr="009C3BA5">
        <w:rPr>
          <w:rFonts w:asciiTheme="majorBidi" w:hAnsiTheme="majorBidi" w:cstheme="majorBidi" w:hint="cs"/>
          <w:sz w:val="30"/>
          <w:szCs w:val="30"/>
          <w:cs/>
        </w:rPr>
        <w:t xml:space="preserve">ในเดือนเมษายน </w:t>
      </w:r>
      <w:r w:rsidRPr="009C3BA5">
        <w:rPr>
          <w:rFonts w:asciiTheme="majorBidi" w:hAnsiTheme="majorBidi" w:cstheme="majorBidi" w:hint="cs"/>
          <w:sz w:val="30"/>
          <w:szCs w:val="30"/>
        </w:rPr>
        <w:t>25</w:t>
      </w:r>
      <w:r w:rsidR="009D3CB0" w:rsidRPr="009C3BA5">
        <w:rPr>
          <w:rFonts w:asciiTheme="majorBidi" w:hAnsiTheme="majorBidi" w:cstheme="majorBidi"/>
          <w:sz w:val="30"/>
          <w:szCs w:val="30"/>
        </w:rPr>
        <w:t>70</w:t>
      </w:r>
      <w:r w:rsidRPr="009C3BA5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</w:p>
    <w:p w14:paraId="11B197EB" w14:textId="77777777" w:rsidR="00CC1333" w:rsidRPr="009C3BA5" w:rsidRDefault="00CC1333" w:rsidP="0031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FAD95F8" w14:textId="646DFB78" w:rsidR="0035224C" w:rsidRPr="009C3BA5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C3B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สัญญาซื้อขายกลีเซอรีน</w:t>
      </w:r>
    </w:p>
    <w:p w14:paraId="115F03D1" w14:textId="77777777" w:rsidR="0035224C" w:rsidRPr="009C3BA5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5222FA9" w14:textId="318751AF" w:rsidR="0035224C" w:rsidRPr="009C3BA5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บริษัทมีสัญญาซื้อขายกลีเซอรีนรวมจำนวน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626723" w:rsidRPr="009C3BA5">
        <w:rPr>
          <w:rFonts w:asciiTheme="majorBidi" w:hAnsiTheme="majorBidi"/>
          <w:color w:val="000000"/>
          <w:sz w:val="30"/>
          <w:szCs w:val="30"/>
        </w:rPr>
        <w:t>1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ฉบับ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กับกิจการที่เกี่ยวข้องกัน</w:t>
      </w:r>
      <w:r w:rsidR="00626723" w:rsidRPr="009C3BA5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โดยตามสัญญากำหนดราคาขายอ้างอิงราคารีไฟน์กลีเซอรีนประกาศอ้างอิงรายสัปดาห์เฉลี่ยของ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 xml:space="preserve">ICIS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ภูมิภาคเอเชียตะวันออกเฉียงใต้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ในรูปแบบบรรจุภัณฑ์ดรัม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แบบส่งถึงท่าเรือต้นทาง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="00626723" w:rsidRPr="009C3BA5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3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ธันวาคม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2569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</w:p>
    <w:p w14:paraId="7EDE6C28" w14:textId="77777777" w:rsidR="00626723" w:rsidRPr="003F334E" w:rsidRDefault="00626723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1E32A4" w14:textId="77777777" w:rsidR="0035224C" w:rsidRPr="009C3BA5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C3B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สัญญาซื้อขายสาธารณูปการและบริการอื่น</w:t>
      </w:r>
      <w:r w:rsidRPr="009C3BA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9C3B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ๆ</w:t>
      </w:r>
    </w:p>
    <w:p w14:paraId="2289C5BA" w14:textId="77777777" w:rsidR="0035224C" w:rsidRPr="003F334E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A7325B2" w14:textId="77777777" w:rsidR="0035224C" w:rsidRPr="009C3BA5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โดยตามสัญญากำหนดราคาขายอ้างอิงจากราคาก๊าซธรรมชาติสำหรับอุตสาหกรรม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9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6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เดือน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2571</w:t>
      </w:r>
    </w:p>
    <w:p w14:paraId="4E79EF2F" w14:textId="77777777" w:rsidR="0035224C" w:rsidRPr="003F334E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36D9CFE4" w14:textId="77777777" w:rsidR="0035224C" w:rsidRPr="009C3BA5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กลุ่มบริษัทมีสัญญาซื้อขายสาธารณูปการเพื่อซื้อไอน้ำ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ไฟฟ้า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และน้ำ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รวม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3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ฉบับ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กับกิจการที่เกี่ยวข้องกันแห่งหนึ่ง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โดยที่ปริมาณการซื้อขายและราคาซื้อขายสาธารณูปการจะเป็นไปตามที่กำหนดไว้ในแต่ละสัญญา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25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และจะมีผลสิ้นสุดในเดือนมิถุนายน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2576</w:t>
      </w:r>
    </w:p>
    <w:p w14:paraId="5D09344B" w14:textId="77777777" w:rsidR="0035224C" w:rsidRPr="003F334E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528129D" w14:textId="77777777" w:rsidR="0035224C" w:rsidRPr="009C3BA5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20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และจะมีผลสิ้นสุดในเดือนมีนาคม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2582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249C930" w14:textId="77777777" w:rsidR="00421700" w:rsidRPr="003F334E" w:rsidRDefault="00421700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66C847AE" w14:textId="3E906A25" w:rsidR="00421700" w:rsidRPr="009C3BA5" w:rsidRDefault="00421700" w:rsidP="00421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บริษัทมีสัญญารับบริการ</w:t>
      </w:r>
      <w:r w:rsidR="0054410A" w:rsidRPr="009C3BA5">
        <w:rPr>
          <w:rFonts w:asciiTheme="majorBidi" w:hAnsiTheme="majorBidi" w:hint="cs"/>
          <w:color w:val="000000"/>
          <w:sz w:val="30"/>
          <w:szCs w:val="30"/>
          <w:cs/>
        </w:rPr>
        <w:t>สิ่งอำนวยความสะดวก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ที่เกี่ยวกับการเก็บและจัดส่งเมทานอลกับบริษัทใหญ่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1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 xml:space="preserve">และจะมีผลสิ้นสุดในเดือนเมษายน </w:t>
      </w:r>
      <w:r w:rsidRPr="009C3BA5">
        <w:rPr>
          <w:rFonts w:asciiTheme="majorBidi" w:hAnsiTheme="majorBidi"/>
          <w:color w:val="000000"/>
          <w:sz w:val="30"/>
          <w:szCs w:val="30"/>
        </w:rPr>
        <w:t>2570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637DA67" w14:textId="00B6F7D5" w:rsidR="00297AF2" w:rsidRPr="003F334E" w:rsidRDefault="00297AF2" w:rsidP="0054410A">
      <w:pPr>
        <w:spacing w:line="240" w:lineRule="auto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2C5FD0D1" w14:textId="796942E2" w:rsidR="0035224C" w:rsidRPr="009C3BA5" w:rsidRDefault="0035224C" w:rsidP="00297AF2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C3BA5">
        <w:rPr>
          <w:rFonts w:asciiTheme="majorBidi" w:hAnsiTheme="majorBidi" w:hint="cs"/>
          <w:color w:val="000000"/>
          <w:sz w:val="30"/>
          <w:szCs w:val="30"/>
          <w:cs/>
        </w:rPr>
        <w:lastRenderedPageBreak/>
        <w:t>บริษัทมีสัญญารับบริการบำรุงรักษาโครงสร้างสำหรับวางท่อกับกิจการที่เกี่ยวข้องกัน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15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และจะมีผลสิ้นสุดในเดือนสิงหาคม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2580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72DAB2B2" w14:textId="77777777" w:rsidR="0035224C" w:rsidRPr="003F334E" w:rsidRDefault="0035224C" w:rsidP="00297AF2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B064F86" w14:textId="77777777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บริษัทมีสัญญาการใช้สิทธิวางท่อกับบริษัทใหญ่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15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และจะมีผลสิ้นสุดในเดือนสิงหาคม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2580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C0D22B1" w14:textId="77777777" w:rsidR="007609A9" w:rsidRPr="003F334E" w:rsidRDefault="007609A9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AA0FDC3" w14:textId="77777777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C3BA5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โดยสัญญามีระยะเวลา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15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7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2580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D3413F4" w14:textId="77777777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1EE69FC" w14:textId="46879826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บริษัทมีสัญญารับบริการถังเก็บผลิตภัณฑ์และสาธารณูปโภคที่เกี่ยวกับการเก็บและจัดส่งแฟตตี้แอลกอ</w:t>
      </w:r>
      <w:r w:rsidR="00F539F0">
        <w:rPr>
          <w:rFonts w:asciiTheme="majorBidi" w:hAnsiTheme="majorBidi" w:hint="cs"/>
          <w:color w:val="000000"/>
          <w:sz w:val="30"/>
          <w:szCs w:val="30"/>
          <w:cs/>
        </w:rPr>
        <w:t>ฮอล์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กับบริษัทใหญ่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4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และจะมีผลสิ้นสุดในเดือนมีนาคม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2571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3264A338" w14:textId="77777777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9D65770" w14:textId="77777777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C3B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0EE54818" w14:textId="77777777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D0B837C" w14:textId="4F89CF13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บริษัทมีสัญญาการให้บริการแก่บริษัทย่อยจำนวน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1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แห่ง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เพื่อให้บริการงานสำนักงานและด้านต่างๆ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สัญญามีระยะเวลา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1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256</w:t>
      </w:r>
      <w:r w:rsidR="00626723" w:rsidRPr="009C3BA5">
        <w:rPr>
          <w:rFonts w:asciiTheme="majorBidi" w:hAnsiTheme="majorBidi"/>
          <w:color w:val="000000"/>
          <w:sz w:val="30"/>
          <w:szCs w:val="30"/>
        </w:rPr>
        <w:t>9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Pr="009C3B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0DBFD975" w14:textId="77777777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140613D4" w14:textId="77777777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C3BA5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บริษัทมีสัญญาการให้บริการแก่บริษัทร่วมค้าจำนวน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1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เพื่อให้บริการด้านการขายเอทานอล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1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และให้ต่อสัญญาออกไปอีกคราวละ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1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ปีหากไม่มีการบอกเลิก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483379F1" w14:textId="77777777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p w14:paraId="79D9E8CA" w14:textId="3BAB5D4F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กลุ่มบริษัทมีสัญญาบริการกับบริษัทใหญ่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เพื่อรับบริการด้านงานสำนักงาน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การทดสอบคุณภาพผลิตภัณฑ์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และด้านต่างๆ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โดยสัญญาบริการด้านงานสำนักงานและสัญญารับบริการการทดสอบคุณภาพผลิตภัณฑ์และด้านต่างๆ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จะมีผลสิ้นสุดในเดือนธันวาคม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58269D" w:rsidRPr="009C3BA5">
        <w:rPr>
          <w:rFonts w:ascii="Angsana New" w:hAnsi="Angsana New"/>
          <w:color w:val="000000"/>
          <w:spacing w:val="-4"/>
          <w:sz w:val="30"/>
          <w:szCs w:val="30"/>
        </w:rPr>
        <w:t xml:space="preserve">9 </w:t>
      </w:r>
    </w:p>
    <w:p w14:paraId="37C49035" w14:textId="77777777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ADD20CB" w14:textId="77777777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บริษัทมีสัญญาบริการกับกิจการที่เกี่ยวข้องกันแห่งหนึ่ง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เพื่อรับบริการด้านการบริหารการเงิน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และจะมีผลสิ้นสุดในเดือนสิงหาคม</w:t>
      </w:r>
      <w:r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pacing w:val="-4"/>
          <w:sz w:val="30"/>
          <w:szCs w:val="30"/>
        </w:rPr>
        <w:t>2569</w:t>
      </w:r>
    </w:p>
    <w:p w14:paraId="603FAF8F" w14:textId="77777777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p w14:paraId="063EFA69" w14:textId="548CF407" w:rsidR="0035224C" w:rsidRPr="009C3BA5" w:rsidRDefault="00A84253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lastRenderedPageBreak/>
        <w:t>บริษัท</w:t>
      </w:r>
      <w:r w:rsidR="0035224C"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มีสัญญาจ้างเหมาบริการรักษาความปลอดภัยและป้องกันอัคคีภัยกับกิจการที่เกี่ยวข้องกันแห่งหนึ่ง</w:t>
      </w:r>
      <w:r w:rsidR="0035224C"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5224C"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เพื่อรับบริการรักษาความปลอดภัยและป้องกันอัคคีภัยแก่ทรัพย์สิน</w:t>
      </w:r>
      <w:r w:rsidR="0035224C"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5224C"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พนักงานและผู้ที่มาติดต่อที่อยู่ในบริเวณพื้นที่ของบริษัท</w:t>
      </w:r>
      <w:r w:rsidR="0035224C"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5224C"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โดยสัญญามีระยะเวลา</w:t>
      </w:r>
      <w:r w:rsidR="0035224C"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5224C" w:rsidRPr="009C3BA5"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="0035224C"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5224C"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="0035224C"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5224C"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="0035224C"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5224C"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และจะมีผลสิ้นสุดในเดือนธันวาคม</w:t>
      </w:r>
      <w:r w:rsidR="0035224C"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5224C" w:rsidRPr="009C3BA5">
        <w:rPr>
          <w:rFonts w:ascii="Angsana New" w:hAnsi="Angsana New"/>
          <w:color w:val="000000"/>
          <w:spacing w:val="-4"/>
          <w:sz w:val="30"/>
          <w:szCs w:val="30"/>
        </w:rPr>
        <w:t>2569</w:t>
      </w:r>
      <w:r w:rsidR="0035224C" w:rsidRPr="009C3BA5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5224C" w:rsidRPr="009C3BA5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4438B09D" w14:textId="77777777" w:rsidR="00CC1333" w:rsidRPr="00FE2F60" w:rsidRDefault="00CC1333" w:rsidP="00997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-4"/>
          <w:sz w:val="22"/>
          <w:szCs w:val="22"/>
        </w:rPr>
      </w:pPr>
    </w:p>
    <w:p w14:paraId="3919527B" w14:textId="696B3744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บริษัทมีสัญญาจ้างเหมาบริการพนักงานตรวจสอบความปลอดภัยกับกิจการที่เกี่ยวข้องกันแห่งหนึ่ง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เพื่อตรวจสอบความปลอดภัยในการทำงานในบริเวณพื้นที่บริษัทผู้รับบริการ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1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256</w:t>
      </w:r>
      <w:r w:rsidR="006A4552" w:rsidRPr="009C3BA5">
        <w:rPr>
          <w:rFonts w:asciiTheme="majorBidi" w:hAnsiTheme="majorBidi"/>
          <w:color w:val="000000"/>
          <w:sz w:val="30"/>
          <w:szCs w:val="30"/>
        </w:rPr>
        <w:t>9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</w:t>
      </w:r>
      <w:r w:rsidR="008F68CC" w:rsidRPr="009C3BA5">
        <w:rPr>
          <w:rFonts w:asciiTheme="majorBidi" w:hAnsiTheme="majorBidi"/>
          <w:color w:val="000000"/>
          <w:sz w:val="30"/>
          <w:szCs w:val="30"/>
        </w:rPr>
        <w:br/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ในสัญญา</w:t>
      </w:r>
      <w:r w:rsidRPr="009C3B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CAE2987" w14:textId="5FBB0EE0" w:rsidR="0035224C" w:rsidRPr="009C3BA5" w:rsidRDefault="0035224C" w:rsidP="00297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/>
          <w:sz w:val="22"/>
          <w:szCs w:val="22"/>
          <w:cs/>
        </w:rPr>
      </w:pPr>
    </w:p>
    <w:p w14:paraId="4C9F871D" w14:textId="5C63D34D" w:rsidR="0035224C" w:rsidRPr="009C3BA5" w:rsidRDefault="0035224C" w:rsidP="00297AF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บริษัทมีสัญญาบริหารจัดการควบคุมภาวะฉุกเฉินกับกิจการที่เกี่ยวข้องกันแห่งหนึ่งจำนวน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2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ฉบับ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ซึ่งจะให้บริการที่ปรึกษาและจัดฝึกอบรมด้านความปลอดภัย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อาชีวอนามัยและสิ่งแวดล้อม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และจัดตั้งศูนย์ควบคุมภาวะฉุกเฉิน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3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2569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และมีนาคม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2571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F0F3955" w14:textId="77777777" w:rsidR="0035224C" w:rsidRPr="009C3BA5" w:rsidRDefault="0035224C" w:rsidP="00297AF2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26172488" w14:textId="7F355699" w:rsidR="0035224C" w:rsidRPr="009C3BA5" w:rsidRDefault="0035224C" w:rsidP="00297AF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บริษัทมีสัญญาบริการผู้ช่วยเหลืองาน</w:t>
      </w:r>
      <w:r w:rsidR="00A84253" w:rsidRPr="009C3BA5">
        <w:rPr>
          <w:rFonts w:asciiTheme="majorBidi" w:hAnsiTheme="majorBidi" w:hint="cs"/>
          <w:color w:val="000000"/>
          <w:sz w:val="30"/>
          <w:szCs w:val="30"/>
          <w:cs/>
        </w:rPr>
        <w:t>ใน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ที่อับอากาศสำหรับงานปิดซ่อมบำรุงโรงงานกับกิจการที่เกี่ยวข้องกันแห่งหนึ่ง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และจัดเตรียมอุปกรณ์กู้ภัย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3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และจะมีผลสิ้นสุดในเดือนมกราคม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2571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0E14727" w14:textId="77777777" w:rsidR="0035224C" w:rsidRPr="009C3BA5" w:rsidRDefault="0035224C" w:rsidP="00297AF2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  <w:cs/>
        </w:rPr>
      </w:pPr>
    </w:p>
    <w:p w14:paraId="3D738387" w14:textId="77777777" w:rsidR="0035224C" w:rsidRPr="009C3BA5" w:rsidRDefault="0035224C" w:rsidP="00297AF2">
      <w:pPr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บริษัทมีสัญญาบริการน้ำดับเพลิงกับกิจการที่เกี่ยวข้องกันแห่งหนึ่ง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ซึ่งจะได้รับบริการน้ำดับเพลิง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อุปกรณ์ระบบน้ำดับเพลิง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และการดูแลรักษาอุปกรณ์ระบบน้ำดับเพลิงภายในโรงงานแห่งที่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1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โดยสัญญามีระยะเวลา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15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ปี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และจะมีผลสิ้นสุดในเดือนธันวาคม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/>
          <w:color w:val="000000"/>
          <w:sz w:val="30"/>
          <w:szCs w:val="30"/>
        </w:rPr>
        <w:t>2577</w:t>
      </w:r>
      <w:r w:rsidRPr="009C3BA5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3899C26" w14:textId="77777777" w:rsidR="0035224C" w:rsidRPr="009C3BA5" w:rsidRDefault="0035224C" w:rsidP="00297AF2">
      <w:pPr>
        <w:spacing w:line="240" w:lineRule="auto"/>
        <w:ind w:left="540"/>
        <w:jc w:val="thaiDistribute"/>
        <w:rPr>
          <w:rFonts w:asciiTheme="majorBidi" w:hAnsiTheme="majorBidi"/>
          <w:color w:val="000000"/>
          <w:sz w:val="22"/>
          <w:szCs w:val="22"/>
        </w:rPr>
      </w:pPr>
    </w:p>
    <w:p w14:paraId="213829EF" w14:textId="45C54E82" w:rsidR="0035224C" w:rsidRDefault="0035224C" w:rsidP="00297AF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>บริษัทมีสัญญาบริการกับกิจการที่เกี่ยวข้องกันแห่งหนึ่ง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>เพื่อรับบริการด้านการบริการงานทั่วไป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>สัญญามีระยะเวลา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</w:rPr>
        <w:t xml:space="preserve">1 </w:t>
      </w:r>
      <w:r w:rsidRPr="009C3BA5">
        <w:rPr>
          <w:rFonts w:asciiTheme="majorBidi" w:hAnsiTheme="majorBidi" w:hint="cs"/>
          <w:sz w:val="30"/>
          <w:szCs w:val="30"/>
          <w:cs/>
        </w:rPr>
        <w:t>ปี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>และจะมีผลสิ้นสุดในเดือนธันวาคม</w:t>
      </w:r>
      <w:r w:rsidRPr="009C3BA5">
        <w:rPr>
          <w:rFonts w:asciiTheme="majorBidi" w:hAnsi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</w:rPr>
        <w:t>256</w:t>
      </w:r>
      <w:r w:rsidR="0058269D" w:rsidRPr="009C3BA5">
        <w:rPr>
          <w:rFonts w:asciiTheme="majorBidi" w:hAnsiTheme="majorBidi" w:cstheme="majorBidi"/>
          <w:sz w:val="30"/>
          <w:szCs w:val="30"/>
        </w:rPr>
        <w:t>9</w:t>
      </w:r>
    </w:p>
    <w:p w14:paraId="76AEB0F4" w14:textId="77777777" w:rsidR="000A2853" w:rsidRDefault="000A2853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0C8DE0ED" w14:textId="77777777" w:rsidR="00FE2F60" w:rsidRDefault="00FE2F60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60BD6FBB" w14:textId="77777777" w:rsidR="00FE2F60" w:rsidRDefault="00FE2F60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2F6A1273" w14:textId="77777777" w:rsidR="00FE2F60" w:rsidRDefault="00FE2F60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62D3ACCD" w14:textId="77777777" w:rsidR="00FE2F60" w:rsidRDefault="00FE2F60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28F9C8DC" w14:textId="77777777" w:rsidR="00FE2F60" w:rsidRDefault="00FE2F60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1050F0EB" w14:textId="77777777" w:rsidR="00FE2F60" w:rsidRPr="009C3BA5" w:rsidRDefault="00FE2F60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 w:hint="cs"/>
          <w:color w:val="000000"/>
          <w:sz w:val="22"/>
          <w:szCs w:val="22"/>
        </w:rPr>
      </w:pPr>
    </w:p>
    <w:p w14:paraId="54D25C6F" w14:textId="77777777" w:rsidR="0035224C" w:rsidRPr="009C3BA5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C3B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2530E4B9" w14:textId="77777777" w:rsidR="0035224C" w:rsidRPr="009C3BA5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5FC341E1" w14:textId="77777777" w:rsidR="0035224C" w:rsidRPr="009C3BA5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C3BA5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บริษัทมีสัญญาเช่าที่ดินกับบริษัทใหญ่จำนวน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3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โดยสัญญามีระยะเวลา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17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30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นับแต่วันที่ที่มีผลบังคับตามที่ระบุไว้ในแต่ละสัญญา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และจะมีผลสิ้นสุดในเดือนกรกฎาคม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2579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โดยมีอัตราค่าเช่าตามที่ระบุไว้ในแต่ละสัญญา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และสามารถขยายสัญญาต่อไปอีกเป็นระยะเวลา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20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โดยกำหนดให้มีการแจ้งไปยังผู้ให้เช่าอย่างเป็นลายลักษณ์อักษรเป็นเวลาล่วงหน้าไม่น้อยกว่า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1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ปีก่อนสิ้นสุดสัญญาเช่า</w:t>
      </w:r>
    </w:p>
    <w:p w14:paraId="60C3492D" w14:textId="77777777" w:rsidR="0035224C" w:rsidRPr="009C3BA5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EDB2787" w14:textId="77777777" w:rsidR="0035224C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C3BA5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บริษัทมีสัญญาเช่าพื้นที่และบริการสำนักงานกับกิจการที่เกี่ยวข้องกัน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2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โดยสัญญามีระยะเวลา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3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และจะมีผลสิ้นสุดในเดือนสิงหาคม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2569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และกันยายน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2570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โดยมีอัตราค่าเช่าและค่าบริการ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และเงื่อนไขข้อผูกพันเป็นไปตามที่กำหนดในสัญญา</w:t>
      </w:r>
    </w:p>
    <w:p w14:paraId="7AE08FDA" w14:textId="77777777" w:rsidR="00997749" w:rsidRPr="00FE2F60" w:rsidRDefault="00997749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78883A42" w14:textId="1B3D2601" w:rsidR="0035224C" w:rsidRPr="009C3BA5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C3BA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สัญญาเงินกู้ยืมและสัญญาเงินให้กู้ยืม</w:t>
      </w:r>
    </w:p>
    <w:p w14:paraId="1D2FFC7A" w14:textId="77777777" w:rsidR="0035224C" w:rsidRPr="00FE2F60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2"/>
          <w:szCs w:val="22"/>
        </w:rPr>
      </w:pPr>
    </w:p>
    <w:p w14:paraId="54F58998" w14:textId="3C48171B" w:rsidR="0035224C" w:rsidRPr="009C3BA5" w:rsidRDefault="0035224C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C3BA5">
        <w:rPr>
          <w:rFonts w:ascii="Angsana New" w:hAnsi="Angsana New" w:hint="cs"/>
          <w:color w:val="000000"/>
          <w:sz w:val="30"/>
          <w:szCs w:val="30"/>
          <w:cs/>
        </w:rPr>
        <w:t>บริษัททำสัญญาเงินกู้ยืมระยะสั้นระหว่างกัน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9C3BA5">
        <w:rPr>
          <w:rFonts w:ascii="Angsana New" w:hAnsi="Angsana New"/>
          <w:color w:val="000000"/>
          <w:sz w:val="30"/>
          <w:szCs w:val="30"/>
        </w:rPr>
        <w:t xml:space="preserve">Inter-Company Borrowing &amp; Lending : ICBL)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กับบริษัทใหญ่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1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ซึ่งจะมีผลสิ้นสุดใน</w:t>
      </w:r>
      <w:r w:rsidRPr="009C3BA5">
        <w:rPr>
          <w:rFonts w:ascii="Angsana New" w:hAnsi="Angsana New"/>
          <w:color w:val="000000"/>
          <w:sz w:val="30"/>
          <w:szCs w:val="30"/>
        </w:rPr>
        <w:br/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9C3BA5">
        <w:rPr>
          <w:rFonts w:ascii="Angsana New" w:hAnsi="Angsana New"/>
          <w:color w:val="000000"/>
          <w:sz w:val="30"/>
          <w:szCs w:val="30"/>
        </w:rPr>
        <w:t xml:space="preserve"> 30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25</w:t>
      </w:r>
      <w:r w:rsidR="008151B8" w:rsidRPr="009C3BA5">
        <w:rPr>
          <w:rFonts w:ascii="Angsana New" w:hAnsi="Angsana New"/>
          <w:color w:val="000000"/>
          <w:sz w:val="30"/>
          <w:szCs w:val="30"/>
        </w:rPr>
        <w:t>70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โดยมีวงเงินกู้ยืม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1,000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ล้านบาทและวงเงินให้กู้ยืม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200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โดยใช้อัตราดอกเบี้ยเงินกู้ยืมระยะสั้น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151B8" w:rsidRPr="009C3BA5">
        <w:rPr>
          <w:rFonts w:ascii="Angsana New" w:hAnsi="Angsana New"/>
          <w:color w:val="000000"/>
          <w:sz w:val="30"/>
          <w:szCs w:val="30"/>
        </w:rPr>
        <w:t>THOR</w:t>
      </w:r>
      <w:r w:rsidRPr="009C3BA5">
        <w:rPr>
          <w:rFonts w:ascii="Angsana New" w:hAnsi="Angsana New"/>
          <w:color w:val="000000"/>
          <w:sz w:val="30"/>
          <w:szCs w:val="30"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โดยคำนึงถึงผลตอบแทนเงินลงทุนระยะสั้น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1F29A0B4" w14:textId="77777777" w:rsidR="008151B8" w:rsidRPr="00FE2F60" w:rsidRDefault="008151B8" w:rsidP="0035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60111E90" w14:textId="34AB3376" w:rsidR="008151B8" w:rsidRPr="009C3BA5" w:rsidRDefault="008151B8" w:rsidP="00815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9C3BA5">
        <w:rPr>
          <w:rFonts w:ascii="Angsana New" w:hAnsi="Angsana New" w:hint="cs"/>
          <w:color w:val="000000"/>
          <w:sz w:val="30"/>
          <w:szCs w:val="30"/>
          <w:cs/>
        </w:rPr>
        <w:t>บริษัททำสัญญาเงินกู้ยืมระยะสั้นระหว่างกัน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9C3BA5">
        <w:rPr>
          <w:rFonts w:ascii="Angsana New" w:hAnsi="Angsana New"/>
          <w:color w:val="000000"/>
          <w:sz w:val="30"/>
          <w:szCs w:val="30"/>
        </w:rPr>
        <w:t xml:space="preserve">Inter-Company Borrowing &amp; Lending : ICBL)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กับบริษัทร่วมค้า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1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ซึ่งจะมีผลสิ้นสุดใน</w:t>
      </w:r>
      <w:r w:rsidRPr="009C3BA5">
        <w:rPr>
          <w:rFonts w:ascii="Angsana New" w:hAnsi="Angsana New"/>
          <w:color w:val="000000"/>
          <w:sz w:val="30"/>
          <w:szCs w:val="30"/>
        </w:rPr>
        <w:br/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9C3BA5">
        <w:rPr>
          <w:rFonts w:ascii="Angsana New" w:hAnsi="Angsana New"/>
          <w:color w:val="000000"/>
          <w:sz w:val="30"/>
          <w:szCs w:val="30"/>
        </w:rPr>
        <w:t xml:space="preserve"> 14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>2570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 xml:space="preserve">โดยมีวงเงินให้กู้ยืม </w:t>
      </w:r>
      <w:r w:rsidRPr="009C3BA5">
        <w:rPr>
          <w:rFonts w:ascii="Angsana New" w:hAnsi="Angsana New"/>
          <w:color w:val="000000"/>
          <w:sz w:val="30"/>
          <w:szCs w:val="30"/>
        </w:rPr>
        <w:t xml:space="preserve">300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โดยใช้อัตราดอกเบี้ยเงินกู้ยืมระยะสั้น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color w:val="000000"/>
          <w:sz w:val="30"/>
          <w:szCs w:val="30"/>
        </w:rPr>
        <w:t xml:space="preserve">THOR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โดยคำนึงถึงผลตอบแทนเงินลงทุนระยะสั้น</w:t>
      </w:r>
      <w:r w:rsidRPr="009C3BA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  <w:r w:rsidR="00563E5C" w:rsidRPr="009C3BA5">
        <w:rPr>
          <w:rFonts w:ascii="Angsana New" w:hAnsi="Angsana New" w:hint="cs"/>
          <w:color w:val="000000"/>
          <w:sz w:val="30"/>
          <w:szCs w:val="30"/>
          <w:cs/>
        </w:rPr>
        <w:t xml:space="preserve"> ซึ่งบริษัทร่วมค้าดังกล่าวเบิกเงินกู้ยืมเต็มจำนวนแล้วในเดือน </w:t>
      </w:r>
      <w:r w:rsidR="00563E5C" w:rsidRPr="009C3BA5">
        <w:rPr>
          <w:rFonts w:ascii="Angsana New" w:hAnsi="Angsana New"/>
          <w:color w:val="000000"/>
          <w:sz w:val="30"/>
          <w:szCs w:val="30"/>
          <w:cs/>
        </w:rPr>
        <w:t>กรกฎาคม</w:t>
      </w:r>
      <w:r w:rsidR="00563E5C" w:rsidRPr="009C3BA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63E5C" w:rsidRPr="009C3BA5">
        <w:rPr>
          <w:rFonts w:ascii="Angsana New" w:hAnsi="Angsana New"/>
          <w:color w:val="000000"/>
          <w:sz w:val="30"/>
          <w:szCs w:val="30"/>
        </w:rPr>
        <w:t>2569</w:t>
      </w:r>
    </w:p>
    <w:p w14:paraId="5DA81D9D" w14:textId="1584EC80" w:rsidR="008F68CC" w:rsidRPr="009C3BA5" w:rsidRDefault="008F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  <w:r w:rsidRPr="009C3BA5">
        <w:rPr>
          <w:rFonts w:ascii="Angsana New" w:hAnsi="Angsana New"/>
          <w:color w:val="000000"/>
        </w:rPr>
        <w:br w:type="page"/>
      </w:r>
    </w:p>
    <w:p w14:paraId="7A30FAA1" w14:textId="38C5863D" w:rsidR="00C648E7" w:rsidRPr="009C3BA5" w:rsidRDefault="00C648E7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C3BA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5EAFF3C9" w14:textId="77777777" w:rsidR="003A6454" w:rsidRPr="009C3BA5" w:rsidRDefault="003A6454" w:rsidP="003A6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1"/>
        <w:gridCol w:w="1018"/>
        <w:gridCol w:w="288"/>
        <w:gridCol w:w="1566"/>
        <w:gridCol w:w="279"/>
        <w:gridCol w:w="1557"/>
      </w:tblGrid>
      <w:tr w:rsidR="003A6454" w:rsidRPr="009C3BA5" w14:paraId="0BCDC813" w14:textId="77777777" w:rsidTr="00D4168C">
        <w:trPr>
          <w:tblHeader/>
        </w:trPr>
        <w:tc>
          <w:tcPr>
            <w:tcW w:w="4481" w:type="dxa"/>
          </w:tcPr>
          <w:p w14:paraId="2DCD0B72" w14:textId="77777777" w:rsidR="003A6454" w:rsidRPr="009C3BA5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2E3CE15E" w14:textId="77777777" w:rsidR="003A6454" w:rsidRPr="009C3BA5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709E9B87" w14:textId="77777777" w:rsidR="003A6454" w:rsidRPr="009C3BA5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3402" w:type="dxa"/>
            <w:gridSpan w:val="3"/>
            <w:tcBorders>
              <w:left w:val="nil"/>
              <w:right w:val="nil"/>
            </w:tcBorders>
          </w:tcPr>
          <w:p w14:paraId="0FC175B8" w14:textId="77777777" w:rsidR="003A6454" w:rsidRPr="009C3BA5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C3B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9C3BA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A6454" w:rsidRPr="009C3BA5" w14:paraId="12916DBC" w14:textId="77777777" w:rsidTr="00D4168C">
        <w:trPr>
          <w:tblHeader/>
        </w:trPr>
        <w:tc>
          <w:tcPr>
            <w:tcW w:w="4481" w:type="dxa"/>
          </w:tcPr>
          <w:p w14:paraId="7081252A" w14:textId="29F41132" w:rsidR="003A6454" w:rsidRPr="009C3BA5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001D3C46" w14:textId="77777777" w:rsidR="009B09F3" w:rsidRPr="009C3BA5" w:rsidRDefault="009B09F3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57BB92A" w14:textId="617928C0" w:rsidR="003A6454" w:rsidRPr="009C3BA5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8" w:type="dxa"/>
          </w:tcPr>
          <w:p w14:paraId="167B524F" w14:textId="77777777" w:rsidR="003A6454" w:rsidRPr="009C3BA5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3F854E63" w14:textId="77777777" w:rsidR="00376952" w:rsidRPr="009C3BA5" w:rsidRDefault="00376952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C3B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14115035" w14:textId="4961945B" w:rsidR="003A6454" w:rsidRPr="009C3BA5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73EBADF" w14:textId="77777777" w:rsidR="003A6454" w:rsidRPr="009C3BA5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24E0D1E8" w14:textId="2DA30164" w:rsidR="009B09F3" w:rsidRPr="009C3BA5" w:rsidRDefault="009B09F3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3C93F100" w14:textId="47B92582" w:rsidR="003A6454" w:rsidRPr="009C3BA5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A6454" w:rsidRPr="009C3BA5" w14:paraId="45A68355" w14:textId="77777777" w:rsidTr="00D4168C">
        <w:trPr>
          <w:tblHeader/>
        </w:trPr>
        <w:tc>
          <w:tcPr>
            <w:tcW w:w="4481" w:type="dxa"/>
          </w:tcPr>
          <w:p w14:paraId="702B8BE0" w14:textId="77777777" w:rsidR="003A6454" w:rsidRPr="009C3BA5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1A2149F" w14:textId="77777777" w:rsidR="003A6454" w:rsidRPr="009C3BA5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</w:tcPr>
          <w:p w14:paraId="51FE0887" w14:textId="77777777" w:rsidR="003A6454" w:rsidRPr="009C3BA5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left w:val="nil"/>
              <w:right w:val="nil"/>
            </w:tcBorders>
          </w:tcPr>
          <w:p w14:paraId="199A0B0C" w14:textId="77777777" w:rsidR="003A6454" w:rsidRPr="009C3BA5" w:rsidRDefault="003A6454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6454" w:rsidRPr="009C3BA5" w14:paraId="3A692659" w14:textId="77777777" w:rsidTr="00D4168C">
        <w:tc>
          <w:tcPr>
            <w:tcW w:w="4481" w:type="dxa"/>
          </w:tcPr>
          <w:p w14:paraId="200921A8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3BA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18" w:type="dxa"/>
          </w:tcPr>
          <w:p w14:paraId="195CF257" w14:textId="2959C1E6" w:rsidR="003A6454" w:rsidRPr="009C3BA5" w:rsidRDefault="009B09F3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3BA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88" w:type="dxa"/>
          </w:tcPr>
          <w:p w14:paraId="1DC9B1F3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5DBC6F8C" w14:textId="69D85119" w:rsidR="003A6454" w:rsidRPr="009C3BA5" w:rsidRDefault="00D43C5C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1103783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062E546A" w14:textId="59C7AAA2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3A6454" w:rsidRPr="009C3BA5" w14:paraId="387D09E9" w14:textId="77777777" w:rsidTr="00D4168C">
        <w:tc>
          <w:tcPr>
            <w:tcW w:w="4481" w:type="dxa"/>
          </w:tcPr>
          <w:p w14:paraId="6EF0F4E1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3BA5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18" w:type="dxa"/>
          </w:tcPr>
          <w:p w14:paraId="2CEF3FB2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16B4F20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</w:tcPr>
          <w:p w14:paraId="3CC7790F" w14:textId="05996385" w:rsidR="003A6454" w:rsidRPr="009C3BA5" w:rsidRDefault="00D43C5C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B7C06CC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701D8B7C" w14:textId="389BBB9A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>696</w:t>
            </w:r>
          </w:p>
        </w:tc>
      </w:tr>
      <w:tr w:rsidR="003A6454" w:rsidRPr="009C3BA5" w14:paraId="7F8856CA" w14:textId="77777777" w:rsidTr="00D4168C">
        <w:tc>
          <w:tcPr>
            <w:tcW w:w="4481" w:type="dxa"/>
          </w:tcPr>
          <w:p w14:paraId="2FF1FED8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</w:tcPr>
          <w:p w14:paraId="71CA7E15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0053CEC3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nil"/>
            </w:tcBorders>
          </w:tcPr>
          <w:p w14:paraId="2A2FCE4E" w14:textId="3829C675" w:rsidR="003A6454" w:rsidRPr="009C3BA5" w:rsidRDefault="00D43C5C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</w:rPr>
              <w:t>1,673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70A5A69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333B285D" w14:textId="394E2423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</w:rPr>
              <w:t>1,627</w:t>
            </w:r>
          </w:p>
        </w:tc>
      </w:tr>
      <w:tr w:rsidR="003A6454" w:rsidRPr="009C3BA5" w14:paraId="43358806" w14:textId="77777777" w:rsidTr="00D4168C">
        <w:tc>
          <w:tcPr>
            <w:tcW w:w="4481" w:type="dxa"/>
          </w:tcPr>
          <w:p w14:paraId="2C768FE0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3B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C3BA5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  <w:r w:rsidRPr="009C3BA5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018" w:type="dxa"/>
          </w:tcPr>
          <w:p w14:paraId="5B7A4E07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E105195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</w:tcPr>
          <w:p w14:paraId="5316C8AC" w14:textId="35AF5391" w:rsidR="003A6454" w:rsidRPr="009C3BA5" w:rsidRDefault="00D43C5C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C1D5EF4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7DD082C4" w14:textId="29C605AF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6454" w:rsidRPr="009C3BA5" w14:paraId="45CE93AB" w14:textId="77777777" w:rsidTr="00D4168C">
        <w:tc>
          <w:tcPr>
            <w:tcW w:w="4481" w:type="dxa"/>
          </w:tcPr>
          <w:p w14:paraId="77B01A87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8" w:type="dxa"/>
          </w:tcPr>
          <w:p w14:paraId="39F6B0C5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47E835A1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5E46F1" w14:textId="6CA73373" w:rsidR="003A6454" w:rsidRPr="009C3BA5" w:rsidRDefault="00D43C5C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</w:rPr>
              <w:t>1,673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5D46324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C42E2" w14:textId="7C2C409E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</w:rPr>
              <w:t>1,627</w:t>
            </w:r>
          </w:p>
        </w:tc>
      </w:tr>
      <w:tr w:rsidR="003A6454" w:rsidRPr="009C3BA5" w14:paraId="67D7AA21" w14:textId="77777777" w:rsidTr="00D4168C">
        <w:trPr>
          <w:trHeight w:val="30"/>
        </w:trPr>
        <w:tc>
          <w:tcPr>
            <w:tcW w:w="4481" w:type="dxa"/>
          </w:tcPr>
          <w:p w14:paraId="2103F079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018" w:type="dxa"/>
          </w:tcPr>
          <w:p w14:paraId="2F2D1445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88" w:type="dxa"/>
          </w:tcPr>
          <w:p w14:paraId="6F6F6B63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566" w:type="dxa"/>
            <w:tcBorders>
              <w:top w:val="double" w:sz="4" w:space="0" w:color="auto"/>
              <w:left w:val="nil"/>
              <w:right w:val="nil"/>
            </w:tcBorders>
          </w:tcPr>
          <w:p w14:paraId="2077AA61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9D016FE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nil"/>
              <w:right w:val="nil"/>
            </w:tcBorders>
          </w:tcPr>
          <w:p w14:paraId="2F0EDA41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3A6454" w:rsidRPr="009C3BA5" w14:paraId="34362611" w14:textId="77777777" w:rsidTr="00D4168C">
        <w:tc>
          <w:tcPr>
            <w:tcW w:w="4481" w:type="dxa"/>
          </w:tcPr>
          <w:p w14:paraId="6F58EE03" w14:textId="77777777" w:rsidR="00376952" w:rsidRPr="009C3BA5" w:rsidRDefault="00376952" w:rsidP="00A12C5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7A6AEDF" w14:textId="06E737EB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18" w:type="dxa"/>
          </w:tcPr>
          <w:p w14:paraId="308F76A8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0AC7D61D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2F6DCA29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1F16681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44F63403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6454" w:rsidRPr="009C3BA5" w14:paraId="6C9AB114" w14:textId="77777777" w:rsidTr="00D4168C">
        <w:tc>
          <w:tcPr>
            <w:tcW w:w="4481" w:type="dxa"/>
          </w:tcPr>
          <w:p w14:paraId="1C5F1EE3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8" w:type="dxa"/>
          </w:tcPr>
          <w:p w14:paraId="0830B399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4F66B2D9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31E80680" w14:textId="7D12F358" w:rsidR="003A6454" w:rsidRPr="009C3BA5" w:rsidRDefault="00EB6438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D4E23E8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29C45918" w14:textId="54CF4B59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>925</w:t>
            </w:r>
          </w:p>
        </w:tc>
      </w:tr>
      <w:tr w:rsidR="003A6454" w:rsidRPr="009C3BA5" w14:paraId="4F258E05" w14:textId="77777777" w:rsidTr="00D4168C">
        <w:tc>
          <w:tcPr>
            <w:tcW w:w="4481" w:type="dxa"/>
          </w:tcPr>
          <w:p w14:paraId="0588316C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18" w:type="dxa"/>
          </w:tcPr>
          <w:p w14:paraId="54DCB81A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28F9C4E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4A6C3487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427F0DE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B50359C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454" w:rsidRPr="009C3BA5" w14:paraId="152BC335" w14:textId="77777777" w:rsidTr="00D4168C">
        <w:tc>
          <w:tcPr>
            <w:tcW w:w="4481" w:type="dxa"/>
          </w:tcPr>
          <w:p w14:paraId="6EC62277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8" w:type="dxa"/>
          </w:tcPr>
          <w:p w14:paraId="42252877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268E332D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</w:tcPr>
          <w:p w14:paraId="384E05F0" w14:textId="5B0E7585" w:rsidR="003A6454" w:rsidRPr="009C3BA5" w:rsidRDefault="00EB6438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44691B2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42501468" w14:textId="6CBDDDD1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A6454" w:rsidRPr="009C3BA5" w14:paraId="56307A74" w14:textId="77777777" w:rsidTr="00D4168C">
        <w:tc>
          <w:tcPr>
            <w:tcW w:w="4481" w:type="dxa"/>
          </w:tcPr>
          <w:p w14:paraId="4AEC9189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</w:tcPr>
          <w:p w14:paraId="709800F8" w14:textId="3909043B" w:rsidR="003A6454" w:rsidRPr="009C3BA5" w:rsidRDefault="009B09F3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BA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88" w:type="dxa"/>
          </w:tcPr>
          <w:p w14:paraId="126A1FE2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5E943" w14:textId="598B74E3" w:rsidR="003A6454" w:rsidRPr="009C3BA5" w:rsidRDefault="00EB6438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</w:rPr>
              <w:t>968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6E25FBE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FE2E6" w14:textId="7E50F5A2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</w:rPr>
              <w:t>931</w:t>
            </w:r>
          </w:p>
        </w:tc>
      </w:tr>
      <w:tr w:rsidR="003A6454" w:rsidRPr="009C3BA5" w14:paraId="2F283D70" w14:textId="77777777" w:rsidTr="00D4168C">
        <w:trPr>
          <w:trHeight w:val="50"/>
        </w:trPr>
        <w:tc>
          <w:tcPr>
            <w:tcW w:w="4481" w:type="dxa"/>
          </w:tcPr>
          <w:p w14:paraId="1CD6995F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018" w:type="dxa"/>
          </w:tcPr>
          <w:p w14:paraId="6FC69432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288" w:type="dxa"/>
          </w:tcPr>
          <w:p w14:paraId="30303555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nil"/>
            </w:tcBorders>
          </w:tcPr>
          <w:p w14:paraId="447AB866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spacing w:line="240" w:lineRule="auto"/>
              <w:ind w:right="88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300F593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46D9DE0C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3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</w:tr>
      <w:tr w:rsidR="003A6454" w:rsidRPr="009C3BA5" w14:paraId="293218BD" w14:textId="77777777" w:rsidTr="00D4168C">
        <w:tc>
          <w:tcPr>
            <w:tcW w:w="4481" w:type="dxa"/>
          </w:tcPr>
          <w:p w14:paraId="35C9CBAD" w14:textId="165AEAAF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18" w:type="dxa"/>
          </w:tcPr>
          <w:p w14:paraId="19978B75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5CDD8A6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24FD4DA5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49877A7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08330ACD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6454" w:rsidRPr="009C3BA5" w14:paraId="1BBB964D" w14:textId="77777777" w:rsidTr="00D4168C">
        <w:tc>
          <w:tcPr>
            <w:tcW w:w="4481" w:type="dxa"/>
          </w:tcPr>
          <w:p w14:paraId="01EBE255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18" w:type="dxa"/>
          </w:tcPr>
          <w:p w14:paraId="515677EC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D43768B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2027B33A" w14:textId="7F8A2B0C" w:rsidR="003A6454" w:rsidRPr="009C3BA5" w:rsidRDefault="00EB6438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E136DF2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3A6DA765" w14:textId="3A78D6BB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>648</w:t>
            </w:r>
          </w:p>
        </w:tc>
      </w:tr>
      <w:tr w:rsidR="003A6454" w:rsidRPr="009C3BA5" w14:paraId="1338F124" w14:textId="77777777" w:rsidTr="00D4168C">
        <w:tc>
          <w:tcPr>
            <w:tcW w:w="4481" w:type="dxa"/>
          </w:tcPr>
          <w:p w14:paraId="0681BBD4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18" w:type="dxa"/>
          </w:tcPr>
          <w:p w14:paraId="3A0F5BCE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A41B29E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right w:val="nil"/>
            </w:tcBorders>
          </w:tcPr>
          <w:p w14:paraId="456E4DDC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3ADD181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2E4B20E0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6454" w:rsidRPr="009C3BA5" w14:paraId="694AC06B" w14:textId="77777777" w:rsidTr="00D4168C">
        <w:tc>
          <w:tcPr>
            <w:tcW w:w="4481" w:type="dxa"/>
          </w:tcPr>
          <w:p w14:paraId="0A87BBA9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18" w:type="dxa"/>
          </w:tcPr>
          <w:p w14:paraId="1437041C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1DA5651D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</w:tcPr>
          <w:p w14:paraId="6D24D330" w14:textId="5C10C48A" w:rsidR="003A6454" w:rsidRPr="009C3BA5" w:rsidRDefault="00EB6438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8C6C77B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3CDF9B04" w14:textId="5399B67E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3A6454" w:rsidRPr="009C3BA5" w14:paraId="63023F59" w14:textId="77777777" w:rsidTr="00D4168C">
        <w:tc>
          <w:tcPr>
            <w:tcW w:w="4481" w:type="dxa"/>
          </w:tcPr>
          <w:p w14:paraId="73C4AC26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</w:tcPr>
          <w:p w14:paraId="5B0D217E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21CAC9FF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B412B3" w14:textId="564B26D4" w:rsidR="003A6454" w:rsidRPr="009C3BA5" w:rsidRDefault="00EB6438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63E5FC7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D2DC8" w14:textId="1395380E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</w:tr>
      <w:tr w:rsidR="003A6454" w:rsidRPr="009C3BA5" w14:paraId="6E43F072" w14:textId="77777777" w:rsidTr="00D4168C">
        <w:tc>
          <w:tcPr>
            <w:tcW w:w="4481" w:type="dxa"/>
          </w:tcPr>
          <w:p w14:paraId="68453689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4"/>
                <w:szCs w:val="4"/>
                <w:cs/>
              </w:rPr>
            </w:pPr>
          </w:p>
        </w:tc>
        <w:tc>
          <w:tcPr>
            <w:tcW w:w="1018" w:type="dxa"/>
          </w:tcPr>
          <w:p w14:paraId="424A139D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88" w:type="dxa"/>
          </w:tcPr>
          <w:p w14:paraId="2EDF52D1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nil"/>
            </w:tcBorders>
          </w:tcPr>
          <w:p w14:paraId="4878DB2A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F7CBFC9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4FD66094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3A6454" w:rsidRPr="009C3BA5" w14:paraId="13B4B720" w14:textId="77777777" w:rsidTr="00D4168C">
        <w:tc>
          <w:tcPr>
            <w:tcW w:w="4481" w:type="dxa"/>
          </w:tcPr>
          <w:p w14:paraId="3F6C27B8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C3BA5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</w:t>
            </w:r>
            <w:r w:rsidRPr="009C3BA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3BA5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18" w:type="dxa"/>
          </w:tcPr>
          <w:p w14:paraId="333CA3AC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85FD18E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nil"/>
            </w:tcBorders>
          </w:tcPr>
          <w:p w14:paraId="4EF706C8" w14:textId="1C1D7C84" w:rsidR="003A6454" w:rsidRPr="009C3BA5" w:rsidRDefault="00EB6438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5CC0A75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2FBA289C" w14:textId="77A41371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6454" w:rsidRPr="009C3BA5" w14:paraId="59424CBB" w14:textId="77777777" w:rsidTr="00D4168C">
        <w:tc>
          <w:tcPr>
            <w:tcW w:w="4481" w:type="dxa"/>
          </w:tcPr>
          <w:p w14:paraId="16E200EC" w14:textId="77777777" w:rsidR="003A6454" w:rsidRPr="009C3BA5" w:rsidRDefault="003A6454" w:rsidP="003A6454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8" w:type="dxa"/>
          </w:tcPr>
          <w:p w14:paraId="774A1D58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154C156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89F08F" w14:textId="33E12F33" w:rsidR="003A6454" w:rsidRPr="009C3BA5" w:rsidRDefault="00EB6438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</w:rPr>
              <w:t>1,673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5DE8294" w14:textId="77777777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43F6E" w14:textId="2527CEEA" w:rsidR="003A6454" w:rsidRPr="009C3BA5" w:rsidRDefault="003A6454" w:rsidP="003A6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BA5">
              <w:rPr>
                <w:rFonts w:ascii="Angsana New" w:hAnsi="Angsana New"/>
                <w:b/>
                <w:bCs/>
                <w:sz w:val="30"/>
                <w:szCs w:val="30"/>
              </w:rPr>
              <w:t>1,627</w:t>
            </w:r>
          </w:p>
        </w:tc>
      </w:tr>
    </w:tbl>
    <w:p w14:paraId="24335A37" w14:textId="77777777" w:rsidR="00376952" w:rsidRPr="009C3BA5" w:rsidRDefault="00376952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455FB2D3" w14:textId="6C1607BA" w:rsidR="0026289F" w:rsidRPr="009C3BA5" w:rsidRDefault="00694F3E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9C3BA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9C3BA5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9C3BA5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AA1075" w:rsidRPr="009C3BA5">
        <w:rPr>
          <w:rFonts w:asciiTheme="majorBidi" w:hAnsiTheme="majorBidi" w:cstheme="majorBidi"/>
          <w:sz w:val="30"/>
          <w:szCs w:val="30"/>
        </w:rPr>
        <w:t>15</w:t>
      </w:r>
      <w:r w:rsidRPr="009C3B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AA1075" w:rsidRPr="009C3BA5">
        <w:rPr>
          <w:rFonts w:asciiTheme="majorBidi" w:hAnsiTheme="majorBidi" w:cstheme="majorBidi"/>
          <w:sz w:val="30"/>
          <w:szCs w:val="30"/>
        </w:rPr>
        <w:t>60</w:t>
      </w:r>
      <w:r w:rsidRPr="009C3BA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597156A6" w14:textId="77777777" w:rsidR="00376952" w:rsidRPr="009C3BA5" w:rsidRDefault="00376952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3B0DF93A" w14:textId="77777777" w:rsidR="008F68CC" w:rsidRPr="009C3BA5" w:rsidRDefault="008F68CC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1AE4B877" w14:textId="77777777" w:rsidR="008F68CC" w:rsidRDefault="008F68CC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0516CB9D" w14:textId="77777777" w:rsidR="00A12C57" w:rsidRPr="009C3BA5" w:rsidRDefault="00A12C57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408DDDE6" w14:textId="77777777" w:rsidR="008F68CC" w:rsidRPr="009C3BA5" w:rsidRDefault="008F68CC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035C1CCD" w14:textId="3BC6674D" w:rsidR="00C974F3" w:rsidRPr="009C3BA5" w:rsidRDefault="00C974F3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C3BA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6FF2DC68" w14:textId="77777777" w:rsidR="00241D33" w:rsidRPr="009C3BA5" w:rsidRDefault="00241D33" w:rsidP="00241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87"/>
        <w:gridCol w:w="1557"/>
        <w:gridCol w:w="285"/>
        <w:gridCol w:w="1558"/>
      </w:tblGrid>
      <w:tr w:rsidR="001954E8" w:rsidRPr="009C3BA5" w14:paraId="5ECED9C0" w14:textId="77777777" w:rsidTr="00D4168C">
        <w:trPr>
          <w:tblHeader/>
        </w:trPr>
        <w:tc>
          <w:tcPr>
            <w:tcW w:w="5787" w:type="dxa"/>
          </w:tcPr>
          <w:p w14:paraId="5B16F565" w14:textId="77777777" w:rsidR="001954E8" w:rsidRPr="009C3BA5" w:rsidRDefault="001954E8" w:rsidP="00D4168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400" w:type="dxa"/>
            <w:gridSpan w:val="3"/>
          </w:tcPr>
          <w:p w14:paraId="1AD0FEE2" w14:textId="77777777" w:rsidR="001954E8" w:rsidRPr="009C3BA5" w:rsidRDefault="001954E8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C3B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C3BA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9C3BA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954E8" w:rsidRPr="009C3BA5" w14:paraId="5757CD4E" w14:textId="77777777" w:rsidTr="00D4168C">
        <w:trPr>
          <w:tblHeader/>
        </w:trPr>
        <w:tc>
          <w:tcPr>
            <w:tcW w:w="5787" w:type="dxa"/>
          </w:tcPr>
          <w:p w14:paraId="408476B0" w14:textId="77777777" w:rsidR="001954E8" w:rsidRPr="009C3BA5" w:rsidRDefault="001954E8" w:rsidP="00D4168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16C60A4E" w14:textId="77777777" w:rsidR="00376952" w:rsidRPr="009C3BA5" w:rsidRDefault="00376952" w:rsidP="00D416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C3B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34CA12E8" w14:textId="437C689C" w:rsidR="001954E8" w:rsidRPr="009C3BA5" w:rsidRDefault="001954E8" w:rsidP="00D416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69F6" w:rsidRPr="009C3BA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744275F" w14:textId="77777777" w:rsidR="001954E8" w:rsidRPr="009C3BA5" w:rsidRDefault="001954E8" w:rsidP="00D416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36783FBB" w14:textId="61B525B3" w:rsidR="00FF69F6" w:rsidRPr="009C3BA5" w:rsidRDefault="00FF69F6" w:rsidP="00D416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1CA7403B" w14:textId="41C87356" w:rsidR="001954E8" w:rsidRPr="009C3BA5" w:rsidRDefault="001954E8" w:rsidP="00D416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69F6" w:rsidRPr="009C3B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954E8" w:rsidRPr="009C3BA5" w14:paraId="34FF40A4" w14:textId="77777777" w:rsidTr="00D4168C">
        <w:trPr>
          <w:trHeight w:val="127"/>
          <w:tblHeader/>
        </w:trPr>
        <w:tc>
          <w:tcPr>
            <w:tcW w:w="5787" w:type="dxa"/>
          </w:tcPr>
          <w:p w14:paraId="5E6C1A2D" w14:textId="77777777" w:rsidR="001954E8" w:rsidRPr="009C3BA5" w:rsidRDefault="001954E8" w:rsidP="00D4168C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00" w:type="dxa"/>
            <w:gridSpan w:val="3"/>
            <w:tcBorders>
              <w:left w:val="nil"/>
              <w:right w:val="nil"/>
            </w:tcBorders>
          </w:tcPr>
          <w:p w14:paraId="74351F50" w14:textId="77777777" w:rsidR="001954E8" w:rsidRPr="009C3BA5" w:rsidRDefault="001954E8" w:rsidP="00D4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54E8" w:rsidRPr="009C3BA5" w14:paraId="3D13B27E" w14:textId="77777777" w:rsidTr="00D4168C">
        <w:tc>
          <w:tcPr>
            <w:tcW w:w="5787" w:type="dxa"/>
          </w:tcPr>
          <w:p w14:paraId="3F5FA1BB" w14:textId="77777777" w:rsidR="001954E8" w:rsidRPr="009C3BA5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52CC47B8" w14:textId="02FC7BF3" w:rsidR="001954E8" w:rsidRPr="009C3BA5" w:rsidRDefault="00EB643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1E82DF2" w14:textId="77777777" w:rsidR="001954E8" w:rsidRPr="009C3BA5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4337570F" w14:textId="5987CFF3" w:rsidR="001954E8" w:rsidRPr="009C3BA5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</w:tr>
      <w:tr w:rsidR="001954E8" w:rsidRPr="009C3BA5" w14:paraId="5E9B15FC" w14:textId="77777777" w:rsidTr="00D4168C">
        <w:tc>
          <w:tcPr>
            <w:tcW w:w="5787" w:type="dxa"/>
          </w:tcPr>
          <w:p w14:paraId="37B366AA" w14:textId="77777777" w:rsidR="001954E8" w:rsidRPr="009C3BA5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87647E5" w14:textId="53B9C630" w:rsidR="001954E8" w:rsidRPr="009C3BA5" w:rsidRDefault="00EB643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CB1089C" w14:textId="77777777" w:rsidR="001954E8" w:rsidRPr="009C3BA5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5EA44294" w14:textId="50046338" w:rsidR="001954E8" w:rsidRPr="009C3BA5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1954E8" w:rsidRPr="009C3BA5" w14:paraId="1554A5D1" w14:textId="77777777" w:rsidTr="00D4168C">
        <w:tc>
          <w:tcPr>
            <w:tcW w:w="5787" w:type="dxa"/>
          </w:tcPr>
          <w:p w14:paraId="7EA745CD" w14:textId="77777777" w:rsidR="001954E8" w:rsidRPr="009C3BA5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22DC0D5" w14:textId="7DA37FB7" w:rsidR="001954E8" w:rsidRPr="009C3BA5" w:rsidRDefault="00EB643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04B92DA" w14:textId="77777777" w:rsidR="001954E8" w:rsidRPr="009C3BA5" w:rsidRDefault="001954E8" w:rsidP="001954E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4E4DAF8D" w14:textId="093FBE74" w:rsidR="001954E8" w:rsidRPr="009C3BA5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  <w:tr w:rsidR="001954E8" w:rsidRPr="009C3BA5" w14:paraId="5704E6F0" w14:textId="77777777" w:rsidTr="00D4168C">
        <w:tc>
          <w:tcPr>
            <w:tcW w:w="5787" w:type="dxa"/>
          </w:tcPr>
          <w:p w14:paraId="6B6A047C" w14:textId="77777777" w:rsidR="001954E8" w:rsidRPr="009C3BA5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5D3B06C6" w14:textId="33A17670" w:rsidR="001954E8" w:rsidRPr="009C3BA5" w:rsidRDefault="00EB643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C7FD257" w14:textId="77777777" w:rsidR="001954E8" w:rsidRPr="009C3BA5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0EB5297A" w14:textId="0076CE98" w:rsidR="001954E8" w:rsidRPr="009C3BA5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</w:tr>
      <w:tr w:rsidR="001954E8" w:rsidRPr="009C3BA5" w14:paraId="37A5BA15" w14:textId="77777777" w:rsidTr="00D4168C">
        <w:tc>
          <w:tcPr>
            <w:tcW w:w="5787" w:type="dxa"/>
          </w:tcPr>
          <w:p w14:paraId="721C792C" w14:textId="77777777" w:rsidR="001954E8" w:rsidRPr="009C3BA5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49619414" w14:textId="5D320CF5" w:rsidR="001954E8" w:rsidRPr="009C3BA5" w:rsidRDefault="00EB643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F7AB049" w14:textId="77777777" w:rsidR="001954E8" w:rsidRPr="009C3BA5" w:rsidRDefault="001954E8" w:rsidP="001954E8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</w:tcPr>
          <w:p w14:paraId="60C9C55F" w14:textId="7D31B49D" w:rsidR="001954E8" w:rsidRPr="009C3BA5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1954E8" w:rsidRPr="009C3BA5" w14:paraId="43EDBBD3" w14:textId="77777777" w:rsidTr="00D4168C">
        <w:tc>
          <w:tcPr>
            <w:tcW w:w="5787" w:type="dxa"/>
          </w:tcPr>
          <w:p w14:paraId="6BE09909" w14:textId="77777777" w:rsidR="001954E8" w:rsidRPr="009C3BA5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225BCD35" w14:textId="5EAE2A2A" w:rsidR="001954E8" w:rsidRPr="009C3BA5" w:rsidRDefault="00EB643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2,285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6DC2320" w14:textId="77777777" w:rsidR="001954E8" w:rsidRPr="009C3BA5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right w:val="nil"/>
            </w:tcBorders>
          </w:tcPr>
          <w:p w14:paraId="363C574B" w14:textId="2B135832" w:rsidR="001954E8" w:rsidRPr="009C3BA5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2,020</w:t>
            </w:r>
          </w:p>
        </w:tc>
      </w:tr>
      <w:tr w:rsidR="001954E8" w:rsidRPr="009C3BA5" w14:paraId="3419B4F4" w14:textId="77777777" w:rsidTr="00BE1346">
        <w:trPr>
          <w:trHeight w:val="370"/>
        </w:trPr>
        <w:tc>
          <w:tcPr>
            <w:tcW w:w="5787" w:type="dxa"/>
          </w:tcPr>
          <w:p w14:paraId="124B76DB" w14:textId="77777777" w:rsidR="001954E8" w:rsidRPr="009C3BA5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741B63EE" w14:textId="0C9B7627" w:rsidR="001954E8" w:rsidRPr="009C3BA5" w:rsidRDefault="00EB643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9D5A063" w14:textId="77777777" w:rsidR="001954E8" w:rsidRPr="009C3BA5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</w:tcPr>
          <w:p w14:paraId="7376EAC6" w14:textId="33EC159D" w:rsidR="001954E8" w:rsidRPr="009C3BA5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</w:tr>
      <w:tr w:rsidR="001954E8" w:rsidRPr="009C3BA5" w14:paraId="3BBD7994" w14:textId="77777777" w:rsidTr="00BE1346">
        <w:tc>
          <w:tcPr>
            <w:tcW w:w="5787" w:type="dxa"/>
          </w:tcPr>
          <w:p w14:paraId="593FB467" w14:textId="77777777" w:rsidR="001954E8" w:rsidRPr="009C3BA5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F8C35C" w14:textId="40D96944" w:rsidR="001954E8" w:rsidRPr="009C3BA5" w:rsidRDefault="00EB6438" w:rsidP="00BE1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2,284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16B8880" w14:textId="77777777" w:rsidR="001954E8" w:rsidRPr="009C3BA5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605583" w14:textId="18FE5A7D" w:rsidR="001954E8" w:rsidRPr="009C3BA5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1,995</w:t>
            </w:r>
          </w:p>
        </w:tc>
      </w:tr>
      <w:tr w:rsidR="001954E8" w:rsidRPr="009C3BA5" w14:paraId="5C3FCD3A" w14:textId="77777777" w:rsidTr="00BE1346">
        <w:tc>
          <w:tcPr>
            <w:tcW w:w="5787" w:type="dxa"/>
          </w:tcPr>
          <w:p w14:paraId="6EEDE753" w14:textId="77777777" w:rsidR="001954E8" w:rsidRPr="009C3BA5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nil"/>
              <w:right w:val="nil"/>
            </w:tcBorders>
          </w:tcPr>
          <w:p w14:paraId="37D03CB6" w14:textId="77777777" w:rsidR="001954E8" w:rsidRPr="009C3BA5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4AB5D8C6" w14:textId="77777777" w:rsidR="001954E8" w:rsidRPr="009C3BA5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58" w:type="dxa"/>
            <w:tcBorders>
              <w:top w:val="double" w:sz="4" w:space="0" w:color="auto"/>
              <w:left w:val="nil"/>
              <w:right w:val="nil"/>
            </w:tcBorders>
          </w:tcPr>
          <w:p w14:paraId="3D4A08C9" w14:textId="77777777" w:rsidR="001954E8" w:rsidRPr="009C3BA5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1954E8" w:rsidRPr="009C3BA5" w14:paraId="46803730" w14:textId="77777777" w:rsidTr="00D4168C">
        <w:tc>
          <w:tcPr>
            <w:tcW w:w="5787" w:type="dxa"/>
          </w:tcPr>
          <w:p w14:paraId="16B10B7B" w14:textId="783B1989" w:rsidR="001954E8" w:rsidRPr="009C3BA5" w:rsidRDefault="00BE1346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21122642" w14:textId="5E19CBB9" w:rsidR="001954E8" w:rsidRPr="009C3BA5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0526AC6" w14:textId="77777777" w:rsidR="001954E8" w:rsidRPr="009C3BA5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04D6FBA2" w14:textId="62AB3B96" w:rsidR="001954E8" w:rsidRPr="009C3BA5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328B" w:rsidRPr="009C3BA5" w14:paraId="25317BD4" w14:textId="77777777" w:rsidTr="00D4168C">
        <w:tc>
          <w:tcPr>
            <w:tcW w:w="5787" w:type="dxa"/>
          </w:tcPr>
          <w:p w14:paraId="4A2115C8" w14:textId="1885B2FF" w:rsidR="00FE328B" w:rsidRPr="009C3BA5" w:rsidRDefault="00FE328B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24D701F" w14:textId="77777777" w:rsidR="00FE328B" w:rsidRPr="009C3BA5" w:rsidRDefault="00FE328B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FD346A1" w14:textId="77777777" w:rsidR="00FE328B" w:rsidRPr="009C3BA5" w:rsidRDefault="00FE328B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07496196" w14:textId="77777777" w:rsidR="00FE328B" w:rsidRPr="009C3BA5" w:rsidRDefault="00FE328B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54E8" w:rsidRPr="009C3BA5" w14:paraId="7D5D2154" w14:textId="77777777" w:rsidTr="00FE328B">
        <w:tc>
          <w:tcPr>
            <w:tcW w:w="5787" w:type="dxa"/>
          </w:tcPr>
          <w:p w14:paraId="3FD21543" w14:textId="77777777" w:rsidR="001954E8" w:rsidRPr="009C3BA5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9C3B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79868999" w14:textId="77777777" w:rsidR="001954E8" w:rsidRPr="009C3BA5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39599FC1" w14:textId="77777777" w:rsidR="001954E8" w:rsidRPr="009C3BA5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3E527B9E" w14:textId="77777777" w:rsidR="001954E8" w:rsidRPr="009C3BA5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54E8" w:rsidRPr="009C3BA5" w14:paraId="4511C6AC" w14:textId="77777777" w:rsidTr="00FE328B">
        <w:tc>
          <w:tcPr>
            <w:tcW w:w="5787" w:type="dxa"/>
          </w:tcPr>
          <w:p w14:paraId="78D497E9" w14:textId="77777777" w:rsidR="001954E8" w:rsidRPr="009C3BA5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C3BA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ต้นทุน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1557" w:type="dxa"/>
            <w:tcBorders>
              <w:left w:val="nil"/>
              <w:right w:val="nil"/>
            </w:tcBorders>
          </w:tcPr>
          <w:p w14:paraId="0ED4C45A" w14:textId="380FD6DC" w:rsidR="001954E8" w:rsidRPr="009C3BA5" w:rsidRDefault="00FE2E9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10,32</w:t>
            </w:r>
            <w:r w:rsidR="00BE1346" w:rsidRPr="009C3B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137D6A2B" w14:textId="77777777" w:rsidR="001954E8" w:rsidRPr="009C3BA5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</w:tcPr>
          <w:p w14:paraId="4D5EB34F" w14:textId="3398CC0D" w:rsidR="001954E8" w:rsidRPr="009C3BA5" w:rsidRDefault="00FE328B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10,169</w:t>
            </w:r>
          </w:p>
        </w:tc>
      </w:tr>
      <w:tr w:rsidR="001954E8" w:rsidRPr="009C3BA5" w14:paraId="3C0902DD" w14:textId="77777777" w:rsidTr="00FE328B">
        <w:tc>
          <w:tcPr>
            <w:tcW w:w="5787" w:type="dxa"/>
          </w:tcPr>
          <w:p w14:paraId="55FFA0AE" w14:textId="730794D7" w:rsidR="001954E8" w:rsidRPr="009C3BA5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- </w:t>
            </w:r>
            <w:r w:rsidR="00B17DCA" w:rsidRPr="009C3BA5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="00B17DCA" w:rsidRPr="009C3BA5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กลับรายการ</w:t>
            </w:r>
            <w:r w:rsidR="00B17DCA" w:rsidRPr="009C3BA5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) </w:t>
            </w:r>
            <w:r w:rsidRPr="009C3BA5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</w:tcPr>
          <w:p w14:paraId="4AC41824" w14:textId="282DB2E9" w:rsidR="001954E8" w:rsidRPr="009C3BA5" w:rsidRDefault="00FE328B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BE1346" w:rsidRPr="009C3B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5FDEEA41" w14:textId="77777777" w:rsidR="001954E8" w:rsidRPr="009C3BA5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tcBorders>
              <w:left w:val="nil"/>
              <w:bottom w:val="single" w:sz="4" w:space="0" w:color="auto"/>
              <w:right w:val="nil"/>
            </w:tcBorders>
          </w:tcPr>
          <w:p w14:paraId="05CD9CE7" w14:textId="246121DE" w:rsidR="001954E8" w:rsidRPr="009C3BA5" w:rsidRDefault="001954E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1954E8" w:rsidRPr="009C3BA5" w14:paraId="1093CBAF" w14:textId="77777777" w:rsidTr="00FE328B">
        <w:tc>
          <w:tcPr>
            <w:tcW w:w="5787" w:type="dxa"/>
          </w:tcPr>
          <w:p w14:paraId="40BFB3EC" w14:textId="77777777" w:rsidR="001954E8" w:rsidRPr="009C3BA5" w:rsidRDefault="001954E8" w:rsidP="001954E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664432" w14:textId="3E98DD05" w:rsidR="001954E8" w:rsidRPr="009C3BA5" w:rsidRDefault="00FE2E98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10,303</w:t>
            </w: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0F52F561" w14:textId="77777777" w:rsidR="001954E8" w:rsidRPr="009C3BA5" w:rsidRDefault="001954E8" w:rsidP="001954E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C3B17" w14:textId="07A7C895" w:rsidR="001954E8" w:rsidRPr="009C3BA5" w:rsidRDefault="00FE328B" w:rsidP="0019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3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10,198</w:t>
            </w:r>
          </w:p>
        </w:tc>
      </w:tr>
    </w:tbl>
    <w:p w14:paraId="1B2FE47F" w14:textId="3331D77E" w:rsidR="00FA4D0B" w:rsidRPr="009C3BA5" w:rsidRDefault="00FA4D0B" w:rsidP="00FA4D0B">
      <w:pPr>
        <w:rPr>
          <w:rFonts w:ascii="Angsana New" w:hAnsi="Angsana New"/>
          <w:sz w:val="30"/>
          <w:szCs w:val="30"/>
          <w:cs/>
          <w:lang w:val="en-GB"/>
        </w:rPr>
        <w:sectPr w:rsidR="00FA4D0B" w:rsidRPr="009C3BA5" w:rsidSect="00A566C7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6" w:chapStyle="1"/>
          <w:cols w:space="708"/>
          <w:titlePg/>
          <w:docGrid w:linePitch="360"/>
        </w:sectPr>
      </w:pPr>
    </w:p>
    <w:p w14:paraId="25284335" w14:textId="30E826A2" w:rsidR="00005B6B" w:rsidRPr="009C3BA5" w:rsidRDefault="00005B6B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C3BA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F5D29EF" w14:textId="52200F20" w:rsidR="00DE08C4" w:rsidRPr="009C3BA5" w:rsidRDefault="00DE08C4" w:rsidP="00DE08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2370F44" w14:textId="42F71322" w:rsidR="00241D33" w:rsidRPr="009C3BA5" w:rsidRDefault="00241D33" w:rsidP="008E537D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C3BA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ณ </w:t>
      </w:r>
      <w:r w:rsidR="00CC2476" w:rsidRPr="009C3BA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="00CC2476" w:rsidRPr="009C3BA5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CC2476" w:rsidRPr="009C3B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9C3BA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B24A8" w:rsidRPr="009C3BA5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="001B13A6" w:rsidRPr="009C3B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9C3BA5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9C3B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9C3BA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B24A8" w:rsidRPr="009C3BA5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9C3B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และเงินปันผลรับสำหรับงวด</w:t>
      </w:r>
      <w:r w:rsidR="00CC2476" w:rsidRPr="009C3BA5">
        <w:rPr>
          <w:rFonts w:asciiTheme="majorBidi" w:hAnsiTheme="majorBidi" w:cstheme="majorBidi" w:hint="cs"/>
          <w:sz w:val="30"/>
          <w:szCs w:val="30"/>
          <w:cs/>
          <w:lang w:bidi="th-TH"/>
        </w:rPr>
        <w:t>หก</w:t>
      </w:r>
      <w:r w:rsidR="00CC2476" w:rsidRPr="009C3BA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CC2476" w:rsidRPr="009C3BA5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CC2476" w:rsidRPr="009C3B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9C3BA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B24A8" w:rsidRPr="009C3BA5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9C3B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9C3BA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B24A8" w:rsidRPr="009C3BA5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9C3B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25517274" w14:textId="77777777" w:rsidR="00241D33" w:rsidRPr="009C3BA5" w:rsidRDefault="00241D33" w:rsidP="00241D33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448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782"/>
        <w:gridCol w:w="1144"/>
        <w:gridCol w:w="7"/>
        <w:gridCol w:w="676"/>
        <w:gridCol w:w="196"/>
        <w:gridCol w:w="735"/>
        <w:gridCol w:w="13"/>
        <w:gridCol w:w="198"/>
        <w:gridCol w:w="700"/>
        <w:gridCol w:w="201"/>
        <w:gridCol w:w="690"/>
        <w:gridCol w:w="207"/>
        <w:gridCol w:w="685"/>
        <w:gridCol w:w="204"/>
        <w:gridCol w:w="688"/>
        <w:gridCol w:w="208"/>
        <w:gridCol w:w="684"/>
        <w:gridCol w:w="196"/>
        <w:gridCol w:w="696"/>
        <w:gridCol w:w="200"/>
        <w:gridCol w:w="691"/>
        <w:gridCol w:w="199"/>
        <w:gridCol w:w="781"/>
        <w:gridCol w:w="7"/>
      </w:tblGrid>
      <w:tr w:rsidR="00241D33" w:rsidRPr="009C3BA5" w14:paraId="0B423792" w14:textId="77777777" w:rsidTr="008F1E75">
        <w:trPr>
          <w:gridAfter w:val="1"/>
          <w:wAfter w:w="7" w:type="dxa"/>
          <w:cantSplit/>
          <w:tblHeader/>
        </w:trPr>
        <w:tc>
          <w:tcPr>
            <w:tcW w:w="2700" w:type="dxa"/>
          </w:tcPr>
          <w:p w14:paraId="40A0A24F" w14:textId="77777777" w:rsidR="00241D33" w:rsidRPr="009C3BA5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26" w:type="dxa"/>
            <w:gridSpan w:val="2"/>
          </w:tcPr>
          <w:p w14:paraId="6D7F8631" w14:textId="77777777" w:rsidR="00241D33" w:rsidRPr="009C3BA5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55" w:type="dxa"/>
            <w:gridSpan w:val="21"/>
            <w:tcBorders>
              <w:bottom w:val="single" w:sz="4" w:space="0" w:color="auto"/>
            </w:tcBorders>
          </w:tcPr>
          <w:p w14:paraId="504BE94E" w14:textId="77777777" w:rsidR="00241D33" w:rsidRPr="009C3BA5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3BA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D33" w:rsidRPr="009C3BA5" w14:paraId="259682EE" w14:textId="77777777" w:rsidTr="008F1E75">
        <w:trPr>
          <w:cantSplit/>
          <w:trHeight w:val="717"/>
          <w:tblHeader/>
        </w:trPr>
        <w:tc>
          <w:tcPr>
            <w:tcW w:w="2700" w:type="dxa"/>
          </w:tcPr>
          <w:p w14:paraId="065A948A" w14:textId="77777777" w:rsidR="00241D33" w:rsidRPr="009C3BA5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  <w:vAlign w:val="bottom"/>
          </w:tcPr>
          <w:p w14:paraId="5C0123F5" w14:textId="77777777" w:rsidR="00241D33" w:rsidRPr="009C3BA5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C3BA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151" w:type="dxa"/>
            <w:gridSpan w:val="2"/>
            <w:vAlign w:val="bottom"/>
          </w:tcPr>
          <w:p w14:paraId="32CD6631" w14:textId="77777777" w:rsidR="00241D33" w:rsidRPr="009C3BA5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C3BA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ประเทศที่</w:t>
            </w:r>
          </w:p>
          <w:p w14:paraId="0CD626C4" w14:textId="77777777" w:rsidR="00241D33" w:rsidRPr="009C3BA5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C3BA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ดำเนินธุรกิจ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</w:tcBorders>
            <w:vAlign w:val="bottom"/>
          </w:tcPr>
          <w:p w14:paraId="0E99F331" w14:textId="77777777" w:rsidR="00241D33" w:rsidRPr="009C3BA5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C3BA5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</w:t>
            </w:r>
            <w:r w:rsidRPr="009C3BA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ความ</w:t>
            </w:r>
          </w:p>
          <w:p w14:paraId="431344F0" w14:textId="77777777" w:rsidR="00241D33" w:rsidRPr="009C3BA5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เป็นเจ้าของ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</w:tcBorders>
            <w:vAlign w:val="bottom"/>
          </w:tcPr>
          <w:p w14:paraId="5548967C" w14:textId="77777777" w:rsidR="00241D33" w:rsidRPr="009C3BA5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</w:tcBorders>
            <w:vAlign w:val="bottom"/>
          </w:tcPr>
          <w:p w14:paraId="5CC1F115" w14:textId="77777777" w:rsidR="00241D33" w:rsidRPr="009C3BA5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74A8AE6" w14:textId="77777777" w:rsidR="00241D33" w:rsidRPr="009C3BA5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C3BA5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bottom"/>
          </w:tcPr>
          <w:p w14:paraId="21BF4BFC" w14:textId="77777777" w:rsidR="00241D33" w:rsidRPr="009C3BA5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7" w:type="dxa"/>
            <w:gridSpan w:val="3"/>
            <w:tcBorders>
              <w:top w:val="single" w:sz="4" w:space="0" w:color="auto"/>
            </w:tcBorders>
            <w:vAlign w:val="bottom"/>
          </w:tcPr>
          <w:p w14:paraId="42D2BF64" w14:textId="77777777" w:rsidR="00241D33" w:rsidRPr="009C3BA5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A0525B0" w14:textId="77777777" w:rsidR="00241D33" w:rsidRPr="009C3BA5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C3BA5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208" w:type="dxa"/>
            <w:tcBorders>
              <w:top w:val="single" w:sz="4" w:space="0" w:color="auto"/>
            </w:tcBorders>
            <w:vAlign w:val="bottom"/>
          </w:tcPr>
          <w:p w14:paraId="228399EB" w14:textId="77777777" w:rsidR="00241D33" w:rsidRPr="009C3BA5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</w:tcBorders>
            <w:vAlign w:val="bottom"/>
          </w:tcPr>
          <w:p w14:paraId="2DB4A311" w14:textId="77777777" w:rsidR="00241D33" w:rsidRPr="009C3BA5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5E07CB9" w14:textId="77777777" w:rsidR="00241D33" w:rsidRPr="009C3BA5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C3BA5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  <w:r w:rsidRPr="009C3BA5">
              <w:rPr>
                <w:rFonts w:ascii="Angsana New" w:hAnsi="Angsana New"/>
                <w:sz w:val="26"/>
                <w:szCs w:val="26"/>
              </w:rPr>
              <w:t>-</w:t>
            </w:r>
            <w:r w:rsidRPr="009C3BA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0" w:type="dxa"/>
            <w:tcBorders>
              <w:top w:val="single" w:sz="4" w:space="0" w:color="auto"/>
            </w:tcBorders>
            <w:vAlign w:val="bottom"/>
          </w:tcPr>
          <w:p w14:paraId="101D8BDE" w14:textId="77777777" w:rsidR="00241D33" w:rsidRPr="009C3BA5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gridSpan w:val="4"/>
            <w:tcBorders>
              <w:top w:val="single" w:sz="4" w:space="0" w:color="auto"/>
            </w:tcBorders>
            <w:vAlign w:val="bottom"/>
          </w:tcPr>
          <w:p w14:paraId="588B8223" w14:textId="77777777" w:rsidR="00241D33" w:rsidRPr="009C3BA5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B0C6548" w14:textId="77777777" w:rsidR="00241D33" w:rsidRPr="009C3BA5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C3BA5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3A34D7" w:rsidRPr="009C3BA5" w14:paraId="299B99B4" w14:textId="77777777" w:rsidTr="008F1E75">
        <w:trPr>
          <w:cantSplit/>
          <w:tblHeader/>
        </w:trPr>
        <w:tc>
          <w:tcPr>
            <w:tcW w:w="2700" w:type="dxa"/>
          </w:tcPr>
          <w:p w14:paraId="1A299D09" w14:textId="77777777" w:rsidR="003A34D7" w:rsidRPr="009C3BA5" w:rsidRDefault="003A34D7" w:rsidP="003A34D7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497A1B11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6C6D28E0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32C60114" w14:textId="206C4919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30</w:t>
            </w: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6" w:type="dxa"/>
            <w:vAlign w:val="bottom"/>
          </w:tcPr>
          <w:p w14:paraId="71241EB9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11BBA3D5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C3BA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11" w:type="dxa"/>
            <w:gridSpan w:val="2"/>
          </w:tcPr>
          <w:p w14:paraId="6688E955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2D6C629B" w14:textId="0BB7FAAD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30</w:t>
            </w: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1" w:type="dxa"/>
            <w:vAlign w:val="bottom"/>
          </w:tcPr>
          <w:p w14:paraId="320FB066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1EEEF599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C3BA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</w:tcPr>
          <w:p w14:paraId="5050BF6E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44CCB86D" w14:textId="57A84815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30</w:t>
            </w: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4" w:type="dxa"/>
            <w:vAlign w:val="bottom"/>
          </w:tcPr>
          <w:p w14:paraId="7CCC02CA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  <w:vAlign w:val="bottom"/>
          </w:tcPr>
          <w:p w14:paraId="3993ED61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C3BA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8" w:type="dxa"/>
          </w:tcPr>
          <w:p w14:paraId="7B066E96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CD7437" w14:textId="42B8113E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30</w:t>
            </w: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6" w:type="dxa"/>
            <w:vAlign w:val="bottom"/>
          </w:tcPr>
          <w:p w14:paraId="24F04869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  <w:vAlign w:val="bottom"/>
          </w:tcPr>
          <w:p w14:paraId="3116A33C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C3BA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0" w:type="dxa"/>
            <w:vAlign w:val="bottom"/>
          </w:tcPr>
          <w:p w14:paraId="4C810C63" w14:textId="77777777" w:rsidR="003A34D7" w:rsidRPr="009C3BA5" w:rsidRDefault="003A34D7" w:rsidP="003A34D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0DC518C5" w14:textId="2AB3C6DC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30</w:t>
            </w: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9" w:type="dxa"/>
            <w:vAlign w:val="bottom"/>
          </w:tcPr>
          <w:p w14:paraId="5D53F922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798976B3" w14:textId="708946A5" w:rsidR="003A34D7" w:rsidRPr="009C3BA5" w:rsidRDefault="003A34D7" w:rsidP="003A34D7">
            <w:pPr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30</w:t>
            </w: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3A34D7" w:rsidRPr="009C3BA5" w14:paraId="42C962F5" w14:textId="77777777" w:rsidTr="008F1E75">
        <w:trPr>
          <w:cantSplit/>
          <w:tblHeader/>
        </w:trPr>
        <w:tc>
          <w:tcPr>
            <w:tcW w:w="2700" w:type="dxa"/>
          </w:tcPr>
          <w:p w14:paraId="51645ECA" w14:textId="77777777" w:rsidR="003A34D7" w:rsidRPr="009C3BA5" w:rsidRDefault="003A34D7" w:rsidP="003A34D7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12954167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2FAD3FB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</w:tcPr>
          <w:p w14:paraId="6BA2E334" w14:textId="0AAE1190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96" w:type="dxa"/>
          </w:tcPr>
          <w:p w14:paraId="62F3235F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</w:tcPr>
          <w:p w14:paraId="24A0F06B" w14:textId="23F37D71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11" w:type="dxa"/>
            <w:gridSpan w:val="2"/>
          </w:tcPr>
          <w:p w14:paraId="4D340AD8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</w:tcPr>
          <w:p w14:paraId="6090CF5E" w14:textId="33F34C4F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01" w:type="dxa"/>
          </w:tcPr>
          <w:p w14:paraId="2E702D41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</w:tcPr>
          <w:p w14:paraId="2084E3DE" w14:textId="3B6D2F85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7" w:type="dxa"/>
          </w:tcPr>
          <w:p w14:paraId="2526798B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</w:tcPr>
          <w:p w14:paraId="50117E52" w14:textId="53207F03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04" w:type="dxa"/>
          </w:tcPr>
          <w:p w14:paraId="4A27EBCD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</w:tcPr>
          <w:p w14:paraId="788DF368" w14:textId="6B9F4E9D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8" w:type="dxa"/>
          </w:tcPr>
          <w:p w14:paraId="78BFD81C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</w:tcPr>
          <w:p w14:paraId="72D2A9C6" w14:textId="245AF316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96" w:type="dxa"/>
          </w:tcPr>
          <w:p w14:paraId="16C7F7A9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</w:tcPr>
          <w:p w14:paraId="1074C313" w14:textId="4F4D279C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0" w:type="dxa"/>
            <w:vAlign w:val="bottom"/>
          </w:tcPr>
          <w:p w14:paraId="6A6C579D" w14:textId="77777777" w:rsidR="003A34D7" w:rsidRPr="009C3BA5" w:rsidRDefault="003A34D7" w:rsidP="003A34D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</w:tcPr>
          <w:p w14:paraId="596A0637" w14:textId="3DD6FE41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99" w:type="dxa"/>
          </w:tcPr>
          <w:p w14:paraId="537D4033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</w:tcPr>
          <w:p w14:paraId="0714C4AA" w14:textId="17C6C221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A34D7" w:rsidRPr="009C3BA5" w14:paraId="33878AA9" w14:textId="77777777" w:rsidTr="008F1E75">
        <w:trPr>
          <w:cantSplit/>
          <w:tblHeader/>
        </w:trPr>
        <w:tc>
          <w:tcPr>
            <w:tcW w:w="2700" w:type="dxa"/>
          </w:tcPr>
          <w:p w14:paraId="42E6297F" w14:textId="77777777" w:rsidR="003A34D7" w:rsidRPr="009C3BA5" w:rsidRDefault="003A34D7" w:rsidP="003A34D7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2" w:type="dxa"/>
          </w:tcPr>
          <w:p w14:paraId="12D2B479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38623670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gridSpan w:val="4"/>
          </w:tcPr>
          <w:p w14:paraId="2ACF2E2C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9C3BA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  <w:r w:rsidRPr="009C3BA5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235" w:type="dxa"/>
            <w:gridSpan w:val="17"/>
          </w:tcPr>
          <w:p w14:paraId="692B0C66" w14:textId="77777777" w:rsidR="003A34D7" w:rsidRPr="009C3BA5" w:rsidRDefault="003A34D7" w:rsidP="003A34D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(</w:t>
            </w:r>
            <w:r w:rsidRPr="009C3BA5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9C3BA5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3A34D7" w:rsidRPr="009C3BA5" w14:paraId="3C92562C" w14:textId="77777777" w:rsidTr="008F1E75">
        <w:trPr>
          <w:cantSplit/>
        </w:trPr>
        <w:tc>
          <w:tcPr>
            <w:tcW w:w="2700" w:type="dxa"/>
          </w:tcPr>
          <w:p w14:paraId="71DF348E" w14:textId="77777777" w:rsidR="003A34D7" w:rsidRPr="009C3BA5" w:rsidRDefault="003A34D7" w:rsidP="003A34D7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C3BA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82" w:type="dxa"/>
          </w:tcPr>
          <w:p w14:paraId="1AF03083" w14:textId="77777777" w:rsidR="003A34D7" w:rsidRPr="009C3BA5" w:rsidRDefault="003A34D7" w:rsidP="003A34D7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0B81CE0F" w14:textId="77777777" w:rsidR="003A34D7" w:rsidRPr="009C3BA5" w:rsidRDefault="003A34D7" w:rsidP="003A34D7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0DCADF55" w14:textId="77777777" w:rsidR="003A34D7" w:rsidRPr="009C3BA5" w:rsidRDefault="003A34D7" w:rsidP="003A34D7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" w:type="dxa"/>
            <w:vAlign w:val="bottom"/>
          </w:tcPr>
          <w:p w14:paraId="3AE6771A" w14:textId="77777777" w:rsidR="003A34D7" w:rsidRPr="009C3BA5" w:rsidRDefault="003A34D7" w:rsidP="003A34D7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3673F544" w14:textId="77777777" w:rsidR="003A34D7" w:rsidRPr="009C3BA5" w:rsidRDefault="003A34D7" w:rsidP="003A34D7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1994FCDC" w14:textId="77777777" w:rsidR="003A34D7" w:rsidRPr="009C3BA5" w:rsidRDefault="003A34D7" w:rsidP="003A34D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03B53E85" w14:textId="77777777" w:rsidR="003A34D7" w:rsidRPr="009C3BA5" w:rsidRDefault="003A34D7" w:rsidP="003A34D7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1" w:type="dxa"/>
            <w:vAlign w:val="bottom"/>
          </w:tcPr>
          <w:p w14:paraId="5B2C2970" w14:textId="77777777" w:rsidR="003A34D7" w:rsidRPr="009C3BA5" w:rsidRDefault="003A34D7" w:rsidP="003A34D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83EA593" w14:textId="77777777" w:rsidR="003A34D7" w:rsidRPr="009C3BA5" w:rsidRDefault="003A34D7" w:rsidP="003A34D7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7" w:type="dxa"/>
            <w:vAlign w:val="bottom"/>
          </w:tcPr>
          <w:p w14:paraId="2662C3DB" w14:textId="77777777" w:rsidR="003A34D7" w:rsidRPr="009C3BA5" w:rsidRDefault="003A34D7" w:rsidP="003A34D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36007F07" w14:textId="77777777" w:rsidR="003A34D7" w:rsidRPr="009C3BA5" w:rsidRDefault="003A34D7" w:rsidP="003A34D7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4" w:type="dxa"/>
            <w:vAlign w:val="bottom"/>
          </w:tcPr>
          <w:p w14:paraId="4C15FA8C" w14:textId="77777777" w:rsidR="003A34D7" w:rsidRPr="009C3BA5" w:rsidRDefault="003A34D7" w:rsidP="003A34D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8" w:type="dxa"/>
            <w:vAlign w:val="bottom"/>
          </w:tcPr>
          <w:p w14:paraId="02399FE2" w14:textId="77777777" w:rsidR="003A34D7" w:rsidRPr="009C3BA5" w:rsidRDefault="003A34D7" w:rsidP="003A34D7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8" w:type="dxa"/>
            <w:vAlign w:val="bottom"/>
          </w:tcPr>
          <w:p w14:paraId="77B75E77" w14:textId="77777777" w:rsidR="003A34D7" w:rsidRPr="009C3BA5" w:rsidRDefault="003A34D7" w:rsidP="003A34D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50AFF25E" w14:textId="77777777" w:rsidR="003A34D7" w:rsidRPr="009C3BA5" w:rsidRDefault="003A34D7" w:rsidP="003A34D7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6" w:type="dxa"/>
            <w:vAlign w:val="bottom"/>
          </w:tcPr>
          <w:p w14:paraId="08F1E9BA" w14:textId="77777777" w:rsidR="003A34D7" w:rsidRPr="009C3BA5" w:rsidRDefault="003A34D7" w:rsidP="003A34D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96" w:type="dxa"/>
            <w:vAlign w:val="bottom"/>
          </w:tcPr>
          <w:p w14:paraId="43A0356C" w14:textId="77777777" w:rsidR="003A34D7" w:rsidRPr="009C3BA5" w:rsidRDefault="003A34D7" w:rsidP="003A34D7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00" w:type="dxa"/>
            <w:vAlign w:val="bottom"/>
          </w:tcPr>
          <w:p w14:paraId="742E5A8E" w14:textId="77777777" w:rsidR="003A34D7" w:rsidRPr="009C3BA5" w:rsidRDefault="003A34D7" w:rsidP="003A34D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3154F020" w14:textId="77777777" w:rsidR="003A34D7" w:rsidRPr="009C3BA5" w:rsidRDefault="003A34D7" w:rsidP="003A34D7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9" w:type="dxa"/>
          </w:tcPr>
          <w:p w14:paraId="228CBCE4" w14:textId="77777777" w:rsidR="003A34D7" w:rsidRPr="009C3BA5" w:rsidRDefault="003A34D7" w:rsidP="003A34D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gridSpan w:val="2"/>
            <w:vAlign w:val="bottom"/>
          </w:tcPr>
          <w:p w14:paraId="0C373253" w14:textId="77777777" w:rsidR="003A34D7" w:rsidRPr="009C3BA5" w:rsidRDefault="003A34D7" w:rsidP="003A34D7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C66481" w:rsidRPr="009C3BA5" w14:paraId="24A5BE3E" w14:textId="77777777" w:rsidTr="00EB6B19">
        <w:trPr>
          <w:cantSplit/>
        </w:trPr>
        <w:tc>
          <w:tcPr>
            <w:tcW w:w="2700" w:type="dxa"/>
          </w:tcPr>
          <w:p w14:paraId="55009C6A" w14:textId="5F3AC939" w:rsidR="00C66481" w:rsidRPr="009C3BA5" w:rsidRDefault="00C66481" w:rsidP="00C66481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C3BA5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</w:t>
            </w:r>
            <w:r w:rsidR="00F539F0">
              <w:rPr>
                <w:rFonts w:ascii="Angsana New" w:hAnsi="Angsana New"/>
                <w:sz w:val="26"/>
                <w:szCs w:val="26"/>
                <w:cs/>
              </w:rPr>
              <w:t>ฮอล์</w:t>
            </w:r>
            <w:r w:rsidRPr="009C3BA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C3BA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9C3BA5">
              <w:rPr>
                <w:rFonts w:ascii="Angsana New" w:hAnsi="Angsana New"/>
                <w:sz w:val="26"/>
                <w:szCs w:val="26"/>
              </w:rPr>
              <w:br/>
            </w: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(อยู่ระหว่างการชำระบัญชี)</w:t>
            </w:r>
            <w:r w:rsidRPr="009C3BA5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782" w:type="dxa"/>
          </w:tcPr>
          <w:p w14:paraId="137D84D3" w14:textId="45680233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การผลิตและจำหน่ายเคมีภัณฑ์ชีวภาพ</w:t>
            </w:r>
            <w:r w:rsidRPr="009C3BA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และผลิตภัณฑ์แฟตตี้</w:t>
            </w:r>
            <w:r w:rsidRPr="009C3BA5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แอลกอ</w:t>
            </w:r>
            <w:r w:rsidR="00F539F0">
              <w:rPr>
                <w:rFonts w:ascii="Angsana New" w:hAnsi="Angsana New" w:hint="cs"/>
                <w:sz w:val="26"/>
                <w:szCs w:val="26"/>
                <w:cs/>
              </w:rPr>
              <w:t>ฮอล์</w:t>
            </w:r>
            <w:r w:rsidRPr="009C3BA5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51" w:type="dxa"/>
            <w:gridSpan w:val="2"/>
            <w:vAlign w:val="bottom"/>
          </w:tcPr>
          <w:p w14:paraId="515D3EDC" w14:textId="59EC6D7E" w:rsidR="00C66481" w:rsidRPr="009C3BA5" w:rsidRDefault="00C66481" w:rsidP="00C6648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3BA5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  <w:vAlign w:val="bottom"/>
          </w:tcPr>
          <w:p w14:paraId="01415E35" w14:textId="2D8DB54E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43C7DA64" w14:textId="77777777" w:rsidR="00C66481" w:rsidRPr="009C3BA5" w:rsidRDefault="00C66481" w:rsidP="00C6648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14:paraId="6511FE93" w14:textId="47F56D24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2"/>
            <w:vAlign w:val="bottom"/>
          </w:tcPr>
          <w:p w14:paraId="7E60474F" w14:textId="77777777" w:rsidR="00C66481" w:rsidRPr="009C3BA5" w:rsidRDefault="00C66481" w:rsidP="00C6648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</w:tcPr>
          <w:p w14:paraId="2EE0CCDA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011FA649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63ADEE4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E9C8FD8" w14:textId="0B85964B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67472BE8" w14:textId="77777777" w:rsidR="00C66481" w:rsidRPr="009C3BA5" w:rsidRDefault="00C66481" w:rsidP="00C6648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</w:tcPr>
          <w:p w14:paraId="4D4AF726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FF83C4E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18538EB7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06C4656" w14:textId="5F032FF4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44D33007" w14:textId="77777777" w:rsidR="00C66481" w:rsidRPr="009C3BA5" w:rsidRDefault="00C66481" w:rsidP="00C6648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  <w:vAlign w:val="bottom"/>
          </w:tcPr>
          <w:p w14:paraId="74E64DC3" w14:textId="13138583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4" w:type="dxa"/>
            <w:vAlign w:val="bottom"/>
          </w:tcPr>
          <w:p w14:paraId="42422E25" w14:textId="77777777" w:rsidR="00C66481" w:rsidRPr="009C3BA5" w:rsidRDefault="00C66481" w:rsidP="00C6648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  <w:vAlign w:val="bottom"/>
          </w:tcPr>
          <w:p w14:paraId="7FF12877" w14:textId="100DCB1B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61AA5411" w14:textId="77777777" w:rsidR="00C66481" w:rsidRPr="009C3BA5" w:rsidRDefault="00C66481" w:rsidP="00C66481">
            <w:pPr>
              <w:tabs>
                <w:tab w:val="decimal" w:pos="540"/>
              </w:tabs>
              <w:spacing w:line="240" w:lineRule="auto"/>
              <w:ind w:right="-16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vAlign w:val="bottom"/>
          </w:tcPr>
          <w:p w14:paraId="5E67ED4F" w14:textId="63E55FD8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  <w:cs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vAlign w:val="bottom"/>
          </w:tcPr>
          <w:p w14:paraId="5407E76F" w14:textId="77777777" w:rsidR="00C66481" w:rsidRPr="009C3BA5" w:rsidRDefault="00C66481" w:rsidP="00C66481">
            <w:pPr>
              <w:tabs>
                <w:tab w:val="decimal" w:pos="540"/>
              </w:tabs>
              <w:spacing w:line="240" w:lineRule="auto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  <w:vAlign w:val="bottom"/>
          </w:tcPr>
          <w:p w14:paraId="4E467134" w14:textId="318A9BC2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7F71B699" w14:textId="77777777" w:rsidR="00C66481" w:rsidRPr="009C3BA5" w:rsidRDefault="00C66481" w:rsidP="00C6648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4876FC33" w14:textId="719ABED4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9" w:type="dxa"/>
            <w:vAlign w:val="bottom"/>
          </w:tcPr>
          <w:p w14:paraId="17B60AAB" w14:textId="77777777" w:rsidR="00C66481" w:rsidRPr="009C3BA5" w:rsidRDefault="00C66481" w:rsidP="00C66481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dxa"/>
            <w:gridSpan w:val="2"/>
          </w:tcPr>
          <w:p w14:paraId="706E5701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89E6719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71CD58F8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DC4094E" w14:textId="3FE5E6A0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6481" w:rsidRPr="009C3BA5" w14:paraId="1A4FCE83" w14:textId="77777777" w:rsidTr="00EB6B19">
        <w:trPr>
          <w:cantSplit/>
        </w:trPr>
        <w:tc>
          <w:tcPr>
            <w:tcW w:w="2700" w:type="dxa"/>
          </w:tcPr>
          <w:p w14:paraId="05802040" w14:textId="77777777" w:rsidR="00C66481" w:rsidRPr="009C3BA5" w:rsidRDefault="00C66481" w:rsidP="00C66481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9C3BA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C3BA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782" w:type="dxa"/>
          </w:tcPr>
          <w:p w14:paraId="1F61F4EB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การลงทุนและดำเนินธุรกิจในประเทศ</w:t>
            </w:r>
          </w:p>
        </w:tc>
        <w:tc>
          <w:tcPr>
            <w:tcW w:w="1151" w:type="dxa"/>
            <w:gridSpan w:val="2"/>
            <w:vAlign w:val="bottom"/>
          </w:tcPr>
          <w:p w14:paraId="0BFDA1A8" w14:textId="0A3EF365" w:rsidR="00C66481" w:rsidRPr="009C3BA5" w:rsidRDefault="00C66481" w:rsidP="00C6648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3BA5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  <w:vAlign w:val="bottom"/>
          </w:tcPr>
          <w:p w14:paraId="1C2F6C0C" w14:textId="75272003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6250BCCF" w14:textId="77777777" w:rsidR="00C66481" w:rsidRPr="009C3BA5" w:rsidRDefault="00C66481" w:rsidP="00C6648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  <w:vAlign w:val="bottom"/>
          </w:tcPr>
          <w:p w14:paraId="4E6830BB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2"/>
            <w:vAlign w:val="bottom"/>
          </w:tcPr>
          <w:p w14:paraId="0E22667B" w14:textId="77777777" w:rsidR="00C66481" w:rsidRPr="009C3BA5" w:rsidRDefault="00C66481" w:rsidP="00C6648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14441617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58C2296A" w14:textId="13103B10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  <w:tc>
          <w:tcPr>
            <w:tcW w:w="201" w:type="dxa"/>
            <w:vAlign w:val="bottom"/>
          </w:tcPr>
          <w:p w14:paraId="2BBBB235" w14:textId="77777777" w:rsidR="00C66481" w:rsidRPr="009C3BA5" w:rsidRDefault="00C66481" w:rsidP="00C6648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0C1348D8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5AB067E7" w14:textId="5ADE50F2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1,669</w:t>
            </w:r>
          </w:p>
        </w:tc>
        <w:tc>
          <w:tcPr>
            <w:tcW w:w="207" w:type="dxa"/>
            <w:vAlign w:val="bottom"/>
          </w:tcPr>
          <w:p w14:paraId="3C8F0227" w14:textId="77777777" w:rsidR="00C66481" w:rsidRPr="009C3BA5" w:rsidRDefault="00C66481" w:rsidP="00C6648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631E52C2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555267F6" w14:textId="1D59BC03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(1,669)</w:t>
            </w:r>
          </w:p>
        </w:tc>
        <w:tc>
          <w:tcPr>
            <w:tcW w:w="204" w:type="dxa"/>
            <w:vAlign w:val="bottom"/>
          </w:tcPr>
          <w:p w14:paraId="556B2162" w14:textId="77777777" w:rsidR="00C66481" w:rsidRPr="009C3BA5" w:rsidRDefault="00C66481" w:rsidP="00C6648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2BC481FC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09EC7E5A" w14:textId="2CBB7418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(1,669)</w:t>
            </w:r>
          </w:p>
        </w:tc>
        <w:tc>
          <w:tcPr>
            <w:tcW w:w="208" w:type="dxa"/>
            <w:vAlign w:val="bottom"/>
          </w:tcPr>
          <w:p w14:paraId="50B7FCB0" w14:textId="368515D0" w:rsidR="00C66481" w:rsidRPr="009C3BA5" w:rsidRDefault="00C66481" w:rsidP="00C6648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51920DC5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D65DC68" w14:textId="6B272032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" w:type="dxa"/>
            <w:vAlign w:val="bottom"/>
          </w:tcPr>
          <w:p w14:paraId="07C54DEA" w14:textId="77777777" w:rsidR="00C66481" w:rsidRPr="009C3BA5" w:rsidRDefault="00C66481" w:rsidP="00C6648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0F933BA3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374AAC1A" w14:textId="1E63A460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46B92DB9" w14:textId="77777777" w:rsidR="00C66481" w:rsidRPr="009C3BA5" w:rsidRDefault="00C66481" w:rsidP="00C6648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14:paraId="2EE987DA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  <w:p w14:paraId="491BE899" w14:textId="500D75F5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9" w:type="dxa"/>
            <w:vAlign w:val="bottom"/>
          </w:tcPr>
          <w:p w14:paraId="4EB71FFB" w14:textId="77777777" w:rsidR="00C66481" w:rsidRPr="009C3BA5" w:rsidRDefault="00C66481" w:rsidP="00C66481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</w:tcPr>
          <w:p w14:paraId="0AB13015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252B753" w14:textId="6DDB21EB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C66481" w:rsidRPr="009C3BA5" w14:paraId="43D9AB6D" w14:textId="77777777" w:rsidTr="008F1E75">
        <w:trPr>
          <w:cantSplit/>
        </w:trPr>
        <w:tc>
          <w:tcPr>
            <w:tcW w:w="2700" w:type="dxa"/>
          </w:tcPr>
          <w:p w14:paraId="02B22586" w14:textId="77777777" w:rsidR="00C66481" w:rsidRPr="009C3BA5" w:rsidRDefault="00C66481" w:rsidP="00C66481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C3BA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2" w:type="dxa"/>
          </w:tcPr>
          <w:p w14:paraId="0756466C" w14:textId="77777777" w:rsidR="00C66481" w:rsidRPr="009C3BA5" w:rsidRDefault="00C66481" w:rsidP="00C66481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13D84E51" w14:textId="77777777" w:rsidR="00C66481" w:rsidRPr="009C3BA5" w:rsidRDefault="00C66481" w:rsidP="00C6648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6" w:type="dxa"/>
          </w:tcPr>
          <w:p w14:paraId="6C4142EB" w14:textId="77777777" w:rsidR="00C66481" w:rsidRPr="009C3BA5" w:rsidRDefault="00C66481" w:rsidP="00C6648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" w:type="dxa"/>
          </w:tcPr>
          <w:p w14:paraId="1EB12999" w14:textId="77777777" w:rsidR="00C66481" w:rsidRPr="009C3BA5" w:rsidRDefault="00C66481" w:rsidP="00C6648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dxa"/>
          </w:tcPr>
          <w:p w14:paraId="0D9583F7" w14:textId="77777777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" w:type="dxa"/>
            <w:gridSpan w:val="2"/>
          </w:tcPr>
          <w:p w14:paraId="3BF442BE" w14:textId="77777777" w:rsidR="00C66481" w:rsidRPr="009C3BA5" w:rsidRDefault="00C66481" w:rsidP="00C6648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24B14CB7" w14:textId="26242A38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3BA5">
              <w:rPr>
                <w:rFonts w:ascii="Angsana New" w:hAnsi="Angsana New"/>
                <w:b/>
                <w:bCs/>
                <w:sz w:val="26"/>
                <w:szCs w:val="26"/>
              </w:rPr>
              <w:t>1,669</w:t>
            </w:r>
          </w:p>
        </w:tc>
        <w:tc>
          <w:tcPr>
            <w:tcW w:w="201" w:type="dxa"/>
          </w:tcPr>
          <w:p w14:paraId="40D8CC37" w14:textId="77777777" w:rsidR="00C66481" w:rsidRPr="009C3BA5" w:rsidRDefault="00C66481" w:rsidP="00C6648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</w:tcPr>
          <w:p w14:paraId="581F3B9C" w14:textId="7316B250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3BA5">
              <w:rPr>
                <w:rFonts w:ascii="Angsana New" w:hAnsi="Angsana New"/>
                <w:b/>
                <w:bCs/>
                <w:sz w:val="26"/>
                <w:szCs w:val="26"/>
              </w:rPr>
              <w:t>1,669</w:t>
            </w:r>
          </w:p>
        </w:tc>
        <w:tc>
          <w:tcPr>
            <w:tcW w:w="207" w:type="dxa"/>
          </w:tcPr>
          <w:p w14:paraId="413EC383" w14:textId="77777777" w:rsidR="00C66481" w:rsidRPr="009C3BA5" w:rsidRDefault="00C66481" w:rsidP="00C6648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1FDF4B63" w14:textId="7534EF29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3BA5">
              <w:rPr>
                <w:rFonts w:ascii="Angsana New" w:hAnsi="Angsana New"/>
                <w:b/>
                <w:bCs/>
                <w:sz w:val="26"/>
                <w:szCs w:val="26"/>
              </w:rPr>
              <w:t>(1,669)</w:t>
            </w:r>
          </w:p>
        </w:tc>
        <w:tc>
          <w:tcPr>
            <w:tcW w:w="204" w:type="dxa"/>
          </w:tcPr>
          <w:p w14:paraId="545BE3CA" w14:textId="77777777" w:rsidR="00C66481" w:rsidRPr="009C3BA5" w:rsidRDefault="00C66481" w:rsidP="00C6648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643E9984" w14:textId="6E24FCC9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3BA5">
              <w:rPr>
                <w:rFonts w:ascii="Angsana New" w:hAnsi="Angsana New"/>
                <w:b/>
                <w:bCs/>
                <w:sz w:val="26"/>
                <w:szCs w:val="26"/>
              </w:rPr>
              <w:t>(1,669)</w:t>
            </w:r>
          </w:p>
        </w:tc>
        <w:tc>
          <w:tcPr>
            <w:tcW w:w="208" w:type="dxa"/>
          </w:tcPr>
          <w:p w14:paraId="509454B0" w14:textId="77777777" w:rsidR="00C66481" w:rsidRPr="009C3BA5" w:rsidRDefault="00C66481" w:rsidP="00C6648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6581C7D1" w14:textId="570B1201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3BA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3EDB7BA3" w14:textId="77777777" w:rsidR="00C66481" w:rsidRPr="009C3BA5" w:rsidRDefault="00C66481" w:rsidP="00C66481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0522E679" w14:textId="410F35AB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3BA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26F063A9" w14:textId="77777777" w:rsidR="00C66481" w:rsidRPr="009C3BA5" w:rsidRDefault="00C66481" w:rsidP="00C66481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</w:tcPr>
          <w:p w14:paraId="6F2C0A9B" w14:textId="2F7327F3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90" w:right="-11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9C3BA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99" w:type="dxa"/>
          </w:tcPr>
          <w:p w14:paraId="079FCFB4" w14:textId="77777777" w:rsidR="00C66481" w:rsidRPr="009C3BA5" w:rsidRDefault="00C66481" w:rsidP="00C66481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EFD561" w14:textId="39629516" w:rsidR="00C66481" w:rsidRPr="009C3BA5" w:rsidRDefault="00C66481" w:rsidP="00C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79" w:right="-7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C3BA5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75DF0C10" w14:textId="77777777" w:rsidR="003F5A8F" w:rsidRPr="009C3BA5" w:rsidRDefault="003F5A8F" w:rsidP="003F5A8F">
      <w:pPr>
        <w:rPr>
          <w:rFonts w:asciiTheme="majorBidi" w:hAnsiTheme="majorBidi" w:cstheme="majorBidi"/>
        </w:rPr>
      </w:pPr>
    </w:p>
    <w:p w14:paraId="08DEC4F1" w14:textId="77777777" w:rsidR="001976A5" w:rsidRPr="009C3BA5" w:rsidRDefault="001976A5" w:rsidP="00B63029">
      <w:pPr>
        <w:pStyle w:val="Heading9"/>
        <w:numPr>
          <w:ilvl w:val="0"/>
          <w:numId w:val="18"/>
        </w:numPr>
        <w:rPr>
          <w:rFonts w:asciiTheme="majorBidi" w:hAnsiTheme="majorBidi" w:cstheme="majorBidi"/>
          <w:b w:val="0"/>
          <w:sz w:val="32"/>
          <w:szCs w:val="32"/>
          <w:cs/>
          <w:lang w:val="en-GB"/>
        </w:rPr>
        <w:sectPr w:rsidR="001976A5" w:rsidRPr="009C3BA5" w:rsidSect="00521944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47E1B04" w14:textId="153707C5" w:rsidR="00FD399B" w:rsidRPr="009C3BA5" w:rsidRDefault="006E5B95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C3BA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1DB032BA" w14:textId="170DDBC4" w:rsidR="00241D33" w:rsidRPr="009C3BA5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7"/>
        <w:gridCol w:w="1025"/>
        <w:gridCol w:w="236"/>
        <w:gridCol w:w="1033"/>
        <w:gridCol w:w="238"/>
        <w:gridCol w:w="1039"/>
        <w:gridCol w:w="236"/>
        <w:gridCol w:w="1053"/>
      </w:tblGrid>
      <w:tr w:rsidR="00B775DF" w:rsidRPr="009C3BA5" w14:paraId="681A03BF" w14:textId="77777777" w:rsidTr="004159B1">
        <w:trPr>
          <w:trHeight w:val="20"/>
        </w:trPr>
        <w:tc>
          <w:tcPr>
            <w:tcW w:w="2361" w:type="pct"/>
          </w:tcPr>
          <w:p w14:paraId="4D4089A6" w14:textId="7A84DD71" w:rsidR="005652D4" w:rsidRPr="009C3BA5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246" w:type="pct"/>
            <w:gridSpan w:val="3"/>
          </w:tcPr>
          <w:p w14:paraId="3FED74F4" w14:textId="77777777" w:rsidR="005652D4" w:rsidRPr="009C3BA5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3AC91B4" w14:textId="77777777" w:rsidR="005652D4" w:rsidRPr="009C3BA5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4" w:type="pct"/>
            <w:gridSpan w:val="3"/>
          </w:tcPr>
          <w:p w14:paraId="5E5E70CB" w14:textId="77777777" w:rsidR="005652D4" w:rsidRPr="009C3BA5" w:rsidRDefault="005652D4" w:rsidP="00565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4C61" w:rsidRPr="009C3BA5" w14:paraId="48454134" w14:textId="77777777" w:rsidTr="004159B1">
        <w:trPr>
          <w:trHeight w:val="20"/>
        </w:trPr>
        <w:tc>
          <w:tcPr>
            <w:tcW w:w="2361" w:type="pct"/>
          </w:tcPr>
          <w:p w14:paraId="490E94B9" w14:textId="040EDEFD" w:rsidR="00804C61" w:rsidRPr="009C3BA5" w:rsidRDefault="00CC2476" w:rsidP="0080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C3B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9C3B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7" w:type="pct"/>
          </w:tcPr>
          <w:p w14:paraId="4F6C4AFB" w14:textId="483EB78F" w:rsidR="00804C61" w:rsidRPr="009C3BA5" w:rsidRDefault="00804C61" w:rsidP="0080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" w:type="pct"/>
          </w:tcPr>
          <w:p w14:paraId="08856DDB" w14:textId="77777777" w:rsidR="00804C61" w:rsidRPr="009C3BA5" w:rsidRDefault="00804C61" w:rsidP="0080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1D428E7" w14:textId="1A93274D" w:rsidR="00804C61" w:rsidRPr="009C3BA5" w:rsidRDefault="00804C61" w:rsidP="0080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C3BA5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4331DE30" w14:textId="77777777" w:rsidR="00804C61" w:rsidRPr="009C3BA5" w:rsidRDefault="00804C61" w:rsidP="0080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6B25C116" w14:textId="28FAF6AC" w:rsidR="00804C61" w:rsidRPr="009C3BA5" w:rsidRDefault="00804C61" w:rsidP="0080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8" w:type="pct"/>
          </w:tcPr>
          <w:p w14:paraId="226D5E2F" w14:textId="77777777" w:rsidR="00804C61" w:rsidRPr="009C3BA5" w:rsidRDefault="00804C61" w:rsidP="0080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58C2E7D8" w14:textId="2F37AE1B" w:rsidR="00804C61" w:rsidRPr="009C3BA5" w:rsidRDefault="00804C61" w:rsidP="00804C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C3BA5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293824" w:rsidRPr="009C3BA5" w14:paraId="352AA50C" w14:textId="77777777" w:rsidTr="004159B1">
        <w:trPr>
          <w:trHeight w:val="20"/>
        </w:trPr>
        <w:tc>
          <w:tcPr>
            <w:tcW w:w="2361" w:type="pct"/>
          </w:tcPr>
          <w:p w14:paraId="23E34BC6" w14:textId="77777777" w:rsidR="00293824" w:rsidRPr="009C3BA5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9" w:type="pct"/>
            <w:gridSpan w:val="7"/>
          </w:tcPr>
          <w:p w14:paraId="61DEA346" w14:textId="77777777" w:rsidR="00293824" w:rsidRPr="009C3BA5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75DF" w:rsidRPr="009C3BA5" w14:paraId="2B1894E5" w14:textId="77777777" w:rsidTr="004159B1">
        <w:trPr>
          <w:trHeight w:val="20"/>
        </w:trPr>
        <w:tc>
          <w:tcPr>
            <w:tcW w:w="2361" w:type="pct"/>
          </w:tcPr>
          <w:p w14:paraId="400A976C" w14:textId="77777777" w:rsidR="00293824" w:rsidRPr="009C3BA5" w:rsidRDefault="00293824" w:rsidP="00372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7" w:type="pct"/>
          </w:tcPr>
          <w:p w14:paraId="715FF0CF" w14:textId="77777777" w:rsidR="00293824" w:rsidRPr="009C3BA5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08A62898" w14:textId="77777777" w:rsidR="00293824" w:rsidRPr="009C3BA5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696FF834" w14:textId="77777777" w:rsidR="00293824" w:rsidRPr="009C3BA5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0791CA72" w14:textId="77777777" w:rsidR="00293824" w:rsidRPr="009C3BA5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7F102BEF" w14:textId="77777777" w:rsidR="00293824" w:rsidRPr="009C3BA5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A727CB1" w14:textId="77777777" w:rsidR="00293824" w:rsidRPr="009C3BA5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526585D" w14:textId="77777777" w:rsidR="00293824" w:rsidRPr="009C3BA5" w:rsidRDefault="00293824" w:rsidP="0037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C5AC3" w:rsidRPr="009C3BA5" w14:paraId="03B9B6B9" w14:textId="77777777" w:rsidTr="004159B1">
        <w:trPr>
          <w:trHeight w:val="20"/>
        </w:trPr>
        <w:tc>
          <w:tcPr>
            <w:tcW w:w="2361" w:type="pct"/>
          </w:tcPr>
          <w:p w14:paraId="6914D601" w14:textId="77777777" w:rsidR="002C5AC3" w:rsidRPr="009C3BA5" w:rsidRDefault="002C5AC3" w:rsidP="002C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7" w:type="pct"/>
          </w:tcPr>
          <w:p w14:paraId="5F62C2C5" w14:textId="3E39F3ED" w:rsidR="002C5AC3" w:rsidRPr="009C3BA5" w:rsidRDefault="00B111FE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806</w:t>
            </w:r>
          </w:p>
        </w:tc>
        <w:tc>
          <w:tcPr>
            <w:tcW w:w="128" w:type="pct"/>
          </w:tcPr>
          <w:p w14:paraId="6AD6FAAC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545B8308" w14:textId="5D9104FE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802</w:t>
            </w:r>
          </w:p>
        </w:tc>
        <w:tc>
          <w:tcPr>
            <w:tcW w:w="129" w:type="pct"/>
          </w:tcPr>
          <w:p w14:paraId="55BEAF22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0F519468" w14:textId="2A0558E3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28" w:type="pct"/>
          </w:tcPr>
          <w:p w14:paraId="47B70038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2904526" w14:textId="58F69B75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2C5AC3" w:rsidRPr="009C3BA5" w14:paraId="6762BEAF" w14:textId="77777777" w:rsidTr="004159B1">
        <w:trPr>
          <w:trHeight w:val="20"/>
        </w:trPr>
        <w:tc>
          <w:tcPr>
            <w:tcW w:w="2361" w:type="pct"/>
          </w:tcPr>
          <w:p w14:paraId="06A38A9D" w14:textId="77777777" w:rsidR="002C5AC3" w:rsidRPr="009C3BA5" w:rsidRDefault="002C5AC3" w:rsidP="002C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57" w:type="pct"/>
          </w:tcPr>
          <w:p w14:paraId="4B094D60" w14:textId="1721A346" w:rsidR="002C5AC3" w:rsidRPr="009C3BA5" w:rsidRDefault="00B111FE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85</w:t>
            </w:r>
          </w:p>
        </w:tc>
        <w:tc>
          <w:tcPr>
            <w:tcW w:w="128" w:type="pct"/>
          </w:tcPr>
          <w:p w14:paraId="3EEA3963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3AA858D1" w14:textId="072B89BB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46</w:t>
            </w:r>
          </w:p>
        </w:tc>
        <w:tc>
          <w:tcPr>
            <w:tcW w:w="129" w:type="pct"/>
          </w:tcPr>
          <w:p w14:paraId="67641933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06279A1D" w14:textId="2A2FBBEE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850032F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096E1D6" w14:textId="4CB8B1EB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5AC3" w:rsidRPr="009C3BA5" w14:paraId="156BE3B8" w14:textId="77777777" w:rsidTr="004159B1">
        <w:trPr>
          <w:trHeight w:val="20"/>
        </w:trPr>
        <w:tc>
          <w:tcPr>
            <w:tcW w:w="2361" w:type="pct"/>
          </w:tcPr>
          <w:p w14:paraId="23E42323" w14:textId="64707747" w:rsidR="002C5AC3" w:rsidRPr="009C3BA5" w:rsidRDefault="002C5AC3" w:rsidP="002C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57" w:type="pct"/>
          </w:tcPr>
          <w:p w14:paraId="0224C66B" w14:textId="60F4E1E4" w:rsidR="002C5AC3" w:rsidRPr="009C3BA5" w:rsidRDefault="00B111FE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(125)</w:t>
            </w:r>
          </w:p>
        </w:tc>
        <w:tc>
          <w:tcPr>
            <w:tcW w:w="128" w:type="pct"/>
          </w:tcPr>
          <w:p w14:paraId="57DC9C09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455AE2B5" w14:textId="648E6E15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(127)</w:t>
            </w:r>
          </w:p>
        </w:tc>
        <w:tc>
          <w:tcPr>
            <w:tcW w:w="129" w:type="pct"/>
          </w:tcPr>
          <w:p w14:paraId="4AB817A4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136FB8E9" w14:textId="04496D89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0157D50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13754885" w14:textId="7CCFEE64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5AC3" w:rsidRPr="009C3BA5" w14:paraId="76E68F3B" w14:textId="77777777" w:rsidTr="004159B1">
        <w:trPr>
          <w:trHeight w:val="20"/>
        </w:trPr>
        <w:tc>
          <w:tcPr>
            <w:tcW w:w="2361" w:type="pct"/>
          </w:tcPr>
          <w:p w14:paraId="0013A920" w14:textId="58A5BE2A" w:rsidR="002C5AC3" w:rsidRPr="009C3BA5" w:rsidRDefault="002C5AC3" w:rsidP="002C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9C3B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0D4BD0C6" w14:textId="4C01B37E" w:rsidR="002C5AC3" w:rsidRPr="009C3BA5" w:rsidRDefault="00B111FE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766</w:t>
            </w:r>
          </w:p>
        </w:tc>
        <w:tc>
          <w:tcPr>
            <w:tcW w:w="128" w:type="pct"/>
          </w:tcPr>
          <w:p w14:paraId="3094EC7C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5C412D27" w14:textId="303876BE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721</w:t>
            </w:r>
          </w:p>
        </w:tc>
        <w:tc>
          <w:tcPr>
            <w:tcW w:w="129" w:type="pct"/>
          </w:tcPr>
          <w:p w14:paraId="4B6E0C35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57D71B54" w14:textId="0FFBCC9B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28" w:type="pct"/>
          </w:tcPr>
          <w:p w14:paraId="724049B1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75805E3" w14:textId="5369B6D4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2C5AC3" w:rsidRPr="009C3BA5" w14:paraId="492441F2" w14:textId="77777777" w:rsidTr="004159B1">
        <w:trPr>
          <w:trHeight w:val="20"/>
        </w:trPr>
        <w:tc>
          <w:tcPr>
            <w:tcW w:w="2361" w:type="pct"/>
          </w:tcPr>
          <w:p w14:paraId="0611CC5D" w14:textId="77777777" w:rsidR="002C5AC3" w:rsidRPr="009C3BA5" w:rsidRDefault="002C5AC3" w:rsidP="002C5AC3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</w:tcPr>
          <w:p w14:paraId="73D9BE0F" w14:textId="77777777" w:rsidR="002C5AC3" w:rsidRPr="009C3BA5" w:rsidRDefault="002C5AC3" w:rsidP="002C5AC3">
            <w:pPr>
              <w:pStyle w:val="block"/>
              <w:tabs>
                <w:tab w:val="decimal" w:pos="753"/>
              </w:tabs>
              <w:spacing w:after="0" w:line="240" w:lineRule="auto"/>
              <w:ind w:right="-10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35D4116" w14:textId="77777777" w:rsidR="002C5AC3" w:rsidRPr="009C3BA5" w:rsidRDefault="002C5AC3" w:rsidP="002C5AC3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2B969161" w14:textId="77777777" w:rsidR="002C5AC3" w:rsidRPr="009C3BA5" w:rsidRDefault="002C5AC3" w:rsidP="002C5AC3">
            <w:pPr>
              <w:pStyle w:val="block"/>
              <w:tabs>
                <w:tab w:val="decimal" w:pos="777"/>
              </w:tabs>
              <w:spacing w:after="0" w:line="240" w:lineRule="auto"/>
              <w:ind w:righ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4A540C68" w14:textId="77777777" w:rsidR="002C5AC3" w:rsidRPr="009C3BA5" w:rsidRDefault="002C5AC3" w:rsidP="002C5AC3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156CC747" w14:textId="77777777" w:rsidR="002C5AC3" w:rsidRPr="009C3BA5" w:rsidRDefault="002C5AC3" w:rsidP="002C5AC3">
            <w:pPr>
              <w:pStyle w:val="block"/>
              <w:tabs>
                <w:tab w:val="decimal" w:pos="672"/>
              </w:tabs>
              <w:spacing w:after="0"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925ABF0" w14:textId="77777777" w:rsidR="002C5AC3" w:rsidRPr="009C3BA5" w:rsidRDefault="002C5AC3" w:rsidP="002C5AC3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0541D20F" w14:textId="77777777" w:rsidR="002C5AC3" w:rsidRPr="009C3BA5" w:rsidRDefault="002C5AC3" w:rsidP="002C5AC3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5AC3" w:rsidRPr="009C3BA5" w14:paraId="2F713390" w14:textId="77777777" w:rsidTr="004159B1">
        <w:trPr>
          <w:trHeight w:val="20"/>
        </w:trPr>
        <w:tc>
          <w:tcPr>
            <w:tcW w:w="2361" w:type="pct"/>
          </w:tcPr>
          <w:p w14:paraId="0F02B91C" w14:textId="77777777" w:rsidR="002C5AC3" w:rsidRPr="009C3BA5" w:rsidRDefault="002C5AC3" w:rsidP="002C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557" w:type="pct"/>
          </w:tcPr>
          <w:p w14:paraId="768412A1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43CB91D1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73A5C4FB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9" w:type="pct"/>
          </w:tcPr>
          <w:p w14:paraId="3982CB05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69B33FC7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2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CA2A1A4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261FDD15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C5AC3" w:rsidRPr="009C3BA5" w14:paraId="7E786188" w14:textId="77777777" w:rsidTr="004159B1">
        <w:trPr>
          <w:trHeight w:val="20"/>
        </w:trPr>
        <w:tc>
          <w:tcPr>
            <w:tcW w:w="2361" w:type="pct"/>
          </w:tcPr>
          <w:p w14:paraId="24D3F959" w14:textId="77777777" w:rsidR="002C5AC3" w:rsidRPr="009C3BA5" w:rsidRDefault="002C5AC3" w:rsidP="002C5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57" w:type="pct"/>
          </w:tcPr>
          <w:p w14:paraId="7311A398" w14:textId="7F997486" w:rsidR="002C5AC3" w:rsidRPr="009C3BA5" w:rsidRDefault="00525D14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8" w:type="pct"/>
          </w:tcPr>
          <w:p w14:paraId="06BDFD60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</w:tcPr>
          <w:p w14:paraId="41AE08CB" w14:textId="4FCFDBD4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678</w:t>
            </w:r>
          </w:p>
        </w:tc>
        <w:tc>
          <w:tcPr>
            <w:tcW w:w="129" w:type="pct"/>
          </w:tcPr>
          <w:p w14:paraId="4C942112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</w:tcPr>
          <w:p w14:paraId="69C59AC2" w14:textId="2CD7F606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CCF01E8" w14:textId="77777777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C88FDAC" w14:textId="6CA30BF9" w:rsidR="002C5AC3" w:rsidRPr="009C3BA5" w:rsidRDefault="002C5AC3" w:rsidP="002C5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5DCE" w:rsidRPr="009C3BA5" w14:paraId="50589375" w14:textId="77777777" w:rsidTr="004159B1">
        <w:trPr>
          <w:trHeight w:val="20"/>
        </w:trPr>
        <w:tc>
          <w:tcPr>
            <w:tcW w:w="2361" w:type="pct"/>
          </w:tcPr>
          <w:p w14:paraId="4D921F8D" w14:textId="17BE4AE4" w:rsidR="00B15DCE" w:rsidRPr="009C3BA5" w:rsidRDefault="00B15DCE" w:rsidP="00B1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79D1542A" w14:textId="1D88C988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8" w:type="pct"/>
          </w:tcPr>
          <w:p w14:paraId="6E96B755" w14:textId="77777777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27041D42" w14:textId="1EDE5002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(383)</w:t>
            </w:r>
          </w:p>
        </w:tc>
        <w:tc>
          <w:tcPr>
            <w:tcW w:w="129" w:type="pct"/>
          </w:tcPr>
          <w:p w14:paraId="63E33DAC" w14:textId="77777777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1FC1E161" w14:textId="179B8EE0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EFFD4F" w14:textId="77777777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0D5ACF1" w14:textId="3DD5FC00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5DCE" w:rsidRPr="009C3BA5" w14:paraId="220115F9" w14:textId="77777777" w:rsidTr="004159B1">
        <w:trPr>
          <w:trHeight w:val="20"/>
        </w:trPr>
        <w:tc>
          <w:tcPr>
            <w:tcW w:w="2361" w:type="pct"/>
          </w:tcPr>
          <w:p w14:paraId="600A2D15" w14:textId="44743677" w:rsidR="00B15DCE" w:rsidRPr="009C3BA5" w:rsidRDefault="00B15DCE" w:rsidP="00B1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9C3B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01706C8E" w14:textId="23A82041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8" w:type="pct"/>
          </w:tcPr>
          <w:p w14:paraId="5101229B" w14:textId="77777777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339975CB" w14:textId="00892709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295</w:t>
            </w:r>
          </w:p>
        </w:tc>
        <w:tc>
          <w:tcPr>
            <w:tcW w:w="129" w:type="pct"/>
          </w:tcPr>
          <w:p w14:paraId="2148B7C0" w14:textId="77777777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7DBE13C4" w14:textId="45C4F141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009504D" w14:textId="77777777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</w:tcPr>
          <w:p w14:paraId="005A4476" w14:textId="00F26184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15DCE" w:rsidRPr="009C3BA5" w14:paraId="0B72819E" w14:textId="77777777" w:rsidTr="004159B1">
        <w:trPr>
          <w:trHeight w:val="20"/>
        </w:trPr>
        <w:tc>
          <w:tcPr>
            <w:tcW w:w="2361" w:type="pct"/>
          </w:tcPr>
          <w:p w14:paraId="1EB4ADF2" w14:textId="77777777" w:rsidR="00B15DCE" w:rsidRPr="009C3BA5" w:rsidRDefault="00B15DCE" w:rsidP="00B15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รวม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1481DC15" w14:textId="624AEE3F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766</w:t>
            </w:r>
          </w:p>
        </w:tc>
        <w:tc>
          <w:tcPr>
            <w:tcW w:w="128" w:type="pct"/>
          </w:tcPr>
          <w:p w14:paraId="54E4C9D3" w14:textId="77777777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681F8655" w14:textId="55E95336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1,016</w:t>
            </w:r>
          </w:p>
        </w:tc>
        <w:tc>
          <w:tcPr>
            <w:tcW w:w="129" w:type="pct"/>
          </w:tcPr>
          <w:p w14:paraId="1C714D30" w14:textId="77777777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1AAE9E7" w14:textId="2F682833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28" w:type="pct"/>
          </w:tcPr>
          <w:p w14:paraId="54DC16FD" w14:textId="77777777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A6ABA1C" w14:textId="268BE9F6" w:rsidR="00B15DCE" w:rsidRPr="009C3BA5" w:rsidRDefault="00B15DCE" w:rsidP="00B15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</w:tbl>
    <w:p w14:paraId="09B4B90F" w14:textId="752C3988" w:rsidR="00331B95" w:rsidRPr="009C3BA5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EBC190B" w14:textId="08199BF6" w:rsidR="000C6DC6" w:rsidRPr="009C3BA5" w:rsidRDefault="000C6DC6" w:rsidP="000C6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9C3BA5">
        <w:rPr>
          <w:rFonts w:ascii="Angsana New" w:hAnsi="Angsana New" w:hint="cs"/>
          <w:color w:val="000000"/>
          <w:spacing w:val="-2"/>
          <w:sz w:val="30"/>
          <w:szCs w:val="30"/>
          <w:cs/>
        </w:rPr>
        <w:t>ณ</w:t>
      </w:r>
      <w:r w:rsidRPr="009C3BA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วันที่ </w:t>
      </w:r>
      <w:r w:rsidR="00CC2476" w:rsidRPr="009C3BA5">
        <w:rPr>
          <w:rFonts w:asciiTheme="majorBidi" w:hAnsiTheme="majorBidi" w:cstheme="majorBidi"/>
          <w:sz w:val="30"/>
          <w:szCs w:val="30"/>
        </w:rPr>
        <w:t xml:space="preserve">30 </w:t>
      </w:r>
      <w:r w:rsidR="00CC2476" w:rsidRPr="009C3BA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9C3BA5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Pr="009C3BA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กลุ่มบริษัทมีส่วนแบ่งผลขาดทุนสะสมที่ยังไม่รับรู้ของเงินลงทุนในการร่วมค้า</w:t>
      </w:r>
      <w:r w:rsidRPr="009C3BA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จำนวน</w:t>
      </w:r>
      <w:r w:rsidR="00CC2476" w:rsidRPr="009C3BA5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525D14" w:rsidRPr="009C3BA5">
        <w:rPr>
          <w:rFonts w:ascii="Angsana New" w:hAnsi="Angsana New"/>
          <w:color w:val="000000"/>
          <w:spacing w:val="-2"/>
          <w:sz w:val="30"/>
          <w:szCs w:val="30"/>
        </w:rPr>
        <w:t xml:space="preserve">720.19 </w:t>
      </w:r>
      <w:r w:rsidRPr="009C3BA5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</w:t>
      </w:r>
      <w:r w:rsidRPr="009C3BA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C3BA5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>(</w:t>
      </w:r>
      <w:r w:rsidRPr="009C3BA5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31 </w:t>
      </w:r>
      <w:r w:rsidRPr="009C3BA5">
        <w:rPr>
          <w:rFonts w:ascii="Angsana New" w:hAnsi="Angsana New" w:hint="cs"/>
          <w:i/>
          <w:iCs/>
          <w:color w:val="000000"/>
          <w:spacing w:val="-2"/>
          <w:sz w:val="30"/>
          <w:szCs w:val="30"/>
          <w:cs/>
        </w:rPr>
        <w:t xml:space="preserve">ธันวาคม </w:t>
      </w:r>
      <w:r w:rsidRPr="009C3BA5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>2568</w:t>
      </w:r>
      <w:r w:rsidRPr="009C3BA5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 xml:space="preserve">: </w:t>
      </w:r>
      <w:r w:rsidRPr="009C3BA5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611.28 </w:t>
      </w:r>
      <w:r w:rsidRPr="009C3BA5">
        <w:rPr>
          <w:rFonts w:ascii="Angsana New" w:hAnsi="Angsana New" w:hint="cs"/>
          <w:i/>
          <w:iCs/>
          <w:color w:val="000000"/>
          <w:spacing w:val="-2"/>
          <w:sz w:val="30"/>
          <w:szCs w:val="30"/>
          <w:cs/>
        </w:rPr>
        <w:t>ล้านบาท</w:t>
      </w:r>
      <w:r w:rsidRPr="009C3BA5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>)</w:t>
      </w:r>
      <w:r w:rsidRPr="009C3BA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C3BA5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เนื่องจากบริษัทได้รับรู้ผลขาดทุนจากเงินลงทุนดังกล่าวเท่ากับมูลค่าเงินลงทุนแล้ว</w:t>
      </w:r>
    </w:p>
    <w:p w14:paraId="0DD0B2A2" w14:textId="77777777" w:rsidR="00331B95" w:rsidRPr="009C3BA5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332CA90" w14:textId="77777777" w:rsidR="00AB5C0F" w:rsidRPr="009C3BA5" w:rsidRDefault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9C3BA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DE0D22" w14:textId="70BE89EE" w:rsidR="00AB5C0F" w:rsidRPr="009C3BA5" w:rsidRDefault="00AB5C0F" w:rsidP="00274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AB5C0F" w:rsidRPr="009C3BA5" w:rsidSect="00521944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8977B07" w14:textId="38358A18" w:rsidR="00241D33" w:rsidRPr="009C3BA5" w:rsidRDefault="00241D33" w:rsidP="003D4D7C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9C3BA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9C3BA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2B3EDE" w:rsidRPr="009C3BA5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2B3EDE" w:rsidRPr="009C3B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9C3BA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04C61" w:rsidRPr="009C3BA5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9C3B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1B13A6" w:rsidRPr="009C3BA5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1B13A6" w:rsidRPr="009C3BA5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="001B13A6" w:rsidRPr="009C3B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04C61" w:rsidRPr="009C3BA5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9C3BA5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Pr="009C3BA5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</w:t>
      </w:r>
      <w:r w:rsidRPr="009C3BA5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สำหรับงวด</w:t>
      </w:r>
      <w:r w:rsidR="002B3EDE" w:rsidRPr="009C3BA5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หก</w:t>
      </w:r>
      <w:r w:rsidR="002B3EDE" w:rsidRPr="009C3BA5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2B3EDE" w:rsidRPr="009C3BA5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2B3EDE" w:rsidRPr="009C3B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9C3BA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04C61" w:rsidRPr="009C3BA5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9C3B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Pr="009C3BA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04C61" w:rsidRPr="009C3BA5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9C3B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C3BA5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p w14:paraId="76578D70" w14:textId="77777777" w:rsidR="00241D33" w:rsidRPr="009C3BA5" w:rsidRDefault="00241D33" w:rsidP="00241D3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1485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7"/>
        <w:gridCol w:w="2162"/>
        <w:gridCol w:w="808"/>
        <w:gridCol w:w="633"/>
        <w:gridCol w:w="198"/>
        <w:gridCol w:w="623"/>
        <w:gridCol w:w="8"/>
        <w:gridCol w:w="180"/>
        <w:gridCol w:w="654"/>
        <w:gridCol w:w="178"/>
        <w:gridCol w:w="660"/>
        <w:gridCol w:w="178"/>
        <w:gridCol w:w="657"/>
        <w:gridCol w:w="6"/>
        <w:gridCol w:w="175"/>
        <w:gridCol w:w="6"/>
        <w:gridCol w:w="659"/>
        <w:gridCol w:w="7"/>
        <w:gridCol w:w="200"/>
        <w:gridCol w:w="7"/>
        <w:gridCol w:w="644"/>
        <w:gridCol w:w="207"/>
        <w:gridCol w:w="665"/>
        <w:gridCol w:w="9"/>
        <w:gridCol w:w="169"/>
        <w:gridCol w:w="9"/>
        <w:gridCol w:w="652"/>
        <w:gridCol w:w="207"/>
        <w:gridCol w:w="675"/>
        <w:gridCol w:w="178"/>
        <w:gridCol w:w="632"/>
        <w:gridCol w:w="178"/>
        <w:gridCol w:w="739"/>
      </w:tblGrid>
      <w:tr w:rsidR="00A10C88" w:rsidRPr="009C3BA5" w14:paraId="4AEFCF0F" w14:textId="77777777" w:rsidTr="007B7BA2">
        <w:trPr>
          <w:cantSplit/>
          <w:trHeight w:val="343"/>
          <w:tblHeader/>
        </w:trPr>
        <w:tc>
          <w:tcPr>
            <w:tcW w:w="1887" w:type="dxa"/>
            <w:vAlign w:val="bottom"/>
          </w:tcPr>
          <w:p w14:paraId="5B725139" w14:textId="77777777" w:rsidR="00A10C88" w:rsidRPr="009C3BA5" w:rsidRDefault="00A10C88" w:rsidP="008F1E75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14:paraId="4BA2D285" w14:textId="77777777" w:rsidR="00A10C88" w:rsidRPr="009C3BA5" w:rsidRDefault="00A10C88" w:rsidP="008F1E7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407317DA" w14:textId="77777777" w:rsidR="00A10C88" w:rsidRPr="009C3BA5" w:rsidRDefault="00A10C88" w:rsidP="008F1E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gridSpan w:val="4"/>
            <w:vAlign w:val="bottom"/>
          </w:tcPr>
          <w:p w14:paraId="1A66D060" w14:textId="77777777" w:rsidR="00A10C88" w:rsidRPr="009C3BA5" w:rsidRDefault="00A10C88" w:rsidP="008F1E75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554C5F8" w14:textId="77777777" w:rsidR="00A10C88" w:rsidRPr="009C3BA5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92" w:type="dxa"/>
            <w:gridSpan w:val="3"/>
            <w:tcBorders>
              <w:bottom w:val="single" w:sz="4" w:space="0" w:color="auto"/>
            </w:tcBorders>
            <w:vAlign w:val="bottom"/>
          </w:tcPr>
          <w:p w14:paraId="503BA5CA" w14:textId="168A54C7" w:rsidR="00A10C88" w:rsidRPr="009C3BA5" w:rsidRDefault="00A10C88" w:rsidP="008F1E7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9C3BA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1B542966" w14:textId="77777777" w:rsidR="00A10C88" w:rsidRPr="009C3BA5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81" w:type="dxa"/>
            <w:gridSpan w:val="21"/>
          </w:tcPr>
          <w:p w14:paraId="091021DD" w14:textId="767807D7" w:rsidR="00A10C88" w:rsidRPr="009C3BA5" w:rsidRDefault="00A10C88" w:rsidP="008F1E75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9C3BA5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10C88" w:rsidRPr="009C3BA5" w14:paraId="68BE8A4A" w14:textId="77777777" w:rsidTr="007B7BA2">
        <w:trPr>
          <w:cantSplit/>
          <w:trHeight w:val="343"/>
          <w:tblHeader/>
        </w:trPr>
        <w:tc>
          <w:tcPr>
            <w:tcW w:w="1887" w:type="dxa"/>
            <w:vAlign w:val="bottom"/>
          </w:tcPr>
          <w:p w14:paraId="21158E51" w14:textId="77777777" w:rsidR="00A10C88" w:rsidRPr="009C3BA5" w:rsidRDefault="00A10C88" w:rsidP="008F1E75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  <w:vAlign w:val="bottom"/>
          </w:tcPr>
          <w:p w14:paraId="53017C7C" w14:textId="77777777" w:rsidR="00A10C88" w:rsidRPr="009C3BA5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8" w:type="dxa"/>
            <w:vAlign w:val="bottom"/>
          </w:tcPr>
          <w:p w14:paraId="7B1190B0" w14:textId="77777777" w:rsidR="00A10C88" w:rsidRPr="009C3BA5" w:rsidRDefault="00A10C88" w:rsidP="008F1E7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BE8A280" w14:textId="77777777" w:rsidR="00A10C88" w:rsidRPr="009C3BA5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62" w:type="dxa"/>
            <w:gridSpan w:val="4"/>
            <w:vAlign w:val="bottom"/>
          </w:tcPr>
          <w:p w14:paraId="56AEFE5C" w14:textId="3FDF9F70" w:rsidR="00A10C88" w:rsidRPr="009C3BA5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สัดส่วนความเป็น</w:t>
            </w:r>
            <w:r w:rsidRPr="009C3BA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  <w:t>เจ้าของ</w:t>
            </w:r>
          </w:p>
        </w:tc>
        <w:tc>
          <w:tcPr>
            <w:tcW w:w="180" w:type="dxa"/>
            <w:vAlign w:val="bottom"/>
          </w:tcPr>
          <w:p w14:paraId="126104FD" w14:textId="77777777" w:rsidR="00A10C88" w:rsidRPr="009C3BA5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92" w:type="dxa"/>
            <w:gridSpan w:val="3"/>
            <w:tcBorders>
              <w:top w:val="single" w:sz="4" w:space="0" w:color="auto"/>
            </w:tcBorders>
            <w:vAlign w:val="bottom"/>
          </w:tcPr>
          <w:p w14:paraId="2F09112A" w14:textId="77777777" w:rsidR="00A10C88" w:rsidRPr="009C3BA5" w:rsidRDefault="00A10C88" w:rsidP="008F1E7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09E43507" w14:textId="77777777" w:rsidR="00A10C88" w:rsidRPr="009C3BA5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9C3BA5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78" w:type="dxa"/>
            <w:vAlign w:val="bottom"/>
          </w:tcPr>
          <w:p w14:paraId="12D30CEF" w14:textId="77777777" w:rsidR="00A10C88" w:rsidRPr="009C3BA5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10" w:type="dxa"/>
            <w:gridSpan w:val="6"/>
            <w:tcBorders>
              <w:top w:val="single" w:sz="4" w:space="0" w:color="auto"/>
            </w:tcBorders>
          </w:tcPr>
          <w:p w14:paraId="39977427" w14:textId="1E62B6A6" w:rsidR="00A10C88" w:rsidRPr="009C3BA5" w:rsidRDefault="00A10C88" w:rsidP="008F1E7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08A77FB" w14:textId="024FE1DA" w:rsidR="00A10C88" w:rsidRPr="009C3BA5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gridSpan w:val="2"/>
            <w:tcBorders>
              <w:top w:val="single" w:sz="4" w:space="0" w:color="auto"/>
            </w:tcBorders>
          </w:tcPr>
          <w:p w14:paraId="2E938376" w14:textId="722BACA0" w:rsidR="00A10C88" w:rsidRPr="009C3BA5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25" w:type="dxa"/>
            <w:gridSpan w:val="4"/>
            <w:tcBorders>
              <w:top w:val="single" w:sz="4" w:space="0" w:color="auto"/>
            </w:tcBorders>
            <w:vAlign w:val="bottom"/>
          </w:tcPr>
          <w:p w14:paraId="45A3F9ED" w14:textId="123C4E46" w:rsidR="00A10C88" w:rsidRPr="009C3BA5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9C3BA5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3EB7CF6A" w14:textId="77777777" w:rsidR="00A10C88" w:rsidRPr="009C3BA5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534" w:type="dxa"/>
            <w:gridSpan w:val="3"/>
            <w:tcBorders>
              <w:top w:val="single" w:sz="4" w:space="0" w:color="auto"/>
            </w:tcBorders>
            <w:vAlign w:val="bottom"/>
          </w:tcPr>
          <w:p w14:paraId="1D06EA74" w14:textId="0AB32AA6" w:rsidR="00A10C88" w:rsidRPr="009C3BA5" w:rsidRDefault="00A10C88" w:rsidP="008F1E7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9C3BA5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ราคาทุน</w:t>
            </w:r>
            <w:r w:rsidRPr="009C3BA5">
              <w:rPr>
                <w:rFonts w:ascii="Angsana New" w:hAnsi="Angsana New"/>
                <w:sz w:val="24"/>
                <w:szCs w:val="24"/>
              </w:rPr>
              <w:t>-</w:t>
            </w:r>
            <w:r w:rsidRPr="009C3BA5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27" w:type="dxa"/>
            <w:gridSpan w:val="4"/>
            <w:tcBorders>
              <w:top w:val="single" w:sz="4" w:space="0" w:color="auto"/>
            </w:tcBorders>
            <w:vAlign w:val="bottom"/>
          </w:tcPr>
          <w:p w14:paraId="2D5D20C2" w14:textId="77777777" w:rsidR="00A10C88" w:rsidRPr="009C3BA5" w:rsidRDefault="00A10C88" w:rsidP="008F1E75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9C3BA5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1B13A6" w:rsidRPr="009C3BA5" w14:paraId="1643AB34" w14:textId="77777777" w:rsidTr="007B7BA2">
        <w:trPr>
          <w:cantSplit/>
          <w:trHeight w:val="343"/>
          <w:tblHeader/>
        </w:trPr>
        <w:tc>
          <w:tcPr>
            <w:tcW w:w="1887" w:type="dxa"/>
          </w:tcPr>
          <w:p w14:paraId="70CC3496" w14:textId="77777777" w:rsidR="001B13A6" w:rsidRPr="009C3BA5" w:rsidRDefault="001B13A6" w:rsidP="001B13A6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650A5A6C" w14:textId="77777777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93BCBDB" w14:textId="77777777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66087C9A" w14:textId="5729076D" w:rsidR="001B13A6" w:rsidRPr="009C3BA5" w:rsidRDefault="002B3EDE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30</w:t>
            </w: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98" w:type="dxa"/>
            <w:vAlign w:val="bottom"/>
          </w:tcPr>
          <w:p w14:paraId="6EA11D4C" w14:textId="77777777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5EDE864" w14:textId="49BB7BDE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C3BA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8" w:type="dxa"/>
            <w:gridSpan w:val="2"/>
            <w:vAlign w:val="bottom"/>
          </w:tcPr>
          <w:p w14:paraId="02F920DE" w14:textId="77777777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2A6EA4A4" w14:textId="69869B1E" w:rsidR="001B13A6" w:rsidRPr="009C3BA5" w:rsidRDefault="002B3EDE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30</w:t>
            </w: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14:paraId="71AEDFB3" w14:textId="77777777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0" w:type="dxa"/>
            <w:vAlign w:val="bottom"/>
          </w:tcPr>
          <w:p w14:paraId="5CC8C8BE" w14:textId="070B06E8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C3BA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1DC9FE76" w14:textId="77777777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1CFCBF83" w14:textId="5F6C2A67" w:rsidR="001B13A6" w:rsidRPr="009C3BA5" w:rsidRDefault="002B3EDE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30</w:t>
            </w: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1" w:type="dxa"/>
            <w:gridSpan w:val="2"/>
            <w:vAlign w:val="bottom"/>
          </w:tcPr>
          <w:p w14:paraId="153E34F4" w14:textId="12AA2A03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72A3724A" w14:textId="676BA4F7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C3BA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  <w:gridSpan w:val="2"/>
          </w:tcPr>
          <w:p w14:paraId="30B3BA10" w14:textId="2B29836B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  <w:vAlign w:val="bottom"/>
          </w:tcPr>
          <w:p w14:paraId="6933BBBF" w14:textId="03729F21" w:rsidR="001B13A6" w:rsidRPr="009C3BA5" w:rsidRDefault="002B3EDE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30</w:t>
            </w: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" w:type="dxa"/>
            <w:vAlign w:val="bottom"/>
          </w:tcPr>
          <w:p w14:paraId="00B68826" w14:textId="77777777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5" w:type="dxa"/>
            <w:vAlign w:val="bottom"/>
          </w:tcPr>
          <w:p w14:paraId="7591D3A5" w14:textId="166F44FF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C3BA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767169D5" w14:textId="77777777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  <w:vAlign w:val="bottom"/>
          </w:tcPr>
          <w:p w14:paraId="77F616B9" w14:textId="4A95CFE8" w:rsidR="001B13A6" w:rsidRPr="009C3BA5" w:rsidRDefault="002B3EDE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30</w:t>
            </w: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7" w:type="dxa"/>
            <w:vAlign w:val="bottom"/>
          </w:tcPr>
          <w:p w14:paraId="36D2AB46" w14:textId="77777777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  <w:vAlign w:val="bottom"/>
          </w:tcPr>
          <w:p w14:paraId="4B015DD7" w14:textId="4AF2BA79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C3BA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0E79F0E7" w14:textId="77777777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  <w:vAlign w:val="bottom"/>
          </w:tcPr>
          <w:p w14:paraId="771B81B1" w14:textId="5B07FA9E" w:rsidR="001B13A6" w:rsidRPr="009C3BA5" w:rsidRDefault="002B3EDE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30</w:t>
            </w: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14:paraId="754B50D8" w14:textId="77777777" w:rsidR="001B13A6" w:rsidRPr="009C3BA5" w:rsidRDefault="001B13A6" w:rsidP="001B13A6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14:paraId="71FE5FBB" w14:textId="77777777" w:rsidR="007B7BA2" w:rsidRPr="009C3BA5" w:rsidRDefault="007B7BA2" w:rsidP="007B7BA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65695DE3" w14:textId="46AB71FC" w:rsidR="001B13A6" w:rsidRPr="009C3BA5" w:rsidRDefault="007B7BA2" w:rsidP="007B7BA2">
            <w:pPr>
              <w:tabs>
                <w:tab w:val="clear" w:pos="227"/>
                <w:tab w:val="left" w:pos="111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804C61" w:rsidRPr="009C3BA5" w14:paraId="79388287" w14:textId="77777777" w:rsidTr="007B7BA2">
        <w:trPr>
          <w:cantSplit/>
          <w:trHeight w:val="343"/>
          <w:tblHeader/>
        </w:trPr>
        <w:tc>
          <w:tcPr>
            <w:tcW w:w="1887" w:type="dxa"/>
          </w:tcPr>
          <w:p w14:paraId="3D0BA649" w14:textId="77777777" w:rsidR="00804C61" w:rsidRPr="009C3BA5" w:rsidRDefault="00804C61" w:rsidP="00804C61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02F7016F" w14:textId="77777777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8FEBAAB" w14:textId="77777777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3F4C0691" w14:textId="762C7C6D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98" w:type="dxa"/>
          </w:tcPr>
          <w:p w14:paraId="62A4CE5A" w14:textId="77777777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678D3F30" w14:textId="73F086F5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88" w:type="dxa"/>
            <w:gridSpan w:val="2"/>
          </w:tcPr>
          <w:p w14:paraId="30BE153E" w14:textId="77777777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</w:tcPr>
          <w:p w14:paraId="0741A838" w14:textId="71D356E6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78" w:type="dxa"/>
          </w:tcPr>
          <w:p w14:paraId="7CDF24C3" w14:textId="77777777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0" w:type="dxa"/>
          </w:tcPr>
          <w:p w14:paraId="1792446E" w14:textId="136548EC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78" w:type="dxa"/>
          </w:tcPr>
          <w:p w14:paraId="6157DF8A" w14:textId="77777777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3" w:type="dxa"/>
            <w:gridSpan w:val="2"/>
          </w:tcPr>
          <w:p w14:paraId="23959FAA" w14:textId="55B34A51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81" w:type="dxa"/>
            <w:gridSpan w:val="2"/>
          </w:tcPr>
          <w:p w14:paraId="361B2C9A" w14:textId="00BA3965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14:paraId="409987AC" w14:textId="060066CD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7" w:type="dxa"/>
            <w:gridSpan w:val="2"/>
          </w:tcPr>
          <w:p w14:paraId="6228F700" w14:textId="03647999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dxa"/>
          </w:tcPr>
          <w:p w14:paraId="03279817" w14:textId="087145B4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07" w:type="dxa"/>
          </w:tcPr>
          <w:p w14:paraId="21024D80" w14:textId="77777777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5" w:type="dxa"/>
          </w:tcPr>
          <w:p w14:paraId="7063E23E" w14:textId="15F1B6FD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78" w:type="dxa"/>
            <w:gridSpan w:val="2"/>
            <w:vAlign w:val="bottom"/>
          </w:tcPr>
          <w:p w14:paraId="42EB64F3" w14:textId="77777777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5B8CA501" w14:textId="20CB4D0F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07" w:type="dxa"/>
          </w:tcPr>
          <w:p w14:paraId="3DA2F254" w14:textId="77777777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</w:tcPr>
          <w:p w14:paraId="2F3747A0" w14:textId="76978000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78" w:type="dxa"/>
            <w:vAlign w:val="bottom"/>
          </w:tcPr>
          <w:p w14:paraId="76C3870F" w14:textId="77777777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</w:tcPr>
          <w:p w14:paraId="462144A8" w14:textId="1E517DF4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78" w:type="dxa"/>
          </w:tcPr>
          <w:p w14:paraId="0553C4C4" w14:textId="77777777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39" w:type="dxa"/>
          </w:tcPr>
          <w:p w14:paraId="79B03D9C" w14:textId="07C5F8E4" w:rsidR="00804C61" w:rsidRPr="009C3BA5" w:rsidRDefault="00804C61" w:rsidP="00804C6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8D0184" w:rsidRPr="009C3BA5" w14:paraId="15A02D1F" w14:textId="77777777" w:rsidTr="007B7BA2">
        <w:trPr>
          <w:cantSplit/>
          <w:trHeight w:val="80"/>
          <w:tblHeader/>
        </w:trPr>
        <w:tc>
          <w:tcPr>
            <w:tcW w:w="1887" w:type="dxa"/>
          </w:tcPr>
          <w:p w14:paraId="07F474CD" w14:textId="77777777" w:rsidR="008D0184" w:rsidRPr="009C3BA5" w:rsidRDefault="008D0184" w:rsidP="008D0184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62" w:type="dxa"/>
          </w:tcPr>
          <w:p w14:paraId="48318469" w14:textId="77777777" w:rsidR="008D0184" w:rsidRPr="009C3BA5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</w:tcPr>
          <w:p w14:paraId="2EB182DE" w14:textId="77777777" w:rsidR="008D0184" w:rsidRPr="009C3BA5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462" w:type="dxa"/>
            <w:gridSpan w:val="4"/>
            <w:vAlign w:val="bottom"/>
          </w:tcPr>
          <w:p w14:paraId="6AF64681" w14:textId="77777777" w:rsidR="008D0184" w:rsidRPr="009C3BA5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9C3BA5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9C3BA5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4FBA420" w14:textId="77777777" w:rsidR="008D0184" w:rsidRPr="009C3BA5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351" w:type="dxa"/>
            <w:gridSpan w:val="25"/>
          </w:tcPr>
          <w:p w14:paraId="44D40A69" w14:textId="2C455687" w:rsidR="008D0184" w:rsidRPr="009C3BA5" w:rsidRDefault="008D0184" w:rsidP="008D018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 w:hint="cs"/>
                <w:i/>
                <w:iCs/>
                <w:sz w:val="24"/>
                <w:szCs w:val="24"/>
                <w:lang w:val="en-GB"/>
              </w:rPr>
              <w:t>(</w:t>
            </w:r>
            <w:r w:rsidRPr="009C3BA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GB"/>
              </w:rPr>
              <w:t>ล้านบาท</w:t>
            </w:r>
            <w:r w:rsidRPr="009C3BA5">
              <w:rPr>
                <w:rFonts w:ascii="Angsana New" w:hAnsi="Angsana New" w:hint="cs"/>
                <w:i/>
                <w:iCs/>
                <w:sz w:val="24"/>
                <w:szCs w:val="24"/>
                <w:lang w:val="en-GB"/>
              </w:rPr>
              <w:t>)</w:t>
            </w:r>
          </w:p>
        </w:tc>
      </w:tr>
      <w:tr w:rsidR="008D0184" w:rsidRPr="009C3BA5" w14:paraId="22551849" w14:textId="77777777" w:rsidTr="007B7BA2">
        <w:trPr>
          <w:cantSplit/>
          <w:trHeight w:val="108"/>
        </w:trPr>
        <w:tc>
          <w:tcPr>
            <w:tcW w:w="1887" w:type="dxa"/>
            <w:vAlign w:val="bottom"/>
          </w:tcPr>
          <w:p w14:paraId="0605F6D7" w14:textId="77777777" w:rsidR="008D0184" w:rsidRPr="009C3BA5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62" w:type="dxa"/>
          </w:tcPr>
          <w:p w14:paraId="2DDB4670" w14:textId="77777777" w:rsidR="008D0184" w:rsidRPr="009C3BA5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08" w:type="dxa"/>
          </w:tcPr>
          <w:p w14:paraId="5029F03B" w14:textId="77777777" w:rsidR="008D0184" w:rsidRPr="009C3BA5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33" w:type="dxa"/>
          </w:tcPr>
          <w:p w14:paraId="73F1F474" w14:textId="77777777" w:rsidR="008D0184" w:rsidRPr="009C3BA5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98" w:type="dxa"/>
          </w:tcPr>
          <w:p w14:paraId="243BEAFF" w14:textId="77777777" w:rsidR="008D0184" w:rsidRPr="009C3BA5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23" w:type="dxa"/>
          </w:tcPr>
          <w:p w14:paraId="29B2FEFF" w14:textId="77777777" w:rsidR="008D0184" w:rsidRPr="009C3BA5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8" w:type="dxa"/>
            <w:gridSpan w:val="2"/>
          </w:tcPr>
          <w:p w14:paraId="52ED459E" w14:textId="7777777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54" w:type="dxa"/>
          </w:tcPr>
          <w:p w14:paraId="73949516" w14:textId="77777777" w:rsidR="008D0184" w:rsidRPr="009C3BA5" w:rsidRDefault="008D0184" w:rsidP="008D018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26287344" w14:textId="77777777" w:rsidR="008D0184" w:rsidRPr="009C3BA5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0" w:type="dxa"/>
          </w:tcPr>
          <w:p w14:paraId="78DABE5B" w14:textId="77777777" w:rsidR="008D0184" w:rsidRPr="009C3BA5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458F5A8B" w14:textId="7777777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57" w:type="dxa"/>
          </w:tcPr>
          <w:p w14:paraId="7B4ECE56" w14:textId="7777777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6B85FCF7" w14:textId="794C3309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61D65318" w14:textId="07192AA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07" w:type="dxa"/>
            <w:gridSpan w:val="2"/>
          </w:tcPr>
          <w:p w14:paraId="7AC5B446" w14:textId="35086F20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51" w:type="dxa"/>
            <w:gridSpan w:val="2"/>
          </w:tcPr>
          <w:p w14:paraId="0DA1CE27" w14:textId="77777777" w:rsidR="008D0184" w:rsidRPr="009C3BA5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07" w:type="dxa"/>
          </w:tcPr>
          <w:p w14:paraId="136E773A" w14:textId="7777777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5" w:type="dxa"/>
          </w:tcPr>
          <w:p w14:paraId="0FE0A35F" w14:textId="77777777" w:rsidR="008D0184" w:rsidRPr="009C3BA5" w:rsidRDefault="008D0184" w:rsidP="008D018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37E828F0" w14:textId="7777777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60774638" w14:textId="77777777" w:rsidR="008D0184" w:rsidRPr="009C3BA5" w:rsidRDefault="008D0184" w:rsidP="008D018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7" w:type="dxa"/>
          </w:tcPr>
          <w:p w14:paraId="5ACDB3AD" w14:textId="7777777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75" w:type="dxa"/>
          </w:tcPr>
          <w:p w14:paraId="2072CBD1" w14:textId="77777777" w:rsidR="008D0184" w:rsidRPr="009C3BA5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6F01CDD7" w14:textId="7777777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32" w:type="dxa"/>
          </w:tcPr>
          <w:p w14:paraId="3342A4CC" w14:textId="77777777" w:rsidR="008D0184" w:rsidRPr="009C3BA5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</w:tcPr>
          <w:p w14:paraId="1EB8EAF9" w14:textId="7777777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39" w:type="dxa"/>
          </w:tcPr>
          <w:p w14:paraId="371B0329" w14:textId="77777777" w:rsidR="008D0184" w:rsidRPr="009C3BA5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8D0184" w:rsidRPr="009C3BA5" w14:paraId="1BFA885A" w14:textId="77777777" w:rsidTr="007B7BA2">
        <w:trPr>
          <w:cantSplit/>
          <w:trHeight w:val="108"/>
        </w:trPr>
        <w:tc>
          <w:tcPr>
            <w:tcW w:w="1887" w:type="dxa"/>
            <w:vAlign w:val="bottom"/>
          </w:tcPr>
          <w:p w14:paraId="35915A93" w14:textId="77777777" w:rsidR="008D0184" w:rsidRPr="009C3BA5" w:rsidRDefault="008D0184" w:rsidP="008D0184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C3BA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162" w:type="dxa"/>
          </w:tcPr>
          <w:p w14:paraId="244C79C5" w14:textId="77777777" w:rsidR="008D0184" w:rsidRPr="009C3BA5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24E82F2B" w14:textId="77777777" w:rsidR="008D0184" w:rsidRPr="009C3BA5" w:rsidRDefault="008D0184" w:rsidP="008D0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7A664BBA" w14:textId="77777777" w:rsidR="008D0184" w:rsidRPr="009C3BA5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417406DF" w14:textId="77777777" w:rsidR="008D0184" w:rsidRPr="009C3BA5" w:rsidRDefault="008D0184" w:rsidP="008D0184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1B386CDC" w14:textId="77777777" w:rsidR="008D0184" w:rsidRPr="009C3BA5" w:rsidRDefault="008D0184" w:rsidP="008D0184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</w:tcPr>
          <w:p w14:paraId="5EB4F136" w14:textId="7777777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</w:tcPr>
          <w:p w14:paraId="5E9694C9" w14:textId="77777777" w:rsidR="008D0184" w:rsidRPr="009C3BA5" w:rsidRDefault="008D0184" w:rsidP="008D0184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D6B9A3" w14:textId="77777777" w:rsidR="008D0184" w:rsidRPr="009C3BA5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359C7B28" w14:textId="77777777" w:rsidR="008D0184" w:rsidRPr="009C3BA5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D1B8C96" w14:textId="7777777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7B35E748" w14:textId="7777777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</w:tcPr>
          <w:p w14:paraId="42D063CC" w14:textId="194EB301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5EFCA1EC" w14:textId="0E4687B2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</w:tcPr>
          <w:p w14:paraId="4F2D784F" w14:textId="3D1384DA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</w:tcPr>
          <w:p w14:paraId="1E6D532E" w14:textId="77777777" w:rsidR="008D0184" w:rsidRPr="009C3BA5" w:rsidRDefault="008D0184" w:rsidP="008D0184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631CD570" w14:textId="7777777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</w:tcPr>
          <w:p w14:paraId="64351FB3" w14:textId="77777777" w:rsidR="008D0184" w:rsidRPr="009C3BA5" w:rsidRDefault="008D0184" w:rsidP="008D0184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650DF316" w14:textId="7777777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1" w:type="dxa"/>
            <w:gridSpan w:val="2"/>
          </w:tcPr>
          <w:p w14:paraId="633383C2" w14:textId="77777777" w:rsidR="008D0184" w:rsidRPr="009C3BA5" w:rsidRDefault="008D0184" w:rsidP="008D0184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" w:type="dxa"/>
          </w:tcPr>
          <w:p w14:paraId="4A52917A" w14:textId="7777777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75" w:type="dxa"/>
          </w:tcPr>
          <w:p w14:paraId="5CA3D3A7" w14:textId="77777777" w:rsidR="008D0184" w:rsidRPr="009C3BA5" w:rsidRDefault="008D0184" w:rsidP="008D0184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3FBA1CF" w14:textId="7777777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2" w:type="dxa"/>
          </w:tcPr>
          <w:p w14:paraId="377B4A82" w14:textId="77777777" w:rsidR="008D0184" w:rsidRPr="009C3BA5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FE61B92" w14:textId="77777777" w:rsidR="008D0184" w:rsidRPr="009C3BA5" w:rsidRDefault="008D0184" w:rsidP="008D0184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39" w:type="dxa"/>
          </w:tcPr>
          <w:p w14:paraId="09BC6850" w14:textId="77777777" w:rsidR="008D0184" w:rsidRPr="009C3BA5" w:rsidRDefault="008D0184" w:rsidP="008D0184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160F" w:rsidRPr="009C3BA5" w14:paraId="14027701" w14:textId="77777777" w:rsidTr="007B7BA2">
        <w:trPr>
          <w:cantSplit/>
          <w:trHeight w:val="108"/>
        </w:trPr>
        <w:tc>
          <w:tcPr>
            <w:tcW w:w="1887" w:type="dxa"/>
          </w:tcPr>
          <w:p w14:paraId="754D9C84" w14:textId="77777777" w:rsidR="0057160F" w:rsidRPr="009C3BA5" w:rsidRDefault="0057160F" w:rsidP="0057160F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9C3B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3BA5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162" w:type="dxa"/>
          </w:tcPr>
          <w:p w14:paraId="3D7A5A28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808" w:type="dxa"/>
            <w:vAlign w:val="bottom"/>
          </w:tcPr>
          <w:p w14:paraId="19E18115" w14:textId="1AD4A64D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3" w:type="dxa"/>
            <w:vAlign w:val="bottom"/>
          </w:tcPr>
          <w:p w14:paraId="7B21C037" w14:textId="16F28773" w:rsidR="0057160F" w:rsidRPr="009C3BA5" w:rsidRDefault="0057160F" w:rsidP="0057160F">
            <w:pPr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98" w:type="dxa"/>
          </w:tcPr>
          <w:p w14:paraId="58D80A05" w14:textId="67527640" w:rsidR="0057160F" w:rsidRPr="009C3BA5" w:rsidRDefault="0057160F" w:rsidP="0057160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73054E62" w14:textId="77777777" w:rsidR="0057160F" w:rsidRPr="009C3BA5" w:rsidRDefault="0057160F" w:rsidP="005716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8" w:type="dxa"/>
            <w:gridSpan w:val="2"/>
            <w:vAlign w:val="bottom"/>
          </w:tcPr>
          <w:p w14:paraId="2D9D0D60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7D16D471" w14:textId="0DC7542A" w:rsidR="0057160F" w:rsidRPr="009C3BA5" w:rsidRDefault="0057160F" w:rsidP="005716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4"/>
                <w:szCs w:val="24"/>
              </w:rPr>
              <w:t>766</w:t>
            </w:r>
          </w:p>
        </w:tc>
        <w:tc>
          <w:tcPr>
            <w:tcW w:w="178" w:type="dxa"/>
            <w:vAlign w:val="bottom"/>
          </w:tcPr>
          <w:p w14:paraId="6FE0F892" w14:textId="77777777" w:rsidR="0057160F" w:rsidRPr="009C3BA5" w:rsidRDefault="0057160F" w:rsidP="005716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6833813E" w14:textId="77777777" w:rsidR="0057160F" w:rsidRPr="009C3BA5" w:rsidRDefault="0057160F" w:rsidP="0057160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ACED41" w14:textId="1AF216DF" w:rsidR="0057160F" w:rsidRPr="009C3BA5" w:rsidRDefault="0057160F" w:rsidP="005716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178" w:type="dxa"/>
          </w:tcPr>
          <w:p w14:paraId="429BF82C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4B1466C6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9316347" w14:textId="68B78CE0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81" w:type="dxa"/>
            <w:gridSpan w:val="2"/>
            <w:vAlign w:val="bottom"/>
          </w:tcPr>
          <w:p w14:paraId="1779B6DB" w14:textId="5DF69EA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3CBB4BC2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5F1B829E" w14:textId="78561EA6" w:rsidR="0057160F" w:rsidRPr="009C3BA5" w:rsidRDefault="0057160F" w:rsidP="0057160F">
            <w:pPr>
              <w:tabs>
                <w:tab w:val="clear" w:pos="454"/>
                <w:tab w:val="left" w:pos="514"/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207" w:type="dxa"/>
            <w:gridSpan w:val="2"/>
            <w:vAlign w:val="bottom"/>
          </w:tcPr>
          <w:p w14:paraId="1916A5F7" w14:textId="14B4A49A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4E9B5EC" w14:textId="4979202E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64F4D342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1F59717B" w14:textId="77777777" w:rsidR="0057160F" w:rsidRPr="009C3BA5" w:rsidRDefault="0057160F" w:rsidP="0057160F">
            <w:pPr>
              <w:tabs>
                <w:tab w:val="clear" w:pos="454"/>
                <w:tab w:val="decimal" w:pos="370"/>
                <w:tab w:val="left" w:pos="50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56341BE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7BB34480" w14:textId="77777777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BDDE97F" w14:textId="3DD050A9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</w:tcPr>
          <w:p w14:paraId="5B536DF3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2A6DB948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2AADE1B0" w14:textId="4E69CBE2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4"/>
                <w:szCs w:val="24"/>
              </w:rPr>
              <w:t>691</w:t>
            </w:r>
          </w:p>
        </w:tc>
        <w:tc>
          <w:tcPr>
            <w:tcW w:w="178" w:type="dxa"/>
            <w:vAlign w:val="bottom"/>
          </w:tcPr>
          <w:p w14:paraId="6BB7F1AE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29334C94" w14:textId="77777777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ABF8AC3" w14:textId="48C383F9" w:rsidR="0057160F" w:rsidRPr="009C3BA5" w:rsidRDefault="00EC6AC6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4"/>
                <w:szCs w:val="24"/>
              </w:rPr>
              <w:t>125</w:t>
            </w:r>
          </w:p>
        </w:tc>
        <w:tc>
          <w:tcPr>
            <w:tcW w:w="178" w:type="dxa"/>
            <w:vAlign w:val="bottom"/>
          </w:tcPr>
          <w:p w14:paraId="713B19B4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</w:tcPr>
          <w:p w14:paraId="205A9E9C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  <w:p w14:paraId="0355F772" w14:textId="7685016E" w:rsidR="0057160F" w:rsidRPr="009C3BA5" w:rsidRDefault="00EC6AC6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trike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4"/>
                <w:szCs w:val="24"/>
                <w:lang w:val="en-GB"/>
              </w:rPr>
              <w:t>127</w:t>
            </w:r>
          </w:p>
        </w:tc>
      </w:tr>
      <w:tr w:rsidR="0057160F" w:rsidRPr="009C3BA5" w14:paraId="1F29832A" w14:textId="77777777" w:rsidTr="007B7BA2">
        <w:trPr>
          <w:cantSplit/>
          <w:trHeight w:val="108"/>
        </w:trPr>
        <w:tc>
          <w:tcPr>
            <w:tcW w:w="1887" w:type="dxa"/>
          </w:tcPr>
          <w:p w14:paraId="51F3E0C8" w14:textId="77777777" w:rsidR="0057160F" w:rsidRPr="009C3BA5" w:rsidRDefault="0057160F" w:rsidP="0057160F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2" w:type="dxa"/>
          </w:tcPr>
          <w:p w14:paraId="140326E2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57F777DA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3" w:type="dxa"/>
            <w:vAlign w:val="bottom"/>
          </w:tcPr>
          <w:p w14:paraId="4BBDD889" w14:textId="77777777" w:rsidR="0057160F" w:rsidRPr="009C3BA5" w:rsidRDefault="0057160F" w:rsidP="0057160F">
            <w:pPr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4D28E0A7" w14:textId="77777777" w:rsidR="0057160F" w:rsidRPr="009C3BA5" w:rsidRDefault="0057160F" w:rsidP="0057160F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43F3B30" w14:textId="77777777" w:rsidR="0057160F" w:rsidRPr="009C3BA5" w:rsidRDefault="0057160F" w:rsidP="005716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78CE7614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2394CEB6" w14:textId="77777777" w:rsidR="0057160F" w:rsidRPr="009C3BA5" w:rsidRDefault="0057160F" w:rsidP="005716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ECACFE5" w14:textId="77777777" w:rsidR="0057160F" w:rsidRPr="009C3BA5" w:rsidRDefault="0057160F" w:rsidP="005716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65964B5F" w14:textId="77777777" w:rsidR="0057160F" w:rsidRPr="009C3BA5" w:rsidRDefault="0057160F" w:rsidP="0057160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D66AC8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29CB4A62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6F14F44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227AD05A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5C97CEDB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46E7904F" w14:textId="77777777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vAlign w:val="bottom"/>
          </w:tcPr>
          <w:p w14:paraId="3C97FDFE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2DF7C434" w14:textId="77777777" w:rsidR="0057160F" w:rsidRPr="009C3BA5" w:rsidRDefault="0057160F" w:rsidP="0057160F">
            <w:pPr>
              <w:tabs>
                <w:tab w:val="clear" w:pos="454"/>
                <w:tab w:val="decimal" w:pos="370"/>
                <w:tab w:val="left" w:pos="50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52ECAF2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3F2C6767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2587AAD1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60B0E9F1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E0BB078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217DD758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3BB063C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</w:tcPr>
          <w:p w14:paraId="68EB1FA2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160F" w:rsidRPr="009C3BA5" w14:paraId="5B37CCF3" w14:textId="77777777" w:rsidTr="007B7BA2">
        <w:trPr>
          <w:cantSplit/>
          <w:trHeight w:val="108"/>
        </w:trPr>
        <w:tc>
          <w:tcPr>
            <w:tcW w:w="1887" w:type="dxa"/>
            <w:vAlign w:val="bottom"/>
          </w:tcPr>
          <w:p w14:paraId="3D9C29BF" w14:textId="77777777" w:rsidR="0057160F" w:rsidRPr="009C3BA5" w:rsidRDefault="0057160F" w:rsidP="0057160F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C3BA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2162" w:type="dxa"/>
          </w:tcPr>
          <w:p w14:paraId="2AFA49B2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EEA0C2D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53E2045F" w14:textId="79DBBAFE" w:rsidR="0057160F" w:rsidRPr="009C3BA5" w:rsidRDefault="0057160F" w:rsidP="005716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</w:tcPr>
          <w:p w14:paraId="20CE8B2D" w14:textId="77777777" w:rsidR="0057160F" w:rsidRPr="009C3BA5" w:rsidRDefault="0057160F" w:rsidP="0057160F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2EBE0EF2" w14:textId="77777777" w:rsidR="0057160F" w:rsidRPr="009C3BA5" w:rsidRDefault="0057160F" w:rsidP="005716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C502C56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vAlign w:val="bottom"/>
          </w:tcPr>
          <w:p w14:paraId="3AC1B197" w14:textId="77777777" w:rsidR="0057160F" w:rsidRPr="009C3BA5" w:rsidRDefault="0057160F" w:rsidP="005716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3C6B93C" w14:textId="77777777" w:rsidR="0057160F" w:rsidRPr="009C3BA5" w:rsidRDefault="0057160F" w:rsidP="005716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</w:tcPr>
          <w:p w14:paraId="69BD024B" w14:textId="77777777" w:rsidR="0057160F" w:rsidRPr="009C3BA5" w:rsidRDefault="0057160F" w:rsidP="005716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10E589D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</w:tcPr>
          <w:p w14:paraId="4D2FB8F5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484D0ED" w14:textId="56BA893C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</w:tcPr>
          <w:p w14:paraId="5F76361F" w14:textId="3368BF6F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gridSpan w:val="2"/>
            <w:vAlign w:val="bottom"/>
          </w:tcPr>
          <w:p w14:paraId="130DECBD" w14:textId="40BA597A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vAlign w:val="bottom"/>
          </w:tcPr>
          <w:p w14:paraId="183FBAF2" w14:textId="77777777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  <w:vAlign w:val="bottom"/>
          </w:tcPr>
          <w:p w14:paraId="5FF396CD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vAlign w:val="bottom"/>
          </w:tcPr>
          <w:p w14:paraId="1EED1BDA" w14:textId="77777777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9524AD2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</w:tcPr>
          <w:p w14:paraId="350D1ED9" w14:textId="77777777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07" w:type="dxa"/>
          </w:tcPr>
          <w:p w14:paraId="53654C63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</w:tcPr>
          <w:p w14:paraId="70305ED5" w14:textId="77777777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AB30EAA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</w:tcPr>
          <w:p w14:paraId="124637D9" w14:textId="77777777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AD93A21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</w:tcPr>
          <w:p w14:paraId="6A97C39A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160F" w:rsidRPr="009C3BA5" w14:paraId="4C1DF83F" w14:textId="77777777" w:rsidTr="007B7BA2">
        <w:trPr>
          <w:cantSplit/>
          <w:trHeight w:val="108"/>
        </w:trPr>
        <w:tc>
          <w:tcPr>
            <w:tcW w:w="1887" w:type="dxa"/>
          </w:tcPr>
          <w:p w14:paraId="06BE7699" w14:textId="7AEB4FAC" w:rsidR="0057160F" w:rsidRPr="009C3BA5" w:rsidRDefault="0057160F" w:rsidP="0057160F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C3BA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บริษัท จีจีซี เคทิส </w:t>
            </w:r>
            <w:r w:rsidRPr="009C3BA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br/>
              <w:t>ไบโออินดัสเทรียล จำกัด</w:t>
            </w:r>
          </w:p>
        </w:tc>
        <w:tc>
          <w:tcPr>
            <w:tcW w:w="2162" w:type="dxa"/>
          </w:tcPr>
          <w:p w14:paraId="53D889C6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ผลิตและจำหน่ายไฟฟ้าและ</w:t>
            </w:r>
            <w:r w:rsidRPr="009C3BA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9C3BA5">
              <w:rPr>
                <w:rFonts w:ascii="Angsana New" w:hAnsi="Angsana New" w:hint="cs"/>
                <w:sz w:val="24"/>
                <w:szCs w:val="24"/>
                <w:cs/>
              </w:rPr>
              <w:t>เอทานอลจากอ้อย</w:t>
            </w:r>
          </w:p>
        </w:tc>
        <w:tc>
          <w:tcPr>
            <w:tcW w:w="808" w:type="dxa"/>
            <w:vAlign w:val="bottom"/>
          </w:tcPr>
          <w:p w14:paraId="352A41A1" w14:textId="1F3E7AD9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3" w:type="dxa"/>
            <w:vAlign w:val="bottom"/>
          </w:tcPr>
          <w:p w14:paraId="31248904" w14:textId="35D44FC1" w:rsidR="0057160F" w:rsidRPr="009C3BA5" w:rsidRDefault="0057160F" w:rsidP="005716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C3BA5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98" w:type="dxa"/>
          </w:tcPr>
          <w:p w14:paraId="61A93BE3" w14:textId="77777777" w:rsidR="0057160F" w:rsidRPr="009C3BA5" w:rsidRDefault="0057160F" w:rsidP="0057160F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  <w:vAlign w:val="bottom"/>
          </w:tcPr>
          <w:p w14:paraId="346B60B6" w14:textId="77777777" w:rsidR="0057160F" w:rsidRPr="009C3BA5" w:rsidRDefault="0057160F" w:rsidP="005716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8" w:type="dxa"/>
            <w:gridSpan w:val="2"/>
            <w:vAlign w:val="bottom"/>
          </w:tcPr>
          <w:p w14:paraId="1669F984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vAlign w:val="bottom"/>
          </w:tcPr>
          <w:p w14:paraId="7A95F6CB" w14:textId="32F4753F" w:rsidR="0057160F" w:rsidRPr="009C3BA5" w:rsidRDefault="0057160F" w:rsidP="005716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629D2A3" w14:textId="77777777" w:rsidR="0057160F" w:rsidRPr="009C3BA5" w:rsidRDefault="0057160F" w:rsidP="005716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1F2CFE84" w14:textId="77777777" w:rsidR="0057160F" w:rsidRPr="009C3BA5" w:rsidRDefault="0057160F" w:rsidP="0057160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82B205" w14:textId="1C2CD49D" w:rsidR="0057160F" w:rsidRPr="009C3BA5" w:rsidRDefault="0057160F" w:rsidP="005716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1AF51BC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64A44A22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77703A86" w14:textId="0DBCF59D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44FD2FA0" w14:textId="3AD77A01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  <w:tcBorders>
              <w:bottom w:val="single" w:sz="4" w:space="0" w:color="auto"/>
            </w:tcBorders>
          </w:tcPr>
          <w:p w14:paraId="33FC7FBE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0DC336CF" w14:textId="78BD629A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gridSpan w:val="2"/>
            <w:vAlign w:val="bottom"/>
          </w:tcPr>
          <w:p w14:paraId="49F45EDB" w14:textId="611735B4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tcBorders>
              <w:bottom w:val="single" w:sz="4" w:space="0" w:color="auto"/>
            </w:tcBorders>
            <w:vAlign w:val="bottom"/>
          </w:tcPr>
          <w:p w14:paraId="3EE7C6E8" w14:textId="46D46871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  <w:vAlign w:val="bottom"/>
          </w:tcPr>
          <w:p w14:paraId="5CC699D5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bottom"/>
          </w:tcPr>
          <w:p w14:paraId="4A085B44" w14:textId="77777777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DA22635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14:paraId="50E5914F" w14:textId="77777777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10A08551" w14:textId="6E370C73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</w:tcPr>
          <w:p w14:paraId="79272188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6F1F6073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6D3E4595" w14:textId="21C40E1F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900439E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4086E883" w14:textId="77777777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  <w:p w14:paraId="6A2EB9D2" w14:textId="1264CFDC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D9B9AB0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14:paraId="1F7492F1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4"/>
                <w:szCs w:val="24"/>
              </w:rPr>
            </w:pPr>
          </w:p>
          <w:p w14:paraId="758A0CE7" w14:textId="5635E1D8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9C3BA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7160F" w:rsidRPr="009C3BA5" w14:paraId="7BE89200" w14:textId="77777777" w:rsidTr="007B7BA2">
        <w:trPr>
          <w:cantSplit/>
          <w:trHeight w:val="108"/>
        </w:trPr>
        <w:tc>
          <w:tcPr>
            <w:tcW w:w="1887" w:type="dxa"/>
            <w:vAlign w:val="bottom"/>
          </w:tcPr>
          <w:p w14:paraId="34C96C51" w14:textId="77777777" w:rsidR="0057160F" w:rsidRPr="009C3BA5" w:rsidRDefault="0057160F" w:rsidP="0057160F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C3B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162" w:type="dxa"/>
          </w:tcPr>
          <w:p w14:paraId="2E4D3AB1" w14:textId="77777777" w:rsidR="0057160F" w:rsidRPr="009C3BA5" w:rsidRDefault="0057160F" w:rsidP="005716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63D154EA" w14:textId="77777777" w:rsidR="0057160F" w:rsidRPr="009C3BA5" w:rsidRDefault="0057160F" w:rsidP="005716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</w:tcPr>
          <w:p w14:paraId="70B3932F" w14:textId="77777777" w:rsidR="0057160F" w:rsidRPr="009C3BA5" w:rsidRDefault="0057160F" w:rsidP="005716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" w:type="dxa"/>
          </w:tcPr>
          <w:p w14:paraId="34226DC8" w14:textId="77777777" w:rsidR="0057160F" w:rsidRPr="009C3BA5" w:rsidRDefault="0057160F" w:rsidP="0057160F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3" w:type="dxa"/>
          </w:tcPr>
          <w:p w14:paraId="27DA674D" w14:textId="77777777" w:rsidR="0057160F" w:rsidRPr="009C3BA5" w:rsidRDefault="0057160F" w:rsidP="0057160F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  <w:gridSpan w:val="2"/>
          </w:tcPr>
          <w:p w14:paraId="00B9C00E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double" w:sz="4" w:space="0" w:color="auto"/>
            </w:tcBorders>
          </w:tcPr>
          <w:p w14:paraId="71098CB5" w14:textId="1A6244C7" w:rsidR="0057160F" w:rsidRPr="009C3BA5" w:rsidRDefault="0057160F" w:rsidP="005716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C3BA5">
              <w:rPr>
                <w:rFonts w:ascii="Angsana New" w:hAnsi="Angsana New"/>
                <w:b/>
                <w:bCs/>
                <w:sz w:val="24"/>
                <w:szCs w:val="24"/>
              </w:rPr>
              <w:t>766</w:t>
            </w:r>
          </w:p>
        </w:tc>
        <w:tc>
          <w:tcPr>
            <w:tcW w:w="178" w:type="dxa"/>
          </w:tcPr>
          <w:p w14:paraId="166801BB" w14:textId="77777777" w:rsidR="0057160F" w:rsidRPr="009C3BA5" w:rsidRDefault="0057160F" w:rsidP="005716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2F171942" w14:textId="3D428640" w:rsidR="0057160F" w:rsidRPr="009C3BA5" w:rsidRDefault="0057160F" w:rsidP="0057160F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806</w:t>
            </w:r>
          </w:p>
        </w:tc>
        <w:tc>
          <w:tcPr>
            <w:tcW w:w="178" w:type="dxa"/>
          </w:tcPr>
          <w:p w14:paraId="01C68694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4396C667" w14:textId="252733CC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181" w:type="dxa"/>
            <w:gridSpan w:val="2"/>
          </w:tcPr>
          <w:p w14:paraId="15788DE1" w14:textId="27820F6E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F1ABB5" w14:textId="34B40A81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  <w:gridSpan w:val="2"/>
          </w:tcPr>
          <w:p w14:paraId="2430C6E7" w14:textId="4CAB90E9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4B6228" w14:textId="5DB787D2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07" w:type="dxa"/>
          </w:tcPr>
          <w:p w14:paraId="2D019B5C" w14:textId="77777777" w:rsidR="0057160F" w:rsidRPr="009C3BA5" w:rsidRDefault="0057160F" w:rsidP="0057160F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</w:tcPr>
          <w:p w14:paraId="31B1D198" w14:textId="77777777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gridSpan w:val="2"/>
          </w:tcPr>
          <w:p w14:paraId="0DC27E67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77E226" w14:textId="084B3D3E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207" w:type="dxa"/>
          </w:tcPr>
          <w:p w14:paraId="072BB682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3053F84" w14:textId="59F3E07F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691</w:t>
            </w:r>
          </w:p>
        </w:tc>
        <w:tc>
          <w:tcPr>
            <w:tcW w:w="178" w:type="dxa"/>
          </w:tcPr>
          <w:p w14:paraId="6B627DD2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3C81DD72" w14:textId="49DF8EF7" w:rsidR="0057160F" w:rsidRPr="009C3BA5" w:rsidRDefault="0057160F" w:rsidP="0057160F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9C3BA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125</w:t>
            </w:r>
          </w:p>
        </w:tc>
        <w:tc>
          <w:tcPr>
            <w:tcW w:w="178" w:type="dxa"/>
          </w:tcPr>
          <w:p w14:paraId="5D193781" w14:textId="77777777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  <w:tab w:val="decimal" w:pos="753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</w:tcPr>
          <w:p w14:paraId="2B732894" w14:textId="509D89EC" w:rsidR="0057160F" w:rsidRPr="009C3BA5" w:rsidRDefault="0057160F" w:rsidP="00571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9C3BA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127</w:t>
            </w:r>
          </w:p>
        </w:tc>
      </w:tr>
    </w:tbl>
    <w:p w14:paraId="799DE0C7" w14:textId="77777777" w:rsidR="00241D33" w:rsidRPr="009C3BA5" w:rsidRDefault="00241D33" w:rsidP="005043D0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400F" w14:textId="0E9CB57D" w:rsidR="00CF4E1F" w:rsidRPr="009C3BA5" w:rsidRDefault="00CF4E1F" w:rsidP="00392CB4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526F491C" w14:textId="77777777" w:rsidR="002A4FAD" w:rsidRPr="009C3BA5" w:rsidRDefault="002A4FAD" w:rsidP="007E197D">
      <w:pPr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39A81771" w14:textId="77777777" w:rsidR="00E81545" w:rsidRPr="009C3BA5" w:rsidRDefault="00E81545" w:rsidP="00F454DB">
      <w:pPr>
        <w:rPr>
          <w:rFonts w:asciiTheme="majorBidi" w:hAnsiTheme="majorBidi" w:cstheme="majorBidi"/>
          <w:sz w:val="32"/>
          <w:szCs w:val="32"/>
          <w:cs/>
        </w:rPr>
        <w:sectPr w:rsidR="00E81545" w:rsidRPr="009C3BA5" w:rsidSect="00521944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098294A" w14:textId="671436F5" w:rsidR="005C27EF" w:rsidRPr="009C3BA5" w:rsidRDefault="005C27EF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C3BA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อาคารและอุปกรณ์</w:t>
      </w:r>
      <w:r w:rsidRPr="009C3BA5">
        <w:rPr>
          <w:rFonts w:asciiTheme="majorBidi" w:hAnsiTheme="majorBidi" w:cstheme="majorBidi"/>
          <w:b/>
          <w:bCs/>
          <w:sz w:val="30"/>
          <w:szCs w:val="30"/>
          <w:rtl/>
          <w:cs/>
        </w:rPr>
        <w:t xml:space="preserve"> </w:t>
      </w:r>
    </w:p>
    <w:p w14:paraId="548F8F65" w14:textId="3D1B1D74" w:rsidR="001D4979" w:rsidRPr="009C3BA5" w:rsidRDefault="001D4979" w:rsidP="006F6FDF">
      <w:pPr>
        <w:pStyle w:val="block"/>
        <w:spacing w:after="0" w:line="240" w:lineRule="auto"/>
        <w:rPr>
          <w:rFonts w:asciiTheme="majorBidi" w:hAnsiTheme="majorBidi" w:cstheme="majorBidi"/>
          <w:spacing w:val="-8"/>
          <w:sz w:val="20"/>
        </w:rPr>
      </w:pPr>
    </w:p>
    <w:tbl>
      <w:tblPr>
        <w:tblW w:w="9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36"/>
        <w:gridCol w:w="1296"/>
        <w:gridCol w:w="178"/>
        <w:gridCol w:w="1296"/>
      </w:tblGrid>
      <w:tr w:rsidR="004351BF" w:rsidRPr="009C3BA5" w14:paraId="3BE3F859" w14:textId="77777777" w:rsidTr="00A046B8">
        <w:trPr>
          <w:cantSplit/>
          <w:trHeight w:val="389"/>
          <w:tblHeader/>
        </w:trPr>
        <w:tc>
          <w:tcPr>
            <w:tcW w:w="6336" w:type="dxa"/>
            <w:vAlign w:val="bottom"/>
          </w:tcPr>
          <w:p w14:paraId="3D15E0EB" w14:textId="1C3E00A9" w:rsidR="004351BF" w:rsidRPr="009C3BA5" w:rsidRDefault="002B3EDE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13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9C3B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9C3B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04BC4"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E62E14"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96" w:type="dxa"/>
            <w:vAlign w:val="bottom"/>
          </w:tcPr>
          <w:p w14:paraId="0B6273B0" w14:textId="77777777" w:rsidR="004351BF" w:rsidRPr="009C3BA5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5AFCD205" w14:textId="77777777" w:rsidR="004351BF" w:rsidRPr="009C3BA5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011F4AA" w14:textId="77777777" w:rsidR="004351BF" w:rsidRPr="009C3BA5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1BF" w:rsidRPr="009C3BA5" w14:paraId="7B26BB9D" w14:textId="77777777" w:rsidTr="00A046B8">
        <w:trPr>
          <w:cantSplit/>
          <w:trHeight w:val="389"/>
          <w:tblHeader/>
        </w:trPr>
        <w:tc>
          <w:tcPr>
            <w:tcW w:w="6336" w:type="dxa"/>
          </w:tcPr>
          <w:p w14:paraId="33BB38F6" w14:textId="77777777" w:rsidR="004351BF" w:rsidRPr="009C3BA5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30850BE9" w14:textId="77777777" w:rsidR="004351BF" w:rsidRPr="009C3BA5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3B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E017D" w:rsidRPr="009C3BA5" w14:paraId="0370DDD5" w14:textId="77777777" w:rsidTr="00A046B8">
        <w:trPr>
          <w:cantSplit/>
        </w:trPr>
        <w:tc>
          <w:tcPr>
            <w:tcW w:w="6336" w:type="dxa"/>
          </w:tcPr>
          <w:p w14:paraId="17F86B4D" w14:textId="56F88416" w:rsidR="005E017D" w:rsidRPr="009C3BA5" w:rsidRDefault="005E017D" w:rsidP="005E017D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 w:rsidRPr="009C3B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296" w:type="dxa"/>
          </w:tcPr>
          <w:p w14:paraId="303926CA" w14:textId="3A73CB33" w:rsidR="005E017D" w:rsidRPr="009C3BA5" w:rsidRDefault="005E017D" w:rsidP="005E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78" w:type="dxa"/>
            <w:vAlign w:val="bottom"/>
          </w:tcPr>
          <w:p w14:paraId="1B91E79B" w14:textId="77777777" w:rsidR="005E017D" w:rsidRPr="009C3BA5" w:rsidRDefault="005E017D" w:rsidP="005E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76EDF14" w14:textId="2FE9B279" w:rsidR="005E017D" w:rsidRPr="009C3BA5" w:rsidRDefault="005E017D" w:rsidP="005E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5E017D" w:rsidRPr="009C3BA5" w14:paraId="650590D9" w14:textId="77777777" w:rsidTr="00A046B8">
        <w:trPr>
          <w:cantSplit/>
        </w:trPr>
        <w:tc>
          <w:tcPr>
            <w:tcW w:w="6336" w:type="dxa"/>
          </w:tcPr>
          <w:p w14:paraId="1BFAE682" w14:textId="77777777" w:rsidR="005E017D" w:rsidRPr="009C3BA5" w:rsidRDefault="005E017D" w:rsidP="005E017D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จำหน่ายและโอนออก </w:t>
            </w:r>
            <w:r w:rsidRPr="009C3B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9C3BA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6" w:type="dxa"/>
            <w:vAlign w:val="bottom"/>
          </w:tcPr>
          <w:p w14:paraId="0369D090" w14:textId="1D8AF23B" w:rsidR="005E017D" w:rsidRPr="009C3BA5" w:rsidRDefault="005E017D" w:rsidP="005E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50B4" w:rsidRPr="009C3BA5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D72D4CB" w14:textId="77777777" w:rsidR="005E017D" w:rsidRPr="009C3BA5" w:rsidRDefault="005E017D" w:rsidP="005E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95A373B" w14:textId="61FD4BF7" w:rsidR="005E017D" w:rsidRPr="009C3BA5" w:rsidRDefault="005E017D" w:rsidP="005E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50B4" w:rsidRPr="009C3BA5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017D" w:rsidRPr="009C3BA5" w14:paraId="6980320D" w14:textId="77777777" w:rsidTr="00A046B8">
        <w:trPr>
          <w:cantSplit/>
        </w:trPr>
        <w:tc>
          <w:tcPr>
            <w:tcW w:w="6336" w:type="dxa"/>
          </w:tcPr>
          <w:p w14:paraId="2192BA70" w14:textId="77777777" w:rsidR="005E017D" w:rsidRPr="009C3BA5" w:rsidRDefault="005E017D" w:rsidP="005E017D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150719DB" w14:textId="01901C53" w:rsidR="005E017D" w:rsidRPr="009C3BA5" w:rsidRDefault="005E017D" w:rsidP="005E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  <w:tc>
          <w:tcPr>
            <w:tcW w:w="178" w:type="dxa"/>
            <w:vAlign w:val="bottom"/>
          </w:tcPr>
          <w:p w14:paraId="4C779EC1" w14:textId="77777777" w:rsidR="005E017D" w:rsidRPr="009C3BA5" w:rsidRDefault="005E017D" w:rsidP="005E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41234CC" w14:textId="7FF7BE6C" w:rsidR="005E017D" w:rsidRPr="009C3BA5" w:rsidRDefault="005E017D" w:rsidP="005E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</w:tr>
      <w:tr w:rsidR="005E017D" w:rsidRPr="009C3BA5" w14:paraId="15BFC705" w14:textId="77777777" w:rsidTr="00A046B8">
        <w:trPr>
          <w:cantSplit/>
        </w:trPr>
        <w:tc>
          <w:tcPr>
            <w:tcW w:w="6336" w:type="dxa"/>
          </w:tcPr>
          <w:p w14:paraId="10D36F89" w14:textId="592B2E29" w:rsidR="005E017D" w:rsidRPr="009C3BA5" w:rsidRDefault="005E017D" w:rsidP="005E017D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vAlign w:val="bottom"/>
          </w:tcPr>
          <w:p w14:paraId="1A6A98AA" w14:textId="4BBF5702" w:rsidR="005E017D" w:rsidRPr="009C3BA5" w:rsidRDefault="005E017D" w:rsidP="005E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EA50B4" w:rsidRPr="009C3B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66F6696" w14:textId="77777777" w:rsidR="005E017D" w:rsidRPr="009C3BA5" w:rsidRDefault="005E017D" w:rsidP="005E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ABF3E23" w14:textId="081208B4" w:rsidR="005E017D" w:rsidRPr="009C3BA5" w:rsidRDefault="005E017D" w:rsidP="005E0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EA50B4" w:rsidRPr="009C3B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D834CDF" w14:textId="77777777" w:rsidR="003501C5" w:rsidRPr="009C3BA5" w:rsidRDefault="003501C5" w:rsidP="00350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63B4A38" w14:textId="1EE11F87" w:rsidR="00663A56" w:rsidRPr="009C3BA5" w:rsidRDefault="00663A56" w:rsidP="00350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C3BA5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การด้อยค่าของสินทรัพย์</w:t>
      </w:r>
    </w:p>
    <w:p w14:paraId="767B2EC7" w14:textId="77777777" w:rsidR="003501C5" w:rsidRPr="009C3BA5" w:rsidRDefault="003501C5" w:rsidP="00350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BC24268" w14:textId="3740E80C" w:rsidR="00663A56" w:rsidRPr="009C3BA5" w:rsidRDefault="00077207" w:rsidP="00350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ในระหว่างงวดหกเดือนสิ้นสุดวันที่ </w:t>
      </w:r>
      <w:r w:rsidRPr="009C3BA5">
        <w:rPr>
          <w:rFonts w:asciiTheme="majorBidi" w:hAnsiTheme="majorBidi" w:cstheme="majorBidi"/>
          <w:sz w:val="30"/>
          <w:szCs w:val="30"/>
        </w:rPr>
        <w:t>30</w:t>
      </w:r>
      <w:r w:rsidRPr="009C3BA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9C3BA5">
        <w:rPr>
          <w:rFonts w:asciiTheme="majorBidi" w:hAnsiTheme="majorBidi" w:cstheme="majorBidi"/>
          <w:sz w:val="30"/>
          <w:szCs w:val="30"/>
        </w:rPr>
        <w:t>2569</w:t>
      </w:r>
      <w:r w:rsidRPr="009C3BA5">
        <w:rPr>
          <w:rFonts w:asciiTheme="majorBidi" w:hAnsiTheme="majorBidi" w:cstheme="majorBidi"/>
          <w:sz w:val="30"/>
          <w:szCs w:val="30"/>
          <w:cs/>
        </w:rPr>
        <w:t xml:space="preserve"> บริษัทรับรู้ค่าเผื่อการด้อยค่าของงานระหว่างก่อสร้าง เนื่องจากบริษัทคาดว่าจะไม่ได้รับประโยชน์เชิงเศรษฐกิจในอนาคตจากสินทรัพย์ดังกล่าว</w:t>
      </w:r>
    </w:p>
    <w:p w14:paraId="67E9B76D" w14:textId="77777777" w:rsidR="003501C5" w:rsidRPr="009C3BA5" w:rsidRDefault="003501C5" w:rsidP="003501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5E5D475F" w14:textId="5AD3AC7F" w:rsidR="00A832ED" w:rsidRPr="009C3BA5" w:rsidRDefault="008E6178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C3BA5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45306" w:rsidRPr="009C3BA5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49F65089" w14:textId="77777777" w:rsidR="00A832ED" w:rsidRPr="009C3BA5" w:rsidRDefault="00A832ED" w:rsidP="00ED1A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732E8650" w14:textId="31D5AF53" w:rsidR="00A832ED" w:rsidRPr="009C3BA5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cstheme="majorBidi"/>
          <w:sz w:val="30"/>
          <w:szCs w:val="30"/>
          <w:cs/>
        </w:rPr>
        <w:t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และมีการบริหารจัดการแยกต่างหาก</w:t>
      </w:r>
      <w:r w:rsidRPr="009C3BA5">
        <w:rPr>
          <w:rFonts w:asciiTheme="majorBidi" w:hAnsiTheme="majorBidi" w:cstheme="majorBidi"/>
          <w:sz w:val="30"/>
          <w:szCs w:val="30"/>
        </w:rPr>
        <w:br/>
      </w:r>
      <w:r w:rsidRPr="009C3BA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9C3BA5">
        <w:rPr>
          <w:rFonts w:asciiTheme="majorBidi" w:hAnsiTheme="majorBidi" w:cstheme="majorBidi"/>
          <w:sz w:val="30"/>
          <w:szCs w:val="30"/>
        </w:rPr>
        <w:br/>
      </w:r>
      <w:r w:rsidRPr="009C3BA5">
        <w:rPr>
          <w:rFonts w:asciiTheme="majorBidi" w:hAnsiTheme="majorBidi" w:cstheme="majorBidi"/>
          <w:sz w:val="30"/>
          <w:szCs w:val="30"/>
          <w:cs/>
        </w:rPr>
        <w:t xml:space="preserve">อย่างน้อยทุกไตรมาส การดำเนินงานของแต่ละส่วนงานของกลุ่มบริษัทมี </w:t>
      </w:r>
      <w:r w:rsidR="00AA1075" w:rsidRPr="009C3BA5">
        <w:rPr>
          <w:rFonts w:asciiTheme="majorBidi" w:hAnsiTheme="majorBidi" w:cstheme="majorBidi"/>
          <w:sz w:val="30"/>
          <w:szCs w:val="30"/>
        </w:rPr>
        <w:t>2</w:t>
      </w:r>
      <w:r w:rsidRPr="009C3BA5">
        <w:rPr>
          <w:rFonts w:asciiTheme="majorBidi" w:hAnsiTheme="majorBidi" w:cstheme="majorBidi"/>
          <w:sz w:val="30"/>
          <w:szCs w:val="30"/>
          <w:cs/>
        </w:rPr>
        <w:t xml:space="preserve"> ส่วนงานดำเนินงานดังนี้</w:t>
      </w:r>
    </w:p>
    <w:p w14:paraId="524856A6" w14:textId="77777777" w:rsidR="00115701" w:rsidRPr="009C3BA5" w:rsidRDefault="0011570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6C19467" w14:textId="43ACBE19" w:rsidR="00A832ED" w:rsidRPr="009C3BA5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9C3BA5">
        <w:rPr>
          <w:rFonts w:asciiTheme="majorBidi" w:hAnsiTheme="majorBidi" w:cstheme="majorBidi"/>
          <w:sz w:val="30"/>
          <w:szCs w:val="30"/>
        </w:rPr>
        <w:t>1</w:t>
      </w:r>
      <w:r w:rsidRPr="009C3BA5">
        <w:rPr>
          <w:rFonts w:asciiTheme="majorBidi" w:hAnsiTheme="majorBidi" w:cstheme="majorBidi"/>
          <w:sz w:val="30"/>
          <w:szCs w:val="30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</w:rPr>
        <w:tab/>
      </w:r>
      <w:r w:rsidRPr="009C3BA5">
        <w:rPr>
          <w:rFonts w:asciiTheme="majorBidi" w:hAnsiTheme="majorBidi" w:cstheme="majorBidi"/>
          <w:sz w:val="30"/>
          <w:szCs w:val="30"/>
        </w:rPr>
        <w:tab/>
      </w:r>
      <w:r w:rsidRPr="009C3BA5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2B672037" w14:textId="4081558C" w:rsidR="00A832ED" w:rsidRPr="009C3BA5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9C3BA5">
        <w:rPr>
          <w:rFonts w:asciiTheme="majorBidi" w:hAnsiTheme="majorBidi" w:cstheme="majorBidi"/>
          <w:sz w:val="30"/>
          <w:szCs w:val="30"/>
        </w:rPr>
        <w:t>2</w:t>
      </w:r>
      <w:r w:rsidRPr="009C3BA5">
        <w:rPr>
          <w:rFonts w:asciiTheme="majorBidi" w:hAnsiTheme="majorBidi" w:cstheme="majorBidi"/>
          <w:sz w:val="30"/>
          <w:szCs w:val="30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</w:rPr>
        <w:tab/>
      </w:r>
      <w:r w:rsidRPr="009C3BA5">
        <w:rPr>
          <w:rFonts w:asciiTheme="majorBidi" w:hAnsiTheme="majorBidi" w:cstheme="majorBidi"/>
          <w:sz w:val="30"/>
          <w:szCs w:val="30"/>
        </w:rPr>
        <w:tab/>
      </w:r>
      <w:r w:rsidRPr="009C3BA5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</w:t>
      </w:r>
      <w:r w:rsidR="00F539F0">
        <w:rPr>
          <w:rFonts w:asciiTheme="majorBidi" w:hAnsiTheme="majorBidi" w:cstheme="majorBidi"/>
          <w:sz w:val="30"/>
          <w:szCs w:val="30"/>
          <w:cs/>
        </w:rPr>
        <w:t>ฮอล์</w:t>
      </w:r>
    </w:p>
    <w:p w14:paraId="2E4BADEE" w14:textId="77777777" w:rsidR="00A832ED" w:rsidRPr="009C3BA5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cstheme="majorBidi"/>
          <w:sz w:val="30"/>
          <w:szCs w:val="30"/>
          <w:cs/>
        </w:rPr>
        <w:t>อื่นๆ                         กลุ่มธุรกิจอื่น</w:t>
      </w:r>
    </w:p>
    <w:p w14:paraId="285C5609" w14:textId="77777777" w:rsidR="00A832ED" w:rsidRPr="009C3BA5" w:rsidRDefault="00A832ED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ADB781C" w14:textId="5012DE8A" w:rsidR="00CA4B6E" w:rsidRPr="009C3BA5" w:rsidRDefault="00A832ED" w:rsidP="00077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cstheme="majorBidi"/>
          <w:sz w:val="30"/>
          <w:szCs w:val="30"/>
          <w:cs/>
        </w:rPr>
        <w:t>การดำเนินงานอื่นๆ</w:t>
      </w:r>
      <w:r w:rsidR="00D631A3" w:rsidRPr="009C3BA5">
        <w:rPr>
          <w:rFonts w:asciiTheme="majorBidi" w:hAnsiTheme="majorBidi" w:cstheme="majorBidi"/>
          <w:sz w:val="30"/>
          <w:szCs w:val="30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</w:rPr>
        <w:t xml:space="preserve">ในงวด </w:t>
      </w:r>
      <w:r w:rsidR="00AA1075" w:rsidRPr="009C3BA5">
        <w:rPr>
          <w:rFonts w:asciiTheme="majorBidi" w:hAnsiTheme="majorBidi" w:cstheme="majorBidi"/>
          <w:sz w:val="30"/>
          <w:szCs w:val="30"/>
        </w:rPr>
        <w:t>256</w:t>
      </w:r>
      <w:r w:rsidR="009C021A" w:rsidRPr="009C3BA5">
        <w:rPr>
          <w:rFonts w:asciiTheme="majorBidi" w:hAnsiTheme="majorBidi" w:cstheme="majorBidi"/>
          <w:sz w:val="30"/>
          <w:szCs w:val="30"/>
        </w:rPr>
        <w:t>9</w:t>
      </w:r>
      <w:r w:rsidRPr="009C3BA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1075" w:rsidRPr="009C3BA5">
        <w:rPr>
          <w:rFonts w:asciiTheme="majorBidi" w:hAnsiTheme="majorBidi" w:cstheme="majorBidi"/>
          <w:sz w:val="30"/>
          <w:szCs w:val="30"/>
        </w:rPr>
        <w:t>256</w:t>
      </w:r>
      <w:r w:rsidR="009C021A" w:rsidRPr="009C3BA5">
        <w:rPr>
          <w:rFonts w:asciiTheme="majorBidi" w:hAnsiTheme="majorBidi" w:cstheme="majorBidi"/>
          <w:sz w:val="30"/>
          <w:szCs w:val="30"/>
        </w:rPr>
        <w:t>8</w:t>
      </w:r>
      <w:r w:rsidRPr="009C3BA5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</w:t>
      </w:r>
      <w:r w:rsidRPr="009C3BA5">
        <w:rPr>
          <w:rFonts w:asciiTheme="majorBidi" w:hAnsiTheme="majorBidi" w:cstheme="majorBidi"/>
          <w:sz w:val="30"/>
          <w:szCs w:val="30"/>
          <w:cs/>
        </w:rPr>
        <w:br/>
        <w:t xml:space="preserve">ส่วนงานดำเนินงานเพิ่มเติม </w:t>
      </w:r>
    </w:p>
    <w:p w14:paraId="5E1DC6C4" w14:textId="77777777" w:rsidR="00077207" w:rsidRPr="009C3BA5" w:rsidRDefault="00077207" w:rsidP="00077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3AE0D17F" w14:textId="59FBFD9E" w:rsidR="00516563" w:rsidRPr="009C3BA5" w:rsidRDefault="00A832E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C3BA5">
        <w:rPr>
          <w:rFonts w:asciiTheme="majorBidi" w:hAnsiTheme="majorBidi" w:cstheme="majorBidi"/>
          <w:spacing w:val="-4"/>
          <w:sz w:val="30"/>
          <w:szCs w:val="30"/>
          <w:cs/>
        </w:rPr>
        <w:t>ข้อมูลผลการดำเนินงานของแต่ละส่วนงานดำเนินงาน วัดโดยใช้กำไร (ขาดทุน) ก่อนหักต้นทุนทางการเงิน ภาษีเงินได้</w:t>
      </w:r>
      <w:r w:rsidRPr="009C3BA5">
        <w:rPr>
          <w:rFonts w:asciiTheme="majorBidi" w:hAnsiTheme="majorBidi" w:cstheme="majorBidi"/>
          <w:sz w:val="30"/>
          <w:szCs w:val="30"/>
          <w:cs/>
        </w:rPr>
        <w:t xml:space="preserve">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ก่อนหักต้นทุนทางการเงิน ภาษีเงินได้ ค่าเสื่อมราคาและค่าตัดจำหน่ายในการวัดผลการดำเนินงานนั้นเป็นข้อมูลที่เหมาะสมในการประเมิน</w:t>
      </w:r>
      <w:r w:rsidR="005043D0" w:rsidRPr="009C3BA5">
        <w:rPr>
          <w:rFonts w:asciiTheme="majorBidi" w:hAnsiTheme="majorBidi" w:cstheme="majorBidi"/>
          <w:sz w:val="30"/>
          <w:szCs w:val="30"/>
          <w:cs/>
        </w:rPr>
        <w:br/>
      </w:r>
      <w:r w:rsidRPr="009C3BA5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3C5390" w:rsidRPr="009C3BA5" w14:paraId="26AE4C0C" w14:textId="77777777" w:rsidTr="00A046B8">
        <w:trPr>
          <w:cantSplit/>
          <w:trHeight w:val="155"/>
          <w:tblHeader/>
        </w:trPr>
        <w:tc>
          <w:tcPr>
            <w:tcW w:w="3409" w:type="dxa"/>
          </w:tcPr>
          <w:p w14:paraId="6D765AAA" w14:textId="77777777" w:rsidR="003C5390" w:rsidRPr="009C3BA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70812D28" w14:textId="77777777" w:rsidR="003C5390" w:rsidRPr="009C3BA5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5390" w:rsidRPr="009C3BA5" w14:paraId="71D19995" w14:textId="77777777" w:rsidTr="00A046B8">
        <w:trPr>
          <w:cantSplit/>
          <w:tblHeader/>
        </w:trPr>
        <w:tc>
          <w:tcPr>
            <w:tcW w:w="3409" w:type="dxa"/>
          </w:tcPr>
          <w:p w14:paraId="07A82D39" w14:textId="262B004F" w:rsidR="003C5390" w:rsidRPr="009C3BA5" w:rsidRDefault="00404BC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 w:rsidRPr="009C3B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วด</w:t>
            </w:r>
            <w:r w:rsidR="003A34D7" w:rsidRPr="009C3B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E60186"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E60186"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E60186" w:rsidRPr="009C3B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60186"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C021A"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328" w:type="dxa"/>
            <w:hideMark/>
          </w:tcPr>
          <w:p w14:paraId="59DB9469" w14:textId="77777777" w:rsidR="003C5390" w:rsidRPr="009C3BA5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57D95C88" w14:textId="77777777" w:rsidR="003C5390" w:rsidRPr="009C3BA5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8BFA5D2" w14:textId="77777777" w:rsidR="003C5390" w:rsidRPr="009C3BA5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7B495003" w14:textId="77777777" w:rsidR="003C5390" w:rsidRPr="009C3BA5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468F846A" w14:textId="086A2360" w:rsidR="003C5390" w:rsidRPr="009C3BA5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</w:t>
            </w:r>
            <w:r w:rsidR="00F539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ฮอล์</w:t>
            </w:r>
          </w:p>
        </w:tc>
        <w:tc>
          <w:tcPr>
            <w:tcW w:w="179" w:type="dxa"/>
          </w:tcPr>
          <w:p w14:paraId="0AD7C422" w14:textId="77777777" w:rsidR="003C5390" w:rsidRPr="009C3BA5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128BF5DD" w14:textId="77777777" w:rsidR="003C5390" w:rsidRPr="009C3BA5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1E63EAE4" w14:textId="77777777" w:rsidR="003C5390" w:rsidRPr="009C3BA5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7A36EADE" w14:textId="77777777" w:rsidR="003C5390" w:rsidRPr="009C3BA5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27DD2FC6" w14:textId="77777777" w:rsidR="003C5390" w:rsidRPr="009C3BA5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7E92C6" w14:textId="77777777" w:rsidR="003C5390" w:rsidRPr="009C3BA5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5390" w:rsidRPr="009C3BA5" w14:paraId="0F92B0AA" w14:textId="77777777" w:rsidTr="00A046B8">
        <w:trPr>
          <w:cantSplit/>
          <w:tblHeader/>
        </w:trPr>
        <w:tc>
          <w:tcPr>
            <w:tcW w:w="3409" w:type="dxa"/>
            <w:vAlign w:val="center"/>
          </w:tcPr>
          <w:p w14:paraId="10FDD973" w14:textId="77777777" w:rsidR="003C5390" w:rsidRPr="009C3BA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758BCF0A" w14:textId="77777777" w:rsidR="003C5390" w:rsidRPr="009C3BA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9C3BA5" w14:paraId="41DA9BE2" w14:textId="77777777" w:rsidTr="00A046B8">
        <w:trPr>
          <w:cantSplit/>
        </w:trPr>
        <w:tc>
          <w:tcPr>
            <w:tcW w:w="3409" w:type="dxa"/>
            <w:vAlign w:val="center"/>
          </w:tcPr>
          <w:p w14:paraId="09903151" w14:textId="77777777" w:rsidR="003C5390" w:rsidRPr="009C3BA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7BC0B5CE" w14:textId="77777777" w:rsidR="003C5390" w:rsidRPr="009C3BA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B0BA7AF" w14:textId="77777777" w:rsidR="003C5390" w:rsidRPr="009C3BA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92CA42F" w14:textId="77777777" w:rsidR="003C5390" w:rsidRPr="009C3BA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0A3A772" w14:textId="77777777" w:rsidR="003C5390" w:rsidRPr="009C3BA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615B8A5E" w14:textId="77777777" w:rsidR="003C5390" w:rsidRPr="009C3BA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FD81CB5" w14:textId="77777777" w:rsidR="003C5390" w:rsidRPr="009C3BA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0D1F616" w14:textId="77777777" w:rsidR="003C5390" w:rsidRPr="009C3BA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C0F87" w:rsidRPr="009C3BA5" w14:paraId="1801586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7A9B0A89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28F01704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1DAFC800" w14:textId="6E97FA84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7,443</w:t>
            </w:r>
          </w:p>
        </w:tc>
        <w:tc>
          <w:tcPr>
            <w:tcW w:w="183" w:type="dxa"/>
            <w:vAlign w:val="bottom"/>
          </w:tcPr>
          <w:p w14:paraId="7B986FC7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20525F2" w14:textId="07AF2FAF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3,562</w:t>
            </w:r>
          </w:p>
        </w:tc>
        <w:tc>
          <w:tcPr>
            <w:tcW w:w="179" w:type="dxa"/>
          </w:tcPr>
          <w:p w14:paraId="3A8D8A1C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81BCD" w14:textId="2EA58FA4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4" w:type="dxa"/>
            <w:vAlign w:val="bottom"/>
          </w:tcPr>
          <w:p w14:paraId="634F7A30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B0F60CB" w14:textId="11CEC9A3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11,055</w:t>
            </w:r>
          </w:p>
        </w:tc>
      </w:tr>
      <w:tr w:rsidR="005C0F87" w:rsidRPr="009C3BA5" w14:paraId="596D2F0B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06A8A58F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41F64" w14:textId="2AF3441D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7,443</w:t>
            </w:r>
          </w:p>
        </w:tc>
        <w:tc>
          <w:tcPr>
            <w:tcW w:w="183" w:type="dxa"/>
            <w:vAlign w:val="bottom"/>
          </w:tcPr>
          <w:p w14:paraId="6094FAE5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A0C8A" w14:textId="58EDE240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3,562</w:t>
            </w:r>
          </w:p>
        </w:tc>
        <w:tc>
          <w:tcPr>
            <w:tcW w:w="179" w:type="dxa"/>
          </w:tcPr>
          <w:p w14:paraId="556FF2CF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2BF86" w14:textId="5A77E22D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84" w:type="dxa"/>
            <w:vAlign w:val="bottom"/>
          </w:tcPr>
          <w:p w14:paraId="443A46BB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83F9D" w14:textId="6A0641C2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11,055</w:t>
            </w:r>
          </w:p>
        </w:tc>
      </w:tr>
      <w:tr w:rsidR="005C0F87" w:rsidRPr="009C3BA5" w14:paraId="0B81F2B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CB29E00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43A24" w14:textId="4D5D5D93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(6,811)</w:t>
            </w:r>
          </w:p>
        </w:tc>
        <w:tc>
          <w:tcPr>
            <w:tcW w:w="183" w:type="dxa"/>
            <w:vAlign w:val="bottom"/>
          </w:tcPr>
          <w:p w14:paraId="4F17769B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22DF824" w14:textId="65D67B04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(3,229)</w:t>
            </w:r>
          </w:p>
        </w:tc>
        <w:tc>
          <w:tcPr>
            <w:tcW w:w="179" w:type="dxa"/>
          </w:tcPr>
          <w:p w14:paraId="48956321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8D1F7" w14:textId="6DE7F19C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184" w:type="dxa"/>
            <w:vAlign w:val="bottom"/>
          </w:tcPr>
          <w:p w14:paraId="3B6BB690" w14:textId="000C74BC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3" w:type="dxa"/>
            <w:vAlign w:val="bottom"/>
          </w:tcPr>
          <w:p w14:paraId="2E47973E" w14:textId="11F07217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(10,074)</w:t>
            </w:r>
          </w:p>
        </w:tc>
      </w:tr>
      <w:tr w:rsidR="005C0F87" w:rsidRPr="009C3BA5" w14:paraId="21F5D6B5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3489A51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ต้นทุนในการจัดจำหน่าย </w:t>
            </w:r>
          </w:p>
          <w:p w14:paraId="6354CE5F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77DEE26" w14:textId="31F8983E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(214)</w:t>
            </w:r>
          </w:p>
        </w:tc>
        <w:tc>
          <w:tcPr>
            <w:tcW w:w="183" w:type="dxa"/>
            <w:vAlign w:val="bottom"/>
          </w:tcPr>
          <w:p w14:paraId="45260743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EF17EEA" w14:textId="5C5F2CD9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(166)</w:t>
            </w:r>
          </w:p>
        </w:tc>
        <w:tc>
          <w:tcPr>
            <w:tcW w:w="179" w:type="dxa"/>
          </w:tcPr>
          <w:p w14:paraId="719EAE39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F8EAB07" w14:textId="600148F3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4" w:type="dxa"/>
            <w:vAlign w:val="bottom"/>
          </w:tcPr>
          <w:p w14:paraId="4F442227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3DF20B1" w14:textId="62EB284B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(383)</w:t>
            </w:r>
          </w:p>
        </w:tc>
      </w:tr>
      <w:tr w:rsidR="005C0F87" w:rsidRPr="009C3BA5" w14:paraId="76C11892" w14:textId="77777777" w:rsidTr="00A046B8">
        <w:trPr>
          <w:cantSplit/>
        </w:trPr>
        <w:tc>
          <w:tcPr>
            <w:tcW w:w="3409" w:type="dxa"/>
            <w:vAlign w:val="bottom"/>
            <w:hideMark/>
          </w:tcPr>
          <w:p w14:paraId="36D67F9B" w14:textId="41E06C79" w:rsidR="005C0F87" w:rsidRPr="009C3BA5" w:rsidRDefault="005C0F87" w:rsidP="00A1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กำไรก่อนต้นทุนทางการเงิน </w:t>
            </w:r>
            <w:r w:rsidR="00A10C88" w:rsidRPr="009C3BA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br/>
            </w: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ค่าเสื่อมราคา </w:t>
            </w:r>
            <w:r w:rsidR="00A10C88" w:rsidRPr="009C3B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ตัดจำหน่าย</w:t>
            </w:r>
            <w:r w:rsidR="00A10C88" w:rsidRPr="009C3B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A10C88"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="00A10C88" w:rsidRPr="009C3B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 และอื่นๆ</w:t>
            </w:r>
          </w:p>
        </w:tc>
        <w:tc>
          <w:tcPr>
            <w:tcW w:w="1328" w:type="dxa"/>
            <w:vAlign w:val="bottom"/>
          </w:tcPr>
          <w:p w14:paraId="5DEA1C2C" w14:textId="7A5562DE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183" w:type="dxa"/>
            <w:vAlign w:val="bottom"/>
          </w:tcPr>
          <w:p w14:paraId="7947AD08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C5FF12" w14:textId="179F70C5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179" w:type="dxa"/>
          </w:tcPr>
          <w:p w14:paraId="3FD7366C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E4FA1C1" w14:textId="136EB1FE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84" w:type="dxa"/>
            <w:vAlign w:val="bottom"/>
          </w:tcPr>
          <w:p w14:paraId="0FFD3EC2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15D638F" w14:textId="19D09D73" w:rsidR="005C0F87" w:rsidRPr="009C3BA5" w:rsidRDefault="00F3619B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</w:tr>
      <w:tr w:rsidR="005C0F87" w:rsidRPr="009C3BA5" w14:paraId="51C302E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68D89F03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595912C6" w14:textId="1E60FE2F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  <w:vAlign w:val="bottom"/>
          </w:tcPr>
          <w:p w14:paraId="49322A38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48A7C97" w14:textId="003C24FA" w:rsidR="005C0F87" w:rsidRPr="009C3BA5" w:rsidRDefault="00C0537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9" w:type="dxa"/>
          </w:tcPr>
          <w:p w14:paraId="6FDA62F3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8130A07" w14:textId="56F8C95A" w:rsidR="005C0F87" w:rsidRPr="009C3BA5" w:rsidRDefault="00A3551A" w:rsidP="00E4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D746ADB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6345C3A" w14:textId="28540F74" w:rsidR="005C0F87" w:rsidRPr="009C3BA5" w:rsidRDefault="00C0537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</w:tr>
      <w:tr w:rsidR="005C0F87" w:rsidRPr="009C3BA5" w14:paraId="66F7C217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15305B3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90E7D32" w14:textId="33051A4E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3" w:type="dxa"/>
            <w:vAlign w:val="bottom"/>
          </w:tcPr>
          <w:p w14:paraId="2BE5A07C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34A8D2A" w14:textId="66DD7808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79" w:type="dxa"/>
          </w:tcPr>
          <w:p w14:paraId="7E164F1C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8E5D09F" w14:textId="5952AAE3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3812985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D22B146" w14:textId="715E5BF4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(7)</w:t>
            </w:r>
          </w:p>
        </w:tc>
      </w:tr>
      <w:tr w:rsidR="005C0F87" w:rsidRPr="009C3BA5" w14:paraId="6EFA3C6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9DDC957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5C81F867" w14:textId="31D39BE7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(1</w:t>
            </w:r>
            <w:r w:rsidR="00C0537A"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0123738B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8145318" w14:textId="5F204190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(117)</w:t>
            </w:r>
          </w:p>
        </w:tc>
        <w:tc>
          <w:tcPr>
            <w:tcW w:w="179" w:type="dxa"/>
          </w:tcPr>
          <w:p w14:paraId="4EC49104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5FC2ED4" w14:textId="7380273F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69D55D5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CF2858D" w14:textId="59B27F7F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(24</w:t>
            </w:r>
            <w:r w:rsidR="00C0537A"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5C0F87" w:rsidRPr="009C3BA5" w14:paraId="6765567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0EC0E84" w14:textId="6ED99769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 w:rsidR="00A10C88" w:rsidRPr="009C3BA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ของการร่วมค้า</w:t>
            </w:r>
            <w:r w:rsidR="00A10C88" w:rsidRPr="009C3BA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 w:rsidR="00A10C88" w:rsidRPr="009C3BA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28" w:type="dxa"/>
            <w:vAlign w:val="bottom"/>
          </w:tcPr>
          <w:p w14:paraId="4AF5A25D" w14:textId="2DB00037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C629D68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E3D6D87" w14:textId="62FF5E7E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79" w:type="dxa"/>
          </w:tcPr>
          <w:p w14:paraId="159FD094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F116D0C" w14:textId="79D8F949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A913070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EFC12AD" w14:textId="23BC4FBF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85</w:t>
            </w:r>
          </w:p>
        </w:tc>
      </w:tr>
      <w:tr w:rsidR="005C0F87" w:rsidRPr="009C3BA5" w14:paraId="472BBB38" w14:textId="77777777" w:rsidTr="00A10C88">
        <w:trPr>
          <w:cantSplit/>
        </w:trPr>
        <w:tc>
          <w:tcPr>
            <w:tcW w:w="3409" w:type="dxa"/>
            <w:vAlign w:val="center"/>
            <w:hideMark/>
          </w:tcPr>
          <w:p w14:paraId="35B297A7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F70B0A5" w14:textId="0A4C0B7C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3" w:type="dxa"/>
            <w:vAlign w:val="bottom"/>
          </w:tcPr>
          <w:p w14:paraId="41356EA7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39E2C5CC" w14:textId="0B5D5632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79" w:type="dxa"/>
          </w:tcPr>
          <w:p w14:paraId="4BCB07BD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6F4B553" w14:textId="16C08020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4DD1EEC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21F8218C" w14:textId="09374897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37</w:t>
            </w:r>
          </w:p>
        </w:tc>
      </w:tr>
      <w:tr w:rsidR="005C0F87" w:rsidRPr="009C3BA5" w14:paraId="11D0533A" w14:textId="77777777" w:rsidTr="00A10C88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73BA387E" w14:textId="6040C90F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A164238" w14:textId="76A567E3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C0537A"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83" w:type="dxa"/>
            <w:vAlign w:val="bottom"/>
          </w:tcPr>
          <w:p w14:paraId="52F72F57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FE00401" w14:textId="13FDE1F9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</w:t>
            </w:r>
            <w:r w:rsidR="00C0537A"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9" w:type="dxa"/>
          </w:tcPr>
          <w:p w14:paraId="00068DAF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67614AB" w14:textId="7AA5A20C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84" w:type="dxa"/>
            <w:vAlign w:val="bottom"/>
          </w:tcPr>
          <w:p w14:paraId="4B03B066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67931D1A" w14:textId="2D723FA8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497</w:t>
            </w:r>
          </w:p>
        </w:tc>
      </w:tr>
      <w:tr w:rsidR="005C0F87" w:rsidRPr="009C3BA5" w14:paraId="0AAE26B5" w14:textId="77777777" w:rsidTr="00A046B8">
        <w:trPr>
          <w:cantSplit/>
        </w:trPr>
        <w:tc>
          <w:tcPr>
            <w:tcW w:w="3409" w:type="dxa"/>
            <w:vAlign w:val="center"/>
          </w:tcPr>
          <w:p w14:paraId="00159750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75A973A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49686AA2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bottom"/>
          </w:tcPr>
          <w:p w14:paraId="45CF92CE" w14:textId="694013BC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473FCD64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</w:tcPr>
          <w:p w14:paraId="75B74606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13064613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3" w:type="dxa"/>
            <w:vAlign w:val="bottom"/>
          </w:tcPr>
          <w:p w14:paraId="72BAFDF9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C0F87" w:rsidRPr="009C3BA5" w14:paraId="71F08B82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560F9AEF" w14:textId="0CDE391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กำไรตามส่วนงานสุทธิ</w:t>
            </w:r>
          </w:p>
        </w:tc>
        <w:tc>
          <w:tcPr>
            <w:tcW w:w="1328" w:type="dxa"/>
            <w:vAlign w:val="bottom"/>
          </w:tcPr>
          <w:p w14:paraId="2FB7B0F8" w14:textId="4EED0EDC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183" w:type="dxa"/>
            <w:vAlign w:val="bottom"/>
          </w:tcPr>
          <w:p w14:paraId="350CF462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0828B8" w14:textId="2341F18C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179" w:type="dxa"/>
          </w:tcPr>
          <w:p w14:paraId="4D0F01DF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3C7987C" w14:textId="24E56C82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84" w:type="dxa"/>
            <w:vAlign w:val="bottom"/>
          </w:tcPr>
          <w:p w14:paraId="2B31AA09" w14:textId="77777777" w:rsidR="005C0F87" w:rsidRPr="009C3BA5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B54DEB5" w14:textId="68789FB2" w:rsidR="005C0F87" w:rsidRPr="009C3BA5" w:rsidRDefault="00A3551A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</w:tr>
    </w:tbl>
    <w:p w14:paraId="73008354" w14:textId="741390A2" w:rsidR="0087429D" w:rsidRPr="009C3BA5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D630929" w14:textId="77777777" w:rsidR="003E5BAE" w:rsidRPr="009C3BA5" w:rsidRDefault="003E5BAE">
      <w:r w:rsidRPr="009C3BA5"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E60186" w:rsidRPr="009C3BA5" w14:paraId="3A9AB177" w14:textId="77777777" w:rsidTr="00F0060D">
        <w:trPr>
          <w:cantSplit/>
          <w:trHeight w:val="155"/>
          <w:tblHeader/>
        </w:trPr>
        <w:tc>
          <w:tcPr>
            <w:tcW w:w="3409" w:type="dxa"/>
          </w:tcPr>
          <w:p w14:paraId="1D0CE779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1318D471" w14:textId="77777777" w:rsidR="00E60186" w:rsidRPr="009C3BA5" w:rsidRDefault="00E60186" w:rsidP="00F006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60186" w:rsidRPr="009C3BA5" w14:paraId="646740F6" w14:textId="77777777" w:rsidTr="00F0060D">
        <w:trPr>
          <w:cantSplit/>
          <w:tblHeader/>
        </w:trPr>
        <w:tc>
          <w:tcPr>
            <w:tcW w:w="3409" w:type="dxa"/>
          </w:tcPr>
          <w:p w14:paraId="5B9707D5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 w:rsidRPr="009C3B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วดหก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วันที่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9C3B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328" w:type="dxa"/>
            <w:hideMark/>
          </w:tcPr>
          <w:p w14:paraId="4C145BE8" w14:textId="77777777" w:rsidR="00E60186" w:rsidRPr="009C3BA5" w:rsidRDefault="00E60186" w:rsidP="00F006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4416B1D7" w14:textId="77777777" w:rsidR="00E60186" w:rsidRPr="009C3BA5" w:rsidRDefault="00E60186" w:rsidP="00F006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35B167C9" w14:textId="77777777" w:rsidR="00E60186" w:rsidRPr="009C3BA5" w:rsidRDefault="00E60186" w:rsidP="00F0060D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71E76C53" w14:textId="77777777" w:rsidR="00E60186" w:rsidRPr="009C3BA5" w:rsidRDefault="00E60186" w:rsidP="00F006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563391FB" w14:textId="0DB243C0" w:rsidR="00E60186" w:rsidRPr="009C3BA5" w:rsidRDefault="00E60186" w:rsidP="00F006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</w:t>
            </w:r>
            <w:r w:rsidR="00F539F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ฮอล์</w:t>
            </w:r>
          </w:p>
        </w:tc>
        <w:tc>
          <w:tcPr>
            <w:tcW w:w="179" w:type="dxa"/>
          </w:tcPr>
          <w:p w14:paraId="13741E55" w14:textId="77777777" w:rsidR="00E60186" w:rsidRPr="009C3BA5" w:rsidRDefault="00E60186" w:rsidP="00F0060D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68BC55AE" w14:textId="77777777" w:rsidR="00E60186" w:rsidRPr="009C3BA5" w:rsidRDefault="00E60186" w:rsidP="00F0060D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1C2FD3E6" w14:textId="77777777" w:rsidR="00E60186" w:rsidRPr="009C3BA5" w:rsidRDefault="00E60186" w:rsidP="00F0060D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71E0D04E" w14:textId="77777777" w:rsidR="00E60186" w:rsidRPr="009C3BA5" w:rsidRDefault="00E60186" w:rsidP="00F0060D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58A4318D" w14:textId="77777777" w:rsidR="00E60186" w:rsidRPr="009C3BA5" w:rsidRDefault="00E60186" w:rsidP="00F006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0DD9BF" w14:textId="77777777" w:rsidR="00E60186" w:rsidRPr="009C3BA5" w:rsidRDefault="00E60186" w:rsidP="00F0060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60186" w:rsidRPr="009C3BA5" w14:paraId="6B599ED7" w14:textId="77777777" w:rsidTr="00F0060D">
        <w:trPr>
          <w:cantSplit/>
          <w:tblHeader/>
        </w:trPr>
        <w:tc>
          <w:tcPr>
            <w:tcW w:w="3409" w:type="dxa"/>
            <w:vAlign w:val="center"/>
          </w:tcPr>
          <w:p w14:paraId="68340FA1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304893C4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0186" w:rsidRPr="009C3BA5" w14:paraId="0403945E" w14:textId="77777777" w:rsidTr="00F0060D">
        <w:trPr>
          <w:cantSplit/>
        </w:trPr>
        <w:tc>
          <w:tcPr>
            <w:tcW w:w="3409" w:type="dxa"/>
            <w:vAlign w:val="center"/>
          </w:tcPr>
          <w:p w14:paraId="682F99BC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0529B66A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C47B050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543C28E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238BA518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3F494596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8FF6A59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99FD6E2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E60186" w:rsidRPr="009C3BA5" w14:paraId="686562BA" w14:textId="77777777" w:rsidTr="00F0060D">
        <w:trPr>
          <w:cantSplit/>
        </w:trPr>
        <w:tc>
          <w:tcPr>
            <w:tcW w:w="3409" w:type="dxa"/>
            <w:vAlign w:val="center"/>
            <w:hideMark/>
          </w:tcPr>
          <w:p w14:paraId="185F7BCB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221CE394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49536D85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6,367</w:t>
            </w:r>
          </w:p>
        </w:tc>
        <w:tc>
          <w:tcPr>
            <w:tcW w:w="183" w:type="dxa"/>
            <w:vAlign w:val="bottom"/>
          </w:tcPr>
          <w:p w14:paraId="209D6F78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2CA1480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4,135</w:t>
            </w:r>
          </w:p>
        </w:tc>
        <w:tc>
          <w:tcPr>
            <w:tcW w:w="179" w:type="dxa"/>
          </w:tcPr>
          <w:p w14:paraId="2D815E66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0F381C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84" w:type="dxa"/>
            <w:vAlign w:val="bottom"/>
          </w:tcPr>
          <w:p w14:paraId="7DE867D4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7E4322A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10,554</w:t>
            </w:r>
          </w:p>
        </w:tc>
      </w:tr>
      <w:tr w:rsidR="00E60186" w:rsidRPr="009C3BA5" w14:paraId="5C1F9640" w14:textId="77777777" w:rsidTr="00F0060D">
        <w:trPr>
          <w:cantSplit/>
        </w:trPr>
        <w:tc>
          <w:tcPr>
            <w:tcW w:w="3409" w:type="dxa"/>
            <w:vAlign w:val="center"/>
            <w:hideMark/>
          </w:tcPr>
          <w:p w14:paraId="148961E0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7C7BDB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6,367</w:t>
            </w:r>
          </w:p>
        </w:tc>
        <w:tc>
          <w:tcPr>
            <w:tcW w:w="183" w:type="dxa"/>
            <w:vAlign w:val="bottom"/>
          </w:tcPr>
          <w:p w14:paraId="43A86437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95BF0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4,135</w:t>
            </w:r>
          </w:p>
        </w:tc>
        <w:tc>
          <w:tcPr>
            <w:tcW w:w="179" w:type="dxa"/>
          </w:tcPr>
          <w:p w14:paraId="1DE8C461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C28DF1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84" w:type="dxa"/>
            <w:vAlign w:val="bottom"/>
          </w:tcPr>
          <w:p w14:paraId="13CBFBB8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478EB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10,554</w:t>
            </w:r>
          </w:p>
        </w:tc>
      </w:tr>
      <w:tr w:rsidR="00E60186" w:rsidRPr="009C3BA5" w14:paraId="39A4EFC4" w14:textId="77777777" w:rsidTr="00F0060D">
        <w:trPr>
          <w:cantSplit/>
        </w:trPr>
        <w:tc>
          <w:tcPr>
            <w:tcW w:w="3409" w:type="dxa"/>
            <w:vAlign w:val="center"/>
            <w:hideMark/>
          </w:tcPr>
          <w:p w14:paraId="42D40F02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509FEF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(6,113)</w:t>
            </w:r>
          </w:p>
        </w:tc>
        <w:tc>
          <w:tcPr>
            <w:tcW w:w="183" w:type="dxa"/>
            <w:vAlign w:val="bottom"/>
          </w:tcPr>
          <w:p w14:paraId="1C14765C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80D556D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(3,806)</w:t>
            </w:r>
          </w:p>
        </w:tc>
        <w:tc>
          <w:tcPr>
            <w:tcW w:w="179" w:type="dxa"/>
          </w:tcPr>
          <w:p w14:paraId="129324AC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28771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(42)</w:t>
            </w:r>
          </w:p>
        </w:tc>
        <w:tc>
          <w:tcPr>
            <w:tcW w:w="184" w:type="dxa"/>
            <w:vAlign w:val="bottom"/>
          </w:tcPr>
          <w:p w14:paraId="4042D34A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3" w:type="dxa"/>
            <w:vAlign w:val="bottom"/>
          </w:tcPr>
          <w:p w14:paraId="5EB0A488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(9,961)</w:t>
            </w:r>
          </w:p>
        </w:tc>
      </w:tr>
      <w:tr w:rsidR="00E60186" w:rsidRPr="009C3BA5" w14:paraId="7D69FD57" w14:textId="77777777" w:rsidTr="00F0060D">
        <w:trPr>
          <w:cantSplit/>
        </w:trPr>
        <w:tc>
          <w:tcPr>
            <w:tcW w:w="3409" w:type="dxa"/>
            <w:vAlign w:val="center"/>
            <w:hideMark/>
          </w:tcPr>
          <w:p w14:paraId="078EFD6F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ต้นทุนในการจัดจำหน่าย </w:t>
            </w:r>
          </w:p>
          <w:p w14:paraId="139D4CE4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149B77D6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(205)</w:t>
            </w:r>
          </w:p>
        </w:tc>
        <w:tc>
          <w:tcPr>
            <w:tcW w:w="183" w:type="dxa"/>
            <w:vAlign w:val="bottom"/>
          </w:tcPr>
          <w:p w14:paraId="2B50F847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C5183B9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(151)</w:t>
            </w:r>
          </w:p>
        </w:tc>
        <w:tc>
          <w:tcPr>
            <w:tcW w:w="179" w:type="dxa"/>
          </w:tcPr>
          <w:p w14:paraId="3E37386F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77CC733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4" w:type="dxa"/>
            <w:vAlign w:val="bottom"/>
          </w:tcPr>
          <w:p w14:paraId="38F2D74E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73A94C4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(365)</w:t>
            </w:r>
          </w:p>
        </w:tc>
      </w:tr>
      <w:tr w:rsidR="00E60186" w:rsidRPr="009C3BA5" w14:paraId="1964F6CC" w14:textId="77777777" w:rsidTr="00F0060D">
        <w:trPr>
          <w:cantSplit/>
        </w:trPr>
        <w:tc>
          <w:tcPr>
            <w:tcW w:w="3409" w:type="dxa"/>
            <w:vAlign w:val="bottom"/>
            <w:hideMark/>
          </w:tcPr>
          <w:p w14:paraId="6628E026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กำไรก่อนต้นทุนทางการเงิน </w:t>
            </w:r>
            <w:r w:rsidRPr="009C3BA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br/>
            </w: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ค่าเสื่อมราคา </w:t>
            </w:r>
            <w:r w:rsidRPr="009C3B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</w:t>
            </w: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ตัดจำหน่าย</w:t>
            </w:r>
            <w:r w:rsidRPr="009C3B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br/>
            </w:r>
            <w:r w:rsidRPr="009C3B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ภาษีเงินได้ และอื่นๆ</w:t>
            </w:r>
          </w:p>
        </w:tc>
        <w:tc>
          <w:tcPr>
            <w:tcW w:w="1328" w:type="dxa"/>
            <w:vAlign w:val="bottom"/>
          </w:tcPr>
          <w:p w14:paraId="492C0139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83" w:type="dxa"/>
            <w:vAlign w:val="bottom"/>
          </w:tcPr>
          <w:p w14:paraId="3837C55E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E9B82EF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179" w:type="dxa"/>
          </w:tcPr>
          <w:p w14:paraId="3EFAF838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D115DAD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4" w:type="dxa"/>
            <w:vAlign w:val="bottom"/>
          </w:tcPr>
          <w:p w14:paraId="5E438DD0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0A447D7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</w:tr>
      <w:tr w:rsidR="00E60186" w:rsidRPr="009C3BA5" w14:paraId="2910B9D7" w14:textId="77777777" w:rsidTr="00F0060D">
        <w:trPr>
          <w:cantSplit/>
        </w:trPr>
        <w:tc>
          <w:tcPr>
            <w:tcW w:w="3409" w:type="dxa"/>
            <w:vAlign w:val="center"/>
            <w:hideMark/>
          </w:tcPr>
          <w:p w14:paraId="515CB4F8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6C976528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  <w:vAlign w:val="bottom"/>
          </w:tcPr>
          <w:p w14:paraId="0710B249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6944CA6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79" w:type="dxa"/>
          </w:tcPr>
          <w:p w14:paraId="224D43A3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9289B0F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5D155EE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ADA703C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</w:p>
        </w:tc>
      </w:tr>
      <w:tr w:rsidR="00E60186" w:rsidRPr="009C3BA5" w14:paraId="293A9FDE" w14:textId="77777777" w:rsidTr="00F0060D">
        <w:trPr>
          <w:cantSplit/>
        </w:trPr>
        <w:tc>
          <w:tcPr>
            <w:tcW w:w="3409" w:type="dxa"/>
            <w:vAlign w:val="center"/>
            <w:hideMark/>
          </w:tcPr>
          <w:p w14:paraId="01B63351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45DB6578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83" w:type="dxa"/>
            <w:vAlign w:val="bottom"/>
          </w:tcPr>
          <w:p w14:paraId="0CD08B89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785B035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79" w:type="dxa"/>
          </w:tcPr>
          <w:p w14:paraId="1EC5A5E4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F79DDFE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1461BA9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99FF9B0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(13)</w:t>
            </w:r>
          </w:p>
        </w:tc>
      </w:tr>
      <w:tr w:rsidR="00E60186" w:rsidRPr="009C3BA5" w14:paraId="2E7CE13D" w14:textId="77777777" w:rsidTr="00F0060D">
        <w:trPr>
          <w:cantSplit/>
        </w:trPr>
        <w:tc>
          <w:tcPr>
            <w:tcW w:w="3409" w:type="dxa"/>
            <w:vAlign w:val="center"/>
            <w:hideMark/>
          </w:tcPr>
          <w:p w14:paraId="4913D3B3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18AD61E1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(140)</w:t>
            </w:r>
          </w:p>
        </w:tc>
        <w:tc>
          <w:tcPr>
            <w:tcW w:w="183" w:type="dxa"/>
            <w:vAlign w:val="bottom"/>
          </w:tcPr>
          <w:p w14:paraId="4E90C523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2E7A5BC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179" w:type="dxa"/>
          </w:tcPr>
          <w:p w14:paraId="2BCDE4DB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4D16AF2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1008108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B62F5CF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(256)</w:t>
            </w:r>
          </w:p>
        </w:tc>
      </w:tr>
      <w:tr w:rsidR="00E60186" w:rsidRPr="009C3BA5" w14:paraId="140EDB10" w14:textId="77777777" w:rsidTr="00F0060D">
        <w:trPr>
          <w:cantSplit/>
        </w:trPr>
        <w:tc>
          <w:tcPr>
            <w:tcW w:w="3409" w:type="dxa"/>
            <w:vAlign w:val="center"/>
            <w:hideMark/>
          </w:tcPr>
          <w:p w14:paraId="07D9AF3D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</w:t>
            </w:r>
            <w:r w:rsidRPr="009C3BA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 (ขาดทุน) ของการร่วมค้า</w:t>
            </w:r>
            <w:r w:rsidRPr="009C3BA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br/>
            </w:r>
            <w:r w:rsidRPr="009C3BA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28" w:type="dxa"/>
            <w:vAlign w:val="bottom"/>
          </w:tcPr>
          <w:p w14:paraId="452474FA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2A86F0B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2B8B2C4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79" w:type="dxa"/>
          </w:tcPr>
          <w:p w14:paraId="72AEE4C3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A8B0BB2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(383)</w:t>
            </w:r>
          </w:p>
        </w:tc>
        <w:tc>
          <w:tcPr>
            <w:tcW w:w="184" w:type="dxa"/>
            <w:vAlign w:val="bottom"/>
          </w:tcPr>
          <w:p w14:paraId="034C7313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6E7575A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(337)</w:t>
            </w:r>
          </w:p>
        </w:tc>
      </w:tr>
      <w:tr w:rsidR="00E60186" w:rsidRPr="009C3BA5" w14:paraId="69A6450A" w14:textId="77777777" w:rsidTr="00F0060D">
        <w:trPr>
          <w:cantSplit/>
        </w:trPr>
        <w:tc>
          <w:tcPr>
            <w:tcW w:w="3409" w:type="dxa"/>
            <w:vAlign w:val="center"/>
            <w:hideMark/>
          </w:tcPr>
          <w:p w14:paraId="18F6A43F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907B78A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818FAE1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14:paraId="015D6A1A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79" w:type="dxa"/>
          </w:tcPr>
          <w:p w14:paraId="77BC0B2F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405FC92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4B71AAB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2F8703B7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sz w:val="30"/>
                <w:szCs w:val="30"/>
              </w:rPr>
              <w:t>(19)</w:t>
            </w:r>
          </w:p>
        </w:tc>
      </w:tr>
      <w:tr w:rsidR="00E60186" w:rsidRPr="009C3BA5" w14:paraId="63CD5D24" w14:textId="77777777" w:rsidTr="00F0060D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2AB38E5D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9C3BA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9C3BA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56957AF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(81)</w:t>
            </w:r>
          </w:p>
        </w:tc>
        <w:tc>
          <w:tcPr>
            <w:tcW w:w="183" w:type="dxa"/>
            <w:vAlign w:val="bottom"/>
          </w:tcPr>
          <w:p w14:paraId="75559C81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7061E916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79" w:type="dxa"/>
          </w:tcPr>
          <w:p w14:paraId="7737E44E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63E7328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(382)</w:t>
            </w:r>
          </w:p>
        </w:tc>
        <w:tc>
          <w:tcPr>
            <w:tcW w:w="184" w:type="dxa"/>
            <w:vAlign w:val="bottom"/>
          </w:tcPr>
          <w:p w14:paraId="14D491E3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39ED6877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(358)</w:t>
            </w:r>
          </w:p>
        </w:tc>
      </w:tr>
      <w:tr w:rsidR="00E60186" w:rsidRPr="009C3BA5" w14:paraId="5E57CBF9" w14:textId="77777777" w:rsidTr="00F0060D">
        <w:trPr>
          <w:cantSplit/>
        </w:trPr>
        <w:tc>
          <w:tcPr>
            <w:tcW w:w="3409" w:type="dxa"/>
            <w:vAlign w:val="center"/>
          </w:tcPr>
          <w:p w14:paraId="587B2BF5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85235D7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54E838CB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bottom"/>
          </w:tcPr>
          <w:p w14:paraId="6BD7ACB8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4C09FB0A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</w:tcPr>
          <w:p w14:paraId="35F09390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6959C87D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3" w:type="dxa"/>
            <w:vAlign w:val="bottom"/>
          </w:tcPr>
          <w:p w14:paraId="346D40B2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60186" w:rsidRPr="009C3BA5" w14:paraId="145BFC4E" w14:textId="77777777" w:rsidTr="00F0060D">
        <w:trPr>
          <w:cantSplit/>
        </w:trPr>
        <w:tc>
          <w:tcPr>
            <w:tcW w:w="3409" w:type="dxa"/>
            <w:vAlign w:val="center"/>
            <w:hideMark/>
          </w:tcPr>
          <w:p w14:paraId="6938EB18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9C3BA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9C3BA5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479FD72D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(95)</w:t>
            </w:r>
          </w:p>
        </w:tc>
        <w:tc>
          <w:tcPr>
            <w:tcW w:w="183" w:type="dxa"/>
            <w:vAlign w:val="bottom"/>
          </w:tcPr>
          <w:p w14:paraId="5A0EC2EC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358AEF4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79" w:type="dxa"/>
          </w:tcPr>
          <w:p w14:paraId="7C3C8A99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399E061F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(382)</w:t>
            </w:r>
          </w:p>
        </w:tc>
        <w:tc>
          <w:tcPr>
            <w:tcW w:w="184" w:type="dxa"/>
            <w:vAlign w:val="bottom"/>
          </w:tcPr>
          <w:p w14:paraId="7E5D9485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717BA89" w14:textId="77777777" w:rsidR="00E60186" w:rsidRPr="009C3BA5" w:rsidRDefault="00E60186" w:rsidP="00F0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(374)</w:t>
            </w:r>
          </w:p>
        </w:tc>
      </w:tr>
    </w:tbl>
    <w:p w14:paraId="2DA08898" w14:textId="77777777" w:rsidR="003C5390" w:rsidRPr="009C3BA5" w:rsidRDefault="003C5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2EFDAD" w14:textId="7BCD7112" w:rsidR="00F3000E" w:rsidRPr="009C3BA5" w:rsidRDefault="00D631A3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C3BA5">
        <w:rPr>
          <w:rFonts w:asciiTheme="majorBidi" w:hAnsiTheme="majorBidi" w:cstheme="majorBidi" w:hint="cs"/>
          <w:b/>
          <w:bCs/>
          <w:sz w:val="30"/>
          <w:szCs w:val="30"/>
          <w:cs/>
        </w:rPr>
        <w:t>กำไร</w:t>
      </w:r>
      <w:r w:rsidR="00A429E4" w:rsidRPr="009C3BA5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555E5B" w:rsidRPr="009C3BA5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A429E4" w:rsidRPr="009C3BA5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="00F3000E" w:rsidRPr="009C3BA5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677C7A02" w14:textId="77777777" w:rsidR="003C5390" w:rsidRPr="009C3BA5" w:rsidRDefault="003C5390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CFDD1D6" w14:textId="7C138A11" w:rsidR="00721A7A" w:rsidRPr="009C3BA5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9C3BA5">
        <w:rPr>
          <w:rFonts w:asciiTheme="majorBidi" w:eastAsia="MS Mincho" w:hAnsiTheme="majorBidi" w:cstheme="majorBidi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="00E60186" w:rsidRPr="009C3BA5">
        <w:rPr>
          <w:rFonts w:asciiTheme="majorBidi" w:eastAsia="MS Mincho" w:hAnsiTheme="majorBidi" w:cstheme="majorBidi"/>
          <w:sz w:val="30"/>
          <w:szCs w:val="30"/>
          <w:cs/>
        </w:rPr>
        <w:t>งวด</w:t>
      </w:r>
      <w:r w:rsidR="00E60186" w:rsidRPr="009C3BA5">
        <w:rPr>
          <w:rFonts w:asciiTheme="majorBidi" w:eastAsia="MS Mincho" w:hAnsiTheme="majorBidi" w:cstheme="majorBidi" w:hint="cs"/>
          <w:sz w:val="30"/>
          <w:szCs w:val="30"/>
          <w:cs/>
        </w:rPr>
        <w:t>สามเดือนและหก</w:t>
      </w:r>
      <w:r w:rsidR="00E60186" w:rsidRPr="009C3BA5">
        <w:rPr>
          <w:rFonts w:asciiTheme="majorBidi" w:eastAsia="MS Mincho" w:hAnsiTheme="majorBidi" w:cstheme="majorBidi"/>
          <w:sz w:val="30"/>
          <w:szCs w:val="30"/>
          <w:cs/>
        </w:rPr>
        <w:t xml:space="preserve">เดือนสิ้นสุดวันที่ </w:t>
      </w:r>
      <w:r w:rsidR="00E60186" w:rsidRPr="009C3BA5">
        <w:rPr>
          <w:rFonts w:asciiTheme="majorBidi" w:eastAsia="MS Mincho" w:hAnsiTheme="majorBidi" w:cstheme="majorBidi"/>
          <w:sz w:val="30"/>
          <w:szCs w:val="30"/>
        </w:rPr>
        <w:t xml:space="preserve">30 </w:t>
      </w:r>
      <w:r w:rsidR="00E60186" w:rsidRPr="009C3BA5">
        <w:rPr>
          <w:rFonts w:asciiTheme="majorBidi" w:eastAsia="MS Mincho" w:hAnsiTheme="majorBidi" w:cstheme="majorBidi" w:hint="cs"/>
          <w:sz w:val="30"/>
          <w:szCs w:val="30"/>
          <w:cs/>
        </w:rPr>
        <w:t xml:space="preserve">มิถุนายน </w:t>
      </w:r>
      <w:r w:rsidR="00AA1075" w:rsidRPr="009C3BA5">
        <w:rPr>
          <w:rFonts w:asciiTheme="majorBidi" w:eastAsia="MS Mincho" w:hAnsiTheme="majorBidi" w:cstheme="majorBidi"/>
          <w:sz w:val="30"/>
          <w:szCs w:val="30"/>
        </w:rPr>
        <w:t>256</w:t>
      </w:r>
      <w:r w:rsidR="009C021A" w:rsidRPr="009C3BA5">
        <w:rPr>
          <w:rFonts w:asciiTheme="majorBidi" w:eastAsia="MS Mincho" w:hAnsiTheme="majorBidi" w:cstheme="majorBidi"/>
          <w:sz w:val="30"/>
          <w:szCs w:val="30"/>
        </w:rPr>
        <w:t>9</w:t>
      </w:r>
      <w:r w:rsidRPr="009C3BA5">
        <w:rPr>
          <w:rFonts w:asciiTheme="majorBidi" w:eastAsia="MS Mincho" w:hAnsiTheme="majorBidi" w:cstheme="majorBidi"/>
          <w:sz w:val="30"/>
          <w:szCs w:val="30"/>
          <w:cs/>
        </w:rPr>
        <w:t xml:space="preserve"> และ </w:t>
      </w:r>
      <w:r w:rsidR="00AA1075" w:rsidRPr="009C3BA5">
        <w:rPr>
          <w:rFonts w:asciiTheme="majorBidi" w:eastAsia="MS Mincho" w:hAnsiTheme="majorBidi" w:cstheme="majorBidi"/>
          <w:sz w:val="30"/>
          <w:szCs w:val="30"/>
        </w:rPr>
        <w:t>256</w:t>
      </w:r>
      <w:r w:rsidR="009C021A" w:rsidRPr="009C3BA5">
        <w:rPr>
          <w:rFonts w:asciiTheme="majorBidi" w:eastAsia="MS Mincho" w:hAnsiTheme="majorBidi" w:cstheme="majorBidi"/>
          <w:sz w:val="30"/>
          <w:szCs w:val="30"/>
        </w:rPr>
        <w:t>8</w:t>
      </w:r>
      <w:r w:rsidRPr="009C3BA5">
        <w:rPr>
          <w:rFonts w:asciiTheme="majorBidi" w:eastAsia="MS Mincho" w:hAnsiTheme="majorBidi" w:cstheme="majorBidi"/>
          <w:sz w:val="30"/>
          <w:szCs w:val="30"/>
          <w:cs/>
        </w:rPr>
        <w:t xml:space="preserve"> ดังนั้น</w:t>
      </w:r>
      <w:r w:rsidR="00721A7A" w:rsidRPr="009C3BA5">
        <w:rPr>
          <w:rFonts w:asciiTheme="majorBidi" w:eastAsia="MS Mincho" w:hAnsiTheme="majorBidi" w:cstheme="majorBidi"/>
          <w:sz w:val="30"/>
          <w:szCs w:val="30"/>
          <w:cs/>
        </w:rPr>
        <w:t>กำไร</w:t>
      </w:r>
      <w:r w:rsidR="008745E4" w:rsidRPr="009C3BA5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8745E4" w:rsidRPr="009C3BA5">
        <w:rPr>
          <w:rFonts w:asciiTheme="majorBidi" w:eastAsia="MS Mincho" w:hAnsiTheme="majorBidi" w:cstheme="majorBidi"/>
          <w:sz w:val="30"/>
          <w:szCs w:val="30"/>
        </w:rPr>
        <w:t>(</w:t>
      </w:r>
      <w:r w:rsidR="008745E4" w:rsidRPr="009C3BA5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8745E4" w:rsidRPr="009C3BA5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9C3BA5">
        <w:rPr>
          <w:rFonts w:asciiTheme="majorBidi" w:eastAsia="MS Mincho" w:hAnsiTheme="majorBidi" w:cstheme="majorBidi"/>
          <w:sz w:val="30"/>
          <w:szCs w:val="30"/>
          <w:cs/>
        </w:rPr>
        <w:t>ต่อหุ้นปรับลดจึงเท่ากับกำไร</w:t>
      </w:r>
      <w:r w:rsidR="003D5848" w:rsidRPr="009C3BA5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3D5848" w:rsidRPr="009C3BA5">
        <w:rPr>
          <w:rFonts w:asciiTheme="majorBidi" w:eastAsia="MS Mincho" w:hAnsiTheme="majorBidi" w:cstheme="majorBidi"/>
          <w:sz w:val="30"/>
          <w:szCs w:val="30"/>
        </w:rPr>
        <w:t>(</w:t>
      </w:r>
      <w:r w:rsidR="003D5848" w:rsidRPr="009C3BA5">
        <w:rPr>
          <w:rFonts w:asciiTheme="majorBidi" w:eastAsia="MS Mincho" w:hAnsiTheme="majorBidi" w:cstheme="majorBidi" w:hint="cs"/>
          <w:sz w:val="30"/>
          <w:szCs w:val="30"/>
          <w:cs/>
        </w:rPr>
        <w:t>ขาดทุน</w:t>
      </w:r>
      <w:r w:rsidR="003D5848" w:rsidRPr="009C3BA5">
        <w:rPr>
          <w:rFonts w:asciiTheme="majorBidi" w:eastAsia="MS Mincho" w:hAnsiTheme="majorBidi" w:cstheme="majorBidi"/>
          <w:sz w:val="30"/>
          <w:szCs w:val="30"/>
        </w:rPr>
        <w:t xml:space="preserve">) </w:t>
      </w:r>
      <w:r w:rsidR="00721A7A" w:rsidRPr="009C3BA5">
        <w:rPr>
          <w:rFonts w:asciiTheme="majorBidi" w:eastAsia="MS Mincho" w:hAnsiTheme="majorBidi" w:cstheme="majorBidi"/>
          <w:sz w:val="30"/>
          <w:szCs w:val="30"/>
          <w:cs/>
        </w:rPr>
        <w:t>ต่อหุ้นขั้นพื้นฐาน</w:t>
      </w:r>
    </w:p>
    <w:p w14:paraId="44ABAE83" w14:textId="77777777" w:rsidR="00C81EAD" w:rsidRPr="009C3BA5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30"/>
          <w:szCs w:val="30"/>
        </w:rPr>
      </w:pPr>
    </w:p>
    <w:p w14:paraId="13A92D36" w14:textId="77777777" w:rsidR="003E5BAE" w:rsidRPr="009C3BA5" w:rsidRDefault="003E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C3BA5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8150CA8" w14:textId="77777777" w:rsidR="008D0184" w:rsidRPr="009C3BA5" w:rsidRDefault="008D0184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C3BA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7A9349FE" w14:textId="77777777" w:rsidR="008D0184" w:rsidRPr="009C3BA5" w:rsidRDefault="008D0184" w:rsidP="008D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530"/>
        <w:gridCol w:w="1282"/>
        <w:gridCol w:w="231"/>
        <w:gridCol w:w="1547"/>
      </w:tblGrid>
      <w:tr w:rsidR="008D0184" w:rsidRPr="009C3BA5" w14:paraId="4C75456E" w14:textId="77777777" w:rsidTr="008D0184">
        <w:trPr>
          <w:tblHeader/>
        </w:trPr>
        <w:tc>
          <w:tcPr>
            <w:tcW w:w="3240" w:type="dxa"/>
            <w:vAlign w:val="bottom"/>
          </w:tcPr>
          <w:p w14:paraId="7F8A819E" w14:textId="77777777" w:rsidR="008D0184" w:rsidRPr="009C3BA5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7F9B7D69" w14:textId="77777777" w:rsidR="008D0184" w:rsidRPr="009C3BA5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0B271E75" w14:textId="77777777" w:rsidR="008D0184" w:rsidRPr="009C3BA5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  <w:hideMark/>
          </w:tcPr>
          <w:p w14:paraId="76C824F9" w14:textId="77777777" w:rsidR="008D0184" w:rsidRPr="009C3BA5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73F66AE" w14:textId="77777777" w:rsidR="008D0184" w:rsidRPr="009C3BA5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  <w:hideMark/>
          </w:tcPr>
          <w:p w14:paraId="565315B9" w14:textId="77777777" w:rsidR="008D0184" w:rsidRPr="009C3BA5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D0184" w:rsidRPr="009C3BA5" w14:paraId="42D1DC8D" w14:textId="77777777" w:rsidTr="008D0184">
        <w:trPr>
          <w:trHeight w:val="317"/>
          <w:tblHeader/>
        </w:trPr>
        <w:tc>
          <w:tcPr>
            <w:tcW w:w="3240" w:type="dxa"/>
          </w:tcPr>
          <w:p w14:paraId="49F56407" w14:textId="77777777" w:rsidR="008D0184" w:rsidRPr="009C3BA5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60B3CED" w14:textId="77777777" w:rsidR="008D0184" w:rsidRPr="009C3BA5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82D4EE0" w14:textId="77777777" w:rsidR="008D0184" w:rsidRPr="009C3BA5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5D37CE1A" w14:textId="77777777" w:rsidR="008D0184" w:rsidRPr="009C3BA5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40EA9669" w14:textId="77777777" w:rsidR="008D0184" w:rsidRPr="009C3BA5" w:rsidRDefault="008D0184" w:rsidP="00C066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7" w:type="dxa"/>
            <w:hideMark/>
          </w:tcPr>
          <w:p w14:paraId="02990141" w14:textId="77777777" w:rsidR="008D0184" w:rsidRPr="009C3BA5" w:rsidRDefault="008D0184" w:rsidP="00C0661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0184" w:rsidRPr="009C3BA5" w14:paraId="7FE30488" w14:textId="77777777" w:rsidTr="008D0184">
        <w:tc>
          <w:tcPr>
            <w:tcW w:w="3240" w:type="dxa"/>
            <w:hideMark/>
          </w:tcPr>
          <w:p w14:paraId="54495940" w14:textId="3880A096" w:rsidR="008D0184" w:rsidRPr="009C3BA5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22117" w:rsidRPr="009C3B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1CF1BC80" w14:textId="77777777" w:rsidR="008D0184" w:rsidRPr="009C3BA5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00D94296" w14:textId="77777777" w:rsidR="008D0184" w:rsidRPr="009C3BA5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29DC1DEE" w14:textId="77777777" w:rsidR="008D0184" w:rsidRPr="009C3BA5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C74F818" w14:textId="77777777" w:rsidR="008D0184" w:rsidRPr="009C3BA5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2E5EA4BF" w14:textId="77777777" w:rsidR="008D0184" w:rsidRPr="009C3BA5" w:rsidRDefault="008D0184" w:rsidP="008D018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184" w:rsidRPr="009C3BA5" w14:paraId="5D5753F8" w14:textId="77777777" w:rsidTr="00822117">
        <w:tc>
          <w:tcPr>
            <w:tcW w:w="3240" w:type="dxa"/>
            <w:hideMark/>
          </w:tcPr>
          <w:p w14:paraId="4331CABE" w14:textId="2BB56289" w:rsidR="008D0184" w:rsidRPr="009C3BA5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7A27" w:rsidRPr="009C3B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683BC63E" w14:textId="182F20E2" w:rsidR="008D0184" w:rsidRPr="009C3BA5" w:rsidRDefault="003340B6" w:rsidP="003340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583135F4" w14:textId="27A94A03" w:rsidR="008D0184" w:rsidRPr="009C3BA5" w:rsidRDefault="003340B6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2" w:type="dxa"/>
          </w:tcPr>
          <w:p w14:paraId="72EFAE06" w14:textId="7AAB577E" w:rsidR="008D0184" w:rsidRPr="009C3BA5" w:rsidRDefault="003340B6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="00F3122A" w:rsidRPr="009C3BA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1" w:type="dxa"/>
          </w:tcPr>
          <w:p w14:paraId="6FF41AF5" w14:textId="77777777" w:rsidR="008D0184" w:rsidRPr="009C3BA5" w:rsidRDefault="008D0184" w:rsidP="008D0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02BB0FBC" w14:textId="674EA276" w:rsidR="008D0184" w:rsidRPr="009C3BA5" w:rsidRDefault="00063E67" w:rsidP="008D018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102.4</w:t>
            </w:r>
          </w:p>
        </w:tc>
      </w:tr>
    </w:tbl>
    <w:p w14:paraId="1AA8B784" w14:textId="77777777" w:rsidR="00B513AA" w:rsidRPr="009C3BA5" w:rsidRDefault="00B513AA" w:rsidP="00B513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6218FA8" w14:textId="356FBCBF" w:rsidR="007618BA" w:rsidRPr="009C3BA5" w:rsidRDefault="000528F1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C3BA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29EC16CE" w14:textId="4ED25F18" w:rsidR="00EF6D14" w:rsidRPr="009C3BA5" w:rsidRDefault="00EF6D14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4"/>
          <w:szCs w:val="24"/>
        </w:rPr>
      </w:pPr>
    </w:p>
    <w:p w14:paraId="77970BE2" w14:textId="06E751D8" w:rsidR="000A7295" w:rsidRPr="009C3BA5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cs/>
        </w:rPr>
      </w:pPr>
      <w:r w:rsidRPr="009C3BA5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D4E3092" w14:textId="77777777" w:rsidR="000A7295" w:rsidRPr="009C3BA5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4A7F9DEC" w14:textId="70A09C74" w:rsidR="00936A0A" w:rsidRPr="009C3BA5" w:rsidRDefault="00936A0A" w:rsidP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9C3BA5">
        <w:rPr>
          <w:rFonts w:asciiTheme="majorBidi" w:eastAsia="MS Mincho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 ลูกหนี้อื่น</w:t>
      </w:r>
      <w:r w:rsidRPr="009C3BA5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627190" w:rsidRPr="009C3BA5">
        <w:rPr>
          <w:rFonts w:asciiTheme="majorBidi" w:eastAsia="MS Mincho" w:hAnsiTheme="majorBidi" w:cstheme="majorBidi" w:hint="cs"/>
          <w:sz w:val="30"/>
          <w:szCs w:val="30"/>
          <w:cs/>
        </w:rPr>
        <w:t>เงินกู้ยืมระยะสั้น</w:t>
      </w:r>
      <w:r w:rsidR="00D162AF" w:rsidRPr="009C3BA5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9C3BA5">
        <w:rPr>
          <w:rFonts w:asciiTheme="majorBidi" w:eastAsia="MS Mincho" w:hAnsiTheme="majorBidi" w:cstheme="majorBidi"/>
          <w:sz w:val="30"/>
          <w:szCs w:val="30"/>
          <w:cs/>
        </w:rPr>
        <w:t xml:space="preserve">เจ้าหนี้การค้า เจ้าหนี้อื่น </w:t>
      </w:r>
      <w:r w:rsidR="00BE7F3A" w:rsidRPr="009C3BA5">
        <w:rPr>
          <w:rFonts w:asciiTheme="majorBidi" w:eastAsia="MS Mincho" w:hAnsiTheme="majorBidi" w:cstheme="majorBidi" w:hint="cs"/>
          <w:sz w:val="30"/>
          <w:szCs w:val="30"/>
          <w:cs/>
        </w:rPr>
        <w:t>และ</w:t>
      </w:r>
      <w:r w:rsidRPr="009C3BA5">
        <w:rPr>
          <w:rFonts w:asciiTheme="majorBidi" w:eastAsia="MS Mincho" w:hAnsiTheme="majorBidi" w:cstheme="majorBidi"/>
          <w:sz w:val="30"/>
          <w:szCs w:val="30"/>
          <w:cs/>
        </w:rPr>
        <w:t>เจ้าหนี้ผู้รับเหมาก่อสร้าง ซึ่งวั</w:t>
      </w:r>
      <w:r w:rsidR="004F3FEF" w:rsidRPr="009C3BA5">
        <w:rPr>
          <w:rFonts w:asciiTheme="majorBidi" w:eastAsia="MS Mincho" w:hAnsiTheme="majorBidi" w:cstheme="majorBidi" w:hint="cs"/>
          <w:sz w:val="30"/>
          <w:szCs w:val="30"/>
          <w:cs/>
        </w:rPr>
        <w:t>ด</w:t>
      </w:r>
      <w:r w:rsidRPr="009C3BA5">
        <w:rPr>
          <w:rFonts w:asciiTheme="majorBidi" w:eastAsia="MS Mincho" w:hAnsiTheme="majorBidi" w:cstheme="majorBidi"/>
          <w:sz w:val="30"/>
          <w:szCs w:val="30"/>
          <w:cs/>
        </w:rPr>
        <w:t>มูลค่าด้วยราคาทุนตัดจำหน่ายมีมูลค่าใกล้เคียงกับมูลค่ายุติธรรมเนื่องจากมีระยะเวลาครบกำหนดที่สั้น</w:t>
      </w:r>
    </w:p>
    <w:p w14:paraId="08D57502" w14:textId="77777777" w:rsidR="008B5CBE" w:rsidRPr="009C3BA5" w:rsidRDefault="008B5CBE" w:rsidP="008B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6F53F0CB" w14:textId="06140E87" w:rsidR="00634E17" w:rsidRPr="009C3BA5" w:rsidRDefault="00813B87" w:rsidP="00FE2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9C3BA5">
        <w:rPr>
          <w:rFonts w:asciiTheme="majorBidi" w:eastAsia="MS Mincho" w:hAnsiTheme="majorBidi" w:cstheme="majorBidi"/>
          <w:sz w:val="30"/>
          <w:szCs w:val="30"/>
          <w:cs/>
        </w:rPr>
        <w:t>มูลค่า</w:t>
      </w:r>
      <w:r w:rsidR="007618BA" w:rsidRPr="009C3BA5">
        <w:rPr>
          <w:rFonts w:asciiTheme="majorBidi" w:eastAsia="MS Mincho" w:hAnsiTheme="majorBidi" w:cstheme="majorBidi"/>
          <w:sz w:val="30"/>
          <w:szCs w:val="30"/>
          <w:cs/>
        </w:rPr>
        <w:t>ตามบัญชีของ</w:t>
      </w:r>
      <w:r w:rsidR="005E3E6C" w:rsidRPr="009C3BA5">
        <w:rPr>
          <w:rFonts w:asciiTheme="majorBidi" w:eastAsia="MS Mincho" w:hAnsiTheme="majorBidi" w:cstheme="majorBidi"/>
          <w:sz w:val="30"/>
          <w:szCs w:val="30"/>
          <w:cs/>
        </w:rPr>
        <w:t>หนี้สินตามสัญญาเช่า</w:t>
      </w:r>
      <w:r w:rsidR="00B535B9" w:rsidRPr="009C3BA5">
        <w:rPr>
          <w:rFonts w:asciiTheme="majorBidi" w:eastAsia="MS Mincho" w:hAnsiTheme="majorBidi" w:cstheme="majorBidi"/>
          <w:sz w:val="30"/>
          <w:szCs w:val="30"/>
          <w:cs/>
        </w:rPr>
        <w:t>ซึ่งวัดมูลค่าด้วยราคาทุน</w:t>
      </w:r>
      <w:r w:rsidR="00DE5592" w:rsidRPr="009C3BA5">
        <w:rPr>
          <w:rFonts w:asciiTheme="majorBidi" w:eastAsia="MS Mincho" w:hAnsiTheme="majorBidi" w:cstheme="majorBidi"/>
          <w:sz w:val="30"/>
          <w:szCs w:val="30"/>
          <w:cs/>
        </w:rPr>
        <w:t>ตัด</w:t>
      </w:r>
      <w:r w:rsidR="00B535B9" w:rsidRPr="009C3BA5">
        <w:rPr>
          <w:rFonts w:asciiTheme="majorBidi" w:eastAsia="MS Mincho" w:hAnsiTheme="majorBidi" w:cstheme="majorBidi"/>
          <w:sz w:val="30"/>
          <w:szCs w:val="30"/>
          <w:cs/>
        </w:rPr>
        <w:t>จำหน่าย</w:t>
      </w:r>
      <w:r w:rsidR="00C17A72" w:rsidRPr="009C3BA5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DE5592" w:rsidRPr="009C3BA5">
        <w:rPr>
          <w:rFonts w:asciiTheme="majorBidi" w:eastAsia="MS Mincho" w:hAnsiTheme="majorBidi" w:cstheme="majorBidi"/>
          <w:sz w:val="30"/>
          <w:szCs w:val="30"/>
          <w:cs/>
        </w:rPr>
        <w:t>มีมูลค่า</w:t>
      </w:r>
      <w:r w:rsidR="005E3E6C" w:rsidRPr="009C3BA5">
        <w:rPr>
          <w:rFonts w:asciiTheme="majorBidi" w:eastAsia="MS Mincho" w:hAnsiTheme="majorBidi" w:cstheme="majorBidi"/>
          <w:sz w:val="30"/>
          <w:szCs w:val="30"/>
          <w:cs/>
        </w:rPr>
        <w:t>ใกล้เคียงกับ</w:t>
      </w:r>
      <w:r w:rsidR="00B535B9" w:rsidRPr="009C3BA5">
        <w:rPr>
          <w:rFonts w:asciiTheme="majorBidi" w:eastAsia="MS Mincho" w:hAnsiTheme="majorBidi" w:cstheme="majorBidi"/>
          <w:sz w:val="30"/>
          <w:szCs w:val="30"/>
          <w:cs/>
        </w:rPr>
        <w:t>มูลค่ายุติธรรมโดยประมาณ</w:t>
      </w:r>
    </w:p>
    <w:tbl>
      <w:tblPr>
        <w:tblW w:w="93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43"/>
        <w:gridCol w:w="1566"/>
        <w:gridCol w:w="238"/>
        <w:gridCol w:w="752"/>
        <w:gridCol w:w="243"/>
        <w:gridCol w:w="927"/>
        <w:gridCol w:w="243"/>
        <w:gridCol w:w="837"/>
        <w:gridCol w:w="268"/>
        <w:gridCol w:w="902"/>
      </w:tblGrid>
      <w:tr w:rsidR="00A30548" w:rsidRPr="009C3BA5" w14:paraId="72B7F17F" w14:textId="77777777" w:rsidTr="00A30548">
        <w:trPr>
          <w:trHeight w:val="261"/>
          <w:tblHeader/>
        </w:trPr>
        <w:tc>
          <w:tcPr>
            <w:tcW w:w="3150" w:type="dxa"/>
            <w:vAlign w:val="bottom"/>
          </w:tcPr>
          <w:p w14:paraId="61EE0C1D" w14:textId="77777777" w:rsidR="00A30548" w:rsidRPr="009C3BA5" w:rsidRDefault="00A3054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0C610A03" w14:textId="77777777" w:rsidR="00A30548" w:rsidRPr="009C3BA5" w:rsidRDefault="00A30548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76" w:type="dxa"/>
            <w:gridSpan w:val="9"/>
          </w:tcPr>
          <w:p w14:paraId="18EDB7FC" w14:textId="3A07311D" w:rsidR="00A30548" w:rsidRPr="009C3BA5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9C3B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/ </w:t>
            </w:r>
            <w:r w:rsidRPr="009C3BA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30548" w:rsidRPr="009C3BA5" w14:paraId="029F00FE" w14:textId="77777777" w:rsidTr="00A30548">
        <w:trPr>
          <w:trHeight w:val="261"/>
          <w:tblHeader/>
        </w:trPr>
        <w:tc>
          <w:tcPr>
            <w:tcW w:w="3150" w:type="dxa"/>
            <w:vAlign w:val="bottom"/>
          </w:tcPr>
          <w:p w14:paraId="15B882C2" w14:textId="77777777" w:rsidR="00A30548" w:rsidRPr="009C3BA5" w:rsidRDefault="00A3054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379897E6" w14:textId="77777777" w:rsidR="00A30548" w:rsidRPr="009C3BA5" w:rsidRDefault="00A30548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74B8542A" w14:textId="1DFD53AA" w:rsidR="00A30548" w:rsidRPr="009C3BA5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5E81D5E7" w14:textId="77777777" w:rsidR="00A30548" w:rsidRPr="009C3BA5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2" w:type="dxa"/>
            <w:gridSpan w:val="7"/>
            <w:vAlign w:val="bottom"/>
          </w:tcPr>
          <w:p w14:paraId="35F7E87E" w14:textId="77777777" w:rsidR="00A30548" w:rsidRPr="009C3BA5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30548" w:rsidRPr="009C3BA5" w14:paraId="46314D7C" w14:textId="77777777" w:rsidTr="00A30548">
        <w:trPr>
          <w:trHeight w:val="261"/>
          <w:tblHeader/>
        </w:trPr>
        <w:tc>
          <w:tcPr>
            <w:tcW w:w="3150" w:type="dxa"/>
            <w:vAlign w:val="bottom"/>
            <w:hideMark/>
          </w:tcPr>
          <w:p w14:paraId="28F5D43C" w14:textId="77777777" w:rsidR="00A30548" w:rsidRPr="009C3BA5" w:rsidRDefault="00A3054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74E7720A" w14:textId="77777777" w:rsidR="00A30548" w:rsidRPr="009C3BA5" w:rsidRDefault="00A30548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  <w:vAlign w:val="bottom"/>
            <w:hideMark/>
          </w:tcPr>
          <w:p w14:paraId="01131594" w14:textId="77777777" w:rsidR="00A30548" w:rsidRPr="009C3BA5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9C3BA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9C3BA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</w:t>
            </w: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9C3BA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238" w:type="dxa"/>
          </w:tcPr>
          <w:p w14:paraId="542F7341" w14:textId="77777777" w:rsidR="00A30548" w:rsidRPr="009C3BA5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2" w:type="dxa"/>
            <w:vAlign w:val="bottom"/>
            <w:hideMark/>
          </w:tcPr>
          <w:p w14:paraId="3B657010" w14:textId="77777777" w:rsidR="00A30548" w:rsidRPr="009C3BA5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C3B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3B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3" w:type="dxa"/>
          </w:tcPr>
          <w:p w14:paraId="3D88E6E3" w14:textId="77777777" w:rsidR="00A30548" w:rsidRPr="009C3BA5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vAlign w:val="bottom"/>
            <w:hideMark/>
          </w:tcPr>
          <w:p w14:paraId="480E5A79" w14:textId="77777777" w:rsidR="00A30548" w:rsidRPr="009C3BA5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C3B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3B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43" w:type="dxa"/>
          </w:tcPr>
          <w:p w14:paraId="69B19CC9" w14:textId="77777777" w:rsidR="00A30548" w:rsidRPr="009C3BA5" w:rsidRDefault="00A3054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  <w:hideMark/>
          </w:tcPr>
          <w:p w14:paraId="5DD8BA23" w14:textId="77777777" w:rsidR="00A30548" w:rsidRPr="009C3BA5" w:rsidRDefault="00A3054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9C3BA5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68" w:type="dxa"/>
          </w:tcPr>
          <w:p w14:paraId="5E69B8DD" w14:textId="77777777" w:rsidR="00A30548" w:rsidRPr="009C3BA5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vAlign w:val="bottom"/>
            <w:hideMark/>
          </w:tcPr>
          <w:p w14:paraId="18E5E28F" w14:textId="77777777" w:rsidR="00A30548" w:rsidRPr="009C3BA5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30548" w:rsidRPr="009C3BA5" w14:paraId="56FF2D5B" w14:textId="77777777" w:rsidTr="00A30548">
        <w:trPr>
          <w:trHeight w:val="261"/>
          <w:tblHeader/>
        </w:trPr>
        <w:tc>
          <w:tcPr>
            <w:tcW w:w="3150" w:type="dxa"/>
            <w:vAlign w:val="bottom"/>
          </w:tcPr>
          <w:p w14:paraId="6C765719" w14:textId="77777777" w:rsidR="00A30548" w:rsidRPr="009C3BA5" w:rsidRDefault="00A3054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4E587B0A" w14:textId="77777777" w:rsidR="00A30548" w:rsidRPr="009C3BA5" w:rsidRDefault="00A30548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76" w:type="dxa"/>
            <w:gridSpan w:val="9"/>
            <w:vAlign w:val="bottom"/>
          </w:tcPr>
          <w:p w14:paraId="5D3F0DBF" w14:textId="3B695089" w:rsidR="00A30548" w:rsidRPr="009C3BA5" w:rsidRDefault="00A30548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9C3BA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9C3BA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A30548" w:rsidRPr="009C3BA5" w14:paraId="6B3B8293" w14:textId="77777777" w:rsidTr="00A30548">
        <w:trPr>
          <w:trHeight w:val="261"/>
        </w:trPr>
        <w:tc>
          <w:tcPr>
            <w:tcW w:w="3150" w:type="dxa"/>
          </w:tcPr>
          <w:p w14:paraId="167BD527" w14:textId="61999B8B" w:rsidR="00A30548" w:rsidRPr="009C3BA5" w:rsidRDefault="000C37FD" w:rsidP="00A046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9C3BA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9C3B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30548" w:rsidRPr="009C3BA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243" w:type="dxa"/>
          </w:tcPr>
          <w:p w14:paraId="2BD2DBA1" w14:textId="77777777" w:rsidR="00A30548" w:rsidRPr="009C3BA5" w:rsidRDefault="00A30548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2FD4298E" w14:textId="77777777" w:rsidR="00A30548" w:rsidRPr="009C3BA5" w:rsidRDefault="00A30548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94AF710" w14:textId="77777777" w:rsidR="00A30548" w:rsidRPr="009C3BA5" w:rsidRDefault="00A30548" w:rsidP="00A04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BF50FC8" w14:textId="77777777" w:rsidR="00A30548" w:rsidRPr="009C3BA5" w:rsidRDefault="00A30548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36B45F3" w14:textId="77777777" w:rsidR="00A30548" w:rsidRPr="009C3BA5" w:rsidRDefault="00A30548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15672A09" w14:textId="77777777" w:rsidR="00A30548" w:rsidRPr="009C3BA5" w:rsidRDefault="00A30548" w:rsidP="00A046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1C45BEF" w14:textId="77777777" w:rsidR="00A30548" w:rsidRPr="009C3BA5" w:rsidRDefault="00A30548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5507B04C" w14:textId="77777777" w:rsidR="00A30548" w:rsidRPr="009C3BA5" w:rsidRDefault="00A30548" w:rsidP="00A046B8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23033099" w14:textId="77777777" w:rsidR="00A30548" w:rsidRPr="009C3BA5" w:rsidRDefault="00A30548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C6C2104" w14:textId="77777777" w:rsidR="00A30548" w:rsidRPr="009C3BA5" w:rsidRDefault="00A30548" w:rsidP="00A046B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0548" w:rsidRPr="009C3BA5" w14:paraId="61093EA7" w14:textId="77777777" w:rsidTr="00A30548">
        <w:trPr>
          <w:trHeight w:val="261"/>
        </w:trPr>
        <w:tc>
          <w:tcPr>
            <w:tcW w:w="3150" w:type="dxa"/>
          </w:tcPr>
          <w:p w14:paraId="389A6154" w14:textId="0D396B32" w:rsidR="00A30548" w:rsidRPr="009C3BA5" w:rsidRDefault="00A30548" w:rsidP="006E60A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C3BA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43" w:type="dxa"/>
          </w:tcPr>
          <w:p w14:paraId="1594A9D6" w14:textId="77777777" w:rsidR="00A30548" w:rsidRPr="009C3BA5" w:rsidRDefault="00A30548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7481FCD9" w14:textId="77777777" w:rsidR="00A30548" w:rsidRPr="009C3BA5" w:rsidRDefault="00A30548" w:rsidP="006E60A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9CDFFA7" w14:textId="77777777" w:rsidR="00A30548" w:rsidRPr="009C3BA5" w:rsidRDefault="00A30548" w:rsidP="006E60A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2ED57605" w14:textId="77777777" w:rsidR="00A30548" w:rsidRPr="009C3BA5" w:rsidRDefault="00A30548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E1D7B2D" w14:textId="77777777" w:rsidR="00A30548" w:rsidRPr="009C3BA5" w:rsidRDefault="00A30548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C0B53A0" w14:textId="77777777" w:rsidR="00A30548" w:rsidRPr="009C3BA5" w:rsidRDefault="00A30548" w:rsidP="006E60A9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993F8A4" w14:textId="77777777" w:rsidR="00A30548" w:rsidRPr="009C3BA5" w:rsidRDefault="00A30548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7CB68B68" w14:textId="77777777" w:rsidR="00A30548" w:rsidRPr="009C3BA5" w:rsidRDefault="00A30548" w:rsidP="006E60A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020F2133" w14:textId="77777777" w:rsidR="00A30548" w:rsidRPr="009C3BA5" w:rsidRDefault="00A30548" w:rsidP="006E60A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1979644B" w14:textId="77777777" w:rsidR="00A30548" w:rsidRPr="009C3BA5" w:rsidRDefault="00A30548" w:rsidP="006E60A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1739" w:rsidRPr="009C3BA5" w14:paraId="380E03C2" w14:textId="77777777" w:rsidTr="00A30548">
        <w:trPr>
          <w:trHeight w:val="261"/>
        </w:trPr>
        <w:tc>
          <w:tcPr>
            <w:tcW w:w="3150" w:type="dxa"/>
            <w:vAlign w:val="bottom"/>
          </w:tcPr>
          <w:p w14:paraId="3AB5805C" w14:textId="6079B96F" w:rsidR="00121739" w:rsidRPr="009C3BA5" w:rsidRDefault="00121739" w:rsidP="0012173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00A0E48" w14:textId="77777777" w:rsidR="00121739" w:rsidRPr="009C3BA5" w:rsidRDefault="00121739" w:rsidP="0012173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3AAD8B36" w14:textId="41456295" w:rsidR="00121739" w:rsidRPr="009C3BA5" w:rsidRDefault="00121739" w:rsidP="00121739">
            <w:pPr>
              <w:pStyle w:val="acctfourfigures"/>
              <w:tabs>
                <w:tab w:val="clear" w:pos="765"/>
                <w:tab w:val="left" w:pos="105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451</w:t>
            </w:r>
          </w:p>
        </w:tc>
        <w:tc>
          <w:tcPr>
            <w:tcW w:w="238" w:type="dxa"/>
          </w:tcPr>
          <w:p w14:paraId="2EC25DF3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52" w:type="dxa"/>
          </w:tcPr>
          <w:p w14:paraId="719B0A1E" w14:textId="66B6F464" w:rsidR="00121739" w:rsidRPr="009C3BA5" w:rsidRDefault="00121739" w:rsidP="001217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</w:tcPr>
          <w:p w14:paraId="63E00EBE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</w:tcPr>
          <w:p w14:paraId="25A273F4" w14:textId="51729D24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451</w:t>
            </w:r>
          </w:p>
        </w:tc>
        <w:tc>
          <w:tcPr>
            <w:tcW w:w="243" w:type="dxa"/>
          </w:tcPr>
          <w:p w14:paraId="644724D1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37" w:type="dxa"/>
          </w:tcPr>
          <w:p w14:paraId="185C4337" w14:textId="5090D39E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</w:tcPr>
          <w:p w14:paraId="268B4DEE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</w:tcPr>
          <w:p w14:paraId="493958BC" w14:textId="13AFDCDD" w:rsidR="00121739" w:rsidRPr="009C3BA5" w:rsidRDefault="00121739" w:rsidP="0012173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451</w:t>
            </w:r>
          </w:p>
        </w:tc>
      </w:tr>
      <w:tr w:rsidR="00121739" w:rsidRPr="009C3BA5" w14:paraId="6BECE55B" w14:textId="77777777" w:rsidTr="00A30548">
        <w:trPr>
          <w:trHeight w:val="261"/>
        </w:trPr>
        <w:tc>
          <w:tcPr>
            <w:tcW w:w="3150" w:type="dxa"/>
            <w:vAlign w:val="bottom"/>
          </w:tcPr>
          <w:p w14:paraId="6F2B1AAF" w14:textId="112EBB6F" w:rsidR="00121739" w:rsidRPr="009C3BA5" w:rsidRDefault="00121739" w:rsidP="0012173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C3BA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43" w:type="dxa"/>
          </w:tcPr>
          <w:p w14:paraId="63AB95E5" w14:textId="77777777" w:rsidR="00121739" w:rsidRPr="009C3BA5" w:rsidRDefault="00121739" w:rsidP="0012173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7AFAFD2B" w14:textId="1DE3CA85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451</w:t>
            </w:r>
          </w:p>
        </w:tc>
        <w:tc>
          <w:tcPr>
            <w:tcW w:w="238" w:type="dxa"/>
          </w:tcPr>
          <w:p w14:paraId="09CF459F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6FAEA6EC" w14:textId="13CA9F8F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</w:tcPr>
          <w:p w14:paraId="1A46947D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20BB307E" w14:textId="6B778617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451</w:t>
            </w:r>
          </w:p>
        </w:tc>
        <w:tc>
          <w:tcPr>
            <w:tcW w:w="243" w:type="dxa"/>
          </w:tcPr>
          <w:p w14:paraId="48400446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5AF0DB9A" w14:textId="5F1332F5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</w:tcPr>
          <w:p w14:paraId="65258B8B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C674336" w14:textId="5E91B52B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451</w:t>
            </w:r>
          </w:p>
        </w:tc>
      </w:tr>
      <w:tr w:rsidR="00121739" w:rsidRPr="009C3BA5" w14:paraId="53412C18" w14:textId="77777777" w:rsidTr="00A30548">
        <w:trPr>
          <w:trHeight w:val="143"/>
        </w:trPr>
        <w:tc>
          <w:tcPr>
            <w:tcW w:w="3150" w:type="dxa"/>
          </w:tcPr>
          <w:p w14:paraId="7847E451" w14:textId="77777777" w:rsidR="00121739" w:rsidRPr="009C3BA5" w:rsidRDefault="00121739" w:rsidP="0012173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790EF6CD" w14:textId="77777777" w:rsidR="00121739" w:rsidRPr="009C3BA5" w:rsidRDefault="00121739" w:rsidP="0012173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</w:tcPr>
          <w:p w14:paraId="665C4762" w14:textId="77777777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38" w:type="dxa"/>
          </w:tcPr>
          <w:p w14:paraId="7D2B68F8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0566E14B" w14:textId="77777777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43" w:type="dxa"/>
          </w:tcPr>
          <w:p w14:paraId="56DD9CA3" w14:textId="77777777" w:rsidR="00121739" w:rsidRPr="009C3BA5" w:rsidRDefault="00121739" w:rsidP="001217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0ECF015E" w14:textId="77777777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43" w:type="dxa"/>
          </w:tcPr>
          <w:p w14:paraId="3674390F" w14:textId="77777777" w:rsidR="00121739" w:rsidRPr="009C3BA5" w:rsidRDefault="00121739" w:rsidP="001217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23BDB9FC" w14:textId="77777777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68" w:type="dxa"/>
          </w:tcPr>
          <w:p w14:paraId="4094C19A" w14:textId="77777777" w:rsidR="00121739" w:rsidRPr="009C3BA5" w:rsidRDefault="00121739" w:rsidP="001217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25D40E9C" w14:textId="77777777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</w:tr>
      <w:tr w:rsidR="00121739" w:rsidRPr="009C3BA5" w14:paraId="7DA6D758" w14:textId="77777777" w:rsidTr="00A30548">
        <w:trPr>
          <w:trHeight w:val="261"/>
        </w:trPr>
        <w:tc>
          <w:tcPr>
            <w:tcW w:w="3150" w:type="dxa"/>
          </w:tcPr>
          <w:p w14:paraId="630A5CAA" w14:textId="328E47CA" w:rsidR="00121739" w:rsidRPr="009C3BA5" w:rsidRDefault="00121739" w:rsidP="0012173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C3BA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3" w:type="dxa"/>
          </w:tcPr>
          <w:p w14:paraId="1F91DC4C" w14:textId="77777777" w:rsidR="00121739" w:rsidRPr="009C3BA5" w:rsidRDefault="00121739" w:rsidP="0012173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57FC7F3F" w14:textId="77777777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8" w:type="dxa"/>
          </w:tcPr>
          <w:p w14:paraId="0CAA7FF0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03FACAD2" w14:textId="77777777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47438958" w14:textId="77777777" w:rsidR="00121739" w:rsidRPr="009C3BA5" w:rsidRDefault="00121739" w:rsidP="001217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04F8D182" w14:textId="77777777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" w:type="dxa"/>
          </w:tcPr>
          <w:p w14:paraId="588A2837" w14:textId="77777777" w:rsidR="00121739" w:rsidRPr="009C3BA5" w:rsidRDefault="00121739" w:rsidP="001217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4735A477" w14:textId="77777777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8" w:type="dxa"/>
          </w:tcPr>
          <w:p w14:paraId="6FF344F1" w14:textId="77777777" w:rsidR="00121739" w:rsidRPr="009C3BA5" w:rsidRDefault="00121739" w:rsidP="0012173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2A8B7FA" w14:textId="77777777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21739" w:rsidRPr="009C3BA5" w14:paraId="28CE67C7" w14:textId="77777777" w:rsidTr="00A30548">
        <w:trPr>
          <w:trHeight w:val="261"/>
        </w:trPr>
        <w:tc>
          <w:tcPr>
            <w:tcW w:w="3150" w:type="dxa"/>
            <w:vAlign w:val="bottom"/>
            <w:hideMark/>
          </w:tcPr>
          <w:p w14:paraId="650D1F5C" w14:textId="77777777" w:rsidR="00121739" w:rsidRPr="009C3BA5" w:rsidRDefault="00121739" w:rsidP="00121739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43" w:type="dxa"/>
          </w:tcPr>
          <w:p w14:paraId="6DCFEDF6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14A43649" w14:textId="46DD025E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(311)</w:t>
            </w:r>
          </w:p>
        </w:tc>
        <w:tc>
          <w:tcPr>
            <w:tcW w:w="238" w:type="dxa"/>
            <w:vAlign w:val="bottom"/>
          </w:tcPr>
          <w:p w14:paraId="7AC342BE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2FE46404" w14:textId="5F57F4C2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7DDC3FE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1B4DF9C" w14:textId="7AD8A404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(311)</w:t>
            </w:r>
          </w:p>
        </w:tc>
        <w:tc>
          <w:tcPr>
            <w:tcW w:w="243" w:type="dxa"/>
            <w:vAlign w:val="bottom"/>
          </w:tcPr>
          <w:p w14:paraId="52F33292" w14:textId="77777777" w:rsidR="00121739" w:rsidRPr="009C3BA5" w:rsidRDefault="00121739" w:rsidP="0012173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56E7EF24" w14:textId="75BB8790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ACE2BB2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26F098D" w14:textId="138D5797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(311)</w:t>
            </w:r>
          </w:p>
        </w:tc>
      </w:tr>
      <w:tr w:rsidR="00121739" w:rsidRPr="009C3BA5" w14:paraId="7172F974" w14:textId="77777777" w:rsidTr="00A30548">
        <w:trPr>
          <w:trHeight w:val="261"/>
        </w:trPr>
        <w:tc>
          <w:tcPr>
            <w:tcW w:w="3150" w:type="dxa"/>
            <w:vAlign w:val="bottom"/>
          </w:tcPr>
          <w:p w14:paraId="66A6CFE5" w14:textId="20BE37A8" w:rsidR="00121739" w:rsidRPr="009C3BA5" w:rsidRDefault="00121739" w:rsidP="00121739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C3BA5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สัญญาสิทธิล่วงหน้า</w:t>
            </w:r>
          </w:p>
        </w:tc>
        <w:tc>
          <w:tcPr>
            <w:tcW w:w="243" w:type="dxa"/>
          </w:tcPr>
          <w:p w14:paraId="288277CF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  <w:vAlign w:val="bottom"/>
          </w:tcPr>
          <w:p w14:paraId="49531782" w14:textId="27B0B6E0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(11,540)</w:t>
            </w:r>
          </w:p>
        </w:tc>
        <w:tc>
          <w:tcPr>
            <w:tcW w:w="238" w:type="dxa"/>
            <w:vAlign w:val="bottom"/>
          </w:tcPr>
          <w:p w14:paraId="13B9B22B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5F4CA3A" w14:textId="4C559F13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AFEEC29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0B6B99D" w14:textId="7F99F31B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(11,540)</w:t>
            </w:r>
          </w:p>
        </w:tc>
        <w:tc>
          <w:tcPr>
            <w:tcW w:w="243" w:type="dxa"/>
            <w:vAlign w:val="bottom"/>
          </w:tcPr>
          <w:p w14:paraId="4CFB71E8" w14:textId="77777777" w:rsidR="00121739" w:rsidRPr="009C3BA5" w:rsidRDefault="00121739" w:rsidP="00121739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654DC21F" w14:textId="7E96C3AE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31D0E3A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CB7C7A6" w14:textId="3065FE8B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(11,540)</w:t>
            </w:r>
          </w:p>
        </w:tc>
      </w:tr>
      <w:tr w:rsidR="00121739" w:rsidRPr="009C3BA5" w14:paraId="294774E8" w14:textId="77777777" w:rsidTr="00A30548">
        <w:trPr>
          <w:trHeight w:val="261"/>
        </w:trPr>
        <w:tc>
          <w:tcPr>
            <w:tcW w:w="3150" w:type="dxa"/>
            <w:vAlign w:val="bottom"/>
          </w:tcPr>
          <w:p w14:paraId="5048F1EA" w14:textId="1EC83A02" w:rsidR="00121739" w:rsidRPr="009C3BA5" w:rsidRDefault="00121739" w:rsidP="0012173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C3BA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43" w:type="dxa"/>
          </w:tcPr>
          <w:p w14:paraId="19757B25" w14:textId="77777777" w:rsidR="00121739" w:rsidRPr="009C3BA5" w:rsidRDefault="00121739" w:rsidP="0012173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2E3C3" w14:textId="41648A57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(11,851)</w:t>
            </w:r>
          </w:p>
        </w:tc>
        <w:tc>
          <w:tcPr>
            <w:tcW w:w="238" w:type="dxa"/>
            <w:vAlign w:val="bottom"/>
          </w:tcPr>
          <w:p w14:paraId="0FB87A19" w14:textId="77777777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0C4C9" w14:textId="0BC48BA0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0FA133B" w14:textId="77777777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B1D3" w14:textId="46B7C6FA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(11,851)</w:t>
            </w:r>
          </w:p>
        </w:tc>
        <w:tc>
          <w:tcPr>
            <w:tcW w:w="243" w:type="dxa"/>
            <w:vAlign w:val="bottom"/>
          </w:tcPr>
          <w:p w14:paraId="2F72BB01" w14:textId="77777777" w:rsidR="00121739" w:rsidRPr="009C3BA5" w:rsidRDefault="00121739" w:rsidP="0012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CD68D" w14:textId="78DDF2E1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533FBA1C" w14:textId="77777777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3AAAC" w14:textId="53E2E74C" w:rsidR="00121739" w:rsidRPr="009C3BA5" w:rsidRDefault="00121739" w:rsidP="00121739">
            <w:pPr>
              <w:pStyle w:val="acctfourfigures"/>
              <w:tabs>
                <w:tab w:val="clear" w:pos="765"/>
              </w:tabs>
              <w:spacing w:line="240" w:lineRule="atLeast"/>
              <w:ind w:left="-43" w:right="-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(11,851)</w:t>
            </w:r>
          </w:p>
        </w:tc>
      </w:tr>
    </w:tbl>
    <w:p w14:paraId="368EB151" w14:textId="77777777" w:rsidR="00457335" w:rsidRPr="009C3BA5" w:rsidRDefault="00457335" w:rsidP="00EB5ED7">
      <w:pPr>
        <w:pStyle w:val="block"/>
        <w:spacing w:after="0" w:line="240" w:lineRule="auto"/>
        <w:ind w:left="108" w:firstLine="43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US"/>
        </w:rPr>
      </w:pPr>
    </w:p>
    <w:p w14:paraId="640A9FEB" w14:textId="77777777" w:rsidR="00457335" w:rsidRPr="009C3BA5" w:rsidRDefault="00457335" w:rsidP="00EB5ED7">
      <w:pPr>
        <w:pStyle w:val="block"/>
        <w:spacing w:after="0" w:line="240" w:lineRule="auto"/>
        <w:ind w:left="108" w:firstLine="43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US"/>
        </w:rPr>
      </w:pPr>
    </w:p>
    <w:p w14:paraId="27CA13BE" w14:textId="77777777" w:rsidR="00457335" w:rsidRPr="009C3BA5" w:rsidRDefault="00457335" w:rsidP="00EB5ED7">
      <w:pPr>
        <w:pStyle w:val="block"/>
        <w:spacing w:after="0" w:line="240" w:lineRule="auto"/>
        <w:ind w:left="108" w:firstLine="43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US"/>
        </w:rPr>
      </w:pPr>
    </w:p>
    <w:p w14:paraId="598C7214" w14:textId="06A5F58F" w:rsidR="00A51F9A" w:rsidRPr="009C3BA5" w:rsidRDefault="00A51F9A" w:rsidP="00EB5ED7">
      <w:pPr>
        <w:pStyle w:val="block"/>
        <w:spacing w:after="0" w:line="240" w:lineRule="auto"/>
        <w:ind w:left="108" w:firstLine="43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US"/>
        </w:rPr>
      </w:pPr>
      <w:r w:rsidRPr="009C3BA5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US"/>
        </w:rPr>
        <w:lastRenderedPageBreak/>
        <w:t>การวัดมูลค่ายุติธรรม</w:t>
      </w:r>
    </w:p>
    <w:p w14:paraId="2F530967" w14:textId="77777777" w:rsidR="009304FC" w:rsidRPr="009C3BA5" w:rsidRDefault="009304FC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6C9B044A" w14:textId="200AFD83" w:rsidR="00305DDC" w:rsidRPr="009C3BA5" w:rsidRDefault="00A51F9A" w:rsidP="008D018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9C3BA5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9C3B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A1075" w:rsidRPr="009C3BA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9C3B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9C3B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9C3B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6D720FC9" w14:textId="4583BD01" w:rsidR="00A529B5" w:rsidRPr="009C3BA5" w:rsidRDefault="00A529B5" w:rsidP="001730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081B79" w14:textId="40E2D5BB" w:rsidR="0002780D" w:rsidRPr="009C3BA5" w:rsidRDefault="00B272A2" w:rsidP="00B6302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C3BA5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8715AF" w:rsidRPr="009C3BA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56E86858" w14:textId="77777777" w:rsidR="00DC3FBE" w:rsidRPr="009C3BA5" w:rsidRDefault="00DC3FBE" w:rsidP="00347E6E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603A0E" w14:textId="69EB041E" w:rsidR="00917033" w:rsidRPr="009C3BA5" w:rsidRDefault="00DC3FBE" w:rsidP="00DC3FBE">
      <w:pPr>
        <w:tabs>
          <w:tab w:val="clear" w:pos="227"/>
          <w:tab w:val="clear" w:pos="454"/>
          <w:tab w:val="left" w:pos="207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C3BA5">
        <w:rPr>
          <w:rFonts w:asciiTheme="majorBidi" w:hAnsiTheme="majorBidi" w:cstheme="majorBidi" w:hint="cs"/>
          <w:i/>
          <w:iCs/>
          <w:sz w:val="30"/>
          <w:szCs w:val="30"/>
          <w:cs/>
        </w:rPr>
        <w:t>(ก</w:t>
      </w:r>
      <w:r w:rsidRPr="009C3B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="00FB75D0" w:rsidRPr="009C3BA5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="00917033" w:rsidRPr="009C3BA5">
        <w:rPr>
          <w:rFonts w:asciiTheme="majorBidi" w:hAnsiTheme="majorBidi" w:cstheme="majorBidi"/>
          <w:i/>
          <w:iCs/>
          <w:sz w:val="30"/>
          <w:szCs w:val="30"/>
          <w:cs/>
        </w:rPr>
        <w:t>ภาระผูกพัน</w:t>
      </w:r>
    </w:p>
    <w:p w14:paraId="3D971D13" w14:textId="77777777" w:rsidR="00DC3FBE" w:rsidRPr="009C3BA5" w:rsidRDefault="00DC3FBE" w:rsidP="00DC3FBE"/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531"/>
        <w:gridCol w:w="271"/>
        <w:gridCol w:w="1513"/>
        <w:gridCol w:w="7"/>
      </w:tblGrid>
      <w:tr w:rsidR="00726AF6" w:rsidRPr="009C3BA5" w14:paraId="5B1FCF0C" w14:textId="77777777" w:rsidTr="00726AF6">
        <w:trPr>
          <w:gridAfter w:val="1"/>
          <w:wAfter w:w="4" w:type="pct"/>
          <w:tblHeader/>
        </w:trPr>
        <w:tc>
          <w:tcPr>
            <w:tcW w:w="3171" w:type="pct"/>
          </w:tcPr>
          <w:p w14:paraId="22450AF0" w14:textId="77777777" w:rsidR="00726AF6" w:rsidRPr="009C3BA5" w:rsidRDefault="00726AF6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5" w:type="pct"/>
            <w:gridSpan w:val="3"/>
          </w:tcPr>
          <w:p w14:paraId="4DC165D7" w14:textId="19741288" w:rsidR="00726AF6" w:rsidRPr="009C3BA5" w:rsidRDefault="00726AF6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9C3B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6AF6" w:rsidRPr="009C3BA5" w14:paraId="37711885" w14:textId="77777777" w:rsidTr="00726AF6">
        <w:trPr>
          <w:tblHeader/>
        </w:trPr>
        <w:tc>
          <w:tcPr>
            <w:tcW w:w="3171" w:type="pct"/>
          </w:tcPr>
          <w:p w14:paraId="6E56F778" w14:textId="77777777" w:rsidR="00726AF6" w:rsidRPr="009C3BA5" w:rsidRDefault="00726AF6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3" w:type="pct"/>
            <w:vAlign w:val="bottom"/>
          </w:tcPr>
          <w:p w14:paraId="196096F4" w14:textId="11D7C5F1" w:rsidR="00726AF6" w:rsidRPr="009C3BA5" w:rsidRDefault="000C37FD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C3BA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  <w:vAlign w:val="bottom"/>
          </w:tcPr>
          <w:p w14:paraId="298BD8E5" w14:textId="77777777" w:rsidR="00726AF6" w:rsidRPr="009C3BA5" w:rsidRDefault="00726AF6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2"/>
            <w:vAlign w:val="bottom"/>
          </w:tcPr>
          <w:p w14:paraId="750CA341" w14:textId="77777777" w:rsidR="00726AF6" w:rsidRPr="009C3BA5" w:rsidRDefault="00726AF6" w:rsidP="00404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C3BA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26AF6" w:rsidRPr="009C3BA5" w14:paraId="1470218A" w14:textId="77777777" w:rsidTr="00726AF6">
        <w:trPr>
          <w:tblHeader/>
        </w:trPr>
        <w:tc>
          <w:tcPr>
            <w:tcW w:w="3171" w:type="pct"/>
          </w:tcPr>
          <w:p w14:paraId="08C67A2A" w14:textId="77777777" w:rsidR="00726AF6" w:rsidRPr="009C3BA5" w:rsidRDefault="00726AF6" w:rsidP="00D36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3" w:type="pct"/>
          </w:tcPr>
          <w:p w14:paraId="41495A8D" w14:textId="6DB942D6" w:rsidR="00726AF6" w:rsidRPr="009C3BA5" w:rsidRDefault="00726AF6" w:rsidP="00D36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9" w:type="pct"/>
          </w:tcPr>
          <w:p w14:paraId="36239D07" w14:textId="77777777" w:rsidR="00726AF6" w:rsidRPr="009C3BA5" w:rsidRDefault="00726AF6" w:rsidP="00D36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2"/>
          </w:tcPr>
          <w:p w14:paraId="0F4BEC2A" w14:textId="530BEE44" w:rsidR="00726AF6" w:rsidRPr="009C3BA5" w:rsidRDefault="00726AF6" w:rsidP="00D36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C3BA5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</w:p>
        </w:tc>
      </w:tr>
      <w:tr w:rsidR="00726AF6" w:rsidRPr="009C3BA5" w14:paraId="2F0AED91" w14:textId="77777777" w:rsidTr="00726AF6">
        <w:trPr>
          <w:gridAfter w:val="1"/>
          <w:wAfter w:w="4" w:type="pct"/>
          <w:tblHeader/>
        </w:trPr>
        <w:tc>
          <w:tcPr>
            <w:tcW w:w="3171" w:type="pct"/>
          </w:tcPr>
          <w:p w14:paraId="2CC36295" w14:textId="77777777" w:rsidR="00726AF6" w:rsidRPr="009C3BA5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5" w:type="pct"/>
            <w:gridSpan w:val="3"/>
          </w:tcPr>
          <w:p w14:paraId="39E5D4C7" w14:textId="77777777" w:rsidR="00726AF6" w:rsidRPr="009C3BA5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6AF6" w:rsidRPr="009C3BA5" w14:paraId="6C2A69B6" w14:textId="77777777" w:rsidTr="00726AF6">
        <w:tc>
          <w:tcPr>
            <w:tcW w:w="3171" w:type="pct"/>
          </w:tcPr>
          <w:p w14:paraId="51488F65" w14:textId="77777777" w:rsidR="00726AF6" w:rsidRPr="009C3BA5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43" w:type="pct"/>
            <w:vAlign w:val="center"/>
          </w:tcPr>
          <w:p w14:paraId="67B1E69D" w14:textId="77777777" w:rsidR="00726AF6" w:rsidRPr="009C3BA5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2EE8F578" w14:textId="77777777" w:rsidR="00726AF6" w:rsidRPr="009C3BA5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2"/>
            <w:vAlign w:val="center"/>
          </w:tcPr>
          <w:p w14:paraId="3A1DCDAB" w14:textId="77777777" w:rsidR="00726AF6" w:rsidRPr="009C3BA5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6AF6" w:rsidRPr="009C3BA5" w14:paraId="3FFC79BE" w14:textId="77777777" w:rsidTr="00726AF6">
        <w:tc>
          <w:tcPr>
            <w:tcW w:w="3171" w:type="pct"/>
          </w:tcPr>
          <w:p w14:paraId="32265717" w14:textId="77777777" w:rsidR="00726AF6" w:rsidRPr="009C3BA5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สัญญาที่ยังไม่ได้รับรู้โรงงาน เครื่องจักร</w:t>
            </w:r>
          </w:p>
        </w:tc>
        <w:tc>
          <w:tcPr>
            <w:tcW w:w="843" w:type="pct"/>
            <w:vAlign w:val="center"/>
          </w:tcPr>
          <w:p w14:paraId="03E7DD75" w14:textId="77777777" w:rsidR="00726AF6" w:rsidRPr="009C3BA5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71278BA5" w14:textId="77777777" w:rsidR="00726AF6" w:rsidRPr="009C3BA5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2"/>
          </w:tcPr>
          <w:p w14:paraId="15253759" w14:textId="77777777" w:rsidR="00726AF6" w:rsidRPr="009C3BA5" w:rsidRDefault="00726AF6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6AF6" w:rsidRPr="009C3BA5" w14:paraId="701F3067" w14:textId="77777777" w:rsidTr="00726AF6">
        <w:tc>
          <w:tcPr>
            <w:tcW w:w="3171" w:type="pct"/>
          </w:tcPr>
          <w:p w14:paraId="53D755F3" w14:textId="77777777" w:rsidR="00726AF6" w:rsidRPr="009C3BA5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070922A6" w14:textId="452E8FDD" w:rsidR="00726AF6" w:rsidRPr="009C3BA5" w:rsidRDefault="007F7E6D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9" w:type="pct"/>
            <w:vAlign w:val="center"/>
          </w:tcPr>
          <w:p w14:paraId="0482E5D8" w14:textId="77777777" w:rsidR="00726AF6" w:rsidRPr="009C3BA5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2"/>
            <w:tcBorders>
              <w:bottom w:val="single" w:sz="4" w:space="0" w:color="auto"/>
            </w:tcBorders>
            <w:vAlign w:val="center"/>
          </w:tcPr>
          <w:p w14:paraId="2CB8310A" w14:textId="7AF476A5" w:rsidR="00726AF6" w:rsidRPr="009C3BA5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</w:p>
        </w:tc>
      </w:tr>
      <w:tr w:rsidR="00726AF6" w:rsidRPr="009C3BA5" w14:paraId="3AF805A2" w14:textId="77777777" w:rsidTr="00726AF6">
        <w:tc>
          <w:tcPr>
            <w:tcW w:w="3171" w:type="pct"/>
          </w:tcPr>
          <w:p w14:paraId="7790CCF6" w14:textId="77777777" w:rsidR="00726AF6" w:rsidRPr="009C3BA5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13E8CA" w14:textId="3153E9AD" w:rsidR="00726AF6" w:rsidRPr="009C3BA5" w:rsidRDefault="007F7E6D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49" w:type="pct"/>
            <w:vAlign w:val="center"/>
          </w:tcPr>
          <w:p w14:paraId="5BD644C1" w14:textId="77777777" w:rsidR="00726AF6" w:rsidRPr="009C3BA5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882DE" w14:textId="1CA320F5" w:rsidR="00726AF6" w:rsidRPr="009C3BA5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38</w:t>
            </w:r>
          </w:p>
        </w:tc>
      </w:tr>
      <w:tr w:rsidR="00726AF6" w:rsidRPr="009C3BA5" w14:paraId="31170B69" w14:textId="77777777" w:rsidTr="00726AF6">
        <w:tc>
          <w:tcPr>
            <w:tcW w:w="3171" w:type="pct"/>
          </w:tcPr>
          <w:p w14:paraId="57FCED58" w14:textId="77777777" w:rsidR="00726AF6" w:rsidRPr="009C3BA5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3" w:type="pct"/>
            <w:tcBorders>
              <w:top w:val="double" w:sz="4" w:space="0" w:color="auto"/>
            </w:tcBorders>
            <w:vAlign w:val="center"/>
          </w:tcPr>
          <w:p w14:paraId="1D2A2C7A" w14:textId="77777777" w:rsidR="00726AF6" w:rsidRPr="009C3BA5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center"/>
          </w:tcPr>
          <w:p w14:paraId="75F9002F" w14:textId="77777777" w:rsidR="00726AF6" w:rsidRPr="009C3BA5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pct"/>
            <w:gridSpan w:val="2"/>
            <w:tcBorders>
              <w:top w:val="double" w:sz="4" w:space="0" w:color="auto"/>
            </w:tcBorders>
            <w:vAlign w:val="center"/>
          </w:tcPr>
          <w:p w14:paraId="6C89104B" w14:textId="77777777" w:rsidR="00726AF6" w:rsidRPr="009C3BA5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6AF6" w:rsidRPr="009C3BA5" w14:paraId="46459B7B" w14:textId="77777777" w:rsidTr="00726AF6">
        <w:tc>
          <w:tcPr>
            <w:tcW w:w="3171" w:type="pct"/>
          </w:tcPr>
          <w:p w14:paraId="5C1D79B5" w14:textId="72994B7A" w:rsidR="00726AF6" w:rsidRPr="009C3BA5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ภาระผูกพันอื่น</w:t>
            </w:r>
            <w:r w:rsidRPr="009C3B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843" w:type="pct"/>
            <w:vAlign w:val="center"/>
          </w:tcPr>
          <w:p w14:paraId="71D3084A" w14:textId="77777777" w:rsidR="00726AF6" w:rsidRPr="009C3BA5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vAlign w:val="center"/>
          </w:tcPr>
          <w:p w14:paraId="47F20288" w14:textId="77777777" w:rsidR="00726AF6" w:rsidRPr="009C3BA5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2"/>
            <w:vAlign w:val="center"/>
          </w:tcPr>
          <w:p w14:paraId="2A57FACB" w14:textId="77777777" w:rsidR="00726AF6" w:rsidRPr="009C3BA5" w:rsidRDefault="00726AF6" w:rsidP="0094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6AF6" w:rsidRPr="009C3BA5" w14:paraId="51E65047" w14:textId="77777777" w:rsidTr="00726AF6">
        <w:tc>
          <w:tcPr>
            <w:tcW w:w="3171" w:type="pct"/>
          </w:tcPr>
          <w:p w14:paraId="776A96B2" w14:textId="77777777" w:rsidR="00726AF6" w:rsidRPr="009C3BA5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43" w:type="pct"/>
            <w:vAlign w:val="center"/>
          </w:tcPr>
          <w:p w14:paraId="4F2422C6" w14:textId="3BC4F06D" w:rsidR="00726AF6" w:rsidRPr="009C3BA5" w:rsidRDefault="007F7E6D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9" w:type="pct"/>
            <w:vAlign w:val="center"/>
          </w:tcPr>
          <w:p w14:paraId="3856E65D" w14:textId="77777777" w:rsidR="00726AF6" w:rsidRPr="009C3BA5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2"/>
            <w:vAlign w:val="center"/>
          </w:tcPr>
          <w:p w14:paraId="78D04EDB" w14:textId="1ED5E796" w:rsidR="00726AF6" w:rsidRPr="009C3BA5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</w:p>
        </w:tc>
      </w:tr>
      <w:tr w:rsidR="00726AF6" w:rsidRPr="009C3BA5" w14:paraId="00E4EEFF" w14:textId="77777777" w:rsidTr="00726AF6">
        <w:tc>
          <w:tcPr>
            <w:tcW w:w="3171" w:type="pct"/>
          </w:tcPr>
          <w:p w14:paraId="0BA29C2C" w14:textId="77777777" w:rsidR="00726AF6" w:rsidRPr="009C3BA5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784DF86E" w14:textId="0D4848F6" w:rsidR="00726AF6" w:rsidRPr="009C3BA5" w:rsidRDefault="007F7E6D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  <w:vAlign w:val="center"/>
          </w:tcPr>
          <w:p w14:paraId="624099DB" w14:textId="77777777" w:rsidR="00726AF6" w:rsidRPr="009C3BA5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gridSpan w:val="2"/>
            <w:tcBorders>
              <w:bottom w:val="single" w:sz="4" w:space="0" w:color="auto"/>
            </w:tcBorders>
            <w:vAlign w:val="center"/>
          </w:tcPr>
          <w:p w14:paraId="635B572D" w14:textId="2E7761FA" w:rsidR="00726AF6" w:rsidRPr="009C3BA5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9C3BA5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726AF6" w:rsidRPr="009C3BA5" w14:paraId="61411776" w14:textId="77777777" w:rsidTr="00726AF6">
        <w:tc>
          <w:tcPr>
            <w:tcW w:w="3171" w:type="pct"/>
          </w:tcPr>
          <w:p w14:paraId="69B16129" w14:textId="77777777" w:rsidR="00726AF6" w:rsidRPr="009C3BA5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E94866" w14:textId="5C29149C" w:rsidR="00726AF6" w:rsidRPr="009C3BA5" w:rsidRDefault="007F7E6D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9" w:type="pct"/>
            <w:vAlign w:val="center"/>
          </w:tcPr>
          <w:p w14:paraId="148B4294" w14:textId="77777777" w:rsidR="00726AF6" w:rsidRPr="009C3BA5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85F338" w14:textId="6F861682" w:rsidR="00726AF6" w:rsidRPr="009C3BA5" w:rsidRDefault="00726AF6" w:rsidP="00335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BA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24</w:t>
            </w:r>
          </w:p>
        </w:tc>
      </w:tr>
    </w:tbl>
    <w:p w14:paraId="55705712" w14:textId="77777777" w:rsidR="001D4979" w:rsidRPr="009C3BA5" w:rsidRDefault="001D4979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</w:p>
    <w:p w14:paraId="5F33F17A" w14:textId="77777777" w:rsidR="008A5C5D" w:rsidRPr="009C3BA5" w:rsidRDefault="008A5C5D" w:rsidP="008A5C5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C3B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สัญญาซื้อสาธารณูปการและบริการอื่นๆ ที่มีปริมาณซื้อขั้นต่ำ</w:t>
      </w:r>
    </w:p>
    <w:p w14:paraId="66C3BE25" w14:textId="77777777" w:rsidR="008A5C5D" w:rsidRPr="009C3BA5" w:rsidRDefault="008A5C5D" w:rsidP="008A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626FB3" w14:textId="06DD619F" w:rsidR="008A5C5D" w:rsidRPr="009C3BA5" w:rsidRDefault="008A5C5D" w:rsidP="008A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Pr="009C3BA5">
        <w:rPr>
          <w:rFonts w:asciiTheme="majorBidi" w:hAnsiTheme="majorBidi" w:cstheme="majorBidi"/>
          <w:sz w:val="30"/>
          <w:szCs w:val="30"/>
        </w:rPr>
        <w:t>1</w:t>
      </w:r>
      <w:r w:rsidRPr="009C3B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ฉบับกับกิจการแห่งหนึ่ง สัญญามีระยะเวลาตั้งแต่วันที่ </w:t>
      </w:r>
      <w:r w:rsidRPr="009C3BA5">
        <w:rPr>
          <w:rFonts w:asciiTheme="majorBidi" w:hAnsiTheme="majorBidi" w:cstheme="majorBidi"/>
          <w:sz w:val="30"/>
          <w:szCs w:val="30"/>
        </w:rPr>
        <w:t>1</w:t>
      </w:r>
      <w:r w:rsidRPr="009C3BA5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Pr="009C3BA5">
        <w:rPr>
          <w:rFonts w:asciiTheme="majorBidi" w:hAnsiTheme="majorBidi" w:cstheme="majorBidi"/>
          <w:sz w:val="30"/>
          <w:szCs w:val="30"/>
        </w:rPr>
        <w:t>2550</w:t>
      </w:r>
      <w:r w:rsidRPr="009C3B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ถึงวันที่ </w:t>
      </w:r>
      <w:r w:rsidRPr="009C3BA5">
        <w:rPr>
          <w:rFonts w:asciiTheme="majorBidi" w:hAnsiTheme="majorBidi" w:cstheme="majorBidi"/>
          <w:sz w:val="30"/>
          <w:szCs w:val="30"/>
        </w:rPr>
        <w:t>31</w:t>
      </w:r>
      <w:r w:rsidRPr="009C3B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Pr="009C3BA5">
        <w:rPr>
          <w:rFonts w:asciiTheme="majorBidi" w:hAnsiTheme="majorBidi" w:cstheme="majorBidi"/>
          <w:sz w:val="30"/>
          <w:szCs w:val="30"/>
        </w:rPr>
        <w:t>2570</w:t>
      </w:r>
      <w:r w:rsidRPr="009C3B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C3BA5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 w:rsidRPr="009C3B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="000C37FD" w:rsidRPr="009C3BA5">
        <w:rPr>
          <w:rFonts w:asciiTheme="majorBidi" w:hAnsiTheme="majorBidi" w:cstheme="majorBidi"/>
          <w:sz w:val="30"/>
          <w:szCs w:val="30"/>
        </w:rPr>
        <w:t xml:space="preserve">30 </w:t>
      </w:r>
      <w:r w:rsidR="000C37FD" w:rsidRPr="009C3BA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9C3BA5">
        <w:rPr>
          <w:rFonts w:asciiTheme="majorBidi" w:hAnsiTheme="majorBidi" w:cstheme="majorBidi"/>
          <w:sz w:val="30"/>
          <w:szCs w:val="30"/>
        </w:rPr>
        <w:t>256</w:t>
      </w:r>
      <w:r w:rsidR="00DC3FBE" w:rsidRPr="009C3BA5">
        <w:rPr>
          <w:rFonts w:asciiTheme="majorBidi" w:hAnsiTheme="majorBidi" w:cstheme="majorBidi"/>
          <w:sz w:val="30"/>
          <w:szCs w:val="30"/>
        </w:rPr>
        <w:t>9</w:t>
      </w:r>
      <w:r w:rsidRPr="009C3BA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 xml:space="preserve">บริษัทมีภาระผูกพันคงเหลือเป็นจำนวนเงินรวม </w:t>
      </w:r>
      <w:r w:rsidR="000460BC" w:rsidRPr="009C3BA5">
        <w:rPr>
          <w:rFonts w:asciiTheme="majorBidi" w:hAnsiTheme="majorBidi" w:cstheme="majorBidi"/>
          <w:sz w:val="30"/>
          <w:szCs w:val="30"/>
        </w:rPr>
        <w:t>10.53</w:t>
      </w:r>
      <w:r w:rsidR="000C37FD" w:rsidRPr="009C3BA5">
        <w:rPr>
          <w:rFonts w:asciiTheme="majorBidi" w:hAnsiTheme="majorBidi" w:cstheme="majorBidi"/>
          <w:sz w:val="30"/>
          <w:szCs w:val="30"/>
        </w:rPr>
        <w:t xml:space="preserve"> 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>ล้านบาท ภายใต้สัญญาดังกล่าว (</w:t>
      </w:r>
      <w:r w:rsidRPr="009C3BA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C3BA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9C3BA5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ธันวาคม </w:t>
      </w:r>
      <w:r w:rsidRPr="009C3BA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26AF6" w:rsidRPr="009C3BA5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9C3BA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DC3FBE" w:rsidRPr="009C3BA5">
        <w:rPr>
          <w:rFonts w:asciiTheme="majorBidi" w:hAnsiTheme="majorBidi" w:cstheme="majorBidi"/>
          <w:i/>
          <w:iCs/>
          <w:sz w:val="30"/>
          <w:szCs w:val="30"/>
        </w:rPr>
        <w:t>14.4</w:t>
      </w:r>
      <w:r w:rsidRPr="009C3BA5">
        <w:rPr>
          <w:rFonts w:asciiTheme="majorBidi" w:hAnsiTheme="majorBidi" w:cstheme="majorBidi"/>
          <w:i/>
          <w:iCs/>
          <w:sz w:val="30"/>
          <w:szCs w:val="30"/>
        </w:rPr>
        <w:t xml:space="preserve">8 </w:t>
      </w:r>
      <w:r w:rsidRPr="009C3BA5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>)</w:t>
      </w:r>
      <w:r w:rsidRPr="009C3BA5">
        <w:rPr>
          <w:rFonts w:asciiTheme="majorBidi" w:hAnsiTheme="majorBidi"/>
          <w:sz w:val="30"/>
          <w:szCs w:val="30"/>
          <w:lang w:val="en-GB"/>
        </w:rPr>
        <w:tab/>
      </w:r>
    </w:p>
    <w:p w14:paraId="17415808" w14:textId="77777777" w:rsidR="008A5C5D" w:rsidRPr="009C3BA5" w:rsidRDefault="008A5C5D" w:rsidP="008A5C5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C3BA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สัญญาซื้อขายวัตถุดิบ</w:t>
      </w:r>
      <w:r w:rsidRPr="009C3B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</w:t>
      </w:r>
    </w:p>
    <w:p w14:paraId="40DAEFD7" w14:textId="77777777" w:rsidR="008A5C5D" w:rsidRPr="009C3BA5" w:rsidRDefault="008A5C5D" w:rsidP="008A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2A2FE924" w14:textId="77777777" w:rsidR="008A5C5D" w:rsidRPr="009C3BA5" w:rsidRDefault="008A5C5D" w:rsidP="008A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C3BA5">
        <w:rPr>
          <w:rFonts w:asciiTheme="majorBidi" w:hAnsiTheme="majorBidi" w:hint="cs"/>
          <w:sz w:val="30"/>
          <w:szCs w:val="30"/>
          <w:cs/>
          <w:lang w:val="en-GB"/>
        </w:rPr>
        <w:t>บริษัทมีสัญญาซื้อวัตถุดิบกับบริษัทในประเทศแห่งหนึ่งจำนวน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C3BA5">
        <w:rPr>
          <w:rFonts w:asciiTheme="majorBidi" w:hAnsiTheme="majorBidi"/>
          <w:sz w:val="30"/>
          <w:szCs w:val="30"/>
        </w:rPr>
        <w:t>2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  <w:lang w:val="en-GB"/>
        </w:rPr>
        <w:t>ฉบับ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  <w:lang w:val="en-GB"/>
        </w:rPr>
        <w:t>โดยบริษัทมีข้อผูกพันที่จะต้องซื้อวัตถุดิบตามราคา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  <w:lang w:val="en-GB"/>
        </w:rPr>
        <w:t>ปริมาณ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  <w:lang w:val="en-GB"/>
        </w:rPr>
        <w:t>และเงื่อนไขที่ระบุในสัญญากำหนดราคาซื้อโดยกำหนดปริมาณซื้อรวมทั้งสิ้น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C3BA5">
        <w:rPr>
          <w:rFonts w:asciiTheme="majorBidi" w:hAnsiTheme="majorBidi"/>
          <w:sz w:val="30"/>
          <w:szCs w:val="30"/>
        </w:rPr>
        <w:t>22</w:t>
      </w:r>
      <w:r w:rsidRPr="009C3BA5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9C3BA5">
        <w:rPr>
          <w:rFonts w:asciiTheme="majorBidi" w:hAnsiTheme="majorBidi"/>
          <w:sz w:val="30"/>
          <w:szCs w:val="30"/>
        </w:rPr>
        <w:t>379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  <w:lang w:val="en-GB"/>
        </w:rPr>
        <w:t>ตัน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  <w:lang w:val="en-GB"/>
        </w:rPr>
        <w:t>สัญญามีระยะเวลา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C3BA5">
        <w:rPr>
          <w:rFonts w:asciiTheme="majorBidi" w:hAnsiTheme="majorBidi"/>
          <w:sz w:val="30"/>
          <w:szCs w:val="30"/>
        </w:rPr>
        <w:t>1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  <w:lang w:val="en-GB"/>
        </w:rPr>
        <w:t>ปี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C3BA5">
        <w:rPr>
          <w:rFonts w:asciiTheme="majorBidi" w:hAnsiTheme="majorBidi"/>
          <w:sz w:val="30"/>
          <w:szCs w:val="30"/>
        </w:rPr>
        <w:t>3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  <w:lang w:val="en-GB"/>
        </w:rPr>
        <w:t>เดือน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  <w:lang w:val="en-GB"/>
        </w:rPr>
        <w:t>และจะมีผลสิ้นสุดในเดือนกันยายน</w:t>
      </w:r>
      <w:r w:rsidRPr="009C3BA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C3BA5">
        <w:rPr>
          <w:rFonts w:asciiTheme="majorBidi" w:hAnsiTheme="majorBidi"/>
          <w:sz w:val="30"/>
          <w:szCs w:val="30"/>
        </w:rPr>
        <w:t>2569</w:t>
      </w:r>
    </w:p>
    <w:p w14:paraId="0B0FE259" w14:textId="77777777" w:rsidR="008A5C5D" w:rsidRPr="009C3BA5" w:rsidRDefault="008A5C5D" w:rsidP="008A5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1A7EA83D" w14:textId="77777777" w:rsidR="000460BC" w:rsidRPr="009C3BA5" w:rsidRDefault="000460BC" w:rsidP="000460BC">
      <w:pPr>
        <w:tabs>
          <w:tab w:val="clear" w:pos="227"/>
          <w:tab w:val="clear" w:pos="454"/>
          <w:tab w:val="left" w:pos="207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C3BA5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C3BA5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C3BA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9C3BA5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9C3BA5">
        <w:rPr>
          <w:rFonts w:asciiTheme="majorBidi" w:hAnsiTheme="majorBidi" w:cstheme="majorBidi" w:hint="cs"/>
          <w:i/>
          <w:iCs/>
          <w:sz w:val="30"/>
          <w:szCs w:val="30"/>
          <w:cs/>
        </w:rPr>
        <w:t>ประมาณการหนี้สินและหนี้สินที่อาจเกิดขึ้น</w:t>
      </w:r>
    </w:p>
    <w:p w14:paraId="0808F106" w14:textId="77777777" w:rsidR="000460BC" w:rsidRPr="009C3BA5" w:rsidRDefault="000460BC" w:rsidP="00046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1323E2" w14:textId="77777777" w:rsidR="000460BC" w:rsidRPr="009C3BA5" w:rsidRDefault="000460BC" w:rsidP="000460BC">
      <w:pPr>
        <w:pStyle w:val="BodyText2"/>
        <w:ind w:left="549" w:firstLine="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9C3BA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ค่าใช้จ่ายจากความเสียหายของวัตถุดิบคงคลังและคดีความที่เกี่ยวข้อง</w:t>
      </w:r>
    </w:p>
    <w:p w14:paraId="2B54717D" w14:textId="77777777" w:rsidR="000460BC" w:rsidRPr="009C3BA5" w:rsidRDefault="000460BC" w:rsidP="000460BC">
      <w:pPr>
        <w:pStyle w:val="BodyText2"/>
        <w:tabs>
          <w:tab w:val="left" w:pos="540"/>
        </w:tabs>
        <w:spacing w:line="240" w:lineRule="atLeast"/>
        <w:ind w:left="549" w:right="43"/>
        <w:rPr>
          <w:rFonts w:asciiTheme="majorBidi" w:hAnsiTheme="majorBidi"/>
          <w:sz w:val="30"/>
          <w:szCs w:val="30"/>
        </w:rPr>
      </w:pPr>
    </w:p>
    <w:p w14:paraId="6192A0D3" w14:textId="77777777" w:rsidR="000460BC" w:rsidRPr="009C3BA5" w:rsidRDefault="000460BC" w:rsidP="000460BC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>เนื่องจากวัตถุดิบในการผลิตของบริษัทเป็นสินค้าโภคภัณฑ์ที่มีราคาผันผวน</w:t>
      </w:r>
      <w:r w:rsidRPr="009C3BA5">
        <w:rPr>
          <w:rFonts w:asciiTheme="majorBidi" w:hAnsiTheme="majorBidi"/>
          <w:sz w:val="30"/>
          <w:szCs w:val="30"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>บริษัทจึงมีนโยบายควบคุมปริมาณวัตถุดิบคงคลังให้อยู่ในระดับที่เหมาะสมเพื่อลดผลกระทบจากความผันผวนของราคาวัตถุดิบ ในระหว่าง</w:t>
      </w:r>
      <w:r w:rsidRPr="009C3BA5">
        <w:rPr>
          <w:rFonts w:asciiTheme="majorBidi" w:hAnsiTheme="majorBidi"/>
          <w:sz w:val="30"/>
          <w:szCs w:val="30"/>
          <w:cs/>
        </w:rPr>
        <w:br/>
      </w:r>
      <w:r w:rsidRPr="009C3BA5">
        <w:rPr>
          <w:rFonts w:asciiTheme="majorBidi" w:hAnsiTheme="majorBidi" w:hint="cs"/>
          <w:sz w:val="30"/>
          <w:szCs w:val="30"/>
          <w:cs/>
        </w:rPr>
        <w:t xml:space="preserve">ไตรมาสที่ </w:t>
      </w:r>
      <w:r w:rsidRPr="009C3BA5">
        <w:rPr>
          <w:rFonts w:asciiTheme="majorBidi" w:hAnsiTheme="majorBidi" w:hint="cs"/>
          <w:sz w:val="30"/>
          <w:szCs w:val="30"/>
        </w:rPr>
        <w:t>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ปี </w:t>
      </w:r>
      <w:r w:rsidRPr="009C3BA5">
        <w:rPr>
          <w:rFonts w:asciiTheme="majorBidi" w:hAnsiTheme="majorBidi" w:hint="cs"/>
          <w:sz w:val="30"/>
          <w:szCs w:val="30"/>
        </w:rPr>
        <w:t>2561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5130A561" w14:textId="77777777" w:rsidR="000460BC" w:rsidRPr="009C3BA5" w:rsidRDefault="000460BC" w:rsidP="000460BC">
      <w:pPr>
        <w:pStyle w:val="BodyText2"/>
        <w:ind w:left="549"/>
        <w:jc w:val="thaiDistribute"/>
        <w:rPr>
          <w:rFonts w:asciiTheme="majorBidi" w:hAnsiTheme="majorBidi"/>
          <w:sz w:val="30"/>
          <w:szCs w:val="30"/>
        </w:rPr>
      </w:pPr>
    </w:p>
    <w:p w14:paraId="52455533" w14:textId="77777777" w:rsidR="000460BC" w:rsidRPr="009C3BA5" w:rsidRDefault="000460BC" w:rsidP="000460BC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48E272FF" w14:textId="77777777" w:rsidR="000460BC" w:rsidRPr="009C3BA5" w:rsidRDefault="000460BC" w:rsidP="000460BC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326288F0" w14:textId="77777777" w:rsidR="000460BC" w:rsidRPr="009C3BA5" w:rsidRDefault="000460BC" w:rsidP="000460BC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 w:rsidRPr="009C3BA5">
        <w:rPr>
          <w:rFonts w:asciiTheme="majorBidi" w:hAnsiTheme="majorBidi" w:hint="cs"/>
          <w:sz w:val="30"/>
          <w:szCs w:val="30"/>
        </w:rPr>
        <w:t>31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9C3BA5">
        <w:rPr>
          <w:rFonts w:asciiTheme="majorBidi" w:hAnsiTheme="majorBidi" w:hint="cs"/>
          <w:sz w:val="30"/>
          <w:szCs w:val="30"/>
        </w:rPr>
        <w:t>2561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เป็นจำนวนเงินรวม </w:t>
      </w:r>
      <w:r w:rsidRPr="009C3BA5">
        <w:rPr>
          <w:rFonts w:asciiTheme="majorBidi" w:hAnsiTheme="majorBidi" w:hint="cs"/>
          <w:sz w:val="30"/>
          <w:szCs w:val="30"/>
        </w:rPr>
        <w:t>2,004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092C3309" w14:textId="77777777" w:rsidR="000460BC" w:rsidRPr="009C3BA5" w:rsidRDefault="000460BC" w:rsidP="000460BC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7FAE9D8F" w14:textId="77777777" w:rsidR="000460BC" w:rsidRPr="009C3BA5" w:rsidRDefault="000460BC" w:rsidP="000460BC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 xml:space="preserve">ในปี </w:t>
      </w:r>
      <w:r w:rsidRPr="009C3BA5">
        <w:rPr>
          <w:rFonts w:asciiTheme="majorBidi" w:hAnsiTheme="majorBidi" w:hint="cs"/>
          <w:sz w:val="30"/>
          <w:szCs w:val="30"/>
        </w:rPr>
        <w:t>2562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บริษัทได้รับมอบคืนวัตถุดิบค้างส่งจากคู่ค้าที่ได้ตกลงกันในสัญญาประนีประนอม จำนวน </w:t>
      </w:r>
      <w:r w:rsidRPr="009C3BA5">
        <w:rPr>
          <w:rFonts w:asciiTheme="majorBidi" w:hAnsiTheme="majorBidi" w:hint="cs"/>
          <w:sz w:val="30"/>
          <w:szCs w:val="30"/>
        </w:rPr>
        <w:t>16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ล้านบาท และมีการจดทะเบียนจำนองที่ดินให้แก่บริษัท โดย ณ วันที่ </w:t>
      </w:r>
      <w:r w:rsidRPr="009C3BA5">
        <w:rPr>
          <w:rFonts w:asciiTheme="majorBidi" w:hAnsiTheme="majorBidi" w:hint="cs"/>
          <w:sz w:val="30"/>
          <w:szCs w:val="30"/>
        </w:rPr>
        <w:t xml:space="preserve">31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9C3BA5">
        <w:rPr>
          <w:rFonts w:asciiTheme="majorBidi" w:hAnsiTheme="majorBidi" w:hint="cs"/>
          <w:sz w:val="30"/>
          <w:szCs w:val="30"/>
        </w:rPr>
        <w:t xml:space="preserve">2568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บริษัทได้ยื่นอุทธรณ์คดีแพ่งเกี่ยวกับการเพิกถอนนิติกรรมจำนองของที่ดินดังกล่าวแล้ว ดังที่อธิบายไว้ในคดีอื่นๆ </w:t>
      </w:r>
      <w:r w:rsidRPr="009C3BA5">
        <w:rPr>
          <w:rFonts w:asciiTheme="majorBidi" w:hAnsiTheme="majorBidi" w:hint="cs"/>
          <w:sz w:val="30"/>
          <w:szCs w:val="30"/>
        </w:rPr>
        <w:t>(3)</w:t>
      </w:r>
    </w:p>
    <w:p w14:paraId="68DF671D" w14:textId="77777777" w:rsidR="000460BC" w:rsidRPr="009C3BA5" w:rsidRDefault="000460BC" w:rsidP="000460BC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5D83C097" w14:textId="77777777" w:rsidR="000460BC" w:rsidRPr="009C3BA5" w:rsidRDefault="000460BC" w:rsidP="000460BC">
      <w:pPr>
        <w:pStyle w:val="BodyText2"/>
        <w:spacing w:line="240" w:lineRule="atLeast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228040C4" w14:textId="77777777" w:rsidR="000460BC" w:rsidRPr="009C3BA5" w:rsidRDefault="000460BC" w:rsidP="000460BC">
      <w:pPr>
        <w:pStyle w:val="BodyText2"/>
        <w:spacing w:line="240" w:lineRule="atLeast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2D4165DD" w14:textId="77777777" w:rsidR="000460BC" w:rsidRPr="009C3BA5" w:rsidRDefault="000460BC" w:rsidP="000460BC">
      <w:pPr>
        <w:pStyle w:val="BodyText2"/>
        <w:spacing w:line="240" w:lineRule="atLeast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lastRenderedPageBreak/>
        <w:t xml:space="preserve">ต่อมา คู่ค้าทั้งสองรายที่ได้เข้าทำสัญญาประนีประนอมยอมความกับบริษัทไม่ปฏิบัติตามเงื่อนไขของสัญญา บริษัทจึงได้ยื่นฟ้องต่อศาลแพ่งตลิ่งชัน ซึ่งศาลได้มีคำพิพากษาถึงที่สุดให้คู่ค้ารายดังกล่าวชำระเงินแก่บริษัทเป็นจำนวนทั้งสิ้น </w:t>
      </w:r>
      <w:r w:rsidRPr="009C3BA5">
        <w:rPr>
          <w:rFonts w:asciiTheme="majorBidi" w:hAnsiTheme="majorBidi" w:hint="cs"/>
          <w:sz w:val="30"/>
          <w:szCs w:val="30"/>
        </w:rPr>
        <w:t>628,767,822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บาท พร้อมดอกเบี้ย และหากไม่ชำระหนี้ ให้ยึดทรัพย์สินที่เป็นที่ดินซึ่งจำนองไว้กับบริษัทออกขายทอดตลาดเพื่อชำระหนี้</w:t>
      </w:r>
    </w:p>
    <w:p w14:paraId="40ED8DC7" w14:textId="77777777" w:rsidR="000460BC" w:rsidRPr="009C3BA5" w:rsidRDefault="000460BC" w:rsidP="000460BC">
      <w:pPr>
        <w:pStyle w:val="BodyText2"/>
        <w:spacing w:line="240" w:lineRule="atLeast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7464D17F" w14:textId="77777777" w:rsidR="000460BC" w:rsidRPr="009C3BA5" w:rsidRDefault="000460BC" w:rsidP="000460BC">
      <w:pPr>
        <w:pStyle w:val="BodyText2"/>
        <w:spacing w:line="240" w:lineRule="atLeast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 xml:space="preserve">อย่างไรก็ตาม ภายหลังเมื่อบริษัทได้ดำเนินการบังคับคดีโดยยึดที่ดินจำนองออกขายทอดตลาด ปรากฏว่ามีบุคคลซึ่งอ้างตนเป็นทายาทผู้มีสิทธิได้รับส่วนแบ่งในที่ดินจำนองดังกล่าว ได้ยื่นฟ้องต่อศาลเพื่อขอให้มีคำพิพากษาเพิกถอนนิติกรรมการโอนมรดกและการจำนองที่ดินจำนอง และศาลชั้นต้นมีคำพิพากษาให้เพิกถอนนิติกรรมการโอนมรดก จึงส่งผลต้องเพิกถอนนิติกรรมการจำนองด้วย ทั้งนี้ คดียังอยู่ระหว่างการพิจารณาของศาลอุทธรณ์ </w:t>
      </w:r>
    </w:p>
    <w:p w14:paraId="5AC5FCE8" w14:textId="77777777" w:rsidR="000460BC" w:rsidRPr="009C3BA5" w:rsidRDefault="000460BC" w:rsidP="000460BC">
      <w:pPr>
        <w:pStyle w:val="BodyText2"/>
        <w:spacing w:line="240" w:lineRule="atLeast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78842F36" w14:textId="77777777" w:rsidR="000460BC" w:rsidRPr="009C3BA5" w:rsidRDefault="000460BC" w:rsidP="000460BC">
      <w:pPr>
        <w:pStyle w:val="BodyText2"/>
        <w:spacing w:line="240" w:lineRule="atLeast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 xml:space="preserve">ผู้บริหารใช้ดุลพินิจตามหลักการบัญชีในการพิจารณาปรับลดการบันทึกมูลค่ายุติธรรมของที่ดินจำนองดังกล่าว </w:t>
      </w:r>
      <w:r w:rsidRPr="009C3BA5">
        <w:rPr>
          <w:rFonts w:asciiTheme="majorBidi" w:hAnsiTheme="majorBidi"/>
          <w:sz w:val="30"/>
          <w:szCs w:val="30"/>
          <w:cs/>
        </w:rPr>
        <w:br/>
      </w:r>
      <w:r w:rsidRPr="009C3BA5">
        <w:rPr>
          <w:rFonts w:asciiTheme="majorBidi" w:hAnsiTheme="majorBidi" w:hint="cs"/>
          <w:sz w:val="30"/>
          <w:szCs w:val="30"/>
          <w:cs/>
        </w:rPr>
        <w:t xml:space="preserve">ซึ่งแสดงอยู่ในบัญชีลูกหนี้ไม่หมุนเวียนอื่นจำนวน </w:t>
      </w:r>
      <w:r w:rsidRPr="009C3BA5">
        <w:rPr>
          <w:rFonts w:asciiTheme="majorBidi" w:hAnsiTheme="majorBidi" w:hint="cs"/>
          <w:sz w:val="30"/>
          <w:szCs w:val="30"/>
        </w:rPr>
        <w:t>289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ล้านบาทในงบกำไรขาดทุน สำหรับปีสิ้นสุด</w:t>
      </w:r>
      <w:r w:rsidRPr="009C3BA5">
        <w:rPr>
          <w:rFonts w:asciiTheme="majorBidi" w:hAnsiTheme="majorBidi"/>
          <w:sz w:val="30"/>
          <w:szCs w:val="30"/>
        </w:rPr>
        <w:br/>
      </w:r>
      <w:r w:rsidRPr="009C3BA5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Pr="009C3BA5">
        <w:rPr>
          <w:rFonts w:asciiTheme="majorBidi" w:hAnsiTheme="majorBidi" w:hint="cs"/>
          <w:sz w:val="30"/>
          <w:szCs w:val="30"/>
        </w:rPr>
        <w:t xml:space="preserve">31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9C3BA5">
        <w:rPr>
          <w:rFonts w:asciiTheme="majorBidi" w:hAnsiTheme="majorBidi" w:hint="cs"/>
          <w:sz w:val="30"/>
          <w:szCs w:val="30"/>
        </w:rPr>
        <w:t>2568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ทั้งนี้ การดำเนินการดังกล่าวไม่มีผลกระทบต่อสิทธิเรียกร้องทางกฎหมายของบริษัท ซึ่งยังคงอยู่ระหว่างกระบวนการพิจารณาของศาลอุทธรณ์</w:t>
      </w:r>
    </w:p>
    <w:p w14:paraId="02143025" w14:textId="77777777" w:rsidR="000460BC" w:rsidRPr="009C3BA5" w:rsidRDefault="000460BC" w:rsidP="000460BC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5B87A2ED" w14:textId="77777777" w:rsidR="000460BC" w:rsidRPr="009C3BA5" w:rsidRDefault="000460BC" w:rsidP="000460BC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 xml:space="preserve">นอกจากนี้ เมื่อวันที่ </w:t>
      </w:r>
      <w:r w:rsidRPr="009C3BA5">
        <w:rPr>
          <w:rFonts w:asciiTheme="majorBidi" w:hAnsiTheme="majorBidi" w:hint="cs"/>
          <w:sz w:val="30"/>
          <w:szCs w:val="30"/>
        </w:rPr>
        <w:t>23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Pr="009C3BA5">
        <w:rPr>
          <w:rFonts w:asciiTheme="majorBidi" w:hAnsiTheme="majorBidi" w:hint="cs"/>
          <w:sz w:val="30"/>
          <w:szCs w:val="30"/>
        </w:rPr>
        <w:t>2564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 w:rsidRPr="009C3BA5">
        <w:rPr>
          <w:rFonts w:asciiTheme="majorBidi" w:hAnsiTheme="majorBidi" w:hint="cs"/>
          <w:sz w:val="30"/>
          <w:szCs w:val="30"/>
        </w:rPr>
        <w:t>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ราย และคู่ค้าของบริษัทจำนวน </w:t>
      </w:r>
      <w:r w:rsidRPr="009C3BA5">
        <w:rPr>
          <w:rFonts w:asciiTheme="majorBidi" w:hAnsiTheme="majorBidi" w:hint="cs"/>
          <w:sz w:val="30"/>
          <w:szCs w:val="30"/>
        </w:rPr>
        <w:t>9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ราย รวมทั้งสิ้น </w:t>
      </w:r>
      <w:r w:rsidRPr="009C3BA5">
        <w:rPr>
          <w:rFonts w:asciiTheme="majorBidi" w:hAnsiTheme="majorBidi" w:hint="cs"/>
          <w:sz w:val="30"/>
          <w:szCs w:val="30"/>
        </w:rPr>
        <w:t>11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7D8253BC" w14:textId="77777777" w:rsidR="000460BC" w:rsidRPr="009C3BA5" w:rsidRDefault="000460BC" w:rsidP="000460BC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0BD34AE3" w14:textId="77777777" w:rsidR="000460BC" w:rsidRPr="009C3BA5" w:rsidRDefault="000460BC" w:rsidP="000460BC">
      <w:pPr>
        <w:pStyle w:val="BodyText2"/>
        <w:ind w:left="549" w:firstLine="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bookmarkStart w:id="0" w:name="_Hlk109309395"/>
      <w:r w:rsidRPr="009C3BA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คดีแพ่งจากคู่ค้าเดิมของบริษัท</w:t>
      </w:r>
    </w:p>
    <w:bookmarkEnd w:id="0"/>
    <w:p w14:paraId="43EC960B" w14:textId="77777777" w:rsidR="000460BC" w:rsidRPr="009C3BA5" w:rsidRDefault="000460BC" w:rsidP="000460BC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66450AF2" w14:textId="7052CF47" w:rsidR="000460BC" w:rsidRPr="009C3BA5" w:rsidRDefault="000460BC" w:rsidP="000460BC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>บริษัทแห่งหนึ่ง</w:t>
      </w:r>
      <w:r w:rsidR="00A84253" w:rsidRPr="009C3BA5">
        <w:rPr>
          <w:rFonts w:asciiTheme="majorBidi" w:hAnsiTheme="majorBidi" w:hint="cs"/>
          <w:sz w:val="30"/>
          <w:szCs w:val="30"/>
          <w:cs/>
        </w:rPr>
        <w:t>ซึ่ง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เป็นคู่ค้าเดิมของบริษัทได้ยื่นฟ้องบริษัท จำนวน </w:t>
      </w:r>
      <w:r w:rsidRPr="009C3BA5">
        <w:rPr>
          <w:rFonts w:asciiTheme="majorBidi" w:hAnsiTheme="majorBidi" w:hint="cs"/>
          <w:sz w:val="30"/>
          <w:szCs w:val="30"/>
        </w:rPr>
        <w:t>3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คดี ซึ่ง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 บริษัทมิได้กระทำผิดสัญญาตามฟ้องทั้งสามคดี บริษัทจึงไม่มีหน้าที่ต้องชำระเงินและค่าเสียหาย และบริษัทอยู่ระหว่างการต่อสู้คดี ดังนั้น บริษัทจึงไม่ได้บันทึกค่าเผื่อผลเสียหายที่อาจเกิดขึ้นจากคดีดังกล่าว ทั้งนี้ปัจจุบัน คู่ค้าดังกล่าวอยู่ภายใต้การพิทักษ์ทรัพย์ เจ้าพนักงานพิทักษ์ทรัพย์จะเข้าควบคุมและจัดการกิจการของคู่ค้าเดิม ศาลแพ่งจึงได้ออกหมายเรียกเจ้าพนักงานพิทักษ์เข้ามาในคดี</w:t>
      </w:r>
    </w:p>
    <w:p w14:paraId="01C1D5C9" w14:textId="77777777" w:rsidR="000460BC" w:rsidRPr="009C3BA5" w:rsidRDefault="000460BC" w:rsidP="000460BC">
      <w:pPr>
        <w:pStyle w:val="BodyText2"/>
        <w:tabs>
          <w:tab w:val="left" w:pos="540"/>
        </w:tabs>
        <w:spacing w:line="240" w:lineRule="atLeast"/>
        <w:ind w:left="549" w:right="43"/>
        <w:jc w:val="thaiDistribute"/>
        <w:rPr>
          <w:rFonts w:asciiTheme="majorBidi" w:hAnsiTheme="majorBidi"/>
          <w:sz w:val="30"/>
          <w:szCs w:val="30"/>
        </w:rPr>
      </w:pPr>
    </w:p>
    <w:p w14:paraId="04333AC4" w14:textId="77777777" w:rsidR="000460BC" w:rsidRPr="009C3BA5" w:rsidRDefault="000460BC" w:rsidP="000460BC">
      <w:pPr>
        <w:pStyle w:val="BodyText2"/>
        <w:numPr>
          <w:ilvl w:val="0"/>
          <w:numId w:val="21"/>
        </w:numPr>
        <w:ind w:left="549" w:hanging="549"/>
        <w:jc w:val="thaiDistribute"/>
        <w:rPr>
          <w:rFonts w:asciiTheme="majorBidi" w:hAnsiTheme="majorBidi"/>
          <w:sz w:val="30"/>
          <w:szCs w:val="30"/>
          <w:cs/>
        </w:rPr>
      </w:pPr>
      <w:r w:rsidRPr="009C3BA5">
        <w:rPr>
          <w:rFonts w:asciiTheme="majorBidi" w:hAnsiTheme="majorBidi" w:hint="cs"/>
          <w:sz w:val="30"/>
          <w:szCs w:val="30"/>
          <w:cs/>
        </w:rPr>
        <w:lastRenderedPageBreak/>
        <w:t xml:space="preserve">เมื่อวันที่ </w:t>
      </w:r>
      <w:r w:rsidRPr="009C3BA5">
        <w:rPr>
          <w:rFonts w:asciiTheme="majorBidi" w:hAnsiTheme="majorBidi" w:hint="cs"/>
          <w:sz w:val="30"/>
          <w:szCs w:val="30"/>
        </w:rPr>
        <w:t>8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9C3BA5">
        <w:rPr>
          <w:rFonts w:asciiTheme="majorBidi" w:hAnsiTheme="majorBidi" w:hint="cs"/>
          <w:sz w:val="30"/>
          <w:szCs w:val="30"/>
        </w:rPr>
        <w:t>2563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โดยบริษัทดังกล่าวได้ยื่นฟ้องบริษัทในข้อหาผิดสัญญา เรียกเงินคืน และเรียกค่าเสียหายเป็นเงินต้นจำนวน </w:t>
      </w:r>
      <w:r w:rsidRPr="009C3BA5">
        <w:rPr>
          <w:rFonts w:asciiTheme="majorBidi" w:hAnsiTheme="majorBidi" w:hint="cs"/>
          <w:sz w:val="30"/>
          <w:szCs w:val="30"/>
        </w:rPr>
        <w:t>470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C3BA5">
        <w:rPr>
          <w:rFonts w:asciiTheme="majorBidi" w:hAnsiTheme="majorBidi" w:hint="cs"/>
          <w:sz w:val="30"/>
          <w:szCs w:val="30"/>
        </w:rPr>
        <w:t>7</w:t>
      </w:r>
      <w:r w:rsidRPr="009C3BA5">
        <w:rPr>
          <w:rFonts w:asciiTheme="majorBidi" w:hAnsiTheme="majorBidi" w:hint="cs"/>
          <w:sz w:val="30"/>
          <w:szCs w:val="30"/>
          <w:cs/>
        </w:rPr>
        <w:t>.</w:t>
      </w:r>
      <w:r w:rsidRPr="009C3BA5">
        <w:rPr>
          <w:rFonts w:asciiTheme="majorBidi" w:hAnsiTheme="majorBidi" w:hint="cs"/>
          <w:sz w:val="30"/>
          <w:szCs w:val="30"/>
        </w:rPr>
        <w:t>5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ต่อปี รวมเป็นจำนวนเงิน </w:t>
      </w:r>
      <w:r w:rsidRPr="009C3BA5">
        <w:rPr>
          <w:rFonts w:asciiTheme="majorBidi" w:hAnsiTheme="majorBidi" w:hint="cs"/>
          <w:sz w:val="30"/>
          <w:szCs w:val="30"/>
        </w:rPr>
        <w:t>595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ล้านบาท นับถัดจากวันฟ้องเป็นต้นไปจนกว่าบริษัทจะชำระเงินเสร็จสิ้น ต่อมาเมื่อวันที่ </w:t>
      </w:r>
      <w:r w:rsidRPr="009C3BA5">
        <w:rPr>
          <w:rFonts w:asciiTheme="majorBidi" w:hAnsiTheme="majorBidi" w:hint="cs"/>
          <w:sz w:val="30"/>
          <w:szCs w:val="30"/>
        </w:rPr>
        <w:t>29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พฤศจิกายน </w:t>
      </w:r>
      <w:r w:rsidRPr="009C3BA5">
        <w:rPr>
          <w:rFonts w:asciiTheme="majorBidi" w:hAnsiTheme="majorBidi" w:hint="cs"/>
          <w:sz w:val="30"/>
          <w:szCs w:val="30"/>
        </w:rPr>
        <w:t>2567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ศาลแพ่งมีคำพิพากษายกฟ้อง อย่างไรก็ตาม คดีนี้ยังไม่ถึงที่สุด เนื่องจากโจทก์ใช้สิทธิยื่นอุทธรณ์เมื่อวันที่ </w:t>
      </w:r>
      <w:r w:rsidRPr="009C3BA5">
        <w:rPr>
          <w:rFonts w:asciiTheme="majorBidi" w:hAnsiTheme="majorBidi" w:hint="cs"/>
          <w:sz w:val="30"/>
          <w:szCs w:val="30"/>
        </w:rPr>
        <w:t>30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พฤษภาคม </w:t>
      </w:r>
      <w:r w:rsidRPr="009C3BA5">
        <w:rPr>
          <w:rFonts w:asciiTheme="majorBidi" w:hAnsiTheme="majorBidi" w:hint="cs"/>
          <w:sz w:val="30"/>
          <w:szCs w:val="30"/>
        </w:rPr>
        <w:t>2568</w:t>
      </w:r>
    </w:p>
    <w:p w14:paraId="3C623444" w14:textId="77777777" w:rsidR="000460BC" w:rsidRPr="009C3BA5" w:rsidRDefault="000460BC" w:rsidP="000460BC">
      <w:pPr>
        <w:pStyle w:val="BodyText2"/>
        <w:ind w:left="549" w:hanging="549"/>
        <w:jc w:val="thaiDistribute"/>
        <w:rPr>
          <w:rFonts w:asciiTheme="majorBidi" w:hAnsiTheme="majorBidi"/>
          <w:sz w:val="30"/>
          <w:szCs w:val="30"/>
        </w:rPr>
      </w:pPr>
    </w:p>
    <w:p w14:paraId="1E7BF4FB" w14:textId="77777777" w:rsidR="000460BC" w:rsidRPr="009C3BA5" w:rsidRDefault="000460BC" w:rsidP="000460BC">
      <w:pPr>
        <w:pStyle w:val="BodyText2"/>
        <w:numPr>
          <w:ilvl w:val="0"/>
          <w:numId w:val="21"/>
        </w:numPr>
        <w:spacing w:line="240" w:lineRule="atLeast"/>
        <w:ind w:left="549" w:hanging="549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9C3BA5">
        <w:rPr>
          <w:rFonts w:asciiTheme="majorBidi" w:hAnsiTheme="majorBidi" w:hint="cs"/>
          <w:sz w:val="30"/>
          <w:szCs w:val="30"/>
        </w:rPr>
        <w:t>8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พฤศจิกายน </w:t>
      </w:r>
      <w:r w:rsidRPr="009C3BA5">
        <w:rPr>
          <w:rFonts w:asciiTheme="majorBidi" w:hAnsiTheme="majorBidi" w:hint="cs"/>
          <w:sz w:val="30"/>
          <w:szCs w:val="30"/>
        </w:rPr>
        <w:t>2563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โดยบริษัทดังกล่าวได้ยื่นฟ้องบริษัทในฐานะจำเลยที่ </w:t>
      </w:r>
      <w:r w:rsidRPr="009C3BA5">
        <w:rPr>
          <w:rFonts w:asciiTheme="majorBidi" w:hAnsiTheme="majorBidi" w:hint="cs"/>
          <w:sz w:val="30"/>
          <w:szCs w:val="30"/>
        </w:rPr>
        <w:t>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และบริษัทอื่นอีก </w:t>
      </w:r>
      <w:r w:rsidRPr="009C3BA5">
        <w:rPr>
          <w:rFonts w:asciiTheme="majorBidi" w:hAnsiTheme="majorBidi" w:hint="cs"/>
          <w:sz w:val="30"/>
          <w:szCs w:val="30"/>
        </w:rPr>
        <w:t>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ราย เป็นจำเลยในข้อหาผิดสัญญา ตัวการ ตัวแทน และเรียกค่าเสียหาย เป็นเงินต้นจำนวน </w:t>
      </w:r>
      <w:r w:rsidRPr="009C3BA5">
        <w:rPr>
          <w:rFonts w:asciiTheme="majorBidi" w:hAnsiTheme="majorBidi" w:hint="cs"/>
          <w:sz w:val="30"/>
          <w:szCs w:val="30"/>
        </w:rPr>
        <w:t>92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C3BA5">
        <w:rPr>
          <w:rFonts w:asciiTheme="majorBidi" w:hAnsiTheme="majorBidi" w:hint="cs"/>
          <w:sz w:val="30"/>
          <w:szCs w:val="30"/>
        </w:rPr>
        <w:t>7</w:t>
      </w:r>
      <w:r w:rsidRPr="009C3BA5">
        <w:rPr>
          <w:rFonts w:asciiTheme="majorBidi" w:hAnsiTheme="majorBidi" w:hint="cs"/>
          <w:sz w:val="30"/>
          <w:szCs w:val="30"/>
          <w:cs/>
        </w:rPr>
        <w:t>.</w:t>
      </w:r>
      <w:r w:rsidRPr="009C3BA5">
        <w:rPr>
          <w:rFonts w:asciiTheme="majorBidi" w:hAnsiTheme="majorBidi" w:hint="cs"/>
          <w:sz w:val="30"/>
          <w:szCs w:val="30"/>
        </w:rPr>
        <w:t>5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ต่อปี รวมเป็นจำนวนเงิน </w:t>
      </w:r>
      <w:r w:rsidRPr="009C3BA5">
        <w:rPr>
          <w:rFonts w:asciiTheme="majorBidi" w:hAnsiTheme="majorBidi" w:hint="cs"/>
          <w:sz w:val="30"/>
          <w:szCs w:val="30"/>
        </w:rPr>
        <w:t>109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นับถัดจากวันฟ้องเป็นต้นไปจนกว่าจำเลยทั้งสามจะชำระเงินเสร็จสิ้น ต่อมาเมื่อวันที่ </w:t>
      </w:r>
      <w:r w:rsidRPr="009C3BA5">
        <w:rPr>
          <w:rFonts w:asciiTheme="majorBidi" w:hAnsiTheme="majorBidi" w:hint="cs"/>
          <w:sz w:val="30"/>
          <w:szCs w:val="30"/>
        </w:rPr>
        <w:t>24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Pr="009C3BA5">
        <w:rPr>
          <w:rFonts w:asciiTheme="majorBidi" w:hAnsiTheme="majorBidi" w:hint="cs"/>
          <w:sz w:val="30"/>
          <w:szCs w:val="30"/>
        </w:rPr>
        <w:t>2568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ศาลแพ่งมีคำพิพากษายกฟ้องจำเลยทั้งสาม อย่างไรก็ตาม คดีนี้ยังไม่ถึงที่สุด เนื่องจากโจทก์ใช้สิทธิยื่นอุทธรณ์เมื่อวันที่ </w:t>
      </w:r>
      <w:r w:rsidRPr="009C3BA5">
        <w:rPr>
          <w:rFonts w:asciiTheme="majorBidi" w:hAnsiTheme="majorBidi" w:hint="cs"/>
          <w:sz w:val="30"/>
          <w:szCs w:val="30"/>
        </w:rPr>
        <w:t xml:space="preserve">21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9C3BA5">
        <w:rPr>
          <w:rFonts w:asciiTheme="majorBidi" w:hAnsiTheme="majorBidi" w:hint="cs"/>
          <w:sz w:val="30"/>
          <w:szCs w:val="30"/>
        </w:rPr>
        <w:t>2568</w:t>
      </w:r>
    </w:p>
    <w:p w14:paraId="1471F509" w14:textId="77777777" w:rsidR="000460BC" w:rsidRPr="009C3BA5" w:rsidRDefault="000460BC" w:rsidP="000460BC">
      <w:pPr>
        <w:pStyle w:val="BodyText2"/>
        <w:spacing w:line="240" w:lineRule="atLeast"/>
        <w:ind w:left="549" w:hanging="549"/>
        <w:jc w:val="thaiDistribute"/>
        <w:rPr>
          <w:rFonts w:asciiTheme="majorBidi" w:hAnsiTheme="majorBidi"/>
          <w:sz w:val="30"/>
          <w:szCs w:val="30"/>
        </w:rPr>
      </w:pPr>
    </w:p>
    <w:p w14:paraId="72D2286B" w14:textId="77777777" w:rsidR="000460BC" w:rsidRPr="009C3BA5" w:rsidRDefault="000460BC" w:rsidP="000460BC">
      <w:pPr>
        <w:pStyle w:val="BodyText2"/>
        <w:numPr>
          <w:ilvl w:val="0"/>
          <w:numId w:val="21"/>
        </w:numPr>
        <w:ind w:left="549" w:hanging="549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9C3BA5">
        <w:rPr>
          <w:rFonts w:asciiTheme="majorBidi" w:hAnsiTheme="majorBidi" w:hint="cs"/>
          <w:sz w:val="30"/>
          <w:szCs w:val="30"/>
        </w:rPr>
        <w:t>25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9C3BA5">
        <w:rPr>
          <w:rFonts w:asciiTheme="majorBidi" w:hAnsiTheme="majorBidi" w:hint="cs"/>
          <w:sz w:val="30"/>
          <w:szCs w:val="30"/>
        </w:rPr>
        <w:t>2563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 w:rsidRPr="009C3BA5">
        <w:rPr>
          <w:rFonts w:asciiTheme="majorBidi" w:hAnsiTheme="majorBidi" w:hint="cs"/>
          <w:sz w:val="30"/>
          <w:szCs w:val="30"/>
        </w:rPr>
        <w:t>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ในข้อหาผิดสัญญา เรียกเงินคืน และเรียกค่าเสียหาย เป็นเงินต้นจำนวน </w:t>
      </w:r>
      <w:r w:rsidRPr="009C3BA5">
        <w:rPr>
          <w:rFonts w:asciiTheme="majorBidi" w:hAnsiTheme="majorBidi" w:hint="cs"/>
          <w:sz w:val="30"/>
          <w:szCs w:val="30"/>
        </w:rPr>
        <w:t>305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Pr="009C3BA5">
        <w:rPr>
          <w:rFonts w:asciiTheme="majorBidi" w:hAnsiTheme="majorBidi" w:hint="cs"/>
          <w:sz w:val="30"/>
          <w:szCs w:val="30"/>
        </w:rPr>
        <w:t>7</w:t>
      </w:r>
      <w:r w:rsidRPr="009C3BA5">
        <w:rPr>
          <w:rFonts w:asciiTheme="majorBidi" w:hAnsiTheme="majorBidi" w:hint="cs"/>
          <w:sz w:val="30"/>
          <w:szCs w:val="30"/>
          <w:cs/>
        </w:rPr>
        <w:t>.</w:t>
      </w:r>
      <w:r w:rsidRPr="009C3BA5">
        <w:rPr>
          <w:rFonts w:asciiTheme="majorBidi" w:hAnsiTheme="majorBidi" w:hint="cs"/>
          <w:sz w:val="30"/>
          <w:szCs w:val="30"/>
        </w:rPr>
        <w:t>5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ต่อปี รวมเป็นจำนวนเงิน </w:t>
      </w:r>
      <w:r w:rsidRPr="009C3BA5">
        <w:rPr>
          <w:rFonts w:asciiTheme="majorBidi" w:hAnsiTheme="majorBidi" w:hint="cs"/>
          <w:sz w:val="30"/>
          <w:szCs w:val="30"/>
        </w:rPr>
        <w:t>365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นับถัดจากวันฟ้องเป็นต้นไปจนกว่าจำเลยทั้งสองจะชำระเงินเสร็จสิ้น ต่อมาเมื่อวันที่ </w:t>
      </w:r>
      <w:r w:rsidRPr="009C3BA5">
        <w:rPr>
          <w:rFonts w:asciiTheme="majorBidi" w:hAnsiTheme="majorBidi" w:hint="cs"/>
          <w:sz w:val="30"/>
          <w:szCs w:val="30"/>
        </w:rPr>
        <w:t>21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9C3BA5">
        <w:rPr>
          <w:rFonts w:asciiTheme="majorBidi" w:hAnsiTheme="majorBidi" w:hint="cs"/>
          <w:sz w:val="30"/>
          <w:szCs w:val="30"/>
        </w:rPr>
        <w:t>2566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ศาลแพ่งมี คำพิพากษายกฟ้อง อย่างไรก็ตาม คดีนี้ยังไม่ถึงที่สุด เนื่องจากโจทก์ใช้สิทธิยื่นอุทธรณ์เมื่อวันที่ </w:t>
      </w:r>
      <w:r w:rsidRPr="009C3BA5">
        <w:rPr>
          <w:rFonts w:asciiTheme="majorBidi" w:hAnsiTheme="majorBidi" w:hint="cs"/>
          <w:sz w:val="30"/>
          <w:szCs w:val="30"/>
        </w:rPr>
        <w:t>22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มกราคม </w:t>
      </w:r>
      <w:r w:rsidRPr="009C3BA5">
        <w:rPr>
          <w:rFonts w:asciiTheme="majorBidi" w:hAnsiTheme="majorBidi" w:hint="cs"/>
          <w:sz w:val="30"/>
          <w:szCs w:val="30"/>
        </w:rPr>
        <w:t>2567</w:t>
      </w:r>
    </w:p>
    <w:p w14:paraId="03657C06" w14:textId="77777777" w:rsidR="000460BC" w:rsidRPr="009C3BA5" w:rsidRDefault="000460BC" w:rsidP="000460BC">
      <w:pPr>
        <w:pStyle w:val="BodyText2"/>
        <w:tabs>
          <w:tab w:val="left" w:pos="540"/>
        </w:tabs>
        <w:ind w:left="549" w:right="43"/>
        <w:jc w:val="thaiDistribute"/>
        <w:rPr>
          <w:rFonts w:asciiTheme="majorBidi" w:hAnsiTheme="majorBidi"/>
          <w:sz w:val="30"/>
          <w:szCs w:val="30"/>
        </w:rPr>
      </w:pPr>
    </w:p>
    <w:p w14:paraId="67539C10" w14:textId="77777777" w:rsidR="000460BC" w:rsidRPr="009C3BA5" w:rsidRDefault="000460BC" w:rsidP="000460BC">
      <w:pPr>
        <w:pStyle w:val="BodyText2"/>
        <w:ind w:left="549" w:hanging="531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9C3BA5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คดีความอื่นๆ</w:t>
      </w:r>
    </w:p>
    <w:p w14:paraId="0D970043" w14:textId="77777777" w:rsidR="000460BC" w:rsidRPr="009C3BA5" w:rsidRDefault="000460BC" w:rsidP="000460BC">
      <w:pPr>
        <w:pStyle w:val="BodyText2"/>
        <w:tabs>
          <w:tab w:val="left" w:pos="540"/>
        </w:tabs>
        <w:spacing w:line="240" w:lineRule="atLeast"/>
        <w:ind w:left="549" w:right="43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74F1B3C6" w14:textId="77777777" w:rsidR="000460BC" w:rsidRPr="009C3BA5" w:rsidRDefault="000460BC" w:rsidP="000460BC">
      <w:pPr>
        <w:pStyle w:val="BodyText2"/>
        <w:numPr>
          <w:ilvl w:val="0"/>
          <w:numId w:val="24"/>
        </w:numPr>
        <w:ind w:left="549" w:hanging="549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Pr="009C3BA5">
        <w:rPr>
          <w:rFonts w:asciiTheme="majorBidi" w:hAnsiTheme="majorBidi" w:hint="cs"/>
          <w:sz w:val="30"/>
          <w:szCs w:val="30"/>
        </w:rPr>
        <w:t>2563</w:t>
      </w:r>
    </w:p>
    <w:p w14:paraId="778A9DED" w14:textId="77777777" w:rsidR="000460BC" w:rsidRPr="009C3BA5" w:rsidRDefault="000460BC" w:rsidP="000460BC">
      <w:pPr>
        <w:pStyle w:val="BodyText2"/>
        <w:tabs>
          <w:tab w:val="left" w:pos="540"/>
        </w:tabs>
        <w:spacing w:line="240" w:lineRule="atLeast"/>
        <w:ind w:left="549" w:right="43" w:firstLine="81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1BD975A0" w14:textId="77777777" w:rsidR="000460BC" w:rsidRPr="009C3BA5" w:rsidRDefault="000460BC" w:rsidP="000460BC">
      <w:pPr>
        <w:pStyle w:val="BodyText2"/>
        <w:tabs>
          <w:tab w:val="left" w:pos="540"/>
        </w:tabs>
        <w:spacing w:line="240" w:lineRule="atLeast"/>
        <w:ind w:left="549" w:hanging="9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9C3BA5">
        <w:rPr>
          <w:rFonts w:asciiTheme="majorBidi" w:hAnsiTheme="majorBidi" w:hint="cs"/>
          <w:sz w:val="30"/>
          <w:szCs w:val="30"/>
        </w:rPr>
        <w:t>5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มิถุนายน </w:t>
      </w:r>
      <w:r w:rsidRPr="009C3BA5">
        <w:rPr>
          <w:rFonts w:asciiTheme="majorBidi" w:hAnsiTheme="majorBidi" w:hint="cs"/>
          <w:sz w:val="30"/>
          <w:szCs w:val="30"/>
        </w:rPr>
        <w:t>2563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โดยบริษัทแห่งหนึ่งได้ยื่นฟ้องบริษัทต่อศาลแพ่งในข้อหาผิดสัญญา ละเมิด และเรียกค่าเสียหาย โดยขอให้บริษัทชดใช้ค่าเสียหายเป็นจำนวนเงินรวม </w:t>
      </w:r>
      <w:r w:rsidRPr="009C3BA5">
        <w:rPr>
          <w:rFonts w:asciiTheme="majorBidi" w:hAnsiTheme="majorBidi" w:hint="cs"/>
          <w:sz w:val="30"/>
          <w:szCs w:val="30"/>
        </w:rPr>
        <w:t>23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ล้านบาท พร้อมดอกเบี้ยร้อยละ </w:t>
      </w:r>
      <w:r w:rsidRPr="009C3BA5">
        <w:rPr>
          <w:rFonts w:asciiTheme="majorBidi" w:hAnsiTheme="majorBidi" w:hint="cs"/>
          <w:sz w:val="30"/>
          <w:szCs w:val="30"/>
        </w:rPr>
        <w:t>7</w:t>
      </w:r>
      <w:r w:rsidRPr="009C3BA5">
        <w:rPr>
          <w:rFonts w:asciiTheme="majorBidi" w:hAnsiTheme="majorBidi" w:hint="cs"/>
          <w:sz w:val="30"/>
          <w:szCs w:val="30"/>
          <w:cs/>
        </w:rPr>
        <w:t>.</w:t>
      </w:r>
      <w:r w:rsidRPr="009C3BA5">
        <w:rPr>
          <w:rFonts w:asciiTheme="majorBidi" w:hAnsiTheme="majorBidi" w:hint="cs"/>
          <w:sz w:val="30"/>
          <w:szCs w:val="30"/>
        </w:rPr>
        <w:t>5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ต่อปี ซึ่งบริษัทและที่ปรึกษากฎหมายของบริษัทได้พิจารณาข้อเท็จจริงและหลักฐานที่เกี่ยวข้องแล้วเห็นว่า บริษัทไม่มีหน้าที่ต้องชำระหนี้ตามฟ้อง รวมถึงสิทธิเรียกร้องของโจทก์ขาดอายุความ ดังนั้น บริษัทจึงได้แต่งตั้งทนายความและยื่นคำให้การต่อสู้คดี รวมถึงได้ฟ้องแย้งเรียกเงินคืนจากโจทก์ฐานลาภมิควรได้ จำนวน </w:t>
      </w:r>
      <w:r w:rsidRPr="009C3BA5">
        <w:rPr>
          <w:rFonts w:asciiTheme="majorBidi" w:hAnsiTheme="majorBidi" w:hint="cs"/>
          <w:sz w:val="30"/>
          <w:szCs w:val="30"/>
        </w:rPr>
        <w:t>8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ล้านบาท ต่อมาเมื่อวันที่ </w:t>
      </w:r>
      <w:r w:rsidRPr="009C3BA5">
        <w:rPr>
          <w:rFonts w:asciiTheme="majorBidi" w:hAnsiTheme="majorBidi" w:hint="cs"/>
          <w:sz w:val="30"/>
          <w:szCs w:val="30"/>
        </w:rPr>
        <w:t>16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มิถุนายน </w:t>
      </w:r>
      <w:r w:rsidRPr="009C3BA5">
        <w:rPr>
          <w:rFonts w:asciiTheme="majorBidi" w:hAnsiTheme="majorBidi" w:hint="cs"/>
          <w:sz w:val="30"/>
          <w:szCs w:val="30"/>
        </w:rPr>
        <w:t>2565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ศาลแพ่งได้มีคำพิพากษาให้บริษัทชำระเงินจำนวน </w:t>
      </w:r>
      <w:r w:rsidRPr="009C3BA5">
        <w:rPr>
          <w:rFonts w:asciiTheme="majorBidi" w:hAnsiTheme="majorBidi" w:hint="cs"/>
          <w:sz w:val="30"/>
          <w:szCs w:val="30"/>
        </w:rPr>
        <w:t>60,319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บาท พร้อมดอกเบี้ยจนกว่าจะชำระเสร็จ (จากค่าเสียหายที่โจทก์เรียกร้องจำนวน </w:t>
      </w:r>
      <w:r w:rsidRPr="009C3BA5">
        <w:rPr>
          <w:rFonts w:asciiTheme="majorBidi" w:hAnsiTheme="majorBidi" w:hint="cs"/>
          <w:sz w:val="30"/>
          <w:szCs w:val="30"/>
        </w:rPr>
        <w:t>23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ล้านบาท) และพิพากษายกฟ้องแย้งของบริษัท ทั้งนี้ เมื่อวันที่ </w:t>
      </w:r>
      <w:r w:rsidRPr="009C3BA5">
        <w:rPr>
          <w:rFonts w:asciiTheme="majorBidi" w:hAnsiTheme="majorBidi" w:hint="cs"/>
          <w:sz w:val="30"/>
          <w:szCs w:val="30"/>
        </w:rPr>
        <w:t>10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9C3BA5">
        <w:rPr>
          <w:rFonts w:asciiTheme="majorBidi" w:hAnsiTheme="majorBidi" w:hint="cs"/>
          <w:sz w:val="30"/>
          <w:szCs w:val="30"/>
        </w:rPr>
        <w:t>2567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ศาลอุทธรณ์มีคำพิพากษายืนตามคำพิพากษาศาลชั้นต้น อย่างไรก็ตาม คดีนี้ยังไม่ถึงที่สุด เนื่องจากโจทก์ใช้สิทธิยื่นขออนุญาตฎีกาเมื่อวันที่ </w:t>
      </w:r>
      <w:r w:rsidRPr="009C3BA5">
        <w:rPr>
          <w:rFonts w:asciiTheme="majorBidi" w:hAnsiTheme="majorBidi" w:hint="cs"/>
          <w:sz w:val="30"/>
          <w:szCs w:val="30"/>
        </w:rPr>
        <w:t>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9C3BA5">
        <w:rPr>
          <w:rFonts w:asciiTheme="majorBidi" w:hAnsiTheme="majorBidi" w:hint="cs"/>
          <w:sz w:val="30"/>
          <w:szCs w:val="30"/>
        </w:rPr>
        <w:t>2567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และศาลฎีกามีคำสั่งรับฎีกาของโจทก์เมื่อวันที่ </w:t>
      </w:r>
      <w:r w:rsidRPr="009C3BA5">
        <w:rPr>
          <w:rFonts w:asciiTheme="majorBidi" w:hAnsiTheme="majorBidi" w:hint="cs"/>
          <w:sz w:val="30"/>
          <w:szCs w:val="30"/>
        </w:rPr>
        <w:t xml:space="preserve">5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9C3BA5">
        <w:rPr>
          <w:rFonts w:asciiTheme="majorBidi" w:hAnsiTheme="majorBidi" w:hint="cs"/>
          <w:sz w:val="30"/>
          <w:szCs w:val="30"/>
        </w:rPr>
        <w:t xml:space="preserve">2568 </w:t>
      </w:r>
    </w:p>
    <w:p w14:paraId="00823D97" w14:textId="77777777" w:rsidR="000460BC" w:rsidRPr="009C3BA5" w:rsidRDefault="000460BC" w:rsidP="000460BC">
      <w:pPr>
        <w:pStyle w:val="BodyText2"/>
        <w:numPr>
          <w:ilvl w:val="0"/>
          <w:numId w:val="24"/>
        </w:numPr>
        <w:ind w:left="549" w:hanging="513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lastRenderedPageBreak/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Pr="009C3BA5">
        <w:rPr>
          <w:rFonts w:asciiTheme="majorBidi" w:hAnsiTheme="majorBidi" w:hint="cs"/>
          <w:sz w:val="30"/>
          <w:szCs w:val="30"/>
        </w:rPr>
        <w:t>2567</w:t>
      </w:r>
    </w:p>
    <w:p w14:paraId="1F8181C1" w14:textId="77777777" w:rsidR="000460BC" w:rsidRPr="009C3BA5" w:rsidRDefault="000460BC" w:rsidP="000460BC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465B8FEC" w14:textId="076C1F04" w:rsidR="000460BC" w:rsidRPr="009C3BA5" w:rsidRDefault="000460BC" w:rsidP="000460BC">
      <w:pPr>
        <w:pStyle w:val="BodyText2"/>
        <w:ind w:left="549" w:hanging="9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9C3BA5">
        <w:rPr>
          <w:rFonts w:asciiTheme="majorBidi" w:hAnsiTheme="majorBidi" w:hint="cs"/>
          <w:sz w:val="30"/>
          <w:szCs w:val="30"/>
        </w:rPr>
        <w:t>25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พฤศจิกายน </w:t>
      </w:r>
      <w:r w:rsidRPr="009C3BA5">
        <w:rPr>
          <w:rFonts w:asciiTheme="majorBidi" w:hAnsiTheme="majorBidi" w:hint="cs"/>
          <w:sz w:val="30"/>
          <w:szCs w:val="30"/>
        </w:rPr>
        <w:t>2567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และ วันที่ </w:t>
      </w:r>
      <w:r w:rsidRPr="009C3BA5">
        <w:rPr>
          <w:rFonts w:asciiTheme="majorBidi" w:hAnsiTheme="majorBidi" w:hint="cs"/>
          <w:sz w:val="30"/>
          <w:szCs w:val="30"/>
        </w:rPr>
        <w:t>27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Pr="009C3BA5">
        <w:rPr>
          <w:rFonts w:asciiTheme="majorBidi" w:hAnsiTheme="majorBidi" w:hint="cs"/>
          <w:sz w:val="30"/>
          <w:szCs w:val="30"/>
        </w:rPr>
        <w:t>2567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บริษัทผู้รับเหมา </w:t>
      </w:r>
      <w:r w:rsidRPr="009C3BA5">
        <w:rPr>
          <w:rFonts w:asciiTheme="majorBidi" w:hAnsiTheme="majorBidi" w:hint="cs"/>
          <w:sz w:val="30"/>
          <w:szCs w:val="30"/>
        </w:rPr>
        <w:t>4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ราย ยื่นฟ้องบริษัท จีจีซี เคทิส ไบโออินดัสเทรียล จำกัด (“</w:t>
      </w:r>
      <w:r w:rsidRPr="009C3BA5">
        <w:rPr>
          <w:rFonts w:asciiTheme="majorBidi" w:hAnsiTheme="majorBidi" w:hint="cs"/>
          <w:sz w:val="30"/>
          <w:szCs w:val="30"/>
        </w:rPr>
        <w:t xml:space="preserve">GKBI”)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ซึ่งเป็นการร่วมค้าทางอ้อมของกลุ่มบริษัทต่อศาลแพ่งและศาลทรัพย์สินทางปัญญาและการค้าระหว่างประเทศ ในคดีเกี่ยวกับสัญญาจ้างเหมาก่อสร้าง โครงการ </w:t>
      </w:r>
      <w:r w:rsidRPr="009C3BA5">
        <w:rPr>
          <w:rFonts w:asciiTheme="majorBidi" w:hAnsiTheme="majorBidi" w:hint="cs"/>
          <w:sz w:val="30"/>
          <w:szCs w:val="30"/>
        </w:rPr>
        <w:t>NBC 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และเรียกร้องให้ชดใช้ค่าเสียหายเป็นเงินจำนวนรวม </w:t>
      </w:r>
      <w:r w:rsidRPr="009C3BA5">
        <w:rPr>
          <w:rFonts w:asciiTheme="majorBidi" w:hAnsiTheme="majorBidi" w:hint="cs"/>
          <w:sz w:val="30"/>
          <w:szCs w:val="30"/>
        </w:rPr>
        <w:t>453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ล้านบาท อย่างไรก็ตาม </w:t>
      </w:r>
      <w:r w:rsidRPr="009C3BA5">
        <w:rPr>
          <w:rFonts w:asciiTheme="majorBidi" w:hAnsiTheme="majorBidi" w:hint="cs"/>
          <w:sz w:val="30"/>
          <w:szCs w:val="30"/>
        </w:rPr>
        <w:t xml:space="preserve">GKBI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มีเจ้าหนี้ค่าสินค้าและหนังสือค้ำประกันเป็นที่เกี่ยวข้องกับคดีดังกล่าวจำนวนเงินรวม </w:t>
      </w:r>
      <w:r w:rsidRPr="009C3BA5">
        <w:rPr>
          <w:rFonts w:asciiTheme="majorBidi" w:hAnsiTheme="majorBidi" w:hint="cs"/>
          <w:sz w:val="30"/>
          <w:szCs w:val="30"/>
        </w:rPr>
        <w:t>189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ล้านบาท ทั้งนี้ </w:t>
      </w:r>
      <w:r w:rsidRPr="009C3BA5">
        <w:rPr>
          <w:rFonts w:asciiTheme="majorBidi" w:hAnsiTheme="majorBidi" w:hint="cs"/>
          <w:sz w:val="30"/>
          <w:szCs w:val="30"/>
        </w:rPr>
        <w:t xml:space="preserve">GKBI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และที่ปรึกษากฎหมายได้พิจารณาข้อเท็จจริงและหลักฐานที่เกี่ยวข้องแล้ว และมีข้อสรุปว่า </w:t>
      </w:r>
      <w:r w:rsidRPr="009C3BA5">
        <w:rPr>
          <w:rFonts w:asciiTheme="majorBidi" w:hAnsiTheme="majorBidi" w:hint="cs"/>
          <w:sz w:val="30"/>
          <w:szCs w:val="30"/>
        </w:rPr>
        <w:t xml:space="preserve">GKBI </w:t>
      </w:r>
      <w:r w:rsidRPr="009C3BA5">
        <w:rPr>
          <w:rFonts w:asciiTheme="majorBidi" w:hAnsiTheme="majorBidi" w:hint="cs"/>
          <w:sz w:val="30"/>
          <w:szCs w:val="30"/>
          <w:cs/>
        </w:rPr>
        <w:t>ไม่ได้กระทำ</w:t>
      </w:r>
      <w:r w:rsidR="00A84253" w:rsidRPr="009C3BA5">
        <w:rPr>
          <w:rFonts w:asciiTheme="majorBidi" w:hAnsiTheme="majorBidi" w:hint="cs"/>
          <w:sz w:val="30"/>
          <w:szCs w:val="30"/>
          <w:cs/>
        </w:rPr>
        <w:t>การ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ละเมิดและผิดสัญญาต่อโจทย์ตามที่กล่าวอ้างในฟ้อง ทั้งนี้ </w:t>
      </w:r>
      <w:r w:rsidRPr="009C3BA5">
        <w:rPr>
          <w:rFonts w:asciiTheme="majorBidi" w:hAnsiTheme="majorBidi" w:hint="cs"/>
          <w:sz w:val="30"/>
          <w:szCs w:val="30"/>
        </w:rPr>
        <w:t xml:space="preserve">GKBI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ได้ยื่นคำร้องต่อศาลขอให้จำหน่ายคดี เนื่องจากคู่สัญญาได้ตกลงกันไว้ว่า หากมีข้อพิพาทเกิดขึ้น ให้ใช้อนุญาโตตุลาการในการระงับข้อพิพาท ซึ่งต่อมา ศาลแพ่ง และศาลทรัพย์สินทางปัญญาและการค้าระหว่างประเทศ มีคำสั่งให้จำหน่ายคดีออกจากสารบบความ </w:t>
      </w:r>
    </w:p>
    <w:p w14:paraId="41AD28AA" w14:textId="77777777" w:rsidR="000460BC" w:rsidRPr="009C3BA5" w:rsidRDefault="000460BC" w:rsidP="000460BC">
      <w:pPr>
        <w:pStyle w:val="BodyText2"/>
        <w:ind w:left="549" w:hanging="9"/>
        <w:jc w:val="thaiDistribute"/>
        <w:rPr>
          <w:rFonts w:asciiTheme="majorBidi" w:hAnsiTheme="majorBidi"/>
          <w:sz w:val="30"/>
          <w:szCs w:val="30"/>
        </w:rPr>
      </w:pPr>
    </w:p>
    <w:p w14:paraId="2AFDCE56" w14:textId="77777777" w:rsidR="000460BC" w:rsidRPr="009C3BA5" w:rsidRDefault="000460BC" w:rsidP="000460BC">
      <w:pPr>
        <w:pStyle w:val="BodyText2"/>
        <w:ind w:left="549" w:hanging="9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9C3BA5">
        <w:rPr>
          <w:rFonts w:asciiTheme="majorBidi" w:hAnsiTheme="majorBidi" w:hint="cs"/>
          <w:sz w:val="30"/>
          <w:szCs w:val="30"/>
        </w:rPr>
        <w:t xml:space="preserve">26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9C3BA5">
        <w:rPr>
          <w:rFonts w:asciiTheme="majorBidi" w:hAnsiTheme="majorBidi" w:hint="cs"/>
          <w:sz w:val="30"/>
          <w:szCs w:val="30"/>
        </w:rPr>
        <w:t xml:space="preserve">2568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บริษัทผู้รับเหมา </w:t>
      </w:r>
      <w:r w:rsidRPr="009C3BA5">
        <w:rPr>
          <w:rFonts w:asciiTheme="majorBidi" w:hAnsiTheme="majorBidi" w:hint="cs"/>
          <w:sz w:val="30"/>
          <w:szCs w:val="30"/>
        </w:rPr>
        <w:t>3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รายที่ยื่นฟ้อง </w:t>
      </w:r>
      <w:r w:rsidRPr="009C3BA5">
        <w:rPr>
          <w:rFonts w:asciiTheme="majorBidi" w:hAnsiTheme="majorBidi" w:hint="cs"/>
          <w:sz w:val="30"/>
          <w:szCs w:val="30"/>
        </w:rPr>
        <w:t xml:space="preserve">GKBI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ต่อศาลแพ่ง ได้ยื่นคำเสนอข้อพิพาทเรื่องดังกล่าวต่อสถาบันอนุญาโตตุลาการ สำนักงานศาลยุติธรรม โดยเรียกร้องให้ </w:t>
      </w:r>
      <w:r w:rsidRPr="009C3BA5">
        <w:rPr>
          <w:rFonts w:asciiTheme="majorBidi" w:hAnsiTheme="majorBidi" w:hint="cs"/>
          <w:sz w:val="30"/>
          <w:szCs w:val="30"/>
        </w:rPr>
        <w:t xml:space="preserve">GKBI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ชดใช้ค่าเสียหายเป็นเงิน </w:t>
      </w:r>
      <w:r w:rsidRPr="009C3BA5">
        <w:rPr>
          <w:rFonts w:asciiTheme="majorBidi" w:hAnsiTheme="majorBidi" w:hint="cs"/>
          <w:sz w:val="30"/>
          <w:szCs w:val="30"/>
        </w:rPr>
        <w:t xml:space="preserve">411.63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ล้านบาท ซึ่ง </w:t>
      </w:r>
      <w:r w:rsidRPr="009C3BA5">
        <w:rPr>
          <w:rFonts w:asciiTheme="majorBidi" w:hAnsiTheme="majorBidi"/>
          <w:sz w:val="30"/>
          <w:szCs w:val="30"/>
        </w:rPr>
        <w:t xml:space="preserve">GKBI </w:t>
      </w:r>
      <w:r w:rsidRPr="009C3BA5">
        <w:rPr>
          <w:rFonts w:asciiTheme="majorBidi" w:hAnsiTheme="majorBidi" w:hint="cs"/>
          <w:sz w:val="30"/>
          <w:szCs w:val="30"/>
          <w:cs/>
        </w:rPr>
        <w:t>ได้ยื่นคำคัดค้านและข้อเรียกร้องแย้งแล้ว</w:t>
      </w:r>
      <w:r w:rsidRPr="009C3BA5">
        <w:rPr>
          <w:rFonts w:asciiTheme="majorBidi" w:hAnsiTheme="majorBidi"/>
          <w:sz w:val="30"/>
          <w:szCs w:val="30"/>
        </w:rPr>
        <w:t xml:space="preserve"> </w:t>
      </w:r>
    </w:p>
    <w:p w14:paraId="65E18524" w14:textId="77777777" w:rsidR="000460BC" w:rsidRPr="009C3BA5" w:rsidRDefault="000460BC" w:rsidP="000460BC">
      <w:pPr>
        <w:pStyle w:val="BodyText2"/>
        <w:ind w:left="549" w:hanging="9"/>
        <w:jc w:val="thaiDistribute"/>
        <w:rPr>
          <w:rFonts w:asciiTheme="majorBidi" w:hAnsiTheme="majorBidi"/>
          <w:sz w:val="30"/>
          <w:szCs w:val="30"/>
        </w:rPr>
      </w:pPr>
    </w:p>
    <w:p w14:paraId="17BDB65C" w14:textId="77777777" w:rsidR="000460BC" w:rsidRPr="009C3BA5" w:rsidRDefault="000460BC" w:rsidP="000460BC">
      <w:pPr>
        <w:pStyle w:val="BodyText2"/>
        <w:ind w:left="549" w:hanging="9"/>
        <w:jc w:val="thaiDistribute"/>
        <w:rPr>
          <w:rFonts w:asciiTheme="majorBidi" w:hAnsiTheme="majorBidi"/>
          <w:sz w:val="30"/>
          <w:szCs w:val="30"/>
          <w:cs/>
        </w:rPr>
      </w:pPr>
      <w:r w:rsidRPr="009C3BA5">
        <w:rPr>
          <w:rFonts w:asciiTheme="majorBidi" w:hAnsiTheme="majorBidi" w:hint="cs"/>
          <w:sz w:val="30"/>
          <w:szCs w:val="30"/>
          <w:cs/>
        </w:rPr>
        <w:t xml:space="preserve">ต่อมาเมื่อวันที่ </w:t>
      </w:r>
      <w:r w:rsidRPr="009C3BA5">
        <w:rPr>
          <w:rFonts w:asciiTheme="majorBidi" w:hAnsiTheme="majorBidi"/>
          <w:sz w:val="30"/>
          <w:szCs w:val="30"/>
        </w:rPr>
        <w:t>11</w:t>
      </w:r>
      <w:r w:rsidRPr="009C3BA5">
        <w:rPr>
          <w:rFonts w:asciiTheme="majorBidi" w:hAnsiTheme="majorBidi" w:hint="cs"/>
          <w:sz w:val="30"/>
          <w:szCs w:val="30"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9C3BA5">
        <w:rPr>
          <w:rFonts w:asciiTheme="majorBidi" w:hAnsiTheme="majorBidi" w:hint="cs"/>
          <w:sz w:val="30"/>
          <w:szCs w:val="30"/>
        </w:rPr>
        <w:t>256</w:t>
      </w:r>
      <w:r w:rsidRPr="009C3BA5">
        <w:rPr>
          <w:rFonts w:asciiTheme="majorBidi" w:hAnsiTheme="majorBidi"/>
          <w:sz w:val="30"/>
          <w:szCs w:val="30"/>
        </w:rPr>
        <w:t>9</w:t>
      </w:r>
      <w:r w:rsidRPr="009C3BA5">
        <w:rPr>
          <w:rFonts w:asciiTheme="majorBidi" w:hAnsiTheme="majorBidi" w:hint="cs"/>
          <w:sz w:val="30"/>
          <w:szCs w:val="30"/>
        </w:rPr>
        <w:t xml:space="preserve">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บริษัทผู้รับเหมาอีก </w:t>
      </w:r>
      <w:r w:rsidRPr="009C3BA5">
        <w:rPr>
          <w:rFonts w:asciiTheme="majorBidi" w:hAnsiTheme="majorBidi"/>
          <w:sz w:val="30"/>
          <w:szCs w:val="30"/>
        </w:rPr>
        <w:t>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รายที่ยื่นฟ้อง </w:t>
      </w:r>
      <w:r w:rsidRPr="009C3BA5">
        <w:rPr>
          <w:rFonts w:asciiTheme="majorBidi" w:hAnsiTheme="majorBidi" w:hint="cs"/>
          <w:sz w:val="30"/>
          <w:szCs w:val="30"/>
        </w:rPr>
        <w:t xml:space="preserve">GKBI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ต่อศาลทรัพย์สินทางปัญญาและการค้าระหว่างประเทศ ได้ยื่นคำเสนอข้อพิพาทต่อสถาบันอนุญาโตตุลาการ โดยเรียกร้องให้ </w:t>
      </w:r>
      <w:r w:rsidRPr="009C3BA5">
        <w:rPr>
          <w:rFonts w:asciiTheme="majorBidi" w:hAnsiTheme="majorBidi" w:hint="cs"/>
          <w:sz w:val="30"/>
          <w:szCs w:val="30"/>
        </w:rPr>
        <w:t xml:space="preserve">GKBI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ชดใช้ค่าเสียหายเป็นเงิน </w:t>
      </w:r>
      <w:r w:rsidRPr="009C3BA5">
        <w:rPr>
          <w:rFonts w:asciiTheme="majorBidi" w:hAnsiTheme="majorBidi"/>
          <w:sz w:val="30"/>
          <w:szCs w:val="30"/>
        </w:rPr>
        <w:t xml:space="preserve">618.45 </w:t>
      </w:r>
      <w:r w:rsidRPr="009C3BA5">
        <w:rPr>
          <w:rFonts w:asciiTheme="majorBidi" w:hAnsiTheme="majorBidi"/>
          <w:sz w:val="30"/>
          <w:szCs w:val="30"/>
          <w:cs/>
        </w:rPr>
        <w:t>ล้านเยน (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ประมาณ </w:t>
      </w:r>
      <w:r w:rsidRPr="009C3BA5">
        <w:rPr>
          <w:rFonts w:asciiTheme="majorBidi" w:hAnsiTheme="majorBidi"/>
          <w:sz w:val="30"/>
          <w:szCs w:val="30"/>
        </w:rPr>
        <w:t xml:space="preserve">122.67 </w:t>
      </w:r>
      <w:r w:rsidRPr="009C3BA5">
        <w:rPr>
          <w:rFonts w:asciiTheme="majorBidi" w:hAnsiTheme="majorBidi"/>
          <w:sz w:val="30"/>
          <w:szCs w:val="30"/>
          <w:cs/>
        </w:rPr>
        <w:t>ล้านบาท)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ซึ่ง </w:t>
      </w:r>
      <w:r w:rsidRPr="009C3BA5">
        <w:rPr>
          <w:rFonts w:asciiTheme="majorBidi" w:hAnsiTheme="majorBidi"/>
          <w:sz w:val="30"/>
          <w:szCs w:val="30"/>
        </w:rPr>
        <w:t>GKBI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ได้ยื่นคำคัดค้านและข้อเรียกร้องแย้งแล้วเช่นกัน</w:t>
      </w:r>
    </w:p>
    <w:p w14:paraId="640999B2" w14:textId="77777777" w:rsidR="000460BC" w:rsidRPr="009C3BA5" w:rsidRDefault="000460BC" w:rsidP="000460BC">
      <w:pPr>
        <w:pStyle w:val="BodyText2"/>
        <w:ind w:left="549" w:hanging="513"/>
        <w:jc w:val="thaiDistribute"/>
        <w:rPr>
          <w:rFonts w:asciiTheme="majorBidi" w:hAnsiTheme="majorBidi"/>
          <w:sz w:val="30"/>
          <w:szCs w:val="30"/>
          <w:cs/>
        </w:rPr>
      </w:pPr>
    </w:p>
    <w:p w14:paraId="5F5A3D4B" w14:textId="77777777" w:rsidR="000460BC" w:rsidRPr="009C3BA5" w:rsidRDefault="000460BC" w:rsidP="000460BC">
      <w:pPr>
        <w:pStyle w:val="BodyText2"/>
        <w:numPr>
          <w:ilvl w:val="0"/>
          <w:numId w:val="24"/>
        </w:numPr>
        <w:ind w:left="549" w:hanging="513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 xml:space="preserve">คดีแพ่งเกี่ยวกับการเพิกถอนนิติกรรมจำนองที่ดินที่เกิดขึ้นในปี </w:t>
      </w:r>
      <w:r w:rsidRPr="009C3BA5">
        <w:rPr>
          <w:rFonts w:asciiTheme="majorBidi" w:hAnsiTheme="majorBidi" w:hint="cs"/>
          <w:sz w:val="30"/>
          <w:szCs w:val="30"/>
        </w:rPr>
        <w:t>2567</w:t>
      </w:r>
    </w:p>
    <w:p w14:paraId="23EE5B36" w14:textId="77777777" w:rsidR="000460BC" w:rsidRPr="009C3BA5" w:rsidRDefault="000460BC" w:rsidP="000460BC">
      <w:pPr>
        <w:pStyle w:val="BodyText2"/>
        <w:ind w:left="549" w:firstLine="0"/>
        <w:jc w:val="thaiDistribute"/>
        <w:rPr>
          <w:rFonts w:asciiTheme="majorBidi" w:hAnsiTheme="majorBidi"/>
          <w:sz w:val="30"/>
          <w:szCs w:val="30"/>
        </w:rPr>
      </w:pPr>
    </w:p>
    <w:p w14:paraId="0A2DEEDA" w14:textId="77777777" w:rsidR="000460BC" w:rsidRPr="009C3BA5" w:rsidRDefault="000460BC" w:rsidP="000460BC">
      <w:pPr>
        <w:pStyle w:val="BodyText2"/>
        <w:spacing w:line="240" w:lineRule="atLeast"/>
        <w:ind w:left="549" w:hanging="9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9C3BA5">
        <w:rPr>
          <w:rFonts w:asciiTheme="majorBidi" w:hAnsiTheme="majorBidi" w:hint="cs"/>
          <w:sz w:val="30"/>
          <w:szCs w:val="30"/>
        </w:rPr>
        <w:t>4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9C3BA5">
        <w:rPr>
          <w:rFonts w:asciiTheme="majorBidi" w:hAnsiTheme="majorBidi" w:hint="cs"/>
          <w:sz w:val="30"/>
          <w:szCs w:val="30"/>
        </w:rPr>
        <w:t>2567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โจทก์ทั้งสอง (ทายาทของผู้ตาย) ได้ยื่นฟ้องต่อศาลจังหวัดกระบี่ โดยอ้างว่าโจทก์ที่ </w:t>
      </w:r>
      <w:r w:rsidRPr="009C3BA5">
        <w:rPr>
          <w:rFonts w:asciiTheme="majorBidi" w:hAnsiTheme="majorBidi" w:hint="cs"/>
          <w:sz w:val="30"/>
          <w:szCs w:val="30"/>
        </w:rPr>
        <w:t>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เป็นภริยาชอบด้วยกฎหมายของผู้ตาย และโจทก์ที่ </w:t>
      </w:r>
      <w:r w:rsidRPr="009C3BA5">
        <w:rPr>
          <w:rFonts w:asciiTheme="majorBidi" w:hAnsiTheme="majorBidi" w:hint="cs"/>
          <w:sz w:val="30"/>
          <w:szCs w:val="30"/>
        </w:rPr>
        <w:t>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กับจำเลยที่ </w:t>
      </w:r>
      <w:r w:rsidRPr="009C3BA5">
        <w:rPr>
          <w:rFonts w:asciiTheme="majorBidi" w:hAnsiTheme="majorBidi" w:hint="cs"/>
          <w:sz w:val="30"/>
          <w:szCs w:val="30"/>
        </w:rPr>
        <w:t>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เป็นบุตรของโจทก์ที่ </w:t>
      </w:r>
      <w:r w:rsidRPr="009C3BA5">
        <w:rPr>
          <w:rFonts w:asciiTheme="majorBidi" w:hAnsiTheme="majorBidi" w:hint="cs"/>
          <w:sz w:val="30"/>
          <w:szCs w:val="30"/>
        </w:rPr>
        <w:t>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และผู้ตาย ที่ดินซึ่งเป็นทรัพย์จำนองดังกล่าวเป็นทรัพย์สินที่ได้มาระหว่างสมรสของโจทก์ที่ </w:t>
      </w:r>
      <w:r w:rsidRPr="009C3BA5">
        <w:rPr>
          <w:rFonts w:asciiTheme="majorBidi" w:hAnsiTheme="majorBidi" w:hint="cs"/>
          <w:sz w:val="30"/>
          <w:szCs w:val="30"/>
        </w:rPr>
        <w:t>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และผู้ตาย ภายหลังผู้ตายถึงแก่กรรม ศาลได้มีคำสั่งแต่งตั้งให้จำเลยที่ </w:t>
      </w:r>
      <w:r w:rsidRPr="009C3BA5">
        <w:rPr>
          <w:rFonts w:asciiTheme="majorBidi" w:hAnsiTheme="majorBidi" w:hint="cs"/>
          <w:sz w:val="30"/>
          <w:szCs w:val="30"/>
        </w:rPr>
        <w:t>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เป็นผู้จัดการมรดก ทั้งนี้ เมื่อวันที่ </w:t>
      </w:r>
      <w:r w:rsidRPr="009C3BA5">
        <w:rPr>
          <w:rFonts w:asciiTheme="majorBidi" w:hAnsiTheme="majorBidi" w:hint="cs"/>
          <w:sz w:val="30"/>
          <w:szCs w:val="30"/>
        </w:rPr>
        <w:t>15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มกราคม </w:t>
      </w:r>
      <w:r w:rsidRPr="009C3BA5">
        <w:rPr>
          <w:rFonts w:asciiTheme="majorBidi" w:hAnsiTheme="majorBidi" w:hint="cs"/>
          <w:sz w:val="30"/>
          <w:szCs w:val="30"/>
        </w:rPr>
        <w:t>2562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จำเลยที่ </w:t>
      </w:r>
      <w:r w:rsidRPr="009C3BA5">
        <w:rPr>
          <w:rFonts w:asciiTheme="majorBidi" w:hAnsiTheme="majorBidi" w:hint="cs"/>
          <w:sz w:val="30"/>
          <w:szCs w:val="30"/>
        </w:rPr>
        <w:t>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ได้จดทะเบียนโอนที่ดินดังกล่าวให้ตนเองเพียงผู้เดียวโดยไม่ได้รับความยินยอมจากโจทก์ทั้งสอง และต่อมาเมื่อวันที่ </w:t>
      </w:r>
      <w:r w:rsidRPr="009C3BA5">
        <w:rPr>
          <w:rFonts w:asciiTheme="majorBidi" w:hAnsiTheme="majorBidi" w:hint="cs"/>
          <w:sz w:val="30"/>
          <w:szCs w:val="30"/>
        </w:rPr>
        <w:t>14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Pr="009C3BA5">
        <w:rPr>
          <w:rFonts w:asciiTheme="majorBidi" w:hAnsiTheme="majorBidi" w:hint="cs"/>
          <w:sz w:val="30"/>
          <w:szCs w:val="30"/>
        </w:rPr>
        <w:t>2562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จำเลยที่ </w:t>
      </w:r>
      <w:r w:rsidRPr="009C3BA5">
        <w:rPr>
          <w:rFonts w:asciiTheme="majorBidi" w:hAnsiTheme="majorBidi" w:hint="cs"/>
          <w:sz w:val="30"/>
          <w:szCs w:val="30"/>
        </w:rPr>
        <w:t>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ได้จดทะเบียนจำนองที่ดินกับบริษัท (จำเลยที่ </w:t>
      </w:r>
      <w:r w:rsidRPr="009C3BA5">
        <w:rPr>
          <w:rFonts w:asciiTheme="majorBidi" w:hAnsiTheme="majorBidi" w:hint="cs"/>
          <w:sz w:val="30"/>
          <w:szCs w:val="30"/>
        </w:rPr>
        <w:t>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) เพื่อเป็นหลักประกันหนี้ของบริษัททั้งสองที่ทำสัญญาประนีประนอม โดยโจทก์ทั้งสองอ้างว่าบริษัท (จำเลยที่ </w:t>
      </w:r>
      <w:r w:rsidRPr="009C3BA5">
        <w:rPr>
          <w:rFonts w:asciiTheme="majorBidi" w:hAnsiTheme="majorBidi" w:hint="cs"/>
          <w:sz w:val="30"/>
          <w:szCs w:val="30"/>
        </w:rPr>
        <w:t>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) มิได้เป็นผู้รับจำนองโดยสุจริตและได้เสียค่าตอบแทน จึงขอให้ศาลเพิกถอนนิติกรรมการโอนและจำนองดังกล่าว และให้จำเลยที่ </w:t>
      </w:r>
      <w:r w:rsidRPr="009C3BA5">
        <w:rPr>
          <w:rFonts w:asciiTheme="majorBidi" w:hAnsiTheme="majorBidi" w:hint="cs"/>
          <w:sz w:val="30"/>
          <w:szCs w:val="30"/>
        </w:rPr>
        <w:t>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ถูกกำจัดมิให้ได้รับมรดก</w:t>
      </w:r>
    </w:p>
    <w:p w14:paraId="1F30D892" w14:textId="77777777" w:rsidR="000460BC" w:rsidRPr="009C3BA5" w:rsidRDefault="000460BC" w:rsidP="000460BC">
      <w:pPr>
        <w:pStyle w:val="BodyText2"/>
        <w:spacing w:line="240" w:lineRule="atLeast"/>
        <w:ind w:left="549" w:hanging="9"/>
        <w:jc w:val="thaiDistribute"/>
        <w:rPr>
          <w:rFonts w:asciiTheme="majorBidi" w:hAnsiTheme="majorBidi"/>
          <w:sz w:val="30"/>
          <w:szCs w:val="30"/>
          <w:cs/>
        </w:rPr>
      </w:pPr>
    </w:p>
    <w:p w14:paraId="2FF1156F" w14:textId="3216F7FC" w:rsidR="000460BC" w:rsidRPr="009C3BA5" w:rsidRDefault="000460BC" w:rsidP="000460BC">
      <w:pPr>
        <w:pStyle w:val="BodyText2"/>
        <w:spacing w:line="240" w:lineRule="atLeast"/>
        <w:ind w:left="549" w:hanging="9"/>
        <w:jc w:val="thaiDistribute"/>
        <w:rPr>
          <w:rFonts w:asciiTheme="majorBidi" w:hAnsiTheme="majorBidi"/>
          <w:sz w:val="30"/>
          <w:szCs w:val="30"/>
          <w:cs/>
        </w:rPr>
      </w:pPr>
      <w:r w:rsidRPr="009C3BA5">
        <w:rPr>
          <w:rFonts w:asciiTheme="majorBidi" w:hAnsiTheme="majorBidi" w:hint="cs"/>
          <w:sz w:val="30"/>
          <w:szCs w:val="30"/>
          <w:cs/>
        </w:rPr>
        <w:lastRenderedPageBreak/>
        <w:t xml:space="preserve">เมื่อวันที่ </w:t>
      </w:r>
      <w:r w:rsidRPr="009C3BA5">
        <w:rPr>
          <w:rFonts w:asciiTheme="majorBidi" w:hAnsiTheme="majorBidi" w:hint="cs"/>
          <w:sz w:val="30"/>
          <w:szCs w:val="30"/>
        </w:rPr>
        <w:t>19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มิถุนายน </w:t>
      </w:r>
      <w:r w:rsidRPr="009C3BA5">
        <w:rPr>
          <w:rFonts w:asciiTheme="majorBidi" w:hAnsiTheme="majorBidi" w:hint="cs"/>
          <w:sz w:val="30"/>
          <w:szCs w:val="30"/>
        </w:rPr>
        <w:t>2568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ศาลจังหวัดกระบี่มีคำพิพากษาให้กำจัดมิให้จำเลยที่ </w:t>
      </w:r>
      <w:r w:rsidRPr="009C3BA5">
        <w:rPr>
          <w:rFonts w:asciiTheme="majorBidi" w:hAnsiTheme="majorBidi" w:hint="cs"/>
          <w:sz w:val="30"/>
          <w:szCs w:val="30"/>
        </w:rPr>
        <w:t>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ได้รับมรดกในที่ดินจำนอง ให้เพิกถอนการจดทะเบียนโอนที่ดิน ลงวันที่ </w:t>
      </w:r>
      <w:r w:rsidRPr="009C3BA5">
        <w:rPr>
          <w:rFonts w:asciiTheme="majorBidi" w:hAnsiTheme="majorBidi" w:hint="cs"/>
          <w:sz w:val="30"/>
          <w:szCs w:val="30"/>
        </w:rPr>
        <w:t>15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มกราคม </w:t>
      </w:r>
      <w:r w:rsidRPr="009C3BA5">
        <w:rPr>
          <w:rFonts w:asciiTheme="majorBidi" w:hAnsiTheme="majorBidi" w:hint="cs"/>
          <w:sz w:val="30"/>
          <w:szCs w:val="30"/>
        </w:rPr>
        <w:t>2562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ให้เพิกถอนการจดทะเบียนจำนอง ลงวันที่ </w:t>
      </w:r>
      <w:r w:rsidRPr="009C3BA5">
        <w:rPr>
          <w:rFonts w:asciiTheme="majorBidi" w:hAnsiTheme="majorBidi" w:hint="cs"/>
          <w:sz w:val="30"/>
          <w:szCs w:val="30"/>
        </w:rPr>
        <w:t>14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กุมภาพันธ์ </w:t>
      </w:r>
      <w:r w:rsidRPr="009C3BA5">
        <w:rPr>
          <w:rFonts w:asciiTheme="majorBidi" w:hAnsiTheme="majorBidi" w:hint="cs"/>
          <w:sz w:val="30"/>
          <w:szCs w:val="30"/>
        </w:rPr>
        <w:t>2562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และให้จำเลยที่ </w:t>
      </w:r>
      <w:r w:rsidRPr="009C3BA5">
        <w:rPr>
          <w:rFonts w:asciiTheme="majorBidi" w:hAnsiTheme="majorBidi" w:hint="cs"/>
          <w:sz w:val="30"/>
          <w:szCs w:val="30"/>
        </w:rPr>
        <w:t>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จดทะเบียนโอนที่ดินพิพาทให้แก่โจทก์ที่ </w:t>
      </w:r>
      <w:r w:rsidRPr="009C3BA5">
        <w:rPr>
          <w:rFonts w:asciiTheme="majorBidi" w:hAnsiTheme="majorBidi" w:hint="cs"/>
          <w:sz w:val="30"/>
          <w:szCs w:val="30"/>
        </w:rPr>
        <w:t>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กึ่งหนึ่ง และส่วนที่เหลืออีกกึ่งหนึ่งให้โจทก์ที่ </w:t>
      </w:r>
      <w:r w:rsidRPr="009C3BA5">
        <w:rPr>
          <w:rFonts w:asciiTheme="majorBidi" w:hAnsiTheme="majorBidi" w:hint="cs"/>
          <w:sz w:val="30"/>
          <w:szCs w:val="30"/>
        </w:rPr>
        <w:t>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และที่ </w:t>
      </w:r>
      <w:r w:rsidRPr="009C3BA5">
        <w:rPr>
          <w:rFonts w:asciiTheme="majorBidi" w:hAnsiTheme="majorBidi" w:hint="cs"/>
          <w:sz w:val="30"/>
          <w:szCs w:val="30"/>
        </w:rPr>
        <w:t>2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คนละส่วนเท่า ๆ กัน หากจำเลยที่ </w:t>
      </w:r>
      <w:r w:rsidRPr="009C3BA5">
        <w:rPr>
          <w:rFonts w:asciiTheme="majorBidi" w:hAnsiTheme="majorBidi" w:hint="cs"/>
          <w:sz w:val="30"/>
          <w:szCs w:val="30"/>
        </w:rPr>
        <w:t>1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ไม่ดำเนินการ ให้ถือเอาคำพิพากษาแทนการแสดงเจตนา</w:t>
      </w:r>
    </w:p>
    <w:p w14:paraId="4ED0063C" w14:textId="77777777" w:rsidR="000460BC" w:rsidRPr="009C3BA5" w:rsidRDefault="000460BC" w:rsidP="000460BC">
      <w:pPr>
        <w:pStyle w:val="BodyText2"/>
        <w:ind w:left="549" w:hanging="9"/>
        <w:jc w:val="thaiDistribute"/>
        <w:rPr>
          <w:rFonts w:asciiTheme="majorBidi" w:hAnsiTheme="majorBidi"/>
          <w:sz w:val="30"/>
          <w:szCs w:val="30"/>
        </w:rPr>
      </w:pPr>
    </w:p>
    <w:p w14:paraId="17CB7C87" w14:textId="197D30CF" w:rsidR="00335896" w:rsidRPr="009C3BA5" w:rsidRDefault="000460BC" w:rsidP="000460BC">
      <w:pPr>
        <w:pStyle w:val="BodyText2"/>
        <w:ind w:left="549" w:hanging="9"/>
        <w:jc w:val="thaiDistribute"/>
        <w:rPr>
          <w:rFonts w:asciiTheme="majorBidi" w:hAnsiTheme="majorBidi"/>
          <w:sz w:val="30"/>
          <w:szCs w:val="30"/>
        </w:rPr>
      </w:pPr>
      <w:r w:rsidRPr="009C3BA5">
        <w:rPr>
          <w:rFonts w:asciiTheme="majorBidi" w:hAnsiTheme="majorBidi" w:hint="cs"/>
          <w:sz w:val="30"/>
          <w:szCs w:val="30"/>
          <w:cs/>
        </w:rPr>
        <w:t xml:space="preserve">ทั้งนี้ บริษัทไม่เห็นพ้องด้วยกับคำพิพากษาของศาลชั้นต้น และได้ยื่นอุทธรณ์ต่อศาลอุทธรณ์ เมื่อวันที่ </w:t>
      </w:r>
      <w:r w:rsidRPr="009C3BA5">
        <w:rPr>
          <w:rFonts w:asciiTheme="majorBidi" w:hAnsiTheme="majorBidi" w:hint="cs"/>
          <w:sz w:val="30"/>
          <w:szCs w:val="30"/>
        </w:rPr>
        <w:t>8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ตุลาคม</w:t>
      </w:r>
      <w:r w:rsidR="00A84253" w:rsidRPr="009C3BA5">
        <w:rPr>
          <w:rFonts w:asciiTheme="majorBidi" w:hAnsiTheme="majorBidi" w:hint="cs"/>
          <w:sz w:val="30"/>
          <w:szCs w:val="30"/>
          <w:cs/>
        </w:rPr>
        <w:t xml:space="preserve"> </w:t>
      </w:r>
      <w:r w:rsidRPr="009C3BA5">
        <w:rPr>
          <w:rFonts w:asciiTheme="majorBidi" w:hAnsiTheme="majorBidi" w:hint="cs"/>
          <w:sz w:val="30"/>
          <w:szCs w:val="30"/>
        </w:rPr>
        <w:t>2568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 โดยศาลอุทธรณ์เลื่อนนัดฟังคำพิพากษาเป็นวันที่ </w:t>
      </w:r>
      <w:r w:rsidRPr="009C3BA5">
        <w:rPr>
          <w:rFonts w:asciiTheme="majorBidi" w:hAnsiTheme="majorBidi"/>
          <w:sz w:val="30"/>
          <w:szCs w:val="30"/>
        </w:rPr>
        <w:t xml:space="preserve">16 </w:t>
      </w:r>
      <w:r w:rsidRPr="009C3BA5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9C3BA5">
        <w:rPr>
          <w:rFonts w:asciiTheme="majorBidi" w:hAnsiTheme="majorBidi" w:hint="cs"/>
          <w:sz w:val="30"/>
          <w:szCs w:val="30"/>
        </w:rPr>
        <w:t>2569</w:t>
      </w:r>
    </w:p>
    <w:p w14:paraId="6EC069FB" w14:textId="77777777" w:rsidR="001C7FB0" w:rsidRPr="009C3BA5" w:rsidRDefault="001C7FB0" w:rsidP="00D035F9">
      <w:pPr>
        <w:pStyle w:val="BodyText2"/>
        <w:ind w:left="549" w:hanging="9"/>
        <w:jc w:val="thaiDistribute"/>
        <w:rPr>
          <w:rFonts w:asciiTheme="majorBidi" w:hAnsiTheme="majorBidi"/>
          <w:sz w:val="30"/>
          <w:szCs w:val="30"/>
        </w:rPr>
      </w:pPr>
    </w:p>
    <w:p w14:paraId="329B5322" w14:textId="68FD968A" w:rsidR="001C7FB0" w:rsidRPr="009C3BA5" w:rsidRDefault="001C7FB0" w:rsidP="001C7FB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C3BA5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30EC812" w14:textId="77777777" w:rsidR="00A3133B" w:rsidRPr="009C3BA5" w:rsidRDefault="00A3133B" w:rsidP="00A313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008D19" w14:textId="7AEB4C06" w:rsidR="00207832" w:rsidRPr="00457335" w:rsidRDefault="001C7FB0" w:rsidP="00207832">
      <w:pPr>
        <w:pStyle w:val="BodyText2"/>
        <w:ind w:left="549" w:hanging="9"/>
        <w:jc w:val="thaiDistribute"/>
        <w:rPr>
          <w:rFonts w:ascii="Angsana New" w:hAnsi="Angsana New"/>
          <w:sz w:val="30"/>
          <w:szCs w:val="30"/>
        </w:rPr>
      </w:pPr>
      <w:r w:rsidRPr="009C3BA5">
        <w:rPr>
          <w:rFonts w:ascii="Angsana New" w:hAnsi="Angsana New"/>
          <w:sz w:val="30"/>
          <w:szCs w:val="30"/>
          <w:cs/>
        </w:rPr>
        <w:t>เมื่อวันที่</w:t>
      </w:r>
      <w:r w:rsidRPr="009C3BA5">
        <w:rPr>
          <w:rFonts w:ascii="Angsana New" w:hAnsi="Angsana New"/>
          <w:sz w:val="30"/>
          <w:szCs w:val="30"/>
        </w:rPr>
        <w:t xml:space="preserve"> 6 </w:t>
      </w:r>
      <w:r w:rsidRPr="009C3BA5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9C3BA5">
        <w:rPr>
          <w:rFonts w:ascii="Angsana New" w:hAnsi="Angsana New"/>
          <w:sz w:val="30"/>
          <w:szCs w:val="30"/>
        </w:rPr>
        <w:t xml:space="preserve">2569 </w:t>
      </w:r>
      <w:r w:rsidRPr="009C3BA5">
        <w:rPr>
          <w:rFonts w:ascii="Angsana New" w:hAnsi="Angsana New"/>
          <w:sz w:val="30"/>
          <w:szCs w:val="30"/>
          <w:cs/>
        </w:rPr>
        <w:t>ที่ประชุม</w:t>
      </w:r>
      <w:r w:rsidRPr="009C3BA5">
        <w:rPr>
          <w:rFonts w:ascii="Angsana New" w:hAnsi="Angsana New" w:hint="cs"/>
          <w:sz w:val="30"/>
          <w:szCs w:val="30"/>
          <w:cs/>
        </w:rPr>
        <w:t>วิ</w:t>
      </w:r>
      <w:r w:rsidRPr="009C3BA5">
        <w:rPr>
          <w:rFonts w:ascii="Angsana New" w:hAnsi="Angsana New"/>
          <w:sz w:val="30"/>
          <w:szCs w:val="30"/>
          <w:cs/>
        </w:rPr>
        <w:t xml:space="preserve">สามัญผู้ถือหุ้นประจำปี </w:t>
      </w:r>
      <w:r w:rsidRPr="009C3BA5">
        <w:rPr>
          <w:rFonts w:ascii="Angsana New" w:hAnsi="Angsana New"/>
          <w:sz w:val="30"/>
          <w:szCs w:val="30"/>
        </w:rPr>
        <w:t xml:space="preserve">2569 </w:t>
      </w:r>
      <w:r w:rsidRPr="009C3BA5">
        <w:rPr>
          <w:rFonts w:ascii="Angsana New" w:hAnsi="Angsana New"/>
          <w:sz w:val="30"/>
          <w:szCs w:val="30"/>
          <w:cs/>
        </w:rPr>
        <w:t>มีมติอนุมัติ</w:t>
      </w:r>
      <w:r w:rsidRPr="009C3BA5">
        <w:rPr>
          <w:rFonts w:ascii="Angsana New" w:hAnsi="Angsana New" w:hint="cs"/>
          <w:sz w:val="30"/>
          <w:szCs w:val="30"/>
          <w:cs/>
        </w:rPr>
        <w:t xml:space="preserve">ให้ลดทุนจดทะเบียนและทุนชำระแล้วของบริษัท จากจำนวน </w:t>
      </w:r>
      <w:r w:rsidRPr="009C3BA5">
        <w:rPr>
          <w:rFonts w:ascii="Angsana New" w:hAnsi="Angsana New"/>
          <w:sz w:val="30"/>
          <w:szCs w:val="30"/>
        </w:rPr>
        <w:t>9,</w:t>
      </w:r>
      <w:r w:rsidR="00A84253" w:rsidRPr="009C3BA5">
        <w:rPr>
          <w:rFonts w:ascii="Angsana New" w:hAnsi="Angsana New"/>
          <w:sz w:val="30"/>
          <w:szCs w:val="30"/>
        </w:rPr>
        <w:t>725</w:t>
      </w:r>
      <w:r w:rsidR="00A84253" w:rsidRPr="009C3BA5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9C3BA5">
        <w:rPr>
          <w:rFonts w:ascii="Angsana New" w:hAnsi="Angsana New" w:hint="cs"/>
          <w:sz w:val="30"/>
          <w:szCs w:val="30"/>
          <w:cs/>
        </w:rPr>
        <w:t xml:space="preserve">บาท เป็น </w:t>
      </w:r>
      <w:r w:rsidRPr="009C3BA5">
        <w:rPr>
          <w:rFonts w:ascii="Angsana New" w:hAnsi="Angsana New"/>
          <w:sz w:val="30"/>
          <w:szCs w:val="30"/>
        </w:rPr>
        <w:t xml:space="preserve">8,189 </w:t>
      </w:r>
      <w:r w:rsidR="00A84253" w:rsidRPr="009C3BA5">
        <w:rPr>
          <w:rFonts w:ascii="Angsana New" w:hAnsi="Angsana New" w:hint="cs"/>
          <w:sz w:val="30"/>
          <w:szCs w:val="30"/>
          <w:cs/>
        </w:rPr>
        <w:t>ล้าน</w:t>
      </w:r>
      <w:r w:rsidRPr="009C3BA5">
        <w:rPr>
          <w:rFonts w:ascii="Angsana New" w:hAnsi="Angsana New" w:hint="cs"/>
          <w:sz w:val="30"/>
          <w:szCs w:val="30"/>
          <w:cs/>
        </w:rPr>
        <w:t xml:space="preserve">บาท </w:t>
      </w:r>
      <w:r w:rsidR="001D6B26" w:rsidRPr="009C3BA5">
        <w:rPr>
          <w:rFonts w:ascii="Angsana New" w:hAnsi="Angsana New" w:hint="cs"/>
          <w:sz w:val="30"/>
          <w:szCs w:val="30"/>
          <w:cs/>
        </w:rPr>
        <w:t>โดย</w:t>
      </w:r>
      <w:r w:rsidR="00F240CF" w:rsidRPr="009C3BA5">
        <w:rPr>
          <w:rFonts w:ascii="Angsana New" w:hAnsi="Angsana New" w:hint="cs"/>
          <w:sz w:val="30"/>
          <w:szCs w:val="30"/>
          <w:cs/>
        </w:rPr>
        <w:t>วิธี</w:t>
      </w:r>
      <w:r w:rsidR="001D6B26" w:rsidRPr="009C3BA5">
        <w:rPr>
          <w:rFonts w:ascii="Angsana New" w:hAnsi="Angsana New" w:hint="cs"/>
          <w:sz w:val="30"/>
          <w:szCs w:val="30"/>
          <w:cs/>
        </w:rPr>
        <w:t>การลดมูลค่าที่ตราไว้ของหุ้นของบร</w:t>
      </w:r>
      <w:r w:rsidR="00207832" w:rsidRPr="009C3BA5">
        <w:rPr>
          <w:rFonts w:ascii="Angsana New" w:hAnsi="Angsana New" w:hint="cs"/>
          <w:sz w:val="30"/>
          <w:szCs w:val="30"/>
          <w:cs/>
        </w:rPr>
        <w:t xml:space="preserve">ิษัทจากหุ้นละ </w:t>
      </w:r>
      <w:r w:rsidR="00207832" w:rsidRPr="009C3BA5">
        <w:rPr>
          <w:rFonts w:ascii="Angsana New" w:hAnsi="Angsana New"/>
          <w:sz w:val="30"/>
          <w:szCs w:val="30"/>
        </w:rPr>
        <w:t xml:space="preserve">9.50 </w:t>
      </w:r>
      <w:r w:rsidR="00207832" w:rsidRPr="009C3BA5">
        <w:rPr>
          <w:rFonts w:ascii="Angsana New" w:hAnsi="Angsana New" w:hint="cs"/>
          <w:sz w:val="30"/>
          <w:szCs w:val="30"/>
          <w:cs/>
        </w:rPr>
        <w:t xml:space="preserve">บาท เป็นหุ้นละ </w:t>
      </w:r>
      <w:r w:rsidR="00207832" w:rsidRPr="009C3BA5">
        <w:rPr>
          <w:rFonts w:ascii="Angsana New" w:hAnsi="Angsana New"/>
          <w:sz w:val="30"/>
          <w:szCs w:val="30"/>
        </w:rPr>
        <w:t xml:space="preserve">8.00 </w:t>
      </w:r>
      <w:r w:rsidR="00207832" w:rsidRPr="009C3BA5">
        <w:rPr>
          <w:rFonts w:ascii="Angsana New" w:hAnsi="Angsana New" w:hint="cs"/>
          <w:sz w:val="30"/>
          <w:szCs w:val="30"/>
          <w:cs/>
        </w:rPr>
        <w:t>บาท คิดเป็นจำนวนเงินทั้งสิ้น</w:t>
      </w:r>
      <w:r w:rsidR="00207832" w:rsidRPr="009C3BA5">
        <w:rPr>
          <w:rFonts w:ascii="Angsana New" w:hAnsi="Angsana New"/>
          <w:sz w:val="30"/>
          <w:szCs w:val="30"/>
          <w:cs/>
        </w:rPr>
        <w:t xml:space="preserve"> </w:t>
      </w:r>
      <w:r w:rsidR="00BD4187" w:rsidRPr="009C3BA5">
        <w:rPr>
          <w:rFonts w:ascii="Angsana New" w:hAnsi="Angsana New"/>
          <w:sz w:val="30"/>
          <w:szCs w:val="30"/>
        </w:rPr>
        <w:t>1,53</w:t>
      </w:r>
      <w:r w:rsidR="00A84253" w:rsidRPr="009C3BA5">
        <w:rPr>
          <w:rFonts w:ascii="Angsana New" w:hAnsi="Angsana New"/>
          <w:sz w:val="30"/>
          <w:szCs w:val="30"/>
        </w:rPr>
        <w:t>6</w:t>
      </w:r>
      <w:r w:rsidR="00BD4187" w:rsidRPr="009C3BA5">
        <w:rPr>
          <w:rFonts w:ascii="Angsana New" w:hAnsi="Angsana New"/>
          <w:sz w:val="30"/>
          <w:szCs w:val="30"/>
        </w:rPr>
        <w:t xml:space="preserve"> </w:t>
      </w:r>
      <w:r w:rsidR="00A84253" w:rsidRPr="009C3BA5">
        <w:rPr>
          <w:rFonts w:ascii="Angsana New" w:hAnsi="Angsana New" w:hint="cs"/>
          <w:sz w:val="30"/>
          <w:szCs w:val="30"/>
          <w:cs/>
        </w:rPr>
        <w:t>ล้าน</w:t>
      </w:r>
      <w:r w:rsidR="00207832" w:rsidRPr="009C3BA5">
        <w:rPr>
          <w:rFonts w:ascii="Angsana New" w:hAnsi="Angsana New" w:hint="cs"/>
          <w:sz w:val="30"/>
          <w:szCs w:val="30"/>
          <w:cs/>
        </w:rPr>
        <w:t>บาทเพื่อชดเชยผลขาดทุนสะสมของบริษัทจำนวน</w:t>
      </w:r>
      <w:r w:rsidR="00207832" w:rsidRPr="009C3BA5">
        <w:rPr>
          <w:rFonts w:ascii="Angsana New" w:hAnsi="Angsana New"/>
          <w:sz w:val="30"/>
          <w:szCs w:val="30"/>
          <w:cs/>
        </w:rPr>
        <w:t xml:space="preserve"> </w:t>
      </w:r>
      <w:r w:rsidR="00391889" w:rsidRPr="009C3BA5">
        <w:rPr>
          <w:rFonts w:ascii="Angsana New" w:hAnsi="Angsana New"/>
          <w:sz w:val="30"/>
          <w:szCs w:val="30"/>
        </w:rPr>
        <w:t>1,286</w:t>
      </w:r>
      <w:r w:rsidR="00A84253" w:rsidRPr="009C3BA5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207832" w:rsidRPr="009C3BA5">
        <w:rPr>
          <w:rFonts w:ascii="Angsana New" w:hAnsi="Angsana New" w:hint="cs"/>
          <w:sz w:val="30"/>
          <w:szCs w:val="30"/>
          <w:cs/>
        </w:rPr>
        <w:t>บาท สำหรับเงินลดทุนที่เหลือจากการชดเชยขาดทุนสะสม</w:t>
      </w:r>
      <w:r w:rsidR="00207832" w:rsidRPr="009C3BA5">
        <w:rPr>
          <w:rFonts w:ascii="Angsana New" w:hAnsi="Angsana New"/>
          <w:sz w:val="30"/>
          <w:szCs w:val="30"/>
          <w:cs/>
        </w:rPr>
        <w:t xml:space="preserve"> </w:t>
      </w:r>
      <w:r w:rsidR="00207832" w:rsidRPr="009C3BA5">
        <w:rPr>
          <w:rFonts w:ascii="Angsana New" w:hAnsi="Angsana New" w:hint="cs"/>
          <w:sz w:val="30"/>
          <w:szCs w:val="30"/>
          <w:cs/>
        </w:rPr>
        <w:t>จำนวน</w:t>
      </w:r>
      <w:r w:rsidR="00207832" w:rsidRPr="009C3BA5">
        <w:rPr>
          <w:rFonts w:ascii="Angsana New" w:hAnsi="Angsana New"/>
          <w:sz w:val="30"/>
          <w:szCs w:val="30"/>
          <w:cs/>
        </w:rPr>
        <w:t xml:space="preserve"> </w:t>
      </w:r>
      <w:r w:rsidR="00391889" w:rsidRPr="009C3BA5">
        <w:rPr>
          <w:rFonts w:ascii="Angsana New" w:hAnsi="Angsana New"/>
          <w:sz w:val="30"/>
          <w:szCs w:val="30"/>
        </w:rPr>
        <w:t>249</w:t>
      </w:r>
      <w:r w:rsidR="00207832" w:rsidRPr="009C3BA5">
        <w:rPr>
          <w:rFonts w:ascii="Angsana New" w:hAnsi="Angsana New"/>
          <w:sz w:val="30"/>
          <w:szCs w:val="30"/>
          <w:cs/>
        </w:rPr>
        <w:t xml:space="preserve"> </w:t>
      </w:r>
      <w:r w:rsidR="00A84253" w:rsidRPr="009C3BA5">
        <w:rPr>
          <w:rFonts w:ascii="Angsana New" w:hAnsi="Angsana New" w:hint="cs"/>
          <w:sz w:val="30"/>
          <w:szCs w:val="30"/>
          <w:cs/>
        </w:rPr>
        <w:t>ล้าน</w:t>
      </w:r>
      <w:r w:rsidR="00207832" w:rsidRPr="009C3BA5">
        <w:rPr>
          <w:rFonts w:ascii="Angsana New" w:hAnsi="Angsana New" w:hint="cs"/>
          <w:sz w:val="30"/>
          <w:szCs w:val="30"/>
          <w:cs/>
        </w:rPr>
        <w:t>บาท</w:t>
      </w:r>
      <w:r w:rsidR="00207832" w:rsidRPr="009C3BA5">
        <w:rPr>
          <w:rFonts w:ascii="Angsana New" w:hAnsi="Angsana New"/>
          <w:sz w:val="30"/>
          <w:szCs w:val="30"/>
          <w:cs/>
        </w:rPr>
        <w:t xml:space="preserve"> </w:t>
      </w:r>
      <w:r w:rsidR="00207832" w:rsidRPr="009C3BA5">
        <w:rPr>
          <w:rFonts w:ascii="Angsana New" w:hAnsi="Angsana New" w:hint="cs"/>
          <w:sz w:val="30"/>
          <w:szCs w:val="30"/>
          <w:cs/>
        </w:rPr>
        <w:t>บริษัทจะคงไว้ที่ส</w:t>
      </w:r>
      <w:r w:rsidR="00F240CF" w:rsidRPr="009C3BA5">
        <w:rPr>
          <w:rFonts w:ascii="Angsana New" w:hAnsi="Angsana New" w:hint="cs"/>
          <w:sz w:val="30"/>
          <w:szCs w:val="30"/>
          <w:cs/>
        </w:rPr>
        <w:t>่</w:t>
      </w:r>
      <w:r w:rsidR="00207832" w:rsidRPr="009C3BA5">
        <w:rPr>
          <w:rFonts w:ascii="Angsana New" w:hAnsi="Angsana New" w:hint="cs"/>
          <w:sz w:val="30"/>
          <w:szCs w:val="30"/>
          <w:cs/>
        </w:rPr>
        <w:t>วนเกินทุนจากการลดทุน โดยภายหลังการดำเนินการลดทุนและเปลี่ยนแปลงลดมูลค่าที่ตราไว้ของหุ้นของบริษัทนั้น จำนวนหุ้นสามัญและจำนวนหุ้นสามัญที่ชำระแล้วของบริษัทจะยังคงเท่าเดิมที่จำนวน</w:t>
      </w:r>
      <w:r w:rsidR="00207832" w:rsidRPr="009C3BA5">
        <w:rPr>
          <w:rFonts w:ascii="Angsana New" w:hAnsi="Angsana New"/>
          <w:sz w:val="30"/>
          <w:szCs w:val="30"/>
          <w:cs/>
        </w:rPr>
        <w:t xml:space="preserve"> </w:t>
      </w:r>
      <w:r w:rsidR="00391889" w:rsidRPr="00484483">
        <w:rPr>
          <w:rFonts w:ascii="Angsana New" w:hAnsi="Angsana New"/>
          <w:sz w:val="30"/>
          <w:szCs w:val="30"/>
        </w:rPr>
        <w:t>1,02</w:t>
      </w:r>
      <w:r w:rsidR="00A84253" w:rsidRPr="00484483">
        <w:rPr>
          <w:rFonts w:ascii="Angsana New" w:hAnsi="Angsana New"/>
          <w:sz w:val="30"/>
          <w:szCs w:val="30"/>
        </w:rPr>
        <w:t>4</w:t>
      </w:r>
      <w:r w:rsidR="00A84253" w:rsidRPr="00484483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207832" w:rsidRPr="00484483">
        <w:rPr>
          <w:rFonts w:ascii="Angsana New" w:hAnsi="Angsana New" w:hint="cs"/>
          <w:sz w:val="30"/>
          <w:szCs w:val="30"/>
          <w:cs/>
        </w:rPr>
        <w:t>หุ้น</w:t>
      </w:r>
      <w:r w:rsidR="00F753E5" w:rsidRPr="00484483">
        <w:rPr>
          <w:rFonts w:ascii="Angsana New" w:hAnsi="Angsana New" w:hint="cs"/>
          <w:sz w:val="30"/>
          <w:szCs w:val="30"/>
          <w:cs/>
        </w:rPr>
        <w:t xml:space="preserve"> </w:t>
      </w:r>
      <w:r w:rsidR="00F753E5" w:rsidRPr="00484483">
        <w:rPr>
          <w:rFonts w:ascii="Angsana New" w:hAnsi="Angsana New"/>
          <w:sz w:val="30"/>
          <w:szCs w:val="30"/>
          <w:cs/>
        </w:rPr>
        <w:t>โดยกระบวนการทั้งหมด</w:t>
      </w:r>
      <w:r w:rsidR="00F753E5" w:rsidRPr="00484483">
        <w:rPr>
          <w:rFonts w:ascii="Angsana New" w:hAnsi="Angsana New" w:hint="cs"/>
          <w:sz w:val="30"/>
          <w:szCs w:val="30"/>
          <w:cs/>
        </w:rPr>
        <w:t>คาดว่า</w:t>
      </w:r>
      <w:r w:rsidR="00F753E5" w:rsidRPr="00484483">
        <w:rPr>
          <w:rFonts w:ascii="Angsana New" w:hAnsi="Angsana New"/>
          <w:sz w:val="30"/>
          <w:szCs w:val="30"/>
          <w:cs/>
        </w:rPr>
        <w:t xml:space="preserve">จะแล้วเสร็จภายในเดือนกันยายน </w:t>
      </w:r>
      <w:r w:rsidR="00F539F0" w:rsidRPr="00484483">
        <w:rPr>
          <w:rFonts w:ascii="Angsana New" w:hAnsi="Angsana New"/>
          <w:sz w:val="30"/>
          <w:szCs w:val="30"/>
        </w:rPr>
        <w:t>2569</w:t>
      </w:r>
    </w:p>
    <w:p w14:paraId="288FE373" w14:textId="77777777" w:rsidR="00C03E82" w:rsidRDefault="00C03E82" w:rsidP="00D035F9">
      <w:pPr>
        <w:pStyle w:val="BodyText2"/>
        <w:ind w:left="549" w:hanging="9"/>
        <w:jc w:val="thaiDistribute"/>
        <w:rPr>
          <w:rFonts w:ascii="Angsana New" w:hAnsi="Angsana New"/>
          <w:sz w:val="30"/>
          <w:szCs w:val="30"/>
        </w:rPr>
      </w:pPr>
    </w:p>
    <w:p w14:paraId="450D75AC" w14:textId="3BA26BA6" w:rsidR="00F538F5" w:rsidRPr="00590D8E" w:rsidRDefault="00F538F5" w:rsidP="00590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sectPr w:rsidR="00F538F5" w:rsidRPr="00590D8E" w:rsidSect="00F539F0">
      <w:headerReference w:type="default" r:id="rId21"/>
      <w:footerReference w:type="default" r:id="rId22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6803F" w14:textId="77777777" w:rsidR="002455CC" w:rsidRDefault="002455CC" w:rsidP="004956B4">
      <w:r>
        <w:separator/>
      </w:r>
    </w:p>
  </w:endnote>
  <w:endnote w:type="continuationSeparator" w:id="0">
    <w:p w14:paraId="7D89184D" w14:textId="77777777" w:rsidR="002455CC" w:rsidRDefault="002455C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92E4C" w14:textId="11DD7A56" w:rsidR="00A746EE" w:rsidRDefault="00A746EE" w:rsidP="00F7255B">
    <w:pPr>
      <w:pStyle w:val="Footer"/>
      <w:jc w:val="center"/>
      <w:rPr>
        <w:rFonts w:ascii="Angsana New" w:hAnsi="Angsana New"/>
        <w:noProof/>
        <w:sz w:val="32"/>
        <w:szCs w:val="32"/>
      </w:rPr>
    </w:pPr>
    <w:r w:rsidRPr="00A70D2E">
      <w:rPr>
        <w:rFonts w:ascii="Angsana New" w:hAnsi="Angsana New"/>
        <w:sz w:val="32"/>
        <w:szCs w:val="32"/>
      </w:rPr>
      <w:fldChar w:fldCharType="begin"/>
    </w:r>
    <w:r w:rsidRPr="00A70D2E">
      <w:rPr>
        <w:rFonts w:ascii="Angsana New" w:hAnsi="Angsana New"/>
        <w:sz w:val="32"/>
        <w:szCs w:val="32"/>
      </w:rPr>
      <w:instrText xml:space="preserve"> PAGE   \* MERGEFORMAT </w:instrText>
    </w:r>
    <w:r w:rsidRPr="00A70D2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4</w:t>
    </w:r>
    <w:r w:rsidRPr="00A70D2E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B07D4" w14:textId="281C6016" w:rsidR="00A746EE" w:rsidRPr="00A361B8" w:rsidRDefault="00A746EE" w:rsidP="00A70D2E">
    <w:pPr>
      <w:pStyle w:val="Footer"/>
      <w:jc w:val="center"/>
      <w:rPr>
        <w:rFonts w:ascii="Angsana New" w:hAnsi="Angsana New"/>
        <w:noProof/>
        <w:sz w:val="32"/>
        <w:szCs w:val="32"/>
      </w:rPr>
    </w:pPr>
    <w:r w:rsidRPr="00A361B8">
      <w:rPr>
        <w:rFonts w:ascii="Angsana New" w:hAnsi="Angsana New"/>
        <w:sz w:val="32"/>
        <w:szCs w:val="32"/>
      </w:rPr>
      <w:fldChar w:fldCharType="begin"/>
    </w:r>
    <w:r w:rsidRPr="00A361B8">
      <w:rPr>
        <w:rFonts w:ascii="Angsana New" w:hAnsi="Angsana New"/>
        <w:sz w:val="32"/>
        <w:szCs w:val="32"/>
      </w:rPr>
      <w:instrText xml:space="preserve"> PAGE   \* MERGEFORMAT </w:instrText>
    </w:r>
    <w:r w:rsidRPr="00A361B8">
      <w:rPr>
        <w:rFonts w:ascii="Angsana New" w:hAnsi="Angsana New"/>
        <w:sz w:val="32"/>
        <w:szCs w:val="32"/>
      </w:rPr>
      <w:fldChar w:fldCharType="separate"/>
    </w:r>
    <w:r w:rsidR="00AA1075" w:rsidRPr="00A361B8">
      <w:rPr>
        <w:rFonts w:ascii="Angsana New" w:hAnsi="Angsana New"/>
        <w:noProof/>
        <w:sz w:val="32"/>
        <w:szCs w:val="32"/>
      </w:rPr>
      <w:t>2</w:t>
    </w:r>
    <w:r w:rsidRPr="00A361B8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28157" w14:textId="65FDDC9E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91CF1" w14:textId="77777777" w:rsidR="00A746EE" w:rsidRPr="00521944" w:rsidRDefault="00A746EE">
    <w:pPr>
      <w:pStyle w:val="Footer"/>
      <w:jc w:val="center"/>
      <w:rPr>
        <w:rFonts w:ascii="Angsana New" w:hAnsi="Angsana New"/>
        <w:sz w:val="30"/>
        <w:szCs w:val="30"/>
      </w:rPr>
    </w:pPr>
    <w:r w:rsidRPr="00521944">
      <w:rPr>
        <w:rFonts w:ascii="Angsana New" w:hAnsi="Angsana New"/>
        <w:sz w:val="30"/>
        <w:szCs w:val="30"/>
      </w:rPr>
      <w:fldChar w:fldCharType="begin"/>
    </w:r>
    <w:r w:rsidRPr="00521944">
      <w:rPr>
        <w:rFonts w:ascii="Angsana New" w:hAnsi="Angsana New"/>
        <w:sz w:val="30"/>
        <w:szCs w:val="30"/>
      </w:rPr>
      <w:instrText xml:space="preserve"> PAGE   \* MERGEFORMAT </w:instrText>
    </w:r>
    <w:r w:rsidRPr="00521944">
      <w:rPr>
        <w:rFonts w:ascii="Angsana New" w:hAnsi="Angsana New"/>
        <w:sz w:val="30"/>
        <w:szCs w:val="30"/>
      </w:rPr>
      <w:fldChar w:fldCharType="separate"/>
    </w:r>
    <w:r w:rsidRPr="00521944">
      <w:rPr>
        <w:rFonts w:ascii="Angsana New" w:hAnsi="Angsana New"/>
        <w:noProof/>
        <w:sz w:val="30"/>
        <w:szCs w:val="30"/>
      </w:rPr>
      <w:t>- 17 -</w:t>
    </w:r>
    <w:r w:rsidRPr="00521944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A94E0" w14:textId="331180F1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DBB86" w14:textId="7A3B8BB4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88A2F" w14:textId="77777777" w:rsidR="002455CC" w:rsidRDefault="002455CC" w:rsidP="004956B4">
      <w:r>
        <w:separator/>
      </w:r>
    </w:p>
  </w:footnote>
  <w:footnote w:type="continuationSeparator" w:id="0">
    <w:p w14:paraId="0729D270" w14:textId="77777777" w:rsidR="002455CC" w:rsidRDefault="002455C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72081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66C50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7A47452" w14:textId="77777777" w:rsidR="00376952" w:rsidRDefault="00376952" w:rsidP="00376952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 w:bidi="th-TH"/>
      </w:rPr>
      <w:t>9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30DF94E1" w14:textId="77777777" w:rsidR="000A2853" w:rsidRDefault="000A2853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FF622" w14:textId="77777777" w:rsidR="00A746EE" w:rsidRPr="00A1685D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31276DC" w14:textId="77777777" w:rsidR="00A746EE" w:rsidRPr="00A1685D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CA6008" w14:textId="07A8386B" w:rsidR="006352C1" w:rsidRDefault="002F2790" w:rsidP="006352C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 w:rsidR="006352C1">
      <w:rPr>
        <w:rFonts w:ascii="Angsana New" w:hAnsi="Angsana New"/>
        <w:bCs/>
        <w:sz w:val="32"/>
        <w:szCs w:val="32"/>
        <w:lang w:val="en-US" w:bidi="th-TH"/>
      </w:rPr>
      <w:t>2</w:t>
    </w:r>
    <w:r w:rsidR="006352C1" w:rsidRPr="003C439B">
      <w:rPr>
        <w:rFonts w:ascii="Angsana New" w:hAnsi="Angsana New"/>
        <w:bCs/>
        <w:sz w:val="32"/>
        <w:szCs w:val="32"/>
        <w:lang w:val="en-US"/>
      </w:rPr>
      <w:t>56</w:t>
    </w:r>
    <w:r w:rsidR="004D17ED">
      <w:rPr>
        <w:rFonts w:ascii="Angsana New" w:hAnsi="Angsana New"/>
        <w:bCs/>
        <w:sz w:val="32"/>
        <w:szCs w:val="32"/>
        <w:lang w:val="en-US" w:bidi="th-TH"/>
      </w:rPr>
      <w:t>9</w:t>
    </w:r>
    <w:r w:rsidR="006352C1">
      <w:rPr>
        <w:rFonts w:ascii="Angsana New" w:hAnsi="Angsana New"/>
        <w:bCs/>
        <w:sz w:val="32"/>
        <w:szCs w:val="32"/>
        <w:lang w:val="en-US"/>
      </w:rPr>
      <w:t xml:space="preserve"> </w:t>
    </w:r>
    <w:r w:rsidR="006352C1"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6B741AEE" w14:textId="77777777" w:rsidR="00A746EE" w:rsidRPr="00CE0389" w:rsidRDefault="00A746EE" w:rsidP="00CE0389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87034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D556BF5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2C3F70" w14:textId="77777777" w:rsidR="00376952" w:rsidRDefault="00376952" w:rsidP="00376952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 w:bidi="th-TH"/>
      </w:rPr>
      <w:t>9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273F57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4FFB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0C3D67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AE693DB" w14:textId="77777777" w:rsidR="00376952" w:rsidRDefault="00376952" w:rsidP="00376952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 w:bidi="th-TH"/>
      </w:rPr>
      <w:t>9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76D755A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6193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0314DF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8EDAFAB" w14:textId="77777777" w:rsidR="00CC2476" w:rsidRDefault="00CC2476" w:rsidP="00CC2476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 w:bidi="th-TH"/>
      </w:rPr>
      <w:t>9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0E15A9C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7F48A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1DD1100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540F72F" w14:textId="77777777" w:rsidR="002B3EDE" w:rsidRDefault="002B3EDE" w:rsidP="002B3EDE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>
      <w:rPr>
        <w:rFonts w:ascii="Angsana New" w:hAnsi="Angsana New"/>
        <w:bCs/>
        <w:sz w:val="32"/>
        <w:szCs w:val="32"/>
        <w:lang w:val="en-US" w:bidi="th-TH"/>
      </w:rPr>
      <w:t>2</w:t>
    </w:r>
    <w:r w:rsidRPr="003C439B">
      <w:rPr>
        <w:rFonts w:ascii="Angsana New" w:hAnsi="Angsana New"/>
        <w:bCs/>
        <w:sz w:val="32"/>
        <w:szCs w:val="32"/>
        <w:lang w:val="en-US"/>
      </w:rPr>
      <w:t>56</w:t>
    </w:r>
    <w:r>
      <w:rPr>
        <w:rFonts w:ascii="Angsana New" w:hAnsi="Angsana New"/>
        <w:bCs/>
        <w:sz w:val="32"/>
        <w:szCs w:val="32"/>
        <w:lang w:val="en-US" w:bidi="th-TH"/>
      </w:rPr>
      <w:t>9</w:t>
    </w:r>
    <w:r>
      <w:rPr>
        <w:rFonts w:ascii="Angsana New" w:hAnsi="Angsana New"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A36B20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D460A13"/>
    <w:multiLevelType w:val="hybridMultilevel"/>
    <w:tmpl w:val="E90CFEA6"/>
    <w:lvl w:ilvl="0" w:tplc="C178C060">
      <w:start w:val="1"/>
      <w:numFmt w:val="decimal"/>
      <w:pStyle w:val="NFS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E19740B"/>
    <w:multiLevelType w:val="hybridMultilevel"/>
    <w:tmpl w:val="5B3C985A"/>
    <w:lvl w:ilvl="0" w:tplc="19A4FB3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C5735"/>
    <w:multiLevelType w:val="multilevel"/>
    <w:tmpl w:val="1FAA2F72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0BC2120"/>
    <w:multiLevelType w:val="hybridMultilevel"/>
    <w:tmpl w:val="6F06BEB0"/>
    <w:lvl w:ilvl="0" w:tplc="E48A2EB0">
      <w:numFmt w:val="bullet"/>
      <w:lvlText w:val="﷐"/>
      <w:lvlJc w:val="left"/>
      <w:pPr>
        <w:ind w:left="1200" w:hanging="84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097287958">
    <w:abstractNumId w:val="6"/>
  </w:num>
  <w:num w:numId="2" w16cid:durableId="246841216">
    <w:abstractNumId w:val="5"/>
  </w:num>
  <w:num w:numId="3" w16cid:durableId="1055814589">
    <w:abstractNumId w:val="9"/>
  </w:num>
  <w:num w:numId="4" w16cid:durableId="1516260704">
    <w:abstractNumId w:val="7"/>
  </w:num>
  <w:num w:numId="5" w16cid:durableId="1323243390">
    <w:abstractNumId w:val="8"/>
  </w:num>
  <w:num w:numId="6" w16cid:durableId="2077776032">
    <w:abstractNumId w:val="3"/>
  </w:num>
  <w:num w:numId="7" w16cid:durableId="1127503721">
    <w:abstractNumId w:val="2"/>
  </w:num>
  <w:num w:numId="8" w16cid:durableId="778648076">
    <w:abstractNumId w:val="0"/>
  </w:num>
  <w:num w:numId="9" w16cid:durableId="1343632711">
    <w:abstractNumId w:val="1"/>
  </w:num>
  <w:num w:numId="10" w16cid:durableId="421343927">
    <w:abstractNumId w:val="4"/>
  </w:num>
  <w:num w:numId="11" w16cid:durableId="2038197448">
    <w:abstractNumId w:val="13"/>
  </w:num>
  <w:num w:numId="12" w16cid:durableId="1840389582">
    <w:abstractNumId w:val="10"/>
  </w:num>
  <w:num w:numId="13" w16cid:durableId="913005351">
    <w:abstractNumId w:val="19"/>
  </w:num>
  <w:num w:numId="14" w16cid:durableId="697048034">
    <w:abstractNumId w:val="12"/>
  </w:num>
  <w:num w:numId="15" w16cid:durableId="1242640571">
    <w:abstractNumId w:val="15"/>
  </w:num>
  <w:num w:numId="16" w16cid:durableId="1569413446">
    <w:abstractNumId w:val="21"/>
  </w:num>
  <w:num w:numId="17" w16cid:durableId="1507397777">
    <w:abstractNumId w:val="22"/>
  </w:num>
  <w:num w:numId="18" w16cid:durableId="1130901616">
    <w:abstractNumId w:val="18"/>
  </w:num>
  <w:num w:numId="19" w16cid:durableId="203374027">
    <w:abstractNumId w:val="23"/>
  </w:num>
  <w:num w:numId="20" w16cid:durableId="359666130">
    <w:abstractNumId w:val="16"/>
  </w:num>
  <w:num w:numId="21" w16cid:durableId="9894816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08671148">
    <w:abstractNumId w:val="20"/>
  </w:num>
  <w:num w:numId="23" w16cid:durableId="745225906">
    <w:abstractNumId w:val="11"/>
  </w:num>
  <w:num w:numId="24" w16cid:durableId="4457782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29"/>
    <w:rsid w:val="00002F4D"/>
    <w:rsid w:val="00003271"/>
    <w:rsid w:val="000032FE"/>
    <w:rsid w:val="000033D8"/>
    <w:rsid w:val="000035FE"/>
    <w:rsid w:val="00003AE6"/>
    <w:rsid w:val="00003CF4"/>
    <w:rsid w:val="00004212"/>
    <w:rsid w:val="00004320"/>
    <w:rsid w:val="0000441B"/>
    <w:rsid w:val="0000493D"/>
    <w:rsid w:val="00004C4B"/>
    <w:rsid w:val="00004C91"/>
    <w:rsid w:val="00004C9A"/>
    <w:rsid w:val="00004ECF"/>
    <w:rsid w:val="00005B6B"/>
    <w:rsid w:val="00005E45"/>
    <w:rsid w:val="00005E81"/>
    <w:rsid w:val="000063D3"/>
    <w:rsid w:val="00006468"/>
    <w:rsid w:val="00007982"/>
    <w:rsid w:val="00007BFE"/>
    <w:rsid w:val="00007C5F"/>
    <w:rsid w:val="00007E44"/>
    <w:rsid w:val="000102DC"/>
    <w:rsid w:val="000103ED"/>
    <w:rsid w:val="0001078B"/>
    <w:rsid w:val="00010D91"/>
    <w:rsid w:val="00010F5C"/>
    <w:rsid w:val="00011892"/>
    <w:rsid w:val="00011F96"/>
    <w:rsid w:val="00011F9B"/>
    <w:rsid w:val="00012102"/>
    <w:rsid w:val="000124B9"/>
    <w:rsid w:val="00012C61"/>
    <w:rsid w:val="00012EF6"/>
    <w:rsid w:val="00012F29"/>
    <w:rsid w:val="00013058"/>
    <w:rsid w:val="00013106"/>
    <w:rsid w:val="00013204"/>
    <w:rsid w:val="000132EA"/>
    <w:rsid w:val="0001342C"/>
    <w:rsid w:val="00013704"/>
    <w:rsid w:val="00014140"/>
    <w:rsid w:val="00014E9B"/>
    <w:rsid w:val="00015077"/>
    <w:rsid w:val="00015227"/>
    <w:rsid w:val="0001584E"/>
    <w:rsid w:val="0001586A"/>
    <w:rsid w:val="00015C9D"/>
    <w:rsid w:val="00016081"/>
    <w:rsid w:val="0001655F"/>
    <w:rsid w:val="000165B5"/>
    <w:rsid w:val="00016970"/>
    <w:rsid w:val="000169A8"/>
    <w:rsid w:val="000169B6"/>
    <w:rsid w:val="00017293"/>
    <w:rsid w:val="000175DD"/>
    <w:rsid w:val="00017B37"/>
    <w:rsid w:val="00020065"/>
    <w:rsid w:val="0002028C"/>
    <w:rsid w:val="0002090F"/>
    <w:rsid w:val="00020955"/>
    <w:rsid w:val="00020C4D"/>
    <w:rsid w:val="00021092"/>
    <w:rsid w:val="00021566"/>
    <w:rsid w:val="000216F8"/>
    <w:rsid w:val="000223B7"/>
    <w:rsid w:val="000224EE"/>
    <w:rsid w:val="000225F3"/>
    <w:rsid w:val="00022944"/>
    <w:rsid w:val="00022F12"/>
    <w:rsid w:val="000231A0"/>
    <w:rsid w:val="00023492"/>
    <w:rsid w:val="0002366B"/>
    <w:rsid w:val="0002369A"/>
    <w:rsid w:val="00023723"/>
    <w:rsid w:val="00023A3D"/>
    <w:rsid w:val="00023B24"/>
    <w:rsid w:val="00023E11"/>
    <w:rsid w:val="00023E63"/>
    <w:rsid w:val="0002426A"/>
    <w:rsid w:val="00024B70"/>
    <w:rsid w:val="00024CAC"/>
    <w:rsid w:val="00024EDB"/>
    <w:rsid w:val="00025027"/>
    <w:rsid w:val="00025182"/>
    <w:rsid w:val="00025208"/>
    <w:rsid w:val="000254F5"/>
    <w:rsid w:val="00025542"/>
    <w:rsid w:val="00025562"/>
    <w:rsid w:val="000257CB"/>
    <w:rsid w:val="00025877"/>
    <w:rsid w:val="00025985"/>
    <w:rsid w:val="0002670E"/>
    <w:rsid w:val="000268DE"/>
    <w:rsid w:val="00027095"/>
    <w:rsid w:val="00027279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273"/>
    <w:rsid w:val="0003160F"/>
    <w:rsid w:val="00031630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81E"/>
    <w:rsid w:val="0003793A"/>
    <w:rsid w:val="00037AEC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155"/>
    <w:rsid w:val="00041214"/>
    <w:rsid w:val="0004217C"/>
    <w:rsid w:val="000422A5"/>
    <w:rsid w:val="000422ED"/>
    <w:rsid w:val="00042549"/>
    <w:rsid w:val="000429DE"/>
    <w:rsid w:val="00042E2C"/>
    <w:rsid w:val="000430DB"/>
    <w:rsid w:val="0004319B"/>
    <w:rsid w:val="000436CA"/>
    <w:rsid w:val="00043CB6"/>
    <w:rsid w:val="00044200"/>
    <w:rsid w:val="000446F5"/>
    <w:rsid w:val="00044799"/>
    <w:rsid w:val="00044FCC"/>
    <w:rsid w:val="00045258"/>
    <w:rsid w:val="0004531B"/>
    <w:rsid w:val="000455C0"/>
    <w:rsid w:val="000457D6"/>
    <w:rsid w:val="00045B32"/>
    <w:rsid w:val="00045E60"/>
    <w:rsid w:val="00045F6B"/>
    <w:rsid w:val="00045F74"/>
    <w:rsid w:val="00046076"/>
    <w:rsid w:val="000460BC"/>
    <w:rsid w:val="00046AB2"/>
    <w:rsid w:val="00046AFC"/>
    <w:rsid w:val="00046F7A"/>
    <w:rsid w:val="000473FD"/>
    <w:rsid w:val="000474BB"/>
    <w:rsid w:val="00047623"/>
    <w:rsid w:val="00047668"/>
    <w:rsid w:val="000479BE"/>
    <w:rsid w:val="00047C6E"/>
    <w:rsid w:val="00047D75"/>
    <w:rsid w:val="000505EB"/>
    <w:rsid w:val="00050948"/>
    <w:rsid w:val="00050F6E"/>
    <w:rsid w:val="0005120D"/>
    <w:rsid w:val="00051491"/>
    <w:rsid w:val="00051661"/>
    <w:rsid w:val="00051B21"/>
    <w:rsid w:val="00051C2F"/>
    <w:rsid w:val="0005253B"/>
    <w:rsid w:val="00052657"/>
    <w:rsid w:val="000527FC"/>
    <w:rsid w:val="000528F1"/>
    <w:rsid w:val="00052BA3"/>
    <w:rsid w:val="00053597"/>
    <w:rsid w:val="00053697"/>
    <w:rsid w:val="00053A6F"/>
    <w:rsid w:val="00053C09"/>
    <w:rsid w:val="00053E4B"/>
    <w:rsid w:val="0005400F"/>
    <w:rsid w:val="00054218"/>
    <w:rsid w:val="000544D8"/>
    <w:rsid w:val="000549B7"/>
    <w:rsid w:val="00054A11"/>
    <w:rsid w:val="00054AEC"/>
    <w:rsid w:val="00054F1C"/>
    <w:rsid w:val="00055234"/>
    <w:rsid w:val="00055960"/>
    <w:rsid w:val="00055D63"/>
    <w:rsid w:val="00055E59"/>
    <w:rsid w:val="00055F36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634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33A"/>
    <w:rsid w:val="0006354B"/>
    <w:rsid w:val="000636A9"/>
    <w:rsid w:val="00063756"/>
    <w:rsid w:val="0006393D"/>
    <w:rsid w:val="00063A38"/>
    <w:rsid w:val="00063B20"/>
    <w:rsid w:val="00063B94"/>
    <w:rsid w:val="00063E67"/>
    <w:rsid w:val="000640A0"/>
    <w:rsid w:val="0006444C"/>
    <w:rsid w:val="000644AB"/>
    <w:rsid w:val="000646A7"/>
    <w:rsid w:val="00064DEE"/>
    <w:rsid w:val="000650E9"/>
    <w:rsid w:val="00065407"/>
    <w:rsid w:val="000656E1"/>
    <w:rsid w:val="00065ADE"/>
    <w:rsid w:val="00065C80"/>
    <w:rsid w:val="00065E35"/>
    <w:rsid w:val="00066288"/>
    <w:rsid w:val="000668C4"/>
    <w:rsid w:val="00066C14"/>
    <w:rsid w:val="00066D73"/>
    <w:rsid w:val="00066EE2"/>
    <w:rsid w:val="00066FB0"/>
    <w:rsid w:val="00067CE5"/>
    <w:rsid w:val="00067D22"/>
    <w:rsid w:val="000701A9"/>
    <w:rsid w:val="00070327"/>
    <w:rsid w:val="000704B4"/>
    <w:rsid w:val="0007069B"/>
    <w:rsid w:val="0007080C"/>
    <w:rsid w:val="000709F9"/>
    <w:rsid w:val="00070C56"/>
    <w:rsid w:val="00071504"/>
    <w:rsid w:val="00071550"/>
    <w:rsid w:val="00071800"/>
    <w:rsid w:val="00071B11"/>
    <w:rsid w:val="000722E1"/>
    <w:rsid w:val="00072525"/>
    <w:rsid w:val="0007277C"/>
    <w:rsid w:val="0007277D"/>
    <w:rsid w:val="00072B21"/>
    <w:rsid w:val="00072CA8"/>
    <w:rsid w:val="00072CEF"/>
    <w:rsid w:val="00072CF4"/>
    <w:rsid w:val="0007303B"/>
    <w:rsid w:val="000730AF"/>
    <w:rsid w:val="000730CF"/>
    <w:rsid w:val="0007379B"/>
    <w:rsid w:val="00073B97"/>
    <w:rsid w:val="0007430B"/>
    <w:rsid w:val="00074346"/>
    <w:rsid w:val="000744FA"/>
    <w:rsid w:val="000745D6"/>
    <w:rsid w:val="000746D6"/>
    <w:rsid w:val="00074717"/>
    <w:rsid w:val="00074927"/>
    <w:rsid w:val="0007509B"/>
    <w:rsid w:val="000751B4"/>
    <w:rsid w:val="000751F5"/>
    <w:rsid w:val="00075207"/>
    <w:rsid w:val="000754D3"/>
    <w:rsid w:val="000754DB"/>
    <w:rsid w:val="0007557D"/>
    <w:rsid w:val="000759B4"/>
    <w:rsid w:val="00075F34"/>
    <w:rsid w:val="00075FFC"/>
    <w:rsid w:val="0007679B"/>
    <w:rsid w:val="00076993"/>
    <w:rsid w:val="000770A8"/>
    <w:rsid w:val="00077207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9FC"/>
    <w:rsid w:val="00082A9C"/>
    <w:rsid w:val="00082C5F"/>
    <w:rsid w:val="00082F02"/>
    <w:rsid w:val="0008350A"/>
    <w:rsid w:val="0008356D"/>
    <w:rsid w:val="000837FF"/>
    <w:rsid w:val="000838F4"/>
    <w:rsid w:val="00084073"/>
    <w:rsid w:val="000840F3"/>
    <w:rsid w:val="000841EB"/>
    <w:rsid w:val="0008436C"/>
    <w:rsid w:val="00084387"/>
    <w:rsid w:val="00084539"/>
    <w:rsid w:val="00084561"/>
    <w:rsid w:val="0008465C"/>
    <w:rsid w:val="00084A8B"/>
    <w:rsid w:val="00084C6E"/>
    <w:rsid w:val="00085055"/>
    <w:rsid w:val="000851D9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0131"/>
    <w:rsid w:val="00090170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ACB"/>
    <w:rsid w:val="00097DB1"/>
    <w:rsid w:val="00097DF8"/>
    <w:rsid w:val="00097E91"/>
    <w:rsid w:val="000A0326"/>
    <w:rsid w:val="000A036D"/>
    <w:rsid w:val="000A07AE"/>
    <w:rsid w:val="000A08FB"/>
    <w:rsid w:val="000A0B6F"/>
    <w:rsid w:val="000A0BFF"/>
    <w:rsid w:val="000A0C84"/>
    <w:rsid w:val="000A0D7E"/>
    <w:rsid w:val="000A0EA3"/>
    <w:rsid w:val="000A1095"/>
    <w:rsid w:val="000A1257"/>
    <w:rsid w:val="000A1623"/>
    <w:rsid w:val="000A18E6"/>
    <w:rsid w:val="000A1D74"/>
    <w:rsid w:val="000A2058"/>
    <w:rsid w:val="000A2167"/>
    <w:rsid w:val="000A2187"/>
    <w:rsid w:val="000A2853"/>
    <w:rsid w:val="000A286C"/>
    <w:rsid w:val="000A30D6"/>
    <w:rsid w:val="000A363B"/>
    <w:rsid w:val="000A38FB"/>
    <w:rsid w:val="000A395D"/>
    <w:rsid w:val="000A3C65"/>
    <w:rsid w:val="000A43D0"/>
    <w:rsid w:val="000A446C"/>
    <w:rsid w:val="000A480E"/>
    <w:rsid w:val="000A4A24"/>
    <w:rsid w:val="000A4EFE"/>
    <w:rsid w:val="000A5297"/>
    <w:rsid w:val="000A58A2"/>
    <w:rsid w:val="000A62A4"/>
    <w:rsid w:val="000A62C5"/>
    <w:rsid w:val="000A6584"/>
    <w:rsid w:val="000A65D3"/>
    <w:rsid w:val="000A66AB"/>
    <w:rsid w:val="000A67A9"/>
    <w:rsid w:val="000A6C35"/>
    <w:rsid w:val="000A6DDB"/>
    <w:rsid w:val="000A7079"/>
    <w:rsid w:val="000A7295"/>
    <w:rsid w:val="000A76AE"/>
    <w:rsid w:val="000A772F"/>
    <w:rsid w:val="000A7ADA"/>
    <w:rsid w:val="000A7B9C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DBB"/>
    <w:rsid w:val="000B0E74"/>
    <w:rsid w:val="000B0F8E"/>
    <w:rsid w:val="000B17A0"/>
    <w:rsid w:val="000B19E9"/>
    <w:rsid w:val="000B1A29"/>
    <w:rsid w:val="000B1B44"/>
    <w:rsid w:val="000B1C74"/>
    <w:rsid w:val="000B1F21"/>
    <w:rsid w:val="000B1F9F"/>
    <w:rsid w:val="000B2301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81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5AB"/>
    <w:rsid w:val="000B5868"/>
    <w:rsid w:val="000B60EE"/>
    <w:rsid w:val="000B6136"/>
    <w:rsid w:val="000B61E2"/>
    <w:rsid w:val="000B649C"/>
    <w:rsid w:val="000B66EE"/>
    <w:rsid w:val="000B695E"/>
    <w:rsid w:val="000B6B68"/>
    <w:rsid w:val="000B6F74"/>
    <w:rsid w:val="000B78AD"/>
    <w:rsid w:val="000B7A60"/>
    <w:rsid w:val="000B7F82"/>
    <w:rsid w:val="000C02B9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1D72"/>
    <w:rsid w:val="000C2046"/>
    <w:rsid w:val="000C2089"/>
    <w:rsid w:val="000C2123"/>
    <w:rsid w:val="000C2679"/>
    <w:rsid w:val="000C292D"/>
    <w:rsid w:val="000C2B85"/>
    <w:rsid w:val="000C37FD"/>
    <w:rsid w:val="000C3E75"/>
    <w:rsid w:val="000C3E8B"/>
    <w:rsid w:val="000C424E"/>
    <w:rsid w:val="000C43C7"/>
    <w:rsid w:val="000C489C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DC6"/>
    <w:rsid w:val="000C6E29"/>
    <w:rsid w:val="000C73A1"/>
    <w:rsid w:val="000C73B2"/>
    <w:rsid w:val="000C74A7"/>
    <w:rsid w:val="000C75E1"/>
    <w:rsid w:val="000C7D67"/>
    <w:rsid w:val="000C7EFA"/>
    <w:rsid w:val="000C7F8F"/>
    <w:rsid w:val="000D1388"/>
    <w:rsid w:val="000D1AB9"/>
    <w:rsid w:val="000D1BE4"/>
    <w:rsid w:val="000D1E17"/>
    <w:rsid w:val="000D1E7D"/>
    <w:rsid w:val="000D243E"/>
    <w:rsid w:val="000D251D"/>
    <w:rsid w:val="000D2CE3"/>
    <w:rsid w:val="000D2DEF"/>
    <w:rsid w:val="000D30FF"/>
    <w:rsid w:val="000D31B1"/>
    <w:rsid w:val="000D33B4"/>
    <w:rsid w:val="000D3D9A"/>
    <w:rsid w:val="000D41FB"/>
    <w:rsid w:val="000D485C"/>
    <w:rsid w:val="000D4901"/>
    <w:rsid w:val="000D4ED6"/>
    <w:rsid w:val="000D4EFC"/>
    <w:rsid w:val="000D54F4"/>
    <w:rsid w:val="000D55AB"/>
    <w:rsid w:val="000D56B9"/>
    <w:rsid w:val="000D57D8"/>
    <w:rsid w:val="000D58A8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23B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D81"/>
    <w:rsid w:val="000E1F92"/>
    <w:rsid w:val="000E1FBF"/>
    <w:rsid w:val="000E295F"/>
    <w:rsid w:val="000E2B53"/>
    <w:rsid w:val="000E2CC0"/>
    <w:rsid w:val="000E3CD1"/>
    <w:rsid w:val="000E409E"/>
    <w:rsid w:val="000E44E1"/>
    <w:rsid w:val="000E4584"/>
    <w:rsid w:val="000E46F7"/>
    <w:rsid w:val="000E4990"/>
    <w:rsid w:val="000E49B3"/>
    <w:rsid w:val="000E49CB"/>
    <w:rsid w:val="000E4C00"/>
    <w:rsid w:val="000E4E90"/>
    <w:rsid w:val="000E4F25"/>
    <w:rsid w:val="000E4F28"/>
    <w:rsid w:val="000E511E"/>
    <w:rsid w:val="000E5586"/>
    <w:rsid w:val="000E5EB1"/>
    <w:rsid w:val="000E61A4"/>
    <w:rsid w:val="000E65E3"/>
    <w:rsid w:val="000E6610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0F46"/>
    <w:rsid w:val="000F1222"/>
    <w:rsid w:val="000F12E1"/>
    <w:rsid w:val="000F1410"/>
    <w:rsid w:val="000F15ED"/>
    <w:rsid w:val="000F18CD"/>
    <w:rsid w:val="000F23BF"/>
    <w:rsid w:val="000F2D0F"/>
    <w:rsid w:val="000F346E"/>
    <w:rsid w:val="000F34DD"/>
    <w:rsid w:val="000F3899"/>
    <w:rsid w:val="000F3B57"/>
    <w:rsid w:val="000F3C0F"/>
    <w:rsid w:val="000F3C5E"/>
    <w:rsid w:val="000F3E52"/>
    <w:rsid w:val="000F4116"/>
    <w:rsid w:val="000F480A"/>
    <w:rsid w:val="000F4A12"/>
    <w:rsid w:val="000F4EE6"/>
    <w:rsid w:val="000F5015"/>
    <w:rsid w:val="000F52B1"/>
    <w:rsid w:val="000F52CD"/>
    <w:rsid w:val="000F54CC"/>
    <w:rsid w:val="000F560C"/>
    <w:rsid w:val="000F5637"/>
    <w:rsid w:val="000F57FE"/>
    <w:rsid w:val="000F59CA"/>
    <w:rsid w:val="000F61B0"/>
    <w:rsid w:val="000F6487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8C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4EC0"/>
    <w:rsid w:val="0010507B"/>
    <w:rsid w:val="001050C9"/>
    <w:rsid w:val="00105593"/>
    <w:rsid w:val="0010585A"/>
    <w:rsid w:val="00105CB6"/>
    <w:rsid w:val="00105EE3"/>
    <w:rsid w:val="00105EFE"/>
    <w:rsid w:val="001060D5"/>
    <w:rsid w:val="001062D5"/>
    <w:rsid w:val="0010651E"/>
    <w:rsid w:val="0010686D"/>
    <w:rsid w:val="00106BB0"/>
    <w:rsid w:val="00106F37"/>
    <w:rsid w:val="0010712E"/>
    <w:rsid w:val="001077C4"/>
    <w:rsid w:val="00107886"/>
    <w:rsid w:val="00107E86"/>
    <w:rsid w:val="00107EF7"/>
    <w:rsid w:val="0011053B"/>
    <w:rsid w:val="00110CE0"/>
    <w:rsid w:val="00111817"/>
    <w:rsid w:val="001118F9"/>
    <w:rsid w:val="001123A0"/>
    <w:rsid w:val="001125A0"/>
    <w:rsid w:val="001128AF"/>
    <w:rsid w:val="00112A9F"/>
    <w:rsid w:val="00112C19"/>
    <w:rsid w:val="00112E05"/>
    <w:rsid w:val="0011319F"/>
    <w:rsid w:val="001131D8"/>
    <w:rsid w:val="00113F30"/>
    <w:rsid w:val="001142BA"/>
    <w:rsid w:val="00114657"/>
    <w:rsid w:val="001149A6"/>
    <w:rsid w:val="00114A87"/>
    <w:rsid w:val="001153E5"/>
    <w:rsid w:val="0011549F"/>
    <w:rsid w:val="0011560E"/>
    <w:rsid w:val="00115701"/>
    <w:rsid w:val="00115AFE"/>
    <w:rsid w:val="00115E37"/>
    <w:rsid w:val="001163FE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04"/>
    <w:rsid w:val="001204FD"/>
    <w:rsid w:val="001205FF"/>
    <w:rsid w:val="001208F5"/>
    <w:rsid w:val="00120D18"/>
    <w:rsid w:val="00120D60"/>
    <w:rsid w:val="00120FEB"/>
    <w:rsid w:val="00121317"/>
    <w:rsid w:val="00121739"/>
    <w:rsid w:val="00121CC7"/>
    <w:rsid w:val="00121D87"/>
    <w:rsid w:val="001221F0"/>
    <w:rsid w:val="00122313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4AC"/>
    <w:rsid w:val="001245F1"/>
    <w:rsid w:val="00124623"/>
    <w:rsid w:val="00125542"/>
    <w:rsid w:val="001256D9"/>
    <w:rsid w:val="001258FF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1E73"/>
    <w:rsid w:val="00131EE2"/>
    <w:rsid w:val="00132190"/>
    <w:rsid w:val="00132F79"/>
    <w:rsid w:val="001330E2"/>
    <w:rsid w:val="0013336D"/>
    <w:rsid w:val="001336FA"/>
    <w:rsid w:val="00133B1F"/>
    <w:rsid w:val="00133F1E"/>
    <w:rsid w:val="0013411A"/>
    <w:rsid w:val="001341DF"/>
    <w:rsid w:val="00134415"/>
    <w:rsid w:val="00134B29"/>
    <w:rsid w:val="00134D72"/>
    <w:rsid w:val="00134DD5"/>
    <w:rsid w:val="00134F3C"/>
    <w:rsid w:val="0013526B"/>
    <w:rsid w:val="00135361"/>
    <w:rsid w:val="001357DA"/>
    <w:rsid w:val="00135948"/>
    <w:rsid w:val="00135BB2"/>
    <w:rsid w:val="00135F65"/>
    <w:rsid w:val="00136131"/>
    <w:rsid w:val="00136617"/>
    <w:rsid w:val="00136668"/>
    <w:rsid w:val="00136F55"/>
    <w:rsid w:val="001372E4"/>
    <w:rsid w:val="00137742"/>
    <w:rsid w:val="00137780"/>
    <w:rsid w:val="001377E5"/>
    <w:rsid w:val="00137AF8"/>
    <w:rsid w:val="00137CFC"/>
    <w:rsid w:val="00137FC8"/>
    <w:rsid w:val="001400ED"/>
    <w:rsid w:val="001401C5"/>
    <w:rsid w:val="00140F4D"/>
    <w:rsid w:val="00140FB7"/>
    <w:rsid w:val="001415DC"/>
    <w:rsid w:val="0014167B"/>
    <w:rsid w:val="001419CF"/>
    <w:rsid w:val="00141FAE"/>
    <w:rsid w:val="00142270"/>
    <w:rsid w:val="001423D7"/>
    <w:rsid w:val="0014264F"/>
    <w:rsid w:val="00142665"/>
    <w:rsid w:val="0014304A"/>
    <w:rsid w:val="0014323E"/>
    <w:rsid w:val="00143375"/>
    <w:rsid w:val="001439E9"/>
    <w:rsid w:val="00143A33"/>
    <w:rsid w:val="00143B1F"/>
    <w:rsid w:val="00143CE6"/>
    <w:rsid w:val="00143D96"/>
    <w:rsid w:val="0014477E"/>
    <w:rsid w:val="00144D5B"/>
    <w:rsid w:val="001457CF"/>
    <w:rsid w:val="00145BC8"/>
    <w:rsid w:val="00146686"/>
    <w:rsid w:val="00146B39"/>
    <w:rsid w:val="00146E97"/>
    <w:rsid w:val="00147187"/>
    <w:rsid w:val="001472BD"/>
    <w:rsid w:val="001476B4"/>
    <w:rsid w:val="00150268"/>
    <w:rsid w:val="001503AA"/>
    <w:rsid w:val="001504E8"/>
    <w:rsid w:val="001504FE"/>
    <w:rsid w:val="001509AB"/>
    <w:rsid w:val="00150A2B"/>
    <w:rsid w:val="00150F66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1F9"/>
    <w:rsid w:val="00154672"/>
    <w:rsid w:val="001546DF"/>
    <w:rsid w:val="00154858"/>
    <w:rsid w:val="001548A1"/>
    <w:rsid w:val="0015495B"/>
    <w:rsid w:val="00154989"/>
    <w:rsid w:val="00154C8F"/>
    <w:rsid w:val="00154F0A"/>
    <w:rsid w:val="00154FF0"/>
    <w:rsid w:val="001558D9"/>
    <w:rsid w:val="001559F5"/>
    <w:rsid w:val="00155A44"/>
    <w:rsid w:val="00155D61"/>
    <w:rsid w:val="00156746"/>
    <w:rsid w:val="001569AF"/>
    <w:rsid w:val="001575BB"/>
    <w:rsid w:val="001576BA"/>
    <w:rsid w:val="0015791B"/>
    <w:rsid w:val="00157B84"/>
    <w:rsid w:val="00157DB5"/>
    <w:rsid w:val="00160665"/>
    <w:rsid w:val="00160737"/>
    <w:rsid w:val="0016089E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2ABE"/>
    <w:rsid w:val="001632BA"/>
    <w:rsid w:val="0016334B"/>
    <w:rsid w:val="0016339C"/>
    <w:rsid w:val="0016366A"/>
    <w:rsid w:val="00163D67"/>
    <w:rsid w:val="00164062"/>
    <w:rsid w:val="001645BF"/>
    <w:rsid w:val="001645DD"/>
    <w:rsid w:val="00164819"/>
    <w:rsid w:val="0016481C"/>
    <w:rsid w:val="00164CA7"/>
    <w:rsid w:val="00164E19"/>
    <w:rsid w:val="0016589F"/>
    <w:rsid w:val="00165A2B"/>
    <w:rsid w:val="00165E0F"/>
    <w:rsid w:val="00166064"/>
    <w:rsid w:val="00166221"/>
    <w:rsid w:val="00166260"/>
    <w:rsid w:val="00166592"/>
    <w:rsid w:val="0016711F"/>
    <w:rsid w:val="00167192"/>
    <w:rsid w:val="00167955"/>
    <w:rsid w:val="00167E58"/>
    <w:rsid w:val="00167EC4"/>
    <w:rsid w:val="00170791"/>
    <w:rsid w:val="00170BD5"/>
    <w:rsid w:val="00170C6C"/>
    <w:rsid w:val="00170D44"/>
    <w:rsid w:val="001710E7"/>
    <w:rsid w:val="0017192F"/>
    <w:rsid w:val="00171D05"/>
    <w:rsid w:val="00171D29"/>
    <w:rsid w:val="00172212"/>
    <w:rsid w:val="00172344"/>
    <w:rsid w:val="00172413"/>
    <w:rsid w:val="00172A17"/>
    <w:rsid w:val="00173031"/>
    <w:rsid w:val="001733A4"/>
    <w:rsid w:val="001733F2"/>
    <w:rsid w:val="00173669"/>
    <w:rsid w:val="001739B2"/>
    <w:rsid w:val="00173B8C"/>
    <w:rsid w:val="00173E78"/>
    <w:rsid w:val="00174070"/>
    <w:rsid w:val="00174A64"/>
    <w:rsid w:val="00175027"/>
    <w:rsid w:val="00175139"/>
    <w:rsid w:val="001757F1"/>
    <w:rsid w:val="0017594A"/>
    <w:rsid w:val="00175B2A"/>
    <w:rsid w:val="00176278"/>
    <w:rsid w:val="001762AD"/>
    <w:rsid w:val="001762F1"/>
    <w:rsid w:val="001765A5"/>
    <w:rsid w:val="001770E7"/>
    <w:rsid w:val="0017715D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475"/>
    <w:rsid w:val="0018154F"/>
    <w:rsid w:val="0018159A"/>
    <w:rsid w:val="001819F8"/>
    <w:rsid w:val="00181A9D"/>
    <w:rsid w:val="00181BD8"/>
    <w:rsid w:val="00181D0E"/>
    <w:rsid w:val="00181DFA"/>
    <w:rsid w:val="00181FF3"/>
    <w:rsid w:val="001829C5"/>
    <w:rsid w:val="00182B39"/>
    <w:rsid w:val="00182BA8"/>
    <w:rsid w:val="00182FF7"/>
    <w:rsid w:val="00183067"/>
    <w:rsid w:val="00183215"/>
    <w:rsid w:val="001833FE"/>
    <w:rsid w:val="00183734"/>
    <w:rsid w:val="00183837"/>
    <w:rsid w:val="00183B21"/>
    <w:rsid w:val="00183E8D"/>
    <w:rsid w:val="001845B6"/>
    <w:rsid w:val="001846A4"/>
    <w:rsid w:val="00184878"/>
    <w:rsid w:val="001848F0"/>
    <w:rsid w:val="00184A97"/>
    <w:rsid w:val="00184B46"/>
    <w:rsid w:val="00184CAC"/>
    <w:rsid w:val="00184D7B"/>
    <w:rsid w:val="001852DD"/>
    <w:rsid w:val="001853F3"/>
    <w:rsid w:val="00185E1F"/>
    <w:rsid w:val="00186015"/>
    <w:rsid w:val="001864A9"/>
    <w:rsid w:val="001868AA"/>
    <w:rsid w:val="00187CE5"/>
    <w:rsid w:val="00187EC4"/>
    <w:rsid w:val="00190055"/>
    <w:rsid w:val="00190123"/>
    <w:rsid w:val="00190367"/>
    <w:rsid w:val="00190579"/>
    <w:rsid w:val="001908B6"/>
    <w:rsid w:val="00190986"/>
    <w:rsid w:val="00190A82"/>
    <w:rsid w:val="00190AD2"/>
    <w:rsid w:val="00190C69"/>
    <w:rsid w:val="00190E42"/>
    <w:rsid w:val="00191082"/>
    <w:rsid w:val="00191B10"/>
    <w:rsid w:val="00191B63"/>
    <w:rsid w:val="00191B8B"/>
    <w:rsid w:val="00191EE2"/>
    <w:rsid w:val="00192018"/>
    <w:rsid w:val="001926EA"/>
    <w:rsid w:val="001926F8"/>
    <w:rsid w:val="00192899"/>
    <w:rsid w:val="00192AC6"/>
    <w:rsid w:val="00192B85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14C"/>
    <w:rsid w:val="00195454"/>
    <w:rsid w:val="001954E8"/>
    <w:rsid w:val="00195848"/>
    <w:rsid w:val="00195B1D"/>
    <w:rsid w:val="00195E00"/>
    <w:rsid w:val="00195E5F"/>
    <w:rsid w:val="00195ED0"/>
    <w:rsid w:val="0019625D"/>
    <w:rsid w:val="0019625E"/>
    <w:rsid w:val="00196302"/>
    <w:rsid w:val="001967D1"/>
    <w:rsid w:val="001968AB"/>
    <w:rsid w:val="0019727B"/>
    <w:rsid w:val="001975AB"/>
    <w:rsid w:val="001976A5"/>
    <w:rsid w:val="00197763"/>
    <w:rsid w:val="001979DD"/>
    <w:rsid w:val="00197DCA"/>
    <w:rsid w:val="00197EC9"/>
    <w:rsid w:val="001A0056"/>
    <w:rsid w:val="001A03C9"/>
    <w:rsid w:val="001A09BA"/>
    <w:rsid w:val="001A0B6B"/>
    <w:rsid w:val="001A0C48"/>
    <w:rsid w:val="001A10D7"/>
    <w:rsid w:val="001A10F8"/>
    <w:rsid w:val="001A1712"/>
    <w:rsid w:val="001A18BF"/>
    <w:rsid w:val="001A1E5D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126"/>
    <w:rsid w:val="001A4530"/>
    <w:rsid w:val="001A45A4"/>
    <w:rsid w:val="001A45CF"/>
    <w:rsid w:val="001A4689"/>
    <w:rsid w:val="001A4AEF"/>
    <w:rsid w:val="001A4B2E"/>
    <w:rsid w:val="001A4B6B"/>
    <w:rsid w:val="001A527E"/>
    <w:rsid w:val="001A53DE"/>
    <w:rsid w:val="001A57C0"/>
    <w:rsid w:val="001A5C8B"/>
    <w:rsid w:val="001A5CC2"/>
    <w:rsid w:val="001A60A1"/>
    <w:rsid w:val="001A62CE"/>
    <w:rsid w:val="001A6A4A"/>
    <w:rsid w:val="001A6B4B"/>
    <w:rsid w:val="001A6C91"/>
    <w:rsid w:val="001A70EA"/>
    <w:rsid w:val="001A7137"/>
    <w:rsid w:val="001A72E0"/>
    <w:rsid w:val="001A72E4"/>
    <w:rsid w:val="001A7401"/>
    <w:rsid w:val="001A756B"/>
    <w:rsid w:val="001A7A9C"/>
    <w:rsid w:val="001B0684"/>
    <w:rsid w:val="001B09D4"/>
    <w:rsid w:val="001B0D2A"/>
    <w:rsid w:val="001B13A6"/>
    <w:rsid w:val="001B1C98"/>
    <w:rsid w:val="001B2355"/>
    <w:rsid w:val="001B2535"/>
    <w:rsid w:val="001B2539"/>
    <w:rsid w:val="001B274D"/>
    <w:rsid w:val="001B2A8C"/>
    <w:rsid w:val="001B2CEC"/>
    <w:rsid w:val="001B2E48"/>
    <w:rsid w:val="001B301C"/>
    <w:rsid w:val="001B3061"/>
    <w:rsid w:val="001B3299"/>
    <w:rsid w:val="001B36CC"/>
    <w:rsid w:val="001B3877"/>
    <w:rsid w:val="001B3D2A"/>
    <w:rsid w:val="001B4365"/>
    <w:rsid w:val="001B478B"/>
    <w:rsid w:val="001B4AE8"/>
    <w:rsid w:val="001B4F27"/>
    <w:rsid w:val="001B5077"/>
    <w:rsid w:val="001B594C"/>
    <w:rsid w:val="001B5D9F"/>
    <w:rsid w:val="001B5F63"/>
    <w:rsid w:val="001B6127"/>
    <w:rsid w:val="001B6335"/>
    <w:rsid w:val="001B688B"/>
    <w:rsid w:val="001B70A6"/>
    <w:rsid w:val="001B728A"/>
    <w:rsid w:val="001B73F9"/>
    <w:rsid w:val="001B77BD"/>
    <w:rsid w:val="001B77DB"/>
    <w:rsid w:val="001C0410"/>
    <w:rsid w:val="001C064C"/>
    <w:rsid w:val="001C07F6"/>
    <w:rsid w:val="001C0B7D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43DB"/>
    <w:rsid w:val="001C53D2"/>
    <w:rsid w:val="001C5A43"/>
    <w:rsid w:val="001C5D41"/>
    <w:rsid w:val="001C61E6"/>
    <w:rsid w:val="001C6388"/>
    <w:rsid w:val="001C672D"/>
    <w:rsid w:val="001C69B5"/>
    <w:rsid w:val="001C6DCF"/>
    <w:rsid w:val="001C7115"/>
    <w:rsid w:val="001C713C"/>
    <w:rsid w:val="001C7520"/>
    <w:rsid w:val="001C7885"/>
    <w:rsid w:val="001C79C2"/>
    <w:rsid w:val="001C7FB0"/>
    <w:rsid w:val="001D01D7"/>
    <w:rsid w:val="001D0906"/>
    <w:rsid w:val="001D0CFF"/>
    <w:rsid w:val="001D1100"/>
    <w:rsid w:val="001D116D"/>
    <w:rsid w:val="001D17BC"/>
    <w:rsid w:val="001D1B60"/>
    <w:rsid w:val="001D2451"/>
    <w:rsid w:val="001D25B3"/>
    <w:rsid w:val="001D270C"/>
    <w:rsid w:val="001D2A99"/>
    <w:rsid w:val="001D2C21"/>
    <w:rsid w:val="001D2EB6"/>
    <w:rsid w:val="001D307C"/>
    <w:rsid w:val="001D320D"/>
    <w:rsid w:val="001D3442"/>
    <w:rsid w:val="001D3824"/>
    <w:rsid w:val="001D391A"/>
    <w:rsid w:val="001D3C2B"/>
    <w:rsid w:val="001D3F2A"/>
    <w:rsid w:val="001D4317"/>
    <w:rsid w:val="001D432A"/>
    <w:rsid w:val="001D4426"/>
    <w:rsid w:val="001D44CF"/>
    <w:rsid w:val="001D474C"/>
    <w:rsid w:val="001D4979"/>
    <w:rsid w:val="001D497B"/>
    <w:rsid w:val="001D4B3C"/>
    <w:rsid w:val="001D4DE6"/>
    <w:rsid w:val="001D4E9E"/>
    <w:rsid w:val="001D538A"/>
    <w:rsid w:val="001D5488"/>
    <w:rsid w:val="001D595C"/>
    <w:rsid w:val="001D5BA0"/>
    <w:rsid w:val="001D5DD3"/>
    <w:rsid w:val="001D63F7"/>
    <w:rsid w:val="001D6B26"/>
    <w:rsid w:val="001D6BEA"/>
    <w:rsid w:val="001D7275"/>
    <w:rsid w:val="001D72ED"/>
    <w:rsid w:val="001D7310"/>
    <w:rsid w:val="001D74EF"/>
    <w:rsid w:val="001D7728"/>
    <w:rsid w:val="001D79DA"/>
    <w:rsid w:val="001D7C23"/>
    <w:rsid w:val="001D7D48"/>
    <w:rsid w:val="001D7FA2"/>
    <w:rsid w:val="001E00DB"/>
    <w:rsid w:val="001E032C"/>
    <w:rsid w:val="001E0486"/>
    <w:rsid w:val="001E052E"/>
    <w:rsid w:val="001E055B"/>
    <w:rsid w:val="001E0C84"/>
    <w:rsid w:val="001E1922"/>
    <w:rsid w:val="001E19A3"/>
    <w:rsid w:val="001E1A3B"/>
    <w:rsid w:val="001E1C75"/>
    <w:rsid w:val="001E26AD"/>
    <w:rsid w:val="001E271C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46B"/>
    <w:rsid w:val="001E48BA"/>
    <w:rsid w:val="001E4A07"/>
    <w:rsid w:val="001E4F22"/>
    <w:rsid w:val="001E526B"/>
    <w:rsid w:val="001E5426"/>
    <w:rsid w:val="001E58BC"/>
    <w:rsid w:val="001E5C7D"/>
    <w:rsid w:val="001E5D37"/>
    <w:rsid w:val="001E6013"/>
    <w:rsid w:val="001E6160"/>
    <w:rsid w:val="001E62AA"/>
    <w:rsid w:val="001E6408"/>
    <w:rsid w:val="001E6538"/>
    <w:rsid w:val="001E6A75"/>
    <w:rsid w:val="001E71ED"/>
    <w:rsid w:val="001E72A8"/>
    <w:rsid w:val="001E789C"/>
    <w:rsid w:val="001E78C5"/>
    <w:rsid w:val="001E7B35"/>
    <w:rsid w:val="001E7D3E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A8"/>
    <w:rsid w:val="001F34EF"/>
    <w:rsid w:val="001F3596"/>
    <w:rsid w:val="001F3AB9"/>
    <w:rsid w:val="001F41EF"/>
    <w:rsid w:val="001F43E8"/>
    <w:rsid w:val="001F5111"/>
    <w:rsid w:val="001F51A3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0F0D"/>
    <w:rsid w:val="00201504"/>
    <w:rsid w:val="0020162F"/>
    <w:rsid w:val="0020173F"/>
    <w:rsid w:val="0020178D"/>
    <w:rsid w:val="00201860"/>
    <w:rsid w:val="00201A2F"/>
    <w:rsid w:val="00201D1C"/>
    <w:rsid w:val="00202E0E"/>
    <w:rsid w:val="00203213"/>
    <w:rsid w:val="0020352D"/>
    <w:rsid w:val="002035DE"/>
    <w:rsid w:val="0020382C"/>
    <w:rsid w:val="00203D6D"/>
    <w:rsid w:val="00203F96"/>
    <w:rsid w:val="002041A0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5CBF"/>
    <w:rsid w:val="00206258"/>
    <w:rsid w:val="0020626E"/>
    <w:rsid w:val="0020635E"/>
    <w:rsid w:val="002065CF"/>
    <w:rsid w:val="00206761"/>
    <w:rsid w:val="00206CBD"/>
    <w:rsid w:val="00206EF7"/>
    <w:rsid w:val="00206EFC"/>
    <w:rsid w:val="0020701B"/>
    <w:rsid w:val="00207599"/>
    <w:rsid w:val="00207832"/>
    <w:rsid w:val="00207B43"/>
    <w:rsid w:val="00207BF8"/>
    <w:rsid w:val="00207D4E"/>
    <w:rsid w:val="00207EC3"/>
    <w:rsid w:val="00210439"/>
    <w:rsid w:val="0021056F"/>
    <w:rsid w:val="00210669"/>
    <w:rsid w:val="00210822"/>
    <w:rsid w:val="00210E07"/>
    <w:rsid w:val="002117E4"/>
    <w:rsid w:val="00211828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244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1BD"/>
    <w:rsid w:val="002162A9"/>
    <w:rsid w:val="0021634C"/>
    <w:rsid w:val="002163CF"/>
    <w:rsid w:val="0021674F"/>
    <w:rsid w:val="00216C56"/>
    <w:rsid w:val="00216C6B"/>
    <w:rsid w:val="0021700E"/>
    <w:rsid w:val="00217276"/>
    <w:rsid w:val="00217368"/>
    <w:rsid w:val="00217517"/>
    <w:rsid w:val="002175B3"/>
    <w:rsid w:val="002179BC"/>
    <w:rsid w:val="002179E7"/>
    <w:rsid w:val="00217C50"/>
    <w:rsid w:val="00217E88"/>
    <w:rsid w:val="00217EE5"/>
    <w:rsid w:val="00220183"/>
    <w:rsid w:val="0022066D"/>
    <w:rsid w:val="0022079F"/>
    <w:rsid w:val="002207CA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5B71"/>
    <w:rsid w:val="002260C3"/>
    <w:rsid w:val="00226104"/>
    <w:rsid w:val="0022626C"/>
    <w:rsid w:val="002268BB"/>
    <w:rsid w:val="00226B6B"/>
    <w:rsid w:val="00226CC4"/>
    <w:rsid w:val="002270F5"/>
    <w:rsid w:val="002271CE"/>
    <w:rsid w:val="002272D1"/>
    <w:rsid w:val="00227595"/>
    <w:rsid w:val="002276B5"/>
    <w:rsid w:val="002279D7"/>
    <w:rsid w:val="00227DC8"/>
    <w:rsid w:val="00230204"/>
    <w:rsid w:val="002309FA"/>
    <w:rsid w:val="00230B4B"/>
    <w:rsid w:val="00231242"/>
    <w:rsid w:val="002313FB"/>
    <w:rsid w:val="0023165F"/>
    <w:rsid w:val="00231694"/>
    <w:rsid w:val="00231A99"/>
    <w:rsid w:val="00231B76"/>
    <w:rsid w:val="00231F04"/>
    <w:rsid w:val="002321F9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3F46"/>
    <w:rsid w:val="0023412E"/>
    <w:rsid w:val="00234198"/>
    <w:rsid w:val="002342CC"/>
    <w:rsid w:val="002346A4"/>
    <w:rsid w:val="00234910"/>
    <w:rsid w:val="00234B19"/>
    <w:rsid w:val="002350AC"/>
    <w:rsid w:val="002350B9"/>
    <w:rsid w:val="00235187"/>
    <w:rsid w:val="00235331"/>
    <w:rsid w:val="00235428"/>
    <w:rsid w:val="00235CB8"/>
    <w:rsid w:val="00235FEC"/>
    <w:rsid w:val="002362DF"/>
    <w:rsid w:val="002362F9"/>
    <w:rsid w:val="002365F5"/>
    <w:rsid w:val="00236625"/>
    <w:rsid w:val="00236820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58D"/>
    <w:rsid w:val="00241682"/>
    <w:rsid w:val="002417F3"/>
    <w:rsid w:val="00241939"/>
    <w:rsid w:val="00241D33"/>
    <w:rsid w:val="00241EEE"/>
    <w:rsid w:val="00241F26"/>
    <w:rsid w:val="002421D6"/>
    <w:rsid w:val="00242298"/>
    <w:rsid w:val="00242485"/>
    <w:rsid w:val="00243088"/>
    <w:rsid w:val="0024348E"/>
    <w:rsid w:val="0024355C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5CC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47D9B"/>
    <w:rsid w:val="00250B33"/>
    <w:rsid w:val="00250E52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EF"/>
    <w:rsid w:val="00254AFC"/>
    <w:rsid w:val="00255006"/>
    <w:rsid w:val="002552A1"/>
    <w:rsid w:val="002552BB"/>
    <w:rsid w:val="00256429"/>
    <w:rsid w:val="0025673A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22C"/>
    <w:rsid w:val="002625A6"/>
    <w:rsid w:val="0026289F"/>
    <w:rsid w:val="00262972"/>
    <w:rsid w:val="00262A48"/>
    <w:rsid w:val="00262AB6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14"/>
    <w:rsid w:val="00265231"/>
    <w:rsid w:val="00265A63"/>
    <w:rsid w:val="00265CD7"/>
    <w:rsid w:val="00265F4B"/>
    <w:rsid w:val="00265FFB"/>
    <w:rsid w:val="002666D0"/>
    <w:rsid w:val="00266D06"/>
    <w:rsid w:val="00266DB8"/>
    <w:rsid w:val="0026740F"/>
    <w:rsid w:val="002674EF"/>
    <w:rsid w:val="00267510"/>
    <w:rsid w:val="002677F1"/>
    <w:rsid w:val="00267800"/>
    <w:rsid w:val="00267951"/>
    <w:rsid w:val="0026797F"/>
    <w:rsid w:val="00267E71"/>
    <w:rsid w:val="00267E77"/>
    <w:rsid w:val="002702F8"/>
    <w:rsid w:val="002707C6"/>
    <w:rsid w:val="00270BCE"/>
    <w:rsid w:val="00270C0D"/>
    <w:rsid w:val="00270CAF"/>
    <w:rsid w:val="00271511"/>
    <w:rsid w:val="002718DC"/>
    <w:rsid w:val="00271C84"/>
    <w:rsid w:val="00271D89"/>
    <w:rsid w:val="00272307"/>
    <w:rsid w:val="0027240A"/>
    <w:rsid w:val="0027265B"/>
    <w:rsid w:val="00272688"/>
    <w:rsid w:val="00272B91"/>
    <w:rsid w:val="00272BB2"/>
    <w:rsid w:val="00273464"/>
    <w:rsid w:val="00274206"/>
    <w:rsid w:val="0027427D"/>
    <w:rsid w:val="0027444C"/>
    <w:rsid w:val="00275011"/>
    <w:rsid w:val="00275190"/>
    <w:rsid w:val="002752E5"/>
    <w:rsid w:val="0027569B"/>
    <w:rsid w:val="0027584A"/>
    <w:rsid w:val="00275F65"/>
    <w:rsid w:val="00275FDB"/>
    <w:rsid w:val="0027616D"/>
    <w:rsid w:val="00276340"/>
    <w:rsid w:val="0027656E"/>
    <w:rsid w:val="00276874"/>
    <w:rsid w:val="00276AF3"/>
    <w:rsid w:val="00277288"/>
    <w:rsid w:val="002775D0"/>
    <w:rsid w:val="00277CB8"/>
    <w:rsid w:val="00277DB6"/>
    <w:rsid w:val="00277EF7"/>
    <w:rsid w:val="002804F4"/>
    <w:rsid w:val="00280A76"/>
    <w:rsid w:val="00280D3D"/>
    <w:rsid w:val="00280F70"/>
    <w:rsid w:val="0028178A"/>
    <w:rsid w:val="0028183A"/>
    <w:rsid w:val="002821D6"/>
    <w:rsid w:val="00282570"/>
    <w:rsid w:val="00282A55"/>
    <w:rsid w:val="00282B3F"/>
    <w:rsid w:val="00282C30"/>
    <w:rsid w:val="00282CFB"/>
    <w:rsid w:val="00282EC6"/>
    <w:rsid w:val="00282F8F"/>
    <w:rsid w:val="00283350"/>
    <w:rsid w:val="00283549"/>
    <w:rsid w:val="0028371A"/>
    <w:rsid w:val="00283A7D"/>
    <w:rsid w:val="00283CD2"/>
    <w:rsid w:val="002840F0"/>
    <w:rsid w:val="00284817"/>
    <w:rsid w:val="002848A4"/>
    <w:rsid w:val="002848B9"/>
    <w:rsid w:val="002857F7"/>
    <w:rsid w:val="00285885"/>
    <w:rsid w:val="00285F56"/>
    <w:rsid w:val="0028601D"/>
    <w:rsid w:val="002862B1"/>
    <w:rsid w:val="0028633B"/>
    <w:rsid w:val="0028698B"/>
    <w:rsid w:val="002869E4"/>
    <w:rsid w:val="00286C9C"/>
    <w:rsid w:val="00287CA9"/>
    <w:rsid w:val="00287F76"/>
    <w:rsid w:val="00290BA4"/>
    <w:rsid w:val="00290BCB"/>
    <w:rsid w:val="00290F64"/>
    <w:rsid w:val="002910A4"/>
    <w:rsid w:val="00291266"/>
    <w:rsid w:val="002917F3"/>
    <w:rsid w:val="00291A2D"/>
    <w:rsid w:val="00291C63"/>
    <w:rsid w:val="0029232E"/>
    <w:rsid w:val="00292539"/>
    <w:rsid w:val="002930CF"/>
    <w:rsid w:val="00293111"/>
    <w:rsid w:val="00293148"/>
    <w:rsid w:val="00293220"/>
    <w:rsid w:val="00293824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0BC"/>
    <w:rsid w:val="00296455"/>
    <w:rsid w:val="00296771"/>
    <w:rsid w:val="002968DF"/>
    <w:rsid w:val="00296D95"/>
    <w:rsid w:val="00296E02"/>
    <w:rsid w:val="00297431"/>
    <w:rsid w:val="002976B0"/>
    <w:rsid w:val="002976EE"/>
    <w:rsid w:val="00297AF2"/>
    <w:rsid w:val="00297E2F"/>
    <w:rsid w:val="002A0052"/>
    <w:rsid w:val="002A009D"/>
    <w:rsid w:val="002A02E0"/>
    <w:rsid w:val="002A0733"/>
    <w:rsid w:val="002A0AE5"/>
    <w:rsid w:val="002A0C0E"/>
    <w:rsid w:val="002A196A"/>
    <w:rsid w:val="002A1B6E"/>
    <w:rsid w:val="002A1CA2"/>
    <w:rsid w:val="002A1CCF"/>
    <w:rsid w:val="002A1FB1"/>
    <w:rsid w:val="002A2431"/>
    <w:rsid w:val="002A2462"/>
    <w:rsid w:val="002A2806"/>
    <w:rsid w:val="002A287F"/>
    <w:rsid w:val="002A3419"/>
    <w:rsid w:val="002A354B"/>
    <w:rsid w:val="002A3694"/>
    <w:rsid w:val="002A3894"/>
    <w:rsid w:val="002A38D2"/>
    <w:rsid w:val="002A3900"/>
    <w:rsid w:val="002A3BB0"/>
    <w:rsid w:val="002A3C16"/>
    <w:rsid w:val="002A436A"/>
    <w:rsid w:val="002A43A5"/>
    <w:rsid w:val="002A47AD"/>
    <w:rsid w:val="002A4D48"/>
    <w:rsid w:val="002A4F95"/>
    <w:rsid w:val="002A4FAD"/>
    <w:rsid w:val="002A50B3"/>
    <w:rsid w:val="002A5985"/>
    <w:rsid w:val="002A5EA5"/>
    <w:rsid w:val="002A5F4B"/>
    <w:rsid w:val="002A68A0"/>
    <w:rsid w:val="002A6D2F"/>
    <w:rsid w:val="002A6E78"/>
    <w:rsid w:val="002A6F91"/>
    <w:rsid w:val="002A7006"/>
    <w:rsid w:val="002A707F"/>
    <w:rsid w:val="002A7398"/>
    <w:rsid w:val="002A7653"/>
    <w:rsid w:val="002A789E"/>
    <w:rsid w:val="002A7A5C"/>
    <w:rsid w:val="002A7BD8"/>
    <w:rsid w:val="002B009A"/>
    <w:rsid w:val="002B041E"/>
    <w:rsid w:val="002B06EE"/>
    <w:rsid w:val="002B0757"/>
    <w:rsid w:val="002B090D"/>
    <w:rsid w:val="002B0BFE"/>
    <w:rsid w:val="002B13F2"/>
    <w:rsid w:val="002B15CC"/>
    <w:rsid w:val="002B1C67"/>
    <w:rsid w:val="002B1F94"/>
    <w:rsid w:val="002B244E"/>
    <w:rsid w:val="002B2650"/>
    <w:rsid w:val="002B28EA"/>
    <w:rsid w:val="002B3094"/>
    <w:rsid w:val="002B3099"/>
    <w:rsid w:val="002B3113"/>
    <w:rsid w:val="002B3208"/>
    <w:rsid w:val="002B35E7"/>
    <w:rsid w:val="002B3BC6"/>
    <w:rsid w:val="002B3EDE"/>
    <w:rsid w:val="002B4308"/>
    <w:rsid w:val="002B480E"/>
    <w:rsid w:val="002B4BFE"/>
    <w:rsid w:val="002B5218"/>
    <w:rsid w:val="002B5333"/>
    <w:rsid w:val="002B5488"/>
    <w:rsid w:val="002B5796"/>
    <w:rsid w:val="002B5DA7"/>
    <w:rsid w:val="002B5EB1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310"/>
    <w:rsid w:val="002C04E5"/>
    <w:rsid w:val="002C0754"/>
    <w:rsid w:val="002C082A"/>
    <w:rsid w:val="002C094D"/>
    <w:rsid w:val="002C0D2F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7E7"/>
    <w:rsid w:val="002C38B6"/>
    <w:rsid w:val="002C3AF7"/>
    <w:rsid w:val="002C3FE6"/>
    <w:rsid w:val="002C40ED"/>
    <w:rsid w:val="002C41DA"/>
    <w:rsid w:val="002C45A5"/>
    <w:rsid w:val="002C4615"/>
    <w:rsid w:val="002C487A"/>
    <w:rsid w:val="002C50B0"/>
    <w:rsid w:val="002C53B8"/>
    <w:rsid w:val="002C5724"/>
    <w:rsid w:val="002C5AC3"/>
    <w:rsid w:val="002C5C17"/>
    <w:rsid w:val="002C6061"/>
    <w:rsid w:val="002C621E"/>
    <w:rsid w:val="002C62FC"/>
    <w:rsid w:val="002C658C"/>
    <w:rsid w:val="002C6965"/>
    <w:rsid w:val="002C6B6B"/>
    <w:rsid w:val="002C6C46"/>
    <w:rsid w:val="002C704C"/>
    <w:rsid w:val="002C7122"/>
    <w:rsid w:val="002C7228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54D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43EE"/>
    <w:rsid w:val="002D55CC"/>
    <w:rsid w:val="002D599F"/>
    <w:rsid w:val="002D5D50"/>
    <w:rsid w:val="002D5E32"/>
    <w:rsid w:val="002D5FDE"/>
    <w:rsid w:val="002D613D"/>
    <w:rsid w:val="002D642B"/>
    <w:rsid w:val="002D65DC"/>
    <w:rsid w:val="002D6726"/>
    <w:rsid w:val="002D68ED"/>
    <w:rsid w:val="002D693A"/>
    <w:rsid w:val="002D6E51"/>
    <w:rsid w:val="002D6F7A"/>
    <w:rsid w:val="002D7188"/>
    <w:rsid w:val="002D732F"/>
    <w:rsid w:val="002D737A"/>
    <w:rsid w:val="002D767E"/>
    <w:rsid w:val="002E0631"/>
    <w:rsid w:val="002E0AB3"/>
    <w:rsid w:val="002E0FE5"/>
    <w:rsid w:val="002E10D2"/>
    <w:rsid w:val="002E124E"/>
    <w:rsid w:val="002E1432"/>
    <w:rsid w:val="002E1807"/>
    <w:rsid w:val="002E188B"/>
    <w:rsid w:val="002E1CA9"/>
    <w:rsid w:val="002E2301"/>
    <w:rsid w:val="002E2755"/>
    <w:rsid w:val="002E2783"/>
    <w:rsid w:val="002E2943"/>
    <w:rsid w:val="002E2D5A"/>
    <w:rsid w:val="002E2E0F"/>
    <w:rsid w:val="002E2EB0"/>
    <w:rsid w:val="002E30E6"/>
    <w:rsid w:val="002E3E80"/>
    <w:rsid w:val="002E40B0"/>
    <w:rsid w:val="002E5954"/>
    <w:rsid w:val="002E595B"/>
    <w:rsid w:val="002E5B7C"/>
    <w:rsid w:val="002E5F1A"/>
    <w:rsid w:val="002E5F9B"/>
    <w:rsid w:val="002E6346"/>
    <w:rsid w:val="002E646B"/>
    <w:rsid w:val="002E64E4"/>
    <w:rsid w:val="002E6852"/>
    <w:rsid w:val="002E6DFB"/>
    <w:rsid w:val="002E6EE7"/>
    <w:rsid w:val="002E74C8"/>
    <w:rsid w:val="002E74D9"/>
    <w:rsid w:val="002E765B"/>
    <w:rsid w:val="002E7931"/>
    <w:rsid w:val="002E7E10"/>
    <w:rsid w:val="002F01AC"/>
    <w:rsid w:val="002F02B4"/>
    <w:rsid w:val="002F02E9"/>
    <w:rsid w:val="002F0913"/>
    <w:rsid w:val="002F09F2"/>
    <w:rsid w:val="002F0E87"/>
    <w:rsid w:val="002F0F2C"/>
    <w:rsid w:val="002F102A"/>
    <w:rsid w:val="002F1B7E"/>
    <w:rsid w:val="002F1BB2"/>
    <w:rsid w:val="002F1C85"/>
    <w:rsid w:val="002F1CD1"/>
    <w:rsid w:val="002F219B"/>
    <w:rsid w:val="002F23A0"/>
    <w:rsid w:val="002F268A"/>
    <w:rsid w:val="002F2790"/>
    <w:rsid w:val="002F28BD"/>
    <w:rsid w:val="002F2C7D"/>
    <w:rsid w:val="002F2EB1"/>
    <w:rsid w:val="002F2FD0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687"/>
    <w:rsid w:val="002F5AE9"/>
    <w:rsid w:val="002F6035"/>
    <w:rsid w:val="002F63F8"/>
    <w:rsid w:val="002F6DDA"/>
    <w:rsid w:val="002F6F9D"/>
    <w:rsid w:val="002F70B2"/>
    <w:rsid w:val="002F7AB4"/>
    <w:rsid w:val="002F7BD6"/>
    <w:rsid w:val="002F7C10"/>
    <w:rsid w:val="002F7F73"/>
    <w:rsid w:val="003000A4"/>
    <w:rsid w:val="00300121"/>
    <w:rsid w:val="00300F58"/>
    <w:rsid w:val="00301000"/>
    <w:rsid w:val="003011D1"/>
    <w:rsid w:val="00301B7C"/>
    <w:rsid w:val="00301FF8"/>
    <w:rsid w:val="00302038"/>
    <w:rsid w:val="0030208F"/>
    <w:rsid w:val="00302117"/>
    <w:rsid w:val="0030212D"/>
    <w:rsid w:val="00302498"/>
    <w:rsid w:val="003024F3"/>
    <w:rsid w:val="0030257D"/>
    <w:rsid w:val="003029EA"/>
    <w:rsid w:val="00302C51"/>
    <w:rsid w:val="0030389D"/>
    <w:rsid w:val="0030397F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5C90"/>
    <w:rsid w:val="00305DDC"/>
    <w:rsid w:val="0030612B"/>
    <w:rsid w:val="003062AD"/>
    <w:rsid w:val="0030644D"/>
    <w:rsid w:val="00306591"/>
    <w:rsid w:val="003068F7"/>
    <w:rsid w:val="00306CFA"/>
    <w:rsid w:val="003073D1"/>
    <w:rsid w:val="003077B0"/>
    <w:rsid w:val="0030794F"/>
    <w:rsid w:val="003101DC"/>
    <w:rsid w:val="003102AD"/>
    <w:rsid w:val="00310CA7"/>
    <w:rsid w:val="00311A8A"/>
    <w:rsid w:val="00312332"/>
    <w:rsid w:val="0031237A"/>
    <w:rsid w:val="00312C54"/>
    <w:rsid w:val="00312D82"/>
    <w:rsid w:val="00312E9D"/>
    <w:rsid w:val="0031306E"/>
    <w:rsid w:val="003131CE"/>
    <w:rsid w:val="003133E9"/>
    <w:rsid w:val="003134D3"/>
    <w:rsid w:val="0031390A"/>
    <w:rsid w:val="00313AB4"/>
    <w:rsid w:val="00313B30"/>
    <w:rsid w:val="00313B70"/>
    <w:rsid w:val="0031405B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0B2"/>
    <w:rsid w:val="00316136"/>
    <w:rsid w:val="00316159"/>
    <w:rsid w:val="0031651B"/>
    <w:rsid w:val="00316BED"/>
    <w:rsid w:val="00316D7E"/>
    <w:rsid w:val="00316F1A"/>
    <w:rsid w:val="00317668"/>
    <w:rsid w:val="003179C9"/>
    <w:rsid w:val="003179CC"/>
    <w:rsid w:val="00317B72"/>
    <w:rsid w:val="00317BEF"/>
    <w:rsid w:val="00317DC9"/>
    <w:rsid w:val="00317F97"/>
    <w:rsid w:val="0032005C"/>
    <w:rsid w:val="00320102"/>
    <w:rsid w:val="0032033D"/>
    <w:rsid w:val="0032037B"/>
    <w:rsid w:val="003215AB"/>
    <w:rsid w:val="0032160A"/>
    <w:rsid w:val="003217E3"/>
    <w:rsid w:val="00321ADE"/>
    <w:rsid w:val="00322435"/>
    <w:rsid w:val="00322E8A"/>
    <w:rsid w:val="00323067"/>
    <w:rsid w:val="00323491"/>
    <w:rsid w:val="00323C93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656"/>
    <w:rsid w:val="0032679C"/>
    <w:rsid w:val="00326A55"/>
    <w:rsid w:val="003271AC"/>
    <w:rsid w:val="003271DB"/>
    <w:rsid w:val="003271F2"/>
    <w:rsid w:val="00327423"/>
    <w:rsid w:val="003274BB"/>
    <w:rsid w:val="00327AE6"/>
    <w:rsid w:val="00327AF6"/>
    <w:rsid w:val="0033021B"/>
    <w:rsid w:val="003303BE"/>
    <w:rsid w:val="00330485"/>
    <w:rsid w:val="00330F36"/>
    <w:rsid w:val="00331301"/>
    <w:rsid w:val="00331629"/>
    <w:rsid w:val="00331A74"/>
    <w:rsid w:val="00331B95"/>
    <w:rsid w:val="00331EA0"/>
    <w:rsid w:val="003320D9"/>
    <w:rsid w:val="0033230D"/>
    <w:rsid w:val="00332701"/>
    <w:rsid w:val="003331A0"/>
    <w:rsid w:val="003337DB"/>
    <w:rsid w:val="00333CFA"/>
    <w:rsid w:val="003340B6"/>
    <w:rsid w:val="00334170"/>
    <w:rsid w:val="00334400"/>
    <w:rsid w:val="00334815"/>
    <w:rsid w:val="00334963"/>
    <w:rsid w:val="00334ED6"/>
    <w:rsid w:val="00335473"/>
    <w:rsid w:val="00335896"/>
    <w:rsid w:val="00335FA3"/>
    <w:rsid w:val="00336131"/>
    <w:rsid w:val="003363E8"/>
    <w:rsid w:val="0033658B"/>
    <w:rsid w:val="003368CF"/>
    <w:rsid w:val="003368FD"/>
    <w:rsid w:val="0033755D"/>
    <w:rsid w:val="003375B4"/>
    <w:rsid w:val="00337704"/>
    <w:rsid w:val="00337BB6"/>
    <w:rsid w:val="00337D65"/>
    <w:rsid w:val="00340642"/>
    <w:rsid w:val="00340DD8"/>
    <w:rsid w:val="00340E37"/>
    <w:rsid w:val="003418C2"/>
    <w:rsid w:val="003424E2"/>
    <w:rsid w:val="0034254E"/>
    <w:rsid w:val="00342649"/>
    <w:rsid w:val="003427A5"/>
    <w:rsid w:val="003429FB"/>
    <w:rsid w:val="00342C2E"/>
    <w:rsid w:val="00342FA8"/>
    <w:rsid w:val="003431FD"/>
    <w:rsid w:val="00343392"/>
    <w:rsid w:val="0034358E"/>
    <w:rsid w:val="003438BA"/>
    <w:rsid w:val="00343CA1"/>
    <w:rsid w:val="00343DB5"/>
    <w:rsid w:val="00343E94"/>
    <w:rsid w:val="0034431D"/>
    <w:rsid w:val="00344480"/>
    <w:rsid w:val="00344735"/>
    <w:rsid w:val="00344979"/>
    <w:rsid w:val="00344B3B"/>
    <w:rsid w:val="003452F2"/>
    <w:rsid w:val="003453EA"/>
    <w:rsid w:val="003453EF"/>
    <w:rsid w:val="003457F8"/>
    <w:rsid w:val="00346306"/>
    <w:rsid w:val="003464B7"/>
    <w:rsid w:val="0034654B"/>
    <w:rsid w:val="003465A9"/>
    <w:rsid w:val="00347847"/>
    <w:rsid w:val="003478F7"/>
    <w:rsid w:val="00347E6E"/>
    <w:rsid w:val="00347EB7"/>
    <w:rsid w:val="00347F1B"/>
    <w:rsid w:val="003501C5"/>
    <w:rsid w:val="003503E1"/>
    <w:rsid w:val="00350783"/>
    <w:rsid w:val="00351177"/>
    <w:rsid w:val="00351291"/>
    <w:rsid w:val="003516A5"/>
    <w:rsid w:val="0035173D"/>
    <w:rsid w:val="0035224C"/>
    <w:rsid w:val="0035237C"/>
    <w:rsid w:val="00352755"/>
    <w:rsid w:val="00352B78"/>
    <w:rsid w:val="00352B82"/>
    <w:rsid w:val="00352BF9"/>
    <w:rsid w:val="00352CFA"/>
    <w:rsid w:val="00352D9F"/>
    <w:rsid w:val="00352DA9"/>
    <w:rsid w:val="00352DAD"/>
    <w:rsid w:val="00352EA7"/>
    <w:rsid w:val="0035348C"/>
    <w:rsid w:val="003534CE"/>
    <w:rsid w:val="003535C4"/>
    <w:rsid w:val="00353628"/>
    <w:rsid w:val="00353892"/>
    <w:rsid w:val="003539CA"/>
    <w:rsid w:val="003539F8"/>
    <w:rsid w:val="00353E7B"/>
    <w:rsid w:val="00353E8B"/>
    <w:rsid w:val="003541A6"/>
    <w:rsid w:val="003543C8"/>
    <w:rsid w:val="00354588"/>
    <w:rsid w:val="00354CA5"/>
    <w:rsid w:val="00354D40"/>
    <w:rsid w:val="003550D7"/>
    <w:rsid w:val="003550F0"/>
    <w:rsid w:val="00355245"/>
    <w:rsid w:val="0035568D"/>
    <w:rsid w:val="0035585D"/>
    <w:rsid w:val="00355AD5"/>
    <w:rsid w:val="00356640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942"/>
    <w:rsid w:val="00357A5C"/>
    <w:rsid w:val="00357C07"/>
    <w:rsid w:val="00357E31"/>
    <w:rsid w:val="00357FAF"/>
    <w:rsid w:val="00360004"/>
    <w:rsid w:val="0036009A"/>
    <w:rsid w:val="003601CA"/>
    <w:rsid w:val="003603A1"/>
    <w:rsid w:val="003604DE"/>
    <w:rsid w:val="00360958"/>
    <w:rsid w:val="00360EFA"/>
    <w:rsid w:val="00361339"/>
    <w:rsid w:val="00361954"/>
    <w:rsid w:val="00361BC6"/>
    <w:rsid w:val="003620A8"/>
    <w:rsid w:val="00362374"/>
    <w:rsid w:val="0036265F"/>
    <w:rsid w:val="00362837"/>
    <w:rsid w:val="00362903"/>
    <w:rsid w:val="00362939"/>
    <w:rsid w:val="00363080"/>
    <w:rsid w:val="003632D9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51A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0F1"/>
    <w:rsid w:val="003721C4"/>
    <w:rsid w:val="0037223E"/>
    <w:rsid w:val="0037252F"/>
    <w:rsid w:val="0037293A"/>
    <w:rsid w:val="00372AF9"/>
    <w:rsid w:val="00372B6D"/>
    <w:rsid w:val="00372B91"/>
    <w:rsid w:val="003731EA"/>
    <w:rsid w:val="003734BB"/>
    <w:rsid w:val="0037365D"/>
    <w:rsid w:val="00373E27"/>
    <w:rsid w:val="0037429E"/>
    <w:rsid w:val="003746E0"/>
    <w:rsid w:val="003748A6"/>
    <w:rsid w:val="00374A94"/>
    <w:rsid w:val="00374B18"/>
    <w:rsid w:val="003756AB"/>
    <w:rsid w:val="0037573A"/>
    <w:rsid w:val="00375B1C"/>
    <w:rsid w:val="00375F5C"/>
    <w:rsid w:val="00376302"/>
    <w:rsid w:val="003766E9"/>
    <w:rsid w:val="003768E1"/>
    <w:rsid w:val="00376952"/>
    <w:rsid w:val="00376C61"/>
    <w:rsid w:val="00376CE8"/>
    <w:rsid w:val="00376E29"/>
    <w:rsid w:val="003775E5"/>
    <w:rsid w:val="00377774"/>
    <w:rsid w:val="003802B9"/>
    <w:rsid w:val="0038030A"/>
    <w:rsid w:val="00380374"/>
    <w:rsid w:val="003803B5"/>
    <w:rsid w:val="00380B18"/>
    <w:rsid w:val="00380B1E"/>
    <w:rsid w:val="00380E39"/>
    <w:rsid w:val="003810CA"/>
    <w:rsid w:val="003812F2"/>
    <w:rsid w:val="0038137B"/>
    <w:rsid w:val="003814A3"/>
    <w:rsid w:val="00381778"/>
    <w:rsid w:val="003819D3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C33"/>
    <w:rsid w:val="00383CE0"/>
    <w:rsid w:val="00383D8B"/>
    <w:rsid w:val="00384057"/>
    <w:rsid w:val="003840FC"/>
    <w:rsid w:val="003844DF"/>
    <w:rsid w:val="00384893"/>
    <w:rsid w:val="003849E4"/>
    <w:rsid w:val="00384CE8"/>
    <w:rsid w:val="00384DE6"/>
    <w:rsid w:val="00385581"/>
    <w:rsid w:val="0038558F"/>
    <w:rsid w:val="00385BF5"/>
    <w:rsid w:val="00385C4A"/>
    <w:rsid w:val="00385E3D"/>
    <w:rsid w:val="00386D5A"/>
    <w:rsid w:val="00386FBA"/>
    <w:rsid w:val="003870AD"/>
    <w:rsid w:val="003872E0"/>
    <w:rsid w:val="003874DF"/>
    <w:rsid w:val="00387A88"/>
    <w:rsid w:val="003900F6"/>
    <w:rsid w:val="003904B0"/>
    <w:rsid w:val="003909E2"/>
    <w:rsid w:val="00390B61"/>
    <w:rsid w:val="00390CAD"/>
    <w:rsid w:val="00390D8A"/>
    <w:rsid w:val="00391143"/>
    <w:rsid w:val="00391580"/>
    <w:rsid w:val="003917B0"/>
    <w:rsid w:val="00391812"/>
    <w:rsid w:val="00391889"/>
    <w:rsid w:val="00391D76"/>
    <w:rsid w:val="00391FA3"/>
    <w:rsid w:val="00392CB4"/>
    <w:rsid w:val="00392FE3"/>
    <w:rsid w:val="0039323E"/>
    <w:rsid w:val="003933A2"/>
    <w:rsid w:val="003935AA"/>
    <w:rsid w:val="00393A01"/>
    <w:rsid w:val="003945EE"/>
    <w:rsid w:val="003947F7"/>
    <w:rsid w:val="00394899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5FF6"/>
    <w:rsid w:val="00396301"/>
    <w:rsid w:val="00396558"/>
    <w:rsid w:val="00396E00"/>
    <w:rsid w:val="00396E82"/>
    <w:rsid w:val="00396E9E"/>
    <w:rsid w:val="003974D1"/>
    <w:rsid w:val="00397ACC"/>
    <w:rsid w:val="00397AF1"/>
    <w:rsid w:val="00397D8F"/>
    <w:rsid w:val="00397F91"/>
    <w:rsid w:val="003A00E1"/>
    <w:rsid w:val="003A0E5D"/>
    <w:rsid w:val="003A0EA1"/>
    <w:rsid w:val="003A1193"/>
    <w:rsid w:val="003A15E3"/>
    <w:rsid w:val="003A1DE4"/>
    <w:rsid w:val="003A1F36"/>
    <w:rsid w:val="003A1F98"/>
    <w:rsid w:val="003A21BC"/>
    <w:rsid w:val="003A26CD"/>
    <w:rsid w:val="003A3271"/>
    <w:rsid w:val="003A34D7"/>
    <w:rsid w:val="003A3903"/>
    <w:rsid w:val="003A3B89"/>
    <w:rsid w:val="003A4167"/>
    <w:rsid w:val="003A42A5"/>
    <w:rsid w:val="003A442E"/>
    <w:rsid w:val="003A4A4A"/>
    <w:rsid w:val="003A5269"/>
    <w:rsid w:val="003A5300"/>
    <w:rsid w:val="003A5352"/>
    <w:rsid w:val="003A5378"/>
    <w:rsid w:val="003A543B"/>
    <w:rsid w:val="003A555C"/>
    <w:rsid w:val="003A6454"/>
    <w:rsid w:val="003A6F0C"/>
    <w:rsid w:val="003A7034"/>
    <w:rsid w:val="003A70B0"/>
    <w:rsid w:val="003A757F"/>
    <w:rsid w:val="003A76D7"/>
    <w:rsid w:val="003A77B9"/>
    <w:rsid w:val="003A799A"/>
    <w:rsid w:val="003A7D03"/>
    <w:rsid w:val="003A7F45"/>
    <w:rsid w:val="003B01A2"/>
    <w:rsid w:val="003B0558"/>
    <w:rsid w:val="003B05E0"/>
    <w:rsid w:val="003B07CD"/>
    <w:rsid w:val="003B0BA5"/>
    <w:rsid w:val="003B0BEA"/>
    <w:rsid w:val="003B0BFD"/>
    <w:rsid w:val="003B1702"/>
    <w:rsid w:val="003B1A13"/>
    <w:rsid w:val="003B1D9A"/>
    <w:rsid w:val="003B2059"/>
    <w:rsid w:val="003B22FF"/>
    <w:rsid w:val="003B2567"/>
    <w:rsid w:val="003B2BE6"/>
    <w:rsid w:val="003B308E"/>
    <w:rsid w:val="003B33E5"/>
    <w:rsid w:val="003B34BF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68"/>
    <w:rsid w:val="003B5BDC"/>
    <w:rsid w:val="003B616C"/>
    <w:rsid w:val="003B62D5"/>
    <w:rsid w:val="003B66B0"/>
    <w:rsid w:val="003B6BB9"/>
    <w:rsid w:val="003B6DB9"/>
    <w:rsid w:val="003B7255"/>
    <w:rsid w:val="003B7423"/>
    <w:rsid w:val="003B7447"/>
    <w:rsid w:val="003B7587"/>
    <w:rsid w:val="003B7759"/>
    <w:rsid w:val="003B77E7"/>
    <w:rsid w:val="003B79DB"/>
    <w:rsid w:val="003B7A53"/>
    <w:rsid w:val="003B7CB3"/>
    <w:rsid w:val="003B7D61"/>
    <w:rsid w:val="003B7E6D"/>
    <w:rsid w:val="003B7F2F"/>
    <w:rsid w:val="003B7F3C"/>
    <w:rsid w:val="003C01D9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2E4B"/>
    <w:rsid w:val="003C2E4C"/>
    <w:rsid w:val="003C35D0"/>
    <w:rsid w:val="003C3759"/>
    <w:rsid w:val="003C3AAD"/>
    <w:rsid w:val="003C40A6"/>
    <w:rsid w:val="003C439B"/>
    <w:rsid w:val="003C43C9"/>
    <w:rsid w:val="003C43DA"/>
    <w:rsid w:val="003C44C2"/>
    <w:rsid w:val="003C4962"/>
    <w:rsid w:val="003C4CCC"/>
    <w:rsid w:val="003C4CD3"/>
    <w:rsid w:val="003C4CEC"/>
    <w:rsid w:val="003C4D4D"/>
    <w:rsid w:val="003C50B0"/>
    <w:rsid w:val="003C5369"/>
    <w:rsid w:val="003C5390"/>
    <w:rsid w:val="003C5942"/>
    <w:rsid w:val="003C5B61"/>
    <w:rsid w:val="003C5D3C"/>
    <w:rsid w:val="003C62EB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137"/>
    <w:rsid w:val="003D0280"/>
    <w:rsid w:val="003D02D0"/>
    <w:rsid w:val="003D056F"/>
    <w:rsid w:val="003D05A9"/>
    <w:rsid w:val="003D08CB"/>
    <w:rsid w:val="003D109E"/>
    <w:rsid w:val="003D1A72"/>
    <w:rsid w:val="003D1FA7"/>
    <w:rsid w:val="003D209B"/>
    <w:rsid w:val="003D2248"/>
    <w:rsid w:val="003D22FC"/>
    <w:rsid w:val="003D2369"/>
    <w:rsid w:val="003D266D"/>
    <w:rsid w:val="003D2945"/>
    <w:rsid w:val="003D2DCA"/>
    <w:rsid w:val="003D325C"/>
    <w:rsid w:val="003D365D"/>
    <w:rsid w:val="003D3A08"/>
    <w:rsid w:val="003D3BA8"/>
    <w:rsid w:val="003D3F50"/>
    <w:rsid w:val="003D3F98"/>
    <w:rsid w:val="003D49FB"/>
    <w:rsid w:val="003D4D7C"/>
    <w:rsid w:val="003D5229"/>
    <w:rsid w:val="003D55C3"/>
    <w:rsid w:val="003D5848"/>
    <w:rsid w:val="003D5ADD"/>
    <w:rsid w:val="003D6504"/>
    <w:rsid w:val="003D6532"/>
    <w:rsid w:val="003D660E"/>
    <w:rsid w:val="003D6A17"/>
    <w:rsid w:val="003D6F75"/>
    <w:rsid w:val="003D71B5"/>
    <w:rsid w:val="003D779A"/>
    <w:rsid w:val="003D7865"/>
    <w:rsid w:val="003D7C34"/>
    <w:rsid w:val="003D7D4A"/>
    <w:rsid w:val="003E0087"/>
    <w:rsid w:val="003E035C"/>
    <w:rsid w:val="003E082C"/>
    <w:rsid w:val="003E0B8C"/>
    <w:rsid w:val="003E12DA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77D"/>
    <w:rsid w:val="003E2F57"/>
    <w:rsid w:val="003E3061"/>
    <w:rsid w:val="003E342E"/>
    <w:rsid w:val="003E3501"/>
    <w:rsid w:val="003E3DA5"/>
    <w:rsid w:val="003E3E17"/>
    <w:rsid w:val="003E42C4"/>
    <w:rsid w:val="003E433A"/>
    <w:rsid w:val="003E4436"/>
    <w:rsid w:val="003E48F6"/>
    <w:rsid w:val="003E49A4"/>
    <w:rsid w:val="003E5375"/>
    <w:rsid w:val="003E55B7"/>
    <w:rsid w:val="003E5ABD"/>
    <w:rsid w:val="003E5BAE"/>
    <w:rsid w:val="003E5E33"/>
    <w:rsid w:val="003E5E55"/>
    <w:rsid w:val="003E60AD"/>
    <w:rsid w:val="003E61D4"/>
    <w:rsid w:val="003E62C0"/>
    <w:rsid w:val="003E69D5"/>
    <w:rsid w:val="003E7848"/>
    <w:rsid w:val="003E7880"/>
    <w:rsid w:val="003E78A6"/>
    <w:rsid w:val="003E79D2"/>
    <w:rsid w:val="003E7C33"/>
    <w:rsid w:val="003E7CF4"/>
    <w:rsid w:val="003F0180"/>
    <w:rsid w:val="003F0183"/>
    <w:rsid w:val="003F0503"/>
    <w:rsid w:val="003F08CB"/>
    <w:rsid w:val="003F0B40"/>
    <w:rsid w:val="003F0CFA"/>
    <w:rsid w:val="003F0F80"/>
    <w:rsid w:val="003F1160"/>
    <w:rsid w:val="003F15C2"/>
    <w:rsid w:val="003F1C99"/>
    <w:rsid w:val="003F1E6D"/>
    <w:rsid w:val="003F21B9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34E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08A"/>
    <w:rsid w:val="003F747D"/>
    <w:rsid w:val="003F74F1"/>
    <w:rsid w:val="003F76F3"/>
    <w:rsid w:val="003F78D7"/>
    <w:rsid w:val="003F795F"/>
    <w:rsid w:val="003F7D9F"/>
    <w:rsid w:val="003F7F94"/>
    <w:rsid w:val="00400CAB"/>
    <w:rsid w:val="00401228"/>
    <w:rsid w:val="00401741"/>
    <w:rsid w:val="0040185C"/>
    <w:rsid w:val="00401B33"/>
    <w:rsid w:val="00401EDD"/>
    <w:rsid w:val="00401EE8"/>
    <w:rsid w:val="00401FBD"/>
    <w:rsid w:val="004023A8"/>
    <w:rsid w:val="004023B1"/>
    <w:rsid w:val="00402E8D"/>
    <w:rsid w:val="00403077"/>
    <w:rsid w:val="0040318F"/>
    <w:rsid w:val="00403366"/>
    <w:rsid w:val="0040353F"/>
    <w:rsid w:val="00403943"/>
    <w:rsid w:val="00403980"/>
    <w:rsid w:val="0040429A"/>
    <w:rsid w:val="0040457C"/>
    <w:rsid w:val="00404948"/>
    <w:rsid w:val="00404BC4"/>
    <w:rsid w:val="00404EAA"/>
    <w:rsid w:val="00405085"/>
    <w:rsid w:val="00405726"/>
    <w:rsid w:val="00405F8B"/>
    <w:rsid w:val="0040608D"/>
    <w:rsid w:val="00406127"/>
    <w:rsid w:val="004063FE"/>
    <w:rsid w:val="004064C2"/>
    <w:rsid w:val="004064D2"/>
    <w:rsid w:val="00406854"/>
    <w:rsid w:val="00406C1D"/>
    <w:rsid w:val="004071A8"/>
    <w:rsid w:val="00407807"/>
    <w:rsid w:val="00407F11"/>
    <w:rsid w:val="00410646"/>
    <w:rsid w:val="004106EE"/>
    <w:rsid w:val="004107C5"/>
    <w:rsid w:val="00411181"/>
    <w:rsid w:val="004111BE"/>
    <w:rsid w:val="0041179E"/>
    <w:rsid w:val="00411A64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7BD"/>
    <w:rsid w:val="00413E41"/>
    <w:rsid w:val="0041424F"/>
    <w:rsid w:val="00414853"/>
    <w:rsid w:val="004148DE"/>
    <w:rsid w:val="00414946"/>
    <w:rsid w:val="00414F42"/>
    <w:rsid w:val="00414FEE"/>
    <w:rsid w:val="00415110"/>
    <w:rsid w:val="004152DA"/>
    <w:rsid w:val="004152F2"/>
    <w:rsid w:val="0041569F"/>
    <w:rsid w:val="004157EA"/>
    <w:rsid w:val="004159B1"/>
    <w:rsid w:val="004159D5"/>
    <w:rsid w:val="0041606D"/>
    <w:rsid w:val="004164D5"/>
    <w:rsid w:val="00416C3C"/>
    <w:rsid w:val="00416D70"/>
    <w:rsid w:val="00416E10"/>
    <w:rsid w:val="004172B3"/>
    <w:rsid w:val="00417464"/>
    <w:rsid w:val="0041755E"/>
    <w:rsid w:val="0041764C"/>
    <w:rsid w:val="0041797C"/>
    <w:rsid w:val="00417ABC"/>
    <w:rsid w:val="00417BC9"/>
    <w:rsid w:val="00417F58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468"/>
    <w:rsid w:val="0042160E"/>
    <w:rsid w:val="00421700"/>
    <w:rsid w:val="004219E5"/>
    <w:rsid w:val="00421AB3"/>
    <w:rsid w:val="00422084"/>
    <w:rsid w:val="00422101"/>
    <w:rsid w:val="00422930"/>
    <w:rsid w:val="00422A4A"/>
    <w:rsid w:val="00422B71"/>
    <w:rsid w:val="00422F1C"/>
    <w:rsid w:val="00423104"/>
    <w:rsid w:val="0042343D"/>
    <w:rsid w:val="0042348F"/>
    <w:rsid w:val="004238E5"/>
    <w:rsid w:val="00423F2E"/>
    <w:rsid w:val="00424453"/>
    <w:rsid w:val="004254E2"/>
    <w:rsid w:val="00426159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3C5"/>
    <w:rsid w:val="004277CA"/>
    <w:rsid w:val="00427820"/>
    <w:rsid w:val="004301B1"/>
    <w:rsid w:val="00430543"/>
    <w:rsid w:val="0043084A"/>
    <w:rsid w:val="0043096A"/>
    <w:rsid w:val="00430BC2"/>
    <w:rsid w:val="0043117C"/>
    <w:rsid w:val="00431490"/>
    <w:rsid w:val="004317A7"/>
    <w:rsid w:val="004318B7"/>
    <w:rsid w:val="004318D8"/>
    <w:rsid w:val="004319FF"/>
    <w:rsid w:val="00431A4A"/>
    <w:rsid w:val="00431EA1"/>
    <w:rsid w:val="00431F5B"/>
    <w:rsid w:val="00432496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1D1"/>
    <w:rsid w:val="0043481B"/>
    <w:rsid w:val="00434AFE"/>
    <w:rsid w:val="00434B06"/>
    <w:rsid w:val="00435024"/>
    <w:rsid w:val="004351BF"/>
    <w:rsid w:val="004351ED"/>
    <w:rsid w:val="00435478"/>
    <w:rsid w:val="004358D7"/>
    <w:rsid w:val="00435B0E"/>
    <w:rsid w:val="004361A9"/>
    <w:rsid w:val="0043658D"/>
    <w:rsid w:val="004365FA"/>
    <w:rsid w:val="00436741"/>
    <w:rsid w:val="004369F2"/>
    <w:rsid w:val="00436D27"/>
    <w:rsid w:val="00437084"/>
    <w:rsid w:val="00437331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0ECA"/>
    <w:rsid w:val="00441461"/>
    <w:rsid w:val="00441755"/>
    <w:rsid w:val="00441811"/>
    <w:rsid w:val="00441F32"/>
    <w:rsid w:val="00442187"/>
    <w:rsid w:val="00442306"/>
    <w:rsid w:val="00442674"/>
    <w:rsid w:val="004427CF"/>
    <w:rsid w:val="00442CA1"/>
    <w:rsid w:val="0044312A"/>
    <w:rsid w:val="0044317A"/>
    <w:rsid w:val="0044353C"/>
    <w:rsid w:val="0044376C"/>
    <w:rsid w:val="00443BE2"/>
    <w:rsid w:val="00443BF3"/>
    <w:rsid w:val="00443E11"/>
    <w:rsid w:val="0044404A"/>
    <w:rsid w:val="00444068"/>
    <w:rsid w:val="00444C08"/>
    <w:rsid w:val="00444ECA"/>
    <w:rsid w:val="004451D0"/>
    <w:rsid w:val="00445603"/>
    <w:rsid w:val="004456A5"/>
    <w:rsid w:val="00445B81"/>
    <w:rsid w:val="00445BA5"/>
    <w:rsid w:val="0044612C"/>
    <w:rsid w:val="00446619"/>
    <w:rsid w:val="0044699E"/>
    <w:rsid w:val="004469DB"/>
    <w:rsid w:val="00446AE0"/>
    <w:rsid w:val="00446ED4"/>
    <w:rsid w:val="00446FAC"/>
    <w:rsid w:val="004470A9"/>
    <w:rsid w:val="004470E7"/>
    <w:rsid w:val="0044745D"/>
    <w:rsid w:val="004477D5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1FA7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AEF"/>
    <w:rsid w:val="00456D9C"/>
    <w:rsid w:val="00456F8C"/>
    <w:rsid w:val="00457073"/>
    <w:rsid w:val="00457335"/>
    <w:rsid w:val="004575C8"/>
    <w:rsid w:val="004576F3"/>
    <w:rsid w:val="00457D40"/>
    <w:rsid w:val="00457E2E"/>
    <w:rsid w:val="00457FE4"/>
    <w:rsid w:val="004600CF"/>
    <w:rsid w:val="00460139"/>
    <w:rsid w:val="004604CF"/>
    <w:rsid w:val="00460687"/>
    <w:rsid w:val="0046094C"/>
    <w:rsid w:val="004613BB"/>
    <w:rsid w:val="00461716"/>
    <w:rsid w:val="00461AA1"/>
    <w:rsid w:val="00461C57"/>
    <w:rsid w:val="00461C78"/>
    <w:rsid w:val="00461D77"/>
    <w:rsid w:val="004621B0"/>
    <w:rsid w:val="00462221"/>
    <w:rsid w:val="00462282"/>
    <w:rsid w:val="004626B9"/>
    <w:rsid w:val="00462824"/>
    <w:rsid w:val="00462993"/>
    <w:rsid w:val="00462D47"/>
    <w:rsid w:val="00462E25"/>
    <w:rsid w:val="00462F93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111"/>
    <w:rsid w:val="00465169"/>
    <w:rsid w:val="00465258"/>
    <w:rsid w:val="0046539B"/>
    <w:rsid w:val="0046540B"/>
    <w:rsid w:val="00465C8B"/>
    <w:rsid w:val="00465E27"/>
    <w:rsid w:val="00465F80"/>
    <w:rsid w:val="004668B1"/>
    <w:rsid w:val="00466A5B"/>
    <w:rsid w:val="00466FF2"/>
    <w:rsid w:val="0046715C"/>
    <w:rsid w:val="00467168"/>
    <w:rsid w:val="00467303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2E98"/>
    <w:rsid w:val="0047300D"/>
    <w:rsid w:val="004730C2"/>
    <w:rsid w:val="004733D9"/>
    <w:rsid w:val="004736A8"/>
    <w:rsid w:val="004736B3"/>
    <w:rsid w:val="004738DB"/>
    <w:rsid w:val="0047398A"/>
    <w:rsid w:val="00473A61"/>
    <w:rsid w:val="00473CA0"/>
    <w:rsid w:val="00473E13"/>
    <w:rsid w:val="00473EB6"/>
    <w:rsid w:val="00473EC9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6D6"/>
    <w:rsid w:val="00476FD9"/>
    <w:rsid w:val="0047714F"/>
    <w:rsid w:val="004779FB"/>
    <w:rsid w:val="00477B20"/>
    <w:rsid w:val="00477BD3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06B"/>
    <w:rsid w:val="004833FB"/>
    <w:rsid w:val="00483700"/>
    <w:rsid w:val="0048399E"/>
    <w:rsid w:val="00483A11"/>
    <w:rsid w:val="00483B46"/>
    <w:rsid w:val="004842B1"/>
    <w:rsid w:val="00484483"/>
    <w:rsid w:val="00484B0F"/>
    <w:rsid w:val="00484EFD"/>
    <w:rsid w:val="00484F0A"/>
    <w:rsid w:val="00484F85"/>
    <w:rsid w:val="0048517E"/>
    <w:rsid w:val="00485837"/>
    <w:rsid w:val="00485D01"/>
    <w:rsid w:val="00485DB5"/>
    <w:rsid w:val="00485F85"/>
    <w:rsid w:val="00485FAC"/>
    <w:rsid w:val="00486357"/>
    <w:rsid w:val="00486436"/>
    <w:rsid w:val="004864AE"/>
    <w:rsid w:val="004864F9"/>
    <w:rsid w:val="00486564"/>
    <w:rsid w:val="00486DF8"/>
    <w:rsid w:val="00487039"/>
    <w:rsid w:val="0048747D"/>
    <w:rsid w:val="004874BC"/>
    <w:rsid w:val="004877EE"/>
    <w:rsid w:val="004906F0"/>
    <w:rsid w:val="004907D8"/>
    <w:rsid w:val="00490ABA"/>
    <w:rsid w:val="00490C9A"/>
    <w:rsid w:val="004913CD"/>
    <w:rsid w:val="0049165A"/>
    <w:rsid w:val="00491CB0"/>
    <w:rsid w:val="00491CD7"/>
    <w:rsid w:val="00492073"/>
    <w:rsid w:val="0049223D"/>
    <w:rsid w:val="00492877"/>
    <w:rsid w:val="00492A23"/>
    <w:rsid w:val="00492A79"/>
    <w:rsid w:val="00492BE5"/>
    <w:rsid w:val="00492BF1"/>
    <w:rsid w:val="0049342E"/>
    <w:rsid w:val="00493982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188"/>
    <w:rsid w:val="004954A4"/>
    <w:rsid w:val="004956B4"/>
    <w:rsid w:val="004956F2"/>
    <w:rsid w:val="00495954"/>
    <w:rsid w:val="00495B45"/>
    <w:rsid w:val="00495C76"/>
    <w:rsid w:val="00495CC1"/>
    <w:rsid w:val="004961E1"/>
    <w:rsid w:val="004966A0"/>
    <w:rsid w:val="00496968"/>
    <w:rsid w:val="00496AB2"/>
    <w:rsid w:val="00496D5C"/>
    <w:rsid w:val="00496EC8"/>
    <w:rsid w:val="00497007"/>
    <w:rsid w:val="0049711E"/>
    <w:rsid w:val="0049727C"/>
    <w:rsid w:val="00497517"/>
    <w:rsid w:val="0049766C"/>
    <w:rsid w:val="00497929"/>
    <w:rsid w:val="0049795E"/>
    <w:rsid w:val="004A02A6"/>
    <w:rsid w:val="004A0A2E"/>
    <w:rsid w:val="004A0CA5"/>
    <w:rsid w:val="004A13EE"/>
    <w:rsid w:val="004A1E78"/>
    <w:rsid w:val="004A286F"/>
    <w:rsid w:val="004A2DCB"/>
    <w:rsid w:val="004A303F"/>
    <w:rsid w:val="004A3085"/>
    <w:rsid w:val="004A318C"/>
    <w:rsid w:val="004A332E"/>
    <w:rsid w:val="004A334D"/>
    <w:rsid w:val="004A345C"/>
    <w:rsid w:val="004A36C9"/>
    <w:rsid w:val="004A37FC"/>
    <w:rsid w:val="004A3B8B"/>
    <w:rsid w:val="004A42BD"/>
    <w:rsid w:val="004A4653"/>
    <w:rsid w:val="004A4701"/>
    <w:rsid w:val="004A494B"/>
    <w:rsid w:val="004A4EA8"/>
    <w:rsid w:val="004A5429"/>
    <w:rsid w:val="004A59BC"/>
    <w:rsid w:val="004A5BEF"/>
    <w:rsid w:val="004A5E32"/>
    <w:rsid w:val="004A5F1E"/>
    <w:rsid w:val="004A67F4"/>
    <w:rsid w:val="004A687A"/>
    <w:rsid w:val="004A69C4"/>
    <w:rsid w:val="004A6A7D"/>
    <w:rsid w:val="004A6D6F"/>
    <w:rsid w:val="004A6E71"/>
    <w:rsid w:val="004A7E94"/>
    <w:rsid w:val="004B01E5"/>
    <w:rsid w:val="004B05E3"/>
    <w:rsid w:val="004B06E3"/>
    <w:rsid w:val="004B0B18"/>
    <w:rsid w:val="004B0E0B"/>
    <w:rsid w:val="004B143D"/>
    <w:rsid w:val="004B1525"/>
    <w:rsid w:val="004B1589"/>
    <w:rsid w:val="004B16E3"/>
    <w:rsid w:val="004B18A3"/>
    <w:rsid w:val="004B2DFF"/>
    <w:rsid w:val="004B2F88"/>
    <w:rsid w:val="004B3014"/>
    <w:rsid w:val="004B31A6"/>
    <w:rsid w:val="004B3693"/>
    <w:rsid w:val="004B384D"/>
    <w:rsid w:val="004B3AF9"/>
    <w:rsid w:val="004B3C5F"/>
    <w:rsid w:val="004B41A8"/>
    <w:rsid w:val="004B439F"/>
    <w:rsid w:val="004B4FC4"/>
    <w:rsid w:val="004B5258"/>
    <w:rsid w:val="004B528A"/>
    <w:rsid w:val="004B5563"/>
    <w:rsid w:val="004B56CA"/>
    <w:rsid w:val="004B591B"/>
    <w:rsid w:val="004B69F3"/>
    <w:rsid w:val="004B6A8B"/>
    <w:rsid w:val="004B6C28"/>
    <w:rsid w:val="004B7642"/>
    <w:rsid w:val="004B7D0C"/>
    <w:rsid w:val="004B7D95"/>
    <w:rsid w:val="004C0096"/>
    <w:rsid w:val="004C053E"/>
    <w:rsid w:val="004C0903"/>
    <w:rsid w:val="004C0AE7"/>
    <w:rsid w:val="004C0B09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BFC"/>
    <w:rsid w:val="004C3D4E"/>
    <w:rsid w:val="004C3D62"/>
    <w:rsid w:val="004C3EE2"/>
    <w:rsid w:val="004C419F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7D"/>
    <w:rsid w:val="004C70AE"/>
    <w:rsid w:val="004C7346"/>
    <w:rsid w:val="004C7605"/>
    <w:rsid w:val="004C7C2A"/>
    <w:rsid w:val="004C7EED"/>
    <w:rsid w:val="004C7EF4"/>
    <w:rsid w:val="004D0526"/>
    <w:rsid w:val="004D087E"/>
    <w:rsid w:val="004D0996"/>
    <w:rsid w:val="004D0A8C"/>
    <w:rsid w:val="004D0BF7"/>
    <w:rsid w:val="004D0C0F"/>
    <w:rsid w:val="004D0C3D"/>
    <w:rsid w:val="004D0CCE"/>
    <w:rsid w:val="004D11F5"/>
    <w:rsid w:val="004D17ED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5FA"/>
    <w:rsid w:val="004D3955"/>
    <w:rsid w:val="004D3B30"/>
    <w:rsid w:val="004D3BC6"/>
    <w:rsid w:val="004D42F7"/>
    <w:rsid w:val="004D47F2"/>
    <w:rsid w:val="004D4830"/>
    <w:rsid w:val="004D4F29"/>
    <w:rsid w:val="004D5169"/>
    <w:rsid w:val="004D5548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C81"/>
    <w:rsid w:val="004D7D84"/>
    <w:rsid w:val="004E0196"/>
    <w:rsid w:val="004E03DC"/>
    <w:rsid w:val="004E050C"/>
    <w:rsid w:val="004E09D2"/>
    <w:rsid w:val="004E0E87"/>
    <w:rsid w:val="004E122E"/>
    <w:rsid w:val="004E13D8"/>
    <w:rsid w:val="004E16B7"/>
    <w:rsid w:val="004E18F7"/>
    <w:rsid w:val="004E1917"/>
    <w:rsid w:val="004E1DD4"/>
    <w:rsid w:val="004E1EE7"/>
    <w:rsid w:val="004E1F05"/>
    <w:rsid w:val="004E20B4"/>
    <w:rsid w:val="004E218A"/>
    <w:rsid w:val="004E2255"/>
    <w:rsid w:val="004E22C4"/>
    <w:rsid w:val="004E26D3"/>
    <w:rsid w:val="004E27FA"/>
    <w:rsid w:val="004E28A8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437"/>
    <w:rsid w:val="004E4AE8"/>
    <w:rsid w:val="004E4B2F"/>
    <w:rsid w:val="004E4B4B"/>
    <w:rsid w:val="004E4C8F"/>
    <w:rsid w:val="004E5950"/>
    <w:rsid w:val="004E5B5C"/>
    <w:rsid w:val="004E7071"/>
    <w:rsid w:val="004E71A3"/>
    <w:rsid w:val="004E764E"/>
    <w:rsid w:val="004E7A7F"/>
    <w:rsid w:val="004E7FBD"/>
    <w:rsid w:val="004F0593"/>
    <w:rsid w:val="004F0936"/>
    <w:rsid w:val="004F104F"/>
    <w:rsid w:val="004F1164"/>
    <w:rsid w:val="004F17C7"/>
    <w:rsid w:val="004F2084"/>
    <w:rsid w:val="004F24F2"/>
    <w:rsid w:val="004F2538"/>
    <w:rsid w:val="004F26F9"/>
    <w:rsid w:val="004F27A3"/>
    <w:rsid w:val="004F2A33"/>
    <w:rsid w:val="004F2F82"/>
    <w:rsid w:val="004F31A7"/>
    <w:rsid w:val="004F31E2"/>
    <w:rsid w:val="004F32EF"/>
    <w:rsid w:val="004F3353"/>
    <w:rsid w:val="004F353D"/>
    <w:rsid w:val="004F3A98"/>
    <w:rsid w:val="004F3FEF"/>
    <w:rsid w:val="004F404B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5FB6"/>
    <w:rsid w:val="004F6300"/>
    <w:rsid w:val="004F66BC"/>
    <w:rsid w:val="004F68C6"/>
    <w:rsid w:val="004F6934"/>
    <w:rsid w:val="004F6B8A"/>
    <w:rsid w:val="004F6C2E"/>
    <w:rsid w:val="004F6FCB"/>
    <w:rsid w:val="004F706A"/>
    <w:rsid w:val="004F7233"/>
    <w:rsid w:val="004F77EE"/>
    <w:rsid w:val="004F7C76"/>
    <w:rsid w:val="004F7CF1"/>
    <w:rsid w:val="004F7D49"/>
    <w:rsid w:val="004F7FA8"/>
    <w:rsid w:val="00500711"/>
    <w:rsid w:val="00500BAD"/>
    <w:rsid w:val="00500DB2"/>
    <w:rsid w:val="00500E44"/>
    <w:rsid w:val="005010BE"/>
    <w:rsid w:val="005010C1"/>
    <w:rsid w:val="00501190"/>
    <w:rsid w:val="00501363"/>
    <w:rsid w:val="00501570"/>
    <w:rsid w:val="00501B27"/>
    <w:rsid w:val="0050210B"/>
    <w:rsid w:val="00502566"/>
    <w:rsid w:val="00502605"/>
    <w:rsid w:val="0050279F"/>
    <w:rsid w:val="00502F3D"/>
    <w:rsid w:val="005032F6"/>
    <w:rsid w:val="005033CA"/>
    <w:rsid w:val="005038C3"/>
    <w:rsid w:val="005039D3"/>
    <w:rsid w:val="00503B45"/>
    <w:rsid w:val="00503C4D"/>
    <w:rsid w:val="00503CAC"/>
    <w:rsid w:val="00503F0A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474"/>
    <w:rsid w:val="0050562F"/>
    <w:rsid w:val="00505EE2"/>
    <w:rsid w:val="005060AA"/>
    <w:rsid w:val="005060CE"/>
    <w:rsid w:val="0050631E"/>
    <w:rsid w:val="00506A2D"/>
    <w:rsid w:val="00507677"/>
    <w:rsid w:val="0050770C"/>
    <w:rsid w:val="005077A2"/>
    <w:rsid w:val="00507C69"/>
    <w:rsid w:val="00510076"/>
    <w:rsid w:val="00510ED0"/>
    <w:rsid w:val="00510F91"/>
    <w:rsid w:val="005116F8"/>
    <w:rsid w:val="00511815"/>
    <w:rsid w:val="005118D8"/>
    <w:rsid w:val="00511AB4"/>
    <w:rsid w:val="00511D1A"/>
    <w:rsid w:val="00511D71"/>
    <w:rsid w:val="005134BA"/>
    <w:rsid w:val="0051352C"/>
    <w:rsid w:val="00513780"/>
    <w:rsid w:val="00513862"/>
    <w:rsid w:val="00513C20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421"/>
    <w:rsid w:val="00516563"/>
    <w:rsid w:val="0051685E"/>
    <w:rsid w:val="00516EBC"/>
    <w:rsid w:val="0051700F"/>
    <w:rsid w:val="00517F5D"/>
    <w:rsid w:val="0052008E"/>
    <w:rsid w:val="00520466"/>
    <w:rsid w:val="005210E9"/>
    <w:rsid w:val="00521111"/>
    <w:rsid w:val="0052182F"/>
    <w:rsid w:val="00521944"/>
    <w:rsid w:val="00521BCD"/>
    <w:rsid w:val="00521FF2"/>
    <w:rsid w:val="005221D0"/>
    <w:rsid w:val="005221FC"/>
    <w:rsid w:val="005222AA"/>
    <w:rsid w:val="00522786"/>
    <w:rsid w:val="00522853"/>
    <w:rsid w:val="00522FA9"/>
    <w:rsid w:val="00523200"/>
    <w:rsid w:val="00523208"/>
    <w:rsid w:val="00523368"/>
    <w:rsid w:val="00523849"/>
    <w:rsid w:val="0052393E"/>
    <w:rsid w:val="00523FA6"/>
    <w:rsid w:val="00524220"/>
    <w:rsid w:val="0052447F"/>
    <w:rsid w:val="0052448A"/>
    <w:rsid w:val="0052463E"/>
    <w:rsid w:val="005247AF"/>
    <w:rsid w:val="00524C7D"/>
    <w:rsid w:val="005253A2"/>
    <w:rsid w:val="005255D3"/>
    <w:rsid w:val="005259BC"/>
    <w:rsid w:val="00525BB1"/>
    <w:rsid w:val="00525C55"/>
    <w:rsid w:val="00525D14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11FA"/>
    <w:rsid w:val="00531863"/>
    <w:rsid w:val="005323F9"/>
    <w:rsid w:val="005324F2"/>
    <w:rsid w:val="0053259C"/>
    <w:rsid w:val="005329C5"/>
    <w:rsid w:val="00532CA4"/>
    <w:rsid w:val="00533435"/>
    <w:rsid w:val="0053346F"/>
    <w:rsid w:val="00533A13"/>
    <w:rsid w:val="00533BF8"/>
    <w:rsid w:val="00533C75"/>
    <w:rsid w:val="00534962"/>
    <w:rsid w:val="00534967"/>
    <w:rsid w:val="00534D83"/>
    <w:rsid w:val="0053547F"/>
    <w:rsid w:val="00535561"/>
    <w:rsid w:val="0053562A"/>
    <w:rsid w:val="00535640"/>
    <w:rsid w:val="00535874"/>
    <w:rsid w:val="00535AC6"/>
    <w:rsid w:val="00535C4D"/>
    <w:rsid w:val="00535EA8"/>
    <w:rsid w:val="0053621E"/>
    <w:rsid w:val="0053640B"/>
    <w:rsid w:val="00536FE6"/>
    <w:rsid w:val="005370F5"/>
    <w:rsid w:val="005371B0"/>
    <w:rsid w:val="00537720"/>
    <w:rsid w:val="00537DAF"/>
    <w:rsid w:val="00537F5F"/>
    <w:rsid w:val="00540182"/>
    <w:rsid w:val="0054025F"/>
    <w:rsid w:val="00540354"/>
    <w:rsid w:val="00540878"/>
    <w:rsid w:val="00540B68"/>
    <w:rsid w:val="00540E52"/>
    <w:rsid w:val="0054107E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38E8"/>
    <w:rsid w:val="00544074"/>
    <w:rsid w:val="0054410A"/>
    <w:rsid w:val="00544373"/>
    <w:rsid w:val="0054453F"/>
    <w:rsid w:val="0054470E"/>
    <w:rsid w:val="00544DC9"/>
    <w:rsid w:val="00544F18"/>
    <w:rsid w:val="00545323"/>
    <w:rsid w:val="00545E74"/>
    <w:rsid w:val="005460FB"/>
    <w:rsid w:val="005463A1"/>
    <w:rsid w:val="005463AD"/>
    <w:rsid w:val="0054642E"/>
    <w:rsid w:val="00546E4E"/>
    <w:rsid w:val="00546F31"/>
    <w:rsid w:val="00547833"/>
    <w:rsid w:val="0054793B"/>
    <w:rsid w:val="0055023E"/>
    <w:rsid w:val="00550303"/>
    <w:rsid w:val="005503F2"/>
    <w:rsid w:val="00550597"/>
    <w:rsid w:val="00550846"/>
    <w:rsid w:val="005509C8"/>
    <w:rsid w:val="00550B94"/>
    <w:rsid w:val="00551026"/>
    <w:rsid w:val="00551229"/>
    <w:rsid w:val="0055124D"/>
    <w:rsid w:val="0055184F"/>
    <w:rsid w:val="00551A21"/>
    <w:rsid w:val="00551D07"/>
    <w:rsid w:val="00551F4B"/>
    <w:rsid w:val="00552114"/>
    <w:rsid w:val="00552139"/>
    <w:rsid w:val="00552766"/>
    <w:rsid w:val="00553025"/>
    <w:rsid w:val="005535CB"/>
    <w:rsid w:val="00553900"/>
    <w:rsid w:val="00553BC7"/>
    <w:rsid w:val="00553CFE"/>
    <w:rsid w:val="00553D54"/>
    <w:rsid w:val="00553F83"/>
    <w:rsid w:val="00553FB5"/>
    <w:rsid w:val="0055424B"/>
    <w:rsid w:val="00554264"/>
    <w:rsid w:val="00554346"/>
    <w:rsid w:val="00554744"/>
    <w:rsid w:val="00554E05"/>
    <w:rsid w:val="00554F80"/>
    <w:rsid w:val="0055508F"/>
    <w:rsid w:val="00555472"/>
    <w:rsid w:val="0055578B"/>
    <w:rsid w:val="00555E5B"/>
    <w:rsid w:val="0055630D"/>
    <w:rsid w:val="0055649F"/>
    <w:rsid w:val="00556681"/>
    <w:rsid w:val="00556956"/>
    <w:rsid w:val="00556FC9"/>
    <w:rsid w:val="00557086"/>
    <w:rsid w:val="00557658"/>
    <w:rsid w:val="005576F0"/>
    <w:rsid w:val="0055782B"/>
    <w:rsid w:val="00557AFE"/>
    <w:rsid w:val="00557B5E"/>
    <w:rsid w:val="00557C9E"/>
    <w:rsid w:val="0056003C"/>
    <w:rsid w:val="00560171"/>
    <w:rsid w:val="005604FE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CB"/>
    <w:rsid w:val="00563DFD"/>
    <w:rsid w:val="00563E5C"/>
    <w:rsid w:val="00564372"/>
    <w:rsid w:val="005646E3"/>
    <w:rsid w:val="00564994"/>
    <w:rsid w:val="005652D4"/>
    <w:rsid w:val="00565F8F"/>
    <w:rsid w:val="00566AA3"/>
    <w:rsid w:val="00566EB1"/>
    <w:rsid w:val="00567108"/>
    <w:rsid w:val="005675F8"/>
    <w:rsid w:val="00567610"/>
    <w:rsid w:val="005679F7"/>
    <w:rsid w:val="00567BE8"/>
    <w:rsid w:val="0057018F"/>
    <w:rsid w:val="0057029F"/>
    <w:rsid w:val="0057062A"/>
    <w:rsid w:val="0057065C"/>
    <w:rsid w:val="00570741"/>
    <w:rsid w:val="0057094D"/>
    <w:rsid w:val="00570C2B"/>
    <w:rsid w:val="00570F70"/>
    <w:rsid w:val="00571095"/>
    <w:rsid w:val="005711C9"/>
    <w:rsid w:val="0057160F"/>
    <w:rsid w:val="00571B43"/>
    <w:rsid w:val="005720CA"/>
    <w:rsid w:val="0057288F"/>
    <w:rsid w:val="00572B2E"/>
    <w:rsid w:val="005731FB"/>
    <w:rsid w:val="005732B5"/>
    <w:rsid w:val="005732D9"/>
    <w:rsid w:val="0057356C"/>
    <w:rsid w:val="005735ED"/>
    <w:rsid w:val="00573641"/>
    <w:rsid w:val="00573A70"/>
    <w:rsid w:val="00573D53"/>
    <w:rsid w:val="0057426C"/>
    <w:rsid w:val="0057432F"/>
    <w:rsid w:val="005743FB"/>
    <w:rsid w:val="005744B4"/>
    <w:rsid w:val="00574C39"/>
    <w:rsid w:val="00574C91"/>
    <w:rsid w:val="00574CD4"/>
    <w:rsid w:val="00574DEF"/>
    <w:rsid w:val="005751D4"/>
    <w:rsid w:val="005752B6"/>
    <w:rsid w:val="005752F1"/>
    <w:rsid w:val="005754A6"/>
    <w:rsid w:val="005759BA"/>
    <w:rsid w:val="00575B0A"/>
    <w:rsid w:val="00575D20"/>
    <w:rsid w:val="00575E33"/>
    <w:rsid w:val="005760F5"/>
    <w:rsid w:val="00576594"/>
    <w:rsid w:val="00576AB9"/>
    <w:rsid w:val="00576ACE"/>
    <w:rsid w:val="00576C39"/>
    <w:rsid w:val="00576CA2"/>
    <w:rsid w:val="00577210"/>
    <w:rsid w:val="0057748A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1E41"/>
    <w:rsid w:val="005821C2"/>
    <w:rsid w:val="005821FA"/>
    <w:rsid w:val="0058227D"/>
    <w:rsid w:val="0058263D"/>
    <w:rsid w:val="0058269D"/>
    <w:rsid w:val="00582C2A"/>
    <w:rsid w:val="00582DEB"/>
    <w:rsid w:val="00582E0B"/>
    <w:rsid w:val="0058302F"/>
    <w:rsid w:val="005830E7"/>
    <w:rsid w:val="0058311F"/>
    <w:rsid w:val="005831C3"/>
    <w:rsid w:val="005836D2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DD4"/>
    <w:rsid w:val="00585FB7"/>
    <w:rsid w:val="00585FE1"/>
    <w:rsid w:val="005864CE"/>
    <w:rsid w:val="005869F3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D8E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9FF"/>
    <w:rsid w:val="00592BAC"/>
    <w:rsid w:val="00592C93"/>
    <w:rsid w:val="00592E38"/>
    <w:rsid w:val="00593047"/>
    <w:rsid w:val="005930F2"/>
    <w:rsid w:val="005931CC"/>
    <w:rsid w:val="005932C6"/>
    <w:rsid w:val="00593788"/>
    <w:rsid w:val="00593BB7"/>
    <w:rsid w:val="00593E4E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2D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8D"/>
    <w:rsid w:val="005A20A6"/>
    <w:rsid w:val="005A20B6"/>
    <w:rsid w:val="005A2437"/>
    <w:rsid w:val="005A261E"/>
    <w:rsid w:val="005A2762"/>
    <w:rsid w:val="005A277D"/>
    <w:rsid w:val="005A31FE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B6F"/>
    <w:rsid w:val="005A5D9A"/>
    <w:rsid w:val="005A63F7"/>
    <w:rsid w:val="005A65B0"/>
    <w:rsid w:val="005A65D7"/>
    <w:rsid w:val="005A6640"/>
    <w:rsid w:val="005A6AA4"/>
    <w:rsid w:val="005A6AF6"/>
    <w:rsid w:val="005A7089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12"/>
    <w:rsid w:val="005B1BA9"/>
    <w:rsid w:val="005B1E3A"/>
    <w:rsid w:val="005B2467"/>
    <w:rsid w:val="005B24A8"/>
    <w:rsid w:val="005B2A15"/>
    <w:rsid w:val="005B2B87"/>
    <w:rsid w:val="005B2D63"/>
    <w:rsid w:val="005B3016"/>
    <w:rsid w:val="005B328C"/>
    <w:rsid w:val="005B33DB"/>
    <w:rsid w:val="005B3553"/>
    <w:rsid w:val="005B3675"/>
    <w:rsid w:val="005B36A6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A5B"/>
    <w:rsid w:val="005B4BF0"/>
    <w:rsid w:val="005B4E99"/>
    <w:rsid w:val="005B4F92"/>
    <w:rsid w:val="005B52DE"/>
    <w:rsid w:val="005B542C"/>
    <w:rsid w:val="005B59FC"/>
    <w:rsid w:val="005B5FDD"/>
    <w:rsid w:val="005B65AB"/>
    <w:rsid w:val="005B68A8"/>
    <w:rsid w:val="005B6933"/>
    <w:rsid w:val="005B6996"/>
    <w:rsid w:val="005B6A8A"/>
    <w:rsid w:val="005B6E46"/>
    <w:rsid w:val="005B7115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0F2F"/>
    <w:rsid w:val="005C0F87"/>
    <w:rsid w:val="005C1433"/>
    <w:rsid w:val="005C166D"/>
    <w:rsid w:val="005C1714"/>
    <w:rsid w:val="005C1CA7"/>
    <w:rsid w:val="005C215A"/>
    <w:rsid w:val="005C21AE"/>
    <w:rsid w:val="005C2764"/>
    <w:rsid w:val="005C27EF"/>
    <w:rsid w:val="005C2A34"/>
    <w:rsid w:val="005C30F0"/>
    <w:rsid w:val="005C316F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46"/>
    <w:rsid w:val="005C4BF9"/>
    <w:rsid w:val="005C4C36"/>
    <w:rsid w:val="005C4EAC"/>
    <w:rsid w:val="005C5048"/>
    <w:rsid w:val="005C528C"/>
    <w:rsid w:val="005C52AC"/>
    <w:rsid w:val="005C5430"/>
    <w:rsid w:val="005C5681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674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41"/>
    <w:rsid w:val="005D3689"/>
    <w:rsid w:val="005D3753"/>
    <w:rsid w:val="005D3E4B"/>
    <w:rsid w:val="005D3FE6"/>
    <w:rsid w:val="005D41C3"/>
    <w:rsid w:val="005D4370"/>
    <w:rsid w:val="005D448A"/>
    <w:rsid w:val="005D45AE"/>
    <w:rsid w:val="005D4644"/>
    <w:rsid w:val="005D4771"/>
    <w:rsid w:val="005D4919"/>
    <w:rsid w:val="005D55DC"/>
    <w:rsid w:val="005D566F"/>
    <w:rsid w:val="005D5CDD"/>
    <w:rsid w:val="005D5F56"/>
    <w:rsid w:val="005D61CF"/>
    <w:rsid w:val="005D70CD"/>
    <w:rsid w:val="005D73B9"/>
    <w:rsid w:val="005D745C"/>
    <w:rsid w:val="005D7C73"/>
    <w:rsid w:val="005D7EE2"/>
    <w:rsid w:val="005E0007"/>
    <w:rsid w:val="005E017D"/>
    <w:rsid w:val="005E01F8"/>
    <w:rsid w:val="005E0FD3"/>
    <w:rsid w:val="005E105A"/>
    <w:rsid w:val="005E12A7"/>
    <w:rsid w:val="005E13C8"/>
    <w:rsid w:val="005E1554"/>
    <w:rsid w:val="005E1C4A"/>
    <w:rsid w:val="005E241B"/>
    <w:rsid w:val="005E260A"/>
    <w:rsid w:val="005E271B"/>
    <w:rsid w:val="005E2925"/>
    <w:rsid w:val="005E2AC1"/>
    <w:rsid w:val="005E2B18"/>
    <w:rsid w:val="005E2F65"/>
    <w:rsid w:val="005E2F87"/>
    <w:rsid w:val="005E3054"/>
    <w:rsid w:val="005E30A6"/>
    <w:rsid w:val="005E3367"/>
    <w:rsid w:val="005E3585"/>
    <w:rsid w:val="005E3750"/>
    <w:rsid w:val="005E378D"/>
    <w:rsid w:val="005E380C"/>
    <w:rsid w:val="005E389D"/>
    <w:rsid w:val="005E3A37"/>
    <w:rsid w:val="005E3A87"/>
    <w:rsid w:val="005E3E6C"/>
    <w:rsid w:val="005E3F5F"/>
    <w:rsid w:val="005E4049"/>
    <w:rsid w:val="005E428C"/>
    <w:rsid w:val="005E46D2"/>
    <w:rsid w:val="005E4ADB"/>
    <w:rsid w:val="005E4B9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1C"/>
    <w:rsid w:val="005F1697"/>
    <w:rsid w:val="005F17AE"/>
    <w:rsid w:val="005F1B07"/>
    <w:rsid w:val="005F1F7B"/>
    <w:rsid w:val="005F2138"/>
    <w:rsid w:val="005F21AC"/>
    <w:rsid w:val="005F22D6"/>
    <w:rsid w:val="005F2728"/>
    <w:rsid w:val="005F2805"/>
    <w:rsid w:val="005F2965"/>
    <w:rsid w:val="005F2F38"/>
    <w:rsid w:val="005F300E"/>
    <w:rsid w:val="005F31EA"/>
    <w:rsid w:val="005F3318"/>
    <w:rsid w:val="005F34EB"/>
    <w:rsid w:val="005F397A"/>
    <w:rsid w:val="005F39E1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131"/>
    <w:rsid w:val="005F6445"/>
    <w:rsid w:val="005F64A0"/>
    <w:rsid w:val="005F6554"/>
    <w:rsid w:val="005F6DB2"/>
    <w:rsid w:val="005F702A"/>
    <w:rsid w:val="005F71E5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5D7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2D9F"/>
    <w:rsid w:val="00602E85"/>
    <w:rsid w:val="006030D0"/>
    <w:rsid w:val="00603166"/>
    <w:rsid w:val="00603BE0"/>
    <w:rsid w:val="00603BFC"/>
    <w:rsid w:val="00603CD2"/>
    <w:rsid w:val="00604458"/>
    <w:rsid w:val="00604639"/>
    <w:rsid w:val="0060485F"/>
    <w:rsid w:val="00604A15"/>
    <w:rsid w:val="00604B51"/>
    <w:rsid w:val="00605209"/>
    <w:rsid w:val="006054A7"/>
    <w:rsid w:val="006056A4"/>
    <w:rsid w:val="00605899"/>
    <w:rsid w:val="00605CE5"/>
    <w:rsid w:val="00605F2F"/>
    <w:rsid w:val="00606344"/>
    <w:rsid w:val="00606DB1"/>
    <w:rsid w:val="00607709"/>
    <w:rsid w:val="00607A62"/>
    <w:rsid w:val="00607B1C"/>
    <w:rsid w:val="00607B42"/>
    <w:rsid w:val="006102F2"/>
    <w:rsid w:val="00610394"/>
    <w:rsid w:val="0061042D"/>
    <w:rsid w:val="006105D7"/>
    <w:rsid w:val="00610B8B"/>
    <w:rsid w:val="006110B2"/>
    <w:rsid w:val="00611101"/>
    <w:rsid w:val="0061197D"/>
    <w:rsid w:val="00611A22"/>
    <w:rsid w:val="0061209C"/>
    <w:rsid w:val="00612361"/>
    <w:rsid w:val="00612466"/>
    <w:rsid w:val="006124A7"/>
    <w:rsid w:val="006125CD"/>
    <w:rsid w:val="00612DFE"/>
    <w:rsid w:val="0061352F"/>
    <w:rsid w:val="00613778"/>
    <w:rsid w:val="00613A01"/>
    <w:rsid w:val="00613A27"/>
    <w:rsid w:val="00613D95"/>
    <w:rsid w:val="00614282"/>
    <w:rsid w:val="00614361"/>
    <w:rsid w:val="0061452F"/>
    <w:rsid w:val="0061453C"/>
    <w:rsid w:val="006145CB"/>
    <w:rsid w:val="00614802"/>
    <w:rsid w:val="00614912"/>
    <w:rsid w:val="00614B00"/>
    <w:rsid w:val="00614BF8"/>
    <w:rsid w:val="00614EF7"/>
    <w:rsid w:val="00614F92"/>
    <w:rsid w:val="0061529D"/>
    <w:rsid w:val="00615FE0"/>
    <w:rsid w:val="006162C3"/>
    <w:rsid w:val="00616564"/>
    <w:rsid w:val="00616649"/>
    <w:rsid w:val="006167DB"/>
    <w:rsid w:val="0061704B"/>
    <w:rsid w:val="00620137"/>
    <w:rsid w:val="00620195"/>
    <w:rsid w:val="00620404"/>
    <w:rsid w:val="00620863"/>
    <w:rsid w:val="00620A41"/>
    <w:rsid w:val="00620B3F"/>
    <w:rsid w:val="00620F08"/>
    <w:rsid w:val="00621174"/>
    <w:rsid w:val="00621275"/>
    <w:rsid w:val="006216F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78B"/>
    <w:rsid w:val="00623847"/>
    <w:rsid w:val="0062387A"/>
    <w:rsid w:val="00623907"/>
    <w:rsid w:val="00623A3B"/>
    <w:rsid w:val="00623AAB"/>
    <w:rsid w:val="00623B27"/>
    <w:rsid w:val="00623D67"/>
    <w:rsid w:val="00623F4E"/>
    <w:rsid w:val="006243C0"/>
    <w:rsid w:val="0062458A"/>
    <w:rsid w:val="006246B7"/>
    <w:rsid w:val="00624953"/>
    <w:rsid w:val="00624CEC"/>
    <w:rsid w:val="00624EA0"/>
    <w:rsid w:val="00625043"/>
    <w:rsid w:val="0062568E"/>
    <w:rsid w:val="00625773"/>
    <w:rsid w:val="00625CF5"/>
    <w:rsid w:val="00625DEA"/>
    <w:rsid w:val="00626061"/>
    <w:rsid w:val="00626302"/>
    <w:rsid w:val="00626723"/>
    <w:rsid w:val="00627190"/>
    <w:rsid w:val="00627530"/>
    <w:rsid w:val="00627AA3"/>
    <w:rsid w:val="00627CB9"/>
    <w:rsid w:val="006300C3"/>
    <w:rsid w:val="0063021E"/>
    <w:rsid w:val="0063072F"/>
    <w:rsid w:val="0063082B"/>
    <w:rsid w:val="006308A7"/>
    <w:rsid w:val="00630BB4"/>
    <w:rsid w:val="0063105E"/>
    <w:rsid w:val="0063123A"/>
    <w:rsid w:val="00631357"/>
    <w:rsid w:val="0063144E"/>
    <w:rsid w:val="006314A9"/>
    <w:rsid w:val="006324AC"/>
    <w:rsid w:val="006327DB"/>
    <w:rsid w:val="006329BD"/>
    <w:rsid w:val="00632AD8"/>
    <w:rsid w:val="00632BA6"/>
    <w:rsid w:val="00633665"/>
    <w:rsid w:val="00633679"/>
    <w:rsid w:val="00633783"/>
    <w:rsid w:val="00633AB0"/>
    <w:rsid w:val="00633E1D"/>
    <w:rsid w:val="0063460A"/>
    <w:rsid w:val="00634A53"/>
    <w:rsid w:val="00634BBC"/>
    <w:rsid w:val="00634E17"/>
    <w:rsid w:val="006352C1"/>
    <w:rsid w:val="00635316"/>
    <w:rsid w:val="00635331"/>
    <w:rsid w:val="00635808"/>
    <w:rsid w:val="00635ACB"/>
    <w:rsid w:val="00635B74"/>
    <w:rsid w:val="00635F68"/>
    <w:rsid w:val="006363DB"/>
    <w:rsid w:val="006364E7"/>
    <w:rsid w:val="00636988"/>
    <w:rsid w:val="00636D8C"/>
    <w:rsid w:val="00637A7E"/>
    <w:rsid w:val="00637D29"/>
    <w:rsid w:val="00637ED0"/>
    <w:rsid w:val="00640069"/>
    <w:rsid w:val="0064015B"/>
    <w:rsid w:val="0064051C"/>
    <w:rsid w:val="00641D33"/>
    <w:rsid w:val="006423F9"/>
    <w:rsid w:val="00642A0E"/>
    <w:rsid w:val="00642FD7"/>
    <w:rsid w:val="00643341"/>
    <w:rsid w:val="006444F8"/>
    <w:rsid w:val="00644CC8"/>
    <w:rsid w:val="006451EF"/>
    <w:rsid w:val="00645477"/>
    <w:rsid w:val="00645523"/>
    <w:rsid w:val="00645E42"/>
    <w:rsid w:val="0064625B"/>
    <w:rsid w:val="006467ED"/>
    <w:rsid w:val="0064683A"/>
    <w:rsid w:val="0064794F"/>
    <w:rsid w:val="00647D2A"/>
    <w:rsid w:val="00647F2E"/>
    <w:rsid w:val="00650076"/>
    <w:rsid w:val="006502F0"/>
    <w:rsid w:val="00650AC0"/>
    <w:rsid w:val="006515A5"/>
    <w:rsid w:val="00651836"/>
    <w:rsid w:val="00651B0C"/>
    <w:rsid w:val="00651BCB"/>
    <w:rsid w:val="0065208E"/>
    <w:rsid w:val="006520E0"/>
    <w:rsid w:val="00652569"/>
    <w:rsid w:val="006526D2"/>
    <w:rsid w:val="00652DA7"/>
    <w:rsid w:val="006539F9"/>
    <w:rsid w:val="00653B2F"/>
    <w:rsid w:val="00653BEF"/>
    <w:rsid w:val="00653CB7"/>
    <w:rsid w:val="00653F93"/>
    <w:rsid w:val="0065448D"/>
    <w:rsid w:val="006544F7"/>
    <w:rsid w:val="00654762"/>
    <w:rsid w:val="006548A6"/>
    <w:rsid w:val="00654A97"/>
    <w:rsid w:val="00654AE6"/>
    <w:rsid w:val="00654D6D"/>
    <w:rsid w:val="00654E01"/>
    <w:rsid w:val="00654EB3"/>
    <w:rsid w:val="0065514B"/>
    <w:rsid w:val="006557D3"/>
    <w:rsid w:val="006558F2"/>
    <w:rsid w:val="00655DC0"/>
    <w:rsid w:val="00655F1C"/>
    <w:rsid w:val="006562AD"/>
    <w:rsid w:val="00656394"/>
    <w:rsid w:val="006563FB"/>
    <w:rsid w:val="00656854"/>
    <w:rsid w:val="00656B33"/>
    <w:rsid w:val="00656F16"/>
    <w:rsid w:val="00657096"/>
    <w:rsid w:val="006576A9"/>
    <w:rsid w:val="00657780"/>
    <w:rsid w:val="006577CC"/>
    <w:rsid w:val="00657977"/>
    <w:rsid w:val="00657982"/>
    <w:rsid w:val="00657CA5"/>
    <w:rsid w:val="00657DC1"/>
    <w:rsid w:val="00660094"/>
    <w:rsid w:val="00660BE9"/>
    <w:rsid w:val="00661259"/>
    <w:rsid w:val="00661460"/>
    <w:rsid w:val="00661829"/>
    <w:rsid w:val="00662B64"/>
    <w:rsid w:val="006631D6"/>
    <w:rsid w:val="006632D9"/>
    <w:rsid w:val="00663945"/>
    <w:rsid w:val="00663A56"/>
    <w:rsid w:val="00663BB0"/>
    <w:rsid w:val="00663C74"/>
    <w:rsid w:val="00663D13"/>
    <w:rsid w:val="00663D9E"/>
    <w:rsid w:val="00663F2A"/>
    <w:rsid w:val="006647AC"/>
    <w:rsid w:val="00664999"/>
    <w:rsid w:val="00664C3B"/>
    <w:rsid w:val="006654F6"/>
    <w:rsid w:val="006659CA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786"/>
    <w:rsid w:val="00672B3C"/>
    <w:rsid w:val="00672F63"/>
    <w:rsid w:val="0067316F"/>
    <w:rsid w:val="00673184"/>
    <w:rsid w:val="0067375B"/>
    <w:rsid w:val="006738CF"/>
    <w:rsid w:val="00673BB9"/>
    <w:rsid w:val="00674050"/>
    <w:rsid w:val="0067477D"/>
    <w:rsid w:val="006747B6"/>
    <w:rsid w:val="00674932"/>
    <w:rsid w:val="00675171"/>
    <w:rsid w:val="00675231"/>
    <w:rsid w:val="006753A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776E6"/>
    <w:rsid w:val="00680707"/>
    <w:rsid w:val="00680711"/>
    <w:rsid w:val="00680891"/>
    <w:rsid w:val="00680B7B"/>
    <w:rsid w:val="00680E2E"/>
    <w:rsid w:val="0068114E"/>
    <w:rsid w:val="006817C0"/>
    <w:rsid w:val="006818AC"/>
    <w:rsid w:val="006818EE"/>
    <w:rsid w:val="00681A91"/>
    <w:rsid w:val="00682073"/>
    <w:rsid w:val="006822FD"/>
    <w:rsid w:val="00682603"/>
    <w:rsid w:val="0068276E"/>
    <w:rsid w:val="00682917"/>
    <w:rsid w:val="00682A29"/>
    <w:rsid w:val="00682CDF"/>
    <w:rsid w:val="00682F1E"/>
    <w:rsid w:val="006836CC"/>
    <w:rsid w:val="006837B2"/>
    <w:rsid w:val="00683AF2"/>
    <w:rsid w:val="00683D50"/>
    <w:rsid w:val="00684293"/>
    <w:rsid w:val="00684561"/>
    <w:rsid w:val="0068526B"/>
    <w:rsid w:val="006853D7"/>
    <w:rsid w:val="00685444"/>
    <w:rsid w:val="00685553"/>
    <w:rsid w:val="006858F9"/>
    <w:rsid w:val="00685B33"/>
    <w:rsid w:val="00685B62"/>
    <w:rsid w:val="00685D1E"/>
    <w:rsid w:val="006861A3"/>
    <w:rsid w:val="0068626E"/>
    <w:rsid w:val="006867BA"/>
    <w:rsid w:val="00686920"/>
    <w:rsid w:val="00686947"/>
    <w:rsid w:val="00686C8B"/>
    <w:rsid w:val="006872E8"/>
    <w:rsid w:val="006875D3"/>
    <w:rsid w:val="006877D5"/>
    <w:rsid w:val="00687A8E"/>
    <w:rsid w:val="00687B18"/>
    <w:rsid w:val="0069009E"/>
    <w:rsid w:val="00690339"/>
    <w:rsid w:val="00690477"/>
    <w:rsid w:val="006910B2"/>
    <w:rsid w:val="0069118B"/>
    <w:rsid w:val="0069124E"/>
    <w:rsid w:val="0069158D"/>
    <w:rsid w:val="006916DE"/>
    <w:rsid w:val="006918FA"/>
    <w:rsid w:val="00691E29"/>
    <w:rsid w:val="006924E5"/>
    <w:rsid w:val="006926DC"/>
    <w:rsid w:val="00692734"/>
    <w:rsid w:val="00692860"/>
    <w:rsid w:val="006928CE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E94"/>
    <w:rsid w:val="00697F97"/>
    <w:rsid w:val="006A0437"/>
    <w:rsid w:val="006A05CA"/>
    <w:rsid w:val="006A07CA"/>
    <w:rsid w:val="006A0939"/>
    <w:rsid w:val="006A11E4"/>
    <w:rsid w:val="006A122F"/>
    <w:rsid w:val="006A1404"/>
    <w:rsid w:val="006A16C7"/>
    <w:rsid w:val="006A1839"/>
    <w:rsid w:val="006A187C"/>
    <w:rsid w:val="006A19AF"/>
    <w:rsid w:val="006A1A23"/>
    <w:rsid w:val="006A1B31"/>
    <w:rsid w:val="006A1D64"/>
    <w:rsid w:val="006A20CC"/>
    <w:rsid w:val="006A20DD"/>
    <w:rsid w:val="006A23D5"/>
    <w:rsid w:val="006A2509"/>
    <w:rsid w:val="006A28AC"/>
    <w:rsid w:val="006A2AE1"/>
    <w:rsid w:val="006A2CF7"/>
    <w:rsid w:val="006A3267"/>
    <w:rsid w:val="006A32B7"/>
    <w:rsid w:val="006A344C"/>
    <w:rsid w:val="006A36BB"/>
    <w:rsid w:val="006A397E"/>
    <w:rsid w:val="006A39A1"/>
    <w:rsid w:val="006A3A23"/>
    <w:rsid w:val="006A3C39"/>
    <w:rsid w:val="006A3F92"/>
    <w:rsid w:val="006A4552"/>
    <w:rsid w:val="006A48C7"/>
    <w:rsid w:val="006A4AB5"/>
    <w:rsid w:val="006A4B90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A7FE1"/>
    <w:rsid w:val="006B044C"/>
    <w:rsid w:val="006B05D3"/>
    <w:rsid w:val="006B0991"/>
    <w:rsid w:val="006B0FC8"/>
    <w:rsid w:val="006B1256"/>
    <w:rsid w:val="006B13C9"/>
    <w:rsid w:val="006B18CD"/>
    <w:rsid w:val="006B1DFF"/>
    <w:rsid w:val="006B2043"/>
    <w:rsid w:val="006B20FB"/>
    <w:rsid w:val="006B2336"/>
    <w:rsid w:val="006B26BC"/>
    <w:rsid w:val="006B27C5"/>
    <w:rsid w:val="006B2B83"/>
    <w:rsid w:val="006B381C"/>
    <w:rsid w:val="006B396C"/>
    <w:rsid w:val="006B3A5F"/>
    <w:rsid w:val="006B4352"/>
    <w:rsid w:val="006B440F"/>
    <w:rsid w:val="006B4751"/>
    <w:rsid w:val="006B4F2F"/>
    <w:rsid w:val="006B5087"/>
    <w:rsid w:val="006B50E2"/>
    <w:rsid w:val="006B5460"/>
    <w:rsid w:val="006B559A"/>
    <w:rsid w:val="006B58C0"/>
    <w:rsid w:val="006B58E2"/>
    <w:rsid w:val="006B5B31"/>
    <w:rsid w:val="006B5C25"/>
    <w:rsid w:val="006B631B"/>
    <w:rsid w:val="006B69A2"/>
    <w:rsid w:val="006B7298"/>
    <w:rsid w:val="006B79BE"/>
    <w:rsid w:val="006B7CD5"/>
    <w:rsid w:val="006B7E6F"/>
    <w:rsid w:val="006C00F3"/>
    <w:rsid w:val="006C025A"/>
    <w:rsid w:val="006C05E1"/>
    <w:rsid w:val="006C08EC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551"/>
    <w:rsid w:val="006C3A75"/>
    <w:rsid w:val="006C3CA8"/>
    <w:rsid w:val="006C3F66"/>
    <w:rsid w:val="006C445C"/>
    <w:rsid w:val="006C45FF"/>
    <w:rsid w:val="006C4A29"/>
    <w:rsid w:val="006C4B3A"/>
    <w:rsid w:val="006C4CD4"/>
    <w:rsid w:val="006C5204"/>
    <w:rsid w:val="006C5453"/>
    <w:rsid w:val="006C54CE"/>
    <w:rsid w:val="006C597B"/>
    <w:rsid w:val="006C5B17"/>
    <w:rsid w:val="006C5B38"/>
    <w:rsid w:val="006C5B9A"/>
    <w:rsid w:val="006C605A"/>
    <w:rsid w:val="006C629A"/>
    <w:rsid w:val="006C67DA"/>
    <w:rsid w:val="006C6EE0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0F8B"/>
    <w:rsid w:val="006D10CE"/>
    <w:rsid w:val="006D123F"/>
    <w:rsid w:val="006D14A6"/>
    <w:rsid w:val="006D1A44"/>
    <w:rsid w:val="006D1F06"/>
    <w:rsid w:val="006D2766"/>
    <w:rsid w:val="006D2792"/>
    <w:rsid w:val="006D2827"/>
    <w:rsid w:val="006D2C14"/>
    <w:rsid w:val="006D2F0C"/>
    <w:rsid w:val="006D36A2"/>
    <w:rsid w:val="006D3A50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B79"/>
    <w:rsid w:val="006D5C60"/>
    <w:rsid w:val="006D5F2F"/>
    <w:rsid w:val="006D711C"/>
    <w:rsid w:val="006D7262"/>
    <w:rsid w:val="006D726A"/>
    <w:rsid w:val="006D72D5"/>
    <w:rsid w:val="006D7359"/>
    <w:rsid w:val="006D74EB"/>
    <w:rsid w:val="006D7584"/>
    <w:rsid w:val="006D75C6"/>
    <w:rsid w:val="006D778C"/>
    <w:rsid w:val="006D782B"/>
    <w:rsid w:val="006D78D1"/>
    <w:rsid w:val="006D7C1A"/>
    <w:rsid w:val="006D7D62"/>
    <w:rsid w:val="006D7DA7"/>
    <w:rsid w:val="006D7F1D"/>
    <w:rsid w:val="006E0862"/>
    <w:rsid w:val="006E09AA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2EED"/>
    <w:rsid w:val="006E3018"/>
    <w:rsid w:val="006E30EC"/>
    <w:rsid w:val="006E3122"/>
    <w:rsid w:val="006E341E"/>
    <w:rsid w:val="006E34DF"/>
    <w:rsid w:val="006E3B4C"/>
    <w:rsid w:val="006E3B97"/>
    <w:rsid w:val="006E41B8"/>
    <w:rsid w:val="006E41E7"/>
    <w:rsid w:val="006E45F2"/>
    <w:rsid w:val="006E4CB7"/>
    <w:rsid w:val="006E4D2B"/>
    <w:rsid w:val="006E4E2E"/>
    <w:rsid w:val="006E4F02"/>
    <w:rsid w:val="006E4F9D"/>
    <w:rsid w:val="006E5B95"/>
    <w:rsid w:val="006E6070"/>
    <w:rsid w:val="006E60A9"/>
    <w:rsid w:val="006E645A"/>
    <w:rsid w:val="006E6477"/>
    <w:rsid w:val="006E6615"/>
    <w:rsid w:val="006E68B6"/>
    <w:rsid w:val="006E69BF"/>
    <w:rsid w:val="006E6F8A"/>
    <w:rsid w:val="006E6FB8"/>
    <w:rsid w:val="006E732A"/>
    <w:rsid w:val="006E7678"/>
    <w:rsid w:val="006E78F5"/>
    <w:rsid w:val="006E7EFF"/>
    <w:rsid w:val="006F02F9"/>
    <w:rsid w:val="006F0A98"/>
    <w:rsid w:val="006F0C1E"/>
    <w:rsid w:val="006F0F93"/>
    <w:rsid w:val="006F0FE9"/>
    <w:rsid w:val="006F1076"/>
    <w:rsid w:val="006F15E7"/>
    <w:rsid w:val="006F1ADF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3FFC"/>
    <w:rsid w:val="006F4072"/>
    <w:rsid w:val="006F4206"/>
    <w:rsid w:val="006F4550"/>
    <w:rsid w:val="006F4661"/>
    <w:rsid w:val="006F4895"/>
    <w:rsid w:val="006F48E7"/>
    <w:rsid w:val="006F4926"/>
    <w:rsid w:val="006F4981"/>
    <w:rsid w:val="006F4E7E"/>
    <w:rsid w:val="006F53E5"/>
    <w:rsid w:val="006F557B"/>
    <w:rsid w:val="006F57A5"/>
    <w:rsid w:val="006F5962"/>
    <w:rsid w:val="006F5A55"/>
    <w:rsid w:val="006F5CB1"/>
    <w:rsid w:val="006F613C"/>
    <w:rsid w:val="006F6885"/>
    <w:rsid w:val="006F6A41"/>
    <w:rsid w:val="006F6FDF"/>
    <w:rsid w:val="006F7453"/>
    <w:rsid w:val="006F7751"/>
    <w:rsid w:val="006F7977"/>
    <w:rsid w:val="006F7B62"/>
    <w:rsid w:val="006F7FEB"/>
    <w:rsid w:val="007002D7"/>
    <w:rsid w:val="007003D7"/>
    <w:rsid w:val="0070078C"/>
    <w:rsid w:val="00700B1F"/>
    <w:rsid w:val="00700C16"/>
    <w:rsid w:val="00700DE6"/>
    <w:rsid w:val="00700E36"/>
    <w:rsid w:val="007010CC"/>
    <w:rsid w:val="0070110B"/>
    <w:rsid w:val="007014B4"/>
    <w:rsid w:val="007016A9"/>
    <w:rsid w:val="00701913"/>
    <w:rsid w:val="00701D2E"/>
    <w:rsid w:val="00701DC2"/>
    <w:rsid w:val="0070202D"/>
    <w:rsid w:val="007023B3"/>
    <w:rsid w:val="007024E1"/>
    <w:rsid w:val="00702A20"/>
    <w:rsid w:val="00702A3C"/>
    <w:rsid w:val="00702B63"/>
    <w:rsid w:val="00703194"/>
    <w:rsid w:val="00703251"/>
    <w:rsid w:val="0070328B"/>
    <w:rsid w:val="007032C0"/>
    <w:rsid w:val="007032E0"/>
    <w:rsid w:val="007032F0"/>
    <w:rsid w:val="00703363"/>
    <w:rsid w:val="00703A6C"/>
    <w:rsid w:val="00703B50"/>
    <w:rsid w:val="00703FAF"/>
    <w:rsid w:val="00704161"/>
    <w:rsid w:val="00704416"/>
    <w:rsid w:val="0070463E"/>
    <w:rsid w:val="007048E0"/>
    <w:rsid w:val="00704ADE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69"/>
    <w:rsid w:val="00710EAC"/>
    <w:rsid w:val="00710EC5"/>
    <w:rsid w:val="007112E3"/>
    <w:rsid w:val="007117E2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385A"/>
    <w:rsid w:val="007142C7"/>
    <w:rsid w:val="00714846"/>
    <w:rsid w:val="00714B96"/>
    <w:rsid w:val="00714D0C"/>
    <w:rsid w:val="00714DDC"/>
    <w:rsid w:val="00714E17"/>
    <w:rsid w:val="00714E9B"/>
    <w:rsid w:val="0071527B"/>
    <w:rsid w:val="0071547E"/>
    <w:rsid w:val="00715686"/>
    <w:rsid w:val="00715E14"/>
    <w:rsid w:val="007160C4"/>
    <w:rsid w:val="00716724"/>
    <w:rsid w:val="0071691F"/>
    <w:rsid w:val="00716B70"/>
    <w:rsid w:val="00716CBF"/>
    <w:rsid w:val="00716D2B"/>
    <w:rsid w:val="00716E06"/>
    <w:rsid w:val="0071704B"/>
    <w:rsid w:val="00717584"/>
    <w:rsid w:val="0071762E"/>
    <w:rsid w:val="00717878"/>
    <w:rsid w:val="007179AD"/>
    <w:rsid w:val="00717D47"/>
    <w:rsid w:val="00717D5B"/>
    <w:rsid w:val="00720362"/>
    <w:rsid w:val="007205D0"/>
    <w:rsid w:val="007205EA"/>
    <w:rsid w:val="007206CE"/>
    <w:rsid w:val="007209D9"/>
    <w:rsid w:val="00720F8A"/>
    <w:rsid w:val="007212BC"/>
    <w:rsid w:val="00721A7A"/>
    <w:rsid w:val="00721B48"/>
    <w:rsid w:val="00721D65"/>
    <w:rsid w:val="00721F9B"/>
    <w:rsid w:val="00722598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A4"/>
    <w:rsid w:val="007260FE"/>
    <w:rsid w:val="007263DE"/>
    <w:rsid w:val="007267D3"/>
    <w:rsid w:val="00726966"/>
    <w:rsid w:val="00726AF6"/>
    <w:rsid w:val="00726EAA"/>
    <w:rsid w:val="00726F4B"/>
    <w:rsid w:val="007274D8"/>
    <w:rsid w:val="0072790C"/>
    <w:rsid w:val="00727E97"/>
    <w:rsid w:val="00727FE8"/>
    <w:rsid w:val="0073010C"/>
    <w:rsid w:val="007302AD"/>
    <w:rsid w:val="00730838"/>
    <w:rsid w:val="00730968"/>
    <w:rsid w:val="00730C26"/>
    <w:rsid w:val="00730C76"/>
    <w:rsid w:val="00730DC5"/>
    <w:rsid w:val="0073108A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7B4"/>
    <w:rsid w:val="0073382D"/>
    <w:rsid w:val="00733C39"/>
    <w:rsid w:val="00733F09"/>
    <w:rsid w:val="007347C3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AD3"/>
    <w:rsid w:val="00736E09"/>
    <w:rsid w:val="00737762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DAF"/>
    <w:rsid w:val="00741F8F"/>
    <w:rsid w:val="007420A7"/>
    <w:rsid w:val="0074215D"/>
    <w:rsid w:val="007427C9"/>
    <w:rsid w:val="00742B47"/>
    <w:rsid w:val="00742C99"/>
    <w:rsid w:val="00742CC0"/>
    <w:rsid w:val="00742D5B"/>
    <w:rsid w:val="0074305A"/>
    <w:rsid w:val="00743085"/>
    <w:rsid w:val="007432F9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4C8A"/>
    <w:rsid w:val="00755B36"/>
    <w:rsid w:val="00756788"/>
    <w:rsid w:val="007571F3"/>
    <w:rsid w:val="00757569"/>
    <w:rsid w:val="00757696"/>
    <w:rsid w:val="00757FBE"/>
    <w:rsid w:val="007601CA"/>
    <w:rsid w:val="0076021E"/>
    <w:rsid w:val="007609A9"/>
    <w:rsid w:val="007609EB"/>
    <w:rsid w:val="00760C6B"/>
    <w:rsid w:val="0076172D"/>
    <w:rsid w:val="0076186B"/>
    <w:rsid w:val="007618BA"/>
    <w:rsid w:val="00761BAC"/>
    <w:rsid w:val="00761E55"/>
    <w:rsid w:val="00761FB0"/>
    <w:rsid w:val="00762199"/>
    <w:rsid w:val="007629A8"/>
    <w:rsid w:val="007629DB"/>
    <w:rsid w:val="00762F7E"/>
    <w:rsid w:val="0076322A"/>
    <w:rsid w:val="00763233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8B6"/>
    <w:rsid w:val="00764921"/>
    <w:rsid w:val="00764F71"/>
    <w:rsid w:val="00765096"/>
    <w:rsid w:val="0076525A"/>
    <w:rsid w:val="007653ED"/>
    <w:rsid w:val="00765507"/>
    <w:rsid w:val="00765546"/>
    <w:rsid w:val="0076590B"/>
    <w:rsid w:val="00765B34"/>
    <w:rsid w:val="0076606A"/>
    <w:rsid w:val="007662F2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8A"/>
    <w:rsid w:val="007703AA"/>
    <w:rsid w:val="00770422"/>
    <w:rsid w:val="00770905"/>
    <w:rsid w:val="00770942"/>
    <w:rsid w:val="007709B7"/>
    <w:rsid w:val="00770AC0"/>
    <w:rsid w:val="0077183D"/>
    <w:rsid w:val="00771B86"/>
    <w:rsid w:val="00771C29"/>
    <w:rsid w:val="00771DC9"/>
    <w:rsid w:val="007720F0"/>
    <w:rsid w:val="0077220C"/>
    <w:rsid w:val="007726DC"/>
    <w:rsid w:val="00772921"/>
    <w:rsid w:val="00772F13"/>
    <w:rsid w:val="00772F21"/>
    <w:rsid w:val="007732DE"/>
    <w:rsid w:val="007742D8"/>
    <w:rsid w:val="007744F1"/>
    <w:rsid w:val="007746F5"/>
    <w:rsid w:val="00775304"/>
    <w:rsid w:val="00775A1E"/>
    <w:rsid w:val="00775B78"/>
    <w:rsid w:val="00775BA3"/>
    <w:rsid w:val="00775C9B"/>
    <w:rsid w:val="00776192"/>
    <w:rsid w:val="0077635E"/>
    <w:rsid w:val="007767F0"/>
    <w:rsid w:val="00776AA3"/>
    <w:rsid w:val="00776B76"/>
    <w:rsid w:val="00776EB3"/>
    <w:rsid w:val="00776FB4"/>
    <w:rsid w:val="0077709E"/>
    <w:rsid w:val="007774E3"/>
    <w:rsid w:val="0077755C"/>
    <w:rsid w:val="0077792F"/>
    <w:rsid w:val="00777EA1"/>
    <w:rsid w:val="0078019C"/>
    <w:rsid w:val="0078029E"/>
    <w:rsid w:val="007802E0"/>
    <w:rsid w:val="00780346"/>
    <w:rsid w:val="00780BC8"/>
    <w:rsid w:val="00780E54"/>
    <w:rsid w:val="00780F23"/>
    <w:rsid w:val="0078149C"/>
    <w:rsid w:val="007816D2"/>
    <w:rsid w:val="007819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2F6"/>
    <w:rsid w:val="0078340F"/>
    <w:rsid w:val="00783789"/>
    <w:rsid w:val="007838DB"/>
    <w:rsid w:val="00783AE4"/>
    <w:rsid w:val="00783C21"/>
    <w:rsid w:val="00783E94"/>
    <w:rsid w:val="00784587"/>
    <w:rsid w:val="007854E7"/>
    <w:rsid w:val="0078572B"/>
    <w:rsid w:val="00786157"/>
    <w:rsid w:val="007863E1"/>
    <w:rsid w:val="007867F4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3B4"/>
    <w:rsid w:val="007915C9"/>
    <w:rsid w:val="00791705"/>
    <w:rsid w:val="00791B11"/>
    <w:rsid w:val="00791BC8"/>
    <w:rsid w:val="00791D1B"/>
    <w:rsid w:val="00791D92"/>
    <w:rsid w:val="007920BF"/>
    <w:rsid w:val="007922EA"/>
    <w:rsid w:val="00792713"/>
    <w:rsid w:val="00792920"/>
    <w:rsid w:val="007930BA"/>
    <w:rsid w:val="007931F3"/>
    <w:rsid w:val="00793293"/>
    <w:rsid w:val="00793365"/>
    <w:rsid w:val="00793B0D"/>
    <w:rsid w:val="00793C31"/>
    <w:rsid w:val="00793FE2"/>
    <w:rsid w:val="00794025"/>
    <w:rsid w:val="0079407C"/>
    <w:rsid w:val="007940FB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150"/>
    <w:rsid w:val="007965D1"/>
    <w:rsid w:val="00796950"/>
    <w:rsid w:val="007969A2"/>
    <w:rsid w:val="00796AF3"/>
    <w:rsid w:val="00796D14"/>
    <w:rsid w:val="00796FA5"/>
    <w:rsid w:val="007973A7"/>
    <w:rsid w:val="00797465"/>
    <w:rsid w:val="0079771B"/>
    <w:rsid w:val="00797766"/>
    <w:rsid w:val="00797870"/>
    <w:rsid w:val="0079798D"/>
    <w:rsid w:val="00797AD6"/>
    <w:rsid w:val="00797B93"/>
    <w:rsid w:val="00797BE6"/>
    <w:rsid w:val="00797F48"/>
    <w:rsid w:val="007A0253"/>
    <w:rsid w:val="007A0BAF"/>
    <w:rsid w:val="007A0FF5"/>
    <w:rsid w:val="007A1583"/>
    <w:rsid w:val="007A1A18"/>
    <w:rsid w:val="007A21DE"/>
    <w:rsid w:val="007A22BC"/>
    <w:rsid w:val="007A2832"/>
    <w:rsid w:val="007A29B6"/>
    <w:rsid w:val="007A2B6B"/>
    <w:rsid w:val="007A2EE1"/>
    <w:rsid w:val="007A3341"/>
    <w:rsid w:val="007A34EA"/>
    <w:rsid w:val="007A3657"/>
    <w:rsid w:val="007A3788"/>
    <w:rsid w:val="007A3AB1"/>
    <w:rsid w:val="007A3E18"/>
    <w:rsid w:val="007A4930"/>
    <w:rsid w:val="007A49F5"/>
    <w:rsid w:val="007A4AD6"/>
    <w:rsid w:val="007A4B77"/>
    <w:rsid w:val="007A56D1"/>
    <w:rsid w:val="007A597C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8D3"/>
    <w:rsid w:val="007B0926"/>
    <w:rsid w:val="007B09B6"/>
    <w:rsid w:val="007B09EE"/>
    <w:rsid w:val="007B0FC3"/>
    <w:rsid w:val="007B1693"/>
    <w:rsid w:val="007B185C"/>
    <w:rsid w:val="007B1A76"/>
    <w:rsid w:val="007B2366"/>
    <w:rsid w:val="007B2591"/>
    <w:rsid w:val="007B25D3"/>
    <w:rsid w:val="007B346D"/>
    <w:rsid w:val="007B3561"/>
    <w:rsid w:val="007B398B"/>
    <w:rsid w:val="007B3A72"/>
    <w:rsid w:val="007B3ABA"/>
    <w:rsid w:val="007B3B74"/>
    <w:rsid w:val="007B3DB3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44"/>
    <w:rsid w:val="007B6EC7"/>
    <w:rsid w:val="007B707E"/>
    <w:rsid w:val="007B788B"/>
    <w:rsid w:val="007B7BA2"/>
    <w:rsid w:val="007B7F13"/>
    <w:rsid w:val="007C020D"/>
    <w:rsid w:val="007C03F5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6FF"/>
    <w:rsid w:val="007C175E"/>
    <w:rsid w:val="007C1950"/>
    <w:rsid w:val="007C1C5A"/>
    <w:rsid w:val="007C2091"/>
    <w:rsid w:val="007C26F0"/>
    <w:rsid w:val="007C2AFD"/>
    <w:rsid w:val="007C2E57"/>
    <w:rsid w:val="007C33F3"/>
    <w:rsid w:val="007C3832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8DE"/>
    <w:rsid w:val="007C5B0E"/>
    <w:rsid w:val="007C5E51"/>
    <w:rsid w:val="007C5E65"/>
    <w:rsid w:val="007C5E85"/>
    <w:rsid w:val="007C61E9"/>
    <w:rsid w:val="007C636C"/>
    <w:rsid w:val="007C685B"/>
    <w:rsid w:val="007C6956"/>
    <w:rsid w:val="007C6A5E"/>
    <w:rsid w:val="007C6C0F"/>
    <w:rsid w:val="007C6EE0"/>
    <w:rsid w:val="007C6EEB"/>
    <w:rsid w:val="007C790A"/>
    <w:rsid w:val="007C7D9F"/>
    <w:rsid w:val="007D019A"/>
    <w:rsid w:val="007D02B3"/>
    <w:rsid w:val="007D057E"/>
    <w:rsid w:val="007D07A9"/>
    <w:rsid w:val="007D092E"/>
    <w:rsid w:val="007D0CFA"/>
    <w:rsid w:val="007D1024"/>
    <w:rsid w:val="007D12C0"/>
    <w:rsid w:val="007D162F"/>
    <w:rsid w:val="007D1B16"/>
    <w:rsid w:val="007D1C9A"/>
    <w:rsid w:val="007D1F27"/>
    <w:rsid w:val="007D209B"/>
    <w:rsid w:val="007D2120"/>
    <w:rsid w:val="007D288D"/>
    <w:rsid w:val="007D2E56"/>
    <w:rsid w:val="007D31A0"/>
    <w:rsid w:val="007D31A8"/>
    <w:rsid w:val="007D3307"/>
    <w:rsid w:val="007D3314"/>
    <w:rsid w:val="007D399B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B06"/>
    <w:rsid w:val="007D5DD4"/>
    <w:rsid w:val="007D628D"/>
    <w:rsid w:val="007D65DF"/>
    <w:rsid w:val="007D6AA1"/>
    <w:rsid w:val="007D737E"/>
    <w:rsid w:val="007D7DA0"/>
    <w:rsid w:val="007E0268"/>
    <w:rsid w:val="007E0331"/>
    <w:rsid w:val="007E063F"/>
    <w:rsid w:val="007E096E"/>
    <w:rsid w:val="007E09C5"/>
    <w:rsid w:val="007E0D0B"/>
    <w:rsid w:val="007E0DC0"/>
    <w:rsid w:val="007E11F1"/>
    <w:rsid w:val="007E1463"/>
    <w:rsid w:val="007E14C2"/>
    <w:rsid w:val="007E14F1"/>
    <w:rsid w:val="007E1617"/>
    <w:rsid w:val="007E1808"/>
    <w:rsid w:val="007E1959"/>
    <w:rsid w:val="007E197D"/>
    <w:rsid w:val="007E1D7E"/>
    <w:rsid w:val="007E214B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E1B"/>
    <w:rsid w:val="007E4FD2"/>
    <w:rsid w:val="007E51BB"/>
    <w:rsid w:val="007E5226"/>
    <w:rsid w:val="007E52B0"/>
    <w:rsid w:val="007E5BAB"/>
    <w:rsid w:val="007E6324"/>
    <w:rsid w:val="007E64C8"/>
    <w:rsid w:val="007E64C9"/>
    <w:rsid w:val="007E683B"/>
    <w:rsid w:val="007E68F0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A00"/>
    <w:rsid w:val="007E7BBC"/>
    <w:rsid w:val="007E7D0D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2C8A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1C4"/>
    <w:rsid w:val="007F63D7"/>
    <w:rsid w:val="007F67BE"/>
    <w:rsid w:val="007F6D85"/>
    <w:rsid w:val="007F6DF9"/>
    <w:rsid w:val="007F6EFD"/>
    <w:rsid w:val="007F6FFD"/>
    <w:rsid w:val="007F722C"/>
    <w:rsid w:val="007F725A"/>
    <w:rsid w:val="007F731A"/>
    <w:rsid w:val="007F763F"/>
    <w:rsid w:val="007F7651"/>
    <w:rsid w:val="007F796E"/>
    <w:rsid w:val="007F7E6D"/>
    <w:rsid w:val="007F7F44"/>
    <w:rsid w:val="008001AE"/>
    <w:rsid w:val="0080026A"/>
    <w:rsid w:val="008002B6"/>
    <w:rsid w:val="00800697"/>
    <w:rsid w:val="00800873"/>
    <w:rsid w:val="00800CC3"/>
    <w:rsid w:val="00800F02"/>
    <w:rsid w:val="0080115D"/>
    <w:rsid w:val="008011D9"/>
    <w:rsid w:val="0080136C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472"/>
    <w:rsid w:val="00803F30"/>
    <w:rsid w:val="008042A1"/>
    <w:rsid w:val="008043B1"/>
    <w:rsid w:val="008044C1"/>
    <w:rsid w:val="008044E3"/>
    <w:rsid w:val="00804C61"/>
    <w:rsid w:val="00804D83"/>
    <w:rsid w:val="008051A9"/>
    <w:rsid w:val="0080522B"/>
    <w:rsid w:val="008058EE"/>
    <w:rsid w:val="008059DD"/>
    <w:rsid w:val="00805B98"/>
    <w:rsid w:val="00805E81"/>
    <w:rsid w:val="00805FBD"/>
    <w:rsid w:val="008065A8"/>
    <w:rsid w:val="0080675A"/>
    <w:rsid w:val="00806F7A"/>
    <w:rsid w:val="008073FD"/>
    <w:rsid w:val="00807E3B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90"/>
    <w:rsid w:val="00812CC2"/>
    <w:rsid w:val="008130DB"/>
    <w:rsid w:val="0081322F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1B8"/>
    <w:rsid w:val="0081534E"/>
    <w:rsid w:val="008156B7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117"/>
    <w:rsid w:val="00822219"/>
    <w:rsid w:val="0082239E"/>
    <w:rsid w:val="00822516"/>
    <w:rsid w:val="0082297E"/>
    <w:rsid w:val="00822BC0"/>
    <w:rsid w:val="00823180"/>
    <w:rsid w:val="0082338C"/>
    <w:rsid w:val="0082362C"/>
    <w:rsid w:val="008236FB"/>
    <w:rsid w:val="008254B1"/>
    <w:rsid w:val="008257DE"/>
    <w:rsid w:val="0082596D"/>
    <w:rsid w:val="008259AE"/>
    <w:rsid w:val="008259F4"/>
    <w:rsid w:val="00825A57"/>
    <w:rsid w:val="00825CD2"/>
    <w:rsid w:val="0082630F"/>
    <w:rsid w:val="008267D2"/>
    <w:rsid w:val="008269A8"/>
    <w:rsid w:val="00826D0F"/>
    <w:rsid w:val="00827080"/>
    <w:rsid w:val="00827666"/>
    <w:rsid w:val="008276FB"/>
    <w:rsid w:val="00827B75"/>
    <w:rsid w:val="00827BAF"/>
    <w:rsid w:val="008300A4"/>
    <w:rsid w:val="00830545"/>
    <w:rsid w:val="00830563"/>
    <w:rsid w:val="008306C0"/>
    <w:rsid w:val="00830C80"/>
    <w:rsid w:val="00831027"/>
    <w:rsid w:val="0083115F"/>
    <w:rsid w:val="008311FC"/>
    <w:rsid w:val="008314C6"/>
    <w:rsid w:val="0083158F"/>
    <w:rsid w:val="00831787"/>
    <w:rsid w:val="00831808"/>
    <w:rsid w:val="00831981"/>
    <w:rsid w:val="00831A27"/>
    <w:rsid w:val="00831AD9"/>
    <w:rsid w:val="00831BBA"/>
    <w:rsid w:val="00831C93"/>
    <w:rsid w:val="00831DC6"/>
    <w:rsid w:val="0083208C"/>
    <w:rsid w:val="008321C6"/>
    <w:rsid w:val="008321C7"/>
    <w:rsid w:val="0083244B"/>
    <w:rsid w:val="00832A1F"/>
    <w:rsid w:val="00832C50"/>
    <w:rsid w:val="00832E82"/>
    <w:rsid w:val="00832FD0"/>
    <w:rsid w:val="0083339E"/>
    <w:rsid w:val="0083388C"/>
    <w:rsid w:val="00833C38"/>
    <w:rsid w:val="00833F02"/>
    <w:rsid w:val="0083400C"/>
    <w:rsid w:val="00834205"/>
    <w:rsid w:val="00834398"/>
    <w:rsid w:val="008344A9"/>
    <w:rsid w:val="0083461B"/>
    <w:rsid w:val="008349E8"/>
    <w:rsid w:val="00834A79"/>
    <w:rsid w:val="00835230"/>
    <w:rsid w:val="008354CC"/>
    <w:rsid w:val="00835547"/>
    <w:rsid w:val="008356FC"/>
    <w:rsid w:val="0083583A"/>
    <w:rsid w:val="00835ACB"/>
    <w:rsid w:val="00835ADB"/>
    <w:rsid w:val="00835D22"/>
    <w:rsid w:val="008360EB"/>
    <w:rsid w:val="008364C0"/>
    <w:rsid w:val="008368CD"/>
    <w:rsid w:val="0083729A"/>
    <w:rsid w:val="0083753D"/>
    <w:rsid w:val="00837B78"/>
    <w:rsid w:val="00837CC5"/>
    <w:rsid w:val="0084007D"/>
    <w:rsid w:val="00840620"/>
    <w:rsid w:val="00840F0B"/>
    <w:rsid w:val="00841140"/>
    <w:rsid w:val="00841149"/>
    <w:rsid w:val="00841316"/>
    <w:rsid w:val="00841397"/>
    <w:rsid w:val="00842621"/>
    <w:rsid w:val="00842B78"/>
    <w:rsid w:val="00843125"/>
    <w:rsid w:val="00843314"/>
    <w:rsid w:val="00843406"/>
    <w:rsid w:val="00843454"/>
    <w:rsid w:val="00843724"/>
    <w:rsid w:val="00843895"/>
    <w:rsid w:val="00843C45"/>
    <w:rsid w:val="008440E4"/>
    <w:rsid w:val="008441F4"/>
    <w:rsid w:val="0084422C"/>
    <w:rsid w:val="008443DF"/>
    <w:rsid w:val="0084483B"/>
    <w:rsid w:val="00844D3F"/>
    <w:rsid w:val="00845403"/>
    <w:rsid w:val="008454A2"/>
    <w:rsid w:val="008466F6"/>
    <w:rsid w:val="00846A9B"/>
    <w:rsid w:val="00846AFD"/>
    <w:rsid w:val="00847323"/>
    <w:rsid w:val="008473F2"/>
    <w:rsid w:val="0084743F"/>
    <w:rsid w:val="00847599"/>
    <w:rsid w:val="008479BF"/>
    <w:rsid w:val="00847A27"/>
    <w:rsid w:val="00847DA1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9C1"/>
    <w:rsid w:val="008567C3"/>
    <w:rsid w:val="00856BFD"/>
    <w:rsid w:val="00856F53"/>
    <w:rsid w:val="0085746D"/>
    <w:rsid w:val="00857D13"/>
    <w:rsid w:val="00857F1F"/>
    <w:rsid w:val="00857FFC"/>
    <w:rsid w:val="00860177"/>
    <w:rsid w:val="008601CF"/>
    <w:rsid w:val="00860518"/>
    <w:rsid w:val="0086082A"/>
    <w:rsid w:val="00860F8C"/>
    <w:rsid w:val="00860F9A"/>
    <w:rsid w:val="00861553"/>
    <w:rsid w:val="00861DD4"/>
    <w:rsid w:val="008623F1"/>
    <w:rsid w:val="008626EB"/>
    <w:rsid w:val="00862780"/>
    <w:rsid w:val="00862840"/>
    <w:rsid w:val="00862C18"/>
    <w:rsid w:val="00862C5F"/>
    <w:rsid w:val="00862CD8"/>
    <w:rsid w:val="00862E4D"/>
    <w:rsid w:val="00863187"/>
    <w:rsid w:val="008637D4"/>
    <w:rsid w:val="00863DE8"/>
    <w:rsid w:val="00864130"/>
    <w:rsid w:val="00864391"/>
    <w:rsid w:val="008643CF"/>
    <w:rsid w:val="008649C0"/>
    <w:rsid w:val="008649E2"/>
    <w:rsid w:val="00864DA5"/>
    <w:rsid w:val="00864E41"/>
    <w:rsid w:val="00865818"/>
    <w:rsid w:val="00865C65"/>
    <w:rsid w:val="00865DF8"/>
    <w:rsid w:val="00865F60"/>
    <w:rsid w:val="008664EA"/>
    <w:rsid w:val="00866728"/>
    <w:rsid w:val="008667F0"/>
    <w:rsid w:val="00866AF1"/>
    <w:rsid w:val="008671B7"/>
    <w:rsid w:val="00867A27"/>
    <w:rsid w:val="00867EA6"/>
    <w:rsid w:val="0087085C"/>
    <w:rsid w:val="008709CC"/>
    <w:rsid w:val="00870E34"/>
    <w:rsid w:val="00870E42"/>
    <w:rsid w:val="0087116F"/>
    <w:rsid w:val="0087155C"/>
    <w:rsid w:val="008715AF"/>
    <w:rsid w:val="008715F2"/>
    <w:rsid w:val="0087170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1F9"/>
    <w:rsid w:val="00873AE4"/>
    <w:rsid w:val="00873E9D"/>
    <w:rsid w:val="00873F49"/>
    <w:rsid w:val="0087429D"/>
    <w:rsid w:val="0087449D"/>
    <w:rsid w:val="008745E4"/>
    <w:rsid w:val="008746ED"/>
    <w:rsid w:val="00874742"/>
    <w:rsid w:val="00874A53"/>
    <w:rsid w:val="00875229"/>
    <w:rsid w:val="00875727"/>
    <w:rsid w:val="00875768"/>
    <w:rsid w:val="00875876"/>
    <w:rsid w:val="00875934"/>
    <w:rsid w:val="00875C50"/>
    <w:rsid w:val="00875D6A"/>
    <w:rsid w:val="00876121"/>
    <w:rsid w:val="008768B5"/>
    <w:rsid w:val="008768EE"/>
    <w:rsid w:val="0087690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0F"/>
    <w:rsid w:val="008809B4"/>
    <w:rsid w:val="00880AD9"/>
    <w:rsid w:val="00880AE3"/>
    <w:rsid w:val="00880EC8"/>
    <w:rsid w:val="0088161E"/>
    <w:rsid w:val="00881714"/>
    <w:rsid w:val="0088186F"/>
    <w:rsid w:val="00881C8B"/>
    <w:rsid w:val="008820DE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5E6"/>
    <w:rsid w:val="008847D0"/>
    <w:rsid w:val="00884828"/>
    <w:rsid w:val="008849D2"/>
    <w:rsid w:val="00884BF3"/>
    <w:rsid w:val="00885186"/>
    <w:rsid w:val="008854AC"/>
    <w:rsid w:val="00885506"/>
    <w:rsid w:val="00885631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86B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DAF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A3"/>
    <w:rsid w:val="00894A99"/>
    <w:rsid w:val="00894B53"/>
    <w:rsid w:val="00894CE8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6AB"/>
    <w:rsid w:val="00897754"/>
    <w:rsid w:val="008979C6"/>
    <w:rsid w:val="00897BE6"/>
    <w:rsid w:val="00897D08"/>
    <w:rsid w:val="00897DDC"/>
    <w:rsid w:val="00897F8A"/>
    <w:rsid w:val="008A066D"/>
    <w:rsid w:val="008A06C6"/>
    <w:rsid w:val="008A07C0"/>
    <w:rsid w:val="008A096F"/>
    <w:rsid w:val="008A1160"/>
    <w:rsid w:val="008A14E1"/>
    <w:rsid w:val="008A16A4"/>
    <w:rsid w:val="008A176D"/>
    <w:rsid w:val="008A1814"/>
    <w:rsid w:val="008A19EA"/>
    <w:rsid w:val="008A1EF9"/>
    <w:rsid w:val="008A2172"/>
    <w:rsid w:val="008A2410"/>
    <w:rsid w:val="008A241E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3E66"/>
    <w:rsid w:val="008A4D15"/>
    <w:rsid w:val="008A51AA"/>
    <w:rsid w:val="008A51B5"/>
    <w:rsid w:val="008A54FC"/>
    <w:rsid w:val="008A5664"/>
    <w:rsid w:val="008A58D2"/>
    <w:rsid w:val="008A5C5D"/>
    <w:rsid w:val="008A5CB3"/>
    <w:rsid w:val="008A6074"/>
    <w:rsid w:val="008A62EC"/>
    <w:rsid w:val="008A636B"/>
    <w:rsid w:val="008A656B"/>
    <w:rsid w:val="008A65B4"/>
    <w:rsid w:val="008A65C6"/>
    <w:rsid w:val="008A6883"/>
    <w:rsid w:val="008A6EB3"/>
    <w:rsid w:val="008A7065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8CF"/>
    <w:rsid w:val="008B0900"/>
    <w:rsid w:val="008B0A40"/>
    <w:rsid w:val="008B0A99"/>
    <w:rsid w:val="008B0AB1"/>
    <w:rsid w:val="008B0DF7"/>
    <w:rsid w:val="008B0EE8"/>
    <w:rsid w:val="008B1597"/>
    <w:rsid w:val="008B1D2A"/>
    <w:rsid w:val="008B23AE"/>
    <w:rsid w:val="008B2980"/>
    <w:rsid w:val="008B2DC7"/>
    <w:rsid w:val="008B3138"/>
    <w:rsid w:val="008B33A9"/>
    <w:rsid w:val="008B38A3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9D5"/>
    <w:rsid w:val="008B5B83"/>
    <w:rsid w:val="008B5C0D"/>
    <w:rsid w:val="008B5CBE"/>
    <w:rsid w:val="008B5CE2"/>
    <w:rsid w:val="008B5D35"/>
    <w:rsid w:val="008B642F"/>
    <w:rsid w:val="008B6916"/>
    <w:rsid w:val="008B6D03"/>
    <w:rsid w:val="008B6E98"/>
    <w:rsid w:val="008B7063"/>
    <w:rsid w:val="008B7310"/>
    <w:rsid w:val="008B7735"/>
    <w:rsid w:val="008B79E8"/>
    <w:rsid w:val="008B7B4B"/>
    <w:rsid w:val="008B7E6D"/>
    <w:rsid w:val="008C0224"/>
    <w:rsid w:val="008C05DD"/>
    <w:rsid w:val="008C0882"/>
    <w:rsid w:val="008C0C03"/>
    <w:rsid w:val="008C1240"/>
    <w:rsid w:val="008C14A3"/>
    <w:rsid w:val="008C177D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3A8A"/>
    <w:rsid w:val="008C4321"/>
    <w:rsid w:val="008C4449"/>
    <w:rsid w:val="008C4BD5"/>
    <w:rsid w:val="008C533B"/>
    <w:rsid w:val="008C61BB"/>
    <w:rsid w:val="008C6497"/>
    <w:rsid w:val="008C69C0"/>
    <w:rsid w:val="008C6A40"/>
    <w:rsid w:val="008C6B04"/>
    <w:rsid w:val="008C6B8B"/>
    <w:rsid w:val="008C700D"/>
    <w:rsid w:val="008C717D"/>
    <w:rsid w:val="008C7B6D"/>
    <w:rsid w:val="008D0184"/>
    <w:rsid w:val="008D029C"/>
    <w:rsid w:val="008D0486"/>
    <w:rsid w:val="008D0552"/>
    <w:rsid w:val="008D0759"/>
    <w:rsid w:val="008D08B0"/>
    <w:rsid w:val="008D095D"/>
    <w:rsid w:val="008D0CD1"/>
    <w:rsid w:val="008D0DA2"/>
    <w:rsid w:val="008D0E7D"/>
    <w:rsid w:val="008D1276"/>
    <w:rsid w:val="008D148B"/>
    <w:rsid w:val="008D173B"/>
    <w:rsid w:val="008D22E5"/>
    <w:rsid w:val="008D267E"/>
    <w:rsid w:val="008D287F"/>
    <w:rsid w:val="008D29C7"/>
    <w:rsid w:val="008D2E22"/>
    <w:rsid w:val="008D2E79"/>
    <w:rsid w:val="008D3692"/>
    <w:rsid w:val="008D3706"/>
    <w:rsid w:val="008D3761"/>
    <w:rsid w:val="008D38C5"/>
    <w:rsid w:val="008D4464"/>
    <w:rsid w:val="008D4520"/>
    <w:rsid w:val="008D46F2"/>
    <w:rsid w:val="008D47C3"/>
    <w:rsid w:val="008D495C"/>
    <w:rsid w:val="008D4B86"/>
    <w:rsid w:val="008D4BD7"/>
    <w:rsid w:val="008D4BF7"/>
    <w:rsid w:val="008D4E31"/>
    <w:rsid w:val="008D4F7D"/>
    <w:rsid w:val="008D52DB"/>
    <w:rsid w:val="008D5979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19A"/>
    <w:rsid w:val="008E08C5"/>
    <w:rsid w:val="008E0BE2"/>
    <w:rsid w:val="008E0D97"/>
    <w:rsid w:val="008E121D"/>
    <w:rsid w:val="008E127E"/>
    <w:rsid w:val="008E1342"/>
    <w:rsid w:val="008E1C1B"/>
    <w:rsid w:val="008E1F60"/>
    <w:rsid w:val="008E2109"/>
    <w:rsid w:val="008E2506"/>
    <w:rsid w:val="008E25EF"/>
    <w:rsid w:val="008E3932"/>
    <w:rsid w:val="008E3D11"/>
    <w:rsid w:val="008E3F56"/>
    <w:rsid w:val="008E44C6"/>
    <w:rsid w:val="008E45BC"/>
    <w:rsid w:val="008E4652"/>
    <w:rsid w:val="008E484D"/>
    <w:rsid w:val="008E4B6E"/>
    <w:rsid w:val="008E4E30"/>
    <w:rsid w:val="008E507E"/>
    <w:rsid w:val="008E537D"/>
    <w:rsid w:val="008E54D1"/>
    <w:rsid w:val="008E56D6"/>
    <w:rsid w:val="008E60A1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776"/>
    <w:rsid w:val="008E7995"/>
    <w:rsid w:val="008E7B4B"/>
    <w:rsid w:val="008E7BF7"/>
    <w:rsid w:val="008E7BF9"/>
    <w:rsid w:val="008E7C2D"/>
    <w:rsid w:val="008E7E8D"/>
    <w:rsid w:val="008E7F34"/>
    <w:rsid w:val="008F0434"/>
    <w:rsid w:val="008F07A2"/>
    <w:rsid w:val="008F0A06"/>
    <w:rsid w:val="008F1205"/>
    <w:rsid w:val="008F1429"/>
    <w:rsid w:val="008F150E"/>
    <w:rsid w:val="008F17CE"/>
    <w:rsid w:val="008F1E75"/>
    <w:rsid w:val="008F23AA"/>
    <w:rsid w:val="008F25B0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6B4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4F08"/>
    <w:rsid w:val="008F55DD"/>
    <w:rsid w:val="008F56B5"/>
    <w:rsid w:val="008F5894"/>
    <w:rsid w:val="008F5F5D"/>
    <w:rsid w:val="008F6099"/>
    <w:rsid w:val="008F616A"/>
    <w:rsid w:val="008F63D2"/>
    <w:rsid w:val="008F68CC"/>
    <w:rsid w:val="008F699F"/>
    <w:rsid w:val="008F6BDF"/>
    <w:rsid w:val="008F6DDE"/>
    <w:rsid w:val="008F731A"/>
    <w:rsid w:val="008F749E"/>
    <w:rsid w:val="008F75A7"/>
    <w:rsid w:val="008F763A"/>
    <w:rsid w:val="008F7965"/>
    <w:rsid w:val="008F7B11"/>
    <w:rsid w:val="008F7E2D"/>
    <w:rsid w:val="009006E7"/>
    <w:rsid w:val="009008D3"/>
    <w:rsid w:val="00900BBB"/>
    <w:rsid w:val="00900E3C"/>
    <w:rsid w:val="00900E8C"/>
    <w:rsid w:val="009010D3"/>
    <w:rsid w:val="0090175F"/>
    <w:rsid w:val="00901EBA"/>
    <w:rsid w:val="00901FE8"/>
    <w:rsid w:val="009021E8"/>
    <w:rsid w:val="0090232B"/>
    <w:rsid w:val="009024D5"/>
    <w:rsid w:val="0090257C"/>
    <w:rsid w:val="0090258C"/>
    <w:rsid w:val="00902619"/>
    <w:rsid w:val="00902655"/>
    <w:rsid w:val="00902A54"/>
    <w:rsid w:val="00902D52"/>
    <w:rsid w:val="00903384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5E07"/>
    <w:rsid w:val="00906694"/>
    <w:rsid w:val="00907038"/>
    <w:rsid w:val="0090725B"/>
    <w:rsid w:val="009079B5"/>
    <w:rsid w:val="00907A66"/>
    <w:rsid w:val="00907CBC"/>
    <w:rsid w:val="00907D79"/>
    <w:rsid w:val="009100F8"/>
    <w:rsid w:val="009108EB"/>
    <w:rsid w:val="00910926"/>
    <w:rsid w:val="00910A1D"/>
    <w:rsid w:val="009113F8"/>
    <w:rsid w:val="00911950"/>
    <w:rsid w:val="00911A6D"/>
    <w:rsid w:val="00911F4D"/>
    <w:rsid w:val="009123FE"/>
    <w:rsid w:val="0091246A"/>
    <w:rsid w:val="00912798"/>
    <w:rsid w:val="00912916"/>
    <w:rsid w:val="00913533"/>
    <w:rsid w:val="0091358D"/>
    <w:rsid w:val="009135E0"/>
    <w:rsid w:val="0091384D"/>
    <w:rsid w:val="00913A43"/>
    <w:rsid w:val="00913B21"/>
    <w:rsid w:val="009142CC"/>
    <w:rsid w:val="009144D6"/>
    <w:rsid w:val="00914E25"/>
    <w:rsid w:val="00915035"/>
    <w:rsid w:val="009156B0"/>
    <w:rsid w:val="00915770"/>
    <w:rsid w:val="009157FF"/>
    <w:rsid w:val="0091588D"/>
    <w:rsid w:val="0091654F"/>
    <w:rsid w:val="009168A6"/>
    <w:rsid w:val="00916990"/>
    <w:rsid w:val="00916BCD"/>
    <w:rsid w:val="00917033"/>
    <w:rsid w:val="0091741D"/>
    <w:rsid w:val="00920289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0F0D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9AF"/>
    <w:rsid w:val="00925A71"/>
    <w:rsid w:val="00925ADC"/>
    <w:rsid w:val="00926579"/>
    <w:rsid w:val="00926978"/>
    <w:rsid w:val="0092697C"/>
    <w:rsid w:val="009277F6"/>
    <w:rsid w:val="00927D34"/>
    <w:rsid w:val="00930111"/>
    <w:rsid w:val="009302E1"/>
    <w:rsid w:val="00930384"/>
    <w:rsid w:val="009304FC"/>
    <w:rsid w:val="00930720"/>
    <w:rsid w:val="009307A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2DD6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495"/>
    <w:rsid w:val="009365D3"/>
    <w:rsid w:val="00936A0A"/>
    <w:rsid w:val="009371DA"/>
    <w:rsid w:val="0093745A"/>
    <w:rsid w:val="00937460"/>
    <w:rsid w:val="0093766F"/>
    <w:rsid w:val="00937998"/>
    <w:rsid w:val="00937A3B"/>
    <w:rsid w:val="009404B8"/>
    <w:rsid w:val="00940650"/>
    <w:rsid w:val="00940AB6"/>
    <w:rsid w:val="009411B7"/>
    <w:rsid w:val="00941C26"/>
    <w:rsid w:val="00941C75"/>
    <w:rsid w:val="00942897"/>
    <w:rsid w:val="00942957"/>
    <w:rsid w:val="00942C29"/>
    <w:rsid w:val="00942DC2"/>
    <w:rsid w:val="0094306B"/>
    <w:rsid w:val="009433D0"/>
    <w:rsid w:val="00943426"/>
    <w:rsid w:val="009434AD"/>
    <w:rsid w:val="0094355C"/>
    <w:rsid w:val="009435BE"/>
    <w:rsid w:val="00943931"/>
    <w:rsid w:val="00943BCB"/>
    <w:rsid w:val="00943D4A"/>
    <w:rsid w:val="009444B9"/>
    <w:rsid w:val="00944617"/>
    <w:rsid w:val="009446A4"/>
    <w:rsid w:val="00944920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140"/>
    <w:rsid w:val="00946203"/>
    <w:rsid w:val="00946264"/>
    <w:rsid w:val="00946538"/>
    <w:rsid w:val="009467EA"/>
    <w:rsid w:val="00946FAE"/>
    <w:rsid w:val="00947386"/>
    <w:rsid w:val="00947665"/>
    <w:rsid w:val="00947D51"/>
    <w:rsid w:val="00947D87"/>
    <w:rsid w:val="00947F51"/>
    <w:rsid w:val="00947F52"/>
    <w:rsid w:val="0095046F"/>
    <w:rsid w:val="00950B0F"/>
    <w:rsid w:val="00950E9E"/>
    <w:rsid w:val="009512BC"/>
    <w:rsid w:val="009512F3"/>
    <w:rsid w:val="0095147D"/>
    <w:rsid w:val="009518EC"/>
    <w:rsid w:val="00951CB5"/>
    <w:rsid w:val="0095220E"/>
    <w:rsid w:val="00952500"/>
    <w:rsid w:val="009527EC"/>
    <w:rsid w:val="00952853"/>
    <w:rsid w:val="00952933"/>
    <w:rsid w:val="0095302C"/>
    <w:rsid w:val="00953371"/>
    <w:rsid w:val="009535D1"/>
    <w:rsid w:val="00953614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0BC"/>
    <w:rsid w:val="00956543"/>
    <w:rsid w:val="00956708"/>
    <w:rsid w:val="00956935"/>
    <w:rsid w:val="00956C34"/>
    <w:rsid w:val="00956C98"/>
    <w:rsid w:val="00956D78"/>
    <w:rsid w:val="009573E4"/>
    <w:rsid w:val="00957761"/>
    <w:rsid w:val="00957AF7"/>
    <w:rsid w:val="009604B7"/>
    <w:rsid w:val="00960755"/>
    <w:rsid w:val="00960EC1"/>
    <w:rsid w:val="0096150B"/>
    <w:rsid w:val="009615A5"/>
    <w:rsid w:val="0096165F"/>
    <w:rsid w:val="00961B98"/>
    <w:rsid w:val="00961D52"/>
    <w:rsid w:val="00961F0B"/>
    <w:rsid w:val="00961FAC"/>
    <w:rsid w:val="009621C4"/>
    <w:rsid w:val="00962444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819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11"/>
    <w:rsid w:val="00966BC4"/>
    <w:rsid w:val="00966C16"/>
    <w:rsid w:val="00966C44"/>
    <w:rsid w:val="00966FF5"/>
    <w:rsid w:val="0096706C"/>
    <w:rsid w:val="009675C9"/>
    <w:rsid w:val="00967646"/>
    <w:rsid w:val="00967B16"/>
    <w:rsid w:val="00967B67"/>
    <w:rsid w:val="00967DED"/>
    <w:rsid w:val="00967DF3"/>
    <w:rsid w:val="00970166"/>
    <w:rsid w:val="00970195"/>
    <w:rsid w:val="00970280"/>
    <w:rsid w:val="009702DE"/>
    <w:rsid w:val="00970316"/>
    <w:rsid w:val="009703B6"/>
    <w:rsid w:val="00970438"/>
    <w:rsid w:val="00970B0A"/>
    <w:rsid w:val="00970FA2"/>
    <w:rsid w:val="00971207"/>
    <w:rsid w:val="0097120E"/>
    <w:rsid w:val="009713B9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2EDF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86"/>
    <w:rsid w:val="009774A5"/>
    <w:rsid w:val="00977F3C"/>
    <w:rsid w:val="009805D2"/>
    <w:rsid w:val="009809F7"/>
    <w:rsid w:val="00980E8A"/>
    <w:rsid w:val="0098105E"/>
    <w:rsid w:val="009812AA"/>
    <w:rsid w:val="00981605"/>
    <w:rsid w:val="0098178C"/>
    <w:rsid w:val="009819A4"/>
    <w:rsid w:val="009819EA"/>
    <w:rsid w:val="00981C34"/>
    <w:rsid w:val="00981D66"/>
    <w:rsid w:val="00982306"/>
    <w:rsid w:val="0098237B"/>
    <w:rsid w:val="00982404"/>
    <w:rsid w:val="0098260C"/>
    <w:rsid w:val="00982794"/>
    <w:rsid w:val="00982B31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840"/>
    <w:rsid w:val="00985A9D"/>
    <w:rsid w:val="00985BAE"/>
    <w:rsid w:val="00985FEC"/>
    <w:rsid w:val="00986112"/>
    <w:rsid w:val="00986355"/>
    <w:rsid w:val="00986894"/>
    <w:rsid w:val="009868EB"/>
    <w:rsid w:val="009868FA"/>
    <w:rsid w:val="00986F54"/>
    <w:rsid w:val="00987026"/>
    <w:rsid w:val="00987052"/>
    <w:rsid w:val="009871FE"/>
    <w:rsid w:val="009879EB"/>
    <w:rsid w:val="00987A2F"/>
    <w:rsid w:val="00987FA0"/>
    <w:rsid w:val="0099002C"/>
    <w:rsid w:val="0099042B"/>
    <w:rsid w:val="009904CE"/>
    <w:rsid w:val="00990D8E"/>
    <w:rsid w:val="00990E8B"/>
    <w:rsid w:val="00990EC4"/>
    <w:rsid w:val="0099104F"/>
    <w:rsid w:val="00991614"/>
    <w:rsid w:val="009917CA"/>
    <w:rsid w:val="00991871"/>
    <w:rsid w:val="00991D49"/>
    <w:rsid w:val="00991D9E"/>
    <w:rsid w:val="00991FE6"/>
    <w:rsid w:val="00992098"/>
    <w:rsid w:val="009926AB"/>
    <w:rsid w:val="00993102"/>
    <w:rsid w:val="009935F2"/>
    <w:rsid w:val="0099365A"/>
    <w:rsid w:val="00993732"/>
    <w:rsid w:val="009937F4"/>
    <w:rsid w:val="0099388E"/>
    <w:rsid w:val="009939B4"/>
    <w:rsid w:val="00993BC9"/>
    <w:rsid w:val="00994B8D"/>
    <w:rsid w:val="00994D80"/>
    <w:rsid w:val="00995398"/>
    <w:rsid w:val="00995456"/>
    <w:rsid w:val="009957CD"/>
    <w:rsid w:val="00995A5E"/>
    <w:rsid w:val="00995AAE"/>
    <w:rsid w:val="00995D7D"/>
    <w:rsid w:val="00996002"/>
    <w:rsid w:val="00996412"/>
    <w:rsid w:val="009969B2"/>
    <w:rsid w:val="009975F9"/>
    <w:rsid w:val="00997749"/>
    <w:rsid w:val="00997882"/>
    <w:rsid w:val="0099789C"/>
    <w:rsid w:val="009978E9"/>
    <w:rsid w:val="009A036E"/>
    <w:rsid w:val="009A0462"/>
    <w:rsid w:val="009A0DE4"/>
    <w:rsid w:val="009A154C"/>
    <w:rsid w:val="009A185E"/>
    <w:rsid w:val="009A18FF"/>
    <w:rsid w:val="009A1BD8"/>
    <w:rsid w:val="009A1ED0"/>
    <w:rsid w:val="009A21FF"/>
    <w:rsid w:val="009A24EB"/>
    <w:rsid w:val="009A25F4"/>
    <w:rsid w:val="009A2783"/>
    <w:rsid w:val="009A2A30"/>
    <w:rsid w:val="009A2A6C"/>
    <w:rsid w:val="009A2B08"/>
    <w:rsid w:val="009A3BB3"/>
    <w:rsid w:val="009A3CD5"/>
    <w:rsid w:val="009A3D59"/>
    <w:rsid w:val="009A47AF"/>
    <w:rsid w:val="009A48AC"/>
    <w:rsid w:val="009A48BF"/>
    <w:rsid w:val="009A4D72"/>
    <w:rsid w:val="009A4F2A"/>
    <w:rsid w:val="009A4FAF"/>
    <w:rsid w:val="009A51D8"/>
    <w:rsid w:val="009A5432"/>
    <w:rsid w:val="009A57EA"/>
    <w:rsid w:val="009A5C15"/>
    <w:rsid w:val="009A5CA9"/>
    <w:rsid w:val="009A5CC1"/>
    <w:rsid w:val="009A5E69"/>
    <w:rsid w:val="009A600D"/>
    <w:rsid w:val="009A6196"/>
    <w:rsid w:val="009A62AA"/>
    <w:rsid w:val="009A63EF"/>
    <w:rsid w:val="009A6A19"/>
    <w:rsid w:val="009A6EC5"/>
    <w:rsid w:val="009A700E"/>
    <w:rsid w:val="009A7239"/>
    <w:rsid w:val="009A7371"/>
    <w:rsid w:val="009A7B8C"/>
    <w:rsid w:val="009A7CE2"/>
    <w:rsid w:val="009B0277"/>
    <w:rsid w:val="009B09F3"/>
    <w:rsid w:val="009B1679"/>
    <w:rsid w:val="009B1688"/>
    <w:rsid w:val="009B171C"/>
    <w:rsid w:val="009B1C2A"/>
    <w:rsid w:val="009B1CF9"/>
    <w:rsid w:val="009B1CFE"/>
    <w:rsid w:val="009B2014"/>
    <w:rsid w:val="009B210F"/>
    <w:rsid w:val="009B2547"/>
    <w:rsid w:val="009B2658"/>
    <w:rsid w:val="009B2896"/>
    <w:rsid w:val="009B2B1B"/>
    <w:rsid w:val="009B2BC6"/>
    <w:rsid w:val="009B2E9F"/>
    <w:rsid w:val="009B36AA"/>
    <w:rsid w:val="009B3F86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62E"/>
    <w:rsid w:val="009B56E5"/>
    <w:rsid w:val="009B5CC2"/>
    <w:rsid w:val="009B5CEC"/>
    <w:rsid w:val="009B637C"/>
    <w:rsid w:val="009B65D6"/>
    <w:rsid w:val="009B6F97"/>
    <w:rsid w:val="009B7183"/>
    <w:rsid w:val="009B74BD"/>
    <w:rsid w:val="009B7681"/>
    <w:rsid w:val="009B78DA"/>
    <w:rsid w:val="009B7A14"/>
    <w:rsid w:val="009B7DCD"/>
    <w:rsid w:val="009B7F06"/>
    <w:rsid w:val="009C021A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A5"/>
    <w:rsid w:val="009C3BD7"/>
    <w:rsid w:val="009C3CCE"/>
    <w:rsid w:val="009C3F95"/>
    <w:rsid w:val="009C429C"/>
    <w:rsid w:val="009C447A"/>
    <w:rsid w:val="009C4B71"/>
    <w:rsid w:val="009C4F87"/>
    <w:rsid w:val="009C5041"/>
    <w:rsid w:val="009C56B8"/>
    <w:rsid w:val="009C5D04"/>
    <w:rsid w:val="009C6AD6"/>
    <w:rsid w:val="009C700C"/>
    <w:rsid w:val="009C707E"/>
    <w:rsid w:val="009C789A"/>
    <w:rsid w:val="009C7921"/>
    <w:rsid w:val="009C7AD2"/>
    <w:rsid w:val="009C7F46"/>
    <w:rsid w:val="009D00EF"/>
    <w:rsid w:val="009D01CE"/>
    <w:rsid w:val="009D0A1D"/>
    <w:rsid w:val="009D1029"/>
    <w:rsid w:val="009D10DC"/>
    <w:rsid w:val="009D11A8"/>
    <w:rsid w:val="009D1487"/>
    <w:rsid w:val="009D1867"/>
    <w:rsid w:val="009D18CA"/>
    <w:rsid w:val="009D1B5D"/>
    <w:rsid w:val="009D2134"/>
    <w:rsid w:val="009D2D87"/>
    <w:rsid w:val="009D3CB0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6E6"/>
    <w:rsid w:val="009D6820"/>
    <w:rsid w:val="009D6836"/>
    <w:rsid w:val="009D6A55"/>
    <w:rsid w:val="009D6AFB"/>
    <w:rsid w:val="009D7224"/>
    <w:rsid w:val="009D7238"/>
    <w:rsid w:val="009D7300"/>
    <w:rsid w:val="009D743D"/>
    <w:rsid w:val="009D76F4"/>
    <w:rsid w:val="009E0083"/>
    <w:rsid w:val="009E02E0"/>
    <w:rsid w:val="009E02FB"/>
    <w:rsid w:val="009E0363"/>
    <w:rsid w:val="009E04FF"/>
    <w:rsid w:val="009E05F9"/>
    <w:rsid w:val="009E077D"/>
    <w:rsid w:val="009E096F"/>
    <w:rsid w:val="009E0D54"/>
    <w:rsid w:val="009E0DC0"/>
    <w:rsid w:val="009E1002"/>
    <w:rsid w:val="009E1195"/>
    <w:rsid w:val="009E1958"/>
    <w:rsid w:val="009E1D6F"/>
    <w:rsid w:val="009E23DB"/>
    <w:rsid w:val="009E27CC"/>
    <w:rsid w:val="009E2FC2"/>
    <w:rsid w:val="009E301C"/>
    <w:rsid w:val="009E306B"/>
    <w:rsid w:val="009E3576"/>
    <w:rsid w:val="009E3C59"/>
    <w:rsid w:val="009E3C8E"/>
    <w:rsid w:val="009E3CEA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54EC"/>
    <w:rsid w:val="009E61A8"/>
    <w:rsid w:val="009E6290"/>
    <w:rsid w:val="009E62D4"/>
    <w:rsid w:val="009E62F1"/>
    <w:rsid w:val="009E6342"/>
    <w:rsid w:val="009E64D1"/>
    <w:rsid w:val="009E6594"/>
    <w:rsid w:val="009E66A1"/>
    <w:rsid w:val="009E66F8"/>
    <w:rsid w:val="009E6CE9"/>
    <w:rsid w:val="009E6E1C"/>
    <w:rsid w:val="009E7681"/>
    <w:rsid w:val="009E7865"/>
    <w:rsid w:val="009E787D"/>
    <w:rsid w:val="009E78F7"/>
    <w:rsid w:val="009F0986"/>
    <w:rsid w:val="009F13B1"/>
    <w:rsid w:val="009F13DF"/>
    <w:rsid w:val="009F1533"/>
    <w:rsid w:val="009F1A93"/>
    <w:rsid w:val="009F23C9"/>
    <w:rsid w:val="009F2466"/>
    <w:rsid w:val="009F2616"/>
    <w:rsid w:val="009F290E"/>
    <w:rsid w:val="009F2A6D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30D"/>
    <w:rsid w:val="009F6742"/>
    <w:rsid w:val="009F67B7"/>
    <w:rsid w:val="009F735D"/>
    <w:rsid w:val="009F7E77"/>
    <w:rsid w:val="00A00240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1F7"/>
    <w:rsid w:val="00A04433"/>
    <w:rsid w:val="00A04BC4"/>
    <w:rsid w:val="00A04CBE"/>
    <w:rsid w:val="00A054D7"/>
    <w:rsid w:val="00A055CB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0"/>
    <w:rsid w:val="00A1049E"/>
    <w:rsid w:val="00A104EF"/>
    <w:rsid w:val="00A10B22"/>
    <w:rsid w:val="00A10C88"/>
    <w:rsid w:val="00A10FB1"/>
    <w:rsid w:val="00A11D2E"/>
    <w:rsid w:val="00A11F03"/>
    <w:rsid w:val="00A122CE"/>
    <w:rsid w:val="00A12598"/>
    <w:rsid w:val="00A12600"/>
    <w:rsid w:val="00A126EB"/>
    <w:rsid w:val="00A12AB4"/>
    <w:rsid w:val="00A12C57"/>
    <w:rsid w:val="00A12F11"/>
    <w:rsid w:val="00A12F43"/>
    <w:rsid w:val="00A130A3"/>
    <w:rsid w:val="00A132C2"/>
    <w:rsid w:val="00A1352E"/>
    <w:rsid w:val="00A137BB"/>
    <w:rsid w:val="00A138E7"/>
    <w:rsid w:val="00A13AFE"/>
    <w:rsid w:val="00A13D1D"/>
    <w:rsid w:val="00A13D90"/>
    <w:rsid w:val="00A14176"/>
    <w:rsid w:val="00A146EE"/>
    <w:rsid w:val="00A14712"/>
    <w:rsid w:val="00A1489E"/>
    <w:rsid w:val="00A14B35"/>
    <w:rsid w:val="00A14B9C"/>
    <w:rsid w:val="00A14C97"/>
    <w:rsid w:val="00A1513F"/>
    <w:rsid w:val="00A15162"/>
    <w:rsid w:val="00A1547A"/>
    <w:rsid w:val="00A15C34"/>
    <w:rsid w:val="00A15CF0"/>
    <w:rsid w:val="00A15E00"/>
    <w:rsid w:val="00A15F96"/>
    <w:rsid w:val="00A162D8"/>
    <w:rsid w:val="00A16434"/>
    <w:rsid w:val="00A167E2"/>
    <w:rsid w:val="00A1685D"/>
    <w:rsid w:val="00A16B2B"/>
    <w:rsid w:val="00A16D12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19"/>
    <w:rsid w:val="00A17EA9"/>
    <w:rsid w:val="00A202F8"/>
    <w:rsid w:val="00A2067E"/>
    <w:rsid w:val="00A20A07"/>
    <w:rsid w:val="00A20C8C"/>
    <w:rsid w:val="00A20D73"/>
    <w:rsid w:val="00A21DD2"/>
    <w:rsid w:val="00A22670"/>
    <w:rsid w:val="00A22929"/>
    <w:rsid w:val="00A22ABB"/>
    <w:rsid w:val="00A22D61"/>
    <w:rsid w:val="00A23169"/>
    <w:rsid w:val="00A23558"/>
    <w:rsid w:val="00A23669"/>
    <w:rsid w:val="00A239BA"/>
    <w:rsid w:val="00A23BFE"/>
    <w:rsid w:val="00A23E8A"/>
    <w:rsid w:val="00A2406E"/>
    <w:rsid w:val="00A2445C"/>
    <w:rsid w:val="00A2454B"/>
    <w:rsid w:val="00A247AD"/>
    <w:rsid w:val="00A24975"/>
    <w:rsid w:val="00A2505E"/>
    <w:rsid w:val="00A25109"/>
    <w:rsid w:val="00A252CD"/>
    <w:rsid w:val="00A25399"/>
    <w:rsid w:val="00A2589B"/>
    <w:rsid w:val="00A25C67"/>
    <w:rsid w:val="00A25D9E"/>
    <w:rsid w:val="00A25DC8"/>
    <w:rsid w:val="00A25F40"/>
    <w:rsid w:val="00A265B3"/>
    <w:rsid w:val="00A26983"/>
    <w:rsid w:val="00A26B75"/>
    <w:rsid w:val="00A27030"/>
    <w:rsid w:val="00A271D7"/>
    <w:rsid w:val="00A27325"/>
    <w:rsid w:val="00A27AFD"/>
    <w:rsid w:val="00A27CF8"/>
    <w:rsid w:val="00A301C6"/>
    <w:rsid w:val="00A30384"/>
    <w:rsid w:val="00A30457"/>
    <w:rsid w:val="00A30548"/>
    <w:rsid w:val="00A3086F"/>
    <w:rsid w:val="00A309FE"/>
    <w:rsid w:val="00A30DF8"/>
    <w:rsid w:val="00A3115C"/>
    <w:rsid w:val="00A3133B"/>
    <w:rsid w:val="00A31630"/>
    <w:rsid w:val="00A3213A"/>
    <w:rsid w:val="00A3228F"/>
    <w:rsid w:val="00A326AB"/>
    <w:rsid w:val="00A3293B"/>
    <w:rsid w:val="00A32BE6"/>
    <w:rsid w:val="00A32C64"/>
    <w:rsid w:val="00A33191"/>
    <w:rsid w:val="00A33486"/>
    <w:rsid w:val="00A336EF"/>
    <w:rsid w:val="00A339E7"/>
    <w:rsid w:val="00A33E61"/>
    <w:rsid w:val="00A33F10"/>
    <w:rsid w:val="00A34142"/>
    <w:rsid w:val="00A343F9"/>
    <w:rsid w:val="00A34A4A"/>
    <w:rsid w:val="00A34C67"/>
    <w:rsid w:val="00A3551A"/>
    <w:rsid w:val="00A35CCE"/>
    <w:rsid w:val="00A3602E"/>
    <w:rsid w:val="00A361B8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64E"/>
    <w:rsid w:val="00A4071E"/>
    <w:rsid w:val="00A40AFE"/>
    <w:rsid w:val="00A40BDC"/>
    <w:rsid w:val="00A41026"/>
    <w:rsid w:val="00A411C7"/>
    <w:rsid w:val="00A41D0B"/>
    <w:rsid w:val="00A41D29"/>
    <w:rsid w:val="00A41F28"/>
    <w:rsid w:val="00A420E0"/>
    <w:rsid w:val="00A4211F"/>
    <w:rsid w:val="00A42161"/>
    <w:rsid w:val="00A422C5"/>
    <w:rsid w:val="00A427D7"/>
    <w:rsid w:val="00A428DE"/>
    <w:rsid w:val="00A429E4"/>
    <w:rsid w:val="00A42AF1"/>
    <w:rsid w:val="00A430BB"/>
    <w:rsid w:val="00A43667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6FF0"/>
    <w:rsid w:val="00A4706E"/>
    <w:rsid w:val="00A47666"/>
    <w:rsid w:val="00A47AE3"/>
    <w:rsid w:val="00A47AFC"/>
    <w:rsid w:val="00A503EC"/>
    <w:rsid w:val="00A511E5"/>
    <w:rsid w:val="00A5141F"/>
    <w:rsid w:val="00A51F0C"/>
    <w:rsid w:val="00A51F9A"/>
    <w:rsid w:val="00A522EA"/>
    <w:rsid w:val="00A523DA"/>
    <w:rsid w:val="00A529B5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6C7"/>
    <w:rsid w:val="00A568A7"/>
    <w:rsid w:val="00A56996"/>
    <w:rsid w:val="00A56AB8"/>
    <w:rsid w:val="00A570FF"/>
    <w:rsid w:val="00A572B2"/>
    <w:rsid w:val="00A575AD"/>
    <w:rsid w:val="00A57A60"/>
    <w:rsid w:val="00A57BFE"/>
    <w:rsid w:val="00A57F81"/>
    <w:rsid w:val="00A606DB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1B6"/>
    <w:rsid w:val="00A6248E"/>
    <w:rsid w:val="00A62A33"/>
    <w:rsid w:val="00A62BD0"/>
    <w:rsid w:val="00A6309C"/>
    <w:rsid w:val="00A63267"/>
    <w:rsid w:val="00A634B4"/>
    <w:rsid w:val="00A634C5"/>
    <w:rsid w:val="00A63624"/>
    <w:rsid w:val="00A63669"/>
    <w:rsid w:val="00A63965"/>
    <w:rsid w:val="00A642A3"/>
    <w:rsid w:val="00A64461"/>
    <w:rsid w:val="00A645BC"/>
    <w:rsid w:val="00A648F4"/>
    <w:rsid w:val="00A64C32"/>
    <w:rsid w:val="00A650AB"/>
    <w:rsid w:val="00A6524B"/>
    <w:rsid w:val="00A6550D"/>
    <w:rsid w:val="00A65ACA"/>
    <w:rsid w:val="00A65D12"/>
    <w:rsid w:val="00A65DCD"/>
    <w:rsid w:val="00A65F65"/>
    <w:rsid w:val="00A6684C"/>
    <w:rsid w:val="00A66944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709"/>
    <w:rsid w:val="00A71946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AD"/>
    <w:rsid w:val="00A746EC"/>
    <w:rsid w:val="00A746EE"/>
    <w:rsid w:val="00A747E7"/>
    <w:rsid w:val="00A74855"/>
    <w:rsid w:val="00A7493E"/>
    <w:rsid w:val="00A74DFA"/>
    <w:rsid w:val="00A750A0"/>
    <w:rsid w:val="00A751B7"/>
    <w:rsid w:val="00A7533B"/>
    <w:rsid w:val="00A75560"/>
    <w:rsid w:val="00A75832"/>
    <w:rsid w:val="00A75E24"/>
    <w:rsid w:val="00A761BA"/>
    <w:rsid w:val="00A761F0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7769F"/>
    <w:rsid w:val="00A7797F"/>
    <w:rsid w:val="00A80391"/>
    <w:rsid w:val="00A804B2"/>
    <w:rsid w:val="00A8060B"/>
    <w:rsid w:val="00A808EC"/>
    <w:rsid w:val="00A80D48"/>
    <w:rsid w:val="00A80F35"/>
    <w:rsid w:val="00A80F7D"/>
    <w:rsid w:val="00A811BA"/>
    <w:rsid w:val="00A815BE"/>
    <w:rsid w:val="00A81863"/>
    <w:rsid w:val="00A81CBD"/>
    <w:rsid w:val="00A81D0B"/>
    <w:rsid w:val="00A81DB4"/>
    <w:rsid w:val="00A82A9D"/>
    <w:rsid w:val="00A82B9E"/>
    <w:rsid w:val="00A82C82"/>
    <w:rsid w:val="00A82E76"/>
    <w:rsid w:val="00A830AF"/>
    <w:rsid w:val="00A83134"/>
    <w:rsid w:val="00A832ED"/>
    <w:rsid w:val="00A83B9B"/>
    <w:rsid w:val="00A84253"/>
    <w:rsid w:val="00A844DA"/>
    <w:rsid w:val="00A84A58"/>
    <w:rsid w:val="00A84DA9"/>
    <w:rsid w:val="00A85141"/>
    <w:rsid w:val="00A8547E"/>
    <w:rsid w:val="00A854F1"/>
    <w:rsid w:val="00A85AC7"/>
    <w:rsid w:val="00A85C93"/>
    <w:rsid w:val="00A85D56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9A9"/>
    <w:rsid w:val="00A87AA1"/>
    <w:rsid w:val="00A87B7B"/>
    <w:rsid w:val="00A87FBF"/>
    <w:rsid w:val="00A90069"/>
    <w:rsid w:val="00A90145"/>
    <w:rsid w:val="00A9024A"/>
    <w:rsid w:val="00A904AC"/>
    <w:rsid w:val="00A905A7"/>
    <w:rsid w:val="00A90E3E"/>
    <w:rsid w:val="00A91140"/>
    <w:rsid w:val="00A916C6"/>
    <w:rsid w:val="00A91AEF"/>
    <w:rsid w:val="00A91C66"/>
    <w:rsid w:val="00A91CD6"/>
    <w:rsid w:val="00A92459"/>
    <w:rsid w:val="00A92BA1"/>
    <w:rsid w:val="00A92C79"/>
    <w:rsid w:val="00A92DF5"/>
    <w:rsid w:val="00A933A5"/>
    <w:rsid w:val="00A933DB"/>
    <w:rsid w:val="00A93511"/>
    <w:rsid w:val="00A93EB4"/>
    <w:rsid w:val="00A9410F"/>
    <w:rsid w:val="00A94267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626"/>
    <w:rsid w:val="00A966FE"/>
    <w:rsid w:val="00A96B80"/>
    <w:rsid w:val="00A96C1E"/>
    <w:rsid w:val="00A970F6"/>
    <w:rsid w:val="00A9715A"/>
    <w:rsid w:val="00A971AC"/>
    <w:rsid w:val="00A971F1"/>
    <w:rsid w:val="00A9743C"/>
    <w:rsid w:val="00AA03A1"/>
    <w:rsid w:val="00AA054D"/>
    <w:rsid w:val="00AA05A1"/>
    <w:rsid w:val="00AA05D0"/>
    <w:rsid w:val="00AA0641"/>
    <w:rsid w:val="00AA091A"/>
    <w:rsid w:val="00AA0A09"/>
    <w:rsid w:val="00AA0FB2"/>
    <w:rsid w:val="00AA1075"/>
    <w:rsid w:val="00AA1305"/>
    <w:rsid w:val="00AA14BF"/>
    <w:rsid w:val="00AA15D8"/>
    <w:rsid w:val="00AA1A09"/>
    <w:rsid w:val="00AA1FA8"/>
    <w:rsid w:val="00AA1FA9"/>
    <w:rsid w:val="00AA21F5"/>
    <w:rsid w:val="00AA237F"/>
    <w:rsid w:val="00AA2C0E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470"/>
    <w:rsid w:val="00AA5A1D"/>
    <w:rsid w:val="00AA62AF"/>
    <w:rsid w:val="00AA65B2"/>
    <w:rsid w:val="00AA759C"/>
    <w:rsid w:val="00AA7775"/>
    <w:rsid w:val="00AA7B8E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69D"/>
    <w:rsid w:val="00AB1CC2"/>
    <w:rsid w:val="00AB26BB"/>
    <w:rsid w:val="00AB28DF"/>
    <w:rsid w:val="00AB2C87"/>
    <w:rsid w:val="00AB3142"/>
    <w:rsid w:val="00AB385F"/>
    <w:rsid w:val="00AB3EDD"/>
    <w:rsid w:val="00AB4612"/>
    <w:rsid w:val="00AB4886"/>
    <w:rsid w:val="00AB4DBA"/>
    <w:rsid w:val="00AB52F2"/>
    <w:rsid w:val="00AB5699"/>
    <w:rsid w:val="00AB5C0F"/>
    <w:rsid w:val="00AB62DC"/>
    <w:rsid w:val="00AB6908"/>
    <w:rsid w:val="00AB6A33"/>
    <w:rsid w:val="00AB6CAE"/>
    <w:rsid w:val="00AB6CF5"/>
    <w:rsid w:val="00AB713D"/>
    <w:rsid w:val="00AB7501"/>
    <w:rsid w:val="00AB7522"/>
    <w:rsid w:val="00AB78CA"/>
    <w:rsid w:val="00AC08D9"/>
    <w:rsid w:val="00AC1001"/>
    <w:rsid w:val="00AC14A8"/>
    <w:rsid w:val="00AC1A57"/>
    <w:rsid w:val="00AC1E02"/>
    <w:rsid w:val="00AC2192"/>
    <w:rsid w:val="00AC2B2C"/>
    <w:rsid w:val="00AC3058"/>
    <w:rsid w:val="00AC3190"/>
    <w:rsid w:val="00AC38AD"/>
    <w:rsid w:val="00AC3AD4"/>
    <w:rsid w:val="00AC3E22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10D"/>
    <w:rsid w:val="00AC6A34"/>
    <w:rsid w:val="00AC6B33"/>
    <w:rsid w:val="00AC6BA8"/>
    <w:rsid w:val="00AC7506"/>
    <w:rsid w:val="00AC756A"/>
    <w:rsid w:val="00AC7860"/>
    <w:rsid w:val="00AC79C2"/>
    <w:rsid w:val="00AD087B"/>
    <w:rsid w:val="00AD087E"/>
    <w:rsid w:val="00AD102F"/>
    <w:rsid w:val="00AD10E7"/>
    <w:rsid w:val="00AD11EF"/>
    <w:rsid w:val="00AD1625"/>
    <w:rsid w:val="00AD1934"/>
    <w:rsid w:val="00AD19AB"/>
    <w:rsid w:val="00AD1A6F"/>
    <w:rsid w:val="00AD1AE1"/>
    <w:rsid w:val="00AD1C6B"/>
    <w:rsid w:val="00AD1D41"/>
    <w:rsid w:val="00AD1F38"/>
    <w:rsid w:val="00AD2117"/>
    <w:rsid w:val="00AD2CED"/>
    <w:rsid w:val="00AD2D99"/>
    <w:rsid w:val="00AD2E00"/>
    <w:rsid w:val="00AD2F5E"/>
    <w:rsid w:val="00AD33A7"/>
    <w:rsid w:val="00AD3765"/>
    <w:rsid w:val="00AD3EC6"/>
    <w:rsid w:val="00AD421A"/>
    <w:rsid w:val="00AD428D"/>
    <w:rsid w:val="00AD469B"/>
    <w:rsid w:val="00AD4745"/>
    <w:rsid w:val="00AD48A5"/>
    <w:rsid w:val="00AD4C73"/>
    <w:rsid w:val="00AD584D"/>
    <w:rsid w:val="00AD5E10"/>
    <w:rsid w:val="00AD60A4"/>
    <w:rsid w:val="00AD63D2"/>
    <w:rsid w:val="00AD64B2"/>
    <w:rsid w:val="00AD6603"/>
    <w:rsid w:val="00AD67A5"/>
    <w:rsid w:val="00AD6A6E"/>
    <w:rsid w:val="00AD6BCD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1D16"/>
    <w:rsid w:val="00AE20AD"/>
    <w:rsid w:val="00AE222E"/>
    <w:rsid w:val="00AE26A2"/>
    <w:rsid w:val="00AE2B82"/>
    <w:rsid w:val="00AE2C4F"/>
    <w:rsid w:val="00AE3011"/>
    <w:rsid w:val="00AE355C"/>
    <w:rsid w:val="00AE464F"/>
    <w:rsid w:val="00AE4942"/>
    <w:rsid w:val="00AE4D87"/>
    <w:rsid w:val="00AE4F17"/>
    <w:rsid w:val="00AE5046"/>
    <w:rsid w:val="00AE51EA"/>
    <w:rsid w:val="00AE5413"/>
    <w:rsid w:val="00AE59A2"/>
    <w:rsid w:val="00AE60FD"/>
    <w:rsid w:val="00AE611B"/>
    <w:rsid w:val="00AE620A"/>
    <w:rsid w:val="00AE6772"/>
    <w:rsid w:val="00AE70E2"/>
    <w:rsid w:val="00AE7138"/>
    <w:rsid w:val="00AE72AB"/>
    <w:rsid w:val="00AE72AD"/>
    <w:rsid w:val="00AE75D9"/>
    <w:rsid w:val="00AE75FA"/>
    <w:rsid w:val="00AE7F1C"/>
    <w:rsid w:val="00AF00E9"/>
    <w:rsid w:val="00AF019A"/>
    <w:rsid w:val="00AF022B"/>
    <w:rsid w:val="00AF0487"/>
    <w:rsid w:val="00AF06DE"/>
    <w:rsid w:val="00AF0740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741"/>
    <w:rsid w:val="00AF4A68"/>
    <w:rsid w:val="00AF4E4D"/>
    <w:rsid w:val="00AF5163"/>
    <w:rsid w:val="00AF534F"/>
    <w:rsid w:val="00AF5391"/>
    <w:rsid w:val="00AF539E"/>
    <w:rsid w:val="00AF5BE7"/>
    <w:rsid w:val="00AF64D0"/>
    <w:rsid w:val="00AF690A"/>
    <w:rsid w:val="00AF6AF3"/>
    <w:rsid w:val="00AF6DDF"/>
    <w:rsid w:val="00AF712E"/>
    <w:rsid w:val="00AF756A"/>
    <w:rsid w:val="00AF7602"/>
    <w:rsid w:val="00AF76AC"/>
    <w:rsid w:val="00AF7867"/>
    <w:rsid w:val="00AF7ED5"/>
    <w:rsid w:val="00AF7FF0"/>
    <w:rsid w:val="00B00331"/>
    <w:rsid w:val="00B00355"/>
    <w:rsid w:val="00B00512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94D"/>
    <w:rsid w:val="00B049E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6D"/>
    <w:rsid w:val="00B07CB1"/>
    <w:rsid w:val="00B10210"/>
    <w:rsid w:val="00B10513"/>
    <w:rsid w:val="00B1056E"/>
    <w:rsid w:val="00B10AFA"/>
    <w:rsid w:val="00B1107F"/>
    <w:rsid w:val="00B111FE"/>
    <w:rsid w:val="00B115E1"/>
    <w:rsid w:val="00B1167F"/>
    <w:rsid w:val="00B11AF0"/>
    <w:rsid w:val="00B11B5A"/>
    <w:rsid w:val="00B11D75"/>
    <w:rsid w:val="00B11E46"/>
    <w:rsid w:val="00B11E9E"/>
    <w:rsid w:val="00B1200F"/>
    <w:rsid w:val="00B12233"/>
    <w:rsid w:val="00B125F9"/>
    <w:rsid w:val="00B1260E"/>
    <w:rsid w:val="00B129A7"/>
    <w:rsid w:val="00B12B11"/>
    <w:rsid w:val="00B12BB3"/>
    <w:rsid w:val="00B12BE3"/>
    <w:rsid w:val="00B12CA9"/>
    <w:rsid w:val="00B12EC2"/>
    <w:rsid w:val="00B13055"/>
    <w:rsid w:val="00B1360A"/>
    <w:rsid w:val="00B137C4"/>
    <w:rsid w:val="00B13B7A"/>
    <w:rsid w:val="00B140DB"/>
    <w:rsid w:val="00B14273"/>
    <w:rsid w:val="00B145E1"/>
    <w:rsid w:val="00B146E0"/>
    <w:rsid w:val="00B14738"/>
    <w:rsid w:val="00B14E1F"/>
    <w:rsid w:val="00B14E31"/>
    <w:rsid w:val="00B1512A"/>
    <w:rsid w:val="00B15365"/>
    <w:rsid w:val="00B158BA"/>
    <w:rsid w:val="00B15DCE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DCA"/>
    <w:rsid w:val="00B17E7B"/>
    <w:rsid w:val="00B201C6"/>
    <w:rsid w:val="00B2051A"/>
    <w:rsid w:val="00B205B2"/>
    <w:rsid w:val="00B2077D"/>
    <w:rsid w:val="00B20DBB"/>
    <w:rsid w:val="00B20EBC"/>
    <w:rsid w:val="00B20EE4"/>
    <w:rsid w:val="00B215A3"/>
    <w:rsid w:val="00B21B1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30D"/>
    <w:rsid w:val="00B244A0"/>
    <w:rsid w:val="00B24500"/>
    <w:rsid w:val="00B248D9"/>
    <w:rsid w:val="00B24989"/>
    <w:rsid w:val="00B24B16"/>
    <w:rsid w:val="00B24C81"/>
    <w:rsid w:val="00B24E76"/>
    <w:rsid w:val="00B250A2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BE"/>
    <w:rsid w:val="00B274D0"/>
    <w:rsid w:val="00B27B9F"/>
    <w:rsid w:val="00B30598"/>
    <w:rsid w:val="00B305EB"/>
    <w:rsid w:val="00B3083F"/>
    <w:rsid w:val="00B3098F"/>
    <w:rsid w:val="00B309C3"/>
    <w:rsid w:val="00B313CD"/>
    <w:rsid w:val="00B315DE"/>
    <w:rsid w:val="00B31952"/>
    <w:rsid w:val="00B31967"/>
    <w:rsid w:val="00B31C23"/>
    <w:rsid w:val="00B3248D"/>
    <w:rsid w:val="00B3275B"/>
    <w:rsid w:val="00B32CE4"/>
    <w:rsid w:val="00B331AF"/>
    <w:rsid w:val="00B337D3"/>
    <w:rsid w:val="00B33955"/>
    <w:rsid w:val="00B345E2"/>
    <w:rsid w:val="00B348DE"/>
    <w:rsid w:val="00B34A59"/>
    <w:rsid w:val="00B34B24"/>
    <w:rsid w:val="00B351E5"/>
    <w:rsid w:val="00B354B6"/>
    <w:rsid w:val="00B35742"/>
    <w:rsid w:val="00B35C42"/>
    <w:rsid w:val="00B35FF8"/>
    <w:rsid w:val="00B360D9"/>
    <w:rsid w:val="00B363C7"/>
    <w:rsid w:val="00B36851"/>
    <w:rsid w:val="00B36BF7"/>
    <w:rsid w:val="00B37435"/>
    <w:rsid w:val="00B37E34"/>
    <w:rsid w:val="00B37ED9"/>
    <w:rsid w:val="00B37F5E"/>
    <w:rsid w:val="00B4037D"/>
    <w:rsid w:val="00B40395"/>
    <w:rsid w:val="00B40580"/>
    <w:rsid w:val="00B40599"/>
    <w:rsid w:val="00B40C2E"/>
    <w:rsid w:val="00B41139"/>
    <w:rsid w:val="00B411E4"/>
    <w:rsid w:val="00B412B2"/>
    <w:rsid w:val="00B4133E"/>
    <w:rsid w:val="00B414ED"/>
    <w:rsid w:val="00B41839"/>
    <w:rsid w:val="00B41B9F"/>
    <w:rsid w:val="00B41C3F"/>
    <w:rsid w:val="00B422B4"/>
    <w:rsid w:val="00B42493"/>
    <w:rsid w:val="00B42525"/>
    <w:rsid w:val="00B431D1"/>
    <w:rsid w:val="00B43957"/>
    <w:rsid w:val="00B43999"/>
    <w:rsid w:val="00B43B4E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2BF"/>
    <w:rsid w:val="00B46695"/>
    <w:rsid w:val="00B46790"/>
    <w:rsid w:val="00B46993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3AA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27B"/>
    <w:rsid w:val="00B5434E"/>
    <w:rsid w:val="00B54470"/>
    <w:rsid w:val="00B5497C"/>
    <w:rsid w:val="00B54C3D"/>
    <w:rsid w:val="00B54E3A"/>
    <w:rsid w:val="00B54FEF"/>
    <w:rsid w:val="00B55185"/>
    <w:rsid w:val="00B55D33"/>
    <w:rsid w:val="00B55F04"/>
    <w:rsid w:val="00B561A4"/>
    <w:rsid w:val="00B564A2"/>
    <w:rsid w:val="00B565B7"/>
    <w:rsid w:val="00B56BA5"/>
    <w:rsid w:val="00B56CF0"/>
    <w:rsid w:val="00B5732A"/>
    <w:rsid w:val="00B578FB"/>
    <w:rsid w:val="00B57A62"/>
    <w:rsid w:val="00B57AEF"/>
    <w:rsid w:val="00B57BC1"/>
    <w:rsid w:val="00B60593"/>
    <w:rsid w:val="00B6086D"/>
    <w:rsid w:val="00B60B52"/>
    <w:rsid w:val="00B60CD9"/>
    <w:rsid w:val="00B60D57"/>
    <w:rsid w:val="00B60E2C"/>
    <w:rsid w:val="00B60FE2"/>
    <w:rsid w:val="00B619FA"/>
    <w:rsid w:val="00B61E43"/>
    <w:rsid w:val="00B620AB"/>
    <w:rsid w:val="00B62141"/>
    <w:rsid w:val="00B622B0"/>
    <w:rsid w:val="00B6253F"/>
    <w:rsid w:val="00B628AE"/>
    <w:rsid w:val="00B62ABE"/>
    <w:rsid w:val="00B63029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36"/>
    <w:rsid w:val="00B66682"/>
    <w:rsid w:val="00B66687"/>
    <w:rsid w:val="00B667A2"/>
    <w:rsid w:val="00B66B87"/>
    <w:rsid w:val="00B66B8A"/>
    <w:rsid w:val="00B67208"/>
    <w:rsid w:val="00B67399"/>
    <w:rsid w:val="00B67625"/>
    <w:rsid w:val="00B704F0"/>
    <w:rsid w:val="00B705BA"/>
    <w:rsid w:val="00B70621"/>
    <w:rsid w:val="00B7068B"/>
    <w:rsid w:val="00B70FC6"/>
    <w:rsid w:val="00B710B7"/>
    <w:rsid w:val="00B714E3"/>
    <w:rsid w:val="00B71AE0"/>
    <w:rsid w:val="00B72786"/>
    <w:rsid w:val="00B72A44"/>
    <w:rsid w:val="00B72E06"/>
    <w:rsid w:val="00B72FAA"/>
    <w:rsid w:val="00B7337A"/>
    <w:rsid w:val="00B735DA"/>
    <w:rsid w:val="00B7383F"/>
    <w:rsid w:val="00B739E0"/>
    <w:rsid w:val="00B73B0D"/>
    <w:rsid w:val="00B73DB4"/>
    <w:rsid w:val="00B7402B"/>
    <w:rsid w:val="00B74284"/>
    <w:rsid w:val="00B7452C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B51"/>
    <w:rsid w:val="00B76D5E"/>
    <w:rsid w:val="00B775DF"/>
    <w:rsid w:val="00B77B36"/>
    <w:rsid w:val="00B77FD4"/>
    <w:rsid w:val="00B800CF"/>
    <w:rsid w:val="00B8089F"/>
    <w:rsid w:val="00B80D54"/>
    <w:rsid w:val="00B80F88"/>
    <w:rsid w:val="00B812CF"/>
    <w:rsid w:val="00B817A8"/>
    <w:rsid w:val="00B81A77"/>
    <w:rsid w:val="00B81E05"/>
    <w:rsid w:val="00B82206"/>
    <w:rsid w:val="00B822FF"/>
    <w:rsid w:val="00B8258C"/>
    <w:rsid w:val="00B82BA5"/>
    <w:rsid w:val="00B82DF9"/>
    <w:rsid w:val="00B82E5B"/>
    <w:rsid w:val="00B83527"/>
    <w:rsid w:val="00B8379A"/>
    <w:rsid w:val="00B8393C"/>
    <w:rsid w:val="00B83ED1"/>
    <w:rsid w:val="00B84711"/>
    <w:rsid w:val="00B85288"/>
    <w:rsid w:val="00B853D3"/>
    <w:rsid w:val="00B8553E"/>
    <w:rsid w:val="00B85623"/>
    <w:rsid w:val="00B85AD4"/>
    <w:rsid w:val="00B85CAE"/>
    <w:rsid w:val="00B860AD"/>
    <w:rsid w:val="00B86196"/>
    <w:rsid w:val="00B862E0"/>
    <w:rsid w:val="00B865B2"/>
    <w:rsid w:val="00B866C7"/>
    <w:rsid w:val="00B869B9"/>
    <w:rsid w:val="00B86A55"/>
    <w:rsid w:val="00B86B78"/>
    <w:rsid w:val="00B86E5F"/>
    <w:rsid w:val="00B86FAD"/>
    <w:rsid w:val="00B87008"/>
    <w:rsid w:val="00B8701A"/>
    <w:rsid w:val="00B875AA"/>
    <w:rsid w:val="00B875EE"/>
    <w:rsid w:val="00B87BE5"/>
    <w:rsid w:val="00B87E4E"/>
    <w:rsid w:val="00B901CD"/>
    <w:rsid w:val="00B9052C"/>
    <w:rsid w:val="00B90669"/>
    <w:rsid w:val="00B90FE8"/>
    <w:rsid w:val="00B91434"/>
    <w:rsid w:val="00B9194D"/>
    <w:rsid w:val="00B91A1D"/>
    <w:rsid w:val="00B91D41"/>
    <w:rsid w:val="00B91D8A"/>
    <w:rsid w:val="00B923CE"/>
    <w:rsid w:val="00B9260F"/>
    <w:rsid w:val="00B9267F"/>
    <w:rsid w:val="00B9276C"/>
    <w:rsid w:val="00B92A37"/>
    <w:rsid w:val="00B92D6A"/>
    <w:rsid w:val="00B92EB0"/>
    <w:rsid w:val="00B92FA6"/>
    <w:rsid w:val="00B9340A"/>
    <w:rsid w:val="00B94147"/>
    <w:rsid w:val="00B94331"/>
    <w:rsid w:val="00B94B1B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0910"/>
    <w:rsid w:val="00BA1549"/>
    <w:rsid w:val="00BA18FE"/>
    <w:rsid w:val="00BA1A30"/>
    <w:rsid w:val="00BA1DC3"/>
    <w:rsid w:val="00BA213C"/>
    <w:rsid w:val="00BA2257"/>
    <w:rsid w:val="00BA2426"/>
    <w:rsid w:val="00BA2793"/>
    <w:rsid w:val="00BA2A19"/>
    <w:rsid w:val="00BA2D15"/>
    <w:rsid w:val="00BA330F"/>
    <w:rsid w:val="00BA34BF"/>
    <w:rsid w:val="00BA3CE8"/>
    <w:rsid w:val="00BA4A10"/>
    <w:rsid w:val="00BA4BD9"/>
    <w:rsid w:val="00BA4EAF"/>
    <w:rsid w:val="00BA4FCE"/>
    <w:rsid w:val="00BA5103"/>
    <w:rsid w:val="00BA528E"/>
    <w:rsid w:val="00BA5598"/>
    <w:rsid w:val="00BA57C2"/>
    <w:rsid w:val="00BA5BCF"/>
    <w:rsid w:val="00BA61A9"/>
    <w:rsid w:val="00BA6459"/>
    <w:rsid w:val="00BA65BA"/>
    <w:rsid w:val="00BA67B1"/>
    <w:rsid w:val="00BA682D"/>
    <w:rsid w:val="00BA688C"/>
    <w:rsid w:val="00BA68A2"/>
    <w:rsid w:val="00BA6ABE"/>
    <w:rsid w:val="00BA6AF4"/>
    <w:rsid w:val="00BA6AF8"/>
    <w:rsid w:val="00BA6D6A"/>
    <w:rsid w:val="00BA6FD2"/>
    <w:rsid w:val="00BA70E5"/>
    <w:rsid w:val="00BA7164"/>
    <w:rsid w:val="00BA7200"/>
    <w:rsid w:val="00BA7495"/>
    <w:rsid w:val="00BA7813"/>
    <w:rsid w:val="00BA7E9F"/>
    <w:rsid w:val="00BB0112"/>
    <w:rsid w:val="00BB011A"/>
    <w:rsid w:val="00BB05EE"/>
    <w:rsid w:val="00BB06D0"/>
    <w:rsid w:val="00BB08F2"/>
    <w:rsid w:val="00BB10EA"/>
    <w:rsid w:val="00BB1791"/>
    <w:rsid w:val="00BB1BF3"/>
    <w:rsid w:val="00BB2ACB"/>
    <w:rsid w:val="00BB2B6B"/>
    <w:rsid w:val="00BB2C17"/>
    <w:rsid w:val="00BB2D57"/>
    <w:rsid w:val="00BB2E4F"/>
    <w:rsid w:val="00BB3159"/>
    <w:rsid w:val="00BB3697"/>
    <w:rsid w:val="00BB3749"/>
    <w:rsid w:val="00BB39E1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DE4"/>
    <w:rsid w:val="00BB4F76"/>
    <w:rsid w:val="00BB4F78"/>
    <w:rsid w:val="00BB5047"/>
    <w:rsid w:val="00BB51E4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63C"/>
    <w:rsid w:val="00BC1A25"/>
    <w:rsid w:val="00BC2291"/>
    <w:rsid w:val="00BC2577"/>
    <w:rsid w:val="00BC26F8"/>
    <w:rsid w:val="00BC29FB"/>
    <w:rsid w:val="00BC2D84"/>
    <w:rsid w:val="00BC3149"/>
    <w:rsid w:val="00BC36CB"/>
    <w:rsid w:val="00BC3EA3"/>
    <w:rsid w:val="00BC4088"/>
    <w:rsid w:val="00BC4379"/>
    <w:rsid w:val="00BC44B9"/>
    <w:rsid w:val="00BC45EE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AD2"/>
    <w:rsid w:val="00BC6C54"/>
    <w:rsid w:val="00BC6D4A"/>
    <w:rsid w:val="00BC6F73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1F67"/>
    <w:rsid w:val="00BD2629"/>
    <w:rsid w:val="00BD2D3D"/>
    <w:rsid w:val="00BD30EC"/>
    <w:rsid w:val="00BD349C"/>
    <w:rsid w:val="00BD3536"/>
    <w:rsid w:val="00BD3F41"/>
    <w:rsid w:val="00BD40BB"/>
    <w:rsid w:val="00BD4187"/>
    <w:rsid w:val="00BD43A1"/>
    <w:rsid w:val="00BD44CB"/>
    <w:rsid w:val="00BD4673"/>
    <w:rsid w:val="00BD4707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CCC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346"/>
    <w:rsid w:val="00BE155E"/>
    <w:rsid w:val="00BE1573"/>
    <w:rsid w:val="00BE181D"/>
    <w:rsid w:val="00BE1E1A"/>
    <w:rsid w:val="00BE1E6B"/>
    <w:rsid w:val="00BE2347"/>
    <w:rsid w:val="00BE23EF"/>
    <w:rsid w:val="00BE25C7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50"/>
    <w:rsid w:val="00BE518E"/>
    <w:rsid w:val="00BE52BC"/>
    <w:rsid w:val="00BE56DB"/>
    <w:rsid w:val="00BE5792"/>
    <w:rsid w:val="00BE5B73"/>
    <w:rsid w:val="00BE5C33"/>
    <w:rsid w:val="00BE5C37"/>
    <w:rsid w:val="00BE5F05"/>
    <w:rsid w:val="00BE6B20"/>
    <w:rsid w:val="00BE6CCE"/>
    <w:rsid w:val="00BE6DC7"/>
    <w:rsid w:val="00BE7020"/>
    <w:rsid w:val="00BE7440"/>
    <w:rsid w:val="00BE7479"/>
    <w:rsid w:val="00BE7F3A"/>
    <w:rsid w:val="00BE7FCC"/>
    <w:rsid w:val="00BF03E5"/>
    <w:rsid w:val="00BF0FC5"/>
    <w:rsid w:val="00BF108B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4E5D"/>
    <w:rsid w:val="00BF5198"/>
    <w:rsid w:val="00BF51AB"/>
    <w:rsid w:val="00BF5647"/>
    <w:rsid w:val="00BF57CC"/>
    <w:rsid w:val="00BF5AAC"/>
    <w:rsid w:val="00BF5D0E"/>
    <w:rsid w:val="00BF5EA5"/>
    <w:rsid w:val="00BF5FA3"/>
    <w:rsid w:val="00BF646C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C92"/>
    <w:rsid w:val="00C00E1B"/>
    <w:rsid w:val="00C01810"/>
    <w:rsid w:val="00C01A38"/>
    <w:rsid w:val="00C01AC8"/>
    <w:rsid w:val="00C01B36"/>
    <w:rsid w:val="00C01B8B"/>
    <w:rsid w:val="00C01BD8"/>
    <w:rsid w:val="00C01D5C"/>
    <w:rsid w:val="00C0211A"/>
    <w:rsid w:val="00C02193"/>
    <w:rsid w:val="00C021A7"/>
    <w:rsid w:val="00C0221A"/>
    <w:rsid w:val="00C022CC"/>
    <w:rsid w:val="00C025B5"/>
    <w:rsid w:val="00C02729"/>
    <w:rsid w:val="00C02802"/>
    <w:rsid w:val="00C0284A"/>
    <w:rsid w:val="00C02DA4"/>
    <w:rsid w:val="00C02F60"/>
    <w:rsid w:val="00C03097"/>
    <w:rsid w:val="00C03215"/>
    <w:rsid w:val="00C032EB"/>
    <w:rsid w:val="00C03312"/>
    <w:rsid w:val="00C03345"/>
    <w:rsid w:val="00C0391F"/>
    <w:rsid w:val="00C03E82"/>
    <w:rsid w:val="00C0405C"/>
    <w:rsid w:val="00C040CF"/>
    <w:rsid w:val="00C0457E"/>
    <w:rsid w:val="00C04C50"/>
    <w:rsid w:val="00C0537A"/>
    <w:rsid w:val="00C0554C"/>
    <w:rsid w:val="00C05C7C"/>
    <w:rsid w:val="00C05D50"/>
    <w:rsid w:val="00C0618E"/>
    <w:rsid w:val="00C06210"/>
    <w:rsid w:val="00C06939"/>
    <w:rsid w:val="00C0696C"/>
    <w:rsid w:val="00C072B2"/>
    <w:rsid w:val="00C07AF6"/>
    <w:rsid w:val="00C07ED9"/>
    <w:rsid w:val="00C10659"/>
    <w:rsid w:val="00C109E1"/>
    <w:rsid w:val="00C10AC2"/>
    <w:rsid w:val="00C10B61"/>
    <w:rsid w:val="00C10B6E"/>
    <w:rsid w:val="00C10CB1"/>
    <w:rsid w:val="00C10F48"/>
    <w:rsid w:val="00C1103B"/>
    <w:rsid w:val="00C11466"/>
    <w:rsid w:val="00C12AF5"/>
    <w:rsid w:val="00C12D7F"/>
    <w:rsid w:val="00C12D8C"/>
    <w:rsid w:val="00C12E53"/>
    <w:rsid w:val="00C12F0B"/>
    <w:rsid w:val="00C1308C"/>
    <w:rsid w:val="00C1314F"/>
    <w:rsid w:val="00C1332E"/>
    <w:rsid w:val="00C13476"/>
    <w:rsid w:val="00C13558"/>
    <w:rsid w:val="00C136E3"/>
    <w:rsid w:val="00C138B8"/>
    <w:rsid w:val="00C13900"/>
    <w:rsid w:val="00C13AB6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19C"/>
    <w:rsid w:val="00C1563C"/>
    <w:rsid w:val="00C15716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92D"/>
    <w:rsid w:val="00C17A18"/>
    <w:rsid w:val="00C17A72"/>
    <w:rsid w:val="00C17C3F"/>
    <w:rsid w:val="00C17F70"/>
    <w:rsid w:val="00C2005C"/>
    <w:rsid w:val="00C202F7"/>
    <w:rsid w:val="00C20384"/>
    <w:rsid w:val="00C207CE"/>
    <w:rsid w:val="00C20B4B"/>
    <w:rsid w:val="00C20F8C"/>
    <w:rsid w:val="00C21147"/>
    <w:rsid w:val="00C21302"/>
    <w:rsid w:val="00C216D5"/>
    <w:rsid w:val="00C21890"/>
    <w:rsid w:val="00C21E33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4AED"/>
    <w:rsid w:val="00C25291"/>
    <w:rsid w:val="00C257DD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333"/>
    <w:rsid w:val="00C275A8"/>
    <w:rsid w:val="00C2767C"/>
    <w:rsid w:val="00C27B11"/>
    <w:rsid w:val="00C27E1B"/>
    <w:rsid w:val="00C3004C"/>
    <w:rsid w:val="00C3014A"/>
    <w:rsid w:val="00C30A76"/>
    <w:rsid w:val="00C313CE"/>
    <w:rsid w:val="00C31654"/>
    <w:rsid w:val="00C318BE"/>
    <w:rsid w:val="00C319FD"/>
    <w:rsid w:val="00C31C27"/>
    <w:rsid w:val="00C31D7B"/>
    <w:rsid w:val="00C31DAB"/>
    <w:rsid w:val="00C32622"/>
    <w:rsid w:val="00C327FC"/>
    <w:rsid w:val="00C32C51"/>
    <w:rsid w:val="00C32CFF"/>
    <w:rsid w:val="00C32E34"/>
    <w:rsid w:val="00C32E95"/>
    <w:rsid w:val="00C33258"/>
    <w:rsid w:val="00C33488"/>
    <w:rsid w:val="00C3357B"/>
    <w:rsid w:val="00C34008"/>
    <w:rsid w:val="00C34621"/>
    <w:rsid w:val="00C34990"/>
    <w:rsid w:val="00C34BC6"/>
    <w:rsid w:val="00C34D3A"/>
    <w:rsid w:val="00C34DDC"/>
    <w:rsid w:val="00C34E2D"/>
    <w:rsid w:val="00C35D77"/>
    <w:rsid w:val="00C361C6"/>
    <w:rsid w:val="00C365C7"/>
    <w:rsid w:val="00C36609"/>
    <w:rsid w:val="00C36AC2"/>
    <w:rsid w:val="00C37336"/>
    <w:rsid w:val="00C37874"/>
    <w:rsid w:val="00C37B92"/>
    <w:rsid w:val="00C37E8C"/>
    <w:rsid w:val="00C37F09"/>
    <w:rsid w:val="00C40182"/>
    <w:rsid w:val="00C4031E"/>
    <w:rsid w:val="00C40996"/>
    <w:rsid w:val="00C40B4F"/>
    <w:rsid w:val="00C41051"/>
    <w:rsid w:val="00C41CB5"/>
    <w:rsid w:val="00C41D42"/>
    <w:rsid w:val="00C41E2A"/>
    <w:rsid w:val="00C41F24"/>
    <w:rsid w:val="00C41F35"/>
    <w:rsid w:val="00C42201"/>
    <w:rsid w:val="00C4253D"/>
    <w:rsid w:val="00C425B8"/>
    <w:rsid w:val="00C425D4"/>
    <w:rsid w:val="00C42BE0"/>
    <w:rsid w:val="00C42E38"/>
    <w:rsid w:val="00C42E67"/>
    <w:rsid w:val="00C43138"/>
    <w:rsid w:val="00C4323F"/>
    <w:rsid w:val="00C435DB"/>
    <w:rsid w:val="00C43BC9"/>
    <w:rsid w:val="00C44684"/>
    <w:rsid w:val="00C44B20"/>
    <w:rsid w:val="00C44D67"/>
    <w:rsid w:val="00C456A4"/>
    <w:rsid w:val="00C4581B"/>
    <w:rsid w:val="00C45BA3"/>
    <w:rsid w:val="00C45C9C"/>
    <w:rsid w:val="00C46107"/>
    <w:rsid w:val="00C461A6"/>
    <w:rsid w:val="00C461F9"/>
    <w:rsid w:val="00C463B1"/>
    <w:rsid w:val="00C46F75"/>
    <w:rsid w:val="00C4789F"/>
    <w:rsid w:val="00C47A25"/>
    <w:rsid w:val="00C47C07"/>
    <w:rsid w:val="00C500CB"/>
    <w:rsid w:val="00C51199"/>
    <w:rsid w:val="00C51578"/>
    <w:rsid w:val="00C517C2"/>
    <w:rsid w:val="00C5184D"/>
    <w:rsid w:val="00C518B7"/>
    <w:rsid w:val="00C51BE2"/>
    <w:rsid w:val="00C5246C"/>
    <w:rsid w:val="00C529FE"/>
    <w:rsid w:val="00C52D0E"/>
    <w:rsid w:val="00C52D3B"/>
    <w:rsid w:val="00C52D6A"/>
    <w:rsid w:val="00C52E5B"/>
    <w:rsid w:val="00C52F71"/>
    <w:rsid w:val="00C5366C"/>
    <w:rsid w:val="00C5370E"/>
    <w:rsid w:val="00C5389A"/>
    <w:rsid w:val="00C53A16"/>
    <w:rsid w:val="00C53B05"/>
    <w:rsid w:val="00C541F3"/>
    <w:rsid w:val="00C5435D"/>
    <w:rsid w:val="00C54407"/>
    <w:rsid w:val="00C547DF"/>
    <w:rsid w:val="00C54931"/>
    <w:rsid w:val="00C5494E"/>
    <w:rsid w:val="00C54A84"/>
    <w:rsid w:val="00C54AD4"/>
    <w:rsid w:val="00C54B32"/>
    <w:rsid w:val="00C54F30"/>
    <w:rsid w:val="00C551C8"/>
    <w:rsid w:val="00C551FC"/>
    <w:rsid w:val="00C552AB"/>
    <w:rsid w:val="00C55863"/>
    <w:rsid w:val="00C558A9"/>
    <w:rsid w:val="00C55A75"/>
    <w:rsid w:val="00C56004"/>
    <w:rsid w:val="00C56064"/>
    <w:rsid w:val="00C5632E"/>
    <w:rsid w:val="00C563BA"/>
    <w:rsid w:val="00C5660F"/>
    <w:rsid w:val="00C56DDD"/>
    <w:rsid w:val="00C56E2F"/>
    <w:rsid w:val="00C56E4A"/>
    <w:rsid w:val="00C57337"/>
    <w:rsid w:val="00C57453"/>
    <w:rsid w:val="00C57A4D"/>
    <w:rsid w:val="00C57A90"/>
    <w:rsid w:val="00C57BF6"/>
    <w:rsid w:val="00C57BF9"/>
    <w:rsid w:val="00C57E43"/>
    <w:rsid w:val="00C60270"/>
    <w:rsid w:val="00C603E1"/>
    <w:rsid w:val="00C60511"/>
    <w:rsid w:val="00C60830"/>
    <w:rsid w:val="00C60C28"/>
    <w:rsid w:val="00C614A2"/>
    <w:rsid w:val="00C6184F"/>
    <w:rsid w:val="00C618A1"/>
    <w:rsid w:val="00C61B84"/>
    <w:rsid w:val="00C61F81"/>
    <w:rsid w:val="00C620C0"/>
    <w:rsid w:val="00C620DF"/>
    <w:rsid w:val="00C625B8"/>
    <w:rsid w:val="00C629F7"/>
    <w:rsid w:val="00C63146"/>
    <w:rsid w:val="00C633E0"/>
    <w:rsid w:val="00C634DA"/>
    <w:rsid w:val="00C634E9"/>
    <w:rsid w:val="00C63B76"/>
    <w:rsid w:val="00C63C7B"/>
    <w:rsid w:val="00C63FD0"/>
    <w:rsid w:val="00C64328"/>
    <w:rsid w:val="00C643C9"/>
    <w:rsid w:val="00C648E7"/>
    <w:rsid w:val="00C648EB"/>
    <w:rsid w:val="00C64900"/>
    <w:rsid w:val="00C64C87"/>
    <w:rsid w:val="00C64CC7"/>
    <w:rsid w:val="00C64DFA"/>
    <w:rsid w:val="00C64F26"/>
    <w:rsid w:val="00C650FE"/>
    <w:rsid w:val="00C652BB"/>
    <w:rsid w:val="00C65374"/>
    <w:rsid w:val="00C65500"/>
    <w:rsid w:val="00C655D5"/>
    <w:rsid w:val="00C656D6"/>
    <w:rsid w:val="00C6584E"/>
    <w:rsid w:val="00C658E2"/>
    <w:rsid w:val="00C6594A"/>
    <w:rsid w:val="00C65F36"/>
    <w:rsid w:val="00C66481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2B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939"/>
    <w:rsid w:val="00C73DCC"/>
    <w:rsid w:val="00C73F52"/>
    <w:rsid w:val="00C7424D"/>
    <w:rsid w:val="00C74905"/>
    <w:rsid w:val="00C749E6"/>
    <w:rsid w:val="00C74B6E"/>
    <w:rsid w:val="00C74D8D"/>
    <w:rsid w:val="00C75410"/>
    <w:rsid w:val="00C7581A"/>
    <w:rsid w:val="00C75C94"/>
    <w:rsid w:val="00C75FF4"/>
    <w:rsid w:val="00C7617A"/>
    <w:rsid w:val="00C76507"/>
    <w:rsid w:val="00C766E7"/>
    <w:rsid w:val="00C7696A"/>
    <w:rsid w:val="00C76D78"/>
    <w:rsid w:val="00C76F65"/>
    <w:rsid w:val="00C771FE"/>
    <w:rsid w:val="00C77238"/>
    <w:rsid w:val="00C776DD"/>
    <w:rsid w:val="00C7783D"/>
    <w:rsid w:val="00C77871"/>
    <w:rsid w:val="00C778A6"/>
    <w:rsid w:val="00C77C04"/>
    <w:rsid w:val="00C800CE"/>
    <w:rsid w:val="00C801AF"/>
    <w:rsid w:val="00C80806"/>
    <w:rsid w:val="00C80B29"/>
    <w:rsid w:val="00C814B0"/>
    <w:rsid w:val="00C8182B"/>
    <w:rsid w:val="00C81958"/>
    <w:rsid w:val="00C81C9C"/>
    <w:rsid w:val="00C81EAD"/>
    <w:rsid w:val="00C82270"/>
    <w:rsid w:val="00C82797"/>
    <w:rsid w:val="00C82AC3"/>
    <w:rsid w:val="00C82C5A"/>
    <w:rsid w:val="00C82FA3"/>
    <w:rsid w:val="00C839C5"/>
    <w:rsid w:val="00C83E0A"/>
    <w:rsid w:val="00C83FDD"/>
    <w:rsid w:val="00C8425B"/>
    <w:rsid w:val="00C84A76"/>
    <w:rsid w:val="00C8519C"/>
    <w:rsid w:val="00C853B5"/>
    <w:rsid w:val="00C85745"/>
    <w:rsid w:val="00C8597E"/>
    <w:rsid w:val="00C85B18"/>
    <w:rsid w:val="00C85EDF"/>
    <w:rsid w:val="00C85F1D"/>
    <w:rsid w:val="00C860C3"/>
    <w:rsid w:val="00C86851"/>
    <w:rsid w:val="00C8694A"/>
    <w:rsid w:val="00C8737C"/>
    <w:rsid w:val="00C87532"/>
    <w:rsid w:val="00C8785D"/>
    <w:rsid w:val="00C87881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D6C"/>
    <w:rsid w:val="00C92DF5"/>
    <w:rsid w:val="00C92F57"/>
    <w:rsid w:val="00C92FFD"/>
    <w:rsid w:val="00C9308A"/>
    <w:rsid w:val="00C9311C"/>
    <w:rsid w:val="00C934B2"/>
    <w:rsid w:val="00C93DA1"/>
    <w:rsid w:val="00C93E3A"/>
    <w:rsid w:val="00C94645"/>
    <w:rsid w:val="00C9543D"/>
    <w:rsid w:val="00C954E8"/>
    <w:rsid w:val="00C9570A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1E0A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B6E"/>
    <w:rsid w:val="00CA4BE5"/>
    <w:rsid w:val="00CA4F87"/>
    <w:rsid w:val="00CA4FB4"/>
    <w:rsid w:val="00CA516E"/>
    <w:rsid w:val="00CA55B5"/>
    <w:rsid w:val="00CA56AF"/>
    <w:rsid w:val="00CA56C7"/>
    <w:rsid w:val="00CA56F1"/>
    <w:rsid w:val="00CA5A57"/>
    <w:rsid w:val="00CA660F"/>
    <w:rsid w:val="00CA6F98"/>
    <w:rsid w:val="00CA7123"/>
    <w:rsid w:val="00CA7369"/>
    <w:rsid w:val="00CA7511"/>
    <w:rsid w:val="00CA7527"/>
    <w:rsid w:val="00CA768A"/>
    <w:rsid w:val="00CA76B1"/>
    <w:rsid w:val="00CA7AFC"/>
    <w:rsid w:val="00CA7B2B"/>
    <w:rsid w:val="00CA7D4B"/>
    <w:rsid w:val="00CA7EBA"/>
    <w:rsid w:val="00CA7F5B"/>
    <w:rsid w:val="00CB01A8"/>
    <w:rsid w:val="00CB037C"/>
    <w:rsid w:val="00CB0390"/>
    <w:rsid w:val="00CB03CA"/>
    <w:rsid w:val="00CB0C1F"/>
    <w:rsid w:val="00CB0D76"/>
    <w:rsid w:val="00CB0DCC"/>
    <w:rsid w:val="00CB0FF7"/>
    <w:rsid w:val="00CB1E5C"/>
    <w:rsid w:val="00CB2096"/>
    <w:rsid w:val="00CB21EC"/>
    <w:rsid w:val="00CB2653"/>
    <w:rsid w:val="00CB2D55"/>
    <w:rsid w:val="00CB2F32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5EF5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C6D"/>
    <w:rsid w:val="00CC0D8D"/>
    <w:rsid w:val="00CC0E49"/>
    <w:rsid w:val="00CC0EC7"/>
    <w:rsid w:val="00CC11AE"/>
    <w:rsid w:val="00CC1333"/>
    <w:rsid w:val="00CC13B6"/>
    <w:rsid w:val="00CC143E"/>
    <w:rsid w:val="00CC1456"/>
    <w:rsid w:val="00CC1740"/>
    <w:rsid w:val="00CC1F81"/>
    <w:rsid w:val="00CC1F9C"/>
    <w:rsid w:val="00CC2114"/>
    <w:rsid w:val="00CC2409"/>
    <w:rsid w:val="00CC2476"/>
    <w:rsid w:val="00CC25D7"/>
    <w:rsid w:val="00CC294A"/>
    <w:rsid w:val="00CC2EFF"/>
    <w:rsid w:val="00CC30BD"/>
    <w:rsid w:val="00CC31BA"/>
    <w:rsid w:val="00CC3972"/>
    <w:rsid w:val="00CC3D7E"/>
    <w:rsid w:val="00CC4592"/>
    <w:rsid w:val="00CC463D"/>
    <w:rsid w:val="00CC49BD"/>
    <w:rsid w:val="00CC4AB9"/>
    <w:rsid w:val="00CC4C06"/>
    <w:rsid w:val="00CC4D42"/>
    <w:rsid w:val="00CC4D5D"/>
    <w:rsid w:val="00CC509E"/>
    <w:rsid w:val="00CC5163"/>
    <w:rsid w:val="00CC5407"/>
    <w:rsid w:val="00CC591D"/>
    <w:rsid w:val="00CC6065"/>
    <w:rsid w:val="00CC6111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4FF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55B1"/>
    <w:rsid w:val="00CD5D36"/>
    <w:rsid w:val="00CD6252"/>
    <w:rsid w:val="00CD627A"/>
    <w:rsid w:val="00CD6567"/>
    <w:rsid w:val="00CD67C7"/>
    <w:rsid w:val="00CD69CF"/>
    <w:rsid w:val="00CD6DC0"/>
    <w:rsid w:val="00CD7068"/>
    <w:rsid w:val="00CD74F7"/>
    <w:rsid w:val="00CD7812"/>
    <w:rsid w:val="00CD79E1"/>
    <w:rsid w:val="00CD7BAD"/>
    <w:rsid w:val="00CE00D6"/>
    <w:rsid w:val="00CE0164"/>
    <w:rsid w:val="00CE0389"/>
    <w:rsid w:val="00CE0A9E"/>
    <w:rsid w:val="00CE0C34"/>
    <w:rsid w:val="00CE0C9F"/>
    <w:rsid w:val="00CE10C6"/>
    <w:rsid w:val="00CE112E"/>
    <w:rsid w:val="00CE12C6"/>
    <w:rsid w:val="00CE1920"/>
    <w:rsid w:val="00CE1974"/>
    <w:rsid w:val="00CE1C7A"/>
    <w:rsid w:val="00CE2699"/>
    <w:rsid w:val="00CE2AED"/>
    <w:rsid w:val="00CE2B7C"/>
    <w:rsid w:val="00CE2CF9"/>
    <w:rsid w:val="00CE33C6"/>
    <w:rsid w:val="00CE348A"/>
    <w:rsid w:val="00CE3567"/>
    <w:rsid w:val="00CE35B8"/>
    <w:rsid w:val="00CE3984"/>
    <w:rsid w:val="00CE3CA5"/>
    <w:rsid w:val="00CE3DE5"/>
    <w:rsid w:val="00CE403D"/>
    <w:rsid w:val="00CE46D0"/>
    <w:rsid w:val="00CE47FD"/>
    <w:rsid w:val="00CE485E"/>
    <w:rsid w:val="00CE48D3"/>
    <w:rsid w:val="00CE4A2B"/>
    <w:rsid w:val="00CE4A88"/>
    <w:rsid w:val="00CE4ABD"/>
    <w:rsid w:val="00CE4C3F"/>
    <w:rsid w:val="00CE4DE7"/>
    <w:rsid w:val="00CE569D"/>
    <w:rsid w:val="00CE65B0"/>
    <w:rsid w:val="00CE67E8"/>
    <w:rsid w:val="00CE7098"/>
    <w:rsid w:val="00CE725F"/>
    <w:rsid w:val="00CE7428"/>
    <w:rsid w:val="00CE7595"/>
    <w:rsid w:val="00CE760C"/>
    <w:rsid w:val="00CE76A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951"/>
    <w:rsid w:val="00CF1A26"/>
    <w:rsid w:val="00CF1E02"/>
    <w:rsid w:val="00CF20CA"/>
    <w:rsid w:val="00CF20DC"/>
    <w:rsid w:val="00CF261C"/>
    <w:rsid w:val="00CF266B"/>
    <w:rsid w:val="00CF2863"/>
    <w:rsid w:val="00CF2981"/>
    <w:rsid w:val="00CF2A87"/>
    <w:rsid w:val="00CF2C82"/>
    <w:rsid w:val="00CF2C8D"/>
    <w:rsid w:val="00CF3217"/>
    <w:rsid w:val="00CF364B"/>
    <w:rsid w:val="00CF3C7D"/>
    <w:rsid w:val="00CF406B"/>
    <w:rsid w:val="00CF4215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B11"/>
    <w:rsid w:val="00CF5CA7"/>
    <w:rsid w:val="00CF5F80"/>
    <w:rsid w:val="00CF6472"/>
    <w:rsid w:val="00CF6474"/>
    <w:rsid w:val="00CF6806"/>
    <w:rsid w:val="00CF681D"/>
    <w:rsid w:val="00CF6870"/>
    <w:rsid w:val="00CF6898"/>
    <w:rsid w:val="00CF73FB"/>
    <w:rsid w:val="00CF7551"/>
    <w:rsid w:val="00CF79A9"/>
    <w:rsid w:val="00CF7B18"/>
    <w:rsid w:val="00D00266"/>
    <w:rsid w:val="00D003DC"/>
    <w:rsid w:val="00D005F8"/>
    <w:rsid w:val="00D00DE8"/>
    <w:rsid w:val="00D00F8B"/>
    <w:rsid w:val="00D00FB6"/>
    <w:rsid w:val="00D0101F"/>
    <w:rsid w:val="00D0123F"/>
    <w:rsid w:val="00D0133C"/>
    <w:rsid w:val="00D018AE"/>
    <w:rsid w:val="00D01AE2"/>
    <w:rsid w:val="00D01FBE"/>
    <w:rsid w:val="00D01FF4"/>
    <w:rsid w:val="00D0242E"/>
    <w:rsid w:val="00D02AFD"/>
    <w:rsid w:val="00D02B4B"/>
    <w:rsid w:val="00D02F85"/>
    <w:rsid w:val="00D030CE"/>
    <w:rsid w:val="00D035F9"/>
    <w:rsid w:val="00D0370E"/>
    <w:rsid w:val="00D037CD"/>
    <w:rsid w:val="00D037D7"/>
    <w:rsid w:val="00D03C3A"/>
    <w:rsid w:val="00D03D3E"/>
    <w:rsid w:val="00D0401D"/>
    <w:rsid w:val="00D04043"/>
    <w:rsid w:val="00D04222"/>
    <w:rsid w:val="00D04450"/>
    <w:rsid w:val="00D04639"/>
    <w:rsid w:val="00D046B4"/>
    <w:rsid w:val="00D0498E"/>
    <w:rsid w:val="00D04AB0"/>
    <w:rsid w:val="00D04B4A"/>
    <w:rsid w:val="00D04BA3"/>
    <w:rsid w:val="00D05293"/>
    <w:rsid w:val="00D054C4"/>
    <w:rsid w:val="00D05680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807"/>
    <w:rsid w:val="00D10821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CBD"/>
    <w:rsid w:val="00D12F92"/>
    <w:rsid w:val="00D13831"/>
    <w:rsid w:val="00D13CFC"/>
    <w:rsid w:val="00D1401F"/>
    <w:rsid w:val="00D143FF"/>
    <w:rsid w:val="00D14788"/>
    <w:rsid w:val="00D1478F"/>
    <w:rsid w:val="00D14945"/>
    <w:rsid w:val="00D14A42"/>
    <w:rsid w:val="00D14EBE"/>
    <w:rsid w:val="00D1572D"/>
    <w:rsid w:val="00D1577D"/>
    <w:rsid w:val="00D159E5"/>
    <w:rsid w:val="00D15B96"/>
    <w:rsid w:val="00D162AF"/>
    <w:rsid w:val="00D1645F"/>
    <w:rsid w:val="00D167D9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2E17"/>
    <w:rsid w:val="00D230E0"/>
    <w:rsid w:val="00D2325B"/>
    <w:rsid w:val="00D23580"/>
    <w:rsid w:val="00D23884"/>
    <w:rsid w:val="00D23CB6"/>
    <w:rsid w:val="00D23E1D"/>
    <w:rsid w:val="00D24055"/>
    <w:rsid w:val="00D24582"/>
    <w:rsid w:val="00D245BE"/>
    <w:rsid w:val="00D24644"/>
    <w:rsid w:val="00D24752"/>
    <w:rsid w:val="00D2478A"/>
    <w:rsid w:val="00D24B22"/>
    <w:rsid w:val="00D24FA0"/>
    <w:rsid w:val="00D258C0"/>
    <w:rsid w:val="00D259F5"/>
    <w:rsid w:val="00D25CC4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473"/>
    <w:rsid w:val="00D27A0C"/>
    <w:rsid w:val="00D27D5E"/>
    <w:rsid w:val="00D3020B"/>
    <w:rsid w:val="00D302E9"/>
    <w:rsid w:val="00D30BDE"/>
    <w:rsid w:val="00D31078"/>
    <w:rsid w:val="00D31116"/>
    <w:rsid w:val="00D31564"/>
    <w:rsid w:val="00D31793"/>
    <w:rsid w:val="00D317F6"/>
    <w:rsid w:val="00D31BD4"/>
    <w:rsid w:val="00D32134"/>
    <w:rsid w:val="00D321FD"/>
    <w:rsid w:val="00D32625"/>
    <w:rsid w:val="00D329B3"/>
    <w:rsid w:val="00D32C6E"/>
    <w:rsid w:val="00D3331E"/>
    <w:rsid w:val="00D33346"/>
    <w:rsid w:val="00D333CA"/>
    <w:rsid w:val="00D33615"/>
    <w:rsid w:val="00D33EA7"/>
    <w:rsid w:val="00D33F45"/>
    <w:rsid w:val="00D33FCB"/>
    <w:rsid w:val="00D340D3"/>
    <w:rsid w:val="00D3448E"/>
    <w:rsid w:val="00D34637"/>
    <w:rsid w:val="00D346F6"/>
    <w:rsid w:val="00D34E8B"/>
    <w:rsid w:val="00D35DAC"/>
    <w:rsid w:val="00D36019"/>
    <w:rsid w:val="00D3623F"/>
    <w:rsid w:val="00D36295"/>
    <w:rsid w:val="00D36439"/>
    <w:rsid w:val="00D367AA"/>
    <w:rsid w:val="00D36CD0"/>
    <w:rsid w:val="00D37CAC"/>
    <w:rsid w:val="00D400F3"/>
    <w:rsid w:val="00D4023F"/>
    <w:rsid w:val="00D403FE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3588"/>
    <w:rsid w:val="00D439B7"/>
    <w:rsid w:val="00D43C5C"/>
    <w:rsid w:val="00D44319"/>
    <w:rsid w:val="00D443FF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2E"/>
    <w:rsid w:val="00D46769"/>
    <w:rsid w:val="00D467A6"/>
    <w:rsid w:val="00D46959"/>
    <w:rsid w:val="00D46AD9"/>
    <w:rsid w:val="00D46B19"/>
    <w:rsid w:val="00D46E19"/>
    <w:rsid w:val="00D47186"/>
    <w:rsid w:val="00D4757B"/>
    <w:rsid w:val="00D47592"/>
    <w:rsid w:val="00D47CA9"/>
    <w:rsid w:val="00D50314"/>
    <w:rsid w:val="00D504E2"/>
    <w:rsid w:val="00D505A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34"/>
    <w:rsid w:val="00D543E1"/>
    <w:rsid w:val="00D5453D"/>
    <w:rsid w:val="00D54FA3"/>
    <w:rsid w:val="00D55387"/>
    <w:rsid w:val="00D55807"/>
    <w:rsid w:val="00D55946"/>
    <w:rsid w:val="00D559FB"/>
    <w:rsid w:val="00D5604D"/>
    <w:rsid w:val="00D5616F"/>
    <w:rsid w:val="00D561CB"/>
    <w:rsid w:val="00D5620C"/>
    <w:rsid w:val="00D56371"/>
    <w:rsid w:val="00D563D7"/>
    <w:rsid w:val="00D5676A"/>
    <w:rsid w:val="00D5692F"/>
    <w:rsid w:val="00D56F8C"/>
    <w:rsid w:val="00D57A1F"/>
    <w:rsid w:val="00D57BE8"/>
    <w:rsid w:val="00D57C78"/>
    <w:rsid w:val="00D6004F"/>
    <w:rsid w:val="00D60B79"/>
    <w:rsid w:val="00D60BF5"/>
    <w:rsid w:val="00D60D3F"/>
    <w:rsid w:val="00D61291"/>
    <w:rsid w:val="00D61967"/>
    <w:rsid w:val="00D619E2"/>
    <w:rsid w:val="00D620C2"/>
    <w:rsid w:val="00D625F0"/>
    <w:rsid w:val="00D6270E"/>
    <w:rsid w:val="00D62747"/>
    <w:rsid w:val="00D62C59"/>
    <w:rsid w:val="00D62D78"/>
    <w:rsid w:val="00D62EA5"/>
    <w:rsid w:val="00D631A3"/>
    <w:rsid w:val="00D6380E"/>
    <w:rsid w:val="00D6385E"/>
    <w:rsid w:val="00D639E2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A1F"/>
    <w:rsid w:val="00D65D1B"/>
    <w:rsid w:val="00D65F9E"/>
    <w:rsid w:val="00D66DEB"/>
    <w:rsid w:val="00D66E92"/>
    <w:rsid w:val="00D66F3F"/>
    <w:rsid w:val="00D66F8D"/>
    <w:rsid w:val="00D6707B"/>
    <w:rsid w:val="00D671E4"/>
    <w:rsid w:val="00D6768F"/>
    <w:rsid w:val="00D676C6"/>
    <w:rsid w:val="00D6770C"/>
    <w:rsid w:val="00D7030F"/>
    <w:rsid w:val="00D7051A"/>
    <w:rsid w:val="00D70789"/>
    <w:rsid w:val="00D70C63"/>
    <w:rsid w:val="00D70D07"/>
    <w:rsid w:val="00D71184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43"/>
    <w:rsid w:val="00D731B7"/>
    <w:rsid w:val="00D7350B"/>
    <w:rsid w:val="00D736D7"/>
    <w:rsid w:val="00D73A34"/>
    <w:rsid w:val="00D73D49"/>
    <w:rsid w:val="00D73D52"/>
    <w:rsid w:val="00D74212"/>
    <w:rsid w:val="00D744C8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1DC"/>
    <w:rsid w:val="00D81200"/>
    <w:rsid w:val="00D8135C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1EB"/>
    <w:rsid w:val="00D8572F"/>
    <w:rsid w:val="00D85BDC"/>
    <w:rsid w:val="00D85CA4"/>
    <w:rsid w:val="00D85CAE"/>
    <w:rsid w:val="00D85D3B"/>
    <w:rsid w:val="00D85FAF"/>
    <w:rsid w:val="00D863A0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CE8"/>
    <w:rsid w:val="00D87DAC"/>
    <w:rsid w:val="00D87FE3"/>
    <w:rsid w:val="00D90055"/>
    <w:rsid w:val="00D9006C"/>
    <w:rsid w:val="00D90ECA"/>
    <w:rsid w:val="00D91BAE"/>
    <w:rsid w:val="00D9220A"/>
    <w:rsid w:val="00D925F2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6DB3"/>
    <w:rsid w:val="00D96F34"/>
    <w:rsid w:val="00D97257"/>
    <w:rsid w:val="00D97512"/>
    <w:rsid w:val="00D9783E"/>
    <w:rsid w:val="00D97A62"/>
    <w:rsid w:val="00D97A69"/>
    <w:rsid w:val="00D97C42"/>
    <w:rsid w:val="00D97C4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2EE"/>
    <w:rsid w:val="00DA338A"/>
    <w:rsid w:val="00DA33DA"/>
    <w:rsid w:val="00DA390F"/>
    <w:rsid w:val="00DA45E4"/>
    <w:rsid w:val="00DA48C1"/>
    <w:rsid w:val="00DA4B0E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905"/>
    <w:rsid w:val="00DA7C0E"/>
    <w:rsid w:val="00DA7FE8"/>
    <w:rsid w:val="00DB00EB"/>
    <w:rsid w:val="00DB0220"/>
    <w:rsid w:val="00DB047A"/>
    <w:rsid w:val="00DB08E2"/>
    <w:rsid w:val="00DB094D"/>
    <w:rsid w:val="00DB0B30"/>
    <w:rsid w:val="00DB0C4A"/>
    <w:rsid w:val="00DB0D56"/>
    <w:rsid w:val="00DB0DD9"/>
    <w:rsid w:val="00DB0ED5"/>
    <w:rsid w:val="00DB0F42"/>
    <w:rsid w:val="00DB0FF6"/>
    <w:rsid w:val="00DB114E"/>
    <w:rsid w:val="00DB1378"/>
    <w:rsid w:val="00DB1551"/>
    <w:rsid w:val="00DB1D9F"/>
    <w:rsid w:val="00DB1DFC"/>
    <w:rsid w:val="00DB24FD"/>
    <w:rsid w:val="00DB294F"/>
    <w:rsid w:val="00DB2B17"/>
    <w:rsid w:val="00DB2E03"/>
    <w:rsid w:val="00DB2EE1"/>
    <w:rsid w:val="00DB2F27"/>
    <w:rsid w:val="00DB310A"/>
    <w:rsid w:val="00DB368D"/>
    <w:rsid w:val="00DB3786"/>
    <w:rsid w:val="00DB37AB"/>
    <w:rsid w:val="00DB3814"/>
    <w:rsid w:val="00DB407D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67A"/>
    <w:rsid w:val="00DB694F"/>
    <w:rsid w:val="00DB695C"/>
    <w:rsid w:val="00DB6E1C"/>
    <w:rsid w:val="00DB7108"/>
    <w:rsid w:val="00DB7429"/>
    <w:rsid w:val="00DB7593"/>
    <w:rsid w:val="00DB77DC"/>
    <w:rsid w:val="00DB7886"/>
    <w:rsid w:val="00DB7947"/>
    <w:rsid w:val="00DB79CD"/>
    <w:rsid w:val="00DB7A2E"/>
    <w:rsid w:val="00DB7B58"/>
    <w:rsid w:val="00DB7D5D"/>
    <w:rsid w:val="00DB7D9C"/>
    <w:rsid w:val="00DC0178"/>
    <w:rsid w:val="00DC037C"/>
    <w:rsid w:val="00DC153E"/>
    <w:rsid w:val="00DC1557"/>
    <w:rsid w:val="00DC1673"/>
    <w:rsid w:val="00DC1692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AB"/>
    <w:rsid w:val="00DC34E8"/>
    <w:rsid w:val="00DC3594"/>
    <w:rsid w:val="00DC3750"/>
    <w:rsid w:val="00DC389A"/>
    <w:rsid w:val="00DC3E34"/>
    <w:rsid w:val="00DC3FBE"/>
    <w:rsid w:val="00DC423C"/>
    <w:rsid w:val="00DC42D2"/>
    <w:rsid w:val="00DC4415"/>
    <w:rsid w:val="00DC4505"/>
    <w:rsid w:val="00DC46CA"/>
    <w:rsid w:val="00DC5147"/>
    <w:rsid w:val="00DC53E1"/>
    <w:rsid w:val="00DC5970"/>
    <w:rsid w:val="00DC5B03"/>
    <w:rsid w:val="00DC5BBA"/>
    <w:rsid w:val="00DC61CE"/>
    <w:rsid w:val="00DC6303"/>
    <w:rsid w:val="00DC639D"/>
    <w:rsid w:val="00DC654B"/>
    <w:rsid w:val="00DC757F"/>
    <w:rsid w:val="00DD06D0"/>
    <w:rsid w:val="00DD0C3E"/>
    <w:rsid w:val="00DD0D78"/>
    <w:rsid w:val="00DD0F61"/>
    <w:rsid w:val="00DD11C0"/>
    <w:rsid w:val="00DD1B74"/>
    <w:rsid w:val="00DD1F31"/>
    <w:rsid w:val="00DD233F"/>
    <w:rsid w:val="00DD242D"/>
    <w:rsid w:val="00DD271B"/>
    <w:rsid w:val="00DD2B28"/>
    <w:rsid w:val="00DD2C7E"/>
    <w:rsid w:val="00DD4210"/>
    <w:rsid w:val="00DD4361"/>
    <w:rsid w:val="00DD45D0"/>
    <w:rsid w:val="00DD4C8F"/>
    <w:rsid w:val="00DD5031"/>
    <w:rsid w:val="00DD51F0"/>
    <w:rsid w:val="00DD5521"/>
    <w:rsid w:val="00DD559B"/>
    <w:rsid w:val="00DD55CF"/>
    <w:rsid w:val="00DD562F"/>
    <w:rsid w:val="00DD587A"/>
    <w:rsid w:val="00DD5AF3"/>
    <w:rsid w:val="00DD5C51"/>
    <w:rsid w:val="00DD5D53"/>
    <w:rsid w:val="00DD5F13"/>
    <w:rsid w:val="00DD6491"/>
    <w:rsid w:val="00DD68EC"/>
    <w:rsid w:val="00DD6DD6"/>
    <w:rsid w:val="00DD6E24"/>
    <w:rsid w:val="00DD6E3A"/>
    <w:rsid w:val="00DD6F72"/>
    <w:rsid w:val="00DD7810"/>
    <w:rsid w:val="00DD7A1F"/>
    <w:rsid w:val="00DE012A"/>
    <w:rsid w:val="00DE028C"/>
    <w:rsid w:val="00DE02B7"/>
    <w:rsid w:val="00DE02FD"/>
    <w:rsid w:val="00DE0358"/>
    <w:rsid w:val="00DE047A"/>
    <w:rsid w:val="00DE057D"/>
    <w:rsid w:val="00DE0878"/>
    <w:rsid w:val="00DE08C4"/>
    <w:rsid w:val="00DE0A9E"/>
    <w:rsid w:val="00DE140B"/>
    <w:rsid w:val="00DE1544"/>
    <w:rsid w:val="00DE1AC1"/>
    <w:rsid w:val="00DE1AC9"/>
    <w:rsid w:val="00DE1FDE"/>
    <w:rsid w:val="00DE2734"/>
    <w:rsid w:val="00DE2B2D"/>
    <w:rsid w:val="00DE2B48"/>
    <w:rsid w:val="00DE3440"/>
    <w:rsid w:val="00DE3468"/>
    <w:rsid w:val="00DE380C"/>
    <w:rsid w:val="00DE3CB4"/>
    <w:rsid w:val="00DE3EE8"/>
    <w:rsid w:val="00DE3F3D"/>
    <w:rsid w:val="00DE462B"/>
    <w:rsid w:val="00DE48AD"/>
    <w:rsid w:val="00DE4FEB"/>
    <w:rsid w:val="00DE5244"/>
    <w:rsid w:val="00DE54AF"/>
    <w:rsid w:val="00DE5513"/>
    <w:rsid w:val="00DE552C"/>
    <w:rsid w:val="00DE5592"/>
    <w:rsid w:val="00DE5645"/>
    <w:rsid w:val="00DE58AF"/>
    <w:rsid w:val="00DE5B07"/>
    <w:rsid w:val="00DE661F"/>
    <w:rsid w:val="00DE6657"/>
    <w:rsid w:val="00DE6845"/>
    <w:rsid w:val="00DE7485"/>
    <w:rsid w:val="00DE7685"/>
    <w:rsid w:val="00DE782B"/>
    <w:rsid w:val="00DE7AB7"/>
    <w:rsid w:val="00DE7ADB"/>
    <w:rsid w:val="00DF01E2"/>
    <w:rsid w:val="00DF0254"/>
    <w:rsid w:val="00DF0668"/>
    <w:rsid w:val="00DF0780"/>
    <w:rsid w:val="00DF0A26"/>
    <w:rsid w:val="00DF0BC0"/>
    <w:rsid w:val="00DF0EF9"/>
    <w:rsid w:val="00DF138E"/>
    <w:rsid w:val="00DF1623"/>
    <w:rsid w:val="00DF18CE"/>
    <w:rsid w:val="00DF1AA3"/>
    <w:rsid w:val="00DF269D"/>
    <w:rsid w:val="00DF26D7"/>
    <w:rsid w:val="00DF2775"/>
    <w:rsid w:val="00DF2A72"/>
    <w:rsid w:val="00DF2C3D"/>
    <w:rsid w:val="00DF2D58"/>
    <w:rsid w:val="00DF3207"/>
    <w:rsid w:val="00DF33BD"/>
    <w:rsid w:val="00DF33EF"/>
    <w:rsid w:val="00DF37F3"/>
    <w:rsid w:val="00DF3C9E"/>
    <w:rsid w:val="00DF432D"/>
    <w:rsid w:val="00DF452E"/>
    <w:rsid w:val="00DF48E1"/>
    <w:rsid w:val="00DF4A9E"/>
    <w:rsid w:val="00DF4E0A"/>
    <w:rsid w:val="00DF53A2"/>
    <w:rsid w:val="00DF57DB"/>
    <w:rsid w:val="00DF5E91"/>
    <w:rsid w:val="00DF5ECB"/>
    <w:rsid w:val="00DF5FF2"/>
    <w:rsid w:val="00DF611C"/>
    <w:rsid w:val="00DF63B9"/>
    <w:rsid w:val="00DF7450"/>
    <w:rsid w:val="00DF7546"/>
    <w:rsid w:val="00DF75F1"/>
    <w:rsid w:val="00DF7A94"/>
    <w:rsid w:val="00E0031C"/>
    <w:rsid w:val="00E00400"/>
    <w:rsid w:val="00E00556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0D4"/>
    <w:rsid w:val="00E031F3"/>
    <w:rsid w:val="00E03BE5"/>
    <w:rsid w:val="00E03E62"/>
    <w:rsid w:val="00E03E97"/>
    <w:rsid w:val="00E04916"/>
    <w:rsid w:val="00E04CF6"/>
    <w:rsid w:val="00E05482"/>
    <w:rsid w:val="00E057E7"/>
    <w:rsid w:val="00E05930"/>
    <w:rsid w:val="00E05B6E"/>
    <w:rsid w:val="00E05B83"/>
    <w:rsid w:val="00E05E3E"/>
    <w:rsid w:val="00E05E77"/>
    <w:rsid w:val="00E05E82"/>
    <w:rsid w:val="00E063E7"/>
    <w:rsid w:val="00E067A7"/>
    <w:rsid w:val="00E068BA"/>
    <w:rsid w:val="00E06A41"/>
    <w:rsid w:val="00E06ABD"/>
    <w:rsid w:val="00E06FEC"/>
    <w:rsid w:val="00E073E9"/>
    <w:rsid w:val="00E074A0"/>
    <w:rsid w:val="00E07578"/>
    <w:rsid w:val="00E07EC2"/>
    <w:rsid w:val="00E100A6"/>
    <w:rsid w:val="00E102FF"/>
    <w:rsid w:val="00E1038C"/>
    <w:rsid w:val="00E10D75"/>
    <w:rsid w:val="00E113F7"/>
    <w:rsid w:val="00E11745"/>
    <w:rsid w:val="00E117F3"/>
    <w:rsid w:val="00E11954"/>
    <w:rsid w:val="00E11FD6"/>
    <w:rsid w:val="00E12259"/>
    <w:rsid w:val="00E123BD"/>
    <w:rsid w:val="00E1287E"/>
    <w:rsid w:val="00E12ED8"/>
    <w:rsid w:val="00E12FD2"/>
    <w:rsid w:val="00E13423"/>
    <w:rsid w:val="00E1361C"/>
    <w:rsid w:val="00E13893"/>
    <w:rsid w:val="00E141DE"/>
    <w:rsid w:val="00E145CF"/>
    <w:rsid w:val="00E14951"/>
    <w:rsid w:val="00E1497E"/>
    <w:rsid w:val="00E1499B"/>
    <w:rsid w:val="00E15029"/>
    <w:rsid w:val="00E154DF"/>
    <w:rsid w:val="00E15651"/>
    <w:rsid w:val="00E15DB8"/>
    <w:rsid w:val="00E16214"/>
    <w:rsid w:val="00E1657A"/>
    <w:rsid w:val="00E166F6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1C3"/>
    <w:rsid w:val="00E219DE"/>
    <w:rsid w:val="00E21F33"/>
    <w:rsid w:val="00E222E5"/>
    <w:rsid w:val="00E22AE2"/>
    <w:rsid w:val="00E22EB3"/>
    <w:rsid w:val="00E2346F"/>
    <w:rsid w:val="00E2347F"/>
    <w:rsid w:val="00E23514"/>
    <w:rsid w:val="00E236E6"/>
    <w:rsid w:val="00E23A88"/>
    <w:rsid w:val="00E23BB7"/>
    <w:rsid w:val="00E2467A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1D7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1DF"/>
    <w:rsid w:val="00E3241A"/>
    <w:rsid w:val="00E3265B"/>
    <w:rsid w:val="00E32DE0"/>
    <w:rsid w:val="00E32EBC"/>
    <w:rsid w:val="00E3317C"/>
    <w:rsid w:val="00E33397"/>
    <w:rsid w:val="00E33608"/>
    <w:rsid w:val="00E339D6"/>
    <w:rsid w:val="00E33BEC"/>
    <w:rsid w:val="00E33D71"/>
    <w:rsid w:val="00E33F21"/>
    <w:rsid w:val="00E33FE4"/>
    <w:rsid w:val="00E340F7"/>
    <w:rsid w:val="00E341D2"/>
    <w:rsid w:val="00E344E6"/>
    <w:rsid w:val="00E34795"/>
    <w:rsid w:val="00E34BCE"/>
    <w:rsid w:val="00E34F18"/>
    <w:rsid w:val="00E34F82"/>
    <w:rsid w:val="00E35086"/>
    <w:rsid w:val="00E350BA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6F71"/>
    <w:rsid w:val="00E370FA"/>
    <w:rsid w:val="00E37327"/>
    <w:rsid w:val="00E37F4E"/>
    <w:rsid w:val="00E40501"/>
    <w:rsid w:val="00E40EAF"/>
    <w:rsid w:val="00E41118"/>
    <w:rsid w:val="00E4138C"/>
    <w:rsid w:val="00E416F8"/>
    <w:rsid w:val="00E41C6E"/>
    <w:rsid w:val="00E41CBB"/>
    <w:rsid w:val="00E41DB3"/>
    <w:rsid w:val="00E41E4B"/>
    <w:rsid w:val="00E41F0B"/>
    <w:rsid w:val="00E4234B"/>
    <w:rsid w:val="00E42431"/>
    <w:rsid w:val="00E4250F"/>
    <w:rsid w:val="00E4278B"/>
    <w:rsid w:val="00E42794"/>
    <w:rsid w:val="00E429BA"/>
    <w:rsid w:val="00E42CCA"/>
    <w:rsid w:val="00E42FE8"/>
    <w:rsid w:val="00E43088"/>
    <w:rsid w:val="00E430B8"/>
    <w:rsid w:val="00E43161"/>
    <w:rsid w:val="00E434C7"/>
    <w:rsid w:val="00E43E96"/>
    <w:rsid w:val="00E44248"/>
    <w:rsid w:val="00E4461F"/>
    <w:rsid w:val="00E44696"/>
    <w:rsid w:val="00E446E4"/>
    <w:rsid w:val="00E447D7"/>
    <w:rsid w:val="00E44AC1"/>
    <w:rsid w:val="00E4539D"/>
    <w:rsid w:val="00E4540F"/>
    <w:rsid w:val="00E45444"/>
    <w:rsid w:val="00E45674"/>
    <w:rsid w:val="00E4575B"/>
    <w:rsid w:val="00E45BFD"/>
    <w:rsid w:val="00E45D73"/>
    <w:rsid w:val="00E45DD1"/>
    <w:rsid w:val="00E45DF6"/>
    <w:rsid w:val="00E4611B"/>
    <w:rsid w:val="00E461DF"/>
    <w:rsid w:val="00E46306"/>
    <w:rsid w:val="00E46A39"/>
    <w:rsid w:val="00E46C0B"/>
    <w:rsid w:val="00E46DC5"/>
    <w:rsid w:val="00E470F1"/>
    <w:rsid w:val="00E472C8"/>
    <w:rsid w:val="00E473F2"/>
    <w:rsid w:val="00E474B3"/>
    <w:rsid w:val="00E47673"/>
    <w:rsid w:val="00E478E7"/>
    <w:rsid w:val="00E47D91"/>
    <w:rsid w:val="00E47DB4"/>
    <w:rsid w:val="00E47E8B"/>
    <w:rsid w:val="00E47FC6"/>
    <w:rsid w:val="00E50362"/>
    <w:rsid w:val="00E50E57"/>
    <w:rsid w:val="00E510B0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2F4B"/>
    <w:rsid w:val="00E5303C"/>
    <w:rsid w:val="00E53256"/>
    <w:rsid w:val="00E53290"/>
    <w:rsid w:val="00E5343F"/>
    <w:rsid w:val="00E53442"/>
    <w:rsid w:val="00E5352E"/>
    <w:rsid w:val="00E541AD"/>
    <w:rsid w:val="00E54657"/>
    <w:rsid w:val="00E54D2E"/>
    <w:rsid w:val="00E54E12"/>
    <w:rsid w:val="00E54EC7"/>
    <w:rsid w:val="00E551EE"/>
    <w:rsid w:val="00E55222"/>
    <w:rsid w:val="00E55C5F"/>
    <w:rsid w:val="00E5652C"/>
    <w:rsid w:val="00E56921"/>
    <w:rsid w:val="00E5720C"/>
    <w:rsid w:val="00E573C3"/>
    <w:rsid w:val="00E57552"/>
    <w:rsid w:val="00E5755B"/>
    <w:rsid w:val="00E57997"/>
    <w:rsid w:val="00E57F79"/>
    <w:rsid w:val="00E60186"/>
    <w:rsid w:val="00E604BC"/>
    <w:rsid w:val="00E60777"/>
    <w:rsid w:val="00E607D4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2E14"/>
    <w:rsid w:val="00E63005"/>
    <w:rsid w:val="00E630ED"/>
    <w:rsid w:val="00E634A7"/>
    <w:rsid w:val="00E63523"/>
    <w:rsid w:val="00E63672"/>
    <w:rsid w:val="00E637E7"/>
    <w:rsid w:val="00E6423E"/>
    <w:rsid w:val="00E6451B"/>
    <w:rsid w:val="00E64706"/>
    <w:rsid w:val="00E64C22"/>
    <w:rsid w:val="00E64EDE"/>
    <w:rsid w:val="00E64FA1"/>
    <w:rsid w:val="00E6505F"/>
    <w:rsid w:val="00E65F69"/>
    <w:rsid w:val="00E66153"/>
    <w:rsid w:val="00E666C4"/>
    <w:rsid w:val="00E66D59"/>
    <w:rsid w:val="00E66DCB"/>
    <w:rsid w:val="00E67203"/>
    <w:rsid w:val="00E6755E"/>
    <w:rsid w:val="00E675B6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3FF3"/>
    <w:rsid w:val="00E74413"/>
    <w:rsid w:val="00E745DC"/>
    <w:rsid w:val="00E74969"/>
    <w:rsid w:val="00E74C70"/>
    <w:rsid w:val="00E74DD5"/>
    <w:rsid w:val="00E74FC3"/>
    <w:rsid w:val="00E750A4"/>
    <w:rsid w:val="00E75109"/>
    <w:rsid w:val="00E7511A"/>
    <w:rsid w:val="00E75202"/>
    <w:rsid w:val="00E75352"/>
    <w:rsid w:val="00E75C82"/>
    <w:rsid w:val="00E75CC6"/>
    <w:rsid w:val="00E75F4E"/>
    <w:rsid w:val="00E7602F"/>
    <w:rsid w:val="00E7604C"/>
    <w:rsid w:val="00E761BC"/>
    <w:rsid w:val="00E76629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4CB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B81"/>
    <w:rsid w:val="00E86EAA"/>
    <w:rsid w:val="00E86FF4"/>
    <w:rsid w:val="00E8765D"/>
    <w:rsid w:val="00E87908"/>
    <w:rsid w:val="00E87AD2"/>
    <w:rsid w:val="00E87D12"/>
    <w:rsid w:val="00E87DC5"/>
    <w:rsid w:val="00E900F0"/>
    <w:rsid w:val="00E9024B"/>
    <w:rsid w:val="00E905B7"/>
    <w:rsid w:val="00E90654"/>
    <w:rsid w:val="00E90840"/>
    <w:rsid w:val="00E9084D"/>
    <w:rsid w:val="00E90888"/>
    <w:rsid w:val="00E90EC8"/>
    <w:rsid w:val="00E910AE"/>
    <w:rsid w:val="00E9151A"/>
    <w:rsid w:val="00E91651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500"/>
    <w:rsid w:val="00E94A80"/>
    <w:rsid w:val="00E94AF2"/>
    <w:rsid w:val="00E94E9B"/>
    <w:rsid w:val="00E94EC3"/>
    <w:rsid w:val="00E94F44"/>
    <w:rsid w:val="00E95160"/>
    <w:rsid w:val="00E951E0"/>
    <w:rsid w:val="00E95380"/>
    <w:rsid w:val="00E957ED"/>
    <w:rsid w:val="00E95A64"/>
    <w:rsid w:val="00E95A9C"/>
    <w:rsid w:val="00E96177"/>
    <w:rsid w:val="00E961B4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CB3"/>
    <w:rsid w:val="00E97D29"/>
    <w:rsid w:val="00EA0102"/>
    <w:rsid w:val="00EA07EB"/>
    <w:rsid w:val="00EA081F"/>
    <w:rsid w:val="00EA0AC4"/>
    <w:rsid w:val="00EA0B4C"/>
    <w:rsid w:val="00EA0B51"/>
    <w:rsid w:val="00EA0DB3"/>
    <w:rsid w:val="00EA10B0"/>
    <w:rsid w:val="00EA1510"/>
    <w:rsid w:val="00EA1D2A"/>
    <w:rsid w:val="00EA1DAA"/>
    <w:rsid w:val="00EA20D7"/>
    <w:rsid w:val="00EA23C6"/>
    <w:rsid w:val="00EA23CC"/>
    <w:rsid w:val="00EA23F4"/>
    <w:rsid w:val="00EA276B"/>
    <w:rsid w:val="00EA2984"/>
    <w:rsid w:val="00EA2DC2"/>
    <w:rsid w:val="00EA322D"/>
    <w:rsid w:val="00EA3309"/>
    <w:rsid w:val="00EA34E4"/>
    <w:rsid w:val="00EA359A"/>
    <w:rsid w:val="00EA3847"/>
    <w:rsid w:val="00EA38E6"/>
    <w:rsid w:val="00EA3B40"/>
    <w:rsid w:val="00EA3E25"/>
    <w:rsid w:val="00EA3F37"/>
    <w:rsid w:val="00EA4097"/>
    <w:rsid w:val="00EA43B4"/>
    <w:rsid w:val="00EA464D"/>
    <w:rsid w:val="00EA4966"/>
    <w:rsid w:val="00EA4987"/>
    <w:rsid w:val="00EA49A2"/>
    <w:rsid w:val="00EA49B6"/>
    <w:rsid w:val="00EA4E07"/>
    <w:rsid w:val="00EA4EA6"/>
    <w:rsid w:val="00EA5043"/>
    <w:rsid w:val="00EA50B4"/>
    <w:rsid w:val="00EA5519"/>
    <w:rsid w:val="00EA5705"/>
    <w:rsid w:val="00EA60AA"/>
    <w:rsid w:val="00EA6FA6"/>
    <w:rsid w:val="00EA6FA8"/>
    <w:rsid w:val="00EA7228"/>
    <w:rsid w:val="00EA7640"/>
    <w:rsid w:val="00EA7847"/>
    <w:rsid w:val="00EA7BB9"/>
    <w:rsid w:val="00EB02C0"/>
    <w:rsid w:val="00EB0307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B96"/>
    <w:rsid w:val="00EB4FC5"/>
    <w:rsid w:val="00EB503D"/>
    <w:rsid w:val="00EB5167"/>
    <w:rsid w:val="00EB5194"/>
    <w:rsid w:val="00EB539C"/>
    <w:rsid w:val="00EB5703"/>
    <w:rsid w:val="00EB5B67"/>
    <w:rsid w:val="00EB5CEA"/>
    <w:rsid w:val="00EB5D68"/>
    <w:rsid w:val="00EB5ED7"/>
    <w:rsid w:val="00EB606C"/>
    <w:rsid w:val="00EB60A3"/>
    <w:rsid w:val="00EB6323"/>
    <w:rsid w:val="00EB6372"/>
    <w:rsid w:val="00EB6438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5CD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80D"/>
    <w:rsid w:val="00EC2E7E"/>
    <w:rsid w:val="00EC3F25"/>
    <w:rsid w:val="00EC3FC8"/>
    <w:rsid w:val="00EC4278"/>
    <w:rsid w:val="00EC46AD"/>
    <w:rsid w:val="00EC48EA"/>
    <w:rsid w:val="00EC5490"/>
    <w:rsid w:val="00EC56E0"/>
    <w:rsid w:val="00EC56ED"/>
    <w:rsid w:val="00EC58A8"/>
    <w:rsid w:val="00EC5933"/>
    <w:rsid w:val="00EC59BA"/>
    <w:rsid w:val="00EC5B84"/>
    <w:rsid w:val="00EC6007"/>
    <w:rsid w:val="00EC6281"/>
    <w:rsid w:val="00EC6AC6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288B"/>
    <w:rsid w:val="00ED3222"/>
    <w:rsid w:val="00ED329A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5B7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3E1"/>
    <w:rsid w:val="00EE0429"/>
    <w:rsid w:val="00EE0734"/>
    <w:rsid w:val="00EE0C21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B99"/>
    <w:rsid w:val="00EE2F05"/>
    <w:rsid w:val="00EE33AB"/>
    <w:rsid w:val="00EE3476"/>
    <w:rsid w:val="00EE36F5"/>
    <w:rsid w:val="00EE37D6"/>
    <w:rsid w:val="00EE3C43"/>
    <w:rsid w:val="00EE3E7B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023"/>
    <w:rsid w:val="00EE62CC"/>
    <w:rsid w:val="00EE65AE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AF8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66"/>
    <w:rsid w:val="00EF3DA8"/>
    <w:rsid w:val="00EF41AF"/>
    <w:rsid w:val="00EF5198"/>
    <w:rsid w:val="00EF54D1"/>
    <w:rsid w:val="00EF6209"/>
    <w:rsid w:val="00EF66FF"/>
    <w:rsid w:val="00EF6718"/>
    <w:rsid w:val="00EF67DF"/>
    <w:rsid w:val="00EF67E6"/>
    <w:rsid w:val="00EF685D"/>
    <w:rsid w:val="00EF6D14"/>
    <w:rsid w:val="00EF704F"/>
    <w:rsid w:val="00EF7135"/>
    <w:rsid w:val="00EF7206"/>
    <w:rsid w:val="00EF729F"/>
    <w:rsid w:val="00EF72DE"/>
    <w:rsid w:val="00EF7317"/>
    <w:rsid w:val="00EF7526"/>
    <w:rsid w:val="00EF7934"/>
    <w:rsid w:val="00EF7A27"/>
    <w:rsid w:val="00EF7B4F"/>
    <w:rsid w:val="00F0000A"/>
    <w:rsid w:val="00F00383"/>
    <w:rsid w:val="00F006C9"/>
    <w:rsid w:val="00F00767"/>
    <w:rsid w:val="00F008AC"/>
    <w:rsid w:val="00F00B77"/>
    <w:rsid w:val="00F0129F"/>
    <w:rsid w:val="00F016B5"/>
    <w:rsid w:val="00F01847"/>
    <w:rsid w:val="00F018E2"/>
    <w:rsid w:val="00F01B17"/>
    <w:rsid w:val="00F01CA0"/>
    <w:rsid w:val="00F021CC"/>
    <w:rsid w:val="00F026B5"/>
    <w:rsid w:val="00F02914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91F"/>
    <w:rsid w:val="00F05AE0"/>
    <w:rsid w:val="00F05B0E"/>
    <w:rsid w:val="00F05C10"/>
    <w:rsid w:val="00F06067"/>
    <w:rsid w:val="00F06420"/>
    <w:rsid w:val="00F0643A"/>
    <w:rsid w:val="00F064FA"/>
    <w:rsid w:val="00F067AB"/>
    <w:rsid w:val="00F067E2"/>
    <w:rsid w:val="00F0680B"/>
    <w:rsid w:val="00F06952"/>
    <w:rsid w:val="00F073C6"/>
    <w:rsid w:val="00F074ED"/>
    <w:rsid w:val="00F074F0"/>
    <w:rsid w:val="00F077BE"/>
    <w:rsid w:val="00F07976"/>
    <w:rsid w:val="00F07990"/>
    <w:rsid w:val="00F07B9F"/>
    <w:rsid w:val="00F07FA9"/>
    <w:rsid w:val="00F101E2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0CB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388"/>
    <w:rsid w:val="00F1648C"/>
    <w:rsid w:val="00F16705"/>
    <w:rsid w:val="00F16979"/>
    <w:rsid w:val="00F17033"/>
    <w:rsid w:val="00F173CB"/>
    <w:rsid w:val="00F173ED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4EE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3E3E"/>
    <w:rsid w:val="00F24051"/>
    <w:rsid w:val="00F240CF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6E4C"/>
    <w:rsid w:val="00F27741"/>
    <w:rsid w:val="00F27C3E"/>
    <w:rsid w:val="00F3000E"/>
    <w:rsid w:val="00F300B0"/>
    <w:rsid w:val="00F300CF"/>
    <w:rsid w:val="00F310E4"/>
    <w:rsid w:val="00F31107"/>
    <w:rsid w:val="00F3122A"/>
    <w:rsid w:val="00F31325"/>
    <w:rsid w:val="00F31C1C"/>
    <w:rsid w:val="00F31C73"/>
    <w:rsid w:val="00F32090"/>
    <w:rsid w:val="00F32227"/>
    <w:rsid w:val="00F32583"/>
    <w:rsid w:val="00F3264B"/>
    <w:rsid w:val="00F32EE1"/>
    <w:rsid w:val="00F330B4"/>
    <w:rsid w:val="00F33787"/>
    <w:rsid w:val="00F338EB"/>
    <w:rsid w:val="00F33AB0"/>
    <w:rsid w:val="00F33BE6"/>
    <w:rsid w:val="00F33E12"/>
    <w:rsid w:val="00F34A15"/>
    <w:rsid w:val="00F34A48"/>
    <w:rsid w:val="00F34BAD"/>
    <w:rsid w:val="00F34E28"/>
    <w:rsid w:val="00F34E4C"/>
    <w:rsid w:val="00F34E7B"/>
    <w:rsid w:val="00F3501D"/>
    <w:rsid w:val="00F352D5"/>
    <w:rsid w:val="00F35351"/>
    <w:rsid w:val="00F35385"/>
    <w:rsid w:val="00F35B00"/>
    <w:rsid w:val="00F35BAC"/>
    <w:rsid w:val="00F35C1D"/>
    <w:rsid w:val="00F36190"/>
    <w:rsid w:val="00F3619B"/>
    <w:rsid w:val="00F369C4"/>
    <w:rsid w:val="00F36ACB"/>
    <w:rsid w:val="00F36C27"/>
    <w:rsid w:val="00F36CF1"/>
    <w:rsid w:val="00F36EBC"/>
    <w:rsid w:val="00F378FD"/>
    <w:rsid w:val="00F37CE9"/>
    <w:rsid w:val="00F37F1A"/>
    <w:rsid w:val="00F40301"/>
    <w:rsid w:val="00F40510"/>
    <w:rsid w:val="00F40BFF"/>
    <w:rsid w:val="00F40FB2"/>
    <w:rsid w:val="00F41053"/>
    <w:rsid w:val="00F410D9"/>
    <w:rsid w:val="00F411D9"/>
    <w:rsid w:val="00F418A2"/>
    <w:rsid w:val="00F41C59"/>
    <w:rsid w:val="00F42023"/>
    <w:rsid w:val="00F42085"/>
    <w:rsid w:val="00F4230A"/>
    <w:rsid w:val="00F4279E"/>
    <w:rsid w:val="00F42E4F"/>
    <w:rsid w:val="00F42F56"/>
    <w:rsid w:val="00F43A19"/>
    <w:rsid w:val="00F43C95"/>
    <w:rsid w:val="00F43D1D"/>
    <w:rsid w:val="00F43FB7"/>
    <w:rsid w:val="00F4462A"/>
    <w:rsid w:val="00F448CA"/>
    <w:rsid w:val="00F448ED"/>
    <w:rsid w:val="00F4496E"/>
    <w:rsid w:val="00F44A1B"/>
    <w:rsid w:val="00F44A7E"/>
    <w:rsid w:val="00F44B49"/>
    <w:rsid w:val="00F44CA9"/>
    <w:rsid w:val="00F44D78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0F3F"/>
    <w:rsid w:val="00F51041"/>
    <w:rsid w:val="00F511CB"/>
    <w:rsid w:val="00F5128A"/>
    <w:rsid w:val="00F518DF"/>
    <w:rsid w:val="00F51960"/>
    <w:rsid w:val="00F51A3F"/>
    <w:rsid w:val="00F52166"/>
    <w:rsid w:val="00F52D9A"/>
    <w:rsid w:val="00F5312C"/>
    <w:rsid w:val="00F5363C"/>
    <w:rsid w:val="00F538F5"/>
    <w:rsid w:val="00F5393D"/>
    <w:rsid w:val="00F539F0"/>
    <w:rsid w:val="00F53BFA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327"/>
    <w:rsid w:val="00F5678F"/>
    <w:rsid w:val="00F571F0"/>
    <w:rsid w:val="00F57712"/>
    <w:rsid w:val="00F57986"/>
    <w:rsid w:val="00F57E03"/>
    <w:rsid w:val="00F57EAA"/>
    <w:rsid w:val="00F6060B"/>
    <w:rsid w:val="00F60A2F"/>
    <w:rsid w:val="00F60A9F"/>
    <w:rsid w:val="00F60B2C"/>
    <w:rsid w:val="00F60B43"/>
    <w:rsid w:val="00F61983"/>
    <w:rsid w:val="00F623A4"/>
    <w:rsid w:val="00F6242D"/>
    <w:rsid w:val="00F62693"/>
    <w:rsid w:val="00F629BD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248"/>
    <w:rsid w:val="00F64387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4E3"/>
    <w:rsid w:val="00F6682F"/>
    <w:rsid w:val="00F670A5"/>
    <w:rsid w:val="00F676DD"/>
    <w:rsid w:val="00F6779C"/>
    <w:rsid w:val="00F701A4"/>
    <w:rsid w:val="00F7039B"/>
    <w:rsid w:val="00F707D1"/>
    <w:rsid w:val="00F70BDC"/>
    <w:rsid w:val="00F7140D"/>
    <w:rsid w:val="00F714B0"/>
    <w:rsid w:val="00F71F35"/>
    <w:rsid w:val="00F71F5E"/>
    <w:rsid w:val="00F723F1"/>
    <w:rsid w:val="00F72552"/>
    <w:rsid w:val="00F7255B"/>
    <w:rsid w:val="00F72633"/>
    <w:rsid w:val="00F72665"/>
    <w:rsid w:val="00F726E4"/>
    <w:rsid w:val="00F72C94"/>
    <w:rsid w:val="00F7317D"/>
    <w:rsid w:val="00F731D4"/>
    <w:rsid w:val="00F73631"/>
    <w:rsid w:val="00F739D1"/>
    <w:rsid w:val="00F73E48"/>
    <w:rsid w:val="00F743B9"/>
    <w:rsid w:val="00F7445A"/>
    <w:rsid w:val="00F74582"/>
    <w:rsid w:val="00F74885"/>
    <w:rsid w:val="00F748E5"/>
    <w:rsid w:val="00F7495B"/>
    <w:rsid w:val="00F74B27"/>
    <w:rsid w:val="00F74F78"/>
    <w:rsid w:val="00F7515F"/>
    <w:rsid w:val="00F753E5"/>
    <w:rsid w:val="00F75621"/>
    <w:rsid w:val="00F756DE"/>
    <w:rsid w:val="00F7591F"/>
    <w:rsid w:val="00F759E0"/>
    <w:rsid w:val="00F75E6A"/>
    <w:rsid w:val="00F760DA"/>
    <w:rsid w:val="00F76115"/>
    <w:rsid w:val="00F764C4"/>
    <w:rsid w:val="00F7650A"/>
    <w:rsid w:val="00F768EB"/>
    <w:rsid w:val="00F7696D"/>
    <w:rsid w:val="00F76C7D"/>
    <w:rsid w:val="00F772DF"/>
    <w:rsid w:val="00F77328"/>
    <w:rsid w:val="00F77550"/>
    <w:rsid w:val="00F77F67"/>
    <w:rsid w:val="00F800E4"/>
    <w:rsid w:val="00F8045A"/>
    <w:rsid w:val="00F80709"/>
    <w:rsid w:val="00F80953"/>
    <w:rsid w:val="00F80973"/>
    <w:rsid w:val="00F809BF"/>
    <w:rsid w:val="00F80CE6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3A6"/>
    <w:rsid w:val="00F84463"/>
    <w:rsid w:val="00F846CF"/>
    <w:rsid w:val="00F8490C"/>
    <w:rsid w:val="00F84C1D"/>
    <w:rsid w:val="00F84DB1"/>
    <w:rsid w:val="00F85265"/>
    <w:rsid w:val="00F85330"/>
    <w:rsid w:val="00F853C9"/>
    <w:rsid w:val="00F85747"/>
    <w:rsid w:val="00F85A2E"/>
    <w:rsid w:val="00F863C7"/>
    <w:rsid w:val="00F863E4"/>
    <w:rsid w:val="00F867F4"/>
    <w:rsid w:val="00F87286"/>
    <w:rsid w:val="00F87670"/>
    <w:rsid w:val="00F8785F"/>
    <w:rsid w:val="00F87870"/>
    <w:rsid w:val="00F9020A"/>
    <w:rsid w:val="00F9056F"/>
    <w:rsid w:val="00F9093F"/>
    <w:rsid w:val="00F909D2"/>
    <w:rsid w:val="00F90DFD"/>
    <w:rsid w:val="00F90FD5"/>
    <w:rsid w:val="00F90FDB"/>
    <w:rsid w:val="00F91040"/>
    <w:rsid w:val="00F91365"/>
    <w:rsid w:val="00F917B2"/>
    <w:rsid w:val="00F91848"/>
    <w:rsid w:val="00F92114"/>
    <w:rsid w:val="00F9213A"/>
    <w:rsid w:val="00F924DB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2DB"/>
    <w:rsid w:val="00F953AA"/>
    <w:rsid w:val="00F95476"/>
    <w:rsid w:val="00F95588"/>
    <w:rsid w:val="00F95953"/>
    <w:rsid w:val="00F95C50"/>
    <w:rsid w:val="00F95D4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27B"/>
    <w:rsid w:val="00FA15B3"/>
    <w:rsid w:val="00FA1844"/>
    <w:rsid w:val="00FA188F"/>
    <w:rsid w:val="00FA1A92"/>
    <w:rsid w:val="00FA210C"/>
    <w:rsid w:val="00FA24AB"/>
    <w:rsid w:val="00FA3171"/>
    <w:rsid w:val="00FA352D"/>
    <w:rsid w:val="00FA39BE"/>
    <w:rsid w:val="00FA41D2"/>
    <w:rsid w:val="00FA4275"/>
    <w:rsid w:val="00FA4646"/>
    <w:rsid w:val="00FA4C48"/>
    <w:rsid w:val="00FA4D0B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65E"/>
    <w:rsid w:val="00FA6814"/>
    <w:rsid w:val="00FA6866"/>
    <w:rsid w:val="00FA69B0"/>
    <w:rsid w:val="00FA6CEB"/>
    <w:rsid w:val="00FA70D0"/>
    <w:rsid w:val="00FA71A9"/>
    <w:rsid w:val="00FA770A"/>
    <w:rsid w:val="00FA783D"/>
    <w:rsid w:val="00FA7923"/>
    <w:rsid w:val="00FA7D8C"/>
    <w:rsid w:val="00FA7F0B"/>
    <w:rsid w:val="00FA7FDE"/>
    <w:rsid w:val="00FB0125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B85"/>
    <w:rsid w:val="00FB1CA2"/>
    <w:rsid w:val="00FB1D11"/>
    <w:rsid w:val="00FB1DB6"/>
    <w:rsid w:val="00FB1DC3"/>
    <w:rsid w:val="00FB1ECC"/>
    <w:rsid w:val="00FB2278"/>
    <w:rsid w:val="00FB2297"/>
    <w:rsid w:val="00FB2308"/>
    <w:rsid w:val="00FB2494"/>
    <w:rsid w:val="00FB285B"/>
    <w:rsid w:val="00FB28BA"/>
    <w:rsid w:val="00FB2AC3"/>
    <w:rsid w:val="00FB3289"/>
    <w:rsid w:val="00FB3435"/>
    <w:rsid w:val="00FB346C"/>
    <w:rsid w:val="00FB35B2"/>
    <w:rsid w:val="00FB361C"/>
    <w:rsid w:val="00FB384C"/>
    <w:rsid w:val="00FB3C11"/>
    <w:rsid w:val="00FB3DC9"/>
    <w:rsid w:val="00FB3E71"/>
    <w:rsid w:val="00FB3EF9"/>
    <w:rsid w:val="00FB40A8"/>
    <w:rsid w:val="00FB40A9"/>
    <w:rsid w:val="00FB4107"/>
    <w:rsid w:val="00FB44F1"/>
    <w:rsid w:val="00FB484F"/>
    <w:rsid w:val="00FB524F"/>
    <w:rsid w:val="00FB5466"/>
    <w:rsid w:val="00FB5848"/>
    <w:rsid w:val="00FB5889"/>
    <w:rsid w:val="00FB589D"/>
    <w:rsid w:val="00FB59D2"/>
    <w:rsid w:val="00FB5B09"/>
    <w:rsid w:val="00FB5E93"/>
    <w:rsid w:val="00FB62ED"/>
    <w:rsid w:val="00FB64D5"/>
    <w:rsid w:val="00FB64FE"/>
    <w:rsid w:val="00FB68FC"/>
    <w:rsid w:val="00FB6BAB"/>
    <w:rsid w:val="00FB75D0"/>
    <w:rsid w:val="00FB77B9"/>
    <w:rsid w:val="00FC0015"/>
    <w:rsid w:val="00FC008D"/>
    <w:rsid w:val="00FC0330"/>
    <w:rsid w:val="00FC0C18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731"/>
    <w:rsid w:val="00FC47F9"/>
    <w:rsid w:val="00FC49C0"/>
    <w:rsid w:val="00FC49FF"/>
    <w:rsid w:val="00FC4D63"/>
    <w:rsid w:val="00FC5755"/>
    <w:rsid w:val="00FC5B7B"/>
    <w:rsid w:val="00FC5F3B"/>
    <w:rsid w:val="00FC62BF"/>
    <w:rsid w:val="00FC6CCB"/>
    <w:rsid w:val="00FC719D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1E12"/>
    <w:rsid w:val="00FD2235"/>
    <w:rsid w:val="00FD2528"/>
    <w:rsid w:val="00FD2855"/>
    <w:rsid w:val="00FD29A6"/>
    <w:rsid w:val="00FD2F55"/>
    <w:rsid w:val="00FD314A"/>
    <w:rsid w:val="00FD321C"/>
    <w:rsid w:val="00FD3475"/>
    <w:rsid w:val="00FD399B"/>
    <w:rsid w:val="00FD3B8A"/>
    <w:rsid w:val="00FD3E42"/>
    <w:rsid w:val="00FD3E56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1E78"/>
    <w:rsid w:val="00FE22C8"/>
    <w:rsid w:val="00FE2642"/>
    <w:rsid w:val="00FE2660"/>
    <w:rsid w:val="00FE2906"/>
    <w:rsid w:val="00FE2BAA"/>
    <w:rsid w:val="00FE2E98"/>
    <w:rsid w:val="00FE2F60"/>
    <w:rsid w:val="00FE30CF"/>
    <w:rsid w:val="00FE328B"/>
    <w:rsid w:val="00FE3724"/>
    <w:rsid w:val="00FE3854"/>
    <w:rsid w:val="00FE3A4A"/>
    <w:rsid w:val="00FE3B3E"/>
    <w:rsid w:val="00FE3ED8"/>
    <w:rsid w:val="00FE3F93"/>
    <w:rsid w:val="00FE44B9"/>
    <w:rsid w:val="00FE486E"/>
    <w:rsid w:val="00FE4C51"/>
    <w:rsid w:val="00FE4CC3"/>
    <w:rsid w:val="00FE4DEF"/>
    <w:rsid w:val="00FE5141"/>
    <w:rsid w:val="00FE56AA"/>
    <w:rsid w:val="00FE572E"/>
    <w:rsid w:val="00FE575D"/>
    <w:rsid w:val="00FE5B72"/>
    <w:rsid w:val="00FE5B8F"/>
    <w:rsid w:val="00FE5CCA"/>
    <w:rsid w:val="00FE6691"/>
    <w:rsid w:val="00FE6741"/>
    <w:rsid w:val="00FE6B26"/>
    <w:rsid w:val="00FE72DC"/>
    <w:rsid w:val="00FE7F6F"/>
    <w:rsid w:val="00FF00C3"/>
    <w:rsid w:val="00FF00CA"/>
    <w:rsid w:val="00FF05B3"/>
    <w:rsid w:val="00FF0E93"/>
    <w:rsid w:val="00FF1275"/>
    <w:rsid w:val="00FF14D9"/>
    <w:rsid w:val="00FF174B"/>
    <w:rsid w:val="00FF17C6"/>
    <w:rsid w:val="00FF19AD"/>
    <w:rsid w:val="00FF1B92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101"/>
    <w:rsid w:val="00FF4687"/>
    <w:rsid w:val="00FF49FA"/>
    <w:rsid w:val="00FF4E3C"/>
    <w:rsid w:val="00FF4EDE"/>
    <w:rsid w:val="00FF52D5"/>
    <w:rsid w:val="00FF5440"/>
    <w:rsid w:val="00FF54C7"/>
    <w:rsid w:val="00FF59E9"/>
    <w:rsid w:val="00FF5CD4"/>
    <w:rsid w:val="00FF5E31"/>
    <w:rsid w:val="00FF5EAF"/>
    <w:rsid w:val="00FF6205"/>
    <w:rsid w:val="00FF62E9"/>
    <w:rsid w:val="00FF635A"/>
    <w:rsid w:val="00FF68EC"/>
    <w:rsid w:val="00FF69F6"/>
    <w:rsid w:val="00FF6A59"/>
    <w:rsid w:val="00FF6AC8"/>
    <w:rsid w:val="00FF6C4D"/>
    <w:rsid w:val="00FF7120"/>
    <w:rsid w:val="00FF7951"/>
    <w:rsid w:val="00FF7BAA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41D33"/>
    <w:rPr>
      <w:rFonts w:ascii="Arial" w:hAnsi="Arial"/>
      <w:sz w:val="18"/>
      <w:szCs w:val="22"/>
    </w:rPr>
  </w:style>
  <w:style w:type="paragraph" w:customStyle="1" w:styleId="NFS1">
    <w:name w:val="NFS1"/>
    <w:basedOn w:val="Heading1"/>
    <w:link w:val="NFS1Char"/>
    <w:qFormat/>
    <w:rsid w:val="008A5C5D"/>
    <w:pPr>
      <w:numPr>
        <w:numId w:val="23"/>
      </w:numPr>
      <w:spacing w:line="240" w:lineRule="auto"/>
      <w:ind w:right="-43"/>
      <w:jc w:val="thaiDistribute"/>
    </w:pPr>
    <w:rPr>
      <w:rFonts w:ascii="Angsana New" w:hAnsi="Angsana New"/>
      <w:b w:val="0"/>
      <w:bCs w:val="0"/>
      <w:sz w:val="30"/>
      <w:szCs w:val="30"/>
      <w:u w:val="none"/>
    </w:rPr>
  </w:style>
  <w:style w:type="character" w:customStyle="1" w:styleId="NFS1Char">
    <w:name w:val="NFS1 Char"/>
    <w:basedOn w:val="ListParagraphChar"/>
    <w:link w:val="NFS1"/>
    <w:rsid w:val="008A5C5D"/>
    <w:rPr>
      <w:rFonts w:ascii="Angsana New" w:hAnsi="Angsana New"/>
      <w:sz w:val="30"/>
      <w:szCs w:val="30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317AF9-E7BF-4B77-91E8-AF03EE5C84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50</TotalTime>
  <Pages>25</Pages>
  <Words>5173</Words>
  <Characters>29490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Poonyawee, Treeprachanart</cp:lastModifiedBy>
  <cp:revision>16</cp:revision>
  <cp:lastPrinted>2026-07-27T12:32:00Z</cp:lastPrinted>
  <dcterms:created xsi:type="dcterms:W3CDTF">2026-07-23T09:54:00Z</dcterms:created>
  <dcterms:modified xsi:type="dcterms:W3CDTF">2026-08-04T05:09:00Z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