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7418D9" w:rsidRPr="00B43B2B" w14:paraId="20563FAE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ED2832" w14:textId="77777777" w:rsidR="0009267B" w:rsidRPr="00B43B2B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70273343"/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BC961" w14:textId="77777777" w:rsidR="0009267B" w:rsidRPr="00B43B2B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63D93F17" w14:textId="77777777" w:rsidR="0009267B" w:rsidRPr="00B43B2B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09267B" w:rsidRPr="00B43B2B" w14:paraId="152709B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7D5C663" w14:textId="77777777" w:rsidR="0009267B" w:rsidRPr="00B43B2B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88514" w14:textId="77777777" w:rsidR="0009267B" w:rsidRPr="00B43B2B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086242F" w14:textId="77777777" w:rsidR="0009267B" w:rsidRPr="00B43B2B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D4AA1" w:rsidRPr="00B43B2B" w14:paraId="62481E6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5ABDDB7" w14:textId="77777777" w:rsidR="00AD4AA1" w:rsidRPr="00B43B2B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D65661B" w14:textId="77777777" w:rsidR="00AD4AA1" w:rsidRPr="00B43B2B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60B1597" w14:textId="3D2E5340" w:rsidR="00AD4AA1" w:rsidRPr="00B43B2B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FB0312" w:rsidRPr="00B43B2B" w14:paraId="4E35D24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C2C8AF" w14:textId="54D04D02" w:rsidR="00FB0312" w:rsidRPr="00B43B2B" w:rsidRDefault="004E776D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29999B2" w14:textId="77777777" w:rsidR="00FB0312" w:rsidRPr="00B43B2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AA1D61" w14:textId="71CB8EF0" w:rsidR="00FB0312" w:rsidRPr="00B43B2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FB0312" w:rsidRPr="00B43B2B" w14:paraId="30B4C71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1D1B96E" w14:textId="389930D4" w:rsidR="00FB0312" w:rsidRPr="00B43B2B" w:rsidRDefault="004E776D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5C36230" w14:textId="77777777" w:rsidR="00FB0312" w:rsidRPr="00B43B2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39AB23F" w14:textId="63EB2A0E" w:rsidR="00FB0312" w:rsidRPr="00B43B2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FB0312" w:rsidRPr="00B43B2B" w14:paraId="522698D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246C401" w14:textId="70771148" w:rsidR="00FB0312" w:rsidRPr="00B43B2B" w:rsidRDefault="004E776D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DA1D81" w14:textId="77777777" w:rsidR="00FB0312" w:rsidRPr="00B43B2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DAA87C0" w14:textId="1ADBD320" w:rsidR="00FB0312" w:rsidRPr="00B43B2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  <w:r w:rsidR="00EF427D" w:rsidRPr="00B43B2B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และบริษัทร่วม</w:t>
            </w:r>
          </w:p>
        </w:tc>
      </w:tr>
      <w:tr w:rsidR="00FB0312" w:rsidRPr="00B43B2B" w14:paraId="41C9B74E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364D5F9" w14:textId="638338F9" w:rsidR="00FB0312" w:rsidRPr="00B43B2B" w:rsidRDefault="006375E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E717C63" w14:textId="77777777" w:rsidR="00FB0312" w:rsidRPr="00B43B2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2BDAE05" w14:textId="78F30402" w:rsidR="00FB0312" w:rsidRPr="00B43B2B" w:rsidRDefault="00B13709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สินทรัพย์สิทธิการใช้</w:t>
            </w:r>
          </w:p>
        </w:tc>
      </w:tr>
      <w:tr w:rsidR="00B13709" w:rsidRPr="00B43B2B" w14:paraId="4C4CFBCC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05CDB8A" w14:textId="4362EF8D" w:rsidR="00B13709" w:rsidRPr="00B43B2B" w:rsidRDefault="00B13709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55EF04F" w14:textId="77777777" w:rsidR="00B13709" w:rsidRPr="00B43B2B" w:rsidRDefault="00B13709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635E2DD" w14:textId="3F18F320" w:rsidR="00B13709" w:rsidRPr="00B43B2B" w:rsidRDefault="00B13709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FB0312" w:rsidRPr="00B43B2B" w14:paraId="12ED131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ED83B15" w14:textId="47D815D1" w:rsidR="00FB0312" w:rsidRPr="00B43B2B" w:rsidRDefault="00B13709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85F73F1" w14:textId="77777777" w:rsidR="00FB0312" w:rsidRPr="00B43B2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0EF99D3" w14:textId="7A9E475F" w:rsidR="00FB0312" w:rsidRPr="00B43B2B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1C633D" w:rsidRPr="00B43B2B" w14:paraId="57A0A527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66D82F9" w14:textId="4FC9DC8F" w:rsidR="001C633D" w:rsidRPr="00B43B2B" w:rsidRDefault="001C633D" w:rsidP="001C63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24645BA" w14:textId="77777777" w:rsidR="001C633D" w:rsidRPr="00B43B2B" w:rsidRDefault="001C633D" w:rsidP="001C63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CEDBE0C" w14:textId="45D12950" w:rsidR="001C633D" w:rsidRPr="00B43B2B" w:rsidRDefault="002C177E" w:rsidP="001C63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1C633D" w:rsidRPr="00B43B2B" w14:paraId="6E87E38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85394A3" w14:textId="602F05BD" w:rsidR="001C633D" w:rsidRPr="00B43B2B" w:rsidRDefault="001C633D" w:rsidP="001C63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97A0523" w14:textId="77777777" w:rsidR="001C633D" w:rsidRPr="00B43B2B" w:rsidRDefault="001C633D" w:rsidP="001C63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923D3F9" w14:textId="042AB28A" w:rsidR="001C633D" w:rsidRPr="00B43B2B" w:rsidRDefault="002C177E" w:rsidP="001C63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1C633D" w:rsidRPr="00B43B2B" w14:paraId="7B4202FF" w14:textId="77777777" w:rsidTr="002E28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45A7376" w14:textId="10C7F4AB" w:rsidR="001C633D" w:rsidRPr="00B43B2B" w:rsidRDefault="001C633D" w:rsidP="001C63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0D0C4B97" w14:textId="77777777" w:rsidR="001C633D" w:rsidRPr="00B43B2B" w:rsidRDefault="001C633D" w:rsidP="001C63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BBC8B8A" w14:textId="24A4E012" w:rsidR="001C633D" w:rsidRPr="00B43B2B" w:rsidRDefault="001C633D" w:rsidP="001C63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1C633D" w:rsidRPr="00B43B2B" w14:paraId="3DD5E16D" w14:textId="77777777" w:rsidTr="002E28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D30C7EF" w14:textId="02AC616D" w:rsidR="001C633D" w:rsidRPr="00B43B2B" w:rsidRDefault="001C633D" w:rsidP="001C63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63730D1E" w14:textId="77777777" w:rsidR="001C633D" w:rsidRPr="00B43B2B" w:rsidRDefault="001C633D" w:rsidP="001C63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4FCB1AF4" w14:textId="0FCF39EA" w:rsidR="001C633D" w:rsidRPr="00B43B2B" w:rsidRDefault="001C633D" w:rsidP="001C63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1C633D" w:rsidRPr="00B43B2B" w14:paraId="673E47CB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22D93C3" w14:textId="01FDC087" w:rsidR="001C633D" w:rsidRPr="00B43B2B" w:rsidRDefault="001C633D" w:rsidP="001C63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098A867F" w14:textId="77777777" w:rsidR="001C633D" w:rsidRPr="00B43B2B" w:rsidRDefault="001C633D" w:rsidP="001C63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25663C5" w14:textId="07223FA2" w:rsidR="001C633D" w:rsidRPr="00B43B2B" w:rsidRDefault="001C633D" w:rsidP="001C63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A7D7D" w:rsidRPr="00B43B2B" w14:paraId="2639010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02E7B12" w14:textId="73AEB747" w:rsidR="00DA7D7D" w:rsidRPr="00B43B2B" w:rsidRDefault="001C633D" w:rsidP="00DA7D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62341503" w14:textId="77777777" w:rsidR="00DA7D7D" w:rsidRPr="00B43B2B" w:rsidRDefault="00DA7D7D" w:rsidP="00DA7D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03170C21" w14:textId="50C12650" w:rsidR="00DA7D7D" w:rsidRPr="00B43B2B" w:rsidRDefault="00DA7D7D" w:rsidP="00DA7D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502BB8" w:rsidRPr="00B43B2B" w14:paraId="14F8E3D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F4B2F43" w14:textId="3ED56090" w:rsidR="00502BB8" w:rsidRPr="00B43B2B" w:rsidRDefault="00502BB8" w:rsidP="00DA7D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02611AEC" w14:textId="77777777" w:rsidR="00502BB8" w:rsidRPr="00B43B2B" w:rsidRDefault="00502BB8" w:rsidP="00DA7D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25293B1" w14:textId="6D351F79" w:rsidR="00502BB8" w:rsidRPr="00B43B2B" w:rsidRDefault="00646A03" w:rsidP="00DA7D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</w:tr>
      <w:bookmarkEnd w:id="0"/>
    </w:tbl>
    <w:p w14:paraId="661E3067" w14:textId="77777777" w:rsidR="00DB12B7" w:rsidRPr="00B43B2B" w:rsidRDefault="0009267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B43B2B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DB12B7" w:rsidRPr="00B43B2B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27C3EAD" w14:textId="77777777" w:rsidR="00870497" w:rsidRPr="00B43B2B" w:rsidRDefault="0087049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4"/>
          <w:szCs w:val="24"/>
        </w:rPr>
      </w:pPr>
    </w:p>
    <w:p w14:paraId="6F0362E3" w14:textId="6D23E49B" w:rsidR="00DB12B7" w:rsidRPr="00B43B2B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  <w:cs/>
        </w:rPr>
      </w:pPr>
      <w:r w:rsidRPr="00B43B2B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7B14BC" w:rsidRPr="00B43B2B">
        <w:rPr>
          <w:rFonts w:asciiTheme="majorBidi" w:hAnsiTheme="majorBidi" w:cstheme="majorBidi"/>
          <w:sz w:val="28"/>
          <w:szCs w:val="28"/>
          <w:cs/>
        </w:rPr>
        <w:t>่</w:t>
      </w:r>
      <w:r w:rsidR="007B14BC" w:rsidRPr="00B43B2B">
        <w:rPr>
          <w:rFonts w:asciiTheme="majorBidi" w:hAnsiTheme="majorBidi" w:cstheme="majorBidi"/>
          <w:sz w:val="28"/>
          <w:szCs w:val="28"/>
        </w:rPr>
        <w:t xml:space="preserve"> </w:t>
      </w:r>
      <w:r w:rsidR="00502BB8" w:rsidRPr="00B43B2B">
        <w:rPr>
          <w:rFonts w:asciiTheme="majorBidi" w:hAnsiTheme="majorBidi" w:cstheme="majorBidi"/>
          <w:sz w:val="28"/>
          <w:szCs w:val="28"/>
        </w:rPr>
        <w:t>11</w:t>
      </w:r>
      <w:r w:rsidR="00AC7B0E" w:rsidRPr="00B43B2B">
        <w:rPr>
          <w:rFonts w:asciiTheme="majorBidi" w:hAnsiTheme="majorBidi" w:cstheme="majorBidi"/>
          <w:sz w:val="28"/>
          <w:szCs w:val="28"/>
        </w:rPr>
        <w:t xml:space="preserve"> </w:t>
      </w:r>
      <w:r w:rsidR="00695CB6" w:rsidRPr="00B43B2B">
        <w:rPr>
          <w:rFonts w:asciiTheme="majorBidi" w:hAnsiTheme="majorBidi" w:hint="cs"/>
          <w:sz w:val="28"/>
          <w:szCs w:val="28"/>
          <w:cs/>
        </w:rPr>
        <w:t>สิงหาคม</w:t>
      </w:r>
      <w:r w:rsidR="00FB0312" w:rsidRPr="00B43B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B0312" w:rsidRPr="00B43B2B">
        <w:rPr>
          <w:rFonts w:asciiTheme="majorBidi" w:hAnsiTheme="majorBidi" w:cstheme="majorBidi"/>
          <w:sz w:val="28"/>
          <w:szCs w:val="28"/>
        </w:rPr>
        <w:t>256</w:t>
      </w:r>
      <w:r w:rsidR="00B60AC9" w:rsidRPr="00B43B2B">
        <w:rPr>
          <w:rFonts w:asciiTheme="majorBidi" w:hAnsiTheme="majorBidi" w:cstheme="majorBidi"/>
          <w:sz w:val="28"/>
          <w:szCs w:val="28"/>
        </w:rPr>
        <w:t>9</w:t>
      </w:r>
    </w:p>
    <w:p w14:paraId="6FF58D22" w14:textId="77777777" w:rsidR="00DB12B7" w:rsidRPr="00B43B2B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A343621" w14:textId="1C92997E" w:rsidR="00DB12B7" w:rsidRPr="00B43B2B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B43B2B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เกณฑ์การจัดทำงบการเงินระหว่างกาล</w:t>
      </w:r>
    </w:p>
    <w:p w14:paraId="4A7C6963" w14:textId="77777777" w:rsidR="00870497" w:rsidRPr="00B43B2B" w:rsidRDefault="0087049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F67E742" w14:textId="5C45B6B1" w:rsidR="00DB12B7" w:rsidRPr="00B43B2B" w:rsidRDefault="00DB12B7" w:rsidP="006D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43B2B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</w:t>
      </w:r>
      <w:r w:rsidRPr="00B43B2B">
        <w:rPr>
          <w:rFonts w:asciiTheme="majorBidi" w:hAnsiTheme="majorBidi" w:cstheme="majorBidi"/>
          <w:sz w:val="28"/>
          <w:szCs w:val="28"/>
        </w:rPr>
        <w:t>(“</w:t>
      </w:r>
      <w:r w:rsidRPr="00B43B2B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Pr="00B43B2B">
        <w:rPr>
          <w:rFonts w:asciiTheme="majorBidi" w:hAnsiTheme="majorBidi" w:cstheme="majorBidi"/>
          <w:sz w:val="28"/>
          <w:szCs w:val="28"/>
        </w:rPr>
        <w:t xml:space="preserve">”) </w:t>
      </w:r>
      <w:r w:rsidRPr="00B43B2B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ตามมาตรฐานการบัญชี ฉบับที่ </w:t>
      </w:r>
      <w:r w:rsidRPr="00B43B2B">
        <w:rPr>
          <w:rFonts w:asciiTheme="majorBidi" w:hAnsiTheme="majorBidi" w:cstheme="majorBidi"/>
          <w:sz w:val="28"/>
          <w:szCs w:val="28"/>
        </w:rPr>
        <w:t>34</w:t>
      </w:r>
      <w:r w:rsidRPr="00B43B2B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="00C977BE" w:rsidRPr="00B43B2B">
        <w:rPr>
          <w:rFonts w:asciiTheme="majorBidi" w:hAnsiTheme="majorBidi" w:cstheme="majorBidi" w:hint="cs"/>
          <w:sz w:val="28"/>
          <w:szCs w:val="28"/>
          <w:cs/>
        </w:rPr>
        <w:t xml:space="preserve">               </w:t>
      </w:r>
      <w:r w:rsidRPr="00B43B2B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B43B2B">
        <w:rPr>
          <w:rFonts w:asciiTheme="majorBidi" w:hAnsiTheme="majorBidi" w:cstheme="majorBidi"/>
          <w:sz w:val="28"/>
          <w:szCs w:val="28"/>
        </w:rPr>
        <w:t xml:space="preserve"> </w:t>
      </w:r>
      <w:r w:rsidRPr="00B43B2B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B43B2B">
        <w:rPr>
          <w:rFonts w:asciiTheme="majorBidi" w:hAnsiTheme="majorBidi" w:cstheme="majorBidi"/>
          <w:sz w:val="28"/>
          <w:szCs w:val="28"/>
        </w:rPr>
        <w:t xml:space="preserve"> </w:t>
      </w:r>
      <w:r w:rsidRPr="00B43B2B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ดังนั้นการอ่านงบการเงินระหว่างกาลนี้จึงควรอ่าน</w:t>
      </w:r>
      <w:r w:rsidR="006D7159" w:rsidRPr="00B43B2B">
        <w:rPr>
          <w:rFonts w:asciiTheme="majorBidi" w:hAnsiTheme="majorBidi" w:cstheme="majorBidi"/>
          <w:sz w:val="28"/>
          <w:szCs w:val="28"/>
        </w:rPr>
        <w:t xml:space="preserve"> </w:t>
      </w:r>
      <w:r w:rsidRPr="00B43B2B">
        <w:rPr>
          <w:rFonts w:asciiTheme="majorBidi" w:hAnsiTheme="majorBidi" w:cstheme="majorBidi"/>
          <w:sz w:val="28"/>
          <w:szCs w:val="28"/>
          <w:cs/>
        </w:rPr>
        <w:t>ควบคู่กับงบการเงินของบริษัทและบริษัทย่อยสำหรับปีสิ้นสุดวันที่</w:t>
      </w:r>
      <w:r w:rsidR="00C977BE" w:rsidRPr="00B43B2B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="00210BBD" w:rsidRPr="00B43B2B">
        <w:rPr>
          <w:rFonts w:asciiTheme="majorBidi" w:hAnsiTheme="majorBidi" w:cstheme="majorBidi"/>
          <w:sz w:val="28"/>
          <w:szCs w:val="28"/>
        </w:rPr>
        <w:t>31</w:t>
      </w:r>
      <w:r w:rsidRPr="00B43B2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20AC7" w:rsidRPr="00B43B2B">
        <w:rPr>
          <w:rFonts w:asciiTheme="majorBidi" w:hAnsiTheme="majorBidi" w:cstheme="majorBidi"/>
          <w:sz w:val="28"/>
          <w:szCs w:val="28"/>
        </w:rPr>
        <w:t>2568</w:t>
      </w:r>
    </w:p>
    <w:p w14:paraId="145C4DF7" w14:textId="77777777" w:rsidR="00870497" w:rsidRPr="00B43B2B" w:rsidRDefault="0087049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F37A6B" w14:textId="7AAAE1C6" w:rsidR="00DB12B7" w:rsidRPr="00B43B2B" w:rsidRDefault="00DB12B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43B2B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AB54C3" w:rsidRPr="00B43B2B">
        <w:rPr>
          <w:rFonts w:asciiTheme="majorBidi" w:hAnsiTheme="majorBidi" w:cstheme="majorBidi"/>
          <w:sz w:val="28"/>
          <w:szCs w:val="28"/>
        </w:rPr>
        <w:br/>
      </w:r>
      <w:r w:rsidRPr="00B43B2B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7263B" w:rsidRPr="00B43B2B">
        <w:rPr>
          <w:rFonts w:asciiTheme="majorBidi" w:hAnsiTheme="majorBidi" w:cstheme="majorBidi"/>
          <w:sz w:val="28"/>
          <w:szCs w:val="28"/>
        </w:rPr>
        <w:t>31</w:t>
      </w:r>
      <w:r w:rsidRPr="00B43B2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7263B" w:rsidRPr="00B43B2B">
        <w:rPr>
          <w:rFonts w:asciiTheme="majorBidi" w:hAnsiTheme="majorBidi" w:cstheme="majorBidi"/>
          <w:sz w:val="28"/>
          <w:szCs w:val="28"/>
        </w:rPr>
        <w:t>2568</w:t>
      </w:r>
    </w:p>
    <w:p w14:paraId="3E94CF16" w14:textId="77777777" w:rsidR="00FB0312" w:rsidRPr="00B43B2B" w:rsidRDefault="00FB0312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AC33197" w14:textId="77777777" w:rsidR="00DB12B7" w:rsidRPr="00B43B2B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B43B2B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</w:p>
    <w:p w14:paraId="1E97B78F" w14:textId="00C838FE" w:rsidR="0068473B" w:rsidRPr="00B43B2B" w:rsidRDefault="0068473B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1016"/>
        <w:gridCol w:w="244"/>
        <w:gridCol w:w="998"/>
        <w:gridCol w:w="270"/>
        <w:gridCol w:w="990"/>
      </w:tblGrid>
      <w:tr w:rsidR="0068473B" w:rsidRPr="00B43B2B" w14:paraId="28FCB6CC" w14:textId="77777777" w:rsidTr="007E0490">
        <w:trPr>
          <w:tblHeader/>
        </w:trPr>
        <w:tc>
          <w:tcPr>
            <w:tcW w:w="4410" w:type="dxa"/>
            <w:hideMark/>
          </w:tcPr>
          <w:p w14:paraId="3D69AAA9" w14:textId="77777777" w:rsidR="0068473B" w:rsidRPr="00B43B2B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8" w:type="dxa"/>
            <w:gridSpan w:val="3"/>
            <w:hideMark/>
          </w:tcPr>
          <w:p w14:paraId="19C4FAB3" w14:textId="77777777" w:rsidR="0068473B" w:rsidRPr="00B43B2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34D26EAF" w14:textId="77777777" w:rsidR="0068473B" w:rsidRPr="00B43B2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hideMark/>
          </w:tcPr>
          <w:p w14:paraId="07ECF842" w14:textId="77777777" w:rsidR="0068473B" w:rsidRPr="00B43B2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473B" w:rsidRPr="00B43B2B" w14:paraId="03D5A618" w14:textId="77777777" w:rsidTr="007E0490">
        <w:trPr>
          <w:tblHeader/>
        </w:trPr>
        <w:tc>
          <w:tcPr>
            <w:tcW w:w="4410" w:type="dxa"/>
            <w:hideMark/>
          </w:tcPr>
          <w:p w14:paraId="01FD7A25" w14:textId="5ADBC447" w:rsidR="0068473B" w:rsidRPr="00B43B2B" w:rsidRDefault="00F651E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x-none"/>
              </w:rPr>
              <w:t>สำหรับงวดหกเดือนสิ้นสุดวันที่</w:t>
            </w:r>
            <w:r w:rsidRPr="00B43B2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x-none"/>
              </w:rPr>
              <w:t xml:space="preserve"> </w:t>
            </w:r>
            <w:r w:rsidRPr="00B43B2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x-none"/>
              </w:rPr>
              <w:t>30</w:t>
            </w:r>
            <w:r w:rsidRPr="00B43B2B">
              <w:rPr>
                <w:rFonts w:asciiTheme="majorBidi" w:hAnsiTheme="majorBidi"/>
                <w:bCs/>
                <w:i/>
                <w:iCs/>
                <w:sz w:val="28"/>
                <w:szCs w:val="28"/>
                <w:lang w:val="x-none"/>
              </w:rPr>
              <w:t xml:space="preserve"> </w:t>
            </w:r>
            <w:r w:rsidRPr="00B43B2B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x-none"/>
              </w:rPr>
              <w:t>มิถุนายน</w:t>
            </w:r>
          </w:p>
        </w:tc>
        <w:tc>
          <w:tcPr>
            <w:tcW w:w="990" w:type="dxa"/>
            <w:hideMark/>
          </w:tcPr>
          <w:p w14:paraId="74437C3C" w14:textId="2C296046" w:rsidR="0068473B" w:rsidRPr="00B43B2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60AC9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62" w:type="dxa"/>
          </w:tcPr>
          <w:p w14:paraId="5C01FCBD" w14:textId="77777777" w:rsidR="0068473B" w:rsidRPr="00B43B2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6" w:type="dxa"/>
            <w:hideMark/>
          </w:tcPr>
          <w:p w14:paraId="5349C1A4" w14:textId="42148F69" w:rsidR="0068473B" w:rsidRPr="00B43B2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="00870497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  <w:r w:rsidR="00B60AC9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44" w:type="dxa"/>
          </w:tcPr>
          <w:p w14:paraId="4F968865" w14:textId="77777777" w:rsidR="0068473B" w:rsidRPr="00B43B2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CFB6009" w14:textId="71283736" w:rsidR="0068473B" w:rsidRPr="00B43B2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60AC9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2A00ED7" w14:textId="77777777" w:rsidR="0068473B" w:rsidRPr="00B43B2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1661237" w14:textId="7D274E1A" w:rsidR="0068473B" w:rsidRPr="00B43B2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60AC9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</w:tr>
      <w:tr w:rsidR="0068473B" w:rsidRPr="00B43B2B" w14:paraId="43D95042" w14:textId="77777777" w:rsidTr="0068473B">
        <w:trPr>
          <w:tblHeader/>
        </w:trPr>
        <w:tc>
          <w:tcPr>
            <w:tcW w:w="4410" w:type="dxa"/>
          </w:tcPr>
          <w:p w14:paraId="36519F97" w14:textId="77777777" w:rsidR="0068473B" w:rsidRPr="00B43B2B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hideMark/>
          </w:tcPr>
          <w:p w14:paraId="74643886" w14:textId="77777777" w:rsidR="0068473B" w:rsidRPr="00B43B2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473B" w:rsidRPr="00B43B2B" w14:paraId="7A2E733C" w14:textId="77777777" w:rsidTr="007E0490">
        <w:tc>
          <w:tcPr>
            <w:tcW w:w="4410" w:type="dxa"/>
            <w:hideMark/>
          </w:tcPr>
          <w:p w14:paraId="02E8DD41" w14:textId="4BD2290B" w:rsidR="0068473B" w:rsidRPr="00B43B2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="00AB54C3" w:rsidRPr="00B43B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  <w:vAlign w:val="bottom"/>
          </w:tcPr>
          <w:p w14:paraId="3A7CC1F5" w14:textId="77777777" w:rsidR="0068473B" w:rsidRPr="00B43B2B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</w:tcPr>
          <w:p w14:paraId="5F29A873" w14:textId="77777777" w:rsidR="0068473B" w:rsidRPr="00B43B2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C302974" w14:textId="77777777" w:rsidR="0068473B" w:rsidRPr="00B43B2B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3EB333A3" w14:textId="77777777" w:rsidR="0068473B" w:rsidRPr="00B43B2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BD0CEA6" w14:textId="77777777" w:rsidR="0068473B" w:rsidRPr="00B43B2B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94BFBA" w14:textId="77777777" w:rsidR="0068473B" w:rsidRPr="00B43B2B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98BFB25" w14:textId="77777777" w:rsidR="0068473B" w:rsidRPr="00B43B2B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937EB" w:rsidRPr="00B43B2B" w14:paraId="216BEB1A" w14:textId="77777777" w:rsidTr="007E0490">
        <w:tc>
          <w:tcPr>
            <w:tcW w:w="4410" w:type="dxa"/>
            <w:hideMark/>
          </w:tcPr>
          <w:p w14:paraId="6307B8DC" w14:textId="7D8F4944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3A4BB7B3" w14:textId="69381B7A" w:rsidR="006937EB" w:rsidRPr="00B43B2B" w:rsidRDefault="00042540" w:rsidP="006937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2,536</w:t>
            </w:r>
          </w:p>
        </w:tc>
        <w:tc>
          <w:tcPr>
            <w:tcW w:w="262" w:type="dxa"/>
          </w:tcPr>
          <w:p w14:paraId="05D31776" w14:textId="77777777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E37BDA5" w14:textId="17094958" w:rsidR="006937EB" w:rsidRPr="00B43B2B" w:rsidRDefault="006937EB" w:rsidP="006937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244" w:type="dxa"/>
          </w:tcPr>
          <w:p w14:paraId="0B732A20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C23D687" w14:textId="4DC7F402" w:rsidR="006937EB" w:rsidRPr="00B43B2B" w:rsidRDefault="00042540" w:rsidP="0027658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E9EF21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A87A904" w14:textId="74219816" w:rsidR="006937EB" w:rsidRPr="00B43B2B" w:rsidRDefault="006937EB" w:rsidP="006937E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937EB" w:rsidRPr="00B43B2B" w14:paraId="77415314" w14:textId="77777777" w:rsidTr="007E0490">
        <w:tc>
          <w:tcPr>
            <w:tcW w:w="4410" w:type="dxa"/>
            <w:hideMark/>
          </w:tcPr>
          <w:p w14:paraId="690E7723" w14:textId="1C5F7CF7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  <w:tab w:val="left" w:pos="42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6AFD71D3" w14:textId="0A8B7C6D" w:rsidR="006937EB" w:rsidRPr="00B43B2B" w:rsidRDefault="00042540" w:rsidP="006937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262" w:type="dxa"/>
          </w:tcPr>
          <w:p w14:paraId="18048C03" w14:textId="77777777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17C1959" w14:textId="36748BE9" w:rsidR="006937EB" w:rsidRPr="00B43B2B" w:rsidRDefault="006937EB" w:rsidP="006937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44" w:type="dxa"/>
          </w:tcPr>
          <w:p w14:paraId="10E51F09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0E45C7C" w14:textId="3D9BE11B" w:rsidR="006937EB" w:rsidRPr="00B43B2B" w:rsidRDefault="00042540" w:rsidP="002765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270" w:type="dxa"/>
          </w:tcPr>
          <w:p w14:paraId="13BCD994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EF3BA5D" w14:textId="3AAD3448" w:rsidR="006937EB" w:rsidRPr="00B43B2B" w:rsidRDefault="006937EB" w:rsidP="002765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</w:tr>
      <w:tr w:rsidR="006937EB" w:rsidRPr="00B43B2B" w14:paraId="75B46D7E" w14:textId="77777777" w:rsidTr="007E0490">
        <w:tc>
          <w:tcPr>
            <w:tcW w:w="4410" w:type="dxa"/>
            <w:hideMark/>
          </w:tcPr>
          <w:p w14:paraId="201D298B" w14:textId="77777777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9CF75F7" w14:textId="2657417A" w:rsidR="006937EB" w:rsidRPr="00B43B2B" w:rsidRDefault="00042540" w:rsidP="006937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62" w:type="dxa"/>
          </w:tcPr>
          <w:p w14:paraId="46ED4E9C" w14:textId="77777777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ED9443" w14:textId="30283AA5" w:rsidR="006937EB" w:rsidRPr="00B43B2B" w:rsidRDefault="006937EB" w:rsidP="006937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44" w:type="dxa"/>
          </w:tcPr>
          <w:p w14:paraId="6D5D7CCB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896943" w14:textId="73AC6B1E" w:rsidR="006937EB" w:rsidRPr="00B43B2B" w:rsidRDefault="00042540" w:rsidP="006937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5098105F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B8EEF7" w14:textId="21BB6EE5" w:rsidR="006937EB" w:rsidRPr="00B43B2B" w:rsidRDefault="006937EB" w:rsidP="006937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</w:tr>
      <w:tr w:rsidR="006937EB" w:rsidRPr="00B43B2B" w14:paraId="5A0EC22D" w14:textId="77777777" w:rsidTr="007E0490">
        <w:tc>
          <w:tcPr>
            <w:tcW w:w="4410" w:type="dxa"/>
            <w:hideMark/>
          </w:tcPr>
          <w:p w14:paraId="25D96D0A" w14:textId="77777777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138F2A0" w14:textId="77777777" w:rsidR="006937EB" w:rsidRPr="00B43B2B" w:rsidRDefault="006937EB" w:rsidP="006937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0C09D5F" w14:textId="77777777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6216A9" w14:textId="77777777" w:rsidR="006937EB" w:rsidRPr="00B43B2B" w:rsidRDefault="006937EB" w:rsidP="006937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060C205F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A42A139" w14:textId="77777777" w:rsidR="006937EB" w:rsidRPr="00B43B2B" w:rsidRDefault="006937EB" w:rsidP="006937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92FD0D7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A6B8660" w14:textId="77777777" w:rsidR="006937EB" w:rsidRPr="00B43B2B" w:rsidRDefault="006937EB" w:rsidP="006937E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937EB" w:rsidRPr="00B43B2B" w14:paraId="6C0976DA" w14:textId="77777777" w:rsidTr="00791E26">
        <w:tc>
          <w:tcPr>
            <w:tcW w:w="4410" w:type="dxa"/>
            <w:hideMark/>
          </w:tcPr>
          <w:p w14:paraId="033C261F" w14:textId="6ED9D762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</w:tcPr>
          <w:p w14:paraId="358F2AB6" w14:textId="7C77A17C" w:rsidR="006937EB" w:rsidRPr="00B43B2B" w:rsidRDefault="00042540" w:rsidP="006937E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50664B7B" w14:textId="77777777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F6A8379" w14:textId="125E8CFB" w:rsidR="006937EB" w:rsidRPr="00B43B2B" w:rsidRDefault="006937EB" w:rsidP="006937E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</w:tcPr>
          <w:p w14:paraId="3442B856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EA68CFC" w14:textId="4583BE97" w:rsidR="006937EB" w:rsidRPr="00B43B2B" w:rsidRDefault="00042540" w:rsidP="006937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8,488</w:t>
            </w:r>
          </w:p>
        </w:tc>
        <w:tc>
          <w:tcPr>
            <w:tcW w:w="270" w:type="dxa"/>
          </w:tcPr>
          <w:p w14:paraId="567BA644" w14:textId="27696B13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A66F52" w14:textId="2E9A1EA2" w:rsidR="006937EB" w:rsidRPr="00B43B2B" w:rsidRDefault="006937EB" w:rsidP="006937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9,975</w:t>
            </w:r>
          </w:p>
        </w:tc>
      </w:tr>
      <w:tr w:rsidR="009D1F6B" w:rsidRPr="00B43B2B" w14:paraId="0FED3EF6" w14:textId="77777777" w:rsidTr="00791E26">
        <w:tc>
          <w:tcPr>
            <w:tcW w:w="4410" w:type="dxa"/>
          </w:tcPr>
          <w:p w14:paraId="7E79A6AB" w14:textId="67F3BE2D" w:rsidR="009D1F6B" w:rsidRPr="00B43B2B" w:rsidRDefault="009D1F6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BFBECFA" w14:textId="147B0CC8" w:rsidR="009D1F6B" w:rsidRPr="00B43B2B" w:rsidRDefault="00042540" w:rsidP="006937E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ABEFA3B" w14:textId="77777777" w:rsidR="009D1F6B" w:rsidRPr="00B43B2B" w:rsidRDefault="009D1F6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B9260E1" w14:textId="71D7C7C9" w:rsidR="009D1F6B" w:rsidRPr="00B43B2B" w:rsidRDefault="009D1F6B" w:rsidP="006937E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99B8176" w14:textId="77777777" w:rsidR="009D1F6B" w:rsidRPr="00B43B2B" w:rsidRDefault="009D1F6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DC27119" w14:textId="37615671" w:rsidR="009D1F6B" w:rsidRPr="00B43B2B" w:rsidRDefault="00042540" w:rsidP="006937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</w:p>
        </w:tc>
        <w:tc>
          <w:tcPr>
            <w:tcW w:w="270" w:type="dxa"/>
          </w:tcPr>
          <w:p w14:paraId="47798EC5" w14:textId="77777777" w:rsidR="009D1F6B" w:rsidRPr="00B43B2B" w:rsidRDefault="009D1F6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D66E85F" w14:textId="7E18590F" w:rsidR="009D1F6B" w:rsidRPr="00B43B2B" w:rsidRDefault="009D1F6B" w:rsidP="0027658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937EB" w:rsidRPr="00B43B2B" w14:paraId="016A55DA" w14:textId="77777777" w:rsidTr="007E0490">
        <w:tc>
          <w:tcPr>
            <w:tcW w:w="4410" w:type="dxa"/>
            <w:hideMark/>
          </w:tcPr>
          <w:p w14:paraId="3CAEB6B0" w14:textId="441BD35E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ซื้อสินค้าและบริการ</w:t>
            </w:r>
            <w:r w:rsidRPr="00B43B2B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15A35C0D" w14:textId="4FA61C83" w:rsidR="006937EB" w:rsidRPr="00B43B2B" w:rsidRDefault="00042540" w:rsidP="006937E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70F1798" w14:textId="77777777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908F6E3" w14:textId="50534622" w:rsidR="006937EB" w:rsidRPr="00B43B2B" w:rsidRDefault="006937EB" w:rsidP="006937E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</w:tcPr>
          <w:p w14:paraId="47F4460B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012FFD33" w14:textId="524755A6" w:rsidR="006937EB" w:rsidRPr="00B43B2B" w:rsidRDefault="00234410" w:rsidP="006937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270" w:type="dxa"/>
          </w:tcPr>
          <w:p w14:paraId="291141E7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61A137D" w14:textId="699605B7" w:rsidR="006937EB" w:rsidRPr="00B43B2B" w:rsidRDefault="006937EB" w:rsidP="006937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</w:p>
        </w:tc>
      </w:tr>
      <w:tr w:rsidR="006937EB" w:rsidRPr="00B43B2B" w14:paraId="230D5DFD" w14:textId="77777777" w:rsidTr="002C2B99">
        <w:tc>
          <w:tcPr>
            <w:tcW w:w="4410" w:type="dxa"/>
            <w:hideMark/>
          </w:tcPr>
          <w:p w14:paraId="676C4733" w14:textId="77777777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FF45E29" w14:textId="32A0AED9" w:rsidR="006937EB" w:rsidRPr="00B43B2B" w:rsidRDefault="00042540" w:rsidP="006937E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CCD2470" w14:textId="77777777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4FB927D" w14:textId="25B67519" w:rsidR="006937EB" w:rsidRPr="00B43B2B" w:rsidRDefault="006937EB" w:rsidP="006937E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</w:tcPr>
          <w:p w14:paraId="422F88EC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4A49276" w14:textId="2DB934D0" w:rsidR="006937EB" w:rsidRPr="00B43B2B" w:rsidRDefault="00042540" w:rsidP="000425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35,700</w:t>
            </w:r>
          </w:p>
        </w:tc>
        <w:tc>
          <w:tcPr>
            <w:tcW w:w="270" w:type="dxa"/>
          </w:tcPr>
          <w:p w14:paraId="289392B5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6FFB6D" w14:textId="3B6627A8" w:rsidR="006937EB" w:rsidRPr="00B43B2B" w:rsidRDefault="006937EB" w:rsidP="006937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85,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864</w:t>
            </w:r>
          </w:p>
        </w:tc>
      </w:tr>
      <w:tr w:rsidR="006937EB" w:rsidRPr="00B43B2B" w14:paraId="671160E1" w14:textId="77777777" w:rsidTr="002C2B99">
        <w:tc>
          <w:tcPr>
            <w:tcW w:w="4410" w:type="dxa"/>
          </w:tcPr>
          <w:p w14:paraId="5FD450EE" w14:textId="09389D57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F31A7A1" w14:textId="59608BD4" w:rsidR="006937EB" w:rsidRPr="00B43B2B" w:rsidRDefault="00042540" w:rsidP="006937E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EF8BE47" w14:textId="77777777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7A88E20" w14:textId="63B70564" w:rsidR="006937EB" w:rsidRPr="00B43B2B" w:rsidRDefault="006937EB" w:rsidP="006937E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</w:tcPr>
          <w:p w14:paraId="68611D6A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0B269C2" w14:textId="352BE701" w:rsidR="006937EB" w:rsidRPr="00B43B2B" w:rsidRDefault="00042540" w:rsidP="006937E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903A28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313BB9D" w14:textId="590C1A44" w:rsidR="006937EB" w:rsidRPr="00B43B2B" w:rsidRDefault="006937EB" w:rsidP="006937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</w:tr>
      <w:tr w:rsidR="006937EB" w:rsidRPr="00B43B2B" w14:paraId="77BDE79D" w14:textId="77777777" w:rsidTr="002C2B99">
        <w:tc>
          <w:tcPr>
            <w:tcW w:w="4410" w:type="dxa"/>
          </w:tcPr>
          <w:p w14:paraId="33F1BF79" w14:textId="60AD5D99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C4B65EA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53919D7F" w14:textId="77777777" w:rsidR="006937EB" w:rsidRPr="00B43B2B" w:rsidRDefault="006937EB" w:rsidP="006937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453E2A9" w14:textId="3EA525F1" w:rsidR="006937EB" w:rsidRPr="00B43B2B" w:rsidRDefault="006937EB" w:rsidP="006937E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712B38D8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230B34D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5B5C20" w14:textId="77777777" w:rsidR="006937EB" w:rsidRPr="00B43B2B" w:rsidRDefault="006937EB" w:rsidP="006937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EA1894" w14:textId="0C915637" w:rsidR="006937EB" w:rsidRPr="00B43B2B" w:rsidRDefault="006937EB" w:rsidP="006937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9D1F6B" w:rsidRPr="00B43B2B" w14:paraId="7EE0E22B" w14:textId="77777777" w:rsidTr="002C2B99">
        <w:tc>
          <w:tcPr>
            <w:tcW w:w="4410" w:type="dxa"/>
          </w:tcPr>
          <w:p w14:paraId="30479DBC" w14:textId="130DC723" w:rsidR="009D1F6B" w:rsidRPr="00B43B2B" w:rsidRDefault="009D1F6B" w:rsidP="007D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990" w:type="dxa"/>
          </w:tcPr>
          <w:p w14:paraId="467B0086" w14:textId="77777777" w:rsidR="009D1F6B" w:rsidRPr="00B43B2B" w:rsidRDefault="009D1F6B" w:rsidP="007D323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7CFFC9A" w14:textId="77777777" w:rsidR="009D1F6B" w:rsidRPr="00B43B2B" w:rsidRDefault="009D1F6B" w:rsidP="007D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11A9DAE" w14:textId="77777777" w:rsidR="009D1F6B" w:rsidRPr="00B43B2B" w:rsidRDefault="009D1F6B" w:rsidP="007D323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751FC7E4" w14:textId="77777777" w:rsidR="009D1F6B" w:rsidRPr="00B43B2B" w:rsidRDefault="009D1F6B" w:rsidP="007D32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F44720F" w14:textId="77777777" w:rsidR="009D1F6B" w:rsidRPr="00B43B2B" w:rsidRDefault="009D1F6B" w:rsidP="007D323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D894F8" w14:textId="77777777" w:rsidR="009D1F6B" w:rsidRPr="00B43B2B" w:rsidRDefault="009D1F6B" w:rsidP="007D32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2D7E109" w14:textId="77777777" w:rsidR="009D1F6B" w:rsidRPr="00B43B2B" w:rsidRDefault="009D1F6B" w:rsidP="007D323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9D1F6B" w:rsidRPr="00B43B2B" w14:paraId="32064884" w14:textId="77777777" w:rsidTr="002C2B99">
        <w:tc>
          <w:tcPr>
            <w:tcW w:w="4410" w:type="dxa"/>
          </w:tcPr>
          <w:p w14:paraId="674199B6" w14:textId="05E294DF" w:rsidR="009D1F6B" w:rsidRPr="00B43B2B" w:rsidRDefault="009D1F6B" w:rsidP="009D1F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5AB2D134" w14:textId="67E12B6A" w:rsidR="009D1F6B" w:rsidRPr="00B43B2B" w:rsidRDefault="00042540" w:rsidP="004A343A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9109BEC" w14:textId="77777777" w:rsidR="009D1F6B" w:rsidRPr="00B43B2B" w:rsidRDefault="009D1F6B" w:rsidP="009D1F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2D3A7305" w14:textId="6075EA94" w:rsidR="009D1F6B" w:rsidRPr="00B43B2B" w:rsidRDefault="009D1F6B" w:rsidP="004A343A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</w:tcPr>
          <w:p w14:paraId="365B48D4" w14:textId="77777777" w:rsidR="009D1F6B" w:rsidRPr="00B43B2B" w:rsidRDefault="009D1F6B" w:rsidP="009D1F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6705C7D4" w14:textId="26387EA8" w:rsidR="009D1F6B" w:rsidRPr="00B43B2B" w:rsidRDefault="00042540" w:rsidP="004A34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234410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70" w:type="dxa"/>
          </w:tcPr>
          <w:p w14:paraId="63CFEF8C" w14:textId="77777777" w:rsidR="009D1F6B" w:rsidRPr="00B43B2B" w:rsidRDefault="009D1F6B" w:rsidP="009D1F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B25BE67" w14:textId="26B5191E" w:rsidR="009D1F6B" w:rsidRPr="00B43B2B" w:rsidRDefault="009D1F6B" w:rsidP="004A343A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1,571</w:t>
            </w:r>
          </w:p>
        </w:tc>
      </w:tr>
      <w:tr w:rsidR="007D3236" w:rsidRPr="00B43B2B" w14:paraId="26F9D826" w14:textId="77777777" w:rsidTr="002C2B99">
        <w:tc>
          <w:tcPr>
            <w:tcW w:w="4410" w:type="dxa"/>
          </w:tcPr>
          <w:p w14:paraId="1488171F" w14:textId="6B57BBB8" w:rsidR="007D3236" w:rsidRPr="00B43B2B" w:rsidRDefault="007D3236" w:rsidP="007D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43EBC6FE" w14:textId="444B74D3" w:rsidR="007D3236" w:rsidRPr="00B43B2B" w:rsidRDefault="00042540" w:rsidP="007D323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473DEA18" w14:textId="77777777" w:rsidR="007D3236" w:rsidRPr="00B43B2B" w:rsidRDefault="007D3236" w:rsidP="007D3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2D4A832C" w14:textId="372C702E" w:rsidR="007D3236" w:rsidRPr="00B43B2B" w:rsidRDefault="007D3236" w:rsidP="007D323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</w:tcPr>
          <w:p w14:paraId="1E96EA68" w14:textId="77777777" w:rsidR="007D3236" w:rsidRPr="00B43B2B" w:rsidRDefault="007D3236" w:rsidP="007D32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EAB4CD5" w14:textId="46301693" w:rsidR="007D3236" w:rsidRPr="00B43B2B" w:rsidRDefault="00042540" w:rsidP="000425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270" w:type="dxa"/>
          </w:tcPr>
          <w:p w14:paraId="2CAF51EF" w14:textId="77777777" w:rsidR="007D3236" w:rsidRPr="00B43B2B" w:rsidRDefault="007D3236" w:rsidP="007D32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CE70D66" w14:textId="185864AB" w:rsidR="007D3236" w:rsidRPr="00B43B2B" w:rsidRDefault="007D3236" w:rsidP="004A343A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6E31A2" w:rsidRPr="00B43B2B" w14:paraId="453251C0" w14:textId="77777777" w:rsidTr="007E0490">
        <w:tc>
          <w:tcPr>
            <w:tcW w:w="4410" w:type="dxa"/>
          </w:tcPr>
          <w:p w14:paraId="4D769323" w14:textId="12535D30" w:rsidR="006E31A2" w:rsidRPr="00B43B2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8F78C84" w14:textId="77777777" w:rsidR="006E31A2" w:rsidRPr="00B43B2B" w:rsidRDefault="006E31A2" w:rsidP="006E31A2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62" w:type="dxa"/>
          </w:tcPr>
          <w:p w14:paraId="2BD685E3" w14:textId="77777777" w:rsidR="006E31A2" w:rsidRPr="00B43B2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FDB1873" w14:textId="77777777" w:rsidR="006E31A2" w:rsidRPr="00B43B2B" w:rsidRDefault="006E31A2" w:rsidP="006E31A2">
            <w:pPr>
              <w:pStyle w:val="acctfourfigures"/>
              <w:tabs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345DC73" w14:textId="77777777" w:rsidR="006E31A2" w:rsidRPr="00B43B2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A271E76" w14:textId="77777777" w:rsidR="006E31A2" w:rsidRPr="00B43B2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C88A48" w14:textId="77777777" w:rsidR="006E31A2" w:rsidRPr="00B43B2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D6DB7D6" w14:textId="77777777" w:rsidR="006E31A2" w:rsidRPr="00B43B2B" w:rsidRDefault="006E31A2" w:rsidP="006E31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46CC" w:rsidRPr="00B43B2B" w14:paraId="584F77E5" w14:textId="77777777" w:rsidTr="00636E3E">
        <w:tc>
          <w:tcPr>
            <w:tcW w:w="4410" w:type="dxa"/>
          </w:tcPr>
          <w:p w14:paraId="68441757" w14:textId="38D83F62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</w:tcPr>
          <w:p w14:paraId="17405DB1" w14:textId="0DFAE792" w:rsidR="000D46CC" w:rsidRPr="00B43B2B" w:rsidRDefault="00042540" w:rsidP="004A343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3,000</w:t>
            </w:r>
          </w:p>
        </w:tc>
        <w:tc>
          <w:tcPr>
            <w:tcW w:w="262" w:type="dxa"/>
          </w:tcPr>
          <w:p w14:paraId="1B571729" w14:textId="77777777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7203AC9" w14:textId="3F5D5CEF" w:rsidR="000D46CC" w:rsidRPr="00B43B2B" w:rsidRDefault="000D46CC" w:rsidP="004A343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,848</w:t>
            </w:r>
          </w:p>
        </w:tc>
        <w:tc>
          <w:tcPr>
            <w:tcW w:w="244" w:type="dxa"/>
          </w:tcPr>
          <w:p w14:paraId="2A7C2862" w14:textId="77777777" w:rsidR="000D46CC" w:rsidRPr="00B43B2B" w:rsidRDefault="000D46CC" w:rsidP="000D46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825F8B6" w14:textId="32468DF7" w:rsidR="000D46CC" w:rsidRPr="00B43B2B" w:rsidRDefault="00042540" w:rsidP="004A343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3C35866" w14:textId="77777777" w:rsidR="000D46CC" w:rsidRPr="00B43B2B" w:rsidRDefault="000D46CC" w:rsidP="000D46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8232BAD" w14:textId="669D0EFE" w:rsidR="000D46CC" w:rsidRPr="00B43B2B" w:rsidRDefault="000D46CC" w:rsidP="000D46C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D46CC" w:rsidRPr="00B43B2B" w14:paraId="5852F948" w14:textId="77777777" w:rsidTr="00636E3E">
        <w:tc>
          <w:tcPr>
            <w:tcW w:w="4410" w:type="dxa"/>
          </w:tcPr>
          <w:p w14:paraId="1373062D" w14:textId="520DB289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3EC0B9D3" w14:textId="2BA26C4D" w:rsidR="000D46CC" w:rsidRPr="00B43B2B" w:rsidRDefault="00042540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</w:p>
        </w:tc>
        <w:tc>
          <w:tcPr>
            <w:tcW w:w="262" w:type="dxa"/>
          </w:tcPr>
          <w:p w14:paraId="02A5A674" w14:textId="77777777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7EF589B" w14:textId="7BC313BD" w:rsidR="000D46CC" w:rsidRPr="00B43B2B" w:rsidRDefault="000D46CC" w:rsidP="004A343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  <w:tc>
          <w:tcPr>
            <w:tcW w:w="244" w:type="dxa"/>
          </w:tcPr>
          <w:p w14:paraId="2426E916" w14:textId="77777777" w:rsidR="000D46CC" w:rsidRPr="00B43B2B" w:rsidRDefault="000D46CC" w:rsidP="000D46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3C8B302" w14:textId="57C10A81" w:rsidR="000D46CC" w:rsidRPr="00B43B2B" w:rsidRDefault="00042540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588082D" w14:textId="77777777" w:rsidR="000D46CC" w:rsidRPr="00B43B2B" w:rsidRDefault="000D46CC" w:rsidP="000D46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EAE85E2" w14:textId="32550103" w:rsidR="000D46CC" w:rsidRPr="00B43B2B" w:rsidRDefault="000D46CC" w:rsidP="000D46C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D46CC" w:rsidRPr="00B43B2B" w14:paraId="00A6D5D2" w14:textId="77777777" w:rsidTr="000B6FD5">
        <w:tc>
          <w:tcPr>
            <w:tcW w:w="4410" w:type="dxa"/>
          </w:tcPr>
          <w:p w14:paraId="24757F05" w14:textId="357F1F4D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0" w:type="dxa"/>
            <w:vAlign w:val="bottom"/>
          </w:tcPr>
          <w:p w14:paraId="4A969BC3" w14:textId="68E57370" w:rsidR="000D46CC" w:rsidRPr="00B43B2B" w:rsidRDefault="00042540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</w:t>
            </w:r>
            <w:r w:rsidR="00234410" w:rsidRPr="00B43B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262" w:type="dxa"/>
          </w:tcPr>
          <w:p w14:paraId="0EE2637B" w14:textId="77777777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E0F1EC8" w14:textId="05D92E7A" w:rsidR="000D46CC" w:rsidRPr="00B43B2B" w:rsidRDefault="000D46CC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2,296</w:t>
            </w:r>
          </w:p>
        </w:tc>
        <w:tc>
          <w:tcPr>
            <w:tcW w:w="244" w:type="dxa"/>
          </w:tcPr>
          <w:p w14:paraId="451CA1DE" w14:textId="77777777" w:rsidR="000D46CC" w:rsidRPr="00B43B2B" w:rsidRDefault="000D46CC" w:rsidP="000D46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7A98DD" w14:textId="75736EFA" w:rsidR="000D46CC" w:rsidRPr="00B43B2B" w:rsidRDefault="00042540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34410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5847409B" w14:textId="77777777" w:rsidR="000D46CC" w:rsidRPr="00B43B2B" w:rsidRDefault="000D46CC" w:rsidP="000D46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08670EC" w14:textId="0214A8A9" w:rsidR="000D46CC" w:rsidRPr="00B43B2B" w:rsidRDefault="000D46CC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</w:tr>
      <w:tr w:rsidR="000D46CC" w:rsidRPr="00B43B2B" w14:paraId="64F482B0" w14:textId="77777777" w:rsidTr="00F75209">
        <w:tc>
          <w:tcPr>
            <w:tcW w:w="4410" w:type="dxa"/>
          </w:tcPr>
          <w:p w14:paraId="415BEEFF" w14:textId="09CB82A7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990" w:type="dxa"/>
            <w:vAlign w:val="bottom"/>
          </w:tcPr>
          <w:p w14:paraId="7EEC895B" w14:textId="6AB3AF81" w:rsidR="000D46CC" w:rsidRPr="00B43B2B" w:rsidRDefault="00042540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62" w:type="dxa"/>
          </w:tcPr>
          <w:p w14:paraId="535E72FA" w14:textId="77777777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96DB1AA" w14:textId="77D8B8B0" w:rsidR="000D46CC" w:rsidRPr="00B43B2B" w:rsidRDefault="000D46CC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  <w:tc>
          <w:tcPr>
            <w:tcW w:w="244" w:type="dxa"/>
          </w:tcPr>
          <w:p w14:paraId="3045C696" w14:textId="77777777" w:rsidR="000D46CC" w:rsidRPr="00B43B2B" w:rsidRDefault="000D46CC" w:rsidP="000D46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FE03DAF" w14:textId="1525077D" w:rsidR="000D46CC" w:rsidRPr="00B43B2B" w:rsidRDefault="00042540" w:rsidP="000D46C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8AB5091" w14:textId="77777777" w:rsidR="000D46CC" w:rsidRPr="00B43B2B" w:rsidRDefault="000D46CC" w:rsidP="000D46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F3EBD64" w14:textId="6D970354" w:rsidR="000D46CC" w:rsidRPr="00B43B2B" w:rsidRDefault="000D46CC" w:rsidP="000D46C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D46CC" w:rsidRPr="00B43B2B" w14:paraId="706C396D" w14:textId="77777777" w:rsidTr="007E0490">
        <w:tc>
          <w:tcPr>
            <w:tcW w:w="4410" w:type="dxa"/>
          </w:tcPr>
          <w:p w14:paraId="689681A8" w14:textId="4B28FB1C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0F8F95F" w14:textId="1D2A107F" w:rsidR="000D46CC" w:rsidRPr="00B43B2B" w:rsidRDefault="00042540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1,013</w:t>
            </w:r>
          </w:p>
        </w:tc>
        <w:tc>
          <w:tcPr>
            <w:tcW w:w="262" w:type="dxa"/>
          </w:tcPr>
          <w:p w14:paraId="1A83AE92" w14:textId="77777777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48CCD0A9" w14:textId="503224E2" w:rsidR="000D46CC" w:rsidRPr="00B43B2B" w:rsidRDefault="000D46CC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905</w:t>
            </w:r>
          </w:p>
        </w:tc>
        <w:tc>
          <w:tcPr>
            <w:tcW w:w="244" w:type="dxa"/>
          </w:tcPr>
          <w:p w14:paraId="746DB104" w14:textId="77777777" w:rsidR="000D46CC" w:rsidRPr="00B43B2B" w:rsidRDefault="000D46CC" w:rsidP="000D46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F2CED8D" w14:textId="18E254C4" w:rsidR="000D46CC" w:rsidRPr="00B43B2B" w:rsidRDefault="00042540" w:rsidP="004A343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617</w:t>
            </w:r>
          </w:p>
        </w:tc>
        <w:tc>
          <w:tcPr>
            <w:tcW w:w="270" w:type="dxa"/>
          </w:tcPr>
          <w:p w14:paraId="69A200E1" w14:textId="77777777" w:rsidR="000D46CC" w:rsidRPr="00B43B2B" w:rsidRDefault="000D46CC" w:rsidP="000D46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7089C98" w14:textId="5567A69A" w:rsidR="000D46CC" w:rsidRPr="00B43B2B" w:rsidRDefault="000D46CC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415</w:t>
            </w:r>
          </w:p>
        </w:tc>
      </w:tr>
      <w:tr w:rsidR="006E31A2" w:rsidRPr="00B43B2B" w14:paraId="3FE3B5ED" w14:textId="77777777" w:rsidTr="003362BD">
        <w:trPr>
          <w:trHeight w:val="119"/>
        </w:trPr>
        <w:tc>
          <w:tcPr>
            <w:tcW w:w="4410" w:type="dxa"/>
          </w:tcPr>
          <w:p w14:paraId="5C8336DE" w14:textId="77777777" w:rsidR="006E31A2" w:rsidRPr="00B43B2B" w:rsidRDefault="006E31A2" w:rsidP="006E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0DCDB49" w14:textId="4AED015F" w:rsidR="006E31A2" w:rsidRPr="00B43B2B" w:rsidRDefault="006E31A2" w:rsidP="006E31A2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val="en-US"/>
              </w:rPr>
            </w:pPr>
          </w:p>
        </w:tc>
        <w:tc>
          <w:tcPr>
            <w:tcW w:w="262" w:type="dxa"/>
          </w:tcPr>
          <w:p w14:paraId="23D543EE" w14:textId="77777777" w:rsidR="006E31A2" w:rsidRPr="00B43B2B" w:rsidRDefault="006E31A2" w:rsidP="006E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</w:tcPr>
          <w:p w14:paraId="479BD515" w14:textId="7C746ABB" w:rsidR="006E31A2" w:rsidRPr="00B43B2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44" w:type="dxa"/>
          </w:tcPr>
          <w:p w14:paraId="404A5561" w14:textId="77777777" w:rsidR="006E31A2" w:rsidRPr="00B43B2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8" w:type="dxa"/>
          </w:tcPr>
          <w:p w14:paraId="7EBA4067" w14:textId="77777777" w:rsidR="006E31A2" w:rsidRPr="00B43B2B" w:rsidRDefault="006E31A2" w:rsidP="006E31A2">
            <w:pPr>
              <w:pStyle w:val="acctfourfigures"/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A45AB46" w14:textId="77777777" w:rsidR="006E31A2" w:rsidRPr="00B43B2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</w:tcPr>
          <w:p w14:paraId="6DC88002" w14:textId="77777777" w:rsidR="006E31A2" w:rsidRPr="00B43B2B" w:rsidRDefault="006E31A2" w:rsidP="006E31A2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6E31A2" w:rsidRPr="00B43B2B" w14:paraId="25044FC4" w14:textId="77777777" w:rsidTr="007E0490">
        <w:trPr>
          <w:trHeight w:val="68"/>
        </w:trPr>
        <w:tc>
          <w:tcPr>
            <w:tcW w:w="4410" w:type="dxa"/>
            <w:hideMark/>
          </w:tcPr>
          <w:p w14:paraId="5A320F1C" w14:textId="77777777" w:rsidR="006E31A2" w:rsidRPr="00B43B2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4D7A8468" w14:textId="77777777" w:rsidR="006E31A2" w:rsidRPr="00B43B2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0365E73" w14:textId="77777777" w:rsidR="006E31A2" w:rsidRPr="00B43B2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0D2455B" w14:textId="192F8E95" w:rsidR="006E31A2" w:rsidRPr="00B43B2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DBB9D55" w14:textId="77777777" w:rsidR="006E31A2" w:rsidRPr="00B43B2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18FA7A9" w14:textId="77777777" w:rsidR="006E31A2" w:rsidRPr="00B43B2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1FD9CE" w14:textId="77777777" w:rsidR="006E31A2" w:rsidRPr="00B43B2B" w:rsidRDefault="006E31A2" w:rsidP="006E31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3F3A4C1" w14:textId="77777777" w:rsidR="006E31A2" w:rsidRPr="00B43B2B" w:rsidRDefault="006E31A2" w:rsidP="006E31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E31A2" w:rsidRPr="00B43B2B" w14:paraId="60A4EA0D" w14:textId="77777777" w:rsidTr="003362BD">
        <w:tc>
          <w:tcPr>
            <w:tcW w:w="4410" w:type="dxa"/>
            <w:hideMark/>
          </w:tcPr>
          <w:p w14:paraId="3174C8E7" w14:textId="77777777" w:rsidR="006E31A2" w:rsidRPr="00B43B2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684C1052" w14:textId="77777777" w:rsidR="006E31A2" w:rsidRPr="00B43B2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91B01CA" w14:textId="77777777" w:rsidR="006E31A2" w:rsidRPr="00B43B2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2C2080B8" w14:textId="507DB8E1" w:rsidR="006E31A2" w:rsidRPr="00B43B2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75F6E09E" w14:textId="77777777" w:rsidR="006E31A2" w:rsidRPr="00B43B2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1B13FC12" w14:textId="77777777" w:rsidR="006E31A2" w:rsidRPr="00B43B2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B9FCF4" w14:textId="77777777" w:rsidR="006E31A2" w:rsidRPr="00B43B2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2A023E" w14:textId="77777777" w:rsidR="006E31A2" w:rsidRPr="00B43B2B" w:rsidRDefault="006E31A2" w:rsidP="006E31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E31A2" w:rsidRPr="00B43B2B" w14:paraId="2555BA54" w14:textId="77777777" w:rsidTr="007E0490">
        <w:tc>
          <w:tcPr>
            <w:tcW w:w="4410" w:type="dxa"/>
            <w:hideMark/>
          </w:tcPr>
          <w:p w14:paraId="31B3D349" w14:textId="2D3C0AD6" w:rsidR="006E31A2" w:rsidRPr="00B43B2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</w:p>
        </w:tc>
        <w:tc>
          <w:tcPr>
            <w:tcW w:w="990" w:type="dxa"/>
            <w:vAlign w:val="bottom"/>
          </w:tcPr>
          <w:p w14:paraId="5ABD53D6" w14:textId="77777777" w:rsidR="006E31A2" w:rsidRPr="00B43B2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C461B0D" w14:textId="77777777" w:rsidR="006E31A2" w:rsidRPr="00B43B2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8888131" w14:textId="022A65E9" w:rsidR="006E31A2" w:rsidRPr="00B43B2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7D0E282" w14:textId="77777777" w:rsidR="006E31A2" w:rsidRPr="00B43B2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38E676D" w14:textId="77777777" w:rsidR="006E31A2" w:rsidRPr="00B43B2B" w:rsidRDefault="006E31A2" w:rsidP="006E31A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227E09" w14:textId="77777777" w:rsidR="006E31A2" w:rsidRPr="00B43B2B" w:rsidRDefault="006E31A2" w:rsidP="006E31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A1D60" w14:textId="77777777" w:rsidR="006E31A2" w:rsidRPr="00B43B2B" w:rsidRDefault="006E31A2" w:rsidP="006E31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46CC" w:rsidRPr="00B43B2B" w14:paraId="13001ED9" w14:textId="77777777" w:rsidTr="008220A0">
        <w:tc>
          <w:tcPr>
            <w:tcW w:w="4410" w:type="dxa"/>
            <w:hideMark/>
          </w:tcPr>
          <w:p w14:paraId="64D9E2CF" w14:textId="0E8F66E0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43B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(รวมค่าตอบแทนกรรมการ)</w:t>
            </w:r>
          </w:p>
        </w:tc>
        <w:tc>
          <w:tcPr>
            <w:tcW w:w="990" w:type="dxa"/>
            <w:vAlign w:val="bottom"/>
          </w:tcPr>
          <w:p w14:paraId="15DF052E" w14:textId="2F243F84" w:rsidR="000D46CC" w:rsidRPr="00B43B2B" w:rsidRDefault="00042540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15,323</w:t>
            </w:r>
          </w:p>
        </w:tc>
        <w:tc>
          <w:tcPr>
            <w:tcW w:w="262" w:type="dxa"/>
          </w:tcPr>
          <w:p w14:paraId="27D6715B" w14:textId="77777777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8C77A03" w14:textId="658DBF08" w:rsidR="000D46CC" w:rsidRPr="00B43B2B" w:rsidRDefault="000D46CC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15,235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4" w:type="dxa"/>
          </w:tcPr>
          <w:p w14:paraId="47A0A9A5" w14:textId="77777777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998EFA3" w14:textId="6BB8DF90" w:rsidR="000D46CC" w:rsidRPr="00B43B2B" w:rsidRDefault="00042540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13,418</w:t>
            </w:r>
          </w:p>
        </w:tc>
        <w:tc>
          <w:tcPr>
            <w:tcW w:w="270" w:type="dxa"/>
          </w:tcPr>
          <w:p w14:paraId="7B2E321A" w14:textId="77777777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5133F" w14:textId="2C6DA3B6" w:rsidR="000D46CC" w:rsidRPr="00B43B2B" w:rsidRDefault="000D46CC" w:rsidP="000D46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13,302</w:t>
            </w:r>
          </w:p>
        </w:tc>
      </w:tr>
      <w:tr w:rsidR="000D46CC" w:rsidRPr="00B43B2B" w14:paraId="1EDDC4B2" w14:textId="77777777" w:rsidTr="008220A0">
        <w:tc>
          <w:tcPr>
            <w:tcW w:w="4410" w:type="dxa"/>
            <w:hideMark/>
          </w:tcPr>
          <w:p w14:paraId="06AC1ED6" w14:textId="77777777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27AD78" w14:textId="15F04324" w:rsidR="000D46CC" w:rsidRPr="00B43B2B" w:rsidRDefault="00042540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62" w:type="dxa"/>
          </w:tcPr>
          <w:p w14:paraId="51369123" w14:textId="77777777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56ABC90" w14:textId="09E67AD7" w:rsidR="000D46CC" w:rsidRPr="00B43B2B" w:rsidRDefault="000D46CC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244" w:type="dxa"/>
          </w:tcPr>
          <w:p w14:paraId="5AD0B9C7" w14:textId="77777777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1473DC7D" w14:textId="7648FF07" w:rsidR="000D46CC" w:rsidRPr="00B43B2B" w:rsidRDefault="00042540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70" w:type="dxa"/>
          </w:tcPr>
          <w:p w14:paraId="3BDE6F0B" w14:textId="77777777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56C559" w14:textId="052E4401" w:rsidR="000D46CC" w:rsidRPr="00B43B2B" w:rsidRDefault="000D46CC" w:rsidP="004A34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</w:tr>
      <w:tr w:rsidR="000D46CC" w:rsidRPr="00B43B2B" w14:paraId="52382315" w14:textId="77777777" w:rsidTr="008220A0">
        <w:trPr>
          <w:trHeight w:val="407"/>
        </w:trPr>
        <w:tc>
          <w:tcPr>
            <w:tcW w:w="4410" w:type="dxa"/>
          </w:tcPr>
          <w:p w14:paraId="63E5E9EC" w14:textId="6BA1D78D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4BE0D9" w14:textId="66CB8343" w:rsidR="000D46CC" w:rsidRPr="00B43B2B" w:rsidRDefault="00042540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15,638</w:t>
            </w:r>
          </w:p>
        </w:tc>
        <w:tc>
          <w:tcPr>
            <w:tcW w:w="262" w:type="dxa"/>
          </w:tcPr>
          <w:p w14:paraId="27FD9DB4" w14:textId="77777777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797D70F" w14:textId="6A0330EB" w:rsidR="000D46CC" w:rsidRPr="00B43B2B" w:rsidRDefault="000D46CC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15,519</w:t>
            </w:r>
          </w:p>
        </w:tc>
        <w:tc>
          <w:tcPr>
            <w:tcW w:w="244" w:type="dxa"/>
          </w:tcPr>
          <w:p w14:paraId="27223E08" w14:textId="77777777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27BBD" w14:textId="480E50A4" w:rsidR="000D46CC" w:rsidRPr="00B43B2B" w:rsidRDefault="00042540" w:rsidP="000D46C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13,733</w:t>
            </w:r>
          </w:p>
        </w:tc>
        <w:tc>
          <w:tcPr>
            <w:tcW w:w="270" w:type="dxa"/>
          </w:tcPr>
          <w:p w14:paraId="454202C3" w14:textId="77777777" w:rsidR="000D46CC" w:rsidRPr="00B43B2B" w:rsidRDefault="000D46CC" w:rsidP="000D46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0CB69" w14:textId="5AF38765" w:rsidR="000D46CC" w:rsidRPr="00B43B2B" w:rsidRDefault="000D46CC" w:rsidP="000D46C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13,586</w:t>
            </w:r>
          </w:p>
        </w:tc>
      </w:tr>
    </w:tbl>
    <w:p w14:paraId="4C30DC95" w14:textId="39F20D18" w:rsidR="00CD306A" w:rsidRPr="00B43B2B" w:rsidRDefault="00703D5C" w:rsidP="0070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10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43B2B">
        <w:rPr>
          <w:rFonts w:asciiTheme="majorBidi" w:hAnsiTheme="majorBidi" w:cstheme="majorBidi"/>
          <w:sz w:val="40"/>
          <w:szCs w:val="40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D1515C" w:rsidRPr="00B43B2B" w14:paraId="525C60C0" w14:textId="77777777" w:rsidTr="005043D7">
        <w:trPr>
          <w:tblHeader/>
        </w:trPr>
        <w:tc>
          <w:tcPr>
            <w:tcW w:w="4410" w:type="dxa"/>
          </w:tcPr>
          <w:p w14:paraId="3F7EB5B4" w14:textId="77777777" w:rsidR="00D1515C" w:rsidRPr="00B43B2B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B0D9D25" w14:textId="77777777" w:rsidR="00D1515C" w:rsidRPr="00B43B2B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4527DB7" w14:textId="77777777" w:rsidR="00D1515C" w:rsidRPr="00B43B2B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BADB742" w14:textId="77777777" w:rsidR="00D1515C" w:rsidRPr="00B43B2B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4011B" w:rsidRPr="00B43B2B" w14:paraId="6640C3FD" w14:textId="77777777" w:rsidTr="005043D7">
        <w:trPr>
          <w:tblHeader/>
        </w:trPr>
        <w:tc>
          <w:tcPr>
            <w:tcW w:w="4410" w:type="dxa"/>
          </w:tcPr>
          <w:p w14:paraId="3CF896AB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7B8EDB2" w14:textId="29ADD058" w:rsidR="00F4011B" w:rsidRPr="00B43B2B" w:rsidRDefault="005A64E1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7C839BC1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FB3000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26D57A0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C776FA" w14:textId="2EDE0463" w:rsidR="00F4011B" w:rsidRPr="00B43B2B" w:rsidRDefault="005A64E1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3A2C5D91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0E4A2F" w14:textId="0CBDDB88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4011B" w:rsidRPr="00B43B2B" w14:paraId="74388E98" w14:textId="77777777" w:rsidTr="005043D7">
        <w:trPr>
          <w:tblHeader/>
        </w:trPr>
        <w:tc>
          <w:tcPr>
            <w:tcW w:w="4410" w:type="dxa"/>
          </w:tcPr>
          <w:p w14:paraId="5DABB5B9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90" w:type="dxa"/>
          </w:tcPr>
          <w:p w14:paraId="1F675ADE" w14:textId="06FE6554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A789A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5B15B643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FE0A58" w14:textId="60441463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A789A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EDFC24A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2D4F26" w14:textId="58E40409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A789A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A423C79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16B55E" w14:textId="2A1F9F54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A789A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</w:tr>
      <w:tr w:rsidR="00F4011B" w:rsidRPr="00B43B2B" w14:paraId="38446B58" w14:textId="77777777" w:rsidTr="005043D7">
        <w:trPr>
          <w:tblHeader/>
        </w:trPr>
        <w:tc>
          <w:tcPr>
            <w:tcW w:w="4410" w:type="dxa"/>
          </w:tcPr>
          <w:p w14:paraId="38C346F1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368570C8" w14:textId="77777777" w:rsidR="00F4011B" w:rsidRPr="00B43B2B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4011B" w:rsidRPr="00B43B2B" w14:paraId="5BB65486" w14:textId="77777777" w:rsidTr="005043D7">
        <w:tc>
          <w:tcPr>
            <w:tcW w:w="4410" w:type="dxa"/>
          </w:tcPr>
          <w:p w14:paraId="33D6DBC5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54B9F55F" w14:textId="77777777" w:rsidR="00F4011B" w:rsidRPr="00B43B2B" w:rsidRDefault="00F4011B" w:rsidP="00F401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07316C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FFFC5D" w14:textId="77777777" w:rsidR="00F4011B" w:rsidRPr="00B43B2B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8146A3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7FC6A9" w14:textId="77777777" w:rsidR="00F4011B" w:rsidRPr="00B43B2B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F52D5D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DA3F2B" w14:textId="77777777" w:rsidR="00F4011B" w:rsidRPr="00B43B2B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4011B" w:rsidRPr="00B43B2B" w14:paraId="75EB3BE8" w14:textId="77777777" w:rsidTr="005043D7">
        <w:tc>
          <w:tcPr>
            <w:tcW w:w="4410" w:type="dxa"/>
          </w:tcPr>
          <w:p w14:paraId="7CD574EA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บริษัทใหญ่ของบริษัท</w:t>
            </w:r>
          </w:p>
        </w:tc>
        <w:tc>
          <w:tcPr>
            <w:tcW w:w="990" w:type="dxa"/>
            <w:vAlign w:val="bottom"/>
          </w:tcPr>
          <w:p w14:paraId="23F325DA" w14:textId="5488C2D3" w:rsidR="00F4011B" w:rsidRPr="00B43B2B" w:rsidRDefault="002C524D" w:rsidP="009235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2,533</w:t>
            </w:r>
          </w:p>
        </w:tc>
        <w:tc>
          <w:tcPr>
            <w:tcW w:w="270" w:type="dxa"/>
          </w:tcPr>
          <w:p w14:paraId="41FFE4F3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FF266E" w14:textId="402B56A7" w:rsidR="00F4011B" w:rsidRPr="00B43B2B" w:rsidRDefault="009A789A" w:rsidP="009235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27720FDF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5DD7A38B" w14:textId="0826D6B2" w:rsidR="00F4011B" w:rsidRPr="00B43B2B" w:rsidRDefault="002C524D" w:rsidP="009235A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A9FAEA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0BC0AA" w14:textId="3742D599" w:rsidR="00F4011B" w:rsidRPr="00B43B2B" w:rsidRDefault="00F4011B" w:rsidP="009235A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4011B" w:rsidRPr="00B43B2B" w14:paraId="3A223072" w14:textId="77777777" w:rsidTr="005043D7">
        <w:tc>
          <w:tcPr>
            <w:tcW w:w="4410" w:type="dxa"/>
          </w:tcPr>
          <w:p w14:paraId="5C6620C0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55034E20" w14:textId="50964D96" w:rsidR="00F4011B" w:rsidRPr="00B43B2B" w:rsidRDefault="002C524D" w:rsidP="009235A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D8FC6F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1593438" w14:textId="17183754" w:rsidR="00F4011B" w:rsidRPr="00B43B2B" w:rsidRDefault="00F4011B" w:rsidP="009235A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3538F7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42D70F82" w14:textId="5B3EE370" w:rsidR="00F4011B" w:rsidRPr="00B43B2B" w:rsidRDefault="002C524D" w:rsidP="009235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5,2</w:t>
            </w:r>
            <w:r w:rsidR="0027658B" w:rsidRPr="00B43B2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4F7AB568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8E460D" w14:textId="6C53B062" w:rsidR="00F4011B" w:rsidRPr="00B43B2B" w:rsidRDefault="009A789A" w:rsidP="009235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9,630</w:t>
            </w:r>
          </w:p>
        </w:tc>
      </w:tr>
      <w:tr w:rsidR="00F4011B" w:rsidRPr="00B43B2B" w14:paraId="01A34142" w14:textId="77777777" w:rsidTr="005043D7">
        <w:tc>
          <w:tcPr>
            <w:tcW w:w="4410" w:type="dxa"/>
          </w:tcPr>
          <w:p w14:paraId="4CA96971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3F00B3" w14:textId="59810C87" w:rsidR="00F4011B" w:rsidRPr="00B43B2B" w:rsidRDefault="002C524D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892</w:t>
            </w:r>
          </w:p>
        </w:tc>
        <w:tc>
          <w:tcPr>
            <w:tcW w:w="270" w:type="dxa"/>
          </w:tcPr>
          <w:p w14:paraId="7E0A9509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047B71" w14:textId="0B080375" w:rsidR="00F4011B" w:rsidRPr="00B43B2B" w:rsidRDefault="009A789A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270" w:type="dxa"/>
          </w:tcPr>
          <w:p w14:paraId="0200A3F4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9E6B87" w14:textId="46CA7C32" w:rsidR="00F4011B" w:rsidRPr="00B43B2B" w:rsidRDefault="002C524D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901A78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546B40" w14:textId="4C144D57" w:rsidR="00F4011B" w:rsidRPr="00B43B2B" w:rsidRDefault="00F4011B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4011B" w:rsidRPr="00B43B2B" w14:paraId="5D3749B7" w14:textId="77777777" w:rsidTr="005043D7">
        <w:tc>
          <w:tcPr>
            <w:tcW w:w="4410" w:type="dxa"/>
          </w:tcPr>
          <w:p w14:paraId="6F0B2DA2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28396" w14:textId="53182345" w:rsidR="00F4011B" w:rsidRPr="00B43B2B" w:rsidRDefault="002C524D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3,425</w:t>
            </w:r>
          </w:p>
        </w:tc>
        <w:tc>
          <w:tcPr>
            <w:tcW w:w="270" w:type="dxa"/>
          </w:tcPr>
          <w:p w14:paraId="7EDEC783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8EB5E" w14:textId="553C442E" w:rsidR="00F4011B" w:rsidRPr="00B43B2B" w:rsidRDefault="009A789A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392</w:t>
            </w:r>
          </w:p>
        </w:tc>
        <w:tc>
          <w:tcPr>
            <w:tcW w:w="270" w:type="dxa"/>
          </w:tcPr>
          <w:p w14:paraId="5C8A5BE0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F37B57" w14:textId="2F866DA3" w:rsidR="00F4011B" w:rsidRPr="00B43B2B" w:rsidRDefault="002C524D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</w:t>
            </w:r>
            <w:r w:rsidR="0027658B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270" w:type="dxa"/>
          </w:tcPr>
          <w:p w14:paraId="11CF7FB7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3516A" w14:textId="60F51B98" w:rsidR="00F4011B" w:rsidRPr="00B43B2B" w:rsidRDefault="009A789A" w:rsidP="00F4011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9,630</w:t>
            </w:r>
          </w:p>
        </w:tc>
      </w:tr>
      <w:tr w:rsidR="00517257" w:rsidRPr="00B43B2B" w14:paraId="7F1B7C4E" w14:textId="77777777" w:rsidTr="005043D7">
        <w:tc>
          <w:tcPr>
            <w:tcW w:w="4410" w:type="dxa"/>
          </w:tcPr>
          <w:p w14:paraId="41D6D219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946ED1C" w14:textId="77777777" w:rsidR="00517257" w:rsidRPr="00B43B2B" w:rsidRDefault="00517257" w:rsidP="00F4011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0337D1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81354D" w14:textId="77777777" w:rsidR="00517257" w:rsidRPr="00B43B2B" w:rsidRDefault="00517257" w:rsidP="00F4011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E6A5CA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72EF8E" w14:textId="77777777" w:rsidR="00517257" w:rsidRPr="00B43B2B" w:rsidRDefault="00517257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5CE4C5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C1064C" w14:textId="77777777" w:rsidR="00517257" w:rsidRPr="00B43B2B" w:rsidRDefault="00517257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17257" w:rsidRPr="00B43B2B" w14:paraId="5A5701EC" w14:textId="77777777" w:rsidTr="005043D7">
        <w:tc>
          <w:tcPr>
            <w:tcW w:w="4410" w:type="dxa"/>
          </w:tcPr>
          <w:p w14:paraId="6FD3F93B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0D3808" w14:textId="77777777" w:rsidR="00517257" w:rsidRPr="00B43B2B" w:rsidRDefault="00517257" w:rsidP="00F4011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2B5E74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D34FEC" w14:textId="77777777" w:rsidR="00517257" w:rsidRPr="00B43B2B" w:rsidRDefault="00517257" w:rsidP="00F4011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ADEB05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1E1A4C" w14:textId="77777777" w:rsidR="00517257" w:rsidRPr="00B43B2B" w:rsidRDefault="00517257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E3BCA3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C889B0" w14:textId="77777777" w:rsidR="00517257" w:rsidRPr="00B43B2B" w:rsidRDefault="00517257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17257" w:rsidRPr="00B43B2B" w14:paraId="70682E75" w14:textId="77777777" w:rsidTr="005043D7">
        <w:tc>
          <w:tcPr>
            <w:tcW w:w="4410" w:type="dxa"/>
          </w:tcPr>
          <w:p w14:paraId="6ADF1606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5CD433" w14:textId="77777777" w:rsidR="00517257" w:rsidRPr="00B43B2B" w:rsidRDefault="00517257" w:rsidP="00F4011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457149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17BF4F" w14:textId="77777777" w:rsidR="00517257" w:rsidRPr="00B43B2B" w:rsidRDefault="00517257" w:rsidP="00F4011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12FF9D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E4E036" w14:textId="77777777" w:rsidR="00517257" w:rsidRPr="00B43B2B" w:rsidRDefault="00517257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A379C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B413CB" w14:textId="77777777" w:rsidR="00517257" w:rsidRPr="00B43B2B" w:rsidRDefault="00517257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17257" w:rsidRPr="00B43B2B" w14:paraId="214FAAD2" w14:textId="77777777" w:rsidTr="005043D7">
        <w:tc>
          <w:tcPr>
            <w:tcW w:w="4410" w:type="dxa"/>
          </w:tcPr>
          <w:p w14:paraId="315C472E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238C9F" w14:textId="77777777" w:rsidR="00517257" w:rsidRPr="00B43B2B" w:rsidRDefault="00517257" w:rsidP="00F4011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D69298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C29B19" w14:textId="77777777" w:rsidR="00517257" w:rsidRPr="00B43B2B" w:rsidRDefault="00517257" w:rsidP="00F4011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C4EBAB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91D3F1" w14:textId="77777777" w:rsidR="00517257" w:rsidRPr="00B43B2B" w:rsidRDefault="00517257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7C8FB5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A1CD58" w14:textId="77777777" w:rsidR="00517257" w:rsidRPr="00B43B2B" w:rsidRDefault="00517257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4011B" w:rsidRPr="00B43B2B" w14:paraId="3DFC0C40" w14:textId="77777777" w:rsidTr="005043D7">
        <w:tc>
          <w:tcPr>
            <w:tcW w:w="4410" w:type="dxa"/>
          </w:tcPr>
          <w:p w14:paraId="2D39E7E6" w14:textId="77777777" w:rsidR="007B6417" w:rsidRPr="00B43B2B" w:rsidRDefault="007B641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4700EDFE" w14:textId="5DD41BC3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990" w:type="dxa"/>
            <w:vAlign w:val="bottom"/>
          </w:tcPr>
          <w:p w14:paraId="09B71147" w14:textId="77777777" w:rsidR="00F4011B" w:rsidRPr="00B43B2B" w:rsidRDefault="00F4011B" w:rsidP="00F4011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1E88C4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7194FA" w14:textId="77777777" w:rsidR="00F4011B" w:rsidRPr="00B43B2B" w:rsidRDefault="00F4011B" w:rsidP="00F4011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D6D297D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DD851D" w14:textId="77777777" w:rsidR="00F4011B" w:rsidRPr="00B43B2B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8882C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9CC345" w14:textId="77777777" w:rsidR="00F4011B" w:rsidRPr="00B43B2B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043D7" w:rsidRPr="00B43B2B" w14:paraId="71F67326" w14:textId="77777777" w:rsidTr="005043D7">
        <w:tc>
          <w:tcPr>
            <w:tcW w:w="4410" w:type="dxa"/>
          </w:tcPr>
          <w:p w14:paraId="55B273B8" w14:textId="55DA192D" w:rsidR="005043D7" w:rsidRPr="00B43B2B" w:rsidRDefault="005043D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A0E47C4" w14:textId="08928CDC" w:rsidR="005043D7" w:rsidRPr="00B43B2B" w:rsidRDefault="002C524D" w:rsidP="001468C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E3EF96" w14:textId="77777777" w:rsidR="005043D7" w:rsidRPr="00B43B2B" w:rsidRDefault="005043D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6B2EF9" w14:textId="73CE8F60" w:rsidR="005043D7" w:rsidRPr="00B43B2B" w:rsidRDefault="005043D7" w:rsidP="005043D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F5EC5C" w14:textId="77777777" w:rsidR="005043D7" w:rsidRPr="00B43B2B" w:rsidRDefault="005043D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796075" w14:textId="63B0E811" w:rsidR="005043D7" w:rsidRPr="00B43B2B" w:rsidRDefault="00605B16" w:rsidP="00605B1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765CF1" w14:textId="77777777" w:rsidR="005043D7" w:rsidRPr="00B43B2B" w:rsidRDefault="005043D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D86DBC" w14:textId="67C2D63E" w:rsidR="005043D7" w:rsidRPr="00B43B2B" w:rsidRDefault="005043D7" w:rsidP="005043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5043D7" w:rsidRPr="00B43B2B" w14:paraId="605460E8" w14:textId="77777777" w:rsidTr="006D499D">
        <w:tc>
          <w:tcPr>
            <w:tcW w:w="4410" w:type="dxa"/>
          </w:tcPr>
          <w:p w14:paraId="65E22562" w14:textId="5FEE5686" w:rsidR="005043D7" w:rsidRPr="00B43B2B" w:rsidRDefault="005043D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C103F5" w14:textId="40BCDF2F" w:rsidR="005043D7" w:rsidRPr="00B43B2B" w:rsidRDefault="002C524D" w:rsidP="00360B6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</w:tcPr>
          <w:p w14:paraId="1AC1A24D" w14:textId="77777777" w:rsidR="005043D7" w:rsidRPr="00B43B2B" w:rsidRDefault="005043D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7C24B7" w14:textId="3F49EAB4" w:rsidR="005043D7" w:rsidRPr="00B43B2B" w:rsidRDefault="008E0C22" w:rsidP="008E0C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14:paraId="6299318F" w14:textId="77777777" w:rsidR="005043D7" w:rsidRPr="00B43B2B" w:rsidRDefault="005043D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0F13D1" w14:textId="57D119FC" w:rsidR="005043D7" w:rsidRPr="00B43B2B" w:rsidRDefault="002C524D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F77FCBD" w14:textId="77777777" w:rsidR="005043D7" w:rsidRPr="00B43B2B" w:rsidRDefault="005043D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27A0E5" w14:textId="26C381BE" w:rsidR="005043D7" w:rsidRPr="00B43B2B" w:rsidRDefault="008E0C22" w:rsidP="008E0C22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</w:p>
        </w:tc>
      </w:tr>
      <w:tr w:rsidR="004F57B8" w:rsidRPr="00B43B2B" w14:paraId="735BEB91" w14:textId="77777777" w:rsidTr="006D499D">
        <w:tc>
          <w:tcPr>
            <w:tcW w:w="4410" w:type="dxa"/>
          </w:tcPr>
          <w:p w14:paraId="6C059978" w14:textId="02F55C03" w:rsidR="004F57B8" w:rsidRPr="00B43B2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DD84E2" w14:textId="64581DC6" w:rsidR="004F57B8" w:rsidRPr="00B43B2B" w:rsidRDefault="002C524D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270" w:type="dxa"/>
          </w:tcPr>
          <w:p w14:paraId="263FA859" w14:textId="77777777" w:rsidR="004F57B8" w:rsidRPr="00B43B2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2A146D" w14:textId="0879E9BE" w:rsidR="004F57B8" w:rsidRPr="00B43B2B" w:rsidRDefault="004F57B8" w:rsidP="008E0C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14:paraId="305E9F59" w14:textId="77777777" w:rsidR="004F57B8" w:rsidRPr="00B43B2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13D5A6" w14:textId="585ECD1F" w:rsidR="004F57B8" w:rsidRPr="00B43B2B" w:rsidRDefault="00605B16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8F8239C" w14:textId="77777777" w:rsidR="004F57B8" w:rsidRPr="00B43B2B" w:rsidRDefault="004F57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7AFD7F" w14:textId="1B8A1DFD" w:rsidR="004F57B8" w:rsidRPr="00B43B2B" w:rsidRDefault="004F57B8" w:rsidP="008E0C22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66</w:t>
            </w:r>
          </w:p>
        </w:tc>
      </w:tr>
      <w:tr w:rsidR="00717CE7" w:rsidRPr="00B43B2B" w14:paraId="3470CA58" w14:textId="77777777" w:rsidTr="007B6417">
        <w:trPr>
          <w:trHeight w:val="379"/>
        </w:trPr>
        <w:tc>
          <w:tcPr>
            <w:tcW w:w="4410" w:type="dxa"/>
          </w:tcPr>
          <w:p w14:paraId="0523FF79" w14:textId="77777777" w:rsidR="00517257" w:rsidRPr="00B43B2B" w:rsidRDefault="0051725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96ED975" w14:textId="7754A3FC" w:rsidR="00717CE7" w:rsidRPr="00B43B2B" w:rsidRDefault="00717CE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7F73FA" w14:textId="77777777" w:rsidR="00717CE7" w:rsidRPr="00B43B2B" w:rsidRDefault="00717CE7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  <w:p w14:paraId="7C9907AF" w14:textId="6F251511" w:rsidR="002C524D" w:rsidRPr="00B43B2B" w:rsidRDefault="002C524D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3,535</w:t>
            </w:r>
          </w:p>
        </w:tc>
        <w:tc>
          <w:tcPr>
            <w:tcW w:w="270" w:type="dxa"/>
          </w:tcPr>
          <w:p w14:paraId="15C8CEE5" w14:textId="77777777" w:rsidR="00717CE7" w:rsidRPr="00B43B2B" w:rsidRDefault="00717CE7" w:rsidP="00D9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CDFC7A" w14:textId="77777777" w:rsidR="00517257" w:rsidRPr="00B43B2B" w:rsidRDefault="00517257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  <w:p w14:paraId="53B5E6A8" w14:textId="510C816C" w:rsidR="00717CE7" w:rsidRPr="00B43B2B" w:rsidRDefault="00651B89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270" w:type="dxa"/>
          </w:tcPr>
          <w:p w14:paraId="045E8F1B" w14:textId="77777777" w:rsidR="00717CE7" w:rsidRPr="00B43B2B" w:rsidRDefault="00717CE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2DF0F9" w14:textId="77777777" w:rsidR="00717CE7" w:rsidRPr="00B43B2B" w:rsidRDefault="00717CE7" w:rsidP="003B656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  <w:p w14:paraId="3AA4AAA4" w14:textId="672F916B" w:rsidR="002C524D" w:rsidRPr="00B43B2B" w:rsidRDefault="002C524D" w:rsidP="003B656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 w:rsidR="00605B16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</w:t>
            </w:r>
          </w:p>
        </w:tc>
        <w:tc>
          <w:tcPr>
            <w:tcW w:w="270" w:type="dxa"/>
          </w:tcPr>
          <w:p w14:paraId="5A333962" w14:textId="77777777" w:rsidR="00717CE7" w:rsidRPr="00B43B2B" w:rsidRDefault="00717CE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C4E61A" w14:textId="77777777" w:rsidR="00517257" w:rsidRPr="00B43B2B" w:rsidRDefault="00517257" w:rsidP="008142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  <w:p w14:paraId="7A2D3C57" w14:textId="645BB1E7" w:rsidR="00717CE7" w:rsidRPr="00B43B2B" w:rsidRDefault="00717CE7" w:rsidP="008142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9,6</w:t>
            </w:r>
            <w:r w:rsidR="00651B89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</w:t>
            </w:r>
          </w:p>
        </w:tc>
      </w:tr>
      <w:tr w:rsidR="00717CE7" w:rsidRPr="00B43B2B" w14:paraId="3B22B1EC" w14:textId="77777777" w:rsidTr="00AB3662">
        <w:trPr>
          <w:trHeight w:val="377"/>
        </w:trPr>
        <w:tc>
          <w:tcPr>
            <w:tcW w:w="4410" w:type="dxa"/>
          </w:tcPr>
          <w:p w14:paraId="2D83A2DF" w14:textId="05B2CDEF" w:rsidR="00717CE7" w:rsidRPr="00B43B2B" w:rsidRDefault="00717CE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E0C09A6" w14:textId="77777777" w:rsidR="00717CE7" w:rsidRPr="00B43B2B" w:rsidRDefault="00717CE7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EDAE778" w14:textId="77777777" w:rsidR="00717CE7" w:rsidRPr="00B43B2B" w:rsidRDefault="00717CE7" w:rsidP="00D9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EEEA8FB" w14:textId="77777777" w:rsidR="00717CE7" w:rsidRPr="00B43B2B" w:rsidRDefault="00717CE7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4D57C7A" w14:textId="77777777" w:rsidR="00717CE7" w:rsidRPr="00B43B2B" w:rsidRDefault="00717CE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D151F3F" w14:textId="77777777" w:rsidR="00717CE7" w:rsidRPr="00B43B2B" w:rsidRDefault="00717CE7" w:rsidP="003B656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E5CA64E" w14:textId="77777777" w:rsidR="00717CE7" w:rsidRPr="00B43B2B" w:rsidRDefault="00717CE7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364BFE6" w14:textId="77777777" w:rsidR="00717CE7" w:rsidRPr="00B43B2B" w:rsidRDefault="00717CE7" w:rsidP="005043D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4C576A" w:rsidRPr="00B43B2B" w14:paraId="6742AEF2" w14:textId="77777777" w:rsidTr="004F57B8">
        <w:trPr>
          <w:trHeight w:val="432"/>
        </w:trPr>
        <w:tc>
          <w:tcPr>
            <w:tcW w:w="4410" w:type="dxa"/>
          </w:tcPr>
          <w:p w14:paraId="28487C1B" w14:textId="21C10A3F" w:rsidR="004C576A" w:rsidRPr="00B43B2B" w:rsidRDefault="004C576A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7FCDF2B1" w14:textId="77777777" w:rsidR="004C576A" w:rsidRPr="00B43B2B" w:rsidRDefault="004C576A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E47D2B" w14:textId="77777777" w:rsidR="004C576A" w:rsidRPr="00B43B2B" w:rsidRDefault="004C576A" w:rsidP="00D9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AA2A0AE" w14:textId="77777777" w:rsidR="004C576A" w:rsidRPr="00B43B2B" w:rsidRDefault="004C576A" w:rsidP="00D95A7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FB06AE" w14:textId="77777777" w:rsidR="004C576A" w:rsidRPr="00B43B2B" w:rsidRDefault="004C576A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3C2863" w14:textId="77777777" w:rsidR="004C576A" w:rsidRPr="00B43B2B" w:rsidRDefault="004C576A" w:rsidP="003B656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E63C60" w14:textId="77777777" w:rsidR="004C576A" w:rsidRPr="00B43B2B" w:rsidRDefault="004C576A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A7039F" w14:textId="77777777" w:rsidR="004C576A" w:rsidRPr="00B43B2B" w:rsidRDefault="004C576A" w:rsidP="005043D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7317C" w:rsidRPr="00B43B2B" w14:paraId="115405CC" w14:textId="77777777" w:rsidTr="00030C47">
        <w:trPr>
          <w:trHeight w:val="245"/>
        </w:trPr>
        <w:tc>
          <w:tcPr>
            <w:tcW w:w="4410" w:type="dxa"/>
          </w:tcPr>
          <w:p w14:paraId="7143D811" w14:textId="1B61B05E" w:rsidR="0037317C" w:rsidRPr="00B43B2B" w:rsidRDefault="0037317C" w:rsidP="003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C4F6D1" w14:textId="150B9675" w:rsidR="0037317C" w:rsidRPr="00B43B2B" w:rsidRDefault="00A41B06" w:rsidP="00A41B0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93D8677" w14:textId="77777777" w:rsidR="0037317C" w:rsidRPr="00B43B2B" w:rsidRDefault="0037317C" w:rsidP="002C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5C7B90" w14:textId="66010A4A" w:rsidR="0037317C" w:rsidRPr="00B43B2B" w:rsidRDefault="0037317C" w:rsidP="002C524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FD3894" w14:textId="77777777" w:rsidR="0037317C" w:rsidRPr="00B43B2B" w:rsidRDefault="0037317C" w:rsidP="002C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704395" w14:textId="639C3B4A" w:rsidR="0037317C" w:rsidRPr="00B43B2B" w:rsidRDefault="00A41B06" w:rsidP="00A41B0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4DD7F5A" w14:textId="77777777" w:rsidR="0037317C" w:rsidRPr="00B43B2B" w:rsidRDefault="0037317C" w:rsidP="002C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6B5977" w14:textId="4F05A15F" w:rsidR="0037317C" w:rsidRPr="00B43B2B" w:rsidRDefault="0037317C" w:rsidP="002C524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317C" w:rsidRPr="00B43B2B" w14:paraId="5270C7F4" w14:textId="77777777" w:rsidTr="00E8062D">
        <w:trPr>
          <w:trHeight w:val="432"/>
        </w:trPr>
        <w:tc>
          <w:tcPr>
            <w:tcW w:w="4410" w:type="dxa"/>
          </w:tcPr>
          <w:p w14:paraId="12F0E62D" w14:textId="2FC7BC49" w:rsidR="0037317C" w:rsidRPr="00B43B2B" w:rsidRDefault="0037317C" w:rsidP="00373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BB17F3" w14:textId="70451E2A" w:rsidR="0037317C" w:rsidRPr="00B43B2B" w:rsidRDefault="00A41B06" w:rsidP="00A41B0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A92A9AF" w14:textId="77777777" w:rsidR="0037317C" w:rsidRPr="00B43B2B" w:rsidRDefault="0037317C" w:rsidP="002C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846156" w14:textId="50F49FE9" w:rsidR="0037317C" w:rsidRPr="00B43B2B" w:rsidRDefault="0037317C" w:rsidP="002C524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96F404" w14:textId="77777777" w:rsidR="0037317C" w:rsidRPr="00B43B2B" w:rsidRDefault="0037317C" w:rsidP="002C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BF3C7" w14:textId="1842EDDE" w:rsidR="0037317C" w:rsidRPr="00B43B2B" w:rsidRDefault="00A41B06" w:rsidP="00A41B0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963E738" w14:textId="77777777" w:rsidR="0037317C" w:rsidRPr="00B43B2B" w:rsidRDefault="0037317C" w:rsidP="002C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AA2597" w14:textId="4DD0BA99" w:rsidR="0037317C" w:rsidRPr="00B43B2B" w:rsidRDefault="0037317C" w:rsidP="002C524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85AE0" w:rsidRPr="00B43B2B" w14:paraId="533E2C22" w14:textId="77777777" w:rsidTr="00AB3662">
        <w:trPr>
          <w:trHeight w:val="332"/>
        </w:trPr>
        <w:tc>
          <w:tcPr>
            <w:tcW w:w="4410" w:type="dxa"/>
          </w:tcPr>
          <w:p w14:paraId="0239CD51" w14:textId="77777777" w:rsidR="00385AE0" w:rsidRPr="00B43B2B" w:rsidRDefault="00385AE0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E864303" w14:textId="77777777" w:rsidR="00385AE0" w:rsidRPr="00B43B2B" w:rsidRDefault="00385AE0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FC5B8D5" w14:textId="77777777" w:rsidR="00385AE0" w:rsidRPr="00B43B2B" w:rsidRDefault="00385AE0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F50C621" w14:textId="77777777" w:rsidR="00385AE0" w:rsidRPr="00B43B2B" w:rsidRDefault="00385AE0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8CDB87B" w14:textId="77777777" w:rsidR="00385AE0" w:rsidRPr="00B43B2B" w:rsidRDefault="00385AE0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72B0E04" w14:textId="77777777" w:rsidR="00385AE0" w:rsidRPr="00B43B2B" w:rsidRDefault="00385AE0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9C5864B" w14:textId="77777777" w:rsidR="00385AE0" w:rsidRPr="00B43B2B" w:rsidRDefault="00385AE0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9BDD918" w14:textId="77777777" w:rsidR="00385AE0" w:rsidRPr="00B43B2B" w:rsidRDefault="00385AE0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717CE7" w:rsidRPr="00B43B2B" w14:paraId="6285958A" w14:textId="77777777" w:rsidTr="00385AE0">
        <w:tc>
          <w:tcPr>
            <w:tcW w:w="4410" w:type="dxa"/>
          </w:tcPr>
          <w:p w14:paraId="6E36C13C" w14:textId="37E39445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43B2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45A006EB" w14:textId="7976A1A5" w:rsidR="00717CE7" w:rsidRPr="00B43B2B" w:rsidRDefault="00717CE7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364368" w14:textId="7777777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C4C50B" w14:textId="30BBF0B6" w:rsidR="00717CE7" w:rsidRPr="00B43B2B" w:rsidRDefault="00717CE7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C83627" w14:textId="7777777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5D23302" w14:textId="350E4132" w:rsidR="00717CE7" w:rsidRPr="00B43B2B" w:rsidRDefault="00717CE7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FBC072" w14:textId="7777777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412DBC4" w14:textId="7EE7F526" w:rsidR="00717CE7" w:rsidRPr="00B43B2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717CE7" w:rsidRPr="00B43B2B" w14:paraId="40C2DE17" w14:textId="77777777" w:rsidTr="005043D7">
        <w:tc>
          <w:tcPr>
            <w:tcW w:w="4410" w:type="dxa"/>
          </w:tcPr>
          <w:p w14:paraId="6537829D" w14:textId="23B4B8C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  <w:vAlign w:val="bottom"/>
          </w:tcPr>
          <w:p w14:paraId="1D9A9C86" w14:textId="4BECA82E" w:rsidR="00717CE7" w:rsidRPr="00B43B2B" w:rsidRDefault="002C524D" w:rsidP="00360B6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4F739233" w14:textId="7777777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BCA059" w14:textId="67217B70" w:rsidR="00717CE7" w:rsidRPr="00B43B2B" w:rsidRDefault="00717CE7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22602670" w14:textId="77777777" w:rsidR="00717CE7" w:rsidRPr="00B43B2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AF61B0" w14:textId="2999A1C8" w:rsidR="00717CE7" w:rsidRPr="00B43B2B" w:rsidRDefault="002C524D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C439653" w14:textId="77777777" w:rsidR="00717CE7" w:rsidRPr="00B43B2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7EAAB85" w14:textId="55286A40" w:rsidR="00717CE7" w:rsidRPr="00B43B2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17CE7" w:rsidRPr="00B43B2B" w14:paraId="570777EE" w14:textId="77777777" w:rsidTr="005043D7">
        <w:tc>
          <w:tcPr>
            <w:tcW w:w="4410" w:type="dxa"/>
          </w:tcPr>
          <w:p w14:paraId="65ED5F96" w14:textId="133945A8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E78F9DF" w14:textId="2BD19E26" w:rsidR="00717CE7" w:rsidRPr="00B43B2B" w:rsidRDefault="002C524D" w:rsidP="00360B6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70" w:type="dxa"/>
          </w:tcPr>
          <w:p w14:paraId="6216CDEE" w14:textId="7777777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E70F36" w14:textId="1731EF56" w:rsidR="00717CE7" w:rsidRPr="00B43B2B" w:rsidRDefault="00717CE7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E3F45BB" w14:textId="77777777" w:rsidR="00717CE7" w:rsidRPr="00B43B2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632333" w14:textId="23ACDF83" w:rsidR="00717CE7" w:rsidRPr="00B43B2B" w:rsidRDefault="002C524D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4A3690" w14:textId="77777777" w:rsidR="00717CE7" w:rsidRPr="00B43B2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1C26C0" w14:textId="275C271E" w:rsidR="00717CE7" w:rsidRPr="00B43B2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17CE7" w:rsidRPr="00B43B2B" w14:paraId="13CE7320" w14:textId="77777777" w:rsidTr="005043D7">
        <w:tc>
          <w:tcPr>
            <w:tcW w:w="4410" w:type="dxa"/>
          </w:tcPr>
          <w:p w14:paraId="496575D8" w14:textId="094D6222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6C7B1" w14:textId="10D3621C" w:rsidR="00717CE7" w:rsidRPr="00B43B2B" w:rsidRDefault="002C524D" w:rsidP="00360B6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</w:t>
            </w:r>
          </w:p>
        </w:tc>
        <w:tc>
          <w:tcPr>
            <w:tcW w:w="270" w:type="dxa"/>
          </w:tcPr>
          <w:p w14:paraId="0607C48B" w14:textId="7777777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BC9E8" w14:textId="231D7977" w:rsidR="00717CE7" w:rsidRPr="00B43B2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264DB913" w14:textId="77777777" w:rsidR="00717CE7" w:rsidRPr="00B43B2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1E80B" w14:textId="3A0777E9" w:rsidR="00717CE7" w:rsidRPr="00B43B2B" w:rsidRDefault="002C524D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EFB52E" w14:textId="77777777" w:rsidR="00717CE7" w:rsidRPr="00B43B2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066E9D" w14:textId="2ABCA9FB" w:rsidR="00717CE7" w:rsidRPr="00B43B2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717CE7" w:rsidRPr="00B43B2B" w14:paraId="4EA1C96C" w14:textId="77777777" w:rsidTr="00AB3662">
        <w:trPr>
          <w:trHeight w:val="406"/>
        </w:trPr>
        <w:tc>
          <w:tcPr>
            <w:tcW w:w="4410" w:type="dxa"/>
          </w:tcPr>
          <w:p w14:paraId="5C04EF21" w14:textId="22D1CAF1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456BF59" w14:textId="7777777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EF7848F" w14:textId="7777777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8A549E1" w14:textId="65634156" w:rsidR="00717CE7" w:rsidRPr="00B43B2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80FEDBE" w14:textId="77777777" w:rsidR="00717CE7" w:rsidRPr="00B43B2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2063EC" w14:textId="2BCE6C84" w:rsidR="00717CE7" w:rsidRPr="00B43B2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3A61CAA" w14:textId="77777777" w:rsidR="00717CE7" w:rsidRPr="00B43B2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A68DFB" w14:textId="2925C97D" w:rsidR="00717CE7" w:rsidRPr="00B43B2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17CE7" w:rsidRPr="00B43B2B" w14:paraId="1CA85823" w14:textId="77777777" w:rsidTr="005043D7">
        <w:tc>
          <w:tcPr>
            <w:tcW w:w="4410" w:type="dxa"/>
          </w:tcPr>
          <w:p w14:paraId="395A28E7" w14:textId="4E3977E4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52DFF9D6" w14:textId="7777777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80715D" w14:textId="7777777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89E8D5" w14:textId="0DB9419E" w:rsidR="00717CE7" w:rsidRPr="00B43B2B" w:rsidRDefault="00717CE7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B60A85" w14:textId="77777777" w:rsidR="00717CE7" w:rsidRPr="00B43B2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6BE73AB" w14:textId="1717116F" w:rsidR="00717CE7" w:rsidRPr="00B43B2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6861C8" w14:textId="77777777" w:rsidR="00717CE7" w:rsidRPr="00B43B2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67BF665" w14:textId="6B048A4A" w:rsidR="00717CE7" w:rsidRPr="00B43B2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17CE7" w:rsidRPr="00B43B2B" w14:paraId="714F4A38" w14:textId="77777777" w:rsidTr="005043D7">
        <w:tc>
          <w:tcPr>
            <w:tcW w:w="4410" w:type="dxa"/>
          </w:tcPr>
          <w:p w14:paraId="12A388D9" w14:textId="283A373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</w:tcPr>
          <w:p w14:paraId="26C5B0F2" w14:textId="592AEBDA" w:rsidR="00717CE7" w:rsidRPr="00B43B2B" w:rsidRDefault="002C524D" w:rsidP="00EC5F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921EBAA" w14:textId="7777777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55A91A0" w14:textId="5C64F60C" w:rsidR="00717CE7" w:rsidRPr="00B43B2B" w:rsidRDefault="00717CE7" w:rsidP="00717C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E91A229" w14:textId="77777777" w:rsidR="00717CE7" w:rsidRPr="00B43B2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406BC43" w14:textId="1867977A" w:rsidR="00717CE7" w:rsidRPr="00B43B2B" w:rsidRDefault="002C524D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171271D" w14:textId="77777777" w:rsidR="00717CE7" w:rsidRPr="00B43B2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CF65608" w14:textId="3B2487BE" w:rsidR="00717CE7" w:rsidRPr="00B43B2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717CE7" w:rsidRPr="00B43B2B" w14:paraId="781B073C" w14:textId="77777777" w:rsidTr="005043D7">
        <w:tc>
          <w:tcPr>
            <w:tcW w:w="4410" w:type="dxa"/>
          </w:tcPr>
          <w:p w14:paraId="0D3F2FFD" w14:textId="3B681C73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C20BC99" w14:textId="5EA6DD70" w:rsidR="00717CE7" w:rsidRPr="00B43B2B" w:rsidRDefault="002C524D" w:rsidP="001511B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F0228F" w14:textId="7777777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6A8DC7" w14:textId="24183D59" w:rsidR="00717CE7" w:rsidRPr="00B43B2B" w:rsidRDefault="00717CE7" w:rsidP="00717CE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CE1695" w14:textId="77777777" w:rsidR="00717CE7" w:rsidRPr="00B43B2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C4545BF" w14:textId="758D8E5A" w:rsidR="00717CE7" w:rsidRPr="00B43B2B" w:rsidRDefault="002C524D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0E78E4" w:rsidRPr="00B43B2B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70" w:type="dxa"/>
          </w:tcPr>
          <w:p w14:paraId="78916E59" w14:textId="77777777" w:rsidR="00717CE7" w:rsidRPr="00B43B2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E4354D9" w14:textId="1286242A" w:rsidR="00717CE7" w:rsidRPr="00B43B2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5,726</w:t>
            </w:r>
          </w:p>
        </w:tc>
      </w:tr>
      <w:tr w:rsidR="00717CE7" w:rsidRPr="00B43B2B" w14:paraId="5B1584C0" w14:textId="77777777" w:rsidTr="005043D7">
        <w:tc>
          <w:tcPr>
            <w:tcW w:w="4410" w:type="dxa"/>
          </w:tcPr>
          <w:p w14:paraId="535A8A0C" w14:textId="33787EA9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6EE066" w14:textId="1D34F655" w:rsidR="00717CE7" w:rsidRPr="00B43B2B" w:rsidRDefault="00605B16" w:rsidP="00EC5F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270" w:type="dxa"/>
          </w:tcPr>
          <w:p w14:paraId="5FA3946D" w14:textId="7777777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81FE9A" w14:textId="7EF907DE" w:rsidR="00717CE7" w:rsidRPr="00B43B2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528</w:t>
            </w:r>
          </w:p>
        </w:tc>
        <w:tc>
          <w:tcPr>
            <w:tcW w:w="270" w:type="dxa"/>
          </w:tcPr>
          <w:p w14:paraId="13112E18" w14:textId="77777777" w:rsidR="00717CE7" w:rsidRPr="00B43B2B" w:rsidRDefault="00717CE7" w:rsidP="00717CE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220186" w14:textId="3A55151B" w:rsidR="00717CE7" w:rsidRPr="00B43B2B" w:rsidRDefault="00605B16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270" w:type="dxa"/>
          </w:tcPr>
          <w:p w14:paraId="54A12B00" w14:textId="77777777" w:rsidR="00717CE7" w:rsidRPr="00B43B2B" w:rsidRDefault="00717CE7" w:rsidP="00717CE7">
            <w:pPr>
              <w:pStyle w:val="acctfourfigures"/>
              <w:tabs>
                <w:tab w:val="decimal" w:pos="4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FB771E" w14:textId="4C86C72E" w:rsidR="00717CE7" w:rsidRPr="00B43B2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185</w:t>
            </w:r>
          </w:p>
        </w:tc>
      </w:tr>
      <w:tr w:rsidR="00717CE7" w:rsidRPr="00B43B2B" w14:paraId="39745BDA" w14:textId="77777777" w:rsidTr="00132CFA">
        <w:tc>
          <w:tcPr>
            <w:tcW w:w="4410" w:type="dxa"/>
          </w:tcPr>
          <w:p w14:paraId="7EBB1824" w14:textId="725E53F0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43B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9A2A8A" w14:textId="502B8E6B" w:rsidR="00717CE7" w:rsidRPr="00B43B2B" w:rsidRDefault="00605B16" w:rsidP="00EC5F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418</w:t>
            </w:r>
          </w:p>
        </w:tc>
        <w:tc>
          <w:tcPr>
            <w:tcW w:w="270" w:type="dxa"/>
          </w:tcPr>
          <w:p w14:paraId="375EEDF0" w14:textId="7777777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DAE90D" w14:textId="1D9DABCD" w:rsidR="00717CE7" w:rsidRPr="00B43B2B" w:rsidRDefault="00717CE7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533</w:t>
            </w:r>
          </w:p>
        </w:tc>
        <w:tc>
          <w:tcPr>
            <w:tcW w:w="270" w:type="dxa"/>
          </w:tcPr>
          <w:p w14:paraId="1C2B81E6" w14:textId="7777777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2316CA" w14:textId="404A6832" w:rsidR="00717CE7" w:rsidRPr="00B43B2B" w:rsidRDefault="002C524D" w:rsidP="00717C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</w:t>
            </w:r>
            <w:r w:rsidR="001510E7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</w:t>
            </w:r>
          </w:p>
        </w:tc>
        <w:tc>
          <w:tcPr>
            <w:tcW w:w="270" w:type="dxa"/>
          </w:tcPr>
          <w:p w14:paraId="792E3319" w14:textId="77777777" w:rsidR="00717CE7" w:rsidRPr="00B43B2B" w:rsidRDefault="00717CE7" w:rsidP="0071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6B3F9D" w14:textId="172E18F7" w:rsidR="00717CE7" w:rsidRPr="00B43B2B" w:rsidRDefault="00717CE7" w:rsidP="00957A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5,916</w:t>
            </w:r>
          </w:p>
        </w:tc>
      </w:tr>
      <w:tr w:rsidR="004E34A4" w:rsidRPr="00B43B2B" w14:paraId="1FE7E719" w14:textId="77777777" w:rsidTr="00132CFA">
        <w:tc>
          <w:tcPr>
            <w:tcW w:w="4410" w:type="dxa"/>
          </w:tcPr>
          <w:p w14:paraId="08BA548B" w14:textId="77777777" w:rsidR="00517257" w:rsidRPr="00B43B2B" w:rsidRDefault="00517257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9D92888" w14:textId="18BC3E9A" w:rsidR="004E34A4" w:rsidRPr="00B43B2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E84886" w14:textId="77777777" w:rsidR="004E34A4" w:rsidRPr="00B43B2B" w:rsidRDefault="004E34A4" w:rsidP="00EC5F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4AF4DF31" w14:textId="60B80B48" w:rsidR="002C524D" w:rsidRPr="00B43B2B" w:rsidRDefault="002C524D" w:rsidP="00EC5F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605B16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51</w:t>
            </w:r>
          </w:p>
        </w:tc>
        <w:tc>
          <w:tcPr>
            <w:tcW w:w="270" w:type="dxa"/>
          </w:tcPr>
          <w:p w14:paraId="2F234952" w14:textId="77777777" w:rsidR="004E34A4" w:rsidRPr="00B43B2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F95E4A" w14:textId="77777777" w:rsidR="00517257" w:rsidRPr="00B43B2B" w:rsidRDefault="00517257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77C0A58E" w14:textId="6F4A0D9E" w:rsidR="004E34A4" w:rsidRPr="00B43B2B" w:rsidRDefault="004E34A4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560</w:t>
            </w:r>
          </w:p>
        </w:tc>
        <w:tc>
          <w:tcPr>
            <w:tcW w:w="270" w:type="dxa"/>
          </w:tcPr>
          <w:p w14:paraId="349C1F77" w14:textId="77777777" w:rsidR="004E34A4" w:rsidRPr="00B43B2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891530" w14:textId="77777777" w:rsidR="00A91141" w:rsidRPr="00B43B2B" w:rsidRDefault="00A91141" w:rsidP="002C524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646FDAD7" w14:textId="5DB2BCB9" w:rsidR="002C524D" w:rsidRPr="00B43B2B" w:rsidRDefault="002C524D" w:rsidP="002C524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</w:t>
            </w:r>
            <w:r w:rsidR="001510E7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314</w:t>
            </w:r>
          </w:p>
        </w:tc>
        <w:tc>
          <w:tcPr>
            <w:tcW w:w="270" w:type="dxa"/>
          </w:tcPr>
          <w:p w14:paraId="322B564E" w14:textId="77777777" w:rsidR="004E34A4" w:rsidRPr="00B43B2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C3E3ED" w14:textId="77777777" w:rsidR="00517257" w:rsidRPr="00B43B2B" w:rsidRDefault="00517257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439AACE7" w14:textId="27A2E1F9" w:rsidR="004E34A4" w:rsidRPr="00B43B2B" w:rsidRDefault="004E34A4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5,916</w:t>
            </w:r>
          </w:p>
        </w:tc>
      </w:tr>
      <w:tr w:rsidR="00132CFA" w:rsidRPr="00B43B2B" w14:paraId="6CF08A9C" w14:textId="77777777" w:rsidTr="00AB3662">
        <w:trPr>
          <w:trHeight w:val="368"/>
        </w:trPr>
        <w:tc>
          <w:tcPr>
            <w:tcW w:w="4410" w:type="dxa"/>
          </w:tcPr>
          <w:p w14:paraId="52F62F80" w14:textId="77777777" w:rsidR="00132CFA" w:rsidRPr="00B43B2B" w:rsidRDefault="00132CFA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98920E2" w14:textId="77777777" w:rsidR="00132CFA" w:rsidRPr="00B43B2B" w:rsidRDefault="00132CFA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CBF60B5" w14:textId="77777777" w:rsidR="00132CFA" w:rsidRPr="00B43B2B" w:rsidRDefault="00132CFA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4EDDB17" w14:textId="77777777" w:rsidR="00132CFA" w:rsidRPr="00B43B2B" w:rsidRDefault="00132CFA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73FAEB4D" w14:textId="77777777" w:rsidR="00132CFA" w:rsidRPr="00B43B2B" w:rsidRDefault="00132CFA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C21E307" w14:textId="77777777" w:rsidR="00132CFA" w:rsidRPr="00B43B2B" w:rsidRDefault="00132CFA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B0F7FB3" w14:textId="77777777" w:rsidR="00132CFA" w:rsidRPr="00B43B2B" w:rsidRDefault="00132CFA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CA2CF1E" w14:textId="77777777" w:rsidR="00132CFA" w:rsidRPr="00B43B2B" w:rsidRDefault="00132CFA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4E34A4" w:rsidRPr="00B43B2B" w14:paraId="3E79CAC3" w14:textId="77777777" w:rsidTr="00517257">
        <w:tc>
          <w:tcPr>
            <w:tcW w:w="4410" w:type="dxa"/>
          </w:tcPr>
          <w:p w14:paraId="02F6614E" w14:textId="77777777" w:rsidR="004E34A4" w:rsidRPr="00B43B2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  <w:p w14:paraId="3FF490BD" w14:textId="40FF8FBA" w:rsidR="004E34A4" w:rsidRPr="00B43B2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46174A2" w14:textId="055CF73E" w:rsidR="004E34A4" w:rsidRPr="00B43B2B" w:rsidRDefault="002C524D" w:rsidP="00BB570F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C439C0" w14:textId="77777777" w:rsidR="004E34A4" w:rsidRPr="00B43B2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7E85EDC" w14:textId="6CBD281E" w:rsidR="004E34A4" w:rsidRPr="00B43B2B" w:rsidRDefault="004E34A4" w:rsidP="004E34A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8BC4CE" w14:textId="77777777" w:rsidR="004E34A4" w:rsidRPr="00B43B2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50A1D75" w14:textId="51C81F13" w:rsidR="004E34A4" w:rsidRPr="00B43B2B" w:rsidRDefault="002C524D" w:rsidP="000362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40,</w:t>
            </w: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018C67B" w14:textId="77777777" w:rsidR="004E34A4" w:rsidRPr="00B43B2B" w:rsidRDefault="004E34A4" w:rsidP="004E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1832045" w14:textId="46304984" w:rsidR="004E34A4" w:rsidRPr="00B43B2B" w:rsidRDefault="004E34A4" w:rsidP="004E34A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20,000</w:t>
            </w:r>
          </w:p>
        </w:tc>
      </w:tr>
    </w:tbl>
    <w:p w14:paraId="7BF01A94" w14:textId="77777777" w:rsidR="00D37033" w:rsidRPr="00B43B2B" w:rsidRDefault="00D37033" w:rsidP="00D3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2"/>
          <w:szCs w:val="22"/>
          <w:lang w:eastAsia="x-none"/>
        </w:rPr>
      </w:pPr>
    </w:p>
    <w:p w14:paraId="62F8D8AC" w14:textId="26D8956B" w:rsidR="00D37033" w:rsidRPr="00B43B2B" w:rsidRDefault="00D37033" w:rsidP="0044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B43B2B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ณ วันที่ </w:t>
      </w:r>
      <w:r w:rsidRPr="00B43B2B">
        <w:rPr>
          <w:rFonts w:asciiTheme="majorBidi" w:hAnsiTheme="majorBidi" w:cstheme="majorBidi"/>
          <w:spacing w:val="2"/>
          <w:sz w:val="28"/>
          <w:szCs w:val="28"/>
        </w:rPr>
        <w:t>30</w:t>
      </w:r>
      <w:r w:rsidRPr="00B43B2B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มิถุนายน </w:t>
      </w:r>
      <w:r w:rsidRPr="00B43B2B">
        <w:rPr>
          <w:rFonts w:asciiTheme="majorBidi" w:hAnsiTheme="majorBidi" w:cstheme="majorBidi"/>
          <w:spacing w:val="2"/>
          <w:sz w:val="28"/>
          <w:szCs w:val="28"/>
        </w:rPr>
        <w:t xml:space="preserve">2569 </w:t>
      </w:r>
      <w:r w:rsidRPr="00B43B2B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บริษัทมีกู้ยืมเงินระยะสั้นจากกิจการที่เกี่ยวข้องกันแห่งหนึ่ง เป็นจำนวนเงิน </w:t>
      </w:r>
      <w:r w:rsidRPr="00B43B2B">
        <w:rPr>
          <w:rFonts w:asciiTheme="majorBidi" w:hAnsiTheme="majorBidi" w:cstheme="majorBidi"/>
          <w:spacing w:val="2"/>
          <w:sz w:val="28"/>
          <w:szCs w:val="28"/>
        </w:rPr>
        <w:t>40.00</w:t>
      </w:r>
      <w:r w:rsidRPr="00B43B2B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ล้านบาท</w:t>
      </w:r>
      <w:r w:rsidRPr="00B43B2B">
        <w:rPr>
          <w:rFonts w:asciiTheme="majorBidi" w:hAnsiTheme="majorBidi" w:cstheme="majorBidi"/>
          <w:spacing w:val="2"/>
          <w:sz w:val="28"/>
          <w:szCs w:val="28"/>
        </w:rPr>
        <w:br/>
      </w:r>
      <w:r w:rsidRPr="00B43B2B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เป็นตั๋วสัญญาใช้เงินซึ่งมีอัตราดอกเบี้ย ร้อยละ </w:t>
      </w:r>
      <w:r w:rsidRPr="00B43B2B">
        <w:rPr>
          <w:rFonts w:asciiTheme="majorBidi" w:hAnsiTheme="majorBidi" w:cstheme="majorBidi"/>
          <w:spacing w:val="2"/>
          <w:sz w:val="28"/>
          <w:szCs w:val="28"/>
        </w:rPr>
        <w:t xml:space="preserve">0.75 - 1.60 </w:t>
      </w:r>
      <w:r w:rsidRPr="00B43B2B">
        <w:rPr>
          <w:rFonts w:asciiTheme="majorBidi" w:hAnsiTheme="majorBidi" w:cstheme="majorBidi" w:hint="cs"/>
          <w:spacing w:val="2"/>
          <w:sz w:val="28"/>
          <w:szCs w:val="28"/>
          <w:cs/>
        </w:rPr>
        <w:t>ต่อปีและมีกำหนดชำระเงินคืนเมื่อทวงถาม</w:t>
      </w:r>
      <w:r w:rsidRPr="00B43B2B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B43B2B">
        <w:rPr>
          <w:rFonts w:asciiTheme="majorBidi" w:hAnsiTheme="majorBidi" w:cstheme="majorBidi" w:hint="cs"/>
          <w:spacing w:val="2"/>
          <w:sz w:val="28"/>
          <w:szCs w:val="28"/>
          <w:cs/>
        </w:rPr>
        <w:t>เงินกู้ยืมดังกล่าว</w:t>
      </w:r>
      <w:r w:rsidR="00BE6894" w:rsidRPr="00B43B2B">
        <w:rPr>
          <w:rFonts w:asciiTheme="majorBidi" w:hAnsiTheme="majorBidi" w:cstheme="majorBidi"/>
          <w:spacing w:val="2"/>
          <w:sz w:val="28"/>
          <w:szCs w:val="28"/>
        </w:rPr>
        <w:br/>
      </w:r>
      <w:r w:rsidRPr="00B43B2B">
        <w:rPr>
          <w:rFonts w:asciiTheme="majorBidi" w:hAnsiTheme="majorBidi" w:cstheme="majorBidi" w:hint="cs"/>
          <w:spacing w:val="2"/>
          <w:sz w:val="28"/>
          <w:szCs w:val="28"/>
          <w:cs/>
        </w:rPr>
        <w:t>ไม่มีหลักประกัน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D37033" w:rsidRPr="00B43B2B" w14:paraId="48A59D38" w14:textId="07683757" w:rsidTr="00D37033">
        <w:trPr>
          <w:trHeight w:val="20"/>
        </w:trPr>
        <w:tc>
          <w:tcPr>
            <w:tcW w:w="4410" w:type="dxa"/>
          </w:tcPr>
          <w:p w14:paraId="021A5E70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"/>
              <w:jc w:val="thaiDistribute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41FC80A" w14:textId="6669F733" w:rsidR="00D37033" w:rsidRPr="00B43B2B" w:rsidRDefault="00D37033" w:rsidP="00D370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24A13C2" w14:textId="77777777" w:rsidR="00D37033" w:rsidRPr="00B43B2B" w:rsidRDefault="00D37033" w:rsidP="00D370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EE4B113" w14:textId="0A3D3C71" w:rsidR="00D37033" w:rsidRPr="00B43B2B" w:rsidRDefault="00D37033" w:rsidP="00D370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37033" w:rsidRPr="00B43B2B" w14:paraId="681E96B7" w14:textId="6A447784" w:rsidTr="00D37033">
        <w:trPr>
          <w:trHeight w:val="20"/>
        </w:trPr>
        <w:tc>
          <w:tcPr>
            <w:tcW w:w="4410" w:type="dxa"/>
          </w:tcPr>
          <w:p w14:paraId="6D621DD0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"/>
              <w:jc w:val="thaiDistribute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A9F332" w14:textId="71294399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15E3A2C1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E77491" w14:textId="363D4DA5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26FD031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92C8C2" w14:textId="68D87DF1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82C95F6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81F641" w14:textId="54647FEF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37033" w:rsidRPr="00B43B2B" w14:paraId="7D03DC6C" w14:textId="2E8CD78E" w:rsidTr="00D37033">
        <w:trPr>
          <w:trHeight w:val="20"/>
        </w:trPr>
        <w:tc>
          <w:tcPr>
            <w:tcW w:w="4410" w:type="dxa"/>
          </w:tcPr>
          <w:p w14:paraId="4E99CABF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"/>
              <w:jc w:val="thaiDistribute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36335B" w14:textId="7A737420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765D22EA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E116AC2" w14:textId="3A3AF9DE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2D398924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34EFCE0" w14:textId="03909870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5847EC33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A3D3DA9" w14:textId="5D34AB8C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</w:tr>
      <w:tr w:rsidR="00D37033" w:rsidRPr="00B43B2B" w14:paraId="45141440" w14:textId="48A5EFCD" w:rsidTr="00D37033">
        <w:trPr>
          <w:trHeight w:val="20"/>
        </w:trPr>
        <w:tc>
          <w:tcPr>
            <w:tcW w:w="4410" w:type="dxa"/>
          </w:tcPr>
          <w:p w14:paraId="3036E5A1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"/>
              <w:jc w:val="thaiDistribute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20ED726D" w14:textId="504B891A" w:rsidR="00D37033" w:rsidRPr="00B43B2B" w:rsidRDefault="00D37033" w:rsidP="00BB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B43B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37033" w:rsidRPr="00B43B2B" w14:paraId="76890315" w14:textId="77777777" w:rsidTr="00D37033">
        <w:trPr>
          <w:trHeight w:val="344"/>
        </w:trPr>
        <w:tc>
          <w:tcPr>
            <w:tcW w:w="4410" w:type="dxa"/>
          </w:tcPr>
          <w:p w14:paraId="7133AF7D" w14:textId="1815FEC0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vAlign w:val="bottom"/>
          </w:tcPr>
          <w:p w14:paraId="66E030DD" w14:textId="0393ACC9" w:rsidR="00D37033" w:rsidRPr="00B43B2B" w:rsidRDefault="00D37033" w:rsidP="00D3703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BF8233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F2B84A" w14:textId="5EC1F2A5" w:rsidR="00D37033" w:rsidRPr="00B43B2B" w:rsidRDefault="00D37033" w:rsidP="00D3703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94DFF2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604ADC" w14:textId="51868739" w:rsidR="00D37033" w:rsidRPr="00B43B2B" w:rsidRDefault="00D37033" w:rsidP="00D3703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724D52D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1317E9" w14:textId="30FE6E80" w:rsidR="00D37033" w:rsidRPr="00B43B2B" w:rsidRDefault="00D37033" w:rsidP="00D370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7033" w:rsidRPr="00B43B2B" w14:paraId="13A38C3A" w14:textId="2BE1E158" w:rsidTr="00D37033">
        <w:tc>
          <w:tcPr>
            <w:tcW w:w="4410" w:type="dxa"/>
          </w:tcPr>
          <w:p w14:paraId="6F73DF6B" w14:textId="77777777" w:rsidR="00D37033" w:rsidRPr="00B43B2B" w:rsidRDefault="00D37033" w:rsidP="00D3703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</w:tcPr>
          <w:p w14:paraId="4B4EECE7" w14:textId="5B21B4E8" w:rsidR="00D37033" w:rsidRPr="00B43B2B" w:rsidRDefault="00D37033" w:rsidP="00D370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2DE33C73" w14:textId="77777777" w:rsidR="00D37033" w:rsidRPr="00B43B2B" w:rsidRDefault="00D37033" w:rsidP="00D3703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192DC27" w14:textId="3C87F547" w:rsidR="00D37033" w:rsidRPr="00B43B2B" w:rsidRDefault="00D37033" w:rsidP="00D370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</w:p>
        </w:tc>
        <w:tc>
          <w:tcPr>
            <w:tcW w:w="270" w:type="dxa"/>
          </w:tcPr>
          <w:p w14:paraId="7A146582" w14:textId="77777777" w:rsidR="00D37033" w:rsidRPr="00B43B2B" w:rsidRDefault="00D37033" w:rsidP="00D3703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B8725E8" w14:textId="44991117" w:rsidR="00D37033" w:rsidRPr="00B43B2B" w:rsidRDefault="00D37033" w:rsidP="00D3703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C6406D" w14:textId="77777777" w:rsidR="00D37033" w:rsidRPr="00B43B2B" w:rsidRDefault="00D37033" w:rsidP="00D3703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BE8236A" w14:textId="202106EF" w:rsidR="00D37033" w:rsidRPr="00B43B2B" w:rsidRDefault="00D37033" w:rsidP="00D3703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37033" w:rsidRPr="00B43B2B" w14:paraId="184CFFAD" w14:textId="77777777" w:rsidTr="00D37033">
        <w:tc>
          <w:tcPr>
            <w:tcW w:w="4410" w:type="dxa"/>
          </w:tcPr>
          <w:p w14:paraId="35DDA312" w14:textId="16D5CBE8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2C5C508" w14:textId="3725FF80" w:rsidR="00D37033" w:rsidRPr="00B43B2B" w:rsidRDefault="00D37033" w:rsidP="00D3703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246F11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C5AAA1" w14:textId="22FC49CA" w:rsidR="00D37033" w:rsidRPr="00B43B2B" w:rsidRDefault="00D37033" w:rsidP="00D37033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2FB8F5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D75A02" w14:textId="3F3189FB" w:rsidR="00D37033" w:rsidRPr="00B43B2B" w:rsidRDefault="00D37033" w:rsidP="00D3703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A4D1C0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0F701F" w14:textId="10E3D56D" w:rsidR="00D37033" w:rsidRPr="00B43B2B" w:rsidRDefault="00D37033" w:rsidP="00D37033">
            <w:pPr>
              <w:pStyle w:val="acctfourfigures"/>
              <w:spacing w:line="240" w:lineRule="auto"/>
              <w:ind w:left="-16" w:hanging="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582</w:t>
            </w:r>
          </w:p>
        </w:tc>
      </w:tr>
      <w:tr w:rsidR="00D37033" w:rsidRPr="00B43B2B" w14:paraId="1D5F70C3" w14:textId="4E00B173" w:rsidTr="00D37033">
        <w:tc>
          <w:tcPr>
            <w:tcW w:w="4410" w:type="dxa"/>
          </w:tcPr>
          <w:p w14:paraId="1F156F6F" w14:textId="271AC0CF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FEBCFD" w14:textId="7B76A909" w:rsidR="00D37033" w:rsidRPr="00B43B2B" w:rsidRDefault="00D37033" w:rsidP="00D37033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510E7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70" w:type="dxa"/>
          </w:tcPr>
          <w:p w14:paraId="69A4F67F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915600" w14:textId="2C52A86D" w:rsidR="00D37033" w:rsidRPr="00B43B2B" w:rsidRDefault="00D37033" w:rsidP="00D37033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1,184</w:t>
            </w:r>
          </w:p>
        </w:tc>
        <w:tc>
          <w:tcPr>
            <w:tcW w:w="270" w:type="dxa"/>
          </w:tcPr>
          <w:p w14:paraId="7A9D4578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vAlign w:val="bottom"/>
          </w:tcPr>
          <w:p w14:paraId="7E7EF604" w14:textId="6A8727DD" w:rsidR="00D37033" w:rsidRPr="00B43B2B" w:rsidRDefault="00D37033" w:rsidP="00D3703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B0E72B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DAB505" w14:textId="343515EA" w:rsidR="00D37033" w:rsidRPr="00B43B2B" w:rsidRDefault="00D37033" w:rsidP="00D3703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37033" w:rsidRPr="00B43B2B" w14:paraId="2499D69C" w14:textId="77777777" w:rsidTr="00D37033">
        <w:trPr>
          <w:trHeight w:val="362"/>
        </w:trPr>
        <w:tc>
          <w:tcPr>
            <w:tcW w:w="4410" w:type="dxa"/>
          </w:tcPr>
          <w:p w14:paraId="5CF93BFB" w14:textId="6F15D14E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EE57F" w14:textId="09063A54" w:rsidR="00D37033" w:rsidRPr="00B43B2B" w:rsidRDefault="00D37033" w:rsidP="00D37033">
            <w:pPr>
              <w:pStyle w:val="acctfourfigures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1510E7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70" w:type="dxa"/>
          </w:tcPr>
          <w:p w14:paraId="7F3726C1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6B05B" w14:textId="60260330" w:rsidR="00D37033" w:rsidRPr="00B43B2B" w:rsidRDefault="00D37033" w:rsidP="00D37033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1,202</w:t>
            </w:r>
          </w:p>
        </w:tc>
        <w:tc>
          <w:tcPr>
            <w:tcW w:w="270" w:type="dxa"/>
          </w:tcPr>
          <w:p w14:paraId="24383873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BDA5FC2" w14:textId="4986C73C" w:rsidR="00D37033" w:rsidRPr="00B43B2B" w:rsidRDefault="00D37033" w:rsidP="00D3703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3986700" w14:textId="77777777" w:rsidR="00D37033" w:rsidRPr="00B43B2B" w:rsidRDefault="00D37033" w:rsidP="00D37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3674" w14:textId="3CCE7D04" w:rsidR="00D37033" w:rsidRPr="00B43B2B" w:rsidRDefault="00D37033" w:rsidP="00D37033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582</w:t>
            </w:r>
          </w:p>
        </w:tc>
      </w:tr>
    </w:tbl>
    <w:p w14:paraId="5B7D02E8" w14:textId="77777777" w:rsidR="00B51C74" w:rsidRPr="00B43B2B" w:rsidRDefault="00B51C74" w:rsidP="00B51C74">
      <w:pPr>
        <w:pStyle w:val="Heading6"/>
        <w:tabs>
          <w:tab w:val="left" w:pos="540"/>
        </w:tabs>
        <w:ind w:left="360"/>
        <w:jc w:val="both"/>
        <w:rPr>
          <w:rFonts w:asciiTheme="majorBidi" w:hAnsiTheme="majorBidi" w:cstheme="majorBidi"/>
          <w:sz w:val="22"/>
          <w:szCs w:val="22"/>
        </w:rPr>
      </w:pPr>
    </w:p>
    <w:p w14:paraId="79E4A394" w14:textId="21AF41D3" w:rsidR="00DB12B7" w:rsidRPr="00B43B2B" w:rsidRDefault="00DB12B7" w:rsidP="00B51C7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B43B2B">
        <w:rPr>
          <w:rFonts w:asciiTheme="majorBidi" w:hAnsiTheme="majorBidi" w:cstheme="majorBidi"/>
          <w:sz w:val="28"/>
          <w:szCs w:val="28"/>
          <w:cs/>
        </w:rPr>
        <w:t>ลูกหนี้การค้าและลูกหนี้อื่น</w:t>
      </w:r>
    </w:p>
    <w:p w14:paraId="536457B4" w14:textId="77777777" w:rsidR="00DB12B7" w:rsidRPr="00B43B2B" w:rsidRDefault="00DB12B7" w:rsidP="00DB12B7">
      <w:pPr>
        <w:rPr>
          <w:rFonts w:asciiTheme="majorBidi" w:hAnsiTheme="majorBidi" w:cstheme="majorBidi"/>
          <w:sz w:val="22"/>
          <w:szCs w:val="22"/>
          <w:lang w:eastAsia="x-none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0"/>
        <w:gridCol w:w="1000"/>
        <w:gridCol w:w="260"/>
        <w:gridCol w:w="1000"/>
        <w:gridCol w:w="270"/>
        <w:gridCol w:w="990"/>
      </w:tblGrid>
      <w:tr w:rsidR="00D1515C" w:rsidRPr="00B43B2B" w14:paraId="15E682A8" w14:textId="77777777" w:rsidTr="005A1038">
        <w:trPr>
          <w:tblHeader/>
        </w:trPr>
        <w:tc>
          <w:tcPr>
            <w:tcW w:w="4320" w:type="dxa"/>
          </w:tcPr>
          <w:p w14:paraId="72535BC3" w14:textId="77777777" w:rsidR="00D1515C" w:rsidRPr="00B43B2B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2F43C22" w14:textId="77777777" w:rsidR="00D1515C" w:rsidRPr="00B43B2B" w:rsidRDefault="00D1515C" w:rsidP="008576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6EB3943A" w14:textId="77777777" w:rsidR="00D1515C" w:rsidRPr="00B43B2B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7A4A77E5" w14:textId="77777777" w:rsidR="00D1515C" w:rsidRPr="00B43B2B" w:rsidRDefault="00D1515C" w:rsidP="008576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4011B" w:rsidRPr="00B43B2B" w14:paraId="3F492CE5" w14:textId="77777777" w:rsidTr="005A1038">
        <w:trPr>
          <w:tblHeader/>
        </w:trPr>
        <w:tc>
          <w:tcPr>
            <w:tcW w:w="4320" w:type="dxa"/>
          </w:tcPr>
          <w:p w14:paraId="472F2140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" w:name="_Hlk197388997"/>
          </w:p>
        </w:tc>
        <w:tc>
          <w:tcPr>
            <w:tcW w:w="990" w:type="dxa"/>
          </w:tcPr>
          <w:p w14:paraId="761B7342" w14:textId="0354276A" w:rsidR="00F4011B" w:rsidRPr="00B43B2B" w:rsidRDefault="006232FC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0" w:type="dxa"/>
          </w:tcPr>
          <w:p w14:paraId="1621911B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20C88277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43B2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0" w:type="dxa"/>
          </w:tcPr>
          <w:p w14:paraId="4741D7E9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4404E6D4" w14:textId="282BBE47" w:rsidR="00F4011B" w:rsidRPr="00B43B2B" w:rsidRDefault="006232FC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0B181D0C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71F1A85" w14:textId="55F69D7F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43B2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bookmarkEnd w:id="1"/>
      <w:tr w:rsidR="00F4011B" w:rsidRPr="00B43B2B" w14:paraId="4A271A0F" w14:textId="77777777" w:rsidTr="005A1038">
        <w:trPr>
          <w:tblHeader/>
        </w:trPr>
        <w:tc>
          <w:tcPr>
            <w:tcW w:w="4320" w:type="dxa"/>
          </w:tcPr>
          <w:p w14:paraId="754C1917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36B87A3" w14:textId="39E0702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73107C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60" w:type="dxa"/>
          </w:tcPr>
          <w:p w14:paraId="4F3F2A7E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454DF90B" w14:textId="674C0504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73107C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0" w:type="dxa"/>
          </w:tcPr>
          <w:p w14:paraId="5B57E998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56A95AD0" w14:textId="63B87F8E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73107C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A0DBB4C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BD7355E" w14:textId="4B274E56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73107C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</w:tr>
      <w:tr w:rsidR="00F4011B" w:rsidRPr="00B43B2B" w14:paraId="3285FA7F" w14:textId="77777777" w:rsidTr="005A1038">
        <w:trPr>
          <w:trHeight w:val="281"/>
          <w:tblHeader/>
        </w:trPr>
        <w:tc>
          <w:tcPr>
            <w:tcW w:w="4320" w:type="dxa"/>
          </w:tcPr>
          <w:p w14:paraId="591F9328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2B5D39FA" w14:textId="77777777" w:rsidR="00F4011B" w:rsidRPr="00B43B2B" w:rsidRDefault="00F4011B" w:rsidP="00F401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4011B" w:rsidRPr="00B43B2B" w14:paraId="2C034D3B" w14:textId="77777777" w:rsidTr="005A1038">
        <w:tc>
          <w:tcPr>
            <w:tcW w:w="4320" w:type="dxa"/>
          </w:tcPr>
          <w:p w14:paraId="58E7A956" w14:textId="77777777" w:rsidR="00F4011B" w:rsidRPr="00B43B2B" w:rsidRDefault="00F4011B" w:rsidP="00F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4A5821DB" w14:textId="77777777" w:rsidR="00F4011B" w:rsidRPr="00B43B2B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3217B1B1" w14:textId="77777777" w:rsidR="00F4011B" w:rsidRPr="00B43B2B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520892B0" w14:textId="77777777" w:rsidR="00F4011B" w:rsidRPr="00B43B2B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2DF05D67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793C0EBB" w14:textId="77777777" w:rsidR="00F4011B" w:rsidRPr="00B43B2B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0E25BB" w14:textId="77777777" w:rsidR="00F4011B" w:rsidRPr="00B43B2B" w:rsidRDefault="00F4011B" w:rsidP="00F4011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CA2BE9" w14:textId="77777777" w:rsidR="00F4011B" w:rsidRPr="00B43B2B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07C" w:rsidRPr="00B43B2B" w14:paraId="142E2EE6" w14:textId="77777777" w:rsidTr="001F22D4">
        <w:tc>
          <w:tcPr>
            <w:tcW w:w="4320" w:type="dxa"/>
          </w:tcPr>
          <w:p w14:paraId="15B6A422" w14:textId="77777777" w:rsidR="0073107C" w:rsidRPr="00B43B2B" w:rsidRDefault="0073107C" w:rsidP="00731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1AC35BB5" w14:textId="35000052" w:rsidR="0073107C" w:rsidRPr="00B43B2B" w:rsidRDefault="00375D17" w:rsidP="0073107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828,</w:t>
            </w:r>
            <w:r w:rsidR="0029280D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260" w:type="dxa"/>
          </w:tcPr>
          <w:p w14:paraId="53A200CD" w14:textId="77777777" w:rsidR="0073107C" w:rsidRPr="00B43B2B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09058E58" w14:textId="08ECA5DE" w:rsidR="0073107C" w:rsidRPr="00B43B2B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502,652</w:t>
            </w:r>
          </w:p>
        </w:tc>
        <w:tc>
          <w:tcPr>
            <w:tcW w:w="260" w:type="dxa"/>
          </w:tcPr>
          <w:p w14:paraId="35327F97" w14:textId="77777777" w:rsidR="0073107C" w:rsidRPr="00B43B2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6D55917B" w14:textId="44D94D54" w:rsidR="0073107C" w:rsidRPr="00B43B2B" w:rsidRDefault="001F22D4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665,67</w:t>
            </w:r>
            <w:r w:rsidR="00C77FC3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6BAFC6B" w14:textId="77777777" w:rsidR="0073107C" w:rsidRPr="00B43B2B" w:rsidRDefault="0073107C" w:rsidP="0073107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725B87" w14:textId="4B7326A9" w:rsidR="0073107C" w:rsidRPr="00B43B2B" w:rsidRDefault="0073107C" w:rsidP="0073107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395,052</w:t>
            </w:r>
          </w:p>
        </w:tc>
      </w:tr>
      <w:tr w:rsidR="0073107C" w:rsidRPr="00B43B2B" w:rsidDel="003F2604" w14:paraId="4B607410" w14:textId="77777777" w:rsidTr="005A1038">
        <w:tc>
          <w:tcPr>
            <w:tcW w:w="4320" w:type="dxa"/>
          </w:tcPr>
          <w:p w14:paraId="4AC9F3C3" w14:textId="77777777" w:rsidR="0073107C" w:rsidRPr="00B43B2B" w:rsidRDefault="0073107C" w:rsidP="00731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99613F" w14:textId="3DA92413" w:rsidR="0073107C" w:rsidRPr="00B43B2B" w:rsidRDefault="002F7F6B" w:rsidP="007310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(11,41</w:t>
            </w:r>
            <w:r w:rsidR="00C77FC3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</w:tcPr>
          <w:p w14:paraId="57348CD2" w14:textId="77777777" w:rsidR="0073107C" w:rsidRPr="00B43B2B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60B3373" w14:textId="7A64A0AF" w:rsidR="0073107C" w:rsidRPr="00B43B2B" w:rsidDel="003F2604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(15,004)</w:t>
            </w:r>
          </w:p>
        </w:tc>
        <w:tc>
          <w:tcPr>
            <w:tcW w:w="260" w:type="dxa"/>
          </w:tcPr>
          <w:p w14:paraId="46C1907A" w14:textId="77777777" w:rsidR="0073107C" w:rsidRPr="00B43B2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AD08006" w14:textId="2B9F2083" w:rsidR="0073107C" w:rsidRPr="00B43B2B" w:rsidRDefault="00996F29" w:rsidP="0073107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2F7F6B" w:rsidRPr="00B43B2B">
              <w:rPr>
                <w:rFonts w:asciiTheme="majorBidi" w:hAnsiTheme="majorBidi" w:cstheme="majorBidi"/>
                <w:sz w:val="28"/>
                <w:szCs w:val="28"/>
              </w:rPr>
              <w:t>1,31</w:t>
            </w:r>
            <w:r w:rsidR="00C77FC3" w:rsidRPr="00B43B2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43B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BCC28A3" w14:textId="77777777" w:rsidR="0073107C" w:rsidRPr="00B43B2B" w:rsidRDefault="0073107C" w:rsidP="0073107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3FF9D6" w14:textId="3E1BB2D4" w:rsidR="0073107C" w:rsidRPr="00B43B2B" w:rsidDel="003F2604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(14,404)</w:t>
            </w:r>
          </w:p>
        </w:tc>
      </w:tr>
      <w:tr w:rsidR="0073107C" w:rsidRPr="00B43B2B" w14:paraId="288ABE17" w14:textId="77777777" w:rsidTr="001F22D4">
        <w:tc>
          <w:tcPr>
            <w:tcW w:w="4320" w:type="dxa"/>
          </w:tcPr>
          <w:p w14:paraId="4E51642D" w14:textId="77777777" w:rsidR="0073107C" w:rsidRPr="00B43B2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7CEE70" w14:textId="0E8F21B3" w:rsidR="0073107C" w:rsidRPr="00B43B2B" w:rsidRDefault="00996F29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="00375D17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1C557A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9280D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</w:p>
        </w:tc>
        <w:tc>
          <w:tcPr>
            <w:tcW w:w="260" w:type="dxa"/>
          </w:tcPr>
          <w:p w14:paraId="0AD3FB3C" w14:textId="77777777" w:rsidR="0073107C" w:rsidRPr="00B43B2B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0159D749" w14:textId="0D9D5D7F" w:rsidR="0073107C" w:rsidRPr="00B43B2B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487,648</w:t>
            </w:r>
          </w:p>
        </w:tc>
        <w:tc>
          <w:tcPr>
            <w:tcW w:w="260" w:type="dxa"/>
          </w:tcPr>
          <w:p w14:paraId="6EA4BE9E" w14:textId="77777777" w:rsidR="0073107C" w:rsidRPr="00B43B2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4131AEF5" w14:textId="051F0EFB" w:rsidR="0073107C" w:rsidRPr="00B43B2B" w:rsidRDefault="002F7F6B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</w:t>
            </w:r>
            <w:r w:rsidR="001F22D4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4,36</w:t>
            </w:r>
            <w:r w:rsidR="00DB1ABC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A11C040" w14:textId="77777777" w:rsidR="0073107C" w:rsidRPr="00B43B2B" w:rsidRDefault="0073107C" w:rsidP="0073107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6092986" w14:textId="1FD73606" w:rsidR="0073107C" w:rsidRPr="00B43B2B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380,648</w:t>
            </w:r>
          </w:p>
        </w:tc>
      </w:tr>
      <w:tr w:rsidR="0073107C" w:rsidRPr="00B43B2B" w14:paraId="270C6706" w14:textId="77777777" w:rsidTr="005A1038">
        <w:tc>
          <w:tcPr>
            <w:tcW w:w="4320" w:type="dxa"/>
          </w:tcPr>
          <w:p w14:paraId="47532B43" w14:textId="77777777" w:rsidR="00653376" w:rsidRPr="00B43B2B" w:rsidRDefault="00653376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56AAEC7" w14:textId="425B658A" w:rsidR="0073107C" w:rsidRPr="00B43B2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B43B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เงินทุน</w:t>
            </w:r>
          </w:p>
        </w:tc>
        <w:tc>
          <w:tcPr>
            <w:tcW w:w="990" w:type="dxa"/>
          </w:tcPr>
          <w:p w14:paraId="68BFB0AD" w14:textId="77777777" w:rsidR="0073107C" w:rsidRPr="00B43B2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1CE9D962" w14:textId="77777777" w:rsidR="0073107C" w:rsidRPr="00B43B2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524533BB" w14:textId="77777777" w:rsidR="0073107C" w:rsidRPr="00B43B2B" w:rsidRDefault="0073107C" w:rsidP="0073107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43DE7070" w14:textId="77777777" w:rsidR="0073107C" w:rsidRPr="00B43B2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478C5AEB" w14:textId="77777777" w:rsidR="0073107C" w:rsidRPr="00B43B2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88C83A" w14:textId="77777777" w:rsidR="0073107C" w:rsidRPr="00B43B2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07657A1" w14:textId="77777777" w:rsidR="0073107C" w:rsidRPr="00B43B2B" w:rsidRDefault="0073107C" w:rsidP="0073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96F29" w:rsidRPr="00B43B2B" w14:paraId="4B8E5842" w14:textId="77777777" w:rsidTr="00BC7EC4">
        <w:tc>
          <w:tcPr>
            <w:tcW w:w="4320" w:type="dxa"/>
          </w:tcPr>
          <w:p w14:paraId="21D9191D" w14:textId="76951330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990" w:type="dxa"/>
          </w:tcPr>
          <w:p w14:paraId="20A52F66" w14:textId="3488EB1F" w:rsidR="00996F29" w:rsidRPr="00B43B2B" w:rsidRDefault="006D38E5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10,656</w:t>
            </w:r>
          </w:p>
        </w:tc>
        <w:tc>
          <w:tcPr>
            <w:tcW w:w="260" w:type="dxa"/>
          </w:tcPr>
          <w:p w14:paraId="7C1828EE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45E71A3D" w14:textId="19C14FE0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13,855</w:t>
            </w:r>
          </w:p>
        </w:tc>
        <w:tc>
          <w:tcPr>
            <w:tcW w:w="260" w:type="dxa"/>
          </w:tcPr>
          <w:p w14:paraId="4DE65FAA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19F0DDDE" w14:textId="20E09F2D" w:rsidR="00996F29" w:rsidRPr="00B43B2B" w:rsidRDefault="00996F29" w:rsidP="00996F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7C50B6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4311F65" w14:textId="19E893C0" w:rsidR="00996F29" w:rsidRPr="00B43B2B" w:rsidRDefault="00996F29" w:rsidP="00996F29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96F29" w:rsidRPr="00B43B2B" w14:paraId="711A8655" w14:textId="77777777" w:rsidTr="00BC7EC4">
        <w:tc>
          <w:tcPr>
            <w:tcW w:w="4320" w:type="dxa"/>
          </w:tcPr>
          <w:p w14:paraId="2EDCAB67" w14:textId="77777777" w:rsidR="00996F29" w:rsidRPr="00B43B2B" w:rsidRDefault="00996F29" w:rsidP="00996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A85692" w14:textId="33C0F78F" w:rsidR="00996F29" w:rsidRPr="00B43B2B" w:rsidRDefault="006D38E5" w:rsidP="00996F2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F0E1C2B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B5B8480" w14:textId="3C533F2B" w:rsidR="00996F29" w:rsidRPr="00B43B2B" w:rsidRDefault="00996F29" w:rsidP="00996F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0F6E51C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2AC04F5F" w14:textId="64473B57" w:rsidR="00996F29" w:rsidRPr="00B43B2B" w:rsidRDefault="00996F29" w:rsidP="00996F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EB1AE14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700270" w14:textId="01FD5199" w:rsidR="00996F29" w:rsidRPr="00B43B2B" w:rsidRDefault="00996F29" w:rsidP="00996F29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96F29" w:rsidRPr="00B43B2B" w14:paraId="7E5DF8E3" w14:textId="77777777" w:rsidTr="00BC7EC4">
        <w:trPr>
          <w:trHeight w:val="58"/>
        </w:trPr>
        <w:tc>
          <w:tcPr>
            <w:tcW w:w="4320" w:type="dxa"/>
          </w:tcPr>
          <w:p w14:paraId="21A070A1" w14:textId="77777777" w:rsidR="00996F29" w:rsidRPr="00B43B2B" w:rsidRDefault="00996F29" w:rsidP="00996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0D8CCF" w14:textId="29B8C479" w:rsidR="00996F29" w:rsidRPr="00B43B2B" w:rsidRDefault="006D38E5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10,656</w:t>
            </w:r>
          </w:p>
        </w:tc>
        <w:tc>
          <w:tcPr>
            <w:tcW w:w="260" w:type="dxa"/>
          </w:tcPr>
          <w:p w14:paraId="59DF9D24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729C53E7" w14:textId="1F17399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13,855</w:t>
            </w:r>
          </w:p>
        </w:tc>
        <w:tc>
          <w:tcPr>
            <w:tcW w:w="260" w:type="dxa"/>
          </w:tcPr>
          <w:p w14:paraId="724BBF59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5EF8B20A" w14:textId="1BBC6913" w:rsidR="00996F29" w:rsidRPr="00B43B2B" w:rsidRDefault="00996F29" w:rsidP="00996F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5D31B74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D0E13F" w14:textId="28078D8B" w:rsidR="00996F29" w:rsidRPr="00B43B2B" w:rsidRDefault="00996F29" w:rsidP="00996F29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6F29" w:rsidRPr="00B43B2B" w14:paraId="5F340A5D" w14:textId="77777777" w:rsidTr="005A1038">
        <w:trPr>
          <w:trHeight w:val="80"/>
        </w:trPr>
        <w:tc>
          <w:tcPr>
            <w:tcW w:w="4320" w:type="dxa"/>
          </w:tcPr>
          <w:p w14:paraId="6A32A9B7" w14:textId="77777777" w:rsidR="00BB570F" w:rsidRPr="00B43B2B" w:rsidRDefault="00BB570F" w:rsidP="00996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5D196A3" w14:textId="6DD6F2EF" w:rsidR="00996F29" w:rsidRPr="00B43B2B" w:rsidRDefault="00996F29" w:rsidP="00996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90" w:type="dxa"/>
          </w:tcPr>
          <w:p w14:paraId="548CAC1A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</w:tcPr>
          <w:p w14:paraId="33B346D3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7FB0DD46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3F25B15A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2411AB54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E682FE" w14:textId="77777777" w:rsidR="00996F29" w:rsidRPr="00B43B2B" w:rsidRDefault="00996F29" w:rsidP="00996F2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3C1D12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6F29" w:rsidRPr="00B43B2B" w14:paraId="103F435C" w14:textId="77777777" w:rsidTr="005A1038">
        <w:tc>
          <w:tcPr>
            <w:tcW w:w="4320" w:type="dxa"/>
          </w:tcPr>
          <w:p w14:paraId="6A7E6EEB" w14:textId="77777777" w:rsidR="00996F29" w:rsidRPr="00B43B2B" w:rsidRDefault="00996F29" w:rsidP="00996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90" w:type="dxa"/>
          </w:tcPr>
          <w:p w14:paraId="0F72251C" w14:textId="436AE88D" w:rsidR="00996F29" w:rsidRPr="00B43B2B" w:rsidRDefault="006D38E5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2,988</w:t>
            </w:r>
          </w:p>
        </w:tc>
        <w:tc>
          <w:tcPr>
            <w:tcW w:w="260" w:type="dxa"/>
          </w:tcPr>
          <w:p w14:paraId="290660B1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74B81EA5" w14:textId="1261592E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4,961</w:t>
            </w:r>
          </w:p>
        </w:tc>
        <w:tc>
          <w:tcPr>
            <w:tcW w:w="260" w:type="dxa"/>
          </w:tcPr>
          <w:p w14:paraId="567C908F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03C29818" w14:textId="443727FA" w:rsidR="00996F29" w:rsidRPr="00B43B2B" w:rsidRDefault="00996F29" w:rsidP="00996F29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B517189" w14:textId="77777777" w:rsidR="00996F29" w:rsidRPr="00B43B2B" w:rsidRDefault="00996F29" w:rsidP="00996F2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E7D8409" w14:textId="5BC3A5A5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1,106</w:t>
            </w:r>
          </w:p>
        </w:tc>
      </w:tr>
      <w:tr w:rsidR="00996F29" w:rsidRPr="00B43B2B" w14:paraId="2A140C73" w14:textId="77777777" w:rsidTr="005A1038">
        <w:tc>
          <w:tcPr>
            <w:tcW w:w="4320" w:type="dxa"/>
          </w:tcPr>
          <w:p w14:paraId="6607DE16" w14:textId="77777777" w:rsidR="00996F29" w:rsidRPr="00B43B2B" w:rsidRDefault="00996F29" w:rsidP="00996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DFDEA3" w14:textId="37F28518" w:rsidR="00996F29" w:rsidRPr="00B43B2B" w:rsidRDefault="006D38E5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(1,679)</w:t>
            </w:r>
          </w:p>
        </w:tc>
        <w:tc>
          <w:tcPr>
            <w:tcW w:w="260" w:type="dxa"/>
          </w:tcPr>
          <w:p w14:paraId="656CFB97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20FCAAAC" w14:textId="11B77024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(2,437)</w:t>
            </w:r>
          </w:p>
        </w:tc>
        <w:tc>
          <w:tcPr>
            <w:tcW w:w="260" w:type="dxa"/>
          </w:tcPr>
          <w:p w14:paraId="182C41A8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74DF9435" w14:textId="13056B1A" w:rsidR="00996F29" w:rsidRPr="00B43B2B" w:rsidRDefault="00996F29" w:rsidP="00996F29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045AEB7" w14:textId="77777777" w:rsidR="00996F29" w:rsidRPr="00B43B2B" w:rsidRDefault="00996F29" w:rsidP="00996F2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4C66E4" w14:textId="23364829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(277)</w:t>
            </w:r>
          </w:p>
        </w:tc>
      </w:tr>
      <w:tr w:rsidR="00996F29" w:rsidRPr="00B43B2B" w14:paraId="6556AEB6" w14:textId="77777777" w:rsidTr="005A1038">
        <w:trPr>
          <w:trHeight w:val="58"/>
        </w:trPr>
        <w:tc>
          <w:tcPr>
            <w:tcW w:w="4320" w:type="dxa"/>
          </w:tcPr>
          <w:p w14:paraId="5E2E6687" w14:textId="77777777" w:rsidR="00996F29" w:rsidRPr="00B43B2B" w:rsidRDefault="00996F29" w:rsidP="00996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201F36" w14:textId="5BD35028" w:rsidR="00996F29" w:rsidRPr="00B43B2B" w:rsidRDefault="006D38E5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1,309</w:t>
            </w:r>
          </w:p>
        </w:tc>
        <w:tc>
          <w:tcPr>
            <w:tcW w:w="260" w:type="dxa"/>
          </w:tcPr>
          <w:p w14:paraId="2C5A301D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1AF485AE" w14:textId="09A7E27B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2,524</w:t>
            </w:r>
          </w:p>
        </w:tc>
        <w:tc>
          <w:tcPr>
            <w:tcW w:w="260" w:type="dxa"/>
          </w:tcPr>
          <w:p w14:paraId="31B92014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26107E20" w14:textId="51EA90A6" w:rsidR="00996F29" w:rsidRPr="00B43B2B" w:rsidRDefault="00996F29" w:rsidP="00996F29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1C369D0" w14:textId="7CCC2AF2" w:rsidR="00996F29" w:rsidRPr="00B43B2B" w:rsidRDefault="00996F29" w:rsidP="00996F29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BF48C0" w14:textId="2EB003D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sz w:val="28"/>
                <w:szCs w:val="28"/>
              </w:rPr>
              <w:t>829</w:t>
            </w:r>
          </w:p>
        </w:tc>
      </w:tr>
      <w:tr w:rsidR="00996F29" w:rsidRPr="00B43B2B" w14:paraId="1952FAD1" w14:textId="77777777" w:rsidTr="005A2F67">
        <w:trPr>
          <w:trHeight w:val="154"/>
        </w:trPr>
        <w:tc>
          <w:tcPr>
            <w:tcW w:w="4320" w:type="dxa"/>
          </w:tcPr>
          <w:p w14:paraId="49796877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A969BB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6"/>
                <w:szCs w:val="6"/>
                <w:lang w:val="en-US" w:bidi="th-TH"/>
              </w:rPr>
            </w:pPr>
          </w:p>
        </w:tc>
        <w:tc>
          <w:tcPr>
            <w:tcW w:w="260" w:type="dxa"/>
          </w:tcPr>
          <w:p w14:paraId="6B4A163B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1443B379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193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60" w:type="dxa"/>
          </w:tcPr>
          <w:p w14:paraId="0448DAF0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7A03E294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6"/>
                <w:szCs w:val="6"/>
                <w:lang w:val="en-US" w:bidi="th-TH"/>
              </w:rPr>
            </w:pPr>
          </w:p>
        </w:tc>
        <w:tc>
          <w:tcPr>
            <w:tcW w:w="270" w:type="dxa"/>
          </w:tcPr>
          <w:p w14:paraId="02184D38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56FDC9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43" w:right="-153"/>
              <w:rPr>
                <w:rFonts w:asciiTheme="majorBidi" w:hAnsiTheme="majorBidi" w:cstheme="majorBidi"/>
                <w:b/>
                <w:bCs/>
                <w:sz w:val="6"/>
                <w:szCs w:val="6"/>
                <w:lang w:val="en-US" w:bidi="th-TH"/>
              </w:rPr>
            </w:pPr>
          </w:p>
        </w:tc>
      </w:tr>
      <w:tr w:rsidR="00996F29" w:rsidRPr="00B43B2B" w14:paraId="4BD2B124" w14:textId="77777777" w:rsidTr="005A1038">
        <w:trPr>
          <w:trHeight w:val="56"/>
        </w:trPr>
        <w:tc>
          <w:tcPr>
            <w:tcW w:w="4320" w:type="dxa"/>
          </w:tcPr>
          <w:p w14:paraId="1F6CD29C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D8645E" w14:textId="3AA340FA" w:rsidR="00996F29" w:rsidRPr="00B43B2B" w:rsidRDefault="006D38E5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</w:t>
            </w:r>
            <w:r w:rsidR="0029280D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9D74F8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0" w:type="dxa"/>
          </w:tcPr>
          <w:p w14:paraId="048F3EBF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666DBA3" w14:textId="41A2F760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120</w:t>
            </w:r>
            <w:r w:rsidRPr="00B43B2B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,041</w:t>
            </w:r>
          </w:p>
        </w:tc>
        <w:tc>
          <w:tcPr>
            <w:tcW w:w="260" w:type="dxa"/>
          </w:tcPr>
          <w:p w14:paraId="3304C32C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58C04959" w14:textId="7D9CFA63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76,</w:t>
            </w:r>
            <w:r w:rsidR="0029280D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702</w:t>
            </w:r>
          </w:p>
        </w:tc>
        <w:tc>
          <w:tcPr>
            <w:tcW w:w="270" w:type="dxa"/>
          </w:tcPr>
          <w:p w14:paraId="63CAB76B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EB66C6" w14:textId="484EC429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45,191</w:t>
            </w:r>
          </w:p>
        </w:tc>
      </w:tr>
      <w:tr w:rsidR="00996F29" w:rsidRPr="00B43B2B" w14:paraId="3CFBF47C" w14:textId="77777777" w:rsidTr="005A1038">
        <w:trPr>
          <w:trHeight w:val="46"/>
        </w:trPr>
        <w:tc>
          <w:tcPr>
            <w:tcW w:w="4320" w:type="dxa"/>
          </w:tcPr>
          <w:p w14:paraId="6CE28B9D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13088F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60" w:type="dxa"/>
          </w:tcPr>
          <w:p w14:paraId="573C3FF9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D6F0E1F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0" w:type="dxa"/>
          </w:tcPr>
          <w:p w14:paraId="687D8CDB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391A658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75A75050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C0FECE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996F29" w:rsidRPr="00B43B2B" w14:paraId="6E113061" w14:textId="77777777" w:rsidTr="005A1038">
        <w:trPr>
          <w:trHeight w:val="56"/>
        </w:trPr>
        <w:tc>
          <w:tcPr>
            <w:tcW w:w="4320" w:type="dxa"/>
          </w:tcPr>
          <w:p w14:paraId="28DF161C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15FFA94" w14:textId="5525583A" w:rsidR="00996F29" w:rsidRPr="00B43B2B" w:rsidRDefault="006D38E5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1F22D4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  <w:r w:rsidR="00375D17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1F22D4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9280D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9D74F8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60" w:type="dxa"/>
          </w:tcPr>
          <w:p w14:paraId="2A1CC168" w14:textId="77777777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</w:tcPr>
          <w:p w14:paraId="2C346AC1" w14:textId="3BEB9AAD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624,068</w:t>
            </w:r>
          </w:p>
        </w:tc>
        <w:tc>
          <w:tcPr>
            <w:tcW w:w="260" w:type="dxa"/>
          </w:tcPr>
          <w:p w14:paraId="71F03BE3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</w:tcPr>
          <w:p w14:paraId="28366223" w14:textId="56A1E52E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</w:t>
            </w:r>
            <w:r w:rsidR="0029280D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F22D4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9280D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062</w:t>
            </w:r>
          </w:p>
        </w:tc>
        <w:tc>
          <w:tcPr>
            <w:tcW w:w="270" w:type="dxa"/>
          </w:tcPr>
          <w:p w14:paraId="495F9721" w14:textId="77777777" w:rsidR="00996F29" w:rsidRPr="00B43B2B" w:rsidRDefault="00996F29" w:rsidP="0099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335B297" w14:textId="423B21BE" w:rsidR="00996F29" w:rsidRPr="00B43B2B" w:rsidRDefault="00996F29" w:rsidP="00996F2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426,668</w:t>
            </w:r>
          </w:p>
        </w:tc>
      </w:tr>
    </w:tbl>
    <w:p w14:paraId="2378D47B" w14:textId="77777777" w:rsidR="00B12807" w:rsidRPr="00B43B2B" w:rsidRDefault="00B12807" w:rsidP="00C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1E40C007" w14:textId="6061D016" w:rsidR="00DB12B7" w:rsidRPr="00B43B2B" w:rsidRDefault="00DB12B7" w:rsidP="005A1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B43B2B">
        <w:rPr>
          <w:rFonts w:asciiTheme="majorBidi" w:hAnsiTheme="majorBidi" w:cstheme="majorBidi"/>
          <w:sz w:val="28"/>
          <w:szCs w:val="28"/>
          <w:cs/>
          <w:lang w:eastAsia="x-none"/>
        </w:rPr>
        <w:t>โดย</w:t>
      </w:r>
      <w:r w:rsidRPr="00B43B2B">
        <w:rPr>
          <w:rFonts w:asciiTheme="majorBidi" w:hAnsiTheme="majorBidi" w:cstheme="majorBidi"/>
          <w:sz w:val="28"/>
          <w:szCs w:val="28"/>
          <w:cs/>
          <w:lang w:val="th-TH"/>
        </w:rPr>
        <w:t>ปกติระยะเวลาการให้สินเชื่อแก่ลูกค้าของกลุ่มบริษัท</w:t>
      </w:r>
      <w:r w:rsidRPr="00B43B2B">
        <w:rPr>
          <w:rFonts w:asciiTheme="majorBidi" w:hAnsiTheme="majorBidi" w:cstheme="majorBidi"/>
          <w:sz w:val="28"/>
          <w:szCs w:val="28"/>
          <w:cs/>
        </w:rPr>
        <w:t>มีระยะเวลาตั้งแต่</w:t>
      </w:r>
      <w:r w:rsidRPr="00B43B2B">
        <w:rPr>
          <w:rFonts w:asciiTheme="majorBidi" w:hAnsiTheme="majorBidi" w:cstheme="majorBidi"/>
          <w:sz w:val="28"/>
          <w:szCs w:val="28"/>
        </w:rPr>
        <w:t xml:space="preserve"> 30 </w:t>
      </w:r>
      <w:r w:rsidRPr="00B43B2B">
        <w:rPr>
          <w:rFonts w:asciiTheme="majorBidi" w:hAnsiTheme="majorBidi" w:cstheme="majorBidi"/>
          <w:sz w:val="28"/>
          <w:szCs w:val="28"/>
          <w:cs/>
        </w:rPr>
        <w:t>วัน</w:t>
      </w:r>
      <w:r w:rsidRPr="00B43B2B">
        <w:rPr>
          <w:rFonts w:asciiTheme="majorBidi" w:hAnsiTheme="majorBidi" w:cstheme="majorBidi"/>
          <w:sz w:val="28"/>
          <w:szCs w:val="28"/>
        </w:rPr>
        <w:t xml:space="preserve"> </w:t>
      </w:r>
      <w:r w:rsidRPr="00B43B2B">
        <w:rPr>
          <w:rFonts w:asciiTheme="majorBidi" w:hAnsiTheme="majorBidi" w:cstheme="majorBidi"/>
          <w:sz w:val="28"/>
          <w:szCs w:val="28"/>
          <w:cs/>
        </w:rPr>
        <w:t>ถึง</w:t>
      </w:r>
      <w:r w:rsidRPr="00B43B2B">
        <w:rPr>
          <w:rFonts w:asciiTheme="majorBidi" w:hAnsiTheme="majorBidi" w:cstheme="majorBidi"/>
          <w:sz w:val="28"/>
          <w:szCs w:val="28"/>
        </w:rPr>
        <w:t xml:space="preserve"> 90 </w:t>
      </w:r>
      <w:r w:rsidRPr="00B43B2B">
        <w:rPr>
          <w:rFonts w:asciiTheme="majorBidi" w:hAnsiTheme="majorBidi" w:cstheme="majorBidi"/>
          <w:sz w:val="28"/>
          <w:szCs w:val="28"/>
          <w:cs/>
        </w:rPr>
        <w:t>วัน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0"/>
        <w:gridCol w:w="10"/>
        <w:gridCol w:w="990"/>
        <w:gridCol w:w="260"/>
        <w:gridCol w:w="10"/>
        <w:gridCol w:w="990"/>
        <w:gridCol w:w="270"/>
        <w:gridCol w:w="990"/>
      </w:tblGrid>
      <w:tr w:rsidR="000F544B" w:rsidRPr="00B43B2B" w14:paraId="4029E5A2" w14:textId="77777777" w:rsidTr="00D0755A">
        <w:trPr>
          <w:trHeight w:val="461"/>
          <w:tblHeader/>
        </w:trPr>
        <w:tc>
          <w:tcPr>
            <w:tcW w:w="4410" w:type="dxa"/>
            <w:vMerge w:val="restart"/>
          </w:tcPr>
          <w:p w14:paraId="2012A282" w14:textId="77777777" w:rsidR="000F544B" w:rsidRPr="00B43B2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  <w:p w14:paraId="254739E4" w14:textId="78140A90" w:rsidR="000F544B" w:rsidRPr="00B43B2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8C17BB"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8C17BB"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8C17BB" w:rsidRPr="00B43B2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250" w:type="dxa"/>
            <w:gridSpan w:val="4"/>
          </w:tcPr>
          <w:p w14:paraId="775D6CC5" w14:textId="54664319" w:rsidR="000F544B" w:rsidRPr="00B43B2B" w:rsidRDefault="000F544B" w:rsidP="0023019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" w:type="dxa"/>
            <w:vMerge w:val="restart"/>
          </w:tcPr>
          <w:p w14:paraId="5622A6F2" w14:textId="77777777" w:rsidR="000F544B" w:rsidRPr="00B43B2B" w:rsidRDefault="000F544B" w:rsidP="0023019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60" w:type="dxa"/>
            <w:gridSpan w:val="4"/>
          </w:tcPr>
          <w:p w14:paraId="6F2A2DBF" w14:textId="72290B7E" w:rsidR="000F544B" w:rsidRPr="00B43B2B" w:rsidRDefault="000F544B" w:rsidP="0023019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44B" w:rsidRPr="00B43B2B" w14:paraId="5E12875E" w14:textId="77777777" w:rsidTr="00793C16">
        <w:trPr>
          <w:trHeight w:val="395"/>
          <w:tblHeader/>
        </w:trPr>
        <w:tc>
          <w:tcPr>
            <w:tcW w:w="4410" w:type="dxa"/>
            <w:vMerge/>
          </w:tcPr>
          <w:p w14:paraId="1D56830C" w14:textId="77777777" w:rsidR="000F544B" w:rsidRPr="00B43B2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AEE2094" w14:textId="02106322" w:rsidR="000F544B" w:rsidRPr="00B43B2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2569</w:t>
            </w:r>
          </w:p>
        </w:tc>
        <w:tc>
          <w:tcPr>
            <w:tcW w:w="260" w:type="dxa"/>
          </w:tcPr>
          <w:p w14:paraId="3C64909A" w14:textId="77777777" w:rsidR="000F544B" w:rsidRPr="00B43B2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790C3EAE" w14:textId="49B7AF32" w:rsidR="000F544B" w:rsidRPr="00B43B2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0" w:type="dxa"/>
            <w:vMerge/>
          </w:tcPr>
          <w:p w14:paraId="65CD9823" w14:textId="77777777" w:rsidR="000F544B" w:rsidRPr="00B43B2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1B526B88" w14:textId="26C8F293" w:rsidR="000F544B" w:rsidRPr="00B43B2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43F3FAB3" w14:textId="77777777" w:rsidR="000F544B" w:rsidRPr="00B43B2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1E58B02" w14:textId="060EC0FB" w:rsidR="000F544B" w:rsidRPr="00B43B2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</w:tr>
      <w:tr w:rsidR="000F544B" w:rsidRPr="00B43B2B" w14:paraId="704D5C7C" w14:textId="77777777" w:rsidTr="00D36C49">
        <w:trPr>
          <w:trHeight w:val="299"/>
          <w:tblHeader/>
        </w:trPr>
        <w:tc>
          <w:tcPr>
            <w:tcW w:w="4410" w:type="dxa"/>
          </w:tcPr>
          <w:p w14:paraId="739BDD3C" w14:textId="6B4C8438" w:rsidR="000F544B" w:rsidRPr="00B43B2B" w:rsidDel="00A63E91" w:rsidRDefault="000F544B" w:rsidP="000F544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9"/>
          </w:tcPr>
          <w:p w14:paraId="3D834726" w14:textId="77777777" w:rsidR="000F544B" w:rsidRPr="00B43B2B" w:rsidRDefault="000F544B" w:rsidP="000F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43B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43B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E344E" w:rsidRPr="00B43B2B" w14:paraId="3C6C3216" w14:textId="77777777" w:rsidTr="00307DC7">
        <w:trPr>
          <w:tblHeader/>
        </w:trPr>
        <w:tc>
          <w:tcPr>
            <w:tcW w:w="4410" w:type="dxa"/>
            <w:hideMark/>
          </w:tcPr>
          <w:p w14:paraId="62E1FF86" w14:textId="77777777" w:rsidR="001E344E" w:rsidRPr="00B43B2B" w:rsidRDefault="001E344E" w:rsidP="001E344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</w:tcPr>
          <w:p w14:paraId="1314A8E6" w14:textId="6F5CD9FB" w:rsidR="001E344E" w:rsidRPr="00B43B2B" w:rsidRDefault="001E344E" w:rsidP="001E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17,441</w:t>
            </w:r>
          </w:p>
        </w:tc>
        <w:tc>
          <w:tcPr>
            <w:tcW w:w="270" w:type="dxa"/>
            <w:gridSpan w:val="2"/>
          </w:tcPr>
          <w:p w14:paraId="1AA044A4" w14:textId="77777777" w:rsidR="001E344E" w:rsidRPr="00B43B2B" w:rsidRDefault="001E344E" w:rsidP="001E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760D31" w14:textId="35A2E34D" w:rsidR="001E344E" w:rsidRPr="00B43B2B" w:rsidRDefault="001E344E" w:rsidP="001E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5,620</w:t>
            </w:r>
          </w:p>
        </w:tc>
        <w:tc>
          <w:tcPr>
            <w:tcW w:w="270" w:type="dxa"/>
            <w:gridSpan w:val="2"/>
            <w:vAlign w:val="center"/>
          </w:tcPr>
          <w:p w14:paraId="78E4BA75" w14:textId="77777777" w:rsidR="001E344E" w:rsidRPr="00B43B2B" w:rsidRDefault="001E344E" w:rsidP="001E344E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D21A67" w14:textId="1896A5EA" w:rsidR="001E344E" w:rsidRPr="00B43B2B" w:rsidRDefault="001E344E" w:rsidP="001E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14,681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4BE405" w14:textId="77777777" w:rsidR="001E344E" w:rsidRPr="00B43B2B" w:rsidRDefault="001E344E" w:rsidP="001E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775E5E" w14:textId="6B135191" w:rsidR="001E344E" w:rsidRPr="00B43B2B" w:rsidRDefault="001E344E" w:rsidP="001E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2,325</w:t>
            </w:r>
          </w:p>
        </w:tc>
      </w:tr>
      <w:tr w:rsidR="001E344E" w:rsidRPr="00B43B2B" w14:paraId="6FF11265" w14:textId="77777777" w:rsidTr="00307DC7">
        <w:trPr>
          <w:tblHeader/>
        </w:trPr>
        <w:tc>
          <w:tcPr>
            <w:tcW w:w="4410" w:type="dxa"/>
            <w:hideMark/>
          </w:tcPr>
          <w:p w14:paraId="1DCA4C16" w14:textId="77777777" w:rsidR="001E344E" w:rsidRPr="00B43B2B" w:rsidRDefault="001E344E" w:rsidP="001E344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4D5B684" w14:textId="644F390E" w:rsidR="001E344E" w:rsidRPr="00B43B2B" w:rsidRDefault="00516389" w:rsidP="001E344E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5C7CD94" w14:textId="77777777" w:rsidR="001E344E" w:rsidRPr="00B43B2B" w:rsidRDefault="001E344E" w:rsidP="001E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2688B3" w14:textId="493E7CE3" w:rsidR="001E344E" w:rsidRPr="00B43B2B" w:rsidRDefault="001E344E" w:rsidP="001E344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11,667</w:t>
            </w:r>
          </w:p>
        </w:tc>
        <w:tc>
          <w:tcPr>
            <w:tcW w:w="270" w:type="dxa"/>
            <w:gridSpan w:val="2"/>
            <w:vAlign w:val="center"/>
          </w:tcPr>
          <w:p w14:paraId="6A56FE03" w14:textId="77777777" w:rsidR="001E344E" w:rsidRPr="00B43B2B" w:rsidRDefault="001E344E" w:rsidP="001E344E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5BA1C4" w14:textId="3EA09ED7" w:rsidR="001E344E" w:rsidRPr="00B43B2B" w:rsidRDefault="006D38E5" w:rsidP="001E34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459AC87" w14:textId="77777777" w:rsidR="001E344E" w:rsidRPr="00B43B2B" w:rsidRDefault="001E344E" w:rsidP="001E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3C8618" w14:textId="60154EDE" w:rsidR="001E344E" w:rsidRPr="00B43B2B" w:rsidRDefault="001E344E" w:rsidP="001E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11,651</w:t>
            </w:r>
          </w:p>
        </w:tc>
      </w:tr>
      <w:tr w:rsidR="001E344E" w:rsidRPr="00B43B2B" w14:paraId="70E307D1" w14:textId="77777777" w:rsidTr="00307DC7">
        <w:trPr>
          <w:tblHeader/>
        </w:trPr>
        <w:tc>
          <w:tcPr>
            <w:tcW w:w="4410" w:type="dxa"/>
            <w:hideMark/>
          </w:tcPr>
          <w:p w14:paraId="0E5B9811" w14:textId="77777777" w:rsidR="001E344E" w:rsidRPr="00B43B2B" w:rsidRDefault="001E344E" w:rsidP="001E344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E582E3" w14:textId="1E6B8C64" w:rsidR="001E344E" w:rsidRPr="00B43B2B" w:rsidRDefault="00516389" w:rsidP="001E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(4,345)</w:t>
            </w:r>
          </w:p>
        </w:tc>
        <w:tc>
          <w:tcPr>
            <w:tcW w:w="270" w:type="dxa"/>
            <w:gridSpan w:val="2"/>
          </w:tcPr>
          <w:p w14:paraId="01DB3FF2" w14:textId="77777777" w:rsidR="001E344E" w:rsidRPr="00B43B2B" w:rsidRDefault="001E344E" w:rsidP="001E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30D598" w14:textId="17276A17" w:rsidR="001E344E" w:rsidRPr="00B43B2B" w:rsidRDefault="001E344E" w:rsidP="001E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(1,589)</w:t>
            </w:r>
          </w:p>
        </w:tc>
        <w:tc>
          <w:tcPr>
            <w:tcW w:w="270" w:type="dxa"/>
            <w:gridSpan w:val="2"/>
            <w:vAlign w:val="center"/>
          </w:tcPr>
          <w:p w14:paraId="137F0848" w14:textId="77777777" w:rsidR="001E344E" w:rsidRPr="00B43B2B" w:rsidRDefault="001E344E" w:rsidP="001E344E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6D7765" w14:textId="3965ED3D" w:rsidR="001E344E" w:rsidRPr="00B43B2B" w:rsidRDefault="006D38E5" w:rsidP="001E34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(3,36</w:t>
            </w:r>
            <w:r w:rsidR="00C77FC3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8A0AE1" w14:textId="77777777" w:rsidR="001E344E" w:rsidRPr="00B43B2B" w:rsidRDefault="001E344E" w:rsidP="001E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CFFB28" w14:textId="31204B86" w:rsidR="001E344E" w:rsidRPr="00B43B2B" w:rsidRDefault="001E344E" w:rsidP="001E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(1,023)</w:t>
            </w:r>
          </w:p>
        </w:tc>
      </w:tr>
      <w:tr w:rsidR="001E344E" w:rsidRPr="00B43B2B" w14:paraId="71168115" w14:textId="77777777" w:rsidTr="00307DC7">
        <w:trPr>
          <w:tblHeader/>
        </w:trPr>
        <w:tc>
          <w:tcPr>
            <w:tcW w:w="4410" w:type="dxa"/>
          </w:tcPr>
          <w:p w14:paraId="50AFE3E9" w14:textId="49E210FE" w:rsidR="001E344E" w:rsidRPr="00B43B2B" w:rsidRDefault="001E344E" w:rsidP="001E344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B43B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C730FF" w14:textId="59E1A055" w:rsidR="001E344E" w:rsidRPr="00B43B2B" w:rsidRDefault="00516389" w:rsidP="001E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13,096</w:t>
            </w:r>
          </w:p>
        </w:tc>
        <w:tc>
          <w:tcPr>
            <w:tcW w:w="270" w:type="dxa"/>
            <w:gridSpan w:val="2"/>
          </w:tcPr>
          <w:p w14:paraId="22AF67D4" w14:textId="77777777" w:rsidR="001E344E" w:rsidRPr="00B43B2B" w:rsidRDefault="001E344E" w:rsidP="001E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2EE48A" w14:textId="32F5E577" w:rsidR="001E344E" w:rsidRPr="00B43B2B" w:rsidRDefault="001E344E" w:rsidP="001E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15,698</w:t>
            </w:r>
          </w:p>
        </w:tc>
        <w:tc>
          <w:tcPr>
            <w:tcW w:w="270" w:type="dxa"/>
            <w:gridSpan w:val="2"/>
            <w:vAlign w:val="center"/>
          </w:tcPr>
          <w:p w14:paraId="280268A3" w14:textId="77777777" w:rsidR="001E344E" w:rsidRPr="00B43B2B" w:rsidRDefault="001E344E" w:rsidP="001E344E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74FB45" w14:textId="5A0BC92E" w:rsidR="001E344E" w:rsidRPr="00B43B2B" w:rsidRDefault="008E4B3C" w:rsidP="001E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sz w:val="28"/>
                <w:szCs w:val="28"/>
              </w:rPr>
              <w:t>11,31</w:t>
            </w:r>
            <w:r w:rsidR="00C77FC3" w:rsidRPr="00B43B2B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87FE6" w14:textId="77777777" w:rsidR="001E344E" w:rsidRPr="00B43B2B" w:rsidRDefault="001E344E" w:rsidP="001E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F81E2" w14:textId="3484A2C3" w:rsidR="001E344E" w:rsidRPr="00B43B2B" w:rsidRDefault="001E344E" w:rsidP="001E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sz w:val="28"/>
                <w:szCs w:val="28"/>
              </w:rPr>
              <w:t>12,953</w:t>
            </w:r>
          </w:p>
        </w:tc>
      </w:tr>
    </w:tbl>
    <w:p w14:paraId="0D9C44C7" w14:textId="77777777" w:rsidR="00DD3CC8" w:rsidRPr="00B43B2B" w:rsidRDefault="00DD3CC8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2D679A5" w14:textId="171B4E6C" w:rsidR="00DB12B7" w:rsidRPr="00B43B2B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43B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ลูกหนี้ตามสัญญาปรับโครงสร้างหนี้</w:t>
      </w:r>
    </w:p>
    <w:p w14:paraId="59058B67" w14:textId="01947B68" w:rsidR="00DB12B7" w:rsidRPr="00B43B2B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636353F6" w14:textId="77777777" w:rsidR="000A6770" w:rsidRPr="00B43B2B" w:rsidRDefault="00DB12B7" w:rsidP="00DD7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B43B2B">
        <w:rPr>
          <w:rFonts w:asciiTheme="majorBidi" w:hAnsiTheme="majorBidi" w:cstheme="majorBidi"/>
          <w:spacing w:val="2"/>
          <w:sz w:val="28"/>
          <w:szCs w:val="28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</w:t>
      </w:r>
      <w:r w:rsidRPr="00B43B2B">
        <w:rPr>
          <w:rFonts w:asciiTheme="majorBidi" w:hAnsiTheme="majorBidi" w:cstheme="majorBidi"/>
          <w:sz w:val="28"/>
          <w:szCs w:val="28"/>
          <w:cs/>
        </w:rPr>
        <w:t xml:space="preserve"> ในเดือนมิถุนายน </w:t>
      </w:r>
      <w:r w:rsidR="00B163BE" w:rsidRPr="00B43B2B">
        <w:rPr>
          <w:rFonts w:asciiTheme="majorBidi" w:hAnsiTheme="majorBidi" w:cstheme="majorBidi"/>
          <w:sz w:val="28"/>
          <w:szCs w:val="28"/>
        </w:rPr>
        <w:t>2564</w:t>
      </w:r>
      <w:r w:rsidRPr="00B43B2B">
        <w:rPr>
          <w:rFonts w:asciiTheme="majorBidi" w:hAnsiTheme="majorBidi" w:cstheme="majorBidi"/>
          <w:sz w:val="28"/>
          <w:szCs w:val="28"/>
          <w:cs/>
        </w:rPr>
        <w:t xml:space="preserve"> 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</w:t>
      </w:r>
      <w:r w:rsidR="00B163BE" w:rsidRPr="00B43B2B">
        <w:rPr>
          <w:rFonts w:asciiTheme="majorBidi" w:hAnsiTheme="majorBidi" w:cstheme="majorBidi"/>
          <w:sz w:val="28"/>
          <w:szCs w:val="28"/>
        </w:rPr>
        <w:t xml:space="preserve"> 100</w:t>
      </w:r>
      <w:r w:rsidRPr="00B43B2B">
        <w:rPr>
          <w:rFonts w:asciiTheme="majorBidi" w:hAnsiTheme="majorBidi" w:cstheme="majorBidi"/>
          <w:sz w:val="28"/>
          <w:szCs w:val="28"/>
          <w:cs/>
        </w:rPr>
        <w:t xml:space="preserve"> ของภาระหนี้เงินต้นคงค้าง ทั้งนี้กลุ่มบริษัทจะได้รับเป็นรายครึ่งปี ตั้งแต่วันที่ </w:t>
      </w:r>
      <w:r w:rsidR="00B163BE" w:rsidRPr="00B43B2B">
        <w:rPr>
          <w:rFonts w:asciiTheme="majorBidi" w:hAnsiTheme="majorBidi" w:cstheme="majorBidi"/>
          <w:sz w:val="28"/>
          <w:szCs w:val="28"/>
        </w:rPr>
        <w:t>1</w:t>
      </w:r>
      <w:r w:rsidRPr="00B43B2B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B163BE" w:rsidRPr="00B43B2B">
        <w:rPr>
          <w:rFonts w:asciiTheme="majorBidi" w:hAnsiTheme="majorBidi" w:cstheme="majorBidi"/>
          <w:sz w:val="28"/>
          <w:szCs w:val="28"/>
        </w:rPr>
        <w:t>2567</w:t>
      </w:r>
      <w:r w:rsidRPr="00B43B2B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B163BE" w:rsidRPr="00B43B2B">
        <w:rPr>
          <w:rFonts w:asciiTheme="majorBidi" w:hAnsiTheme="majorBidi" w:cstheme="majorBidi"/>
          <w:sz w:val="28"/>
          <w:szCs w:val="28"/>
        </w:rPr>
        <w:t>31</w:t>
      </w:r>
      <w:r w:rsidRPr="00B43B2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163BE" w:rsidRPr="00B43B2B">
        <w:rPr>
          <w:rFonts w:asciiTheme="majorBidi" w:hAnsiTheme="majorBidi" w:cstheme="majorBidi"/>
          <w:sz w:val="28"/>
          <w:szCs w:val="28"/>
        </w:rPr>
        <w:t>2570</w:t>
      </w:r>
    </w:p>
    <w:p w14:paraId="299F7143" w14:textId="77777777" w:rsidR="000A6770" w:rsidRPr="00B43B2B" w:rsidRDefault="000A6770" w:rsidP="00DD7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4AF25338" w14:textId="34A5CB17" w:rsidR="00117A16" w:rsidRPr="00B43B2B" w:rsidRDefault="000A6770" w:rsidP="00DD7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B43B2B">
        <w:rPr>
          <w:rFonts w:asciiTheme="majorBidi" w:hAnsiTheme="majorBidi"/>
          <w:sz w:val="28"/>
          <w:szCs w:val="28"/>
          <w:cs/>
        </w:rPr>
        <w:t xml:space="preserve">ในระหว่างงวดหกเดือนสิ้นสุดวันที่ </w:t>
      </w:r>
      <w:r w:rsidR="00196DD7" w:rsidRPr="00B43B2B">
        <w:rPr>
          <w:rFonts w:asciiTheme="majorBidi" w:hAnsiTheme="majorBidi" w:cstheme="majorBidi"/>
          <w:sz w:val="28"/>
          <w:szCs w:val="28"/>
        </w:rPr>
        <w:t>30</w:t>
      </w:r>
      <w:r w:rsidRPr="00B43B2B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DE4F51" w:rsidRPr="00B43B2B">
        <w:rPr>
          <w:rFonts w:asciiTheme="majorBidi" w:hAnsiTheme="majorBidi"/>
          <w:sz w:val="28"/>
          <w:szCs w:val="28"/>
        </w:rPr>
        <w:t>2569</w:t>
      </w:r>
      <w:r w:rsidRPr="00B43B2B">
        <w:rPr>
          <w:rFonts w:asciiTheme="majorBidi" w:hAnsiTheme="majorBidi"/>
          <w:sz w:val="28"/>
          <w:szCs w:val="28"/>
          <w:cs/>
        </w:rPr>
        <w:t xml:space="preserve"> กลุ่มบริษัทและบริษัทได้รับชำระเงินจากลูกหนี้ดังกล่าว</w:t>
      </w:r>
      <w:r w:rsidR="0062386A" w:rsidRPr="00B43B2B">
        <w:rPr>
          <w:rFonts w:asciiTheme="majorBidi" w:hAnsiTheme="majorBidi"/>
          <w:sz w:val="28"/>
          <w:szCs w:val="28"/>
        </w:rPr>
        <w:br/>
      </w:r>
      <w:r w:rsidRPr="00B43B2B">
        <w:rPr>
          <w:rFonts w:asciiTheme="majorBidi" w:hAnsiTheme="majorBidi"/>
          <w:sz w:val="28"/>
          <w:szCs w:val="28"/>
          <w:cs/>
        </w:rPr>
        <w:t xml:space="preserve">เป็นจำนวนเงิน </w:t>
      </w:r>
      <w:r w:rsidR="00CB3847" w:rsidRPr="00B43B2B">
        <w:rPr>
          <w:rFonts w:asciiTheme="majorBidi" w:hAnsiTheme="majorBidi"/>
          <w:sz w:val="28"/>
          <w:szCs w:val="28"/>
        </w:rPr>
        <w:t>2</w:t>
      </w:r>
      <w:r w:rsidR="009538EE" w:rsidRPr="00B43B2B">
        <w:rPr>
          <w:rFonts w:asciiTheme="majorBidi" w:hAnsiTheme="majorBidi"/>
          <w:sz w:val="28"/>
          <w:szCs w:val="28"/>
        </w:rPr>
        <w:t>.93</w:t>
      </w:r>
      <w:r w:rsidRPr="00B43B2B">
        <w:rPr>
          <w:rFonts w:asciiTheme="majorBidi" w:hAnsiTheme="majorBidi"/>
          <w:sz w:val="28"/>
          <w:szCs w:val="28"/>
          <w:cs/>
        </w:rPr>
        <w:t xml:space="preserve"> ล้านบาท และ </w:t>
      </w:r>
      <w:r w:rsidR="004D59E0" w:rsidRPr="00B43B2B">
        <w:rPr>
          <w:rFonts w:asciiTheme="majorBidi" w:hAnsiTheme="majorBidi"/>
          <w:sz w:val="28"/>
          <w:szCs w:val="28"/>
        </w:rPr>
        <w:t>1.91</w:t>
      </w:r>
      <w:r w:rsidRPr="00B43B2B">
        <w:rPr>
          <w:rFonts w:asciiTheme="majorBidi" w:hAnsiTheme="majorBidi"/>
          <w:sz w:val="28"/>
          <w:szCs w:val="28"/>
          <w:cs/>
        </w:rPr>
        <w:t xml:space="preserve"> ล้านบาท ตามลำดับ</w:t>
      </w:r>
    </w:p>
    <w:p w14:paraId="0C30FBE7" w14:textId="77777777" w:rsidR="00BB570F" w:rsidRPr="00B43B2B" w:rsidRDefault="00BB570F" w:rsidP="00DD7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DD99C08" w14:textId="5B65A37B" w:rsidR="00DB12B7" w:rsidRPr="00B43B2B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  <w:cs/>
        </w:rPr>
      </w:pPr>
      <w:r w:rsidRPr="00B43B2B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9F140D" w:rsidRPr="00B43B2B">
        <w:rPr>
          <w:rFonts w:asciiTheme="majorBidi" w:hAnsiTheme="majorBidi" w:cstheme="majorBidi" w:hint="cs"/>
          <w:sz w:val="28"/>
          <w:szCs w:val="28"/>
          <w:cs/>
        </w:rPr>
        <w:t>และบริษัทร่วม</w:t>
      </w:r>
    </w:p>
    <w:p w14:paraId="2043E8ED" w14:textId="77777777" w:rsidR="00DB12B7" w:rsidRPr="00B43B2B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1890"/>
        <w:gridCol w:w="1980"/>
      </w:tblGrid>
      <w:tr w:rsidR="009659F9" w:rsidRPr="00B43B2B" w14:paraId="5F78268E" w14:textId="77777777" w:rsidTr="000C156C">
        <w:trPr>
          <w:trHeight w:val="68"/>
        </w:trPr>
        <w:tc>
          <w:tcPr>
            <w:tcW w:w="4500" w:type="dxa"/>
          </w:tcPr>
          <w:p w14:paraId="1F7E1F5C" w14:textId="77777777" w:rsidR="009659F9" w:rsidRPr="00B43B2B" w:rsidRDefault="009659F9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36C85547" w14:textId="11923912" w:rsidR="009659F9" w:rsidRPr="00B43B2B" w:rsidRDefault="009659F9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D7C59" w:rsidRPr="00B43B2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DD7C59"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DD7C59" w:rsidRPr="00B43B2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มิถุนายน </w:t>
            </w:r>
            <w:r w:rsidRPr="00B43B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</w:t>
            </w:r>
            <w:r w:rsidR="00840F63" w:rsidRPr="00B43B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810" w:type="dxa"/>
          </w:tcPr>
          <w:p w14:paraId="3E7C557E" w14:textId="77777777" w:rsidR="009659F9" w:rsidRPr="00B43B2B" w:rsidRDefault="009659F9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61625115" w14:textId="77777777" w:rsidR="009659F9" w:rsidRPr="00B43B2B" w:rsidRDefault="009659F9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42E88E4D" w14:textId="48A66F1A" w:rsidR="00F2528E" w:rsidRPr="00B43B2B" w:rsidRDefault="00F2528E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4E510140" w14:textId="77777777" w:rsidR="000F787C" w:rsidRPr="00B43B2B" w:rsidRDefault="000F787C" w:rsidP="000F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49AF2701" w14:textId="14A9E372" w:rsidR="009659F9" w:rsidRPr="00B43B2B" w:rsidRDefault="000F787C" w:rsidP="000F7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2528E" w:rsidRPr="00B43B2B" w14:paraId="07E9EFF3" w14:textId="77777777" w:rsidTr="000C156C">
        <w:trPr>
          <w:trHeight w:val="68"/>
        </w:trPr>
        <w:tc>
          <w:tcPr>
            <w:tcW w:w="4500" w:type="dxa"/>
          </w:tcPr>
          <w:p w14:paraId="1F6C0395" w14:textId="77777777" w:rsidR="00F2528E" w:rsidRPr="00B43B2B" w:rsidRDefault="00F2528E" w:rsidP="0087049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DD2377C" w14:textId="77777777" w:rsidR="00F2528E" w:rsidRPr="00B43B2B" w:rsidRDefault="00F2528E" w:rsidP="008704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870" w:type="dxa"/>
            <w:gridSpan w:val="2"/>
          </w:tcPr>
          <w:p w14:paraId="305D5746" w14:textId="77777777" w:rsidR="00F2528E" w:rsidRPr="00B43B2B" w:rsidRDefault="00F2528E" w:rsidP="00F252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F140D" w:rsidRPr="00B43B2B" w14:paraId="2BD378BD" w14:textId="77777777" w:rsidTr="000C156C">
        <w:tc>
          <w:tcPr>
            <w:tcW w:w="4500" w:type="dxa"/>
          </w:tcPr>
          <w:p w14:paraId="7A5F2249" w14:textId="4F4039F6" w:rsidR="009F140D" w:rsidRPr="00B43B2B" w:rsidRDefault="009F140D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2EB34926" w14:textId="77777777" w:rsidR="009F140D" w:rsidRPr="00B43B2B" w:rsidRDefault="009F140D" w:rsidP="00FB031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2F0A0FBF" w14:textId="77777777" w:rsidR="009F140D" w:rsidRPr="00B43B2B" w:rsidRDefault="009F140D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00ADD2B" w14:textId="77777777" w:rsidR="009F140D" w:rsidRPr="00B43B2B" w:rsidRDefault="009F140D" w:rsidP="0032250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D7C59" w:rsidRPr="00B43B2B" w14:paraId="1890831C" w14:textId="77777777" w:rsidTr="000C156C">
        <w:tc>
          <w:tcPr>
            <w:tcW w:w="4500" w:type="dxa"/>
          </w:tcPr>
          <w:p w14:paraId="6E538629" w14:textId="77777777" w:rsidR="00DD7C59" w:rsidRPr="00B43B2B" w:rsidRDefault="00DD7C59" w:rsidP="00DD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</w:tcPr>
          <w:p w14:paraId="154EB581" w14:textId="77777777" w:rsidR="00DD7C59" w:rsidRPr="00B43B2B" w:rsidRDefault="00DD7C59" w:rsidP="00DD7C5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0795CAD7" w14:textId="25F5F9CD" w:rsidR="00DD7C59" w:rsidRPr="00B43B2B" w:rsidRDefault="00F11FE9" w:rsidP="00A0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7"/>
              </w:tabs>
              <w:spacing w:line="240" w:lineRule="auto"/>
              <w:ind w:right="7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4A11665B" w14:textId="7E54766A" w:rsidR="00DD7C59" w:rsidRPr="00B43B2B" w:rsidRDefault="000C156C" w:rsidP="00DD7C59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39,999</w:t>
            </w:r>
          </w:p>
        </w:tc>
      </w:tr>
      <w:tr w:rsidR="00DD7C59" w:rsidRPr="00B43B2B" w14:paraId="49EB23A4" w14:textId="77777777" w:rsidTr="000C156C">
        <w:tc>
          <w:tcPr>
            <w:tcW w:w="4500" w:type="dxa"/>
          </w:tcPr>
          <w:p w14:paraId="7B0278AC" w14:textId="77777777" w:rsidR="00DD7C59" w:rsidRPr="00B43B2B" w:rsidRDefault="00DD7C59" w:rsidP="00DD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0" w:type="dxa"/>
          </w:tcPr>
          <w:p w14:paraId="28DC64D5" w14:textId="77777777" w:rsidR="00DD7C59" w:rsidRPr="00B43B2B" w:rsidRDefault="00DD7C59" w:rsidP="00DD7C5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2A150D15" w14:textId="701C8313" w:rsidR="00DD7C59" w:rsidRPr="00B43B2B" w:rsidRDefault="00F11FE9" w:rsidP="00A0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7"/>
              </w:tabs>
              <w:spacing w:line="240" w:lineRule="auto"/>
              <w:ind w:right="7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7727B8D8" w14:textId="68D0F5F7" w:rsidR="00DD7C59" w:rsidRPr="00B43B2B" w:rsidRDefault="00F11FE9" w:rsidP="00DD7C59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4,857</w:t>
            </w:r>
          </w:p>
        </w:tc>
      </w:tr>
      <w:tr w:rsidR="00DD7C59" w:rsidRPr="00B43B2B" w14:paraId="7463F249" w14:textId="77777777" w:rsidTr="000C156C">
        <w:tc>
          <w:tcPr>
            <w:tcW w:w="4500" w:type="dxa"/>
          </w:tcPr>
          <w:p w14:paraId="14028B4B" w14:textId="784A70F0" w:rsidR="00DD7C59" w:rsidRPr="00B43B2B" w:rsidRDefault="00DD7C59" w:rsidP="00DD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</w:tcPr>
          <w:p w14:paraId="40A68766" w14:textId="77777777" w:rsidR="00DD7C59" w:rsidRPr="00B43B2B" w:rsidRDefault="00DD7C59" w:rsidP="00DD7C5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4FA53503" w14:textId="2361E3ED" w:rsidR="00DD7C59" w:rsidRPr="00B43B2B" w:rsidRDefault="00CF0DEB" w:rsidP="00A0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7"/>
              </w:tabs>
              <w:spacing w:line="240" w:lineRule="auto"/>
              <w:ind w:right="7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0FEF8F95" w14:textId="41110EC6" w:rsidR="00DD7C59" w:rsidRPr="00B43B2B" w:rsidRDefault="00F11FE9" w:rsidP="00DD7C59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(35,700)</w:t>
            </w:r>
          </w:p>
        </w:tc>
      </w:tr>
      <w:tr w:rsidR="00F2528E" w:rsidRPr="00B43B2B" w14:paraId="3AD740E6" w14:textId="77777777" w:rsidTr="000C156C">
        <w:tc>
          <w:tcPr>
            <w:tcW w:w="4500" w:type="dxa"/>
          </w:tcPr>
          <w:p w14:paraId="3B7C1DFC" w14:textId="77777777" w:rsidR="00F2528E" w:rsidRPr="00B43B2B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10" w:type="dxa"/>
          </w:tcPr>
          <w:p w14:paraId="2397256A" w14:textId="77777777" w:rsidR="00F2528E" w:rsidRPr="00B43B2B" w:rsidRDefault="00F2528E" w:rsidP="00F2528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90" w:type="dxa"/>
          </w:tcPr>
          <w:p w14:paraId="78831751" w14:textId="77777777" w:rsidR="00F2528E" w:rsidRPr="00B43B2B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980" w:type="dxa"/>
          </w:tcPr>
          <w:p w14:paraId="58226706" w14:textId="77777777" w:rsidR="00F2528E" w:rsidRPr="00B43B2B" w:rsidRDefault="00F2528E" w:rsidP="00F2528E">
            <w:pPr>
              <w:pStyle w:val="acctfourfigures"/>
              <w:tabs>
                <w:tab w:val="clear" w:pos="765"/>
                <w:tab w:val="decimal" w:pos="1696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2528E" w:rsidRPr="00B43B2B" w14:paraId="467D28F6" w14:textId="77777777" w:rsidTr="000C156C">
        <w:tc>
          <w:tcPr>
            <w:tcW w:w="4500" w:type="dxa"/>
          </w:tcPr>
          <w:p w14:paraId="5F772F34" w14:textId="19AA17B5" w:rsidR="00F2528E" w:rsidRPr="00B43B2B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7A5AC909" w14:textId="77777777" w:rsidR="00F2528E" w:rsidRPr="00B43B2B" w:rsidRDefault="00F2528E" w:rsidP="00F2528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07DF54BC" w14:textId="77777777" w:rsidR="00F2528E" w:rsidRPr="00B43B2B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DC26A85" w14:textId="77777777" w:rsidR="00F2528E" w:rsidRPr="00B43B2B" w:rsidRDefault="00F2528E" w:rsidP="00F2528E">
            <w:pPr>
              <w:pStyle w:val="acctfourfigures"/>
              <w:tabs>
                <w:tab w:val="clear" w:pos="765"/>
                <w:tab w:val="decimal" w:pos="169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2528E" w:rsidRPr="00B43B2B" w14:paraId="6E16B681" w14:textId="77777777" w:rsidTr="000C156C">
        <w:tc>
          <w:tcPr>
            <w:tcW w:w="4500" w:type="dxa"/>
          </w:tcPr>
          <w:p w14:paraId="680C145A" w14:textId="1B8FC9B2" w:rsidR="00F2528E" w:rsidRPr="00B43B2B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="00DD185A"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3275AB9E" w14:textId="77777777" w:rsidR="00F2528E" w:rsidRPr="00B43B2B" w:rsidRDefault="00F2528E" w:rsidP="00F2528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6745ADF4" w14:textId="0CB9184F" w:rsidR="00F2528E" w:rsidRPr="00B43B2B" w:rsidRDefault="00F11FE9" w:rsidP="00DD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F607A" w:rsidRPr="00B43B2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772F5682" w14:textId="23EFE53D" w:rsidR="00F2528E" w:rsidRPr="00B43B2B" w:rsidRDefault="000C156C" w:rsidP="000C156C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DF607A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570F12A1" w14:textId="2C4FDF1C" w:rsidR="000A205F" w:rsidRPr="00B43B2B" w:rsidRDefault="000A205F">
      <w:pPr>
        <w:rPr>
          <w:sz w:val="20"/>
          <w:szCs w:val="20"/>
        </w:rPr>
      </w:pPr>
    </w:p>
    <w:p w14:paraId="3AE5BE36" w14:textId="77777777" w:rsidR="004B7EFE" w:rsidRPr="00B43B2B" w:rsidRDefault="004B7EFE">
      <w:pPr>
        <w:rPr>
          <w:sz w:val="20"/>
          <w:szCs w:val="20"/>
        </w:rPr>
      </w:pPr>
    </w:p>
    <w:p w14:paraId="2A4D9F02" w14:textId="77777777" w:rsidR="004B7EFE" w:rsidRPr="00B43B2B" w:rsidRDefault="004B7EFE">
      <w:pPr>
        <w:rPr>
          <w:sz w:val="20"/>
          <w:szCs w:val="20"/>
        </w:rPr>
      </w:pPr>
    </w:p>
    <w:p w14:paraId="0402A97B" w14:textId="77777777" w:rsidR="004B7EFE" w:rsidRPr="00B43B2B" w:rsidRDefault="004B7EFE">
      <w:pPr>
        <w:rPr>
          <w:sz w:val="20"/>
          <w:szCs w:val="20"/>
        </w:rPr>
      </w:pPr>
    </w:p>
    <w:p w14:paraId="460B1B6E" w14:textId="77777777" w:rsidR="004B7EFE" w:rsidRPr="00B43B2B" w:rsidRDefault="004B7EFE">
      <w:pPr>
        <w:rPr>
          <w:sz w:val="20"/>
          <w:szCs w:val="20"/>
        </w:rPr>
      </w:pPr>
    </w:p>
    <w:p w14:paraId="28D5FE97" w14:textId="77777777" w:rsidR="004B7EFE" w:rsidRPr="00B43B2B" w:rsidRDefault="004B7EFE">
      <w:pPr>
        <w:rPr>
          <w:sz w:val="20"/>
          <w:szCs w:val="20"/>
        </w:rPr>
      </w:pPr>
    </w:p>
    <w:p w14:paraId="48698D14" w14:textId="77777777" w:rsidR="004B7EFE" w:rsidRPr="00B43B2B" w:rsidRDefault="004B7EFE">
      <w:pPr>
        <w:rPr>
          <w:sz w:val="20"/>
          <w:szCs w:val="20"/>
        </w:rPr>
      </w:pPr>
    </w:p>
    <w:p w14:paraId="0A42BED3" w14:textId="5A14F525" w:rsidR="006F0167" w:rsidRPr="00B43B2B" w:rsidRDefault="006F0167" w:rsidP="00CD3C2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43B2B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lastRenderedPageBreak/>
        <w:t>สินทรัพย์สิทธิการใช้</w:t>
      </w:r>
    </w:p>
    <w:p w14:paraId="5D877438" w14:textId="77777777" w:rsidR="00FD0834" w:rsidRPr="00B43B2B" w:rsidRDefault="00FD0834" w:rsidP="00FD0834"/>
    <w:p w14:paraId="7B33C24B" w14:textId="04B8AE5E" w:rsidR="00922833" w:rsidRPr="00B43B2B" w:rsidRDefault="00922833" w:rsidP="00253B6F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43B2B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AF3751" w:rsidRPr="00B43B2B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B43B2B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B43B2B">
        <w:rPr>
          <w:rFonts w:asciiTheme="majorBidi" w:hAnsiTheme="majorBidi" w:cstheme="majorBidi"/>
          <w:sz w:val="28"/>
          <w:szCs w:val="28"/>
        </w:rPr>
        <w:t xml:space="preserve"> </w:t>
      </w:r>
      <w:r w:rsidR="00245E31" w:rsidRPr="00B43B2B">
        <w:rPr>
          <w:rFonts w:asciiTheme="majorBidi" w:hAnsiTheme="majorBidi" w:cstheme="majorBidi"/>
          <w:sz w:val="28"/>
          <w:szCs w:val="28"/>
        </w:rPr>
        <w:t>3</w:t>
      </w:r>
      <w:r w:rsidR="00AF3751" w:rsidRPr="00B43B2B">
        <w:rPr>
          <w:rFonts w:asciiTheme="majorBidi" w:hAnsiTheme="majorBidi" w:cstheme="majorBidi"/>
          <w:sz w:val="28"/>
          <w:szCs w:val="28"/>
        </w:rPr>
        <w:t>0</w:t>
      </w:r>
      <w:r w:rsidRPr="00B43B2B">
        <w:rPr>
          <w:rFonts w:asciiTheme="majorBidi" w:hAnsiTheme="majorBidi" w:cstheme="majorBidi"/>
          <w:sz w:val="28"/>
          <w:szCs w:val="28"/>
        </w:rPr>
        <w:t xml:space="preserve"> </w:t>
      </w:r>
      <w:r w:rsidR="00AF3751" w:rsidRPr="00B43B2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B43B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43B2B">
        <w:rPr>
          <w:rFonts w:asciiTheme="majorBidi" w:hAnsiTheme="majorBidi" w:cstheme="majorBidi"/>
          <w:sz w:val="28"/>
          <w:szCs w:val="28"/>
        </w:rPr>
        <w:t>256</w:t>
      </w:r>
      <w:r w:rsidR="00245E31" w:rsidRPr="00B43B2B">
        <w:rPr>
          <w:rFonts w:asciiTheme="majorBidi" w:hAnsiTheme="majorBidi" w:cstheme="majorBidi"/>
          <w:sz w:val="28"/>
          <w:szCs w:val="28"/>
        </w:rPr>
        <w:t>9</w:t>
      </w:r>
      <w:r w:rsidRPr="00B43B2B">
        <w:rPr>
          <w:rFonts w:asciiTheme="majorBidi" w:hAnsiTheme="majorBidi" w:cstheme="majorBidi"/>
          <w:sz w:val="28"/>
          <w:szCs w:val="28"/>
        </w:rPr>
        <w:t xml:space="preserve"> </w:t>
      </w:r>
      <w:r w:rsidR="003C0F46" w:rsidRPr="00B43B2B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B43B2B">
        <w:rPr>
          <w:rFonts w:asciiTheme="majorBidi" w:hAnsiTheme="majorBidi" w:cstheme="majorBidi"/>
          <w:sz w:val="28"/>
          <w:szCs w:val="28"/>
          <w:cs/>
        </w:rPr>
        <w:t>บริษัทเช่าอาคาร</w:t>
      </w:r>
      <w:r w:rsidRPr="00B43B2B">
        <w:rPr>
          <w:rFonts w:asciiTheme="majorBidi" w:hAnsiTheme="majorBidi" w:cstheme="majorBidi" w:hint="cs"/>
          <w:sz w:val="28"/>
          <w:szCs w:val="28"/>
          <w:cs/>
        </w:rPr>
        <w:t>และอุปกรณ์</w:t>
      </w:r>
      <w:r w:rsidRPr="00B43B2B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Pr="00B43B2B">
        <w:rPr>
          <w:rFonts w:asciiTheme="majorBidi" w:hAnsiTheme="majorBidi" w:cstheme="majorBidi"/>
          <w:sz w:val="28"/>
          <w:szCs w:val="28"/>
        </w:rPr>
        <w:t xml:space="preserve">3 </w:t>
      </w:r>
      <w:r w:rsidRPr="00B43B2B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Pr="00B43B2B">
        <w:rPr>
          <w:rFonts w:asciiTheme="majorBidi" w:hAnsiTheme="majorBidi" w:cstheme="majorBidi"/>
          <w:sz w:val="28"/>
          <w:szCs w:val="28"/>
        </w:rPr>
        <w:t xml:space="preserve">5 </w:t>
      </w:r>
      <w:r w:rsidRPr="00B43B2B">
        <w:rPr>
          <w:rFonts w:asciiTheme="majorBidi" w:hAnsiTheme="majorBidi" w:cstheme="majorBidi"/>
          <w:sz w:val="28"/>
          <w:szCs w:val="28"/>
          <w:cs/>
        </w:rPr>
        <w:t>ปี โดยมีค่าเช่าคงที่ตลอดอายุสัญญา</w:t>
      </w:r>
    </w:p>
    <w:p w14:paraId="0BB1A10C" w14:textId="77777777" w:rsidR="00922833" w:rsidRPr="00B43B2B" w:rsidRDefault="00922833" w:rsidP="00922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922833" w:rsidRPr="00B43B2B" w14:paraId="31F8BD3F" w14:textId="77777777" w:rsidTr="00A12361">
        <w:trPr>
          <w:trHeight w:val="68"/>
        </w:trPr>
        <w:tc>
          <w:tcPr>
            <w:tcW w:w="4500" w:type="dxa"/>
          </w:tcPr>
          <w:p w14:paraId="387C0F1E" w14:textId="77777777" w:rsidR="00922833" w:rsidRPr="00B43B2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  <w:p w14:paraId="0A5CCFDD" w14:textId="4BC4B4C4" w:rsidR="00922833" w:rsidRPr="00B43B2B" w:rsidRDefault="0046322D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B43B2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มิถุนายน </w:t>
            </w:r>
            <w:r w:rsidR="00922833" w:rsidRPr="00B43B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</w:t>
            </w:r>
            <w:r w:rsidR="00F12641" w:rsidRPr="00B43B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810" w:type="dxa"/>
          </w:tcPr>
          <w:p w14:paraId="259EFC39" w14:textId="77777777" w:rsidR="00922833" w:rsidRPr="00B43B2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3ECD41" w14:textId="77777777" w:rsidR="00922833" w:rsidRPr="00B43B2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7551973" w14:textId="77777777" w:rsidR="00922833" w:rsidRPr="00B43B2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66BDF44B" w14:textId="77777777" w:rsidR="00922833" w:rsidRPr="00B43B2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51BED5" w14:textId="77777777" w:rsidR="00922833" w:rsidRPr="00B43B2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7B12C632" w14:textId="77777777" w:rsidR="00922833" w:rsidRPr="00B43B2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1A4A5DAF" w14:textId="77777777" w:rsidR="00922833" w:rsidRPr="00B43B2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22833" w:rsidRPr="00B43B2B" w14:paraId="767D220E" w14:textId="77777777" w:rsidTr="00A12361">
        <w:trPr>
          <w:trHeight w:val="68"/>
        </w:trPr>
        <w:tc>
          <w:tcPr>
            <w:tcW w:w="4500" w:type="dxa"/>
          </w:tcPr>
          <w:p w14:paraId="2E80D5FB" w14:textId="77777777" w:rsidR="00922833" w:rsidRPr="00B43B2B" w:rsidRDefault="00922833" w:rsidP="00A12361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F9DCB96" w14:textId="77777777" w:rsidR="00922833" w:rsidRPr="00B43B2B" w:rsidRDefault="00922833" w:rsidP="00A12361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980553" w14:textId="77777777" w:rsidR="00922833" w:rsidRPr="00B43B2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</w:tcPr>
          <w:p w14:paraId="7A10EDBB" w14:textId="77777777" w:rsidR="00922833" w:rsidRPr="00B43B2B" w:rsidRDefault="00922833" w:rsidP="00A123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22833" w:rsidRPr="00B43B2B" w14:paraId="0FDB43E7" w14:textId="77777777" w:rsidTr="00A12361">
        <w:tc>
          <w:tcPr>
            <w:tcW w:w="4500" w:type="dxa"/>
          </w:tcPr>
          <w:p w14:paraId="39906E7E" w14:textId="77777777" w:rsidR="00922833" w:rsidRPr="00B43B2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</w:tcPr>
          <w:p w14:paraId="74EBB7E7" w14:textId="77777777" w:rsidR="00922833" w:rsidRPr="00B43B2B" w:rsidRDefault="00922833" w:rsidP="00A123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FB1AD9" w14:textId="77777777" w:rsidR="00922833" w:rsidRPr="00B43B2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941A91B" w14:textId="55E3C771" w:rsidR="00922833" w:rsidRPr="00B43B2B" w:rsidRDefault="002331C1" w:rsidP="00A12361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24,893</w:t>
            </w:r>
          </w:p>
        </w:tc>
        <w:tc>
          <w:tcPr>
            <w:tcW w:w="270" w:type="dxa"/>
          </w:tcPr>
          <w:p w14:paraId="17016C71" w14:textId="77777777" w:rsidR="00922833" w:rsidRPr="00B43B2B" w:rsidRDefault="00922833" w:rsidP="00A12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CA9F9A7" w14:textId="62AC6B81" w:rsidR="00922833" w:rsidRPr="00B43B2B" w:rsidRDefault="002331C1" w:rsidP="002331C1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14,016</w:t>
            </w:r>
          </w:p>
        </w:tc>
      </w:tr>
    </w:tbl>
    <w:p w14:paraId="22E13F2D" w14:textId="77777777" w:rsidR="006F0167" w:rsidRPr="00B43B2B" w:rsidRDefault="006F0167" w:rsidP="006F0167">
      <w:pPr>
        <w:rPr>
          <w:sz w:val="24"/>
          <w:szCs w:val="24"/>
          <w:lang w:eastAsia="x-none"/>
        </w:rPr>
      </w:pPr>
    </w:p>
    <w:p w14:paraId="2025F6ED" w14:textId="00424AF8" w:rsidR="00DB12B7" w:rsidRPr="00B43B2B" w:rsidRDefault="00DB12B7" w:rsidP="001E08F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B43B2B">
        <w:rPr>
          <w:rFonts w:asciiTheme="majorBidi" w:hAnsiTheme="majorBidi" w:cstheme="majorBidi"/>
          <w:sz w:val="28"/>
          <w:szCs w:val="28"/>
          <w:cs/>
        </w:rPr>
        <w:t>หนี้สินที่มีภาระดอกเบี้ย</w:t>
      </w:r>
    </w:p>
    <w:p w14:paraId="6B7EA861" w14:textId="25DBEBD3" w:rsidR="00DB12B7" w:rsidRPr="00B43B2B" w:rsidRDefault="00DB12B7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Style w:val="TableGrid"/>
        <w:tblW w:w="94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5"/>
        <w:gridCol w:w="995"/>
        <w:gridCol w:w="169"/>
        <w:gridCol w:w="995"/>
        <w:gridCol w:w="168"/>
        <w:gridCol w:w="896"/>
        <w:gridCol w:w="168"/>
        <w:gridCol w:w="943"/>
        <w:gridCol w:w="179"/>
        <w:gridCol w:w="994"/>
        <w:gridCol w:w="181"/>
        <w:gridCol w:w="989"/>
      </w:tblGrid>
      <w:tr w:rsidR="005A1038" w:rsidRPr="00B43B2B" w14:paraId="245A6DBB" w14:textId="77777777" w:rsidTr="00743DE8">
        <w:trPr>
          <w:tblHeader/>
        </w:trPr>
        <w:tc>
          <w:tcPr>
            <w:tcW w:w="2785" w:type="dxa"/>
          </w:tcPr>
          <w:p w14:paraId="6D5F0702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7" w:type="dxa"/>
            <w:gridSpan w:val="11"/>
          </w:tcPr>
          <w:p w14:paraId="719CB862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A1038" w:rsidRPr="00B43B2B" w14:paraId="3888DAA5" w14:textId="77777777" w:rsidTr="00743DE8">
        <w:trPr>
          <w:tblHeader/>
        </w:trPr>
        <w:tc>
          <w:tcPr>
            <w:tcW w:w="2785" w:type="dxa"/>
          </w:tcPr>
          <w:p w14:paraId="3C306897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3" w:type="dxa"/>
            <w:gridSpan w:val="5"/>
          </w:tcPr>
          <w:p w14:paraId="2829318A" w14:textId="752C0B5A" w:rsidR="005A1038" w:rsidRPr="00B43B2B" w:rsidRDefault="00A954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157F8" w:rsidRPr="00B43B2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157F8"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43B2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8" w:type="dxa"/>
          </w:tcPr>
          <w:p w14:paraId="4F5E35F3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6" w:type="dxa"/>
            <w:gridSpan w:val="5"/>
          </w:tcPr>
          <w:p w14:paraId="6C489BAB" w14:textId="64D1B152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43B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95438" w:rsidRPr="00B43B2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A1038" w:rsidRPr="00B43B2B" w14:paraId="22111292" w14:textId="77777777" w:rsidTr="00743DE8">
        <w:trPr>
          <w:tblHeader/>
        </w:trPr>
        <w:tc>
          <w:tcPr>
            <w:tcW w:w="2785" w:type="dxa"/>
          </w:tcPr>
          <w:p w14:paraId="7538B897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C0E7218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713BB24C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A33F490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8" w:type="dxa"/>
            <w:vAlign w:val="bottom"/>
          </w:tcPr>
          <w:p w14:paraId="563A01F7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0A6A4FC7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8" w:type="dxa"/>
            <w:vAlign w:val="center"/>
          </w:tcPr>
          <w:p w14:paraId="2B83401D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653F6290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vAlign w:val="bottom"/>
          </w:tcPr>
          <w:p w14:paraId="4BB519D6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DACF351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1" w:type="dxa"/>
            <w:vAlign w:val="bottom"/>
          </w:tcPr>
          <w:p w14:paraId="6EFF5CB0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593CC4A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A1038" w:rsidRPr="00B43B2B" w14:paraId="7C2E7307" w14:textId="77777777" w:rsidTr="00743DE8">
        <w:trPr>
          <w:tblHeader/>
        </w:trPr>
        <w:tc>
          <w:tcPr>
            <w:tcW w:w="2785" w:type="dxa"/>
          </w:tcPr>
          <w:p w14:paraId="04021CCC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7" w:type="dxa"/>
            <w:gridSpan w:val="11"/>
            <w:vAlign w:val="bottom"/>
          </w:tcPr>
          <w:p w14:paraId="60176299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43B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402C0" w:rsidRPr="00B43B2B" w14:paraId="327260B0" w14:textId="77777777" w:rsidTr="00743DE8">
        <w:tc>
          <w:tcPr>
            <w:tcW w:w="2785" w:type="dxa"/>
          </w:tcPr>
          <w:p w14:paraId="1CFFBF84" w14:textId="77777777" w:rsidR="00B402C0" w:rsidRPr="00B43B2B" w:rsidRDefault="00B402C0" w:rsidP="00B402C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5" w:type="dxa"/>
            <w:vAlign w:val="bottom"/>
          </w:tcPr>
          <w:p w14:paraId="1A62FB0E" w14:textId="4870FEB5" w:rsidR="00B402C0" w:rsidRPr="00B43B2B" w:rsidRDefault="00252B2F" w:rsidP="002D2D9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440,</w:t>
            </w:r>
            <w:r w:rsidR="00103E3A" w:rsidRPr="00B43B2B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69" w:type="dxa"/>
            <w:vAlign w:val="bottom"/>
          </w:tcPr>
          <w:p w14:paraId="6246023B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32D0697A" w14:textId="7C304491" w:rsidR="00B402C0" w:rsidRPr="00B43B2B" w:rsidRDefault="00252B2F" w:rsidP="00C507D0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8" w:type="dxa"/>
            <w:vAlign w:val="bottom"/>
          </w:tcPr>
          <w:p w14:paraId="006B3136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2B4B8776" w14:textId="3CF08EDD" w:rsidR="00B402C0" w:rsidRPr="00B43B2B" w:rsidRDefault="00252B2F" w:rsidP="00C507D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440,</w:t>
            </w:r>
            <w:r w:rsidR="00103E3A" w:rsidRPr="00B43B2B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68" w:type="dxa"/>
            <w:vAlign w:val="bottom"/>
          </w:tcPr>
          <w:p w14:paraId="0B987F1B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3" w:type="dxa"/>
          </w:tcPr>
          <w:p w14:paraId="7450E77D" w14:textId="4041F238" w:rsidR="00B402C0" w:rsidRPr="00B43B2B" w:rsidRDefault="00B402C0" w:rsidP="00C507D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D2EBB" w:rsidRPr="00B43B2B">
              <w:rPr>
                <w:rFonts w:asciiTheme="majorBidi" w:hAnsiTheme="majorBidi" w:cstheme="majorBidi"/>
                <w:sz w:val="28"/>
                <w:szCs w:val="28"/>
              </w:rPr>
              <w:t>0,006</w:t>
            </w:r>
          </w:p>
        </w:tc>
        <w:tc>
          <w:tcPr>
            <w:tcW w:w="179" w:type="dxa"/>
            <w:vAlign w:val="bottom"/>
          </w:tcPr>
          <w:p w14:paraId="5ECDA334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</w:tcPr>
          <w:p w14:paraId="11FADCA2" w14:textId="52EC385A" w:rsidR="00B402C0" w:rsidRPr="00B43B2B" w:rsidRDefault="00B402C0" w:rsidP="00C507D0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FEEE50D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9" w:type="dxa"/>
          </w:tcPr>
          <w:p w14:paraId="6AD61862" w14:textId="299EEB46" w:rsidR="00B402C0" w:rsidRPr="00B43B2B" w:rsidRDefault="00B402C0" w:rsidP="00C507D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D2EBB" w:rsidRPr="00B43B2B">
              <w:rPr>
                <w:rFonts w:asciiTheme="majorBidi" w:hAnsiTheme="majorBidi" w:cstheme="majorBidi"/>
                <w:sz w:val="28"/>
                <w:szCs w:val="28"/>
              </w:rPr>
              <w:t>0,006</w:t>
            </w:r>
          </w:p>
        </w:tc>
      </w:tr>
      <w:tr w:rsidR="00B402C0" w:rsidRPr="00B43B2B" w14:paraId="508E79A8" w14:textId="77777777" w:rsidTr="00743DE8">
        <w:tc>
          <w:tcPr>
            <w:tcW w:w="2785" w:type="dxa"/>
          </w:tcPr>
          <w:p w14:paraId="68F407CB" w14:textId="77777777" w:rsidR="00B402C0" w:rsidRPr="00B43B2B" w:rsidRDefault="00B402C0" w:rsidP="00B402C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vAlign w:val="bottom"/>
          </w:tcPr>
          <w:p w14:paraId="74DBD800" w14:textId="77ECAEC4" w:rsidR="00B402C0" w:rsidRPr="00B43B2B" w:rsidRDefault="009A3E87" w:rsidP="00C9262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30FA6F5D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128F03E7" w14:textId="7C79E0B4" w:rsidR="00B402C0" w:rsidRPr="00B43B2B" w:rsidRDefault="00E729EE" w:rsidP="00C507D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30,285</w:t>
            </w:r>
          </w:p>
        </w:tc>
        <w:tc>
          <w:tcPr>
            <w:tcW w:w="168" w:type="dxa"/>
            <w:vAlign w:val="bottom"/>
          </w:tcPr>
          <w:p w14:paraId="1395627A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64EFA694" w14:textId="66E5E9AA" w:rsidR="00B402C0" w:rsidRPr="00B43B2B" w:rsidRDefault="00E729EE" w:rsidP="00B402C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30,285</w:t>
            </w:r>
          </w:p>
        </w:tc>
        <w:tc>
          <w:tcPr>
            <w:tcW w:w="168" w:type="dxa"/>
            <w:vAlign w:val="bottom"/>
          </w:tcPr>
          <w:p w14:paraId="58D667D0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3" w:type="dxa"/>
            <w:vAlign w:val="bottom"/>
          </w:tcPr>
          <w:p w14:paraId="34596D8E" w14:textId="3ADF896B" w:rsidR="00B402C0" w:rsidRPr="00B43B2B" w:rsidRDefault="00B402C0" w:rsidP="00C507D0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65CCB601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  <w:vAlign w:val="bottom"/>
          </w:tcPr>
          <w:p w14:paraId="796F20E6" w14:textId="0F90DD39" w:rsidR="00B402C0" w:rsidRPr="00B43B2B" w:rsidRDefault="009D2EBB" w:rsidP="00C507D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B2B">
              <w:rPr>
                <w:rFonts w:ascii="Angsana New" w:hAnsi="Angsana New"/>
                <w:sz w:val="28"/>
                <w:szCs w:val="28"/>
                <w:lang w:val="en-US"/>
              </w:rPr>
              <w:t>16,441</w:t>
            </w:r>
          </w:p>
        </w:tc>
        <w:tc>
          <w:tcPr>
            <w:tcW w:w="181" w:type="dxa"/>
            <w:vAlign w:val="bottom"/>
          </w:tcPr>
          <w:p w14:paraId="374DFDE8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9" w:type="dxa"/>
          </w:tcPr>
          <w:p w14:paraId="46128BEA" w14:textId="2FC10E72" w:rsidR="00B402C0" w:rsidRPr="00B43B2B" w:rsidRDefault="009D2EBB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16,441</w:t>
            </w:r>
          </w:p>
        </w:tc>
      </w:tr>
      <w:tr w:rsidR="00B402C0" w:rsidRPr="00B43B2B" w14:paraId="6EE112C9" w14:textId="77777777" w:rsidTr="00743DE8">
        <w:tc>
          <w:tcPr>
            <w:tcW w:w="2785" w:type="dxa"/>
          </w:tcPr>
          <w:p w14:paraId="04DE0038" w14:textId="77777777" w:rsidR="00B402C0" w:rsidRPr="00B43B2B" w:rsidRDefault="00B402C0" w:rsidP="00B402C0">
            <w:pPr>
              <w:pStyle w:val="ListParagraph"/>
              <w:ind w:left="166" w:right="-108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B242F" w14:textId="3BB49D10" w:rsidR="00B402C0" w:rsidRPr="00B43B2B" w:rsidRDefault="009A3E87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440,</w:t>
            </w:r>
            <w:r w:rsidR="00103E3A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700</w:t>
            </w:r>
          </w:p>
        </w:tc>
        <w:tc>
          <w:tcPr>
            <w:tcW w:w="169" w:type="dxa"/>
            <w:vAlign w:val="bottom"/>
          </w:tcPr>
          <w:p w14:paraId="4D67EF9F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08AB8" w14:textId="59FB8E97" w:rsidR="00B402C0" w:rsidRPr="00B43B2B" w:rsidRDefault="00E729EE" w:rsidP="00B402C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30,285</w:t>
            </w:r>
          </w:p>
        </w:tc>
        <w:tc>
          <w:tcPr>
            <w:tcW w:w="168" w:type="dxa"/>
            <w:vAlign w:val="bottom"/>
          </w:tcPr>
          <w:p w14:paraId="3DB67429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1B930F08" w14:textId="30180B71" w:rsidR="00B402C0" w:rsidRPr="00B43B2B" w:rsidRDefault="00EE0BE6" w:rsidP="00B402C0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E729EE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70,9</w:t>
            </w:r>
            <w:r w:rsidR="00103E3A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168" w:type="dxa"/>
            <w:vAlign w:val="bottom"/>
          </w:tcPr>
          <w:p w14:paraId="73B459FB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CD53D" w14:textId="4D574ACB" w:rsidR="00B402C0" w:rsidRPr="00B43B2B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9D2EBB" w:rsidRPr="00B43B2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0,006</w:t>
            </w:r>
          </w:p>
        </w:tc>
        <w:tc>
          <w:tcPr>
            <w:tcW w:w="179" w:type="dxa"/>
            <w:vAlign w:val="bottom"/>
          </w:tcPr>
          <w:p w14:paraId="60BD6418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5CBE0" w14:textId="69BEDC2F" w:rsidR="00B402C0" w:rsidRPr="00B43B2B" w:rsidRDefault="009D2EBB" w:rsidP="00B402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43B2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16,441</w:t>
            </w:r>
          </w:p>
        </w:tc>
        <w:tc>
          <w:tcPr>
            <w:tcW w:w="181" w:type="dxa"/>
            <w:vAlign w:val="bottom"/>
          </w:tcPr>
          <w:p w14:paraId="455B4470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95D6463" w14:textId="2D826938" w:rsidR="00B402C0" w:rsidRPr="00B43B2B" w:rsidRDefault="009D2EBB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43B2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86,447</w:t>
            </w:r>
          </w:p>
        </w:tc>
      </w:tr>
    </w:tbl>
    <w:p w14:paraId="5E25CB8F" w14:textId="08FF9D57" w:rsidR="005A1038" w:rsidRPr="00B43B2B" w:rsidRDefault="005A1038" w:rsidP="00DB12B7">
      <w:pPr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7BA2DC21" w14:textId="77777777" w:rsidR="00CC1FF3" w:rsidRPr="00B43B2B" w:rsidRDefault="00CC1FF3" w:rsidP="00DB12B7">
      <w:pPr>
        <w:rPr>
          <w:rFonts w:asciiTheme="majorBidi" w:hAnsiTheme="majorBidi" w:cstheme="majorBidi"/>
          <w:sz w:val="16"/>
          <w:szCs w:val="16"/>
          <w:lang w:val="x-none" w:eastAsia="x-none"/>
        </w:rPr>
      </w:pPr>
    </w:p>
    <w:tbl>
      <w:tblPr>
        <w:tblStyle w:val="TableGrid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8"/>
        <w:gridCol w:w="992"/>
        <w:gridCol w:w="180"/>
        <w:gridCol w:w="990"/>
        <w:gridCol w:w="180"/>
        <w:gridCol w:w="846"/>
        <w:gridCol w:w="180"/>
        <w:gridCol w:w="956"/>
        <w:gridCol w:w="202"/>
        <w:gridCol w:w="968"/>
        <w:gridCol w:w="164"/>
        <w:gridCol w:w="1006"/>
      </w:tblGrid>
      <w:tr w:rsidR="005A1038" w:rsidRPr="00B43B2B" w14:paraId="20C009F0" w14:textId="77777777" w:rsidTr="002D2D93">
        <w:trPr>
          <w:tblHeader/>
        </w:trPr>
        <w:tc>
          <w:tcPr>
            <w:tcW w:w="2788" w:type="dxa"/>
          </w:tcPr>
          <w:p w14:paraId="4EC72018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4" w:type="dxa"/>
            <w:gridSpan w:val="11"/>
          </w:tcPr>
          <w:p w14:paraId="482724EA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02C0" w:rsidRPr="00B43B2B" w14:paraId="5D544638" w14:textId="77777777" w:rsidTr="002D2D93">
        <w:trPr>
          <w:tblHeader/>
        </w:trPr>
        <w:tc>
          <w:tcPr>
            <w:tcW w:w="2788" w:type="dxa"/>
          </w:tcPr>
          <w:p w14:paraId="024A095E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8" w:type="dxa"/>
            <w:gridSpan w:val="5"/>
          </w:tcPr>
          <w:p w14:paraId="6D561212" w14:textId="0246FA79" w:rsidR="00B402C0" w:rsidRPr="00B43B2B" w:rsidRDefault="00032038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B43B2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1A001BDA" w14:textId="77777777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6" w:type="dxa"/>
            <w:gridSpan w:val="5"/>
          </w:tcPr>
          <w:p w14:paraId="1139468D" w14:textId="5C0A8DCB" w:rsidR="00B402C0" w:rsidRPr="00B43B2B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43B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1794" w:rsidRPr="00B43B2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A1038" w:rsidRPr="00B43B2B" w14:paraId="6C44033D" w14:textId="77777777" w:rsidTr="00743DE8">
        <w:trPr>
          <w:tblHeader/>
        </w:trPr>
        <w:tc>
          <w:tcPr>
            <w:tcW w:w="2788" w:type="dxa"/>
          </w:tcPr>
          <w:p w14:paraId="0516B8A0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3B58347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57A1AA0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5C522D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38C97179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31302BB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center"/>
          </w:tcPr>
          <w:p w14:paraId="2B5C7642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15318FE8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02" w:type="dxa"/>
            <w:vAlign w:val="bottom"/>
          </w:tcPr>
          <w:p w14:paraId="296A672A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2046C5A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2EBDBE72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403FD7BB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A1038" w:rsidRPr="00B43B2B" w14:paraId="7D50183F" w14:textId="77777777" w:rsidTr="002D2D93">
        <w:trPr>
          <w:tblHeader/>
        </w:trPr>
        <w:tc>
          <w:tcPr>
            <w:tcW w:w="2788" w:type="dxa"/>
          </w:tcPr>
          <w:p w14:paraId="083D20FE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4" w:type="dxa"/>
            <w:gridSpan w:val="11"/>
            <w:vAlign w:val="bottom"/>
          </w:tcPr>
          <w:p w14:paraId="2C275E0E" w14:textId="77777777" w:rsidR="005A1038" w:rsidRPr="00B43B2B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43B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D2D93" w:rsidRPr="00B43B2B" w14:paraId="0872B6D6" w14:textId="77777777" w:rsidTr="00743DE8">
        <w:tc>
          <w:tcPr>
            <w:tcW w:w="2788" w:type="dxa"/>
          </w:tcPr>
          <w:p w14:paraId="04BF2EF0" w14:textId="77777777" w:rsidR="002D2D93" w:rsidRPr="00B43B2B" w:rsidRDefault="002D2D93" w:rsidP="002D2D93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35785F04" w14:textId="131FFE65" w:rsidR="002D2D93" w:rsidRPr="00B43B2B" w:rsidRDefault="00252B2F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440,</w:t>
            </w:r>
            <w:r w:rsidR="00103E3A" w:rsidRPr="00B43B2B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80" w:type="dxa"/>
            <w:vAlign w:val="bottom"/>
          </w:tcPr>
          <w:p w14:paraId="65E1EE46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277EDAC2" w14:textId="5EA31F8B" w:rsidR="002D2D93" w:rsidRPr="00B43B2B" w:rsidRDefault="00252B2F" w:rsidP="002D2D9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89B0A76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7EED1D5E" w14:textId="79EF6FA8" w:rsidR="002D2D93" w:rsidRPr="00B43B2B" w:rsidRDefault="00252B2F" w:rsidP="002D2D93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440,</w:t>
            </w:r>
            <w:r w:rsidR="00103E3A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180" w:type="dxa"/>
            <w:vAlign w:val="bottom"/>
          </w:tcPr>
          <w:p w14:paraId="698C8A72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FA81573" w14:textId="36094B2E" w:rsidR="002D2D93" w:rsidRPr="00B43B2B" w:rsidRDefault="002D2D93" w:rsidP="002D2D9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70,006</w:t>
            </w:r>
          </w:p>
        </w:tc>
        <w:tc>
          <w:tcPr>
            <w:tcW w:w="202" w:type="dxa"/>
            <w:vAlign w:val="bottom"/>
          </w:tcPr>
          <w:p w14:paraId="7E4BB50A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396D3FC9" w14:textId="45456856" w:rsidR="002D2D93" w:rsidRPr="00B43B2B" w:rsidRDefault="002D2D93" w:rsidP="002D2D9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2F34E54D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B4D884D" w14:textId="2E282D39" w:rsidR="002D2D93" w:rsidRPr="00B43B2B" w:rsidRDefault="002D2D93" w:rsidP="002D2D9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70,006</w:t>
            </w:r>
          </w:p>
        </w:tc>
      </w:tr>
      <w:tr w:rsidR="002D2D93" w:rsidRPr="00B43B2B" w14:paraId="07ECB83F" w14:textId="77777777" w:rsidTr="00743DE8">
        <w:tc>
          <w:tcPr>
            <w:tcW w:w="2788" w:type="dxa"/>
          </w:tcPr>
          <w:p w14:paraId="5A6B5682" w14:textId="1F9DCDA4" w:rsidR="002D2D93" w:rsidRPr="00B43B2B" w:rsidRDefault="002D2D93" w:rsidP="002D2D93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2" w:type="dxa"/>
            <w:vAlign w:val="bottom"/>
          </w:tcPr>
          <w:p w14:paraId="62E2A1C0" w14:textId="08BD6D3E" w:rsidR="002D2D93" w:rsidRPr="00B43B2B" w:rsidRDefault="009A3E87" w:rsidP="002D2D9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B642B80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3CE5A4CB" w14:textId="43FD9307" w:rsidR="002D2D93" w:rsidRPr="00B43B2B" w:rsidRDefault="009A3E87" w:rsidP="002D2D9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50EFCAAC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1A3F1AE7" w14:textId="3D7854CA" w:rsidR="002D2D93" w:rsidRPr="00B43B2B" w:rsidRDefault="009A3E87" w:rsidP="002D2D93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180" w:type="dxa"/>
            <w:vAlign w:val="bottom"/>
          </w:tcPr>
          <w:p w14:paraId="01F7D169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1B29532F" w14:textId="2F02567F" w:rsidR="002D2D93" w:rsidRPr="00B43B2B" w:rsidRDefault="002D2D93" w:rsidP="002D2D9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1B68E1BC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1A8A17F" w14:textId="7133B5EA" w:rsidR="002D2D93" w:rsidRPr="00B43B2B" w:rsidRDefault="002D2D93" w:rsidP="002D2D9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  20,000</w:t>
            </w:r>
          </w:p>
        </w:tc>
        <w:tc>
          <w:tcPr>
            <w:tcW w:w="164" w:type="dxa"/>
            <w:vAlign w:val="bottom"/>
          </w:tcPr>
          <w:p w14:paraId="5D484174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803E173" w14:textId="4BFEA670" w:rsidR="002D2D93" w:rsidRPr="00B43B2B" w:rsidRDefault="002D2D93" w:rsidP="002D2D9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2D2D93" w:rsidRPr="00B43B2B" w14:paraId="4C12F7F0" w14:textId="77777777" w:rsidTr="00743DE8">
        <w:tc>
          <w:tcPr>
            <w:tcW w:w="2788" w:type="dxa"/>
          </w:tcPr>
          <w:p w14:paraId="33DCE072" w14:textId="77777777" w:rsidR="002D2D93" w:rsidRPr="00B43B2B" w:rsidRDefault="002D2D93" w:rsidP="002D2D93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3B9B51CD" w14:textId="6614A635" w:rsidR="002D2D93" w:rsidRPr="00B43B2B" w:rsidRDefault="009A3E87" w:rsidP="00A85248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09DFDE3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5821D431" w14:textId="6D31BF03" w:rsidR="002D2D93" w:rsidRPr="00B43B2B" w:rsidRDefault="00E729EE" w:rsidP="002D2D9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18,042</w:t>
            </w:r>
          </w:p>
        </w:tc>
        <w:tc>
          <w:tcPr>
            <w:tcW w:w="180" w:type="dxa"/>
            <w:vAlign w:val="bottom"/>
          </w:tcPr>
          <w:p w14:paraId="24D636C4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48FFC44F" w14:textId="3F678DB3" w:rsidR="002D2D93" w:rsidRPr="00B43B2B" w:rsidRDefault="00E729EE" w:rsidP="002D2D93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18,042</w:t>
            </w:r>
          </w:p>
        </w:tc>
        <w:tc>
          <w:tcPr>
            <w:tcW w:w="180" w:type="dxa"/>
            <w:vAlign w:val="bottom"/>
          </w:tcPr>
          <w:p w14:paraId="171AF301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FE91AD7" w14:textId="5247666E" w:rsidR="002D2D93" w:rsidRPr="00B43B2B" w:rsidRDefault="002D2D93" w:rsidP="002D2D9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2CB7B420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1E85F995" w14:textId="02809891" w:rsidR="002D2D93" w:rsidRPr="00B43B2B" w:rsidRDefault="002D2D93" w:rsidP="002D2D9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B2B">
              <w:rPr>
                <w:rFonts w:ascii="Angsana New" w:hAnsi="Angsana New"/>
                <w:sz w:val="28"/>
                <w:szCs w:val="28"/>
                <w:lang w:val="en-US"/>
              </w:rPr>
              <w:t>6,374</w:t>
            </w:r>
          </w:p>
        </w:tc>
        <w:tc>
          <w:tcPr>
            <w:tcW w:w="164" w:type="dxa"/>
            <w:vAlign w:val="bottom"/>
          </w:tcPr>
          <w:p w14:paraId="14C48753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288257C" w14:textId="3CC27A38" w:rsidR="002D2D93" w:rsidRPr="00B43B2B" w:rsidRDefault="002D2D93" w:rsidP="002D2D9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B2B">
              <w:rPr>
                <w:rFonts w:ascii="Angsana New" w:hAnsi="Angsana New"/>
                <w:sz w:val="28"/>
                <w:szCs w:val="28"/>
                <w:lang w:val="en-US" w:bidi="th-TH"/>
              </w:rPr>
              <w:t>6,374</w:t>
            </w:r>
          </w:p>
        </w:tc>
      </w:tr>
      <w:tr w:rsidR="002D2D93" w:rsidRPr="00B43B2B" w14:paraId="3E101FB0" w14:textId="77777777" w:rsidTr="00743DE8">
        <w:tc>
          <w:tcPr>
            <w:tcW w:w="2788" w:type="dxa"/>
          </w:tcPr>
          <w:p w14:paraId="0EBE8FA0" w14:textId="77777777" w:rsidR="002D2D93" w:rsidRPr="00B43B2B" w:rsidRDefault="002D2D93" w:rsidP="002D2D93">
            <w:pPr>
              <w:pStyle w:val="ListParagraph"/>
              <w:ind w:left="166" w:right="-199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8B402" w14:textId="29C0C5AF" w:rsidR="002D2D93" w:rsidRPr="00B43B2B" w:rsidRDefault="009A3E87" w:rsidP="002D2D9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440,</w:t>
            </w:r>
            <w:r w:rsidR="00103E3A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180" w:type="dxa"/>
            <w:vAlign w:val="bottom"/>
          </w:tcPr>
          <w:p w14:paraId="603E841F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5F7978" w14:textId="6ACD32D2" w:rsidR="002D2D93" w:rsidRPr="00B43B2B" w:rsidRDefault="00E729EE" w:rsidP="002D2D9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</w:t>
            </w:r>
            <w:r w:rsidR="004C7CE9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</w:t>
            </w: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80" w:type="dxa"/>
            <w:vAlign w:val="bottom"/>
          </w:tcPr>
          <w:p w14:paraId="3EC3D320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798746FE" w14:textId="743D3EDB" w:rsidR="002D2D93" w:rsidRPr="00B43B2B" w:rsidRDefault="00E729EE" w:rsidP="002D2D93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498,7</w:t>
            </w:r>
            <w:r w:rsidR="00103E3A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5BB6C58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83F5E" w14:textId="5CEC9426" w:rsidR="002D2D93" w:rsidRPr="00B43B2B" w:rsidRDefault="002D2D93" w:rsidP="002D2D9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70,006</w:t>
            </w:r>
          </w:p>
        </w:tc>
        <w:tc>
          <w:tcPr>
            <w:tcW w:w="202" w:type="dxa"/>
            <w:vAlign w:val="bottom"/>
          </w:tcPr>
          <w:p w14:paraId="12E3B2FF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44569CCE" w14:textId="585F0E0F" w:rsidR="002D2D93" w:rsidRPr="00B43B2B" w:rsidRDefault="002D2D93" w:rsidP="002D2D9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26,374</w:t>
            </w:r>
          </w:p>
        </w:tc>
        <w:tc>
          <w:tcPr>
            <w:tcW w:w="164" w:type="dxa"/>
            <w:vAlign w:val="bottom"/>
          </w:tcPr>
          <w:p w14:paraId="49CA5F34" w14:textId="77777777" w:rsidR="002D2D93" w:rsidRPr="00B43B2B" w:rsidRDefault="002D2D93" w:rsidP="002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3B33BF5" w14:textId="3B8DC07E" w:rsidR="002D2D93" w:rsidRPr="00B43B2B" w:rsidRDefault="002D2D93" w:rsidP="002D2D9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96,380</w:t>
            </w:r>
          </w:p>
        </w:tc>
      </w:tr>
    </w:tbl>
    <w:p w14:paraId="0DE3166C" w14:textId="77777777" w:rsidR="00593401" w:rsidRPr="00B43B2B" w:rsidRDefault="00593401" w:rsidP="006D10C9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428BF95B" w14:textId="077746C3" w:rsidR="00252B2F" w:rsidRPr="00B43B2B" w:rsidRDefault="00252B2F" w:rsidP="00252B2F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43B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B43B2B">
        <w:rPr>
          <w:rFonts w:asciiTheme="majorBidi" w:hAnsiTheme="majorBidi" w:cstheme="majorBidi"/>
          <w:sz w:val="28"/>
          <w:szCs w:val="28"/>
        </w:rPr>
        <w:t xml:space="preserve">30 </w:t>
      </w:r>
      <w:r w:rsidRPr="00B43B2B">
        <w:rPr>
          <w:rFonts w:asciiTheme="majorBidi" w:hAnsiTheme="majorBidi" w:cstheme="majorBidi" w:hint="cs"/>
          <w:sz w:val="28"/>
          <w:szCs w:val="28"/>
          <w:cs/>
          <w:lang w:bidi="th-TH"/>
        </w:rPr>
        <w:t>มิถุนายน</w:t>
      </w:r>
      <w:r w:rsidRPr="00B43B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43B2B">
        <w:rPr>
          <w:rFonts w:asciiTheme="majorBidi" w:hAnsiTheme="majorBidi" w:cstheme="majorBidi"/>
          <w:sz w:val="28"/>
          <w:szCs w:val="28"/>
        </w:rPr>
        <w:t>256</w:t>
      </w:r>
      <w:r w:rsidRPr="00B43B2B">
        <w:rPr>
          <w:rFonts w:asciiTheme="majorBidi" w:hAnsiTheme="majorBidi" w:cstheme="majorBidi"/>
          <w:sz w:val="28"/>
          <w:szCs w:val="28"/>
          <w:lang w:val="en-US" w:bidi="th-TH"/>
        </w:rPr>
        <w:t>9</w:t>
      </w:r>
      <w:r w:rsidRPr="00B43B2B">
        <w:rPr>
          <w:rFonts w:asciiTheme="majorBidi" w:hAnsiTheme="majorBidi" w:cstheme="majorBidi"/>
          <w:sz w:val="28"/>
          <w:szCs w:val="28"/>
        </w:rPr>
        <w:t xml:space="preserve"> </w:t>
      </w:r>
      <w:r w:rsidRPr="00B43B2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บริษัทมีเงินกู้ยืมระยะสั้นจากสถาบันการเงินแห่งหนึ่งเป็นทรัสต์รีซีทจำนวนเงิน </w:t>
      </w:r>
      <w:r w:rsidRPr="00B43B2B">
        <w:rPr>
          <w:rFonts w:asciiTheme="majorBidi" w:hAnsiTheme="majorBidi" w:cstheme="majorBidi"/>
          <w:sz w:val="28"/>
          <w:szCs w:val="28"/>
          <w:lang w:val="en-US" w:bidi="th-TH"/>
        </w:rPr>
        <w:t xml:space="preserve">125.70 </w:t>
      </w:r>
      <w:r w:rsidRPr="00B43B2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ล้านบาท </w:t>
      </w:r>
      <w:r w:rsidRPr="00B43B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(31 </w:t>
      </w:r>
      <w:r w:rsidRPr="00B43B2B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ธันวาคม </w:t>
      </w:r>
      <w:r w:rsidRPr="00B43B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2568: </w:t>
      </w:r>
      <w:r w:rsidRPr="00B43B2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70.01 </w:t>
      </w:r>
      <w:r w:rsidRPr="00B43B2B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ล้านบาท</w:t>
      </w:r>
      <w:r w:rsidRPr="00B43B2B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)</w:t>
      </w:r>
      <w:r w:rsidRPr="00B43B2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B43B2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เพื่อชำระเงินค่าสินค้า</w:t>
      </w:r>
      <w:r w:rsidRPr="00B43B2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B43B2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โดยมีอัตราดอกเบี้ยร้อยละ</w:t>
      </w:r>
      <w:r w:rsidRPr="00B43B2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B43B2B">
        <w:rPr>
          <w:rFonts w:asciiTheme="majorBidi" w:hAnsiTheme="majorBidi" w:cstheme="majorBidi"/>
          <w:sz w:val="28"/>
          <w:szCs w:val="28"/>
          <w:lang w:val="en-US" w:bidi="th-TH"/>
        </w:rPr>
        <w:t>2.50</w:t>
      </w:r>
      <w:r w:rsidRPr="00B43B2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B43B2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ต่อปี</w:t>
      </w:r>
      <w:r w:rsidRPr="00B43B2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B43B2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และมีกำหนดชำระคืนภายในเดือน</w:t>
      </w:r>
      <w:r w:rsidR="00431018" w:rsidRPr="00B43B2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ตุลาคม</w:t>
      </w:r>
      <w:r w:rsidRPr="00B43B2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B43B2B">
        <w:rPr>
          <w:rFonts w:asciiTheme="majorBidi" w:hAnsiTheme="majorBidi" w:cstheme="majorBidi"/>
          <w:sz w:val="28"/>
          <w:szCs w:val="28"/>
          <w:lang w:val="en-US" w:bidi="th-TH"/>
        </w:rPr>
        <w:t>2569</w:t>
      </w:r>
    </w:p>
    <w:p w14:paraId="603216E5" w14:textId="1DEF9C26" w:rsidR="008D1257" w:rsidRPr="00B43B2B" w:rsidRDefault="00AC7B0E" w:rsidP="00252B2F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43B2B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ณ วันที่ </w:t>
      </w:r>
      <w:r w:rsidR="00D92703" w:rsidRPr="00B43B2B">
        <w:rPr>
          <w:rFonts w:asciiTheme="majorBidi" w:hAnsiTheme="majorBidi" w:cstheme="majorBidi"/>
          <w:sz w:val="28"/>
          <w:szCs w:val="28"/>
        </w:rPr>
        <w:t>3</w:t>
      </w:r>
      <w:r w:rsidR="00252B2F" w:rsidRPr="00B43B2B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D92703" w:rsidRPr="00B43B2B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252B2F" w:rsidRPr="00B43B2B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มิถุนายน </w:t>
      </w:r>
      <w:r w:rsidR="00D92703" w:rsidRPr="00B43B2B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351094" w:rsidRPr="00B43B2B">
        <w:rPr>
          <w:rFonts w:asciiTheme="majorBidi" w:hAnsiTheme="majorBidi" w:cstheme="majorBidi"/>
          <w:sz w:val="28"/>
          <w:szCs w:val="28"/>
          <w:lang w:val="en-US" w:bidi="th-TH"/>
        </w:rPr>
        <w:t>9</w:t>
      </w:r>
      <w:r w:rsidRPr="00B43B2B">
        <w:rPr>
          <w:rFonts w:asciiTheme="majorBidi" w:hAnsiTheme="majorBidi" w:cstheme="majorBidi"/>
          <w:sz w:val="28"/>
          <w:szCs w:val="28"/>
        </w:rPr>
        <w:t xml:space="preserve"> </w:t>
      </w:r>
      <w:r w:rsidR="00D82D4C" w:rsidRPr="00B43B2B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D82D4C" w:rsidRPr="00B43B2B">
        <w:rPr>
          <w:rFonts w:asciiTheme="majorBidi" w:hAnsiTheme="majorBidi" w:cstheme="majorBidi" w:hint="cs"/>
          <w:sz w:val="28"/>
          <w:szCs w:val="28"/>
          <w:cs/>
          <w:lang w:bidi="th-TH"/>
        </w:rPr>
        <w:t>มีเงินกู้ยืมระยะสั้นเป็น</w:t>
      </w:r>
      <w:r w:rsidR="00D82D4C" w:rsidRPr="00B43B2B">
        <w:rPr>
          <w:rFonts w:asciiTheme="majorBidi" w:hAnsiTheme="majorBidi" w:cstheme="majorBidi" w:hint="cs"/>
          <w:sz w:val="28"/>
          <w:szCs w:val="28"/>
          <w:cs/>
        </w:rPr>
        <w:t>ตั๋วสัญญาใช้เงิน</w:t>
      </w:r>
      <w:r w:rsidR="00D82D4C" w:rsidRPr="00B43B2B">
        <w:rPr>
          <w:rFonts w:asciiTheme="majorBidi" w:hAnsiTheme="majorBidi" w:cstheme="majorBidi" w:hint="cs"/>
          <w:sz w:val="28"/>
          <w:szCs w:val="28"/>
          <w:cs/>
          <w:lang w:bidi="th-TH"/>
        </w:rPr>
        <w:t>จากสถาบันการเงิน</w:t>
      </w:r>
      <w:r w:rsidR="00035CF3" w:rsidRPr="00B43B2B">
        <w:rPr>
          <w:rFonts w:asciiTheme="majorBidi" w:hAnsiTheme="majorBidi" w:cstheme="majorBidi" w:hint="cs"/>
          <w:sz w:val="28"/>
          <w:szCs w:val="28"/>
          <w:cs/>
          <w:lang w:bidi="th-TH"/>
        </w:rPr>
        <w:t>แห่งหนึ่ง</w:t>
      </w:r>
      <w:r w:rsidR="00D82D4C" w:rsidRPr="00B43B2B">
        <w:rPr>
          <w:rFonts w:asciiTheme="majorBidi" w:hAnsiTheme="majorBidi" w:cstheme="majorBidi" w:hint="cs"/>
          <w:sz w:val="28"/>
          <w:szCs w:val="28"/>
          <w:cs/>
          <w:lang w:bidi="th-TH"/>
        </w:rPr>
        <w:t>จำนวน</w:t>
      </w:r>
      <w:r w:rsidR="00C76F9F" w:rsidRPr="00B43B2B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252B2F" w:rsidRPr="00B43B2B">
        <w:rPr>
          <w:rFonts w:asciiTheme="majorBidi" w:hAnsiTheme="majorBidi" w:cstheme="majorBidi"/>
          <w:sz w:val="28"/>
          <w:szCs w:val="28"/>
          <w:lang w:val="en-US" w:bidi="th-TH"/>
        </w:rPr>
        <w:t>315.00</w:t>
      </w:r>
      <w:r w:rsidR="00C76F9F" w:rsidRPr="00B43B2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D82D4C" w:rsidRPr="00B43B2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="00D82D4C" w:rsidRPr="00B43B2B">
        <w:rPr>
          <w:rFonts w:asciiTheme="majorBidi" w:hAnsiTheme="majorBidi" w:cstheme="majorBidi" w:hint="cs"/>
          <w:sz w:val="28"/>
          <w:szCs w:val="28"/>
          <w:cs/>
        </w:rPr>
        <w:t xml:space="preserve"> โดยมีอัตราดอกเบี้ยร้อยละ</w:t>
      </w:r>
      <w:r w:rsidR="002D2D93" w:rsidRPr="00B43B2B">
        <w:rPr>
          <w:rFonts w:asciiTheme="majorBidi" w:hAnsiTheme="majorBidi" w:cstheme="majorBidi"/>
          <w:sz w:val="28"/>
          <w:szCs w:val="28"/>
        </w:rPr>
        <w:t xml:space="preserve"> 2.</w:t>
      </w:r>
      <w:r w:rsidR="00252B2F" w:rsidRPr="00B43B2B">
        <w:rPr>
          <w:rFonts w:asciiTheme="majorBidi" w:hAnsiTheme="majorBidi" w:cstheme="majorBidi"/>
          <w:sz w:val="28"/>
          <w:szCs w:val="28"/>
        </w:rPr>
        <w:t xml:space="preserve">15 </w:t>
      </w:r>
      <w:r w:rsidR="001E1FD1" w:rsidRPr="00B43B2B">
        <w:rPr>
          <w:rFonts w:asciiTheme="majorBidi" w:hAnsiTheme="majorBidi" w:cstheme="majorBidi"/>
          <w:sz w:val="28"/>
          <w:szCs w:val="28"/>
        </w:rPr>
        <w:t>-</w:t>
      </w:r>
      <w:r w:rsidR="00252B2F" w:rsidRPr="00B43B2B">
        <w:rPr>
          <w:rFonts w:asciiTheme="majorBidi" w:hAnsiTheme="majorBidi" w:cstheme="majorBidi"/>
          <w:sz w:val="28"/>
          <w:szCs w:val="28"/>
        </w:rPr>
        <w:t xml:space="preserve"> 2.60</w:t>
      </w:r>
      <w:r w:rsidR="009E5D41" w:rsidRPr="00B43B2B">
        <w:rPr>
          <w:rFonts w:asciiTheme="majorBidi" w:hAnsiTheme="majorBidi" w:cstheme="majorBidi"/>
          <w:sz w:val="28"/>
          <w:szCs w:val="28"/>
        </w:rPr>
        <w:t xml:space="preserve"> </w:t>
      </w:r>
      <w:r w:rsidR="00D82D4C" w:rsidRPr="00B43B2B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="00252B2F" w:rsidRPr="00B43B2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และมีกำหนดชำระคืนภายในเดือนกรกฎาคมและเดือนสิงหาคม </w:t>
      </w:r>
      <w:r w:rsidR="00252B2F" w:rsidRPr="00214809">
        <w:rPr>
          <w:rFonts w:asciiTheme="majorBidi" w:hAnsiTheme="majorBidi" w:cstheme="majorBidi"/>
          <w:sz w:val="28"/>
          <w:szCs w:val="28"/>
          <w:lang w:val="en-US" w:bidi="th-TH"/>
        </w:rPr>
        <w:t>2569</w:t>
      </w:r>
      <w:r w:rsidR="00610B18">
        <w:rPr>
          <w:rFonts w:asciiTheme="majorBidi" w:hAnsiTheme="majorBidi" w:cstheme="majorBidi"/>
          <w:sz w:val="28"/>
          <w:szCs w:val="28"/>
          <w:cs/>
          <w:lang w:val="en-US" w:bidi="th-TH"/>
        </w:rPr>
        <w:br/>
      </w:r>
      <w:r w:rsidR="00431018" w:rsidRPr="0021480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ทั้งนี</w:t>
      </w:r>
      <w:r w:rsidR="00610B1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้</w:t>
      </w:r>
      <w:r w:rsidR="00AF036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7365FC" w:rsidRPr="0021480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="00AF0366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ระหว่าง</w:t>
      </w:r>
      <w:r w:rsidR="007365FC" w:rsidRPr="0021480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เดือนกรกฎาคม</w:t>
      </w:r>
      <w:r w:rsidR="0066208C" w:rsidRPr="0021480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และเดือนสิงหาคม</w:t>
      </w:r>
      <w:r w:rsidR="007365FC" w:rsidRPr="0021480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7365FC" w:rsidRPr="00214809">
        <w:rPr>
          <w:rFonts w:asciiTheme="majorBidi" w:hAnsiTheme="majorBidi" w:cstheme="majorBidi"/>
          <w:sz w:val="28"/>
          <w:szCs w:val="28"/>
          <w:lang w:val="en-US" w:bidi="th-TH"/>
        </w:rPr>
        <w:t>2569</w:t>
      </w:r>
      <w:r w:rsidR="007365FC" w:rsidRPr="0021480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431018" w:rsidRPr="0021480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บริษัทได้ชำระ</w:t>
      </w:r>
      <w:r w:rsidR="002C2D48" w:rsidRPr="0021480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คืน</w:t>
      </w:r>
      <w:r w:rsidR="00431018" w:rsidRPr="0021480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เงินกู้ยืมบางส่วนแล้ว</w:t>
      </w:r>
      <w:r w:rsidR="00F94A0F" w:rsidRPr="0021480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จำนวน </w:t>
      </w:r>
      <w:r w:rsidR="0066208C" w:rsidRPr="00214809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="00197CCA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="0066208C" w:rsidRPr="00214809">
        <w:rPr>
          <w:rFonts w:asciiTheme="majorBidi" w:hAnsiTheme="majorBidi" w:cstheme="majorBidi"/>
          <w:sz w:val="28"/>
          <w:szCs w:val="28"/>
          <w:lang w:val="en-US" w:bidi="th-TH"/>
        </w:rPr>
        <w:t>0</w:t>
      </w:r>
      <w:r w:rsidR="00F94A0F" w:rsidRPr="00214809">
        <w:rPr>
          <w:rFonts w:asciiTheme="majorBidi" w:hAnsiTheme="majorBidi" w:cstheme="majorBidi"/>
          <w:sz w:val="28"/>
          <w:szCs w:val="28"/>
          <w:lang w:val="en-US" w:bidi="th-TH"/>
        </w:rPr>
        <w:t xml:space="preserve">.00 </w:t>
      </w:r>
      <w:r w:rsidR="00F94A0F" w:rsidRPr="0021480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="00F94A0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</w:p>
    <w:p w14:paraId="02D53033" w14:textId="77777777" w:rsidR="00EF0A53" w:rsidRPr="00B43B2B" w:rsidRDefault="00EF0A53" w:rsidP="00252B2F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653C89C7" w14:textId="0EA067B3" w:rsidR="0051525F" w:rsidRPr="00B43B2B" w:rsidRDefault="00AC7B0E" w:rsidP="003A2DF7">
      <w:pPr>
        <w:pStyle w:val="block"/>
        <w:tabs>
          <w:tab w:val="left" w:pos="5760"/>
        </w:tabs>
        <w:spacing w:after="0" w:line="240" w:lineRule="atLeast"/>
        <w:ind w:left="540" w:right="-11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43B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032038" w:rsidRPr="00B43B2B">
        <w:rPr>
          <w:rFonts w:asciiTheme="majorBidi" w:hAnsiTheme="majorBidi" w:cstheme="majorBidi"/>
          <w:sz w:val="28"/>
          <w:szCs w:val="28"/>
        </w:rPr>
        <w:t>30</w:t>
      </w:r>
      <w:r w:rsidR="00032038" w:rsidRPr="00B43B2B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00032038" w:rsidRPr="00B43B2B">
        <w:rPr>
          <w:rFonts w:asciiTheme="majorBidi" w:hAnsiTheme="majorBidi" w:cstheme="majorBidi"/>
          <w:sz w:val="28"/>
          <w:szCs w:val="28"/>
        </w:rPr>
        <w:t>2569</w:t>
      </w:r>
      <w:r w:rsidR="00032038" w:rsidRPr="00B43B2B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DB12B7" w:rsidRPr="00B43B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0D78A4" w:rsidRPr="00B43B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9E175D" w:rsidRPr="00B43B2B">
        <w:rPr>
          <w:rFonts w:asciiTheme="majorBidi" w:hAnsiTheme="majorBidi" w:cstheme="majorBidi"/>
          <w:sz w:val="28"/>
          <w:szCs w:val="28"/>
          <w:lang w:val="en-US"/>
        </w:rPr>
        <w:t>312.48</w:t>
      </w:r>
      <w:r w:rsidR="00F4011B" w:rsidRPr="00B43B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DB12B7" w:rsidRPr="00B43B2B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58C64D96" w:rsidRPr="00B43B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B12B7" w:rsidRPr="00B43B2B">
        <w:rPr>
          <w:rFonts w:asciiTheme="majorBidi" w:hAnsiTheme="majorBidi" w:cstheme="majorBidi"/>
          <w:sz w:val="28"/>
          <w:szCs w:val="28"/>
          <w:cs/>
          <w:lang w:val="en-US"/>
        </w:rPr>
        <w:t>แล</w:t>
      </w:r>
      <w:r w:rsidR="00ED41AE" w:rsidRPr="00B43B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ะ </w:t>
      </w:r>
      <w:r w:rsidR="000D78A4" w:rsidRPr="00B43B2B">
        <w:rPr>
          <w:rFonts w:asciiTheme="majorBidi" w:hAnsiTheme="majorBidi" w:cstheme="majorBidi"/>
          <w:sz w:val="28"/>
          <w:szCs w:val="28"/>
          <w:lang w:val="en-US"/>
        </w:rPr>
        <w:br/>
      </w:r>
      <w:r w:rsidR="009E175D" w:rsidRPr="00B43B2B">
        <w:rPr>
          <w:rFonts w:asciiTheme="majorBidi" w:hAnsiTheme="majorBidi" w:cstheme="majorBidi"/>
          <w:sz w:val="28"/>
          <w:szCs w:val="28"/>
          <w:lang w:val="en-US"/>
        </w:rPr>
        <w:t xml:space="preserve">221.98 </w:t>
      </w:r>
      <w:r w:rsidR="00DB12B7" w:rsidRPr="00B43B2B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DB12B7" w:rsidRPr="00B43B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B12B7" w:rsidRPr="00B43B2B">
        <w:rPr>
          <w:rFonts w:asciiTheme="majorBidi" w:hAnsiTheme="majorBidi" w:cstheme="majorBidi"/>
          <w:sz w:val="28"/>
          <w:szCs w:val="28"/>
          <w:cs/>
          <w:lang w:val="en-US"/>
        </w:rPr>
        <w:t>ตามลำดับ</w:t>
      </w:r>
      <w:r w:rsidR="00DB12B7" w:rsidRPr="00B43B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  <w:r w:rsidR="00CF3404" w:rsidRPr="00B43B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(31 </w:t>
      </w:r>
      <w:r w:rsidR="00CF3404" w:rsidRPr="00B43B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ธันวาคม </w:t>
      </w:r>
      <w:r w:rsidR="00CF3404" w:rsidRPr="00B43B2B">
        <w:rPr>
          <w:rFonts w:asciiTheme="majorBidi" w:hAnsiTheme="majorBidi" w:cstheme="majorBidi"/>
          <w:i/>
          <w:iCs/>
          <w:sz w:val="28"/>
          <w:szCs w:val="28"/>
          <w:lang w:val="en-US"/>
        </w:rPr>
        <w:t>256</w:t>
      </w:r>
      <w:r w:rsidR="00D92703" w:rsidRPr="00B43B2B">
        <w:rPr>
          <w:rFonts w:asciiTheme="majorBidi" w:hAnsiTheme="majorBidi" w:cstheme="majorBidi"/>
          <w:i/>
          <w:iCs/>
          <w:sz w:val="28"/>
          <w:szCs w:val="28"/>
          <w:lang w:val="en-US"/>
        </w:rPr>
        <w:t>8</w:t>
      </w:r>
      <w:r w:rsidR="00CF3404" w:rsidRPr="00B43B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D92703" w:rsidRPr="00B43B2B">
        <w:rPr>
          <w:rFonts w:asciiTheme="majorBidi" w:hAnsiTheme="majorBidi" w:cstheme="majorBidi"/>
          <w:i/>
          <w:iCs/>
          <w:sz w:val="28"/>
          <w:szCs w:val="28"/>
          <w:lang w:val="en-US"/>
        </w:rPr>
        <w:t>631.20</w:t>
      </w:r>
      <w:r w:rsidR="00CF3404" w:rsidRPr="00B43B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CF3404" w:rsidRPr="00B43B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</w:t>
      </w:r>
      <w:r w:rsidR="00CF3404" w:rsidRPr="00B43B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CF3404" w:rsidRPr="00B43B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และ</w:t>
      </w:r>
      <w:r w:rsidR="00CF3404" w:rsidRPr="00B43B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D92703" w:rsidRPr="00B43B2B">
        <w:rPr>
          <w:rFonts w:asciiTheme="majorBidi" w:hAnsiTheme="majorBidi" w:cstheme="majorBidi"/>
          <w:i/>
          <w:iCs/>
          <w:sz w:val="28"/>
          <w:szCs w:val="28"/>
          <w:lang w:val="en-US"/>
        </w:rPr>
        <w:t>541.81</w:t>
      </w:r>
      <w:r w:rsidR="00CF3404" w:rsidRPr="00B43B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CF3404" w:rsidRPr="00B43B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 ตามลำดับ</w:t>
      </w:r>
      <w:r w:rsidR="00CF3404" w:rsidRPr="00B43B2B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55FCBB68" w14:textId="77777777" w:rsidR="00CB7826" w:rsidRPr="00B43B2B" w:rsidRDefault="00CB7826" w:rsidP="003A2DF7">
      <w:pPr>
        <w:pStyle w:val="block"/>
        <w:tabs>
          <w:tab w:val="left" w:pos="5760"/>
        </w:tabs>
        <w:spacing w:after="0" w:line="240" w:lineRule="atLeast"/>
        <w:ind w:left="540" w:right="-11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D088F61" w14:textId="28BFE839" w:rsidR="00DB12B7" w:rsidRPr="00B43B2B" w:rsidRDefault="00DB12B7" w:rsidP="00E16CAD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</w:rPr>
      </w:pPr>
      <w:r w:rsidRPr="00B43B2B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ส่วนงานดำเนินงานและการจำแนกรายได้</w:t>
      </w:r>
    </w:p>
    <w:p w14:paraId="021315DC" w14:textId="77777777" w:rsidR="0028542D" w:rsidRPr="00B43B2B" w:rsidRDefault="0028542D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2"/>
          <w:szCs w:val="22"/>
        </w:rPr>
      </w:pPr>
    </w:p>
    <w:p w14:paraId="5F1A9BD0" w14:textId="2DCBE4BE" w:rsidR="00DB12B7" w:rsidRPr="00B43B2B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B43B2B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B43B2B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B43B2B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14:paraId="22601C9E" w14:textId="4E282567" w:rsidR="0028542D" w:rsidRPr="00B43B2B" w:rsidRDefault="0028542D" w:rsidP="00515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2"/>
          <w:szCs w:val="22"/>
          <w:cs/>
        </w:rPr>
      </w:pPr>
    </w:p>
    <w:p w14:paraId="79AED3A1" w14:textId="7EEE9892" w:rsidR="00DB12B7" w:rsidRPr="00B43B2B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B43B2B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B43B2B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B43B2B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บริษัทจำแนกตามส่วนงานทางธุรกิจได้ดังต่อไปนี้</w:t>
      </w:r>
    </w:p>
    <w:p w14:paraId="42F9B3FC" w14:textId="5C368B60" w:rsidR="00DB12B7" w:rsidRPr="00B43B2B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B43B2B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B43B2B">
        <w:rPr>
          <w:rFonts w:asciiTheme="majorBidi" w:eastAsia="Cordia New" w:hAnsiTheme="majorBidi" w:cstheme="majorBidi"/>
          <w:color w:val="000000"/>
          <w:sz w:val="28"/>
          <w:szCs w:val="28"/>
        </w:rPr>
        <w:t>1</w:t>
      </w:r>
      <w:r w:rsidRPr="00B43B2B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ขายสินค้า</w:t>
      </w:r>
    </w:p>
    <w:p w14:paraId="413978BB" w14:textId="14DCAFA3" w:rsidR="00BB3402" w:rsidRPr="00B43B2B" w:rsidRDefault="00DB12B7" w:rsidP="0079234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B43B2B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B43B2B">
        <w:rPr>
          <w:rFonts w:asciiTheme="majorBidi" w:eastAsia="Cordia New" w:hAnsiTheme="majorBidi" w:cstheme="majorBidi"/>
          <w:color w:val="000000"/>
          <w:sz w:val="28"/>
          <w:szCs w:val="28"/>
        </w:rPr>
        <w:t>2</w:t>
      </w:r>
      <w:r w:rsidRPr="00B43B2B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บริการ</w:t>
      </w:r>
    </w:p>
    <w:p w14:paraId="07D100B7" w14:textId="31E3C757" w:rsidR="00792349" w:rsidRPr="00B43B2B" w:rsidRDefault="00792349" w:rsidP="00792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E94D05" w:rsidRPr="00B43B2B" w14:paraId="3C8FAA40" w14:textId="77777777" w:rsidTr="00CC1FF3">
        <w:trPr>
          <w:cantSplit/>
          <w:trHeight w:val="80"/>
          <w:tblHeader/>
        </w:trPr>
        <w:tc>
          <w:tcPr>
            <w:tcW w:w="2430" w:type="dxa"/>
          </w:tcPr>
          <w:p w14:paraId="066F6687" w14:textId="2C0DA555" w:rsidR="00E94D05" w:rsidRPr="00B43B2B" w:rsidRDefault="00BA54ED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7290" w:type="dxa"/>
            <w:gridSpan w:val="11"/>
            <w:hideMark/>
          </w:tcPr>
          <w:p w14:paraId="7ABCEAFB" w14:textId="77777777" w:rsidR="00E94D05" w:rsidRPr="00B43B2B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4D05" w:rsidRPr="00B43B2B" w14:paraId="418A851E" w14:textId="77777777" w:rsidTr="00CC1FF3">
        <w:trPr>
          <w:cantSplit/>
          <w:trHeight w:val="80"/>
          <w:tblHeader/>
        </w:trPr>
        <w:tc>
          <w:tcPr>
            <w:tcW w:w="2430" w:type="dxa"/>
          </w:tcPr>
          <w:p w14:paraId="6E8337E2" w14:textId="77777777" w:rsidR="00E94D05" w:rsidRPr="00B43B2B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B03C2C0" w14:textId="77777777" w:rsidR="00E94D05" w:rsidRPr="00B43B2B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1A531E16" w14:textId="77777777" w:rsidR="00E94D05" w:rsidRPr="00B43B2B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01B5FFC6" w14:textId="77777777" w:rsidR="00E94D05" w:rsidRPr="00B43B2B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3E21F0DF" w14:textId="77777777" w:rsidR="00E94D05" w:rsidRPr="00B43B2B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7227FB8" w14:textId="77777777" w:rsidR="00E94D05" w:rsidRPr="00B43B2B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B43B2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AC7B0E" w:rsidRPr="00B43B2B" w14:paraId="75F7E201" w14:textId="77777777" w:rsidTr="00CC1FF3">
        <w:trPr>
          <w:cantSplit/>
          <w:tblHeader/>
        </w:trPr>
        <w:tc>
          <w:tcPr>
            <w:tcW w:w="2430" w:type="dxa"/>
            <w:hideMark/>
          </w:tcPr>
          <w:p w14:paraId="7A21B07A" w14:textId="6FA3D8CD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</w:t>
            </w:r>
            <w:r w:rsidR="00E32D98" w:rsidRPr="00B43B2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</w:t>
            </w:r>
            <w:r w:rsidR="000E7BF3" w:rsidRPr="00B43B2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B43B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 </w:t>
            </w:r>
          </w:p>
        </w:tc>
        <w:tc>
          <w:tcPr>
            <w:tcW w:w="990" w:type="dxa"/>
          </w:tcPr>
          <w:p w14:paraId="797C3DB1" w14:textId="7777777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2E57956E" w14:textId="7777777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10C669D" w14:textId="7777777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03C98415" w14:textId="7777777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64DCD498" w14:textId="7777777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4C98D" w14:textId="7777777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C44E324" w14:textId="7777777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AA967" w14:textId="7777777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D1BFA5" w14:textId="7777777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1CDA4" w14:textId="7777777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32B0F55" w14:textId="7777777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AC7B0E" w:rsidRPr="00B43B2B" w14:paraId="6AE1C9B9" w14:textId="77777777" w:rsidTr="00CC1FF3">
        <w:trPr>
          <w:cantSplit/>
          <w:tblHeader/>
        </w:trPr>
        <w:tc>
          <w:tcPr>
            <w:tcW w:w="2430" w:type="dxa"/>
            <w:hideMark/>
          </w:tcPr>
          <w:p w14:paraId="41A62E0F" w14:textId="268E3BA6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="00876562" w:rsidRPr="00B43B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="00876562" w:rsidRPr="00B43B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876562" w:rsidRPr="00B43B2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hideMark/>
          </w:tcPr>
          <w:p w14:paraId="1F41CC4B" w14:textId="4B908C89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32D98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62" w:type="dxa"/>
          </w:tcPr>
          <w:p w14:paraId="3A4720BA" w14:textId="7777777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5BF6459" w14:textId="68E66DF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32D98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</w:tcPr>
          <w:p w14:paraId="2A798FF0" w14:textId="7777777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1493A95B" w14:textId="099E0564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32D98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FD4C040" w14:textId="7777777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FE0604C" w14:textId="04AED13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32D98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DDAFFA0" w14:textId="7777777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58D89EB" w14:textId="5DFC3E33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32D98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1F0F2AF" w14:textId="77777777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39AF626" w14:textId="46C7F125" w:rsidR="00AC7B0E" w:rsidRPr="00B43B2B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32D98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</w:tr>
      <w:tr w:rsidR="00870497" w:rsidRPr="00B43B2B" w14:paraId="3D213D85" w14:textId="77777777" w:rsidTr="00CC1FF3">
        <w:trPr>
          <w:cantSplit/>
          <w:tblHeader/>
        </w:trPr>
        <w:tc>
          <w:tcPr>
            <w:tcW w:w="2430" w:type="dxa"/>
          </w:tcPr>
          <w:p w14:paraId="7304A7B4" w14:textId="77777777" w:rsidR="00870497" w:rsidRPr="00B43B2B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14A29B01" w14:textId="77777777" w:rsidR="00870497" w:rsidRPr="00B43B2B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3162" w:rsidRPr="00B43B2B" w14:paraId="6987FAE6" w14:textId="77777777" w:rsidTr="002E56DB">
        <w:trPr>
          <w:cantSplit/>
        </w:trPr>
        <w:tc>
          <w:tcPr>
            <w:tcW w:w="2430" w:type="dxa"/>
            <w:hideMark/>
          </w:tcPr>
          <w:p w14:paraId="3F41EE15" w14:textId="77777777" w:rsidR="00093162" w:rsidRPr="00B43B2B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5F578281" w14:textId="77777777" w:rsidR="00093162" w:rsidRPr="00B43B2B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B3677C3" w14:textId="77777777" w:rsidR="00093162" w:rsidRPr="00B43B2B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39D5912" w14:textId="77777777" w:rsidR="00093162" w:rsidRPr="00B43B2B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66ECA3A" w14:textId="77777777" w:rsidR="00093162" w:rsidRPr="00B43B2B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50DFDF" w14:textId="77777777" w:rsidR="00093162" w:rsidRPr="00B43B2B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A94ED1" w14:textId="77777777" w:rsidR="00093162" w:rsidRPr="00B43B2B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419BD7" w14:textId="77777777" w:rsidR="00093162" w:rsidRPr="00B43B2B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0460DF" w14:textId="77777777" w:rsidR="00093162" w:rsidRPr="00B43B2B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0515B8" w14:textId="77777777" w:rsidR="00093162" w:rsidRPr="00B43B2B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1EEAFD" w14:textId="77777777" w:rsidR="00093162" w:rsidRPr="00B43B2B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29E020" w14:textId="77777777" w:rsidR="00093162" w:rsidRPr="00B43B2B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2D98" w:rsidRPr="00B43B2B" w14:paraId="3B097390" w14:textId="77777777" w:rsidTr="002E56DB">
        <w:trPr>
          <w:cantSplit/>
        </w:trPr>
        <w:tc>
          <w:tcPr>
            <w:tcW w:w="2430" w:type="dxa"/>
            <w:vAlign w:val="bottom"/>
            <w:hideMark/>
          </w:tcPr>
          <w:p w14:paraId="20B12A24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AA5FB9" w14:textId="40B3BE87" w:rsidR="00E32D98" w:rsidRPr="00B43B2B" w:rsidRDefault="003E5332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1,017,493</w:t>
            </w:r>
          </w:p>
        </w:tc>
        <w:tc>
          <w:tcPr>
            <w:tcW w:w="262" w:type="dxa"/>
          </w:tcPr>
          <w:p w14:paraId="6E272255" w14:textId="77777777" w:rsidR="00E32D98" w:rsidRPr="00B43B2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5D06D2" w14:textId="0F764417" w:rsidR="00E32D98" w:rsidRPr="00B43B2B" w:rsidRDefault="00876562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773,059</w:t>
            </w:r>
          </w:p>
        </w:tc>
        <w:tc>
          <w:tcPr>
            <w:tcW w:w="262" w:type="dxa"/>
          </w:tcPr>
          <w:p w14:paraId="01DB8E85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F72AE7" w14:textId="2504CC27" w:rsidR="00E32D98" w:rsidRPr="00B43B2B" w:rsidRDefault="003E5332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317,939</w:t>
            </w:r>
          </w:p>
        </w:tc>
        <w:tc>
          <w:tcPr>
            <w:tcW w:w="270" w:type="dxa"/>
          </w:tcPr>
          <w:p w14:paraId="4B35CEAA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462C11" w14:textId="4BFEAFB1" w:rsidR="00E32D98" w:rsidRPr="00B43B2B" w:rsidRDefault="00876562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331,519</w:t>
            </w:r>
          </w:p>
        </w:tc>
        <w:tc>
          <w:tcPr>
            <w:tcW w:w="270" w:type="dxa"/>
          </w:tcPr>
          <w:p w14:paraId="21157FFD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DBD165" w14:textId="0EE4501C" w:rsidR="00E32D98" w:rsidRPr="00B43B2B" w:rsidRDefault="00E763AC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1,335,432</w:t>
            </w:r>
          </w:p>
        </w:tc>
        <w:tc>
          <w:tcPr>
            <w:tcW w:w="270" w:type="dxa"/>
          </w:tcPr>
          <w:p w14:paraId="1BFCEA48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B496C9" w14:textId="58628450" w:rsidR="00E32D98" w:rsidRPr="00B43B2B" w:rsidRDefault="00876562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1,104,578</w:t>
            </w:r>
          </w:p>
        </w:tc>
      </w:tr>
      <w:tr w:rsidR="00E32D98" w:rsidRPr="00B43B2B" w14:paraId="773C9CC3" w14:textId="77777777" w:rsidTr="002E56DB">
        <w:trPr>
          <w:cantSplit/>
        </w:trPr>
        <w:tc>
          <w:tcPr>
            <w:tcW w:w="2430" w:type="dxa"/>
            <w:vAlign w:val="bottom"/>
          </w:tcPr>
          <w:p w14:paraId="12D818B4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7385D85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8685B06" w14:textId="77777777" w:rsidR="00E32D98" w:rsidRPr="00B43B2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78AAA3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E373348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6B6F6FE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42E640F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C181F7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A3DDDD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8327CD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9AA601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DF7FF4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2D98" w:rsidRPr="00B43B2B" w14:paraId="67C505D8" w14:textId="77777777" w:rsidTr="002E56DB">
        <w:trPr>
          <w:cantSplit/>
        </w:trPr>
        <w:tc>
          <w:tcPr>
            <w:tcW w:w="2430" w:type="dxa"/>
            <w:vAlign w:val="bottom"/>
            <w:hideMark/>
          </w:tcPr>
          <w:p w14:paraId="678A1154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36C7A6A6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450EDB2" w14:textId="77777777" w:rsidR="00E32D98" w:rsidRPr="00B43B2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FBB92C4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9FA3F85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063B4BF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19DEA6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7F694A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F6ED57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FBD196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A43D0F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C752EC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2D98" w:rsidRPr="00B43B2B" w14:paraId="61840EFC" w14:textId="77777777" w:rsidTr="002E56DB">
        <w:trPr>
          <w:cantSplit/>
        </w:trPr>
        <w:tc>
          <w:tcPr>
            <w:tcW w:w="2430" w:type="dxa"/>
            <w:hideMark/>
          </w:tcPr>
          <w:p w14:paraId="0C7E0EB5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B06E40F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267F708" w14:textId="77777777" w:rsidR="00E32D98" w:rsidRPr="00B43B2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97CB0BE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F9543C4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556868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932C15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0EF45A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C0E88D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64A7B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8421AF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0CF79C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27889" w:rsidRPr="00B43B2B" w14:paraId="2FBA01F8" w14:textId="77777777" w:rsidTr="002E56DB">
        <w:trPr>
          <w:cantSplit/>
        </w:trPr>
        <w:tc>
          <w:tcPr>
            <w:tcW w:w="2430" w:type="dxa"/>
            <w:hideMark/>
          </w:tcPr>
          <w:p w14:paraId="223FC84B" w14:textId="77777777" w:rsidR="00527889" w:rsidRPr="00B43B2B" w:rsidRDefault="00527889" w:rsidP="0052788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03F3AA8F" w14:textId="6F96739C" w:rsidR="00527889" w:rsidRPr="00B43B2B" w:rsidRDefault="003E5332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846,466</w:t>
            </w:r>
          </w:p>
        </w:tc>
        <w:tc>
          <w:tcPr>
            <w:tcW w:w="262" w:type="dxa"/>
          </w:tcPr>
          <w:p w14:paraId="35E2E41A" w14:textId="77777777" w:rsidR="00527889" w:rsidRPr="00B43B2B" w:rsidRDefault="00527889" w:rsidP="0052788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C557D1B" w14:textId="500B94E4" w:rsidR="00527889" w:rsidRPr="00B43B2B" w:rsidRDefault="00527889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548,763</w:t>
            </w:r>
          </w:p>
        </w:tc>
        <w:tc>
          <w:tcPr>
            <w:tcW w:w="262" w:type="dxa"/>
          </w:tcPr>
          <w:p w14:paraId="56AD4F79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1CEA68E" w14:textId="34BBA0C3" w:rsidR="00527889" w:rsidRPr="00B43B2B" w:rsidRDefault="003E5332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261,469</w:t>
            </w:r>
          </w:p>
        </w:tc>
        <w:tc>
          <w:tcPr>
            <w:tcW w:w="270" w:type="dxa"/>
          </w:tcPr>
          <w:p w14:paraId="7FD86801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1AE713" w14:textId="28FDF541" w:rsidR="00527889" w:rsidRPr="00B43B2B" w:rsidRDefault="00527889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261,679</w:t>
            </w:r>
          </w:p>
        </w:tc>
        <w:tc>
          <w:tcPr>
            <w:tcW w:w="270" w:type="dxa"/>
          </w:tcPr>
          <w:p w14:paraId="1F1F8F5C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CB6C87" w14:textId="5CF0C9E7" w:rsidR="00527889" w:rsidRPr="00B43B2B" w:rsidRDefault="003E5332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1,107,935</w:t>
            </w:r>
          </w:p>
        </w:tc>
        <w:tc>
          <w:tcPr>
            <w:tcW w:w="270" w:type="dxa"/>
          </w:tcPr>
          <w:p w14:paraId="4F0F420C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659962" w14:textId="18DE475D" w:rsidR="00527889" w:rsidRPr="00B43B2B" w:rsidRDefault="00527889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810,442</w:t>
            </w:r>
          </w:p>
        </w:tc>
      </w:tr>
      <w:tr w:rsidR="00527889" w:rsidRPr="00B43B2B" w14:paraId="4324ADA4" w14:textId="77777777" w:rsidTr="002E56DB">
        <w:trPr>
          <w:cantSplit/>
        </w:trPr>
        <w:tc>
          <w:tcPr>
            <w:tcW w:w="2430" w:type="dxa"/>
            <w:hideMark/>
          </w:tcPr>
          <w:p w14:paraId="298E80ED" w14:textId="77777777" w:rsidR="00527889" w:rsidRPr="00B43B2B" w:rsidRDefault="00527889" w:rsidP="0052788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vAlign w:val="bottom"/>
          </w:tcPr>
          <w:p w14:paraId="5AF4CBF4" w14:textId="71FEB487" w:rsidR="00527889" w:rsidRPr="00B43B2B" w:rsidRDefault="00E763AC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94,678</w:t>
            </w:r>
          </w:p>
        </w:tc>
        <w:tc>
          <w:tcPr>
            <w:tcW w:w="262" w:type="dxa"/>
          </w:tcPr>
          <w:p w14:paraId="7C4130E5" w14:textId="77777777" w:rsidR="00527889" w:rsidRPr="00B43B2B" w:rsidRDefault="00527889" w:rsidP="0052788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BFDB88D" w14:textId="675BBE66" w:rsidR="00527889" w:rsidRPr="00B43B2B" w:rsidRDefault="00527889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157,840</w:t>
            </w:r>
          </w:p>
        </w:tc>
        <w:tc>
          <w:tcPr>
            <w:tcW w:w="262" w:type="dxa"/>
          </w:tcPr>
          <w:p w14:paraId="7F9DE0B2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6C20705" w14:textId="2D63D4A9" w:rsidR="00527889" w:rsidRPr="00B43B2B" w:rsidRDefault="00E763AC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35,308</w:t>
            </w:r>
          </w:p>
        </w:tc>
        <w:tc>
          <w:tcPr>
            <w:tcW w:w="270" w:type="dxa"/>
          </w:tcPr>
          <w:p w14:paraId="3C943C7C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E12994" w14:textId="31B68DBD" w:rsidR="00527889" w:rsidRPr="00B43B2B" w:rsidRDefault="00527889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46,778</w:t>
            </w:r>
          </w:p>
        </w:tc>
        <w:tc>
          <w:tcPr>
            <w:tcW w:w="270" w:type="dxa"/>
          </w:tcPr>
          <w:p w14:paraId="6204E602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F8D35C" w14:textId="4B2DACDF" w:rsidR="00527889" w:rsidRPr="00B43B2B" w:rsidRDefault="00E763AC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129,98</w:t>
            </w:r>
            <w:r w:rsidR="000C156C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4D15B33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A460DC" w14:textId="22647C59" w:rsidR="00527889" w:rsidRPr="00B43B2B" w:rsidRDefault="00527889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204,618</w:t>
            </w:r>
          </w:p>
        </w:tc>
      </w:tr>
      <w:tr w:rsidR="00527889" w:rsidRPr="00B43B2B" w14:paraId="69177866" w14:textId="77777777" w:rsidTr="002E56DB">
        <w:trPr>
          <w:cantSplit/>
        </w:trPr>
        <w:tc>
          <w:tcPr>
            <w:tcW w:w="2430" w:type="dxa"/>
            <w:hideMark/>
          </w:tcPr>
          <w:p w14:paraId="0DEA57DF" w14:textId="77777777" w:rsidR="00527889" w:rsidRPr="00B43B2B" w:rsidRDefault="00527889" w:rsidP="0052788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vAlign w:val="bottom"/>
          </w:tcPr>
          <w:p w14:paraId="7239B224" w14:textId="35329AB9" w:rsidR="00527889" w:rsidRPr="00B43B2B" w:rsidRDefault="00E763AC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61,79</w:t>
            </w:r>
            <w:r w:rsidR="006C4534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</w:tcPr>
          <w:p w14:paraId="2A740EC2" w14:textId="77777777" w:rsidR="00527889" w:rsidRPr="00B43B2B" w:rsidRDefault="00527889" w:rsidP="0052788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166EFBC" w14:textId="45A44B83" w:rsidR="00527889" w:rsidRPr="00B43B2B" w:rsidRDefault="00527889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53,966</w:t>
            </w:r>
          </w:p>
        </w:tc>
        <w:tc>
          <w:tcPr>
            <w:tcW w:w="262" w:type="dxa"/>
          </w:tcPr>
          <w:p w14:paraId="2507CF2C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7A39696" w14:textId="53621BE3" w:rsidR="00527889" w:rsidRPr="00B43B2B" w:rsidRDefault="00E763AC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15,53</w:t>
            </w:r>
            <w:r w:rsidR="005B3362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9D4DCE6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2B2652" w14:textId="43685E4E" w:rsidR="00527889" w:rsidRPr="00B43B2B" w:rsidRDefault="00527889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15,753</w:t>
            </w:r>
          </w:p>
        </w:tc>
        <w:tc>
          <w:tcPr>
            <w:tcW w:w="270" w:type="dxa"/>
          </w:tcPr>
          <w:p w14:paraId="1069C533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BEEBDA" w14:textId="4FEDC7D2" w:rsidR="00527889" w:rsidRPr="00B43B2B" w:rsidRDefault="00E763AC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77,322</w:t>
            </w:r>
          </w:p>
        </w:tc>
        <w:tc>
          <w:tcPr>
            <w:tcW w:w="270" w:type="dxa"/>
          </w:tcPr>
          <w:p w14:paraId="6B6AD81E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F1F380" w14:textId="040339B4" w:rsidR="00527889" w:rsidRPr="00B43B2B" w:rsidRDefault="00527889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69,719</w:t>
            </w:r>
          </w:p>
        </w:tc>
      </w:tr>
      <w:tr w:rsidR="00527889" w:rsidRPr="00B43B2B" w14:paraId="0DE81734" w14:textId="77777777" w:rsidTr="00D74955">
        <w:trPr>
          <w:cantSplit/>
        </w:trPr>
        <w:tc>
          <w:tcPr>
            <w:tcW w:w="2430" w:type="dxa"/>
            <w:hideMark/>
          </w:tcPr>
          <w:p w14:paraId="0B18B783" w14:textId="77777777" w:rsidR="00527889" w:rsidRPr="00B43B2B" w:rsidRDefault="00527889" w:rsidP="0052788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4E3FF" w14:textId="7FA84505" w:rsidR="00527889" w:rsidRPr="00B43B2B" w:rsidRDefault="00E763AC" w:rsidP="00527889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14,558</w:t>
            </w:r>
          </w:p>
        </w:tc>
        <w:tc>
          <w:tcPr>
            <w:tcW w:w="262" w:type="dxa"/>
          </w:tcPr>
          <w:p w14:paraId="43EB8B72" w14:textId="77777777" w:rsidR="00527889" w:rsidRPr="00B43B2B" w:rsidRDefault="00527889" w:rsidP="0052788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17E23" w14:textId="4AF1AF1D" w:rsidR="00527889" w:rsidRPr="00B43B2B" w:rsidRDefault="00527889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12,490</w:t>
            </w:r>
          </w:p>
        </w:tc>
        <w:tc>
          <w:tcPr>
            <w:tcW w:w="262" w:type="dxa"/>
          </w:tcPr>
          <w:p w14:paraId="5760E9DE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8CBBB" w14:textId="38450256" w:rsidR="00527889" w:rsidRPr="00B43B2B" w:rsidRDefault="00E763AC" w:rsidP="0052788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5,631</w:t>
            </w:r>
          </w:p>
        </w:tc>
        <w:tc>
          <w:tcPr>
            <w:tcW w:w="270" w:type="dxa"/>
          </w:tcPr>
          <w:p w14:paraId="52AC95DB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DD2FE" w14:textId="15F6BD97" w:rsidR="00527889" w:rsidRPr="00B43B2B" w:rsidRDefault="00527889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7,309</w:t>
            </w:r>
          </w:p>
        </w:tc>
        <w:tc>
          <w:tcPr>
            <w:tcW w:w="270" w:type="dxa"/>
          </w:tcPr>
          <w:p w14:paraId="41942B59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FBD56" w14:textId="433C75DC" w:rsidR="00527889" w:rsidRPr="00B43B2B" w:rsidRDefault="00E763AC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20,189</w:t>
            </w:r>
          </w:p>
        </w:tc>
        <w:tc>
          <w:tcPr>
            <w:tcW w:w="270" w:type="dxa"/>
          </w:tcPr>
          <w:p w14:paraId="4A1F7B6F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F4072" w14:textId="0AC959ED" w:rsidR="00527889" w:rsidRPr="00B43B2B" w:rsidRDefault="00527889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19,799</w:t>
            </w:r>
          </w:p>
        </w:tc>
      </w:tr>
      <w:tr w:rsidR="00527889" w:rsidRPr="00B43B2B" w14:paraId="4D789B69" w14:textId="77777777" w:rsidTr="00D74955">
        <w:trPr>
          <w:cantSplit/>
        </w:trPr>
        <w:tc>
          <w:tcPr>
            <w:tcW w:w="2430" w:type="dxa"/>
            <w:vAlign w:val="bottom"/>
            <w:hideMark/>
          </w:tcPr>
          <w:p w14:paraId="1BCEEBCD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43B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8DD01" w14:textId="427A8FA3" w:rsidR="00527889" w:rsidRPr="00B43B2B" w:rsidRDefault="003E5332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1,017,493</w:t>
            </w:r>
          </w:p>
        </w:tc>
        <w:tc>
          <w:tcPr>
            <w:tcW w:w="262" w:type="dxa"/>
          </w:tcPr>
          <w:p w14:paraId="5C835EC8" w14:textId="77777777" w:rsidR="00527889" w:rsidRPr="00B43B2B" w:rsidRDefault="00527889" w:rsidP="0052788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7FC64" w14:textId="34D7D329" w:rsidR="00527889" w:rsidRPr="00B43B2B" w:rsidRDefault="00527889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773,059</w:t>
            </w:r>
          </w:p>
        </w:tc>
        <w:tc>
          <w:tcPr>
            <w:tcW w:w="262" w:type="dxa"/>
          </w:tcPr>
          <w:p w14:paraId="16FA6B16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EAEDE8" w14:textId="201FB263" w:rsidR="00527889" w:rsidRPr="00B43B2B" w:rsidRDefault="003E5332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317,939</w:t>
            </w:r>
          </w:p>
        </w:tc>
        <w:tc>
          <w:tcPr>
            <w:tcW w:w="270" w:type="dxa"/>
          </w:tcPr>
          <w:p w14:paraId="12B598A1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D0691" w14:textId="35D408DF" w:rsidR="00527889" w:rsidRPr="00B43B2B" w:rsidRDefault="00527889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331,519</w:t>
            </w:r>
          </w:p>
        </w:tc>
        <w:tc>
          <w:tcPr>
            <w:tcW w:w="270" w:type="dxa"/>
          </w:tcPr>
          <w:p w14:paraId="17E1DDB7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0384AE" w14:textId="11C1E4F1" w:rsidR="00527889" w:rsidRPr="00B43B2B" w:rsidRDefault="00E763AC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1,335,432</w:t>
            </w:r>
          </w:p>
        </w:tc>
        <w:tc>
          <w:tcPr>
            <w:tcW w:w="270" w:type="dxa"/>
          </w:tcPr>
          <w:p w14:paraId="5505E0D3" w14:textId="77777777" w:rsidR="00527889" w:rsidRPr="00B43B2B" w:rsidRDefault="00527889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EE1C8" w14:textId="698BA107" w:rsidR="00527889" w:rsidRPr="00B43B2B" w:rsidRDefault="00527889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1,104,578</w:t>
            </w:r>
          </w:p>
        </w:tc>
      </w:tr>
      <w:tr w:rsidR="00D74955" w:rsidRPr="00B43B2B" w14:paraId="6075AD8D" w14:textId="77777777" w:rsidTr="00D74955">
        <w:trPr>
          <w:cantSplit/>
        </w:trPr>
        <w:tc>
          <w:tcPr>
            <w:tcW w:w="2430" w:type="dxa"/>
            <w:vAlign w:val="bottom"/>
          </w:tcPr>
          <w:p w14:paraId="553D9EE0" w14:textId="77777777" w:rsidR="00D74955" w:rsidRPr="00B43B2B" w:rsidRDefault="00D74955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04ED50" w14:textId="77777777" w:rsidR="00D74955" w:rsidRPr="00B43B2B" w:rsidRDefault="00D74955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010EC28" w14:textId="77777777" w:rsidR="00D74955" w:rsidRPr="00B43B2B" w:rsidRDefault="00D74955" w:rsidP="00527889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40890F" w14:textId="77777777" w:rsidR="00D74955" w:rsidRPr="00B43B2B" w:rsidRDefault="00D74955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AD6C5B7" w14:textId="77777777" w:rsidR="00D74955" w:rsidRPr="00B43B2B" w:rsidRDefault="00D74955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6BB8F9" w14:textId="77777777" w:rsidR="00D74955" w:rsidRPr="00B43B2B" w:rsidRDefault="00D74955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A40AD6" w14:textId="77777777" w:rsidR="00D74955" w:rsidRPr="00B43B2B" w:rsidRDefault="00D74955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40A09D" w14:textId="77777777" w:rsidR="00D74955" w:rsidRPr="00B43B2B" w:rsidRDefault="00D74955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5E7E07" w14:textId="77777777" w:rsidR="00D74955" w:rsidRPr="00B43B2B" w:rsidRDefault="00D74955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15A7F6" w14:textId="77777777" w:rsidR="00D74955" w:rsidRPr="00B43B2B" w:rsidRDefault="00D74955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D964E8" w14:textId="77777777" w:rsidR="00D74955" w:rsidRPr="00B43B2B" w:rsidRDefault="00D74955" w:rsidP="0052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00D845" w14:textId="77777777" w:rsidR="00D74955" w:rsidRPr="00B43B2B" w:rsidRDefault="00D74955" w:rsidP="0052788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32D98" w:rsidRPr="00B43B2B" w14:paraId="587013AD" w14:textId="77777777" w:rsidTr="00D74955">
        <w:trPr>
          <w:cantSplit/>
        </w:trPr>
        <w:tc>
          <w:tcPr>
            <w:tcW w:w="2430" w:type="dxa"/>
            <w:vAlign w:val="bottom"/>
            <w:hideMark/>
          </w:tcPr>
          <w:p w14:paraId="2A72E47E" w14:textId="63681F3F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ประเภทของสินค้าและ</w:t>
            </w:r>
          </w:p>
          <w:p w14:paraId="14B485BA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6C7ADCC7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0749E93" w14:textId="77777777" w:rsidR="00E32D98" w:rsidRPr="00B43B2B" w:rsidRDefault="00E32D98" w:rsidP="00E32D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4F456FA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CB98C0A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53E1F98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4EDA65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1D15CF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DA53C1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CBFDBC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D2016B" w14:textId="77777777" w:rsidR="00E32D98" w:rsidRPr="00B43B2B" w:rsidRDefault="00E32D98" w:rsidP="00E32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8D43D5" w14:textId="77777777" w:rsidR="00E32D98" w:rsidRPr="00B43B2B" w:rsidRDefault="00E32D98" w:rsidP="00E32D9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31AA" w:rsidRPr="00B43B2B" w14:paraId="6169BC21" w14:textId="77777777" w:rsidTr="002E56DB">
        <w:trPr>
          <w:cantSplit/>
        </w:trPr>
        <w:tc>
          <w:tcPr>
            <w:tcW w:w="2430" w:type="dxa"/>
            <w:vAlign w:val="bottom"/>
            <w:hideMark/>
          </w:tcPr>
          <w:p w14:paraId="5EAFB0C2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151CE54F" w14:textId="77777777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095D195" w14:textId="77777777" w:rsidR="00A531AA" w:rsidRPr="00B43B2B" w:rsidRDefault="00A531AA" w:rsidP="00A531A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E95F859" w14:textId="736E8869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A656984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F8DB81B" w14:textId="77777777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DCC4C4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756EB0" w14:textId="77777777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244DD2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CA631A" w14:textId="77777777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48D947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C443CD" w14:textId="77777777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31AA" w:rsidRPr="00B43B2B" w14:paraId="24A067BE" w14:textId="77777777" w:rsidTr="002E56DB">
        <w:trPr>
          <w:cantSplit/>
        </w:trPr>
        <w:tc>
          <w:tcPr>
            <w:tcW w:w="2430" w:type="dxa"/>
            <w:vAlign w:val="bottom"/>
            <w:hideMark/>
          </w:tcPr>
          <w:p w14:paraId="306321B9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B2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vAlign w:val="bottom"/>
          </w:tcPr>
          <w:p w14:paraId="6611779E" w14:textId="1C793DCB" w:rsidR="00A531AA" w:rsidRPr="00B43B2B" w:rsidRDefault="003E5332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1,017,493</w:t>
            </w:r>
          </w:p>
        </w:tc>
        <w:tc>
          <w:tcPr>
            <w:tcW w:w="262" w:type="dxa"/>
          </w:tcPr>
          <w:p w14:paraId="4726D831" w14:textId="77777777" w:rsidR="00A531AA" w:rsidRPr="00B43B2B" w:rsidRDefault="00A531AA" w:rsidP="00A531A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840A9F1" w14:textId="15EC61E0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773,059</w:t>
            </w:r>
          </w:p>
        </w:tc>
        <w:tc>
          <w:tcPr>
            <w:tcW w:w="262" w:type="dxa"/>
          </w:tcPr>
          <w:p w14:paraId="23C449BC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4D7A34" w14:textId="068F65F3" w:rsidR="00A531AA" w:rsidRPr="00B43B2B" w:rsidRDefault="00E763AC" w:rsidP="00A531A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55EC9E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decimal" w:pos="5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632711" w14:textId="2403E010" w:rsidR="00A531AA" w:rsidRPr="00B43B2B" w:rsidRDefault="00A531AA" w:rsidP="00A531A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DE7D76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7FD9E0" w14:textId="4E439A8B" w:rsidR="00A531AA" w:rsidRPr="00B43B2B" w:rsidRDefault="003E5332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1,017,493</w:t>
            </w:r>
          </w:p>
        </w:tc>
        <w:tc>
          <w:tcPr>
            <w:tcW w:w="270" w:type="dxa"/>
          </w:tcPr>
          <w:p w14:paraId="2DD6678E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4F774C" w14:textId="3381509D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773,059</w:t>
            </w:r>
          </w:p>
        </w:tc>
      </w:tr>
      <w:tr w:rsidR="00A531AA" w:rsidRPr="00B43B2B" w14:paraId="2A9B2518" w14:textId="77777777" w:rsidTr="002E56DB">
        <w:trPr>
          <w:cantSplit/>
        </w:trPr>
        <w:tc>
          <w:tcPr>
            <w:tcW w:w="2430" w:type="dxa"/>
            <w:vAlign w:val="bottom"/>
            <w:hideMark/>
          </w:tcPr>
          <w:p w14:paraId="38B8A24A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vAlign w:val="bottom"/>
          </w:tcPr>
          <w:p w14:paraId="1E36C88D" w14:textId="77777777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6B890A1" w14:textId="77777777" w:rsidR="00A531AA" w:rsidRPr="00B43B2B" w:rsidRDefault="00A531AA" w:rsidP="00A531A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1914E4C" w14:textId="77777777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E75A356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207D909" w14:textId="77777777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1DE9FD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A65FD4" w14:textId="77777777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B74ED0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5752B6" w14:textId="77777777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0CDF17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D7606D" w14:textId="77777777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31AA" w:rsidRPr="00B43B2B" w14:paraId="16BAE4F5" w14:textId="77777777" w:rsidTr="002E56DB">
        <w:trPr>
          <w:cantSplit/>
        </w:trPr>
        <w:tc>
          <w:tcPr>
            <w:tcW w:w="2430" w:type="dxa"/>
            <w:vAlign w:val="bottom"/>
            <w:hideMark/>
          </w:tcPr>
          <w:p w14:paraId="1CEAC7FD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vAlign w:val="bottom"/>
          </w:tcPr>
          <w:p w14:paraId="7606E636" w14:textId="0CAC50E3" w:rsidR="00A531AA" w:rsidRPr="00B43B2B" w:rsidRDefault="00A531AA" w:rsidP="00A531A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1BA9364" w14:textId="77777777" w:rsidR="00A531AA" w:rsidRPr="00B43B2B" w:rsidRDefault="00A531AA" w:rsidP="00A531A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DB51AD9" w14:textId="2441D59B" w:rsidR="00A531AA" w:rsidRPr="00B43B2B" w:rsidRDefault="00A531AA" w:rsidP="00A531A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D3E787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765F7C9" w14:textId="5DE13883" w:rsidR="00A531AA" w:rsidRPr="00B43B2B" w:rsidRDefault="00A531AA" w:rsidP="00A531A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DFE0BE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BDA347" w14:textId="38C0F76F" w:rsidR="00A531AA" w:rsidRPr="00B43B2B" w:rsidRDefault="00A531AA" w:rsidP="00A531A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2DB4DB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801C22" w14:textId="27531107" w:rsidR="00A531AA" w:rsidRPr="00B43B2B" w:rsidRDefault="00A531AA" w:rsidP="00A531A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C437D2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decimal" w:pos="515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9E233E" w14:textId="2AC6CA7E" w:rsidR="00A531AA" w:rsidRPr="00B43B2B" w:rsidRDefault="00A531AA" w:rsidP="00A531AA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31AA" w:rsidRPr="00B43B2B" w14:paraId="734DF996" w14:textId="77777777" w:rsidTr="002E56DB">
        <w:trPr>
          <w:cantSplit/>
        </w:trPr>
        <w:tc>
          <w:tcPr>
            <w:tcW w:w="2430" w:type="dxa"/>
            <w:vAlign w:val="bottom"/>
            <w:hideMark/>
          </w:tcPr>
          <w:p w14:paraId="1AEE3FE8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vAlign w:val="bottom"/>
          </w:tcPr>
          <w:p w14:paraId="411663E6" w14:textId="77777777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3034660" w14:textId="77777777" w:rsidR="00A531AA" w:rsidRPr="00B43B2B" w:rsidRDefault="00A531AA" w:rsidP="00A531A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FAF7FDA" w14:textId="72742CA9" w:rsidR="00A531AA" w:rsidRPr="00B43B2B" w:rsidRDefault="00A531AA" w:rsidP="00A531A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AC8CA21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FF183F" w14:textId="77777777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C5214EE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F9EBD0" w14:textId="77777777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D8866B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A99A73" w14:textId="77777777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9716F9" w14:textId="77777777" w:rsidR="00A531AA" w:rsidRPr="00B43B2B" w:rsidRDefault="00A531AA" w:rsidP="00A5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94F8E" w14:textId="77777777" w:rsidR="00A531AA" w:rsidRPr="00B43B2B" w:rsidRDefault="00A531AA" w:rsidP="00A531A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63AC" w:rsidRPr="00B43B2B" w14:paraId="7B9A223E" w14:textId="77777777" w:rsidTr="002E56DB">
        <w:trPr>
          <w:cantSplit/>
        </w:trPr>
        <w:tc>
          <w:tcPr>
            <w:tcW w:w="2430" w:type="dxa"/>
            <w:vAlign w:val="bottom"/>
            <w:hideMark/>
          </w:tcPr>
          <w:p w14:paraId="116CEB34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vAlign w:val="bottom"/>
          </w:tcPr>
          <w:p w14:paraId="1A87D92C" w14:textId="0F52F6D0" w:rsidR="00E763AC" w:rsidRPr="00B43B2B" w:rsidRDefault="00E763AC" w:rsidP="006D488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8A3380F" w14:textId="77777777" w:rsidR="00E763AC" w:rsidRPr="00B43B2B" w:rsidRDefault="00E763AC" w:rsidP="00E763AC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8AA97CD" w14:textId="28738680" w:rsidR="00E763AC" w:rsidRPr="00B43B2B" w:rsidRDefault="00E763AC" w:rsidP="00E763A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38E7315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E1BDC7" w14:textId="704F475E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35,889</w:t>
            </w:r>
          </w:p>
        </w:tc>
        <w:tc>
          <w:tcPr>
            <w:tcW w:w="270" w:type="dxa"/>
          </w:tcPr>
          <w:p w14:paraId="313A4A45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3FFDC7" w14:textId="43B79B75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37,304</w:t>
            </w:r>
          </w:p>
        </w:tc>
        <w:tc>
          <w:tcPr>
            <w:tcW w:w="270" w:type="dxa"/>
          </w:tcPr>
          <w:p w14:paraId="45F7846C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A007DD" w14:textId="7EA40DE9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35,889</w:t>
            </w:r>
          </w:p>
        </w:tc>
        <w:tc>
          <w:tcPr>
            <w:tcW w:w="270" w:type="dxa"/>
          </w:tcPr>
          <w:p w14:paraId="6D5A80F3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11D80C" w14:textId="02FE62B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37,304</w:t>
            </w:r>
          </w:p>
        </w:tc>
      </w:tr>
      <w:tr w:rsidR="00E763AC" w:rsidRPr="00B43B2B" w14:paraId="1795E0E0" w14:textId="77777777" w:rsidTr="002E56DB">
        <w:trPr>
          <w:cantSplit/>
        </w:trPr>
        <w:tc>
          <w:tcPr>
            <w:tcW w:w="2430" w:type="dxa"/>
            <w:vAlign w:val="bottom"/>
            <w:hideMark/>
          </w:tcPr>
          <w:p w14:paraId="63209537" w14:textId="46E9CDA9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74094002" w14:textId="77777777" w:rsidR="00E763AC" w:rsidRPr="00B43B2B" w:rsidRDefault="00E763AC" w:rsidP="00E763AC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1E9958C" w14:textId="77777777" w:rsidR="00E763AC" w:rsidRPr="00B43B2B" w:rsidRDefault="00E763AC" w:rsidP="00E763AC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1AE96A" w14:textId="6DE24DCC" w:rsidR="00E763AC" w:rsidRPr="00B43B2B" w:rsidRDefault="00E763AC" w:rsidP="00E763A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8793AE9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DD5C75A" w14:textId="7777777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4D7ED8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07F253" w14:textId="7777777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E8030F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CA5D64" w14:textId="7777777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6DCAC7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08FB19" w14:textId="7777777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63AC" w:rsidRPr="00B43B2B" w14:paraId="7F5A10EB" w14:textId="77777777" w:rsidTr="002E56DB">
        <w:trPr>
          <w:cantSplit/>
        </w:trPr>
        <w:tc>
          <w:tcPr>
            <w:tcW w:w="2430" w:type="dxa"/>
            <w:vAlign w:val="bottom"/>
            <w:hideMark/>
          </w:tcPr>
          <w:p w14:paraId="6BE0AF57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37EC3" w14:textId="7CD34760" w:rsidR="00E763AC" w:rsidRPr="00B43B2B" w:rsidRDefault="00E763AC" w:rsidP="006D488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212D6E1" w14:textId="77777777" w:rsidR="00E763AC" w:rsidRPr="00B43B2B" w:rsidRDefault="00E763AC" w:rsidP="00E763AC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A5FFC" w14:textId="72FB91D9" w:rsidR="00E763AC" w:rsidRPr="00B43B2B" w:rsidRDefault="00E763AC" w:rsidP="00E763A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9D13645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BA1E0" w14:textId="73A1F7F6" w:rsidR="00E763AC" w:rsidRPr="00B43B2B" w:rsidRDefault="003E5332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282,050</w:t>
            </w:r>
          </w:p>
        </w:tc>
        <w:tc>
          <w:tcPr>
            <w:tcW w:w="270" w:type="dxa"/>
          </w:tcPr>
          <w:p w14:paraId="511DD9AD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4B0BF" w14:textId="75D3A294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294,215</w:t>
            </w:r>
          </w:p>
        </w:tc>
        <w:tc>
          <w:tcPr>
            <w:tcW w:w="270" w:type="dxa"/>
          </w:tcPr>
          <w:p w14:paraId="5D6D3C44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DF557" w14:textId="5F9D1D0F" w:rsidR="00E763AC" w:rsidRPr="00B43B2B" w:rsidRDefault="003E5332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282,050</w:t>
            </w:r>
          </w:p>
        </w:tc>
        <w:tc>
          <w:tcPr>
            <w:tcW w:w="270" w:type="dxa"/>
          </w:tcPr>
          <w:p w14:paraId="26A9DA7B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F6C49" w14:textId="741DCB7D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294,215</w:t>
            </w:r>
          </w:p>
        </w:tc>
      </w:tr>
      <w:tr w:rsidR="00E763AC" w:rsidRPr="00B43B2B" w14:paraId="0EBA7A50" w14:textId="77777777" w:rsidTr="002E56DB">
        <w:trPr>
          <w:cantSplit/>
        </w:trPr>
        <w:tc>
          <w:tcPr>
            <w:tcW w:w="2430" w:type="dxa"/>
            <w:vAlign w:val="bottom"/>
            <w:hideMark/>
          </w:tcPr>
          <w:p w14:paraId="3D4816DC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43B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A1C9C5" w14:textId="0E3669E5" w:rsidR="00E763AC" w:rsidRPr="00B43B2B" w:rsidRDefault="003E5332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1,017,493</w:t>
            </w:r>
          </w:p>
        </w:tc>
        <w:tc>
          <w:tcPr>
            <w:tcW w:w="262" w:type="dxa"/>
          </w:tcPr>
          <w:p w14:paraId="06C647DD" w14:textId="77777777" w:rsidR="00E763AC" w:rsidRPr="00B43B2B" w:rsidRDefault="00E763AC" w:rsidP="00E763AC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F8CB9" w14:textId="38171843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773,059</w:t>
            </w:r>
          </w:p>
        </w:tc>
        <w:tc>
          <w:tcPr>
            <w:tcW w:w="262" w:type="dxa"/>
          </w:tcPr>
          <w:p w14:paraId="7286922F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31461" w14:textId="177CA117" w:rsidR="00E763AC" w:rsidRPr="00B43B2B" w:rsidRDefault="003E5332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317,939</w:t>
            </w:r>
          </w:p>
        </w:tc>
        <w:tc>
          <w:tcPr>
            <w:tcW w:w="270" w:type="dxa"/>
          </w:tcPr>
          <w:p w14:paraId="1E519818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495CE" w14:textId="5311081E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331,519</w:t>
            </w:r>
          </w:p>
        </w:tc>
        <w:tc>
          <w:tcPr>
            <w:tcW w:w="270" w:type="dxa"/>
          </w:tcPr>
          <w:p w14:paraId="5133C572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2A7670" w14:textId="2095E65B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1,335,432</w:t>
            </w:r>
          </w:p>
        </w:tc>
        <w:tc>
          <w:tcPr>
            <w:tcW w:w="270" w:type="dxa"/>
          </w:tcPr>
          <w:p w14:paraId="5A0E803A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A0D3B" w14:textId="36145F6B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1,104,578</w:t>
            </w:r>
          </w:p>
        </w:tc>
      </w:tr>
      <w:tr w:rsidR="00E763AC" w:rsidRPr="00B43B2B" w14:paraId="3478FC6F" w14:textId="77777777" w:rsidTr="00041F04">
        <w:trPr>
          <w:cantSplit/>
          <w:trHeight w:val="144"/>
        </w:trPr>
        <w:tc>
          <w:tcPr>
            <w:tcW w:w="2430" w:type="dxa"/>
            <w:vAlign w:val="bottom"/>
          </w:tcPr>
          <w:p w14:paraId="22F2F581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C1104E" w14:textId="7777777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29B7440" w14:textId="77777777" w:rsidR="00E763AC" w:rsidRPr="00B43B2B" w:rsidRDefault="00E763AC" w:rsidP="00E763AC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C79504" w14:textId="7777777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2" w:type="dxa"/>
          </w:tcPr>
          <w:p w14:paraId="73AC8527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7D2D0B" w14:textId="7777777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935CCD9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00701C" w14:textId="7777777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BD99C63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518756" w14:textId="7777777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0C1D45E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FD0A18" w14:textId="7777777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763AC" w:rsidRPr="00B43B2B" w14:paraId="4758C418" w14:textId="77777777" w:rsidTr="002E56DB">
        <w:trPr>
          <w:cantSplit/>
        </w:trPr>
        <w:tc>
          <w:tcPr>
            <w:tcW w:w="2430" w:type="dxa"/>
            <w:hideMark/>
          </w:tcPr>
          <w:p w14:paraId="2078ED44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A33135B" w14:textId="77777777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47A7919" w14:textId="77777777" w:rsidR="00E763AC" w:rsidRPr="00B43B2B" w:rsidRDefault="00E763AC" w:rsidP="00E763AC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84BBA1" w14:textId="77777777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41ED998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E8E6858" w14:textId="77777777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45E6CA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B39FBB" w14:textId="77777777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03CCA8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CF2F76" w14:textId="77777777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5C80F4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CC0E98" w14:textId="77777777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63AC" w:rsidRPr="00B43B2B" w14:paraId="43354A89" w14:textId="77777777" w:rsidTr="002E56DB">
        <w:trPr>
          <w:cantSplit/>
        </w:trPr>
        <w:tc>
          <w:tcPr>
            <w:tcW w:w="2430" w:type="dxa"/>
            <w:vAlign w:val="bottom"/>
            <w:hideMark/>
          </w:tcPr>
          <w:p w14:paraId="3367B5B2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2CB23380" w14:textId="3D78703D" w:rsidR="00E763AC" w:rsidRPr="00B43B2B" w:rsidRDefault="003E5332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1,017,493</w:t>
            </w:r>
          </w:p>
        </w:tc>
        <w:tc>
          <w:tcPr>
            <w:tcW w:w="262" w:type="dxa"/>
          </w:tcPr>
          <w:p w14:paraId="4B6E7411" w14:textId="77777777" w:rsidR="00E763AC" w:rsidRPr="00B43B2B" w:rsidRDefault="00E763AC" w:rsidP="00E763AC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7677D5A" w14:textId="5B74E0CB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773,059</w:t>
            </w:r>
          </w:p>
        </w:tc>
        <w:tc>
          <w:tcPr>
            <w:tcW w:w="262" w:type="dxa"/>
          </w:tcPr>
          <w:p w14:paraId="0840C2FC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784F67E" w14:textId="2799F4FA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131,902</w:t>
            </w:r>
          </w:p>
        </w:tc>
        <w:tc>
          <w:tcPr>
            <w:tcW w:w="270" w:type="dxa"/>
          </w:tcPr>
          <w:p w14:paraId="02F11B6A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B56A9A" w14:textId="70FD407C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150,599</w:t>
            </w:r>
          </w:p>
        </w:tc>
        <w:tc>
          <w:tcPr>
            <w:tcW w:w="270" w:type="dxa"/>
          </w:tcPr>
          <w:p w14:paraId="28C77F86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73FF8A" w14:textId="1E366102" w:rsidR="00E763AC" w:rsidRPr="00B43B2B" w:rsidRDefault="003E5332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1,149,39</w:t>
            </w:r>
            <w:r w:rsidR="0003006C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51F0C06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1D398A" w14:textId="42188D31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923,658</w:t>
            </w:r>
          </w:p>
        </w:tc>
      </w:tr>
      <w:tr w:rsidR="00E763AC" w:rsidRPr="00B43B2B" w14:paraId="09F72860" w14:textId="77777777" w:rsidTr="002E56DB">
        <w:trPr>
          <w:cantSplit/>
        </w:trPr>
        <w:tc>
          <w:tcPr>
            <w:tcW w:w="2430" w:type="dxa"/>
            <w:vAlign w:val="bottom"/>
            <w:hideMark/>
          </w:tcPr>
          <w:p w14:paraId="6E7936B8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51F97" w14:textId="35610A4B" w:rsidR="00E763AC" w:rsidRPr="00B43B2B" w:rsidRDefault="00E763AC" w:rsidP="00E763A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9A951" w14:textId="77777777" w:rsidR="00E763AC" w:rsidRPr="00B43B2B" w:rsidRDefault="00E763AC" w:rsidP="00E763AC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14A84" w14:textId="2DE0C1AF" w:rsidR="00E763AC" w:rsidRPr="00B43B2B" w:rsidRDefault="00E763AC" w:rsidP="00BB078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584655F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1D695" w14:textId="3F688B4B" w:rsidR="00E763AC" w:rsidRPr="00B43B2B" w:rsidRDefault="003E5332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186,037</w:t>
            </w:r>
          </w:p>
        </w:tc>
        <w:tc>
          <w:tcPr>
            <w:tcW w:w="270" w:type="dxa"/>
          </w:tcPr>
          <w:p w14:paraId="4A01D710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45ED9" w14:textId="3E9FC4EA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180,920</w:t>
            </w:r>
          </w:p>
        </w:tc>
        <w:tc>
          <w:tcPr>
            <w:tcW w:w="270" w:type="dxa"/>
          </w:tcPr>
          <w:p w14:paraId="13D7831A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D2EDF" w14:textId="7559B946" w:rsidR="00E763AC" w:rsidRPr="00B43B2B" w:rsidRDefault="003E5332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186,037</w:t>
            </w:r>
          </w:p>
        </w:tc>
        <w:tc>
          <w:tcPr>
            <w:tcW w:w="270" w:type="dxa"/>
          </w:tcPr>
          <w:p w14:paraId="538C0437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A9EB4" w14:textId="42ED597B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180,920</w:t>
            </w:r>
          </w:p>
        </w:tc>
      </w:tr>
      <w:tr w:rsidR="00E763AC" w:rsidRPr="00B43B2B" w14:paraId="6FC08947" w14:textId="77777777" w:rsidTr="002E56DB">
        <w:trPr>
          <w:cantSplit/>
        </w:trPr>
        <w:tc>
          <w:tcPr>
            <w:tcW w:w="2430" w:type="dxa"/>
            <w:hideMark/>
          </w:tcPr>
          <w:p w14:paraId="69D49B34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2F9CD" w14:textId="2D942CC3" w:rsidR="00E763AC" w:rsidRPr="00B43B2B" w:rsidRDefault="00DD68AB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1,017,493</w:t>
            </w:r>
          </w:p>
        </w:tc>
        <w:tc>
          <w:tcPr>
            <w:tcW w:w="262" w:type="dxa"/>
          </w:tcPr>
          <w:p w14:paraId="3645F422" w14:textId="77777777" w:rsidR="00E763AC" w:rsidRPr="00B43B2B" w:rsidRDefault="00E763AC" w:rsidP="00E763AC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37AD8" w14:textId="22732CAB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773,059</w:t>
            </w:r>
          </w:p>
        </w:tc>
        <w:tc>
          <w:tcPr>
            <w:tcW w:w="262" w:type="dxa"/>
          </w:tcPr>
          <w:p w14:paraId="647C76AD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1AC42" w14:textId="41551A31" w:rsidR="00E763AC" w:rsidRPr="00B43B2B" w:rsidRDefault="003E5332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317,939</w:t>
            </w:r>
          </w:p>
        </w:tc>
        <w:tc>
          <w:tcPr>
            <w:tcW w:w="270" w:type="dxa"/>
          </w:tcPr>
          <w:p w14:paraId="0D9A188D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C9204" w14:textId="12522631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331,519</w:t>
            </w:r>
          </w:p>
        </w:tc>
        <w:tc>
          <w:tcPr>
            <w:tcW w:w="270" w:type="dxa"/>
          </w:tcPr>
          <w:p w14:paraId="566A9784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438ABA" w14:textId="58507B0F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1,335,432</w:t>
            </w:r>
          </w:p>
        </w:tc>
        <w:tc>
          <w:tcPr>
            <w:tcW w:w="270" w:type="dxa"/>
          </w:tcPr>
          <w:p w14:paraId="042DF15E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156EC" w14:textId="268EA4DE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1,104,578</w:t>
            </w:r>
          </w:p>
        </w:tc>
      </w:tr>
      <w:tr w:rsidR="00E763AC" w:rsidRPr="00B43B2B" w14:paraId="16D45A8F" w14:textId="77777777" w:rsidTr="002E56DB">
        <w:trPr>
          <w:cantSplit/>
        </w:trPr>
        <w:tc>
          <w:tcPr>
            <w:tcW w:w="2430" w:type="dxa"/>
          </w:tcPr>
          <w:p w14:paraId="485F5836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7ED5B" w14:textId="7777777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CE97873" w14:textId="77777777" w:rsidR="00E763AC" w:rsidRPr="00B43B2B" w:rsidRDefault="00E763AC" w:rsidP="00E763AC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EBD0D" w14:textId="7777777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57677D81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69947" w14:textId="7777777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73035A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43CE7" w14:textId="7777777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4B1665F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B13F67" w14:textId="7777777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DA13AF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31DC11" w14:textId="77777777" w:rsidR="00E763AC" w:rsidRPr="00B43B2B" w:rsidRDefault="00E763AC" w:rsidP="00E76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E763AC" w:rsidRPr="00B43B2B" w14:paraId="3D0BF4CF" w14:textId="77777777" w:rsidTr="002E56DB">
        <w:trPr>
          <w:cantSplit/>
        </w:trPr>
        <w:tc>
          <w:tcPr>
            <w:tcW w:w="2430" w:type="dxa"/>
            <w:vAlign w:val="bottom"/>
            <w:hideMark/>
          </w:tcPr>
          <w:p w14:paraId="6BA2E661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B43B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D0D8C" w14:textId="39ED9041" w:rsidR="00E763AC" w:rsidRPr="00B43B2B" w:rsidRDefault="00E763AC" w:rsidP="00B652B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F80030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F80030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62" w:type="dxa"/>
          </w:tcPr>
          <w:p w14:paraId="69ADACDE" w14:textId="77777777" w:rsidR="00E763AC" w:rsidRPr="00B43B2B" w:rsidRDefault="00E763AC" w:rsidP="00E763AC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DA7E6" w14:textId="37856AA6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110,544</w:t>
            </w:r>
          </w:p>
        </w:tc>
        <w:tc>
          <w:tcPr>
            <w:tcW w:w="262" w:type="dxa"/>
          </w:tcPr>
          <w:p w14:paraId="5AAF07EE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02C73" w14:textId="3680B6D9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F80030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E5332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F80030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5845FC56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E50CD" w14:textId="748FEFD4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125,841</w:t>
            </w:r>
          </w:p>
        </w:tc>
        <w:tc>
          <w:tcPr>
            <w:tcW w:w="270" w:type="dxa"/>
          </w:tcPr>
          <w:p w14:paraId="449E8EFB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00A1B" w14:textId="4C1254FA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224,642</w:t>
            </w:r>
          </w:p>
        </w:tc>
        <w:tc>
          <w:tcPr>
            <w:tcW w:w="270" w:type="dxa"/>
          </w:tcPr>
          <w:p w14:paraId="5AF055E5" w14:textId="77777777" w:rsidR="00E763AC" w:rsidRPr="00B43B2B" w:rsidRDefault="00E763AC" w:rsidP="00E763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C12D9" w14:textId="4957A2AD" w:rsidR="00E763AC" w:rsidRPr="00B43B2B" w:rsidRDefault="00E763AC" w:rsidP="00E763AC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236,385</w:t>
            </w:r>
          </w:p>
        </w:tc>
      </w:tr>
    </w:tbl>
    <w:p w14:paraId="3A9543A0" w14:textId="77777777" w:rsidR="009D628C" w:rsidRPr="00B43B2B" w:rsidRDefault="009D628C" w:rsidP="008F4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1C2E672F" w14:textId="77777777" w:rsidR="009D628C" w:rsidRPr="00B43B2B" w:rsidRDefault="009D6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43B2B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br w:type="page"/>
      </w:r>
    </w:p>
    <w:p w14:paraId="2A44913A" w14:textId="0B5021D4" w:rsidR="008F4E37" w:rsidRPr="00B43B2B" w:rsidRDefault="008F4E37" w:rsidP="008F4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43B2B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Pr="00B43B2B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30</w:t>
      </w:r>
      <w:r w:rsidRPr="00B43B2B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มิถุนายน</w:t>
      </w:r>
    </w:p>
    <w:p w14:paraId="55228C2E" w14:textId="460E109C" w:rsidR="00962D6E" w:rsidRPr="00B43B2B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43B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ข้อมูลตามส่วนงานดำเนินงาน </w:t>
      </w:r>
      <w:r w:rsidR="0029012E" w:rsidRPr="00B43B2B">
        <w:rPr>
          <w:rFonts w:asciiTheme="majorBidi" w:hAnsiTheme="majorBidi" w:cstheme="majorBidi"/>
          <w:b/>
          <w:bCs/>
          <w:i/>
          <w:iCs/>
          <w:sz w:val="28"/>
          <w:szCs w:val="28"/>
        </w:rPr>
        <w:t>–</w:t>
      </w:r>
      <w:r w:rsidRPr="00B43B2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B43B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รายได้จากลูกค้าภายนอก</w:t>
      </w:r>
      <w:r w:rsidR="00212A5E" w:rsidRPr="00B43B2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8E608C5" w14:textId="77777777" w:rsidR="001C025D" w:rsidRPr="00B43B2B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7C76E1A" w14:textId="3F221C2C" w:rsidR="0047260B" w:rsidRPr="00B43B2B" w:rsidRDefault="001B29DC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noProof/>
          <w:cs/>
        </w:rPr>
      </w:pPr>
      <w:r w:rsidRPr="00B43B2B">
        <w:rPr>
          <w:rFonts w:asciiTheme="majorBidi" w:hAnsiTheme="majorBidi"/>
          <w:noProof/>
          <w:cs/>
        </w:rPr>
        <w:drawing>
          <wp:inline distT="0" distB="0" distL="0" distR="0" wp14:anchorId="4E181615" wp14:editId="7D97AF04">
            <wp:extent cx="6099175" cy="2713634"/>
            <wp:effectExtent l="0" t="0" r="0" b="0"/>
            <wp:docPr id="11586653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665362" name=""/>
                    <pic:cNvPicPr/>
                  </pic:nvPicPr>
                  <pic:blipFill rotWithShape="1">
                    <a:blip r:embed="rId11"/>
                    <a:srcRect t="2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27136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BA3FF5" w14:textId="77777777" w:rsidR="001C025D" w:rsidRPr="00B43B2B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6A8CDA0" w14:textId="5BEB521E" w:rsidR="00962D6E" w:rsidRPr="00B43B2B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43B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การจำแนกรายได้ส่วนงานตามภูมิศาสตร์หลักรวมส่วนงานที่รายงาน</w:t>
      </w:r>
    </w:p>
    <w:p w14:paraId="0ED340CE" w14:textId="5955583C" w:rsidR="00694D86" w:rsidRPr="00B43B2B" w:rsidRDefault="001B29DC" w:rsidP="00694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43B2B">
        <w:rPr>
          <w:rFonts w:asciiTheme="majorBidi" w:hAnsiTheme="majorBidi"/>
          <w:b/>
          <w:bCs/>
          <w:i/>
          <w:iCs/>
          <w:noProof/>
          <w:sz w:val="28"/>
          <w:szCs w:val="28"/>
          <w:cs/>
        </w:rPr>
        <w:drawing>
          <wp:inline distT="0" distB="0" distL="0" distR="0" wp14:anchorId="269B63C4" wp14:editId="732EE293">
            <wp:extent cx="6099175" cy="2936538"/>
            <wp:effectExtent l="0" t="0" r="0" b="0"/>
            <wp:docPr id="21048337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833725" name=""/>
                    <pic:cNvPicPr/>
                  </pic:nvPicPr>
                  <pic:blipFill rotWithShape="1">
                    <a:blip r:embed="rId12"/>
                    <a:srcRect t="2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29365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26DA0D" w14:textId="77777777" w:rsidR="00694D86" w:rsidRPr="00B43B2B" w:rsidRDefault="00694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43B2B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16BD0830" w14:textId="77777777" w:rsidR="008F4E37" w:rsidRPr="00B43B2B" w:rsidRDefault="008F4E37" w:rsidP="008F4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43B2B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Pr="00B43B2B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30</w:t>
      </w:r>
      <w:r w:rsidRPr="00B43B2B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มิถุนายน</w:t>
      </w:r>
    </w:p>
    <w:p w14:paraId="5E6F0805" w14:textId="010DB8EE" w:rsidR="00962D6E" w:rsidRPr="00B43B2B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43B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การจำแนกรายได้ส่วนงานตามประเภทของสินค้าและบริการหลักรวมส่วนงานที่รายงาน</w:t>
      </w:r>
    </w:p>
    <w:p w14:paraId="1E359E38" w14:textId="77777777" w:rsidR="001618B2" w:rsidRPr="00B43B2B" w:rsidRDefault="001618B2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E56C954" w14:textId="5B9F9771" w:rsidR="008705DD" w:rsidRPr="00B43B2B" w:rsidRDefault="001B29DC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43B2B">
        <w:rPr>
          <w:rFonts w:asciiTheme="majorBidi" w:hAnsiTheme="majorBidi"/>
          <w:b/>
          <w:bCs/>
          <w:i/>
          <w:iCs/>
          <w:noProof/>
          <w:sz w:val="28"/>
          <w:szCs w:val="28"/>
          <w:cs/>
        </w:rPr>
        <w:drawing>
          <wp:inline distT="0" distB="0" distL="0" distR="0" wp14:anchorId="1481A65E" wp14:editId="403DCAA5">
            <wp:extent cx="6099175" cy="2743703"/>
            <wp:effectExtent l="0" t="0" r="0" b="0"/>
            <wp:docPr id="15229207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920787" name=""/>
                    <pic:cNvPicPr/>
                  </pic:nvPicPr>
                  <pic:blipFill rotWithShape="1">
                    <a:blip r:embed="rId13"/>
                    <a:srcRect t="24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27437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60E8D9" w14:textId="401DC708" w:rsidR="0029012E" w:rsidRPr="00B43B2B" w:rsidRDefault="0029012E" w:rsidP="00074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180"/>
        <w:rPr>
          <w:rFonts w:asciiTheme="majorBidi" w:hAnsiTheme="majorBidi" w:cstheme="majorBidi"/>
          <w:noProof/>
        </w:rPr>
      </w:pPr>
    </w:p>
    <w:p w14:paraId="6E6F789F" w14:textId="3C593711" w:rsidR="00AB24CE" w:rsidRPr="00B43B2B" w:rsidRDefault="00AB2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</w:p>
    <w:p w14:paraId="49EDC89A" w14:textId="76F06B9A" w:rsidR="00D2195B" w:rsidRPr="00B43B2B" w:rsidRDefault="00DB12B7" w:rsidP="00553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43B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การจำแนกรายได้ส่วนงานตามจังหวะเวลาในการรับรู้รายได้รวมส่วนงานที่</w:t>
      </w:r>
      <w:r w:rsidR="00FE7D19" w:rsidRPr="00B43B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รายงาน</w:t>
      </w:r>
    </w:p>
    <w:p w14:paraId="30C61CD5" w14:textId="77777777" w:rsidR="001C025D" w:rsidRPr="00B43B2B" w:rsidRDefault="001C025D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A594C0D" w14:textId="429152F9" w:rsidR="001C025D" w:rsidRPr="00B43B2B" w:rsidRDefault="001B29DC" w:rsidP="002F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</w:rPr>
      </w:pPr>
      <w:r w:rsidRPr="00B43B2B">
        <w:rPr>
          <w:rFonts w:asciiTheme="majorBidi" w:hAnsiTheme="majorBidi"/>
          <w:noProof/>
          <w:cs/>
        </w:rPr>
        <w:drawing>
          <wp:inline distT="0" distB="0" distL="0" distR="0" wp14:anchorId="5C28E7B5" wp14:editId="7FB3A908">
            <wp:extent cx="6099046" cy="2564167"/>
            <wp:effectExtent l="0" t="0" r="0" b="7620"/>
            <wp:docPr id="11664383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438318" name=""/>
                    <pic:cNvPicPr/>
                  </pic:nvPicPr>
                  <pic:blipFill rotWithShape="1">
                    <a:blip r:embed="rId14"/>
                    <a:srcRect t="2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25642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8824B8" w14:textId="77777777" w:rsidR="00694D86" w:rsidRPr="00B43B2B" w:rsidRDefault="00694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noProof/>
        </w:rPr>
      </w:pPr>
      <w:r w:rsidRPr="00B43B2B">
        <w:rPr>
          <w:rFonts w:asciiTheme="majorBidi" w:hAnsiTheme="majorBidi" w:cstheme="majorBidi"/>
          <w:noProof/>
        </w:rPr>
        <w:br w:type="page"/>
      </w:r>
    </w:p>
    <w:p w14:paraId="4AB47D4D" w14:textId="5875BAB2" w:rsidR="00DB12B7" w:rsidRPr="00B43B2B" w:rsidRDefault="00DB12B7" w:rsidP="000E216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43B2B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</w:t>
      </w:r>
      <w:r w:rsidRPr="00B43B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กระทบยอดกำไรหรือขาดทุนของส่วนงานที่รายงาน</w:t>
      </w:r>
    </w:p>
    <w:p w14:paraId="0937BE6E" w14:textId="503E6898" w:rsidR="00DB12B7" w:rsidRPr="00B43B2B" w:rsidRDefault="00DB12B7" w:rsidP="002C2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553245" w:rsidRPr="00B43B2B" w14:paraId="27B73E2B" w14:textId="77777777" w:rsidTr="00553245">
        <w:tc>
          <w:tcPr>
            <w:tcW w:w="4500" w:type="dxa"/>
          </w:tcPr>
          <w:p w14:paraId="1627CED7" w14:textId="77777777" w:rsidR="00553245" w:rsidRPr="00B43B2B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036C87A" w14:textId="77777777" w:rsidR="00553245" w:rsidRPr="00B43B2B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20B5B6E8" w14:textId="77777777" w:rsidR="00553245" w:rsidRPr="00B43B2B" w:rsidRDefault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vAlign w:val="bottom"/>
            <w:hideMark/>
          </w:tcPr>
          <w:p w14:paraId="763699CD" w14:textId="77777777" w:rsidR="00553245" w:rsidRPr="00B43B2B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5C96" w:rsidRPr="00B43B2B" w14:paraId="685B53E9" w14:textId="77777777" w:rsidTr="00553245">
        <w:tc>
          <w:tcPr>
            <w:tcW w:w="4500" w:type="dxa"/>
            <w:hideMark/>
          </w:tcPr>
          <w:p w14:paraId="3BD8B24A" w14:textId="3BE027A9" w:rsidR="006C5C96" w:rsidRPr="00B43B2B" w:rsidRDefault="008332D1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B43B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B43B2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hideMark/>
          </w:tcPr>
          <w:p w14:paraId="033CA358" w14:textId="304780EF" w:rsidR="006C5C96" w:rsidRPr="00B43B2B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35E56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62" w:type="dxa"/>
          </w:tcPr>
          <w:p w14:paraId="48530E02" w14:textId="77777777" w:rsidR="006C5C96" w:rsidRPr="00B43B2B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54D2E8F" w14:textId="634F747C" w:rsidR="006C5C96" w:rsidRPr="00B43B2B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35E56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55" w:type="dxa"/>
          </w:tcPr>
          <w:p w14:paraId="6CFFE788" w14:textId="77777777" w:rsidR="006C5C96" w:rsidRPr="00B43B2B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0624677" w14:textId="506C43AF" w:rsidR="006C5C96" w:rsidRPr="00B43B2B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35E56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5361906" w14:textId="77777777" w:rsidR="006C5C96" w:rsidRPr="00B43B2B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hideMark/>
          </w:tcPr>
          <w:p w14:paraId="476AD432" w14:textId="56A91E62" w:rsidR="006C5C96" w:rsidRPr="00B43B2B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35E56" w:rsidRPr="00B43B2B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</w:tr>
      <w:tr w:rsidR="00E540E7" w:rsidRPr="00B43B2B" w14:paraId="3C77F9B9" w14:textId="77777777" w:rsidTr="00553245">
        <w:tc>
          <w:tcPr>
            <w:tcW w:w="4500" w:type="dxa"/>
          </w:tcPr>
          <w:p w14:paraId="12AEF201" w14:textId="77777777" w:rsidR="00E540E7" w:rsidRPr="00B43B2B" w:rsidRDefault="00E540E7" w:rsidP="00E540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C86DA77" w14:textId="77777777" w:rsidR="00E540E7" w:rsidRPr="00B43B2B" w:rsidRDefault="00E540E7" w:rsidP="00E540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3B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540E7" w:rsidRPr="00B43B2B" w14:paraId="4F996687" w14:textId="77777777" w:rsidTr="00553245">
        <w:tc>
          <w:tcPr>
            <w:tcW w:w="4500" w:type="dxa"/>
            <w:hideMark/>
          </w:tcPr>
          <w:p w14:paraId="61B3F6A9" w14:textId="77777777" w:rsidR="00E540E7" w:rsidRPr="00B43B2B" w:rsidRDefault="00E540E7" w:rsidP="00E540E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</w:tcPr>
          <w:p w14:paraId="500AA409" w14:textId="77777777" w:rsidR="00E540E7" w:rsidRPr="00B43B2B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343C3A9" w14:textId="77777777" w:rsidR="00E540E7" w:rsidRPr="00B43B2B" w:rsidRDefault="00E540E7" w:rsidP="00E540E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9B614CC" w14:textId="77777777" w:rsidR="00E540E7" w:rsidRPr="00B43B2B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94886E2" w14:textId="77777777" w:rsidR="00E540E7" w:rsidRPr="00B43B2B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E6B95D1" w14:textId="77777777" w:rsidR="00E540E7" w:rsidRPr="00B43B2B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5F6DBC" w14:textId="77777777" w:rsidR="00E540E7" w:rsidRPr="00B43B2B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801940C" w14:textId="77777777" w:rsidR="00E540E7" w:rsidRPr="00B43B2B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332D1" w:rsidRPr="00B43B2B" w14:paraId="57745448" w14:textId="77777777" w:rsidTr="00553245">
        <w:tc>
          <w:tcPr>
            <w:tcW w:w="4500" w:type="dxa"/>
            <w:hideMark/>
          </w:tcPr>
          <w:p w14:paraId="4AFF1E89" w14:textId="77777777" w:rsidR="008332D1" w:rsidRPr="00B43B2B" w:rsidRDefault="008332D1" w:rsidP="008332D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B43B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</w:tcPr>
          <w:p w14:paraId="38435146" w14:textId="2ACC3988" w:rsidR="008332D1" w:rsidRPr="00B43B2B" w:rsidRDefault="00D35B13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224,642</w:t>
            </w:r>
          </w:p>
        </w:tc>
        <w:tc>
          <w:tcPr>
            <w:tcW w:w="262" w:type="dxa"/>
          </w:tcPr>
          <w:p w14:paraId="0991CCAA" w14:textId="77777777" w:rsidR="008332D1" w:rsidRPr="00B43B2B" w:rsidRDefault="008332D1" w:rsidP="008332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9654E41" w14:textId="2AEA15FE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236,385</w:t>
            </w:r>
          </w:p>
        </w:tc>
        <w:tc>
          <w:tcPr>
            <w:tcW w:w="255" w:type="dxa"/>
          </w:tcPr>
          <w:p w14:paraId="7E77EBCD" w14:textId="77777777" w:rsidR="008332D1" w:rsidRPr="00B43B2B" w:rsidRDefault="008332D1" w:rsidP="008332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99E0FA8" w14:textId="2F1E9DBE" w:rsidR="008332D1" w:rsidRPr="00B43B2B" w:rsidRDefault="00D35B13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94,441</w:t>
            </w:r>
          </w:p>
        </w:tc>
        <w:tc>
          <w:tcPr>
            <w:tcW w:w="270" w:type="dxa"/>
          </w:tcPr>
          <w:p w14:paraId="1FCB875C" w14:textId="77777777" w:rsidR="008332D1" w:rsidRPr="00B43B2B" w:rsidRDefault="008332D1" w:rsidP="008332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E149A67" w14:textId="2CFAE614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82,607</w:t>
            </w:r>
          </w:p>
        </w:tc>
      </w:tr>
      <w:tr w:rsidR="008332D1" w:rsidRPr="00B43B2B" w14:paraId="5D293AB0" w14:textId="77777777" w:rsidTr="00553245">
        <w:tc>
          <w:tcPr>
            <w:tcW w:w="4500" w:type="dxa"/>
            <w:hideMark/>
          </w:tcPr>
          <w:p w14:paraId="24D23975" w14:textId="77777777" w:rsidR="008332D1" w:rsidRPr="00B43B2B" w:rsidRDefault="008332D1" w:rsidP="008332D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</w:tcPr>
          <w:p w14:paraId="2FF2F52D" w14:textId="77777777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6B4979E" w14:textId="77777777" w:rsidR="008332D1" w:rsidRPr="00B43B2B" w:rsidRDefault="008332D1" w:rsidP="008332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9293AD4" w14:textId="77777777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2DC293DC" w14:textId="77777777" w:rsidR="008332D1" w:rsidRPr="00B43B2B" w:rsidRDefault="008332D1" w:rsidP="008332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CAF2548" w14:textId="77777777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360424" w14:textId="77777777" w:rsidR="008332D1" w:rsidRPr="00B43B2B" w:rsidRDefault="008332D1" w:rsidP="008332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61498968" w14:textId="77777777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332D1" w:rsidRPr="00B43B2B" w14:paraId="1C1C20D3" w14:textId="77777777" w:rsidTr="00553245">
        <w:tc>
          <w:tcPr>
            <w:tcW w:w="4500" w:type="dxa"/>
            <w:hideMark/>
          </w:tcPr>
          <w:p w14:paraId="11BD5EF6" w14:textId="77777777" w:rsidR="008332D1" w:rsidRPr="00B43B2B" w:rsidRDefault="008332D1" w:rsidP="008332D1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8F0C1DC" w14:textId="1AE3DDC1" w:rsidR="008332D1" w:rsidRPr="00B43B2B" w:rsidRDefault="00D35B13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20,088</w:t>
            </w:r>
          </w:p>
        </w:tc>
        <w:tc>
          <w:tcPr>
            <w:tcW w:w="262" w:type="dxa"/>
          </w:tcPr>
          <w:p w14:paraId="3749DB21" w14:textId="77777777" w:rsidR="008332D1" w:rsidRPr="00B43B2B" w:rsidRDefault="008332D1" w:rsidP="008332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7686266" w14:textId="715A72AF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21,472</w:t>
            </w:r>
          </w:p>
        </w:tc>
        <w:tc>
          <w:tcPr>
            <w:tcW w:w="255" w:type="dxa"/>
          </w:tcPr>
          <w:p w14:paraId="6A939BA0" w14:textId="77777777" w:rsidR="008332D1" w:rsidRPr="00B43B2B" w:rsidRDefault="008332D1" w:rsidP="008332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BC62849" w14:textId="0A750401" w:rsidR="008332D1" w:rsidRPr="00B43B2B" w:rsidRDefault="00D35B13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16,473</w:t>
            </w:r>
          </w:p>
        </w:tc>
        <w:tc>
          <w:tcPr>
            <w:tcW w:w="270" w:type="dxa"/>
          </w:tcPr>
          <w:p w14:paraId="3C044639" w14:textId="77777777" w:rsidR="008332D1" w:rsidRPr="00B43B2B" w:rsidRDefault="008332D1" w:rsidP="008332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0B06BA0C" w14:textId="305953B3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13,240</w:t>
            </w:r>
          </w:p>
        </w:tc>
      </w:tr>
      <w:tr w:rsidR="008332D1" w:rsidRPr="00B43B2B" w14:paraId="38756D30" w14:textId="77777777" w:rsidTr="00553245">
        <w:tc>
          <w:tcPr>
            <w:tcW w:w="4500" w:type="dxa"/>
            <w:hideMark/>
          </w:tcPr>
          <w:p w14:paraId="7E23F68C" w14:textId="77777777" w:rsidR="008332D1" w:rsidRPr="00B43B2B" w:rsidRDefault="008332D1" w:rsidP="008332D1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44B64608" w14:textId="777834A6" w:rsidR="008332D1" w:rsidRPr="00B43B2B" w:rsidRDefault="00D35B13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(40,796)</w:t>
            </w:r>
          </w:p>
        </w:tc>
        <w:tc>
          <w:tcPr>
            <w:tcW w:w="262" w:type="dxa"/>
          </w:tcPr>
          <w:p w14:paraId="1FA96D69" w14:textId="77777777" w:rsidR="008332D1" w:rsidRPr="00B43B2B" w:rsidRDefault="008332D1" w:rsidP="008332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1D71A14" w14:textId="35EE935E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(39,319)</w:t>
            </w:r>
          </w:p>
        </w:tc>
        <w:tc>
          <w:tcPr>
            <w:tcW w:w="255" w:type="dxa"/>
          </w:tcPr>
          <w:p w14:paraId="74104F4C" w14:textId="77777777" w:rsidR="008332D1" w:rsidRPr="00B43B2B" w:rsidRDefault="008332D1" w:rsidP="008332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0BF153D" w14:textId="6031686D" w:rsidR="008332D1" w:rsidRPr="00B43B2B" w:rsidRDefault="00D35B13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(17,751)</w:t>
            </w:r>
          </w:p>
        </w:tc>
        <w:tc>
          <w:tcPr>
            <w:tcW w:w="270" w:type="dxa"/>
          </w:tcPr>
          <w:p w14:paraId="2D9E9E1A" w14:textId="77777777" w:rsidR="008332D1" w:rsidRPr="00B43B2B" w:rsidRDefault="008332D1" w:rsidP="008332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9241639" w14:textId="6DECC9F9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(16,611)</w:t>
            </w:r>
          </w:p>
        </w:tc>
      </w:tr>
      <w:tr w:rsidR="008332D1" w:rsidRPr="00B43B2B" w14:paraId="26E1FE8C" w14:textId="77777777" w:rsidTr="00553245">
        <w:tc>
          <w:tcPr>
            <w:tcW w:w="4500" w:type="dxa"/>
            <w:hideMark/>
          </w:tcPr>
          <w:p w14:paraId="0BEA942C" w14:textId="77777777" w:rsidR="008332D1" w:rsidRPr="00B43B2B" w:rsidRDefault="008332D1" w:rsidP="008332D1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41430545" w14:textId="4565BBBB" w:rsidR="008332D1" w:rsidRPr="00B43B2B" w:rsidRDefault="00D35B13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(92,2</w:t>
            </w:r>
            <w:r w:rsidR="00085AC1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432E0521" w14:textId="77777777" w:rsidR="008332D1" w:rsidRPr="00B43B2B" w:rsidRDefault="008332D1" w:rsidP="008332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</w:tcPr>
          <w:p w14:paraId="57878D64" w14:textId="1C98574A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(102,018)</w:t>
            </w:r>
          </w:p>
        </w:tc>
        <w:tc>
          <w:tcPr>
            <w:tcW w:w="255" w:type="dxa"/>
          </w:tcPr>
          <w:p w14:paraId="06481D55" w14:textId="77777777" w:rsidR="008332D1" w:rsidRPr="00B43B2B" w:rsidRDefault="008332D1" w:rsidP="008332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799FDDA" w14:textId="401B8418" w:rsidR="008332D1" w:rsidRPr="00B43B2B" w:rsidRDefault="00D35B13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(46,9</w:t>
            </w:r>
            <w:r w:rsidR="00364987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AC61F9" w14:textId="77777777" w:rsidR="008332D1" w:rsidRPr="00B43B2B" w:rsidRDefault="008332D1" w:rsidP="008332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53755C4" w14:textId="300D4E65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(43,676)</w:t>
            </w:r>
          </w:p>
        </w:tc>
      </w:tr>
      <w:tr w:rsidR="008332D1" w:rsidRPr="00B43B2B" w14:paraId="1B9A7193" w14:textId="77777777" w:rsidTr="00553245">
        <w:tc>
          <w:tcPr>
            <w:tcW w:w="4500" w:type="dxa"/>
            <w:hideMark/>
          </w:tcPr>
          <w:p w14:paraId="46EEF921" w14:textId="77777777" w:rsidR="008332D1" w:rsidRPr="00B43B2B" w:rsidRDefault="008332D1" w:rsidP="008332D1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58D850A3" w14:textId="74342514" w:rsidR="008332D1" w:rsidRPr="00B43B2B" w:rsidRDefault="00D35B13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(7,073)</w:t>
            </w:r>
          </w:p>
        </w:tc>
        <w:tc>
          <w:tcPr>
            <w:tcW w:w="262" w:type="dxa"/>
          </w:tcPr>
          <w:p w14:paraId="7D9A5B65" w14:textId="77777777" w:rsidR="008332D1" w:rsidRPr="00B43B2B" w:rsidRDefault="008332D1" w:rsidP="008332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5B13E42" w14:textId="1B597911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(7,505)</w:t>
            </w:r>
          </w:p>
        </w:tc>
        <w:tc>
          <w:tcPr>
            <w:tcW w:w="255" w:type="dxa"/>
          </w:tcPr>
          <w:p w14:paraId="1BAE3A87" w14:textId="77777777" w:rsidR="008332D1" w:rsidRPr="00B43B2B" w:rsidRDefault="008332D1" w:rsidP="008332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06080AA3" w14:textId="4392778A" w:rsidR="008332D1" w:rsidRPr="00B43B2B" w:rsidRDefault="00D35B13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(6,861)</w:t>
            </w:r>
          </w:p>
        </w:tc>
        <w:tc>
          <w:tcPr>
            <w:tcW w:w="270" w:type="dxa"/>
          </w:tcPr>
          <w:p w14:paraId="7D8CCE87" w14:textId="77777777" w:rsidR="008332D1" w:rsidRPr="00B43B2B" w:rsidRDefault="008332D1" w:rsidP="008332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DDBFD8B" w14:textId="098532C4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(7,084)</w:t>
            </w:r>
          </w:p>
        </w:tc>
      </w:tr>
      <w:tr w:rsidR="008332D1" w:rsidRPr="00B43B2B" w14:paraId="5D1E59AE" w14:textId="77777777" w:rsidTr="00553245">
        <w:tc>
          <w:tcPr>
            <w:tcW w:w="4500" w:type="dxa"/>
            <w:hideMark/>
          </w:tcPr>
          <w:p w14:paraId="0F03D119" w14:textId="453425A8" w:rsidR="008332D1" w:rsidRPr="00B43B2B" w:rsidRDefault="008332D1" w:rsidP="008332D1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ซึ่งเป็นไปตาม </w:t>
            </w:r>
            <w:r w:rsidRPr="00B43B2B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990" w:type="dxa"/>
          </w:tcPr>
          <w:p w14:paraId="27525A09" w14:textId="77777777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117A15" w14:textId="78454E3B" w:rsidR="00D35B13" w:rsidRPr="00B43B2B" w:rsidRDefault="003A0790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4,345</w:t>
            </w:r>
          </w:p>
        </w:tc>
        <w:tc>
          <w:tcPr>
            <w:tcW w:w="262" w:type="dxa"/>
          </w:tcPr>
          <w:p w14:paraId="758573EF" w14:textId="77777777" w:rsidR="008332D1" w:rsidRPr="00B43B2B" w:rsidRDefault="008332D1" w:rsidP="008332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2864A15" w14:textId="77777777" w:rsidR="008332D1" w:rsidRPr="00B43B2B" w:rsidRDefault="008332D1" w:rsidP="008332D1">
            <w:pPr>
              <w:pStyle w:val="acctfourfigures"/>
              <w:tabs>
                <w:tab w:val="clear" w:pos="765"/>
                <w:tab w:val="left" w:pos="76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4FB841BE" w14:textId="04D4D75B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(10,166)</w:t>
            </w:r>
          </w:p>
        </w:tc>
        <w:tc>
          <w:tcPr>
            <w:tcW w:w="255" w:type="dxa"/>
          </w:tcPr>
          <w:p w14:paraId="6ABEF9FA" w14:textId="77777777" w:rsidR="008332D1" w:rsidRPr="00B43B2B" w:rsidRDefault="008332D1" w:rsidP="008332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7B7EDF9" w14:textId="77777777" w:rsidR="008332D1" w:rsidRPr="00B43B2B" w:rsidRDefault="008332D1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D9E1A3" w14:textId="4C4943E8" w:rsidR="00D35B13" w:rsidRPr="00B43B2B" w:rsidRDefault="00DB1ABC" w:rsidP="008332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3,36</w:t>
            </w:r>
            <w:r w:rsidR="00954D02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3B1DE4A" w14:textId="77777777" w:rsidR="008332D1" w:rsidRPr="00B43B2B" w:rsidRDefault="008332D1" w:rsidP="008332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5F933E9" w14:textId="77777777" w:rsidR="008332D1" w:rsidRPr="00B43B2B" w:rsidRDefault="008332D1" w:rsidP="008332D1">
            <w:pPr>
              <w:pStyle w:val="acctfourfigures"/>
              <w:tabs>
                <w:tab w:val="decimal" w:pos="89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6998F9" w14:textId="54496003" w:rsidR="008332D1" w:rsidRPr="00B43B2B" w:rsidRDefault="008332D1" w:rsidP="008332D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(10,628)</w:t>
            </w:r>
          </w:p>
        </w:tc>
      </w:tr>
      <w:tr w:rsidR="00753D74" w:rsidRPr="00B43B2B" w14:paraId="7990185C" w14:textId="77777777" w:rsidTr="00553245">
        <w:tc>
          <w:tcPr>
            <w:tcW w:w="4500" w:type="dxa"/>
            <w:hideMark/>
          </w:tcPr>
          <w:p w14:paraId="70633E27" w14:textId="452744D4" w:rsidR="00753D74" w:rsidRPr="00B43B2B" w:rsidRDefault="00753D74" w:rsidP="00753D74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43B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</w:t>
            </w:r>
            <w:r w:rsidRPr="00B43B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2A54451F" w14:textId="768AAE60" w:rsidR="00753D74" w:rsidRPr="00B43B2B" w:rsidRDefault="00753D74" w:rsidP="00753D7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DF607A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2" w:type="dxa"/>
          </w:tcPr>
          <w:p w14:paraId="7DEC7FEA" w14:textId="77777777" w:rsidR="00753D74" w:rsidRPr="00B43B2B" w:rsidRDefault="00753D74" w:rsidP="00753D7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4F4230C" w14:textId="74567BB9" w:rsidR="00753D74" w:rsidRPr="00B43B2B" w:rsidRDefault="00753D74" w:rsidP="00753D7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(95)</w:t>
            </w:r>
          </w:p>
        </w:tc>
        <w:tc>
          <w:tcPr>
            <w:tcW w:w="255" w:type="dxa"/>
          </w:tcPr>
          <w:p w14:paraId="54F18B0E" w14:textId="77777777" w:rsidR="00753D74" w:rsidRPr="00B43B2B" w:rsidRDefault="00753D74" w:rsidP="00753D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1707020" w14:textId="5B20AC8B" w:rsidR="00753D74" w:rsidRPr="00B43B2B" w:rsidRDefault="00753D74" w:rsidP="00753D7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DF607A"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18A65DF" w14:textId="77777777" w:rsidR="00753D74" w:rsidRPr="00B43B2B" w:rsidRDefault="00753D74" w:rsidP="00753D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5730B95" w14:textId="1DF54249" w:rsidR="00753D74" w:rsidRPr="00B43B2B" w:rsidRDefault="00753D74" w:rsidP="00753D7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(95)</w:t>
            </w:r>
          </w:p>
        </w:tc>
      </w:tr>
      <w:tr w:rsidR="00753D74" w:rsidRPr="00B43B2B" w14:paraId="51764732" w14:textId="77777777" w:rsidTr="00553245">
        <w:tc>
          <w:tcPr>
            <w:tcW w:w="4500" w:type="dxa"/>
            <w:hideMark/>
          </w:tcPr>
          <w:p w14:paraId="28037B55" w14:textId="77777777" w:rsidR="00753D74" w:rsidRPr="00B43B2B" w:rsidRDefault="00753D74" w:rsidP="00753D74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F33BD" w14:textId="0EE4FF23" w:rsidR="00753D74" w:rsidRPr="00B43B2B" w:rsidRDefault="00753D74" w:rsidP="00753D74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E90948D" w14:textId="77777777" w:rsidR="00753D74" w:rsidRPr="00B43B2B" w:rsidRDefault="00753D74" w:rsidP="00753D7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FDC96" w14:textId="34D554DB" w:rsidR="00753D74" w:rsidRPr="00B43B2B" w:rsidRDefault="00753D74" w:rsidP="00753D7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0EDE279C" w14:textId="77777777" w:rsidR="00753D74" w:rsidRPr="00B43B2B" w:rsidRDefault="00753D74" w:rsidP="00753D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2393A" w14:textId="095FC84B" w:rsidR="00753D74" w:rsidRPr="00B43B2B" w:rsidRDefault="00753D74" w:rsidP="00753D7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39,999</w:t>
            </w:r>
          </w:p>
        </w:tc>
        <w:tc>
          <w:tcPr>
            <w:tcW w:w="270" w:type="dxa"/>
          </w:tcPr>
          <w:p w14:paraId="197A50B2" w14:textId="77777777" w:rsidR="00753D74" w:rsidRPr="00B43B2B" w:rsidRDefault="00753D74" w:rsidP="00753D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6826D" w14:textId="64FCB346" w:rsidR="00753D74" w:rsidRPr="00B43B2B" w:rsidRDefault="00753D74" w:rsidP="00753D7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51,610</w:t>
            </w:r>
          </w:p>
        </w:tc>
      </w:tr>
      <w:tr w:rsidR="00753D74" w:rsidRPr="00B43B2B" w14:paraId="4BFA4B1A" w14:textId="77777777" w:rsidTr="00553245">
        <w:tc>
          <w:tcPr>
            <w:tcW w:w="4500" w:type="dxa"/>
            <w:hideMark/>
          </w:tcPr>
          <w:p w14:paraId="41961A76" w14:textId="77777777" w:rsidR="00753D74" w:rsidRPr="00B43B2B" w:rsidRDefault="00753D74" w:rsidP="00753D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1FDC7" w14:textId="0949C2CC" w:rsidR="00753D74" w:rsidRPr="00B43B2B" w:rsidRDefault="00245A5C" w:rsidP="00753D7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109,</w:t>
            </w:r>
            <w:r w:rsidR="003A0790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051</w:t>
            </w:r>
          </w:p>
        </w:tc>
        <w:tc>
          <w:tcPr>
            <w:tcW w:w="262" w:type="dxa"/>
          </w:tcPr>
          <w:p w14:paraId="33F19E20" w14:textId="77777777" w:rsidR="00753D74" w:rsidRPr="00B43B2B" w:rsidRDefault="00753D74" w:rsidP="00753D7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4BFB81" w14:textId="772517B8" w:rsidR="00753D74" w:rsidRPr="00B43B2B" w:rsidRDefault="00753D74" w:rsidP="00753D7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98,754</w:t>
            </w:r>
          </w:p>
        </w:tc>
        <w:tc>
          <w:tcPr>
            <w:tcW w:w="255" w:type="dxa"/>
          </w:tcPr>
          <w:p w14:paraId="18FC6174" w14:textId="77777777" w:rsidR="00753D74" w:rsidRPr="00B43B2B" w:rsidRDefault="00753D74" w:rsidP="00753D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34D99" w14:textId="2640F6EB" w:rsidR="00753D74" w:rsidRPr="00B43B2B" w:rsidRDefault="00753D74" w:rsidP="00753D7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DB1ABC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 w:rsidR="003A0790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364987"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3C34B1BC" w14:textId="77777777" w:rsidR="00753D74" w:rsidRPr="00B43B2B" w:rsidRDefault="00753D74" w:rsidP="00753D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35A41" w14:textId="4D766C94" w:rsidR="00753D74" w:rsidRPr="00B43B2B" w:rsidRDefault="00753D74" w:rsidP="00753D7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69,363</w:t>
            </w:r>
          </w:p>
        </w:tc>
      </w:tr>
    </w:tbl>
    <w:p w14:paraId="6AEF3757" w14:textId="3A5BE475" w:rsidR="000E216D" w:rsidRPr="00B43B2B" w:rsidRDefault="000E216D" w:rsidP="000E216D">
      <w:pPr>
        <w:rPr>
          <w:rFonts w:asciiTheme="majorBidi" w:hAnsiTheme="majorBidi" w:cstheme="majorBidi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0E216D" w:rsidRPr="00B43B2B" w14:paraId="6E80DD39" w14:textId="77777777" w:rsidTr="002E288A">
        <w:tc>
          <w:tcPr>
            <w:tcW w:w="4500" w:type="dxa"/>
          </w:tcPr>
          <w:p w14:paraId="221494B1" w14:textId="77777777" w:rsidR="000E216D" w:rsidRPr="00B43B2B" w:rsidRDefault="000E216D" w:rsidP="002E288A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6" w:hanging="446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0A99172E" w14:textId="77777777" w:rsidR="000E216D" w:rsidRPr="00B43B2B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55" w:type="dxa"/>
          </w:tcPr>
          <w:p w14:paraId="2E1B0120" w14:textId="77777777" w:rsidR="000E216D" w:rsidRPr="00B43B2B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D06F20E" w14:textId="77777777" w:rsidR="000E216D" w:rsidRPr="00B43B2B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0E216D" w:rsidRPr="00B43B2B" w14:paraId="2BA2A940" w14:textId="77777777" w:rsidTr="002E288A">
        <w:tc>
          <w:tcPr>
            <w:tcW w:w="4500" w:type="dxa"/>
          </w:tcPr>
          <w:p w14:paraId="232E8E7A" w14:textId="77777777" w:rsidR="000E216D" w:rsidRPr="00B43B2B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4C1C9385" w14:textId="77777777" w:rsidR="000E216D" w:rsidRPr="00B43B2B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</w:pPr>
            <w:r w:rsidRPr="00B43B2B"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7F542DCE" w14:textId="77777777" w:rsidR="000E216D" w:rsidRPr="00B43B2B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B6E2588" w14:textId="77777777" w:rsidR="000E216D" w:rsidRPr="00B43B2B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</w:pPr>
            <w:r w:rsidRPr="00B43B2B"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F4011B" w:rsidRPr="00B43B2B" w14:paraId="03B54E51" w14:textId="77777777" w:rsidTr="002E288A">
        <w:tc>
          <w:tcPr>
            <w:tcW w:w="4500" w:type="dxa"/>
          </w:tcPr>
          <w:p w14:paraId="1A43C3BC" w14:textId="77777777" w:rsidR="00F4011B" w:rsidRPr="00B43B2B" w:rsidRDefault="00F4011B" w:rsidP="00D07F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B8C1B7" w14:textId="61D0CC5A" w:rsidR="00F4011B" w:rsidRPr="00B43B2B" w:rsidRDefault="00D07F39" w:rsidP="00D0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B43B2B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B43B2B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62" w:type="dxa"/>
          </w:tcPr>
          <w:p w14:paraId="2EEC48B9" w14:textId="77777777" w:rsidR="00F4011B" w:rsidRPr="00B43B2B" w:rsidRDefault="00F4011B" w:rsidP="00D0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9AEA05F" w14:textId="77777777" w:rsidR="00F4011B" w:rsidRPr="00B43B2B" w:rsidRDefault="00F4011B" w:rsidP="00D0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B43B2B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B43B2B">
              <w:rPr>
                <w:rFonts w:asciiTheme="majorBidi" w:hAnsiTheme="majorBidi" w:cstheme="majorBidi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55" w:type="dxa"/>
          </w:tcPr>
          <w:p w14:paraId="7B4B3B11" w14:textId="77777777" w:rsidR="00F4011B" w:rsidRPr="00B43B2B" w:rsidRDefault="00F4011B" w:rsidP="00D0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10260439" w14:textId="3A954C83" w:rsidR="00F4011B" w:rsidRPr="00B43B2B" w:rsidRDefault="00D07F39" w:rsidP="00D0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B43B2B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B43B2B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</w:tcPr>
          <w:p w14:paraId="1D7CBABA" w14:textId="77777777" w:rsidR="00F4011B" w:rsidRPr="00B43B2B" w:rsidRDefault="00F4011B" w:rsidP="00D0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vAlign w:val="bottom"/>
          </w:tcPr>
          <w:p w14:paraId="55143800" w14:textId="77777777" w:rsidR="00F4011B" w:rsidRPr="00B43B2B" w:rsidRDefault="00F4011B" w:rsidP="00D0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B43B2B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B43B2B">
              <w:rPr>
                <w:rFonts w:asciiTheme="majorBidi" w:hAnsiTheme="majorBidi" w:cstheme="majorBidi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</w:tr>
      <w:tr w:rsidR="00F4011B" w:rsidRPr="00B43B2B" w14:paraId="31EFD750" w14:textId="77777777" w:rsidTr="002E288A">
        <w:tc>
          <w:tcPr>
            <w:tcW w:w="4500" w:type="dxa"/>
          </w:tcPr>
          <w:p w14:paraId="5D8A25A2" w14:textId="77777777" w:rsidR="00F4011B" w:rsidRPr="00B43B2B" w:rsidRDefault="00F4011B" w:rsidP="00D07F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7D29823" w14:textId="07769274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B43B2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BE0CB3" w:rsidRPr="00B43B2B">
              <w:rPr>
                <w:rFonts w:asciiTheme="majorBidi" w:hAnsiTheme="majorBidi" w:cstheme="majorBidi"/>
                <w:bCs/>
                <w:sz w:val="27"/>
                <w:szCs w:val="27"/>
              </w:rPr>
              <w:t>9</w:t>
            </w:r>
          </w:p>
        </w:tc>
        <w:tc>
          <w:tcPr>
            <w:tcW w:w="262" w:type="dxa"/>
          </w:tcPr>
          <w:p w14:paraId="052339DB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336F3072" w14:textId="41EA2CDC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B43B2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BE0CB3" w:rsidRPr="00B43B2B">
              <w:rPr>
                <w:rFonts w:asciiTheme="majorBidi" w:hAnsiTheme="majorBidi" w:cstheme="majorBidi"/>
                <w:bCs/>
                <w:sz w:val="27"/>
                <w:szCs w:val="27"/>
              </w:rPr>
              <w:t>8</w:t>
            </w:r>
          </w:p>
        </w:tc>
        <w:tc>
          <w:tcPr>
            <w:tcW w:w="255" w:type="dxa"/>
          </w:tcPr>
          <w:p w14:paraId="4BA24D7F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C83D0F0" w14:textId="41556AAE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B43B2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BE0CB3" w:rsidRPr="00B43B2B">
              <w:rPr>
                <w:rFonts w:asciiTheme="majorBidi" w:hAnsiTheme="majorBidi" w:cstheme="majorBidi"/>
                <w:bCs/>
                <w:sz w:val="27"/>
                <w:szCs w:val="27"/>
              </w:rPr>
              <w:t>9</w:t>
            </w:r>
          </w:p>
        </w:tc>
        <w:tc>
          <w:tcPr>
            <w:tcW w:w="270" w:type="dxa"/>
          </w:tcPr>
          <w:p w14:paraId="57F34BD2" w14:textId="7777777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BB09FD1" w14:textId="32C9BF57" w:rsidR="00F4011B" w:rsidRPr="00B43B2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B43B2B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BE0CB3" w:rsidRPr="00B43B2B">
              <w:rPr>
                <w:rFonts w:asciiTheme="majorBidi" w:hAnsiTheme="majorBidi" w:cstheme="majorBidi"/>
                <w:bCs/>
                <w:sz w:val="27"/>
                <w:szCs w:val="27"/>
              </w:rPr>
              <w:t>8</w:t>
            </w:r>
          </w:p>
        </w:tc>
      </w:tr>
      <w:tr w:rsidR="00F4011B" w:rsidRPr="00B43B2B" w14:paraId="35A3F5F7" w14:textId="77777777" w:rsidTr="002E288A">
        <w:tc>
          <w:tcPr>
            <w:tcW w:w="4500" w:type="dxa"/>
          </w:tcPr>
          <w:p w14:paraId="5923EF5A" w14:textId="77777777" w:rsidR="00F4011B" w:rsidRPr="00B43B2B" w:rsidRDefault="00F4011B" w:rsidP="00F4011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770" w:type="dxa"/>
            <w:gridSpan w:val="7"/>
            <w:tcBorders>
              <w:left w:val="nil"/>
              <w:right w:val="nil"/>
            </w:tcBorders>
            <w:vAlign w:val="bottom"/>
          </w:tcPr>
          <w:p w14:paraId="52A240FC" w14:textId="77777777" w:rsidR="00F4011B" w:rsidRPr="00B43B2B" w:rsidRDefault="00F4011B" w:rsidP="00F401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BE0CB3" w:rsidRPr="00B43B2B" w14:paraId="3314424F" w14:textId="77777777" w:rsidTr="000217B4">
        <w:tc>
          <w:tcPr>
            <w:tcW w:w="4500" w:type="dxa"/>
          </w:tcPr>
          <w:p w14:paraId="6E1FC637" w14:textId="444BA162" w:rsidR="00BE0CB3" w:rsidRPr="00B43B2B" w:rsidRDefault="00BE0CB3" w:rsidP="00BE0CB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43B2B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40422BE" w14:textId="444C9D9C" w:rsidR="00BE0CB3" w:rsidRPr="00B43B2B" w:rsidRDefault="006F1E37" w:rsidP="00BE0CB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215,588</w:t>
            </w:r>
          </w:p>
        </w:tc>
        <w:tc>
          <w:tcPr>
            <w:tcW w:w="262" w:type="dxa"/>
          </w:tcPr>
          <w:p w14:paraId="3DB5A91E" w14:textId="77777777" w:rsidR="00BE0CB3" w:rsidRPr="00B43B2B" w:rsidRDefault="00BE0CB3" w:rsidP="00BE0C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</w:tcPr>
          <w:p w14:paraId="7D25B26B" w14:textId="6E665852" w:rsidR="00BE0CB3" w:rsidRPr="00B43B2B" w:rsidRDefault="00BE0CB3" w:rsidP="00BE0CB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161,101</w:t>
            </w:r>
          </w:p>
        </w:tc>
        <w:tc>
          <w:tcPr>
            <w:tcW w:w="255" w:type="dxa"/>
          </w:tcPr>
          <w:p w14:paraId="2A3AC0DD" w14:textId="77777777" w:rsidR="00BE0CB3" w:rsidRPr="00B43B2B" w:rsidRDefault="00BE0CB3" w:rsidP="00BE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B0599DB" w14:textId="1967BFED" w:rsidR="00BE0CB3" w:rsidRPr="00B43B2B" w:rsidRDefault="00F974CA" w:rsidP="00BE0CB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173,294</w:t>
            </w:r>
          </w:p>
        </w:tc>
        <w:tc>
          <w:tcPr>
            <w:tcW w:w="270" w:type="dxa"/>
          </w:tcPr>
          <w:p w14:paraId="10EC298C" w14:textId="77777777" w:rsidR="00BE0CB3" w:rsidRPr="00B43B2B" w:rsidRDefault="00BE0CB3" w:rsidP="00BE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</w:tcPr>
          <w:p w14:paraId="4F02A22C" w14:textId="22B699C6" w:rsidR="00BE0CB3" w:rsidRPr="00B43B2B" w:rsidRDefault="00BE0CB3" w:rsidP="00BE0CB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111,066</w:t>
            </w:r>
          </w:p>
        </w:tc>
      </w:tr>
      <w:tr w:rsidR="00BE0CB3" w:rsidRPr="00B43B2B" w14:paraId="7D533253" w14:textId="77777777" w:rsidTr="000217B4">
        <w:tc>
          <w:tcPr>
            <w:tcW w:w="4500" w:type="dxa"/>
          </w:tcPr>
          <w:p w14:paraId="2B409FC0" w14:textId="77777777" w:rsidR="00BE0CB3" w:rsidRPr="00B43B2B" w:rsidRDefault="00BE0CB3" w:rsidP="00BE0CB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43B2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B43B2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93D546D" w14:textId="2D3D5003" w:rsidR="00BE0CB3" w:rsidRPr="00B43B2B" w:rsidRDefault="006F1E37" w:rsidP="00BE0CB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62" w:type="dxa"/>
          </w:tcPr>
          <w:p w14:paraId="70DCC4F8" w14:textId="77777777" w:rsidR="00BE0CB3" w:rsidRPr="00B43B2B" w:rsidRDefault="00BE0CB3" w:rsidP="00BE0C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07D4318" w14:textId="15C5AA7A" w:rsidR="00BE0CB3" w:rsidRPr="00B43B2B" w:rsidRDefault="00BE0CB3" w:rsidP="00BE0CB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55" w:type="dxa"/>
          </w:tcPr>
          <w:p w14:paraId="4083EA3A" w14:textId="77777777" w:rsidR="00BE0CB3" w:rsidRPr="00B43B2B" w:rsidRDefault="00BE0CB3" w:rsidP="00BE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1FBD8C3D" w14:textId="2EBBF16A" w:rsidR="00BE0CB3" w:rsidRPr="00B43B2B" w:rsidRDefault="00F974CA" w:rsidP="00BE0CB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70" w:type="dxa"/>
          </w:tcPr>
          <w:p w14:paraId="45B9B97B" w14:textId="77777777" w:rsidR="00BE0CB3" w:rsidRPr="00B43B2B" w:rsidRDefault="00BE0CB3" w:rsidP="00BE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</w:tcPr>
          <w:p w14:paraId="010D7BCE" w14:textId="7FBC5419" w:rsidR="00BE0CB3" w:rsidRPr="00B43B2B" w:rsidRDefault="00BE0CB3" w:rsidP="00BE0CB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</w:tr>
      <w:tr w:rsidR="00BE0CB3" w:rsidRPr="00B43B2B" w14:paraId="0B14102D" w14:textId="77777777" w:rsidTr="000217B4">
        <w:tc>
          <w:tcPr>
            <w:tcW w:w="4500" w:type="dxa"/>
          </w:tcPr>
          <w:p w14:paraId="7BBE8599" w14:textId="77777777" w:rsidR="00BE0CB3" w:rsidRPr="00B43B2B" w:rsidRDefault="00BE0CB3" w:rsidP="00BE0CB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83617" w14:textId="61106568" w:rsidR="00BE0CB3" w:rsidRPr="00B43B2B" w:rsidRDefault="006F1E37" w:rsidP="00BE0CB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215,588</w:t>
            </w:r>
          </w:p>
        </w:tc>
        <w:tc>
          <w:tcPr>
            <w:tcW w:w="262" w:type="dxa"/>
          </w:tcPr>
          <w:p w14:paraId="56E005C4" w14:textId="77777777" w:rsidR="00BE0CB3" w:rsidRPr="00B43B2B" w:rsidRDefault="00BE0CB3" w:rsidP="00BE0CB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B4A223E" w14:textId="6CE71B52" w:rsidR="00BE0CB3" w:rsidRPr="00B43B2B" w:rsidRDefault="00BE0CB3" w:rsidP="00BE0CB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161,101</w:t>
            </w:r>
          </w:p>
        </w:tc>
        <w:tc>
          <w:tcPr>
            <w:tcW w:w="255" w:type="dxa"/>
          </w:tcPr>
          <w:p w14:paraId="16108FE6" w14:textId="77777777" w:rsidR="00BE0CB3" w:rsidRPr="00B43B2B" w:rsidRDefault="00BE0CB3" w:rsidP="00BE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D2946" w14:textId="135CD875" w:rsidR="00BE0CB3" w:rsidRPr="00B43B2B" w:rsidRDefault="00F974CA" w:rsidP="00BE0CB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173,294</w:t>
            </w:r>
          </w:p>
        </w:tc>
        <w:tc>
          <w:tcPr>
            <w:tcW w:w="270" w:type="dxa"/>
          </w:tcPr>
          <w:p w14:paraId="3AD5172E" w14:textId="77777777" w:rsidR="00BE0CB3" w:rsidRPr="00B43B2B" w:rsidRDefault="00BE0CB3" w:rsidP="00BE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1BE714C2" w14:textId="6D7A587D" w:rsidR="00BE0CB3" w:rsidRPr="00B43B2B" w:rsidRDefault="00BE0CB3" w:rsidP="00BE0CB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111,066</w:t>
            </w:r>
          </w:p>
        </w:tc>
      </w:tr>
    </w:tbl>
    <w:p w14:paraId="7651E628" w14:textId="77777777" w:rsidR="00B629F0" w:rsidRPr="00B43B2B" w:rsidRDefault="00B629F0">
      <w:pPr>
        <w:rPr>
          <w:rFonts w:asciiTheme="majorBidi" w:hAnsiTheme="majorBidi" w:cstheme="majorBidi"/>
          <w:sz w:val="28"/>
          <w:szCs w:val="28"/>
        </w:rPr>
      </w:pPr>
    </w:p>
    <w:p w14:paraId="355231B0" w14:textId="77777777" w:rsidR="002C177E" w:rsidRPr="00B43B2B" w:rsidRDefault="002C177E" w:rsidP="002C177E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B43B2B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2D48FBC3" w14:textId="77777777" w:rsidR="002C177E" w:rsidRPr="00B43B2B" w:rsidRDefault="002C177E" w:rsidP="002C177E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 w:bidi="th-TH"/>
        </w:rPr>
      </w:pPr>
    </w:p>
    <w:p w14:paraId="63EF44F9" w14:textId="23CFDEB7" w:rsidR="002C177E" w:rsidRPr="00B43B2B" w:rsidRDefault="002C177E" w:rsidP="002C177E">
      <w:pPr>
        <w:spacing w:line="240" w:lineRule="auto"/>
        <w:ind w:left="540" w:right="-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B43B2B">
        <w:rPr>
          <w:rFonts w:asciiTheme="majorBidi" w:hAnsiTheme="majorBidi" w:cstheme="majorBidi"/>
          <w:spacing w:val="-2"/>
          <w:sz w:val="28"/>
          <w:szCs w:val="28"/>
          <w:cs/>
        </w:rPr>
        <w:t>อัตราภาษีเงินได้ที่แท้จริงรวมของกลุ่มบริษัทและบริษัทในการดำเนินงานต่อเ</w:t>
      </w:r>
      <w:r w:rsidRPr="00B43B2B">
        <w:rPr>
          <w:rFonts w:asciiTheme="majorBidi" w:hAnsiTheme="majorBidi" w:cstheme="majorBidi"/>
          <w:sz w:val="28"/>
          <w:szCs w:val="28"/>
          <w:cs/>
        </w:rPr>
        <w:t>นื่องเป็นระยะเวลา</w:t>
      </w:r>
      <w:r w:rsidR="00054417" w:rsidRPr="00B43B2B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B43B2B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B43B2B">
        <w:rPr>
          <w:rFonts w:asciiTheme="majorBidi" w:hAnsiTheme="majorBidi" w:cstheme="majorBidi"/>
          <w:sz w:val="28"/>
          <w:szCs w:val="28"/>
          <w:cs/>
        </w:rPr>
        <w:t>ดือนสิ้นสุ</w:t>
      </w:r>
      <w:r w:rsidRPr="00B43B2B">
        <w:rPr>
          <w:rFonts w:asciiTheme="majorBidi" w:hAnsiTheme="majorBidi" w:cstheme="majorBidi"/>
          <w:spacing w:val="-2"/>
          <w:sz w:val="28"/>
          <w:szCs w:val="28"/>
          <w:cs/>
        </w:rPr>
        <w:t>ดวันที่</w:t>
      </w:r>
      <w:r w:rsidRPr="00B43B2B">
        <w:rPr>
          <w:rFonts w:asciiTheme="majorBidi" w:hAnsiTheme="majorBidi" w:cstheme="majorBidi"/>
          <w:spacing w:val="-2"/>
          <w:sz w:val="28"/>
          <w:szCs w:val="28"/>
        </w:rPr>
        <w:br/>
        <w:t>30</w:t>
      </w:r>
      <w:r w:rsidRPr="00B43B2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มิถุนายน</w:t>
      </w:r>
      <w:r w:rsidRPr="00B43B2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CC296D" w:rsidRPr="00B43B2B">
        <w:rPr>
          <w:rFonts w:asciiTheme="majorBidi" w:hAnsiTheme="majorBidi" w:cstheme="majorBidi"/>
          <w:spacing w:val="-2"/>
          <w:sz w:val="28"/>
          <w:szCs w:val="28"/>
        </w:rPr>
        <w:t>2569</w:t>
      </w:r>
      <w:r w:rsidRPr="00B43B2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คือร้อยละ</w:t>
      </w:r>
      <w:r w:rsidRPr="00B43B2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9629EA" w:rsidRPr="00B43B2B">
        <w:rPr>
          <w:rFonts w:asciiTheme="majorBidi" w:hAnsiTheme="majorBidi" w:cstheme="majorBidi"/>
          <w:spacing w:val="-2"/>
          <w:sz w:val="28"/>
          <w:szCs w:val="28"/>
        </w:rPr>
        <w:t>20.</w:t>
      </w:r>
      <w:r w:rsidR="003A0790" w:rsidRPr="00B43B2B">
        <w:rPr>
          <w:rFonts w:asciiTheme="majorBidi" w:hAnsiTheme="majorBidi" w:cstheme="majorBidi"/>
          <w:spacing w:val="-2"/>
          <w:sz w:val="28"/>
          <w:szCs w:val="28"/>
        </w:rPr>
        <w:t>42</w:t>
      </w:r>
      <w:r w:rsidRPr="00B43B2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43B2B">
        <w:rPr>
          <w:rFonts w:asciiTheme="majorBidi" w:hAnsiTheme="majorBidi" w:cstheme="majorBidi"/>
          <w:spacing w:val="-2"/>
          <w:sz w:val="28"/>
          <w:szCs w:val="28"/>
          <w:cs/>
        </w:rPr>
        <w:t>และร้อยล</w:t>
      </w:r>
      <w:r w:rsidRPr="00B43B2B">
        <w:rPr>
          <w:rFonts w:asciiTheme="majorBidi" w:hAnsiTheme="majorBidi" w:cstheme="majorBidi" w:hint="cs"/>
          <w:spacing w:val="-2"/>
          <w:sz w:val="28"/>
          <w:szCs w:val="28"/>
          <w:cs/>
        </w:rPr>
        <w:t>ะ</w:t>
      </w:r>
      <w:r w:rsidR="00D35B13" w:rsidRPr="00B43B2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1D226D" w:rsidRPr="00B43B2B">
        <w:rPr>
          <w:rFonts w:asciiTheme="majorBidi" w:hAnsiTheme="majorBidi" w:cstheme="majorBidi"/>
          <w:spacing w:val="-2"/>
          <w:sz w:val="28"/>
          <w:szCs w:val="28"/>
        </w:rPr>
        <w:t>11.</w:t>
      </w:r>
      <w:r w:rsidR="003A0790" w:rsidRPr="00B43B2B">
        <w:rPr>
          <w:rFonts w:asciiTheme="majorBidi" w:hAnsiTheme="majorBidi" w:cstheme="majorBidi"/>
          <w:spacing w:val="-2"/>
          <w:sz w:val="28"/>
          <w:szCs w:val="28"/>
        </w:rPr>
        <w:t>76</w:t>
      </w:r>
      <w:r w:rsidRPr="00B43B2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43B2B">
        <w:rPr>
          <w:rFonts w:asciiTheme="majorBidi" w:hAnsiTheme="majorBidi" w:cstheme="majorBidi"/>
          <w:spacing w:val="-2"/>
          <w:sz w:val="28"/>
          <w:szCs w:val="28"/>
          <w:cs/>
        </w:rPr>
        <w:t>ตามลำดับ</w:t>
      </w:r>
      <w:r w:rsidRPr="00B43B2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43B2B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(2568: </w:t>
      </w:r>
      <w:r w:rsidRPr="00B43B2B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ร้อยละ</w:t>
      </w:r>
      <w:r w:rsidRPr="00B43B2B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18.92 </w:t>
      </w:r>
      <w:r w:rsidRPr="00B43B2B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และร้อยล</w:t>
      </w:r>
      <w:r w:rsidRPr="00B43B2B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ะ</w:t>
      </w:r>
      <w:r w:rsidRPr="00B43B2B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</w:t>
      </w:r>
      <w:r w:rsidRPr="00B43B2B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5.16 </w:t>
      </w:r>
      <w:r w:rsidRPr="00B43B2B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ตามลำดับ</w:t>
      </w:r>
      <w:r w:rsidRPr="00B43B2B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) </w:t>
      </w:r>
      <w:r w:rsidRPr="00B43B2B">
        <w:rPr>
          <w:rFonts w:asciiTheme="majorBidi" w:hAnsiTheme="majorBidi" w:cstheme="majorBidi"/>
          <w:i/>
          <w:iCs/>
          <w:spacing w:val="-2"/>
          <w:sz w:val="28"/>
          <w:szCs w:val="28"/>
        </w:rPr>
        <w:br/>
      </w:r>
      <w:r w:rsidRPr="00B43B2B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ส่วนแบ่งกำไรจากเงินลงทุนในบริษัทย่อย </w:t>
      </w:r>
      <w:r w:rsidRPr="00B43B2B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รายได้รับล่วงหน้า และ</w:t>
      </w:r>
      <w:r w:rsidRPr="00B43B2B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ค่าเผื่อผลขาดทุนด้านเครดิตที่คาดว่าจะเกิดขึ้น</w:t>
      </w:r>
    </w:p>
    <w:p w14:paraId="5DD2A7F1" w14:textId="77777777" w:rsidR="001C633D" w:rsidRPr="00B43B2B" w:rsidRDefault="001C633D" w:rsidP="001C633D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B43B2B">
        <w:rPr>
          <w:rFonts w:asciiTheme="majorBidi" w:eastAsia="MS Mincho" w:hAnsiTheme="majorBidi" w:cstheme="majorBidi" w:hint="cs"/>
          <w:sz w:val="28"/>
          <w:szCs w:val="28"/>
          <w:cs/>
          <w:lang w:val="en-GB"/>
        </w:rPr>
        <w:lastRenderedPageBreak/>
        <w:t>เงินปันผล</w:t>
      </w:r>
    </w:p>
    <w:p w14:paraId="6CEF5E98" w14:textId="77777777" w:rsidR="001C633D" w:rsidRPr="00B43B2B" w:rsidRDefault="001C633D" w:rsidP="001C633D">
      <w:pPr>
        <w:rPr>
          <w:lang w:eastAsia="x-none"/>
        </w:rPr>
      </w:pPr>
    </w:p>
    <w:p w14:paraId="076714FC" w14:textId="3F806E77" w:rsidR="001C633D" w:rsidRPr="00B43B2B" w:rsidRDefault="001C633D" w:rsidP="001C633D">
      <w:pPr>
        <w:rPr>
          <w:rFonts w:asciiTheme="majorBidi" w:hAnsiTheme="majorBidi" w:cstheme="majorBidi"/>
          <w:sz w:val="28"/>
          <w:szCs w:val="28"/>
          <w:lang w:eastAsia="x-none"/>
        </w:rPr>
      </w:pPr>
      <w:r w:rsidRPr="00B43B2B">
        <w:rPr>
          <w:lang w:eastAsia="x-none"/>
        </w:rPr>
        <w:tab/>
      </w:r>
      <w:r w:rsidRPr="00B43B2B">
        <w:rPr>
          <w:lang w:eastAsia="x-none"/>
        </w:rPr>
        <w:tab/>
      </w:r>
      <w:r w:rsidRPr="00B43B2B">
        <w:rPr>
          <w:rFonts w:asciiTheme="majorBidi" w:hAnsiTheme="majorBidi" w:cstheme="majorBidi"/>
          <w:sz w:val="28"/>
          <w:szCs w:val="28"/>
          <w:lang w:eastAsia="x-none"/>
        </w:rPr>
        <w:t xml:space="preserve">  </w:t>
      </w:r>
      <w:r w:rsidRPr="00B43B2B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รายละเอียดเงินปันผลในระหว่างปี </w:t>
      </w:r>
      <w:r w:rsidR="00FE3B0F" w:rsidRPr="00B43B2B">
        <w:rPr>
          <w:rFonts w:asciiTheme="majorBidi" w:hAnsiTheme="majorBidi" w:cstheme="majorBidi"/>
          <w:sz w:val="28"/>
          <w:szCs w:val="28"/>
        </w:rPr>
        <w:t>2569</w:t>
      </w:r>
      <w:r w:rsidRPr="00B43B2B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B43B2B">
        <w:rPr>
          <w:rFonts w:asciiTheme="majorBidi" w:hAnsiTheme="majorBidi" w:cstheme="majorBidi"/>
          <w:sz w:val="28"/>
          <w:szCs w:val="28"/>
          <w:cs/>
          <w:lang w:eastAsia="x-none"/>
        </w:rPr>
        <w:t>มีดังนี้</w:t>
      </w:r>
    </w:p>
    <w:p w14:paraId="1F8046BA" w14:textId="189CC896" w:rsidR="001C633D" w:rsidRPr="00B43B2B" w:rsidRDefault="001C633D" w:rsidP="001C633D">
      <w:pPr>
        <w:rPr>
          <w:lang w:eastAsia="x-none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800"/>
        <w:gridCol w:w="1642"/>
        <w:gridCol w:w="236"/>
        <w:gridCol w:w="1147"/>
      </w:tblGrid>
      <w:tr w:rsidR="001C633D" w:rsidRPr="00B43B2B" w14:paraId="2B296F59" w14:textId="77777777">
        <w:trPr>
          <w:tblHeader/>
        </w:trPr>
        <w:tc>
          <w:tcPr>
            <w:tcW w:w="2520" w:type="dxa"/>
            <w:vAlign w:val="bottom"/>
          </w:tcPr>
          <w:p w14:paraId="17261CC6" w14:textId="77777777" w:rsidR="001C633D" w:rsidRPr="00B43B2B" w:rsidRDefault="001C633D" w:rsidP="001C633D">
            <w:pPr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620" w:type="dxa"/>
            <w:vAlign w:val="bottom"/>
            <w:hideMark/>
          </w:tcPr>
          <w:p w14:paraId="2C2A8B2F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772A46D7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กำหนดจ่าย</w:t>
            </w:r>
          </w:p>
        </w:tc>
        <w:tc>
          <w:tcPr>
            <w:tcW w:w="1642" w:type="dxa"/>
            <w:vAlign w:val="bottom"/>
            <w:hideMark/>
          </w:tcPr>
          <w:p w14:paraId="2BEC8BDC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อัตราต่อหุ้น</w:t>
            </w:r>
          </w:p>
        </w:tc>
        <w:tc>
          <w:tcPr>
            <w:tcW w:w="236" w:type="dxa"/>
          </w:tcPr>
          <w:p w14:paraId="2CBE442D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47" w:type="dxa"/>
            <w:vAlign w:val="bottom"/>
            <w:hideMark/>
          </w:tcPr>
          <w:p w14:paraId="1A4A303E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จำนวนเงิน</w:t>
            </w:r>
          </w:p>
        </w:tc>
      </w:tr>
      <w:tr w:rsidR="001C633D" w:rsidRPr="00B43B2B" w14:paraId="5790072C" w14:textId="77777777">
        <w:trPr>
          <w:tblHeader/>
        </w:trPr>
        <w:tc>
          <w:tcPr>
            <w:tcW w:w="2520" w:type="dxa"/>
            <w:vAlign w:val="bottom"/>
          </w:tcPr>
          <w:p w14:paraId="6FA18557" w14:textId="77777777" w:rsidR="001C633D" w:rsidRPr="00B43B2B" w:rsidRDefault="001C633D" w:rsidP="001C633D">
            <w:pPr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20" w:type="dxa"/>
            <w:vAlign w:val="bottom"/>
          </w:tcPr>
          <w:p w14:paraId="22855CE8" w14:textId="77777777" w:rsidR="001C633D" w:rsidRPr="00B43B2B" w:rsidRDefault="001C633D" w:rsidP="001C633D">
            <w:pPr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800" w:type="dxa"/>
            <w:vAlign w:val="bottom"/>
          </w:tcPr>
          <w:p w14:paraId="714A0552" w14:textId="77777777" w:rsidR="001C633D" w:rsidRPr="00B43B2B" w:rsidRDefault="001C633D" w:rsidP="001C633D">
            <w:pPr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42" w:type="dxa"/>
            <w:hideMark/>
          </w:tcPr>
          <w:p w14:paraId="3FBB2136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B43B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x-none"/>
              </w:rPr>
              <w:t>(บาท)</w:t>
            </w:r>
          </w:p>
        </w:tc>
        <w:tc>
          <w:tcPr>
            <w:tcW w:w="236" w:type="dxa"/>
          </w:tcPr>
          <w:p w14:paraId="08F5E95D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47" w:type="dxa"/>
            <w:hideMark/>
          </w:tcPr>
          <w:p w14:paraId="5D0658F8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B43B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x-none"/>
              </w:rPr>
              <w:t>(ล้านบาท)</w:t>
            </w:r>
          </w:p>
        </w:tc>
      </w:tr>
      <w:tr w:rsidR="001C633D" w:rsidRPr="00B43B2B" w14:paraId="5BBD9EE4" w14:textId="77777777" w:rsidTr="002510FE">
        <w:trPr>
          <w:trHeight w:val="704"/>
        </w:trPr>
        <w:tc>
          <w:tcPr>
            <w:tcW w:w="2520" w:type="dxa"/>
          </w:tcPr>
          <w:p w14:paraId="4B6FFE19" w14:textId="77777777" w:rsidR="001C633D" w:rsidRPr="00B43B2B" w:rsidRDefault="001C633D" w:rsidP="001C633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บริษัท</w:t>
            </w:r>
          </w:p>
          <w:p w14:paraId="5183DDAF" w14:textId="0B5523BE" w:rsidR="000F0BE7" w:rsidRPr="00B43B2B" w:rsidRDefault="001C633D" w:rsidP="001C633D">
            <w:pPr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เงินปันผลประจำปี</w:t>
            </w:r>
          </w:p>
        </w:tc>
        <w:tc>
          <w:tcPr>
            <w:tcW w:w="1620" w:type="dxa"/>
          </w:tcPr>
          <w:p w14:paraId="4ADC572B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  <w:p w14:paraId="2AE869C1" w14:textId="07794E5A" w:rsidR="001C633D" w:rsidRPr="00B43B2B" w:rsidRDefault="00E154F9" w:rsidP="000F0BE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24</w:t>
            </w:r>
            <w:r w:rsidR="001C633D" w:rsidRPr="00B43B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 xml:space="preserve"> </w:t>
            </w:r>
            <w:r w:rsidR="001C633D" w:rsidRPr="00B43B2B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เมษายน </w:t>
            </w:r>
            <w:r w:rsidR="001C633D" w:rsidRPr="00B43B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</w:t>
            </w:r>
            <w:r w:rsidR="00513AC1" w:rsidRPr="00B43B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</w:t>
            </w:r>
          </w:p>
        </w:tc>
        <w:tc>
          <w:tcPr>
            <w:tcW w:w="1800" w:type="dxa"/>
          </w:tcPr>
          <w:p w14:paraId="312DEB7B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  <w:p w14:paraId="49AF9A69" w14:textId="601FE128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x-none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พฤษภาคม </w:t>
            </w:r>
            <w:r w:rsidRPr="00B43B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</w:t>
            </w:r>
            <w:r w:rsidR="00513AC1" w:rsidRPr="00B43B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</w:t>
            </w:r>
          </w:p>
        </w:tc>
        <w:tc>
          <w:tcPr>
            <w:tcW w:w="1642" w:type="dxa"/>
          </w:tcPr>
          <w:p w14:paraId="1DC51C38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  <w:p w14:paraId="1844A039" w14:textId="209189A7" w:rsidR="00E154F9" w:rsidRPr="00B43B2B" w:rsidRDefault="00E154F9" w:rsidP="00CF5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5"/>
                <w:tab w:val="left" w:pos="705"/>
                <w:tab w:val="left" w:pos="971"/>
                <w:tab w:val="left" w:pos="1061"/>
              </w:tabs>
              <w:ind w:left="161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0.23</w:t>
            </w:r>
          </w:p>
        </w:tc>
        <w:tc>
          <w:tcPr>
            <w:tcW w:w="236" w:type="dxa"/>
          </w:tcPr>
          <w:p w14:paraId="55B98B36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</w:tcPr>
          <w:p w14:paraId="180DE382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x-none"/>
              </w:rPr>
            </w:pPr>
          </w:p>
          <w:p w14:paraId="1095BE99" w14:textId="0C97CBC3" w:rsidR="00E154F9" w:rsidRPr="00B43B2B" w:rsidRDefault="00E154F9" w:rsidP="00E154F9">
            <w:pPr>
              <w:tabs>
                <w:tab w:val="left" w:pos="8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70.61</w:t>
            </w:r>
          </w:p>
        </w:tc>
      </w:tr>
      <w:tr w:rsidR="001C633D" w:rsidRPr="00B43B2B" w14:paraId="5FDFE204" w14:textId="77777777">
        <w:tc>
          <w:tcPr>
            <w:tcW w:w="2520" w:type="dxa"/>
            <w:hideMark/>
          </w:tcPr>
          <w:p w14:paraId="14856A38" w14:textId="77777777" w:rsidR="001C633D" w:rsidRPr="00B43B2B" w:rsidRDefault="001C633D" w:rsidP="001C633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บริษัทย่อย</w:t>
            </w:r>
          </w:p>
        </w:tc>
        <w:tc>
          <w:tcPr>
            <w:tcW w:w="1620" w:type="dxa"/>
          </w:tcPr>
          <w:p w14:paraId="5D48B491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00" w:type="dxa"/>
          </w:tcPr>
          <w:p w14:paraId="494410CB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42" w:type="dxa"/>
          </w:tcPr>
          <w:p w14:paraId="534507B9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</w:tcPr>
          <w:p w14:paraId="1A462518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</w:tcPr>
          <w:p w14:paraId="1009B7E1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1C633D" w:rsidRPr="00B43B2B" w14:paraId="4E6B3539" w14:textId="77777777">
        <w:tc>
          <w:tcPr>
            <w:tcW w:w="2520" w:type="dxa"/>
            <w:hideMark/>
          </w:tcPr>
          <w:p w14:paraId="2AEEA4E5" w14:textId="77777777" w:rsidR="001C633D" w:rsidRPr="00B43B2B" w:rsidRDefault="001C633D" w:rsidP="001C633D">
            <w:pPr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บริษัท วีเซิร์ฟพลัส จำกัด</w:t>
            </w:r>
          </w:p>
        </w:tc>
        <w:tc>
          <w:tcPr>
            <w:tcW w:w="1620" w:type="dxa"/>
          </w:tcPr>
          <w:p w14:paraId="2038BF2F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00" w:type="dxa"/>
          </w:tcPr>
          <w:p w14:paraId="3C0B2752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42" w:type="dxa"/>
          </w:tcPr>
          <w:p w14:paraId="12F045F1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</w:tcPr>
          <w:p w14:paraId="26B7D72A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</w:tcPr>
          <w:p w14:paraId="75C62AF7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1C633D" w:rsidRPr="00B43B2B" w14:paraId="33AE3769" w14:textId="77777777" w:rsidTr="00513AC1">
        <w:tc>
          <w:tcPr>
            <w:tcW w:w="2520" w:type="dxa"/>
            <w:hideMark/>
          </w:tcPr>
          <w:p w14:paraId="01E5B057" w14:textId="77777777" w:rsidR="001C633D" w:rsidRPr="00B43B2B" w:rsidRDefault="001C633D" w:rsidP="001C633D">
            <w:pPr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เงินปันผลประจำปี</w:t>
            </w:r>
          </w:p>
        </w:tc>
        <w:tc>
          <w:tcPr>
            <w:tcW w:w="1620" w:type="dxa"/>
            <w:hideMark/>
          </w:tcPr>
          <w:p w14:paraId="63AAAAE8" w14:textId="5DF471A6" w:rsidR="001C633D" w:rsidRPr="00B43B2B" w:rsidRDefault="00E154F9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24</w:t>
            </w:r>
            <w:r w:rsidR="001C633D" w:rsidRPr="00B43B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 xml:space="preserve"> </w:t>
            </w:r>
            <w:r w:rsidR="001C633D" w:rsidRPr="00B43B2B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เมษายน </w:t>
            </w:r>
            <w:r w:rsidR="001C633D" w:rsidRPr="00B43B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</w:t>
            </w:r>
            <w:r w:rsidR="00513AC1" w:rsidRPr="00B43B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</w:t>
            </w:r>
          </w:p>
        </w:tc>
        <w:tc>
          <w:tcPr>
            <w:tcW w:w="1800" w:type="dxa"/>
            <w:hideMark/>
          </w:tcPr>
          <w:p w14:paraId="256B740E" w14:textId="57412E15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พฤษภาคม </w:t>
            </w:r>
            <w:r w:rsidRPr="00B43B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</w:t>
            </w:r>
            <w:r w:rsidR="00513AC1" w:rsidRPr="00B43B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</w:t>
            </w:r>
          </w:p>
        </w:tc>
        <w:tc>
          <w:tcPr>
            <w:tcW w:w="1642" w:type="dxa"/>
          </w:tcPr>
          <w:p w14:paraId="26500B8A" w14:textId="23ABC9B4" w:rsidR="001C633D" w:rsidRPr="00B43B2B" w:rsidRDefault="00E154F9" w:rsidP="00CF596A">
            <w:pPr>
              <w:tabs>
                <w:tab w:val="left" w:pos="10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175.00</w:t>
            </w:r>
          </w:p>
        </w:tc>
        <w:tc>
          <w:tcPr>
            <w:tcW w:w="236" w:type="dxa"/>
          </w:tcPr>
          <w:p w14:paraId="67D7676D" w14:textId="77777777" w:rsidR="001C633D" w:rsidRPr="00B43B2B" w:rsidRDefault="001C633D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</w:tcPr>
          <w:p w14:paraId="4DA7A693" w14:textId="21FF4C4D" w:rsidR="001C633D" w:rsidRPr="00B43B2B" w:rsidRDefault="00E154F9" w:rsidP="001C633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70.00</w:t>
            </w:r>
          </w:p>
        </w:tc>
      </w:tr>
    </w:tbl>
    <w:p w14:paraId="1DDB79F2" w14:textId="77777777" w:rsidR="001C633D" w:rsidRPr="00B43B2B" w:rsidRDefault="001C633D" w:rsidP="00403D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0CF39127" w14:textId="55D74C76" w:rsidR="00DB12B7" w:rsidRPr="00B43B2B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B43B2B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เครื่องมือทางการเงิน</w:t>
      </w:r>
    </w:p>
    <w:p w14:paraId="0D201C11" w14:textId="77777777" w:rsidR="002C2989" w:rsidRPr="00B43B2B" w:rsidRDefault="002C2989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</w:p>
    <w:p w14:paraId="5E15C061" w14:textId="5491A877" w:rsidR="00DB12B7" w:rsidRPr="00B43B2B" w:rsidRDefault="00DB12B7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B43B2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4C69808" w14:textId="77777777" w:rsidR="002C2989" w:rsidRPr="00B43B2B" w:rsidRDefault="002C2989" w:rsidP="00B449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1B1FE5D6" w14:textId="68C93746" w:rsidR="002C2989" w:rsidRPr="00B43B2B" w:rsidRDefault="00DB12B7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B43B2B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A811B6" w:rsidRPr="00B43B2B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ที่มีสาระสำคัญ</w:t>
      </w:r>
      <w:r w:rsidRPr="00B43B2B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662414A1" w14:textId="77777777" w:rsidR="00EC4FAE" w:rsidRPr="00B43B2B" w:rsidRDefault="00EC4FAE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48AB85C3" w14:textId="77777777" w:rsidR="00EA3851" w:rsidRPr="00B43B2B" w:rsidRDefault="00EA3851" w:rsidP="00EA385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43B2B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สัญญา</w:t>
      </w:r>
      <w:r w:rsidRPr="00B43B2B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เกี่ยวกับการซื้อธุรกิจ</w:t>
      </w:r>
    </w:p>
    <w:p w14:paraId="64F031A5" w14:textId="77777777" w:rsidR="002C707A" w:rsidRPr="00B43B2B" w:rsidRDefault="002C707A" w:rsidP="00676699">
      <w:pPr>
        <w:pStyle w:val="block"/>
        <w:spacing w:after="0" w:line="240" w:lineRule="auto"/>
        <w:ind w:left="540" w:right="-7"/>
        <w:jc w:val="thaiDistribute"/>
        <w:rPr>
          <w:lang w:eastAsia="x-none"/>
        </w:rPr>
      </w:pPr>
    </w:p>
    <w:p w14:paraId="1085CAA5" w14:textId="77777777" w:rsidR="00FD38FC" w:rsidRPr="00B43B2B" w:rsidRDefault="00FD38FC" w:rsidP="002C707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B43B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14:paraId="77BBDA6E" w14:textId="77777777" w:rsidR="00FD38FC" w:rsidRPr="00B43B2B" w:rsidRDefault="00FD38FC" w:rsidP="002C707A">
      <w:pPr>
        <w:rPr>
          <w:lang w:eastAsia="x-none"/>
        </w:rPr>
      </w:pPr>
    </w:p>
    <w:p w14:paraId="7CB79A87" w14:textId="0B8EED4B" w:rsidR="00FD38FC" w:rsidRPr="00B43B2B" w:rsidRDefault="00FD38FC" w:rsidP="00FD38F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B43B2B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B43B2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IT </w:t>
      </w:r>
      <w:r w:rsidRPr="00B43B2B">
        <w:rPr>
          <w:rFonts w:asciiTheme="majorBidi" w:hAnsiTheme="majorBidi" w:cstheme="majorBidi"/>
          <w:spacing w:val="-6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Pr="00B43B2B">
        <w:rPr>
          <w:rFonts w:asciiTheme="majorBidi" w:hAnsiTheme="majorBidi" w:cstheme="majorBidi"/>
          <w:spacing w:val="-6"/>
          <w:sz w:val="28"/>
          <w:szCs w:val="28"/>
          <w:lang w:bidi="th-TH"/>
        </w:rPr>
        <w:br/>
        <w:t xml:space="preserve">23 </w:t>
      </w:r>
      <w:r w:rsidRPr="00B43B2B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สิงหาคม </w:t>
      </w:r>
      <w:r w:rsidRPr="00B43B2B">
        <w:rPr>
          <w:rFonts w:asciiTheme="majorBidi" w:hAnsiTheme="majorBidi" w:cstheme="majorBidi"/>
          <w:spacing w:val="-6"/>
          <w:sz w:val="28"/>
          <w:szCs w:val="28"/>
          <w:lang w:bidi="th-TH"/>
        </w:rPr>
        <w:t>2559</w:t>
      </w:r>
      <w:r w:rsidRPr="00B43B2B">
        <w:rPr>
          <w:rFonts w:asciiTheme="majorBidi" w:hAnsiTheme="majorBidi" w:cstheme="majorBidi"/>
          <w:spacing w:val="-6"/>
          <w:sz w:val="28"/>
          <w:szCs w:val="28"/>
          <w:cs/>
        </w:rPr>
        <w:t xml:space="preserve"> โดยรับโอนบุคลากร อุปกรณ์ และสัญญาในการดำเนินงานต่างๆ ภายใต้เงื่อนไขใน</w:t>
      </w:r>
      <w:r w:rsidRPr="00B43B2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Business Transfer</w:t>
      </w:r>
      <w:r w:rsidR="0085642C" w:rsidRPr="00B43B2B">
        <w:rPr>
          <w:rFonts w:asciiTheme="majorBidi" w:hAnsiTheme="majorBidi" w:cstheme="majorBidi"/>
          <w:spacing w:val="-6"/>
          <w:sz w:val="28"/>
          <w:szCs w:val="28"/>
          <w:lang w:bidi="th-TH"/>
        </w:rPr>
        <w:br/>
      </w:r>
      <w:r w:rsidRPr="00B43B2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Agreement </w:t>
      </w:r>
      <w:r w:rsidRPr="00B43B2B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Pr="00B43B2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Service Level Agreement </w:t>
      </w:r>
      <w:r w:rsidRPr="00B43B2B">
        <w:rPr>
          <w:rFonts w:asciiTheme="majorBidi" w:hAnsiTheme="majorBidi" w:cstheme="majorBidi"/>
          <w:spacing w:val="-6"/>
          <w:sz w:val="28"/>
          <w:szCs w:val="28"/>
          <w:cs/>
        </w:rPr>
        <w:t>บริษัท วีเอสที</w:t>
      </w:r>
      <w:r w:rsidRPr="00B43B2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B43B2B">
        <w:rPr>
          <w:rFonts w:asciiTheme="majorBidi" w:hAnsiTheme="majorBidi" w:cstheme="majorBidi"/>
          <w:spacing w:val="-6"/>
          <w:sz w:val="28"/>
          <w:szCs w:val="28"/>
          <w:cs/>
        </w:rPr>
        <w:t>อีซีเอส (ประเทศไทย) จำกัด ได้มอบหมายให้ บริษัท</w:t>
      </w:r>
      <w:r w:rsidRPr="00B43B2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B43B2B">
        <w:rPr>
          <w:rFonts w:asciiTheme="majorBidi" w:hAnsiTheme="majorBidi" w:cstheme="majorBidi"/>
          <w:spacing w:val="-6"/>
          <w:sz w:val="28"/>
          <w:szCs w:val="28"/>
          <w:cs/>
        </w:rPr>
        <w:t xml:space="preserve"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</w:t>
      </w:r>
    </w:p>
    <w:p w14:paraId="2AB034E4" w14:textId="2F5A3DAE" w:rsidR="00FD38FC" w:rsidRPr="00B43B2B" w:rsidRDefault="00FD38FC" w:rsidP="00FD38F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</w:p>
    <w:p w14:paraId="44E9CE71" w14:textId="77777777" w:rsidR="00FD38FC" w:rsidRPr="00B43B2B" w:rsidRDefault="00FD38FC" w:rsidP="00FD38F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B43B2B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ในเดือนสิงหาคม </w:t>
      </w:r>
      <w:r w:rsidRPr="00B43B2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2560 </w:t>
      </w:r>
      <w:r w:rsidRPr="00B43B2B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B43B2B">
        <w:rPr>
          <w:rFonts w:asciiTheme="majorBidi" w:hAnsiTheme="majorBidi" w:cstheme="majorBidi"/>
          <w:spacing w:val="-6"/>
          <w:sz w:val="28"/>
          <w:szCs w:val="28"/>
          <w:lang w:bidi="th-TH"/>
        </w:rPr>
        <w:t>Business Transfer Agreement</w:t>
      </w:r>
      <w:r w:rsidRPr="00B43B2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ลงวันที่ </w:t>
      </w:r>
      <w:r w:rsidRPr="00B43B2B">
        <w:rPr>
          <w:rFonts w:asciiTheme="majorBidi" w:hAnsiTheme="majorBidi" w:cstheme="majorBidi"/>
          <w:spacing w:val="-6"/>
          <w:sz w:val="28"/>
          <w:szCs w:val="28"/>
          <w:lang w:bidi="th-TH"/>
        </w:rPr>
        <w:t>23</w:t>
      </w:r>
      <w:r w:rsidRPr="00B43B2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สิงหาคม </w:t>
      </w:r>
      <w:r w:rsidRPr="00B43B2B">
        <w:rPr>
          <w:rFonts w:asciiTheme="majorBidi" w:hAnsiTheme="majorBidi" w:cstheme="majorBidi"/>
          <w:spacing w:val="-6"/>
          <w:sz w:val="28"/>
          <w:szCs w:val="28"/>
          <w:lang w:bidi="th-TH"/>
        </w:rPr>
        <w:t>2559</w:t>
      </w:r>
      <w:r w:rsidRPr="00B43B2B">
        <w:rPr>
          <w:rFonts w:asciiTheme="majorBidi" w:hAnsiTheme="majorBidi" w:cstheme="majorBidi"/>
          <w:spacing w:val="-6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</w:p>
    <w:p w14:paraId="349418B7" w14:textId="77777777" w:rsidR="00DC5C01" w:rsidRPr="00B43B2B" w:rsidRDefault="00DC5C01" w:rsidP="00FD38F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B0B9F0A" w14:textId="77777777" w:rsidR="00EA3851" w:rsidRPr="00B43B2B" w:rsidRDefault="00EA3851" w:rsidP="00FD38FC">
      <w:pPr>
        <w:pStyle w:val="Heading6"/>
        <w:tabs>
          <w:tab w:val="left" w:pos="540"/>
        </w:tabs>
        <w:jc w:val="both"/>
        <w:rPr>
          <w:rFonts w:asciiTheme="majorBidi" w:eastAsia="MS Mincho" w:hAnsiTheme="majorBidi" w:cstheme="majorBidi"/>
          <w:b w:val="0"/>
          <w:bCs w:val="0"/>
          <w:sz w:val="28"/>
          <w:szCs w:val="28"/>
        </w:rPr>
      </w:pPr>
    </w:p>
    <w:p w14:paraId="10F994FF" w14:textId="77777777" w:rsidR="00DC5C01" w:rsidRPr="00B43B2B" w:rsidRDefault="00DC5C01" w:rsidP="00DC5C01">
      <w:pPr>
        <w:rPr>
          <w:lang w:val="x-none" w:eastAsia="x-none"/>
        </w:rPr>
      </w:pPr>
    </w:p>
    <w:p w14:paraId="7DD307F4" w14:textId="77777777" w:rsidR="00820C0B" w:rsidRPr="00B43B2B" w:rsidRDefault="00820C0B" w:rsidP="00DC5C01">
      <w:pPr>
        <w:rPr>
          <w:lang w:val="x-none" w:eastAsia="x-none"/>
        </w:rPr>
      </w:pPr>
    </w:p>
    <w:p w14:paraId="2786BDED" w14:textId="77777777" w:rsidR="00820C0B" w:rsidRPr="00B43B2B" w:rsidRDefault="00820C0B" w:rsidP="00DC5C01">
      <w:pPr>
        <w:rPr>
          <w:lang w:val="x-none" w:eastAsia="x-none"/>
        </w:rPr>
      </w:pPr>
    </w:p>
    <w:p w14:paraId="016E441A" w14:textId="77777777" w:rsidR="00F354E8" w:rsidRPr="00B43B2B" w:rsidRDefault="00F354E8" w:rsidP="00DC5C01">
      <w:pPr>
        <w:rPr>
          <w:lang w:val="x-none" w:eastAsia="x-none"/>
        </w:rPr>
      </w:pPr>
    </w:p>
    <w:p w14:paraId="4A772C3F" w14:textId="2C985542" w:rsidR="00DB12B7" w:rsidRPr="00B43B2B" w:rsidRDefault="00DB12B7" w:rsidP="00CA727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b w:val="0"/>
          <w:bCs w:val="0"/>
          <w:sz w:val="28"/>
          <w:szCs w:val="28"/>
        </w:rPr>
      </w:pPr>
      <w:r w:rsidRPr="00B43B2B">
        <w:rPr>
          <w:rFonts w:asciiTheme="majorBidi" w:eastAsia="MS Mincho" w:hAnsiTheme="majorBidi" w:cstheme="majorBidi"/>
          <w:sz w:val="28"/>
          <w:szCs w:val="28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58E937F7" w14:textId="77777777" w:rsidR="00DB12B7" w:rsidRPr="00B43B2B" w:rsidRDefault="00DB12B7" w:rsidP="00DB12B7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DB12B7" w:rsidRPr="00B43B2B" w14:paraId="12FD8AA2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D8B9" w14:textId="154B26CA" w:rsidR="00DB12B7" w:rsidRPr="00B43B2B" w:rsidRDefault="002D0F84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B43B2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E210D8"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EA73" w14:textId="77777777" w:rsidR="00DB12B7" w:rsidRPr="00B43B2B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91354A" w14:textId="77777777" w:rsidR="00DB12B7" w:rsidRPr="00B43B2B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CB626DC" w14:textId="77777777" w:rsidR="00DB12B7" w:rsidRPr="00B43B2B" w:rsidRDefault="00DB12B7" w:rsidP="00DB12B7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2B7" w:rsidRPr="00B43B2B" w14:paraId="099A593B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3BC31FC" w14:textId="77777777" w:rsidR="00DB12B7" w:rsidRPr="00B43B2B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64ED1" w14:textId="77777777" w:rsidR="00DB12B7" w:rsidRPr="00B43B2B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12B7" w:rsidRPr="00B43B2B" w14:paraId="3187DF2F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15DF3D8" w14:textId="77777777" w:rsidR="00DB12B7" w:rsidRPr="00B43B2B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C605CEB" w14:textId="77777777" w:rsidR="00DB12B7" w:rsidRPr="00B43B2B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D966BB" w14:textId="77777777" w:rsidR="00DB12B7" w:rsidRPr="00B43B2B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A470497" w14:textId="00419180" w:rsidR="00DB12B7" w:rsidRPr="00B43B2B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A7FD9" w:rsidRPr="00B43B2B" w14:paraId="6FCD6E07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489EF1B" w14:textId="77777777" w:rsidR="007A7FD9" w:rsidRPr="00B43B2B" w:rsidRDefault="007A7FD9" w:rsidP="007A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AA6C143" w14:textId="476322C8" w:rsidR="007A7FD9" w:rsidRPr="00B43B2B" w:rsidRDefault="00B771D9" w:rsidP="0047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511B1A" w14:textId="77777777" w:rsidR="007A7FD9" w:rsidRPr="00B43B2B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489A6B6" w14:textId="6E778A41" w:rsidR="007A7FD9" w:rsidRPr="00B43B2B" w:rsidRDefault="00B771D9" w:rsidP="001E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FD9" w:rsidRPr="00B43B2B" w14:paraId="78833FED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703018C" w14:textId="77777777" w:rsidR="007A7FD9" w:rsidRPr="00B43B2B" w:rsidRDefault="007A7FD9" w:rsidP="007A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95F2D35" w14:textId="0EE7748C" w:rsidR="007A7FD9" w:rsidRPr="00B43B2B" w:rsidRDefault="00B771D9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359,929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55F976" w14:textId="77777777" w:rsidR="007A7FD9" w:rsidRPr="00B43B2B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44FE7FA" w14:textId="78BBC811" w:rsidR="007A7FD9" w:rsidRPr="00B43B2B" w:rsidRDefault="00B771D9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311,165</w:t>
            </w:r>
          </w:p>
        </w:tc>
      </w:tr>
      <w:tr w:rsidR="007A7FD9" w:rsidRPr="00B43B2B" w14:paraId="66998254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386CB1" w14:textId="77777777" w:rsidR="007A7FD9" w:rsidRPr="00B43B2B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5AEBD69" w14:textId="642BB87D" w:rsidR="007A7FD9" w:rsidRPr="00B43B2B" w:rsidRDefault="00B771D9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4,818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A52955" w14:textId="77777777" w:rsidR="007A7FD9" w:rsidRPr="00B43B2B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A2F6098" w14:textId="00C36C07" w:rsidR="007A7FD9" w:rsidRPr="00B43B2B" w:rsidRDefault="00B771D9" w:rsidP="0047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sz w:val="28"/>
                <w:szCs w:val="28"/>
              </w:rPr>
              <w:t>1,318</w:t>
            </w:r>
          </w:p>
        </w:tc>
      </w:tr>
      <w:tr w:rsidR="007A7FD9" w:rsidRPr="00B43B2B" w14:paraId="6A3BE54C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A29CBED" w14:textId="77777777" w:rsidR="007A7FD9" w:rsidRPr="00B43B2B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0FCCB" w14:textId="3B6A6EA3" w:rsidR="007A7FD9" w:rsidRPr="00B43B2B" w:rsidRDefault="00B771D9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365,536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6ECC58" w14:textId="77777777" w:rsidR="007A7FD9" w:rsidRPr="00B43B2B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20238" w14:textId="16F455BF" w:rsidR="007A7FD9" w:rsidRPr="00B43B2B" w:rsidRDefault="00B771D9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312,483</w:t>
            </w:r>
          </w:p>
        </w:tc>
      </w:tr>
    </w:tbl>
    <w:p w14:paraId="1DEDF819" w14:textId="77777777" w:rsidR="003054EE" w:rsidRPr="00B43B2B" w:rsidRDefault="003054EE" w:rsidP="00170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bookmarkStart w:id="2" w:name="_Hlk15912718"/>
    </w:p>
    <w:p w14:paraId="49CEE589" w14:textId="0E884C90" w:rsidR="007818E3" w:rsidRPr="00B43B2B" w:rsidRDefault="00D4025B" w:rsidP="00170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B43B2B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เงินฝากสถาบันการเงินที่มี</w:t>
      </w:r>
      <w:r w:rsidR="00FF2C8B" w:rsidRPr="00B43B2B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ข้อจำกัดการใช้</w:t>
      </w:r>
    </w:p>
    <w:p w14:paraId="37BB77D7" w14:textId="77777777" w:rsidR="00EC4FAE" w:rsidRPr="00B43B2B" w:rsidRDefault="00EC4FAE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</w:p>
    <w:p w14:paraId="4221FCC7" w14:textId="7B1B3C2F" w:rsidR="00EC4FAE" w:rsidRPr="00B43B2B" w:rsidRDefault="00EC4FAE" w:rsidP="00EC4F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B43B2B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ณ วันที่ </w:t>
      </w:r>
      <w:r w:rsidR="00A64706" w:rsidRPr="00B43B2B">
        <w:rPr>
          <w:rFonts w:asciiTheme="majorBidi" w:hAnsiTheme="majorBidi" w:cstheme="majorBidi"/>
          <w:sz w:val="28"/>
          <w:szCs w:val="28"/>
        </w:rPr>
        <w:t xml:space="preserve">30 </w:t>
      </w:r>
      <w:r w:rsidR="00A64706" w:rsidRPr="00B43B2B">
        <w:rPr>
          <w:rFonts w:asciiTheme="majorBidi" w:hAnsiTheme="majorBidi" w:hint="cs"/>
          <w:sz w:val="28"/>
          <w:szCs w:val="28"/>
          <w:cs/>
        </w:rPr>
        <w:t>มิถุนายน</w:t>
      </w:r>
      <w:r w:rsidR="00A64706" w:rsidRPr="00B43B2B">
        <w:rPr>
          <w:rFonts w:asciiTheme="majorBidi" w:hAnsiTheme="majorBidi"/>
          <w:sz w:val="28"/>
          <w:szCs w:val="28"/>
        </w:rPr>
        <w:t xml:space="preserve"> </w:t>
      </w:r>
      <w:r w:rsidR="00E210D8" w:rsidRPr="00B43B2B">
        <w:rPr>
          <w:rFonts w:asciiTheme="majorBidi" w:hAnsiTheme="majorBidi" w:cstheme="majorBidi"/>
          <w:sz w:val="28"/>
          <w:szCs w:val="28"/>
        </w:rPr>
        <w:t>2569</w:t>
      </w:r>
      <w:r w:rsidRPr="00B43B2B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B43B2B">
        <w:rPr>
          <w:rFonts w:asciiTheme="majorBidi" w:hAnsiTheme="majorBidi" w:cstheme="majorBidi"/>
          <w:sz w:val="28"/>
          <w:szCs w:val="28"/>
          <w:cs/>
          <w:lang w:val="x-none" w:eastAsia="x-none"/>
        </w:rPr>
        <w:t>เงินฝากออมทรัพย์และเงินฝากประจำในงบการเงินรวมและงบการเงินเฉพาะกิจการจำนวน</w:t>
      </w:r>
      <w:r w:rsidR="00EB7771" w:rsidRPr="00B43B2B">
        <w:rPr>
          <w:rFonts w:asciiTheme="majorBidi" w:hAnsiTheme="majorBidi" w:cstheme="majorBidi"/>
          <w:sz w:val="28"/>
          <w:szCs w:val="28"/>
          <w:lang w:val="x-none" w:eastAsia="x-none"/>
        </w:rPr>
        <w:br/>
      </w:r>
      <w:r w:rsidR="000C156C" w:rsidRPr="00B43B2B">
        <w:rPr>
          <w:rFonts w:asciiTheme="majorBidi" w:hAnsiTheme="majorBidi" w:cstheme="majorBidi"/>
          <w:sz w:val="28"/>
          <w:szCs w:val="28"/>
          <w:lang w:eastAsia="x-none"/>
        </w:rPr>
        <w:t>34.41</w:t>
      </w:r>
      <w:r w:rsidRPr="00B43B2B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B43B2B">
        <w:rPr>
          <w:rFonts w:asciiTheme="majorBidi" w:hAnsiTheme="majorBidi" w:cstheme="majorBidi"/>
          <w:sz w:val="28"/>
          <w:szCs w:val="28"/>
          <w:cs/>
          <w:lang w:val="x-none" w:eastAsia="x-none"/>
        </w:rPr>
        <w:t>ล้าน</w:t>
      </w:r>
      <w:r w:rsidRPr="00B43B2B">
        <w:rPr>
          <w:rFonts w:asciiTheme="majorBidi" w:hAnsiTheme="majorBidi" w:cstheme="majorBidi"/>
          <w:sz w:val="28"/>
          <w:szCs w:val="28"/>
          <w:cs/>
          <w:lang w:eastAsia="x-none"/>
        </w:rPr>
        <w:t>บาท</w:t>
      </w:r>
      <w:r w:rsidRPr="00B43B2B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B43B2B">
        <w:rPr>
          <w:rFonts w:asciiTheme="majorBidi" w:hAnsiTheme="majorBidi" w:cstheme="majorBidi"/>
          <w:sz w:val="28"/>
          <w:szCs w:val="28"/>
          <w:cs/>
          <w:lang w:eastAsia="x-none"/>
        </w:rPr>
        <w:t>และ</w:t>
      </w:r>
      <w:r w:rsidR="002F1BF0" w:rsidRPr="00B43B2B">
        <w:rPr>
          <w:rFonts w:asciiTheme="majorBidi" w:hAnsiTheme="majorBidi" w:cstheme="majorBidi"/>
          <w:sz w:val="28"/>
          <w:szCs w:val="28"/>
          <w:lang w:eastAsia="x-none"/>
        </w:rPr>
        <w:t xml:space="preserve"> 34.10</w:t>
      </w:r>
      <w:r w:rsidRPr="00B43B2B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B43B2B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ล้านบาท ตามลำดับ </w:t>
      </w:r>
      <w:r w:rsidRPr="00B43B2B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(</w:t>
      </w:r>
      <w:r w:rsidR="00D35287" w:rsidRPr="00B43B2B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31 </w:t>
      </w:r>
      <w:r w:rsidR="00D35287" w:rsidRPr="00B43B2B">
        <w:rPr>
          <w:rFonts w:asciiTheme="majorBidi" w:hAnsiTheme="majorBidi" w:cstheme="majorBidi" w:hint="cs"/>
          <w:i/>
          <w:iCs/>
          <w:sz w:val="28"/>
          <w:szCs w:val="28"/>
          <w:cs/>
          <w:lang w:eastAsia="x-none"/>
        </w:rPr>
        <w:t xml:space="preserve">ธันวาคม </w:t>
      </w:r>
      <w:r w:rsidRPr="00B43B2B">
        <w:rPr>
          <w:rFonts w:asciiTheme="majorBidi" w:hAnsiTheme="majorBidi" w:cstheme="majorBidi"/>
          <w:i/>
          <w:iCs/>
          <w:sz w:val="28"/>
          <w:szCs w:val="28"/>
          <w:lang w:eastAsia="x-none"/>
        </w:rPr>
        <w:t>256</w:t>
      </w:r>
      <w:r w:rsidR="00D8515D" w:rsidRPr="00B43B2B">
        <w:rPr>
          <w:rFonts w:asciiTheme="majorBidi" w:hAnsiTheme="majorBidi" w:cstheme="majorBidi"/>
          <w:i/>
          <w:iCs/>
          <w:sz w:val="28"/>
          <w:szCs w:val="28"/>
          <w:lang w:eastAsia="x-none"/>
        </w:rPr>
        <w:t>8</w:t>
      </w:r>
      <w:r w:rsidRPr="00B43B2B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: </w:t>
      </w:r>
      <w:r w:rsidR="00102CB7" w:rsidRPr="00B43B2B">
        <w:rPr>
          <w:rFonts w:asciiTheme="majorBidi" w:hAnsiTheme="majorBidi" w:cstheme="majorBidi"/>
          <w:i/>
          <w:iCs/>
          <w:sz w:val="28"/>
          <w:szCs w:val="28"/>
          <w:lang w:val="x-none" w:eastAsia="x-none"/>
        </w:rPr>
        <w:t>27.</w:t>
      </w:r>
      <w:r w:rsidR="00E50929" w:rsidRPr="00B43B2B">
        <w:rPr>
          <w:rFonts w:asciiTheme="majorBidi" w:hAnsiTheme="majorBidi" w:cstheme="majorBidi"/>
          <w:i/>
          <w:iCs/>
          <w:sz w:val="28"/>
          <w:szCs w:val="28"/>
          <w:lang w:eastAsia="x-none"/>
        </w:rPr>
        <w:t>85</w:t>
      </w:r>
      <w:r w:rsidRPr="00B43B2B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B43B2B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ล้าน</w:t>
      </w:r>
      <w:r w:rsidRPr="00B43B2B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บาท</w:t>
      </w:r>
      <w:r w:rsidRPr="00B43B2B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 </w:t>
      </w:r>
      <w:r w:rsidRPr="00B43B2B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และ</w:t>
      </w:r>
      <w:r w:rsidRPr="00B43B2B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="00E50929" w:rsidRPr="00B43B2B">
        <w:rPr>
          <w:rFonts w:asciiTheme="majorBidi" w:hAnsiTheme="majorBidi" w:cstheme="majorBidi"/>
          <w:i/>
          <w:iCs/>
          <w:sz w:val="28"/>
          <w:szCs w:val="28"/>
          <w:lang w:eastAsia="x-none"/>
        </w:rPr>
        <w:t>27.54</w:t>
      </w:r>
      <w:r w:rsidRPr="00B43B2B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B43B2B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ล้านบาท</w:t>
      </w:r>
      <w:r w:rsidRPr="00B43B2B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B43B2B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ตามลำดับ</w:t>
      </w:r>
      <w:r w:rsidRPr="00B43B2B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)</w:t>
      </w:r>
      <w:r w:rsidR="00280B93" w:rsidRPr="00B43B2B">
        <w:rPr>
          <w:rFonts w:asciiTheme="majorBidi" w:hAnsiTheme="majorBidi" w:cstheme="majorBidi"/>
          <w:sz w:val="28"/>
          <w:szCs w:val="28"/>
          <w:lang w:val="x-none" w:eastAsia="x-none"/>
        </w:rPr>
        <w:br/>
      </w:r>
      <w:r w:rsidRPr="00B43B2B">
        <w:rPr>
          <w:rFonts w:asciiTheme="majorBidi" w:hAnsiTheme="majorBidi" w:cstheme="majorBidi"/>
          <w:sz w:val="28"/>
          <w:szCs w:val="28"/>
          <w:cs/>
          <w:lang w:val="x-none" w:eastAsia="x-none"/>
        </w:rPr>
        <w:t>ได้ใช้เป็นหลักประกันต่อธนาคารสำหรับ</w:t>
      </w:r>
      <w:r w:rsidRPr="00B43B2B">
        <w:rPr>
          <w:rFonts w:asciiTheme="majorBidi" w:hAnsiTheme="majorBidi" w:cstheme="majorBidi"/>
          <w:sz w:val="28"/>
          <w:szCs w:val="28"/>
          <w:cs/>
          <w:lang w:eastAsia="x-none"/>
        </w:rPr>
        <w:t>วงเงินเบิกเกินบัญชีธนาคารและภาระผูกพันและหนี้สินที่อาจเกิดขึ้น</w:t>
      </w:r>
    </w:p>
    <w:p w14:paraId="6A27BD4F" w14:textId="77777777" w:rsidR="002C177E" w:rsidRPr="00B43B2B" w:rsidRDefault="002C177E" w:rsidP="00EC4F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bookmarkEnd w:id="2"/>
    <w:p w14:paraId="6CF94FAC" w14:textId="77777777" w:rsidR="009F7A3A" w:rsidRPr="00B43B2B" w:rsidRDefault="00E23690" w:rsidP="009F7A3A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43B2B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28451CBE" w14:textId="35C8A1F0" w:rsidR="00E23690" w:rsidRPr="00B43B2B" w:rsidRDefault="009F7A3A" w:rsidP="009F7A3A">
      <w:pPr>
        <w:pStyle w:val="Heading6"/>
        <w:tabs>
          <w:tab w:val="left" w:pos="540"/>
        </w:tabs>
        <w:ind w:left="926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43B2B">
        <w:rPr>
          <w:rFonts w:asciiTheme="majorBidi" w:eastAsia="MS Mincho" w:hAnsiTheme="majorBidi" w:cstheme="majorBidi"/>
          <w:sz w:val="28"/>
          <w:szCs w:val="28"/>
          <w:cs/>
          <w:lang w:val="en-US"/>
        </w:rPr>
        <w:tab/>
      </w:r>
    </w:p>
    <w:p w14:paraId="17D174F6" w14:textId="02356251" w:rsidR="00E06177" w:rsidRPr="00B43B2B" w:rsidRDefault="007152BE" w:rsidP="005B2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B43B2B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วันที่ </w:t>
      </w:r>
      <w:r w:rsidR="00EC5635">
        <w:rPr>
          <w:rFonts w:asciiTheme="majorBidi" w:hAnsiTheme="majorBidi" w:cstheme="majorBidi"/>
          <w:sz w:val="28"/>
          <w:szCs w:val="28"/>
          <w:lang w:eastAsia="x-none"/>
        </w:rPr>
        <w:t>11</w:t>
      </w:r>
      <w:r w:rsidRPr="00B43B2B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สิงหาคม </w:t>
      </w:r>
      <w:r w:rsidR="0077039E" w:rsidRPr="00B43B2B">
        <w:rPr>
          <w:rFonts w:asciiTheme="majorBidi" w:hAnsiTheme="majorBidi" w:cstheme="majorBidi"/>
          <w:sz w:val="28"/>
          <w:szCs w:val="28"/>
          <w:lang w:val="x-none" w:eastAsia="x-none"/>
        </w:rPr>
        <w:t>2569</w:t>
      </w:r>
      <w:r w:rsidRPr="00B43B2B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ที่ประชุมคณะกรรมการของบริษัท มีมติอนุมัติการจัดสรรกำไรเป็นเงินปันผลระหว่างกาลในอัตรา หุ้นละ </w:t>
      </w:r>
      <w:r w:rsidR="006F664A">
        <w:rPr>
          <w:rFonts w:asciiTheme="majorBidi" w:hAnsiTheme="majorBidi" w:cstheme="majorBidi"/>
          <w:sz w:val="28"/>
          <w:szCs w:val="28"/>
          <w:lang w:val="x-none" w:eastAsia="x-none"/>
        </w:rPr>
        <w:t>0.15</w:t>
      </w:r>
      <w:r w:rsidRPr="00B43B2B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บาท เป็นจำนวนเงินทั้งสิ้น</w:t>
      </w:r>
      <w:r w:rsidR="006F664A">
        <w:rPr>
          <w:rFonts w:asciiTheme="majorBidi" w:hAnsiTheme="majorBidi" w:cstheme="majorBidi"/>
          <w:sz w:val="28"/>
          <w:szCs w:val="28"/>
          <w:lang w:val="x-none" w:eastAsia="x-none"/>
        </w:rPr>
        <w:t xml:space="preserve"> 46.05 </w:t>
      </w:r>
      <w:r w:rsidRPr="00B43B2B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ล้านบาท โดยเงินปันผลดังกล่าวจะจ่ายให้แก่ผู้ถือหุ้นในเดือนกันยายน </w:t>
      </w:r>
      <w:r w:rsidR="00771FBF" w:rsidRPr="00B43B2B">
        <w:rPr>
          <w:rFonts w:asciiTheme="majorBidi" w:hAnsiTheme="majorBidi" w:cstheme="majorBidi"/>
          <w:sz w:val="28"/>
          <w:szCs w:val="28"/>
          <w:lang w:val="x-none" w:eastAsia="x-none"/>
        </w:rPr>
        <w:t>2569</w:t>
      </w:r>
    </w:p>
    <w:p w14:paraId="0436E9D5" w14:textId="77777777" w:rsidR="007152BE" w:rsidRPr="00B43B2B" w:rsidRDefault="007152BE" w:rsidP="0086053C">
      <w:pPr>
        <w:pStyle w:val="block"/>
        <w:spacing w:after="0" w:line="240" w:lineRule="auto"/>
        <w:ind w:left="540" w:right="-7"/>
        <w:jc w:val="thaiDistribute"/>
        <w:rPr>
          <w:lang w:eastAsia="x-none"/>
        </w:rPr>
      </w:pPr>
    </w:p>
    <w:p w14:paraId="1E44D49E" w14:textId="47D534AF" w:rsidR="00E06177" w:rsidRPr="00B43B2B" w:rsidRDefault="008C369B" w:rsidP="00E0617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43B2B">
        <w:rPr>
          <w:rFonts w:asciiTheme="majorBidi" w:eastAsia="MS Mincho" w:hAnsiTheme="majorBidi"/>
          <w:sz w:val="28"/>
          <w:szCs w:val="28"/>
          <w:cs/>
          <w:lang w:val="en-US"/>
        </w:rPr>
        <w:t>มาตรฐานการรายงานทางการเงินที่ยังไม่ได้ใช้</w:t>
      </w:r>
    </w:p>
    <w:p w14:paraId="519D6F5D" w14:textId="77777777" w:rsidR="00E06177" w:rsidRPr="00B43B2B" w:rsidRDefault="00E06177" w:rsidP="00E06177">
      <w:pPr>
        <w:pStyle w:val="block"/>
        <w:spacing w:after="0" w:line="240" w:lineRule="auto"/>
        <w:ind w:left="540" w:right="-7"/>
        <w:jc w:val="thaiDistribute"/>
        <w:rPr>
          <w:lang w:eastAsia="x-none"/>
        </w:rPr>
      </w:pPr>
    </w:p>
    <w:p w14:paraId="278F36A4" w14:textId="0CE8389B" w:rsidR="008876FE" w:rsidRPr="00B43B2B" w:rsidRDefault="005B6251" w:rsidP="00670A87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6"/>
          <w:sz w:val="28"/>
          <w:szCs w:val="28"/>
          <w:lang w:val="en-GB"/>
        </w:rPr>
      </w:pPr>
      <w:r w:rsidRPr="00B43B2B">
        <w:rPr>
          <w:rFonts w:asciiTheme="majorBidi" w:hAnsiTheme="majorBidi"/>
          <w:spacing w:val="-6"/>
          <w:sz w:val="28"/>
          <w:szCs w:val="28"/>
          <w:cs/>
          <w:lang w:val="en-GB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Pr="00B43B2B">
        <w:rPr>
          <w:rFonts w:asciiTheme="majorBidi" w:hAnsiTheme="majorBidi" w:hint="cs"/>
          <w:spacing w:val="-6"/>
          <w:sz w:val="28"/>
          <w:szCs w:val="28"/>
          <w:cs/>
          <w:lang w:val="en-GB"/>
        </w:rPr>
        <w:t xml:space="preserve"> </w:t>
      </w:r>
      <w:r w:rsidRPr="00B43B2B">
        <w:rPr>
          <w:rFonts w:asciiTheme="majorBidi" w:hAnsiTheme="majorBidi"/>
          <w:spacing w:val="-6"/>
          <w:sz w:val="28"/>
          <w:szCs w:val="28"/>
          <w:cs/>
          <w:lang w:val="en-GB"/>
        </w:rPr>
        <w:t xml:space="preserve">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B43B2B">
        <w:rPr>
          <w:rFonts w:asciiTheme="majorBidi" w:hAnsiTheme="majorBidi" w:cstheme="majorBidi"/>
          <w:spacing w:val="-6"/>
          <w:sz w:val="28"/>
          <w:szCs w:val="28"/>
          <w:lang w:val="en-GB" w:bidi="ar-SA"/>
        </w:rPr>
        <w:t xml:space="preserve">1 </w:t>
      </w:r>
      <w:r w:rsidRPr="00B43B2B">
        <w:rPr>
          <w:rFonts w:asciiTheme="majorBidi" w:hAnsiTheme="majorBidi"/>
          <w:spacing w:val="-6"/>
          <w:sz w:val="28"/>
          <w:szCs w:val="28"/>
          <w:cs/>
          <w:lang w:val="en-GB"/>
        </w:rPr>
        <w:t>มกราคมในปีดังต่อไปนี้ และอนุญาตให้นำมาถือปฏิบัติก่อนวันที่มีผลบังคับใช้ได้ อย่างไรก็ตาม กลุ่มบริษัท 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2C36DF55" w14:textId="77777777" w:rsidR="007B57A5" w:rsidRPr="00B43B2B" w:rsidRDefault="007B57A5" w:rsidP="008876F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 w:bidi="ar-SA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56"/>
        <w:gridCol w:w="1244"/>
      </w:tblGrid>
      <w:tr w:rsidR="007B60C4" w:rsidRPr="00B43B2B" w14:paraId="7CFF44D7" w14:textId="77777777" w:rsidTr="00670A87">
        <w:trPr>
          <w:tblHeader/>
        </w:trPr>
        <w:tc>
          <w:tcPr>
            <w:tcW w:w="3510" w:type="dxa"/>
            <w:vAlign w:val="bottom"/>
          </w:tcPr>
          <w:p w14:paraId="4A50A176" w14:textId="6FD11D73" w:rsidR="007B60C4" w:rsidRPr="00B43B2B" w:rsidRDefault="007B60C4" w:rsidP="00FA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B43B2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Pr="00B43B2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124F1BBD" w14:textId="77777777" w:rsidR="007B60C4" w:rsidRPr="00B43B2B" w:rsidRDefault="007B60C4" w:rsidP="00FA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43B2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7FE7DC66" w14:textId="77777777" w:rsidR="007B60C4" w:rsidRPr="00B43B2B" w:rsidRDefault="007B60C4" w:rsidP="00FA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43B2B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7B60C4" w:rsidRPr="00B43B2B" w14:paraId="2C1A5EFA" w14:textId="77777777" w:rsidTr="00670A87">
        <w:tc>
          <w:tcPr>
            <w:tcW w:w="3510" w:type="dxa"/>
          </w:tcPr>
          <w:p w14:paraId="31B33B83" w14:textId="77777777" w:rsidR="007B60C4" w:rsidRPr="00B43B2B" w:rsidRDefault="007B60C4" w:rsidP="00FA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B43B2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43B2B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156" w:type="dxa"/>
          </w:tcPr>
          <w:p w14:paraId="43FECC75" w14:textId="77777777" w:rsidR="007B60C4" w:rsidRPr="00B43B2B" w:rsidRDefault="007B60C4" w:rsidP="00FA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B43B2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20F6835E" w14:textId="77777777" w:rsidR="007B60C4" w:rsidRPr="00B43B2B" w:rsidRDefault="007B60C4" w:rsidP="00FA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  <w:tr w:rsidR="007B60C4" w:rsidRPr="00B43B2B" w14:paraId="10EB0F35" w14:textId="77777777" w:rsidTr="00670A87">
        <w:tc>
          <w:tcPr>
            <w:tcW w:w="3510" w:type="dxa"/>
          </w:tcPr>
          <w:p w14:paraId="0ABA6EA5" w14:textId="77777777" w:rsidR="007B60C4" w:rsidRPr="00B43B2B" w:rsidRDefault="007B60C4" w:rsidP="00FA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43B2B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  <w:r w:rsidRPr="00B43B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43B2B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B43B2B">
              <w:rPr>
                <w:rFonts w:ascii="Angsana New" w:hAnsi="Angsana New"/>
                <w:sz w:val="28"/>
                <w:szCs w:val="28"/>
              </w:rPr>
              <w:t xml:space="preserve">7 </w:t>
            </w:r>
          </w:p>
        </w:tc>
        <w:tc>
          <w:tcPr>
            <w:tcW w:w="4156" w:type="dxa"/>
          </w:tcPr>
          <w:p w14:paraId="2D3370E8" w14:textId="77777777" w:rsidR="007B60C4" w:rsidRPr="00B43B2B" w:rsidRDefault="007B60C4" w:rsidP="00FA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B43B2B">
              <w:rPr>
                <w:rFonts w:ascii="Angsana New" w:hAnsi="Angsana New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297F3A44" w14:textId="77777777" w:rsidR="007B60C4" w:rsidRPr="00B43B2B" w:rsidRDefault="007B60C4" w:rsidP="00FA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43B2B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</w:tbl>
    <w:p w14:paraId="02A3CC27" w14:textId="77777777" w:rsidR="008876FE" w:rsidRPr="00B43B2B" w:rsidRDefault="008876FE" w:rsidP="00A53F1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eastAsia="x-none"/>
        </w:rPr>
      </w:pPr>
    </w:p>
    <w:p w14:paraId="3262C48A" w14:textId="77777777" w:rsidR="007152BE" w:rsidRPr="00B43B2B" w:rsidRDefault="007152BE" w:rsidP="00A53F1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eastAsia="x-none"/>
        </w:rPr>
      </w:pPr>
    </w:p>
    <w:p w14:paraId="64CD58B0" w14:textId="77777777" w:rsidR="00F64F36" w:rsidRPr="00B43B2B" w:rsidRDefault="00F64F36" w:rsidP="00A53F1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eastAsia="x-none"/>
        </w:rPr>
      </w:pPr>
    </w:p>
    <w:p w14:paraId="1AC4D267" w14:textId="7B647521" w:rsidR="007B543B" w:rsidRPr="00B43B2B" w:rsidRDefault="007B543B" w:rsidP="00C402F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43B2B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 xml:space="preserve">มาตรฐานการรายงานทางการเงิน ฉบับที่ </w:t>
      </w:r>
      <w:r w:rsidRPr="00B43B2B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18 </w:t>
      </w:r>
      <w:r w:rsidRPr="00B43B2B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เรื่อง การแสดงรายการและการเปิดเผยข้อมูลในงบการเงิน</w:t>
      </w:r>
    </w:p>
    <w:p w14:paraId="0BC87DAE" w14:textId="77777777" w:rsidR="007B543B" w:rsidRPr="00B43B2B" w:rsidRDefault="007B543B" w:rsidP="007B543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258A41E5" w14:textId="77777777" w:rsidR="007B543B" w:rsidRPr="00B43B2B" w:rsidRDefault="007B543B" w:rsidP="00670A87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Pr="00B43B2B">
        <w:rPr>
          <w:rFonts w:asciiTheme="majorBidi" w:hAnsiTheme="majorBidi" w:cstheme="majorBidi"/>
          <w:color w:val="000000"/>
          <w:sz w:val="28"/>
          <w:szCs w:val="28"/>
        </w:rPr>
        <w:t xml:space="preserve">18 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จะมาแทนมาตรฐานการบัญชี</w:t>
      </w:r>
      <w:r w:rsidRPr="00B43B2B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ฉบับที่ </w:t>
      </w:r>
      <w:r w:rsidRPr="00B43B2B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B43B2B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เรื่อง</w:t>
      </w:r>
      <w:r w:rsidRPr="00B43B2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43B2B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การนำเสนองบการเงิน</w:t>
      </w:r>
      <w:r w:rsidRPr="00B43B2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43B2B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และนำเสนอ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ข้อกำหนด</w:t>
      </w:r>
      <w:r w:rsidRPr="00B43B2B">
        <w:rPr>
          <w:rFonts w:asciiTheme="majorBidi" w:hAnsiTheme="majorBidi" w:cstheme="majorBidi" w:hint="cs"/>
          <w:color w:val="000000"/>
          <w:sz w:val="28"/>
          <w:szCs w:val="28"/>
          <w:cs/>
        </w:rPr>
        <w:t>ที่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สำคัญใหม่ดังต่อไปนี้</w:t>
      </w:r>
    </w:p>
    <w:p w14:paraId="440EC52F" w14:textId="77777777" w:rsidR="007B543B" w:rsidRPr="00B43B2B" w:rsidRDefault="007B543B" w:rsidP="007B543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5AF717F" w14:textId="77777777" w:rsidR="007B543B" w:rsidRPr="00B43B2B" w:rsidRDefault="007B543B" w:rsidP="00670A87">
      <w:pPr>
        <w:pStyle w:val="ListParagraph"/>
        <w:numPr>
          <w:ilvl w:val="0"/>
          <w:numId w:val="37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กิจการต้องจัดหมวดหมู่รายได้และค่าใช้จ่ายทั้งหมดในงบกำไร</w:t>
      </w:r>
      <w:r w:rsidRPr="00B43B2B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ขาดทุนออกเป็น </w:t>
      </w:r>
      <w:r w:rsidRPr="00B43B2B">
        <w:rPr>
          <w:rFonts w:asciiTheme="majorBidi" w:hAnsiTheme="majorBidi" w:cstheme="majorBidi"/>
          <w:color w:val="000000"/>
          <w:sz w:val="28"/>
          <w:szCs w:val="28"/>
        </w:rPr>
        <w:t xml:space="preserve">5 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B43B2B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หมวดภาษีเงินได้ นอกจากนี้ กิจการต้องนำเสนอยอด</w:t>
      </w:r>
      <w:r w:rsidRPr="00B43B2B">
        <w:rPr>
          <w:rFonts w:asciiTheme="majorBidi" w:hAnsiTheme="majorBidi" w:cstheme="majorBidi" w:hint="cs"/>
          <w:color w:val="000000"/>
          <w:sz w:val="28"/>
          <w:szCs w:val="28"/>
          <w:cs/>
        </w:rPr>
        <w:t>รวมย่อยที่กำหนดขึ้นใหม่นั่นคือ “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กำไรหรือขาดทุนจากการดำเนินงาน</w:t>
      </w:r>
      <w:r w:rsidRPr="00B43B2B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” 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ทั้งนี้</w:t>
      </w:r>
      <w:r w:rsidRPr="00B43B2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กำไรสุทธิของกิจการจะไม่เปลี่ยนแปลง</w:t>
      </w:r>
    </w:p>
    <w:p w14:paraId="36A1CB50" w14:textId="77E7EE7F" w:rsidR="007B543B" w:rsidRPr="00B43B2B" w:rsidRDefault="007B543B" w:rsidP="00670A87">
      <w:pPr>
        <w:pStyle w:val="ListParagraph"/>
        <w:numPr>
          <w:ilvl w:val="0"/>
          <w:numId w:val="37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43B2B">
        <w:rPr>
          <w:rFonts w:asciiTheme="majorBidi" w:hAnsiTheme="majorBidi" w:cstheme="majorBidi" w:hint="cs"/>
          <w:color w:val="000000"/>
          <w:sz w:val="28"/>
          <w:szCs w:val="28"/>
          <w:cs/>
        </w:rPr>
        <w:t>ต้องเปิดเผย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มาตรวัดผลการดำเนินงานที่นิยามโดยฝ่ายบริหาร (หรือ “</w:t>
      </w:r>
      <w:r w:rsidRPr="00B43B2B">
        <w:rPr>
          <w:rFonts w:asciiTheme="majorBidi" w:hAnsiTheme="majorBidi" w:cstheme="majorBidi"/>
          <w:color w:val="000000"/>
          <w:sz w:val="28"/>
          <w:szCs w:val="28"/>
        </w:rPr>
        <w:t xml:space="preserve">MPMs”) 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ไว้ในหมายเหตุประกอบ</w:t>
      </w:r>
      <w:r w:rsidR="0060491E" w:rsidRPr="00B43B2B">
        <w:rPr>
          <w:rFonts w:asciiTheme="majorBidi" w:hAnsiTheme="majorBidi" w:cstheme="majorBidi"/>
          <w:color w:val="000000"/>
          <w:sz w:val="28"/>
          <w:szCs w:val="28"/>
        </w:rPr>
        <w:br/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งบการเงิน</w:t>
      </w:r>
      <w:r w:rsidRPr="00B43B2B">
        <w:rPr>
          <w:rFonts w:asciiTheme="majorBidi" w:hAnsiTheme="majorBidi" w:cstheme="majorBidi" w:hint="cs"/>
          <w:color w:val="000000"/>
          <w:sz w:val="28"/>
          <w:szCs w:val="28"/>
          <w:cs/>
        </w:rPr>
        <w:t>ข้อเดียว</w:t>
      </w:r>
    </w:p>
    <w:p w14:paraId="78017C0C" w14:textId="77777777" w:rsidR="007B543B" w:rsidRPr="00B43B2B" w:rsidRDefault="007B543B" w:rsidP="00670A87">
      <w:pPr>
        <w:pStyle w:val="ListParagraph"/>
        <w:numPr>
          <w:ilvl w:val="0"/>
          <w:numId w:val="37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43B2B">
        <w:rPr>
          <w:rFonts w:asciiTheme="majorBidi" w:hAnsiTheme="majorBidi" w:cstheme="majorBidi" w:hint="cs"/>
          <w:color w:val="000000"/>
          <w:sz w:val="28"/>
          <w:szCs w:val="28"/>
          <w:cs/>
        </w:rPr>
        <w:t>ให้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แนวทางเพิ่มเติมเกี่ยวกับ</w:t>
      </w:r>
      <w:r w:rsidRPr="00B43B2B">
        <w:rPr>
          <w:rFonts w:asciiTheme="majorBidi" w:hAnsiTheme="majorBidi" w:cstheme="majorBidi" w:hint="cs"/>
          <w:color w:val="000000"/>
          <w:sz w:val="28"/>
          <w:szCs w:val="28"/>
          <w:cs/>
        </w:rPr>
        <w:t>การจัดกลุ่ม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ข้อมูลในงบการเงิน</w:t>
      </w:r>
    </w:p>
    <w:p w14:paraId="6C00DD34" w14:textId="77777777" w:rsidR="007B543B" w:rsidRPr="00B43B2B" w:rsidRDefault="007B543B" w:rsidP="007B543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833160A" w14:textId="77777777" w:rsidR="007B543B" w:rsidRPr="00B43B2B" w:rsidRDefault="007B543B" w:rsidP="00670A87">
      <w:pPr>
        <w:pStyle w:val="ListParagraph"/>
        <w:tabs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นอกจากนี้ ทุกกิจการต้อง</w:t>
      </w:r>
      <w:r w:rsidRPr="00B43B2B">
        <w:rPr>
          <w:rFonts w:asciiTheme="majorBidi" w:hAnsiTheme="majorBidi" w:cstheme="majorBidi" w:hint="cs"/>
          <w:color w:val="000000"/>
          <w:sz w:val="28"/>
          <w:szCs w:val="28"/>
          <w:cs/>
        </w:rPr>
        <w:t>นำ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กำไรหรือขาดทุนจากการดำเนินงานที่</w:t>
      </w:r>
      <w:r w:rsidRPr="00B43B2B">
        <w:rPr>
          <w:rFonts w:asciiTheme="majorBidi" w:hAnsiTheme="majorBidi" w:cstheme="majorBidi" w:hint="cs"/>
          <w:color w:val="000000"/>
          <w:sz w:val="28"/>
          <w:szCs w:val="28"/>
          <w:cs/>
        </w:rPr>
        <w:t>เป็นยอดรวมย่อย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เป็นจุดเริ่มต้นของงบกระแส</w:t>
      </w:r>
      <w:r w:rsidRPr="00B43B2B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เงินสด เมื่อกิจการนำเสนอกระแสเงินสดจากกิจกรรมดำเนินงาน</w:t>
      </w:r>
      <w:r w:rsidRPr="00B43B2B">
        <w:rPr>
          <w:rFonts w:asciiTheme="majorBidi" w:hAnsiTheme="majorBidi" w:cstheme="majorBidi" w:hint="cs"/>
          <w:color w:val="000000"/>
          <w:sz w:val="28"/>
          <w:szCs w:val="28"/>
          <w:cs/>
        </w:rPr>
        <w:t>โดย</w:t>
      </w:r>
      <w:r w:rsidRPr="00B43B2B">
        <w:rPr>
          <w:rFonts w:asciiTheme="majorBidi" w:hAnsiTheme="majorBidi" w:cstheme="majorBidi"/>
          <w:color w:val="000000"/>
          <w:sz w:val="28"/>
          <w:szCs w:val="28"/>
          <w:cs/>
        </w:rPr>
        <w:t>วิธีทางอ้อม</w:t>
      </w:r>
    </w:p>
    <w:p w14:paraId="649547E0" w14:textId="77777777" w:rsidR="00253E1D" w:rsidRPr="00B43B2B" w:rsidRDefault="00253E1D" w:rsidP="00670A87">
      <w:pPr>
        <w:pStyle w:val="ListParagraph"/>
        <w:tabs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6E6A87C" w14:textId="2EE10AB5" w:rsidR="00253E1D" w:rsidRPr="00C402F9" w:rsidRDefault="00253E1D" w:rsidP="00670A87">
      <w:pPr>
        <w:pStyle w:val="ListParagraph"/>
        <w:tabs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43B2B">
        <w:rPr>
          <w:rFonts w:asciiTheme="majorBidi" w:hAnsiTheme="majorBidi"/>
          <w:color w:val="000000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sectPr w:rsidR="00253E1D" w:rsidRPr="00C402F9" w:rsidSect="00C56E6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1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A3EAD" w14:textId="77777777" w:rsidR="005F30F4" w:rsidRDefault="005F30F4" w:rsidP="00900EE2">
      <w:r>
        <w:separator/>
      </w:r>
    </w:p>
  </w:endnote>
  <w:endnote w:type="continuationSeparator" w:id="0">
    <w:p w14:paraId="0D5F29CE" w14:textId="77777777" w:rsidR="005F30F4" w:rsidRDefault="005F30F4" w:rsidP="00900EE2">
      <w:r>
        <w:continuationSeparator/>
      </w:r>
    </w:p>
  </w:endnote>
  <w:endnote w:type="continuationNotice" w:id="1">
    <w:p w14:paraId="4BEAEED6" w14:textId="77777777" w:rsidR="005F30F4" w:rsidRDefault="005F30F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71955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1873ADE8" w14:textId="64C932BD" w:rsidR="007418D9" w:rsidRPr="0051525F" w:rsidRDefault="00D33595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51525F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1525F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1525F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1525F">
          <w:rPr>
            <w:rFonts w:asciiTheme="majorBidi" w:hAnsiTheme="majorBidi" w:cstheme="majorBidi"/>
            <w:sz w:val="28"/>
            <w:szCs w:val="28"/>
          </w:rPr>
          <w:t>2</w:t>
        </w:r>
        <w:r w:rsidRPr="0051525F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08160" w14:textId="77777777" w:rsidR="005F30F4" w:rsidRDefault="005F30F4" w:rsidP="00900EE2">
      <w:r>
        <w:separator/>
      </w:r>
    </w:p>
  </w:footnote>
  <w:footnote w:type="continuationSeparator" w:id="0">
    <w:p w14:paraId="1B7E521F" w14:textId="77777777" w:rsidR="005F30F4" w:rsidRDefault="005F30F4" w:rsidP="00900EE2">
      <w:r>
        <w:continuationSeparator/>
      </w:r>
    </w:p>
  </w:footnote>
  <w:footnote w:type="continuationNotice" w:id="1">
    <w:p w14:paraId="0AFC35CD" w14:textId="77777777" w:rsidR="005F30F4" w:rsidRDefault="005F30F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C10AF" w14:textId="77777777" w:rsidR="0051525F" w:rsidRPr="00E669A5" w:rsidRDefault="0051525F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7DF8ABAA" w14:textId="77777777" w:rsidR="0051525F" w:rsidRPr="00E669A5" w:rsidRDefault="0051525F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DE8B66" w14:textId="543FB014" w:rsidR="0051525F" w:rsidRPr="00DF07CF" w:rsidRDefault="0018445D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35F9B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</w:t>
    </w:r>
    <w:r w:rsidR="00695CB6" w:rsidRPr="00695CB6">
      <w:rPr>
        <w:rFonts w:ascii="Angsana New" w:hAnsi="Angsana New"/>
        <w:bCs/>
        <w:sz w:val="32"/>
        <w:szCs w:val="32"/>
        <w:cs/>
        <w:lang w:bidi="th-TH"/>
      </w:rPr>
      <w:t xml:space="preserve">และหกเดือนสิ้นสุดวันที่ </w:t>
    </w:r>
    <w:r w:rsidR="00695CB6" w:rsidRPr="00695CB6">
      <w:rPr>
        <w:rFonts w:ascii="Angsana New" w:hAnsi="Angsana New"/>
        <w:bCs/>
        <w:sz w:val="32"/>
        <w:szCs w:val="32"/>
        <w:lang w:val="en-US" w:bidi="th-TH"/>
      </w:rPr>
      <w:t xml:space="preserve">30 </w:t>
    </w:r>
    <w:r w:rsidR="00695CB6" w:rsidRPr="00695CB6">
      <w:rPr>
        <w:rFonts w:ascii="Angsana New" w:hAnsi="Angsana New" w:hint="cs"/>
        <w:bCs/>
        <w:sz w:val="32"/>
        <w:szCs w:val="32"/>
        <w:cs/>
        <w:lang w:bidi="th-TH"/>
      </w:rPr>
      <w:t>มิถุนายน</w:t>
    </w:r>
    <w:r w:rsidR="00695CB6">
      <w:rPr>
        <w:rFonts w:ascii="Angsana New" w:hAnsi="Angsana New"/>
        <w:bCs/>
        <w:sz w:val="32"/>
        <w:szCs w:val="32"/>
        <w:lang w:bidi="th-TH"/>
      </w:rPr>
      <w:t xml:space="preserve"> </w:t>
    </w:r>
    <w:r w:rsidR="00537538">
      <w:rPr>
        <w:rFonts w:ascii="Angsana New" w:hAnsi="Angsana New"/>
        <w:bCs/>
        <w:sz w:val="32"/>
        <w:szCs w:val="32"/>
        <w:lang w:val="en-US" w:bidi="th-TH"/>
      </w:rPr>
      <w:t>2569</w:t>
    </w:r>
    <w:r w:rsidR="0051525F" w:rsidRPr="00C7737C">
      <w:rPr>
        <w:rFonts w:ascii="Angsana New" w:hAnsi="Angsana New"/>
        <w:sz w:val="32"/>
        <w:szCs w:val="32"/>
        <w:lang w:val="en-US" w:bidi="th-TH"/>
      </w:rPr>
      <w:t xml:space="preserve"> </w:t>
    </w:r>
  </w:p>
  <w:p w14:paraId="3F969E99" w14:textId="77777777" w:rsidR="0051525F" w:rsidRPr="004B3C0B" w:rsidRDefault="0051525F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A16A49"/>
    <w:multiLevelType w:val="hybridMultilevel"/>
    <w:tmpl w:val="DD04657A"/>
    <w:lvl w:ilvl="0" w:tplc="40A2DCE6">
      <w:numFmt w:val="bullet"/>
      <w:lvlText w:val="-"/>
      <w:lvlJc w:val="left"/>
      <w:pPr>
        <w:ind w:left="1120" w:hanging="7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BC3410"/>
    <w:multiLevelType w:val="hybridMultilevel"/>
    <w:tmpl w:val="279611EC"/>
    <w:lvl w:ilvl="0" w:tplc="9E9443B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A10522E"/>
    <w:multiLevelType w:val="hybridMultilevel"/>
    <w:tmpl w:val="87E4DB8E"/>
    <w:lvl w:ilvl="0" w:tplc="34CE3598">
      <w:numFmt w:val="bullet"/>
      <w:lvlText w:val="-"/>
      <w:lvlJc w:val="left"/>
      <w:pPr>
        <w:ind w:left="840" w:hanging="48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4ABE280E"/>
    <w:multiLevelType w:val="hybridMultilevel"/>
    <w:tmpl w:val="8CBA2C98"/>
    <w:lvl w:ilvl="0" w:tplc="06A41726">
      <w:start w:val="1"/>
      <w:numFmt w:val="thaiLetters"/>
      <w:lvlText w:val="(%1)"/>
      <w:lvlJc w:val="left"/>
      <w:pPr>
        <w:ind w:left="1040" w:hanging="360"/>
      </w:pPr>
      <w:rPr>
        <w:rFonts w:ascii="Angsana New" w:hAnsi="Angsana New" w:cs="Angsana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1AE4E26"/>
    <w:multiLevelType w:val="hybridMultilevel"/>
    <w:tmpl w:val="B8E6E0BC"/>
    <w:lvl w:ilvl="0" w:tplc="16EA964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797F6A"/>
    <w:multiLevelType w:val="hybridMultilevel"/>
    <w:tmpl w:val="1262A264"/>
    <w:lvl w:ilvl="0" w:tplc="87D0C938">
      <w:numFmt w:val="bullet"/>
      <w:lvlText w:val="-"/>
      <w:lvlJc w:val="left"/>
      <w:pPr>
        <w:ind w:left="7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228682816">
    <w:abstractNumId w:val="6"/>
  </w:num>
  <w:num w:numId="2" w16cid:durableId="169685470">
    <w:abstractNumId w:val="5"/>
  </w:num>
  <w:num w:numId="3" w16cid:durableId="906458657">
    <w:abstractNumId w:val="9"/>
  </w:num>
  <w:num w:numId="4" w16cid:durableId="511843609">
    <w:abstractNumId w:val="7"/>
  </w:num>
  <w:num w:numId="5" w16cid:durableId="1395010549">
    <w:abstractNumId w:val="8"/>
  </w:num>
  <w:num w:numId="6" w16cid:durableId="1696151930">
    <w:abstractNumId w:val="3"/>
  </w:num>
  <w:num w:numId="7" w16cid:durableId="953974362">
    <w:abstractNumId w:val="2"/>
  </w:num>
  <w:num w:numId="8" w16cid:durableId="892156622">
    <w:abstractNumId w:val="0"/>
  </w:num>
  <w:num w:numId="9" w16cid:durableId="1460414315">
    <w:abstractNumId w:val="1"/>
  </w:num>
  <w:num w:numId="10" w16cid:durableId="1926725299">
    <w:abstractNumId w:val="4"/>
  </w:num>
  <w:num w:numId="11" w16cid:durableId="1155605427">
    <w:abstractNumId w:val="20"/>
  </w:num>
  <w:num w:numId="12" w16cid:durableId="1937862273">
    <w:abstractNumId w:val="16"/>
  </w:num>
  <w:num w:numId="13" w16cid:durableId="2120679542">
    <w:abstractNumId w:val="34"/>
  </w:num>
  <w:num w:numId="14" w16cid:durableId="1320813966">
    <w:abstractNumId w:val="18"/>
  </w:num>
  <w:num w:numId="15" w16cid:durableId="2115664561">
    <w:abstractNumId w:val="23"/>
  </w:num>
  <w:num w:numId="16" w16cid:durableId="892276542">
    <w:abstractNumId w:val="28"/>
  </w:num>
  <w:num w:numId="17" w16cid:durableId="167866371">
    <w:abstractNumId w:val="19"/>
  </w:num>
  <w:num w:numId="18" w16cid:durableId="1765147868">
    <w:abstractNumId w:val="36"/>
  </w:num>
  <w:num w:numId="19" w16cid:durableId="1914243765">
    <w:abstractNumId w:val="30"/>
  </w:num>
  <w:num w:numId="20" w16cid:durableId="1063217762">
    <w:abstractNumId w:val="26"/>
  </w:num>
  <w:num w:numId="21" w16cid:durableId="1289243721">
    <w:abstractNumId w:val="14"/>
  </w:num>
  <w:num w:numId="22" w16cid:durableId="1653874781">
    <w:abstractNumId w:val="33"/>
  </w:num>
  <w:num w:numId="23" w16cid:durableId="634914163">
    <w:abstractNumId w:val="35"/>
  </w:num>
  <w:num w:numId="24" w16cid:durableId="178202131">
    <w:abstractNumId w:val="27"/>
  </w:num>
  <w:num w:numId="25" w16cid:durableId="326440331">
    <w:abstractNumId w:val="24"/>
  </w:num>
  <w:num w:numId="26" w16cid:durableId="152451184">
    <w:abstractNumId w:val="22"/>
  </w:num>
  <w:num w:numId="27" w16cid:durableId="1012029441">
    <w:abstractNumId w:val="31"/>
  </w:num>
  <w:num w:numId="28" w16cid:durableId="1061366772">
    <w:abstractNumId w:val="15"/>
  </w:num>
  <w:num w:numId="29" w16cid:durableId="1713460389">
    <w:abstractNumId w:val="32"/>
  </w:num>
  <w:num w:numId="30" w16cid:durableId="513763236">
    <w:abstractNumId w:val="12"/>
  </w:num>
  <w:num w:numId="31" w16cid:durableId="598291557">
    <w:abstractNumId w:val="36"/>
  </w:num>
  <w:num w:numId="32" w16cid:durableId="1127234575">
    <w:abstractNumId w:val="13"/>
  </w:num>
  <w:num w:numId="33" w16cid:durableId="54361453">
    <w:abstractNumId w:val="10"/>
  </w:num>
  <w:num w:numId="34" w16cid:durableId="78453371">
    <w:abstractNumId w:val="17"/>
  </w:num>
  <w:num w:numId="35" w16cid:durableId="1358002712">
    <w:abstractNumId w:val="29"/>
  </w:num>
  <w:num w:numId="36" w16cid:durableId="433282297">
    <w:abstractNumId w:val="11"/>
  </w:num>
  <w:num w:numId="37" w16cid:durableId="657731334">
    <w:abstractNumId w:val="21"/>
  </w:num>
  <w:num w:numId="38" w16cid:durableId="1829904432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0C"/>
    <w:rsid w:val="00000519"/>
    <w:rsid w:val="00000A03"/>
    <w:rsid w:val="00000CFB"/>
    <w:rsid w:val="00000DA9"/>
    <w:rsid w:val="00000EBF"/>
    <w:rsid w:val="0000113A"/>
    <w:rsid w:val="00001329"/>
    <w:rsid w:val="000013E3"/>
    <w:rsid w:val="0000155D"/>
    <w:rsid w:val="000016CE"/>
    <w:rsid w:val="00001A22"/>
    <w:rsid w:val="00001E69"/>
    <w:rsid w:val="00001F9D"/>
    <w:rsid w:val="000022B1"/>
    <w:rsid w:val="00002377"/>
    <w:rsid w:val="0000238F"/>
    <w:rsid w:val="00002620"/>
    <w:rsid w:val="000027DB"/>
    <w:rsid w:val="0000291C"/>
    <w:rsid w:val="00002B1F"/>
    <w:rsid w:val="00002E24"/>
    <w:rsid w:val="00003547"/>
    <w:rsid w:val="00003627"/>
    <w:rsid w:val="0000366F"/>
    <w:rsid w:val="000036F9"/>
    <w:rsid w:val="00003A8F"/>
    <w:rsid w:val="00003BFC"/>
    <w:rsid w:val="00003D90"/>
    <w:rsid w:val="0000465C"/>
    <w:rsid w:val="00004681"/>
    <w:rsid w:val="000046D8"/>
    <w:rsid w:val="00004F5F"/>
    <w:rsid w:val="00005193"/>
    <w:rsid w:val="000052F9"/>
    <w:rsid w:val="000053AA"/>
    <w:rsid w:val="00005444"/>
    <w:rsid w:val="00005497"/>
    <w:rsid w:val="000055B8"/>
    <w:rsid w:val="00005EA5"/>
    <w:rsid w:val="000062EA"/>
    <w:rsid w:val="000065F2"/>
    <w:rsid w:val="00006838"/>
    <w:rsid w:val="0000690E"/>
    <w:rsid w:val="00006B43"/>
    <w:rsid w:val="00006BFA"/>
    <w:rsid w:val="00006C60"/>
    <w:rsid w:val="00006E4F"/>
    <w:rsid w:val="00006E84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05"/>
    <w:rsid w:val="00010E30"/>
    <w:rsid w:val="00010FA3"/>
    <w:rsid w:val="00011134"/>
    <w:rsid w:val="00011219"/>
    <w:rsid w:val="0001138A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9C"/>
    <w:rsid w:val="000125B8"/>
    <w:rsid w:val="0001260E"/>
    <w:rsid w:val="0001268F"/>
    <w:rsid w:val="00012E26"/>
    <w:rsid w:val="00012E78"/>
    <w:rsid w:val="00012F16"/>
    <w:rsid w:val="0001318C"/>
    <w:rsid w:val="00013278"/>
    <w:rsid w:val="000132ED"/>
    <w:rsid w:val="00013415"/>
    <w:rsid w:val="000134A8"/>
    <w:rsid w:val="000136D2"/>
    <w:rsid w:val="00013792"/>
    <w:rsid w:val="00013B9E"/>
    <w:rsid w:val="00013C9D"/>
    <w:rsid w:val="00013D2E"/>
    <w:rsid w:val="000143DE"/>
    <w:rsid w:val="0001445F"/>
    <w:rsid w:val="000146CB"/>
    <w:rsid w:val="00014733"/>
    <w:rsid w:val="0001481D"/>
    <w:rsid w:val="00014BB5"/>
    <w:rsid w:val="00015022"/>
    <w:rsid w:val="000152F6"/>
    <w:rsid w:val="00015332"/>
    <w:rsid w:val="00015351"/>
    <w:rsid w:val="0001574B"/>
    <w:rsid w:val="0001575F"/>
    <w:rsid w:val="000157B7"/>
    <w:rsid w:val="0001587F"/>
    <w:rsid w:val="00015C25"/>
    <w:rsid w:val="00015E87"/>
    <w:rsid w:val="0001622C"/>
    <w:rsid w:val="0001630E"/>
    <w:rsid w:val="00016437"/>
    <w:rsid w:val="00016576"/>
    <w:rsid w:val="000167ED"/>
    <w:rsid w:val="00016D82"/>
    <w:rsid w:val="00017361"/>
    <w:rsid w:val="00017399"/>
    <w:rsid w:val="000174CB"/>
    <w:rsid w:val="00017622"/>
    <w:rsid w:val="0001769A"/>
    <w:rsid w:val="000176C6"/>
    <w:rsid w:val="000176D0"/>
    <w:rsid w:val="000176D1"/>
    <w:rsid w:val="000179BE"/>
    <w:rsid w:val="00017AED"/>
    <w:rsid w:val="00017F57"/>
    <w:rsid w:val="0002025E"/>
    <w:rsid w:val="00020316"/>
    <w:rsid w:val="00020346"/>
    <w:rsid w:val="00020390"/>
    <w:rsid w:val="00020696"/>
    <w:rsid w:val="000206B2"/>
    <w:rsid w:val="000207DE"/>
    <w:rsid w:val="000210EB"/>
    <w:rsid w:val="00021364"/>
    <w:rsid w:val="000214E7"/>
    <w:rsid w:val="000216E8"/>
    <w:rsid w:val="000217C2"/>
    <w:rsid w:val="000219FD"/>
    <w:rsid w:val="00021B0B"/>
    <w:rsid w:val="00021EB8"/>
    <w:rsid w:val="000220E5"/>
    <w:rsid w:val="00022148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025"/>
    <w:rsid w:val="000233A3"/>
    <w:rsid w:val="000235ED"/>
    <w:rsid w:val="00023855"/>
    <w:rsid w:val="0002389C"/>
    <w:rsid w:val="000239AD"/>
    <w:rsid w:val="00023AA6"/>
    <w:rsid w:val="00023C68"/>
    <w:rsid w:val="0002407F"/>
    <w:rsid w:val="00024242"/>
    <w:rsid w:val="0002435A"/>
    <w:rsid w:val="000247AE"/>
    <w:rsid w:val="00024803"/>
    <w:rsid w:val="00024B77"/>
    <w:rsid w:val="00024EB2"/>
    <w:rsid w:val="00024F8B"/>
    <w:rsid w:val="00025034"/>
    <w:rsid w:val="0002507A"/>
    <w:rsid w:val="0002524D"/>
    <w:rsid w:val="000252D7"/>
    <w:rsid w:val="000256B1"/>
    <w:rsid w:val="0002578B"/>
    <w:rsid w:val="0002579F"/>
    <w:rsid w:val="000258F3"/>
    <w:rsid w:val="00025AF7"/>
    <w:rsid w:val="00025AFC"/>
    <w:rsid w:val="00025B5E"/>
    <w:rsid w:val="00025BD4"/>
    <w:rsid w:val="00025D6A"/>
    <w:rsid w:val="00025E9F"/>
    <w:rsid w:val="00025FBF"/>
    <w:rsid w:val="00026178"/>
    <w:rsid w:val="000261DA"/>
    <w:rsid w:val="00026206"/>
    <w:rsid w:val="0002629D"/>
    <w:rsid w:val="000262E0"/>
    <w:rsid w:val="000264D2"/>
    <w:rsid w:val="00026554"/>
    <w:rsid w:val="0002694E"/>
    <w:rsid w:val="000269B3"/>
    <w:rsid w:val="00026BA9"/>
    <w:rsid w:val="00026BEF"/>
    <w:rsid w:val="00026C38"/>
    <w:rsid w:val="00027008"/>
    <w:rsid w:val="00027407"/>
    <w:rsid w:val="000275C7"/>
    <w:rsid w:val="0002788B"/>
    <w:rsid w:val="00027A87"/>
    <w:rsid w:val="00027C4A"/>
    <w:rsid w:val="00027DF9"/>
    <w:rsid w:val="00027EBF"/>
    <w:rsid w:val="00027F08"/>
    <w:rsid w:val="00027F49"/>
    <w:rsid w:val="0003006C"/>
    <w:rsid w:val="0003016A"/>
    <w:rsid w:val="00030199"/>
    <w:rsid w:val="00030443"/>
    <w:rsid w:val="000304DD"/>
    <w:rsid w:val="0003063B"/>
    <w:rsid w:val="00030661"/>
    <w:rsid w:val="000308D1"/>
    <w:rsid w:val="00030ABC"/>
    <w:rsid w:val="00030C47"/>
    <w:rsid w:val="00030D77"/>
    <w:rsid w:val="00030E00"/>
    <w:rsid w:val="00030F68"/>
    <w:rsid w:val="00031270"/>
    <w:rsid w:val="000312F7"/>
    <w:rsid w:val="0003137A"/>
    <w:rsid w:val="000314FA"/>
    <w:rsid w:val="00031791"/>
    <w:rsid w:val="00031A0D"/>
    <w:rsid w:val="00031C46"/>
    <w:rsid w:val="00031CD2"/>
    <w:rsid w:val="00032038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C5F"/>
    <w:rsid w:val="00033D66"/>
    <w:rsid w:val="00033FCF"/>
    <w:rsid w:val="00033FE7"/>
    <w:rsid w:val="00034195"/>
    <w:rsid w:val="00034419"/>
    <w:rsid w:val="00034776"/>
    <w:rsid w:val="00034C7C"/>
    <w:rsid w:val="00034DB1"/>
    <w:rsid w:val="00034F14"/>
    <w:rsid w:val="000351F3"/>
    <w:rsid w:val="0003541D"/>
    <w:rsid w:val="000354ED"/>
    <w:rsid w:val="00035CF3"/>
    <w:rsid w:val="00035EF3"/>
    <w:rsid w:val="00036023"/>
    <w:rsid w:val="00036215"/>
    <w:rsid w:val="0003631F"/>
    <w:rsid w:val="00036333"/>
    <w:rsid w:val="00036A39"/>
    <w:rsid w:val="00036B7D"/>
    <w:rsid w:val="00036CA8"/>
    <w:rsid w:val="00036CBF"/>
    <w:rsid w:val="000370DF"/>
    <w:rsid w:val="0003723C"/>
    <w:rsid w:val="0003724C"/>
    <w:rsid w:val="00037303"/>
    <w:rsid w:val="00037577"/>
    <w:rsid w:val="000375BE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7E1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8D7"/>
    <w:rsid w:val="00041939"/>
    <w:rsid w:val="000419E6"/>
    <w:rsid w:val="00041E6F"/>
    <w:rsid w:val="00041F04"/>
    <w:rsid w:val="00042070"/>
    <w:rsid w:val="00042447"/>
    <w:rsid w:val="00042477"/>
    <w:rsid w:val="00042540"/>
    <w:rsid w:val="0004262B"/>
    <w:rsid w:val="0004266B"/>
    <w:rsid w:val="00042674"/>
    <w:rsid w:val="00042863"/>
    <w:rsid w:val="00042A22"/>
    <w:rsid w:val="00042A66"/>
    <w:rsid w:val="00042B68"/>
    <w:rsid w:val="00042B74"/>
    <w:rsid w:val="00042BE4"/>
    <w:rsid w:val="00042DA3"/>
    <w:rsid w:val="00042F51"/>
    <w:rsid w:val="00043034"/>
    <w:rsid w:val="00043058"/>
    <w:rsid w:val="00043096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3FD4"/>
    <w:rsid w:val="000440BF"/>
    <w:rsid w:val="00044137"/>
    <w:rsid w:val="00044269"/>
    <w:rsid w:val="000444B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353"/>
    <w:rsid w:val="0004644E"/>
    <w:rsid w:val="000467C8"/>
    <w:rsid w:val="00046D70"/>
    <w:rsid w:val="00046D85"/>
    <w:rsid w:val="00046E6B"/>
    <w:rsid w:val="00046EE7"/>
    <w:rsid w:val="00046F93"/>
    <w:rsid w:val="0004733E"/>
    <w:rsid w:val="0004763C"/>
    <w:rsid w:val="0004765F"/>
    <w:rsid w:val="000477E5"/>
    <w:rsid w:val="00047973"/>
    <w:rsid w:val="00047A85"/>
    <w:rsid w:val="00047B59"/>
    <w:rsid w:val="00047DB8"/>
    <w:rsid w:val="00047DF2"/>
    <w:rsid w:val="00047F60"/>
    <w:rsid w:val="0005022B"/>
    <w:rsid w:val="00050310"/>
    <w:rsid w:val="00050363"/>
    <w:rsid w:val="00050592"/>
    <w:rsid w:val="0005075E"/>
    <w:rsid w:val="000508BB"/>
    <w:rsid w:val="00050D48"/>
    <w:rsid w:val="00051011"/>
    <w:rsid w:val="0005136E"/>
    <w:rsid w:val="000515BA"/>
    <w:rsid w:val="00051816"/>
    <w:rsid w:val="000518DA"/>
    <w:rsid w:val="00051920"/>
    <w:rsid w:val="0005196C"/>
    <w:rsid w:val="00051994"/>
    <w:rsid w:val="00051A41"/>
    <w:rsid w:val="00051BB1"/>
    <w:rsid w:val="00051BDE"/>
    <w:rsid w:val="000521A2"/>
    <w:rsid w:val="00052547"/>
    <w:rsid w:val="00052556"/>
    <w:rsid w:val="00052C9F"/>
    <w:rsid w:val="00052E75"/>
    <w:rsid w:val="00053079"/>
    <w:rsid w:val="00053244"/>
    <w:rsid w:val="000534BE"/>
    <w:rsid w:val="00053938"/>
    <w:rsid w:val="00053D9E"/>
    <w:rsid w:val="00053E94"/>
    <w:rsid w:val="00054051"/>
    <w:rsid w:val="000540FD"/>
    <w:rsid w:val="00054417"/>
    <w:rsid w:val="000544F3"/>
    <w:rsid w:val="0005457E"/>
    <w:rsid w:val="00054691"/>
    <w:rsid w:val="0005486F"/>
    <w:rsid w:val="00054896"/>
    <w:rsid w:val="000549B9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52"/>
    <w:rsid w:val="000560A2"/>
    <w:rsid w:val="000560BA"/>
    <w:rsid w:val="00056342"/>
    <w:rsid w:val="00056400"/>
    <w:rsid w:val="000564DF"/>
    <w:rsid w:val="0005650E"/>
    <w:rsid w:val="00056831"/>
    <w:rsid w:val="000569D6"/>
    <w:rsid w:val="00056BF6"/>
    <w:rsid w:val="00056FF4"/>
    <w:rsid w:val="00057179"/>
    <w:rsid w:val="000572B9"/>
    <w:rsid w:val="000572C6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CDF"/>
    <w:rsid w:val="00060F41"/>
    <w:rsid w:val="0006104A"/>
    <w:rsid w:val="00061355"/>
    <w:rsid w:val="00061513"/>
    <w:rsid w:val="0006158D"/>
    <w:rsid w:val="00061646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4B"/>
    <w:rsid w:val="00062D5F"/>
    <w:rsid w:val="00062F23"/>
    <w:rsid w:val="00063157"/>
    <w:rsid w:val="0006335F"/>
    <w:rsid w:val="0006367C"/>
    <w:rsid w:val="000637A9"/>
    <w:rsid w:val="000638DB"/>
    <w:rsid w:val="00063928"/>
    <w:rsid w:val="00063BD8"/>
    <w:rsid w:val="00063F20"/>
    <w:rsid w:val="000640B7"/>
    <w:rsid w:val="0006448C"/>
    <w:rsid w:val="00064533"/>
    <w:rsid w:val="00064632"/>
    <w:rsid w:val="00064824"/>
    <w:rsid w:val="00064A31"/>
    <w:rsid w:val="00064B3F"/>
    <w:rsid w:val="00064F19"/>
    <w:rsid w:val="000651DE"/>
    <w:rsid w:val="000652DA"/>
    <w:rsid w:val="00065508"/>
    <w:rsid w:val="0006551E"/>
    <w:rsid w:val="00065841"/>
    <w:rsid w:val="000658CA"/>
    <w:rsid w:val="00065CF3"/>
    <w:rsid w:val="00065F11"/>
    <w:rsid w:val="00065FAD"/>
    <w:rsid w:val="000665AB"/>
    <w:rsid w:val="000666A4"/>
    <w:rsid w:val="00066B50"/>
    <w:rsid w:val="00066C3D"/>
    <w:rsid w:val="00066FC3"/>
    <w:rsid w:val="000670F6"/>
    <w:rsid w:val="00067580"/>
    <w:rsid w:val="00067752"/>
    <w:rsid w:val="00067922"/>
    <w:rsid w:val="00067942"/>
    <w:rsid w:val="00067A6A"/>
    <w:rsid w:val="00067B91"/>
    <w:rsid w:val="00067D44"/>
    <w:rsid w:val="00067D8E"/>
    <w:rsid w:val="00067ED2"/>
    <w:rsid w:val="00067F1A"/>
    <w:rsid w:val="00067F25"/>
    <w:rsid w:val="000702C9"/>
    <w:rsid w:val="000703CA"/>
    <w:rsid w:val="000708C1"/>
    <w:rsid w:val="00070A79"/>
    <w:rsid w:val="00070C24"/>
    <w:rsid w:val="0007104E"/>
    <w:rsid w:val="0007143F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B8E"/>
    <w:rsid w:val="00072C16"/>
    <w:rsid w:val="00072C2B"/>
    <w:rsid w:val="00072C70"/>
    <w:rsid w:val="00072D9D"/>
    <w:rsid w:val="00072F98"/>
    <w:rsid w:val="00072FDB"/>
    <w:rsid w:val="00073165"/>
    <w:rsid w:val="00073353"/>
    <w:rsid w:val="000733C7"/>
    <w:rsid w:val="00073407"/>
    <w:rsid w:val="0007347D"/>
    <w:rsid w:val="0007353C"/>
    <w:rsid w:val="000736F4"/>
    <w:rsid w:val="0007376B"/>
    <w:rsid w:val="00073A0F"/>
    <w:rsid w:val="00073B44"/>
    <w:rsid w:val="00073BB5"/>
    <w:rsid w:val="00073D91"/>
    <w:rsid w:val="00073FE1"/>
    <w:rsid w:val="00074140"/>
    <w:rsid w:val="00074247"/>
    <w:rsid w:val="0007432E"/>
    <w:rsid w:val="000746A1"/>
    <w:rsid w:val="000746D0"/>
    <w:rsid w:val="0007477B"/>
    <w:rsid w:val="00074A0E"/>
    <w:rsid w:val="00074AE6"/>
    <w:rsid w:val="00074BDE"/>
    <w:rsid w:val="00074C0D"/>
    <w:rsid w:val="0007545E"/>
    <w:rsid w:val="000756B1"/>
    <w:rsid w:val="000756BA"/>
    <w:rsid w:val="0007593E"/>
    <w:rsid w:val="00075C00"/>
    <w:rsid w:val="000761A3"/>
    <w:rsid w:val="00076498"/>
    <w:rsid w:val="00076500"/>
    <w:rsid w:val="000766B9"/>
    <w:rsid w:val="00076890"/>
    <w:rsid w:val="000768D2"/>
    <w:rsid w:val="000769EC"/>
    <w:rsid w:val="00076A80"/>
    <w:rsid w:val="00076B9B"/>
    <w:rsid w:val="00076E3B"/>
    <w:rsid w:val="00076EFD"/>
    <w:rsid w:val="00076F29"/>
    <w:rsid w:val="00076FD4"/>
    <w:rsid w:val="00077132"/>
    <w:rsid w:val="0007721C"/>
    <w:rsid w:val="000772D4"/>
    <w:rsid w:val="000779B4"/>
    <w:rsid w:val="00077B8E"/>
    <w:rsid w:val="00077FB5"/>
    <w:rsid w:val="000802E6"/>
    <w:rsid w:val="000803E5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036"/>
    <w:rsid w:val="00081212"/>
    <w:rsid w:val="000817C9"/>
    <w:rsid w:val="000817D7"/>
    <w:rsid w:val="00081898"/>
    <w:rsid w:val="000818E4"/>
    <w:rsid w:val="00081BBB"/>
    <w:rsid w:val="00081CC7"/>
    <w:rsid w:val="0008214C"/>
    <w:rsid w:val="00082307"/>
    <w:rsid w:val="0008241A"/>
    <w:rsid w:val="00082A47"/>
    <w:rsid w:val="00082C44"/>
    <w:rsid w:val="00082D5B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A4E"/>
    <w:rsid w:val="00085AC1"/>
    <w:rsid w:val="00085E61"/>
    <w:rsid w:val="00086678"/>
    <w:rsid w:val="00086792"/>
    <w:rsid w:val="00086840"/>
    <w:rsid w:val="000868ED"/>
    <w:rsid w:val="00086AB5"/>
    <w:rsid w:val="00086D91"/>
    <w:rsid w:val="00086E53"/>
    <w:rsid w:val="00086E8C"/>
    <w:rsid w:val="000870B7"/>
    <w:rsid w:val="000870D6"/>
    <w:rsid w:val="0008760C"/>
    <w:rsid w:val="00087B8A"/>
    <w:rsid w:val="00087C47"/>
    <w:rsid w:val="00087E21"/>
    <w:rsid w:val="00090180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898"/>
    <w:rsid w:val="000919FC"/>
    <w:rsid w:val="00091A9A"/>
    <w:rsid w:val="00091AAB"/>
    <w:rsid w:val="0009260C"/>
    <w:rsid w:val="0009267B"/>
    <w:rsid w:val="000926A0"/>
    <w:rsid w:val="000926E8"/>
    <w:rsid w:val="0009283F"/>
    <w:rsid w:val="0009299D"/>
    <w:rsid w:val="00092BA3"/>
    <w:rsid w:val="00092C0C"/>
    <w:rsid w:val="00092C13"/>
    <w:rsid w:val="00092C9E"/>
    <w:rsid w:val="00092CF9"/>
    <w:rsid w:val="00093021"/>
    <w:rsid w:val="00093162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39E9"/>
    <w:rsid w:val="00093AD5"/>
    <w:rsid w:val="00094095"/>
    <w:rsid w:val="00094502"/>
    <w:rsid w:val="00094591"/>
    <w:rsid w:val="00094772"/>
    <w:rsid w:val="00094B90"/>
    <w:rsid w:val="00094C02"/>
    <w:rsid w:val="0009511D"/>
    <w:rsid w:val="00095228"/>
    <w:rsid w:val="00095238"/>
    <w:rsid w:val="00095354"/>
    <w:rsid w:val="00095444"/>
    <w:rsid w:val="000954F6"/>
    <w:rsid w:val="00095510"/>
    <w:rsid w:val="00095652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C"/>
    <w:rsid w:val="00096C9E"/>
    <w:rsid w:val="00096CEF"/>
    <w:rsid w:val="0009734D"/>
    <w:rsid w:val="00097413"/>
    <w:rsid w:val="000976FF"/>
    <w:rsid w:val="000979F9"/>
    <w:rsid w:val="00097B31"/>
    <w:rsid w:val="00097C57"/>
    <w:rsid w:val="00097CFD"/>
    <w:rsid w:val="00097DC0"/>
    <w:rsid w:val="00097E01"/>
    <w:rsid w:val="00097FEF"/>
    <w:rsid w:val="000A0411"/>
    <w:rsid w:val="000A0432"/>
    <w:rsid w:val="000A05AE"/>
    <w:rsid w:val="000A06B0"/>
    <w:rsid w:val="000A0AAD"/>
    <w:rsid w:val="000A0D40"/>
    <w:rsid w:val="000A0F4D"/>
    <w:rsid w:val="000A117F"/>
    <w:rsid w:val="000A1454"/>
    <w:rsid w:val="000A1486"/>
    <w:rsid w:val="000A163E"/>
    <w:rsid w:val="000A1760"/>
    <w:rsid w:val="000A18A1"/>
    <w:rsid w:val="000A19F3"/>
    <w:rsid w:val="000A1BA6"/>
    <w:rsid w:val="000A1E55"/>
    <w:rsid w:val="000A205F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0EE"/>
    <w:rsid w:val="000A417F"/>
    <w:rsid w:val="000A44BB"/>
    <w:rsid w:val="000A44D6"/>
    <w:rsid w:val="000A45EB"/>
    <w:rsid w:val="000A4668"/>
    <w:rsid w:val="000A47A5"/>
    <w:rsid w:val="000A48B3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5E44"/>
    <w:rsid w:val="000A5E98"/>
    <w:rsid w:val="000A611C"/>
    <w:rsid w:val="000A619C"/>
    <w:rsid w:val="000A6270"/>
    <w:rsid w:val="000A665A"/>
    <w:rsid w:val="000A6770"/>
    <w:rsid w:val="000A6913"/>
    <w:rsid w:val="000A6E37"/>
    <w:rsid w:val="000A711B"/>
    <w:rsid w:val="000A727E"/>
    <w:rsid w:val="000A77B7"/>
    <w:rsid w:val="000A7961"/>
    <w:rsid w:val="000A79AD"/>
    <w:rsid w:val="000A7C7D"/>
    <w:rsid w:val="000A7D6E"/>
    <w:rsid w:val="000A7E5A"/>
    <w:rsid w:val="000A7ECE"/>
    <w:rsid w:val="000A7F7A"/>
    <w:rsid w:val="000A7F7F"/>
    <w:rsid w:val="000B0127"/>
    <w:rsid w:val="000B050E"/>
    <w:rsid w:val="000B0706"/>
    <w:rsid w:val="000B0AC3"/>
    <w:rsid w:val="000B0B6E"/>
    <w:rsid w:val="000B0F58"/>
    <w:rsid w:val="000B1013"/>
    <w:rsid w:val="000B10E5"/>
    <w:rsid w:val="000B1418"/>
    <w:rsid w:val="000B1463"/>
    <w:rsid w:val="000B171F"/>
    <w:rsid w:val="000B1750"/>
    <w:rsid w:val="000B177F"/>
    <w:rsid w:val="000B1802"/>
    <w:rsid w:val="000B19B1"/>
    <w:rsid w:val="000B1BC3"/>
    <w:rsid w:val="000B1C92"/>
    <w:rsid w:val="000B21CA"/>
    <w:rsid w:val="000B2444"/>
    <w:rsid w:val="000B293F"/>
    <w:rsid w:val="000B2A4C"/>
    <w:rsid w:val="000B2A77"/>
    <w:rsid w:val="000B2ACA"/>
    <w:rsid w:val="000B30AE"/>
    <w:rsid w:val="000B30DC"/>
    <w:rsid w:val="000B36CD"/>
    <w:rsid w:val="000B3CFB"/>
    <w:rsid w:val="000B4141"/>
    <w:rsid w:val="000B4171"/>
    <w:rsid w:val="000B4410"/>
    <w:rsid w:val="000B46DF"/>
    <w:rsid w:val="000B4821"/>
    <w:rsid w:val="000B49DA"/>
    <w:rsid w:val="000B4B4C"/>
    <w:rsid w:val="000B4DBD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3D"/>
    <w:rsid w:val="000B62EA"/>
    <w:rsid w:val="000B62F8"/>
    <w:rsid w:val="000B64BB"/>
    <w:rsid w:val="000B67CE"/>
    <w:rsid w:val="000B67D1"/>
    <w:rsid w:val="000B681B"/>
    <w:rsid w:val="000B683E"/>
    <w:rsid w:val="000B68B2"/>
    <w:rsid w:val="000B6B51"/>
    <w:rsid w:val="000B6E36"/>
    <w:rsid w:val="000B771B"/>
    <w:rsid w:val="000B78AA"/>
    <w:rsid w:val="000B79BF"/>
    <w:rsid w:val="000B7DAD"/>
    <w:rsid w:val="000C005E"/>
    <w:rsid w:val="000C023C"/>
    <w:rsid w:val="000C024F"/>
    <w:rsid w:val="000C0279"/>
    <w:rsid w:val="000C0693"/>
    <w:rsid w:val="000C06BE"/>
    <w:rsid w:val="000C07A5"/>
    <w:rsid w:val="000C07D8"/>
    <w:rsid w:val="000C09B2"/>
    <w:rsid w:val="000C0B99"/>
    <w:rsid w:val="000C0EFF"/>
    <w:rsid w:val="000C12A9"/>
    <w:rsid w:val="000C1467"/>
    <w:rsid w:val="000C156C"/>
    <w:rsid w:val="000C1635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30"/>
    <w:rsid w:val="000C26D8"/>
    <w:rsid w:val="000C29FB"/>
    <w:rsid w:val="000C2A19"/>
    <w:rsid w:val="000C2C29"/>
    <w:rsid w:val="000C2E60"/>
    <w:rsid w:val="000C312B"/>
    <w:rsid w:val="000C318B"/>
    <w:rsid w:val="000C373F"/>
    <w:rsid w:val="000C3898"/>
    <w:rsid w:val="000C39B3"/>
    <w:rsid w:val="000C3AD4"/>
    <w:rsid w:val="000C3BA8"/>
    <w:rsid w:val="000C3C3C"/>
    <w:rsid w:val="000C412E"/>
    <w:rsid w:val="000C4271"/>
    <w:rsid w:val="000C43CD"/>
    <w:rsid w:val="000C4506"/>
    <w:rsid w:val="000C4AF7"/>
    <w:rsid w:val="000C4F52"/>
    <w:rsid w:val="000C55AB"/>
    <w:rsid w:val="000C55E2"/>
    <w:rsid w:val="000C56FB"/>
    <w:rsid w:val="000C58C0"/>
    <w:rsid w:val="000C5E75"/>
    <w:rsid w:val="000C5EF3"/>
    <w:rsid w:val="000C5F30"/>
    <w:rsid w:val="000C61BC"/>
    <w:rsid w:val="000C623A"/>
    <w:rsid w:val="000C64C2"/>
    <w:rsid w:val="000C64C9"/>
    <w:rsid w:val="000C6786"/>
    <w:rsid w:val="000C6DE9"/>
    <w:rsid w:val="000C6E5D"/>
    <w:rsid w:val="000C6E70"/>
    <w:rsid w:val="000C6F6E"/>
    <w:rsid w:val="000C6F9E"/>
    <w:rsid w:val="000C6FE9"/>
    <w:rsid w:val="000C706E"/>
    <w:rsid w:val="000C77EB"/>
    <w:rsid w:val="000C77EF"/>
    <w:rsid w:val="000C794F"/>
    <w:rsid w:val="000C798F"/>
    <w:rsid w:val="000C7998"/>
    <w:rsid w:val="000C7B47"/>
    <w:rsid w:val="000C7CFF"/>
    <w:rsid w:val="000C7D18"/>
    <w:rsid w:val="000D00B8"/>
    <w:rsid w:val="000D0245"/>
    <w:rsid w:val="000D0466"/>
    <w:rsid w:val="000D04C7"/>
    <w:rsid w:val="000D06C9"/>
    <w:rsid w:val="000D075B"/>
    <w:rsid w:val="000D0A4C"/>
    <w:rsid w:val="000D0A81"/>
    <w:rsid w:val="000D0B19"/>
    <w:rsid w:val="000D0DA2"/>
    <w:rsid w:val="000D107A"/>
    <w:rsid w:val="000D10EC"/>
    <w:rsid w:val="000D13F3"/>
    <w:rsid w:val="000D14B5"/>
    <w:rsid w:val="000D155D"/>
    <w:rsid w:val="000D171D"/>
    <w:rsid w:val="000D1971"/>
    <w:rsid w:val="000D198F"/>
    <w:rsid w:val="000D1C3D"/>
    <w:rsid w:val="000D1C4D"/>
    <w:rsid w:val="000D1CCF"/>
    <w:rsid w:val="000D2162"/>
    <w:rsid w:val="000D21F6"/>
    <w:rsid w:val="000D23A5"/>
    <w:rsid w:val="000D2418"/>
    <w:rsid w:val="000D2462"/>
    <w:rsid w:val="000D27CB"/>
    <w:rsid w:val="000D2A07"/>
    <w:rsid w:val="000D2B4F"/>
    <w:rsid w:val="000D2C0A"/>
    <w:rsid w:val="000D2CD8"/>
    <w:rsid w:val="000D2E4F"/>
    <w:rsid w:val="000D2FC6"/>
    <w:rsid w:val="000D303F"/>
    <w:rsid w:val="000D3240"/>
    <w:rsid w:val="000D3393"/>
    <w:rsid w:val="000D340E"/>
    <w:rsid w:val="000D3686"/>
    <w:rsid w:val="000D36FB"/>
    <w:rsid w:val="000D38BF"/>
    <w:rsid w:val="000D3919"/>
    <w:rsid w:val="000D398F"/>
    <w:rsid w:val="000D3CE6"/>
    <w:rsid w:val="000D3D1C"/>
    <w:rsid w:val="000D3E45"/>
    <w:rsid w:val="000D4190"/>
    <w:rsid w:val="000D43C2"/>
    <w:rsid w:val="000D46CC"/>
    <w:rsid w:val="000D48A0"/>
    <w:rsid w:val="000D4B9C"/>
    <w:rsid w:val="000D4C41"/>
    <w:rsid w:val="000D5113"/>
    <w:rsid w:val="000D561E"/>
    <w:rsid w:val="000D5723"/>
    <w:rsid w:val="000D580D"/>
    <w:rsid w:val="000D58A2"/>
    <w:rsid w:val="000D5A09"/>
    <w:rsid w:val="000D5AC3"/>
    <w:rsid w:val="000D5ADB"/>
    <w:rsid w:val="000D5D2D"/>
    <w:rsid w:val="000D5FDD"/>
    <w:rsid w:val="000D62FF"/>
    <w:rsid w:val="000D65F2"/>
    <w:rsid w:val="000D6ABB"/>
    <w:rsid w:val="000D6AE2"/>
    <w:rsid w:val="000D6C23"/>
    <w:rsid w:val="000D6E6E"/>
    <w:rsid w:val="000D6F7D"/>
    <w:rsid w:val="000D7378"/>
    <w:rsid w:val="000D769C"/>
    <w:rsid w:val="000D7746"/>
    <w:rsid w:val="000D78A4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16D"/>
    <w:rsid w:val="000E236F"/>
    <w:rsid w:val="000E26EE"/>
    <w:rsid w:val="000E2A90"/>
    <w:rsid w:val="000E2AD3"/>
    <w:rsid w:val="000E2B23"/>
    <w:rsid w:val="000E2B2A"/>
    <w:rsid w:val="000E2BEF"/>
    <w:rsid w:val="000E2C38"/>
    <w:rsid w:val="000E2E17"/>
    <w:rsid w:val="000E32C2"/>
    <w:rsid w:val="000E3729"/>
    <w:rsid w:val="000E3770"/>
    <w:rsid w:val="000E37B3"/>
    <w:rsid w:val="000E3D03"/>
    <w:rsid w:val="000E4058"/>
    <w:rsid w:val="000E4137"/>
    <w:rsid w:val="000E413D"/>
    <w:rsid w:val="000E415C"/>
    <w:rsid w:val="000E432E"/>
    <w:rsid w:val="000E4512"/>
    <w:rsid w:val="000E48CD"/>
    <w:rsid w:val="000E4A9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5DCA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588"/>
    <w:rsid w:val="000E7708"/>
    <w:rsid w:val="000E78E4"/>
    <w:rsid w:val="000E7AD9"/>
    <w:rsid w:val="000E7B40"/>
    <w:rsid w:val="000E7BB8"/>
    <w:rsid w:val="000E7BF3"/>
    <w:rsid w:val="000E7BF5"/>
    <w:rsid w:val="000E7D89"/>
    <w:rsid w:val="000F001E"/>
    <w:rsid w:val="000F0021"/>
    <w:rsid w:val="000F06C7"/>
    <w:rsid w:val="000F0BE7"/>
    <w:rsid w:val="000F0C14"/>
    <w:rsid w:val="000F0CBB"/>
    <w:rsid w:val="000F1208"/>
    <w:rsid w:val="000F12BE"/>
    <w:rsid w:val="000F1352"/>
    <w:rsid w:val="000F17A7"/>
    <w:rsid w:val="000F1A4E"/>
    <w:rsid w:val="000F1AD8"/>
    <w:rsid w:val="000F1AF1"/>
    <w:rsid w:val="000F1C0A"/>
    <w:rsid w:val="000F1DA0"/>
    <w:rsid w:val="000F1F5D"/>
    <w:rsid w:val="000F207E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4F17"/>
    <w:rsid w:val="000F5155"/>
    <w:rsid w:val="000F522B"/>
    <w:rsid w:val="000F544B"/>
    <w:rsid w:val="000F5626"/>
    <w:rsid w:val="000F5759"/>
    <w:rsid w:val="000F5D32"/>
    <w:rsid w:val="000F5D4C"/>
    <w:rsid w:val="000F5E2D"/>
    <w:rsid w:val="000F63E2"/>
    <w:rsid w:val="000F644E"/>
    <w:rsid w:val="000F6616"/>
    <w:rsid w:val="000F6776"/>
    <w:rsid w:val="000F67A8"/>
    <w:rsid w:val="000F680B"/>
    <w:rsid w:val="000F6CC0"/>
    <w:rsid w:val="000F6FAE"/>
    <w:rsid w:val="000F7067"/>
    <w:rsid w:val="000F730C"/>
    <w:rsid w:val="000F75D4"/>
    <w:rsid w:val="000F776A"/>
    <w:rsid w:val="000F787C"/>
    <w:rsid w:val="000F7F4A"/>
    <w:rsid w:val="00100100"/>
    <w:rsid w:val="001001C3"/>
    <w:rsid w:val="0010025C"/>
    <w:rsid w:val="001004BD"/>
    <w:rsid w:val="00100804"/>
    <w:rsid w:val="00100837"/>
    <w:rsid w:val="00100866"/>
    <w:rsid w:val="00100A72"/>
    <w:rsid w:val="00100DCD"/>
    <w:rsid w:val="0010140E"/>
    <w:rsid w:val="00101513"/>
    <w:rsid w:val="00101739"/>
    <w:rsid w:val="00101747"/>
    <w:rsid w:val="001018FD"/>
    <w:rsid w:val="00101DB0"/>
    <w:rsid w:val="00101DF7"/>
    <w:rsid w:val="0010204A"/>
    <w:rsid w:val="001021DB"/>
    <w:rsid w:val="001021F3"/>
    <w:rsid w:val="0010236E"/>
    <w:rsid w:val="00102602"/>
    <w:rsid w:val="00102608"/>
    <w:rsid w:val="0010263C"/>
    <w:rsid w:val="0010280E"/>
    <w:rsid w:val="001028B3"/>
    <w:rsid w:val="0010297F"/>
    <w:rsid w:val="00102B00"/>
    <w:rsid w:val="00102B60"/>
    <w:rsid w:val="00102BD9"/>
    <w:rsid w:val="00102CB7"/>
    <w:rsid w:val="00103172"/>
    <w:rsid w:val="00103346"/>
    <w:rsid w:val="00103466"/>
    <w:rsid w:val="00103510"/>
    <w:rsid w:val="0010351E"/>
    <w:rsid w:val="00103548"/>
    <w:rsid w:val="00103643"/>
    <w:rsid w:val="00103889"/>
    <w:rsid w:val="00103C3B"/>
    <w:rsid w:val="00103CF5"/>
    <w:rsid w:val="00103D0D"/>
    <w:rsid w:val="00103D70"/>
    <w:rsid w:val="00103DB7"/>
    <w:rsid w:val="00103E3A"/>
    <w:rsid w:val="0010412B"/>
    <w:rsid w:val="00104334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10"/>
    <w:rsid w:val="00105653"/>
    <w:rsid w:val="001056B4"/>
    <w:rsid w:val="00105705"/>
    <w:rsid w:val="00105876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42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33"/>
    <w:rsid w:val="00110357"/>
    <w:rsid w:val="0011042C"/>
    <w:rsid w:val="0011071B"/>
    <w:rsid w:val="0011079A"/>
    <w:rsid w:val="00110868"/>
    <w:rsid w:val="0011098E"/>
    <w:rsid w:val="00110A08"/>
    <w:rsid w:val="00110ADE"/>
    <w:rsid w:val="00110C73"/>
    <w:rsid w:val="00110CE7"/>
    <w:rsid w:val="00110D42"/>
    <w:rsid w:val="00110D44"/>
    <w:rsid w:val="00110D5C"/>
    <w:rsid w:val="00111159"/>
    <w:rsid w:val="00111233"/>
    <w:rsid w:val="001114B4"/>
    <w:rsid w:val="00111532"/>
    <w:rsid w:val="0011156B"/>
    <w:rsid w:val="001115B9"/>
    <w:rsid w:val="0011179A"/>
    <w:rsid w:val="001117F0"/>
    <w:rsid w:val="00111887"/>
    <w:rsid w:val="001118F6"/>
    <w:rsid w:val="00111C4C"/>
    <w:rsid w:val="00111CA6"/>
    <w:rsid w:val="00111F3F"/>
    <w:rsid w:val="001122B3"/>
    <w:rsid w:val="001123C4"/>
    <w:rsid w:val="00112565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522"/>
    <w:rsid w:val="001136D5"/>
    <w:rsid w:val="00113980"/>
    <w:rsid w:val="00113EAD"/>
    <w:rsid w:val="00113F4B"/>
    <w:rsid w:val="00113F56"/>
    <w:rsid w:val="00113FF8"/>
    <w:rsid w:val="001142D8"/>
    <w:rsid w:val="0011445A"/>
    <w:rsid w:val="0011447D"/>
    <w:rsid w:val="001144A8"/>
    <w:rsid w:val="00114546"/>
    <w:rsid w:val="001146CF"/>
    <w:rsid w:val="001148F9"/>
    <w:rsid w:val="00114B56"/>
    <w:rsid w:val="00114C93"/>
    <w:rsid w:val="00114CF3"/>
    <w:rsid w:val="00114F7C"/>
    <w:rsid w:val="00114FC0"/>
    <w:rsid w:val="00115384"/>
    <w:rsid w:val="0011547B"/>
    <w:rsid w:val="00115817"/>
    <w:rsid w:val="00115990"/>
    <w:rsid w:val="001159EE"/>
    <w:rsid w:val="00115A91"/>
    <w:rsid w:val="00115D12"/>
    <w:rsid w:val="00115D8E"/>
    <w:rsid w:val="00115EB3"/>
    <w:rsid w:val="0011640E"/>
    <w:rsid w:val="00116475"/>
    <w:rsid w:val="00116583"/>
    <w:rsid w:val="00116838"/>
    <w:rsid w:val="001168FF"/>
    <w:rsid w:val="00116A17"/>
    <w:rsid w:val="00116BFD"/>
    <w:rsid w:val="00116CE1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7FA"/>
    <w:rsid w:val="00117847"/>
    <w:rsid w:val="0011787E"/>
    <w:rsid w:val="00117A16"/>
    <w:rsid w:val="00117B53"/>
    <w:rsid w:val="00117CA6"/>
    <w:rsid w:val="00117D16"/>
    <w:rsid w:val="00117D98"/>
    <w:rsid w:val="00117DF1"/>
    <w:rsid w:val="00117E90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3B4"/>
    <w:rsid w:val="00121632"/>
    <w:rsid w:val="001217BA"/>
    <w:rsid w:val="00121986"/>
    <w:rsid w:val="00121E58"/>
    <w:rsid w:val="001221E7"/>
    <w:rsid w:val="0012296E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4FB6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1FC"/>
    <w:rsid w:val="00126413"/>
    <w:rsid w:val="0012658C"/>
    <w:rsid w:val="00126860"/>
    <w:rsid w:val="00126B0C"/>
    <w:rsid w:val="00126C38"/>
    <w:rsid w:val="00126C96"/>
    <w:rsid w:val="0012774C"/>
    <w:rsid w:val="00127B2C"/>
    <w:rsid w:val="00127C78"/>
    <w:rsid w:val="0013000F"/>
    <w:rsid w:val="001301B5"/>
    <w:rsid w:val="00130207"/>
    <w:rsid w:val="00130241"/>
    <w:rsid w:val="0013028B"/>
    <w:rsid w:val="0013031B"/>
    <w:rsid w:val="0013034C"/>
    <w:rsid w:val="00130975"/>
    <w:rsid w:val="001309B4"/>
    <w:rsid w:val="00130CDA"/>
    <w:rsid w:val="001310ED"/>
    <w:rsid w:val="00131142"/>
    <w:rsid w:val="001313C6"/>
    <w:rsid w:val="001313ED"/>
    <w:rsid w:val="0013168F"/>
    <w:rsid w:val="001316C2"/>
    <w:rsid w:val="0013175C"/>
    <w:rsid w:val="00131974"/>
    <w:rsid w:val="00131B11"/>
    <w:rsid w:val="00132040"/>
    <w:rsid w:val="001322EF"/>
    <w:rsid w:val="0013292F"/>
    <w:rsid w:val="0013293B"/>
    <w:rsid w:val="00132A52"/>
    <w:rsid w:val="00132CFA"/>
    <w:rsid w:val="00132E4A"/>
    <w:rsid w:val="00132E9B"/>
    <w:rsid w:val="0013311E"/>
    <w:rsid w:val="001331D2"/>
    <w:rsid w:val="0013353C"/>
    <w:rsid w:val="0013358D"/>
    <w:rsid w:val="00133721"/>
    <w:rsid w:val="00133764"/>
    <w:rsid w:val="00133850"/>
    <w:rsid w:val="001339FE"/>
    <w:rsid w:val="00133A97"/>
    <w:rsid w:val="00133A9C"/>
    <w:rsid w:val="00133C46"/>
    <w:rsid w:val="00133DA8"/>
    <w:rsid w:val="0013411E"/>
    <w:rsid w:val="001342CB"/>
    <w:rsid w:val="00134537"/>
    <w:rsid w:val="001345A6"/>
    <w:rsid w:val="0013464F"/>
    <w:rsid w:val="00134CC3"/>
    <w:rsid w:val="00134DD7"/>
    <w:rsid w:val="0013518D"/>
    <w:rsid w:val="001352AD"/>
    <w:rsid w:val="001352C2"/>
    <w:rsid w:val="00135F44"/>
    <w:rsid w:val="0013608B"/>
    <w:rsid w:val="00136112"/>
    <w:rsid w:val="00136554"/>
    <w:rsid w:val="00136AAB"/>
    <w:rsid w:val="00136D47"/>
    <w:rsid w:val="00136DC2"/>
    <w:rsid w:val="00136EC5"/>
    <w:rsid w:val="00136F73"/>
    <w:rsid w:val="00137017"/>
    <w:rsid w:val="00137605"/>
    <w:rsid w:val="001377D7"/>
    <w:rsid w:val="00137936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25F"/>
    <w:rsid w:val="001413B0"/>
    <w:rsid w:val="0014142B"/>
    <w:rsid w:val="00141626"/>
    <w:rsid w:val="0014169A"/>
    <w:rsid w:val="00141773"/>
    <w:rsid w:val="001417CF"/>
    <w:rsid w:val="0014190E"/>
    <w:rsid w:val="00141954"/>
    <w:rsid w:val="00141B55"/>
    <w:rsid w:val="00141BC6"/>
    <w:rsid w:val="00141BE3"/>
    <w:rsid w:val="00141CD5"/>
    <w:rsid w:val="00141CEB"/>
    <w:rsid w:val="00141FB5"/>
    <w:rsid w:val="00141FE0"/>
    <w:rsid w:val="001422E6"/>
    <w:rsid w:val="00142328"/>
    <w:rsid w:val="00142577"/>
    <w:rsid w:val="00142FB2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989"/>
    <w:rsid w:val="00144D9D"/>
    <w:rsid w:val="00144E1F"/>
    <w:rsid w:val="00144E32"/>
    <w:rsid w:val="00144E77"/>
    <w:rsid w:val="00144F3C"/>
    <w:rsid w:val="00145062"/>
    <w:rsid w:val="0014564F"/>
    <w:rsid w:val="0014576D"/>
    <w:rsid w:val="00145B81"/>
    <w:rsid w:val="00145BB9"/>
    <w:rsid w:val="00145E40"/>
    <w:rsid w:val="0014630F"/>
    <w:rsid w:val="001468C1"/>
    <w:rsid w:val="00146A02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0E7"/>
    <w:rsid w:val="001511BD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781"/>
    <w:rsid w:val="0015287D"/>
    <w:rsid w:val="00152B5D"/>
    <w:rsid w:val="00152EED"/>
    <w:rsid w:val="00153013"/>
    <w:rsid w:val="001532C2"/>
    <w:rsid w:val="0015340B"/>
    <w:rsid w:val="00153553"/>
    <w:rsid w:val="0015358B"/>
    <w:rsid w:val="001535BE"/>
    <w:rsid w:val="00153830"/>
    <w:rsid w:val="00153973"/>
    <w:rsid w:val="00153A64"/>
    <w:rsid w:val="00153A79"/>
    <w:rsid w:val="00153B7D"/>
    <w:rsid w:val="00153BFE"/>
    <w:rsid w:val="00153C82"/>
    <w:rsid w:val="00153D9B"/>
    <w:rsid w:val="001540A4"/>
    <w:rsid w:val="001540AA"/>
    <w:rsid w:val="001541F8"/>
    <w:rsid w:val="0015422A"/>
    <w:rsid w:val="00154978"/>
    <w:rsid w:val="00154ADA"/>
    <w:rsid w:val="00154BDB"/>
    <w:rsid w:val="00154F49"/>
    <w:rsid w:val="0015502B"/>
    <w:rsid w:val="00155554"/>
    <w:rsid w:val="00155906"/>
    <w:rsid w:val="00155A52"/>
    <w:rsid w:val="00155AD9"/>
    <w:rsid w:val="00155C9D"/>
    <w:rsid w:val="00155D0A"/>
    <w:rsid w:val="00155E23"/>
    <w:rsid w:val="00155F88"/>
    <w:rsid w:val="00155FC8"/>
    <w:rsid w:val="00156162"/>
    <w:rsid w:val="001563A2"/>
    <w:rsid w:val="0015657E"/>
    <w:rsid w:val="001565E1"/>
    <w:rsid w:val="00156746"/>
    <w:rsid w:val="00156B2D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15A"/>
    <w:rsid w:val="0016027D"/>
    <w:rsid w:val="001602CB"/>
    <w:rsid w:val="001602D2"/>
    <w:rsid w:val="001603F3"/>
    <w:rsid w:val="00160A62"/>
    <w:rsid w:val="00160A78"/>
    <w:rsid w:val="00160B06"/>
    <w:rsid w:val="00160B38"/>
    <w:rsid w:val="00160CBB"/>
    <w:rsid w:val="00160D36"/>
    <w:rsid w:val="00160F08"/>
    <w:rsid w:val="001612F6"/>
    <w:rsid w:val="00161304"/>
    <w:rsid w:val="00161325"/>
    <w:rsid w:val="00161374"/>
    <w:rsid w:val="00161415"/>
    <w:rsid w:val="00161439"/>
    <w:rsid w:val="0016168B"/>
    <w:rsid w:val="0016178C"/>
    <w:rsid w:val="001618A0"/>
    <w:rsid w:val="001618B2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0EE"/>
    <w:rsid w:val="00163196"/>
    <w:rsid w:val="00163200"/>
    <w:rsid w:val="0016336B"/>
    <w:rsid w:val="00163428"/>
    <w:rsid w:val="00163735"/>
    <w:rsid w:val="001637C0"/>
    <w:rsid w:val="00163811"/>
    <w:rsid w:val="00163960"/>
    <w:rsid w:val="001639B1"/>
    <w:rsid w:val="00163AA6"/>
    <w:rsid w:val="00163BB2"/>
    <w:rsid w:val="00163FF3"/>
    <w:rsid w:val="00164237"/>
    <w:rsid w:val="001642F4"/>
    <w:rsid w:val="00164364"/>
    <w:rsid w:val="0016461E"/>
    <w:rsid w:val="001646F9"/>
    <w:rsid w:val="001647FC"/>
    <w:rsid w:val="00164805"/>
    <w:rsid w:val="00164A66"/>
    <w:rsid w:val="00164D16"/>
    <w:rsid w:val="00164E37"/>
    <w:rsid w:val="00164E55"/>
    <w:rsid w:val="00164FE7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26E"/>
    <w:rsid w:val="001673D2"/>
    <w:rsid w:val="00167649"/>
    <w:rsid w:val="00167C2B"/>
    <w:rsid w:val="00167CF1"/>
    <w:rsid w:val="00167EEC"/>
    <w:rsid w:val="001702F3"/>
    <w:rsid w:val="00170772"/>
    <w:rsid w:val="00170A8E"/>
    <w:rsid w:val="00170A9C"/>
    <w:rsid w:val="00170B01"/>
    <w:rsid w:val="00170B23"/>
    <w:rsid w:val="00170C90"/>
    <w:rsid w:val="00170CB8"/>
    <w:rsid w:val="00170CE8"/>
    <w:rsid w:val="00171218"/>
    <w:rsid w:val="0017160C"/>
    <w:rsid w:val="00171765"/>
    <w:rsid w:val="00171D38"/>
    <w:rsid w:val="00171D9E"/>
    <w:rsid w:val="00171EC4"/>
    <w:rsid w:val="00171F8C"/>
    <w:rsid w:val="00172030"/>
    <w:rsid w:val="00172067"/>
    <w:rsid w:val="001721C5"/>
    <w:rsid w:val="001723F1"/>
    <w:rsid w:val="00172489"/>
    <w:rsid w:val="0017253F"/>
    <w:rsid w:val="00172544"/>
    <w:rsid w:val="001727C0"/>
    <w:rsid w:val="001729EC"/>
    <w:rsid w:val="00172CC6"/>
    <w:rsid w:val="00172DDF"/>
    <w:rsid w:val="00172F6D"/>
    <w:rsid w:val="00173016"/>
    <w:rsid w:val="0017355D"/>
    <w:rsid w:val="001736DD"/>
    <w:rsid w:val="00173766"/>
    <w:rsid w:val="00173B5C"/>
    <w:rsid w:val="00173C8C"/>
    <w:rsid w:val="00173CAA"/>
    <w:rsid w:val="00173CE3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4ED4"/>
    <w:rsid w:val="00175464"/>
    <w:rsid w:val="00175509"/>
    <w:rsid w:val="001755F2"/>
    <w:rsid w:val="001757DC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6FC5"/>
    <w:rsid w:val="0017724C"/>
    <w:rsid w:val="00177636"/>
    <w:rsid w:val="001776CC"/>
    <w:rsid w:val="00177729"/>
    <w:rsid w:val="0017776C"/>
    <w:rsid w:val="0017788F"/>
    <w:rsid w:val="001779EF"/>
    <w:rsid w:val="00177A58"/>
    <w:rsid w:val="00177AD1"/>
    <w:rsid w:val="00177B35"/>
    <w:rsid w:val="00177C02"/>
    <w:rsid w:val="00177E1E"/>
    <w:rsid w:val="00177F76"/>
    <w:rsid w:val="00180024"/>
    <w:rsid w:val="001803BC"/>
    <w:rsid w:val="00180583"/>
    <w:rsid w:val="001809BE"/>
    <w:rsid w:val="00180A8B"/>
    <w:rsid w:val="00181107"/>
    <w:rsid w:val="001813DE"/>
    <w:rsid w:val="00181457"/>
    <w:rsid w:val="001815C6"/>
    <w:rsid w:val="00181B31"/>
    <w:rsid w:val="00181EAD"/>
    <w:rsid w:val="00182057"/>
    <w:rsid w:val="0018223A"/>
    <w:rsid w:val="0018238C"/>
    <w:rsid w:val="001823F9"/>
    <w:rsid w:val="00182473"/>
    <w:rsid w:val="001824A5"/>
    <w:rsid w:val="001825DB"/>
    <w:rsid w:val="00182697"/>
    <w:rsid w:val="00182710"/>
    <w:rsid w:val="00182766"/>
    <w:rsid w:val="00182A26"/>
    <w:rsid w:val="001830EB"/>
    <w:rsid w:val="0018312F"/>
    <w:rsid w:val="001831B4"/>
    <w:rsid w:val="0018337A"/>
    <w:rsid w:val="00183AB4"/>
    <w:rsid w:val="00183DC0"/>
    <w:rsid w:val="00183FB5"/>
    <w:rsid w:val="00184086"/>
    <w:rsid w:val="00184115"/>
    <w:rsid w:val="001841EB"/>
    <w:rsid w:val="0018445D"/>
    <w:rsid w:val="001845DE"/>
    <w:rsid w:val="001849FB"/>
    <w:rsid w:val="00184A00"/>
    <w:rsid w:val="00184D2F"/>
    <w:rsid w:val="00184F8D"/>
    <w:rsid w:val="00185397"/>
    <w:rsid w:val="001854CE"/>
    <w:rsid w:val="00185871"/>
    <w:rsid w:val="00185C16"/>
    <w:rsid w:val="00185CA3"/>
    <w:rsid w:val="00185DFD"/>
    <w:rsid w:val="00185E70"/>
    <w:rsid w:val="00186649"/>
    <w:rsid w:val="001866F1"/>
    <w:rsid w:val="00186B8B"/>
    <w:rsid w:val="00186EC7"/>
    <w:rsid w:val="00187056"/>
    <w:rsid w:val="0018727B"/>
    <w:rsid w:val="00187307"/>
    <w:rsid w:val="00187387"/>
    <w:rsid w:val="001873A4"/>
    <w:rsid w:val="001873D4"/>
    <w:rsid w:val="001875A7"/>
    <w:rsid w:val="0018765C"/>
    <w:rsid w:val="00187E54"/>
    <w:rsid w:val="00190182"/>
    <w:rsid w:val="0019073A"/>
    <w:rsid w:val="00190783"/>
    <w:rsid w:val="001907F0"/>
    <w:rsid w:val="00190DAF"/>
    <w:rsid w:val="00190E97"/>
    <w:rsid w:val="00191097"/>
    <w:rsid w:val="00191184"/>
    <w:rsid w:val="001912B7"/>
    <w:rsid w:val="001912EC"/>
    <w:rsid w:val="00191321"/>
    <w:rsid w:val="0019132F"/>
    <w:rsid w:val="001913E8"/>
    <w:rsid w:val="001913F7"/>
    <w:rsid w:val="00191591"/>
    <w:rsid w:val="00191661"/>
    <w:rsid w:val="00191692"/>
    <w:rsid w:val="00191801"/>
    <w:rsid w:val="00191A0C"/>
    <w:rsid w:val="00191A96"/>
    <w:rsid w:val="00191B60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991"/>
    <w:rsid w:val="00193C7B"/>
    <w:rsid w:val="00193E9B"/>
    <w:rsid w:val="00193F97"/>
    <w:rsid w:val="00193FA8"/>
    <w:rsid w:val="001941D1"/>
    <w:rsid w:val="001945BC"/>
    <w:rsid w:val="001947FC"/>
    <w:rsid w:val="00194845"/>
    <w:rsid w:val="0019489D"/>
    <w:rsid w:val="00194E69"/>
    <w:rsid w:val="001950C0"/>
    <w:rsid w:val="001958EF"/>
    <w:rsid w:val="0019597F"/>
    <w:rsid w:val="00195A31"/>
    <w:rsid w:val="00195CDD"/>
    <w:rsid w:val="00195E66"/>
    <w:rsid w:val="00195E78"/>
    <w:rsid w:val="00195F31"/>
    <w:rsid w:val="00196012"/>
    <w:rsid w:val="00196702"/>
    <w:rsid w:val="00196A61"/>
    <w:rsid w:val="00196AC6"/>
    <w:rsid w:val="00196DD7"/>
    <w:rsid w:val="00196DF5"/>
    <w:rsid w:val="00196EF2"/>
    <w:rsid w:val="0019736C"/>
    <w:rsid w:val="001973A5"/>
    <w:rsid w:val="0019787D"/>
    <w:rsid w:val="00197A5C"/>
    <w:rsid w:val="00197C26"/>
    <w:rsid w:val="00197C91"/>
    <w:rsid w:val="00197CCA"/>
    <w:rsid w:val="00197DFA"/>
    <w:rsid w:val="00197F6B"/>
    <w:rsid w:val="001A0164"/>
    <w:rsid w:val="001A01C1"/>
    <w:rsid w:val="001A01E3"/>
    <w:rsid w:val="001A021D"/>
    <w:rsid w:val="001A02AC"/>
    <w:rsid w:val="001A037C"/>
    <w:rsid w:val="001A0532"/>
    <w:rsid w:val="001A054B"/>
    <w:rsid w:val="001A057B"/>
    <w:rsid w:val="001A0627"/>
    <w:rsid w:val="001A0754"/>
    <w:rsid w:val="001A0E1F"/>
    <w:rsid w:val="001A10C9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246"/>
    <w:rsid w:val="001A52C9"/>
    <w:rsid w:val="001A5430"/>
    <w:rsid w:val="001A549F"/>
    <w:rsid w:val="001A5551"/>
    <w:rsid w:val="001A5579"/>
    <w:rsid w:val="001A55FD"/>
    <w:rsid w:val="001A57CB"/>
    <w:rsid w:val="001A592E"/>
    <w:rsid w:val="001A59BF"/>
    <w:rsid w:val="001A6090"/>
    <w:rsid w:val="001A60C9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A9D"/>
    <w:rsid w:val="001A6D47"/>
    <w:rsid w:val="001A6E8F"/>
    <w:rsid w:val="001A6F56"/>
    <w:rsid w:val="001A6F6B"/>
    <w:rsid w:val="001A6F74"/>
    <w:rsid w:val="001A721F"/>
    <w:rsid w:val="001A7285"/>
    <w:rsid w:val="001A7510"/>
    <w:rsid w:val="001A76CE"/>
    <w:rsid w:val="001A781A"/>
    <w:rsid w:val="001A79E5"/>
    <w:rsid w:val="001A7D31"/>
    <w:rsid w:val="001A7DAB"/>
    <w:rsid w:val="001B0099"/>
    <w:rsid w:val="001B03D2"/>
    <w:rsid w:val="001B03ED"/>
    <w:rsid w:val="001B0491"/>
    <w:rsid w:val="001B0716"/>
    <w:rsid w:val="001B08FF"/>
    <w:rsid w:val="001B0974"/>
    <w:rsid w:val="001B097C"/>
    <w:rsid w:val="001B0E3E"/>
    <w:rsid w:val="001B150C"/>
    <w:rsid w:val="001B155D"/>
    <w:rsid w:val="001B1691"/>
    <w:rsid w:val="001B1992"/>
    <w:rsid w:val="001B1E3F"/>
    <w:rsid w:val="001B1F6B"/>
    <w:rsid w:val="001B1FCF"/>
    <w:rsid w:val="001B1FF7"/>
    <w:rsid w:val="001B20F9"/>
    <w:rsid w:val="001B27AD"/>
    <w:rsid w:val="001B2955"/>
    <w:rsid w:val="001B29DC"/>
    <w:rsid w:val="001B2A32"/>
    <w:rsid w:val="001B2AD7"/>
    <w:rsid w:val="001B2E69"/>
    <w:rsid w:val="001B2F0D"/>
    <w:rsid w:val="001B308F"/>
    <w:rsid w:val="001B313F"/>
    <w:rsid w:val="001B3925"/>
    <w:rsid w:val="001B413D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BD9"/>
    <w:rsid w:val="001B5CAC"/>
    <w:rsid w:val="001B60DB"/>
    <w:rsid w:val="001B6170"/>
    <w:rsid w:val="001B6200"/>
    <w:rsid w:val="001B626E"/>
    <w:rsid w:val="001B6542"/>
    <w:rsid w:val="001B687C"/>
    <w:rsid w:val="001B6DF0"/>
    <w:rsid w:val="001B6FBC"/>
    <w:rsid w:val="001B70D2"/>
    <w:rsid w:val="001B7514"/>
    <w:rsid w:val="001B767F"/>
    <w:rsid w:val="001B7A8D"/>
    <w:rsid w:val="001B7B8B"/>
    <w:rsid w:val="001B7CF7"/>
    <w:rsid w:val="001B7E7E"/>
    <w:rsid w:val="001B7F00"/>
    <w:rsid w:val="001C0094"/>
    <w:rsid w:val="001C00C0"/>
    <w:rsid w:val="001C025D"/>
    <w:rsid w:val="001C02CF"/>
    <w:rsid w:val="001C045C"/>
    <w:rsid w:val="001C0872"/>
    <w:rsid w:val="001C0A2E"/>
    <w:rsid w:val="001C0BB4"/>
    <w:rsid w:val="001C0BDB"/>
    <w:rsid w:val="001C0D86"/>
    <w:rsid w:val="001C0F69"/>
    <w:rsid w:val="001C1633"/>
    <w:rsid w:val="001C1831"/>
    <w:rsid w:val="001C1A27"/>
    <w:rsid w:val="001C1C1E"/>
    <w:rsid w:val="001C1F46"/>
    <w:rsid w:val="001C1F52"/>
    <w:rsid w:val="001C224B"/>
    <w:rsid w:val="001C2306"/>
    <w:rsid w:val="001C2323"/>
    <w:rsid w:val="001C23E4"/>
    <w:rsid w:val="001C2463"/>
    <w:rsid w:val="001C2541"/>
    <w:rsid w:val="001C258D"/>
    <w:rsid w:val="001C2675"/>
    <w:rsid w:val="001C2A69"/>
    <w:rsid w:val="001C2CD0"/>
    <w:rsid w:val="001C2CDF"/>
    <w:rsid w:val="001C30D3"/>
    <w:rsid w:val="001C34F9"/>
    <w:rsid w:val="001C35B8"/>
    <w:rsid w:val="001C37EF"/>
    <w:rsid w:val="001C3B54"/>
    <w:rsid w:val="001C3D07"/>
    <w:rsid w:val="001C3D50"/>
    <w:rsid w:val="001C3DE6"/>
    <w:rsid w:val="001C406B"/>
    <w:rsid w:val="001C40BD"/>
    <w:rsid w:val="001C43AB"/>
    <w:rsid w:val="001C4445"/>
    <w:rsid w:val="001C44BC"/>
    <w:rsid w:val="001C4647"/>
    <w:rsid w:val="001C48C6"/>
    <w:rsid w:val="001C4C2D"/>
    <w:rsid w:val="001C5137"/>
    <w:rsid w:val="001C555B"/>
    <w:rsid w:val="001C557A"/>
    <w:rsid w:val="001C55AD"/>
    <w:rsid w:val="001C58A9"/>
    <w:rsid w:val="001C58B1"/>
    <w:rsid w:val="001C5EFB"/>
    <w:rsid w:val="001C5FF1"/>
    <w:rsid w:val="001C6024"/>
    <w:rsid w:val="001C633D"/>
    <w:rsid w:val="001C6451"/>
    <w:rsid w:val="001C675A"/>
    <w:rsid w:val="001C6A29"/>
    <w:rsid w:val="001C6AE4"/>
    <w:rsid w:val="001C6B04"/>
    <w:rsid w:val="001C6C55"/>
    <w:rsid w:val="001C6D65"/>
    <w:rsid w:val="001C6F1E"/>
    <w:rsid w:val="001C6FFD"/>
    <w:rsid w:val="001C71F2"/>
    <w:rsid w:val="001C73C1"/>
    <w:rsid w:val="001C77F9"/>
    <w:rsid w:val="001C7804"/>
    <w:rsid w:val="001C7950"/>
    <w:rsid w:val="001C79B9"/>
    <w:rsid w:val="001C7B63"/>
    <w:rsid w:val="001C7D4B"/>
    <w:rsid w:val="001C7D99"/>
    <w:rsid w:val="001D0146"/>
    <w:rsid w:val="001D0537"/>
    <w:rsid w:val="001D0842"/>
    <w:rsid w:val="001D0AFD"/>
    <w:rsid w:val="001D0D4D"/>
    <w:rsid w:val="001D0E11"/>
    <w:rsid w:val="001D0E89"/>
    <w:rsid w:val="001D0EEB"/>
    <w:rsid w:val="001D10F3"/>
    <w:rsid w:val="001D1102"/>
    <w:rsid w:val="001D11A6"/>
    <w:rsid w:val="001D11D1"/>
    <w:rsid w:val="001D1609"/>
    <w:rsid w:val="001D188B"/>
    <w:rsid w:val="001D1A07"/>
    <w:rsid w:val="001D1BD8"/>
    <w:rsid w:val="001D1FB6"/>
    <w:rsid w:val="001D2061"/>
    <w:rsid w:val="001D226D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714"/>
    <w:rsid w:val="001D5CBD"/>
    <w:rsid w:val="001D5E9E"/>
    <w:rsid w:val="001D5EAF"/>
    <w:rsid w:val="001D6022"/>
    <w:rsid w:val="001D64C0"/>
    <w:rsid w:val="001D69B1"/>
    <w:rsid w:val="001D6A98"/>
    <w:rsid w:val="001D6B41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1BB"/>
    <w:rsid w:val="001E0285"/>
    <w:rsid w:val="001E0466"/>
    <w:rsid w:val="001E0744"/>
    <w:rsid w:val="001E078B"/>
    <w:rsid w:val="001E08F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1FD1"/>
    <w:rsid w:val="001E2319"/>
    <w:rsid w:val="001E261D"/>
    <w:rsid w:val="001E2867"/>
    <w:rsid w:val="001E298F"/>
    <w:rsid w:val="001E2AFE"/>
    <w:rsid w:val="001E305C"/>
    <w:rsid w:val="001E333D"/>
    <w:rsid w:val="001E33FE"/>
    <w:rsid w:val="001E344E"/>
    <w:rsid w:val="001E34C8"/>
    <w:rsid w:val="001E367A"/>
    <w:rsid w:val="001E3842"/>
    <w:rsid w:val="001E3A29"/>
    <w:rsid w:val="001E3CCE"/>
    <w:rsid w:val="001E3DA3"/>
    <w:rsid w:val="001E3EE6"/>
    <w:rsid w:val="001E43A1"/>
    <w:rsid w:val="001E43F3"/>
    <w:rsid w:val="001E445C"/>
    <w:rsid w:val="001E46F4"/>
    <w:rsid w:val="001E4A12"/>
    <w:rsid w:val="001E4B4F"/>
    <w:rsid w:val="001E4B62"/>
    <w:rsid w:val="001E4E9E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078"/>
    <w:rsid w:val="001E6237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563"/>
    <w:rsid w:val="001F06BF"/>
    <w:rsid w:val="001F07D0"/>
    <w:rsid w:val="001F0845"/>
    <w:rsid w:val="001F0A13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D4"/>
    <w:rsid w:val="001F2577"/>
    <w:rsid w:val="001F2743"/>
    <w:rsid w:val="001F2D4E"/>
    <w:rsid w:val="001F2F27"/>
    <w:rsid w:val="001F31D7"/>
    <w:rsid w:val="001F3229"/>
    <w:rsid w:val="001F3370"/>
    <w:rsid w:val="001F3372"/>
    <w:rsid w:val="001F3466"/>
    <w:rsid w:val="001F3565"/>
    <w:rsid w:val="001F35F3"/>
    <w:rsid w:val="001F36A5"/>
    <w:rsid w:val="001F379F"/>
    <w:rsid w:val="001F38DB"/>
    <w:rsid w:val="001F3B79"/>
    <w:rsid w:val="001F3C72"/>
    <w:rsid w:val="001F3FA7"/>
    <w:rsid w:val="001F42B8"/>
    <w:rsid w:val="001F44A1"/>
    <w:rsid w:val="001F4584"/>
    <w:rsid w:val="001F45BA"/>
    <w:rsid w:val="001F46F1"/>
    <w:rsid w:val="001F48C3"/>
    <w:rsid w:val="001F49B1"/>
    <w:rsid w:val="001F4A99"/>
    <w:rsid w:val="001F4CF4"/>
    <w:rsid w:val="001F51DA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5E1"/>
    <w:rsid w:val="001F677B"/>
    <w:rsid w:val="001F69CD"/>
    <w:rsid w:val="001F6BD6"/>
    <w:rsid w:val="001F6E0F"/>
    <w:rsid w:val="001F726A"/>
    <w:rsid w:val="001F76BC"/>
    <w:rsid w:val="001F78CE"/>
    <w:rsid w:val="001F7949"/>
    <w:rsid w:val="001F7B3F"/>
    <w:rsid w:val="001F7D44"/>
    <w:rsid w:val="00200173"/>
    <w:rsid w:val="00200537"/>
    <w:rsid w:val="00200603"/>
    <w:rsid w:val="00200674"/>
    <w:rsid w:val="00200B90"/>
    <w:rsid w:val="00200FA4"/>
    <w:rsid w:val="00201161"/>
    <w:rsid w:val="002012A1"/>
    <w:rsid w:val="0020131D"/>
    <w:rsid w:val="002013A1"/>
    <w:rsid w:val="00201470"/>
    <w:rsid w:val="002014CA"/>
    <w:rsid w:val="0020163F"/>
    <w:rsid w:val="00201742"/>
    <w:rsid w:val="00201976"/>
    <w:rsid w:val="00201BD7"/>
    <w:rsid w:val="00201E33"/>
    <w:rsid w:val="00201E60"/>
    <w:rsid w:val="00201F86"/>
    <w:rsid w:val="00201F96"/>
    <w:rsid w:val="002020B5"/>
    <w:rsid w:val="00202209"/>
    <w:rsid w:val="00202357"/>
    <w:rsid w:val="0020242E"/>
    <w:rsid w:val="00202602"/>
    <w:rsid w:val="0020266B"/>
    <w:rsid w:val="00202BB3"/>
    <w:rsid w:val="00202C68"/>
    <w:rsid w:val="002030C1"/>
    <w:rsid w:val="00203176"/>
    <w:rsid w:val="002031AA"/>
    <w:rsid w:val="0020331B"/>
    <w:rsid w:val="0020352C"/>
    <w:rsid w:val="0020360F"/>
    <w:rsid w:val="00203795"/>
    <w:rsid w:val="002039FE"/>
    <w:rsid w:val="00203C28"/>
    <w:rsid w:val="00203E73"/>
    <w:rsid w:val="00204093"/>
    <w:rsid w:val="002041EC"/>
    <w:rsid w:val="00204366"/>
    <w:rsid w:val="002044A4"/>
    <w:rsid w:val="00204501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54F"/>
    <w:rsid w:val="00205637"/>
    <w:rsid w:val="002058DE"/>
    <w:rsid w:val="00205B13"/>
    <w:rsid w:val="00205EFD"/>
    <w:rsid w:val="00206360"/>
    <w:rsid w:val="002064F5"/>
    <w:rsid w:val="002066D8"/>
    <w:rsid w:val="00206750"/>
    <w:rsid w:val="0020696D"/>
    <w:rsid w:val="00206A08"/>
    <w:rsid w:val="00206BF7"/>
    <w:rsid w:val="00206FB3"/>
    <w:rsid w:val="00206FC1"/>
    <w:rsid w:val="002070A4"/>
    <w:rsid w:val="00207302"/>
    <w:rsid w:val="002073BD"/>
    <w:rsid w:val="00207916"/>
    <w:rsid w:val="00207D75"/>
    <w:rsid w:val="00207DEC"/>
    <w:rsid w:val="00207DF8"/>
    <w:rsid w:val="00210396"/>
    <w:rsid w:val="002105D2"/>
    <w:rsid w:val="00210A96"/>
    <w:rsid w:val="00210B08"/>
    <w:rsid w:val="00210BBD"/>
    <w:rsid w:val="00210FD6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B9"/>
    <w:rsid w:val="00211EED"/>
    <w:rsid w:val="00211F20"/>
    <w:rsid w:val="0021211B"/>
    <w:rsid w:val="00212590"/>
    <w:rsid w:val="002125C8"/>
    <w:rsid w:val="002129A2"/>
    <w:rsid w:val="00212A5E"/>
    <w:rsid w:val="0021301D"/>
    <w:rsid w:val="00213188"/>
    <w:rsid w:val="00213189"/>
    <w:rsid w:val="0021333C"/>
    <w:rsid w:val="002133CA"/>
    <w:rsid w:val="00213649"/>
    <w:rsid w:val="00213676"/>
    <w:rsid w:val="002137A4"/>
    <w:rsid w:val="0021388A"/>
    <w:rsid w:val="002138B0"/>
    <w:rsid w:val="0021390D"/>
    <w:rsid w:val="00213D34"/>
    <w:rsid w:val="00213DDC"/>
    <w:rsid w:val="00213E81"/>
    <w:rsid w:val="0021400F"/>
    <w:rsid w:val="0021403C"/>
    <w:rsid w:val="0021417A"/>
    <w:rsid w:val="002141AF"/>
    <w:rsid w:val="0021425A"/>
    <w:rsid w:val="0021454A"/>
    <w:rsid w:val="00214665"/>
    <w:rsid w:val="00214809"/>
    <w:rsid w:val="00214B3A"/>
    <w:rsid w:val="002150FF"/>
    <w:rsid w:val="0021515B"/>
    <w:rsid w:val="00215567"/>
    <w:rsid w:val="002157EB"/>
    <w:rsid w:val="00215ADE"/>
    <w:rsid w:val="00215B74"/>
    <w:rsid w:val="00215DF7"/>
    <w:rsid w:val="00215F52"/>
    <w:rsid w:val="002160A5"/>
    <w:rsid w:val="00216258"/>
    <w:rsid w:val="002162DD"/>
    <w:rsid w:val="002163D9"/>
    <w:rsid w:val="002164D2"/>
    <w:rsid w:val="00216598"/>
    <w:rsid w:val="00216622"/>
    <w:rsid w:val="002166C0"/>
    <w:rsid w:val="00216773"/>
    <w:rsid w:val="00216CE5"/>
    <w:rsid w:val="00217034"/>
    <w:rsid w:val="00217699"/>
    <w:rsid w:val="002176E2"/>
    <w:rsid w:val="00217C08"/>
    <w:rsid w:val="0022005F"/>
    <w:rsid w:val="00220A28"/>
    <w:rsid w:val="00220AAB"/>
    <w:rsid w:val="00220DEF"/>
    <w:rsid w:val="00220ED1"/>
    <w:rsid w:val="00220F11"/>
    <w:rsid w:val="0022101F"/>
    <w:rsid w:val="00221149"/>
    <w:rsid w:val="0022120F"/>
    <w:rsid w:val="002212F4"/>
    <w:rsid w:val="002213D3"/>
    <w:rsid w:val="0022194A"/>
    <w:rsid w:val="002219F6"/>
    <w:rsid w:val="00221DF0"/>
    <w:rsid w:val="00221F2D"/>
    <w:rsid w:val="002220FC"/>
    <w:rsid w:val="00222140"/>
    <w:rsid w:val="00222154"/>
    <w:rsid w:val="00222544"/>
    <w:rsid w:val="0022258D"/>
    <w:rsid w:val="002226B2"/>
    <w:rsid w:val="002227C6"/>
    <w:rsid w:val="00222976"/>
    <w:rsid w:val="00222AEC"/>
    <w:rsid w:val="00222CF0"/>
    <w:rsid w:val="00222D03"/>
    <w:rsid w:val="00222DDE"/>
    <w:rsid w:val="002232C0"/>
    <w:rsid w:val="002232C9"/>
    <w:rsid w:val="0022343D"/>
    <w:rsid w:val="00223513"/>
    <w:rsid w:val="002236AE"/>
    <w:rsid w:val="00223BE0"/>
    <w:rsid w:val="00223CE6"/>
    <w:rsid w:val="00223ED4"/>
    <w:rsid w:val="00223F02"/>
    <w:rsid w:val="00223F08"/>
    <w:rsid w:val="00223F6A"/>
    <w:rsid w:val="00224033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5FF2"/>
    <w:rsid w:val="00226055"/>
    <w:rsid w:val="002262DC"/>
    <w:rsid w:val="0022647F"/>
    <w:rsid w:val="0022656E"/>
    <w:rsid w:val="002267A8"/>
    <w:rsid w:val="002267F6"/>
    <w:rsid w:val="00226B70"/>
    <w:rsid w:val="00226BDA"/>
    <w:rsid w:val="00226C8A"/>
    <w:rsid w:val="00226CBF"/>
    <w:rsid w:val="00226F80"/>
    <w:rsid w:val="00226F98"/>
    <w:rsid w:val="00227201"/>
    <w:rsid w:val="00227622"/>
    <w:rsid w:val="002276BF"/>
    <w:rsid w:val="002278B1"/>
    <w:rsid w:val="00227D3B"/>
    <w:rsid w:val="00227F69"/>
    <w:rsid w:val="0023019F"/>
    <w:rsid w:val="002303A6"/>
    <w:rsid w:val="00230544"/>
    <w:rsid w:val="002305EC"/>
    <w:rsid w:val="0023086E"/>
    <w:rsid w:val="00230AA3"/>
    <w:rsid w:val="00230B92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434"/>
    <w:rsid w:val="002326F3"/>
    <w:rsid w:val="00232732"/>
    <w:rsid w:val="002327B5"/>
    <w:rsid w:val="00232863"/>
    <w:rsid w:val="00232D2A"/>
    <w:rsid w:val="00232E63"/>
    <w:rsid w:val="00232EF9"/>
    <w:rsid w:val="002331C1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0A9"/>
    <w:rsid w:val="00234410"/>
    <w:rsid w:val="00234835"/>
    <w:rsid w:val="0023489F"/>
    <w:rsid w:val="0023495C"/>
    <w:rsid w:val="00234A7A"/>
    <w:rsid w:val="00234B79"/>
    <w:rsid w:val="00234CB7"/>
    <w:rsid w:val="00234EF0"/>
    <w:rsid w:val="00234F47"/>
    <w:rsid w:val="00235052"/>
    <w:rsid w:val="002350BB"/>
    <w:rsid w:val="002353EC"/>
    <w:rsid w:val="00235840"/>
    <w:rsid w:val="00235AF9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48E"/>
    <w:rsid w:val="00237620"/>
    <w:rsid w:val="00237B6C"/>
    <w:rsid w:val="00237CE9"/>
    <w:rsid w:val="00237E65"/>
    <w:rsid w:val="00240017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0B9"/>
    <w:rsid w:val="002415C2"/>
    <w:rsid w:val="00241625"/>
    <w:rsid w:val="0024162B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2DD6"/>
    <w:rsid w:val="00243203"/>
    <w:rsid w:val="0024334A"/>
    <w:rsid w:val="0024390E"/>
    <w:rsid w:val="00243A2B"/>
    <w:rsid w:val="00243E02"/>
    <w:rsid w:val="00243E96"/>
    <w:rsid w:val="00244179"/>
    <w:rsid w:val="00244291"/>
    <w:rsid w:val="002445A8"/>
    <w:rsid w:val="00244674"/>
    <w:rsid w:val="0024491F"/>
    <w:rsid w:val="00244A4C"/>
    <w:rsid w:val="00244D1B"/>
    <w:rsid w:val="00244E7C"/>
    <w:rsid w:val="00244EF0"/>
    <w:rsid w:val="002452F0"/>
    <w:rsid w:val="00245394"/>
    <w:rsid w:val="002453AC"/>
    <w:rsid w:val="0024549C"/>
    <w:rsid w:val="00245743"/>
    <w:rsid w:val="00245A5C"/>
    <w:rsid w:val="00245C03"/>
    <w:rsid w:val="00245CF8"/>
    <w:rsid w:val="00245DC2"/>
    <w:rsid w:val="00245E31"/>
    <w:rsid w:val="002462CB"/>
    <w:rsid w:val="00246426"/>
    <w:rsid w:val="002469E5"/>
    <w:rsid w:val="0024714A"/>
    <w:rsid w:val="0024719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0FE"/>
    <w:rsid w:val="002511FB"/>
    <w:rsid w:val="00251241"/>
    <w:rsid w:val="0025133F"/>
    <w:rsid w:val="00251444"/>
    <w:rsid w:val="00251615"/>
    <w:rsid w:val="00251657"/>
    <w:rsid w:val="0025170E"/>
    <w:rsid w:val="00251916"/>
    <w:rsid w:val="00251AB5"/>
    <w:rsid w:val="00251CA4"/>
    <w:rsid w:val="00251D50"/>
    <w:rsid w:val="00251F6C"/>
    <w:rsid w:val="00252102"/>
    <w:rsid w:val="002523C1"/>
    <w:rsid w:val="00252621"/>
    <w:rsid w:val="00252625"/>
    <w:rsid w:val="002526AF"/>
    <w:rsid w:val="002526BD"/>
    <w:rsid w:val="002526D9"/>
    <w:rsid w:val="00252738"/>
    <w:rsid w:val="002527C3"/>
    <w:rsid w:val="002528C3"/>
    <w:rsid w:val="002528DD"/>
    <w:rsid w:val="00252A72"/>
    <w:rsid w:val="00252A99"/>
    <w:rsid w:val="00252AF1"/>
    <w:rsid w:val="00252B2F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6F"/>
    <w:rsid w:val="00253BA5"/>
    <w:rsid w:val="00253E1D"/>
    <w:rsid w:val="00253EB9"/>
    <w:rsid w:val="002541EE"/>
    <w:rsid w:val="00254415"/>
    <w:rsid w:val="00254483"/>
    <w:rsid w:val="00254669"/>
    <w:rsid w:val="00254785"/>
    <w:rsid w:val="0025598F"/>
    <w:rsid w:val="00255B60"/>
    <w:rsid w:val="00255ED1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252"/>
    <w:rsid w:val="0025730C"/>
    <w:rsid w:val="0025738C"/>
    <w:rsid w:val="002574A9"/>
    <w:rsid w:val="002574EB"/>
    <w:rsid w:val="002575D3"/>
    <w:rsid w:val="0025792D"/>
    <w:rsid w:val="00257B30"/>
    <w:rsid w:val="00257C12"/>
    <w:rsid w:val="0026001A"/>
    <w:rsid w:val="0026020D"/>
    <w:rsid w:val="002607FD"/>
    <w:rsid w:val="002609A8"/>
    <w:rsid w:val="00260DD5"/>
    <w:rsid w:val="0026109F"/>
    <w:rsid w:val="00261280"/>
    <w:rsid w:val="00261326"/>
    <w:rsid w:val="002615EC"/>
    <w:rsid w:val="0026186A"/>
    <w:rsid w:val="00261A0A"/>
    <w:rsid w:val="00261A1F"/>
    <w:rsid w:val="00261FB4"/>
    <w:rsid w:val="00262054"/>
    <w:rsid w:val="00262245"/>
    <w:rsid w:val="00262A58"/>
    <w:rsid w:val="00263103"/>
    <w:rsid w:val="0026347D"/>
    <w:rsid w:val="0026350B"/>
    <w:rsid w:val="00263560"/>
    <w:rsid w:val="00263699"/>
    <w:rsid w:val="002636E0"/>
    <w:rsid w:val="002636F0"/>
    <w:rsid w:val="0026388B"/>
    <w:rsid w:val="00263B86"/>
    <w:rsid w:val="00263C1E"/>
    <w:rsid w:val="00263E40"/>
    <w:rsid w:val="00263F95"/>
    <w:rsid w:val="00264012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3A0"/>
    <w:rsid w:val="00265435"/>
    <w:rsid w:val="002654D9"/>
    <w:rsid w:val="002656D5"/>
    <w:rsid w:val="002657A5"/>
    <w:rsid w:val="002657EF"/>
    <w:rsid w:val="00265C6C"/>
    <w:rsid w:val="00265CA5"/>
    <w:rsid w:val="00265DA9"/>
    <w:rsid w:val="00266066"/>
    <w:rsid w:val="00266299"/>
    <w:rsid w:val="0026630F"/>
    <w:rsid w:val="00266377"/>
    <w:rsid w:val="002663A0"/>
    <w:rsid w:val="002667DE"/>
    <w:rsid w:val="00266A78"/>
    <w:rsid w:val="00266A8D"/>
    <w:rsid w:val="00266C08"/>
    <w:rsid w:val="00266D72"/>
    <w:rsid w:val="00266D91"/>
    <w:rsid w:val="00266E7D"/>
    <w:rsid w:val="00267197"/>
    <w:rsid w:val="002671AC"/>
    <w:rsid w:val="002671B8"/>
    <w:rsid w:val="0026741A"/>
    <w:rsid w:val="002676E1"/>
    <w:rsid w:val="00267C55"/>
    <w:rsid w:val="00267D03"/>
    <w:rsid w:val="00267F95"/>
    <w:rsid w:val="0027021D"/>
    <w:rsid w:val="00270301"/>
    <w:rsid w:val="00270663"/>
    <w:rsid w:val="00270781"/>
    <w:rsid w:val="00270820"/>
    <w:rsid w:val="00270B5C"/>
    <w:rsid w:val="00270CA7"/>
    <w:rsid w:val="002710F7"/>
    <w:rsid w:val="00271399"/>
    <w:rsid w:val="0027145D"/>
    <w:rsid w:val="002715C4"/>
    <w:rsid w:val="002715F0"/>
    <w:rsid w:val="002718B3"/>
    <w:rsid w:val="00271948"/>
    <w:rsid w:val="002719AF"/>
    <w:rsid w:val="00271A16"/>
    <w:rsid w:val="00271C4B"/>
    <w:rsid w:val="00271DD9"/>
    <w:rsid w:val="0027208A"/>
    <w:rsid w:val="002720B9"/>
    <w:rsid w:val="0027212B"/>
    <w:rsid w:val="0027221B"/>
    <w:rsid w:val="002724BF"/>
    <w:rsid w:val="002724DF"/>
    <w:rsid w:val="00272A86"/>
    <w:rsid w:val="00272C79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195"/>
    <w:rsid w:val="002743E2"/>
    <w:rsid w:val="0027443A"/>
    <w:rsid w:val="0027479D"/>
    <w:rsid w:val="002747FD"/>
    <w:rsid w:val="0027483A"/>
    <w:rsid w:val="00274928"/>
    <w:rsid w:val="00274A55"/>
    <w:rsid w:val="00274ADA"/>
    <w:rsid w:val="00274CAD"/>
    <w:rsid w:val="00275258"/>
    <w:rsid w:val="002754AE"/>
    <w:rsid w:val="00275527"/>
    <w:rsid w:val="002758E5"/>
    <w:rsid w:val="00275FAE"/>
    <w:rsid w:val="0027658B"/>
    <w:rsid w:val="00276613"/>
    <w:rsid w:val="00276623"/>
    <w:rsid w:val="00276712"/>
    <w:rsid w:val="002767E6"/>
    <w:rsid w:val="002767EB"/>
    <w:rsid w:val="002768B0"/>
    <w:rsid w:val="002768E1"/>
    <w:rsid w:val="00276A7C"/>
    <w:rsid w:val="00276AA7"/>
    <w:rsid w:val="00276AFC"/>
    <w:rsid w:val="00276CCD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B93"/>
    <w:rsid w:val="00280CA1"/>
    <w:rsid w:val="00280F69"/>
    <w:rsid w:val="002812AB"/>
    <w:rsid w:val="0028185C"/>
    <w:rsid w:val="002818A7"/>
    <w:rsid w:val="00281978"/>
    <w:rsid w:val="0028198E"/>
    <w:rsid w:val="00281AF4"/>
    <w:rsid w:val="00281DA6"/>
    <w:rsid w:val="002820EF"/>
    <w:rsid w:val="0028225E"/>
    <w:rsid w:val="0028243E"/>
    <w:rsid w:val="002824A7"/>
    <w:rsid w:val="002826CE"/>
    <w:rsid w:val="0028271C"/>
    <w:rsid w:val="002827AE"/>
    <w:rsid w:val="002827DB"/>
    <w:rsid w:val="0028298C"/>
    <w:rsid w:val="00282BF5"/>
    <w:rsid w:val="00282D74"/>
    <w:rsid w:val="00283145"/>
    <w:rsid w:val="002834CA"/>
    <w:rsid w:val="0028353A"/>
    <w:rsid w:val="00283688"/>
    <w:rsid w:val="00283BF2"/>
    <w:rsid w:val="00283D49"/>
    <w:rsid w:val="00284099"/>
    <w:rsid w:val="00284701"/>
    <w:rsid w:val="002847A9"/>
    <w:rsid w:val="00284C46"/>
    <w:rsid w:val="00284EC8"/>
    <w:rsid w:val="0028522D"/>
    <w:rsid w:val="002852B0"/>
    <w:rsid w:val="0028542D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6469"/>
    <w:rsid w:val="00286D93"/>
    <w:rsid w:val="00286E33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12E"/>
    <w:rsid w:val="002906E3"/>
    <w:rsid w:val="00290837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E84"/>
    <w:rsid w:val="00291F3B"/>
    <w:rsid w:val="00291FF4"/>
    <w:rsid w:val="00292064"/>
    <w:rsid w:val="002923C0"/>
    <w:rsid w:val="00292460"/>
    <w:rsid w:val="00292495"/>
    <w:rsid w:val="002924DE"/>
    <w:rsid w:val="0029274E"/>
    <w:rsid w:val="0029280D"/>
    <w:rsid w:val="00292A13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3CB"/>
    <w:rsid w:val="00294496"/>
    <w:rsid w:val="0029459B"/>
    <w:rsid w:val="00294890"/>
    <w:rsid w:val="00294C72"/>
    <w:rsid w:val="00294DCA"/>
    <w:rsid w:val="00294EB0"/>
    <w:rsid w:val="00294FA2"/>
    <w:rsid w:val="00294FA9"/>
    <w:rsid w:val="0029549E"/>
    <w:rsid w:val="00295555"/>
    <w:rsid w:val="0029560F"/>
    <w:rsid w:val="002956EB"/>
    <w:rsid w:val="00295ACD"/>
    <w:rsid w:val="00295CF0"/>
    <w:rsid w:val="0029607F"/>
    <w:rsid w:val="00296082"/>
    <w:rsid w:val="0029654D"/>
    <w:rsid w:val="00296B2D"/>
    <w:rsid w:val="00296CAE"/>
    <w:rsid w:val="00296D2A"/>
    <w:rsid w:val="0029719B"/>
    <w:rsid w:val="00297356"/>
    <w:rsid w:val="0029749E"/>
    <w:rsid w:val="002976EB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0C7B"/>
    <w:rsid w:val="002A1249"/>
    <w:rsid w:val="002A15A6"/>
    <w:rsid w:val="002A15FD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854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3"/>
    <w:rsid w:val="002A58CA"/>
    <w:rsid w:val="002A5B56"/>
    <w:rsid w:val="002A5BD8"/>
    <w:rsid w:val="002A5C3E"/>
    <w:rsid w:val="002A5F0B"/>
    <w:rsid w:val="002A6581"/>
    <w:rsid w:val="002A6C19"/>
    <w:rsid w:val="002A6CBB"/>
    <w:rsid w:val="002A6EC2"/>
    <w:rsid w:val="002A718B"/>
    <w:rsid w:val="002A726E"/>
    <w:rsid w:val="002A72F3"/>
    <w:rsid w:val="002A75BD"/>
    <w:rsid w:val="002A763C"/>
    <w:rsid w:val="002A7AE5"/>
    <w:rsid w:val="002A7D5B"/>
    <w:rsid w:val="002A7EEA"/>
    <w:rsid w:val="002B09E5"/>
    <w:rsid w:val="002B0C04"/>
    <w:rsid w:val="002B0C69"/>
    <w:rsid w:val="002B0E7A"/>
    <w:rsid w:val="002B1284"/>
    <w:rsid w:val="002B1300"/>
    <w:rsid w:val="002B155B"/>
    <w:rsid w:val="002B180C"/>
    <w:rsid w:val="002B1812"/>
    <w:rsid w:val="002B19D2"/>
    <w:rsid w:val="002B1B0A"/>
    <w:rsid w:val="002B1B9B"/>
    <w:rsid w:val="002B1C79"/>
    <w:rsid w:val="002B1D98"/>
    <w:rsid w:val="002B1F5E"/>
    <w:rsid w:val="002B1FC7"/>
    <w:rsid w:val="002B2046"/>
    <w:rsid w:val="002B20AD"/>
    <w:rsid w:val="002B21A3"/>
    <w:rsid w:val="002B23D1"/>
    <w:rsid w:val="002B24DB"/>
    <w:rsid w:val="002B278B"/>
    <w:rsid w:val="002B27E0"/>
    <w:rsid w:val="002B29A9"/>
    <w:rsid w:val="002B29E8"/>
    <w:rsid w:val="002B2B30"/>
    <w:rsid w:val="002B2E0E"/>
    <w:rsid w:val="002B2F7E"/>
    <w:rsid w:val="002B30B9"/>
    <w:rsid w:val="002B3138"/>
    <w:rsid w:val="002B321B"/>
    <w:rsid w:val="002B3720"/>
    <w:rsid w:val="002B3818"/>
    <w:rsid w:val="002B38BE"/>
    <w:rsid w:val="002B3919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7B8"/>
    <w:rsid w:val="002B5AF3"/>
    <w:rsid w:val="002B5E80"/>
    <w:rsid w:val="002B6450"/>
    <w:rsid w:val="002B64BF"/>
    <w:rsid w:val="002B650A"/>
    <w:rsid w:val="002B6794"/>
    <w:rsid w:val="002B6DF5"/>
    <w:rsid w:val="002B6FAD"/>
    <w:rsid w:val="002B705F"/>
    <w:rsid w:val="002B70FE"/>
    <w:rsid w:val="002B7752"/>
    <w:rsid w:val="002B780A"/>
    <w:rsid w:val="002B7E72"/>
    <w:rsid w:val="002B7FA5"/>
    <w:rsid w:val="002B7FE6"/>
    <w:rsid w:val="002C0243"/>
    <w:rsid w:val="002C035E"/>
    <w:rsid w:val="002C0520"/>
    <w:rsid w:val="002C0738"/>
    <w:rsid w:val="002C080B"/>
    <w:rsid w:val="002C0B87"/>
    <w:rsid w:val="002C0DF3"/>
    <w:rsid w:val="002C12C8"/>
    <w:rsid w:val="002C177E"/>
    <w:rsid w:val="002C17D3"/>
    <w:rsid w:val="002C1A74"/>
    <w:rsid w:val="002C1CD9"/>
    <w:rsid w:val="002C1D9E"/>
    <w:rsid w:val="002C233B"/>
    <w:rsid w:val="002C2989"/>
    <w:rsid w:val="002C298E"/>
    <w:rsid w:val="002C299E"/>
    <w:rsid w:val="002C2D48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3FCA"/>
    <w:rsid w:val="002C405F"/>
    <w:rsid w:val="002C4252"/>
    <w:rsid w:val="002C4421"/>
    <w:rsid w:val="002C4446"/>
    <w:rsid w:val="002C451A"/>
    <w:rsid w:val="002C49AF"/>
    <w:rsid w:val="002C51DF"/>
    <w:rsid w:val="002C5224"/>
    <w:rsid w:val="002C524D"/>
    <w:rsid w:val="002C5476"/>
    <w:rsid w:val="002C54D2"/>
    <w:rsid w:val="002C54F6"/>
    <w:rsid w:val="002C59C4"/>
    <w:rsid w:val="002C5A97"/>
    <w:rsid w:val="002C5BC1"/>
    <w:rsid w:val="002C5F8E"/>
    <w:rsid w:val="002C61D0"/>
    <w:rsid w:val="002C627D"/>
    <w:rsid w:val="002C6424"/>
    <w:rsid w:val="002C648C"/>
    <w:rsid w:val="002C64C4"/>
    <w:rsid w:val="002C65BC"/>
    <w:rsid w:val="002C691D"/>
    <w:rsid w:val="002C6946"/>
    <w:rsid w:val="002C6A93"/>
    <w:rsid w:val="002C6B80"/>
    <w:rsid w:val="002C6BB1"/>
    <w:rsid w:val="002C6C3B"/>
    <w:rsid w:val="002C7069"/>
    <w:rsid w:val="002C707A"/>
    <w:rsid w:val="002C72CE"/>
    <w:rsid w:val="002C766A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0F84"/>
    <w:rsid w:val="002D106A"/>
    <w:rsid w:val="002D14C7"/>
    <w:rsid w:val="002D1590"/>
    <w:rsid w:val="002D160F"/>
    <w:rsid w:val="002D1A72"/>
    <w:rsid w:val="002D1FEB"/>
    <w:rsid w:val="002D2218"/>
    <w:rsid w:val="002D2414"/>
    <w:rsid w:val="002D2975"/>
    <w:rsid w:val="002D2A92"/>
    <w:rsid w:val="002D2D93"/>
    <w:rsid w:val="002D2F2D"/>
    <w:rsid w:val="002D2F9D"/>
    <w:rsid w:val="002D332D"/>
    <w:rsid w:val="002D35B8"/>
    <w:rsid w:val="002D3633"/>
    <w:rsid w:val="002D3711"/>
    <w:rsid w:val="002D37FF"/>
    <w:rsid w:val="002D3A4D"/>
    <w:rsid w:val="002D3DFF"/>
    <w:rsid w:val="002D3F6F"/>
    <w:rsid w:val="002D4226"/>
    <w:rsid w:val="002D4307"/>
    <w:rsid w:val="002D437B"/>
    <w:rsid w:val="002D4422"/>
    <w:rsid w:val="002D4450"/>
    <w:rsid w:val="002D450D"/>
    <w:rsid w:val="002D4554"/>
    <w:rsid w:val="002D4570"/>
    <w:rsid w:val="002D4EBD"/>
    <w:rsid w:val="002D507E"/>
    <w:rsid w:val="002D50DC"/>
    <w:rsid w:val="002D5325"/>
    <w:rsid w:val="002D533D"/>
    <w:rsid w:val="002D552B"/>
    <w:rsid w:val="002D55E9"/>
    <w:rsid w:val="002D56E5"/>
    <w:rsid w:val="002D5A60"/>
    <w:rsid w:val="002D5C86"/>
    <w:rsid w:val="002D5D70"/>
    <w:rsid w:val="002D5F34"/>
    <w:rsid w:val="002D60AC"/>
    <w:rsid w:val="002D67BD"/>
    <w:rsid w:val="002D6847"/>
    <w:rsid w:val="002D6DAB"/>
    <w:rsid w:val="002D6EC4"/>
    <w:rsid w:val="002D7031"/>
    <w:rsid w:val="002D7670"/>
    <w:rsid w:val="002D76AF"/>
    <w:rsid w:val="002D76C1"/>
    <w:rsid w:val="002D77ED"/>
    <w:rsid w:val="002D7808"/>
    <w:rsid w:val="002D7B97"/>
    <w:rsid w:val="002D7D64"/>
    <w:rsid w:val="002D7E53"/>
    <w:rsid w:val="002E00DA"/>
    <w:rsid w:val="002E0145"/>
    <w:rsid w:val="002E0697"/>
    <w:rsid w:val="002E08F6"/>
    <w:rsid w:val="002E0C96"/>
    <w:rsid w:val="002E0D49"/>
    <w:rsid w:val="002E1016"/>
    <w:rsid w:val="002E153B"/>
    <w:rsid w:val="002E1695"/>
    <w:rsid w:val="002E1767"/>
    <w:rsid w:val="002E1778"/>
    <w:rsid w:val="002E1CCB"/>
    <w:rsid w:val="002E1D22"/>
    <w:rsid w:val="002E1D37"/>
    <w:rsid w:val="002E1F36"/>
    <w:rsid w:val="002E23AD"/>
    <w:rsid w:val="002E24E3"/>
    <w:rsid w:val="002E2692"/>
    <w:rsid w:val="002E27C5"/>
    <w:rsid w:val="002E2840"/>
    <w:rsid w:val="002E288A"/>
    <w:rsid w:val="002E28F5"/>
    <w:rsid w:val="002E2A77"/>
    <w:rsid w:val="002E2CCB"/>
    <w:rsid w:val="002E2E13"/>
    <w:rsid w:val="002E30FA"/>
    <w:rsid w:val="002E34F1"/>
    <w:rsid w:val="002E3511"/>
    <w:rsid w:val="002E3696"/>
    <w:rsid w:val="002E377A"/>
    <w:rsid w:val="002E3AFC"/>
    <w:rsid w:val="002E3CE0"/>
    <w:rsid w:val="002E3CF0"/>
    <w:rsid w:val="002E3F8C"/>
    <w:rsid w:val="002E4167"/>
    <w:rsid w:val="002E4273"/>
    <w:rsid w:val="002E42E3"/>
    <w:rsid w:val="002E4355"/>
    <w:rsid w:val="002E46AC"/>
    <w:rsid w:val="002E49DC"/>
    <w:rsid w:val="002E4C05"/>
    <w:rsid w:val="002E4D6C"/>
    <w:rsid w:val="002E4EF2"/>
    <w:rsid w:val="002E5039"/>
    <w:rsid w:val="002E51F0"/>
    <w:rsid w:val="002E5524"/>
    <w:rsid w:val="002E55CD"/>
    <w:rsid w:val="002E55CE"/>
    <w:rsid w:val="002E56DB"/>
    <w:rsid w:val="002E581E"/>
    <w:rsid w:val="002E5937"/>
    <w:rsid w:val="002E595D"/>
    <w:rsid w:val="002E5B75"/>
    <w:rsid w:val="002E5BA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A31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22"/>
    <w:rsid w:val="002F0BA9"/>
    <w:rsid w:val="002F0E7A"/>
    <w:rsid w:val="002F0F12"/>
    <w:rsid w:val="002F1083"/>
    <w:rsid w:val="002F11D8"/>
    <w:rsid w:val="002F1235"/>
    <w:rsid w:val="002F124B"/>
    <w:rsid w:val="002F1339"/>
    <w:rsid w:val="002F15D7"/>
    <w:rsid w:val="002F15E5"/>
    <w:rsid w:val="002F161D"/>
    <w:rsid w:val="002F18AA"/>
    <w:rsid w:val="002F1ACC"/>
    <w:rsid w:val="002F1BF0"/>
    <w:rsid w:val="002F1C71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84"/>
    <w:rsid w:val="002F32A9"/>
    <w:rsid w:val="002F3317"/>
    <w:rsid w:val="002F35A3"/>
    <w:rsid w:val="002F3724"/>
    <w:rsid w:val="002F381C"/>
    <w:rsid w:val="002F391A"/>
    <w:rsid w:val="002F3A5A"/>
    <w:rsid w:val="002F3AC5"/>
    <w:rsid w:val="002F3CAD"/>
    <w:rsid w:val="002F3F24"/>
    <w:rsid w:val="002F3F2E"/>
    <w:rsid w:val="002F41D7"/>
    <w:rsid w:val="002F449C"/>
    <w:rsid w:val="002F4814"/>
    <w:rsid w:val="002F497A"/>
    <w:rsid w:val="002F4A0F"/>
    <w:rsid w:val="002F4D51"/>
    <w:rsid w:val="002F4DAB"/>
    <w:rsid w:val="002F52FC"/>
    <w:rsid w:val="002F5339"/>
    <w:rsid w:val="002F5654"/>
    <w:rsid w:val="002F59D0"/>
    <w:rsid w:val="002F5A15"/>
    <w:rsid w:val="002F5A81"/>
    <w:rsid w:val="002F5C6A"/>
    <w:rsid w:val="002F5EBE"/>
    <w:rsid w:val="002F60A5"/>
    <w:rsid w:val="002F624F"/>
    <w:rsid w:val="002F62A2"/>
    <w:rsid w:val="002F62DA"/>
    <w:rsid w:val="002F66E7"/>
    <w:rsid w:val="002F689D"/>
    <w:rsid w:val="002F6919"/>
    <w:rsid w:val="002F6B9A"/>
    <w:rsid w:val="002F6E41"/>
    <w:rsid w:val="002F6E82"/>
    <w:rsid w:val="002F6EBD"/>
    <w:rsid w:val="002F6FB0"/>
    <w:rsid w:val="002F72CB"/>
    <w:rsid w:val="002F77AC"/>
    <w:rsid w:val="002F7832"/>
    <w:rsid w:val="002F7B36"/>
    <w:rsid w:val="002F7C8C"/>
    <w:rsid w:val="002F7F18"/>
    <w:rsid w:val="002F7F6B"/>
    <w:rsid w:val="00300183"/>
    <w:rsid w:val="00300362"/>
    <w:rsid w:val="003003AA"/>
    <w:rsid w:val="003005C3"/>
    <w:rsid w:val="00300630"/>
    <w:rsid w:val="00300938"/>
    <w:rsid w:val="003009FA"/>
    <w:rsid w:val="00300F20"/>
    <w:rsid w:val="00301011"/>
    <w:rsid w:val="003013F6"/>
    <w:rsid w:val="00301692"/>
    <w:rsid w:val="003017D0"/>
    <w:rsid w:val="00301B58"/>
    <w:rsid w:val="00301FA9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4EE"/>
    <w:rsid w:val="00305706"/>
    <w:rsid w:val="00305B8F"/>
    <w:rsid w:val="00305C5A"/>
    <w:rsid w:val="00305D5F"/>
    <w:rsid w:val="00306066"/>
    <w:rsid w:val="003060B4"/>
    <w:rsid w:val="00306272"/>
    <w:rsid w:val="003064AB"/>
    <w:rsid w:val="00306BC5"/>
    <w:rsid w:val="00306CE8"/>
    <w:rsid w:val="003070E8"/>
    <w:rsid w:val="003075DB"/>
    <w:rsid w:val="0030765C"/>
    <w:rsid w:val="00307965"/>
    <w:rsid w:val="00307B3F"/>
    <w:rsid w:val="00307C10"/>
    <w:rsid w:val="00307DA4"/>
    <w:rsid w:val="00307DC7"/>
    <w:rsid w:val="00307DD8"/>
    <w:rsid w:val="00307ED5"/>
    <w:rsid w:val="00310313"/>
    <w:rsid w:val="003105E5"/>
    <w:rsid w:val="0031083E"/>
    <w:rsid w:val="00310B7C"/>
    <w:rsid w:val="00310BED"/>
    <w:rsid w:val="00310DA0"/>
    <w:rsid w:val="00310DBE"/>
    <w:rsid w:val="00310ECD"/>
    <w:rsid w:val="00310EE4"/>
    <w:rsid w:val="003111CA"/>
    <w:rsid w:val="003113DF"/>
    <w:rsid w:val="0031161B"/>
    <w:rsid w:val="0031176D"/>
    <w:rsid w:val="00311808"/>
    <w:rsid w:val="00311B0D"/>
    <w:rsid w:val="00311DCA"/>
    <w:rsid w:val="00311E44"/>
    <w:rsid w:val="00311E52"/>
    <w:rsid w:val="003120AE"/>
    <w:rsid w:val="00312284"/>
    <w:rsid w:val="003125BD"/>
    <w:rsid w:val="003127A3"/>
    <w:rsid w:val="00312963"/>
    <w:rsid w:val="00312BC4"/>
    <w:rsid w:val="003133AD"/>
    <w:rsid w:val="00313734"/>
    <w:rsid w:val="00313742"/>
    <w:rsid w:val="003137D5"/>
    <w:rsid w:val="0031396A"/>
    <w:rsid w:val="00313A58"/>
    <w:rsid w:val="00313A98"/>
    <w:rsid w:val="00313B8B"/>
    <w:rsid w:val="00314192"/>
    <w:rsid w:val="003144E0"/>
    <w:rsid w:val="003144E2"/>
    <w:rsid w:val="00314542"/>
    <w:rsid w:val="0031469C"/>
    <w:rsid w:val="0031483C"/>
    <w:rsid w:val="003149C8"/>
    <w:rsid w:val="00314E0A"/>
    <w:rsid w:val="00315359"/>
    <w:rsid w:val="003154F8"/>
    <w:rsid w:val="0031551E"/>
    <w:rsid w:val="003155DC"/>
    <w:rsid w:val="00315607"/>
    <w:rsid w:val="003157F8"/>
    <w:rsid w:val="003159FC"/>
    <w:rsid w:val="00315A89"/>
    <w:rsid w:val="00315C55"/>
    <w:rsid w:val="00315C62"/>
    <w:rsid w:val="00315D63"/>
    <w:rsid w:val="00316093"/>
    <w:rsid w:val="003160A2"/>
    <w:rsid w:val="00316126"/>
    <w:rsid w:val="00316272"/>
    <w:rsid w:val="00316396"/>
    <w:rsid w:val="00316884"/>
    <w:rsid w:val="003168A9"/>
    <w:rsid w:val="00316903"/>
    <w:rsid w:val="00316A42"/>
    <w:rsid w:val="00316E7A"/>
    <w:rsid w:val="00316FE3"/>
    <w:rsid w:val="00317110"/>
    <w:rsid w:val="00317188"/>
    <w:rsid w:val="00317423"/>
    <w:rsid w:val="003176BE"/>
    <w:rsid w:val="003178F8"/>
    <w:rsid w:val="00317946"/>
    <w:rsid w:val="00317BED"/>
    <w:rsid w:val="00317F00"/>
    <w:rsid w:val="00317F09"/>
    <w:rsid w:val="00320120"/>
    <w:rsid w:val="00320189"/>
    <w:rsid w:val="0032025C"/>
    <w:rsid w:val="00320448"/>
    <w:rsid w:val="0032050F"/>
    <w:rsid w:val="00320743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292"/>
    <w:rsid w:val="003224E8"/>
    <w:rsid w:val="0032250E"/>
    <w:rsid w:val="00322588"/>
    <w:rsid w:val="00322984"/>
    <w:rsid w:val="00322AA1"/>
    <w:rsid w:val="00322B2E"/>
    <w:rsid w:val="00322CDF"/>
    <w:rsid w:val="00322D25"/>
    <w:rsid w:val="003230F9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87C"/>
    <w:rsid w:val="003248C0"/>
    <w:rsid w:val="00324B10"/>
    <w:rsid w:val="00324BC0"/>
    <w:rsid w:val="00324FFE"/>
    <w:rsid w:val="003250E9"/>
    <w:rsid w:val="003252B1"/>
    <w:rsid w:val="0032541D"/>
    <w:rsid w:val="003255DF"/>
    <w:rsid w:val="00325725"/>
    <w:rsid w:val="00325A78"/>
    <w:rsid w:val="00325BB9"/>
    <w:rsid w:val="00325C26"/>
    <w:rsid w:val="00325C6E"/>
    <w:rsid w:val="00325ED1"/>
    <w:rsid w:val="003262F0"/>
    <w:rsid w:val="0032630E"/>
    <w:rsid w:val="003263B6"/>
    <w:rsid w:val="00326500"/>
    <w:rsid w:val="00326588"/>
    <w:rsid w:val="00326656"/>
    <w:rsid w:val="00326823"/>
    <w:rsid w:val="00326A29"/>
    <w:rsid w:val="00326B02"/>
    <w:rsid w:val="00326C6C"/>
    <w:rsid w:val="00327002"/>
    <w:rsid w:val="00327081"/>
    <w:rsid w:val="00327396"/>
    <w:rsid w:val="003277CA"/>
    <w:rsid w:val="00327985"/>
    <w:rsid w:val="00327A89"/>
    <w:rsid w:val="00327CA9"/>
    <w:rsid w:val="00327E51"/>
    <w:rsid w:val="00327FDE"/>
    <w:rsid w:val="0033039A"/>
    <w:rsid w:val="00330407"/>
    <w:rsid w:val="003304E7"/>
    <w:rsid w:val="003304F4"/>
    <w:rsid w:val="00330956"/>
    <w:rsid w:val="0033097F"/>
    <w:rsid w:val="00330CF2"/>
    <w:rsid w:val="00330E82"/>
    <w:rsid w:val="00331292"/>
    <w:rsid w:val="003312F3"/>
    <w:rsid w:val="003315D2"/>
    <w:rsid w:val="0033162B"/>
    <w:rsid w:val="00331E29"/>
    <w:rsid w:val="0033265B"/>
    <w:rsid w:val="00332A98"/>
    <w:rsid w:val="00332D1B"/>
    <w:rsid w:val="00332EE3"/>
    <w:rsid w:val="00333096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2B"/>
    <w:rsid w:val="003358B4"/>
    <w:rsid w:val="00335C54"/>
    <w:rsid w:val="00335CF7"/>
    <w:rsid w:val="00335D1A"/>
    <w:rsid w:val="00335F9B"/>
    <w:rsid w:val="003363AA"/>
    <w:rsid w:val="0033644F"/>
    <w:rsid w:val="00336762"/>
    <w:rsid w:val="00336A4A"/>
    <w:rsid w:val="00336C0C"/>
    <w:rsid w:val="00336CBC"/>
    <w:rsid w:val="00336F55"/>
    <w:rsid w:val="0033718F"/>
    <w:rsid w:val="003372D8"/>
    <w:rsid w:val="003375E6"/>
    <w:rsid w:val="003376A1"/>
    <w:rsid w:val="003376F1"/>
    <w:rsid w:val="00337D19"/>
    <w:rsid w:val="00337E23"/>
    <w:rsid w:val="00337F4C"/>
    <w:rsid w:val="003400F5"/>
    <w:rsid w:val="0034041A"/>
    <w:rsid w:val="003405BC"/>
    <w:rsid w:val="003407EA"/>
    <w:rsid w:val="003409A1"/>
    <w:rsid w:val="00340C07"/>
    <w:rsid w:val="00340C8D"/>
    <w:rsid w:val="00340E5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3FB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5D2B"/>
    <w:rsid w:val="00346081"/>
    <w:rsid w:val="003460AE"/>
    <w:rsid w:val="00346124"/>
    <w:rsid w:val="00346146"/>
    <w:rsid w:val="0034626B"/>
    <w:rsid w:val="003463A9"/>
    <w:rsid w:val="00346505"/>
    <w:rsid w:val="0034652E"/>
    <w:rsid w:val="003467EE"/>
    <w:rsid w:val="00346863"/>
    <w:rsid w:val="00346D15"/>
    <w:rsid w:val="00346EA2"/>
    <w:rsid w:val="00346EBD"/>
    <w:rsid w:val="00346EDE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7F"/>
    <w:rsid w:val="0035049C"/>
    <w:rsid w:val="003507EC"/>
    <w:rsid w:val="00350BEC"/>
    <w:rsid w:val="00350D5E"/>
    <w:rsid w:val="00350E27"/>
    <w:rsid w:val="00350EC4"/>
    <w:rsid w:val="00350F80"/>
    <w:rsid w:val="00350F83"/>
    <w:rsid w:val="00351002"/>
    <w:rsid w:val="00351094"/>
    <w:rsid w:val="003510AC"/>
    <w:rsid w:val="003510E7"/>
    <w:rsid w:val="003511B6"/>
    <w:rsid w:val="00351258"/>
    <w:rsid w:val="00351402"/>
    <w:rsid w:val="00351403"/>
    <w:rsid w:val="00351770"/>
    <w:rsid w:val="003519D7"/>
    <w:rsid w:val="00351A9C"/>
    <w:rsid w:val="00351EFF"/>
    <w:rsid w:val="00351FF3"/>
    <w:rsid w:val="00352506"/>
    <w:rsid w:val="003525ED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3B1C"/>
    <w:rsid w:val="00354097"/>
    <w:rsid w:val="003541BE"/>
    <w:rsid w:val="003541C0"/>
    <w:rsid w:val="0035433F"/>
    <w:rsid w:val="00354407"/>
    <w:rsid w:val="0035448A"/>
    <w:rsid w:val="003544F1"/>
    <w:rsid w:val="00354579"/>
    <w:rsid w:val="00354B61"/>
    <w:rsid w:val="00354C79"/>
    <w:rsid w:val="00354DC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6B6F"/>
    <w:rsid w:val="003570FB"/>
    <w:rsid w:val="00357320"/>
    <w:rsid w:val="003574B8"/>
    <w:rsid w:val="003577A2"/>
    <w:rsid w:val="003577BF"/>
    <w:rsid w:val="00357833"/>
    <w:rsid w:val="0035784C"/>
    <w:rsid w:val="00357BFA"/>
    <w:rsid w:val="00357CE0"/>
    <w:rsid w:val="00357DB7"/>
    <w:rsid w:val="00360237"/>
    <w:rsid w:val="00360430"/>
    <w:rsid w:val="00360532"/>
    <w:rsid w:val="003606EC"/>
    <w:rsid w:val="0036075B"/>
    <w:rsid w:val="003608BA"/>
    <w:rsid w:val="00360B6F"/>
    <w:rsid w:val="00360BB2"/>
    <w:rsid w:val="00360BE3"/>
    <w:rsid w:val="0036105C"/>
    <w:rsid w:val="003618D9"/>
    <w:rsid w:val="00361976"/>
    <w:rsid w:val="00361A20"/>
    <w:rsid w:val="00361AB8"/>
    <w:rsid w:val="00361D1C"/>
    <w:rsid w:val="00361DCD"/>
    <w:rsid w:val="00361E60"/>
    <w:rsid w:val="00361EA7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40F"/>
    <w:rsid w:val="00363518"/>
    <w:rsid w:val="00363535"/>
    <w:rsid w:val="00363537"/>
    <w:rsid w:val="003638E7"/>
    <w:rsid w:val="00363C39"/>
    <w:rsid w:val="00363E4F"/>
    <w:rsid w:val="00363EF2"/>
    <w:rsid w:val="0036410B"/>
    <w:rsid w:val="00364215"/>
    <w:rsid w:val="00364621"/>
    <w:rsid w:val="003646BA"/>
    <w:rsid w:val="00364987"/>
    <w:rsid w:val="00364E51"/>
    <w:rsid w:val="003650BC"/>
    <w:rsid w:val="003650E4"/>
    <w:rsid w:val="00365231"/>
    <w:rsid w:val="0036531D"/>
    <w:rsid w:val="003654DB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4A9"/>
    <w:rsid w:val="003665FD"/>
    <w:rsid w:val="003666C2"/>
    <w:rsid w:val="003667F4"/>
    <w:rsid w:val="00366935"/>
    <w:rsid w:val="00366A2C"/>
    <w:rsid w:val="00366B3F"/>
    <w:rsid w:val="00366C19"/>
    <w:rsid w:val="00366D41"/>
    <w:rsid w:val="00366DA4"/>
    <w:rsid w:val="00366E8F"/>
    <w:rsid w:val="00366ECA"/>
    <w:rsid w:val="003671C5"/>
    <w:rsid w:val="00367636"/>
    <w:rsid w:val="00367647"/>
    <w:rsid w:val="00367979"/>
    <w:rsid w:val="00367AA5"/>
    <w:rsid w:val="00367ED2"/>
    <w:rsid w:val="00367EDF"/>
    <w:rsid w:val="00367F9E"/>
    <w:rsid w:val="00370147"/>
    <w:rsid w:val="00370561"/>
    <w:rsid w:val="00370857"/>
    <w:rsid w:val="00370A8E"/>
    <w:rsid w:val="00370B26"/>
    <w:rsid w:val="00370BB4"/>
    <w:rsid w:val="00370BF2"/>
    <w:rsid w:val="00370CED"/>
    <w:rsid w:val="00370E9A"/>
    <w:rsid w:val="00370F3D"/>
    <w:rsid w:val="00371208"/>
    <w:rsid w:val="00371212"/>
    <w:rsid w:val="00371271"/>
    <w:rsid w:val="00371357"/>
    <w:rsid w:val="003715D6"/>
    <w:rsid w:val="00371800"/>
    <w:rsid w:val="0037191D"/>
    <w:rsid w:val="00371C9A"/>
    <w:rsid w:val="00371CE2"/>
    <w:rsid w:val="00372002"/>
    <w:rsid w:val="00372292"/>
    <w:rsid w:val="003723D0"/>
    <w:rsid w:val="0037258B"/>
    <w:rsid w:val="00372684"/>
    <w:rsid w:val="003729F6"/>
    <w:rsid w:val="00372BF3"/>
    <w:rsid w:val="0037313F"/>
    <w:rsid w:val="0037317C"/>
    <w:rsid w:val="0037340C"/>
    <w:rsid w:val="0037344E"/>
    <w:rsid w:val="00373680"/>
    <w:rsid w:val="003736ED"/>
    <w:rsid w:val="003739E3"/>
    <w:rsid w:val="00374327"/>
    <w:rsid w:val="003743D1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57E"/>
    <w:rsid w:val="0037564C"/>
    <w:rsid w:val="0037585C"/>
    <w:rsid w:val="00375A52"/>
    <w:rsid w:val="00375BA8"/>
    <w:rsid w:val="00375D17"/>
    <w:rsid w:val="00375FA8"/>
    <w:rsid w:val="00375FBA"/>
    <w:rsid w:val="00376257"/>
    <w:rsid w:val="00376281"/>
    <w:rsid w:val="003762DC"/>
    <w:rsid w:val="00376445"/>
    <w:rsid w:val="00376502"/>
    <w:rsid w:val="003765E7"/>
    <w:rsid w:val="0037664A"/>
    <w:rsid w:val="003767F1"/>
    <w:rsid w:val="003768F8"/>
    <w:rsid w:val="00376A9B"/>
    <w:rsid w:val="00376DA0"/>
    <w:rsid w:val="00376DDD"/>
    <w:rsid w:val="00377153"/>
    <w:rsid w:val="00377157"/>
    <w:rsid w:val="0037720C"/>
    <w:rsid w:val="003772DD"/>
    <w:rsid w:val="00377556"/>
    <w:rsid w:val="00377601"/>
    <w:rsid w:val="00377788"/>
    <w:rsid w:val="00377A11"/>
    <w:rsid w:val="00377B15"/>
    <w:rsid w:val="00377B9B"/>
    <w:rsid w:val="00377DDA"/>
    <w:rsid w:val="00377F43"/>
    <w:rsid w:val="00377F75"/>
    <w:rsid w:val="00377FBC"/>
    <w:rsid w:val="0038018A"/>
    <w:rsid w:val="00380242"/>
    <w:rsid w:val="00380339"/>
    <w:rsid w:val="00380369"/>
    <w:rsid w:val="00380498"/>
    <w:rsid w:val="003804E8"/>
    <w:rsid w:val="00380F06"/>
    <w:rsid w:val="00380FE2"/>
    <w:rsid w:val="0038105E"/>
    <w:rsid w:val="00381189"/>
    <w:rsid w:val="0038126E"/>
    <w:rsid w:val="0038129A"/>
    <w:rsid w:val="0038141B"/>
    <w:rsid w:val="003816A6"/>
    <w:rsid w:val="00381728"/>
    <w:rsid w:val="00381A47"/>
    <w:rsid w:val="00381AB6"/>
    <w:rsid w:val="00381C7F"/>
    <w:rsid w:val="00381DA4"/>
    <w:rsid w:val="00381FB1"/>
    <w:rsid w:val="00381FE4"/>
    <w:rsid w:val="00381FE9"/>
    <w:rsid w:val="0038201E"/>
    <w:rsid w:val="003826A1"/>
    <w:rsid w:val="003826B4"/>
    <w:rsid w:val="00382AD8"/>
    <w:rsid w:val="00382D5C"/>
    <w:rsid w:val="00382DD9"/>
    <w:rsid w:val="00383104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AE0"/>
    <w:rsid w:val="00385B1B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7B3"/>
    <w:rsid w:val="00390FDA"/>
    <w:rsid w:val="00391301"/>
    <w:rsid w:val="00391334"/>
    <w:rsid w:val="003913B1"/>
    <w:rsid w:val="00391506"/>
    <w:rsid w:val="00391515"/>
    <w:rsid w:val="003918ED"/>
    <w:rsid w:val="00391EE1"/>
    <w:rsid w:val="00392370"/>
    <w:rsid w:val="00392524"/>
    <w:rsid w:val="00392631"/>
    <w:rsid w:val="00392771"/>
    <w:rsid w:val="003927A1"/>
    <w:rsid w:val="00392A52"/>
    <w:rsid w:val="00392A96"/>
    <w:rsid w:val="00392B37"/>
    <w:rsid w:val="00392D12"/>
    <w:rsid w:val="00392E9D"/>
    <w:rsid w:val="00392F5F"/>
    <w:rsid w:val="003930D6"/>
    <w:rsid w:val="0039343F"/>
    <w:rsid w:val="00393466"/>
    <w:rsid w:val="00393609"/>
    <w:rsid w:val="003938AD"/>
    <w:rsid w:val="00393DFD"/>
    <w:rsid w:val="00393E4F"/>
    <w:rsid w:val="0039478D"/>
    <w:rsid w:val="0039479D"/>
    <w:rsid w:val="00394B4B"/>
    <w:rsid w:val="00394CF6"/>
    <w:rsid w:val="00394E83"/>
    <w:rsid w:val="00394EE6"/>
    <w:rsid w:val="00394F14"/>
    <w:rsid w:val="0039510E"/>
    <w:rsid w:val="00395126"/>
    <w:rsid w:val="00395997"/>
    <w:rsid w:val="00395AEF"/>
    <w:rsid w:val="003968F9"/>
    <w:rsid w:val="00396C69"/>
    <w:rsid w:val="00396C97"/>
    <w:rsid w:val="00396CD9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0790"/>
    <w:rsid w:val="003A1646"/>
    <w:rsid w:val="003A16B3"/>
    <w:rsid w:val="003A1C55"/>
    <w:rsid w:val="003A1C59"/>
    <w:rsid w:val="003A219B"/>
    <w:rsid w:val="003A2343"/>
    <w:rsid w:val="003A2388"/>
    <w:rsid w:val="003A245A"/>
    <w:rsid w:val="003A252C"/>
    <w:rsid w:val="003A2B2F"/>
    <w:rsid w:val="003A2BAA"/>
    <w:rsid w:val="003A2C9A"/>
    <w:rsid w:val="003A2DF7"/>
    <w:rsid w:val="003A2E9C"/>
    <w:rsid w:val="003A30BF"/>
    <w:rsid w:val="003A30D2"/>
    <w:rsid w:val="003A33D9"/>
    <w:rsid w:val="003A348E"/>
    <w:rsid w:val="003A3540"/>
    <w:rsid w:val="003A3556"/>
    <w:rsid w:val="003A3682"/>
    <w:rsid w:val="003A369D"/>
    <w:rsid w:val="003A379A"/>
    <w:rsid w:val="003A3964"/>
    <w:rsid w:val="003A3C37"/>
    <w:rsid w:val="003A3C60"/>
    <w:rsid w:val="003A3E22"/>
    <w:rsid w:val="003A3EE6"/>
    <w:rsid w:val="003A424B"/>
    <w:rsid w:val="003A435B"/>
    <w:rsid w:val="003A43B1"/>
    <w:rsid w:val="003A485D"/>
    <w:rsid w:val="003A4953"/>
    <w:rsid w:val="003A4975"/>
    <w:rsid w:val="003A499D"/>
    <w:rsid w:val="003A49FC"/>
    <w:rsid w:val="003A4B4B"/>
    <w:rsid w:val="003A4BE3"/>
    <w:rsid w:val="003A4ECC"/>
    <w:rsid w:val="003A4FB8"/>
    <w:rsid w:val="003A50FF"/>
    <w:rsid w:val="003A517B"/>
    <w:rsid w:val="003A51B8"/>
    <w:rsid w:val="003A52DF"/>
    <w:rsid w:val="003A5542"/>
    <w:rsid w:val="003A555D"/>
    <w:rsid w:val="003A58D0"/>
    <w:rsid w:val="003A5CD5"/>
    <w:rsid w:val="003A5EE0"/>
    <w:rsid w:val="003A603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9F2"/>
    <w:rsid w:val="003A7D9F"/>
    <w:rsid w:val="003A7E0D"/>
    <w:rsid w:val="003A7F54"/>
    <w:rsid w:val="003B00C2"/>
    <w:rsid w:val="003B0118"/>
    <w:rsid w:val="003B017D"/>
    <w:rsid w:val="003B029E"/>
    <w:rsid w:val="003B03D8"/>
    <w:rsid w:val="003B03E7"/>
    <w:rsid w:val="003B04E3"/>
    <w:rsid w:val="003B0527"/>
    <w:rsid w:val="003B0568"/>
    <w:rsid w:val="003B05D6"/>
    <w:rsid w:val="003B05D7"/>
    <w:rsid w:val="003B0625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8A9"/>
    <w:rsid w:val="003B190B"/>
    <w:rsid w:val="003B192A"/>
    <w:rsid w:val="003B1A8B"/>
    <w:rsid w:val="003B1CFF"/>
    <w:rsid w:val="003B1E53"/>
    <w:rsid w:val="003B2093"/>
    <w:rsid w:val="003B21EA"/>
    <w:rsid w:val="003B22F2"/>
    <w:rsid w:val="003B23A9"/>
    <w:rsid w:val="003B23E7"/>
    <w:rsid w:val="003B2790"/>
    <w:rsid w:val="003B28DB"/>
    <w:rsid w:val="003B2ADD"/>
    <w:rsid w:val="003B2E28"/>
    <w:rsid w:val="003B2EA1"/>
    <w:rsid w:val="003B31CF"/>
    <w:rsid w:val="003B332E"/>
    <w:rsid w:val="003B35C9"/>
    <w:rsid w:val="003B37F0"/>
    <w:rsid w:val="003B3808"/>
    <w:rsid w:val="003B3A45"/>
    <w:rsid w:val="003B3E25"/>
    <w:rsid w:val="003B3E44"/>
    <w:rsid w:val="003B3EC1"/>
    <w:rsid w:val="003B3F91"/>
    <w:rsid w:val="003B4045"/>
    <w:rsid w:val="003B40E7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78"/>
    <w:rsid w:val="003B54C7"/>
    <w:rsid w:val="003B5575"/>
    <w:rsid w:val="003B55D7"/>
    <w:rsid w:val="003B55DA"/>
    <w:rsid w:val="003B564F"/>
    <w:rsid w:val="003B569B"/>
    <w:rsid w:val="003B5884"/>
    <w:rsid w:val="003B59C8"/>
    <w:rsid w:val="003B5A88"/>
    <w:rsid w:val="003B5B10"/>
    <w:rsid w:val="003B5E10"/>
    <w:rsid w:val="003B5F22"/>
    <w:rsid w:val="003B600C"/>
    <w:rsid w:val="003B601E"/>
    <w:rsid w:val="003B6134"/>
    <w:rsid w:val="003B644E"/>
    <w:rsid w:val="003B6565"/>
    <w:rsid w:val="003B67F7"/>
    <w:rsid w:val="003B6966"/>
    <w:rsid w:val="003B6AE1"/>
    <w:rsid w:val="003B6B5A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199"/>
    <w:rsid w:val="003C02D7"/>
    <w:rsid w:val="003C03C5"/>
    <w:rsid w:val="003C0492"/>
    <w:rsid w:val="003C04CA"/>
    <w:rsid w:val="003C0794"/>
    <w:rsid w:val="003C089D"/>
    <w:rsid w:val="003C0F46"/>
    <w:rsid w:val="003C1074"/>
    <w:rsid w:val="003C1155"/>
    <w:rsid w:val="003C13FB"/>
    <w:rsid w:val="003C14EF"/>
    <w:rsid w:val="003C15D1"/>
    <w:rsid w:val="003C15D8"/>
    <w:rsid w:val="003C1684"/>
    <w:rsid w:val="003C18C1"/>
    <w:rsid w:val="003C18C6"/>
    <w:rsid w:val="003C1909"/>
    <w:rsid w:val="003C19D1"/>
    <w:rsid w:val="003C1AFF"/>
    <w:rsid w:val="003C1BA0"/>
    <w:rsid w:val="003C1CFC"/>
    <w:rsid w:val="003C1E76"/>
    <w:rsid w:val="003C1EA8"/>
    <w:rsid w:val="003C1F57"/>
    <w:rsid w:val="003C23F4"/>
    <w:rsid w:val="003C242A"/>
    <w:rsid w:val="003C242C"/>
    <w:rsid w:val="003C245F"/>
    <w:rsid w:val="003C26BD"/>
    <w:rsid w:val="003C26F0"/>
    <w:rsid w:val="003C27AA"/>
    <w:rsid w:val="003C2A89"/>
    <w:rsid w:val="003C2BE8"/>
    <w:rsid w:val="003C2D6F"/>
    <w:rsid w:val="003C2DBD"/>
    <w:rsid w:val="003C307C"/>
    <w:rsid w:val="003C3378"/>
    <w:rsid w:val="003C35D1"/>
    <w:rsid w:val="003C35E7"/>
    <w:rsid w:val="003C3854"/>
    <w:rsid w:val="003C3920"/>
    <w:rsid w:val="003C3981"/>
    <w:rsid w:val="003C3B50"/>
    <w:rsid w:val="003C3C0C"/>
    <w:rsid w:val="003C3CCA"/>
    <w:rsid w:val="003C4267"/>
    <w:rsid w:val="003C426D"/>
    <w:rsid w:val="003C429E"/>
    <w:rsid w:val="003C4386"/>
    <w:rsid w:val="003C45CB"/>
    <w:rsid w:val="003C482D"/>
    <w:rsid w:val="003C49D6"/>
    <w:rsid w:val="003C49EE"/>
    <w:rsid w:val="003C4B79"/>
    <w:rsid w:val="003C4F7D"/>
    <w:rsid w:val="003C50F5"/>
    <w:rsid w:val="003C5132"/>
    <w:rsid w:val="003C5797"/>
    <w:rsid w:val="003C5B3C"/>
    <w:rsid w:val="003C5DE7"/>
    <w:rsid w:val="003C6178"/>
    <w:rsid w:val="003C630D"/>
    <w:rsid w:val="003C6435"/>
    <w:rsid w:val="003C6509"/>
    <w:rsid w:val="003C65AF"/>
    <w:rsid w:val="003C65CA"/>
    <w:rsid w:val="003C69E5"/>
    <w:rsid w:val="003C6B1B"/>
    <w:rsid w:val="003C6FA5"/>
    <w:rsid w:val="003C7270"/>
    <w:rsid w:val="003C74DA"/>
    <w:rsid w:val="003C76F6"/>
    <w:rsid w:val="003C7768"/>
    <w:rsid w:val="003C79D5"/>
    <w:rsid w:val="003C7E08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2BD"/>
    <w:rsid w:val="003D1649"/>
    <w:rsid w:val="003D167C"/>
    <w:rsid w:val="003D17BA"/>
    <w:rsid w:val="003D18C7"/>
    <w:rsid w:val="003D18D4"/>
    <w:rsid w:val="003D19D7"/>
    <w:rsid w:val="003D1A25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A42"/>
    <w:rsid w:val="003D4A69"/>
    <w:rsid w:val="003D4BAC"/>
    <w:rsid w:val="003D4D1E"/>
    <w:rsid w:val="003D4E1F"/>
    <w:rsid w:val="003D50E5"/>
    <w:rsid w:val="003D51E8"/>
    <w:rsid w:val="003D5271"/>
    <w:rsid w:val="003D53C9"/>
    <w:rsid w:val="003D54E2"/>
    <w:rsid w:val="003D55DA"/>
    <w:rsid w:val="003D57F0"/>
    <w:rsid w:val="003D5972"/>
    <w:rsid w:val="003D5A59"/>
    <w:rsid w:val="003D5A65"/>
    <w:rsid w:val="003D5C56"/>
    <w:rsid w:val="003D5D3F"/>
    <w:rsid w:val="003D5FAE"/>
    <w:rsid w:val="003D62B4"/>
    <w:rsid w:val="003D6377"/>
    <w:rsid w:val="003D659D"/>
    <w:rsid w:val="003D685D"/>
    <w:rsid w:val="003D690D"/>
    <w:rsid w:val="003D6EF5"/>
    <w:rsid w:val="003D71AA"/>
    <w:rsid w:val="003D730F"/>
    <w:rsid w:val="003D74A8"/>
    <w:rsid w:val="003D7701"/>
    <w:rsid w:val="003D7BC9"/>
    <w:rsid w:val="003D7D18"/>
    <w:rsid w:val="003D7E8C"/>
    <w:rsid w:val="003E0113"/>
    <w:rsid w:val="003E0335"/>
    <w:rsid w:val="003E06DD"/>
    <w:rsid w:val="003E07AF"/>
    <w:rsid w:val="003E09A1"/>
    <w:rsid w:val="003E0CE5"/>
    <w:rsid w:val="003E0D5B"/>
    <w:rsid w:val="003E0DCB"/>
    <w:rsid w:val="003E0F61"/>
    <w:rsid w:val="003E1060"/>
    <w:rsid w:val="003E128F"/>
    <w:rsid w:val="003E14C2"/>
    <w:rsid w:val="003E1A0B"/>
    <w:rsid w:val="003E1BAB"/>
    <w:rsid w:val="003E1EF8"/>
    <w:rsid w:val="003E2153"/>
    <w:rsid w:val="003E217F"/>
    <w:rsid w:val="003E21DD"/>
    <w:rsid w:val="003E22E9"/>
    <w:rsid w:val="003E26DE"/>
    <w:rsid w:val="003E26E9"/>
    <w:rsid w:val="003E28A3"/>
    <w:rsid w:val="003E2964"/>
    <w:rsid w:val="003E2ABA"/>
    <w:rsid w:val="003E2C27"/>
    <w:rsid w:val="003E2DE9"/>
    <w:rsid w:val="003E2E30"/>
    <w:rsid w:val="003E2EDB"/>
    <w:rsid w:val="003E31D8"/>
    <w:rsid w:val="003E33D6"/>
    <w:rsid w:val="003E34CA"/>
    <w:rsid w:val="003E3772"/>
    <w:rsid w:val="003E379C"/>
    <w:rsid w:val="003E3A2A"/>
    <w:rsid w:val="003E3CAE"/>
    <w:rsid w:val="003E3D49"/>
    <w:rsid w:val="003E3FA6"/>
    <w:rsid w:val="003E41D2"/>
    <w:rsid w:val="003E42FF"/>
    <w:rsid w:val="003E44EA"/>
    <w:rsid w:val="003E45B9"/>
    <w:rsid w:val="003E469F"/>
    <w:rsid w:val="003E46C5"/>
    <w:rsid w:val="003E4721"/>
    <w:rsid w:val="003E4891"/>
    <w:rsid w:val="003E4B32"/>
    <w:rsid w:val="003E4BF0"/>
    <w:rsid w:val="003E4F53"/>
    <w:rsid w:val="003E4F85"/>
    <w:rsid w:val="003E50B1"/>
    <w:rsid w:val="003E5268"/>
    <w:rsid w:val="003E5332"/>
    <w:rsid w:val="003E535E"/>
    <w:rsid w:val="003E53E0"/>
    <w:rsid w:val="003E53FC"/>
    <w:rsid w:val="003E55AC"/>
    <w:rsid w:val="003E575F"/>
    <w:rsid w:val="003E589F"/>
    <w:rsid w:val="003E5A64"/>
    <w:rsid w:val="003E5B9C"/>
    <w:rsid w:val="003E5C0D"/>
    <w:rsid w:val="003E5CA8"/>
    <w:rsid w:val="003E5CF9"/>
    <w:rsid w:val="003E627D"/>
    <w:rsid w:val="003E6417"/>
    <w:rsid w:val="003E6460"/>
    <w:rsid w:val="003E6676"/>
    <w:rsid w:val="003E6764"/>
    <w:rsid w:val="003E6920"/>
    <w:rsid w:val="003E6955"/>
    <w:rsid w:val="003E697F"/>
    <w:rsid w:val="003E69F5"/>
    <w:rsid w:val="003E6C8C"/>
    <w:rsid w:val="003E6E25"/>
    <w:rsid w:val="003E6FF4"/>
    <w:rsid w:val="003E71DA"/>
    <w:rsid w:val="003E7386"/>
    <w:rsid w:val="003E73D9"/>
    <w:rsid w:val="003E75AE"/>
    <w:rsid w:val="003E76FF"/>
    <w:rsid w:val="003E77DE"/>
    <w:rsid w:val="003E782A"/>
    <w:rsid w:val="003E7AEA"/>
    <w:rsid w:val="003E7B49"/>
    <w:rsid w:val="003E7D7F"/>
    <w:rsid w:val="003E7DC9"/>
    <w:rsid w:val="003F0016"/>
    <w:rsid w:val="003F01C7"/>
    <w:rsid w:val="003F04A9"/>
    <w:rsid w:val="003F055C"/>
    <w:rsid w:val="003F0737"/>
    <w:rsid w:val="003F0A0E"/>
    <w:rsid w:val="003F0A78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D5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787"/>
    <w:rsid w:val="003F48DA"/>
    <w:rsid w:val="003F49F3"/>
    <w:rsid w:val="003F4A63"/>
    <w:rsid w:val="003F4C50"/>
    <w:rsid w:val="003F4D90"/>
    <w:rsid w:val="003F4E96"/>
    <w:rsid w:val="003F4EE6"/>
    <w:rsid w:val="003F4F48"/>
    <w:rsid w:val="003F4FF1"/>
    <w:rsid w:val="003F5352"/>
    <w:rsid w:val="003F53AD"/>
    <w:rsid w:val="003F550F"/>
    <w:rsid w:val="003F5531"/>
    <w:rsid w:val="003F5708"/>
    <w:rsid w:val="003F5724"/>
    <w:rsid w:val="003F5960"/>
    <w:rsid w:val="003F5C32"/>
    <w:rsid w:val="003F62EB"/>
    <w:rsid w:val="003F65E8"/>
    <w:rsid w:val="003F65F2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262"/>
    <w:rsid w:val="0040053D"/>
    <w:rsid w:val="004005E6"/>
    <w:rsid w:val="004008E7"/>
    <w:rsid w:val="00400AFE"/>
    <w:rsid w:val="0040139E"/>
    <w:rsid w:val="00401552"/>
    <w:rsid w:val="00401753"/>
    <w:rsid w:val="00402250"/>
    <w:rsid w:val="004024B3"/>
    <w:rsid w:val="0040279E"/>
    <w:rsid w:val="0040290A"/>
    <w:rsid w:val="00402A71"/>
    <w:rsid w:val="00402A95"/>
    <w:rsid w:val="00402AEB"/>
    <w:rsid w:val="00402D07"/>
    <w:rsid w:val="004030CC"/>
    <w:rsid w:val="00403158"/>
    <w:rsid w:val="00403465"/>
    <w:rsid w:val="00403748"/>
    <w:rsid w:val="004037C5"/>
    <w:rsid w:val="00403839"/>
    <w:rsid w:val="0040397B"/>
    <w:rsid w:val="00403D2B"/>
    <w:rsid w:val="00403D57"/>
    <w:rsid w:val="00403E15"/>
    <w:rsid w:val="00403F83"/>
    <w:rsid w:val="004040B9"/>
    <w:rsid w:val="004040C9"/>
    <w:rsid w:val="00404167"/>
    <w:rsid w:val="004042FC"/>
    <w:rsid w:val="0040442A"/>
    <w:rsid w:val="0040458E"/>
    <w:rsid w:val="0040486E"/>
    <w:rsid w:val="00404A83"/>
    <w:rsid w:val="00404C43"/>
    <w:rsid w:val="00404D72"/>
    <w:rsid w:val="00405101"/>
    <w:rsid w:val="00405174"/>
    <w:rsid w:val="004052A8"/>
    <w:rsid w:val="00405513"/>
    <w:rsid w:val="004057A6"/>
    <w:rsid w:val="00405928"/>
    <w:rsid w:val="004059B8"/>
    <w:rsid w:val="004059D4"/>
    <w:rsid w:val="00405A61"/>
    <w:rsid w:val="00405D7F"/>
    <w:rsid w:val="00405D95"/>
    <w:rsid w:val="004060F4"/>
    <w:rsid w:val="004061DA"/>
    <w:rsid w:val="004063A5"/>
    <w:rsid w:val="004063E6"/>
    <w:rsid w:val="00406484"/>
    <w:rsid w:val="0040651D"/>
    <w:rsid w:val="0040671A"/>
    <w:rsid w:val="00406806"/>
    <w:rsid w:val="00406BCA"/>
    <w:rsid w:val="00406CC6"/>
    <w:rsid w:val="00406E06"/>
    <w:rsid w:val="00407276"/>
    <w:rsid w:val="00407364"/>
    <w:rsid w:val="0040739A"/>
    <w:rsid w:val="004073E3"/>
    <w:rsid w:val="00407513"/>
    <w:rsid w:val="004078F6"/>
    <w:rsid w:val="00407BDF"/>
    <w:rsid w:val="00407C74"/>
    <w:rsid w:val="00407CD5"/>
    <w:rsid w:val="00407E56"/>
    <w:rsid w:val="00407FB2"/>
    <w:rsid w:val="00410020"/>
    <w:rsid w:val="004100B4"/>
    <w:rsid w:val="004102F7"/>
    <w:rsid w:val="004106D2"/>
    <w:rsid w:val="00410B88"/>
    <w:rsid w:val="00410BED"/>
    <w:rsid w:val="00410D7E"/>
    <w:rsid w:val="0041102D"/>
    <w:rsid w:val="00411095"/>
    <w:rsid w:val="004110CD"/>
    <w:rsid w:val="00411661"/>
    <w:rsid w:val="004119C4"/>
    <w:rsid w:val="00411ABA"/>
    <w:rsid w:val="00411B1D"/>
    <w:rsid w:val="00411BD4"/>
    <w:rsid w:val="00411C41"/>
    <w:rsid w:val="00412274"/>
    <w:rsid w:val="004124D5"/>
    <w:rsid w:val="004124E7"/>
    <w:rsid w:val="00412844"/>
    <w:rsid w:val="00412A8E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A1C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35"/>
    <w:rsid w:val="00416076"/>
    <w:rsid w:val="004161CB"/>
    <w:rsid w:val="0041626A"/>
    <w:rsid w:val="00416890"/>
    <w:rsid w:val="00416EF7"/>
    <w:rsid w:val="00416F46"/>
    <w:rsid w:val="00417224"/>
    <w:rsid w:val="00417411"/>
    <w:rsid w:val="0041742F"/>
    <w:rsid w:val="00417869"/>
    <w:rsid w:val="00420012"/>
    <w:rsid w:val="00420065"/>
    <w:rsid w:val="0042042E"/>
    <w:rsid w:val="0042076B"/>
    <w:rsid w:val="00420E38"/>
    <w:rsid w:val="004211BD"/>
    <w:rsid w:val="0042124F"/>
    <w:rsid w:val="004212E8"/>
    <w:rsid w:val="0042161D"/>
    <w:rsid w:val="00421720"/>
    <w:rsid w:val="0042198A"/>
    <w:rsid w:val="00421A17"/>
    <w:rsid w:val="00421C12"/>
    <w:rsid w:val="00421C1F"/>
    <w:rsid w:val="00421DEC"/>
    <w:rsid w:val="00421DF9"/>
    <w:rsid w:val="00421E2B"/>
    <w:rsid w:val="00421EC4"/>
    <w:rsid w:val="00421F22"/>
    <w:rsid w:val="004222D3"/>
    <w:rsid w:val="0042242D"/>
    <w:rsid w:val="00422450"/>
    <w:rsid w:val="00422511"/>
    <w:rsid w:val="004226D9"/>
    <w:rsid w:val="004227A6"/>
    <w:rsid w:val="004228B0"/>
    <w:rsid w:val="00422A12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3EB"/>
    <w:rsid w:val="0042449F"/>
    <w:rsid w:val="004244A2"/>
    <w:rsid w:val="00424878"/>
    <w:rsid w:val="00424C79"/>
    <w:rsid w:val="00424CDC"/>
    <w:rsid w:val="00424CE5"/>
    <w:rsid w:val="00424EE6"/>
    <w:rsid w:val="00424EF9"/>
    <w:rsid w:val="00424F8D"/>
    <w:rsid w:val="00425549"/>
    <w:rsid w:val="00425963"/>
    <w:rsid w:val="00425A56"/>
    <w:rsid w:val="00425B5A"/>
    <w:rsid w:val="00425CBD"/>
    <w:rsid w:val="00425D16"/>
    <w:rsid w:val="00426107"/>
    <w:rsid w:val="00426414"/>
    <w:rsid w:val="00426427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6EE7"/>
    <w:rsid w:val="0042701C"/>
    <w:rsid w:val="0042707C"/>
    <w:rsid w:val="00427398"/>
    <w:rsid w:val="004273BB"/>
    <w:rsid w:val="00427501"/>
    <w:rsid w:val="00427795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365"/>
    <w:rsid w:val="0043055F"/>
    <w:rsid w:val="00430586"/>
    <w:rsid w:val="00430711"/>
    <w:rsid w:val="00430840"/>
    <w:rsid w:val="0043090C"/>
    <w:rsid w:val="0043090E"/>
    <w:rsid w:val="00430A3C"/>
    <w:rsid w:val="00430BD6"/>
    <w:rsid w:val="00430F5D"/>
    <w:rsid w:val="00430F6C"/>
    <w:rsid w:val="00430F7D"/>
    <w:rsid w:val="00431018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54"/>
    <w:rsid w:val="00432FC4"/>
    <w:rsid w:val="004330BA"/>
    <w:rsid w:val="004330E7"/>
    <w:rsid w:val="00433423"/>
    <w:rsid w:val="004335CD"/>
    <w:rsid w:val="00433668"/>
    <w:rsid w:val="0043371C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C17"/>
    <w:rsid w:val="00435D51"/>
    <w:rsid w:val="00435D65"/>
    <w:rsid w:val="00436144"/>
    <w:rsid w:val="00436E06"/>
    <w:rsid w:val="0043709E"/>
    <w:rsid w:val="004370B5"/>
    <w:rsid w:val="004370E4"/>
    <w:rsid w:val="004373D1"/>
    <w:rsid w:val="0043746B"/>
    <w:rsid w:val="00437568"/>
    <w:rsid w:val="0043756B"/>
    <w:rsid w:val="004375E6"/>
    <w:rsid w:val="004375E9"/>
    <w:rsid w:val="004378A8"/>
    <w:rsid w:val="004379E9"/>
    <w:rsid w:val="00437A1E"/>
    <w:rsid w:val="00437D3E"/>
    <w:rsid w:val="00437F8C"/>
    <w:rsid w:val="0044045D"/>
    <w:rsid w:val="00440471"/>
    <w:rsid w:val="0044065B"/>
    <w:rsid w:val="00440676"/>
    <w:rsid w:val="00440864"/>
    <w:rsid w:val="004409CD"/>
    <w:rsid w:val="00440BBF"/>
    <w:rsid w:val="00440C52"/>
    <w:rsid w:val="00440EF2"/>
    <w:rsid w:val="00440F14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1F"/>
    <w:rsid w:val="00442156"/>
    <w:rsid w:val="0044220F"/>
    <w:rsid w:val="0044234D"/>
    <w:rsid w:val="004423E5"/>
    <w:rsid w:val="00442557"/>
    <w:rsid w:val="004425BD"/>
    <w:rsid w:val="00442AB6"/>
    <w:rsid w:val="00442AFB"/>
    <w:rsid w:val="00442C07"/>
    <w:rsid w:val="00443043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4F3"/>
    <w:rsid w:val="004446A6"/>
    <w:rsid w:val="004446A7"/>
    <w:rsid w:val="00444B79"/>
    <w:rsid w:val="00444BDB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8FD"/>
    <w:rsid w:val="00446949"/>
    <w:rsid w:val="00446BE0"/>
    <w:rsid w:val="00446E19"/>
    <w:rsid w:val="00446E69"/>
    <w:rsid w:val="00446E7C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0633"/>
    <w:rsid w:val="004507C3"/>
    <w:rsid w:val="0045108C"/>
    <w:rsid w:val="004511A8"/>
    <w:rsid w:val="004512CC"/>
    <w:rsid w:val="004512CF"/>
    <w:rsid w:val="00451582"/>
    <w:rsid w:val="004515CB"/>
    <w:rsid w:val="004517A0"/>
    <w:rsid w:val="004517B2"/>
    <w:rsid w:val="004518C0"/>
    <w:rsid w:val="00451CEC"/>
    <w:rsid w:val="00451E1D"/>
    <w:rsid w:val="00451E31"/>
    <w:rsid w:val="00451E8F"/>
    <w:rsid w:val="004520D6"/>
    <w:rsid w:val="0045229A"/>
    <w:rsid w:val="00452362"/>
    <w:rsid w:val="0045250E"/>
    <w:rsid w:val="004526BF"/>
    <w:rsid w:val="004529F7"/>
    <w:rsid w:val="00452C40"/>
    <w:rsid w:val="00452D15"/>
    <w:rsid w:val="00452E59"/>
    <w:rsid w:val="00452FB4"/>
    <w:rsid w:val="00453020"/>
    <w:rsid w:val="0045309F"/>
    <w:rsid w:val="00453131"/>
    <w:rsid w:val="004537C3"/>
    <w:rsid w:val="00453E3D"/>
    <w:rsid w:val="00453F19"/>
    <w:rsid w:val="00453F89"/>
    <w:rsid w:val="00453FA5"/>
    <w:rsid w:val="004540D7"/>
    <w:rsid w:val="00454107"/>
    <w:rsid w:val="00454300"/>
    <w:rsid w:val="0045450B"/>
    <w:rsid w:val="004545A1"/>
    <w:rsid w:val="00454834"/>
    <w:rsid w:val="00454847"/>
    <w:rsid w:val="00454A60"/>
    <w:rsid w:val="00454A63"/>
    <w:rsid w:val="00454A74"/>
    <w:rsid w:val="00454BD3"/>
    <w:rsid w:val="00454CB5"/>
    <w:rsid w:val="00454DBB"/>
    <w:rsid w:val="00454E16"/>
    <w:rsid w:val="004550D3"/>
    <w:rsid w:val="004550D4"/>
    <w:rsid w:val="00455148"/>
    <w:rsid w:val="004551DF"/>
    <w:rsid w:val="0045528B"/>
    <w:rsid w:val="0045552E"/>
    <w:rsid w:val="004557EA"/>
    <w:rsid w:val="004558CA"/>
    <w:rsid w:val="0045598A"/>
    <w:rsid w:val="00455A40"/>
    <w:rsid w:val="00455AE3"/>
    <w:rsid w:val="004562A2"/>
    <w:rsid w:val="00456422"/>
    <w:rsid w:val="0045653F"/>
    <w:rsid w:val="004565B7"/>
    <w:rsid w:val="00456F57"/>
    <w:rsid w:val="00457539"/>
    <w:rsid w:val="00457586"/>
    <w:rsid w:val="004577CB"/>
    <w:rsid w:val="00457CD3"/>
    <w:rsid w:val="00457E1C"/>
    <w:rsid w:val="00457ECC"/>
    <w:rsid w:val="00460049"/>
    <w:rsid w:val="00460461"/>
    <w:rsid w:val="004604EC"/>
    <w:rsid w:val="0046054B"/>
    <w:rsid w:val="00460841"/>
    <w:rsid w:val="00460AB0"/>
    <w:rsid w:val="004610A8"/>
    <w:rsid w:val="00461743"/>
    <w:rsid w:val="00461863"/>
    <w:rsid w:val="004619E3"/>
    <w:rsid w:val="00461A67"/>
    <w:rsid w:val="00461CCB"/>
    <w:rsid w:val="00461D40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17"/>
    <w:rsid w:val="00462F90"/>
    <w:rsid w:val="00463038"/>
    <w:rsid w:val="00463209"/>
    <w:rsid w:val="0046322D"/>
    <w:rsid w:val="00463335"/>
    <w:rsid w:val="0046345A"/>
    <w:rsid w:val="00463546"/>
    <w:rsid w:val="00463894"/>
    <w:rsid w:val="004638E6"/>
    <w:rsid w:val="00463A33"/>
    <w:rsid w:val="00463B22"/>
    <w:rsid w:val="00463DC0"/>
    <w:rsid w:val="004640AF"/>
    <w:rsid w:val="0046454B"/>
    <w:rsid w:val="004645C4"/>
    <w:rsid w:val="00464BF6"/>
    <w:rsid w:val="00464C36"/>
    <w:rsid w:val="00464CB1"/>
    <w:rsid w:val="00464CBC"/>
    <w:rsid w:val="00464CE3"/>
    <w:rsid w:val="00464DAB"/>
    <w:rsid w:val="00464EB4"/>
    <w:rsid w:val="0046504A"/>
    <w:rsid w:val="00465440"/>
    <w:rsid w:val="0046553B"/>
    <w:rsid w:val="004655CA"/>
    <w:rsid w:val="004657A7"/>
    <w:rsid w:val="004659A0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9D0"/>
    <w:rsid w:val="00466A29"/>
    <w:rsid w:val="00466B7B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61"/>
    <w:rsid w:val="004701A5"/>
    <w:rsid w:val="00470391"/>
    <w:rsid w:val="00470470"/>
    <w:rsid w:val="004704A1"/>
    <w:rsid w:val="00470585"/>
    <w:rsid w:val="00470593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E34"/>
    <w:rsid w:val="00471EC9"/>
    <w:rsid w:val="00471F6E"/>
    <w:rsid w:val="004722DC"/>
    <w:rsid w:val="0047260B"/>
    <w:rsid w:val="004727C6"/>
    <w:rsid w:val="00472808"/>
    <w:rsid w:val="00472946"/>
    <w:rsid w:val="00472A2B"/>
    <w:rsid w:val="00472F4C"/>
    <w:rsid w:val="00472FB0"/>
    <w:rsid w:val="0047309D"/>
    <w:rsid w:val="004730D4"/>
    <w:rsid w:val="0047322D"/>
    <w:rsid w:val="0047351E"/>
    <w:rsid w:val="00474069"/>
    <w:rsid w:val="004745C8"/>
    <w:rsid w:val="0047477B"/>
    <w:rsid w:val="0047478F"/>
    <w:rsid w:val="00474881"/>
    <w:rsid w:val="00474A21"/>
    <w:rsid w:val="00474B5F"/>
    <w:rsid w:val="00474B89"/>
    <w:rsid w:val="00474D08"/>
    <w:rsid w:val="00474F67"/>
    <w:rsid w:val="00474FA9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4AA"/>
    <w:rsid w:val="0047675A"/>
    <w:rsid w:val="00476A3E"/>
    <w:rsid w:val="00476A60"/>
    <w:rsid w:val="00476D31"/>
    <w:rsid w:val="00476E1C"/>
    <w:rsid w:val="00477398"/>
    <w:rsid w:val="004779C0"/>
    <w:rsid w:val="00477C6E"/>
    <w:rsid w:val="00480120"/>
    <w:rsid w:val="004803DD"/>
    <w:rsid w:val="004807AA"/>
    <w:rsid w:val="00480890"/>
    <w:rsid w:val="004808E2"/>
    <w:rsid w:val="00480AE1"/>
    <w:rsid w:val="00480BD8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D49"/>
    <w:rsid w:val="00482F86"/>
    <w:rsid w:val="004830F1"/>
    <w:rsid w:val="0048312E"/>
    <w:rsid w:val="00483240"/>
    <w:rsid w:val="0048353F"/>
    <w:rsid w:val="004836E1"/>
    <w:rsid w:val="0048372C"/>
    <w:rsid w:val="0048378C"/>
    <w:rsid w:val="00483917"/>
    <w:rsid w:val="00483B76"/>
    <w:rsid w:val="00483B81"/>
    <w:rsid w:val="00483CC9"/>
    <w:rsid w:val="00483CEA"/>
    <w:rsid w:val="00483F57"/>
    <w:rsid w:val="00484076"/>
    <w:rsid w:val="004840C6"/>
    <w:rsid w:val="0048423E"/>
    <w:rsid w:val="00484316"/>
    <w:rsid w:val="0048470D"/>
    <w:rsid w:val="004847CA"/>
    <w:rsid w:val="004849B2"/>
    <w:rsid w:val="00484A02"/>
    <w:rsid w:val="00484BA0"/>
    <w:rsid w:val="00484BBF"/>
    <w:rsid w:val="00484F15"/>
    <w:rsid w:val="004850DC"/>
    <w:rsid w:val="004855C9"/>
    <w:rsid w:val="0048568C"/>
    <w:rsid w:val="00485D51"/>
    <w:rsid w:val="0048610C"/>
    <w:rsid w:val="004861B4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96"/>
    <w:rsid w:val="00491BE1"/>
    <w:rsid w:val="00491CEF"/>
    <w:rsid w:val="0049217A"/>
    <w:rsid w:val="00492208"/>
    <w:rsid w:val="00492280"/>
    <w:rsid w:val="004923FD"/>
    <w:rsid w:val="004925D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832"/>
    <w:rsid w:val="00495989"/>
    <w:rsid w:val="0049598F"/>
    <w:rsid w:val="00495B19"/>
    <w:rsid w:val="00495CDD"/>
    <w:rsid w:val="00496034"/>
    <w:rsid w:val="00496068"/>
    <w:rsid w:val="0049629B"/>
    <w:rsid w:val="004963B9"/>
    <w:rsid w:val="00496433"/>
    <w:rsid w:val="004964EC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6B7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01"/>
    <w:rsid w:val="004A0B5A"/>
    <w:rsid w:val="004A0BEF"/>
    <w:rsid w:val="004A0E28"/>
    <w:rsid w:val="004A0EB9"/>
    <w:rsid w:val="004A1066"/>
    <w:rsid w:val="004A1333"/>
    <w:rsid w:val="004A139A"/>
    <w:rsid w:val="004A13CC"/>
    <w:rsid w:val="004A14A8"/>
    <w:rsid w:val="004A161F"/>
    <w:rsid w:val="004A174C"/>
    <w:rsid w:val="004A1A4B"/>
    <w:rsid w:val="004A1B4E"/>
    <w:rsid w:val="004A1B60"/>
    <w:rsid w:val="004A2069"/>
    <w:rsid w:val="004A2237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3B7"/>
    <w:rsid w:val="004A3432"/>
    <w:rsid w:val="004A343A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5E1"/>
    <w:rsid w:val="004A570B"/>
    <w:rsid w:val="004A5A58"/>
    <w:rsid w:val="004A5AE5"/>
    <w:rsid w:val="004A5DDE"/>
    <w:rsid w:val="004A5EDF"/>
    <w:rsid w:val="004A64E8"/>
    <w:rsid w:val="004A6978"/>
    <w:rsid w:val="004A6A14"/>
    <w:rsid w:val="004A70FC"/>
    <w:rsid w:val="004A7209"/>
    <w:rsid w:val="004A75B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A8A"/>
    <w:rsid w:val="004B0CEA"/>
    <w:rsid w:val="004B0E1F"/>
    <w:rsid w:val="004B118E"/>
    <w:rsid w:val="004B1318"/>
    <w:rsid w:val="004B1356"/>
    <w:rsid w:val="004B15A2"/>
    <w:rsid w:val="004B1773"/>
    <w:rsid w:val="004B1792"/>
    <w:rsid w:val="004B1A3F"/>
    <w:rsid w:val="004B1B98"/>
    <w:rsid w:val="004B1DD8"/>
    <w:rsid w:val="004B1DE2"/>
    <w:rsid w:val="004B1F2E"/>
    <w:rsid w:val="004B1F3A"/>
    <w:rsid w:val="004B2038"/>
    <w:rsid w:val="004B20CA"/>
    <w:rsid w:val="004B22B7"/>
    <w:rsid w:val="004B2310"/>
    <w:rsid w:val="004B25C6"/>
    <w:rsid w:val="004B28A0"/>
    <w:rsid w:val="004B2AC0"/>
    <w:rsid w:val="004B2C8C"/>
    <w:rsid w:val="004B2F04"/>
    <w:rsid w:val="004B3197"/>
    <w:rsid w:val="004B3403"/>
    <w:rsid w:val="004B383B"/>
    <w:rsid w:val="004B3904"/>
    <w:rsid w:val="004B3AA4"/>
    <w:rsid w:val="004B3C0B"/>
    <w:rsid w:val="004B3D3E"/>
    <w:rsid w:val="004B3E82"/>
    <w:rsid w:val="004B4068"/>
    <w:rsid w:val="004B4485"/>
    <w:rsid w:val="004B4551"/>
    <w:rsid w:val="004B4869"/>
    <w:rsid w:val="004B4892"/>
    <w:rsid w:val="004B492D"/>
    <w:rsid w:val="004B4A96"/>
    <w:rsid w:val="004B4D23"/>
    <w:rsid w:val="004B4F5E"/>
    <w:rsid w:val="004B508F"/>
    <w:rsid w:val="004B514A"/>
    <w:rsid w:val="004B5358"/>
    <w:rsid w:val="004B53FD"/>
    <w:rsid w:val="004B5573"/>
    <w:rsid w:val="004B57D2"/>
    <w:rsid w:val="004B58AE"/>
    <w:rsid w:val="004B59CB"/>
    <w:rsid w:val="004B5B0C"/>
    <w:rsid w:val="004B5B37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DB0"/>
    <w:rsid w:val="004B6F4C"/>
    <w:rsid w:val="004B7199"/>
    <w:rsid w:val="004B71C1"/>
    <w:rsid w:val="004B753A"/>
    <w:rsid w:val="004B7752"/>
    <w:rsid w:val="004B7B18"/>
    <w:rsid w:val="004B7B65"/>
    <w:rsid w:val="004B7BDE"/>
    <w:rsid w:val="004B7C78"/>
    <w:rsid w:val="004B7CAD"/>
    <w:rsid w:val="004B7CD0"/>
    <w:rsid w:val="004B7DB2"/>
    <w:rsid w:val="004B7E9F"/>
    <w:rsid w:val="004B7EFE"/>
    <w:rsid w:val="004C00F5"/>
    <w:rsid w:val="004C0251"/>
    <w:rsid w:val="004C04A8"/>
    <w:rsid w:val="004C057D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1B8B"/>
    <w:rsid w:val="004C21A8"/>
    <w:rsid w:val="004C21F9"/>
    <w:rsid w:val="004C241E"/>
    <w:rsid w:val="004C2556"/>
    <w:rsid w:val="004C26C4"/>
    <w:rsid w:val="004C27E7"/>
    <w:rsid w:val="004C28AA"/>
    <w:rsid w:val="004C2ADA"/>
    <w:rsid w:val="004C2DB6"/>
    <w:rsid w:val="004C2DEC"/>
    <w:rsid w:val="004C2E0D"/>
    <w:rsid w:val="004C2EDF"/>
    <w:rsid w:val="004C31F0"/>
    <w:rsid w:val="004C370D"/>
    <w:rsid w:val="004C3958"/>
    <w:rsid w:val="004C3A24"/>
    <w:rsid w:val="004C3A9E"/>
    <w:rsid w:val="004C3FC4"/>
    <w:rsid w:val="004C41E6"/>
    <w:rsid w:val="004C45A6"/>
    <w:rsid w:val="004C4642"/>
    <w:rsid w:val="004C4B1E"/>
    <w:rsid w:val="004C4B45"/>
    <w:rsid w:val="004C4E09"/>
    <w:rsid w:val="004C4E59"/>
    <w:rsid w:val="004C504A"/>
    <w:rsid w:val="004C5289"/>
    <w:rsid w:val="004C532C"/>
    <w:rsid w:val="004C54C0"/>
    <w:rsid w:val="004C559B"/>
    <w:rsid w:val="004C576A"/>
    <w:rsid w:val="004C5BCB"/>
    <w:rsid w:val="004C5CEB"/>
    <w:rsid w:val="004C5F21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6E8E"/>
    <w:rsid w:val="004C7231"/>
    <w:rsid w:val="004C7401"/>
    <w:rsid w:val="004C747A"/>
    <w:rsid w:val="004C7BD4"/>
    <w:rsid w:val="004C7C2C"/>
    <w:rsid w:val="004C7CE9"/>
    <w:rsid w:val="004C7EF0"/>
    <w:rsid w:val="004D008D"/>
    <w:rsid w:val="004D00C3"/>
    <w:rsid w:val="004D02AC"/>
    <w:rsid w:val="004D04D1"/>
    <w:rsid w:val="004D04EF"/>
    <w:rsid w:val="004D04F7"/>
    <w:rsid w:val="004D052A"/>
    <w:rsid w:val="004D0A84"/>
    <w:rsid w:val="004D0BA0"/>
    <w:rsid w:val="004D0F18"/>
    <w:rsid w:val="004D1090"/>
    <w:rsid w:val="004D11B2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1EE0"/>
    <w:rsid w:val="004D1F17"/>
    <w:rsid w:val="004D20AB"/>
    <w:rsid w:val="004D20C4"/>
    <w:rsid w:val="004D213F"/>
    <w:rsid w:val="004D22C8"/>
    <w:rsid w:val="004D2582"/>
    <w:rsid w:val="004D28C9"/>
    <w:rsid w:val="004D2A6C"/>
    <w:rsid w:val="004D2CBE"/>
    <w:rsid w:val="004D32A7"/>
    <w:rsid w:val="004D336C"/>
    <w:rsid w:val="004D33BB"/>
    <w:rsid w:val="004D3408"/>
    <w:rsid w:val="004D3566"/>
    <w:rsid w:val="004D3586"/>
    <w:rsid w:val="004D3E37"/>
    <w:rsid w:val="004D4308"/>
    <w:rsid w:val="004D441F"/>
    <w:rsid w:val="004D44AC"/>
    <w:rsid w:val="004D4505"/>
    <w:rsid w:val="004D45F7"/>
    <w:rsid w:val="004D469A"/>
    <w:rsid w:val="004D4A54"/>
    <w:rsid w:val="004D4D33"/>
    <w:rsid w:val="004D522E"/>
    <w:rsid w:val="004D52D5"/>
    <w:rsid w:val="004D57BA"/>
    <w:rsid w:val="004D57F4"/>
    <w:rsid w:val="004D59E0"/>
    <w:rsid w:val="004D5CF8"/>
    <w:rsid w:val="004D5DC2"/>
    <w:rsid w:val="004D5FED"/>
    <w:rsid w:val="004D6442"/>
    <w:rsid w:val="004D6528"/>
    <w:rsid w:val="004D6720"/>
    <w:rsid w:val="004D68C3"/>
    <w:rsid w:val="004D71D1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CE"/>
    <w:rsid w:val="004E2DF7"/>
    <w:rsid w:val="004E2F90"/>
    <w:rsid w:val="004E3264"/>
    <w:rsid w:val="004E33D5"/>
    <w:rsid w:val="004E34A4"/>
    <w:rsid w:val="004E3580"/>
    <w:rsid w:val="004E362B"/>
    <w:rsid w:val="004E3983"/>
    <w:rsid w:val="004E3A91"/>
    <w:rsid w:val="004E3B3E"/>
    <w:rsid w:val="004E3C14"/>
    <w:rsid w:val="004E3F07"/>
    <w:rsid w:val="004E3F16"/>
    <w:rsid w:val="004E4257"/>
    <w:rsid w:val="004E42D4"/>
    <w:rsid w:val="004E43F6"/>
    <w:rsid w:val="004E468D"/>
    <w:rsid w:val="004E4726"/>
    <w:rsid w:val="004E499A"/>
    <w:rsid w:val="004E4EDE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A01"/>
    <w:rsid w:val="004E6B40"/>
    <w:rsid w:val="004E6B4A"/>
    <w:rsid w:val="004E6D4F"/>
    <w:rsid w:val="004E6D5A"/>
    <w:rsid w:val="004E70B9"/>
    <w:rsid w:val="004E710F"/>
    <w:rsid w:val="004E722A"/>
    <w:rsid w:val="004E72D8"/>
    <w:rsid w:val="004E7505"/>
    <w:rsid w:val="004E7722"/>
    <w:rsid w:val="004E776D"/>
    <w:rsid w:val="004E7810"/>
    <w:rsid w:val="004E7A0F"/>
    <w:rsid w:val="004E7BF4"/>
    <w:rsid w:val="004E7D9E"/>
    <w:rsid w:val="004F001A"/>
    <w:rsid w:val="004F00CF"/>
    <w:rsid w:val="004F0151"/>
    <w:rsid w:val="004F024A"/>
    <w:rsid w:val="004F02A1"/>
    <w:rsid w:val="004F039F"/>
    <w:rsid w:val="004F04BB"/>
    <w:rsid w:val="004F06D8"/>
    <w:rsid w:val="004F074E"/>
    <w:rsid w:val="004F0AD2"/>
    <w:rsid w:val="004F0D2E"/>
    <w:rsid w:val="004F0DEA"/>
    <w:rsid w:val="004F0E22"/>
    <w:rsid w:val="004F0E69"/>
    <w:rsid w:val="004F1090"/>
    <w:rsid w:val="004F117D"/>
    <w:rsid w:val="004F12D6"/>
    <w:rsid w:val="004F14E8"/>
    <w:rsid w:val="004F1551"/>
    <w:rsid w:val="004F162B"/>
    <w:rsid w:val="004F1846"/>
    <w:rsid w:val="004F1D4A"/>
    <w:rsid w:val="004F1D64"/>
    <w:rsid w:val="004F2186"/>
    <w:rsid w:val="004F2233"/>
    <w:rsid w:val="004F23B0"/>
    <w:rsid w:val="004F2500"/>
    <w:rsid w:val="004F2E1A"/>
    <w:rsid w:val="004F2F43"/>
    <w:rsid w:val="004F39A9"/>
    <w:rsid w:val="004F39F8"/>
    <w:rsid w:val="004F3A04"/>
    <w:rsid w:val="004F3A2A"/>
    <w:rsid w:val="004F3A54"/>
    <w:rsid w:val="004F3A9C"/>
    <w:rsid w:val="004F3DA0"/>
    <w:rsid w:val="004F44DC"/>
    <w:rsid w:val="004F4671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7B8"/>
    <w:rsid w:val="004F5C4F"/>
    <w:rsid w:val="004F5C61"/>
    <w:rsid w:val="004F5CA4"/>
    <w:rsid w:val="004F5CEE"/>
    <w:rsid w:val="004F5D5F"/>
    <w:rsid w:val="004F6633"/>
    <w:rsid w:val="004F663D"/>
    <w:rsid w:val="004F6646"/>
    <w:rsid w:val="004F6A91"/>
    <w:rsid w:val="004F6BC3"/>
    <w:rsid w:val="004F6BFC"/>
    <w:rsid w:val="004F7170"/>
    <w:rsid w:val="004F718B"/>
    <w:rsid w:val="004F7325"/>
    <w:rsid w:val="004F736C"/>
    <w:rsid w:val="004F756C"/>
    <w:rsid w:val="004F7928"/>
    <w:rsid w:val="004F79BA"/>
    <w:rsid w:val="004F79F5"/>
    <w:rsid w:val="004F7B5C"/>
    <w:rsid w:val="004F7BFD"/>
    <w:rsid w:val="004F7C94"/>
    <w:rsid w:val="004F7EB7"/>
    <w:rsid w:val="0050019E"/>
    <w:rsid w:val="00500247"/>
    <w:rsid w:val="0050045D"/>
    <w:rsid w:val="005008D6"/>
    <w:rsid w:val="00500C42"/>
    <w:rsid w:val="00500D27"/>
    <w:rsid w:val="00500D8B"/>
    <w:rsid w:val="00500EB1"/>
    <w:rsid w:val="005011E3"/>
    <w:rsid w:val="0050173B"/>
    <w:rsid w:val="005018F6"/>
    <w:rsid w:val="00501A7C"/>
    <w:rsid w:val="00501D3A"/>
    <w:rsid w:val="00501E23"/>
    <w:rsid w:val="00502330"/>
    <w:rsid w:val="00502659"/>
    <w:rsid w:val="0050289E"/>
    <w:rsid w:val="00502BAC"/>
    <w:rsid w:val="00502BB8"/>
    <w:rsid w:val="00502CA0"/>
    <w:rsid w:val="00502ED5"/>
    <w:rsid w:val="005032A3"/>
    <w:rsid w:val="00503389"/>
    <w:rsid w:val="0050346D"/>
    <w:rsid w:val="005035C5"/>
    <w:rsid w:val="00503666"/>
    <w:rsid w:val="0050367E"/>
    <w:rsid w:val="00503A38"/>
    <w:rsid w:val="00503B56"/>
    <w:rsid w:val="00503D30"/>
    <w:rsid w:val="00503F22"/>
    <w:rsid w:val="00504167"/>
    <w:rsid w:val="0050422F"/>
    <w:rsid w:val="005043D7"/>
    <w:rsid w:val="00504517"/>
    <w:rsid w:val="0050475B"/>
    <w:rsid w:val="005048E4"/>
    <w:rsid w:val="0050490A"/>
    <w:rsid w:val="00504E4C"/>
    <w:rsid w:val="00504FED"/>
    <w:rsid w:val="00505250"/>
    <w:rsid w:val="00505266"/>
    <w:rsid w:val="005052FC"/>
    <w:rsid w:val="0050537B"/>
    <w:rsid w:val="0050581A"/>
    <w:rsid w:val="005059D9"/>
    <w:rsid w:val="005059ED"/>
    <w:rsid w:val="00505A55"/>
    <w:rsid w:val="00505A8F"/>
    <w:rsid w:val="00505B55"/>
    <w:rsid w:val="00505F25"/>
    <w:rsid w:val="00505FAB"/>
    <w:rsid w:val="00506060"/>
    <w:rsid w:val="005060C2"/>
    <w:rsid w:val="0050619F"/>
    <w:rsid w:val="00506211"/>
    <w:rsid w:val="005062F4"/>
    <w:rsid w:val="0050635B"/>
    <w:rsid w:val="005063D5"/>
    <w:rsid w:val="005065A9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E40"/>
    <w:rsid w:val="00507FB6"/>
    <w:rsid w:val="005100EB"/>
    <w:rsid w:val="005104B3"/>
    <w:rsid w:val="005104C1"/>
    <w:rsid w:val="0051072B"/>
    <w:rsid w:val="00510B58"/>
    <w:rsid w:val="005114B8"/>
    <w:rsid w:val="00511561"/>
    <w:rsid w:val="005115AD"/>
    <w:rsid w:val="005116FF"/>
    <w:rsid w:val="00511846"/>
    <w:rsid w:val="0051196C"/>
    <w:rsid w:val="00511CDF"/>
    <w:rsid w:val="00511D07"/>
    <w:rsid w:val="00511D25"/>
    <w:rsid w:val="00511E33"/>
    <w:rsid w:val="00511E5C"/>
    <w:rsid w:val="005120B0"/>
    <w:rsid w:val="005120BB"/>
    <w:rsid w:val="005123C7"/>
    <w:rsid w:val="005123F1"/>
    <w:rsid w:val="00512825"/>
    <w:rsid w:val="00512904"/>
    <w:rsid w:val="00512A32"/>
    <w:rsid w:val="00512D8D"/>
    <w:rsid w:val="00513228"/>
    <w:rsid w:val="00513252"/>
    <w:rsid w:val="005135D9"/>
    <w:rsid w:val="00513603"/>
    <w:rsid w:val="00513967"/>
    <w:rsid w:val="00513A58"/>
    <w:rsid w:val="00513AC1"/>
    <w:rsid w:val="00513D8E"/>
    <w:rsid w:val="00513D9E"/>
    <w:rsid w:val="00514172"/>
    <w:rsid w:val="00514253"/>
    <w:rsid w:val="00514287"/>
    <w:rsid w:val="00514372"/>
    <w:rsid w:val="005143F3"/>
    <w:rsid w:val="00514699"/>
    <w:rsid w:val="005149FF"/>
    <w:rsid w:val="00514AE5"/>
    <w:rsid w:val="00514B35"/>
    <w:rsid w:val="00514BC5"/>
    <w:rsid w:val="00514C31"/>
    <w:rsid w:val="00514D6A"/>
    <w:rsid w:val="005150DD"/>
    <w:rsid w:val="00515104"/>
    <w:rsid w:val="0051525F"/>
    <w:rsid w:val="005152FA"/>
    <w:rsid w:val="0051532A"/>
    <w:rsid w:val="00515380"/>
    <w:rsid w:val="00515A68"/>
    <w:rsid w:val="00515AFE"/>
    <w:rsid w:val="00515CE3"/>
    <w:rsid w:val="00515D0A"/>
    <w:rsid w:val="00515E21"/>
    <w:rsid w:val="005161D4"/>
    <w:rsid w:val="00516389"/>
    <w:rsid w:val="005168AA"/>
    <w:rsid w:val="00516AC3"/>
    <w:rsid w:val="00516AED"/>
    <w:rsid w:val="00516B94"/>
    <w:rsid w:val="00516BE4"/>
    <w:rsid w:val="00516D4A"/>
    <w:rsid w:val="00516DD0"/>
    <w:rsid w:val="00516EB3"/>
    <w:rsid w:val="00516F1D"/>
    <w:rsid w:val="005171FC"/>
    <w:rsid w:val="0051723C"/>
    <w:rsid w:val="00517257"/>
    <w:rsid w:val="0051743B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2B0"/>
    <w:rsid w:val="005213E6"/>
    <w:rsid w:val="00521517"/>
    <w:rsid w:val="00521575"/>
    <w:rsid w:val="005216CD"/>
    <w:rsid w:val="00521781"/>
    <w:rsid w:val="00521BDA"/>
    <w:rsid w:val="00521CBF"/>
    <w:rsid w:val="00521FFE"/>
    <w:rsid w:val="005222E9"/>
    <w:rsid w:val="005223F7"/>
    <w:rsid w:val="005226F7"/>
    <w:rsid w:val="005226FB"/>
    <w:rsid w:val="00522C6C"/>
    <w:rsid w:val="00522D31"/>
    <w:rsid w:val="0052310C"/>
    <w:rsid w:val="00523136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4F43"/>
    <w:rsid w:val="00525025"/>
    <w:rsid w:val="00525038"/>
    <w:rsid w:val="00525062"/>
    <w:rsid w:val="0052525F"/>
    <w:rsid w:val="00525405"/>
    <w:rsid w:val="00525780"/>
    <w:rsid w:val="0052590A"/>
    <w:rsid w:val="005259E2"/>
    <w:rsid w:val="00525DE3"/>
    <w:rsid w:val="0052614B"/>
    <w:rsid w:val="00526536"/>
    <w:rsid w:val="0052657B"/>
    <w:rsid w:val="00526645"/>
    <w:rsid w:val="005267DE"/>
    <w:rsid w:val="00526A10"/>
    <w:rsid w:val="00526F76"/>
    <w:rsid w:val="0052735B"/>
    <w:rsid w:val="0052740B"/>
    <w:rsid w:val="005277A2"/>
    <w:rsid w:val="00527824"/>
    <w:rsid w:val="00527889"/>
    <w:rsid w:val="00527A52"/>
    <w:rsid w:val="00527D55"/>
    <w:rsid w:val="00530266"/>
    <w:rsid w:val="00530690"/>
    <w:rsid w:val="00530717"/>
    <w:rsid w:val="00531478"/>
    <w:rsid w:val="00531671"/>
    <w:rsid w:val="00531770"/>
    <w:rsid w:val="005317CA"/>
    <w:rsid w:val="005319DA"/>
    <w:rsid w:val="00531E04"/>
    <w:rsid w:val="00531E4F"/>
    <w:rsid w:val="00531E5B"/>
    <w:rsid w:val="00532276"/>
    <w:rsid w:val="005325E4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547"/>
    <w:rsid w:val="0053469A"/>
    <w:rsid w:val="00534938"/>
    <w:rsid w:val="00534C56"/>
    <w:rsid w:val="00534D4D"/>
    <w:rsid w:val="00534EC4"/>
    <w:rsid w:val="005350F1"/>
    <w:rsid w:val="005353D7"/>
    <w:rsid w:val="00535722"/>
    <w:rsid w:val="00535D94"/>
    <w:rsid w:val="00535FB1"/>
    <w:rsid w:val="00535FCB"/>
    <w:rsid w:val="0053612E"/>
    <w:rsid w:val="00536602"/>
    <w:rsid w:val="005367F4"/>
    <w:rsid w:val="0053680F"/>
    <w:rsid w:val="005369FF"/>
    <w:rsid w:val="00536A00"/>
    <w:rsid w:val="005370B2"/>
    <w:rsid w:val="005370EA"/>
    <w:rsid w:val="00537199"/>
    <w:rsid w:val="005373EF"/>
    <w:rsid w:val="00537538"/>
    <w:rsid w:val="005377B5"/>
    <w:rsid w:val="00537A54"/>
    <w:rsid w:val="00537A63"/>
    <w:rsid w:val="00537CDC"/>
    <w:rsid w:val="005403B8"/>
    <w:rsid w:val="00540491"/>
    <w:rsid w:val="00540620"/>
    <w:rsid w:val="00540769"/>
    <w:rsid w:val="0054084B"/>
    <w:rsid w:val="005408F0"/>
    <w:rsid w:val="005409E7"/>
    <w:rsid w:val="00540B63"/>
    <w:rsid w:val="00540B82"/>
    <w:rsid w:val="00540B8D"/>
    <w:rsid w:val="00540DA9"/>
    <w:rsid w:val="00540F23"/>
    <w:rsid w:val="0054134C"/>
    <w:rsid w:val="005413C7"/>
    <w:rsid w:val="005415A4"/>
    <w:rsid w:val="005419F4"/>
    <w:rsid w:val="00541EF7"/>
    <w:rsid w:val="00541F96"/>
    <w:rsid w:val="00541FDE"/>
    <w:rsid w:val="00542161"/>
    <w:rsid w:val="00542221"/>
    <w:rsid w:val="00542310"/>
    <w:rsid w:val="0054280E"/>
    <w:rsid w:val="00542B96"/>
    <w:rsid w:val="00542FF0"/>
    <w:rsid w:val="005431E7"/>
    <w:rsid w:val="005439E4"/>
    <w:rsid w:val="00543B61"/>
    <w:rsid w:val="00543C6F"/>
    <w:rsid w:val="00543D82"/>
    <w:rsid w:val="00543E6A"/>
    <w:rsid w:val="00544228"/>
    <w:rsid w:val="005442DB"/>
    <w:rsid w:val="00544326"/>
    <w:rsid w:val="00544C4E"/>
    <w:rsid w:val="00544C83"/>
    <w:rsid w:val="00544D7A"/>
    <w:rsid w:val="00544E72"/>
    <w:rsid w:val="00544FCA"/>
    <w:rsid w:val="0054517C"/>
    <w:rsid w:val="00545459"/>
    <w:rsid w:val="00545548"/>
    <w:rsid w:val="005457CE"/>
    <w:rsid w:val="005457D6"/>
    <w:rsid w:val="00545926"/>
    <w:rsid w:val="00545E8F"/>
    <w:rsid w:val="005460D7"/>
    <w:rsid w:val="005460D9"/>
    <w:rsid w:val="005461BE"/>
    <w:rsid w:val="0054688F"/>
    <w:rsid w:val="005469D2"/>
    <w:rsid w:val="00546A7A"/>
    <w:rsid w:val="00546B01"/>
    <w:rsid w:val="00546E10"/>
    <w:rsid w:val="00546EF2"/>
    <w:rsid w:val="00546FA6"/>
    <w:rsid w:val="005471E2"/>
    <w:rsid w:val="0054744A"/>
    <w:rsid w:val="0054749C"/>
    <w:rsid w:val="005474BE"/>
    <w:rsid w:val="00547764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7D4"/>
    <w:rsid w:val="00551DA8"/>
    <w:rsid w:val="00551F1E"/>
    <w:rsid w:val="00551F35"/>
    <w:rsid w:val="00552596"/>
    <w:rsid w:val="00552820"/>
    <w:rsid w:val="0055286B"/>
    <w:rsid w:val="0055291F"/>
    <w:rsid w:val="00552A72"/>
    <w:rsid w:val="00552C5E"/>
    <w:rsid w:val="00552FCE"/>
    <w:rsid w:val="0055300C"/>
    <w:rsid w:val="00553019"/>
    <w:rsid w:val="005530BD"/>
    <w:rsid w:val="00553245"/>
    <w:rsid w:val="0055338A"/>
    <w:rsid w:val="0055342E"/>
    <w:rsid w:val="005536AB"/>
    <w:rsid w:val="005536D5"/>
    <w:rsid w:val="00553A55"/>
    <w:rsid w:val="00553D84"/>
    <w:rsid w:val="005546A3"/>
    <w:rsid w:val="00554736"/>
    <w:rsid w:val="00554B23"/>
    <w:rsid w:val="00554EA8"/>
    <w:rsid w:val="00555237"/>
    <w:rsid w:val="00555532"/>
    <w:rsid w:val="005556AB"/>
    <w:rsid w:val="005559BB"/>
    <w:rsid w:val="00555ACA"/>
    <w:rsid w:val="00555B9A"/>
    <w:rsid w:val="00555D17"/>
    <w:rsid w:val="00555DCE"/>
    <w:rsid w:val="00556317"/>
    <w:rsid w:val="005563F6"/>
    <w:rsid w:val="005564E5"/>
    <w:rsid w:val="005564EB"/>
    <w:rsid w:val="00556517"/>
    <w:rsid w:val="0055665D"/>
    <w:rsid w:val="0055690E"/>
    <w:rsid w:val="005569D2"/>
    <w:rsid w:val="00556A1B"/>
    <w:rsid w:val="00556B9F"/>
    <w:rsid w:val="00556C2C"/>
    <w:rsid w:val="00556CBD"/>
    <w:rsid w:val="00556EF2"/>
    <w:rsid w:val="00556FDB"/>
    <w:rsid w:val="00557399"/>
    <w:rsid w:val="00557530"/>
    <w:rsid w:val="00557654"/>
    <w:rsid w:val="0055784C"/>
    <w:rsid w:val="00557872"/>
    <w:rsid w:val="005578DD"/>
    <w:rsid w:val="00557B04"/>
    <w:rsid w:val="00557F57"/>
    <w:rsid w:val="00560135"/>
    <w:rsid w:val="00560194"/>
    <w:rsid w:val="00560288"/>
    <w:rsid w:val="005605D9"/>
    <w:rsid w:val="005606D3"/>
    <w:rsid w:val="00560860"/>
    <w:rsid w:val="00560899"/>
    <w:rsid w:val="00560AF0"/>
    <w:rsid w:val="00560C8D"/>
    <w:rsid w:val="00560E43"/>
    <w:rsid w:val="0056111B"/>
    <w:rsid w:val="005611C9"/>
    <w:rsid w:val="00561226"/>
    <w:rsid w:val="0056169C"/>
    <w:rsid w:val="005618C4"/>
    <w:rsid w:val="005618D9"/>
    <w:rsid w:val="00561928"/>
    <w:rsid w:val="00561929"/>
    <w:rsid w:val="00561B02"/>
    <w:rsid w:val="00561B16"/>
    <w:rsid w:val="00561B99"/>
    <w:rsid w:val="00561C3A"/>
    <w:rsid w:val="005620E3"/>
    <w:rsid w:val="005624BF"/>
    <w:rsid w:val="005626E9"/>
    <w:rsid w:val="00562796"/>
    <w:rsid w:val="005628F0"/>
    <w:rsid w:val="0056329F"/>
    <w:rsid w:val="005633B9"/>
    <w:rsid w:val="0056347E"/>
    <w:rsid w:val="00563699"/>
    <w:rsid w:val="005637BC"/>
    <w:rsid w:val="00563928"/>
    <w:rsid w:val="00563A39"/>
    <w:rsid w:val="00563D30"/>
    <w:rsid w:val="005641F3"/>
    <w:rsid w:val="0056427C"/>
    <w:rsid w:val="00564343"/>
    <w:rsid w:val="00564567"/>
    <w:rsid w:val="00564586"/>
    <w:rsid w:val="0056458D"/>
    <w:rsid w:val="00564C67"/>
    <w:rsid w:val="00564D20"/>
    <w:rsid w:val="00564D34"/>
    <w:rsid w:val="00564F21"/>
    <w:rsid w:val="0056509D"/>
    <w:rsid w:val="00565260"/>
    <w:rsid w:val="005652DD"/>
    <w:rsid w:val="00565851"/>
    <w:rsid w:val="00565A8B"/>
    <w:rsid w:val="00565E07"/>
    <w:rsid w:val="00565E76"/>
    <w:rsid w:val="0056612F"/>
    <w:rsid w:val="005663AE"/>
    <w:rsid w:val="00566522"/>
    <w:rsid w:val="00566525"/>
    <w:rsid w:val="0056659C"/>
    <w:rsid w:val="00566A1F"/>
    <w:rsid w:val="00566BBE"/>
    <w:rsid w:val="00566C4B"/>
    <w:rsid w:val="00566C59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41E"/>
    <w:rsid w:val="00570797"/>
    <w:rsid w:val="005708F5"/>
    <w:rsid w:val="00570A72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1F8E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5C8"/>
    <w:rsid w:val="00573827"/>
    <w:rsid w:val="005739E2"/>
    <w:rsid w:val="00573AAE"/>
    <w:rsid w:val="00573AEB"/>
    <w:rsid w:val="00573C97"/>
    <w:rsid w:val="00574087"/>
    <w:rsid w:val="0057421A"/>
    <w:rsid w:val="00574282"/>
    <w:rsid w:val="00574309"/>
    <w:rsid w:val="0057463F"/>
    <w:rsid w:val="005747F7"/>
    <w:rsid w:val="0057495A"/>
    <w:rsid w:val="0057520F"/>
    <w:rsid w:val="005752D8"/>
    <w:rsid w:val="00575341"/>
    <w:rsid w:val="00575674"/>
    <w:rsid w:val="005756D0"/>
    <w:rsid w:val="0057585F"/>
    <w:rsid w:val="0057590A"/>
    <w:rsid w:val="0057591F"/>
    <w:rsid w:val="00575972"/>
    <w:rsid w:val="005761D8"/>
    <w:rsid w:val="005764D0"/>
    <w:rsid w:val="00576526"/>
    <w:rsid w:val="00576639"/>
    <w:rsid w:val="005767C8"/>
    <w:rsid w:val="00576B81"/>
    <w:rsid w:val="00576FF9"/>
    <w:rsid w:val="005771C4"/>
    <w:rsid w:val="00577681"/>
    <w:rsid w:val="005777A6"/>
    <w:rsid w:val="005777F5"/>
    <w:rsid w:val="00577866"/>
    <w:rsid w:val="005778C8"/>
    <w:rsid w:val="00577998"/>
    <w:rsid w:val="00577A05"/>
    <w:rsid w:val="00577FCD"/>
    <w:rsid w:val="00580814"/>
    <w:rsid w:val="00580958"/>
    <w:rsid w:val="005810D1"/>
    <w:rsid w:val="0058110F"/>
    <w:rsid w:val="005812AB"/>
    <w:rsid w:val="0058138A"/>
    <w:rsid w:val="0058156E"/>
    <w:rsid w:val="00581705"/>
    <w:rsid w:val="005817C6"/>
    <w:rsid w:val="00581840"/>
    <w:rsid w:val="005818B9"/>
    <w:rsid w:val="00581CC5"/>
    <w:rsid w:val="00581E99"/>
    <w:rsid w:val="00581F88"/>
    <w:rsid w:val="00581FEA"/>
    <w:rsid w:val="0058252B"/>
    <w:rsid w:val="00582E29"/>
    <w:rsid w:val="00582E51"/>
    <w:rsid w:val="00582E53"/>
    <w:rsid w:val="00582ECC"/>
    <w:rsid w:val="0058301D"/>
    <w:rsid w:val="0058305C"/>
    <w:rsid w:val="00583181"/>
    <w:rsid w:val="00583663"/>
    <w:rsid w:val="005836A7"/>
    <w:rsid w:val="00583722"/>
    <w:rsid w:val="0058376E"/>
    <w:rsid w:val="005837AF"/>
    <w:rsid w:val="005837FE"/>
    <w:rsid w:val="00583826"/>
    <w:rsid w:val="0058382E"/>
    <w:rsid w:val="00583D11"/>
    <w:rsid w:val="00583DAF"/>
    <w:rsid w:val="00583E36"/>
    <w:rsid w:val="00583EE1"/>
    <w:rsid w:val="00583F19"/>
    <w:rsid w:val="00583FFE"/>
    <w:rsid w:val="00584058"/>
    <w:rsid w:val="0058412B"/>
    <w:rsid w:val="005841B9"/>
    <w:rsid w:val="005842F0"/>
    <w:rsid w:val="00584793"/>
    <w:rsid w:val="00584908"/>
    <w:rsid w:val="00584B04"/>
    <w:rsid w:val="00584BBC"/>
    <w:rsid w:val="00584BD1"/>
    <w:rsid w:val="00584D23"/>
    <w:rsid w:val="00584D4F"/>
    <w:rsid w:val="00584E75"/>
    <w:rsid w:val="00584FF8"/>
    <w:rsid w:val="0058518B"/>
    <w:rsid w:val="005852BE"/>
    <w:rsid w:val="0058552D"/>
    <w:rsid w:val="0058554A"/>
    <w:rsid w:val="005857E0"/>
    <w:rsid w:val="0058580D"/>
    <w:rsid w:val="00585B52"/>
    <w:rsid w:val="00585FED"/>
    <w:rsid w:val="0058623D"/>
    <w:rsid w:val="0058624A"/>
    <w:rsid w:val="0058626D"/>
    <w:rsid w:val="005862BD"/>
    <w:rsid w:val="00586417"/>
    <w:rsid w:val="005865BB"/>
    <w:rsid w:val="00586632"/>
    <w:rsid w:val="005868A2"/>
    <w:rsid w:val="00586BBC"/>
    <w:rsid w:val="00587177"/>
    <w:rsid w:val="005872D2"/>
    <w:rsid w:val="0058753A"/>
    <w:rsid w:val="0059043F"/>
    <w:rsid w:val="0059049C"/>
    <w:rsid w:val="00590678"/>
    <w:rsid w:val="00590A2B"/>
    <w:rsid w:val="00590CA1"/>
    <w:rsid w:val="00590E4E"/>
    <w:rsid w:val="00590EA8"/>
    <w:rsid w:val="00590F76"/>
    <w:rsid w:val="005912B1"/>
    <w:rsid w:val="005915CB"/>
    <w:rsid w:val="005917B1"/>
    <w:rsid w:val="005918EE"/>
    <w:rsid w:val="0059193F"/>
    <w:rsid w:val="00591DC9"/>
    <w:rsid w:val="00591EAC"/>
    <w:rsid w:val="00591F09"/>
    <w:rsid w:val="005925EE"/>
    <w:rsid w:val="00592659"/>
    <w:rsid w:val="005929E4"/>
    <w:rsid w:val="00592AEA"/>
    <w:rsid w:val="00592B85"/>
    <w:rsid w:val="00592E0A"/>
    <w:rsid w:val="00592ED8"/>
    <w:rsid w:val="00592EEB"/>
    <w:rsid w:val="00593225"/>
    <w:rsid w:val="00593401"/>
    <w:rsid w:val="005939A3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997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93C"/>
    <w:rsid w:val="00595CF7"/>
    <w:rsid w:val="00595D3E"/>
    <w:rsid w:val="00595D64"/>
    <w:rsid w:val="00595E60"/>
    <w:rsid w:val="005960EE"/>
    <w:rsid w:val="005961AF"/>
    <w:rsid w:val="005961FA"/>
    <w:rsid w:val="0059624E"/>
    <w:rsid w:val="005963A4"/>
    <w:rsid w:val="00596421"/>
    <w:rsid w:val="00596537"/>
    <w:rsid w:val="005966F4"/>
    <w:rsid w:val="005968B6"/>
    <w:rsid w:val="00596A2B"/>
    <w:rsid w:val="00596A31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97FD6"/>
    <w:rsid w:val="005A0325"/>
    <w:rsid w:val="005A03F1"/>
    <w:rsid w:val="005A0505"/>
    <w:rsid w:val="005A05DB"/>
    <w:rsid w:val="005A0623"/>
    <w:rsid w:val="005A0978"/>
    <w:rsid w:val="005A0E09"/>
    <w:rsid w:val="005A0ECB"/>
    <w:rsid w:val="005A0EDE"/>
    <w:rsid w:val="005A1038"/>
    <w:rsid w:val="005A10D5"/>
    <w:rsid w:val="005A14B0"/>
    <w:rsid w:val="005A16B9"/>
    <w:rsid w:val="005A1701"/>
    <w:rsid w:val="005A1848"/>
    <w:rsid w:val="005A1AF1"/>
    <w:rsid w:val="005A1F1D"/>
    <w:rsid w:val="005A1F3A"/>
    <w:rsid w:val="005A1F43"/>
    <w:rsid w:val="005A222C"/>
    <w:rsid w:val="005A26E9"/>
    <w:rsid w:val="005A2A3C"/>
    <w:rsid w:val="005A2C8F"/>
    <w:rsid w:val="005A2D4A"/>
    <w:rsid w:val="005A2D6E"/>
    <w:rsid w:val="005A2E44"/>
    <w:rsid w:val="005A2E5A"/>
    <w:rsid w:val="005A2F67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04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935"/>
    <w:rsid w:val="005A5978"/>
    <w:rsid w:val="005A5A69"/>
    <w:rsid w:val="005A5AAB"/>
    <w:rsid w:val="005A5BCE"/>
    <w:rsid w:val="005A5DBC"/>
    <w:rsid w:val="005A6203"/>
    <w:rsid w:val="005A64E1"/>
    <w:rsid w:val="005A6636"/>
    <w:rsid w:val="005A6F16"/>
    <w:rsid w:val="005A7386"/>
    <w:rsid w:val="005A7593"/>
    <w:rsid w:val="005A7680"/>
    <w:rsid w:val="005A7985"/>
    <w:rsid w:val="005A7B0F"/>
    <w:rsid w:val="005A7C76"/>
    <w:rsid w:val="005B00CC"/>
    <w:rsid w:val="005B03BD"/>
    <w:rsid w:val="005B0444"/>
    <w:rsid w:val="005B0599"/>
    <w:rsid w:val="005B0664"/>
    <w:rsid w:val="005B07F4"/>
    <w:rsid w:val="005B0837"/>
    <w:rsid w:val="005B095F"/>
    <w:rsid w:val="005B0A2F"/>
    <w:rsid w:val="005B0A78"/>
    <w:rsid w:val="005B0BB4"/>
    <w:rsid w:val="005B0BF6"/>
    <w:rsid w:val="005B0CB7"/>
    <w:rsid w:val="005B0F81"/>
    <w:rsid w:val="005B111D"/>
    <w:rsid w:val="005B11E9"/>
    <w:rsid w:val="005B12C2"/>
    <w:rsid w:val="005B146F"/>
    <w:rsid w:val="005B14F1"/>
    <w:rsid w:val="005B15EF"/>
    <w:rsid w:val="005B16D3"/>
    <w:rsid w:val="005B181D"/>
    <w:rsid w:val="005B1976"/>
    <w:rsid w:val="005B1B34"/>
    <w:rsid w:val="005B1E21"/>
    <w:rsid w:val="005B1EB8"/>
    <w:rsid w:val="005B2294"/>
    <w:rsid w:val="005B25EA"/>
    <w:rsid w:val="005B27E6"/>
    <w:rsid w:val="005B2807"/>
    <w:rsid w:val="005B28C8"/>
    <w:rsid w:val="005B2BAB"/>
    <w:rsid w:val="005B2BEE"/>
    <w:rsid w:val="005B2CE5"/>
    <w:rsid w:val="005B2DF5"/>
    <w:rsid w:val="005B2E3C"/>
    <w:rsid w:val="005B2EC1"/>
    <w:rsid w:val="005B2EF8"/>
    <w:rsid w:val="005B2FE2"/>
    <w:rsid w:val="005B3362"/>
    <w:rsid w:val="005B36A4"/>
    <w:rsid w:val="005B373D"/>
    <w:rsid w:val="005B3A30"/>
    <w:rsid w:val="005B3BB0"/>
    <w:rsid w:val="005B4111"/>
    <w:rsid w:val="005B44B7"/>
    <w:rsid w:val="005B4842"/>
    <w:rsid w:val="005B48AB"/>
    <w:rsid w:val="005B49CE"/>
    <w:rsid w:val="005B4A73"/>
    <w:rsid w:val="005B4BDD"/>
    <w:rsid w:val="005B4C9C"/>
    <w:rsid w:val="005B4D2D"/>
    <w:rsid w:val="005B4FB5"/>
    <w:rsid w:val="005B53C2"/>
    <w:rsid w:val="005B54C3"/>
    <w:rsid w:val="005B58AE"/>
    <w:rsid w:val="005B5934"/>
    <w:rsid w:val="005B5C77"/>
    <w:rsid w:val="005B5D1A"/>
    <w:rsid w:val="005B5EC8"/>
    <w:rsid w:val="005B6007"/>
    <w:rsid w:val="005B6251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C5"/>
    <w:rsid w:val="005C04DA"/>
    <w:rsid w:val="005C04E6"/>
    <w:rsid w:val="005C0A50"/>
    <w:rsid w:val="005C0A99"/>
    <w:rsid w:val="005C0B5D"/>
    <w:rsid w:val="005C0DD2"/>
    <w:rsid w:val="005C0F2E"/>
    <w:rsid w:val="005C123C"/>
    <w:rsid w:val="005C1626"/>
    <w:rsid w:val="005C18B3"/>
    <w:rsid w:val="005C1B23"/>
    <w:rsid w:val="005C1C2D"/>
    <w:rsid w:val="005C1C82"/>
    <w:rsid w:val="005C1D53"/>
    <w:rsid w:val="005C1FC8"/>
    <w:rsid w:val="005C1FF4"/>
    <w:rsid w:val="005C21F9"/>
    <w:rsid w:val="005C2309"/>
    <w:rsid w:val="005C2313"/>
    <w:rsid w:val="005C24CE"/>
    <w:rsid w:val="005C25DA"/>
    <w:rsid w:val="005C2F05"/>
    <w:rsid w:val="005C2F25"/>
    <w:rsid w:val="005C3413"/>
    <w:rsid w:val="005C3430"/>
    <w:rsid w:val="005C3443"/>
    <w:rsid w:val="005C3A64"/>
    <w:rsid w:val="005C3BA4"/>
    <w:rsid w:val="005C3EB2"/>
    <w:rsid w:val="005C406E"/>
    <w:rsid w:val="005C43FE"/>
    <w:rsid w:val="005C44E2"/>
    <w:rsid w:val="005C4965"/>
    <w:rsid w:val="005C49EE"/>
    <w:rsid w:val="005C4CCC"/>
    <w:rsid w:val="005C4DC5"/>
    <w:rsid w:val="005C4FB1"/>
    <w:rsid w:val="005C529C"/>
    <w:rsid w:val="005C538C"/>
    <w:rsid w:val="005C5415"/>
    <w:rsid w:val="005C5526"/>
    <w:rsid w:val="005C5B94"/>
    <w:rsid w:val="005C5DF6"/>
    <w:rsid w:val="005C5F22"/>
    <w:rsid w:val="005C5F52"/>
    <w:rsid w:val="005C649C"/>
    <w:rsid w:val="005C659D"/>
    <w:rsid w:val="005C6650"/>
    <w:rsid w:val="005C66A3"/>
    <w:rsid w:val="005C673F"/>
    <w:rsid w:val="005C67EC"/>
    <w:rsid w:val="005C6837"/>
    <w:rsid w:val="005C6D2B"/>
    <w:rsid w:val="005C6E7C"/>
    <w:rsid w:val="005C6EE1"/>
    <w:rsid w:val="005C73E0"/>
    <w:rsid w:val="005C7531"/>
    <w:rsid w:val="005C789B"/>
    <w:rsid w:val="005C7F61"/>
    <w:rsid w:val="005C7F8A"/>
    <w:rsid w:val="005D0044"/>
    <w:rsid w:val="005D00C4"/>
    <w:rsid w:val="005D0196"/>
    <w:rsid w:val="005D0449"/>
    <w:rsid w:val="005D059E"/>
    <w:rsid w:val="005D0635"/>
    <w:rsid w:val="005D0772"/>
    <w:rsid w:val="005D0885"/>
    <w:rsid w:val="005D08A2"/>
    <w:rsid w:val="005D0A9C"/>
    <w:rsid w:val="005D0BA0"/>
    <w:rsid w:val="005D0F53"/>
    <w:rsid w:val="005D0F89"/>
    <w:rsid w:val="005D0F9A"/>
    <w:rsid w:val="005D12B2"/>
    <w:rsid w:val="005D15A4"/>
    <w:rsid w:val="005D168F"/>
    <w:rsid w:val="005D1AB0"/>
    <w:rsid w:val="005D1BAC"/>
    <w:rsid w:val="005D1CDA"/>
    <w:rsid w:val="005D1EA0"/>
    <w:rsid w:val="005D1F89"/>
    <w:rsid w:val="005D218D"/>
    <w:rsid w:val="005D2625"/>
    <w:rsid w:val="005D26EF"/>
    <w:rsid w:val="005D26F9"/>
    <w:rsid w:val="005D2969"/>
    <w:rsid w:val="005D2ABC"/>
    <w:rsid w:val="005D2D75"/>
    <w:rsid w:val="005D2F2A"/>
    <w:rsid w:val="005D31E9"/>
    <w:rsid w:val="005D39F1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7E3"/>
    <w:rsid w:val="005D58B7"/>
    <w:rsid w:val="005D5961"/>
    <w:rsid w:val="005D5A05"/>
    <w:rsid w:val="005D5A9A"/>
    <w:rsid w:val="005D5B93"/>
    <w:rsid w:val="005D5C01"/>
    <w:rsid w:val="005D5F0E"/>
    <w:rsid w:val="005D5F93"/>
    <w:rsid w:val="005D6099"/>
    <w:rsid w:val="005D6317"/>
    <w:rsid w:val="005D63D6"/>
    <w:rsid w:val="005D6615"/>
    <w:rsid w:val="005D68E0"/>
    <w:rsid w:val="005D6AA9"/>
    <w:rsid w:val="005D72D6"/>
    <w:rsid w:val="005D7350"/>
    <w:rsid w:val="005D73FE"/>
    <w:rsid w:val="005D772E"/>
    <w:rsid w:val="005D7912"/>
    <w:rsid w:val="005D7C96"/>
    <w:rsid w:val="005D7CD3"/>
    <w:rsid w:val="005D7DD1"/>
    <w:rsid w:val="005E0080"/>
    <w:rsid w:val="005E0223"/>
    <w:rsid w:val="005E02AC"/>
    <w:rsid w:val="005E02C8"/>
    <w:rsid w:val="005E0313"/>
    <w:rsid w:val="005E04C4"/>
    <w:rsid w:val="005E065F"/>
    <w:rsid w:val="005E06E8"/>
    <w:rsid w:val="005E0773"/>
    <w:rsid w:val="005E09C8"/>
    <w:rsid w:val="005E0A63"/>
    <w:rsid w:val="005E0AFE"/>
    <w:rsid w:val="005E0CE2"/>
    <w:rsid w:val="005E0DE2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F86"/>
    <w:rsid w:val="005E21C7"/>
    <w:rsid w:val="005E23DD"/>
    <w:rsid w:val="005E28D8"/>
    <w:rsid w:val="005E29D6"/>
    <w:rsid w:val="005E2A26"/>
    <w:rsid w:val="005E2D89"/>
    <w:rsid w:val="005E3092"/>
    <w:rsid w:val="005E3309"/>
    <w:rsid w:val="005E3733"/>
    <w:rsid w:val="005E39B2"/>
    <w:rsid w:val="005E3CF3"/>
    <w:rsid w:val="005E3ECA"/>
    <w:rsid w:val="005E4064"/>
    <w:rsid w:val="005E40DA"/>
    <w:rsid w:val="005E4204"/>
    <w:rsid w:val="005E436A"/>
    <w:rsid w:val="005E4415"/>
    <w:rsid w:val="005E4426"/>
    <w:rsid w:val="005E44E8"/>
    <w:rsid w:val="005E46EA"/>
    <w:rsid w:val="005E4943"/>
    <w:rsid w:val="005E4964"/>
    <w:rsid w:val="005E498F"/>
    <w:rsid w:val="005E49C2"/>
    <w:rsid w:val="005E4A74"/>
    <w:rsid w:val="005E4B27"/>
    <w:rsid w:val="005E4BD8"/>
    <w:rsid w:val="005E4EB4"/>
    <w:rsid w:val="005E4EC6"/>
    <w:rsid w:val="005E51E8"/>
    <w:rsid w:val="005E5282"/>
    <w:rsid w:val="005E58E1"/>
    <w:rsid w:val="005E5925"/>
    <w:rsid w:val="005E5981"/>
    <w:rsid w:val="005E5A53"/>
    <w:rsid w:val="005E5E85"/>
    <w:rsid w:val="005E5EC9"/>
    <w:rsid w:val="005E6043"/>
    <w:rsid w:val="005E6066"/>
    <w:rsid w:val="005E62F9"/>
    <w:rsid w:val="005E6892"/>
    <w:rsid w:val="005E6A76"/>
    <w:rsid w:val="005E6B6C"/>
    <w:rsid w:val="005E6BC2"/>
    <w:rsid w:val="005E6C63"/>
    <w:rsid w:val="005E6EF6"/>
    <w:rsid w:val="005E6F28"/>
    <w:rsid w:val="005E7265"/>
    <w:rsid w:val="005E736A"/>
    <w:rsid w:val="005E743C"/>
    <w:rsid w:val="005E744D"/>
    <w:rsid w:val="005E747D"/>
    <w:rsid w:val="005E74E9"/>
    <w:rsid w:val="005E7856"/>
    <w:rsid w:val="005E78C2"/>
    <w:rsid w:val="005E79A3"/>
    <w:rsid w:val="005E7ADC"/>
    <w:rsid w:val="005E7B14"/>
    <w:rsid w:val="005F06B4"/>
    <w:rsid w:val="005F0A60"/>
    <w:rsid w:val="005F0C22"/>
    <w:rsid w:val="005F0CCA"/>
    <w:rsid w:val="005F0D48"/>
    <w:rsid w:val="005F0E51"/>
    <w:rsid w:val="005F0E92"/>
    <w:rsid w:val="005F116C"/>
    <w:rsid w:val="005F128E"/>
    <w:rsid w:val="005F141C"/>
    <w:rsid w:val="005F1823"/>
    <w:rsid w:val="005F1855"/>
    <w:rsid w:val="005F18A9"/>
    <w:rsid w:val="005F1A32"/>
    <w:rsid w:val="005F1C3A"/>
    <w:rsid w:val="005F1FB6"/>
    <w:rsid w:val="005F20D3"/>
    <w:rsid w:val="005F2426"/>
    <w:rsid w:val="005F25EB"/>
    <w:rsid w:val="005F29D1"/>
    <w:rsid w:val="005F2BF8"/>
    <w:rsid w:val="005F2C2E"/>
    <w:rsid w:val="005F2EEF"/>
    <w:rsid w:val="005F30F4"/>
    <w:rsid w:val="005F30F9"/>
    <w:rsid w:val="005F3600"/>
    <w:rsid w:val="005F3850"/>
    <w:rsid w:val="005F3B54"/>
    <w:rsid w:val="005F3BA7"/>
    <w:rsid w:val="005F3BDC"/>
    <w:rsid w:val="005F4000"/>
    <w:rsid w:val="005F4110"/>
    <w:rsid w:val="005F44FD"/>
    <w:rsid w:val="005F460D"/>
    <w:rsid w:val="005F4736"/>
    <w:rsid w:val="005F497A"/>
    <w:rsid w:val="005F4D03"/>
    <w:rsid w:val="005F51FD"/>
    <w:rsid w:val="005F5227"/>
    <w:rsid w:val="005F52B8"/>
    <w:rsid w:val="005F5361"/>
    <w:rsid w:val="005F5419"/>
    <w:rsid w:val="005F5436"/>
    <w:rsid w:val="005F56C1"/>
    <w:rsid w:val="005F58FE"/>
    <w:rsid w:val="005F5CAF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29"/>
    <w:rsid w:val="005F703C"/>
    <w:rsid w:val="005F7405"/>
    <w:rsid w:val="005F75B4"/>
    <w:rsid w:val="005F77B0"/>
    <w:rsid w:val="005F77D1"/>
    <w:rsid w:val="005F79DA"/>
    <w:rsid w:val="005F7BB3"/>
    <w:rsid w:val="005F7EFF"/>
    <w:rsid w:val="00600279"/>
    <w:rsid w:val="0060040D"/>
    <w:rsid w:val="006005E3"/>
    <w:rsid w:val="00600766"/>
    <w:rsid w:val="006009F7"/>
    <w:rsid w:val="00600C7E"/>
    <w:rsid w:val="00600CB8"/>
    <w:rsid w:val="00600CEB"/>
    <w:rsid w:val="00600E2C"/>
    <w:rsid w:val="00600ED9"/>
    <w:rsid w:val="00600F3F"/>
    <w:rsid w:val="00601086"/>
    <w:rsid w:val="006010B9"/>
    <w:rsid w:val="006011FF"/>
    <w:rsid w:val="006013A4"/>
    <w:rsid w:val="0060154C"/>
    <w:rsid w:val="00601584"/>
    <w:rsid w:val="0060164B"/>
    <w:rsid w:val="0060171F"/>
    <w:rsid w:val="00601892"/>
    <w:rsid w:val="006018D4"/>
    <w:rsid w:val="0060194E"/>
    <w:rsid w:val="00601982"/>
    <w:rsid w:val="006019D1"/>
    <w:rsid w:val="00601A11"/>
    <w:rsid w:val="00601ABE"/>
    <w:rsid w:val="00601E2A"/>
    <w:rsid w:val="00601ED1"/>
    <w:rsid w:val="00601FD3"/>
    <w:rsid w:val="00602222"/>
    <w:rsid w:val="00602342"/>
    <w:rsid w:val="00602407"/>
    <w:rsid w:val="00602464"/>
    <w:rsid w:val="006024A1"/>
    <w:rsid w:val="00602641"/>
    <w:rsid w:val="0060266A"/>
    <w:rsid w:val="00602D97"/>
    <w:rsid w:val="00602FC6"/>
    <w:rsid w:val="00603315"/>
    <w:rsid w:val="006037C2"/>
    <w:rsid w:val="00603BEE"/>
    <w:rsid w:val="00603E38"/>
    <w:rsid w:val="00603FA5"/>
    <w:rsid w:val="006040B6"/>
    <w:rsid w:val="00604133"/>
    <w:rsid w:val="006041A7"/>
    <w:rsid w:val="0060420B"/>
    <w:rsid w:val="00604281"/>
    <w:rsid w:val="006043AA"/>
    <w:rsid w:val="0060470C"/>
    <w:rsid w:val="00604837"/>
    <w:rsid w:val="0060491E"/>
    <w:rsid w:val="00604C5D"/>
    <w:rsid w:val="00604F8B"/>
    <w:rsid w:val="006050E5"/>
    <w:rsid w:val="0060520C"/>
    <w:rsid w:val="006053A6"/>
    <w:rsid w:val="00605674"/>
    <w:rsid w:val="006058DD"/>
    <w:rsid w:val="006058EE"/>
    <w:rsid w:val="00605B16"/>
    <w:rsid w:val="00605BC9"/>
    <w:rsid w:val="00605E88"/>
    <w:rsid w:val="00605EF6"/>
    <w:rsid w:val="006060EC"/>
    <w:rsid w:val="00606182"/>
    <w:rsid w:val="0060662F"/>
    <w:rsid w:val="00606852"/>
    <w:rsid w:val="00606A1A"/>
    <w:rsid w:val="00606B6E"/>
    <w:rsid w:val="00607107"/>
    <w:rsid w:val="0060731B"/>
    <w:rsid w:val="00607535"/>
    <w:rsid w:val="00607699"/>
    <w:rsid w:val="006076B8"/>
    <w:rsid w:val="006076BA"/>
    <w:rsid w:val="00607BFE"/>
    <w:rsid w:val="00607D12"/>
    <w:rsid w:val="00607E3B"/>
    <w:rsid w:val="00610417"/>
    <w:rsid w:val="006104B2"/>
    <w:rsid w:val="00610609"/>
    <w:rsid w:val="0061077C"/>
    <w:rsid w:val="006109BF"/>
    <w:rsid w:val="00610A03"/>
    <w:rsid w:val="00610B18"/>
    <w:rsid w:val="00610E64"/>
    <w:rsid w:val="00610F7C"/>
    <w:rsid w:val="006111C6"/>
    <w:rsid w:val="00611214"/>
    <w:rsid w:val="006115A7"/>
    <w:rsid w:val="006116A5"/>
    <w:rsid w:val="0061173F"/>
    <w:rsid w:val="006117D3"/>
    <w:rsid w:val="00611E17"/>
    <w:rsid w:val="00611F79"/>
    <w:rsid w:val="00612027"/>
    <w:rsid w:val="00612045"/>
    <w:rsid w:val="006121A3"/>
    <w:rsid w:val="0061264B"/>
    <w:rsid w:val="006126B3"/>
    <w:rsid w:val="0061286B"/>
    <w:rsid w:val="00612B23"/>
    <w:rsid w:val="00612C56"/>
    <w:rsid w:val="00612D6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107"/>
    <w:rsid w:val="00614982"/>
    <w:rsid w:val="00614BF5"/>
    <w:rsid w:val="00614C02"/>
    <w:rsid w:val="00614CF3"/>
    <w:rsid w:val="00614D10"/>
    <w:rsid w:val="00614EB6"/>
    <w:rsid w:val="0061500A"/>
    <w:rsid w:val="0061502A"/>
    <w:rsid w:val="006155A7"/>
    <w:rsid w:val="00615712"/>
    <w:rsid w:val="00615775"/>
    <w:rsid w:val="006157B4"/>
    <w:rsid w:val="00615B0D"/>
    <w:rsid w:val="00615E48"/>
    <w:rsid w:val="00615EFF"/>
    <w:rsid w:val="00615F42"/>
    <w:rsid w:val="00616070"/>
    <w:rsid w:val="00616303"/>
    <w:rsid w:val="00616331"/>
    <w:rsid w:val="00616436"/>
    <w:rsid w:val="006168C6"/>
    <w:rsid w:val="00616942"/>
    <w:rsid w:val="00616953"/>
    <w:rsid w:val="00617072"/>
    <w:rsid w:val="006176B8"/>
    <w:rsid w:val="006178A5"/>
    <w:rsid w:val="006179D4"/>
    <w:rsid w:val="00617A86"/>
    <w:rsid w:val="00620198"/>
    <w:rsid w:val="00620268"/>
    <w:rsid w:val="00620463"/>
    <w:rsid w:val="00620AC7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3AE"/>
    <w:rsid w:val="00622A1F"/>
    <w:rsid w:val="00622B8B"/>
    <w:rsid w:val="00622C21"/>
    <w:rsid w:val="00622E76"/>
    <w:rsid w:val="00622E9A"/>
    <w:rsid w:val="0062301A"/>
    <w:rsid w:val="0062314E"/>
    <w:rsid w:val="006232FC"/>
    <w:rsid w:val="006235F0"/>
    <w:rsid w:val="0062360F"/>
    <w:rsid w:val="0062386A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14E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4F5"/>
    <w:rsid w:val="00626745"/>
    <w:rsid w:val="006267AC"/>
    <w:rsid w:val="00626B35"/>
    <w:rsid w:val="00627019"/>
    <w:rsid w:val="00627184"/>
    <w:rsid w:val="0062742D"/>
    <w:rsid w:val="0062746A"/>
    <w:rsid w:val="0062751F"/>
    <w:rsid w:val="006276B0"/>
    <w:rsid w:val="006278B8"/>
    <w:rsid w:val="00627CF1"/>
    <w:rsid w:val="00627D64"/>
    <w:rsid w:val="00627E16"/>
    <w:rsid w:val="00627F18"/>
    <w:rsid w:val="00627F74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5B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85A"/>
    <w:rsid w:val="0063299B"/>
    <w:rsid w:val="00632A2A"/>
    <w:rsid w:val="00632A69"/>
    <w:rsid w:val="00632ADC"/>
    <w:rsid w:val="00632AE8"/>
    <w:rsid w:val="00632D78"/>
    <w:rsid w:val="00632E84"/>
    <w:rsid w:val="0063334F"/>
    <w:rsid w:val="006334E1"/>
    <w:rsid w:val="00633744"/>
    <w:rsid w:val="00633A5F"/>
    <w:rsid w:val="00633A7F"/>
    <w:rsid w:val="006343B8"/>
    <w:rsid w:val="006343EF"/>
    <w:rsid w:val="00634943"/>
    <w:rsid w:val="00634A89"/>
    <w:rsid w:val="00634DB7"/>
    <w:rsid w:val="00634E34"/>
    <w:rsid w:val="00634E48"/>
    <w:rsid w:val="00634F52"/>
    <w:rsid w:val="00634FFE"/>
    <w:rsid w:val="00635046"/>
    <w:rsid w:val="0063504E"/>
    <w:rsid w:val="0063507A"/>
    <w:rsid w:val="0063509C"/>
    <w:rsid w:val="00635531"/>
    <w:rsid w:val="00635554"/>
    <w:rsid w:val="00635923"/>
    <w:rsid w:val="00635958"/>
    <w:rsid w:val="00635CFC"/>
    <w:rsid w:val="00636511"/>
    <w:rsid w:val="00636772"/>
    <w:rsid w:val="006368E2"/>
    <w:rsid w:val="0063698E"/>
    <w:rsid w:val="00636BC1"/>
    <w:rsid w:val="00636F16"/>
    <w:rsid w:val="00637007"/>
    <w:rsid w:val="0063718F"/>
    <w:rsid w:val="006374E8"/>
    <w:rsid w:val="006375E4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A14"/>
    <w:rsid w:val="00640B18"/>
    <w:rsid w:val="00640C2C"/>
    <w:rsid w:val="00640E90"/>
    <w:rsid w:val="00640EBD"/>
    <w:rsid w:val="00640F80"/>
    <w:rsid w:val="00640F9A"/>
    <w:rsid w:val="00641125"/>
    <w:rsid w:val="00641135"/>
    <w:rsid w:val="00641224"/>
    <w:rsid w:val="006413F2"/>
    <w:rsid w:val="00641556"/>
    <w:rsid w:val="00641637"/>
    <w:rsid w:val="00641705"/>
    <w:rsid w:val="006417DA"/>
    <w:rsid w:val="00641B04"/>
    <w:rsid w:val="00641ED2"/>
    <w:rsid w:val="00641F13"/>
    <w:rsid w:val="00641FCE"/>
    <w:rsid w:val="00642351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9A3"/>
    <w:rsid w:val="00643F3B"/>
    <w:rsid w:val="00643F60"/>
    <w:rsid w:val="006442BE"/>
    <w:rsid w:val="006443A2"/>
    <w:rsid w:val="006445CC"/>
    <w:rsid w:val="006445FB"/>
    <w:rsid w:val="0064466E"/>
    <w:rsid w:val="0064475F"/>
    <w:rsid w:val="006447A4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3EC"/>
    <w:rsid w:val="0064540A"/>
    <w:rsid w:val="00645410"/>
    <w:rsid w:val="0064571B"/>
    <w:rsid w:val="0064575B"/>
    <w:rsid w:val="00645AA9"/>
    <w:rsid w:val="00645B28"/>
    <w:rsid w:val="00645C64"/>
    <w:rsid w:val="006460AA"/>
    <w:rsid w:val="00646A03"/>
    <w:rsid w:val="00646CD0"/>
    <w:rsid w:val="00646EBA"/>
    <w:rsid w:val="00646FFF"/>
    <w:rsid w:val="00647133"/>
    <w:rsid w:val="0064721F"/>
    <w:rsid w:val="0064728B"/>
    <w:rsid w:val="00647333"/>
    <w:rsid w:val="0064762D"/>
    <w:rsid w:val="0064774F"/>
    <w:rsid w:val="006477DB"/>
    <w:rsid w:val="00647B83"/>
    <w:rsid w:val="00647D84"/>
    <w:rsid w:val="00647ECB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A9A"/>
    <w:rsid w:val="00651B7A"/>
    <w:rsid w:val="00651B89"/>
    <w:rsid w:val="00651FD6"/>
    <w:rsid w:val="00652081"/>
    <w:rsid w:val="00652173"/>
    <w:rsid w:val="006524DA"/>
    <w:rsid w:val="006528C9"/>
    <w:rsid w:val="00652A8F"/>
    <w:rsid w:val="00652C4F"/>
    <w:rsid w:val="00652D89"/>
    <w:rsid w:val="00652D8B"/>
    <w:rsid w:val="00652F28"/>
    <w:rsid w:val="00652F93"/>
    <w:rsid w:val="00653281"/>
    <w:rsid w:val="00653376"/>
    <w:rsid w:val="0065394C"/>
    <w:rsid w:val="00653C94"/>
    <w:rsid w:val="00653E20"/>
    <w:rsid w:val="00653F5F"/>
    <w:rsid w:val="00654355"/>
    <w:rsid w:val="006543D8"/>
    <w:rsid w:val="006544FD"/>
    <w:rsid w:val="006546D5"/>
    <w:rsid w:val="006547F5"/>
    <w:rsid w:val="006548E6"/>
    <w:rsid w:val="00654A57"/>
    <w:rsid w:val="006552DD"/>
    <w:rsid w:val="006553DA"/>
    <w:rsid w:val="00655436"/>
    <w:rsid w:val="00655522"/>
    <w:rsid w:val="00655884"/>
    <w:rsid w:val="00655A48"/>
    <w:rsid w:val="006560D9"/>
    <w:rsid w:val="00656154"/>
    <w:rsid w:val="00656434"/>
    <w:rsid w:val="0065645E"/>
    <w:rsid w:val="006564AF"/>
    <w:rsid w:val="0065654F"/>
    <w:rsid w:val="0065665B"/>
    <w:rsid w:val="0065667D"/>
    <w:rsid w:val="00656765"/>
    <w:rsid w:val="00656A0E"/>
    <w:rsid w:val="00656AE1"/>
    <w:rsid w:val="00656BFF"/>
    <w:rsid w:val="00656D93"/>
    <w:rsid w:val="006571C9"/>
    <w:rsid w:val="00657336"/>
    <w:rsid w:val="006574AD"/>
    <w:rsid w:val="00657957"/>
    <w:rsid w:val="006579F7"/>
    <w:rsid w:val="00657CD2"/>
    <w:rsid w:val="00657D7C"/>
    <w:rsid w:val="00657EA2"/>
    <w:rsid w:val="00657FC4"/>
    <w:rsid w:val="00660138"/>
    <w:rsid w:val="006601E3"/>
    <w:rsid w:val="00660472"/>
    <w:rsid w:val="0066063C"/>
    <w:rsid w:val="00660684"/>
    <w:rsid w:val="0066069C"/>
    <w:rsid w:val="0066105E"/>
    <w:rsid w:val="006610A4"/>
    <w:rsid w:val="006613CB"/>
    <w:rsid w:val="006613EC"/>
    <w:rsid w:val="006615D5"/>
    <w:rsid w:val="00661776"/>
    <w:rsid w:val="006618D6"/>
    <w:rsid w:val="006618EA"/>
    <w:rsid w:val="006619C1"/>
    <w:rsid w:val="00661E85"/>
    <w:rsid w:val="00661EF6"/>
    <w:rsid w:val="00662043"/>
    <w:rsid w:val="0066208C"/>
    <w:rsid w:val="006620E8"/>
    <w:rsid w:val="006622AE"/>
    <w:rsid w:val="006623CC"/>
    <w:rsid w:val="00662423"/>
    <w:rsid w:val="006626D2"/>
    <w:rsid w:val="00662774"/>
    <w:rsid w:val="00662C44"/>
    <w:rsid w:val="00662C4E"/>
    <w:rsid w:val="00662C7C"/>
    <w:rsid w:val="00662E5F"/>
    <w:rsid w:val="00662F7A"/>
    <w:rsid w:val="0066335A"/>
    <w:rsid w:val="006637CE"/>
    <w:rsid w:val="00664052"/>
    <w:rsid w:val="006640F9"/>
    <w:rsid w:val="006646DC"/>
    <w:rsid w:val="00664785"/>
    <w:rsid w:val="00664A92"/>
    <w:rsid w:val="00664B24"/>
    <w:rsid w:val="00664C2D"/>
    <w:rsid w:val="00664CA4"/>
    <w:rsid w:val="00664E99"/>
    <w:rsid w:val="0066512F"/>
    <w:rsid w:val="006652D0"/>
    <w:rsid w:val="006655C0"/>
    <w:rsid w:val="00665817"/>
    <w:rsid w:val="00665878"/>
    <w:rsid w:val="00665B2F"/>
    <w:rsid w:val="006664C5"/>
    <w:rsid w:val="00666578"/>
    <w:rsid w:val="00666593"/>
    <w:rsid w:val="006667F8"/>
    <w:rsid w:val="006669B4"/>
    <w:rsid w:val="00666CA7"/>
    <w:rsid w:val="00666EA9"/>
    <w:rsid w:val="00666F78"/>
    <w:rsid w:val="00667629"/>
    <w:rsid w:val="006676BA"/>
    <w:rsid w:val="00667882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87"/>
    <w:rsid w:val="00670A9E"/>
    <w:rsid w:val="00670B00"/>
    <w:rsid w:val="00670B2B"/>
    <w:rsid w:val="00670F4C"/>
    <w:rsid w:val="00670F8B"/>
    <w:rsid w:val="00671029"/>
    <w:rsid w:val="006710E3"/>
    <w:rsid w:val="006711E2"/>
    <w:rsid w:val="006711EA"/>
    <w:rsid w:val="00671748"/>
    <w:rsid w:val="00671752"/>
    <w:rsid w:val="0067178C"/>
    <w:rsid w:val="006717E2"/>
    <w:rsid w:val="006718EE"/>
    <w:rsid w:val="00671A79"/>
    <w:rsid w:val="00671B42"/>
    <w:rsid w:val="00671B4F"/>
    <w:rsid w:val="00671CD2"/>
    <w:rsid w:val="00671FE9"/>
    <w:rsid w:val="006722CE"/>
    <w:rsid w:val="00672420"/>
    <w:rsid w:val="0067251A"/>
    <w:rsid w:val="006726E2"/>
    <w:rsid w:val="00672D3E"/>
    <w:rsid w:val="00672D40"/>
    <w:rsid w:val="00672E55"/>
    <w:rsid w:val="00673141"/>
    <w:rsid w:val="0067394C"/>
    <w:rsid w:val="00673A6B"/>
    <w:rsid w:val="00673AAB"/>
    <w:rsid w:val="00673C50"/>
    <w:rsid w:val="00673F36"/>
    <w:rsid w:val="0067436E"/>
    <w:rsid w:val="00674390"/>
    <w:rsid w:val="00674979"/>
    <w:rsid w:val="00674A8D"/>
    <w:rsid w:val="00674D5B"/>
    <w:rsid w:val="00674E1B"/>
    <w:rsid w:val="00674F01"/>
    <w:rsid w:val="0067532C"/>
    <w:rsid w:val="0067543A"/>
    <w:rsid w:val="00675558"/>
    <w:rsid w:val="00675867"/>
    <w:rsid w:val="006758B0"/>
    <w:rsid w:val="006761F9"/>
    <w:rsid w:val="0067669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568"/>
    <w:rsid w:val="006777FA"/>
    <w:rsid w:val="00677856"/>
    <w:rsid w:val="00677967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7C9"/>
    <w:rsid w:val="006808ED"/>
    <w:rsid w:val="006809F5"/>
    <w:rsid w:val="00680A8A"/>
    <w:rsid w:val="00680B84"/>
    <w:rsid w:val="00680E41"/>
    <w:rsid w:val="006812C0"/>
    <w:rsid w:val="006813D9"/>
    <w:rsid w:val="006814D9"/>
    <w:rsid w:val="0068162C"/>
    <w:rsid w:val="006817C0"/>
    <w:rsid w:val="00681B8F"/>
    <w:rsid w:val="00681D02"/>
    <w:rsid w:val="00681D98"/>
    <w:rsid w:val="00682178"/>
    <w:rsid w:val="006821C2"/>
    <w:rsid w:val="006821DA"/>
    <w:rsid w:val="00682A66"/>
    <w:rsid w:val="00683070"/>
    <w:rsid w:val="006834ED"/>
    <w:rsid w:val="00683570"/>
    <w:rsid w:val="00683607"/>
    <w:rsid w:val="0068473B"/>
    <w:rsid w:val="00684A96"/>
    <w:rsid w:val="00684B69"/>
    <w:rsid w:val="00684D17"/>
    <w:rsid w:val="00684E60"/>
    <w:rsid w:val="00684FCB"/>
    <w:rsid w:val="006851D4"/>
    <w:rsid w:val="006851F8"/>
    <w:rsid w:val="00685335"/>
    <w:rsid w:val="00685600"/>
    <w:rsid w:val="006858A6"/>
    <w:rsid w:val="0068597E"/>
    <w:rsid w:val="00685AF0"/>
    <w:rsid w:val="00685D12"/>
    <w:rsid w:val="00685F1C"/>
    <w:rsid w:val="00686145"/>
    <w:rsid w:val="0068628E"/>
    <w:rsid w:val="006862A9"/>
    <w:rsid w:val="00686396"/>
    <w:rsid w:val="006863BD"/>
    <w:rsid w:val="0068644D"/>
    <w:rsid w:val="006864E6"/>
    <w:rsid w:val="0068671D"/>
    <w:rsid w:val="00686814"/>
    <w:rsid w:val="006869BD"/>
    <w:rsid w:val="00686BD9"/>
    <w:rsid w:val="00686D1F"/>
    <w:rsid w:val="00686E91"/>
    <w:rsid w:val="00686EC5"/>
    <w:rsid w:val="00686FEF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CD3"/>
    <w:rsid w:val="00687F90"/>
    <w:rsid w:val="006902B9"/>
    <w:rsid w:val="006903C0"/>
    <w:rsid w:val="006906B3"/>
    <w:rsid w:val="00690C25"/>
    <w:rsid w:val="00690F5A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C19"/>
    <w:rsid w:val="00692D2A"/>
    <w:rsid w:val="00692DB2"/>
    <w:rsid w:val="00693775"/>
    <w:rsid w:val="006937EB"/>
    <w:rsid w:val="006938CC"/>
    <w:rsid w:val="006939A6"/>
    <w:rsid w:val="00693C26"/>
    <w:rsid w:val="00693E10"/>
    <w:rsid w:val="00693EF4"/>
    <w:rsid w:val="006942C4"/>
    <w:rsid w:val="00694461"/>
    <w:rsid w:val="00694463"/>
    <w:rsid w:val="00694A09"/>
    <w:rsid w:val="00694A58"/>
    <w:rsid w:val="00694B1E"/>
    <w:rsid w:val="00694B47"/>
    <w:rsid w:val="00694D40"/>
    <w:rsid w:val="00694D86"/>
    <w:rsid w:val="00694DE4"/>
    <w:rsid w:val="0069531D"/>
    <w:rsid w:val="00695418"/>
    <w:rsid w:val="00695CB6"/>
    <w:rsid w:val="00695EF3"/>
    <w:rsid w:val="0069627A"/>
    <w:rsid w:val="0069629C"/>
    <w:rsid w:val="006962AF"/>
    <w:rsid w:val="006963C4"/>
    <w:rsid w:val="00696662"/>
    <w:rsid w:val="006966F3"/>
    <w:rsid w:val="00696F16"/>
    <w:rsid w:val="006971E7"/>
    <w:rsid w:val="0069730C"/>
    <w:rsid w:val="00697417"/>
    <w:rsid w:val="00697573"/>
    <w:rsid w:val="00697628"/>
    <w:rsid w:val="006976D5"/>
    <w:rsid w:val="006976DB"/>
    <w:rsid w:val="006976E3"/>
    <w:rsid w:val="00697728"/>
    <w:rsid w:val="006977F4"/>
    <w:rsid w:val="00697DB4"/>
    <w:rsid w:val="00697DDC"/>
    <w:rsid w:val="00697FC1"/>
    <w:rsid w:val="006A00CC"/>
    <w:rsid w:val="006A014F"/>
    <w:rsid w:val="006A0368"/>
    <w:rsid w:val="006A0615"/>
    <w:rsid w:val="006A083B"/>
    <w:rsid w:val="006A0D37"/>
    <w:rsid w:val="006A1079"/>
    <w:rsid w:val="006A146A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36D"/>
    <w:rsid w:val="006A2559"/>
    <w:rsid w:val="006A27D7"/>
    <w:rsid w:val="006A2BC6"/>
    <w:rsid w:val="006A2CEE"/>
    <w:rsid w:val="006A2E76"/>
    <w:rsid w:val="006A30A4"/>
    <w:rsid w:val="006A31E6"/>
    <w:rsid w:val="006A33B9"/>
    <w:rsid w:val="006A35AF"/>
    <w:rsid w:val="006A3773"/>
    <w:rsid w:val="006A3DBF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91"/>
    <w:rsid w:val="006A53DB"/>
    <w:rsid w:val="006A55C9"/>
    <w:rsid w:val="006A5667"/>
    <w:rsid w:val="006A5690"/>
    <w:rsid w:val="006A581E"/>
    <w:rsid w:val="006A58D5"/>
    <w:rsid w:val="006A5A7D"/>
    <w:rsid w:val="006A5B16"/>
    <w:rsid w:val="006A5D1F"/>
    <w:rsid w:val="006A6184"/>
    <w:rsid w:val="006A62CE"/>
    <w:rsid w:val="006A67F9"/>
    <w:rsid w:val="006A6C4D"/>
    <w:rsid w:val="006A6E2B"/>
    <w:rsid w:val="006A732E"/>
    <w:rsid w:val="006A7545"/>
    <w:rsid w:val="006A7F59"/>
    <w:rsid w:val="006B0150"/>
    <w:rsid w:val="006B0197"/>
    <w:rsid w:val="006B0D3D"/>
    <w:rsid w:val="006B0E00"/>
    <w:rsid w:val="006B1061"/>
    <w:rsid w:val="006B11BF"/>
    <w:rsid w:val="006B1323"/>
    <w:rsid w:val="006B1605"/>
    <w:rsid w:val="006B16D8"/>
    <w:rsid w:val="006B16ED"/>
    <w:rsid w:val="006B1714"/>
    <w:rsid w:val="006B1835"/>
    <w:rsid w:val="006B188D"/>
    <w:rsid w:val="006B1ACA"/>
    <w:rsid w:val="006B1B08"/>
    <w:rsid w:val="006B1B4A"/>
    <w:rsid w:val="006B1D80"/>
    <w:rsid w:val="006B1D86"/>
    <w:rsid w:val="006B1EFE"/>
    <w:rsid w:val="006B1F75"/>
    <w:rsid w:val="006B2189"/>
    <w:rsid w:val="006B21E6"/>
    <w:rsid w:val="006B2258"/>
    <w:rsid w:val="006B2613"/>
    <w:rsid w:val="006B2A72"/>
    <w:rsid w:val="006B2AAE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C07"/>
    <w:rsid w:val="006B6D3D"/>
    <w:rsid w:val="006B7029"/>
    <w:rsid w:val="006B70F2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0F5A"/>
    <w:rsid w:val="006C1566"/>
    <w:rsid w:val="006C163C"/>
    <w:rsid w:val="006C1E4E"/>
    <w:rsid w:val="006C1EBF"/>
    <w:rsid w:val="006C2365"/>
    <w:rsid w:val="006C254E"/>
    <w:rsid w:val="006C2566"/>
    <w:rsid w:val="006C2823"/>
    <w:rsid w:val="006C28D9"/>
    <w:rsid w:val="006C2923"/>
    <w:rsid w:val="006C2A4B"/>
    <w:rsid w:val="006C2B4F"/>
    <w:rsid w:val="006C2F62"/>
    <w:rsid w:val="006C2FC0"/>
    <w:rsid w:val="006C3199"/>
    <w:rsid w:val="006C3382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534"/>
    <w:rsid w:val="006C4556"/>
    <w:rsid w:val="006C4731"/>
    <w:rsid w:val="006C47FC"/>
    <w:rsid w:val="006C48B7"/>
    <w:rsid w:val="006C4CF0"/>
    <w:rsid w:val="006C4D85"/>
    <w:rsid w:val="006C4EFB"/>
    <w:rsid w:val="006C4F52"/>
    <w:rsid w:val="006C50AE"/>
    <w:rsid w:val="006C55B4"/>
    <w:rsid w:val="006C5917"/>
    <w:rsid w:val="006C5C96"/>
    <w:rsid w:val="006C5E7A"/>
    <w:rsid w:val="006C6129"/>
    <w:rsid w:val="006C62CC"/>
    <w:rsid w:val="006C632D"/>
    <w:rsid w:val="006C6386"/>
    <w:rsid w:val="006C641D"/>
    <w:rsid w:val="006C65ED"/>
    <w:rsid w:val="006C672F"/>
    <w:rsid w:val="006C6798"/>
    <w:rsid w:val="006C6A2D"/>
    <w:rsid w:val="006C6A8A"/>
    <w:rsid w:val="006C6C44"/>
    <w:rsid w:val="006C6D4C"/>
    <w:rsid w:val="006C6D8A"/>
    <w:rsid w:val="006C6E25"/>
    <w:rsid w:val="006C6E81"/>
    <w:rsid w:val="006C7089"/>
    <w:rsid w:val="006C70F3"/>
    <w:rsid w:val="006C7833"/>
    <w:rsid w:val="006C796B"/>
    <w:rsid w:val="006C7FCC"/>
    <w:rsid w:val="006D07BD"/>
    <w:rsid w:val="006D0A1B"/>
    <w:rsid w:val="006D0AD3"/>
    <w:rsid w:val="006D0BB3"/>
    <w:rsid w:val="006D0BE5"/>
    <w:rsid w:val="006D0C63"/>
    <w:rsid w:val="006D1056"/>
    <w:rsid w:val="006D10C9"/>
    <w:rsid w:val="006D114D"/>
    <w:rsid w:val="006D13B7"/>
    <w:rsid w:val="006D13F9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2E61"/>
    <w:rsid w:val="006D3399"/>
    <w:rsid w:val="006D33E6"/>
    <w:rsid w:val="006D38E5"/>
    <w:rsid w:val="006D3F26"/>
    <w:rsid w:val="006D3FCA"/>
    <w:rsid w:val="006D41FE"/>
    <w:rsid w:val="006D4305"/>
    <w:rsid w:val="006D448B"/>
    <w:rsid w:val="006D44F2"/>
    <w:rsid w:val="006D476B"/>
    <w:rsid w:val="006D4882"/>
    <w:rsid w:val="006D499C"/>
    <w:rsid w:val="006D499D"/>
    <w:rsid w:val="006D4B53"/>
    <w:rsid w:val="006D4E4F"/>
    <w:rsid w:val="006D534E"/>
    <w:rsid w:val="006D5623"/>
    <w:rsid w:val="006D5656"/>
    <w:rsid w:val="006D5A70"/>
    <w:rsid w:val="006D5D46"/>
    <w:rsid w:val="006D5E3B"/>
    <w:rsid w:val="006D6024"/>
    <w:rsid w:val="006D6361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159"/>
    <w:rsid w:val="006D7350"/>
    <w:rsid w:val="006D73B4"/>
    <w:rsid w:val="006D75B6"/>
    <w:rsid w:val="006D7733"/>
    <w:rsid w:val="006D78F2"/>
    <w:rsid w:val="006D7CA0"/>
    <w:rsid w:val="006E0188"/>
    <w:rsid w:val="006E042C"/>
    <w:rsid w:val="006E05AC"/>
    <w:rsid w:val="006E0868"/>
    <w:rsid w:val="006E0933"/>
    <w:rsid w:val="006E0C03"/>
    <w:rsid w:val="006E0DAA"/>
    <w:rsid w:val="006E0E5E"/>
    <w:rsid w:val="006E0FB9"/>
    <w:rsid w:val="006E1055"/>
    <w:rsid w:val="006E1140"/>
    <w:rsid w:val="006E1791"/>
    <w:rsid w:val="006E1834"/>
    <w:rsid w:val="006E186B"/>
    <w:rsid w:val="006E1881"/>
    <w:rsid w:val="006E1CB5"/>
    <w:rsid w:val="006E1CCC"/>
    <w:rsid w:val="006E2094"/>
    <w:rsid w:val="006E20F9"/>
    <w:rsid w:val="006E2206"/>
    <w:rsid w:val="006E24CE"/>
    <w:rsid w:val="006E24E6"/>
    <w:rsid w:val="006E272D"/>
    <w:rsid w:val="006E2BFC"/>
    <w:rsid w:val="006E2EF3"/>
    <w:rsid w:val="006E3178"/>
    <w:rsid w:val="006E31A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3"/>
    <w:rsid w:val="006E480D"/>
    <w:rsid w:val="006E4923"/>
    <w:rsid w:val="006E50FE"/>
    <w:rsid w:val="006E510D"/>
    <w:rsid w:val="006E5356"/>
    <w:rsid w:val="006E567B"/>
    <w:rsid w:val="006E5979"/>
    <w:rsid w:val="006E5E51"/>
    <w:rsid w:val="006E5F3A"/>
    <w:rsid w:val="006E6469"/>
    <w:rsid w:val="006E6522"/>
    <w:rsid w:val="006E65DF"/>
    <w:rsid w:val="006E6732"/>
    <w:rsid w:val="006E67A1"/>
    <w:rsid w:val="006E69EF"/>
    <w:rsid w:val="006E6AA7"/>
    <w:rsid w:val="006E6BAC"/>
    <w:rsid w:val="006E6BB7"/>
    <w:rsid w:val="006E6CED"/>
    <w:rsid w:val="006E6D56"/>
    <w:rsid w:val="006E6FEF"/>
    <w:rsid w:val="006E740C"/>
    <w:rsid w:val="006E744A"/>
    <w:rsid w:val="006E773E"/>
    <w:rsid w:val="006E77F6"/>
    <w:rsid w:val="006E7ADB"/>
    <w:rsid w:val="006E7ADF"/>
    <w:rsid w:val="006E7B0B"/>
    <w:rsid w:val="006E7D42"/>
    <w:rsid w:val="006E7D68"/>
    <w:rsid w:val="006F0022"/>
    <w:rsid w:val="006F015B"/>
    <w:rsid w:val="006F0167"/>
    <w:rsid w:val="006F076D"/>
    <w:rsid w:val="006F08F7"/>
    <w:rsid w:val="006F0A88"/>
    <w:rsid w:val="006F0B89"/>
    <w:rsid w:val="006F0D97"/>
    <w:rsid w:val="006F0E58"/>
    <w:rsid w:val="006F0FEF"/>
    <w:rsid w:val="006F117D"/>
    <w:rsid w:val="006F1294"/>
    <w:rsid w:val="006F1597"/>
    <w:rsid w:val="006F15ED"/>
    <w:rsid w:val="006F1A29"/>
    <w:rsid w:val="006F1E37"/>
    <w:rsid w:val="006F1EA6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344"/>
    <w:rsid w:val="006F34BB"/>
    <w:rsid w:val="006F35CE"/>
    <w:rsid w:val="006F376B"/>
    <w:rsid w:val="006F3F23"/>
    <w:rsid w:val="006F4379"/>
    <w:rsid w:val="006F43F0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5C87"/>
    <w:rsid w:val="006F6100"/>
    <w:rsid w:val="006F613F"/>
    <w:rsid w:val="006F62D8"/>
    <w:rsid w:val="006F63D1"/>
    <w:rsid w:val="006F63E9"/>
    <w:rsid w:val="006F6448"/>
    <w:rsid w:val="006F654E"/>
    <w:rsid w:val="006F664A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EB8"/>
    <w:rsid w:val="006F7EEB"/>
    <w:rsid w:val="0070064F"/>
    <w:rsid w:val="00700694"/>
    <w:rsid w:val="00700994"/>
    <w:rsid w:val="007009F4"/>
    <w:rsid w:val="00700D8C"/>
    <w:rsid w:val="00700F6F"/>
    <w:rsid w:val="00701306"/>
    <w:rsid w:val="007013BF"/>
    <w:rsid w:val="00701499"/>
    <w:rsid w:val="007016C6"/>
    <w:rsid w:val="007019D8"/>
    <w:rsid w:val="00701D11"/>
    <w:rsid w:val="00701E66"/>
    <w:rsid w:val="00702080"/>
    <w:rsid w:val="00702307"/>
    <w:rsid w:val="0070256E"/>
    <w:rsid w:val="00702865"/>
    <w:rsid w:val="007029D5"/>
    <w:rsid w:val="00702EE1"/>
    <w:rsid w:val="00702F5E"/>
    <w:rsid w:val="0070355D"/>
    <w:rsid w:val="0070389E"/>
    <w:rsid w:val="00703998"/>
    <w:rsid w:val="00703BF8"/>
    <w:rsid w:val="00703D5C"/>
    <w:rsid w:val="00703D66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A83"/>
    <w:rsid w:val="00705CA8"/>
    <w:rsid w:val="00705D33"/>
    <w:rsid w:val="00705FA3"/>
    <w:rsid w:val="00705FC4"/>
    <w:rsid w:val="007060BF"/>
    <w:rsid w:val="00706374"/>
    <w:rsid w:val="00706462"/>
    <w:rsid w:val="007065CE"/>
    <w:rsid w:val="00706976"/>
    <w:rsid w:val="00706B76"/>
    <w:rsid w:val="00706B77"/>
    <w:rsid w:val="0070701A"/>
    <w:rsid w:val="007071A8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3DC"/>
    <w:rsid w:val="007105EC"/>
    <w:rsid w:val="007106E0"/>
    <w:rsid w:val="0071076F"/>
    <w:rsid w:val="00710896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0D"/>
    <w:rsid w:val="00711F8A"/>
    <w:rsid w:val="00711FEF"/>
    <w:rsid w:val="00712137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0FA"/>
    <w:rsid w:val="0071316E"/>
    <w:rsid w:val="0071331A"/>
    <w:rsid w:val="0071335A"/>
    <w:rsid w:val="0071349C"/>
    <w:rsid w:val="0071376E"/>
    <w:rsid w:val="0071380B"/>
    <w:rsid w:val="00713931"/>
    <w:rsid w:val="00713B4F"/>
    <w:rsid w:val="00713C6F"/>
    <w:rsid w:val="00713D48"/>
    <w:rsid w:val="00713E22"/>
    <w:rsid w:val="00713F2D"/>
    <w:rsid w:val="00713FB8"/>
    <w:rsid w:val="00714199"/>
    <w:rsid w:val="007144E2"/>
    <w:rsid w:val="00714548"/>
    <w:rsid w:val="007146C1"/>
    <w:rsid w:val="00714798"/>
    <w:rsid w:val="0071495F"/>
    <w:rsid w:val="00714A0E"/>
    <w:rsid w:val="00714B59"/>
    <w:rsid w:val="00714BD3"/>
    <w:rsid w:val="0071523A"/>
    <w:rsid w:val="0071528A"/>
    <w:rsid w:val="007152BE"/>
    <w:rsid w:val="007153D8"/>
    <w:rsid w:val="00715504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B8"/>
    <w:rsid w:val="00716E97"/>
    <w:rsid w:val="00717145"/>
    <w:rsid w:val="007173D7"/>
    <w:rsid w:val="00717451"/>
    <w:rsid w:val="0071780B"/>
    <w:rsid w:val="00717A10"/>
    <w:rsid w:val="00717C53"/>
    <w:rsid w:val="00717CE7"/>
    <w:rsid w:val="00717E5D"/>
    <w:rsid w:val="007201EF"/>
    <w:rsid w:val="00720301"/>
    <w:rsid w:val="007205E5"/>
    <w:rsid w:val="00720A77"/>
    <w:rsid w:val="00720CA3"/>
    <w:rsid w:val="007211CA"/>
    <w:rsid w:val="00721242"/>
    <w:rsid w:val="00721591"/>
    <w:rsid w:val="007217E4"/>
    <w:rsid w:val="00721804"/>
    <w:rsid w:val="0072186A"/>
    <w:rsid w:val="00721BDE"/>
    <w:rsid w:val="00721DAA"/>
    <w:rsid w:val="00721F19"/>
    <w:rsid w:val="00722011"/>
    <w:rsid w:val="00722091"/>
    <w:rsid w:val="007223A7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83B"/>
    <w:rsid w:val="00725D7A"/>
    <w:rsid w:val="00725DEE"/>
    <w:rsid w:val="0072617E"/>
    <w:rsid w:val="00726222"/>
    <w:rsid w:val="00726556"/>
    <w:rsid w:val="00726580"/>
    <w:rsid w:val="007265BB"/>
    <w:rsid w:val="0072665C"/>
    <w:rsid w:val="00726857"/>
    <w:rsid w:val="00726C56"/>
    <w:rsid w:val="00726E7D"/>
    <w:rsid w:val="00726EE5"/>
    <w:rsid w:val="007272B9"/>
    <w:rsid w:val="007275EF"/>
    <w:rsid w:val="007276E2"/>
    <w:rsid w:val="007279CD"/>
    <w:rsid w:val="00727B83"/>
    <w:rsid w:val="00727D97"/>
    <w:rsid w:val="00727FAE"/>
    <w:rsid w:val="00727FC7"/>
    <w:rsid w:val="00730152"/>
    <w:rsid w:val="007301ED"/>
    <w:rsid w:val="00730649"/>
    <w:rsid w:val="007306A2"/>
    <w:rsid w:val="007308B9"/>
    <w:rsid w:val="00730A18"/>
    <w:rsid w:val="00730B4D"/>
    <w:rsid w:val="00730BEB"/>
    <w:rsid w:val="00730D15"/>
    <w:rsid w:val="00730E33"/>
    <w:rsid w:val="00730FEB"/>
    <w:rsid w:val="0073107C"/>
    <w:rsid w:val="00731109"/>
    <w:rsid w:val="0073111E"/>
    <w:rsid w:val="00731241"/>
    <w:rsid w:val="0073124F"/>
    <w:rsid w:val="0073127E"/>
    <w:rsid w:val="0073158E"/>
    <w:rsid w:val="00731662"/>
    <w:rsid w:val="0073188A"/>
    <w:rsid w:val="007318FD"/>
    <w:rsid w:val="00731984"/>
    <w:rsid w:val="00731BEB"/>
    <w:rsid w:val="00731D61"/>
    <w:rsid w:val="00731E81"/>
    <w:rsid w:val="00731EF6"/>
    <w:rsid w:val="007321BC"/>
    <w:rsid w:val="007323B9"/>
    <w:rsid w:val="0073248A"/>
    <w:rsid w:val="00732593"/>
    <w:rsid w:val="007325F8"/>
    <w:rsid w:val="00732C75"/>
    <w:rsid w:val="00732EBE"/>
    <w:rsid w:val="00732EC1"/>
    <w:rsid w:val="00732FAA"/>
    <w:rsid w:val="00733170"/>
    <w:rsid w:val="007331FD"/>
    <w:rsid w:val="007334ED"/>
    <w:rsid w:val="00733535"/>
    <w:rsid w:val="00733582"/>
    <w:rsid w:val="0073369C"/>
    <w:rsid w:val="007337E9"/>
    <w:rsid w:val="00733A21"/>
    <w:rsid w:val="00733BBF"/>
    <w:rsid w:val="00733C0B"/>
    <w:rsid w:val="007341E3"/>
    <w:rsid w:val="00734221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5FC"/>
    <w:rsid w:val="00736908"/>
    <w:rsid w:val="00736B1D"/>
    <w:rsid w:val="00736B7A"/>
    <w:rsid w:val="00736C3E"/>
    <w:rsid w:val="00736EE4"/>
    <w:rsid w:val="00736EF4"/>
    <w:rsid w:val="0073749E"/>
    <w:rsid w:val="00737708"/>
    <w:rsid w:val="00737978"/>
    <w:rsid w:val="00737BA4"/>
    <w:rsid w:val="00737CA0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0BA1"/>
    <w:rsid w:val="00740BCE"/>
    <w:rsid w:val="00740D71"/>
    <w:rsid w:val="0074103D"/>
    <w:rsid w:val="007410B5"/>
    <w:rsid w:val="007411AD"/>
    <w:rsid w:val="00741404"/>
    <w:rsid w:val="0074149D"/>
    <w:rsid w:val="00741526"/>
    <w:rsid w:val="00741763"/>
    <w:rsid w:val="0074185B"/>
    <w:rsid w:val="007418D9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ED9"/>
    <w:rsid w:val="00742F0D"/>
    <w:rsid w:val="0074349D"/>
    <w:rsid w:val="007434B3"/>
    <w:rsid w:val="007435C5"/>
    <w:rsid w:val="00743775"/>
    <w:rsid w:val="0074384A"/>
    <w:rsid w:val="0074389E"/>
    <w:rsid w:val="0074399A"/>
    <w:rsid w:val="00743AE0"/>
    <w:rsid w:val="00743CCA"/>
    <w:rsid w:val="00743DE8"/>
    <w:rsid w:val="00743F43"/>
    <w:rsid w:val="00743F87"/>
    <w:rsid w:val="007443D3"/>
    <w:rsid w:val="007449C7"/>
    <w:rsid w:val="00744BD5"/>
    <w:rsid w:val="007454F1"/>
    <w:rsid w:val="00745557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91E"/>
    <w:rsid w:val="00746E85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A6C"/>
    <w:rsid w:val="00750D41"/>
    <w:rsid w:val="00750E32"/>
    <w:rsid w:val="00750F2C"/>
    <w:rsid w:val="00751066"/>
    <w:rsid w:val="00751330"/>
    <w:rsid w:val="007513D9"/>
    <w:rsid w:val="00751447"/>
    <w:rsid w:val="007516D9"/>
    <w:rsid w:val="00751916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D74"/>
    <w:rsid w:val="00753E3F"/>
    <w:rsid w:val="00754310"/>
    <w:rsid w:val="00754611"/>
    <w:rsid w:val="00754E04"/>
    <w:rsid w:val="00754EBA"/>
    <w:rsid w:val="00755271"/>
    <w:rsid w:val="007552D3"/>
    <w:rsid w:val="007552EF"/>
    <w:rsid w:val="00755577"/>
    <w:rsid w:val="00755626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D89"/>
    <w:rsid w:val="00757F5E"/>
    <w:rsid w:val="00760077"/>
    <w:rsid w:val="007601ED"/>
    <w:rsid w:val="007602E8"/>
    <w:rsid w:val="0076053F"/>
    <w:rsid w:val="007605FF"/>
    <w:rsid w:val="00760936"/>
    <w:rsid w:val="00760BE0"/>
    <w:rsid w:val="00760CF8"/>
    <w:rsid w:val="00760E57"/>
    <w:rsid w:val="00760EEF"/>
    <w:rsid w:val="00760FFC"/>
    <w:rsid w:val="0076136F"/>
    <w:rsid w:val="00761886"/>
    <w:rsid w:val="0076199C"/>
    <w:rsid w:val="00761D94"/>
    <w:rsid w:val="00761F20"/>
    <w:rsid w:val="007620C3"/>
    <w:rsid w:val="00762238"/>
    <w:rsid w:val="0076252C"/>
    <w:rsid w:val="00762792"/>
    <w:rsid w:val="007627E9"/>
    <w:rsid w:val="00762935"/>
    <w:rsid w:val="00762A3A"/>
    <w:rsid w:val="00762C21"/>
    <w:rsid w:val="00762C8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55C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25"/>
    <w:rsid w:val="00765B52"/>
    <w:rsid w:val="00765DC4"/>
    <w:rsid w:val="00765E5D"/>
    <w:rsid w:val="007661A1"/>
    <w:rsid w:val="007663A0"/>
    <w:rsid w:val="0076698D"/>
    <w:rsid w:val="00766A18"/>
    <w:rsid w:val="00766A37"/>
    <w:rsid w:val="00766ADB"/>
    <w:rsid w:val="00766EF4"/>
    <w:rsid w:val="007670B8"/>
    <w:rsid w:val="0076718C"/>
    <w:rsid w:val="00767479"/>
    <w:rsid w:val="0076753A"/>
    <w:rsid w:val="00767689"/>
    <w:rsid w:val="00767896"/>
    <w:rsid w:val="00767976"/>
    <w:rsid w:val="00767A8F"/>
    <w:rsid w:val="00767B11"/>
    <w:rsid w:val="00767C3A"/>
    <w:rsid w:val="00767D62"/>
    <w:rsid w:val="00767F19"/>
    <w:rsid w:val="00767F51"/>
    <w:rsid w:val="0077015F"/>
    <w:rsid w:val="0077016B"/>
    <w:rsid w:val="00770371"/>
    <w:rsid w:val="0077039E"/>
    <w:rsid w:val="007703DD"/>
    <w:rsid w:val="0077049D"/>
    <w:rsid w:val="0077060D"/>
    <w:rsid w:val="007707D2"/>
    <w:rsid w:val="007707F5"/>
    <w:rsid w:val="00770E05"/>
    <w:rsid w:val="00770FDC"/>
    <w:rsid w:val="007711E5"/>
    <w:rsid w:val="0077132D"/>
    <w:rsid w:val="00771833"/>
    <w:rsid w:val="007718E5"/>
    <w:rsid w:val="0077191E"/>
    <w:rsid w:val="00771F65"/>
    <w:rsid w:val="00771F74"/>
    <w:rsid w:val="00771FBF"/>
    <w:rsid w:val="00772057"/>
    <w:rsid w:val="0077206D"/>
    <w:rsid w:val="00772186"/>
    <w:rsid w:val="007721C8"/>
    <w:rsid w:val="007722E7"/>
    <w:rsid w:val="007724A0"/>
    <w:rsid w:val="007726B3"/>
    <w:rsid w:val="00772B6D"/>
    <w:rsid w:val="00772C9A"/>
    <w:rsid w:val="00772CBF"/>
    <w:rsid w:val="00772DFD"/>
    <w:rsid w:val="00772E7F"/>
    <w:rsid w:val="00772F08"/>
    <w:rsid w:val="00772F32"/>
    <w:rsid w:val="00773211"/>
    <w:rsid w:val="00773654"/>
    <w:rsid w:val="007737C0"/>
    <w:rsid w:val="0077386D"/>
    <w:rsid w:val="007738EF"/>
    <w:rsid w:val="007739F9"/>
    <w:rsid w:val="00773F74"/>
    <w:rsid w:val="00773F77"/>
    <w:rsid w:val="0077407A"/>
    <w:rsid w:val="007741A5"/>
    <w:rsid w:val="007741EF"/>
    <w:rsid w:val="00774979"/>
    <w:rsid w:val="00774A84"/>
    <w:rsid w:val="00774E07"/>
    <w:rsid w:val="00775040"/>
    <w:rsid w:val="00775066"/>
    <w:rsid w:val="00775362"/>
    <w:rsid w:val="00775561"/>
    <w:rsid w:val="0077560E"/>
    <w:rsid w:val="00775893"/>
    <w:rsid w:val="00775940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69D"/>
    <w:rsid w:val="007779F6"/>
    <w:rsid w:val="00777B9C"/>
    <w:rsid w:val="00777CE2"/>
    <w:rsid w:val="00777E37"/>
    <w:rsid w:val="0078024B"/>
    <w:rsid w:val="0078034F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CF"/>
    <w:rsid w:val="007820D4"/>
    <w:rsid w:val="007823DF"/>
    <w:rsid w:val="00782779"/>
    <w:rsid w:val="007827C1"/>
    <w:rsid w:val="00782894"/>
    <w:rsid w:val="00782DE2"/>
    <w:rsid w:val="00783059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9F9"/>
    <w:rsid w:val="00784DA0"/>
    <w:rsid w:val="007850A5"/>
    <w:rsid w:val="0078515C"/>
    <w:rsid w:val="007853B9"/>
    <w:rsid w:val="007853D6"/>
    <w:rsid w:val="007854A3"/>
    <w:rsid w:val="00785533"/>
    <w:rsid w:val="007856C0"/>
    <w:rsid w:val="00785709"/>
    <w:rsid w:val="007858A7"/>
    <w:rsid w:val="00785A36"/>
    <w:rsid w:val="00785A3F"/>
    <w:rsid w:val="00785AAA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0FB"/>
    <w:rsid w:val="00787173"/>
    <w:rsid w:val="0078719C"/>
    <w:rsid w:val="0078729F"/>
    <w:rsid w:val="007873D9"/>
    <w:rsid w:val="00787580"/>
    <w:rsid w:val="007875A1"/>
    <w:rsid w:val="007876CC"/>
    <w:rsid w:val="0078772E"/>
    <w:rsid w:val="007877BC"/>
    <w:rsid w:val="007878BA"/>
    <w:rsid w:val="0078790A"/>
    <w:rsid w:val="00787AA5"/>
    <w:rsid w:val="00787F67"/>
    <w:rsid w:val="00790060"/>
    <w:rsid w:val="00790303"/>
    <w:rsid w:val="0079067B"/>
    <w:rsid w:val="007906CF"/>
    <w:rsid w:val="00790B5D"/>
    <w:rsid w:val="00790CBA"/>
    <w:rsid w:val="0079153D"/>
    <w:rsid w:val="00791634"/>
    <w:rsid w:val="00791D57"/>
    <w:rsid w:val="00791D74"/>
    <w:rsid w:val="00791DFA"/>
    <w:rsid w:val="00792057"/>
    <w:rsid w:val="007921C1"/>
    <w:rsid w:val="00792285"/>
    <w:rsid w:val="00792349"/>
    <w:rsid w:val="0079236E"/>
    <w:rsid w:val="00792B03"/>
    <w:rsid w:val="00792DCB"/>
    <w:rsid w:val="00792E8B"/>
    <w:rsid w:val="00792F41"/>
    <w:rsid w:val="00793048"/>
    <w:rsid w:val="007930DB"/>
    <w:rsid w:val="007932C2"/>
    <w:rsid w:val="0079365A"/>
    <w:rsid w:val="007937AF"/>
    <w:rsid w:val="00793951"/>
    <w:rsid w:val="00793A6E"/>
    <w:rsid w:val="00793AAA"/>
    <w:rsid w:val="00793AF6"/>
    <w:rsid w:val="00793B17"/>
    <w:rsid w:val="00793B39"/>
    <w:rsid w:val="00793B66"/>
    <w:rsid w:val="00793BF8"/>
    <w:rsid w:val="00793C16"/>
    <w:rsid w:val="00793FA5"/>
    <w:rsid w:val="0079417F"/>
    <w:rsid w:val="007941D0"/>
    <w:rsid w:val="007943AE"/>
    <w:rsid w:val="00794507"/>
    <w:rsid w:val="007947A4"/>
    <w:rsid w:val="007947C6"/>
    <w:rsid w:val="00795201"/>
    <w:rsid w:val="00795609"/>
    <w:rsid w:val="0079597A"/>
    <w:rsid w:val="00795987"/>
    <w:rsid w:val="00795BC4"/>
    <w:rsid w:val="00795D46"/>
    <w:rsid w:val="00795D6C"/>
    <w:rsid w:val="00795F80"/>
    <w:rsid w:val="0079601B"/>
    <w:rsid w:val="00796167"/>
    <w:rsid w:val="007961A1"/>
    <w:rsid w:val="007962AB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7BD"/>
    <w:rsid w:val="00797CB7"/>
    <w:rsid w:val="00797EA5"/>
    <w:rsid w:val="00797F4B"/>
    <w:rsid w:val="007A00DB"/>
    <w:rsid w:val="007A0144"/>
    <w:rsid w:val="007A0356"/>
    <w:rsid w:val="007A07A6"/>
    <w:rsid w:val="007A07BD"/>
    <w:rsid w:val="007A0884"/>
    <w:rsid w:val="007A0D7E"/>
    <w:rsid w:val="007A10D7"/>
    <w:rsid w:val="007A1126"/>
    <w:rsid w:val="007A1313"/>
    <w:rsid w:val="007A169D"/>
    <w:rsid w:val="007A1BF8"/>
    <w:rsid w:val="007A1C6B"/>
    <w:rsid w:val="007A1D35"/>
    <w:rsid w:val="007A220F"/>
    <w:rsid w:val="007A2286"/>
    <w:rsid w:val="007A2358"/>
    <w:rsid w:val="007A2485"/>
    <w:rsid w:val="007A24AC"/>
    <w:rsid w:val="007A24EC"/>
    <w:rsid w:val="007A26E5"/>
    <w:rsid w:val="007A28C1"/>
    <w:rsid w:val="007A2D46"/>
    <w:rsid w:val="007A2E7E"/>
    <w:rsid w:val="007A2F07"/>
    <w:rsid w:val="007A31C7"/>
    <w:rsid w:val="007A3380"/>
    <w:rsid w:val="007A348C"/>
    <w:rsid w:val="007A3691"/>
    <w:rsid w:val="007A385D"/>
    <w:rsid w:val="007A3950"/>
    <w:rsid w:val="007A3A03"/>
    <w:rsid w:val="007A3C76"/>
    <w:rsid w:val="007A3D24"/>
    <w:rsid w:val="007A3EFB"/>
    <w:rsid w:val="007A3FEF"/>
    <w:rsid w:val="007A41B7"/>
    <w:rsid w:val="007A41E5"/>
    <w:rsid w:val="007A4278"/>
    <w:rsid w:val="007A44FE"/>
    <w:rsid w:val="007A4537"/>
    <w:rsid w:val="007A45E7"/>
    <w:rsid w:val="007A46AD"/>
    <w:rsid w:val="007A471D"/>
    <w:rsid w:val="007A4918"/>
    <w:rsid w:val="007A4AE3"/>
    <w:rsid w:val="007A4D2C"/>
    <w:rsid w:val="007A4E6F"/>
    <w:rsid w:val="007A4EFF"/>
    <w:rsid w:val="007A507B"/>
    <w:rsid w:val="007A51A7"/>
    <w:rsid w:val="007A540A"/>
    <w:rsid w:val="007A541B"/>
    <w:rsid w:val="007A541C"/>
    <w:rsid w:val="007A5C27"/>
    <w:rsid w:val="007A5FAB"/>
    <w:rsid w:val="007A60E4"/>
    <w:rsid w:val="007A6136"/>
    <w:rsid w:val="007A6229"/>
    <w:rsid w:val="007A628C"/>
    <w:rsid w:val="007A62EB"/>
    <w:rsid w:val="007A62FE"/>
    <w:rsid w:val="007A687B"/>
    <w:rsid w:val="007A69F8"/>
    <w:rsid w:val="007A6A07"/>
    <w:rsid w:val="007A6DD9"/>
    <w:rsid w:val="007A6E82"/>
    <w:rsid w:val="007A771F"/>
    <w:rsid w:val="007A789C"/>
    <w:rsid w:val="007A7955"/>
    <w:rsid w:val="007A79C8"/>
    <w:rsid w:val="007A7B50"/>
    <w:rsid w:val="007A7DB2"/>
    <w:rsid w:val="007A7F0E"/>
    <w:rsid w:val="007A7F1E"/>
    <w:rsid w:val="007A7FD9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4BC"/>
    <w:rsid w:val="007B174B"/>
    <w:rsid w:val="007B1789"/>
    <w:rsid w:val="007B18F0"/>
    <w:rsid w:val="007B1922"/>
    <w:rsid w:val="007B1E8A"/>
    <w:rsid w:val="007B1F17"/>
    <w:rsid w:val="007B205C"/>
    <w:rsid w:val="007B223B"/>
    <w:rsid w:val="007B274B"/>
    <w:rsid w:val="007B2B6F"/>
    <w:rsid w:val="007B2C5D"/>
    <w:rsid w:val="007B2F53"/>
    <w:rsid w:val="007B30BA"/>
    <w:rsid w:val="007B32E1"/>
    <w:rsid w:val="007B33AF"/>
    <w:rsid w:val="007B361A"/>
    <w:rsid w:val="007B36C1"/>
    <w:rsid w:val="007B3761"/>
    <w:rsid w:val="007B3A62"/>
    <w:rsid w:val="007B3A81"/>
    <w:rsid w:val="007B3B0A"/>
    <w:rsid w:val="007B3ED4"/>
    <w:rsid w:val="007B4029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43B"/>
    <w:rsid w:val="007B551D"/>
    <w:rsid w:val="007B55D9"/>
    <w:rsid w:val="007B57A5"/>
    <w:rsid w:val="007B599A"/>
    <w:rsid w:val="007B5A35"/>
    <w:rsid w:val="007B5BDF"/>
    <w:rsid w:val="007B5C5C"/>
    <w:rsid w:val="007B5D54"/>
    <w:rsid w:val="007B5D90"/>
    <w:rsid w:val="007B5DE8"/>
    <w:rsid w:val="007B5F44"/>
    <w:rsid w:val="007B60C4"/>
    <w:rsid w:val="007B6334"/>
    <w:rsid w:val="007B6417"/>
    <w:rsid w:val="007B6E5C"/>
    <w:rsid w:val="007B6EFC"/>
    <w:rsid w:val="007B70D5"/>
    <w:rsid w:val="007B7222"/>
    <w:rsid w:val="007B7560"/>
    <w:rsid w:val="007B772A"/>
    <w:rsid w:val="007B7B6B"/>
    <w:rsid w:val="007B7BCA"/>
    <w:rsid w:val="007B7C99"/>
    <w:rsid w:val="007B7EF8"/>
    <w:rsid w:val="007C0347"/>
    <w:rsid w:val="007C0876"/>
    <w:rsid w:val="007C091D"/>
    <w:rsid w:val="007C0952"/>
    <w:rsid w:val="007C0BB6"/>
    <w:rsid w:val="007C0BE9"/>
    <w:rsid w:val="007C0C7E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1D22"/>
    <w:rsid w:val="007C20A5"/>
    <w:rsid w:val="007C227F"/>
    <w:rsid w:val="007C22C7"/>
    <w:rsid w:val="007C273F"/>
    <w:rsid w:val="007C29EA"/>
    <w:rsid w:val="007C2A76"/>
    <w:rsid w:val="007C2D59"/>
    <w:rsid w:val="007C30EF"/>
    <w:rsid w:val="007C3316"/>
    <w:rsid w:val="007C3689"/>
    <w:rsid w:val="007C3761"/>
    <w:rsid w:val="007C39DB"/>
    <w:rsid w:val="007C3A9F"/>
    <w:rsid w:val="007C3ADC"/>
    <w:rsid w:val="007C3BF2"/>
    <w:rsid w:val="007C3C71"/>
    <w:rsid w:val="007C3D50"/>
    <w:rsid w:val="007C3EA8"/>
    <w:rsid w:val="007C3EFB"/>
    <w:rsid w:val="007C3F60"/>
    <w:rsid w:val="007C3F67"/>
    <w:rsid w:val="007C41B7"/>
    <w:rsid w:val="007C43D9"/>
    <w:rsid w:val="007C445C"/>
    <w:rsid w:val="007C44ED"/>
    <w:rsid w:val="007C45A0"/>
    <w:rsid w:val="007C4E2A"/>
    <w:rsid w:val="007C5047"/>
    <w:rsid w:val="007C53F8"/>
    <w:rsid w:val="007C5768"/>
    <w:rsid w:val="007C586C"/>
    <w:rsid w:val="007C5914"/>
    <w:rsid w:val="007C5B27"/>
    <w:rsid w:val="007C5B65"/>
    <w:rsid w:val="007C5E6D"/>
    <w:rsid w:val="007C6164"/>
    <w:rsid w:val="007C6748"/>
    <w:rsid w:val="007C6DE6"/>
    <w:rsid w:val="007C6FA8"/>
    <w:rsid w:val="007C70DA"/>
    <w:rsid w:val="007C712F"/>
    <w:rsid w:val="007C7233"/>
    <w:rsid w:val="007C7304"/>
    <w:rsid w:val="007C73FD"/>
    <w:rsid w:val="007C7AD6"/>
    <w:rsid w:val="007C7D9C"/>
    <w:rsid w:val="007C7E24"/>
    <w:rsid w:val="007D00AC"/>
    <w:rsid w:val="007D0374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10C"/>
    <w:rsid w:val="007D1236"/>
    <w:rsid w:val="007D144C"/>
    <w:rsid w:val="007D16D4"/>
    <w:rsid w:val="007D1881"/>
    <w:rsid w:val="007D1D4B"/>
    <w:rsid w:val="007D1DA3"/>
    <w:rsid w:val="007D1EC0"/>
    <w:rsid w:val="007D1F8C"/>
    <w:rsid w:val="007D1FEB"/>
    <w:rsid w:val="007D2003"/>
    <w:rsid w:val="007D205C"/>
    <w:rsid w:val="007D22E1"/>
    <w:rsid w:val="007D2467"/>
    <w:rsid w:val="007D2840"/>
    <w:rsid w:val="007D2AB8"/>
    <w:rsid w:val="007D2D82"/>
    <w:rsid w:val="007D3124"/>
    <w:rsid w:val="007D3236"/>
    <w:rsid w:val="007D3313"/>
    <w:rsid w:val="007D3389"/>
    <w:rsid w:val="007D3510"/>
    <w:rsid w:val="007D352C"/>
    <w:rsid w:val="007D356D"/>
    <w:rsid w:val="007D35A6"/>
    <w:rsid w:val="007D35F4"/>
    <w:rsid w:val="007D3ADB"/>
    <w:rsid w:val="007D3BA1"/>
    <w:rsid w:val="007D3FED"/>
    <w:rsid w:val="007D4D45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6A4D"/>
    <w:rsid w:val="007D6ECE"/>
    <w:rsid w:val="007D71E9"/>
    <w:rsid w:val="007D71F1"/>
    <w:rsid w:val="007D7477"/>
    <w:rsid w:val="007D77C6"/>
    <w:rsid w:val="007D79B2"/>
    <w:rsid w:val="007D7B55"/>
    <w:rsid w:val="007D7D9A"/>
    <w:rsid w:val="007E0490"/>
    <w:rsid w:val="007E06DD"/>
    <w:rsid w:val="007E080D"/>
    <w:rsid w:val="007E0A3E"/>
    <w:rsid w:val="007E0B50"/>
    <w:rsid w:val="007E0CA3"/>
    <w:rsid w:val="007E0F82"/>
    <w:rsid w:val="007E15B6"/>
    <w:rsid w:val="007E1660"/>
    <w:rsid w:val="007E1729"/>
    <w:rsid w:val="007E19E1"/>
    <w:rsid w:val="007E2257"/>
    <w:rsid w:val="007E246A"/>
    <w:rsid w:val="007E25CD"/>
    <w:rsid w:val="007E2602"/>
    <w:rsid w:val="007E2711"/>
    <w:rsid w:val="007E2B1F"/>
    <w:rsid w:val="007E2B71"/>
    <w:rsid w:val="007E2BDF"/>
    <w:rsid w:val="007E2CB6"/>
    <w:rsid w:val="007E2CFD"/>
    <w:rsid w:val="007E354E"/>
    <w:rsid w:val="007E3834"/>
    <w:rsid w:val="007E38F4"/>
    <w:rsid w:val="007E397D"/>
    <w:rsid w:val="007E3C2B"/>
    <w:rsid w:val="007E4333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A94"/>
    <w:rsid w:val="007E5C20"/>
    <w:rsid w:val="007E5C3C"/>
    <w:rsid w:val="007E5C84"/>
    <w:rsid w:val="007E5EDA"/>
    <w:rsid w:val="007E5EE6"/>
    <w:rsid w:val="007E5F6A"/>
    <w:rsid w:val="007E609A"/>
    <w:rsid w:val="007E680C"/>
    <w:rsid w:val="007E6B8B"/>
    <w:rsid w:val="007E6D2B"/>
    <w:rsid w:val="007E6D43"/>
    <w:rsid w:val="007E6F4E"/>
    <w:rsid w:val="007E6F5F"/>
    <w:rsid w:val="007E710D"/>
    <w:rsid w:val="007E726F"/>
    <w:rsid w:val="007E74A1"/>
    <w:rsid w:val="007E74FA"/>
    <w:rsid w:val="007E7787"/>
    <w:rsid w:val="007E77C5"/>
    <w:rsid w:val="007E78BF"/>
    <w:rsid w:val="007E7A1E"/>
    <w:rsid w:val="007E7B0B"/>
    <w:rsid w:val="007E7C43"/>
    <w:rsid w:val="007E7C84"/>
    <w:rsid w:val="007E7ED6"/>
    <w:rsid w:val="007E7F80"/>
    <w:rsid w:val="007E7FD9"/>
    <w:rsid w:val="007F010C"/>
    <w:rsid w:val="007F059B"/>
    <w:rsid w:val="007F084F"/>
    <w:rsid w:val="007F0873"/>
    <w:rsid w:val="007F0874"/>
    <w:rsid w:val="007F08D5"/>
    <w:rsid w:val="007F0B34"/>
    <w:rsid w:val="007F0DB6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76D"/>
    <w:rsid w:val="007F2B90"/>
    <w:rsid w:val="007F2CA3"/>
    <w:rsid w:val="007F2D7A"/>
    <w:rsid w:val="007F38A8"/>
    <w:rsid w:val="007F3BAA"/>
    <w:rsid w:val="007F3C0C"/>
    <w:rsid w:val="007F3CBB"/>
    <w:rsid w:val="007F3EA0"/>
    <w:rsid w:val="007F3FD8"/>
    <w:rsid w:val="007F43C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72C"/>
    <w:rsid w:val="007F5851"/>
    <w:rsid w:val="007F5992"/>
    <w:rsid w:val="007F5A86"/>
    <w:rsid w:val="007F5A97"/>
    <w:rsid w:val="007F5CBA"/>
    <w:rsid w:val="007F5D25"/>
    <w:rsid w:val="007F5D2B"/>
    <w:rsid w:val="007F5E13"/>
    <w:rsid w:val="007F5EE5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E51"/>
    <w:rsid w:val="007F7FDA"/>
    <w:rsid w:val="0080014C"/>
    <w:rsid w:val="00800442"/>
    <w:rsid w:val="0080046F"/>
    <w:rsid w:val="00800482"/>
    <w:rsid w:val="008006B1"/>
    <w:rsid w:val="00800A7C"/>
    <w:rsid w:val="0080120A"/>
    <w:rsid w:val="0080143C"/>
    <w:rsid w:val="008014F3"/>
    <w:rsid w:val="00801808"/>
    <w:rsid w:val="008019FC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3ED7"/>
    <w:rsid w:val="00804148"/>
    <w:rsid w:val="0080416F"/>
    <w:rsid w:val="00804534"/>
    <w:rsid w:val="00804801"/>
    <w:rsid w:val="00804C0F"/>
    <w:rsid w:val="00804C58"/>
    <w:rsid w:val="00804D0A"/>
    <w:rsid w:val="00804E2B"/>
    <w:rsid w:val="00805611"/>
    <w:rsid w:val="00805654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32D"/>
    <w:rsid w:val="008065B0"/>
    <w:rsid w:val="008065BD"/>
    <w:rsid w:val="0080684C"/>
    <w:rsid w:val="008068D2"/>
    <w:rsid w:val="008068E7"/>
    <w:rsid w:val="008068F7"/>
    <w:rsid w:val="008069DF"/>
    <w:rsid w:val="00806B24"/>
    <w:rsid w:val="00806BE8"/>
    <w:rsid w:val="0080703C"/>
    <w:rsid w:val="008074AA"/>
    <w:rsid w:val="00807654"/>
    <w:rsid w:val="00807AE9"/>
    <w:rsid w:val="00807B21"/>
    <w:rsid w:val="00807BBE"/>
    <w:rsid w:val="00807C40"/>
    <w:rsid w:val="00807C9E"/>
    <w:rsid w:val="00807DAB"/>
    <w:rsid w:val="00807DDA"/>
    <w:rsid w:val="00810223"/>
    <w:rsid w:val="00810317"/>
    <w:rsid w:val="00810840"/>
    <w:rsid w:val="00810A38"/>
    <w:rsid w:val="00810B10"/>
    <w:rsid w:val="00810BC5"/>
    <w:rsid w:val="00810C14"/>
    <w:rsid w:val="00810D5B"/>
    <w:rsid w:val="00811088"/>
    <w:rsid w:val="0081140A"/>
    <w:rsid w:val="008115C0"/>
    <w:rsid w:val="00811802"/>
    <w:rsid w:val="00811861"/>
    <w:rsid w:val="00811E56"/>
    <w:rsid w:val="008120C2"/>
    <w:rsid w:val="008122F7"/>
    <w:rsid w:val="0081254E"/>
    <w:rsid w:val="008127A3"/>
    <w:rsid w:val="0081299E"/>
    <w:rsid w:val="00812A32"/>
    <w:rsid w:val="00812CBD"/>
    <w:rsid w:val="00812EC5"/>
    <w:rsid w:val="008130B9"/>
    <w:rsid w:val="00813267"/>
    <w:rsid w:val="008133AF"/>
    <w:rsid w:val="008133B1"/>
    <w:rsid w:val="008135BB"/>
    <w:rsid w:val="0081371A"/>
    <w:rsid w:val="008137CF"/>
    <w:rsid w:val="00813C77"/>
    <w:rsid w:val="00813CDA"/>
    <w:rsid w:val="00813CF0"/>
    <w:rsid w:val="00813F8B"/>
    <w:rsid w:val="008140A5"/>
    <w:rsid w:val="008141DF"/>
    <w:rsid w:val="00814257"/>
    <w:rsid w:val="00814470"/>
    <w:rsid w:val="008146EC"/>
    <w:rsid w:val="00814879"/>
    <w:rsid w:val="00814A7E"/>
    <w:rsid w:val="00814E3F"/>
    <w:rsid w:val="00814E4A"/>
    <w:rsid w:val="00814EA5"/>
    <w:rsid w:val="00815150"/>
    <w:rsid w:val="00815580"/>
    <w:rsid w:val="0081573B"/>
    <w:rsid w:val="00815872"/>
    <w:rsid w:val="00815879"/>
    <w:rsid w:val="00815938"/>
    <w:rsid w:val="0081599B"/>
    <w:rsid w:val="008159F2"/>
    <w:rsid w:val="00815A03"/>
    <w:rsid w:val="00815C85"/>
    <w:rsid w:val="00815DF3"/>
    <w:rsid w:val="0081627A"/>
    <w:rsid w:val="008164EF"/>
    <w:rsid w:val="00816645"/>
    <w:rsid w:val="0081680F"/>
    <w:rsid w:val="00816900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1D6"/>
    <w:rsid w:val="0081721E"/>
    <w:rsid w:val="0081785A"/>
    <w:rsid w:val="00817AA6"/>
    <w:rsid w:val="00817C30"/>
    <w:rsid w:val="00817CBB"/>
    <w:rsid w:val="00817D85"/>
    <w:rsid w:val="00817FB6"/>
    <w:rsid w:val="0082005F"/>
    <w:rsid w:val="008201F9"/>
    <w:rsid w:val="0082073D"/>
    <w:rsid w:val="00820882"/>
    <w:rsid w:val="00820904"/>
    <w:rsid w:val="00820A13"/>
    <w:rsid w:val="00820AD8"/>
    <w:rsid w:val="00820AEE"/>
    <w:rsid w:val="00820B8A"/>
    <w:rsid w:val="00820C0B"/>
    <w:rsid w:val="00820CD8"/>
    <w:rsid w:val="00820F68"/>
    <w:rsid w:val="00821061"/>
    <w:rsid w:val="008213DC"/>
    <w:rsid w:val="008218B7"/>
    <w:rsid w:val="008218DE"/>
    <w:rsid w:val="0082193F"/>
    <w:rsid w:val="00821A7B"/>
    <w:rsid w:val="00821AB9"/>
    <w:rsid w:val="00821AE5"/>
    <w:rsid w:val="00821C17"/>
    <w:rsid w:val="00821D02"/>
    <w:rsid w:val="00821E6D"/>
    <w:rsid w:val="00821FCC"/>
    <w:rsid w:val="008220A0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A3"/>
    <w:rsid w:val="008230F5"/>
    <w:rsid w:val="00823128"/>
    <w:rsid w:val="00823485"/>
    <w:rsid w:val="008235DE"/>
    <w:rsid w:val="0082394C"/>
    <w:rsid w:val="008239B2"/>
    <w:rsid w:val="00823C84"/>
    <w:rsid w:val="00823CF2"/>
    <w:rsid w:val="00823CF6"/>
    <w:rsid w:val="00824184"/>
    <w:rsid w:val="00824312"/>
    <w:rsid w:val="00824390"/>
    <w:rsid w:val="008244FF"/>
    <w:rsid w:val="00824970"/>
    <w:rsid w:val="00824A4F"/>
    <w:rsid w:val="00824ECA"/>
    <w:rsid w:val="0082545B"/>
    <w:rsid w:val="00825894"/>
    <w:rsid w:val="00825A31"/>
    <w:rsid w:val="00825D50"/>
    <w:rsid w:val="00825D63"/>
    <w:rsid w:val="00826038"/>
    <w:rsid w:val="008260E7"/>
    <w:rsid w:val="008261A6"/>
    <w:rsid w:val="0082620B"/>
    <w:rsid w:val="00826751"/>
    <w:rsid w:val="00826A99"/>
    <w:rsid w:val="00826ACB"/>
    <w:rsid w:val="00826AF9"/>
    <w:rsid w:val="00826D10"/>
    <w:rsid w:val="00826D29"/>
    <w:rsid w:val="00826E15"/>
    <w:rsid w:val="00826EEA"/>
    <w:rsid w:val="00827695"/>
    <w:rsid w:val="00827D20"/>
    <w:rsid w:val="00827E1B"/>
    <w:rsid w:val="008300E9"/>
    <w:rsid w:val="0083039F"/>
    <w:rsid w:val="00830462"/>
    <w:rsid w:val="008304D8"/>
    <w:rsid w:val="00830553"/>
    <w:rsid w:val="008305F2"/>
    <w:rsid w:val="00830AD7"/>
    <w:rsid w:val="00830BC6"/>
    <w:rsid w:val="00830D02"/>
    <w:rsid w:val="00830DA9"/>
    <w:rsid w:val="00830F60"/>
    <w:rsid w:val="00831036"/>
    <w:rsid w:val="00831214"/>
    <w:rsid w:val="008314ED"/>
    <w:rsid w:val="00831607"/>
    <w:rsid w:val="00831D16"/>
    <w:rsid w:val="00831F26"/>
    <w:rsid w:val="0083202D"/>
    <w:rsid w:val="008324B2"/>
    <w:rsid w:val="0083253F"/>
    <w:rsid w:val="008326B7"/>
    <w:rsid w:val="00832947"/>
    <w:rsid w:val="008329CD"/>
    <w:rsid w:val="008329D1"/>
    <w:rsid w:val="00832A13"/>
    <w:rsid w:val="00832B57"/>
    <w:rsid w:val="00832D3D"/>
    <w:rsid w:val="00832F72"/>
    <w:rsid w:val="008331BF"/>
    <w:rsid w:val="008331C6"/>
    <w:rsid w:val="00833241"/>
    <w:rsid w:val="00833279"/>
    <w:rsid w:val="008332D1"/>
    <w:rsid w:val="00833431"/>
    <w:rsid w:val="00833899"/>
    <w:rsid w:val="00833C2E"/>
    <w:rsid w:val="00833C64"/>
    <w:rsid w:val="00834176"/>
    <w:rsid w:val="008344D4"/>
    <w:rsid w:val="008348D5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63F"/>
    <w:rsid w:val="008357A5"/>
    <w:rsid w:val="008358A8"/>
    <w:rsid w:val="00835970"/>
    <w:rsid w:val="00835978"/>
    <w:rsid w:val="008359FF"/>
    <w:rsid w:val="00835A5C"/>
    <w:rsid w:val="00835A6C"/>
    <w:rsid w:val="00835CE7"/>
    <w:rsid w:val="00835EC1"/>
    <w:rsid w:val="008361A6"/>
    <w:rsid w:val="008369AA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BAA"/>
    <w:rsid w:val="00837D10"/>
    <w:rsid w:val="00837EA0"/>
    <w:rsid w:val="008402F7"/>
    <w:rsid w:val="008404DE"/>
    <w:rsid w:val="008406BE"/>
    <w:rsid w:val="0084091A"/>
    <w:rsid w:val="00840C28"/>
    <w:rsid w:val="00840DBE"/>
    <w:rsid w:val="00840E09"/>
    <w:rsid w:val="00840F63"/>
    <w:rsid w:val="0084125B"/>
    <w:rsid w:val="00841BA7"/>
    <w:rsid w:val="00841D5D"/>
    <w:rsid w:val="00841F2A"/>
    <w:rsid w:val="008421D1"/>
    <w:rsid w:val="0084233C"/>
    <w:rsid w:val="00842DBA"/>
    <w:rsid w:val="00842E78"/>
    <w:rsid w:val="0084322A"/>
    <w:rsid w:val="0084332E"/>
    <w:rsid w:val="0084381E"/>
    <w:rsid w:val="008439B8"/>
    <w:rsid w:val="008439C8"/>
    <w:rsid w:val="00843F3F"/>
    <w:rsid w:val="00844117"/>
    <w:rsid w:val="00844194"/>
    <w:rsid w:val="008441C9"/>
    <w:rsid w:val="0084440E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D2"/>
    <w:rsid w:val="008455AD"/>
    <w:rsid w:val="00845663"/>
    <w:rsid w:val="00845989"/>
    <w:rsid w:val="00845B3F"/>
    <w:rsid w:val="00845B85"/>
    <w:rsid w:val="00845C1A"/>
    <w:rsid w:val="00845DED"/>
    <w:rsid w:val="00845E51"/>
    <w:rsid w:val="00846162"/>
    <w:rsid w:val="00846358"/>
    <w:rsid w:val="00846371"/>
    <w:rsid w:val="0084638C"/>
    <w:rsid w:val="0084653F"/>
    <w:rsid w:val="0084694A"/>
    <w:rsid w:val="00846CAC"/>
    <w:rsid w:val="00846DA8"/>
    <w:rsid w:val="00847022"/>
    <w:rsid w:val="00847420"/>
    <w:rsid w:val="00847796"/>
    <w:rsid w:val="00847A03"/>
    <w:rsid w:val="00847AFF"/>
    <w:rsid w:val="00847B70"/>
    <w:rsid w:val="00847ECD"/>
    <w:rsid w:val="00847F16"/>
    <w:rsid w:val="00847F47"/>
    <w:rsid w:val="008500FE"/>
    <w:rsid w:val="008502B1"/>
    <w:rsid w:val="0085038C"/>
    <w:rsid w:val="008504AC"/>
    <w:rsid w:val="008506F3"/>
    <w:rsid w:val="008509FB"/>
    <w:rsid w:val="00850A99"/>
    <w:rsid w:val="00850B11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2C6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ED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4CA"/>
    <w:rsid w:val="00853615"/>
    <w:rsid w:val="0085380D"/>
    <w:rsid w:val="00853899"/>
    <w:rsid w:val="00853A4A"/>
    <w:rsid w:val="00853D24"/>
    <w:rsid w:val="00853E60"/>
    <w:rsid w:val="0085417D"/>
    <w:rsid w:val="008542F1"/>
    <w:rsid w:val="008545C5"/>
    <w:rsid w:val="008547D2"/>
    <w:rsid w:val="008547E9"/>
    <w:rsid w:val="008548E0"/>
    <w:rsid w:val="008549A4"/>
    <w:rsid w:val="008549EA"/>
    <w:rsid w:val="00854AD5"/>
    <w:rsid w:val="00854AF6"/>
    <w:rsid w:val="00854BD2"/>
    <w:rsid w:val="00854C31"/>
    <w:rsid w:val="00854FEA"/>
    <w:rsid w:val="00855202"/>
    <w:rsid w:val="0085538A"/>
    <w:rsid w:val="00855764"/>
    <w:rsid w:val="0085589D"/>
    <w:rsid w:val="008559AA"/>
    <w:rsid w:val="00855A20"/>
    <w:rsid w:val="00855B1C"/>
    <w:rsid w:val="00855C4E"/>
    <w:rsid w:val="00855C8E"/>
    <w:rsid w:val="00855D8D"/>
    <w:rsid w:val="0085608B"/>
    <w:rsid w:val="008562AB"/>
    <w:rsid w:val="0085642C"/>
    <w:rsid w:val="008565B9"/>
    <w:rsid w:val="00856A07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CD4"/>
    <w:rsid w:val="00857D95"/>
    <w:rsid w:val="00857D99"/>
    <w:rsid w:val="0086006C"/>
    <w:rsid w:val="008600CD"/>
    <w:rsid w:val="0086021F"/>
    <w:rsid w:val="00860323"/>
    <w:rsid w:val="00860366"/>
    <w:rsid w:val="0086053C"/>
    <w:rsid w:val="00860813"/>
    <w:rsid w:val="008608F2"/>
    <w:rsid w:val="00860D51"/>
    <w:rsid w:val="00860E82"/>
    <w:rsid w:val="0086100C"/>
    <w:rsid w:val="0086118B"/>
    <w:rsid w:val="00861277"/>
    <w:rsid w:val="00861345"/>
    <w:rsid w:val="00861448"/>
    <w:rsid w:val="00861482"/>
    <w:rsid w:val="00861645"/>
    <w:rsid w:val="00861674"/>
    <w:rsid w:val="00861958"/>
    <w:rsid w:val="00861A4B"/>
    <w:rsid w:val="00861B94"/>
    <w:rsid w:val="00861BE8"/>
    <w:rsid w:val="00861E3F"/>
    <w:rsid w:val="008621E2"/>
    <w:rsid w:val="0086234C"/>
    <w:rsid w:val="0086248F"/>
    <w:rsid w:val="0086269B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0C7"/>
    <w:rsid w:val="008643AB"/>
    <w:rsid w:val="00864580"/>
    <w:rsid w:val="008646A7"/>
    <w:rsid w:val="0086477A"/>
    <w:rsid w:val="0086487D"/>
    <w:rsid w:val="0086489A"/>
    <w:rsid w:val="008648C6"/>
    <w:rsid w:val="0086490C"/>
    <w:rsid w:val="00864B85"/>
    <w:rsid w:val="00864C4C"/>
    <w:rsid w:val="00864FD2"/>
    <w:rsid w:val="0086508E"/>
    <w:rsid w:val="0086535C"/>
    <w:rsid w:val="0086537B"/>
    <w:rsid w:val="008653C3"/>
    <w:rsid w:val="0086557D"/>
    <w:rsid w:val="008655CB"/>
    <w:rsid w:val="00865DA3"/>
    <w:rsid w:val="008660A9"/>
    <w:rsid w:val="0086637A"/>
    <w:rsid w:val="00866819"/>
    <w:rsid w:val="00866C67"/>
    <w:rsid w:val="00866CC7"/>
    <w:rsid w:val="00866D1E"/>
    <w:rsid w:val="00866FC5"/>
    <w:rsid w:val="00867070"/>
    <w:rsid w:val="008672E3"/>
    <w:rsid w:val="00867643"/>
    <w:rsid w:val="008676E7"/>
    <w:rsid w:val="0086775D"/>
    <w:rsid w:val="00867B64"/>
    <w:rsid w:val="00867CA4"/>
    <w:rsid w:val="00867EF6"/>
    <w:rsid w:val="00870130"/>
    <w:rsid w:val="00870192"/>
    <w:rsid w:val="008701FA"/>
    <w:rsid w:val="00870497"/>
    <w:rsid w:val="008705DD"/>
    <w:rsid w:val="00870605"/>
    <w:rsid w:val="00870EC4"/>
    <w:rsid w:val="00870FDF"/>
    <w:rsid w:val="008716E7"/>
    <w:rsid w:val="008717C6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A64"/>
    <w:rsid w:val="00873B28"/>
    <w:rsid w:val="00873C57"/>
    <w:rsid w:val="00873FFA"/>
    <w:rsid w:val="008740F8"/>
    <w:rsid w:val="008746BA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0E0"/>
    <w:rsid w:val="00876147"/>
    <w:rsid w:val="00876562"/>
    <w:rsid w:val="008765B8"/>
    <w:rsid w:val="00876634"/>
    <w:rsid w:val="008766C5"/>
    <w:rsid w:val="00876714"/>
    <w:rsid w:val="00876781"/>
    <w:rsid w:val="00876AB4"/>
    <w:rsid w:val="00876C78"/>
    <w:rsid w:val="00876F87"/>
    <w:rsid w:val="00877086"/>
    <w:rsid w:val="008770B4"/>
    <w:rsid w:val="00877181"/>
    <w:rsid w:val="008771AD"/>
    <w:rsid w:val="00877470"/>
    <w:rsid w:val="008774A0"/>
    <w:rsid w:val="00877551"/>
    <w:rsid w:val="00877575"/>
    <w:rsid w:val="00877701"/>
    <w:rsid w:val="0087772B"/>
    <w:rsid w:val="00877864"/>
    <w:rsid w:val="00877BBA"/>
    <w:rsid w:val="00877C68"/>
    <w:rsid w:val="00877D59"/>
    <w:rsid w:val="00880024"/>
    <w:rsid w:val="008805D7"/>
    <w:rsid w:val="00880601"/>
    <w:rsid w:val="008806A3"/>
    <w:rsid w:val="0088070B"/>
    <w:rsid w:val="00880893"/>
    <w:rsid w:val="008808DC"/>
    <w:rsid w:val="00880C99"/>
    <w:rsid w:val="00880D0D"/>
    <w:rsid w:val="00880E86"/>
    <w:rsid w:val="00880ED5"/>
    <w:rsid w:val="0088114B"/>
    <w:rsid w:val="008814B7"/>
    <w:rsid w:val="008815F0"/>
    <w:rsid w:val="008817E9"/>
    <w:rsid w:val="00881E2E"/>
    <w:rsid w:val="00881FAF"/>
    <w:rsid w:val="008821A2"/>
    <w:rsid w:val="0088242A"/>
    <w:rsid w:val="008826B4"/>
    <w:rsid w:val="0088293B"/>
    <w:rsid w:val="00882A2B"/>
    <w:rsid w:val="00882B85"/>
    <w:rsid w:val="00882E2B"/>
    <w:rsid w:val="00882FAF"/>
    <w:rsid w:val="00882FF0"/>
    <w:rsid w:val="00883093"/>
    <w:rsid w:val="00883190"/>
    <w:rsid w:val="00883598"/>
    <w:rsid w:val="008836E4"/>
    <w:rsid w:val="0088379D"/>
    <w:rsid w:val="00883AB3"/>
    <w:rsid w:val="00883BEC"/>
    <w:rsid w:val="00883ED9"/>
    <w:rsid w:val="00884102"/>
    <w:rsid w:val="00884601"/>
    <w:rsid w:val="00884763"/>
    <w:rsid w:val="0088482C"/>
    <w:rsid w:val="00884A0C"/>
    <w:rsid w:val="00884DC0"/>
    <w:rsid w:val="00885291"/>
    <w:rsid w:val="00885454"/>
    <w:rsid w:val="008855AB"/>
    <w:rsid w:val="00885908"/>
    <w:rsid w:val="00885AE0"/>
    <w:rsid w:val="00885AF5"/>
    <w:rsid w:val="00885CAB"/>
    <w:rsid w:val="00885CC8"/>
    <w:rsid w:val="00885CCC"/>
    <w:rsid w:val="00885DBF"/>
    <w:rsid w:val="00885DD3"/>
    <w:rsid w:val="00885F36"/>
    <w:rsid w:val="00886021"/>
    <w:rsid w:val="00886067"/>
    <w:rsid w:val="00886196"/>
    <w:rsid w:val="00886CE1"/>
    <w:rsid w:val="00886CFF"/>
    <w:rsid w:val="00886E19"/>
    <w:rsid w:val="00886F83"/>
    <w:rsid w:val="008875ED"/>
    <w:rsid w:val="00887661"/>
    <w:rsid w:val="008876EC"/>
    <w:rsid w:val="008876FE"/>
    <w:rsid w:val="00887867"/>
    <w:rsid w:val="00887989"/>
    <w:rsid w:val="00887C3F"/>
    <w:rsid w:val="00887F3B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A4D"/>
    <w:rsid w:val="00893BED"/>
    <w:rsid w:val="00893D09"/>
    <w:rsid w:val="00893E16"/>
    <w:rsid w:val="008940A0"/>
    <w:rsid w:val="008943EB"/>
    <w:rsid w:val="00894696"/>
    <w:rsid w:val="00894740"/>
    <w:rsid w:val="00894883"/>
    <w:rsid w:val="008951DD"/>
    <w:rsid w:val="0089525A"/>
    <w:rsid w:val="0089535E"/>
    <w:rsid w:val="0089540F"/>
    <w:rsid w:val="008955FC"/>
    <w:rsid w:val="0089589E"/>
    <w:rsid w:val="00895B07"/>
    <w:rsid w:val="00895B49"/>
    <w:rsid w:val="00895E5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86A"/>
    <w:rsid w:val="00897CF2"/>
    <w:rsid w:val="00897DE5"/>
    <w:rsid w:val="00897ECF"/>
    <w:rsid w:val="00897F50"/>
    <w:rsid w:val="008A003C"/>
    <w:rsid w:val="008A008E"/>
    <w:rsid w:val="008A02F2"/>
    <w:rsid w:val="008A0316"/>
    <w:rsid w:val="008A086E"/>
    <w:rsid w:val="008A0D81"/>
    <w:rsid w:val="008A104D"/>
    <w:rsid w:val="008A11B4"/>
    <w:rsid w:val="008A11C2"/>
    <w:rsid w:val="008A14AC"/>
    <w:rsid w:val="008A1574"/>
    <w:rsid w:val="008A1634"/>
    <w:rsid w:val="008A17F6"/>
    <w:rsid w:val="008A1871"/>
    <w:rsid w:val="008A188F"/>
    <w:rsid w:val="008A1F62"/>
    <w:rsid w:val="008A1F66"/>
    <w:rsid w:val="008A1FFC"/>
    <w:rsid w:val="008A2515"/>
    <w:rsid w:val="008A25E2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484"/>
    <w:rsid w:val="008A3BA7"/>
    <w:rsid w:val="008A3DC1"/>
    <w:rsid w:val="008A3F9F"/>
    <w:rsid w:val="008A40BF"/>
    <w:rsid w:val="008A4119"/>
    <w:rsid w:val="008A422D"/>
    <w:rsid w:val="008A43B6"/>
    <w:rsid w:val="008A45FB"/>
    <w:rsid w:val="008A465E"/>
    <w:rsid w:val="008A466B"/>
    <w:rsid w:val="008A4927"/>
    <w:rsid w:val="008A4B28"/>
    <w:rsid w:val="008A4D15"/>
    <w:rsid w:val="008A4D84"/>
    <w:rsid w:val="008A4E46"/>
    <w:rsid w:val="008A532E"/>
    <w:rsid w:val="008A58EF"/>
    <w:rsid w:val="008A5A37"/>
    <w:rsid w:val="008A5CFA"/>
    <w:rsid w:val="008A5E0E"/>
    <w:rsid w:val="008A5E8F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021"/>
    <w:rsid w:val="008A723B"/>
    <w:rsid w:val="008A72A9"/>
    <w:rsid w:val="008A76D4"/>
    <w:rsid w:val="008A7782"/>
    <w:rsid w:val="008A79CF"/>
    <w:rsid w:val="008A7A1E"/>
    <w:rsid w:val="008A7E94"/>
    <w:rsid w:val="008B0226"/>
    <w:rsid w:val="008B02EA"/>
    <w:rsid w:val="008B0342"/>
    <w:rsid w:val="008B048D"/>
    <w:rsid w:val="008B05C5"/>
    <w:rsid w:val="008B0910"/>
    <w:rsid w:val="008B0C50"/>
    <w:rsid w:val="008B0C9B"/>
    <w:rsid w:val="008B0CB7"/>
    <w:rsid w:val="008B0CE7"/>
    <w:rsid w:val="008B0D5B"/>
    <w:rsid w:val="008B13E6"/>
    <w:rsid w:val="008B1498"/>
    <w:rsid w:val="008B14B5"/>
    <w:rsid w:val="008B1526"/>
    <w:rsid w:val="008B1631"/>
    <w:rsid w:val="008B1823"/>
    <w:rsid w:val="008B19AE"/>
    <w:rsid w:val="008B19C7"/>
    <w:rsid w:val="008B1AF4"/>
    <w:rsid w:val="008B1C4C"/>
    <w:rsid w:val="008B1E4C"/>
    <w:rsid w:val="008B1ED5"/>
    <w:rsid w:val="008B1FA7"/>
    <w:rsid w:val="008B225C"/>
    <w:rsid w:val="008B24EA"/>
    <w:rsid w:val="008B2877"/>
    <w:rsid w:val="008B2953"/>
    <w:rsid w:val="008B2968"/>
    <w:rsid w:val="008B2A5C"/>
    <w:rsid w:val="008B31C0"/>
    <w:rsid w:val="008B3281"/>
    <w:rsid w:val="008B32C2"/>
    <w:rsid w:val="008B3300"/>
    <w:rsid w:val="008B3454"/>
    <w:rsid w:val="008B34E7"/>
    <w:rsid w:val="008B352F"/>
    <w:rsid w:val="008B35BC"/>
    <w:rsid w:val="008B371F"/>
    <w:rsid w:val="008B3864"/>
    <w:rsid w:val="008B3960"/>
    <w:rsid w:val="008B3B5B"/>
    <w:rsid w:val="008B3E19"/>
    <w:rsid w:val="008B3F28"/>
    <w:rsid w:val="008B421C"/>
    <w:rsid w:val="008B422C"/>
    <w:rsid w:val="008B44E6"/>
    <w:rsid w:val="008B45C2"/>
    <w:rsid w:val="008B4677"/>
    <w:rsid w:val="008B493D"/>
    <w:rsid w:val="008B4AB4"/>
    <w:rsid w:val="008B4B6C"/>
    <w:rsid w:val="008B50A4"/>
    <w:rsid w:val="008B51A5"/>
    <w:rsid w:val="008B52D6"/>
    <w:rsid w:val="008B563A"/>
    <w:rsid w:val="008B577F"/>
    <w:rsid w:val="008B57E5"/>
    <w:rsid w:val="008B59A7"/>
    <w:rsid w:val="008B5EA1"/>
    <w:rsid w:val="008B5FC7"/>
    <w:rsid w:val="008B60C9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D56"/>
    <w:rsid w:val="008B7F4B"/>
    <w:rsid w:val="008C001B"/>
    <w:rsid w:val="008C00AC"/>
    <w:rsid w:val="008C0357"/>
    <w:rsid w:val="008C03CD"/>
    <w:rsid w:val="008C05D7"/>
    <w:rsid w:val="008C0724"/>
    <w:rsid w:val="008C0776"/>
    <w:rsid w:val="008C0808"/>
    <w:rsid w:val="008C0C77"/>
    <w:rsid w:val="008C1484"/>
    <w:rsid w:val="008C16B0"/>
    <w:rsid w:val="008C17BB"/>
    <w:rsid w:val="008C1913"/>
    <w:rsid w:val="008C191D"/>
    <w:rsid w:val="008C1A02"/>
    <w:rsid w:val="008C1C52"/>
    <w:rsid w:val="008C1E1B"/>
    <w:rsid w:val="008C2135"/>
    <w:rsid w:val="008C2290"/>
    <w:rsid w:val="008C2454"/>
    <w:rsid w:val="008C24C1"/>
    <w:rsid w:val="008C27DA"/>
    <w:rsid w:val="008C29D2"/>
    <w:rsid w:val="008C30AB"/>
    <w:rsid w:val="008C3257"/>
    <w:rsid w:val="008C328D"/>
    <w:rsid w:val="008C32BA"/>
    <w:rsid w:val="008C343A"/>
    <w:rsid w:val="008C369B"/>
    <w:rsid w:val="008C36D4"/>
    <w:rsid w:val="008C3A11"/>
    <w:rsid w:val="008C3AC7"/>
    <w:rsid w:val="008C3C1A"/>
    <w:rsid w:val="008C3CCA"/>
    <w:rsid w:val="008C3D69"/>
    <w:rsid w:val="008C4003"/>
    <w:rsid w:val="008C4151"/>
    <w:rsid w:val="008C4642"/>
    <w:rsid w:val="008C47AE"/>
    <w:rsid w:val="008C4B1C"/>
    <w:rsid w:val="008C4B53"/>
    <w:rsid w:val="008C4B5E"/>
    <w:rsid w:val="008C4D31"/>
    <w:rsid w:val="008C4F30"/>
    <w:rsid w:val="008C505A"/>
    <w:rsid w:val="008C5196"/>
    <w:rsid w:val="008C53C0"/>
    <w:rsid w:val="008C581F"/>
    <w:rsid w:val="008C5871"/>
    <w:rsid w:val="008C5A2B"/>
    <w:rsid w:val="008C5A67"/>
    <w:rsid w:val="008C5C45"/>
    <w:rsid w:val="008C5D42"/>
    <w:rsid w:val="008C5F10"/>
    <w:rsid w:val="008C6075"/>
    <w:rsid w:val="008C614C"/>
    <w:rsid w:val="008C677C"/>
    <w:rsid w:val="008C6B44"/>
    <w:rsid w:val="008C6C77"/>
    <w:rsid w:val="008C7022"/>
    <w:rsid w:val="008C72B4"/>
    <w:rsid w:val="008C73F8"/>
    <w:rsid w:val="008C7418"/>
    <w:rsid w:val="008C75C4"/>
    <w:rsid w:val="008C76D5"/>
    <w:rsid w:val="008C7B09"/>
    <w:rsid w:val="008C7B84"/>
    <w:rsid w:val="008C7BAD"/>
    <w:rsid w:val="008C7CF1"/>
    <w:rsid w:val="008C7F15"/>
    <w:rsid w:val="008D05D2"/>
    <w:rsid w:val="008D05E3"/>
    <w:rsid w:val="008D0609"/>
    <w:rsid w:val="008D068C"/>
    <w:rsid w:val="008D071D"/>
    <w:rsid w:val="008D0BC5"/>
    <w:rsid w:val="008D0D28"/>
    <w:rsid w:val="008D0F28"/>
    <w:rsid w:val="008D1001"/>
    <w:rsid w:val="008D1257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C82"/>
    <w:rsid w:val="008D2D27"/>
    <w:rsid w:val="008D3063"/>
    <w:rsid w:val="008D30A8"/>
    <w:rsid w:val="008D3125"/>
    <w:rsid w:val="008D3561"/>
    <w:rsid w:val="008D3CBB"/>
    <w:rsid w:val="008D3EC5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407"/>
    <w:rsid w:val="008D5684"/>
    <w:rsid w:val="008D57DD"/>
    <w:rsid w:val="008D5A88"/>
    <w:rsid w:val="008D5C3A"/>
    <w:rsid w:val="008D6176"/>
    <w:rsid w:val="008D624B"/>
    <w:rsid w:val="008D6335"/>
    <w:rsid w:val="008D677B"/>
    <w:rsid w:val="008D67AC"/>
    <w:rsid w:val="008D6923"/>
    <w:rsid w:val="008D69DB"/>
    <w:rsid w:val="008D69EE"/>
    <w:rsid w:val="008D6C22"/>
    <w:rsid w:val="008D6D28"/>
    <w:rsid w:val="008D6D83"/>
    <w:rsid w:val="008D712E"/>
    <w:rsid w:val="008D7191"/>
    <w:rsid w:val="008D773E"/>
    <w:rsid w:val="008D78FE"/>
    <w:rsid w:val="008D7904"/>
    <w:rsid w:val="008D797E"/>
    <w:rsid w:val="008D7C5E"/>
    <w:rsid w:val="008D7D15"/>
    <w:rsid w:val="008E031F"/>
    <w:rsid w:val="008E03A4"/>
    <w:rsid w:val="008E084C"/>
    <w:rsid w:val="008E0963"/>
    <w:rsid w:val="008E0C22"/>
    <w:rsid w:val="008E0D1D"/>
    <w:rsid w:val="008E0E00"/>
    <w:rsid w:val="008E12CC"/>
    <w:rsid w:val="008E15D4"/>
    <w:rsid w:val="008E161B"/>
    <w:rsid w:val="008E1A14"/>
    <w:rsid w:val="008E1C93"/>
    <w:rsid w:val="008E1CF3"/>
    <w:rsid w:val="008E1E34"/>
    <w:rsid w:val="008E1F34"/>
    <w:rsid w:val="008E2006"/>
    <w:rsid w:val="008E2262"/>
    <w:rsid w:val="008E2306"/>
    <w:rsid w:val="008E233A"/>
    <w:rsid w:val="008E243C"/>
    <w:rsid w:val="008E248F"/>
    <w:rsid w:val="008E276A"/>
    <w:rsid w:val="008E2977"/>
    <w:rsid w:val="008E2984"/>
    <w:rsid w:val="008E2AD6"/>
    <w:rsid w:val="008E2C86"/>
    <w:rsid w:val="008E2EE4"/>
    <w:rsid w:val="008E30F6"/>
    <w:rsid w:val="008E343A"/>
    <w:rsid w:val="008E3609"/>
    <w:rsid w:val="008E3AD2"/>
    <w:rsid w:val="008E3C6A"/>
    <w:rsid w:val="008E40A6"/>
    <w:rsid w:val="008E41C6"/>
    <w:rsid w:val="008E4286"/>
    <w:rsid w:val="008E4487"/>
    <w:rsid w:val="008E4499"/>
    <w:rsid w:val="008E498D"/>
    <w:rsid w:val="008E49C1"/>
    <w:rsid w:val="008E49E0"/>
    <w:rsid w:val="008E4B3C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6D5A"/>
    <w:rsid w:val="008E7221"/>
    <w:rsid w:val="008E7644"/>
    <w:rsid w:val="008E766D"/>
    <w:rsid w:val="008E7C6F"/>
    <w:rsid w:val="008E7CD0"/>
    <w:rsid w:val="008E7F56"/>
    <w:rsid w:val="008E7FED"/>
    <w:rsid w:val="008F0062"/>
    <w:rsid w:val="008F00E5"/>
    <w:rsid w:val="008F017A"/>
    <w:rsid w:val="008F0453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8EC"/>
    <w:rsid w:val="008F195A"/>
    <w:rsid w:val="008F1AAB"/>
    <w:rsid w:val="008F1B03"/>
    <w:rsid w:val="008F1B9F"/>
    <w:rsid w:val="008F1D75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2EA"/>
    <w:rsid w:val="008F36AB"/>
    <w:rsid w:val="008F376B"/>
    <w:rsid w:val="008F376E"/>
    <w:rsid w:val="008F3900"/>
    <w:rsid w:val="008F3DD2"/>
    <w:rsid w:val="008F3EA7"/>
    <w:rsid w:val="008F3F97"/>
    <w:rsid w:val="008F4164"/>
    <w:rsid w:val="008F41AB"/>
    <w:rsid w:val="008F4215"/>
    <w:rsid w:val="008F445A"/>
    <w:rsid w:val="008F4516"/>
    <w:rsid w:val="008F454B"/>
    <w:rsid w:val="008F4A3C"/>
    <w:rsid w:val="008F4B52"/>
    <w:rsid w:val="008F4BD3"/>
    <w:rsid w:val="008F4D7D"/>
    <w:rsid w:val="008F4E37"/>
    <w:rsid w:val="008F51AC"/>
    <w:rsid w:val="008F52DB"/>
    <w:rsid w:val="008F53E4"/>
    <w:rsid w:val="008F567E"/>
    <w:rsid w:val="008F59AD"/>
    <w:rsid w:val="008F59C6"/>
    <w:rsid w:val="008F5D4F"/>
    <w:rsid w:val="008F5DDD"/>
    <w:rsid w:val="008F5ECF"/>
    <w:rsid w:val="008F60DF"/>
    <w:rsid w:val="008F661E"/>
    <w:rsid w:val="008F6758"/>
    <w:rsid w:val="008F6778"/>
    <w:rsid w:val="008F67A8"/>
    <w:rsid w:val="008F6A9C"/>
    <w:rsid w:val="008F743D"/>
    <w:rsid w:val="008F745C"/>
    <w:rsid w:val="008F77FB"/>
    <w:rsid w:val="008F79CE"/>
    <w:rsid w:val="008F7A7A"/>
    <w:rsid w:val="008F7EAE"/>
    <w:rsid w:val="008F7FB8"/>
    <w:rsid w:val="009001BD"/>
    <w:rsid w:val="0090023F"/>
    <w:rsid w:val="0090044E"/>
    <w:rsid w:val="009004C3"/>
    <w:rsid w:val="00900542"/>
    <w:rsid w:val="00900551"/>
    <w:rsid w:val="00900B49"/>
    <w:rsid w:val="00900C9F"/>
    <w:rsid w:val="00900D38"/>
    <w:rsid w:val="00900D70"/>
    <w:rsid w:val="00900ED0"/>
    <w:rsid w:val="00900EE2"/>
    <w:rsid w:val="00900FF7"/>
    <w:rsid w:val="009010BD"/>
    <w:rsid w:val="009010E6"/>
    <w:rsid w:val="00901347"/>
    <w:rsid w:val="0090146D"/>
    <w:rsid w:val="00901492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59"/>
    <w:rsid w:val="009039B3"/>
    <w:rsid w:val="00903A30"/>
    <w:rsid w:val="00903ABD"/>
    <w:rsid w:val="00903BFA"/>
    <w:rsid w:val="00903FEB"/>
    <w:rsid w:val="009042C4"/>
    <w:rsid w:val="00904374"/>
    <w:rsid w:val="009044F1"/>
    <w:rsid w:val="0090472E"/>
    <w:rsid w:val="0090490C"/>
    <w:rsid w:val="00904D2B"/>
    <w:rsid w:val="00904D3C"/>
    <w:rsid w:val="00904D40"/>
    <w:rsid w:val="00904EC5"/>
    <w:rsid w:val="00904ED7"/>
    <w:rsid w:val="00905178"/>
    <w:rsid w:val="00905454"/>
    <w:rsid w:val="009055ED"/>
    <w:rsid w:val="00905727"/>
    <w:rsid w:val="0090583E"/>
    <w:rsid w:val="00905846"/>
    <w:rsid w:val="00905853"/>
    <w:rsid w:val="009058EC"/>
    <w:rsid w:val="00905954"/>
    <w:rsid w:val="0090599D"/>
    <w:rsid w:val="00905E90"/>
    <w:rsid w:val="009061DE"/>
    <w:rsid w:val="00906242"/>
    <w:rsid w:val="009064BE"/>
    <w:rsid w:val="00906690"/>
    <w:rsid w:val="00906A32"/>
    <w:rsid w:val="00906AE9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0EA0"/>
    <w:rsid w:val="00911102"/>
    <w:rsid w:val="009113AE"/>
    <w:rsid w:val="009113CF"/>
    <w:rsid w:val="0091147D"/>
    <w:rsid w:val="009114E2"/>
    <w:rsid w:val="0091173B"/>
    <w:rsid w:val="00911831"/>
    <w:rsid w:val="00911885"/>
    <w:rsid w:val="009119D7"/>
    <w:rsid w:val="00911A94"/>
    <w:rsid w:val="00911B21"/>
    <w:rsid w:val="00911B69"/>
    <w:rsid w:val="00911C9B"/>
    <w:rsid w:val="00912160"/>
    <w:rsid w:val="0091236C"/>
    <w:rsid w:val="009125A8"/>
    <w:rsid w:val="009126EF"/>
    <w:rsid w:val="00912A27"/>
    <w:rsid w:val="00912A2B"/>
    <w:rsid w:val="00912A69"/>
    <w:rsid w:val="00912B98"/>
    <w:rsid w:val="00912B99"/>
    <w:rsid w:val="00912BB1"/>
    <w:rsid w:val="00912EC9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BE"/>
    <w:rsid w:val="009143E4"/>
    <w:rsid w:val="00914413"/>
    <w:rsid w:val="0091448E"/>
    <w:rsid w:val="009144E0"/>
    <w:rsid w:val="0091478A"/>
    <w:rsid w:val="00914EF4"/>
    <w:rsid w:val="009150DB"/>
    <w:rsid w:val="00915310"/>
    <w:rsid w:val="0091537F"/>
    <w:rsid w:val="009153BF"/>
    <w:rsid w:val="00915412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DB0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A44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690"/>
    <w:rsid w:val="00921777"/>
    <w:rsid w:val="00921816"/>
    <w:rsid w:val="009219C2"/>
    <w:rsid w:val="00921D04"/>
    <w:rsid w:val="00921DCD"/>
    <w:rsid w:val="009221A1"/>
    <w:rsid w:val="00922254"/>
    <w:rsid w:val="009223CB"/>
    <w:rsid w:val="00922833"/>
    <w:rsid w:val="0092287D"/>
    <w:rsid w:val="00922A02"/>
    <w:rsid w:val="00922A79"/>
    <w:rsid w:val="009235AC"/>
    <w:rsid w:val="0092369A"/>
    <w:rsid w:val="0092380C"/>
    <w:rsid w:val="00923AF5"/>
    <w:rsid w:val="00923F68"/>
    <w:rsid w:val="009240ED"/>
    <w:rsid w:val="00924383"/>
    <w:rsid w:val="009247F6"/>
    <w:rsid w:val="00924BC2"/>
    <w:rsid w:val="00924C22"/>
    <w:rsid w:val="00925086"/>
    <w:rsid w:val="009250F4"/>
    <w:rsid w:val="0092528A"/>
    <w:rsid w:val="009252B5"/>
    <w:rsid w:val="00925378"/>
    <w:rsid w:val="0092575F"/>
    <w:rsid w:val="00925BC0"/>
    <w:rsid w:val="00925BCC"/>
    <w:rsid w:val="00925EB0"/>
    <w:rsid w:val="009260AE"/>
    <w:rsid w:val="00926141"/>
    <w:rsid w:val="00926292"/>
    <w:rsid w:val="00926319"/>
    <w:rsid w:val="00926401"/>
    <w:rsid w:val="00926643"/>
    <w:rsid w:val="0092667A"/>
    <w:rsid w:val="00926973"/>
    <w:rsid w:val="00926A17"/>
    <w:rsid w:val="00926E15"/>
    <w:rsid w:val="00926F41"/>
    <w:rsid w:val="00927439"/>
    <w:rsid w:val="00927664"/>
    <w:rsid w:val="009277EE"/>
    <w:rsid w:val="009278E1"/>
    <w:rsid w:val="00927E22"/>
    <w:rsid w:val="00927F84"/>
    <w:rsid w:val="00927FF1"/>
    <w:rsid w:val="009304CC"/>
    <w:rsid w:val="009304F3"/>
    <w:rsid w:val="00930CEB"/>
    <w:rsid w:val="00930E09"/>
    <w:rsid w:val="00930E59"/>
    <w:rsid w:val="00930FD4"/>
    <w:rsid w:val="009310C6"/>
    <w:rsid w:val="0093114C"/>
    <w:rsid w:val="00931206"/>
    <w:rsid w:val="00931266"/>
    <w:rsid w:val="009315B7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5D8"/>
    <w:rsid w:val="0093365A"/>
    <w:rsid w:val="009337F1"/>
    <w:rsid w:val="0093386E"/>
    <w:rsid w:val="00933871"/>
    <w:rsid w:val="00933A3F"/>
    <w:rsid w:val="00933A9B"/>
    <w:rsid w:val="00933E55"/>
    <w:rsid w:val="00933F49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55"/>
    <w:rsid w:val="00934F78"/>
    <w:rsid w:val="0093520D"/>
    <w:rsid w:val="00935795"/>
    <w:rsid w:val="009357FF"/>
    <w:rsid w:val="00935DE1"/>
    <w:rsid w:val="00935E56"/>
    <w:rsid w:val="009367D2"/>
    <w:rsid w:val="0093690E"/>
    <w:rsid w:val="00936ED4"/>
    <w:rsid w:val="00936FB0"/>
    <w:rsid w:val="00937095"/>
    <w:rsid w:val="0093712D"/>
    <w:rsid w:val="00937157"/>
    <w:rsid w:val="0093730F"/>
    <w:rsid w:val="009373DB"/>
    <w:rsid w:val="00937475"/>
    <w:rsid w:val="0093752D"/>
    <w:rsid w:val="009375A0"/>
    <w:rsid w:val="00937799"/>
    <w:rsid w:val="0093796D"/>
    <w:rsid w:val="00937C5E"/>
    <w:rsid w:val="00937F20"/>
    <w:rsid w:val="00940349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2D9"/>
    <w:rsid w:val="009415A7"/>
    <w:rsid w:val="009415C8"/>
    <w:rsid w:val="00941A18"/>
    <w:rsid w:val="00941BF6"/>
    <w:rsid w:val="00941FAE"/>
    <w:rsid w:val="0094220B"/>
    <w:rsid w:val="0094221E"/>
    <w:rsid w:val="00942512"/>
    <w:rsid w:val="00942569"/>
    <w:rsid w:val="00942739"/>
    <w:rsid w:val="00942A28"/>
    <w:rsid w:val="00942AF8"/>
    <w:rsid w:val="00942DE1"/>
    <w:rsid w:val="00942E6B"/>
    <w:rsid w:val="00942F36"/>
    <w:rsid w:val="00942FF5"/>
    <w:rsid w:val="00943065"/>
    <w:rsid w:val="009430BE"/>
    <w:rsid w:val="00943906"/>
    <w:rsid w:val="00943D75"/>
    <w:rsid w:val="00943DBE"/>
    <w:rsid w:val="0094412D"/>
    <w:rsid w:val="00944384"/>
    <w:rsid w:val="00944427"/>
    <w:rsid w:val="009446C7"/>
    <w:rsid w:val="009446F2"/>
    <w:rsid w:val="009447DC"/>
    <w:rsid w:val="00944829"/>
    <w:rsid w:val="00944B9B"/>
    <w:rsid w:val="00944D00"/>
    <w:rsid w:val="00944FF8"/>
    <w:rsid w:val="0094522E"/>
    <w:rsid w:val="00945328"/>
    <w:rsid w:val="009453BE"/>
    <w:rsid w:val="00945423"/>
    <w:rsid w:val="0094585F"/>
    <w:rsid w:val="00945AC5"/>
    <w:rsid w:val="00945C77"/>
    <w:rsid w:val="009467BD"/>
    <w:rsid w:val="00946DED"/>
    <w:rsid w:val="00947038"/>
    <w:rsid w:val="0094719C"/>
    <w:rsid w:val="009472A8"/>
    <w:rsid w:val="009472CB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887"/>
    <w:rsid w:val="00950992"/>
    <w:rsid w:val="00950A79"/>
    <w:rsid w:val="00950C92"/>
    <w:rsid w:val="00950E62"/>
    <w:rsid w:val="00950EFE"/>
    <w:rsid w:val="0095131D"/>
    <w:rsid w:val="009513BA"/>
    <w:rsid w:val="00951512"/>
    <w:rsid w:val="00951613"/>
    <w:rsid w:val="009516CC"/>
    <w:rsid w:val="00951701"/>
    <w:rsid w:val="00951764"/>
    <w:rsid w:val="00951A3A"/>
    <w:rsid w:val="00951E13"/>
    <w:rsid w:val="009521C1"/>
    <w:rsid w:val="00952292"/>
    <w:rsid w:val="00952674"/>
    <w:rsid w:val="00952777"/>
    <w:rsid w:val="0095278E"/>
    <w:rsid w:val="009527C9"/>
    <w:rsid w:val="009527E7"/>
    <w:rsid w:val="009527FB"/>
    <w:rsid w:val="00952BF5"/>
    <w:rsid w:val="00952D06"/>
    <w:rsid w:val="0095324C"/>
    <w:rsid w:val="009533D5"/>
    <w:rsid w:val="009536CC"/>
    <w:rsid w:val="0095375A"/>
    <w:rsid w:val="00953887"/>
    <w:rsid w:val="009538EE"/>
    <w:rsid w:val="009539BA"/>
    <w:rsid w:val="00953A48"/>
    <w:rsid w:val="00953CC5"/>
    <w:rsid w:val="00953EFD"/>
    <w:rsid w:val="00953FC5"/>
    <w:rsid w:val="009540DC"/>
    <w:rsid w:val="00954508"/>
    <w:rsid w:val="00954589"/>
    <w:rsid w:val="009548B6"/>
    <w:rsid w:val="009548BC"/>
    <w:rsid w:val="0095495F"/>
    <w:rsid w:val="00954D02"/>
    <w:rsid w:val="00954E23"/>
    <w:rsid w:val="00954F09"/>
    <w:rsid w:val="00955043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7E"/>
    <w:rsid w:val="00955DD3"/>
    <w:rsid w:val="00955F49"/>
    <w:rsid w:val="00955FE2"/>
    <w:rsid w:val="009560DF"/>
    <w:rsid w:val="009561B5"/>
    <w:rsid w:val="00956293"/>
    <w:rsid w:val="009565B3"/>
    <w:rsid w:val="009565DA"/>
    <w:rsid w:val="009575EA"/>
    <w:rsid w:val="00957698"/>
    <w:rsid w:val="009576C5"/>
    <w:rsid w:val="00957775"/>
    <w:rsid w:val="009578DF"/>
    <w:rsid w:val="0095790C"/>
    <w:rsid w:val="0095798E"/>
    <w:rsid w:val="00957A15"/>
    <w:rsid w:val="00957A6E"/>
    <w:rsid w:val="00957CAB"/>
    <w:rsid w:val="00957E70"/>
    <w:rsid w:val="00960029"/>
    <w:rsid w:val="00960085"/>
    <w:rsid w:val="009600FD"/>
    <w:rsid w:val="00960237"/>
    <w:rsid w:val="0096031C"/>
    <w:rsid w:val="00960810"/>
    <w:rsid w:val="00960826"/>
    <w:rsid w:val="00960CFC"/>
    <w:rsid w:val="00961240"/>
    <w:rsid w:val="0096129D"/>
    <w:rsid w:val="0096167C"/>
    <w:rsid w:val="00961737"/>
    <w:rsid w:val="00961918"/>
    <w:rsid w:val="009619A5"/>
    <w:rsid w:val="00961D03"/>
    <w:rsid w:val="0096227A"/>
    <w:rsid w:val="009622E3"/>
    <w:rsid w:val="009622E5"/>
    <w:rsid w:val="00962314"/>
    <w:rsid w:val="00962351"/>
    <w:rsid w:val="009624D5"/>
    <w:rsid w:val="0096276C"/>
    <w:rsid w:val="009629EA"/>
    <w:rsid w:val="00962D6E"/>
    <w:rsid w:val="00962F10"/>
    <w:rsid w:val="00963080"/>
    <w:rsid w:val="00963111"/>
    <w:rsid w:val="00963258"/>
    <w:rsid w:val="0096331A"/>
    <w:rsid w:val="0096372B"/>
    <w:rsid w:val="009637D6"/>
    <w:rsid w:val="00963975"/>
    <w:rsid w:val="009639C5"/>
    <w:rsid w:val="00963C1E"/>
    <w:rsid w:val="00963C7D"/>
    <w:rsid w:val="00963F31"/>
    <w:rsid w:val="00964201"/>
    <w:rsid w:val="00964487"/>
    <w:rsid w:val="00964697"/>
    <w:rsid w:val="0096478A"/>
    <w:rsid w:val="00964969"/>
    <w:rsid w:val="00964A70"/>
    <w:rsid w:val="00964C50"/>
    <w:rsid w:val="00964D72"/>
    <w:rsid w:val="009650F1"/>
    <w:rsid w:val="00965166"/>
    <w:rsid w:val="0096550E"/>
    <w:rsid w:val="00965733"/>
    <w:rsid w:val="0096577B"/>
    <w:rsid w:val="009659F9"/>
    <w:rsid w:val="00965B13"/>
    <w:rsid w:val="00965BC3"/>
    <w:rsid w:val="00965D7B"/>
    <w:rsid w:val="00965D88"/>
    <w:rsid w:val="00965ECE"/>
    <w:rsid w:val="0096632F"/>
    <w:rsid w:val="009667BF"/>
    <w:rsid w:val="00966B78"/>
    <w:rsid w:val="00966DEA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4E1"/>
    <w:rsid w:val="009675C2"/>
    <w:rsid w:val="00967691"/>
    <w:rsid w:val="0096799B"/>
    <w:rsid w:val="009679F2"/>
    <w:rsid w:val="00967C1D"/>
    <w:rsid w:val="00967C7C"/>
    <w:rsid w:val="00967E50"/>
    <w:rsid w:val="00970073"/>
    <w:rsid w:val="0097034B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677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B80"/>
    <w:rsid w:val="00972F6C"/>
    <w:rsid w:val="00973023"/>
    <w:rsid w:val="0097303A"/>
    <w:rsid w:val="00973094"/>
    <w:rsid w:val="00973445"/>
    <w:rsid w:val="00973446"/>
    <w:rsid w:val="00973486"/>
    <w:rsid w:val="00973531"/>
    <w:rsid w:val="0097361B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57F"/>
    <w:rsid w:val="00974721"/>
    <w:rsid w:val="00974723"/>
    <w:rsid w:val="00974A17"/>
    <w:rsid w:val="00974AAC"/>
    <w:rsid w:val="00974B2A"/>
    <w:rsid w:val="00974C39"/>
    <w:rsid w:val="00974CE9"/>
    <w:rsid w:val="00974D21"/>
    <w:rsid w:val="009751AE"/>
    <w:rsid w:val="00975323"/>
    <w:rsid w:val="009755DE"/>
    <w:rsid w:val="00975660"/>
    <w:rsid w:val="0097576C"/>
    <w:rsid w:val="009757D0"/>
    <w:rsid w:val="00975F0E"/>
    <w:rsid w:val="00975F5A"/>
    <w:rsid w:val="0097609B"/>
    <w:rsid w:val="009762DB"/>
    <w:rsid w:val="009764B1"/>
    <w:rsid w:val="009764BF"/>
    <w:rsid w:val="009769DC"/>
    <w:rsid w:val="00976B96"/>
    <w:rsid w:val="00976D93"/>
    <w:rsid w:val="00976DF0"/>
    <w:rsid w:val="00976EDC"/>
    <w:rsid w:val="00976F3D"/>
    <w:rsid w:val="00977020"/>
    <w:rsid w:val="0097733C"/>
    <w:rsid w:val="0097737A"/>
    <w:rsid w:val="0097794F"/>
    <w:rsid w:val="00977BF7"/>
    <w:rsid w:val="00977FE7"/>
    <w:rsid w:val="0098009E"/>
    <w:rsid w:val="00980124"/>
    <w:rsid w:val="009801A9"/>
    <w:rsid w:val="009801DA"/>
    <w:rsid w:val="009804A4"/>
    <w:rsid w:val="009805CF"/>
    <w:rsid w:val="0098060A"/>
    <w:rsid w:val="00980708"/>
    <w:rsid w:val="0098075C"/>
    <w:rsid w:val="009807F3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5F4"/>
    <w:rsid w:val="009819CC"/>
    <w:rsid w:val="00981A61"/>
    <w:rsid w:val="00981B08"/>
    <w:rsid w:val="00981CEF"/>
    <w:rsid w:val="00981E58"/>
    <w:rsid w:val="0098238F"/>
    <w:rsid w:val="00982452"/>
    <w:rsid w:val="0098274F"/>
    <w:rsid w:val="009828DD"/>
    <w:rsid w:val="00982A8E"/>
    <w:rsid w:val="00982C5A"/>
    <w:rsid w:val="00982CEC"/>
    <w:rsid w:val="00982D44"/>
    <w:rsid w:val="00982FE0"/>
    <w:rsid w:val="00982FF8"/>
    <w:rsid w:val="0098362C"/>
    <w:rsid w:val="00983643"/>
    <w:rsid w:val="0098367F"/>
    <w:rsid w:val="009837B6"/>
    <w:rsid w:val="00984025"/>
    <w:rsid w:val="00984841"/>
    <w:rsid w:val="009849F5"/>
    <w:rsid w:val="00984A56"/>
    <w:rsid w:val="00984B6E"/>
    <w:rsid w:val="00984BED"/>
    <w:rsid w:val="00984E81"/>
    <w:rsid w:val="00984EAA"/>
    <w:rsid w:val="00985068"/>
    <w:rsid w:val="00985389"/>
    <w:rsid w:val="00985607"/>
    <w:rsid w:val="009857F7"/>
    <w:rsid w:val="00985999"/>
    <w:rsid w:val="00985AF3"/>
    <w:rsid w:val="009860FA"/>
    <w:rsid w:val="00986423"/>
    <w:rsid w:val="00986580"/>
    <w:rsid w:val="00986621"/>
    <w:rsid w:val="0098696E"/>
    <w:rsid w:val="009869B9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6D"/>
    <w:rsid w:val="009909D8"/>
    <w:rsid w:val="00990A07"/>
    <w:rsid w:val="00990DE6"/>
    <w:rsid w:val="009912D3"/>
    <w:rsid w:val="00991326"/>
    <w:rsid w:val="009916B9"/>
    <w:rsid w:val="009918D7"/>
    <w:rsid w:val="00991932"/>
    <w:rsid w:val="00991CE0"/>
    <w:rsid w:val="00991EE9"/>
    <w:rsid w:val="009924D0"/>
    <w:rsid w:val="0099254F"/>
    <w:rsid w:val="0099271C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3F3E"/>
    <w:rsid w:val="00994426"/>
    <w:rsid w:val="00994796"/>
    <w:rsid w:val="009948FD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AE"/>
    <w:rsid w:val="00996BE2"/>
    <w:rsid w:val="00996F29"/>
    <w:rsid w:val="009971CB"/>
    <w:rsid w:val="009973A5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92A"/>
    <w:rsid w:val="009A0BF8"/>
    <w:rsid w:val="009A0D20"/>
    <w:rsid w:val="009A0DD8"/>
    <w:rsid w:val="009A0F0C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8BF"/>
    <w:rsid w:val="009A2A81"/>
    <w:rsid w:val="009A2B78"/>
    <w:rsid w:val="009A2C34"/>
    <w:rsid w:val="009A2C76"/>
    <w:rsid w:val="009A2CEC"/>
    <w:rsid w:val="009A2D8F"/>
    <w:rsid w:val="009A350A"/>
    <w:rsid w:val="009A3881"/>
    <w:rsid w:val="009A3883"/>
    <w:rsid w:val="009A392E"/>
    <w:rsid w:val="009A394C"/>
    <w:rsid w:val="009A3998"/>
    <w:rsid w:val="009A3A50"/>
    <w:rsid w:val="009A3D7B"/>
    <w:rsid w:val="009A3E87"/>
    <w:rsid w:val="009A3E9A"/>
    <w:rsid w:val="009A401C"/>
    <w:rsid w:val="009A43F4"/>
    <w:rsid w:val="009A45B0"/>
    <w:rsid w:val="009A4B71"/>
    <w:rsid w:val="009A5080"/>
    <w:rsid w:val="009A5172"/>
    <w:rsid w:val="009A56CB"/>
    <w:rsid w:val="009A574E"/>
    <w:rsid w:val="009A5947"/>
    <w:rsid w:val="009A5A39"/>
    <w:rsid w:val="009A5D00"/>
    <w:rsid w:val="009A5F91"/>
    <w:rsid w:val="009A6327"/>
    <w:rsid w:val="009A63DA"/>
    <w:rsid w:val="009A68BE"/>
    <w:rsid w:val="009A69CA"/>
    <w:rsid w:val="009A6C95"/>
    <w:rsid w:val="009A7355"/>
    <w:rsid w:val="009A7471"/>
    <w:rsid w:val="009A76EC"/>
    <w:rsid w:val="009A789A"/>
    <w:rsid w:val="009A7A5A"/>
    <w:rsid w:val="009A7D65"/>
    <w:rsid w:val="009A7EE9"/>
    <w:rsid w:val="009A7F9F"/>
    <w:rsid w:val="009B0196"/>
    <w:rsid w:val="009B01C3"/>
    <w:rsid w:val="009B0540"/>
    <w:rsid w:val="009B08E2"/>
    <w:rsid w:val="009B0995"/>
    <w:rsid w:val="009B0BD3"/>
    <w:rsid w:val="009B0C75"/>
    <w:rsid w:val="009B0CE7"/>
    <w:rsid w:val="009B0D97"/>
    <w:rsid w:val="009B0DBC"/>
    <w:rsid w:val="009B10D1"/>
    <w:rsid w:val="009B10DE"/>
    <w:rsid w:val="009B111A"/>
    <w:rsid w:val="009B1177"/>
    <w:rsid w:val="009B15D4"/>
    <w:rsid w:val="009B163E"/>
    <w:rsid w:val="009B1899"/>
    <w:rsid w:val="009B1AA6"/>
    <w:rsid w:val="009B1C4C"/>
    <w:rsid w:val="009B1C5B"/>
    <w:rsid w:val="009B1E7B"/>
    <w:rsid w:val="009B209E"/>
    <w:rsid w:val="009B254E"/>
    <w:rsid w:val="009B26C1"/>
    <w:rsid w:val="009B27DD"/>
    <w:rsid w:val="009B2839"/>
    <w:rsid w:val="009B2876"/>
    <w:rsid w:val="009B2CAA"/>
    <w:rsid w:val="009B30C1"/>
    <w:rsid w:val="009B31D9"/>
    <w:rsid w:val="009B3297"/>
    <w:rsid w:val="009B3360"/>
    <w:rsid w:val="009B33C3"/>
    <w:rsid w:val="009B3611"/>
    <w:rsid w:val="009B36BF"/>
    <w:rsid w:val="009B3791"/>
    <w:rsid w:val="009B39A6"/>
    <w:rsid w:val="009B3C52"/>
    <w:rsid w:val="009B3EBA"/>
    <w:rsid w:val="009B401A"/>
    <w:rsid w:val="009B418B"/>
    <w:rsid w:val="009B44A2"/>
    <w:rsid w:val="009B4593"/>
    <w:rsid w:val="009B46DE"/>
    <w:rsid w:val="009B46DF"/>
    <w:rsid w:val="009B46F0"/>
    <w:rsid w:val="009B4D9C"/>
    <w:rsid w:val="009B4DC7"/>
    <w:rsid w:val="009B4EA6"/>
    <w:rsid w:val="009B5166"/>
    <w:rsid w:val="009B5412"/>
    <w:rsid w:val="009B5706"/>
    <w:rsid w:val="009B5ACE"/>
    <w:rsid w:val="009B5AE6"/>
    <w:rsid w:val="009B5CFD"/>
    <w:rsid w:val="009B5D4C"/>
    <w:rsid w:val="009B6159"/>
    <w:rsid w:val="009B6494"/>
    <w:rsid w:val="009B6676"/>
    <w:rsid w:val="009B6890"/>
    <w:rsid w:val="009B6CBD"/>
    <w:rsid w:val="009B6CF9"/>
    <w:rsid w:val="009B6F36"/>
    <w:rsid w:val="009B71EE"/>
    <w:rsid w:val="009B7353"/>
    <w:rsid w:val="009B736C"/>
    <w:rsid w:val="009B7445"/>
    <w:rsid w:val="009B7625"/>
    <w:rsid w:val="009B7CDA"/>
    <w:rsid w:val="009B7D38"/>
    <w:rsid w:val="009B7E80"/>
    <w:rsid w:val="009B7E9C"/>
    <w:rsid w:val="009C03A2"/>
    <w:rsid w:val="009C0508"/>
    <w:rsid w:val="009C05F6"/>
    <w:rsid w:val="009C064B"/>
    <w:rsid w:val="009C06E5"/>
    <w:rsid w:val="009C075A"/>
    <w:rsid w:val="009C08F9"/>
    <w:rsid w:val="009C0A63"/>
    <w:rsid w:val="009C0DBA"/>
    <w:rsid w:val="009C0E24"/>
    <w:rsid w:val="009C0F19"/>
    <w:rsid w:val="009C121D"/>
    <w:rsid w:val="009C1350"/>
    <w:rsid w:val="009C154F"/>
    <w:rsid w:val="009C157D"/>
    <w:rsid w:val="009C173C"/>
    <w:rsid w:val="009C1862"/>
    <w:rsid w:val="009C1A5F"/>
    <w:rsid w:val="009C1A88"/>
    <w:rsid w:val="009C1AD2"/>
    <w:rsid w:val="009C1ADA"/>
    <w:rsid w:val="009C1E06"/>
    <w:rsid w:val="009C2249"/>
    <w:rsid w:val="009C237B"/>
    <w:rsid w:val="009C2396"/>
    <w:rsid w:val="009C2594"/>
    <w:rsid w:val="009C2906"/>
    <w:rsid w:val="009C2CAE"/>
    <w:rsid w:val="009C2CDE"/>
    <w:rsid w:val="009C2D3D"/>
    <w:rsid w:val="009C2DB1"/>
    <w:rsid w:val="009C2DDB"/>
    <w:rsid w:val="009C2F53"/>
    <w:rsid w:val="009C3071"/>
    <w:rsid w:val="009C30B6"/>
    <w:rsid w:val="009C313F"/>
    <w:rsid w:val="009C31EF"/>
    <w:rsid w:val="009C3592"/>
    <w:rsid w:val="009C35A3"/>
    <w:rsid w:val="009C3962"/>
    <w:rsid w:val="009C39AB"/>
    <w:rsid w:val="009C3B11"/>
    <w:rsid w:val="009C3B1D"/>
    <w:rsid w:val="009C3E32"/>
    <w:rsid w:val="009C3FED"/>
    <w:rsid w:val="009C419D"/>
    <w:rsid w:val="009C42C0"/>
    <w:rsid w:val="009C43B6"/>
    <w:rsid w:val="009C4435"/>
    <w:rsid w:val="009C4512"/>
    <w:rsid w:val="009C4655"/>
    <w:rsid w:val="009C4680"/>
    <w:rsid w:val="009C492A"/>
    <w:rsid w:val="009C4AE8"/>
    <w:rsid w:val="009C4BF9"/>
    <w:rsid w:val="009C4E51"/>
    <w:rsid w:val="009C50DE"/>
    <w:rsid w:val="009C5247"/>
    <w:rsid w:val="009C541B"/>
    <w:rsid w:val="009C572D"/>
    <w:rsid w:val="009C5AFF"/>
    <w:rsid w:val="009C5C1D"/>
    <w:rsid w:val="009C5E02"/>
    <w:rsid w:val="009C62EE"/>
    <w:rsid w:val="009C63E1"/>
    <w:rsid w:val="009C6473"/>
    <w:rsid w:val="009C671E"/>
    <w:rsid w:val="009C6845"/>
    <w:rsid w:val="009C68BE"/>
    <w:rsid w:val="009C6994"/>
    <w:rsid w:val="009C6A1C"/>
    <w:rsid w:val="009C6BE7"/>
    <w:rsid w:val="009C6C74"/>
    <w:rsid w:val="009C6CA9"/>
    <w:rsid w:val="009C6E28"/>
    <w:rsid w:val="009C6F12"/>
    <w:rsid w:val="009C729E"/>
    <w:rsid w:val="009C72B6"/>
    <w:rsid w:val="009C7399"/>
    <w:rsid w:val="009C756C"/>
    <w:rsid w:val="009C7642"/>
    <w:rsid w:val="009C76FB"/>
    <w:rsid w:val="009C78B7"/>
    <w:rsid w:val="009C798E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1F6B"/>
    <w:rsid w:val="009D20D7"/>
    <w:rsid w:val="009D20DA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2EBB"/>
    <w:rsid w:val="009D3067"/>
    <w:rsid w:val="009D316A"/>
    <w:rsid w:val="009D3382"/>
    <w:rsid w:val="009D33A0"/>
    <w:rsid w:val="009D33E7"/>
    <w:rsid w:val="009D34EF"/>
    <w:rsid w:val="009D35F0"/>
    <w:rsid w:val="009D36C0"/>
    <w:rsid w:val="009D3854"/>
    <w:rsid w:val="009D3B60"/>
    <w:rsid w:val="009D3CC1"/>
    <w:rsid w:val="009D3D86"/>
    <w:rsid w:val="009D3EF9"/>
    <w:rsid w:val="009D3F1B"/>
    <w:rsid w:val="009D407C"/>
    <w:rsid w:val="009D40EB"/>
    <w:rsid w:val="009D413C"/>
    <w:rsid w:val="009D41D5"/>
    <w:rsid w:val="009D48BA"/>
    <w:rsid w:val="009D4A63"/>
    <w:rsid w:val="009D4B27"/>
    <w:rsid w:val="009D508F"/>
    <w:rsid w:val="009D5093"/>
    <w:rsid w:val="009D5304"/>
    <w:rsid w:val="009D5336"/>
    <w:rsid w:val="009D55A3"/>
    <w:rsid w:val="009D588B"/>
    <w:rsid w:val="009D5893"/>
    <w:rsid w:val="009D58BD"/>
    <w:rsid w:val="009D5AC6"/>
    <w:rsid w:val="009D5B7F"/>
    <w:rsid w:val="009D628C"/>
    <w:rsid w:val="009D62A6"/>
    <w:rsid w:val="009D64A7"/>
    <w:rsid w:val="009D6544"/>
    <w:rsid w:val="009D662B"/>
    <w:rsid w:val="009D66CF"/>
    <w:rsid w:val="009D6810"/>
    <w:rsid w:val="009D6897"/>
    <w:rsid w:val="009D6923"/>
    <w:rsid w:val="009D6A46"/>
    <w:rsid w:val="009D7051"/>
    <w:rsid w:val="009D74F8"/>
    <w:rsid w:val="009D759E"/>
    <w:rsid w:val="009D7665"/>
    <w:rsid w:val="009D7775"/>
    <w:rsid w:val="009D7813"/>
    <w:rsid w:val="009D7889"/>
    <w:rsid w:val="009D78B9"/>
    <w:rsid w:val="009D7949"/>
    <w:rsid w:val="009D7CAD"/>
    <w:rsid w:val="009D7CDF"/>
    <w:rsid w:val="009D7FBF"/>
    <w:rsid w:val="009E01A0"/>
    <w:rsid w:val="009E01B7"/>
    <w:rsid w:val="009E03AE"/>
    <w:rsid w:val="009E03B6"/>
    <w:rsid w:val="009E0615"/>
    <w:rsid w:val="009E08CA"/>
    <w:rsid w:val="009E08E7"/>
    <w:rsid w:val="009E0A9B"/>
    <w:rsid w:val="009E0D42"/>
    <w:rsid w:val="009E0FB1"/>
    <w:rsid w:val="009E10FB"/>
    <w:rsid w:val="009E175D"/>
    <w:rsid w:val="009E1850"/>
    <w:rsid w:val="009E18DA"/>
    <w:rsid w:val="009E19E7"/>
    <w:rsid w:val="009E1AF0"/>
    <w:rsid w:val="009E1BCB"/>
    <w:rsid w:val="009E2576"/>
    <w:rsid w:val="009E25D4"/>
    <w:rsid w:val="009E27B8"/>
    <w:rsid w:val="009E2C8C"/>
    <w:rsid w:val="009E2E2E"/>
    <w:rsid w:val="009E329F"/>
    <w:rsid w:val="009E33AB"/>
    <w:rsid w:val="009E33AF"/>
    <w:rsid w:val="009E3499"/>
    <w:rsid w:val="009E381B"/>
    <w:rsid w:val="009E38B0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777"/>
    <w:rsid w:val="009E5AD1"/>
    <w:rsid w:val="009E5BE9"/>
    <w:rsid w:val="009E5D41"/>
    <w:rsid w:val="009E5FCF"/>
    <w:rsid w:val="009E6386"/>
    <w:rsid w:val="009E6489"/>
    <w:rsid w:val="009E6674"/>
    <w:rsid w:val="009E6B41"/>
    <w:rsid w:val="009E6B61"/>
    <w:rsid w:val="009E6D70"/>
    <w:rsid w:val="009E6E62"/>
    <w:rsid w:val="009E713D"/>
    <w:rsid w:val="009E72B7"/>
    <w:rsid w:val="009E738E"/>
    <w:rsid w:val="009E74BA"/>
    <w:rsid w:val="009E74E2"/>
    <w:rsid w:val="009E7552"/>
    <w:rsid w:val="009E777D"/>
    <w:rsid w:val="009E7AA1"/>
    <w:rsid w:val="009E7B81"/>
    <w:rsid w:val="009E7CBE"/>
    <w:rsid w:val="009E7DC1"/>
    <w:rsid w:val="009E7EBD"/>
    <w:rsid w:val="009F0006"/>
    <w:rsid w:val="009F00FD"/>
    <w:rsid w:val="009F0325"/>
    <w:rsid w:val="009F03D8"/>
    <w:rsid w:val="009F0754"/>
    <w:rsid w:val="009F077C"/>
    <w:rsid w:val="009F0A48"/>
    <w:rsid w:val="009F0F58"/>
    <w:rsid w:val="009F1138"/>
    <w:rsid w:val="009F1266"/>
    <w:rsid w:val="009F140D"/>
    <w:rsid w:val="009F15C6"/>
    <w:rsid w:val="009F16D2"/>
    <w:rsid w:val="009F1709"/>
    <w:rsid w:val="009F1812"/>
    <w:rsid w:val="009F1845"/>
    <w:rsid w:val="009F1B75"/>
    <w:rsid w:val="009F1C4B"/>
    <w:rsid w:val="009F1D69"/>
    <w:rsid w:val="009F1F46"/>
    <w:rsid w:val="009F1FB0"/>
    <w:rsid w:val="009F2026"/>
    <w:rsid w:val="009F207C"/>
    <w:rsid w:val="009F2129"/>
    <w:rsid w:val="009F2406"/>
    <w:rsid w:val="009F24C1"/>
    <w:rsid w:val="009F275D"/>
    <w:rsid w:val="009F27A8"/>
    <w:rsid w:val="009F293D"/>
    <w:rsid w:val="009F29B7"/>
    <w:rsid w:val="009F2A21"/>
    <w:rsid w:val="009F2DD0"/>
    <w:rsid w:val="009F3008"/>
    <w:rsid w:val="009F3752"/>
    <w:rsid w:val="009F3930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3EE"/>
    <w:rsid w:val="009F549C"/>
    <w:rsid w:val="009F5620"/>
    <w:rsid w:val="009F5699"/>
    <w:rsid w:val="009F5B7D"/>
    <w:rsid w:val="009F5DEC"/>
    <w:rsid w:val="009F5EEA"/>
    <w:rsid w:val="009F6176"/>
    <w:rsid w:val="009F67FC"/>
    <w:rsid w:val="009F6D57"/>
    <w:rsid w:val="009F6DEF"/>
    <w:rsid w:val="009F70E1"/>
    <w:rsid w:val="009F7543"/>
    <w:rsid w:val="009F76FD"/>
    <w:rsid w:val="009F7799"/>
    <w:rsid w:val="009F793F"/>
    <w:rsid w:val="009F7993"/>
    <w:rsid w:val="009F7A03"/>
    <w:rsid w:val="009F7A3A"/>
    <w:rsid w:val="009F7B3A"/>
    <w:rsid w:val="009F7D60"/>
    <w:rsid w:val="009F7DC4"/>
    <w:rsid w:val="009F7F34"/>
    <w:rsid w:val="00A00274"/>
    <w:rsid w:val="00A0028D"/>
    <w:rsid w:val="00A0052F"/>
    <w:rsid w:val="00A00551"/>
    <w:rsid w:val="00A00590"/>
    <w:rsid w:val="00A0066A"/>
    <w:rsid w:val="00A00686"/>
    <w:rsid w:val="00A00B17"/>
    <w:rsid w:val="00A00BA8"/>
    <w:rsid w:val="00A00C01"/>
    <w:rsid w:val="00A00CFB"/>
    <w:rsid w:val="00A0129D"/>
    <w:rsid w:val="00A01419"/>
    <w:rsid w:val="00A0201E"/>
    <w:rsid w:val="00A02059"/>
    <w:rsid w:val="00A0219D"/>
    <w:rsid w:val="00A0224F"/>
    <w:rsid w:val="00A022BF"/>
    <w:rsid w:val="00A022CE"/>
    <w:rsid w:val="00A022D1"/>
    <w:rsid w:val="00A02508"/>
    <w:rsid w:val="00A0263C"/>
    <w:rsid w:val="00A02793"/>
    <w:rsid w:val="00A02940"/>
    <w:rsid w:val="00A02B4A"/>
    <w:rsid w:val="00A02B9E"/>
    <w:rsid w:val="00A02E65"/>
    <w:rsid w:val="00A0318E"/>
    <w:rsid w:val="00A03212"/>
    <w:rsid w:val="00A03377"/>
    <w:rsid w:val="00A03534"/>
    <w:rsid w:val="00A038AB"/>
    <w:rsid w:val="00A03ACC"/>
    <w:rsid w:val="00A03C53"/>
    <w:rsid w:val="00A03EF7"/>
    <w:rsid w:val="00A040C5"/>
    <w:rsid w:val="00A04384"/>
    <w:rsid w:val="00A0465D"/>
    <w:rsid w:val="00A046C9"/>
    <w:rsid w:val="00A049BB"/>
    <w:rsid w:val="00A04A6E"/>
    <w:rsid w:val="00A04C22"/>
    <w:rsid w:val="00A054AD"/>
    <w:rsid w:val="00A0564C"/>
    <w:rsid w:val="00A05721"/>
    <w:rsid w:val="00A057E9"/>
    <w:rsid w:val="00A05838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0E6"/>
    <w:rsid w:val="00A07286"/>
    <w:rsid w:val="00A07350"/>
    <w:rsid w:val="00A073CD"/>
    <w:rsid w:val="00A073F9"/>
    <w:rsid w:val="00A07B66"/>
    <w:rsid w:val="00A07BDB"/>
    <w:rsid w:val="00A07C30"/>
    <w:rsid w:val="00A1006A"/>
    <w:rsid w:val="00A10208"/>
    <w:rsid w:val="00A1048C"/>
    <w:rsid w:val="00A10506"/>
    <w:rsid w:val="00A1058E"/>
    <w:rsid w:val="00A1076F"/>
    <w:rsid w:val="00A1089D"/>
    <w:rsid w:val="00A108B1"/>
    <w:rsid w:val="00A10CAA"/>
    <w:rsid w:val="00A10EEF"/>
    <w:rsid w:val="00A1103B"/>
    <w:rsid w:val="00A112A6"/>
    <w:rsid w:val="00A1167F"/>
    <w:rsid w:val="00A11778"/>
    <w:rsid w:val="00A119EB"/>
    <w:rsid w:val="00A11A56"/>
    <w:rsid w:val="00A11C0D"/>
    <w:rsid w:val="00A11ED0"/>
    <w:rsid w:val="00A12374"/>
    <w:rsid w:val="00A12423"/>
    <w:rsid w:val="00A1253F"/>
    <w:rsid w:val="00A12C48"/>
    <w:rsid w:val="00A12D56"/>
    <w:rsid w:val="00A12E41"/>
    <w:rsid w:val="00A12E53"/>
    <w:rsid w:val="00A1375B"/>
    <w:rsid w:val="00A13990"/>
    <w:rsid w:val="00A13AE5"/>
    <w:rsid w:val="00A14396"/>
    <w:rsid w:val="00A143F2"/>
    <w:rsid w:val="00A14885"/>
    <w:rsid w:val="00A15321"/>
    <w:rsid w:val="00A1533F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9F"/>
    <w:rsid w:val="00A165C2"/>
    <w:rsid w:val="00A167BD"/>
    <w:rsid w:val="00A1681C"/>
    <w:rsid w:val="00A16EB2"/>
    <w:rsid w:val="00A1721B"/>
    <w:rsid w:val="00A1727D"/>
    <w:rsid w:val="00A173C0"/>
    <w:rsid w:val="00A17628"/>
    <w:rsid w:val="00A17A1C"/>
    <w:rsid w:val="00A17B89"/>
    <w:rsid w:val="00A17D24"/>
    <w:rsid w:val="00A17EA7"/>
    <w:rsid w:val="00A17F54"/>
    <w:rsid w:val="00A20020"/>
    <w:rsid w:val="00A2029D"/>
    <w:rsid w:val="00A20564"/>
    <w:rsid w:val="00A205A6"/>
    <w:rsid w:val="00A207BA"/>
    <w:rsid w:val="00A207EE"/>
    <w:rsid w:val="00A20A14"/>
    <w:rsid w:val="00A20BA7"/>
    <w:rsid w:val="00A20C34"/>
    <w:rsid w:val="00A20DCC"/>
    <w:rsid w:val="00A20EBE"/>
    <w:rsid w:val="00A21339"/>
    <w:rsid w:val="00A21438"/>
    <w:rsid w:val="00A21AB8"/>
    <w:rsid w:val="00A21F02"/>
    <w:rsid w:val="00A2201D"/>
    <w:rsid w:val="00A220AB"/>
    <w:rsid w:val="00A220EC"/>
    <w:rsid w:val="00A22546"/>
    <w:rsid w:val="00A22678"/>
    <w:rsid w:val="00A2267C"/>
    <w:rsid w:val="00A229D6"/>
    <w:rsid w:val="00A22A03"/>
    <w:rsid w:val="00A22A12"/>
    <w:rsid w:val="00A22AA4"/>
    <w:rsid w:val="00A22C05"/>
    <w:rsid w:val="00A22C67"/>
    <w:rsid w:val="00A22DB2"/>
    <w:rsid w:val="00A22E85"/>
    <w:rsid w:val="00A22F06"/>
    <w:rsid w:val="00A22F50"/>
    <w:rsid w:val="00A23164"/>
    <w:rsid w:val="00A231E3"/>
    <w:rsid w:val="00A2333F"/>
    <w:rsid w:val="00A23585"/>
    <w:rsid w:val="00A23AB9"/>
    <w:rsid w:val="00A23C66"/>
    <w:rsid w:val="00A23CA5"/>
    <w:rsid w:val="00A241B3"/>
    <w:rsid w:val="00A2470B"/>
    <w:rsid w:val="00A2497C"/>
    <w:rsid w:val="00A24A37"/>
    <w:rsid w:val="00A24CA0"/>
    <w:rsid w:val="00A250D4"/>
    <w:rsid w:val="00A25804"/>
    <w:rsid w:val="00A25B8B"/>
    <w:rsid w:val="00A25CC1"/>
    <w:rsid w:val="00A26177"/>
    <w:rsid w:val="00A26248"/>
    <w:rsid w:val="00A266E0"/>
    <w:rsid w:val="00A2676B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0D2"/>
    <w:rsid w:val="00A30411"/>
    <w:rsid w:val="00A30551"/>
    <w:rsid w:val="00A30556"/>
    <w:rsid w:val="00A3095D"/>
    <w:rsid w:val="00A30A57"/>
    <w:rsid w:val="00A30A89"/>
    <w:rsid w:val="00A30CE2"/>
    <w:rsid w:val="00A30F6D"/>
    <w:rsid w:val="00A313CA"/>
    <w:rsid w:val="00A3148C"/>
    <w:rsid w:val="00A3149C"/>
    <w:rsid w:val="00A314D2"/>
    <w:rsid w:val="00A315B2"/>
    <w:rsid w:val="00A31794"/>
    <w:rsid w:val="00A317AE"/>
    <w:rsid w:val="00A31881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3FE4"/>
    <w:rsid w:val="00A341F3"/>
    <w:rsid w:val="00A344FC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5FA8"/>
    <w:rsid w:val="00A368DF"/>
    <w:rsid w:val="00A36B58"/>
    <w:rsid w:val="00A370EB"/>
    <w:rsid w:val="00A37110"/>
    <w:rsid w:val="00A37147"/>
    <w:rsid w:val="00A37448"/>
    <w:rsid w:val="00A37836"/>
    <w:rsid w:val="00A37859"/>
    <w:rsid w:val="00A3786E"/>
    <w:rsid w:val="00A378BE"/>
    <w:rsid w:val="00A378C9"/>
    <w:rsid w:val="00A37B4F"/>
    <w:rsid w:val="00A37C02"/>
    <w:rsid w:val="00A37C0F"/>
    <w:rsid w:val="00A37C22"/>
    <w:rsid w:val="00A37D84"/>
    <w:rsid w:val="00A40430"/>
    <w:rsid w:val="00A40469"/>
    <w:rsid w:val="00A406DD"/>
    <w:rsid w:val="00A406EC"/>
    <w:rsid w:val="00A40A4E"/>
    <w:rsid w:val="00A40CEC"/>
    <w:rsid w:val="00A40D87"/>
    <w:rsid w:val="00A4124D"/>
    <w:rsid w:val="00A4133D"/>
    <w:rsid w:val="00A414FC"/>
    <w:rsid w:val="00A41753"/>
    <w:rsid w:val="00A41B06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8BF"/>
    <w:rsid w:val="00A42A56"/>
    <w:rsid w:val="00A42B38"/>
    <w:rsid w:val="00A42F74"/>
    <w:rsid w:val="00A42F7F"/>
    <w:rsid w:val="00A42FF0"/>
    <w:rsid w:val="00A430A1"/>
    <w:rsid w:val="00A433C6"/>
    <w:rsid w:val="00A43A98"/>
    <w:rsid w:val="00A43B70"/>
    <w:rsid w:val="00A44005"/>
    <w:rsid w:val="00A44105"/>
    <w:rsid w:val="00A444AD"/>
    <w:rsid w:val="00A446C0"/>
    <w:rsid w:val="00A4502D"/>
    <w:rsid w:val="00A450DC"/>
    <w:rsid w:val="00A457A7"/>
    <w:rsid w:val="00A45AED"/>
    <w:rsid w:val="00A45B63"/>
    <w:rsid w:val="00A45BF8"/>
    <w:rsid w:val="00A45ECC"/>
    <w:rsid w:val="00A45EF6"/>
    <w:rsid w:val="00A45FF7"/>
    <w:rsid w:val="00A4610A"/>
    <w:rsid w:val="00A4628A"/>
    <w:rsid w:val="00A464D0"/>
    <w:rsid w:val="00A46549"/>
    <w:rsid w:val="00A46572"/>
    <w:rsid w:val="00A465CE"/>
    <w:rsid w:val="00A46B18"/>
    <w:rsid w:val="00A46B82"/>
    <w:rsid w:val="00A47343"/>
    <w:rsid w:val="00A47641"/>
    <w:rsid w:val="00A47654"/>
    <w:rsid w:val="00A4766E"/>
    <w:rsid w:val="00A47704"/>
    <w:rsid w:val="00A47AE9"/>
    <w:rsid w:val="00A47E0C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0A"/>
    <w:rsid w:val="00A5131B"/>
    <w:rsid w:val="00A516AB"/>
    <w:rsid w:val="00A519A0"/>
    <w:rsid w:val="00A51C23"/>
    <w:rsid w:val="00A51D0A"/>
    <w:rsid w:val="00A51D54"/>
    <w:rsid w:val="00A51ED1"/>
    <w:rsid w:val="00A5206C"/>
    <w:rsid w:val="00A520E8"/>
    <w:rsid w:val="00A5218A"/>
    <w:rsid w:val="00A5222B"/>
    <w:rsid w:val="00A524FB"/>
    <w:rsid w:val="00A52890"/>
    <w:rsid w:val="00A52C19"/>
    <w:rsid w:val="00A52D26"/>
    <w:rsid w:val="00A5306D"/>
    <w:rsid w:val="00A53158"/>
    <w:rsid w:val="00A531AA"/>
    <w:rsid w:val="00A53451"/>
    <w:rsid w:val="00A534D4"/>
    <w:rsid w:val="00A537D6"/>
    <w:rsid w:val="00A53C1C"/>
    <w:rsid w:val="00A53F1F"/>
    <w:rsid w:val="00A53FE3"/>
    <w:rsid w:val="00A541A0"/>
    <w:rsid w:val="00A542AC"/>
    <w:rsid w:val="00A5432A"/>
    <w:rsid w:val="00A5441C"/>
    <w:rsid w:val="00A54768"/>
    <w:rsid w:val="00A549A9"/>
    <w:rsid w:val="00A54AA3"/>
    <w:rsid w:val="00A54AC3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C"/>
    <w:rsid w:val="00A57CF9"/>
    <w:rsid w:val="00A57F80"/>
    <w:rsid w:val="00A57F85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49"/>
    <w:rsid w:val="00A61F8B"/>
    <w:rsid w:val="00A62035"/>
    <w:rsid w:val="00A620B0"/>
    <w:rsid w:val="00A62307"/>
    <w:rsid w:val="00A623BC"/>
    <w:rsid w:val="00A628DC"/>
    <w:rsid w:val="00A62906"/>
    <w:rsid w:val="00A6294B"/>
    <w:rsid w:val="00A62A0F"/>
    <w:rsid w:val="00A62BC2"/>
    <w:rsid w:val="00A62DFA"/>
    <w:rsid w:val="00A62E4B"/>
    <w:rsid w:val="00A6377F"/>
    <w:rsid w:val="00A6386A"/>
    <w:rsid w:val="00A63C01"/>
    <w:rsid w:val="00A63CF0"/>
    <w:rsid w:val="00A63E3F"/>
    <w:rsid w:val="00A64059"/>
    <w:rsid w:val="00A64706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12D"/>
    <w:rsid w:val="00A6739C"/>
    <w:rsid w:val="00A674AA"/>
    <w:rsid w:val="00A6788E"/>
    <w:rsid w:val="00A67943"/>
    <w:rsid w:val="00A67B1C"/>
    <w:rsid w:val="00A67D0D"/>
    <w:rsid w:val="00A67E28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0"/>
    <w:rsid w:val="00A70DD1"/>
    <w:rsid w:val="00A70EA6"/>
    <w:rsid w:val="00A70EE9"/>
    <w:rsid w:val="00A70EF3"/>
    <w:rsid w:val="00A70FDE"/>
    <w:rsid w:val="00A70FEA"/>
    <w:rsid w:val="00A71063"/>
    <w:rsid w:val="00A7109B"/>
    <w:rsid w:val="00A711F2"/>
    <w:rsid w:val="00A716D9"/>
    <w:rsid w:val="00A718BF"/>
    <w:rsid w:val="00A718D5"/>
    <w:rsid w:val="00A71A1A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4BD"/>
    <w:rsid w:val="00A75669"/>
    <w:rsid w:val="00A75797"/>
    <w:rsid w:val="00A75825"/>
    <w:rsid w:val="00A758B0"/>
    <w:rsid w:val="00A7594B"/>
    <w:rsid w:val="00A759AB"/>
    <w:rsid w:val="00A75C6D"/>
    <w:rsid w:val="00A75CD9"/>
    <w:rsid w:val="00A75FAB"/>
    <w:rsid w:val="00A761A9"/>
    <w:rsid w:val="00A76456"/>
    <w:rsid w:val="00A765FC"/>
    <w:rsid w:val="00A76694"/>
    <w:rsid w:val="00A767EB"/>
    <w:rsid w:val="00A76841"/>
    <w:rsid w:val="00A7689C"/>
    <w:rsid w:val="00A76AD6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274"/>
    <w:rsid w:val="00A805F3"/>
    <w:rsid w:val="00A80638"/>
    <w:rsid w:val="00A807BC"/>
    <w:rsid w:val="00A808D2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4CA"/>
    <w:rsid w:val="00A82594"/>
    <w:rsid w:val="00A82A4A"/>
    <w:rsid w:val="00A82C5E"/>
    <w:rsid w:val="00A82E31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391"/>
    <w:rsid w:val="00A84626"/>
    <w:rsid w:val="00A84700"/>
    <w:rsid w:val="00A8475A"/>
    <w:rsid w:val="00A84872"/>
    <w:rsid w:val="00A84888"/>
    <w:rsid w:val="00A84A03"/>
    <w:rsid w:val="00A84BB3"/>
    <w:rsid w:val="00A84C20"/>
    <w:rsid w:val="00A84D18"/>
    <w:rsid w:val="00A84D54"/>
    <w:rsid w:val="00A85248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8C3"/>
    <w:rsid w:val="00A87B03"/>
    <w:rsid w:val="00A87B36"/>
    <w:rsid w:val="00A87BC7"/>
    <w:rsid w:val="00A87C4F"/>
    <w:rsid w:val="00A87ED2"/>
    <w:rsid w:val="00A87F12"/>
    <w:rsid w:val="00A90449"/>
    <w:rsid w:val="00A9065F"/>
    <w:rsid w:val="00A90672"/>
    <w:rsid w:val="00A90717"/>
    <w:rsid w:val="00A90AE7"/>
    <w:rsid w:val="00A90AFC"/>
    <w:rsid w:val="00A90BED"/>
    <w:rsid w:val="00A90CD8"/>
    <w:rsid w:val="00A90E16"/>
    <w:rsid w:val="00A90F68"/>
    <w:rsid w:val="00A91096"/>
    <w:rsid w:val="00A91141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7FB"/>
    <w:rsid w:val="00A9283C"/>
    <w:rsid w:val="00A929EA"/>
    <w:rsid w:val="00A92AB3"/>
    <w:rsid w:val="00A92B99"/>
    <w:rsid w:val="00A92C8F"/>
    <w:rsid w:val="00A92D03"/>
    <w:rsid w:val="00A92D97"/>
    <w:rsid w:val="00A92DD7"/>
    <w:rsid w:val="00A9356C"/>
    <w:rsid w:val="00A935BA"/>
    <w:rsid w:val="00A9381A"/>
    <w:rsid w:val="00A938C7"/>
    <w:rsid w:val="00A938DD"/>
    <w:rsid w:val="00A93AE9"/>
    <w:rsid w:val="00A93BCB"/>
    <w:rsid w:val="00A93C0C"/>
    <w:rsid w:val="00A9401B"/>
    <w:rsid w:val="00A9427D"/>
    <w:rsid w:val="00A942D7"/>
    <w:rsid w:val="00A9434C"/>
    <w:rsid w:val="00A943BF"/>
    <w:rsid w:val="00A943D0"/>
    <w:rsid w:val="00A9482E"/>
    <w:rsid w:val="00A9485C"/>
    <w:rsid w:val="00A94BD2"/>
    <w:rsid w:val="00A95113"/>
    <w:rsid w:val="00A951C5"/>
    <w:rsid w:val="00A95438"/>
    <w:rsid w:val="00A95992"/>
    <w:rsid w:val="00A95A3D"/>
    <w:rsid w:val="00A95BB1"/>
    <w:rsid w:val="00A95D34"/>
    <w:rsid w:val="00A95D7A"/>
    <w:rsid w:val="00A96009"/>
    <w:rsid w:val="00A96084"/>
    <w:rsid w:val="00A96228"/>
    <w:rsid w:val="00A96332"/>
    <w:rsid w:val="00A966C7"/>
    <w:rsid w:val="00A96746"/>
    <w:rsid w:val="00A9694E"/>
    <w:rsid w:val="00A96AD1"/>
    <w:rsid w:val="00A96C11"/>
    <w:rsid w:val="00A96D8D"/>
    <w:rsid w:val="00A973FA"/>
    <w:rsid w:val="00A97803"/>
    <w:rsid w:val="00A97902"/>
    <w:rsid w:val="00A97930"/>
    <w:rsid w:val="00A97B44"/>
    <w:rsid w:val="00A97B80"/>
    <w:rsid w:val="00A97CE7"/>
    <w:rsid w:val="00A97D1B"/>
    <w:rsid w:val="00A97DC3"/>
    <w:rsid w:val="00A97E13"/>
    <w:rsid w:val="00A97E1B"/>
    <w:rsid w:val="00AA000B"/>
    <w:rsid w:val="00AA00AF"/>
    <w:rsid w:val="00AA01A6"/>
    <w:rsid w:val="00AA051F"/>
    <w:rsid w:val="00AA064E"/>
    <w:rsid w:val="00AA0718"/>
    <w:rsid w:val="00AA0799"/>
    <w:rsid w:val="00AA08D4"/>
    <w:rsid w:val="00AA0AAC"/>
    <w:rsid w:val="00AA0BF4"/>
    <w:rsid w:val="00AA0F51"/>
    <w:rsid w:val="00AA11F1"/>
    <w:rsid w:val="00AA1254"/>
    <w:rsid w:val="00AA12E1"/>
    <w:rsid w:val="00AA151D"/>
    <w:rsid w:val="00AA1576"/>
    <w:rsid w:val="00AA159C"/>
    <w:rsid w:val="00AA16FC"/>
    <w:rsid w:val="00AA1807"/>
    <w:rsid w:val="00AA19D8"/>
    <w:rsid w:val="00AA19EC"/>
    <w:rsid w:val="00AA1C71"/>
    <w:rsid w:val="00AA1CA1"/>
    <w:rsid w:val="00AA1DD0"/>
    <w:rsid w:val="00AA21A7"/>
    <w:rsid w:val="00AA21E4"/>
    <w:rsid w:val="00AA22DB"/>
    <w:rsid w:val="00AA270B"/>
    <w:rsid w:val="00AA281C"/>
    <w:rsid w:val="00AA285F"/>
    <w:rsid w:val="00AA29E6"/>
    <w:rsid w:val="00AA2E9D"/>
    <w:rsid w:val="00AA31A5"/>
    <w:rsid w:val="00AA32EC"/>
    <w:rsid w:val="00AA35CE"/>
    <w:rsid w:val="00AA364C"/>
    <w:rsid w:val="00AA3884"/>
    <w:rsid w:val="00AA3918"/>
    <w:rsid w:val="00AA3953"/>
    <w:rsid w:val="00AA3A7F"/>
    <w:rsid w:val="00AA3BE5"/>
    <w:rsid w:val="00AA3C3E"/>
    <w:rsid w:val="00AA3E54"/>
    <w:rsid w:val="00AA42A3"/>
    <w:rsid w:val="00AA462C"/>
    <w:rsid w:val="00AA468B"/>
    <w:rsid w:val="00AA486C"/>
    <w:rsid w:val="00AA4DC0"/>
    <w:rsid w:val="00AA4E31"/>
    <w:rsid w:val="00AA4E43"/>
    <w:rsid w:val="00AA4F93"/>
    <w:rsid w:val="00AA51E0"/>
    <w:rsid w:val="00AA5278"/>
    <w:rsid w:val="00AA5364"/>
    <w:rsid w:val="00AA56D1"/>
    <w:rsid w:val="00AA58DE"/>
    <w:rsid w:val="00AA5923"/>
    <w:rsid w:val="00AA5D86"/>
    <w:rsid w:val="00AA5EB8"/>
    <w:rsid w:val="00AA5FC7"/>
    <w:rsid w:val="00AA608B"/>
    <w:rsid w:val="00AA6324"/>
    <w:rsid w:val="00AA6AF1"/>
    <w:rsid w:val="00AA6B6E"/>
    <w:rsid w:val="00AA6BAF"/>
    <w:rsid w:val="00AA6C06"/>
    <w:rsid w:val="00AA6C60"/>
    <w:rsid w:val="00AA6EBD"/>
    <w:rsid w:val="00AA6ED9"/>
    <w:rsid w:val="00AA6F58"/>
    <w:rsid w:val="00AA6FD8"/>
    <w:rsid w:val="00AA70D4"/>
    <w:rsid w:val="00AA72A6"/>
    <w:rsid w:val="00AA735A"/>
    <w:rsid w:val="00AA76F8"/>
    <w:rsid w:val="00AA7954"/>
    <w:rsid w:val="00AA7CCB"/>
    <w:rsid w:val="00AB016B"/>
    <w:rsid w:val="00AB01BF"/>
    <w:rsid w:val="00AB0200"/>
    <w:rsid w:val="00AB0557"/>
    <w:rsid w:val="00AB0668"/>
    <w:rsid w:val="00AB06AE"/>
    <w:rsid w:val="00AB0B6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CCA"/>
    <w:rsid w:val="00AB1D3A"/>
    <w:rsid w:val="00AB1E14"/>
    <w:rsid w:val="00AB1F1E"/>
    <w:rsid w:val="00AB21B7"/>
    <w:rsid w:val="00AB24CE"/>
    <w:rsid w:val="00AB2844"/>
    <w:rsid w:val="00AB2A14"/>
    <w:rsid w:val="00AB2C38"/>
    <w:rsid w:val="00AB2D74"/>
    <w:rsid w:val="00AB2E92"/>
    <w:rsid w:val="00AB2FDB"/>
    <w:rsid w:val="00AB356B"/>
    <w:rsid w:val="00AB358D"/>
    <w:rsid w:val="00AB35DC"/>
    <w:rsid w:val="00AB3662"/>
    <w:rsid w:val="00AB369D"/>
    <w:rsid w:val="00AB3798"/>
    <w:rsid w:val="00AB37CE"/>
    <w:rsid w:val="00AB391C"/>
    <w:rsid w:val="00AB3A45"/>
    <w:rsid w:val="00AB3ADA"/>
    <w:rsid w:val="00AB402C"/>
    <w:rsid w:val="00AB4092"/>
    <w:rsid w:val="00AB411B"/>
    <w:rsid w:val="00AB4304"/>
    <w:rsid w:val="00AB4471"/>
    <w:rsid w:val="00AB46CC"/>
    <w:rsid w:val="00AB49A9"/>
    <w:rsid w:val="00AB4A28"/>
    <w:rsid w:val="00AB4F1A"/>
    <w:rsid w:val="00AB5104"/>
    <w:rsid w:val="00AB51BA"/>
    <w:rsid w:val="00AB51DE"/>
    <w:rsid w:val="00AB53EB"/>
    <w:rsid w:val="00AB5463"/>
    <w:rsid w:val="00AB54C3"/>
    <w:rsid w:val="00AB58B7"/>
    <w:rsid w:val="00AB5934"/>
    <w:rsid w:val="00AB5C57"/>
    <w:rsid w:val="00AB5D52"/>
    <w:rsid w:val="00AB60FF"/>
    <w:rsid w:val="00AB612C"/>
    <w:rsid w:val="00AB62F6"/>
    <w:rsid w:val="00AB64F6"/>
    <w:rsid w:val="00AB6562"/>
    <w:rsid w:val="00AB6D5D"/>
    <w:rsid w:val="00AB6E25"/>
    <w:rsid w:val="00AB6E5C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9F8"/>
    <w:rsid w:val="00AB7ABA"/>
    <w:rsid w:val="00AB7AC0"/>
    <w:rsid w:val="00AB7C15"/>
    <w:rsid w:val="00AB7DD9"/>
    <w:rsid w:val="00AB7EA0"/>
    <w:rsid w:val="00AC03CD"/>
    <w:rsid w:val="00AC04FE"/>
    <w:rsid w:val="00AC0535"/>
    <w:rsid w:val="00AC05F0"/>
    <w:rsid w:val="00AC066F"/>
    <w:rsid w:val="00AC06A0"/>
    <w:rsid w:val="00AC0887"/>
    <w:rsid w:val="00AC0AC7"/>
    <w:rsid w:val="00AC0CC1"/>
    <w:rsid w:val="00AC0F54"/>
    <w:rsid w:val="00AC19FA"/>
    <w:rsid w:val="00AC1FE6"/>
    <w:rsid w:val="00AC1FFA"/>
    <w:rsid w:val="00AC202E"/>
    <w:rsid w:val="00AC215E"/>
    <w:rsid w:val="00AC2280"/>
    <w:rsid w:val="00AC2321"/>
    <w:rsid w:val="00AC2532"/>
    <w:rsid w:val="00AC2933"/>
    <w:rsid w:val="00AC2995"/>
    <w:rsid w:val="00AC2B7A"/>
    <w:rsid w:val="00AC2CF4"/>
    <w:rsid w:val="00AC2D28"/>
    <w:rsid w:val="00AC300D"/>
    <w:rsid w:val="00AC31C1"/>
    <w:rsid w:val="00AC3616"/>
    <w:rsid w:val="00AC3736"/>
    <w:rsid w:val="00AC3805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55D"/>
    <w:rsid w:val="00AC561A"/>
    <w:rsid w:val="00AC5639"/>
    <w:rsid w:val="00AC5684"/>
    <w:rsid w:val="00AC5753"/>
    <w:rsid w:val="00AC575E"/>
    <w:rsid w:val="00AC5BD7"/>
    <w:rsid w:val="00AC5CB7"/>
    <w:rsid w:val="00AC5D2E"/>
    <w:rsid w:val="00AC5D3F"/>
    <w:rsid w:val="00AC5EC0"/>
    <w:rsid w:val="00AC5FCA"/>
    <w:rsid w:val="00AC5FEE"/>
    <w:rsid w:val="00AC60F8"/>
    <w:rsid w:val="00AC614C"/>
    <w:rsid w:val="00AC6358"/>
    <w:rsid w:val="00AC6384"/>
    <w:rsid w:val="00AC63FC"/>
    <w:rsid w:val="00AC64A6"/>
    <w:rsid w:val="00AC6B63"/>
    <w:rsid w:val="00AC6CE5"/>
    <w:rsid w:val="00AC6D6E"/>
    <w:rsid w:val="00AC6E05"/>
    <w:rsid w:val="00AC6F43"/>
    <w:rsid w:val="00AC6F68"/>
    <w:rsid w:val="00AC6F99"/>
    <w:rsid w:val="00AC750E"/>
    <w:rsid w:val="00AC7554"/>
    <w:rsid w:val="00AC762F"/>
    <w:rsid w:val="00AC78E4"/>
    <w:rsid w:val="00AC7A21"/>
    <w:rsid w:val="00AC7A2A"/>
    <w:rsid w:val="00AC7B0E"/>
    <w:rsid w:val="00AC7C2F"/>
    <w:rsid w:val="00AC7DA4"/>
    <w:rsid w:val="00AC7DD9"/>
    <w:rsid w:val="00AC7E47"/>
    <w:rsid w:val="00AC7EB7"/>
    <w:rsid w:val="00AD009F"/>
    <w:rsid w:val="00AD00D3"/>
    <w:rsid w:val="00AD0109"/>
    <w:rsid w:val="00AD01F0"/>
    <w:rsid w:val="00AD05D9"/>
    <w:rsid w:val="00AD07C2"/>
    <w:rsid w:val="00AD0A30"/>
    <w:rsid w:val="00AD0C02"/>
    <w:rsid w:val="00AD0C96"/>
    <w:rsid w:val="00AD0CF8"/>
    <w:rsid w:val="00AD0D22"/>
    <w:rsid w:val="00AD10E0"/>
    <w:rsid w:val="00AD12D3"/>
    <w:rsid w:val="00AD1479"/>
    <w:rsid w:val="00AD1A49"/>
    <w:rsid w:val="00AD1B30"/>
    <w:rsid w:val="00AD1FAC"/>
    <w:rsid w:val="00AD235D"/>
    <w:rsid w:val="00AD275C"/>
    <w:rsid w:val="00AD283E"/>
    <w:rsid w:val="00AD2D55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D4"/>
    <w:rsid w:val="00AD47EA"/>
    <w:rsid w:val="00AD4AA1"/>
    <w:rsid w:val="00AD4AB4"/>
    <w:rsid w:val="00AD4DD3"/>
    <w:rsid w:val="00AD4E96"/>
    <w:rsid w:val="00AD4ECF"/>
    <w:rsid w:val="00AD5158"/>
    <w:rsid w:val="00AD5447"/>
    <w:rsid w:val="00AD54C9"/>
    <w:rsid w:val="00AD5693"/>
    <w:rsid w:val="00AD5767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517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D7ED9"/>
    <w:rsid w:val="00AE012D"/>
    <w:rsid w:val="00AE0331"/>
    <w:rsid w:val="00AE057E"/>
    <w:rsid w:val="00AE065E"/>
    <w:rsid w:val="00AE075A"/>
    <w:rsid w:val="00AE0823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A8F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5DF"/>
    <w:rsid w:val="00AE4699"/>
    <w:rsid w:val="00AE4788"/>
    <w:rsid w:val="00AE496B"/>
    <w:rsid w:val="00AE4B88"/>
    <w:rsid w:val="00AE4C2D"/>
    <w:rsid w:val="00AE4C85"/>
    <w:rsid w:val="00AE4E18"/>
    <w:rsid w:val="00AE4E84"/>
    <w:rsid w:val="00AE4EC8"/>
    <w:rsid w:val="00AE5071"/>
    <w:rsid w:val="00AE5583"/>
    <w:rsid w:val="00AE59C4"/>
    <w:rsid w:val="00AE5FA4"/>
    <w:rsid w:val="00AE60F4"/>
    <w:rsid w:val="00AE6157"/>
    <w:rsid w:val="00AE615B"/>
    <w:rsid w:val="00AE6537"/>
    <w:rsid w:val="00AE66A9"/>
    <w:rsid w:val="00AE6833"/>
    <w:rsid w:val="00AE6997"/>
    <w:rsid w:val="00AE710A"/>
    <w:rsid w:val="00AE72D3"/>
    <w:rsid w:val="00AE737F"/>
    <w:rsid w:val="00AE759D"/>
    <w:rsid w:val="00AE781B"/>
    <w:rsid w:val="00AE7827"/>
    <w:rsid w:val="00AE7F63"/>
    <w:rsid w:val="00AF0170"/>
    <w:rsid w:val="00AF0366"/>
    <w:rsid w:val="00AF0636"/>
    <w:rsid w:val="00AF06B7"/>
    <w:rsid w:val="00AF06EB"/>
    <w:rsid w:val="00AF099C"/>
    <w:rsid w:val="00AF09BB"/>
    <w:rsid w:val="00AF1073"/>
    <w:rsid w:val="00AF1134"/>
    <w:rsid w:val="00AF11F0"/>
    <w:rsid w:val="00AF11F7"/>
    <w:rsid w:val="00AF13C8"/>
    <w:rsid w:val="00AF1709"/>
    <w:rsid w:val="00AF1A31"/>
    <w:rsid w:val="00AF1EF1"/>
    <w:rsid w:val="00AF2289"/>
    <w:rsid w:val="00AF2553"/>
    <w:rsid w:val="00AF2653"/>
    <w:rsid w:val="00AF2B47"/>
    <w:rsid w:val="00AF2D05"/>
    <w:rsid w:val="00AF306A"/>
    <w:rsid w:val="00AF318C"/>
    <w:rsid w:val="00AF31D7"/>
    <w:rsid w:val="00AF3481"/>
    <w:rsid w:val="00AF349E"/>
    <w:rsid w:val="00AF34CF"/>
    <w:rsid w:val="00AF34D2"/>
    <w:rsid w:val="00AF3581"/>
    <w:rsid w:val="00AF3743"/>
    <w:rsid w:val="00AF3751"/>
    <w:rsid w:val="00AF3867"/>
    <w:rsid w:val="00AF3AB0"/>
    <w:rsid w:val="00AF3AD4"/>
    <w:rsid w:val="00AF3B64"/>
    <w:rsid w:val="00AF3C24"/>
    <w:rsid w:val="00AF3CC4"/>
    <w:rsid w:val="00AF3F77"/>
    <w:rsid w:val="00AF4259"/>
    <w:rsid w:val="00AF45BE"/>
    <w:rsid w:val="00AF45DE"/>
    <w:rsid w:val="00AF49EF"/>
    <w:rsid w:val="00AF4A0F"/>
    <w:rsid w:val="00AF4A2D"/>
    <w:rsid w:val="00AF4E4D"/>
    <w:rsid w:val="00AF504E"/>
    <w:rsid w:val="00AF506D"/>
    <w:rsid w:val="00AF52EB"/>
    <w:rsid w:val="00AF5395"/>
    <w:rsid w:val="00AF55E7"/>
    <w:rsid w:val="00AF5659"/>
    <w:rsid w:val="00AF5877"/>
    <w:rsid w:val="00AF5C6D"/>
    <w:rsid w:val="00AF5C9E"/>
    <w:rsid w:val="00AF5DE8"/>
    <w:rsid w:val="00AF5FAB"/>
    <w:rsid w:val="00AF6463"/>
    <w:rsid w:val="00AF6547"/>
    <w:rsid w:val="00AF6707"/>
    <w:rsid w:val="00AF690B"/>
    <w:rsid w:val="00AF6AAC"/>
    <w:rsid w:val="00AF6EED"/>
    <w:rsid w:val="00AF71B0"/>
    <w:rsid w:val="00AF7455"/>
    <w:rsid w:val="00AF75DA"/>
    <w:rsid w:val="00AF785D"/>
    <w:rsid w:val="00AF7C11"/>
    <w:rsid w:val="00AF7C55"/>
    <w:rsid w:val="00AF7DAC"/>
    <w:rsid w:val="00AF7ED0"/>
    <w:rsid w:val="00B001A6"/>
    <w:rsid w:val="00B00265"/>
    <w:rsid w:val="00B00A14"/>
    <w:rsid w:val="00B00D93"/>
    <w:rsid w:val="00B00F22"/>
    <w:rsid w:val="00B0107C"/>
    <w:rsid w:val="00B01142"/>
    <w:rsid w:val="00B01389"/>
    <w:rsid w:val="00B014D1"/>
    <w:rsid w:val="00B01590"/>
    <w:rsid w:val="00B01620"/>
    <w:rsid w:val="00B01A1A"/>
    <w:rsid w:val="00B01A82"/>
    <w:rsid w:val="00B01EC1"/>
    <w:rsid w:val="00B021D2"/>
    <w:rsid w:val="00B0227B"/>
    <w:rsid w:val="00B0233E"/>
    <w:rsid w:val="00B023D6"/>
    <w:rsid w:val="00B0259C"/>
    <w:rsid w:val="00B026E6"/>
    <w:rsid w:val="00B0291F"/>
    <w:rsid w:val="00B02F72"/>
    <w:rsid w:val="00B02F90"/>
    <w:rsid w:val="00B02FDD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3F5D"/>
    <w:rsid w:val="00B040A7"/>
    <w:rsid w:val="00B0410A"/>
    <w:rsid w:val="00B044D8"/>
    <w:rsid w:val="00B04F16"/>
    <w:rsid w:val="00B0516C"/>
    <w:rsid w:val="00B0520C"/>
    <w:rsid w:val="00B0534D"/>
    <w:rsid w:val="00B05553"/>
    <w:rsid w:val="00B05594"/>
    <w:rsid w:val="00B05876"/>
    <w:rsid w:val="00B0593A"/>
    <w:rsid w:val="00B05B2C"/>
    <w:rsid w:val="00B062CA"/>
    <w:rsid w:val="00B063C7"/>
    <w:rsid w:val="00B065B3"/>
    <w:rsid w:val="00B066C6"/>
    <w:rsid w:val="00B06761"/>
    <w:rsid w:val="00B0698B"/>
    <w:rsid w:val="00B07056"/>
    <w:rsid w:val="00B070EF"/>
    <w:rsid w:val="00B071B6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24"/>
    <w:rsid w:val="00B10096"/>
    <w:rsid w:val="00B10129"/>
    <w:rsid w:val="00B10174"/>
    <w:rsid w:val="00B103F7"/>
    <w:rsid w:val="00B104F0"/>
    <w:rsid w:val="00B1074C"/>
    <w:rsid w:val="00B108D5"/>
    <w:rsid w:val="00B10A7D"/>
    <w:rsid w:val="00B10C7C"/>
    <w:rsid w:val="00B10C8C"/>
    <w:rsid w:val="00B10CB6"/>
    <w:rsid w:val="00B10DCE"/>
    <w:rsid w:val="00B10EA8"/>
    <w:rsid w:val="00B110E3"/>
    <w:rsid w:val="00B11385"/>
    <w:rsid w:val="00B11457"/>
    <w:rsid w:val="00B114B0"/>
    <w:rsid w:val="00B115F8"/>
    <w:rsid w:val="00B11706"/>
    <w:rsid w:val="00B11881"/>
    <w:rsid w:val="00B11E17"/>
    <w:rsid w:val="00B11EA0"/>
    <w:rsid w:val="00B120EB"/>
    <w:rsid w:val="00B121EB"/>
    <w:rsid w:val="00B12278"/>
    <w:rsid w:val="00B12345"/>
    <w:rsid w:val="00B124E8"/>
    <w:rsid w:val="00B12511"/>
    <w:rsid w:val="00B125C2"/>
    <w:rsid w:val="00B125FE"/>
    <w:rsid w:val="00B12807"/>
    <w:rsid w:val="00B12F89"/>
    <w:rsid w:val="00B131C0"/>
    <w:rsid w:val="00B132DB"/>
    <w:rsid w:val="00B133AD"/>
    <w:rsid w:val="00B13709"/>
    <w:rsid w:val="00B13C28"/>
    <w:rsid w:val="00B13D69"/>
    <w:rsid w:val="00B13FA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4B39"/>
    <w:rsid w:val="00B1509A"/>
    <w:rsid w:val="00B15348"/>
    <w:rsid w:val="00B157F7"/>
    <w:rsid w:val="00B158E3"/>
    <w:rsid w:val="00B15B42"/>
    <w:rsid w:val="00B15D67"/>
    <w:rsid w:val="00B15E5F"/>
    <w:rsid w:val="00B163BE"/>
    <w:rsid w:val="00B163E2"/>
    <w:rsid w:val="00B16426"/>
    <w:rsid w:val="00B16453"/>
    <w:rsid w:val="00B16B1D"/>
    <w:rsid w:val="00B16E51"/>
    <w:rsid w:val="00B16EA8"/>
    <w:rsid w:val="00B16EB0"/>
    <w:rsid w:val="00B16FA7"/>
    <w:rsid w:val="00B173FC"/>
    <w:rsid w:val="00B17463"/>
    <w:rsid w:val="00B174B7"/>
    <w:rsid w:val="00B17767"/>
    <w:rsid w:val="00B177F0"/>
    <w:rsid w:val="00B178C9"/>
    <w:rsid w:val="00B17971"/>
    <w:rsid w:val="00B17B50"/>
    <w:rsid w:val="00B17C12"/>
    <w:rsid w:val="00B17C45"/>
    <w:rsid w:val="00B200C5"/>
    <w:rsid w:val="00B2010D"/>
    <w:rsid w:val="00B20190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0E18"/>
    <w:rsid w:val="00B210EC"/>
    <w:rsid w:val="00B211A3"/>
    <w:rsid w:val="00B211D9"/>
    <w:rsid w:val="00B2125D"/>
    <w:rsid w:val="00B214D6"/>
    <w:rsid w:val="00B217AD"/>
    <w:rsid w:val="00B217E7"/>
    <w:rsid w:val="00B21A46"/>
    <w:rsid w:val="00B21AA0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09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0F5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3BB"/>
    <w:rsid w:val="00B30471"/>
    <w:rsid w:val="00B305D7"/>
    <w:rsid w:val="00B306CC"/>
    <w:rsid w:val="00B309AA"/>
    <w:rsid w:val="00B30C9C"/>
    <w:rsid w:val="00B30F10"/>
    <w:rsid w:val="00B31202"/>
    <w:rsid w:val="00B31398"/>
    <w:rsid w:val="00B313B6"/>
    <w:rsid w:val="00B3149C"/>
    <w:rsid w:val="00B31655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299"/>
    <w:rsid w:val="00B33373"/>
    <w:rsid w:val="00B33BFF"/>
    <w:rsid w:val="00B33C2B"/>
    <w:rsid w:val="00B33F0B"/>
    <w:rsid w:val="00B340CF"/>
    <w:rsid w:val="00B3417E"/>
    <w:rsid w:val="00B341D3"/>
    <w:rsid w:val="00B3423B"/>
    <w:rsid w:val="00B34325"/>
    <w:rsid w:val="00B344E4"/>
    <w:rsid w:val="00B3478A"/>
    <w:rsid w:val="00B3489B"/>
    <w:rsid w:val="00B348AC"/>
    <w:rsid w:val="00B348DE"/>
    <w:rsid w:val="00B34CF6"/>
    <w:rsid w:val="00B34D38"/>
    <w:rsid w:val="00B34E53"/>
    <w:rsid w:val="00B34EBA"/>
    <w:rsid w:val="00B35044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4C1"/>
    <w:rsid w:val="00B37554"/>
    <w:rsid w:val="00B375F7"/>
    <w:rsid w:val="00B376EA"/>
    <w:rsid w:val="00B378C2"/>
    <w:rsid w:val="00B37A08"/>
    <w:rsid w:val="00B37B7C"/>
    <w:rsid w:val="00B37C2E"/>
    <w:rsid w:val="00B37CE1"/>
    <w:rsid w:val="00B400A7"/>
    <w:rsid w:val="00B402C0"/>
    <w:rsid w:val="00B4044D"/>
    <w:rsid w:val="00B40580"/>
    <w:rsid w:val="00B4062D"/>
    <w:rsid w:val="00B406BB"/>
    <w:rsid w:val="00B40796"/>
    <w:rsid w:val="00B4088F"/>
    <w:rsid w:val="00B409D9"/>
    <w:rsid w:val="00B40AD4"/>
    <w:rsid w:val="00B40CD4"/>
    <w:rsid w:val="00B40D65"/>
    <w:rsid w:val="00B40F2E"/>
    <w:rsid w:val="00B410E0"/>
    <w:rsid w:val="00B4149F"/>
    <w:rsid w:val="00B4164E"/>
    <w:rsid w:val="00B4198C"/>
    <w:rsid w:val="00B41B83"/>
    <w:rsid w:val="00B41B9E"/>
    <w:rsid w:val="00B41F0F"/>
    <w:rsid w:val="00B41F92"/>
    <w:rsid w:val="00B42265"/>
    <w:rsid w:val="00B426C5"/>
    <w:rsid w:val="00B4285F"/>
    <w:rsid w:val="00B4288C"/>
    <w:rsid w:val="00B42A85"/>
    <w:rsid w:val="00B42C07"/>
    <w:rsid w:val="00B42C74"/>
    <w:rsid w:val="00B42DED"/>
    <w:rsid w:val="00B42FEB"/>
    <w:rsid w:val="00B430F6"/>
    <w:rsid w:val="00B4354E"/>
    <w:rsid w:val="00B43B2B"/>
    <w:rsid w:val="00B43BFF"/>
    <w:rsid w:val="00B43CB5"/>
    <w:rsid w:val="00B43CDF"/>
    <w:rsid w:val="00B43F27"/>
    <w:rsid w:val="00B441C7"/>
    <w:rsid w:val="00B4440C"/>
    <w:rsid w:val="00B446DB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A26"/>
    <w:rsid w:val="00B45A95"/>
    <w:rsid w:val="00B45DDB"/>
    <w:rsid w:val="00B46287"/>
    <w:rsid w:val="00B462CD"/>
    <w:rsid w:val="00B4631A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7D6"/>
    <w:rsid w:val="00B47847"/>
    <w:rsid w:val="00B47CDE"/>
    <w:rsid w:val="00B47FAE"/>
    <w:rsid w:val="00B47FE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74"/>
    <w:rsid w:val="00B51CE6"/>
    <w:rsid w:val="00B51EEE"/>
    <w:rsid w:val="00B52026"/>
    <w:rsid w:val="00B5249C"/>
    <w:rsid w:val="00B52517"/>
    <w:rsid w:val="00B525AA"/>
    <w:rsid w:val="00B525CF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1EE"/>
    <w:rsid w:val="00B53270"/>
    <w:rsid w:val="00B533A6"/>
    <w:rsid w:val="00B53405"/>
    <w:rsid w:val="00B53503"/>
    <w:rsid w:val="00B53584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782"/>
    <w:rsid w:val="00B54AE7"/>
    <w:rsid w:val="00B54BB7"/>
    <w:rsid w:val="00B54C25"/>
    <w:rsid w:val="00B54CFE"/>
    <w:rsid w:val="00B54F95"/>
    <w:rsid w:val="00B54FFB"/>
    <w:rsid w:val="00B5513C"/>
    <w:rsid w:val="00B551E7"/>
    <w:rsid w:val="00B5523C"/>
    <w:rsid w:val="00B552E9"/>
    <w:rsid w:val="00B55523"/>
    <w:rsid w:val="00B5566C"/>
    <w:rsid w:val="00B55763"/>
    <w:rsid w:val="00B557B4"/>
    <w:rsid w:val="00B557CF"/>
    <w:rsid w:val="00B559BA"/>
    <w:rsid w:val="00B55B40"/>
    <w:rsid w:val="00B55B67"/>
    <w:rsid w:val="00B55D45"/>
    <w:rsid w:val="00B55F01"/>
    <w:rsid w:val="00B55F80"/>
    <w:rsid w:val="00B55F82"/>
    <w:rsid w:val="00B56176"/>
    <w:rsid w:val="00B561ED"/>
    <w:rsid w:val="00B5664A"/>
    <w:rsid w:val="00B566FC"/>
    <w:rsid w:val="00B57088"/>
    <w:rsid w:val="00B5719F"/>
    <w:rsid w:val="00B572A5"/>
    <w:rsid w:val="00B57390"/>
    <w:rsid w:val="00B574EC"/>
    <w:rsid w:val="00B5791F"/>
    <w:rsid w:val="00B57968"/>
    <w:rsid w:val="00B57B4C"/>
    <w:rsid w:val="00B57DF9"/>
    <w:rsid w:val="00B57EA4"/>
    <w:rsid w:val="00B57EBD"/>
    <w:rsid w:val="00B600E1"/>
    <w:rsid w:val="00B6028E"/>
    <w:rsid w:val="00B60574"/>
    <w:rsid w:val="00B6058E"/>
    <w:rsid w:val="00B6059E"/>
    <w:rsid w:val="00B605EA"/>
    <w:rsid w:val="00B60948"/>
    <w:rsid w:val="00B60A70"/>
    <w:rsid w:val="00B60A86"/>
    <w:rsid w:val="00B60A98"/>
    <w:rsid w:val="00B60AC9"/>
    <w:rsid w:val="00B60BBD"/>
    <w:rsid w:val="00B60DD2"/>
    <w:rsid w:val="00B610BF"/>
    <w:rsid w:val="00B6126C"/>
    <w:rsid w:val="00B612BC"/>
    <w:rsid w:val="00B61859"/>
    <w:rsid w:val="00B61941"/>
    <w:rsid w:val="00B61B29"/>
    <w:rsid w:val="00B61DF7"/>
    <w:rsid w:val="00B61EAE"/>
    <w:rsid w:val="00B61ED9"/>
    <w:rsid w:val="00B6208F"/>
    <w:rsid w:val="00B62372"/>
    <w:rsid w:val="00B624C2"/>
    <w:rsid w:val="00B624DC"/>
    <w:rsid w:val="00B6255D"/>
    <w:rsid w:val="00B62563"/>
    <w:rsid w:val="00B629F0"/>
    <w:rsid w:val="00B637E9"/>
    <w:rsid w:val="00B63837"/>
    <w:rsid w:val="00B639F7"/>
    <w:rsid w:val="00B63C5C"/>
    <w:rsid w:val="00B63EA7"/>
    <w:rsid w:val="00B63EC0"/>
    <w:rsid w:val="00B64238"/>
    <w:rsid w:val="00B6443D"/>
    <w:rsid w:val="00B64553"/>
    <w:rsid w:val="00B64769"/>
    <w:rsid w:val="00B64A76"/>
    <w:rsid w:val="00B64AD3"/>
    <w:rsid w:val="00B64AF1"/>
    <w:rsid w:val="00B64B13"/>
    <w:rsid w:val="00B64C26"/>
    <w:rsid w:val="00B65130"/>
    <w:rsid w:val="00B65194"/>
    <w:rsid w:val="00B652B4"/>
    <w:rsid w:val="00B652BE"/>
    <w:rsid w:val="00B65467"/>
    <w:rsid w:val="00B65823"/>
    <w:rsid w:val="00B6584C"/>
    <w:rsid w:val="00B65997"/>
    <w:rsid w:val="00B65A1D"/>
    <w:rsid w:val="00B65C3B"/>
    <w:rsid w:val="00B65EF6"/>
    <w:rsid w:val="00B65F78"/>
    <w:rsid w:val="00B660A6"/>
    <w:rsid w:val="00B661B0"/>
    <w:rsid w:val="00B662C4"/>
    <w:rsid w:val="00B66524"/>
    <w:rsid w:val="00B66659"/>
    <w:rsid w:val="00B66BBE"/>
    <w:rsid w:val="00B66D30"/>
    <w:rsid w:val="00B66D90"/>
    <w:rsid w:val="00B66F85"/>
    <w:rsid w:val="00B66FEA"/>
    <w:rsid w:val="00B67047"/>
    <w:rsid w:val="00B67386"/>
    <w:rsid w:val="00B67581"/>
    <w:rsid w:val="00B67863"/>
    <w:rsid w:val="00B678AD"/>
    <w:rsid w:val="00B678BE"/>
    <w:rsid w:val="00B67988"/>
    <w:rsid w:val="00B679D9"/>
    <w:rsid w:val="00B67A05"/>
    <w:rsid w:val="00B67B78"/>
    <w:rsid w:val="00B67C82"/>
    <w:rsid w:val="00B67D58"/>
    <w:rsid w:val="00B67D86"/>
    <w:rsid w:val="00B67DA0"/>
    <w:rsid w:val="00B70114"/>
    <w:rsid w:val="00B7029E"/>
    <w:rsid w:val="00B702AF"/>
    <w:rsid w:val="00B7034D"/>
    <w:rsid w:val="00B70A7D"/>
    <w:rsid w:val="00B70C9C"/>
    <w:rsid w:val="00B7112C"/>
    <w:rsid w:val="00B711D2"/>
    <w:rsid w:val="00B713D0"/>
    <w:rsid w:val="00B7154D"/>
    <w:rsid w:val="00B7159A"/>
    <w:rsid w:val="00B715A6"/>
    <w:rsid w:val="00B71680"/>
    <w:rsid w:val="00B71883"/>
    <w:rsid w:val="00B71917"/>
    <w:rsid w:val="00B7193C"/>
    <w:rsid w:val="00B71B5A"/>
    <w:rsid w:val="00B71D14"/>
    <w:rsid w:val="00B71DB6"/>
    <w:rsid w:val="00B71EFE"/>
    <w:rsid w:val="00B722A3"/>
    <w:rsid w:val="00B723AB"/>
    <w:rsid w:val="00B72615"/>
    <w:rsid w:val="00B726D2"/>
    <w:rsid w:val="00B7277D"/>
    <w:rsid w:val="00B728B5"/>
    <w:rsid w:val="00B72C49"/>
    <w:rsid w:val="00B72C68"/>
    <w:rsid w:val="00B72EE0"/>
    <w:rsid w:val="00B73215"/>
    <w:rsid w:val="00B733B6"/>
    <w:rsid w:val="00B73611"/>
    <w:rsid w:val="00B736C3"/>
    <w:rsid w:val="00B7372E"/>
    <w:rsid w:val="00B738EE"/>
    <w:rsid w:val="00B73B63"/>
    <w:rsid w:val="00B73D85"/>
    <w:rsid w:val="00B73F30"/>
    <w:rsid w:val="00B73F79"/>
    <w:rsid w:val="00B7409A"/>
    <w:rsid w:val="00B741A9"/>
    <w:rsid w:val="00B7474C"/>
    <w:rsid w:val="00B74A3A"/>
    <w:rsid w:val="00B74AEB"/>
    <w:rsid w:val="00B74B7A"/>
    <w:rsid w:val="00B74E20"/>
    <w:rsid w:val="00B74EB4"/>
    <w:rsid w:val="00B752F7"/>
    <w:rsid w:val="00B75C91"/>
    <w:rsid w:val="00B75FCA"/>
    <w:rsid w:val="00B760BA"/>
    <w:rsid w:val="00B7646A"/>
    <w:rsid w:val="00B764F7"/>
    <w:rsid w:val="00B765DB"/>
    <w:rsid w:val="00B76657"/>
    <w:rsid w:val="00B766BC"/>
    <w:rsid w:val="00B767ED"/>
    <w:rsid w:val="00B7682A"/>
    <w:rsid w:val="00B76941"/>
    <w:rsid w:val="00B7715D"/>
    <w:rsid w:val="00B7716F"/>
    <w:rsid w:val="00B771D9"/>
    <w:rsid w:val="00B774CF"/>
    <w:rsid w:val="00B77825"/>
    <w:rsid w:val="00B77ABF"/>
    <w:rsid w:val="00B77D2A"/>
    <w:rsid w:val="00B8010D"/>
    <w:rsid w:val="00B80647"/>
    <w:rsid w:val="00B806EA"/>
    <w:rsid w:val="00B80B04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306"/>
    <w:rsid w:val="00B834CC"/>
    <w:rsid w:val="00B8365D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9B"/>
    <w:rsid w:val="00B851C4"/>
    <w:rsid w:val="00B852C6"/>
    <w:rsid w:val="00B852DB"/>
    <w:rsid w:val="00B8538F"/>
    <w:rsid w:val="00B8543A"/>
    <w:rsid w:val="00B85451"/>
    <w:rsid w:val="00B854E3"/>
    <w:rsid w:val="00B8570C"/>
    <w:rsid w:val="00B85755"/>
    <w:rsid w:val="00B85FE9"/>
    <w:rsid w:val="00B8605C"/>
    <w:rsid w:val="00B862D7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17"/>
    <w:rsid w:val="00B906A4"/>
    <w:rsid w:val="00B90756"/>
    <w:rsid w:val="00B9080A"/>
    <w:rsid w:val="00B90CF2"/>
    <w:rsid w:val="00B90D4D"/>
    <w:rsid w:val="00B90FFC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32"/>
    <w:rsid w:val="00B92A7A"/>
    <w:rsid w:val="00B92D6B"/>
    <w:rsid w:val="00B92EB8"/>
    <w:rsid w:val="00B93200"/>
    <w:rsid w:val="00B9324D"/>
    <w:rsid w:val="00B93305"/>
    <w:rsid w:val="00B934BC"/>
    <w:rsid w:val="00B93530"/>
    <w:rsid w:val="00B935CF"/>
    <w:rsid w:val="00B936D0"/>
    <w:rsid w:val="00B93AB4"/>
    <w:rsid w:val="00B93BA7"/>
    <w:rsid w:val="00B93BD7"/>
    <w:rsid w:val="00B93D07"/>
    <w:rsid w:val="00B93EBD"/>
    <w:rsid w:val="00B940EB"/>
    <w:rsid w:val="00B94289"/>
    <w:rsid w:val="00B945C3"/>
    <w:rsid w:val="00B948E7"/>
    <w:rsid w:val="00B949F1"/>
    <w:rsid w:val="00B94B2A"/>
    <w:rsid w:val="00B94B48"/>
    <w:rsid w:val="00B94CCF"/>
    <w:rsid w:val="00B94CF9"/>
    <w:rsid w:val="00B94DCE"/>
    <w:rsid w:val="00B951DF"/>
    <w:rsid w:val="00B9554A"/>
    <w:rsid w:val="00B9557D"/>
    <w:rsid w:val="00B95714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791"/>
    <w:rsid w:val="00B97B26"/>
    <w:rsid w:val="00B97B37"/>
    <w:rsid w:val="00B97E54"/>
    <w:rsid w:val="00BA0011"/>
    <w:rsid w:val="00BA0405"/>
    <w:rsid w:val="00BA080E"/>
    <w:rsid w:val="00BA0A17"/>
    <w:rsid w:val="00BA0A7D"/>
    <w:rsid w:val="00BA0DDB"/>
    <w:rsid w:val="00BA0EFA"/>
    <w:rsid w:val="00BA0F4F"/>
    <w:rsid w:val="00BA1110"/>
    <w:rsid w:val="00BA12D8"/>
    <w:rsid w:val="00BA13E8"/>
    <w:rsid w:val="00BA1435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3831"/>
    <w:rsid w:val="00BA3996"/>
    <w:rsid w:val="00BA3E3E"/>
    <w:rsid w:val="00BA42FE"/>
    <w:rsid w:val="00BA432D"/>
    <w:rsid w:val="00BA48DF"/>
    <w:rsid w:val="00BA49D3"/>
    <w:rsid w:val="00BA4E44"/>
    <w:rsid w:val="00BA5242"/>
    <w:rsid w:val="00BA52AD"/>
    <w:rsid w:val="00BA5450"/>
    <w:rsid w:val="00BA5464"/>
    <w:rsid w:val="00BA5498"/>
    <w:rsid w:val="00BA54ED"/>
    <w:rsid w:val="00BA5504"/>
    <w:rsid w:val="00BA573E"/>
    <w:rsid w:val="00BA57ED"/>
    <w:rsid w:val="00BA586C"/>
    <w:rsid w:val="00BA591C"/>
    <w:rsid w:val="00BA5998"/>
    <w:rsid w:val="00BA59F1"/>
    <w:rsid w:val="00BA5A59"/>
    <w:rsid w:val="00BA5B05"/>
    <w:rsid w:val="00BA5CE5"/>
    <w:rsid w:val="00BA5D0A"/>
    <w:rsid w:val="00BA5E33"/>
    <w:rsid w:val="00BA6292"/>
    <w:rsid w:val="00BA6318"/>
    <w:rsid w:val="00BA63FA"/>
    <w:rsid w:val="00BA6474"/>
    <w:rsid w:val="00BA66DD"/>
    <w:rsid w:val="00BA67B2"/>
    <w:rsid w:val="00BA69F4"/>
    <w:rsid w:val="00BA6C47"/>
    <w:rsid w:val="00BA6D38"/>
    <w:rsid w:val="00BA6DC2"/>
    <w:rsid w:val="00BA6EA1"/>
    <w:rsid w:val="00BA6F2B"/>
    <w:rsid w:val="00BA6F69"/>
    <w:rsid w:val="00BA788B"/>
    <w:rsid w:val="00BA7C52"/>
    <w:rsid w:val="00BB0699"/>
    <w:rsid w:val="00BB078A"/>
    <w:rsid w:val="00BB091A"/>
    <w:rsid w:val="00BB09E9"/>
    <w:rsid w:val="00BB0D28"/>
    <w:rsid w:val="00BB0E69"/>
    <w:rsid w:val="00BB1128"/>
    <w:rsid w:val="00BB11BB"/>
    <w:rsid w:val="00BB13EA"/>
    <w:rsid w:val="00BB148C"/>
    <w:rsid w:val="00BB14D6"/>
    <w:rsid w:val="00BB1542"/>
    <w:rsid w:val="00BB165E"/>
    <w:rsid w:val="00BB179B"/>
    <w:rsid w:val="00BB17C5"/>
    <w:rsid w:val="00BB1978"/>
    <w:rsid w:val="00BB1ADA"/>
    <w:rsid w:val="00BB1B41"/>
    <w:rsid w:val="00BB1B78"/>
    <w:rsid w:val="00BB1CA6"/>
    <w:rsid w:val="00BB1D20"/>
    <w:rsid w:val="00BB1DB1"/>
    <w:rsid w:val="00BB1EAF"/>
    <w:rsid w:val="00BB2793"/>
    <w:rsid w:val="00BB2A41"/>
    <w:rsid w:val="00BB2B7E"/>
    <w:rsid w:val="00BB2BE6"/>
    <w:rsid w:val="00BB2C84"/>
    <w:rsid w:val="00BB2D7D"/>
    <w:rsid w:val="00BB2E93"/>
    <w:rsid w:val="00BB2EA9"/>
    <w:rsid w:val="00BB315C"/>
    <w:rsid w:val="00BB3272"/>
    <w:rsid w:val="00BB3402"/>
    <w:rsid w:val="00BB3516"/>
    <w:rsid w:val="00BB354D"/>
    <w:rsid w:val="00BB35A3"/>
    <w:rsid w:val="00BB366D"/>
    <w:rsid w:val="00BB3A7F"/>
    <w:rsid w:val="00BB3CE0"/>
    <w:rsid w:val="00BB4080"/>
    <w:rsid w:val="00BB4539"/>
    <w:rsid w:val="00BB4966"/>
    <w:rsid w:val="00BB49B3"/>
    <w:rsid w:val="00BB49BF"/>
    <w:rsid w:val="00BB4B07"/>
    <w:rsid w:val="00BB4E11"/>
    <w:rsid w:val="00BB51E1"/>
    <w:rsid w:val="00BB56C5"/>
    <w:rsid w:val="00BB570F"/>
    <w:rsid w:val="00BB57F5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5EA2"/>
    <w:rsid w:val="00BB6129"/>
    <w:rsid w:val="00BB6147"/>
    <w:rsid w:val="00BB63AE"/>
    <w:rsid w:val="00BB63CE"/>
    <w:rsid w:val="00BB6704"/>
    <w:rsid w:val="00BB7210"/>
    <w:rsid w:val="00BB75C8"/>
    <w:rsid w:val="00BB763C"/>
    <w:rsid w:val="00BB776F"/>
    <w:rsid w:val="00BB79C3"/>
    <w:rsid w:val="00BB7A3A"/>
    <w:rsid w:val="00BB7C62"/>
    <w:rsid w:val="00BB7CAB"/>
    <w:rsid w:val="00BB7D28"/>
    <w:rsid w:val="00BC002A"/>
    <w:rsid w:val="00BC0058"/>
    <w:rsid w:val="00BC0167"/>
    <w:rsid w:val="00BC01C8"/>
    <w:rsid w:val="00BC01E4"/>
    <w:rsid w:val="00BC0402"/>
    <w:rsid w:val="00BC0596"/>
    <w:rsid w:val="00BC05AE"/>
    <w:rsid w:val="00BC0835"/>
    <w:rsid w:val="00BC09FC"/>
    <w:rsid w:val="00BC0BFD"/>
    <w:rsid w:val="00BC0CD3"/>
    <w:rsid w:val="00BC0CDE"/>
    <w:rsid w:val="00BC0D00"/>
    <w:rsid w:val="00BC0D5D"/>
    <w:rsid w:val="00BC0DE8"/>
    <w:rsid w:val="00BC1212"/>
    <w:rsid w:val="00BC130C"/>
    <w:rsid w:val="00BC135D"/>
    <w:rsid w:val="00BC16FD"/>
    <w:rsid w:val="00BC181D"/>
    <w:rsid w:val="00BC18FA"/>
    <w:rsid w:val="00BC1AB6"/>
    <w:rsid w:val="00BC1BF1"/>
    <w:rsid w:val="00BC1E00"/>
    <w:rsid w:val="00BC2078"/>
    <w:rsid w:val="00BC2081"/>
    <w:rsid w:val="00BC239C"/>
    <w:rsid w:val="00BC27BA"/>
    <w:rsid w:val="00BC2C3A"/>
    <w:rsid w:val="00BC2CE7"/>
    <w:rsid w:val="00BC2F66"/>
    <w:rsid w:val="00BC2F8C"/>
    <w:rsid w:val="00BC338A"/>
    <w:rsid w:val="00BC355B"/>
    <w:rsid w:val="00BC3710"/>
    <w:rsid w:val="00BC373F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08"/>
    <w:rsid w:val="00BC54C1"/>
    <w:rsid w:val="00BC55FC"/>
    <w:rsid w:val="00BC5BEA"/>
    <w:rsid w:val="00BC5CA7"/>
    <w:rsid w:val="00BC5DCB"/>
    <w:rsid w:val="00BC5DDB"/>
    <w:rsid w:val="00BC5DF0"/>
    <w:rsid w:val="00BC6051"/>
    <w:rsid w:val="00BC616D"/>
    <w:rsid w:val="00BC61B7"/>
    <w:rsid w:val="00BC61F8"/>
    <w:rsid w:val="00BC69A2"/>
    <w:rsid w:val="00BC69BA"/>
    <w:rsid w:val="00BC6A3A"/>
    <w:rsid w:val="00BC6AA0"/>
    <w:rsid w:val="00BC6D56"/>
    <w:rsid w:val="00BC7056"/>
    <w:rsid w:val="00BC709B"/>
    <w:rsid w:val="00BC7220"/>
    <w:rsid w:val="00BC7490"/>
    <w:rsid w:val="00BC75DA"/>
    <w:rsid w:val="00BC765B"/>
    <w:rsid w:val="00BC77AC"/>
    <w:rsid w:val="00BC77F2"/>
    <w:rsid w:val="00BC79CB"/>
    <w:rsid w:val="00BC7BCC"/>
    <w:rsid w:val="00BC7C48"/>
    <w:rsid w:val="00BC7CF8"/>
    <w:rsid w:val="00BD00F7"/>
    <w:rsid w:val="00BD042D"/>
    <w:rsid w:val="00BD075E"/>
    <w:rsid w:val="00BD0CFF"/>
    <w:rsid w:val="00BD0E50"/>
    <w:rsid w:val="00BD0F5D"/>
    <w:rsid w:val="00BD10E7"/>
    <w:rsid w:val="00BD12D5"/>
    <w:rsid w:val="00BD1338"/>
    <w:rsid w:val="00BD137F"/>
    <w:rsid w:val="00BD1627"/>
    <w:rsid w:val="00BD1926"/>
    <w:rsid w:val="00BD1AD6"/>
    <w:rsid w:val="00BD1B01"/>
    <w:rsid w:val="00BD1E2E"/>
    <w:rsid w:val="00BD1F3E"/>
    <w:rsid w:val="00BD1F8D"/>
    <w:rsid w:val="00BD200E"/>
    <w:rsid w:val="00BD20D0"/>
    <w:rsid w:val="00BD24E0"/>
    <w:rsid w:val="00BD28C5"/>
    <w:rsid w:val="00BD2B43"/>
    <w:rsid w:val="00BD2C42"/>
    <w:rsid w:val="00BD31D4"/>
    <w:rsid w:val="00BD336D"/>
    <w:rsid w:val="00BD3693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5C6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083"/>
    <w:rsid w:val="00BD72BB"/>
    <w:rsid w:val="00BD7346"/>
    <w:rsid w:val="00BD76C0"/>
    <w:rsid w:val="00BD7D87"/>
    <w:rsid w:val="00BD7F49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0CB3"/>
    <w:rsid w:val="00BE10AC"/>
    <w:rsid w:val="00BE10D4"/>
    <w:rsid w:val="00BE12E3"/>
    <w:rsid w:val="00BE13CF"/>
    <w:rsid w:val="00BE14EC"/>
    <w:rsid w:val="00BE1581"/>
    <w:rsid w:val="00BE1714"/>
    <w:rsid w:val="00BE1738"/>
    <w:rsid w:val="00BE1864"/>
    <w:rsid w:val="00BE2075"/>
    <w:rsid w:val="00BE2345"/>
    <w:rsid w:val="00BE23A3"/>
    <w:rsid w:val="00BE2579"/>
    <w:rsid w:val="00BE27E5"/>
    <w:rsid w:val="00BE27FA"/>
    <w:rsid w:val="00BE27FC"/>
    <w:rsid w:val="00BE2C94"/>
    <w:rsid w:val="00BE2DDF"/>
    <w:rsid w:val="00BE2EFC"/>
    <w:rsid w:val="00BE2F8F"/>
    <w:rsid w:val="00BE2FAF"/>
    <w:rsid w:val="00BE313F"/>
    <w:rsid w:val="00BE31E5"/>
    <w:rsid w:val="00BE32AA"/>
    <w:rsid w:val="00BE33E8"/>
    <w:rsid w:val="00BE3621"/>
    <w:rsid w:val="00BE36DC"/>
    <w:rsid w:val="00BE370F"/>
    <w:rsid w:val="00BE38EE"/>
    <w:rsid w:val="00BE3A8C"/>
    <w:rsid w:val="00BE3BD4"/>
    <w:rsid w:val="00BE3CA3"/>
    <w:rsid w:val="00BE3DC8"/>
    <w:rsid w:val="00BE40A2"/>
    <w:rsid w:val="00BE416D"/>
    <w:rsid w:val="00BE42E4"/>
    <w:rsid w:val="00BE43E3"/>
    <w:rsid w:val="00BE4446"/>
    <w:rsid w:val="00BE4588"/>
    <w:rsid w:val="00BE46A3"/>
    <w:rsid w:val="00BE4A35"/>
    <w:rsid w:val="00BE4A7B"/>
    <w:rsid w:val="00BE4B4E"/>
    <w:rsid w:val="00BE4C77"/>
    <w:rsid w:val="00BE4CA2"/>
    <w:rsid w:val="00BE4CD7"/>
    <w:rsid w:val="00BE4D30"/>
    <w:rsid w:val="00BE4D72"/>
    <w:rsid w:val="00BE4DB1"/>
    <w:rsid w:val="00BE4F5D"/>
    <w:rsid w:val="00BE4F83"/>
    <w:rsid w:val="00BE4FC3"/>
    <w:rsid w:val="00BE504B"/>
    <w:rsid w:val="00BE5324"/>
    <w:rsid w:val="00BE5394"/>
    <w:rsid w:val="00BE54D9"/>
    <w:rsid w:val="00BE5776"/>
    <w:rsid w:val="00BE58C4"/>
    <w:rsid w:val="00BE5A95"/>
    <w:rsid w:val="00BE5B26"/>
    <w:rsid w:val="00BE5D4A"/>
    <w:rsid w:val="00BE5F3E"/>
    <w:rsid w:val="00BE61CD"/>
    <w:rsid w:val="00BE62F2"/>
    <w:rsid w:val="00BE640B"/>
    <w:rsid w:val="00BE6579"/>
    <w:rsid w:val="00BE6590"/>
    <w:rsid w:val="00BE65E4"/>
    <w:rsid w:val="00BE66FA"/>
    <w:rsid w:val="00BE6894"/>
    <w:rsid w:val="00BE6A2B"/>
    <w:rsid w:val="00BE6AB3"/>
    <w:rsid w:val="00BE6C5C"/>
    <w:rsid w:val="00BE72CC"/>
    <w:rsid w:val="00BE72FD"/>
    <w:rsid w:val="00BE753A"/>
    <w:rsid w:val="00BE76B2"/>
    <w:rsid w:val="00BE7763"/>
    <w:rsid w:val="00BE77B8"/>
    <w:rsid w:val="00BE780E"/>
    <w:rsid w:val="00BE78DB"/>
    <w:rsid w:val="00BE7A27"/>
    <w:rsid w:val="00BE7A42"/>
    <w:rsid w:val="00BE7A7E"/>
    <w:rsid w:val="00BE7ADD"/>
    <w:rsid w:val="00BE7F78"/>
    <w:rsid w:val="00BF0044"/>
    <w:rsid w:val="00BF057B"/>
    <w:rsid w:val="00BF09C2"/>
    <w:rsid w:val="00BF0ACA"/>
    <w:rsid w:val="00BF0F34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154"/>
    <w:rsid w:val="00BF22AE"/>
    <w:rsid w:val="00BF22B8"/>
    <w:rsid w:val="00BF2418"/>
    <w:rsid w:val="00BF27A7"/>
    <w:rsid w:val="00BF28ED"/>
    <w:rsid w:val="00BF350C"/>
    <w:rsid w:val="00BF3545"/>
    <w:rsid w:val="00BF3981"/>
    <w:rsid w:val="00BF3A16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675"/>
    <w:rsid w:val="00BF579C"/>
    <w:rsid w:val="00BF5850"/>
    <w:rsid w:val="00BF599C"/>
    <w:rsid w:val="00BF59C5"/>
    <w:rsid w:val="00BF59ED"/>
    <w:rsid w:val="00BF5ECB"/>
    <w:rsid w:val="00BF5F3E"/>
    <w:rsid w:val="00BF5FCD"/>
    <w:rsid w:val="00BF6002"/>
    <w:rsid w:val="00BF608F"/>
    <w:rsid w:val="00BF60AB"/>
    <w:rsid w:val="00BF60E2"/>
    <w:rsid w:val="00BF6287"/>
    <w:rsid w:val="00BF6702"/>
    <w:rsid w:val="00BF6779"/>
    <w:rsid w:val="00BF6843"/>
    <w:rsid w:val="00BF6BC8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10"/>
    <w:rsid w:val="00C0003D"/>
    <w:rsid w:val="00C001AB"/>
    <w:rsid w:val="00C0038A"/>
    <w:rsid w:val="00C00390"/>
    <w:rsid w:val="00C00425"/>
    <w:rsid w:val="00C004F8"/>
    <w:rsid w:val="00C005F8"/>
    <w:rsid w:val="00C00B59"/>
    <w:rsid w:val="00C00DD3"/>
    <w:rsid w:val="00C00F5A"/>
    <w:rsid w:val="00C00FB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24CF"/>
    <w:rsid w:val="00C02929"/>
    <w:rsid w:val="00C02BB7"/>
    <w:rsid w:val="00C02FAA"/>
    <w:rsid w:val="00C03085"/>
    <w:rsid w:val="00C03143"/>
    <w:rsid w:val="00C031C6"/>
    <w:rsid w:val="00C0322F"/>
    <w:rsid w:val="00C033CF"/>
    <w:rsid w:val="00C03487"/>
    <w:rsid w:val="00C038E4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D20"/>
    <w:rsid w:val="00C04F0D"/>
    <w:rsid w:val="00C04F22"/>
    <w:rsid w:val="00C04F5D"/>
    <w:rsid w:val="00C0514B"/>
    <w:rsid w:val="00C05320"/>
    <w:rsid w:val="00C05AF5"/>
    <w:rsid w:val="00C0618F"/>
    <w:rsid w:val="00C0632D"/>
    <w:rsid w:val="00C06580"/>
    <w:rsid w:val="00C06630"/>
    <w:rsid w:val="00C06708"/>
    <w:rsid w:val="00C06781"/>
    <w:rsid w:val="00C0679E"/>
    <w:rsid w:val="00C068AE"/>
    <w:rsid w:val="00C06C48"/>
    <w:rsid w:val="00C0706E"/>
    <w:rsid w:val="00C0719F"/>
    <w:rsid w:val="00C0741E"/>
    <w:rsid w:val="00C07805"/>
    <w:rsid w:val="00C07D1B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553"/>
    <w:rsid w:val="00C12871"/>
    <w:rsid w:val="00C12889"/>
    <w:rsid w:val="00C1295D"/>
    <w:rsid w:val="00C12A67"/>
    <w:rsid w:val="00C1308D"/>
    <w:rsid w:val="00C133D9"/>
    <w:rsid w:val="00C13973"/>
    <w:rsid w:val="00C13994"/>
    <w:rsid w:val="00C13AD8"/>
    <w:rsid w:val="00C13D41"/>
    <w:rsid w:val="00C13DF8"/>
    <w:rsid w:val="00C1434E"/>
    <w:rsid w:val="00C1473B"/>
    <w:rsid w:val="00C14783"/>
    <w:rsid w:val="00C1488F"/>
    <w:rsid w:val="00C1495E"/>
    <w:rsid w:val="00C149B7"/>
    <w:rsid w:val="00C14FB7"/>
    <w:rsid w:val="00C152C8"/>
    <w:rsid w:val="00C15510"/>
    <w:rsid w:val="00C156D4"/>
    <w:rsid w:val="00C15AA9"/>
    <w:rsid w:val="00C15CFD"/>
    <w:rsid w:val="00C16066"/>
    <w:rsid w:val="00C160DD"/>
    <w:rsid w:val="00C165F3"/>
    <w:rsid w:val="00C16748"/>
    <w:rsid w:val="00C167A7"/>
    <w:rsid w:val="00C16827"/>
    <w:rsid w:val="00C1686A"/>
    <w:rsid w:val="00C16A59"/>
    <w:rsid w:val="00C16C47"/>
    <w:rsid w:val="00C16F7E"/>
    <w:rsid w:val="00C1702C"/>
    <w:rsid w:val="00C171F7"/>
    <w:rsid w:val="00C173AE"/>
    <w:rsid w:val="00C17727"/>
    <w:rsid w:val="00C17CDE"/>
    <w:rsid w:val="00C17DBC"/>
    <w:rsid w:val="00C17DF8"/>
    <w:rsid w:val="00C17F8E"/>
    <w:rsid w:val="00C200A4"/>
    <w:rsid w:val="00C203D4"/>
    <w:rsid w:val="00C205BA"/>
    <w:rsid w:val="00C2066C"/>
    <w:rsid w:val="00C20756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1B9"/>
    <w:rsid w:val="00C22249"/>
    <w:rsid w:val="00C2244E"/>
    <w:rsid w:val="00C22CC1"/>
    <w:rsid w:val="00C235B1"/>
    <w:rsid w:val="00C236D7"/>
    <w:rsid w:val="00C237FC"/>
    <w:rsid w:val="00C23970"/>
    <w:rsid w:val="00C239DE"/>
    <w:rsid w:val="00C23A2A"/>
    <w:rsid w:val="00C23A78"/>
    <w:rsid w:val="00C23D51"/>
    <w:rsid w:val="00C23DF6"/>
    <w:rsid w:val="00C23E51"/>
    <w:rsid w:val="00C240A8"/>
    <w:rsid w:val="00C246F2"/>
    <w:rsid w:val="00C24847"/>
    <w:rsid w:val="00C2498E"/>
    <w:rsid w:val="00C249FC"/>
    <w:rsid w:val="00C24A5F"/>
    <w:rsid w:val="00C24B02"/>
    <w:rsid w:val="00C24BDE"/>
    <w:rsid w:val="00C24C50"/>
    <w:rsid w:val="00C24E0B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0E"/>
    <w:rsid w:val="00C2573D"/>
    <w:rsid w:val="00C257EB"/>
    <w:rsid w:val="00C259CC"/>
    <w:rsid w:val="00C25A33"/>
    <w:rsid w:val="00C25B71"/>
    <w:rsid w:val="00C25E2A"/>
    <w:rsid w:val="00C25FC9"/>
    <w:rsid w:val="00C2660B"/>
    <w:rsid w:val="00C26885"/>
    <w:rsid w:val="00C26A01"/>
    <w:rsid w:val="00C26BF6"/>
    <w:rsid w:val="00C26BFC"/>
    <w:rsid w:val="00C26C78"/>
    <w:rsid w:val="00C26F45"/>
    <w:rsid w:val="00C27058"/>
    <w:rsid w:val="00C272B6"/>
    <w:rsid w:val="00C272FF"/>
    <w:rsid w:val="00C2730E"/>
    <w:rsid w:val="00C27B9A"/>
    <w:rsid w:val="00C30508"/>
    <w:rsid w:val="00C3059D"/>
    <w:rsid w:val="00C307D2"/>
    <w:rsid w:val="00C3080D"/>
    <w:rsid w:val="00C30A0A"/>
    <w:rsid w:val="00C313AF"/>
    <w:rsid w:val="00C31789"/>
    <w:rsid w:val="00C319C4"/>
    <w:rsid w:val="00C31C1E"/>
    <w:rsid w:val="00C31F17"/>
    <w:rsid w:val="00C320CC"/>
    <w:rsid w:val="00C32290"/>
    <w:rsid w:val="00C322B8"/>
    <w:rsid w:val="00C32AA8"/>
    <w:rsid w:val="00C32F54"/>
    <w:rsid w:val="00C33168"/>
    <w:rsid w:val="00C33386"/>
    <w:rsid w:val="00C3338B"/>
    <w:rsid w:val="00C33490"/>
    <w:rsid w:val="00C334C0"/>
    <w:rsid w:val="00C3352F"/>
    <w:rsid w:val="00C335B2"/>
    <w:rsid w:val="00C336B8"/>
    <w:rsid w:val="00C33B9F"/>
    <w:rsid w:val="00C33DAE"/>
    <w:rsid w:val="00C33F92"/>
    <w:rsid w:val="00C34061"/>
    <w:rsid w:val="00C340A2"/>
    <w:rsid w:val="00C3418F"/>
    <w:rsid w:val="00C34654"/>
    <w:rsid w:val="00C34742"/>
    <w:rsid w:val="00C34C85"/>
    <w:rsid w:val="00C34CB6"/>
    <w:rsid w:val="00C34E6E"/>
    <w:rsid w:val="00C34F02"/>
    <w:rsid w:val="00C34F84"/>
    <w:rsid w:val="00C351A6"/>
    <w:rsid w:val="00C351B0"/>
    <w:rsid w:val="00C35202"/>
    <w:rsid w:val="00C3531C"/>
    <w:rsid w:val="00C35379"/>
    <w:rsid w:val="00C3557F"/>
    <w:rsid w:val="00C355D4"/>
    <w:rsid w:val="00C357A9"/>
    <w:rsid w:val="00C35C5E"/>
    <w:rsid w:val="00C35DB3"/>
    <w:rsid w:val="00C35F32"/>
    <w:rsid w:val="00C35F43"/>
    <w:rsid w:val="00C36022"/>
    <w:rsid w:val="00C360CD"/>
    <w:rsid w:val="00C361EF"/>
    <w:rsid w:val="00C363DD"/>
    <w:rsid w:val="00C36692"/>
    <w:rsid w:val="00C3677A"/>
    <w:rsid w:val="00C367CD"/>
    <w:rsid w:val="00C36B6C"/>
    <w:rsid w:val="00C36C93"/>
    <w:rsid w:val="00C36D72"/>
    <w:rsid w:val="00C370A4"/>
    <w:rsid w:val="00C3791C"/>
    <w:rsid w:val="00C37CB2"/>
    <w:rsid w:val="00C37DCA"/>
    <w:rsid w:val="00C37FE6"/>
    <w:rsid w:val="00C40047"/>
    <w:rsid w:val="00C40112"/>
    <w:rsid w:val="00C402F9"/>
    <w:rsid w:val="00C408EE"/>
    <w:rsid w:val="00C40921"/>
    <w:rsid w:val="00C409DA"/>
    <w:rsid w:val="00C40BE4"/>
    <w:rsid w:val="00C40CF3"/>
    <w:rsid w:val="00C40FE8"/>
    <w:rsid w:val="00C411B4"/>
    <w:rsid w:val="00C411CD"/>
    <w:rsid w:val="00C411DC"/>
    <w:rsid w:val="00C41397"/>
    <w:rsid w:val="00C413E4"/>
    <w:rsid w:val="00C417B0"/>
    <w:rsid w:val="00C419F7"/>
    <w:rsid w:val="00C41BB9"/>
    <w:rsid w:val="00C41DDA"/>
    <w:rsid w:val="00C41E25"/>
    <w:rsid w:val="00C41E9B"/>
    <w:rsid w:val="00C41EF2"/>
    <w:rsid w:val="00C41F76"/>
    <w:rsid w:val="00C420C0"/>
    <w:rsid w:val="00C420D2"/>
    <w:rsid w:val="00C426B7"/>
    <w:rsid w:val="00C426C3"/>
    <w:rsid w:val="00C42728"/>
    <w:rsid w:val="00C427D3"/>
    <w:rsid w:val="00C42887"/>
    <w:rsid w:val="00C42A33"/>
    <w:rsid w:val="00C42B5F"/>
    <w:rsid w:val="00C42B78"/>
    <w:rsid w:val="00C42ED7"/>
    <w:rsid w:val="00C43339"/>
    <w:rsid w:val="00C4338E"/>
    <w:rsid w:val="00C433BF"/>
    <w:rsid w:val="00C44454"/>
    <w:rsid w:val="00C44692"/>
    <w:rsid w:val="00C4470D"/>
    <w:rsid w:val="00C44753"/>
    <w:rsid w:val="00C44772"/>
    <w:rsid w:val="00C44D37"/>
    <w:rsid w:val="00C44DFF"/>
    <w:rsid w:val="00C44E35"/>
    <w:rsid w:val="00C44EA1"/>
    <w:rsid w:val="00C4518A"/>
    <w:rsid w:val="00C4559B"/>
    <w:rsid w:val="00C45689"/>
    <w:rsid w:val="00C456B4"/>
    <w:rsid w:val="00C45AB2"/>
    <w:rsid w:val="00C45C47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6F9E"/>
    <w:rsid w:val="00C47058"/>
    <w:rsid w:val="00C47108"/>
    <w:rsid w:val="00C471F0"/>
    <w:rsid w:val="00C47280"/>
    <w:rsid w:val="00C47408"/>
    <w:rsid w:val="00C4747C"/>
    <w:rsid w:val="00C4779C"/>
    <w:rsid w:val="00C4790A"/>
    <w:rsid w:val="00C47C06"/>
    <w:rsid w:val="00C47DDF"/>
    <w:rsid w:val="00C47E47"/>
    <w:rsid w:val="00C47EC3"/>
    <w:rsid w:val="00C47EF2"/>
    <w:rsid w:val="00C50040"/>
    <w:rsid w:val="00C501A9"/>
    <w:rsid w:val="00C5048F"/>
    <w:rsid w:val="00C507D0"/>
    <w:rsid w:val="00C50875"/>
    <w:rsid w:val="00C50885"/>
    <w:rsid w:val="00C50AEA"/>
    <w:rsid w:val="00C50B5A"/>
    <w:rsid w:val="00C50B79"/>
    <w:rsid w:val="00C50E59"/>
    <w:rsid w:val="00C511AA"/>
    <w:rsid w:val="00C51243"/>
    <w:rsid w:val="00C51287"/>
    <w:rsid w:val="00C5174E"/>
    <w:rsid w:val="00C5175C"/>
    <w:rsid w:val="00C519E7"/>
    <w:rsid w:val="00C51A17"/>
    <w:rsid w:val="00C51B0D"/>
    <w:rsid w:val="00C51C99"/>
    <w:rsid w:val="00C52BD0"/>
    <w:rsid w:val="00C52DD8"/>
    <w:rsid w:val="00C530D1"/>
    <w:rsid w:val="00C53276"/>
    <w:rsid w:val="00C532E5"/>
    <w:rsid w:val="00C5378A"/>
    <w:rsid w:val="00C537A2"/>
    <w:rsid w:val="00C53A35"/>
    <w:rsid w:val="00C53C5A"/>
    <w:rsid w:val="00C53E2D"/>
    <w:rsid w:val="00C53F25"/>
    <w:rsid w:val="00C5422F"/>
    <w:rsid w:val="00C5426D"/>
    <w:rsid w:val="00C5450A"/>
    <w:rsid w:val="00C54CCB"/>
    <w:rsid w:val="00C54F71"/>
    <w:rsid w:val="00C550BA"/>
    <w:rsid w:val="00C550C0"/>
    <w:rsid w:val="00C55233"/>
    <w:rsid w:val="00C5537D"/>
    <w:rsid w:val="00C55848"/>
    <w:rsid w:val="00C55D63"/>
    <w:rsid w:val="00C55E65"/>
    <w:rsid w:val="00C56050"/>
    <w:rsid w:val="00C562FA"/>
    <w:rsid w:val="00C5636B"/>
    <w:rsid w:val="00C563C1"/>
    <w:rsid w:val="00C56737"/>
    <w:rsid w:val="00C567F4"/>
    <w:rsid w:val="00C56B15"/>
    <w:rsid w:val="00C56E6C"/>
    <w:rsid w:val="00C56F59"/>
    <w:rsid w:val="00C56FBD"/>
    <w:rsid w:val="00C572AE"/>
    <w:rsid w:val="00C57347"/>
    <w:rsid w:val="00C5734E"/>
    <w:rsid w:val="00C57377"/>
    <w:rsid w:val="00C57AC9"/>
    <w:rsid w:val="00C57BD0"/>
    <w:rsid w:val="00C57C01"/>
    <w:rsid w:val="00C57C9B"/>
    <w:rsid w:val="00C57C9F"/>
    <w:rsid w:val="00C57D89"/>
    <w:rsid w:val="00C57E00"/>
    <w:rsid w:val="00C60164"/>
    <w:rsid w:val="00C60183"/>
    <w:rsid w:val="00C602C3"/>
    <w:rsid w:val="00C6036F"/>
    <w:rsid w:val="00C607A3"/>
    <w:rsid w:val="00C60A91"/>
    <w:rsid w:val="00C60B86"/>
    <w:rsid w:val="00C60C4B"/>
    <w:rsid w:val="00C60DFC"/>
    <w:rsid w:val="00C60F68"/>
    <w:rsid w:val="00C60FBF"/>
    <w:rsid w:val="00C611C1"/>
    <w:rsid w:val="00C6154B"/>
    <w:rsid w:val="00C61729"/>
    <w:rsid w:val="00C618AD"/>
    <w:rsid w:val="00C618DD"/>
    <w:rsid w:val="00C61AD7"/>
    <w:rsid w:val="00C61D4D"/>
    <w:rsid w:val="00C61F77"/>
    <w:rsid w:val="00C62229"/>
    <w:rsid w:val="00C62292"/>
    <w:rsid w:val="00C623DD"/>
    <w:rsid w:val="00C62477"/>
    <w:rsid w:val="00C625AD"/>
    <w:rsid w:val="00C625B2"/>
    <w:rsid w:val="00C626CA"/>
    <w:rsid w:val="00C62739"/>
    <w:rsid w:val="00C6276B"/>
    <w:rsid w:val="00C62A3F"/>
    <w:rsid w:val="00C62ADC"/>
    <w:rsid w:val="00C62B47"/>
    <w:rsid w:val="00C62B88"/>
    <w:rsid w:val="00C62D62"/>
    <w:rsid w:val="00C62FA3"/>
    <w:rsid w:val="00C630C7"/>
    <w:rsid w:val="00C633F6"/>
    <w:rsid w:val="00C634D2"/>
    <w:rsid w:val="00C63513"/>
    <w:rsid w:val="00C637E7"/>
    <w:rsid w:val="00C63A24"/>
    <w:rsid w:val="00C63B06"/>
    <w:rsid w:val="00C63BC3"/>
    <w:rsid w:val="00C63C9B"/>
    <w:rsid w:val="00C640B8"/>
    <w:rsid w:val="00C64102"/>
    <w:rsid w:val="00C64160"/>
    <w:rsid w:val="00C641BD"/>
    <w:rsid w:val="00C641D3"/>
    <w:rsid w:val="00C641EA"/>
    <w:rsid w:val="00C6446F"/>
    <w:rsid w:val="00C6477E"/>
    <w:rsid w:val="00C64A6F"/>
    <w:rsid w:val="00C64A9F"/>
    <w:rsid w:val="00C65017"/>
    <w:rsid w:val="00C6525B"/>
    <w:rsid w:val="00C659DD"/>
    <w:rsid w:val="00C65A48"/>
    <w:rsid w:val="00C65A74"/>
    <w:rsid w:val="00C65B04"/>
    <w:rsid w:val="00C65DA9"/>
    <w:rsid w:val="00C65DD7"/>
    <w:rsid w:val="00C65F6C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C78"/>
    <w:rsid w:val="00C67D0A"/>
    <w:rsid w:val="00C67E06"/>
    <w:rsid w:val="00C707F3"/>
    <w:rsid w:val="00C70AC5"/>
    <w:rsid w:val="00C7121E"/>
    <w:rsid w:val="00C714EB"/>
    <w:rsid w:val="00C71599"/>
    <w:rsid w:val="00C71600"/>
    <w:rsid w:val="00C71650"/>
    <w:rsid w:val="00C71699"/>
    <w:rsid w:val="00C718BB"/>
    <w:rsid w:val="00C71C5A"/>
    <w:rsid w:val="00C71C62"/>
    <w:rsid w:val="00C71C86"/>
    <w:rsid w:val="00C72100"/>
    <w:rsid w:val="00C7249F"/>
    <w:rsid w:val="00C72886"/>
    <w:rsid w:val="00C72976"/>
    <w:rsid w:val="00C72A70"/>
    <w:rsid w:val="00C72B35"/>
    <w:rsid w:val="00C72D42"/>
    <w:rsid w:val="00C72E99"/>
    <w:rsid w:val="00C72F75"/>
    <w:rsid w:val="00C730B8"/>
    <w:rsid w:val="00C731A6"/>
    <w:rsid w:val="00C73258"/>
    <w:rsid w:val="00C7350F"/>
    <w:rsid w:val="00C7362A"/>
    <w:rsid w:val="00C73640"/>
    <w:rsid w:val="00C737D5"/>
    <w:rsid w:val="00C7383F"/>
    <w:rsid w:val="00C73A11"/>
    <w:rsid w:val="00C73A97"/>
    <w:rsid w:val="00C73E7F"/>
    <w:rsid w:val="00C74032"/>
    <w:rsid w:val="00C741BC"/>
    <w:rsid w:val="00C7428D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372"/>
    <w:rsid w:val="00C755CE"/>
    <w:rsid w:val="00C7572F"/>
    <w:rsid w:val="00C75A4D"/>
    <w:rsid w:val="00C75A6B"/>
    <w:rsid w:val="00C75AB8"/>
    <w:rsid w:val="00C75C60"/>
    <w:rsid w:val="00C75FA0"/>
    <w:rsid w:val="00C7609A"/>
    <w:rsid w:val="00C761C9"/>
    <w:rsid w:val="00C7654A"/>
    <w:rsid w:val="00C767F3"/>
    <w:rsid w:val="00C7695D"/>
    <w:rsid w:val="00C76C8B"/>
    <w:rsid w:val="00C76EF9"/>
    <w:rsid w:val="00C76F9F"/>
    <w:rsid w:val="00C76FE3"/>
    <w:rsid w:val="00C7700D"/>
    <w:rsid w:val="00C77054"/>
    <w:rsid w:val="00C77072"/>
    <w:rsid w:val="00C7731B"/>
    <w:rsid w:val="00C7737C"/>
    <w:rsid w:val="00C77BDA"/>
    <w:rsid w:val="00C77DEF"/>
    <w:rsid w:val="00C77F43"/>
    <w:rsid w:val="00C77FC3"/>
    <w:rsid w:val="00C803BF"/>
    <w:rsid w:val="00C80574"/>
    <w:rsid w:val="00C80692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1DCD"/>
    <w:rsid w:val="00C822B8"/>
    <w:rsid w:val="00C82427"/>
    <w:rsid w:val="00C824B1"/>
    <w:rsid w:val="00C827DA"/>
    <w:rsid w:val="00C829A3"/>
    <w:rsid w:val="00C82B70"/>
    <w:rsid w:val="00C82C96"/>
    <w:rsid w:val="00C82D4A"/>
    <w:rsid w:val="00C82D76"/>
    <w:rsid w:val="00C831A4"/>
    <w:rsid w:val="00C834BD"/>
    <w:rsid w:val="00C8369E"/>
    <w:rsid w:val="00C836D3"/>
    <w:rsid w:val="00C839A8"/>
    <w:rsid w:val="00C83A98"/>
    <w:rsid w:val="00C83FB7"/>
    <w:rsid w:val="00C84135"/>
    <w:rsid w:val="00C84150"/>
    <w:rsid w:val="00C844FB"/>
    <w:rsid w:val="00C845A4"/>
    <w:rsid w:val="00C845CF"/>
    <w:rsid w:val="00C848E4"/>
    <w:rsid w:val="00C8498D"/>
    <w:rsid w:val="00C849FF"/>
    <w:rsid w:val="00C84A04"/>
    <w:rsid w:val="00C84AED"/>
    <w:rsid w:val="00C84B27"/>
    <w:rsid w:val="00C84DE0"/>
    <w:rsid w:val="00C85260"/>
    <w:rsid w:val="00C85591"/>
    <w:rsid w:val="00C85719"/>
    <w:rsid w:val="00C85E0C"/>
    <w:rsid w:val="00C86123"/>
    <w:rsid w:val="00C86336"/>
    <w:rsid w:val="00C865E2"/>
    <w:rsid w:val="00C86A6B"/>
    <w:rsid w:val="00C86C3A"/>
    <w:rsid w:val="00C86D1D"/>
    <w:rsid w:val="00C86DCE"/>
    <w:rsid w:val="00C87449"/>
    <w:rsid w:val="00C87481"/>
    <w:rsid w:val="00C874D8"/>
    <w:rsid w:val="00C87569"/>
    <w:rsid w:val="00C87635"/>
    <w:rsid w:val="00C8790C"/>
    <w:rsid w:val="00C879DB"/>
    <w:rsid w:val="00C87AA7"/>
    <w:rsid w:val="00C87D36"/>
    <w:rsid w:val="00C9024A"/>
    <w:rsid w:val="00C90333"/>
    <w:rsid w:val="00C90590"/>
    <w:rsid w:val="00C906C5"/>
    <w:rsid w:val="00C906E1"/>
    <w:rsid w:val="00C90A2D"/>
    <w:rsid w:val="00C90C1E"/>
    <w:rsid w:val="00C90FF3"/>
    <w:rsid w:val="00C91189"/>
    <w:rsid w:val="00C914D1"/>
    <w:rsid w:val="00C9154A"/>
    <w:rsid w:val="00C919A5"/>
    <w:rsid w:val="00C91B02"/>
    <w:rsid w:val="00C91CDC"/>
    <w:rsid w:val="00C91E02"/>
    <w:rsid w:val="00C920E8"/>
    <w:rsid w:val="00C9220D"/>
    <w:rsid w:val="00C9221E"/>
    <w:rsid w:val="00C922DF"/>
    <w:rsid w:val="00C9262C"/>
    <w:rsid w:val="00C92765"/>
    <w:rsid w:val="00C929C7"/>
    <w:rsid w:val="00C92A69"/>
    <w:rsid w:val="00C92B83"/>
    <w:rsid w:val="00C92C00"/>
    <w:rsid w:val="00C92EE8"/>
    <w:rsid w:val="00C93120"/>
    <w:rsid w:val="00C9333E"/>
    <w:rsid w:val="00C936EB"/>
    <w:rsid w:val="00C93A18"/>
    <w:rsid w:val="00C93D92"/>
    <w:rsid w:val="00C940A8"/>
    <w:rsid w:val="00C943A9"/>
    <w:rsid w:val="00C94633"/>
    <w:rsid w:val="00C946B3"/>
    <w:rsid w:val="00C94751"/>
    <w:rsid w:val="00C94793"/>
    <w:rsid w:val="00C94A8A"/>
    <w:rsid w:val="00C94DA8"/>
    <w:rsid w:val="00C94E73"/>
    <w:rsid w:val="00C951BA"/>
    <w:rsid w:val="00C951FB"/>
    <w:rsid w:val="00C953BB"/>
    <w:rsid w:val="00C9570E"/>
    <w:rsid w:val="00C9575D"/>
    <w:rsid w:val="00C95925"/>
    <w:rsid w:val="00C95AE1"/>
    <w:rsid w:val="00C95C21"/>
    <w:rsid w:val="00C95EF1"/>
    <w:rsid w:val="00C962BB"/>
    <w:rsid w:val="00C96302"/>
    <w:rsid w:val="00C96565"/>
    <w:rsid w:val="00C96716"/>
    <w:rsid w:val="00C967E5"/>
    <w:rsid w:val="00C96C65"/>
    <w:rsid w:val="00C96FCA"/>
    <w:rsid w:val="00C971A5"/>
    <w:rsid w:val="00C97267"/>
    <w:rsid w:val="00C97494"/>
    <w:rsid w:val="00C9770A"/>
    <w:rsid w:val="00C977BE"/>
    <w:rsid w:val="00C97822"/>
    <w:rsid w:val="00C97BF8"/>
    <w:rsid w:val="00C97C70"/>
    <w:rsid w:val="00C97CA8"/>
    <w:rsid w:val="00C97DC2"/>
    <w:rsid w:val="00CA0009"/>
    <w:rsid w:val="00CA00D6"/>
    <w:rsid w:val="00CA0332"/>
    <w:rsid w:val="00CA0388"/>
    <w:rsid w:val="00CA03A6"/>
    <w:rsid w:val="00CA0758"/>
    <w:rsid w:val="00CA087A"/>
    <w:rsid w:val="00CA09B3"/>
    <w:rsid w:val="00CA0A48"/>
    <w:rsid w:val="00CA107E"/>
    <w:rsid w:val="00CA1202"/>
    <w:rsid w:val="00CA14D6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1BF"/>
    <w:rsid w:val="00CA322D"/>
    <w:rsid w:val="00CA3411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90"/>
    <w:rsid w:val="00CA4ABA"/>
    <w:rsid w:val="00CA4B12"/>
    <w:rsid w:val="00CA4BB8"/>
    <w:rsid w:val="00CA4C51"/>
    <w:rsid w:val="00CA4DEF"/>
    <w:rsid w:val="00CA522D"/>
    <w:rsid w:val="00CA5532"/>
    <w:rsid w:val="00CA55C4"/>
    <w:rsid w:val="00CA5874"/>
    <w:rsid w:val="00CA59F7"/>
    <w:rsid w:val="00CA5E32"/>
    <w:rsid w:val="00CA5E71"/>
    <w:rsid w:val="00CA5EA6"/>
    <w:rsid w:val="00CA5F77"/>
    <w:rsid w:val="00CA62A1"/>
    <w:rsid w:val="00CA63F0"/>
    <w:rsid w:val="00CA642D"/>
    <w:rsid w:val="00CA65EE"/>
    <w:rsid w:val="00CA6642"/>
    <w:rsid w:val="00CA6BC8"/>
    <w:rsid w:val="00CA70C3"/>
    <w:rsid w:val="00CA70C5"/>
    <w:rsid w:val="00CA714A"/>
    <w:rsid w:val="00CA7256"/>
    <w:rsid w:val="00CA7260"/>
    <w:rsid w:val="00CA7277"/>
    <w:rsid w:val="00CA741C"/>
    <w:rsid w:val="00CA76C3"/>
    <w:rsid w:val="00CA7B57"/>
    <w:rsid w:val="00CA7D2F"/>
    <w:rsid w:val="00CA7E71"/>
    <w:rsid w:val="00CA7E99"/>
    <w:rsid w:val="00CA7FDE"/>
    <w:rsid w:val="00CB008F"/>
    <w:rsid w:val="00CB0192"/>
    <w:rsid w:val="00CB051F"/>
    <w:rsid w:val="00CB07C9"/>
    <w:rsid w:val="00CB0937"/>
    <w:rsid w:val="00CB099B"/>
    <w:rsid w:val="00CB09BD"/>
    <w:rsid w:val="00CB0B02"/>
    <w:rsid w:val="00CB0B0B"/>
    <w:rsid w:val="00CB0DD0"/>
    <w:rsid w:val="00CB0EA0"/>
    <w:rsid w:val="00CB11E9"/>
    <w:rsid w:val="00CB12CE"/>
    <w:rsid w:val="00CB13BC"/>
    <w:rsid w:val="00CB13F7"/>
    <w:rsid w:val="00CB14FB"/>
    <w:rsid w:val="00CB15B0"/>
    <w:rsid w:val="00CB175F"/>
    <w:rsid w:val="00CB1BE4"/>
    <w:rsid w:val="00CB23F0"/>
    <w:rsid w:val="00CB2AF6"/>
    <w:rsid w:val="00CB2B11"/>
    <w:rsid w:val="00CB2B88"/>
    <w:rsid w:val="00CB2DD4"/>
    <w:rsid w:val="00CB31C1"/>
    <w:rsid w:val="00CB3288"/>
    <w:rsid w:val="00CB32BB"/>
    <w:rsid w:val="00CB3367"/>
    <w:rsid w:val="00CB33AF"/>
    <w:rsid w:val="00CB37B6"/>
    <w:rsid w:val="00CB3847"/>
    <w:rsid w:val="00CB3848"/>
    <w:rsid w:val="00CB396E"/>
    <w:rsid w:val="00CB3B0B"/>
    <w:rsid w:val="00CB3B4E"/>
    <w:rsid w:val="00CB3EDD"/>
    <w:rsid w:val="00CB3F33"/>
    <w:rsid w:val="00CB4282"/>
    <w:rsid w:val="00CB438E"/>
    <w:rsid w:val="00CB4427"/>
    <w:rsid w:val="00CB44C0"/>
    <w:rsid w:val="00CB4568"/>
    <w:rsid w:val="00CB460E"/>
    <w:rsid w:val="00CB467E"/>
    <w:rsid w:val="00CB4717"/>
    <w:rsid w:val="00CB4724"/>
    <w:rsid w:val="00CB4EE4"/>
    <w:rsid w:val="00CB4F15"/>
    <w:rsid w:val="00CB4F79"/>
    <w:rsid w:val="00CB5265"/>
    <w:rsid w:val="00CB53C8"/>
    <w:rsid w:val="00CB53E1"/>
    <w:rsid w:val="00CB57D8"/>
    <w:rsid w:val="00CB5977"/>
    <w:rsid w:val="00CB5DAD"/>
    <w:rsid w:val="00CB608C"/>
    <w:rsid w:val="00CB62BA"/>
    <w:rsid w:val="00CB6334"/>
    <w:rsid w:val="00CB64A1"/>
    <w:rsid w:val="00CB654B"/>
    <w:rsid w:val="00CB66A5"/>
    <w:rsid w:val="00CB6A5A"/>
    <w:rsid w:val="00CB6AA3"/>
    <w:rsid w:val="00CB6ABA"/>
    <w:rsid w:val="00CB6BF5"/>
    <w:rsid w:val="00CB6FEC"/>
    <w:rsid w:val="00CB75E4"/>
    <w:rsid w:val="00CB75F5"/>
    <w:rsid w:val="00CB7754"/>
    <w:rsid w:val="00CB7826"/>
    <w:rsid w:val="00CB78A4"/>
    <w:rsid w:val="00CB7910"/>
    <w:rsid w:val="00CB7A52"/>
    <w:rsid w:val="00CB7A65"/>
    <w:rsid w:val="00CB7ABA"/>
    <w:rsid w:val="00CB7B02"/>
    <w:rsid w:val="00CB7BCF"/>
    <w:rsid w:val="00CB7C80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9E"/>
    <w:rsid w:val="00CC0BC7"/>
    <w:rsid w:val="00CC0C6A"/>
    <w:rsid w:val="00CC0DEA"/>
    <w:rsid w:val="00CC0EA7"/>
    <w:rsid w:val="00CC0EF2"/>
    <w:rsid w:val="00CC10D9"/>
    <w:rsid w:val="00CC14EA"/>
    <w:rsid w:val="00CC1661"/>
    <w:rsid w:val="00CC16D0"/>
    <w:rsid w:val="00CC1794"/>
    <w:rsid w:val="00CC1903"/>
    <w:rsid w:val="00CC1D41"/>
    <w:rsid w:val="00CC1F97"/>
    <w:rsid w:val="00CC1FF3"/>
    <w:rsid w:val="00CC2177"/>
    <w:rsid w:val="00CC24B5"/>
    <w:rsid w:val="00CC296D"/>
    <w:rsid w:val="00CC2A28"/>
    <w:rsid w:val="00CC2C34"/>
    <w:rsid w:val="00CC2FE1"/>
    <w:rsid w:val="00CC3100"/>
    <w:rsid w:val="00CC32DF"/>
    <w:rsid w:val="00CC3438"/>
    <w:rsid w:val="00CC37EC"/>
    <w:rsid w:val="00CC3A54"/>
    <w:rsid w:val="00CC3A8E"/>
    <w:rsid w:val="00CC3D78"/>
    <w:rsid w:val="00CC3E6A"/>
    <w:rsid w:val="00CC4583"/>
    <w:rsid w:val="00CC480B"/>
    <w:rsid w:val="00CC4B4A"/>
    <w:rsid w:val="00CC4ECF"/>
    <w:rsid w:val="00CC501F"/>
    <w:rsid w:val="00CC5040"/>
    <w:rsid w:val="00CC5111"/>
    <w:rsid w:val="00CC5258"/>
    <w:rsid w:val="00CC52F1"/>
    <w:rsid w:val="00CC5333"/>
    <w:rsid w:val="00CC5587"/>
    <w:rsid w:val="00CC57DF"/>
    <w:rsid w:val="00CC59DE"/>
    <w:rsid w:val="00CC5A9C"/>
    <w:rsid w:val="00CC5D17"/>
    <w:rsid w:val="00CC61DC"/>
    <w:rsid w:val="00CC643D"/>
    <w:rsid w:val="00CC655A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746"/>
    <w:rsid w:val="00CD0B7F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14"/>
    <w:rsid w:val="00CD2854"/>
    <w:rsid w:val="00CD296E"/>
    <w:rsid w:val="00CD29F8"/>
    <w:rsid w:val="00CD2B51"/>
    <w:rsid w:val="00CD2BC1"/>
    <w:rsid w:val="00CD2BE9"/>
    <w:rsid w:val="00CD306A"/>
    <w:rsid w:val="00CD323A"/>
    <w:rsid w:val="00CD377A"/>
    <w:rsid w:val="00CD39A7"/>
    <w:rsid w:val="00CD3A0A"/>
    <w:rsid w:val="00CD3C24"/>
    <w:rsid w:val="00CD3D1C"/>
    <w:rsid w:val="00CD4214"/>
    <w:rsid w:val="00CD42E7"/>
    <w:rsid w:val="00CD4305"/>
    <w:rsid w:val="00CD454F"/>
    <w:rsid w:val="00CD460B"/>
    <w:rsid w:val="00CD470C"/>
    <w:rsid w:val="00CD4755"/>
    <w:rsid w:val="00CD48AC"/>
    <w:rsid w:val="00CD4ADF"/>
    <w:rsid w:val="00CD4F07"/>
    <w:rsid w:val="00CD5212"/>
    <w:rsid w:val="00CD521A"/>
    <w:rsid w:val="00CD541D"/>
    <w:rsid w:val="00CD5421"/>
    <w:rsid w:val="00CD551C"/>
    <w:rsid w:val="00CD5A63"/>
    <w:rsid w:val="00CD60D8"/>
    <w:rsid w:val="00CD6460"/>
    <w:rsid w:val="00CD69AF"/>
    <w:rsid w:val="00CD6D3E"/>
    <w:rsid w:val="00CD6F03"/>
    <w:rsid w:val="00CD710A"/>
    <w:rsid w:val="00CD747A"/>
    <w:rsid w:val="00CD74AA"/>
    <w:rsid w:val="00CD7918"/>
    <w:rsid w:val="00CE0213"/>
    <w:rsid w:val="00CE029C"/>
    <w:rsid w:val="00CE0314"/>
    <w:rsid w:val="00CE06F7"/>
    <w:rsid w:val="00CE0718"/>
    <w:rsid w:val="00CE0842"/>
    <w:rsid w:val="00CE09B0"/>
    <w:rsid w:val="00CE0CFA"/>
    <w:rsid w:val="00CE10CC"/>
    <w:rsid w:val="00CE1192"/>
    <w:rsid w:val="00CE155C"/>
    <w:rsid w:val="00CE1626"/>
    <w:rsid w:val="00CE16E3"/>
    <w:rsid w:val="00CE1BFA"/>
    <w:rsid w:val="00CE1D0F"/>
    <w:rsid w:val="00CE2071"/>
    <w:rsid w:val="00CE2706"/>
    <w:rsid w:val="00CE2722"/>
    <w:rsid w:val="00CE2835"/>
    <w:rsid w:val="00CE2C34"/>
    <w:rsid w:val="00CE2D00"/>
    <w:rsid w:val="00CE3007"/>
    <w:rsid w:val="00CE3227"/>
    <w:rsid w:val="00CE3332"/>
    <w:rsid w:val="00CE365D"/>
    <w:rsid w:val="00CE36C8"/>
    <w:rsid w:val="00CE382B"/>
    <w:rsid w:val="00CE3BAE"/>
    <w:rsid w:val="00CE3C66"/>
    <w:rsid w:val="00CE42DA"/>
    <w:rsid w:val="00CE43FD"/>
    <w:rsid w:val="00CE45B0"/>
    <w:rsid w:val="00CE4D06"/>
    <w:rsid w:val="00CE4F45"/>
    <w:rsid w:val="00CE4FD3"/>
    <w:rsid w:val="00CE51BB"/>
    <w:rsid w:val="00CE5304"/>
    <w:rsid w:val="00CE5486"/>
    <w:rsid w:val="00CE58AD"/>
    <w:rsid w:val="00CE598C"/>
    <w:rsid w:val="00CE5A42"/>
    <w:rsid w:val="00CE5A80"/>
    <w:rsid w:val="00CE5B51"/>
    <w:rsid w:val="00CE6036"/>
    <w:rsid w:val="00CE6059"/>
    <w:rsid w:val="00CE608D"/>
    <w:rsid w:val="00CE621A"/>
    <w:rsid w:val="00CE6374"/>
    <w:rsid w:val="00CE6590"/>
    <w:rsid w:val="00CE6B9E"/>
    <w:rsid w:val="00CE6C77"/>
    <w:rsid w:val="00CE6C7E"/>
    <w:rsid w:val="00CE6E1D"/>
    <w:rsid w:val="00CE78B5"/>
    <w:rsid w:val="00CE7967"/>
    <w:rsid w:val="00CE7BC6"/>
    <w:rsid w:val="00CE7E01"/>
    <w:rsid w:val="00CE7F3B"/>
    <w:rsid w:val="00CE7FAA"/>
    <w:rsid w:val="00CF0381"/>
    <w:rsid w:val="00CF03B6"/>
    <w:rsid w:val="00CF08DC"/>
    <w:rsid w:val="00CF0980"/>
    <w:rsid w:val="00CF0C6E"/>
    <w:rsid w:val="00CF0D69"/>
    <w:rsid w:val="00CF0D6C"/>
    <w:rsid w:val="00CF0DEB"/>
    <w:rsid w:val="00CF0DF5"/>
    <w:rsid w:val="00CF1099"/>
    <w:rsid w:val="00CF151D"/>
    <w:rsid w:val="00CF19DC"/>
    <w:rsid w:val="00CF1BCB"/>
    <w:rsid w:val="00CF1DE5"/>
    <w:rsid w:val="00CF1E99"/>
    <w:rsid w:val="00CF1EAB"/>
    <w:rsid w:val="00CF1FAA"/>
    <w:rsid w:val="00CF20F7"/>
    <w:rsid w:val="00CF21E5"/>
    <w:rsid w:val="00CF21F9"/>
    <w:rsid w:val="00CF266D"/>
    <w:rsid w:val="00CF2B99"/>
    <w:rsid w:val="00CF30B6"/>
    <w:rsid w:val="00CF3359"/>
    <w:rsid w:val="00CF3377"/>
    <w:rsid w:val="00CF3404"/>
    <w:rsid w:val="00CF385B"/>
    <w:rsid w:val="00CF3FE8"/>
    <w:rsid w:val="00CF40BE"/>
    <w:rsid w:val="00CF4111"/>
    <w:rsid w:val="00CF42ED"/>
    <w:rsid w:val="00CF4322"/>
    <w:rsid w:val="00CF4A5D"/>
    <w:rsid w:val="00CF4B04"/>
    <w:rsid w:val="00CF4B32"/>
    <w:rsid w:val="00CF4C7E"/>
    <w:rsid w:val="00CF4D86"/>
    <w:rsid w:val="00CF4EFB"/>
    <w:rsid w:val="00CF508C"/>
    <w:rsid w:val="00CF5265"/>
    <w:rsid w:val="00CF535B"/>
    <w:rsid w:val="00CF5866"/>
    <w:rsid w:val="00CF596A"/>
    <w:rsid w:val="00CF5E8D"/>
    <w:rsid w:val="00CF64BA"/>
    <w:rsid w:val="00CF685A"/>
    <w:rsid w:val="00CF68F6"/>
    <w:rsid w:val="00CF6953"/>
    <w:rsid w:val="00CF6970"/>
    <w:rsid w:val="00CF6CAD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9D8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1CE3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2FF1"/>
    <w:rsid w:val="00D03005"/>
    <w:rsid w:val="00D03044"/>
    <w:rsid w:val="00D03188"/>
    <w:rsid w:val="00D0324C"/>
    <w:rsid w:val="00D03270"/>
    <w:rsid w:val="00D03625"/>
    <w:rsid w:val="00D03629"/>
    <w:rsid w:val="00D03998"/>
    <w:rsid w:val="00D03A16"/>
    <w:rsid w:val="00D03A27"/>
    <w:rsid w:val="00D03B41"/>
    <w:rsid w:val="00D03B47"/>
    <w:rsid w:val="00D03BE2"/>
    <w:rsid w:val="00D03C99"/>
    <w:rsid w:val="00D03E98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7C8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41"/>
    <w:rsid w:val="00D06AEF"/>
    <w:rsid w:val="00D06AF7"/>
    <w:rsid w:val="00D06C3E"/>
    <w:rsid w:val="00D06E13"/>
    <w:rsid w:val="00D06E1D"/>
    <w:rsid w:val="00D06FA2"/>
    <w:rsid w:val="00D06FAE"/>
    <w:rsid w:val="00D07369"/>
    <w:rsid w:val="00D073F2"/>
    <w:rsid w:val="00D07629"/>
    <w:rsid w:val="00D078CC"/>
    <w:rsid w:val="00D07BC2"/>
    <w:rsid w:val="00D07D94"/>
    <w:rsid w:val="00D07EB0"/>
    <w:rsid w:val="00D07F39"/>
    <w:rsid w:val="00D10029"/>
    <w:rsid w:val="00D102F9"/>
    <w:rsid w:val="00D1033D"/>
    <w:rsid w:val="00D104C2"/>
    <w:rsid w:val="00D10508"/>
    <w:rsid w:val="00D10731"/>
    <w:rsid w:val="00D10973"/>
    <w:rsid w:val="00D10A55"/>
    <w:rsid w:val="00D1110C"/>
    <w:rsid w:val="00D111B4"/>
    <w:rsid w:val="00D11266"/>
    <w:rsid w:val="00D1137A"/>
    <w:rsid w:val="00D1148D"/>
    <w:rsid w:val="00D11879"/>
    <w:rsid w:val="00D11B3F"/>
    <w:rsid w:val="00D11B7B"/>
    <w:rsid w:val="00D11D9C"/>
    <w:rsid w:val="00D11EC2"/>
    <w:rsid w:val="00D11FDE"/>
    <w:rsid w:val="00D1226F"/>
    <w:rsid w:val="00D12AC1"/>
    <w:rsid w:val="00D12DF5"/>
    <w:rsid w:val="00D12FDF"/>
    <w:rsid w:val="00D135A7"/>
    <w:rsid w:val="00D1372E"/>
    <w:rsid w:val="00D13832"/>
    <w:rsid w:val="00D13988"/>
    <w:rsid w:val="00D13A64"/>
    <w:rsid w:val="00D13C24"/>
    <w:rsid w:val="00D13C6E"/>
    <w:rsid w:val="00D13E29"/>
    <w:rsid w:val="00D13FB4"/>
    <w:rsid w:val="00D14036"/>
    <w:rsid w:val="00D1406E"/>
    <w:rsid w:val="00D1435F"/>
    <w:rsid w:val="00D14378"/>
    <w:rsid w:val="00D143B7"/>
    <w:rsid w:val="00D14530"/>
    <w:rsid w:val="00D14626"/>
    <w:rsid w:val="00D146D5"/>
    <w:rsid w:val="00D147C7"/>
    <w:rsid w:val="00D14AFC"/>
    <w:rsid w:val="00D14CCD"/>
    <w:rsid w:val="00D1515C"/>
    <w:rsid w:val="00D15177"/>
    <w:rsid w:val="00D1524D"/>
    <w:rsid w:val="00D1531D"/>
    <w:rsid w:val="00D15370"/>
    <w:rsid w:val="00D15531"/>
    <w:rsid w:val="00D15564"/>
    <w:rsid w:val="00D157C8"/>
    <w:rsid w:val="00D1581C"/>
    <w:rsid w:val="00D15B45"/>
    <w:rsid w:val="00D15BB3"/>
    <w:rsid w:val="00D15FCC"/>
    <w:rsid w:val="00D16326"/>
    <w:rsid w:val="00D16779"/>
    <w:rsid w:val="00D16AE8"/>
    <w:rsid w:val="00D16C4A"/>
    <w:rsid w:val="00D16CE0"/>
    <w:rsid w:val="00D16FD4"/>
    <w:rsid w:val="00D17953"/>
    <w:rsid w:val="00D17BCB"/>
    <w:rsid w:val="00D17C49"/>
    <w:rsid w:val="00D17E48"/>
    <w:rsid w:val="00D17F45"/>
    <w:rsid w:val="00D20214"/>
    <w:rsid w:val="00D203EC"/>
    <w:rsid w:val="00D20AA1"/>
    <w:rsid w:val="00D20F22"/>
    <w:rsid w:val="00D2100E"/>
    <w:rsid w:val="00D2138B"/>
    <w:rsid w:val="00D213EE"/>
    <w:rsid w:val="00D21524"/>
    <w:rsid w:val="00D217AC"/>
    <w:rsid w:val="00D2195B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37"/>
    <w:rsid w:val="00D228BD"/>
    <w:rsid w:val="00D22B3D"/>
    <w:rsid w:val="00D22B87"/>
    <w:rsid w:val="00D22BD2"/>
    <w:rsid w:val="00D22BFB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4F99"/>
    <w:rsid w:val="00D2500E"/>
    <w:rsid w:val="00D2516A"/>
    <w:rsid w:val="00D251C7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6DD2"/>
    <w:rsid w:val="00D271BB"/>
    <w:rsid w:val="00D27243"/>
    <w:rsid w:val="00D272FA"/>
    <w:rsid w:val="00D277B3"/>
    <w:rsid w:val="00D278C6"/>
    <w:rsid w:val="00D27E07"/>
    <w:rsid w:val="00D27EE6"/>
    <w:rsid w:val="00D305BA"/>
    <w:rsid w:val="00D306FF"/>
    <w:rsid w:val="00D30758"/>
    <w:rsid w:val="00D307D2"/>
    <w:rsid w:val="00D3083A"/>
    <w:rsid w:val="00D308DB"/>
    <w:rsid w:val="00D3092C"/>
    <w:rsid w:val="00D30ECF"/>
    <w:rsid w:val="00D31426"/>
    <w:rsid w:val="00D316B5"/>
    <w:rsid w:val="00D31767"/>
    <w:rsid w:val="00D3187E"/>
    <w:rsid w:val="00D31A0D"/>
    <w:rsid w:val="00D31C75"/>
    <w:rsid w:val="00D31CE2"/>
    <w:rsid w:val="00D31D39"/>
    <w:rsid w:val="00D31F15"/>
    <w:rsid w:val="00D31F1F"/>
    <w:rsid w:val="00D3220B"/>
    <w:rsid w:val="00D324DE"/>
    <w:rsid w:val="00D32779"/>
    <w:rsid w:val="00D32A66"/>
    <w:rsid w:val="00D32B11"/>
    <w:rsid w:val="00D32C64"/>
    <w:rsid w:val="00D32DF6"/>
    <w:rsid w:val="00D32F2C"/>
    <w:rsid w:val="00D33055"/>
    <w:rsid w:val="00D33595"/>
    <w:rsid w:val="00D3360C"/>
    <w:rsid w:val="00D33734"/>
    <w:rsid w:val="00D3386D"/>
    <w:rsid w:val="00D3396F"/>
    <w:rsid w:val="00D33D0A"/>
    <w:rsid w:val="00D33F04"/>
    <w:rsid w:val="00D33F94"/>
    <w:rsid w:val="00D34175"/>
    <w:rsid w:val="00D341EE"/>
    <w:rsid w:val="00D343D9"/>
    <w:rsid w:val="00D344D3"/>
    <w:rsid w:val="00D345E7"/>
    <w:rsid w:val="00D34A1F"/>
    <w:rsid w:val="00D34C22"/>
    <w:rsid w:val="00D34ECB"/>
    <w:rsid w:val="00D350C4"/>
    <w:rsid w:val="00D35178"/>
    <w:rsid w:val="00D3524B"/>
    <w:rsid w:val="00D35287"/>
    <w:rsid w:val="00D354B8"/>
    <w:rsid w:val="00D35598"/>
    <w:rsid w:val="00D358B2"/>
    <w:rsid w:val="00D35B13"/>
    <w:rsid w:val="00D35C79"/>
    <w:rsid w:val="00D35CE7"/>
    <w:rsid w:val="00D35DDD"/>
    <w:rsid w:val="00D360A6"/>
    <w:rsid w:val="00D360F3"/>
    <w:rsid w:val="00D3632D"/>
    <w:rsid w:val="00D36744"/>
    <w:rsid w:val="00D36751"/>
    <w:rsid w:val="00D369A4"/>
    <w:rsid w:val="00D36C49"/>
    <w:rsid w:val="00D36CD9"/>
    <w:rsid w:val="00D37033"/>
    <w:rsid w:val="00D37616"/>
    <w:rsid w:val="00D376DE"/>
    <w:rsid w:val="00D3779C"/>
    <w:rsid w:val="00D379B1"/>
    <w:rsid w:val="00D37B78"/>
    <w:rsid w:val="00D37CE3"/>
    <w:rsid w:val="00D4001E"/>
    <w:rsid w:val="00D4004C"/>
    <w:rsid w:val="00D4025B"/>
    <w:rsid w:val="00D40539"/>
    <w:rsid w:val="00D406E2"/>
    <w:rsid w:val="00D40C00"/>
    <w:rsid w:val="00D40C0F"/>
    <w:rsid w:val="00D40C45"/>
    <w:rsid w:val="00D40C9B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0"/>
    <w:rsid w:val="00D41CF1"/>
    <w:rsid w:val="00D41E87"/>
    <w:rsid w:val="00D41ED1"/>
    <w:rsid w:val="00D41F86"/>
    <w:rsid w:val="00D42114"/>
    <w:rsid w:val="00D42155"/>
    <w:rsid w:val="00D4258B"/>
    <w:rsid w:val="00D4260F"/>
    <w:rsid w:val="00D429F3"/>
    <w:rsid w:val="00D42CC1"/>
    <w:rsid w:val="00D42DBC"/>
    <w:rsid w:val="00D42F28"/>
    <w:rsid w:val="00D43256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2B4"/>
    <w:rsid w:val="00D44805"/>
    <w:rsid w:val="00D44860"/>
    <w:rsid w:val="00D44DE0"/>
    <w:rsid w:val="00D44F1A"/>
    <w:rsid w:val="00D4533C"/>
    <w:rsid w:val="00D454C3"/>
    <w:rsid w:val="00D45A0D"/>
    <w:rsid w:val="00D45D7A"/>
    <w:rsid w:val="00D45FDC"/>
    <w:rsid w:val="00D46057"/>
    <w:rsid w:val="00D4644B"/>
    <w:rsid w:val="00D46527"/>
    <w:rsid w:val="00D465EF"/>
    <w:rsid w:val="00D46B14"/>
    <w:rsid w:val="00D46EB6"/>
    <w:rsid w:val="00D47283"/>
    <w:rsid w:val="00D47482"/>
    <w:rsid w:val="00D4752A"/>
    <w:rsid w:val="00D4764F"/>
    <w:rsid w:val="00D476F2"/>
    <w:rsid w:val="00D4783A"/>
    <w:rsid w:val="00D47C92"/>
    <w:rsid w:val="00D47DDB"/>
    <w:rsid w:val="00D501A6"/>
    <w:rsid w:val="00D501C0"/>
    <w:rsid w:val="00D50302"/>
    <w:rsid w:val="00D503B4"/>
    <w:rsid w:val="00D506DA"/>
    <w:rsid w:val="00D507D0"/>
    <w:rsid w:val="00D50855"/>
    <w:rsid w:val="00D50B97"/>
    <w:rsid w:val="00D50DC8"/>
    <w:rsid w:val="00D50E30"/>
    <w:rsid w:val="00D513D2"/>
    <w:rsid w:val="00D51516"/>
    <w:rsid w:val="00D515F1"/>
    <w:rsid w:val="00D519E3"/>
    <w:rsid w:val="00D51C9E"/>
    <w:rsid w:val="00D51DDE"/>
    <w:rsid w:val="00D51ECF"/>
    <w:rsid w:val="00D51FA4"/>
    <w:rsid w:val="00D52580"/>
    <w:rsid w:val="00D5279D"/>
    <w:rsid w:val="00D52C01"/>
    <w:rsid w:val="00D52C43"/>
    <w:rsid w:val="00D52D81"/>
    <w:rsid w:val="00D52F9C"/>
    <w:rsid w:val="00D53071"/>
    <w:rsid w:val="00D53096"/>
    <w:rsid w:val="00D53191"/>
    <w:rsid w:val="00D5324A"/>
    <w:rsid w:val="00D532D5"/>
    <w:rsid w:val="00D53429"/>
    <w:rsid w:val="00D53487"/>
    <w:rsid w:val="00D536BA"/>
    <w:rsid w:val="00D539E9"/>
    <w:rsid w:val="00D53EBA"/>
    <w:rsid w:val="00D5417A"/>
    <w:rsid w:val="00D54231"/>
    <w:rsid w:val="00D544DD"/>
    <w:rsid w:val="00D54614"/>
    <w:rsid w:val="00D54728"/>
    <w:rsid w:val="00D547C3"/>
    <w:rsid w:val="00D54A03"/>
    <w:rsid w:val="00D54AD6"/>
    <w:rsid w:val="00D54BC6"/>
    <w:rsid w:val="00D54F5A"/>
    <w:rsid w:val="00D551B6"/>
    <w:rsid w:val="00D55271"/>
    <w:rsid w:val="00D554B1"/>
    <w:rsid w:val="00D556F7"/>
    <w:rsid w:val="00D5581B"/>
    <w:rsid w:val="00D55A1D"/>
    <w:rsid w:val="00D55C66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17"/>
    <w:rsid w:val="00D566AD"/>
    <w:rsid w:val="00D566B6"/>
    <w:rsid w:val="00D568E9"/>
    <w:rsid w:val="00D56BFB"/>
    <w:rsid w:val="00D56CA5"/>
    <w:rsid w:val="00D56D7E"/>
    <w:rsid w:val="00D57088"/>
    <w:rsid w:val="00D57350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88A"/>
    <w:rsid w:val="00D60A14"/>
    <w:rsid w:val="00D60C35"/>
    <w:rsid w:val="00D60CC6"/>
    <w:rsid w:val="00D60FAD"/>
    <w:rsid w:val="00D61065"/>
    <w:rsid w:val="00D612B8"/>
    <w:rsid w:val="00D6145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C4F"/>
    <w:rsid w:val="00D63D30"/>
    <w:rsid w:val="00D63DFC"/>
    <w:rsid w:val="00D642A5"/>
    <w:rsid w:val="00D6462E"/>
    <w:rsid w:val="00D64A99"/>
    <w:rsid w:val="00D64B2D"/>
    <w:rsid w:val="00D64B31"/>
    <w:rsid w:val="00D6517C"/>
    <w:rsid w:val="00D65251"/>
    <w:rsid w:val="00D6530E"/>
    <w:rsid w:val="00D65347"/>
    <w:rsid w:val="00D65656"/>
    <w:rsid w:val="00D65CAF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6DA6"/>
    <w:rsid w:val="00D672E4"/>
    <w:rsid w:val="00D67529"/>
    <w:rsid w:val="00D67573"/>
    <w:rsid w:val="00D67950"/>
    <w:rsid w:val="00D67A2D"/>
    <w:rsid w:val="00D67C6A"/>
    <w:rsid w:val="00D67CEA"/>
    <w:rsid w:val="00D67DC0"/>
    <w:rsid w:val="00D67DE8"/>
    <w:rsid w:val="00D67E19"/>
    <w:rsid w:val="00D67F06"/>
    <w:rsid w:val="00D70122"/>
    <w:rsid w:val="00D7025D"/>
    <w:rsid w:val="00D70999"/>
    <w:rsid w:val="00D70A09"/>
    <w:rsid w:val="00D70FDA"/>
    <w:rsid w:val="00D7153C"/>
    <w:rsid w:val="00D7161A"/>
    <w:rsid w:val="00D7167A"/>
    <w:rsid w:val="00D718A3"/>
    <w:rsid w:val="00D71C8F"/>
    <w:rsid w:val="00D71EE9"/>
    <w:rsid w:val="00D71F13"/>
    <w:rsid w:val="00D71FDD"/>
    <w:rsid w:val="00D72161"/>
    <w:rsid w:val="00D72187"/>
    <w:rsid w:val="00D723FB"/>
    <w:rsid w:val="00D7243D"/>
    <w:rsid w:val="00D727BB"/>
    <w:rsid w:val="00D72A23"/>
    <w:rsid w:val="00D72B3D"/>
    <w:rsid w:val="00D72DAF"/>
    <w:rsid w:val="00D731CB"/>
    <w:rsid w:val="00D73399"/>
    <w:rsid w:val="00D73497"/>
    <w:rsid w:val="00D73623"/>
    <w:rsid w:val="00D738C1"/>
    <w:rsid w:val="00D739D8"/>
    <w:rsid w:val="00D739E9"/>
    <w:rsid w:val="00D739F4"/>
    <w:rsid w:val="00D73AD4"/>
    <w:rsid w:val="00D74101"/>
    <w:rsid w:val="00D742AC"/>
    <w:rsid w:val="00D7431F"/>
    <w:rsid w:val="00D745F8"/>
    <w:rsid w:val="00D746DB"/>
    <w:rsid w:val="00D748F2"/>
    <w:rsid w:val="00D74955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6DB4"/>
    <w:rsid w:val="00D772FF"/>
    <w:rsid w:val="00D7750F"/>
    <w:rsid w:val="00D7754D"/>
    <w:rsid w:val="00D7787E"/>
    <w:rsid w:val="00D778CB"/>
    <w:rsid w:val="00D77934"/>
    <w:rsid w:val="00D77A57"/>
    <w:rsid w:val="00D77BB4"/>
    <w:rsid w:val="00D77DCD"/>
    <w:rsid w:val="00D77E7B"/>
    <w:rsid w:val="00D77ECC"/>
    <w:rsid w:val="00D77FEB"/>
    <w:rsid w:val="00D80190"/>
    <w:rsid w:val="00D802D3"/>
    <w:rsid w:val="00D806F0"/>
    <w:rsid w:val="00D80EF6"/>
    <w:rsid w:val="00D80FF8"/>
    <w:rsid w:val="00D8101E"/>
    <w:rsid w:val="00D81567"/>
    <w:rsid w:val="00D817D5"/>
    <w:rsid w:val="00D81ADC"/>
    <w:rsid w:val="00D81AF4"/>
    <w:rsid w:val="00D81AF9"/>
    <w:rsid w:val="00D81DB5"/>
    <w:rsid w:val="00D81EBA"/>
    <w:rsid w:val="00D82026"/>
    <w:rsid w:val="00D8206E"/>
    <w:rsid w:val="00D821CF"/>
    <w:rsid w:val="00D823E4"/>
    <w:rsid w:val="00D8247D"/>
    <w:rsid w:val="00D8286C"/>
    <w:rsid w:val="00D82C66"/>
    <w:rsid w:val="00D82D4C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65"/>
    <w:rsid w:val="00D84097"/>
    <w:rsid w:val="00D84194"/>
    <w:rsid w:val="00D842BB"/>
    <w:rsid w:val="00D842DE"/>
    <w:rsid w:val="00D843E2"/>
    <w:rsid w:val="00D845B4"/>
    <w:rsid w:val="00D847F4"/>
    <w:rsid w:val="00D84DE3"/>
    <w:rsid w:val="00D84ED9"/>
    <w:rsid w:val="00D8505A"/>
    <w:rsid w:val="00D85150"/>
    <w:rsid w:val="00D8515D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382"/>
    <w:rsid w:val="00D91585"/>
    <w:rsid w:val="00D915C1"/>
    <w:rsid w:val="00D91636"/>
    <w:rsid w:val="00D91676"/>
    <w:rsid w:val="00D91C6A"/>
    <w:rsid w:val="00D91D52"/>
    <w:rsid w:val="00D91D93"/>
    <w:rsid w:val="00D91DD0"/>
    <w:rsid w:val="00D91EF9"/>
    <w:rsid w:val="00D91FF5"/>
    <w:rsid w:val="00D921CA"/>
    <w:rsid w:val="00D9228A"/>
    <w:rsid w:val="00D92545"/>
    <w:rsid w:val="00D92703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21"/>
    <w:rsid w:val="00D93CA8"/>
    <w:rsid w:val="00D93D2D"/>
    <w:rsid w:val="00D940C0"/>
    <w:rsid w:val="00D9412B"/>
    <w:rsid w:val="00D941F5"/>
    <w:rsid w:val="00D94505"/>
    <w:rsid w:val="00D945AE"/>
    <w:rsid w:val="00D9482B"/>
    <w:rsid w:val="00D94D78"/>
    <w:rsid w:val="00D94E3C"/>
    <w:rsid w:val="00D950D2"/>
    <w:rsid w:val="00D95473"/>
    <w:rsid w:val="00D959F2"/>
    <w:rsid w:val="00D95A38"/>
    <w:rsid w:val="00D95A7F"/>
    <w:rsid w:val="00D95F00"/>
    <w:rsid w:val="00D95F82"/>
    <w:rsid w:val="00D96016"/>
    <w:rsid w:val="00D963DF"/>
    <w:rsid w:val="00D96709"/>
    <w:rsid w:val="00D967AF"/>
    <w:rsid w:val="00D9687D"/>
    <w:rsid w:val="00D9689E"/>
    <w:rsid w:val="00D96ECE"/>
    <w:rsid w:val="00D972B6"/>
    <w:rsid w:val="00D97519"/>
    <w:rsid w:val="00D97700"/>
    <w:rsid w:val="00D9773A"/>
    <w:rsid w:val="00D97915"/>
    <w:rsid w:val="00D9792B"/>
    <w:rsid w:val="00D979B6"/>
    <w:rsid w:val="00D97AE5"/>
    <w:rsid w:val="00D97BA1"/>
    <w:rsid w:val="00D97CA7"/>
    <w:rsid w:val="00DA00E8"/>
    <w:rsid w:val="00DA0166"/>
    <w:rsid w:val="00DA0233"/>
    <w:rsid w:val="00DA0A66"/>
    <w:rsid w:val="00DA0AAF"/>
    <w:rsid w:val="00DA0B38"/>
    <w:rsid w:val="00DA0CBD"/>
    <w:rsid w:val="00DA0CD1"/>
    <w:rsid w:val="00DA0E9A"/>
    <w:rsid w:val="00DA0EB2"/>
    <w:rsid w:val="00DA1148"/>
    <w:rsid w:val="00DA1379"/>
    <w:rsid w:val="00DA14A4"/>
    <w:rsid w:val="00DA1697"/>
    <w:rsid w:val="00DA18E9"/>
    <w:rsid w:val="00DA19B5"/>
    <w:rsid w:val="00DA1B72"/>
    <w:rsid w:val="00DA1BC1"/>
    <w:rsid w:val="00DA1BDC"/>
    <w:rsid w:val="00DA1C56"/>
    <w:rsid w:val="00DA209D"/>
    <w:rsid w:val="00DA224F"/>
    <w:rsid w:val="00DA2328"/>
    <w:rsid w:val="00DA2502"/>
    <w:rsid w:val="00DA2642"/>
    <w:rsid w:val="00DA2696"/>
    <w:rsid w:val="00DA2BC1"/>
    <w:rsid w:val="00DA2CB0"/>
    <w:rsid w:val="00DA2DC1"/>
    <w:rsid w:val="00DA2E5B"/>
    <w:rsid w:val="00DA2F16"/>
    <w:rsid w:val="00DA311C"/>
    <w:rsid w:val="00DA33AE"/>
    <w:rsid w:val="00DA33B6"/>
    <w:rsid w:val="00DA363E"/>
    <w:rsid w:val="00DA375F"/>
    <w:rsid w:val="00DA38F8"/>
    <w:rsid w:val="00DA394E"/>
    <w:rsid w:val="00DA3CE4"/>
    <w:rsid w:val="00DA3FD9"/>
    <w:rsid w:val="00DA42EF"/>
    <w:rsid w:val="00DA43F8"/>
    <w:rsid w:val="00DA448C"/>
    <w:rsid w:val="00DA44BA"/>
    <w:rsid w:val="00DA4610"/>
    <w:rsid w:val="00DA46DB"/>
    <w:rsid w:val="00DA4836"/>
    <w:rsid w:val="00DA48EF"/>
    <w:rsid w:val="00DA4CB2"/>
    <w:rsid w:val="00DA4D5A"/>
    <w:rsid w:val="00DA5357"/>
    <w:rsid w:val="00DA53B1"/>
    <w:rsid w:val="00DA53FC"/>
    <w:rsid w:val="00DA5A68"/>
    <w:rsid w:val="00DA5A69"/>
    <w:rsid w:val="00DA5A82"/>
    <w:rsid w:val="00DA5B93"/>
    <w:rsid w:val="00DA5BCE"/>
    <w:rsid w:val="00DA5C2E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515"/>
    <w:rsid w:val="00DA7777"/>
    <w:rsid w:val="00DA799D"/>
    <w:rsid w:val="00DA7C8F"/>
    <w:rsid w:val="00DA7D7D"/>
    <w:rsid w:val="00DA7F38"/>
    <w:rsid w:val="00DA7F94"/>
    <w:rsid w:val="00DB050B"/>
    <w:rsid w:val="00DB06D1"/>
    <w:rsid w:val="00DB0711"/>
    <w:rsid w:val="00DB0754"/>
    <w:rsid w:val="00DB07AB"/>
    <w:rsid w:val="00DB086D"/>
    <w:rsid w:val="00DB0878"/>
    <w:rsid w:val="00DB0981"/>
    <w:rsid w:val="00DB0A1C"/>
    <w:rsid w:val="00DB0B4D"/>
    <w:rsid w:val="00DB0B8F"/>
    <w:rsid w:val="00DB0C79"/>
    <w:rsid w:val="00DB0D8D"/>
    <w:rsid w:val="00DB0DD8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ABC"/>
    <w:rsid w:val="00DB1BC4"/>
    <w:rsid w:val="00DB1BD1"/>
    <w:rsid w:val="00DB1CA7"/>
    <w:rsid w:val="00DB1DDA"/>
    <w:rsid w:val="00DB1F1B"/>
    <w:rsid w:val="00DB1FDD"/>
    <w:rsid w:val="00DB225F"/>
    <w:rsid w:val="00DB276C"/>
    <w:rsid w:val="00DB2AD7"/>
    <w:rsid w:val="00DB3297"/>
    <w:rsid w:val="00DB3353"/>
    <w:rsid w:val="00DB3AA4"/>
    <w:rsid w:val="00DB3C1C"/>
    <w:rsid w:val="00DB3D08"/>
    <w:rsid w:val="00DB3DB4"/>
    <w:rsid w:val="00DB3E72"/>
    <w:rsid w:val="00DB43EA"/>
    <w:rsid w:val="00DB44EB"/>
    <w:rsid w:val="00DB450A"/>
    <w:rsid w:val="00DB4719"/>
    <w:rsid w:val="00DB4757"/>
    <w:rsid w:val="00DB47AC"/>
    <w:rsid w:val="00DB481D"/>
    <w:rsid w:val="00DB49C2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42E"/>
    <w:rsid w:val="00DB6532"/>
    <w:rsid w:val="00DB6594"/>
    <w:rsid w:val="00DB6705"/>
    <w:rsid w:val="00DB697C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03C"/>
    <w:rsid w:val="00DC02A7"/>
    <w:rsid w:val="00DC073C"/>
    <w:rsid w:val="00DC09AB"/>
    <w:rsid w:val="00DC09B9"/>
    <w:rsid w:val="00DC0D8C"/>
    <w:rsid w:val="00DC0F53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312"/>
    <w:rsid w:val="00DC2327"/>
    <w:rsid w:val="00DC26FF"/>
    <w:rsid w:val="00DC29B9"/>
    <w:rsid w:val="00DC2CD2"/>
    <w:rsid w:val="00DC3289"/>
    <w:rsid w:val="00DC340A"/>
    <w:rsid w:val="00DC355F"/>
    <w:rsid w:val="00DC39AB"/>
    <w:rsid w:val="00DC39FB"/>
    <w:rsid w:val="00DC3B6D"/>
    <w:rsid w:val="00DC3B8A"/>
    <w:rsid w:val="00DC3F9E"/>
    <w:rsid w:val="00DC4149"/>
    <w:rsid w:val="00DC43D5"/>
    <w:rsid w:val="00DC440A"/>
    <w:rsid w:val="00DC470A"/>
    <w:rsid w:val="00DC4BD4"/>
    <w:rsid w:val="00DC4C89"/>
    <w:rsid w:val="00DC4FD3"/>
    <w:rsid w:val="00DC53F2"/>
    <w:rsid w:val="00DC5492"/>
    <w:rsid w:val="00DC560F"/>
    <w:rsid w:val="00DC56FA"/>
    <w:rsid w:val="00DC5A59"/>
    <w:rsid w:val="00DC5C01"/>
    <w:rsid w:val="00DC5C57"/>
    <w:rsid w:val="00DC5D75"/>
    <w:rsid w:val="00DC6004"/>
    <w:rsid w:val="00DC6049"/>
    <w:rsid w:val="00DC6316"/>
    <w:rsid w:val="00DC65C9"/>
    <w:rsid w:val="00DC668D"/>
    <w:rsid w:val="00DC6767"/>
    <w:rsid w:val="00DC67D7"/>
    <w:rsid w:val="00DC6A4E"/>
    <w:rsid w:val="00DC6DDC"/>
    <w:rsid w:val="00DC6F5A"/>
    <w:rsid w:val="00DC7675"/>
    <w:rsid w:val="00DD0053"/>
    <w:rsid w:val="00DD0088"/>
    <w:rsid w:val="00DD028C"/>
    <w:rsid w:val="00DD02CF"/>
    <w:rsid w:val="00DD03F8"/>
    <w:rsid w:val="00DD03FE"/>
    <w:rsid w:val="00DD061E"/>
    <w:rsid w:val="00DD06A5"/>
    <w:rsid w:val="00DD06F9"/>
    <w:rsid w:val="00DD072E"/>
    <w:rsid w:val="00DD07E1"/>
    <w:rsid w:val="00DD098F"/>
    <w:rsid w:val="00DD0A96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5A"/>
    <w:rsid w:val="00DD1870"/>
    <w:rsid w:val="00DD195F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B36"/>
    <w:rsid w:val="00DD2CC2"/>
    <w:rsid w:val="00DD2CDD"/>
    <w:rsid w:val="00DD2DA0"/>
    <w:rsid w:val="00DD2DD5"/>
    <w:rsid w:val="00DD2E3A"/>
    <w:rsid w:val="00DD3027"/>
    <w:rsid w:val="00DD3056"/>
    <w:rsid w:val="00DD306C"/>
    <w:rsid w:val="00DD32ED"/>
    <w:rsid w:val="00DD332F"/>
    <w:rsid w:val="00DD33FB"/>
    <w:rsid w:val="00DD37BE"/>
    <w:rsid w:val="00DD3CC8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56"/>
    <w:rsid w:val="00DD5E1C"/>
    <w:rsid w:val="00DD6027"/>
    <w:rsid w:val="00DD6160"/>
    <w:rsid w:val="00DD629D"/>
    <w:rsid w:val="00DD6463"/>
    <w:rsid w:val="00DD648B"/>
    <w:rsid w:val="00DD64FD"/>
    <w:rsid w:val="00DD650F"/>
    <w:rsid w:val="00DD68AB"/>
    <w:rsid w:val="00DD6961"/>
    <w:rsid w:val="00DD696F"/>
    <w:rsid w:val="00DD6C25"/>
    <w:rsid w:val="00DD6E4D"/>
    <w:rsid w:val="00DD72BC"/>
    <w:rsid w:val="00DD7509"/>
    <w:rsid w:val="00DD7738"/>
    <w:rsid w:val="00DD7B1E"/>
    <w:rsid w:val="00DD7BDB"/>
    <w:rsid w:val="00DD7C59"/>
    <w:rsid w:val="00DD7E22"/>
    <w:rsid w:val="00DE045D"/>
    <w:rsid w:val="00DE047C"/>
    <w:rsid w:val="00DE04C3"/>
    <w:rsid w:val="00DE099C"/>
    <w:rsid w:val="00DE0D85"/>
    <w:rsid w:val="00DE0E61"/>
    <w:rsid w:val="00DE0ED3"/>
    <w:rsid w:val="00DE0F82"/>
    <w:rsid w:val="00DE1498"/>
    <w:rsid w:val="00DE1AB2"/>
    <w:rsid w:val="00DE1B90"/>
    <w:rsid w:val="00DE1DB1"/>
    <w:rsid w:val="00DE1E56"/>
    <w:rsid w:val="00DE1F81"/>
    <w:rsid w:val="00DE1FDE"/>
    <w:rsid w:val="00DE24AD"/>
    <w:rsid w:val="00DE24F1"/>
    <w:rsid w:val="00DE2686"/>
    <w:rsid w:val="00DE28AA"/>
    <w:rsid w:val="00DE2901"/>
    <w:rsid w:val="00DE2C8E"/>
    <w:rsid w:val="00DE2C8F"/>
    <w:rsid w:val="00DE2CC1"/>
    <w:rsid w:val="00DE30D9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8D2"/>
    <w:rsid w:val="00DE3CE7"/>
    <w:rsid w:val="00DE3FCF"/>
    <w:rsid w:val="00DE4062"/>
    <w:rsid w:val="00DE411A"/>
    <w:rsid w:val="00DE4166"/>
    <w:rsid w:val="00DE422B"/>
    <w:rsid w:val="00DE4660"/>
    <w:rsid w:val="00DE49B5"/>
    <w:rsid w:val="00DE4A29"/>
    <w:rsid w:val="00DE4F51"/>
    <w:rsid w:val="00DE4FA5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0B"/>
    <w:rsid w:val="00DE6CAF"/>
    <w:rsid w:val="00DE6CF8"/>
    <w:rsid w:val="00DE6D9C"/>
    <w:rsid w:val="00DE6E32"/>
    <w:rsid w:val="00DE6F47"/>
    <w:rsid w:val="00DE6FD1"/>
    <w:rsid w:val="00DE7001"/>
    <w:rsid w:val="00DE7203"/>
    <w:rsid w:val="00DE732E"/>
    <w:rsid w:val="00DE73C2"/>
    <w:rsid w:val="00DE73F0"/>
    <w:rsid w:val="00DE74B5"/>
    <w:rsid w:val="00DE779C"/>
    <w:rsid w:val="00DE7937"/>
    <w:rsid w:val="00DE7942"/>
    <w:rsid w:val="00DE7A3A"/>
    <w:rsid w:val="00DF0635"/>
    <w:rsid w:val="00DF0640"/>
    <w:rsid w:val="00DF0692"/>
    <w:rsid w:val="00DF07CF"/>
    <w:rsid w:val="00DF099F"/>
    <w:rsid w:val="00DF0A93"/>
    <w:rsid w:val="00DF0A97"/>
    <w:rsid w:val="00DF0B47"/>
    <w:rsid w:val="00DF0E06"/>
    <w:rsid w:val="00DF1298"/>
    <w:rsid w:val="00DF13BA"/>
    <w:rsid w:val="00DF1477"/>
    <w:rsid w:val="00DF15F2"/>
    <w:rsid w:val="00DF19FE"/>
    <w:rsid w:val="00DF1A77"/>
    <w:rsid w:val="00DF1FDD"/>
    <w:rsid w:val="00DF2241"/>
    <w:rsid w:val="00DF24CD"/>
    <w:rsid w:val="00DF2673"/>
    <w:rsid w:val="00DF273D"/>
    <w:rsid w:val="00DF284C"/>
    <w:rsid w:val="00DF2899"/>
    <w:rsid w:val="00DF2BCA"/>
    <w:rsid w:val="00DF2C0D"/>
    <w:rsid w:val="00DF2CFA"/>
    <w:rsid w:val="00DF2EFA"/>
    <w:rsid w:val="00DF309C"/>
    <w:rsid w:val="00DF3484"/>
    <w:rsid w:val="00DF35E8"/>
    <w:rsid w:val="00DF37B4"/>
    <w:rsid w:val="00DF3845"/>
    <w:rsid w:val="00DF386C"/>
    <w:rsid w:val="00DF38EC"/>
    <w:rsid w:val="00DF3955"/>
    <w:rsid w:val="00DF3B50"/>
    <w:rsid w:val="00DF3C9A"/>
    <w:rsid w:val="00DF3CD8"/>
    <w:rsid w:val="00DF3D1B"/>
    <w:rsid w:val="00DF3DBE"/>
    <w:rsid w:val="00DF3DD0"/>
    <w:rsid w:val="00DF4248"/>
    <w:rsid w:val="00DF42A7"/>
    <w:rsid w:val="00DF4497"/>
    <w:rsid w:val="00DF45C6"/>
    <w:rsid w:val="00DF45DD"/>
    <w:rsid w:val="00DF4A1C"/>
    <w:rsid w:val="00DF4AE4"/>
    <w:rsid w:val="00DF4B08"/>
    <w:rsid w:val="00DF524E"/>
    <w:rsid w:val="00DF527D"/>
    <w:rsid w:val="00DF5A6D"/>
    <w:rsid w:val="00DF5B6B"/>
    <w:rsid w:val="00DF607A"/>
    <w:rsid w:val="00DF63DF"/>
    <w:rsid w:val="00DF64A3"/>
    <w:rsid w:val="00DF686F"/>
    <w:rsid w:val="00DF6B6E"/>
    <w:rsid w:val="00DF6CB0"/>
    <w:rsid w:val="00DF6CF3"/>
    <w:rsid w:val="00DF6D99"/>
    <w:rsid w:val="00DF7037"/>
    <w:rsid w:val="00DF7249"/>
    <w:rsid w:val="00DF72C9"/>
    <w:rsid w:val="00DF73C8"/>
    <w:rsid w:val="00DF7456"/>
    <w:rsid w:val="00DF759F"/>
    <w:rsid w:val="00DF77B0"/>
    <w:rsid w:val="00DF797A"/>
    <w:rsid w:val="00DF7AD1"/>
    <w:rsid w:val="00DF7B34"/>
    <w:rsid w:val="00DF7C80"/>
    <w:rsid w:val="00DF7D25"/>
    <w:rsid w:val="00DF7DF2"/>
    <w:rsid w:val="00DF7F26"/>
    <w:rsid w:val="00E001C0"/>
    <w:rsid w:val="00E001C2"/>
    <w:rsid w:val="00E00389"/>
    <w:rsid w:val="00E005CC"/>
    <w:rsid w:val="00E005F4"/>
    <w:rsid w:val="00E00606"/>
    <w:rsid w:val="00E0060E"/>
    <w:rsid w:val="00E00A14"/>
    <w:rsid w:val="00E00A64"/>
    <w:rsid w:val="00E00B76"/>
    <w:rsid w:val="00E00BD8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40A"/>
    <w:rsid w:val="00E03968"/>
    <w:rsid w:val="00E03A14"/>
    <w:rsid w:val="00E03B9D"/>
    <w:rsid w:val="00E03BF8"/>
    <w:rsid w:val="00E03EB4"/>
    <w:rsid w:val="00E0418A"/>
    <w:rsid w:val="00E04432"/>
    <w:rsid w:val="00E044EF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59E"/>
    <w:rsid w:val="00E0589A"/>
    <w:rsid w:val="00E059D6"/>
    <w:rsid w:val="00E05B93"/>
    <w:rsid w:val="00E05BB4"/>
    <w:rsid w:val="00E05CD3"/>
    <w:rsid w:val="00E05DB7"/>
    <w:rsid w:val="00E06177"/>
    <w:rsid w:val="00E06648"/>
    <w:rsid w:val="00E066AC"/>
    <w:rsid w:val="00E066D3"/>
    <w:rsid w:val="00E06C18"/>
    <w:rsid w:val="00E06CEA"/>
    <w:rsid w:val="00E06DBF"/>
    <w:rsid w:val="00E06F3C"/>
    <w:rsid w:val="00E073A2"/>
    <w:rsid w:val="00E07539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9FC"/>
    <w:rsid w:val="00E12BDD"/>
    <w:rsid w:val="00E12C32"/>
    <w:rsid w:val="00E12D35"/>
    <w:rsid w:val="00E12F5A"/>
    <w:rsid w:val="00E1315C"/>
    <w:rsid w:val="00E133E0"/>
    <w:rsid w:val="00E13458"/>
    <w:rsid w:val="00E135EF"/>
    <w:rsid w:val="00E13798"/>
    <w:rsid w:val="00E138E5"/>
    <w:rsid w:val="00E13911"/>
    <w:rsid w:val="00E13915"/>
    <w:rsid w:val="00E13949"/>
    <w:rsid w:val="00E13C05"/>
    <w:rsid w:val="00E1406E"/>
    <w:rsid w:val="00E14572"/>
    <w:rsid w:val="00E14B4B"/>
    <w:rsid w:val="00E14C3F"/>
    <w:rsid w:val="00E14CB9"/>
    <w:rsid w:val="00E15088"/>
    <w:rsid w:val="00E151E4"/>
    <w:rsid w:val="00E15285"/>
    <w:rsid w:val="00E154A5"/>
    <w:rsid w:val="00E154F9"/>
    <w:rsid w:val="00E15588"/>
    <w:rsid w:val="00E15598"/>
    <w:rsid w:val="00E1599A"/>
    <w:rsid w:val="00E15B51"/>
    <w:rsid w:val="00E15CFF"/>
    <w:rsid w:val="00E16143"/>
    <w:rsid w:val="00E161F8"/>
    <w:rsid w:val="00E162ED"/>
    <w:rsid w:val="00E169CF"/>
    <w:rsid w:val="00E16B61"/>
    <w:rsid w:val="00E16C6A"/>
    <w:rsid w:val="00E16CAD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37"/>
    <w:rsid w:val="00E2085C"/>
    <w:rsid w:val="00E20892"/>
    <w:rsid w:val="00E20CA4"/>
    <w:rsid w:val="00E20CAD"/>
    <w:rsid w:val="00E210D8"/>
    <w:rsid w:val="00E2125F"/>
    <w:rsid w:val="00E21452"/>
    <w:rsid w:val="00E216A8"/>
    <w:rsid w:val="00E218E0"/>
    <w:rsid w:val="00E218FA"/>
    <w:rsid w:val="00E21AE6"/>
    <w:rsid w:val="00E21AED"/>
    <w:rsid w:val="00E21C30"/>
    <w:rsid w:val="00E21E0F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690"/>
    <w:rsid w:val="00E236E1"/>
    <w:rsid w:val="00E23903"/>
    <w:rsid w:val="00E23B72"/>
    <w:rsid w:val="00E23C1C"/>
    <w:rsid w:val="00E23D28"/>
    <w:rsid w:val="00E23E8D"/>
    <w:rsid w:val="00E2400B"/>
    <w:rsid w:val="00E243FB"/>
    <w:rsid w:val="00E24501"/>
    <w:rsid w:val="00E246EF"/>
    <w:rsid w:val="00E24949"/>
    <w:rsid w:val="00E24981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6ACF"/>
    <w:rsid w:val="00E26C9C"/>
    <w:rsid w:val="00E275B3"/>
    <w:rsid w:val="00E277DF"/>
    <w:rsid w:val="00E279D0"/>
    <w:rsid w:val="00E27F25"/>
    <w:rsid w:val="00E304C0"/>
    <w:rsid w:val="00E305AA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78"/>
    <w:rsid w:val="00E311EA"/>
    <w:rsid w:val="00E317E8"/>
    <w:rsid w:val="00E31974"/>
    <w:rsid w:val="00E31A38"/>
    <w:rsid w:val="00E31BB9"/>
    <w:rsid w:val="00E31EFE"/>
    <w:rsid w:val="00E320B0"/>
    <w:rsid w:val="00E320C5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9F"/>
    <w:rsid w:val="00E32CA5"/>
    <w:rsid w:val="00E32D98"/>
    <w:rsid w:val="00E32E16"/>
    <w:rsid w:val="00E32EEE"/>
    <w:rsid w:val="00E330CA"/>
    <w:rsid w:val="00E33147"/>
    <w:rsid w:val="00E33151"/>
    <w:rsid w:val="00E333A7"/>
    <w:rsid w:val="00E3362D"/>
    <w:rsid w:val="00E336C6"/>
    <w:rsid w:val="00E33975"/>
    <w:rsid w:val="00E339EA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CA"/>
    <w:rsid w:val="00E349D5"/>
    <w:rsid w:val="00E34BB3"/>
    <w:rsid w:val="00E35005"/>
    <w:rsid w:val="00E352A5"/>
    <w:rsid w:val="00E3597A"/>
    <w:rsid w:val="00E35990"/>
    <w:rsid w:val="00E35B45"/>
    <w:rsid w:val="00E35DB9"/>
    <w:rsid w:val="00E3681B"/>
    <w:rsid w:val="00E36ADB"/>
    <w:rsid w:val="00E36B77"/>
    <w:rsid w:val="00E36CC9"/>
    <w:rsid w:val="00E36FEC"/>
    <w:rsid w:val="00E37102"/>
    <w:rsid w:val="00E37168"/>
    <w:rsid w:val="00E374D7"/>
    <w:rsid w:val="00E37708"/>
    <w:rsid w:val="00E3777F"/>
    <w:rsid w:val="00E3778E"/>
    <w:rsid w:val="00E377B3"/>
    <w:rsid w:val="00E37A2A"/>
    <w:rsid w:val="00E37A9B"/>
    <w:rsid w:val="00E37B43"/>
    <w:rsid w:val="00E37ECE"/>
    <w:rsid w:val="00E37FAA"/>
    <w:rsid w:val="00E4001C"/>
    <w:rsid w:val="00E40293"/>
    <w:rsid w:val="00E402B0"/>
    <w:rsid w:val="00E402D7"/>
    <w:rsid w:val="00E403F9"/>
    <w:rsid w:val="00E40639"/>
    <w:rsid w:val="00E4076B"/>
    <w:rsid w:val="00E40A49"/>
    <w:rsid w:val="00E40D3B"/>
    <w:rsid w:val="00E40FD2"/>
    <w:rsid w:val="00E41135"/>
    <w:rsid w:val="00E411D9"/>
    <w:rsid w:val="00E4123F"/>
    <w:rsid w:val="00E41251"/>
    <w:rsid w:val="00E414BB"/>
    <w:rsid w:val="00E41875"/>
    <w:rsid w:val="00E418FA"/>
    <w:rsid w:val="00E419D8"/>
    <w:rsid w:val="00E41C38"/>
    <w:rsid w:val="00E41C82"/>
    <w:rsid w:val="00E41E77"/>
    <w:rsid w:val="00E41F66"/>
    <w:rsid w:val="00E42196"/>
    <w:rsid w:val="00E42972"/>
    <w:rsid w:val="00E42C8F"/>
    <w:rsid w:val="00E42C9A"/>
    <w:rsid w:val="00E42EC3"/>
    <w:rsid w:val="00E43006"/>
    <w:rsid w:val="00E43136"/>
    <w:rsid w:val="00E43150"/>
    <w:rsid w:val="00E43195"/>
    <w:rsid w:val="00E432D1"/>
    <w:rsid w:val="00E4330E"/>
    <w:rsid w:val="00E4357D"/>
    <w:rsid w:val="00E438AB"/>
    <w:rsid w:val="00E43C5E"/>
    <w:rsid w:val="00E43D98"/>
    <w:rsid w:val="00E43DEA"/>
    <w:rsid w:val="00E43ED6"/>
    <w:rsid w:val="00E44215"/>
    <w:rsid w:val="00E44430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470"/>
    <w:rsid w:val="00E46579"/>
    <w:rsid w:val="00E467BF"/>
    <w:rsid w:val="00E46996"/>
    <w:rsid w:val="00E46A4C"/>
    <w:rsid w:val="00E46E1A"/>
    <w:rsid w:val="00E46E8E"/>
    <w:rsid w:val="00E470DE"/>
    <w:rsid w:val="00E473F8"/>
    <w:rsid w:val="00E47542"/>
    <w:rsid w:val="00E47598"/>
    <w:rsid w:val="00E4776C"/>
    <w:rsid w:val="00E4785F"/>
    <w:rsid w:val="00E478A0"/>
    <w:rsid w:val="00E478AE"/>
    <w:rsid w:val="00E47A35"/>
    <w:rsid w:val="00E47A36"/>
    <w:rsid w:val="00E47AF4"/>
    <w:rsid w:val="00E47CD1"/>
    <w:rsid w:val="00E5070B"/>
    <w:rsid w:val="00E50929"/>
    <w:rsid w:val="00E50B90"/>
    <w:rsid w:val="00E50BA8"/>
    <w:rsid w:val="00E50BBC"/>
    <w:rsid w:val="00E51138"/>
    <w:rsid w:val="00E5118C"/>
    <w:rsid w:val="00E512D3"/>
    <w:rsid w:val="00E5135D"/>
    <w:rsid w:val="00E51984"/>
    <w:rsid w:val="00E51BBC"/>
    <w:rsid w:val="00E51C16"/>
    <w:rsid w:val="00E51F28"/>
    <w:rsid w:val="00E5201F"/>
    <w:rsid w:val="00E521DE"/>
    <w:rsid w:val="00E522A6"/>
    <w:rsid w:val="00E524CD"/>
    <w:rsid w:val="00E52875"/>
    <w:rsid w:val="00E5288B"/>
    <w:rsid w:val="00E52911"/>
    <w:rsid w:val="00E5296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16"/>
    <w:rsid w:val="00E538BB"/>
    <w:rsid w:val="00E53976"/>
    <w:rsid w:val="00E53A5C"/>
    <w:rsid w:val="00E54083"/>
    <w:rsid w:val="00E540E7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55"/>
    <w:rsid w:val="00E60A88"/>
    <w:rsid w:val="00E60B00"/>
    <w:rsid w:val="00E61084"/>
    <w:rsid w:val="00E619DC"/>
    <w:rsid w:val="00E61E94"/>
    <w:rsid w:val="00E61ED4"/>
    <w:rsid w:val="00E61F77"/>
    <w:rsid w:val="00E61FFB"/>
    <w:rsid w:val="00E62123"/>
    <w:rsid w:val="00E62129"/>
    <w:rsid w:val="00E62170"/>
    <w:rsid w:val="00E622E5"/>
    <w:rsid w:val="00E62318"/>
    <w:rsid w:val="00E6236A"/>
    <w:rsid w:val="00E6265C"/>
    <w:rsid w:val="00E626BD"/>
    <w:rsid w:val="00E62AEE"/>
    <w:rsid w:val="00E62B54"/>
    <w:rsid w:val="00E62CDC"/>
    <w:rsid w:val="00E634DD"/>
    <w:rsid w:val="00E63546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B56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A8A"/>
    <w:rsid w:val="00E66BFD"/>
    <w:rsid w:val="00E66EC4"/>
    <w:rsid w:val="00E66EEF"/>
    <w:rsid w:val="00E67014"/>
    <w:rsid w:val="00E6704F"/>
    <w:rsid w:val="00E673AE"/>
    <w:rsid w:val="00E6757D"/>
    <w:rsid w:val="00E67710"/>
    <w:rsid w:val="00E679FE"/>
    <w:rsid w:val="00E67A51"/>
    <w:rsid w:val="00E67D50"/>
    <w:rsid w:val="00E70107"/>
    <w:rsid w:val="00E7012D"/>
    <w:rsid w:val="00E70245"/>
    <w:rsid w:val="00E7024D"/>
    <w:rsid w:val="00E70631"/>
    <w:rsid w:val="00E70667"/>
    <w:rsid w:val="00E70B87"/>
    <w:rsid w:val="00E70EF7"/>
    <w:rsid w:val="00E70F58"/>
    <w:rsid w:val="00E7107D"/>
    <w:rsid w:val="00E71293"/>
    <w:rsid w:val="00E71441"/>
    <w:rsid w:val="00E7153D"/>
    <w:rsid w:val="00E7188C"/>
    <w:rsid w:val="00E71892"/>
    <w:rsid w:val="00E71977"/>
    <w:rsid w:val="00E71A2D"/>
    <w:rsid w:val="00E71CE9"/>
    <w:rsid w:val="00E71D69"/>
    <w:rsid w:val="00E71DC8"/>
    <w:rsid w:val="00E71DEE"/>
    <w:rsid w:val="00E71E22"/>
    <w:rsid w:val="00E721CE"/>
    <w:rsid w:val="00E724AD"/>
    <w:rsid w:val="00E727F5"/>
    <w:rsid w:val="00E728EB"/>
    <w:rsid w:val="00E729EE"/>
    <w:rsid w:val="00E72A86"/>
    <w:rsid w:val="00E72BEE"/>
    <w:rsid w:val="00E72FE2"/>
    <w:rsid w:val="00E7345D"/>
    <w:rsid w:val="00E73595"/>
    <w:rsid w:val="00E7359C"/>
    <w:rsid w:val="00E735F7"/>
    <w:rsid w:val="00E73691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701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AC"/>
    <w:rsid w:val="00E763CE"/>
    <w:rsid w:val="00E76496"/>
    <w:rsid w:val="00E76518"/>
    <w:rsid w:val="00E7690E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27"/>
    <w:rsid w:val="00E77359"/>
    <w:rsid w:val="00E7740C"/>
    <w:rsid w:val="00E77817"/>
    <w:rsid w:val="00E77905"/>
    <w:rsid w:val="00E7790E"/>
    <w:rsid w:val="00E77A30"/>
    <w:rsid w:val="00E77AE9"/>
    <w:rsid w:val="00E77D4A"/>
    <w:rsid w:val="00E77ED7"/>
    <w:rsid w:val="00E77F77"/>
    <w:rsid w:val="00E8011C"/>
    <w:rsid w:val="00E8026A"/>
    <w:rsid w:val="00E8062D"/>
    <w:rsid w:val="00E80732"/>
    <w:rsid w:val="00E80939"/>
    <w:rsid w:val="00E80A78"/>
    <w:rsid w:val="00E80E0F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B47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0B"/>
    <w:rsid w:val="00E84E1E"/>
    <w:rsid w:val="00E85095"/>
    <w:rsid w:val="00E8557B"/>
    <w:rsid w:val="00E856EB"/>
    <w:rsid w:val="00E859F2"/>
    <w:rsid w:val="00E85B2D"/>
    <w:rsid w:val="00E85B73"/>
    <w:rsid w:val="00E85D3A"/>
    <w:rsid w:val="00E85EE6"/>
    <w:rsid w:val="00E8612B"/>
    <w:rsid w:val="00E8621B"/>
    <w:rsid w:val="00E8628D"/>
    <w:rsid w:val="00E86530"/>
    <w:rsid w:val="00E868CD"/>
    <w:rsid w:val="00E869F3"/>
    <w:rsid w:val="00E86A88"/>
    <w:rsid w:val="00E8707E"/>
    <w:rsid w:val="00E8752A"/>
    <w:rsid w:val="00E87595"/>
    <w:rsid w:val="00E877E0"/>
    <w:rsid w:val="00E87AE9"/>
    <w:rsid w:val="00E87CB7"/>
    <w:rsid w:val="00E87F94"/>
    <w:rsid w:val="00E87FC0"/>
    <w:rsid w:val="00E9004C"/>
    <w:rsid w:val="00E900E4"/>
    <w:rsid w:val="00E901CB"/>
    <w:rsid w:val="00E904AD"/>
    <w:rsid w:val="00E90650"/>
    <w:rsid w:val="00E90998"/>
    <w:rsid w:val="00E90A02"/>
    <w:rsid w:val="00E90ED9"/>
    <w:rsid w:val="00E91465"/>
    <w:rsid w:val="00E916B9"/>
    <w:rsid w:val="00E9173A"/>
    <w:rsid w:val="00E91C5F"/>
    <w:rsid w:val="00E91D94"/>
    <w:rsid w:val="00E9208C"/>
    <w:rsid w:val="00E92477"/>
    <w:rsid w:val="00E924BC"/>
    <w:rsid w:val="00E92664"/>
    <w:rsid w:val="00E927A0"/>
    <w:rsid w:val="00E92A5B"/>
    <w:rsid w:val="00E92A98"/>
    <w:rsid w:val="00E92ADB"/>
    <w:rsid w:val="00E92B8E"/>
    <w:rsid w:val="00E92C13"/>
    <w:rsid w:val="00E92DD8"/>
    <w:rsid w:val="00E92DE9"/>
    <w:rsid w:val="00E93173"/>
    <w:rsid w:val="00E932DA"/>
    <w:rsid w:val="00E93624"/>
    <w:rsid w:val="00E93732"/>
    <w:rsid w:val="00E93A2D"/>
    <w:rsid w:val="00E93A89"/>
    <w:rsid w:val="00E93B53"/>
    <w:rsid w:val="00E93B84"/>
    <w:rsid w:val="00E93B8D"/>
    <w:rsid w:val="00E93C7B"/>
    <w:rsid w:val="00E940AE"/>
    <w:rsid w:val="00E941F4"/>
    <w:rsid w:val="00E9466B"/>
    <w:rsid w:val="00E947E3"/>
    <w:rsid w:val="00E94D05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58"/>
    <w:rsid w:val="00E95793"/>
    <w:rsid w:val="00E95928"/>
    <w:rsid w:val="00E9594E"/>
    <w:rsid w:val="00E9598E"/>
    <w:rsid w:val="00E95A9A"/>
    <w:rsid w:val="00E95C45"/>
    <w:rsid w:val="00E9656A"/>
    <w:rsid w:val="00E967C4"/>
    <w:rsid w:val="00E96831"/>
    <w:rsid w:val="00E96A0E"/>
    <w:rsid w:val="00E96AEB"/>
    <w:rsid w:val="00E96E21"/>
    <w:rsid w:val="00E96F16"/>
    <w:rsid w:val="00E970E5"/>
    <w:rsid w:val="00E9712B"/>
    <w:rsid w:val="00E97362"/>
    <w:rsid w:val="00E975A6"/>
    <w:rsid w:val="00E979CB"/>
    <w:rsid w:val="00E97AC6"/>
    <w:rsid w:val="00E97AF6"/>
    <w:rsid w:val="00E97C1E"/>
    <w:rsid w:val="00E97C62"/>
    <w:rsid w:val="00E97C87"/>
    <w:rsid w:val="00E97F78"/>
    <w:rsid w:val="00EA01A4"/>
    <w:rsid w:val="00EA05E6"/>
    <w:rsid w:val="00EA0784"/>
    <w:rsid w:val="00EA0931"/>
    <w:rsid w:val="00EA0A78"/>
    <w:rsid w:val="00EA0B1A"/>
    <w:rsid w:val="00EA0CC2"/>
    <w:rsid w:val="00EA0D9E"/>
    <w:rsid w:val="00EA0E04"/>
    <w:rsid w:val="00EA0F7B"/>
    <w:rsid w:val="00EA0FC2"/>
    <w:rsid w:val="00EA1055"/>
    <w:rsid w:val="00EA12BC"/>
    <w:rsid w:val="00EA13C4"/>
    <w:rsid w:val="00EA13EF"/>
    <w:rsid w:val="00EA1507"/>
    <w:rsid w:val="00EA179E"/>
    <w:rsid w:val="00EA184C"/>
    <w:rsid w:val="00EA22C1"/>
    <w:rsid w:val="00EA22E2"/>
    <w:rsid w:val="00EA24FD"/>
    <w:rsid w:val="00EA2541"/>
    <w:rsid w:val="00EA2574"/>
    <w:rsid w:val="00EA2788"/>
    <w:rsid w:val="00EA2A8A"/>
    <w:rsid w:val="00EA2DD7"/>
    <w:rsid w:val="00EA2DEB"/>
    <w:rsid w:val="00EA2E61"/>
    <w:rsid w:val="00EA3400"/>
    <w:rsid w:val="00EA347D"/>
    <w:rsid w:val="00EA3634"/>
    <w:rsid w:val="00EA3851"/>
    <w:rsid w:val="00EA38A3"/>
    <w:rsid w:val="00EA3BB4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91B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14"/>
    <w:rsid w:val="00EA5E83"/>
    <w:rsid w:val="00EA5EE7"/>
    <w:rsid w:val="00EA5F79"/>
    <w:rsid w:val="00EA5FE1"/>
    <w:rsid w:val="00EA609C"/>
    <w:rsid w:val="00EA6304"/>
    <w:rsid w:val="00EA63D7"/>
    <w:rsid w:val="00EA6540"/>
    <w:rsid w:val="00EA6B7C"/>
    <w:rsid w:val="00EA6C88"/>
    <w:rsid w:val="00EA6DFE"/>
    <w:rsid w:val="00EA6EB4"/>
    <w:rsid w:val="00EA7022"/>
    <w:rsid w:val="00EA72BB"/>
    <w:rsid w:val="00EA7785"/>
    <w:rsid w:val="00EA782B"/>
    <w:rsid w:val="00EA7900"/>
    <w:rsid w:val="00EA79B7"/>
    <w:rsid w:val="00EA7A35"/>
    <w:rsid w:val="00EA7B8D"/>
    <w:rsid w:val="00EA7F2E"/>
    <w:rsid w:val="00EB0055"/>
    <w:rsid w:val="00EB018E"/>
    <w:rsid w:val="00EB0416"/>
    <w:rsid w:val="00EB0496"/>
    <w:rsid w:val="00EB09BA"/>
    <w:rsid w:val="00EB09EB"/>
    <w:rsid w:val="00EB0A96"/>
    <w:rsid w:val="00EB0C40"/>
    <w:rsid w:val="00EB0E6B"/>
    <w:rsid w:val="00EB1014"/>
    <w:rsid w:val="00EB11AF"/>
    <w:rsid w:val="00EB1313"/>
    <w:rsid w:val="00EB145A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D9A"/>
    <w:rsid w:val="00EB2E19"/>
    <w:rsid w:val="00EB2FBF"/>
    <w:rsid w:val="00EB30E0"/>
    <w:rsid w:val="00EB30EF"/>
    <w:rsid w:val="00EB3109"/>
    <w:rsid w:val="00EB31E9"/>
    <w:rsid w:val="00EB3207"/>
    <w:rsid w:val="00EB3402"/>
    <w:rsid w:val="00EB34AA"/>
    <w:rsid w:val="00EB36A7"/>
    <w:rsid w:val="00EB3845"/>
    <w:rsid w:val="00EB3C51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9FD"/>
    <w:rsid w:val="00EB5BA0"/>
    <w:rsid w:val="00EB611D"/>
    <w:rsid w:val="00EB61C2"/>
    <w:rsid w:val="00EB637B"/>
    <w:rsid w:val="00EB6390"/>
    <w:rsid w:val="00EB6627"/>
    <w:rsid w:val="00EB671D"/>
    <w:rsid w:val="00EB6825"/>
    <w:rsid w:val="00EB689E"/>
    <w:rsid w:val="00EB697A"/>
    <w:rsid w:val="00EB6E89"/>
    <w:rsid w:val="00EB6F3B"/>
    <w:rsid w:val="00EB6FF2"/>
    <w:rsid w:val="00EB704D"/>
    <w:rsid w:val="00EB7139"/>
    <w:rsid w:val="00EB71D0"/>
    <w:rsid w:val="00EB7364"/>
    <w:rsid w:val="00EB7771"/>
    <w:rsid w:val="00EB7B57"/>
    <w:rsid w:val="00EB7C34"/>
    <w:rsid w:val="00EB7ED0"/>
    <w:rsid w:val="00EC0219"/>
    <w:rsid w:val="00EC027C"/>
    <w:rsid w:val="00EC03EB"/>
    <w:rsid w:val="00EC0627"/>
    <w:rsid w:val="00EC0696"/>
    <w:rsid w:val="00EC07E9"/>
    <w:rsid w:val="00EC0830"/>
    <w:rsid w:val="00EC0A7B"/>
    <w:rsid w:val="00EC0B1D"/>
    <w:rsid w:val="00EC0F89"/>
    <w:rsid w:val="00EC1184"/>
    <w:rsid w:val="00EC1B21"/>
    <w:rsid w:val="00EC2041"/>
    <w:rsid w:val="00EC2058"/>
    <w:rsid w:val="00EC2098"/>
    <w:rsid w:val="00EC222F"/>
    <w:rsid w:val="00EC2332"/>
    <w:rsid w:val="00EC2400"/>
    <w:rsid w:val="00EC247B"/>
    <w:rsid w:val="00EC26A1"/>
    <w:rsid w:val="00EC31B5"/>
    <w:rsid w:val="00EC32BC"/>
    <w:rsid w:val="00EC3468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B5C"/>
    <w:rsid w:val="00EC4CF4"/>
    <w:rsid w:val="00EC4E23"/>
    <w:rsid w:val="00EC4E95"/>
    <w:rsid w:val="00EC4F93"/>
    <w:rsid w:val="00EC4FAE"/>
    <w:rsid w:val="00EC5314"/>
    <w:rsid w:val="00EC548E"/>
    <w:rsid w:val="00EC5635"/>
    <w:rsid w:val="00EC5796"/>
    <w:rsid w:val="00EC5953"/>
    <w:rsid w:val="00EC5970"/>
    <w:rsid w:val="00EC5CFF"/>
    <w:rsid w:val="00EC5E80"/>
    <w:rsid w:val="00EC5F97"/>
    <w:rsid w:val="00EC64CB"/>
    <w:rsid w:val="00EC6792"/>
    <w:rsid w:val="00EC685B"/>
    <w:rsid w:val="00EC69A5"/>
    <w:rsid w:val="00EC7188"/>
    <w:rsid w:val="00EC719B"/>
    <w:rsid w:val="00EC7217"/>
    <w:rsid w:val="00EC747A"/>
    <w:rsid w:val="00EC76B9"/>
    <w:rsid w:val="00EC7752"/>
    <w:rsid w:val="00EC775C"/>
    <w:rsid w:val="00EC78C7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18C"/>
    <w:rsid w:val="00ED1A44"/>
    <w:rsid w:val="00ED1BAA"/>
    <w:rsid w:val="00ED1C42"/>
    <w:rsid w:val="00ED2330"/>
    <w:rsid w:val="00ED249F"/>
    <w:rsid w:val="00ED27B9"/>
    <w:rsid w:val="00ED27D7"/>
    <w:rsid w:val="00ED2DA7"/>
    <w:rsid w:val="00ED3117"/>
    <w:rsid w:val="00ED317A"/>
    <w:rsid w:val="00ED32E3"/>
    <w:rsid w:val="00ED3427"/>
    <w:rsid w:val="00ED35E6"/>
    <w:rsid w:val="00ED3B42"/>
    <w:rsid w:val="00ED4146"/>
    <w:rsid w:val="00ED41AE"/>
    <w:rsid w:val="00ED4636"/>
    <w:rsid w:val="00ED47D0"/>
    <w:rsid w:val="00ED48FE"/>
    <w:rsid w:val="00ED4C9A"/>
    <w:rsid w:val="00ED4DE9"/>
    <w:rsid w:val="00ED562C"/>
    <w:rsid w:val="00ED56B2"/>
    <w:rsid w:val="00ED56CA"/>
    <w:rsid w:val="00ED56E2"/>
    <w:rsid w:val="00ED5734"/>
    <w:rsid w:val="00ED57DB"/>
    <w:rsid w:val="00ED59C6"/>
    <w:rsid w:val="00ED5A41"/>
    <w:rsid w:val="00ED5EA2"/>
    <w:rsid w:val="00ED5F6E"/>
    <w:rsid w:val="00ED629F"/>
    <w:rsid w:val="00ED635D"/>
    <w:rsid w:val="00ED6B08"/>
    <w:rsid w:val="00ED6F11"/>
    <w:rsid w:val="00ED7235"/>
    <w:rsid w:val="00ED7667"/>
    <w:rsid w:val="00ED77E4"/>
    <w:rsid w:val="00ED7BE4"/>
    <w:rsid w:val="00EE0408"/>
    <w:rsid w:val="00EE044E"/>
    <w:rsid w:val="00EE0450"/>
    <w:rsid w:val="00EE0464"/>
    <w:rsid w:val="00EE04F0"/>
    <w:rsid w:val="00EE051D"/>
    <w:rsid w:val="00EE0727"/>
    <w:rsid w:val="00EE09E9"/>
    <w:rsid w:val="00EE0A56"/>
    <w:rsid w:val="00EE0A98"/>
    <w:rsid w:val="00EE0AE4"/>
    <w:rsid w:val="00EE0B84"/>
    <w:rsid w:val="00EE0BE6"/>
    <w:rsid w:val="00EE10DF"/>
    <w:rsid w:val="00EE1300"/>
    <w:rsid w:val="00EE15B2"/>
    <w:rsid w:val="00EE170D"/>
    <w:rsid w:val="00EE1837"/>
    <w:rsid w:val="00EE19B0"/>
    <w:rsid w:val="00EE1C88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B6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3D7D"/>
    <w:rsid w:val="00EE49C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1"/>
    <w:rsid w:val="00EE68AA"/>
    <w:rsid w:val="00EE6DD4"/>
    <w:rsid w:val="00EE7114"/>
    <w:rsid w:val="00EE71C8"/>
    <w:rsid w:val="00EE7231"/>
    <w:rsid w:val="00EE734C"/>
    <w:rsid w:val="00EE73F9"/>
    <w:rsid w:val="00EE76E3"/>
    <w:rsid w:val="00EE776A"/>
    <w:rsid w:val="00EE783B"/>
    <w:rsid w:val="00EE7C38"/>
    <w:rsid w:val="00EE7D39"/>
    <w:rsid w:val="00EF002A"/>
    <w:rsid w:val="00EF0050"/>
    <w:rsid w:val="00EF0304"/>
    <w:rsid w:val="00EF0576"/>
    <w:rsid w:val="00EF05D6"/>
    <w:rsid w:val="00EF0780"/>
    <w:rsid w:val="00EF0791"/>
    <w:rsid w:val="00EF08B1"/>
    <w:rsid w:val="00EF094E"/>
    <w:rsid w:val="00EF0A53"/>
    <w:rsid w:val="00EF0B8F"/>
    <w:rsid w:val="00EF0B93"/>
    <w:rsid w:val="00EF10B5"/>
    <w:rsid w:val="00EF14AA"/>
    <w:rsid w:val="00EF1751"/>
    <w:rsid w:val="00EF1979"/>
    <w:rsid w:val="00EF1AF2"/>
    <w:rsid w:val="00EF2156"/>
    <w:rsid w:val="00EF225B"/>
    <w:rsid w:val="00EF234F"/>
    <w:rsid w:val="00EF270D"/>
    <w:rsid w:val="00EF2800"/>
    <w:rsid w:val="00EF2A2F"/>
    <w:rsid w:val="00EF2AA0"/>
    <w:rsid w:val="00EF2B43"/>
    <w:rsid w:val="00EF2F27"/>
    <w:rsid w:val="00EF32BA"/>
    <w:rsid w:val="00EF3720"/>
    <w:rsid w:val="00EF37A0"/>
    <w:rsid w:val="00EF3866"/>
    <w:rsid w:val="00EF39BA"/>
    <w:rsid w:val="00EF3D52"/>
    <w:rsid w:val="00EF3E14"/>
    <w:rsid w:val="00EF3E22"/>
    <w:rsid w:val="00EF407E"/>
    <w:rsid w:val="00EF425C"/>
    <w:rsid w:val="00EF427D"/>
    <w:rsid w:val="00EF44D7"/>
    <w:rsid w:val="00EF4650"/>
    <w:rsid w:val="00EF47E8"/>
    <w:rsid w:val="00EF490F"/>
    <w:rsid w:val="00EF4945"/>
    <w:rsid w:val="00EF4B3A"/>
    <w:rsid w:val="00EF4B9A"/>
    <w:rsid w:val="00EF4BB5"/>
    <w:rsid w:val="00EF4BC9"/>
    <w:rsid w:val="00EF4C8E"/>
    <w:rsid w:val="00EF4F0F"/>
    <w:rsid w:val="00EF50D1"/>
    <w:rsid w:val="00EF5600"/>
    <w:rsid w:val="00EF5960"/>
    <w:rsid w:val="00EF5B44"/>
    <w:rsid w:val="00EF5F5B"/>
    <w:rsid w:val="00EF6200"/>
    <w:rsid w:val="00EF6574"/>
    <w:rsid w:val="00EF6881"/>
    <w:rsid w:val="00EF699A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E39"/>
    <w:rsid w:val="00EF7FDB"/>
    <w:rsid w:val="00F00072"/>
    <w:rsid w:val="00F0009B"/>
    <w:rsid w:val="00F000AB"/>
    <w:rsid w:val="00F000D7"/>
    <w:rsid w:val="00F00199"/>
    <w:rsid w:val="00F003C4"/>
    <w:rsid w:val="00F008BB"/>
    <w:rsid w:val="00F00E2A"/>
    <w:rsid w:val="00F00E89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CE5"/>
    <w:rsid w:val="00F02D4E"/>
    <w:rsid w:val="00F02E6C"/>
    <w:rsid w:val="00F03053"/>
    <w:rsid w:val="00F03207"/>
    <w:rsid w:val="00F03210"/>
    <w:rsid w:val="00F034FF"/>
    <w:rsid w:val="00F036A5"/>
    <w:rsid w:val="00F03C52"/>
    <w:rsid w:val="00F03CFB"/>
    <w:rsid w:val="00F03D1F"/>
    <w:rsid w:val="00F03D41"/>
    <w:rsid w:val="00F0406F"/>
    <w:rsid w:val="00F041C1"/>
    <w:rsid w:val="00F042EC"/>
    <w:rsid w:val="00F044C7"/>
    <w:rsid w:val="00F045B8"/>
    <w:rsid w:val="00F04B63"/>
    <w:rsid w:val="00F04EFF"/>
    <w:rsid w:val="00F05550"/>
    <w:rsid w:val="00F05655"/>
    <w:rsid w:val="00F05913"/>
    <w:rsid w:val="00F0592A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6FB6"/>
    <w:rsid w:val="00F07086"/>
    <w:rsid w:val="00F070FD"/>
    <w:rsid w:val="00F074A4"/>
    <w:rsid w:val="00F07574"/>
    <w:rsid w:val="00F07782"/>
    <w:rsid w:val="00F07A40"/>
    <w:rsid w:val="00F07A98"/>
    <w:rsid w:val="00F07C3E"/>
    <w:rsid w:val="00F07CD7"/>
    <w:rsid w:val="00F07E99"/>
    <w:rsid w:val="00F07F1D"/>
    <w:rsid w:val="00F07FF7"/>
    <w:rsid w:val="00F1016D"/>
    <w:rsid w:val="00F10372"/>
    <w:rsid w:val="00F10632"/>
    <w:rsid w:val="00F10CD1"/>
    <w:rsid w:val="00F10D21"/>
    <w:rsid w:val="00F112C7"/>
    <w:rsid w:val="00F11368"/>
    <w:rsid w:val="00F11527"/>
    <w:rsid w:val="00F1154F"/>
    <w:rsid w:val="00F117AF"/>
    <w:rsid w:val="00F11852"/>
    <w:rsid w:val="00F119F2"/>
    <w:rsid w:val="00F11AE1"/>
    <w:rsid w:val="00F11EEA"/>
    <w:rsid w:val="00F11FE9"/>
    <w:rsid w:val="00F12089"/>
    <w:rsid w:val="00F12273"/>
    <w:rsid w:val="00F1229C"/>
    <w:rsid w:val="00F1240E"/>
    <w:rsid w:val="00F124B2"/>
    <w:rsid w:val="00F125E9"/>
    <w:rsid w:val="00F12641"/>
    <w:rsid w:val="00F127BC"/>
    <w:rsid w:val="00F1286E"/>
    <w:rsid w:val="00F12D58"/>
    <w:rsid w:val="00F12DA0"/>
    <w:rsid w:val="00F12E9C"/>
    <w:rsid w:val="00F1303A"/>
    <w:rsid w:val="00F13068"/>
    <w:rsid w:val="00F130C4"/>
    <w:rsid w:val="00F13246"/>
    <w:rsid w:val="00F1325F"/>
    <w:rsid w:val="00F1355B"/>
    <w:rsid w:val="00F1372B"/>
    <w:rsid w:val="00F13741"/>
    <w:rsid w:val="00F139F8"/>
    <w:rsid w:val="00F13B15"/>
    <w:rsid w:val="00F13C72"/>
    <w:rsid w:val="00F13D24"/>
    <w:rsid w:val="00F13D2E"/>
    <w:rsid w:val="00F13E68"/>
    <w:rsid w:val="00F13F6D"/>
    <w:rsid w:val="00F13FBE"/>
    <w:rsid w:val="00F1405F"/>
    <w:rsid w:val="00F142FB"/>
    <w:rsid w:val="00F1434D"/>
    <w:rsid w:val="00F143A3"/>
    <w:rsid w:val="00F146DB"/>
    <w:rsid w:val="00F147E3"/>
    <w:rsid w:val="00F1489C"/>
    <w:rsid w:val="00F14ABD"/>
    <w:rsid w:val="00F14CC6"/>
    <w:rsid w:val="00F14D7D"/>
    <w:rsid w:val="00F14FB2"/>
    <w:rsid w:val="00F15023"/>
    <w:rsid w:val="00F1503B"/>
    <w:rsid w:val="00F151D2"/>
    <w:rsid w:val="00F152F9"/>
    <w:rsid w:val="00F1567B"/>
    <w:rsid w:val="00F1572E"/>
    <w:rsid w:val="00F158D9"/>
    <w:rsid w:val="00F158F0"/>
    <w:rsid w:val="00F15963"/>
    <w:rsid w:val="00F15995"/>
    <w:rsid w:val="00F15AB5"/>
    <w:rsid w:val="00F15C64"/>
    <w:rsid w:val="00F15CA2"/>
    <w:rsid w:val="00F15DAD"/>
    <w:rsid w:val="00F1641D"/>
    <w:rsid w:val="00F168A7"/>
    <w:rsid w:val="00F16980"/>
    <w:rsid w:val="00F16F1A"/>
    <w:rsid w:val="00F1702B"/>
    <w:rsid w:val="00F1721F"/>
    <w:rsid w:val="00F17FF5"/>
    <w:rsid w:val="00F17FFE"/>
    <w:rsid w:val="00F20041"/>
    <w:rsid w:val="00F2011A"/>
    <w:rsid w:val="00F201F0"/>
    <w:rsid w:val="00F204A1"/>
    <w:rsid w:val="00F204E1"/>
    <w:rsid w:val="00F206F4"/>
    <w:rsid w:val="00F20C95"/>
    <w:rsid w:val="00F20E43"/>
    <w:rsid w:val="00F20E44"/>
    <w:rsid w:val="00F210AD"/>
    <w:rsid w:val="00F210DA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5B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28E"/>
    <w:rsid w:val="00F25652"/>
    <w:rsid w:val="00F25664"/>
    <w:rsid w:val="00F25668"/>
    <w:rsid w:val="00F259B8"/>
    <w:rsid w:val="00F25BC3"/>
    <w:rsid w:val="00F25BFB"/>
    <w:rsid w:val="00F25C7B"/>
    <w:rsid w:val="00F26195"/>
    <w:rsid w:val="00F262DD"/>
    <w:rsid w:val="00F26496"/>
    <w:rsid w:val="00F268B8"/>
    <w:rsid w:val="00F26AA8"/>
    <w:rsid w:val="00F2704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83B"/>
    <w:rsid w:val="00F30962"/>
    <w:rsid w:val="00F30984"/>
    <w:rsid w:val="00F30AAE"/>
    <w:rsid w:val="00F310E5"/>
    <w:rsid w:val="00F316EB"/>
    <w:rsid w:val="00F3198E"/>
    <w:rsid w:val="00F31CB8"/>
    <w:rsid w:val="00F31CCF"/>
    <w:rsid w:val="00F31D82"/>
    <w:rsid w:val="00F31EE4"/>
    <w:rsid w:val="00F32025"/>
    <w:rsid w:val="00F3205A"/>
    <w:rsid w:val="00F320C2"/>
    <w:rsid w:val="00F32610"/>
    <w:rsid w:val="00F32913"/>
    <w:rsid w:val="00F32CDD"/>
    <w:rsid w:val="00F32D7F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87B"/>
    <w:rsid w:val="00F33A43"/>
    <w:rsid w:val="00F33AC7"/>
    <w:rsid w:val="00F33B23"/>
    <w:rsid w:val="00F33C27"/>
    <w:rsid w:val="00F3422A"/>
    <w:rsid w:val="00F3450E"/>
    <w:rsid w:val="00F34530"/>
    <w:rsid w:val="00F347BA"/>
    <w:rsid w:val="00F34835"/>
    <w:rsid w:val="00F3485C"/>
    <w:rsid w:val="00F348C7"/>
    <w:rsid w:val="00F349AF"/>
    <w:rsid w:val="00F34F27"/>
    <w:rsid w:val="00F34FE2"/>
    <w:rsid w:val="00F35213"/>
    <w:rsid w:val="00F3533D"/>
    <w:rsid w:val="00F354E8"/>
    <w:rsid w:val="00F3561A"/>
    <w:rsid w:val="00F356A6"/>
    <w:rsid w:val="00F3586D"/>
    <w:rsid w:val="00F35892"/>
    <w:rsid w:val="00F35DE1"/>
    <w:rsid w:val="00F35DF2"/>
    <w:rsid w:val="00F35E81"/>
    <w:rsid w:val="00F35FC3"/>
    <w:rsid w:val="00F36043"/>
    <w:rsid w:val="00F360AC"/>
    <w:rsid w:val="00F3615B"/>
    <w:rsid w:val="00F36403"/>
    <w:rsid w:val="00F3658D"/>
    <w:rsid w:val="00F36882"/>
    <w:rsid w:val="00F368F1"/>
    <w:rsid w:val="00F36AAB"/>
    <w:rsid w:val="00F36B06"/>
    <w:rsid w:val="00F3702A"/>
    <w:rsid w:val="00F3730E"/>
    <w:rsid w:val="00F3794F"/>
    <w:rsid w:val="00F37BE2"/>
    <w:rsid w:val="00F37CEE"/>
    <w:rsid w:val="00F37D6F"/>
    <w:rsid w:val="00F37E6F"/>
    <w:rsid w:val="00F37F98"/>
    <w:rsid w:val="00F4011B"/>
    <w:rsid w:val="00F403EF"/>
    <w:rsid w:val="00F40B01"/>
    <w:rsid w:val="00F40B51"/>
    <w:rsid w:val="00F40BCE"/>
    <w:rsid w:val="00F40D4F"/>
    <w:rsid w:val="00F40E11"/>
    <w:rsid w:val="00F40EF4"/>
    <w:rsid w:val="00F413B0"/>
    <w:rsid w:val="00F41401"/>
    <w:rsid w:val="00F41532"/>
    <w:rsid w:val="00F415E4"/>
    <w:rsid w:val="00F418AC"/>
    <w:rsid w:val="00F41C35"/>
    <w:rsid w:val="00F41CD2"/>
    <w:rsid w:val="00F41DCB"/>
    <w:rsid w:val="00F41F18"/>
    <w:rsid w:val="00F42626"/>
    <w:rsid w:val="00F4263D"/>
    <w:rsid w:val="00F4269B"/>
    <w:rsid w:val="00F428CE"/>
    <w:rsid w:val="00F428FA"/>
    <w:rsid w:val="00F42B01"/>
    <w:rsid w:val="00F42DF0"/>
    <w:rsid w:val="00F42F23"/>
    <w:rsid w:val="00F42F5C"/>
    <w:rsid w:val="00F42FDD"/>
    <w:rsid w:val="00F4300C"/>
    <w:rsid w:val="00F43089"/>
    <w:rsid w:val="00F43134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A8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4BCA"/>
    <w:rsid w:val="00F45161"/>
    <w:rsid w:val="00F454F3"/>
    <w:rsid w:val="00F45523"/>
    <w:rsid w:val="00F45570"/>
    <w:rsid w:val="00F45B07"/>
    <w:rsid w:val="00F45C71"/>
    <w:rsid w:val="00F46058"/>
    <w:rsid w:val="00F46089"/>
    <w:rsid w:val="00F46709"/>
    <w:rsid w:val="00F46A3C"/>
    <w:rsid w:val="00F46C54"/>
    <w:rsid w:val="00F46DEF"/>
    <w:rsid w:val="00F46F4D"/>
    <w:rsid w:val="00F46F94"/>
    <w:rsid w:val="00F471B3"/>
    <w:rsid w:val="00F477C4"/>
    <w:rsid w:val="00F479B3"/>
    <w:rsid w:val="00F47B6B"/>
    <w:rsid w:val="00F47C06"/>
    <w:rsid w:val="00F47E24"/>
    <w:rsid w:val="00F47EC3"/>
    <w:rsid w:val="00F50310"/>
    <w:rsid w:val="00F506E8"/>
    <w:rsid w:val="00F5072D"/>
    <w:rsid w:val="00F507F9"/>
    <w:rsid w:val="00F5092D"/>
    <w:rsid w:val="00F50A37"/>
    <w:rsid w:val="00F50EC6"/>
    <w:rsid w:val="00F50EEB"/>
    <w:rsid w:val="00F50F8B"/>
    <w:rsid w:val="00F5154A"/>
    <w:rsid w:val="00F5178A"/>
    <w:rsid w:val="00F51842"/>
    <w:rsid w:val="00F51DD0"/>
    <w:rsid w:val="00F51E17"/>
    <w:rsid w:val="00F51E33"/>
    <w:rsid w:val="00F51EF5"/>
    <w:rsid w:val="00F52475"/>
    <w:rsid w:val="00F524D2"/>
    <w:rsid w:val="00F524DA"/>
    <w:rsid w:val="00F52911"/>
    <w:rsid w:val="00F52BEF"/>
    <w:rsid w:val="00F52CE5"/>
    <w:rsid w:val="00F52D37"/>
    <w:rsid w:val="00F52E66"/>
    <w:rsid w:val="00F52EA3"/>
    <w:rsid w:val="00F533BF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4FB"/>
    <w:rsid w:val="00F54523"/>
    <w:rsid w:val="00F5473A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A49"/>
    <w:rsid w:val="00F56A8B"/>
    <w:rsid w:val="00F56C78"/>
    <w:rsid w:val="00F56D80"/>
    <w:rsid w:val="00F56F94"/>
    <w:rsid w:val="00F56FC6"/>
    <w:rsid w:val="00F5707C"/>
    <w:rsid w:val="00F5708F"/>
    <w:rsid w:val="00F5750C"/>
    <w:rsid w:val="00F5760D"/>
    <w:rsid w:val="00F576D9"/>
    <w:rsid w:val="00F57704"/>
    <w:rsid w:val="00F57C51"/>
    <w:rsid w:val="00F57D1A"/>
    <w:rsid w:val="00F57F68"/>
    <w:rsid w:val="00F60394"/>
    <w:rsid w:val="00F603C9"/>
    <w:rsid w:val="00F603D2"/>
    <w:rsid w:val="00F6058D"/>
    <w:rsid w:val="00F606BF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BE4"/>
    <w:rsid w:val="00F61D1C"/>
    <w:rsid w:val="00F62622"/>
    <w:rsid w:val="00F629B9"/>
    <w:rsid w:val="00F62A90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3DEC"/>
    <w:rsid w:val="00F6411A"/>
    <w:rsid w:val="00F6414F"/>
    <w:rsid w:val="00F646BC"/>
    <w:rsid w:val="00F646DD"/>
    <w:rsid w:val="00F64CA8"/>
    <w:rsid w:val="00F64E86"/>
    <w:rsid w:val="00F64F36"/>
    <w:rsid w:val="00F65040"/>
    <w:rsid w:val="00F650B0"/>
    <w:rsid w:val="00F650BF"/>
    <w:rsid w:val="00F6518A"/>
    <w:rsid w:val="00F651E2"/>
    <w:rsid w:val="00F658B3"/>
    <w:rsid w:val="00F65CF0"/>
    <w:rsid w:val="00F65FEC"/>
    <w:rsid w:val="00F660D5"/>
    <w:rsid w:val="00F663AF"/>
    <w:rsid w:val="00F663B3"/>
    <w:rsid w:val="00F663F6"/>
    <w:rsid w:val="00F66417"/>
    <w:rsid w:val="00F66420"/>
    <w:rsid w:val="00F66465"/>
    <w:rsid w:val="00F666B0"/>
    <w:rsid w:val="00F66C79"/>
    <w:rsid w:val="00F66F70"/>
    <w:rsid w:val="00F67017"/>
    <w:rsid w:val="00F67072"/>
    <w:rsid w:val="00F67353"/>
    <w:rsid w:val="00F673AA"/>
    <w:rsid w:val="00F6785B"/>
    <w:rsid w:val="00F67A11"/>
    <w:rsid w:val="00F70093"/>
    <w:rsid w:val="00F7031F"/>
    <w:rsid w:val="00F704FC"/>
    <w:rsid w:val="00F70539"/>
    <w:rsid w:val="00F7081F"/>
    <w:rsid w:val="00F70861"/>
    <w:rsid w:val="00F70BB3"/>
    <w:rsid w:val="00F70D00"/>
    <w:rsid w:val="00F713A9"/>
    <w:rsid w:val="00F71617"/>
    <w:rsid w:val="00F716AE"/>
    <w:rsid w:val="00F71830"/>
    <w:rsid w:val="00F71A67"/>
    <w:rsid w:val="00F71B36"/>
    <w:rsid w:val="00F720D9"/>
    <w:rsid w:val="00F7214D"/>
    <w:rsid w:val="00F723A0"/>
    <w:rsid w:val="00F723C6"/>
    <w:rsid w:val="00F7251C"/>
    <w:rsid w:val="00F725A6"/>
    <w:rsid w:val="00F7263B"/>
    <w:rsid w:val="00F72665"/>
    <w:rsid w:val="00F72D18"/>
    <w:rsid w:val="00F72FA0"/>
    <w:rsid w:val="00F73988"/>
    <w:rsid w:val="00F739E8"/>
    <w:rsid w:val="00F73BD5"/>
    <w:rsid w:val="00F73F2D"/>
    <w:rsid w:val="00F74102"/>
    <w:rsid w:val="00F74130"/>
    <w:rsid w:val="00F74205"/>
    <w:rsid w:val="00F742B2"/>
    <w:rsid w:val="00F74477"/>
    <w:rsid w:val="00F744DC"/>
    <w:rsid w:val="00F74DDA"/>
    <w:rsid w:val="00F74FDB"/>
    <w:rsid w:val="00F753B9"/>
    <w:rsid w:val="00F753CA"/>
    <w:rsid w:val="00F75A7A"/>
    <w:rsid w:val="00F75B5C"/>
    <w:rsid w:val="00F75D7A"/>
    <w:rsid w:val="00F762D3"/>
    <w:rsid w:val="00F76356"/>
    <w:rsid w:val="00F76413"/>
    <w:rsid w:val="00F76488"/>
    <w:rsid w:val="00F764F4"/>
    <w:rsid w:val="00F765A1"/>
    <w:rsid w:val="00F76825"/>
    <w:rsid w:val="00F769B2"/>
    <w:rsid w:val="00F76C4E"/>
    <w:rsid w:val="00F76D53"/>
    <w:rsid w:val="00F76D89"/>
    <w:rsid w:val="00F76DF4"/>
    <w:rsid w:val="00F76E8E"/>
    <w:rsid w:val="00F771A3"/>
    <w:rsid w:val="00F772E7"/>
    <w:rsid w:val="00F774EC"/>
    <w:rsid w:val="00F77604"/>
    <w:rsid w:val="00F777A7"/>
    <w:rsid w:val="00F77894"/>
    <w:rsid w:val="00F77A95"/>
    <w:rsid w:val="00F77C11"/>
    <w:rsid w:val="00F77D96"/>
    <w:rsid w:val="00F77EE3"/>
    <w:rsid w:val="00F80030"/>
    <w:rsid w:val="00F80043"/>
    <w:rsid w:val="00F8009B"/>
    <w:rsid w:val="00F80210"/>
    <w:rsid w:val="00F803F1"/>
    <w:rsid w:val="00F80428"/>
    <w:rsid w:val="00F80538"/>
    <w:rsid w:val="00F807D6"/>
    <w:rsid w:val="00F80E18"/>
    <w:rsid w:val="00F80F23"/>
    <w:rsid w:val="00F80F2E"/>
    <w:rsid w:val="00F80F50"/>
    <w:rsid w:val="00F80F8C"/>
    <w:rsid w:val="00F8100E"/>
    <w:rsid w:val="00F8138C"/>
    <w:rsid w:val="00F8141B"/>
    <w:rsid w:val="00F815BD"/>
    <w:rsid w:val="00F815CF"/>
    <w:rsid w:val="00F8180C"/>
    <w:rsid w:val="00F81C7C"/>
    <w:rsid w:val="00F81E3C"/>
    <w:rsid w:val="00F82322"/>
    <w:rsid w:val="00F827ED"/>
    <w:rsid w:val="00F82849"/>
    <w:rsid w:val="00F8291C"/>
    <w:rsid w:val="00F82C9F"/>
    <w:rsid w:val="00F82CA2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14"/>
    <w:rsid w:val="00F841F3"/>
    <w:rsid w:val="00F84A18"/>
    <w:rsid w:val="00F84DBB"/>
    <w:rsid w:val="00F850DE"/>
    <w:rsid w:val="00F85225"/>
    <w:rsid w:val="00F85458"/>
    <w:rsid w:val="00F85475"/>
    <w:rsid w:val="00F8561F"/>
    <w:rsid w:val="00F857B2"/>
    <w:rsid w:val="00F85A71"/>
    <w:rsid w:val="00F85A88"/>
    <w:rsid w:val="00F85ACC"/>
    <w:rsid w:val="00F85AEF"/>
    <w:rsid w:val="00F85B48"/>
    <w:rsid w:val="00F85B6C"/>
    <w:rsid w:val="00F85BC5"/>
    <w:rsid w:val="00F85C89"/>
    <w:rsid w:val="00F85D96"/>
    <w:rsid w:val="00F85E01"/>
    <w:rsid w:val="00F85E0B"/>
    <w:rsid w:val="00F860BE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C79"/>
    <w:rsid w:val="00F86E23"/>
    <w:rsid w:val="00F86FD7"/>
    <w:rsid w:val="00F8722C"/>
    <w:rsid w:val="00F87352"/>
    <w:rsid w:val="00F8760D"/>
    <w:rsid w:val="00F877D1"/>
    <w:rsid w:val="00F87B08"/>
    <w:rsid w:val="00F87F38"/>
    <w:rsid w:val="00F87F3B"/>
    <w:rsid w:val="00F901B2"/>
    <w:rsid w:val="00F901CC"/>
    <w:rsid w:val="00F903C5"/>
    <w:rsid w:val="00F9061F"/>
    <w:rsid w:val="00F90696"/>
    <w:rsid w:val="00F909C2"/>
    <w:rsid w:val="00F90A03"/>
    <w:rsid w:val="00F9108D"/>
    <w:rsid w:val="00F911BD"/>
    <w:rsid w:val="00F9134A"/>
    <w:rsid w:val="00F915EA"/>
    <w:rsid w:val="00F91650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2D78"/>
    <w:rsid w:val="00F930CB"/>
    <w:rsid w:val="00F93122"/>
    <w:rsid w:val="00F9332C"/>
    <w:rsid w:val="00F93612"/>
    <w:rsid w:val="00F93AD5"/>
    <w:rsid w:val="00F93ADF"/>
    <w:rsid w:val="00F93B71"/>
    <w:rsid w:val="00F93EC0"/>
    <w:rsid w:val="00F9418A"/>
    <w:rsid w:val="00F941F9"/>
    <w:rsid w:val="00F94284"/>
    <w:rsid w:val="00F94691"/>
    <w:rsid w:val="00F94A0F"/>
    <w:rsid w:val="00F94DC3"/>
    <w:rsid w:val="00F9530F"/>
    <w:rsid w:val="00F9544E"/>
    <w:rsid w:val="00F95688"/>
    <w:rsid w:val="00F958A0"/>
    <w:rsid w:val="00F959F5"/>
    <w:rsid w:val="00F95BA3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4CA"/>
    <w:rsid w:val="00F9751D"/>
    <w:rsid w:val="00F97598"/>
    <w:rsid w:val="00F975A0"/>
    <w:rsid w:val="00F979A7"/>
    <w:rsid w:val="00F97AD3"/>
    <w:rsid w:val="00F97AED"/>
    <w:rsid w:val="00F97BDD"/>
    <w:rsid w:val="00F97E30"/>
    <w:rsid w:val="00F97E57"/>
    <w:rsid w:val="00FA0033"/>
    <w:rsid w:val="00FA0132"/>
    <w:rsid w:val="00FA0463"/>
    <w:rsid w:val="00FA0481"/>
    <w:rsid w:val="00FA05E2"/>
    <w:rsid w:val="00FA0689"/>
    <w:rsid w:val="00FA078C"/>
    <w:rsid w:val="00FA082A"/>
    <w:rsid w:val="00FA08CB"/>
    <w:rsid w:val="00FA0999"/>
    <w:rsid w:val="00FA0AE4"/>
    <w:rsid w:val="00FA0C8E"/>
    <w:rsid w:val="00FA0DCE"/>
    <w:rsid w:val="00FA0F17"/>
    <w:rsid w:val="00FA0F8C"/>
    <w:rsid w:val="00FA0FB9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C8F"/>
    <w:rsid w:val="00FA2E01"/>
    <w:rsid w:val="00FA2E09"/>
    <w:rsid w:val="00FA3077"/>
    <w:rsid w:val="00FA30B8"/>
    <w:rsid w:val="00FA32A1"/>
    <w:rsid w:val="00FA32EC"/>
    <w:rsid w:val="00FA3E32"/>
    <w:rsid w:val="00FA3FA8"/>
    <w:rsid w:val="00FA404A"/>
    <w:rsid w:val="00FA4300"/>
    <w:rsid w:val="00FA43BF"/>
    <w:rsid w:val="00FA4452"/>
    <w:rsid w:val="00FA44FC"/>
    <w:rsid w:val="00FA464C"/>
    <w:rsid w:val="00FA465A"/>
    <w:rsid w:val="00FA48C7"/>
    <w:rsid w:val="00FA4B52"/>
    <w:rsid w:val="00FA4C5F"/>
    <w:rsid w:val="00FA4C6A"/>
    <w:rsid w:val="00FA4D09"/>
    <w:rsid w:val="00FA532E"/>
    <w:rsid w:val="00FA558B"/>
    <w:rsid w:val="00FA569F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A9"/>
    <w:rsid w:val="00FA77BF"/>
    <w:rsid w:val="00FA7AB2"/>
    <w:rsid w:val="00FA7F57"/>
    <w:rsid w:val="00FA7F72"/>
    <w:rsid w:val="00FB0009"/>
    <w:rsid w:val="00FB00E9"/>
    <w:rsid w:val="00FB0303"/>
    <w:rsid w:val="00FB0312"/>
    <w:rsid w:val="00FB0564"/>
    <w:rsid w:val="00FB0756"/>
    <w:rsid w:val="00FB07C6"/>
    <w:rsid w:val="00FB0856"/>
    <w:rsid w:val="00FB0C65"/>
    <w:rsid w:val="00FB0D21"/>
    <w:rsid w:val="00FB0D6F"/>
    <w:rsid w:val="00FB104A"/>
    <w:rsid w:val="00FB10F3"/>
    <w:rsid w:val="00FB123A"/>
    <w:rsid w:val="00FB12AE"/>
    <w:rsid w:val="00FB132E"/>
    <w:rsid w:val="00FB162F"/>
    <w:rsid w:val="00FB1757"/>
    <w:rsid w:val="00FB1A8F"/>
    <w:rsid w:val="00FB1AA3"/>
    <w:rsid w:val="00FB1E62"/>
    <w:rsid w:val="00FB2060"/>
    <w:rsid w:val="00FB232E"/>
    <w:rsid w:val="00FB23A7"/>
    <w:rsid w:val="00FB272B"/>
    <w:rsid w:val="00FB2A4E"/>
    <w:rsid w:val="00FB2B5E"/>
    <w:rsid w:val="00FB2C91"/>
    <w:rsid w:val="00FB2D75"/>
    <w:rsid w:val="00FB2FB8"/>
    <w:rsid w:val="00FB31BA"/>
    <w:rsid w:val="00FB335F"/>
    <w:rsid w:val="00FB3420"/>
    <w:rsid w:val="00FB3448"/>
    <w:rsid w:val="00FB3692"/>
    <w:rsid w:val="00FB36FD"/>
    <w:rsid w:val="00FB3742"/>
    <w:rsid w:val="00FB3BE8"/>
    <w:rsid w:val="00FB42AE"/>
    <w:rsid w:val="00FB4546"/>
    <w:rsid w:val="00FB459E"/>
    <w:rsid w:val="00FB45A7"/>
    <w:rsid w:val="00FB46BF"/>
    <w:rsid w:val="00FB49B1"/>
    <w:rsid w:val="00FB4CA9"/>
    <w:rsid w:val="00FB4D45"/>
    <w:rsid w:val="00FB4FB8"/>
    <w:rsid w:val="00FB5002"/>
    <w:rsid w:val="00FB50B3"/>
    <w:rsid w:val="00FB51CF"/>
    <w:rsid w:val="00FB5726"/>
    <w:rsid w:val="00FB59B8"/>
    <w:rsid w:val="00FB5B06"/>
    <w:rsid w:val="00FB5C74"/>
    <w:rsid w:val="00FB5DF7"/>
    <w:rsid w:val="00FB5DFB"/>
    <w:rsid w:val="00FB609D"/>
    <w:rsid w:val="00FB6AAD"/>
    <w:rsid w:val="00FB6BFC"/>
    <w:rsid w:val="00FB7329"/>
    <w:rsid w:val="00FB7537"/>
    <w:rsid w:val="00FB78FF"/>
    <w:rsid w:val="00FB7964"/>
    <w:rsid w:val="00FB7A4C"/>
    <w:rsid w:val="00FB7BD6"/>
    <w:rsid w:val="00FB7F32"/>
    <w:rsid w:val="00FB7F63"/>
    <w:rsid w:val="00FC0072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31"/>
    <w:rsid w:val="00FC23B1"/>
    <w:rsid w:val="00FC27CC"/>
    <w:rsid w:val="00FC28B1"/>
    <w:rsid w:val="00FC2A5F"/>
    <w:rsid w:val="00FC2B78"/>
    <w:rsid w:val="00FC2C17"/>
    <w:rsid w:val="00FC2DD6"/>
    <w:rsid w:val="00FC2E8A"/>
    <w:rsid w:val="00FC2FE5"/>
    <w:rsid w:val="00FC32D8"/>
    <w:rsid w:val="00FC3498"/>
    <w:rsid w:val="00FC3570"/>
    <w:rsid w:val="00FC35BE"/>
    <w:rsid w:val="00FC363A"/>
    <w:rsid w:val="00FC366A"/>
    <w:rsid w:val="00FC388F"/>
    <w:rsid w:val="00FC38B8"/>
    <w:rsid w:val="00FC3AA6"/>
    <w:rsid w:val="00FC3B04"/>
    <w:rsid w:val="00FC3B38"/>
    <w:rsid w:val="00FC3D47"/>
    <w:rsid w:val="00FC3E2D"/>
    <w:rsid w:val="00FC40C3"/>
    <w:rsid w:val="00FC42A3"/>
    <w:rsid w:val="00FC42EF"/>
    <w:rsid w:val="00FC467D"/>
    <w:rsid w:val="00FC4CCE"/>
    <w:rsid w:val="00FC4E72"/>
    <w:rsid w:val="00FC504E"/>
    <w:rsid w:val="00FC50B8"/>
    <w:rsid w:val="00FC52B4"/>
    <w:rsid w:val="00FC55A5"/>
    <w:rsid w:val="00FC591C"/>
    <w:rsid w:val="00FC59FA"/>
    <w:rsid w:val="00FC5EAE"/>
    <w:rsid w:val="00FC5EF5"/>
    <w:rsid w:val="00FC5FB2"/>
    <w:rsid w:val="00FC60DF"/>
    <w:rsid w:val="00FC61AD"/>
    <w:rsid w:val="00FC627F"/>
    <w:rsid w:val="00FC64B0"/>
    <w:rsid w:val="00FC68B2"/>
    <w:rsid w:val="00FC6C6B"/>
    <w:rsid w:val="00FC6D36"/>
    <w:rsid w:val="00FC6DA9"/>
    <w:rsid w:val="00FC6DD4"/>
    <w:rsid w:val="00FC6F64"/>
    <w:rsid w:val="00FC6F98"/>
    <w:rsid w:val="00FC6FD6"/>
    <w:rsid w:val="00FC702E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AD0"/>
    <w:rsid w:val="00FC7DB5"/>
    <w:rsid w:val="00FC7EE4"/>
    <w:rsid w:val="00FD0001"/>
    <w:rsid w:val="00FD02B5"/>
    <w:rsid w:val="00FD0314"/>
    <w:rsid w:val="00FD04BF"/>
    <w:rsid w:val="00FD069C"/>
    <w:rsid w:val="00FD0834"/>
    <w:rsid w:val="00FD0C33"/>
    <w:rsid w:val="00FD1078"/>
    <w:rsid w:val="00FD10F7"/>
    <w:rsid w:val="00FD127B"/>
    <w:rsid w:val="00FD12CB"/>
    <w:rsid w:val="00FD1371"/>
    <w:rsid w:val="00FD162A"/>
    <w:rsid w:val="00FD16C5"/>
    <w:rsid w:val="00FD173F"/>
    <w:rsid w:val="00FD17F6"/>
    <w:rsid w:val="00FD187A"/>
    <w:rsid w:val="00FD1A36"/>
    <w:rsid w:val="00FD1A53"/>
    <w:rsid w:val="00FD1A75"/>
    <w:rsid w:val="00FD1BD7"/>
    <w:rsid w:val="00FD1BF5"/>
    <w:rsid w:val="00FD1E8D"/>
    <w:rsid w:val="00FD1FB2"/>
    <w:rsid w:val="00FD1FEA"/>
    <w:rsid w:val="00FD211A"/>
    <w:rsid w:val="00FD2181"/>
    <w:rsid w:val="00FD2245"/>
    <w:rsid w:val="00FD22F0"/>
    <w:rsid w:val="00FD27DD"/>
    <w:rsid w:val="00FD2807"/>
    <w:rsid w:val="00FD2854"/>
    <w:rsid w:val="00FD2A30"/>
    <w:rsid w:val="00FD2B5B"/>
    <w:rsid w:val="00FD2BEB"/>
    <w:rsid w:val="00FD2CFB"/>
    <w:rsid w:val="00FD301D"/>
    <w:rsid w:val="00FD32A6"/>
    <w:rsid w:val="00FD3552"/>
    <w:rsid w:val="00FD36C7"/>
    <w:rsid w:val="00FD38FC"/>
    <w:rsid w:val="00FD45B4"/>
    <w:rsid w:val="00FD463A"/>
    <w:rsid w:val="00FD4910"/>
    <w:rsid w:val="00FD4C76"/>
    <w:rsid w:val="00FD4CF3"/>
    <w:rsid w:val="00FD4EDB"/>
    <w:rsid w:val="00FD4F29"/>
    <w:rsid w:val="00FD5099"/>
    <w:rsid w:val="00FD50C0"/>
    <w:rsid w:val="00FD528E"/>
    <w:rsid w:val="00FD530D"/>
    <w:rsid w:val="00FD5414"/>
    <w:rsid w:val="00FD54C8"/>
    <w:rsid w:val="00FD5684"/>
    <w:rsid w:val="00FD5787"/>
    <w:rsid w:val="00FD57A0"/>
    <w:rsid w:val="00FD5999"/>
    <w:rsid w:val="00FD5A6A"/>
    <w:rsid w:val="00FD5DA6"/>
    <w:rsid w:val="00FD5DCD"/>
    <w:rsid w:val="00FD5E06"/>
    <w:rsid w:val="00FD5F46"/>
    <w:rsid w:val="00FD638E"/>
    <w:rsid w:val="00FD6501"/>
    <w:rsid w:val="00FD6617"/>
    <w:rsid w:val="00FD6641"/>
    <w:rsid w:val="00FD6858"/>
    <w:rsid w:val="00FD6896"/>
    <w:rsid w:val="00FD68D9"/>
    <w:rsid w:val="00FD69AA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222"/>
    <w:rsid w:val="00FE13E6"/>
    <w:rsid w:val="00FE176E"/>
    <w:rsid w:val="00FE1959"/>
    <w:rsid w:val="00FE1B8F"/>
    <w:rsid w:val="00FE1B9E"/>
    <w:rsid w:val="00FE1D01"/>
    <w:rsid w:val="00FE1EC4"/>
    <w:rsid w:val="00FE1F27"/>
    <w:rsid w:val="00FE233F"/>
    <w:rsid w:val="00FE2755"/>
    <w:rsid w:val="00FE2958"/>
    <w:rsid w:val="00FE2A07"/>
    <w:rsid w:val="00FE2BA7"/>
    <w:rsid w:val="00FE2E62"/>
    <w:rsid w:val="00FE3316"/>
    <w:rsid w:val="00FE33E6"/>
    <w:rsid w:val="00FE344D"/>
    <w:rsid w:val="00FE34D9"/>
    <w:rsid w:val="00FE3716"/>
    <w:rsid w:val="00FE3768"/>
    <w:rsid w:val="00FE3B0F"/>
    <w:rsid w:val="00FE3C30"/>
    <w:rsid w:val="00FE3D6C"/>
    <w:rsid w:val="00FE44C0"/>
    <w:rsid w:val="00FE461C"/>
    <w:rsid w:val="00FE468E"/>
    <w:rsid w:val="00FE4906"/>
    <w:rsid w:val="00FE4CC8"/>
    <w:rsid w:val="00FE4E60"/>
    <w:rsid w:val="00FE5044"/>
    <w:rsid w:val="00FE5045"/>
    <w:rsid w:val="00FE50F9"/>
    <w:rsid w:val="00FE5304"/>
    <w:rsid w:val="00FE57C3"/>
    <w:rsid w:val="00FE58AE"/>
    <w:rsid w:val="00FE59AF"/>
    <w:rsid w:val="00FE5A02"/>
    <w:rsid w:val="00FE5A6A"/>
    <w:rsid w:val="00FE5F2B"/>
    <w:rsid w:val="00FE6222"/>
    <w:rsid w:val="00FE6345"/>
    <w:rsid w:val="00FE6A6D"/>
    <w:rsid w:val="00FE6D5C"/>
    <w:rsid w:val="00FE6F49"/>
    <w:rsid w:val="00FE6F65"/>
    <w:rsid w:val="00FE70B8"/>
    <w:rsid w:val="00FE70F5"/>
    <w:rsid w:val="00FE71B1"/>
    <w:rsid w:val="00FE7293"/>
    <w:rsid w:val="00FE73EB"/>
    <w:rsid w:val="00FE74DC"/>
    <w:rsid w:val="00FE7503"/>
    <w:rsid w:val="00FE760E"/>
    <w:rsid w:val="00FE767F"/>
    <w:rsid w:val="00FE7777"/>
    <w:rsid w:val="00FE7971"/>
    <w:rsid w:val="00FE79AC"/>
    <w:rsid w:val="00FE7B7D"/>
    <w:rsid w:val="00FE7C5C"/>
    <w:rsid w:val="00FE7D19"/>
    <w:rsid w:val="00FE7D1C"/>
    <w:rsid w:val="00FF002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04F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2C8B"/>
    <w:rsid w:val="00FF3317"/>
    <w:rsid w:val="00FF3401"/>
    <w:rsid w:val="00FF3427"/>
    <w:rsid w:val="00FF34E3"/>
    <w:rsid w:val="00FF377B"/>
    <w:rsid w:val="00FF3862"/>
    <w:rsid w:val="00FF39F1"/>
    <w:rsid w:val="00FF3CF4"/>
    <w:rsid w:val="00FF3D2D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278"/>
    <w:rsid w:val="00FF5630"/>
    <w:rsid w:val="00FF564E"/>
    <w:rsid w:val="00FF5789"/>
    <w:rsid w:val="00FF5898"/>
    <w:rsid w:val="00FF5A7C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EE0"/>
    <w:rsid w:val="00FF7F26"/>
    <w:rsid w:val="016034B4"/>
    <w:rsid w:val="01D22DFB"/>
    <w:rsid w:val="01EB059E"/>
    <w:rsid w:val="022989D3"/>
    <w:rsid w:val="0270A4EE"/>
    <w:rsid w:val="035A5082"/>
    <w:rsid w:val="0367E8ED"/>
    <w:rsid w:val="03B7C64A"/>
    <w:rsid w:val="03EFC926"/>
    <w:rsid w:val="041DFFCC"/>
    <w:rsid w:val="043A2CB0"/>
    <w:rsid w:val="0476ED79"/>
    <w:rsid w:val="04F547B5"/>
    <w:rsid w:val="054F7C07"/>
    <w:rsid w:val="0583D8C9"/>
    <w:rsid w:val="059C1A3D"/>
    <w:rsid w:val="065010DE"/>
    <w:rsid w:val="0742C860"/>
    <w:rsid w:val="07B59571"/>
    <w:rsid w:val="0AD78E6B"/>
    <w:rsid w:val="0ADF871B"/>
    <w:rsid w:val="0AF4BA49"/>
    <w:rsid w:val="0B943E0E"/>
    <w:rsid w:val="0B9C6A57"/>
    <w:rsid w:val="0BA4B90B"/>
    <w:rsid w:val="0BC96460"/>
    <w:rsid w:val="0BE7B6C1"/>
    <w:rsid w:val="0BF1DAF4"/>
    <w:rsid w:val="0D2C6701"/>
    <w:rsid w:val="0D4AE1DB"/>
    <w:rsid w:val="0DFDCDC0"/>
    <w:rsid w:val="0F50B915"/>
    <w:rsid w:val="10BC89A5"/>
    <w:rsid w:val="10E81EB1"/>
    <w:rsid w:val="1137339C"/>
    <w:rsid w:val="122AFDCD"/>
    <w:rsid w:val="131A91A0"/>
    <w:rsid w:val="135F8D5E"/>
    <w:rsid w:val="139BD5CF"/>
    <w:rsid w:val="1443CE8B"/>
    <w:rsid w:val="14A91C8E"/>
    <w:rsid w:val="14D600AD"/>
    <w:rsid w:val="14EF5168"/>
    <w:rsid w:val="15DB4AAB"/>
    <w:rsid w:val="16F9C8F0"/>
    <w:rsid w:val="170FB394"/>
    <w:rsid w:val="17F03A74"/>
    <w:rsid w:val="19300108"/>
    <w:rsid w:val="19968F52"/>
    <w:rsid w:val="19BA90C0"/>
    <w:rsid w:val="1A50EA8D"/>
    <w:rsid w:val="1A92D4EB"/>
    <w:rsid w:val="1AAD8CDE"/>
    <w:rsid w:val="1B04404D"/>
    <w:rsid w:val="1B95D0D8"/>
    <w:rsid w:val="1BF48C3F"/>
    <w:rsid w:val="1CB7886F"/>
    <w:rsid w:val="1D5156C6"/>
    <w:rsid w:val="1EAA9150"/>
    <w:rsid w:val="1EFA7519"/>
    <w:rsid w:val="1F3C212C"/>
    <w:rsid w:val="2072F409"/>
    <w:rsid w:val="21AAE2B4"/>
    <w:rsid w:val="23CB78CB"/>
    <w:rsid w:val="2417FA40"/>
    <w:rsid w:val="2582F70E"/>
    <w:rsid w:val="25EE2996"/>
    <w:rsid w:val="26246044"/>
    <w:rsid w:val="2776C4DF"/>
    <w:rsid w:val="277F1082"/>
    <w:rsid w:val="27C38A8E"/>
    <w:rsid w:val="283998A2"/>
    <w:rsid w:val="2873D6D0"/>
    <w:rsid w:val="2A4D590C"/>
    <w:rsid w:val="2A590AD5"/>
    <w:rsid w:val="2B4C0AEF"/>
    <w:rsid w:val="2B55E835"/>
    <w:rsid w:val="2BBE92F2"/>
    <w:rsid w:val="2BE7338E"/>
    <w:rsid w:val="2C3339AA"/>
    <w:rsid w:val="2D3BE207"/>
    <w:rsid w:val="2D96F9FA"/>
    <w:rsid w:val="2ECE641C"/>
    <w:rsid w:val="2F972299"/>
    <w:rsid w:val="2FAE50FC"/>
    <w:rsid w:val="31991448"/>
    <w:rsid w:val="321D66D3"/>
    <w:rsid w:val="3283A728"/>
    <w:rsid w:val="32AE2509"/>
    <w:rsid w:val="336D40F4"/>
    <w:rsid w:val="33B0E507"/>
    <w:rsid w:val="343B05B6"/>
    <w:rsid w:val="36383F9C"/>
    <w:rsid w:val="364B5A28"/>
    <w:rsid w:val="36609BBC"/>
    <w:rsid w:val="375935BE"/>
    <w:rsid w:val="3939E5A7"/>
    <w:rsid w:val="393FDBE8"/>
    <w:rsid w:val="39B7F6D8"/>
    <w:rsid w:val="39D34311"/>
    <w:rsid w:val="39F9B4CE"/>
    <w:rsid w:val="3A972B9D"/>
    <w:rsid w:val="3AB008B6"/>
    <w:rsid w:val="3AB33CEE"/>
    <w:rsid w:val="3AE308BB"/>
    <w:rsid w:val="3B0AE034"/>
    <w:rsid w:val="3B2BF57F"/>
    <w:rsid w:val="3B49065C"/>
    <w:rsid w:val="3B5FE370"/>
    <w:rsid w:val="3B76D56B"/>
    <w:rsid w:val="3B927E5E"/>
    <w:rsid w:val="3B9ABE29"/>
    <w:rsid w:val="3C03E31D"/>
    <w:rsid w:val="3C2F62B9"/>
    <w:rsid w:val="3CCD5681"/>
    <w:rsid w:val="3CEC5B37"/>
    <w:rsid w:val="3DD3D26D"/>
    <w:rsid w:val="3EFF66E2"/>
    <w:rsid w:val="3FA60C89"/>
    <w:rsid w:val="4031B71C"/>
    <w:rsid w:val="407065F9"/>
    <w:rsid w:val="410DD2DF"/>
    <w:rsid w:val="4126AE39"/>
    <w:rsid w:val="41756631"/>
    <w:rsid w:val="418EFFDB"/>
    <w:rsid w:val="41F3F083"/>
    <w:rsid w:val="4219A671"/>
    <w:rsid w:val="42EF1D17"/>
    <w:rsid w:val="435586DA"/>
    <w:rsid w:val="44037BBD"/>
    <w:rsid w:val="444C462C"/>
    <w:rsid w:val="45762145"/>
    <w:rsid w:val="45F9F835"/>
    <w:rsid w:val="47F79C05"/>
    <w:rsid w:val="4854A7DE"/>
    <w:rsid w:val="4927E790"/>
    <w:rsid w:val="4956CC09"/>
    <w:rsid w:val="4ACE8DA8"/>
    <w:rsid w:val="4B8EE754"/>
    <w:rsid w:val="4CBCAAA2"/>
    <w:rsid w:val="4CD212D8"/>
    <w:rsid w:val="4D940263"/>
    <w:rsid w:val="4DED9D63"/>
    <w:rsid w:val="4E0791A4"/>
    <w:rsid w:val="4E7F3803"/>
    <w:rsid w:val="4F9C57E8"/>
    <w:rsid w:val="50C73A49"/>
    <w:rsid w:val="5147A8D1"/>
    <w:rsid w:val="524B187A"/>
    <w:rsid w:val="52999050"/>
    <w:rsid w:val="5303F112"/>
    <w:rsid w:val="53413F1E"/>
    <w:rsid w:val="53622978"/>
    <w:rsid w:val="545DF388"/>
    <w:rsid w:val="554144C9"/>
    <w:rsid w:val="55A76BB9"/>
    <w:rsid w:val="55ED2EBD"/>
    <w:rsid w:val="55FFB486"/>
    <w:rsid w:val="57DBAC07"/>
    <w:rsid w:val="58C64D96"/>
    <w:rsid w:val="590BA0E1"/>
    <w:rsid w:val="59B95D86"/>
    <w:rsid w:val="59EBDFCA"/>
    <w:rsid w:val="5A082D20"/>
    <w:rsid w:val="5B280031"/>
    <w:rsid w:val="5CF7C41E"/>
    <w:rsid w:val="5D14A976"/>
    <w:rsid w:val="5DC1AB3C"/>
    <w:rsid w:val="5DC72605"/>
    <w:rsid w:val="5ED2327A"/>
    <w:rsid w:val="604673E0"/>
    <w:rsid w:val="60872FF6"/>
    <w:rsid w:val="612B3D05"/>
    <w:rsid w:val="62093D7E"/>
    <w:rsid w:val="6310999A"/>
    <w:rsid w:val="63A4EA49"/>
    <w:rsid w:val="6420B326"/>
    <w:rsid w:val="642336B2"/>
    <w:rsid w:val="64A87658"/>
    <w:rsid w:val="64E483A2"/>
    <w:rsid w:val="6642A8E5"/>
    <w:rsid w:val="66B10A35"/>
    <w:rsid w:val="66FDD25E"/>
    <w:rsid w:val="67B9728C"/>
    <w:rsid w:val="68C616E5"/>
    <w:rsid w:val="69D679F7"/>
    <w:rsid w:val="6A05A3C7"/>
    <w:rsid w:val="6BF91050"/>
    <w:rsid w:val="6C7B29D3"/>
    <w:rsid w:val="6D226DAF"/>
    <w:rsid w:val="6E27B7F1"/>
    <w:rsid w:val="700B662B"/>
    <w:rsid w:val="711520F6"/>
    <w:rsid w:val="723E04BA"/>
    <w:rsid w:val="72C24084"/>
    <w:rsid w:val="730DB6D3"/>
    <w:rsid w:val="73409785"/>
    <w:rsid w:val="73609753"/>
    <w:rsid w:val="740107B6"/>
    <w:rsid w:val="74EDE191"/>
    <w:rsid w:val="75325B78"/>
    <w:rsid w:val="755940BC"/>
    <w:rsid w:val="757E9B5C"/>
    <w:rsid w:val="75D1FA6D"/>
    <w:rsid w:val="75DA23EA"/>
    <w:rsid w:val="7640AAAE"/>
    <w:rsid w:val="769D0392"/>
    <w:rsid w:val="783DCD42"/>
    <w:rsid w:val="78C5EF64"/>
    <w:rsid w:val="79BE8BFD"/>
    <w:rsid w:val="7A57B0C1"/>
    <w:rsid w:val="7AAF2CAA"/>
    <w:rsid w:val="7B7C0E59"/>
    <w:rsid w:val="7CE17368"/>
    <w:rsid w:val="7D3F97B5"/>
    <w:rsid w:val="7D506F44"/>
    <w:rsid w:val="7D52380E"/>
    <w:rsid w:val="7FA9B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5:docId w15:val="{937088FA-EB43-40C3-A530-12EB79B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C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35DEBE-3542-472F-994E-2DA0FE115D3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E5FFFF5-D581-45B7-ABC4-274F4A2041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D201F1-7566-40ED-A557-A0CCF1F14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180</TotalTime>
  <Pages>15</Pages>
  <Words>2529</Words>
  <Characters>14418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Nitchakarn, Punthorn</cp:lastModifiedBy>
  <cp:revision>57</cp:revision>
  <cp:lastPrinted>2026-08-05T08:24:00Z</cp:lastPrinted>
  <dcterms:created xsi:type="dcterms:W3CDTF">2026-08-05T08:23:00Z</dcterms:created>
  <dcterms:modified xsi:type="dcterms:W3CDTF">2026-08-11T09:57:00Z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