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5C0D" w14:textId="77777777" w:rsidR="005C7C20" w:rsidRPr="002F162A" w:rsidRDefault="005C7C20" w:rsidP="0031027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2F162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8BB38DC" w14:textId="77777777" w:rsidR="003B30FB" w:rsidRPr="00350A8C" w:rsidRDefault="003B30FB" w:rsidP="0010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1813D78" w14:textId="76922A99" w:rsidR="00385118" w:rsidRDefault="00B91330" w:rsidP="00C71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91330">
        <w:rPr>
          <w:rFonts w:ascii="Angsana New" w:hAnsi="Angsana New"/>
          <w:sz w:val="30"/>
          <w:szCs w:val="30"/>
          <w:cs/>
        </w:rPr>
        <w:t>บริษัท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Pr="00B91330">
        <w:rPr>
          <w:rFonts w:ascii="Angsana New" w:hAnsi="Angsana New"/>
          <w:sz w:val="30"/>
          <w:szCs w:val="30"/>
          <w:cs/>
        </w:rPr>
        <w:t>ไทยอุตสาหกรรมพลาสติก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Pr="00B91330">
        <w:rPr>
          <w:rFonts w:ascii="Angsana New" w:hAnsi="Angsana New"/>
          <w:sz w:val="30"/>
          <w:szCs w:val="30"/>
          <w:cs/>
        </w:rPr>
        <w:t>(</w:t>
      </w:r>
      <w:r w:rsidR="00011492" w:rsidRPr="00011492">
        <w:rPr>
          <w:rFonts w:ascii="Angsana New" w:hAnsi="Angsana New"/>
          <w:sz w:val="30"/>
          <w:szCs w:val="30"/>
        </w:rPr>
        <w:t>1994</w:t>
      </w:r>
      <w:r w:rsidRPr="00B91330">
        <w:rPr>
          <w:rFonts w:ascii="Angsana New" w:hAnsi="Angsana New"/>
          <w:sz w:val="30"/>
          <w:szCs w:val="30"/>
          <w:cs/>
        </w:rPr>
        <w:t>)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="00DB49CF" w:rsidRPr="00314C38">
        <w:rPr>
          <w:rFonts w:ascii="Angsana New" w:hAnsi="Angsana New"/>
          <w:sz w:val="30"/>
          <w:szCs w:val="30"/>
          <w:cs/>
        </w:rPr>
        <w:t>จำกัด</w:t>
      </w:r>
      <w:r w:rsidR="0042146A" w:rsidRPr="0042146A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DB49CF">
        <w:rPr>
          <w:rFonts w:ascii="Angsana New" w:hAnsi="Angsana New" w:hint="cs"/>
          <w:sz w:val="30"/>
          <w:szCs w:val="30"/>
          <w:cs/>
        </w:rPr>
        <w:t>(มหาชน)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="00DB49CF" w:rsidRPr="00D0122A">
        <w:rPr>
          <w:rFonts w:ascii="Angsana New" w:hAnsi="Angsana New" w:hint="cs"/>
          <w:sz w:val="30"/>
          <w:szCs w:val="30"/>
          <w:cs/>
        </w:rPr>
        <w:t>(“บริษัท”)</w:t>
      </w:r>
      <w:r w:rsidR="00EF118B">
        <w:rPr>
          <w:rFonts w:ascii="Angsana New" w:hAnsi="Angsana New" w:hint="cs"/>
          <w:sz w:val="30"/>
          <w:szCs w:val="30"/>
          <w:cs/>
        </w:rPr>
        <w:t xml:space="preserve"> </w:t>
      </w:r>
      <w:r w:rsidR="00EF118B" w:rsidRPr="00EF118B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="00EF118B" w:rsidRPr="00EF118B">
        <w:rPr>
          <w:rFonts w:ascii="Angsana New" w:hAnsi="Angsana New"/>
          <w:sz w:val="30"/>
          <w:szCs w:val="30"/>
        </w:rPr>
        <w:t>0107559000451</w:t>
      </w:r>
      <w:r w:rsidR="00EF118B" w:rsidRPr="00EF118B">
        <w:rPr>
          <w:rFonts w:ascii="Angsana New" w:hAnsi="Angsana New"/>
          <w:sz w:val="30"/>
          <w:szCs w:val="30"/>
          <w:cs/>
        </w:rPr>
        <w:t>)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="008C472E" w:rsidRPr="00D0122A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EF118B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8C472E" w:rsidRPr="00D0122A">
        <w:rPr>
          <w:rFonts w:ascii="Angsana New" w:hAnsi="Angsana New" w:hint="cs"/>
          <w:sz w:val="30"/>
          <w:szCs w:val="30"/>
          <w:cs/>
        </w:rPr>
        <w:t>และ</w:t>
      </w:r>
      <w:r w:rsidR="00A31AEB">
        <w:rPr>
          <w:rFonts w:ascii="Angsana New" w:hAnsi="Angsana New" w:hint="cs"/>
          <w:sz w:val="30"/>
          <w:szCs w:val="30"/>
          <w:cs/>
        </w:rPr>
        <w:t>มี</w:t>
      </w:r>
      <w:r w:rsidR="008C472E" w:rsidRPr="00D0122A">
        <w:rPr>
          <w:rFonts w:ascii="Angsana New" w:hAnsi="Angsana New" w:hint="cs"/>
          <w:sz w:val="30"/>
          <w:szCs w:val="30"/>
          <w:cs/>
        </w:rPr>
        <w:t>ที่อยู่จดทะเบียน</w:t>
      </w:r>
      <w:r w:rsidR="00E40C06">
        <w:rPr>
          <w:rFonts w:ascii="Angsana New" w:hAnsi="Angsana New" w:hint="cs"/>
          <w:sz w:val="30"/>
          <w:szCs w:val="30"/>
          <w:cs/>
        </w:rPr>
        <w:t xml:space="preserve">สำนักงานใหญ่ </w:t>
      </w:r>
      <w:r w:rsidR="00491A46">
        <w:rPr>
          <w:rFonts w:ascii="Angsana New" w:hAnsi="Angsana New" w:hint="cs"/>
          <w:sz w:val="30"/>
          <w:szCs w:val="30"/>
          <w:cs/>
        </w:rPr>
        <w:t>เลขที่</w:t>
      </w:r>
      <w:r w:rsidR="00314C38">
        <w:rPr>
          <w:rFonts w:ascii="Angsana New" w:hAnsi="Angsana New"/>
          <w:sz w:val="30"/>
          <w:szCs w:val="30"/>
        </w:rPr>
        <w:t xml:space="preserve"> </w:t>
      </w:r>
      <w:r w:rsidR="00011492" w:rsidRPr="00011492">
        <w:rPr>
          <w:rFonts w:ascii="Angsana New" w:hAnsi="Angsana New" w:hint="cs"/>
          <w:sz w:val="30"/>
          <w:szCs w:val="30"/>
        </w:rPr>
        <w:t>53</w:t>
      </w:r>
      <w:r w:rsidR="00CF2A6B">
        <w:rPr>
          <w:rFonts w:ascii="Angsana New" w:hAnsi="Angsana New" w:hint="cs"/>
          <w:sz w:val="30"/>
          <w:szCs w:val="30"/>
          <w:cs/>
        </w:rPr>
        <w:t>/</w:t>
      </w:r>
      <w:r w:rsidR="00011492" w:rsidRPr="00011492">
        <w:rPr>
          <w:rFonts w:ascii="Angsana New" w:hAnsi="Angsana New" w:hint="cs"/>
          <w:sz w:val="30"/>
          <w:szCs w:val="30"/>
        </w:rPr>
        <w:t>1</w:t>
      </w:r>
      <w:r w:rsidR="00CF2A6B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011492" w:rsidRPr="00011492">
        <w:rPr>
          <w:rFonts w:ascii="Angsana New" w:hAnsi="Angsana New" w:hint="cs"/>
          <w:sz w:val="30"/>
          <w:szCs w:val="30"/>
        </w:rPr>
        <w:t>4</w:t>
      </w:r>
      <w:r w:rsidR="00CF2A6B">
        <w:rPr>
          <w:rFonts w:ascii="Angsana New" w:hAnsi="Angsana New" w:hint="cs"/>
          <w:sz w:val="30"/>
          <w:szCs w:val="30"/>
          <w:cs/>
        </w:rPr>
        <w:t xml:space="preserve"> ถนนกาญจนาภิเษก ตำบล</w:t>
      </w:r>
      <w:r w:rsidR="005502E6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CF2A6B">
        <w:rPr>
          <w:rFonts w:ascii="Angsana New" w:hAnsi="Angsana New" w:hint="cs"/>
          <w:sz w:val="30"/>
          <w:szCs w:val="30"/>
          <w:cs/>
        </w:rPr>
        <w:t>บางแม่นาง อำเภอบางใหญ่ จังหวัดนนทบุรี</w:t>
      </w:r>
      <w:r w:rsidR="00C71ADF">
        <w:rPr>
          <w:rFonts w:ascii="Angsana New" w:hAnsi="Angsana New" w:hint="cs"/>
          <w:sz w:val="30"/>
          <w:szCs w:val="30"/>
          <w:cs/>
        </w:rPr>
        <w:t xml:space="preserve"> </w:t>
      </w:r>
      <w:r w:rsidR="00FB6103" w:rsidRPr="00FB6103">
        <w:rPr>
          <w:rFonts w:ascii="Angsana New" w:hAnsi="Angsana New" w:hint="cs"/>
          <w:sz w:val="30"/>
          <w:szCs w:val="30"/>
          <w:cs/>
        </w:rPr>
        <w:t>บริษัทจดทะเบียนกับตลาด</w:t>
      </w:r>
      <w:r w:rsidR="0050636C">
        <w:rPr>
          <w:rFonts w:ascii="Angsana New" w:hAnsi="Angsana New" w:hint="cs"/>
          <w:sz w:val="30"/>
          <w:szCs w:val="30"/>
          <w:cs/>
        </w:rPr>
        <w:t>หลัก</w:t>
      </w:r>
      <w:r w:rsidR="00FB6103" w:rsidRPr="00FB6103">
        <w:rPr>
          <w:rFonts w:ascii="Angsana New" w:hAnsi="Angsana New" w:hint="cs"/>
          <w:sz w:val="30"/>
          <w:szCs w:val="30"/>
          <w:cs/>
        </w:rPr>
        <w:t>ทรัพย์แห่งประเทศไทย</w:t>
      </w:r>
      <w:r w:rsidR="008E5A30">
        <w:rPr>
          <w:rFonts w:ascii="Angsana New" w:hAnsi="Angsana New" w:hint="cs"/>
          <w:sz w:val="30"/>
          <w:szCs w:val="30"/>
          <w:cs/>
        </w:rPr>
        <w:t>ในตลาดหลักทรัพย์</w:t>
      </w:r>
      <w:r w:rsidR="00B46F3B">
        <w:rPr>
          <w:rFonts w:ascii="Angsana New" w:hAnsi="Angsana New" w:hint="cs"/>
          <w:sz w:val="30"/>
          <w:szCs w:val="30"/>
          <w:cs/>
        </w:rPr>
        <w:t xml:space="preserve"> </w:t>
      </w:r>
      <w:r w:rsidR="008E5A30">
        <w:rPr>
          <w:rFonts w:ascii="Angsana New" w:hAnsi="Angsana New" w:hint="cs"/>
          <w:sz w:val="30"/>
          <w:szCs w:val="30"/>
          <w:cs/>
        </w:rPr>
        <w:t xml:space="preserve">เอ็ม เอ ไอ </w:t>
      </w:r>
      <w:r w:rsidR="00FB6103" w:rsidRPr="00FB610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B6103" w:rsidRPr="00FB6103">
        <w:rPr>
          <w:rFonts w:ascii="Angsana New" w:hAnsi="Angsana New"/>
          <w:sz w:val="30"/>
          <w:szCs w:val="30"/>
        </w:rPr>
        <w:t>5</w:t>
      </w:r>
      <w:r w:rsidR="00FB6103" w:rsidRPr="00FB610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FB6103" w:rsidRPr="00FB6103">
        <w:rPr>
          <w:rFonts w:ascii="Angsana New" w:hAnsi="Angsana New"/>
          <w:sz w:val="30"/>
          <w:szCs w:val="30"/>
        </w:rPr>
        <w:t>2561</w:t>
      </w:r>
    </w:p>
    <w:p w14:paraId="761FED7F" w14:textId="77777777" w:rsidR="00385118" w:rsidRPr="00350A8C" w:rsidRDefault="00385118" w:rsidP="0010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1E71739" w14:textId="77777777" w:rsidR="00F626B1" w:rsidRPr="006D699D" w:rsidRDefault="00385118" w:rsidP="0080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กิจกรรมหลักของบริษัท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คือ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6D699D">
        <w:rPr>
          <w:rFonts w:ascii="Angsana New" w:hAnsi="Angsana New" w:hint="cs"/>
          <w:sz w:val="30"/>
          <w:szCs w:val="30"/>
          <w:cs/>
        </w:rPr>
        <w:t>ผลิต</w:t>
      </w:r>
      <w:r>
        <w:rPr>
          <w:rFonts w:ascii="Angsana New" w:hAnsi="Angsana New" w:hint="cs"/>
          <w:sz w:val="30"/>
          <w:szCs w:val="30"/>
          <w:cs/>
        </w:rPr>
        <w:t>ถุงพลาสติกสำหรับบรรจุอาหาร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ผลิตภัณฑ์พลาสติกสำหรับห่อหุ้มอาหารและผลิตภัณฑ์กระดาษสำหรับบรรจุอาหาร</w:t>
      </w:r>
    </w:p>
    <w:p w14:paraId="5972C9BC" w14:textId="77777777" w:rsidR="00B31A4A" w:rsidRPr="00350A8C" w:rsidRDefault="00B31A4A" w:rsidP="0010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3B21DF2" w14:textId="77777777" w:rsidR="00201A1E" w:rsidRPr="002F162A" w:rsidRDefault="00201A1E" w:rsidP="00201A1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BF7A08">
        <w:rPr>
          <w:rFonts w:ascii="Angsana New" w:hAnsi="Angsana New"/>
          <w:b/>
          <w:bCs/>
          <w:sz w:val="30"/>
          <w:szCs w:val="30"/>
          <w:cs/>
        </w:rPr>
        <w:t>กณฑ์การจัดทำ</w:t>
      </w:r>
      <w:r w:rsidRPr="00D0122A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</w:t>
      </w:r>
      <w:r>
        <w:rPr>
          <w:rFonts w:ascii="Angsana New" w:hAnsi="Angsana New" w:hint="cs"/>
          <w:b/>
          <w:bCs/>
          <w:sz w:val="30"/>
          <w:szCs w:val="30"/>
          <w:cs/>
        </w:rPr>
        <w:t>ล</w:t>
      </w:r>
    </w:p>
    <w:p w14:paraId="03338EEE" w14:textId="77777777" w:rsidR="00BF7A08" w:rsidRPr="00350A8C" w:rsidRDefault="00BF7A08" w:rsidP="00BF7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highlight w:val="yellow"/>
        </w:rPr>
      </w:pPr>
    </w:p>
    <w:p w14:paraId="6BFEF4E9" w14:textId="77777777" w:rsidR="00201A1E" w:rsidRPr="001E59E4" w:rsidRDefault="00201A1E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E59E4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ข้อมูลทางการเงินระหว่างกาลนี้จัดทำขึ้นในรูปแบบย่อและตามมาตรฐานการบัญชีไทยฉบับที่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Pr="001E59E4">
        <w:rPr>
          <w:rFonts w:ascii="Angsana New" w:hAnsi="Angsana New"/>
          <w:sz w:val="30"/>
          <w:szCs w:val="30"/>
        </w:rPr>
        <w:t>34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="003E6095" w:rsidRPr="001E59E4">
        <w:rPr>
          <w:rFonts w:ascii="Angsana New" w:hAnsi="Angsana New"/>
          <w:sz w:val="30"/>
          <w:szCs w:val="30"/>
          <w:cs/>
        </w:rPr>
        <w:t>เรื่อง</w:t>
      </w:r>
      <w:r w:rsidR="003E6095" w:rsidRPr="001E59E4">
        <w:rPr>
          <w:rFonts w:ascii="Angsana New" w:hAnsi="Angsana New" w:hint="cs"/>
          <w:sz w:val="30"/>
          <w:szCs w:val="30"/>
          <w:cs/>
        </w:rPr>
        <w:t xml:space="preserve"> </w:t>
      </w:r>
      <w:r w:rsidR="00D03FEE">
        <w:rPr>
          <w:rFonts w:ascii="Angsana New" w:hAnsi="Angsana New" w:hint="cs"/>
          <w:sz w:val="30"/>
          <w:szCs w:val="30"/>
          <w:cs/>
        </w:rPr>
        <w:t>การ</w:t>
      </w:r>
      <w:r w:rsidR="00EB6773" w:rsidRPr="001E59E4">
        <w:rPr>
          <w:rFonts w:ascii="Angsana New" w:hAnsi="Angsana New" w:hint="cs"/>
          <w:sz w:val="30"/>
          <w:szCs w:val="30"/>
          <w:cs/>
        </w:rPr>
        <w:t>รายงานทาง</w:t>
      </w:r>
      <w:r w:rsidRPr="001E59E4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Pr="001E59E4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Pr="001E59E4">
        <w:rPr>
          <w:rFonts w:ascii="Angsana New" w:hAnsi="Angsana New" w:hint="cs"/>
          <w:sz w:val="30"/>
          <w:szCs w:val="30"/>
          <w:cs/>
        </w:rPr>
        <w:t>และ</w:t>
      </w:r>
      <w:r w:rsidRPr="001E59E4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2F066E2F" w14:textId="77777777" w:rsidR="00201A1E" w:rsidRPr="00350A8C" w:rsidRDefault="00201A1E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highlight w:val="yellow"/>
        </w:rPr>
      </w:pPr>
    </w:p>
    <w:p w14:paraId="24BDBBE5" w14:textId="1846E3BB" w:rsidR="00201A1E" w:rsidRPr="00CD67E1" w:rsidRDefault="00201A1E" w:rsidP="00201A1E">
      <w:pPr>
        <w:pStyle w:val="BodyText3"/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D67E1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CD67E1">
        <w:rPr>
          <w:rFonts w:ascii="Angsana New" w:hAnsi="Angsana New"/>
          <w:sz w:val="30"/>
          <w:szCs w:val="30"/>
          <w:cs/>
        </w:rPr>
        <w:t>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F626B1">
        <w:rPr>
          <w:rFonts w:ascii="Angsana New" w:hAnsi="Angsana New"/>
          <w:color w:val="FFFFFF"/>
          <w:sz w:val="30"/>
          <w:szCs w:val="30"/>
        </w:rPr>
        <w:t>-</w:t>
      </w:r>
      <w:r w:rsidRPr="00CD67E1">
        <w:rPr>
          <w:rFonts w:ascii="Angsana New" w:hAnsi="Angsana New"/>
          <w:sz w:val="30"/>
          <w:szCs w:val="30"/>
        </w:rPr>
        <w:t>31</w:t>
      </w:r>
      <w:r w:rsidR="00F626B1">
        <w:rPr>
          <w:rFonts w:ascii="Angsana New" w:hAnsi="Angsana New"/>
          <w:color w:val="FFFFFF"/>
          <w:sz w:val="30"/>
          <w:szCs w:val="30"/>
        </w:rPr>
        <w:t>-</w:t>
      </w:r>
      <w:r w:rsidRPr="00CD67E1">
        <w:rPr>
          <w:rFonts w:ascii="Angsana New" w:hAnsi="Angsana New"/>
          <w:sz w:val="30"/>
          <w:szCs w:val="30"/>
          <w:cs/>
        </w:rPr>
        <w:t>ธันวาคม</w:t>
      </w:r>
      <w:r w:rsidR="00F626B1">
        <w:rPr>
          <w:rFonts w:ascii="Angsana New" w:hAnsi="Angsana New"/>
          <w:color w:val="FFFFFF"/>
          <w:sz w:val="30"/>
          <w:szCs w:val="30"/>
        </w:rPr>
        <w:t>-</w:t>
      </w:r>
      <w:r w:rsidRPr="004C184D">
        <w:rPr>
          <w:rFonts w:ascii="Angsana New" w:hAnsi="Angsana New"/>
          <w:sz w:val="30"/>
          <w:szCs w:val="30"/>
        </w:rPr>
        <w:t>25</w:t>
      </w:r>
      <w:r w:rsidR="007325A3" w:rsidRPr="004C184D">
        <w:rPr>
          <w:rFonts w:ascii="Angsana New" w:hAnsi="Angsana New"/>
          <w:sz w:val="30"/>
          <w:szCs w:val="30"/>
        </w:rPr>
        <w:t>6</w:t>
      </w:r>
      <w:r w:rsidR="00934D1D" w:rsidRPr="004C184D">
        <w:rPr>
          <w:rFonts w:ascii="Angsana New" w:hAnsi="Angsana New"/>
          <w:sz w:val="30"/>
          <w:szCs w:val="30"/>
        </w:rPr>
        <w:t>8</w:t>
      </w:r>
      <w:r w:rsidRPr="004C184D">
        <w:rPr>
          <w:rFonts w:ascii="Angsana New" w:hAnsi="Angsana New"/>
          <w:sz w:val="30"/>
          <w:szCs w:val="30"/>
        </w:rPr>
        <w:t xml:space="preserve"> </w:t>
      </w:r>
      <w:r w:rsidRPr="004C184D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</w:t>
      </w:r>
      <w:r w:rsidRPr="004C184D">
        <w:rPr>
          <w:rFonts w:ascii="Angsana New" w:hAnsi="Angsana New"/>
          <w:color w:val="FFFFFF"/>
          <w:sz w:val="30"/>
          <w:szCs w:val="30"/>
        </w:rPr>
        <w:t>-</w:t>
      </w:r>
      <w:r w:rsidRPr="004C184D">
        <w:rPr>
          <w:rFonts w:ascii="Angsana New" w:hAnsi="Angsana New"/>
          <w:sz w:val="30"/>
          <w:szCs w:val="30"/>
          <w:cs/>
        </w:rPr>
        <w:t>ๆ</w:t>
      </w:r>
      <w:r w:rsidRPr="004C184D">
        <w:rPr>
          <w:rFonts w:ascii="Angsana New" w:hAnsi="Angsana New"/>
          <w:color w:val="FFFFFF"/>
          <w:sz w:val="30"/>
          <w:szCs w:val="30"/>
        </w:rPr>
        <w:t>_</w:t>
      </w:r>
      <w:r w:rsidRPr="004C184D">
        <w:rPr>
          <w:rFonts w:ascii="Angsana New" w:hAnsi="Angsana New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ดังนั้น</w:t>
      </w:r>
      <w:r w:rsidRPr="004C184D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4C184D">
        <w:rPr>
          <w:rFonts w:ascii="Angsana New" w:hAnsi="Angsana New"/>
          <w:sz w:val="30"/>
          <w:szCs w:val="30"/>
          <w:cs/>
        </w:rPr>
        <w:t>เงินระหว่างกาลนี้ควรต้องอ่านควบคู่กับงบการเงินสำหรับปีสิ้นสุดวันที่</w:t>
      </w:r>
      <w:r w:rsidRPr="004C184D">
        <w:rPr>
          <w:rFonts w:ascii="Angsana New" w:hAnsi="Angsana New"/>
          <w:sz w:val="30"/>
          <w:szCs w:val="30"/>
        </w:rPr>
        <w:t xml:space="preserve"> 31 </w:t>
      </w:r>
      <w:r w:rsidRPr="004C184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C184D">
        <w:rPr>
          <w:rFonts w:ascii="Angsana New" w:hAnsi="Angsana New"/>
          <w:sz w:val="30"/>
          <w:szCs w:val="30"/>
        </w:rPr>
        <w:t>25</w:t>
      </w:r>
      <w:r w:rsidR="007325A3" w:rsidRPr="004C184D">
        <w:rPr>
          <w:rFonts w:ascii="Angsana New" w:hAnsi="Angsana New"/>
          <w:sz w:val="30"/>
          <w:szCs w:val="30"/>
        </w:rPr>
        <w:t>6</w:t>
      </w:r>
      <w:r w:rsidR="00934D1D" w:rsidRPr="004C184D">
        <w:rPr>
          <w:rFonts w:ascii="Angsana New" w:hAnsi="Angsana New"/>
          <w:sz w:val="30"/>
          <w:szCs w:val="30"/>
        </w:rPr>
        <w:t>8</w:t>
      </w:r>
    </w:p>
    <w:p w14:paraId="1DDE0A39" w14:textId="77777777" w:rsidR="00201A1E" w:rsidRPr="00350A8C" w:rsidRDefault="00201A1E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A3AF1DD" w14:textId="77777777" w:rsidR="008C5F4B" w:rsidRDefault="00503B02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5B2377"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Pr="005B2377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5B2377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5B2377">
        <w:rPr>
          <w:rFonts w:ascii="Angsana New" w:hAnsi="Angsana New"/>
          <w:sz w:val="30"/>
          <w:szCs w:val="30"/>
          <w:cs/>
        </w:rPr>
        <w:t xml:space="preserve"> บริษัทได้จัดทำ</w:t>
      </w:r>
      <w:r w:rsidRPr="005B2377">
        <w:rPr>
          <w:rFonts w:ascii="Angsana New" w:hAnsi="Angsana New"/>
          <w:spacing w:val="-2"/>
          <w:sz w:val="30"/>
          <w:szCs w:val="30"/>
          <w:cs/>
        </w:rPr>
        <w:t>ข้อมูลทาง</w:t>
      </w:r>
      <w:r w:rsidRPr="005B2377">
        <w:rPr>
          <w:rFonts w:ascii="Angsana New" w:hAnsi="Angsana New"/>
          <w:sz w:val="30"/>
          <w:szCs w:val="30"/>
          <w:cs/>
        </w:rPr>
        <w:t>การเงินฉบับภาษาอังกฤษขึ้นจากข้อมูลทางการเงินฉบับภาษาไทยนี้ ซึ่งได้นำเสนอเพื่อวัตถุประสงค์ของการรายงานท</w:t>
      </w:r>
      <w:r w:rsidR="0044783C">
        <w:rPr>
          <w:rFonts w:ascii="Angsana New" w:hAnsi="Angsana New"/>
          <w:sz w:val="30"/>
          <w:szCs w:val="30"/>
          <w:cs/>
        </w:rPr>
        <w:t>างการเงินเพื่อใช้ในประเ</w:t>
      </w:r>
      <w:r w:rsidR="0044783C">
        <w:rPr>
          <w:rFonts w:ascii="Angsana New" w:hAnsi="Angsana New" w:hint="cs"/>
          <w:sz w:val="30"/>
          <w:szCs w:val="30"/>
          <w:cs/>
        </w:rPr>
        <w:t>ทศ</w:t>
      </w:r>
    </w:p>
    <w:p w14:paraId="725D9E39" w14:textId="77777777" w:rsidR="0044783C" w:rsidRPr="00350A8C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C8BE2FA" w14:textId="137FD87E" w:rsidR="0044783C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694338"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</w:t>
      </w:r>
      <w:r w:rsidR="002E5C9D">
        <w:rPr>
          <w:rFonts w:ascii="Angsana New" w:hAnsi="Angsana New" w:hint="cs"/>
          <w:sz w:val="30"/>
          <w:szCs w:val="30"/>
          <w:cs/>
        </w:rPr>
        <w:t>มีสาระ</w:t>
      </w:r>
      <w:r w:rsidRPr="00694338">
        <w:rPr>
          <w:rFonts w:ascii="Angsana New" w:hAnsi="Angsana New" w:hint="cs"/>
          <w:sz w:val="30"/>
          <w:szCs w:val="30"/>
          <w:cs/>
        </w:rPr>
        <w:t>สำคัญ</w:t>
      </w:r>
      <w:r>
        <w:rPr>
          <w:rFonts w:ascii="Angsana New" w:hAnsi="Angsana New" w:hint="cs"/>
          <w:sz w:val="30"/>
          <w:szCs w:val="30"/>
          <w:cs/>
        </w:rPr>
        <w:t>และวิธีการคำนวณ</w:t>
      </w:r>
      <w:r w:rsidRPr="00694338">
        <w:rPr>
          <w:rFonts w:ascii="Angsana New" w:hAnsi="Angsana New" w:hint="cs"/>
          <w:sz w:val="30"/>
          <w:szCs w:val="30"/>
          <w:cs/>
        </w:rPr>
        <w:t>ในข้อมูลทางการเงินระหว่างกาลสำหรับงวดสามเดือน</w:t>
      </w:r>
      <w:r w:rsidR="008D56A5">
        <w:rPr>
          <w:rFonts w:ascii="Angsana New" w:hAnsi="Angsana New" w:hint="cs"/>
          <w:sz w:val="30"/>
          <w:szCs w:val="30"/>
          <w:cs/>
        </w:rPr>
        <w:t>และ</w:t>
      </w:r>
      <w:r w:rsidR="000F254D">
        <w:rPr>
          <w:rFonts w:ascii="Angsana New" w:hAnsi="Angsana New" w:hint="cs"/>
          <w:sz w:val="30"/>
          <w:szCs w:val="30"/>
          <w:cs/>
        </w:rPr>
        <w:t>หกเดือน</w:t>
      </w:r>
      <w:r w:rsidRPr="0069433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11492" w:rsidRPr="00011492">
        <w:rPr>
          <w:rFonts w:ascii="Angsana New" w:hAnsi="Angsana New" w:hint="cs"/>
          <w:sz w:val="30"/>
          <w:szCs w:val="30"/>
        </w:rPr>
        <w:t>3</w:t>
      </w:r>
      <w:r w:rsidR="000F254D">
        <w:rPr>
          <w:rFonts w:ascii="Angsana New" w:hAnsi="Angsana New"/>
          <w:sz w:val="30"/>
          <w:szCs w:val="30"/>
        </w:rPr>
        <w:t>0</w:t>
      </w:r>
      <w:r w:rsidRPr="00694338">
        <w:rPr>
          <w:rFonts w:ascii="Angsana New" w:hAnsi="Angsana New" w:hint="cs"/>
          <w:sz w:val="30"/>
          <w:szCs w:val="30"/>
          <w:cs/>
        </w:rPr>
        <w:t xml:space="preserve"> ม</w:t>
      </w:r>
      <w:r w:rsidR="000F254D">
        <w:rPr>
          <w:rFonts w:ascii="Angsana New" w:hAnsi="Angsana New" w:hint="cs"/>
          <w:sz w:val="30"/>
          <w:szCs w:val="30"/>
          <w:cs/>
        </w:rPr>
        <w:t>ิถุนายน</w:t>
      </w:r>
      <w:r w:rsidRPr="00694338">
        <w:rPr>
          <w:rFonts w:ascii="Angsana New" w:hAnsi="Angsana New" w:hint="cs"/>
          <w:sz w:val="30"/>
          <w:szCs w:val="30"/>
          <w:cs/>
        </w:rPr>
        <w:t xml:space="preserve"> </w:t>
      </w:r>
      <w:r w:rsidR="00011492" w:rsidRPr="00011492">
        <w:rPr>
          <w:rFonts w:ascii="Angsana New" w:hAnsi="Angsana New" w:hint="cs"/>
          <w:sz w:val="30"/>
          <w:szCs w:val="30"/>
        </w:rPr>
        <w:t>256</w:t>
      </w:r>
      <w:r w:rsidR="00934D1D">
        <w:rPr>
          <w:rFonts w:ascii="Angsana New" w:hAnsi="Angsana New"/>
          <w:sz w:val="30"/>
          <w:szCs w:val="30"/>
        </w:rPr>
        <w:t>9</w:t>
      </w:r>
      <w:r w:rsidRPr="0069433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9433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934D1D">
        <w:rPr>
          <w:rFonts w:ascii="Angsana New" w:hAnsi="Angsana New"/>
          <w:sz w:val="30"/>
          <w:szCs w:val="30"/>
        </w:rPr>
        <w:t>8</w:t>
      </w:r>
      <w:r w:rsidRPr="00694338">
        <w:rPr>
          <w:rFonts w:ascii="Angsana New" w:hAnsi="Angsana New"/>
          <w:sz w:val="30"/>
          <w:szCs w:val="30"/>
        </w:rPr>
        <w:t xml:space="preserve"> </w:t>
      </w:r>
      <w:r w:rsidRPr="00694338">
        <w:rPr>
          <w:rFonts w:ascii="Angsana New" w:hAnsi="Angsana New" w:hint="cs"/>
          <w:sz w:val="30"/>
          <w:szCs w:val="30"/>
          <w:cs/>
        </w:rPr>
        <w:t xml:space="preserve">เช่นเดียวกับที่ใช้สำหรับการจัดทำงบการเงินประจำปีสิ้นสุดวันที่ </w:t>
      </w:r>
      <w:r w:rsidRPr="00694338">
        <w:rPr>
          <w:rFonts w:ascii="Angsana New" w:hAnsi="Angsana New"/>
          <w:sz w:val="30"/>
          <w:szCs w:val="30"/>
        </w:rPr>
        <w:t>31</w:t>
      </w:r>
      <w:r w:rsidRPr="00694338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C17F01">
        <w:rPr>
          <w:rFonts w:ascii="Angsana New" w:hAnsi="Angsana New" w:hint="cs"/>
          <w:sz w:val="30"/>
          <w:szCs w:val="30"/>
          <w:cs/>
        </w:rPr>
        <w:t xml:space="preserve"> </w:t>
      </w:r>
      <w:r w:rsidRPr="0069433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934D1D">
        <w:rPr>
          <w:rFonts w:ascii="Angsana New" w:hAnsi="Angsana New"/>
          <w:sz w:val="30"/>
          <w:szCs w:val="30"/>
        </w:rPr>
        <w:t>8</w:t>
      </w:r>
    </w:p>
    <w:p w14:paraId="7DD2E794" w14:textId="77777777" w:rsidR="0044783C" w:rsidRPr="00350A8C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B199799" w14:textId="77777777" w:rsidR="00934D1D" w:rsidRPr="0026597B" w:rsidRDefault="00934D1D" w:rsidP="00934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C3F81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ฉบับปรับปรุงใหม่ซึ่งมีผลบังคับใช้สำหรับรอบระยะเวลาบัญชีที่เริ่มในหรือหลังวันที่</w:t>
      </w:r>
      <w:r w:rsidRPr="001C3F81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1C3F81">
        <w:rPr>
          <w:rFonts w:ascii="Angsana New" w:hAnsi="Angsana New" w:hint="cs"/>
          <w:sz w:val="30"/>
          <w:szCs w:val="30"/>
        </w:rPr>
        <w:t>1</w:t>
      </w:r>
      <w:r w:rsidRPr="001C3F81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1C3F81">
        <w:rPr>
          <w:rFonts w:ascii="Angsana New" w:hAnsi="Angsana New" w:hint="cs"/>
          <w:sz w:val="30"/>
          <w:szCs w:val="30"/>
          <w:cs/>
        </w:rPr>
        <w:t>มกราคม</w:t>
      </w:r>
      <w:r w:rsidRPr="001C3F81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1C3F81">
        <w:rPr>
          <w:rFonts w:ascii="Angsana New" w:hAnsi="Angsana New" w:hint="cs"/>
          <w:sz w:val="30"/>
          <w:szCs w:val="30"/>
        </w:rPr>
        <w:t>256</w:t>
      </w:r>
      <w:r w:rsidRPr="001C3F81">
        <w:rPr>
          <w:rFonts w:ascii="Angsana New" w:hAnsi="Angsana New"/>
          <w:sz w:val="30"/>
          <w:szCs w:val="30"/>
        </w:rPr>
        <w:t xml:space="preserve">9 </w:t>
      </w:r>
      <w:r w:rsidRPr="001C3F81"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ฉบับปรับปรุงใหม่มาใช้ไม่มีผลกระทบต่อข้อมูลทางการเงินระหว่างกาลของบริษัทอย่างมีสาระสำคัญ</w:t>
      </w:r>
    </w:p>
    <w:p w14:paraId="138753A3" w14:textId="77777777" w:rsidR="00934D1D" w:rsidRPr="0044783C" w:rsidRDefault="00934D1D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934D1D" w:rsidRPr="0044783C" w:rsidSect="006C198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36" w:bottom="567" w:left="1440" w:header="992" w:footer="374" w:gutter="0"/>
          <w:pgNumType w:start="10"/>
          <w:cols w:space="720"/>
          <w:titlePg/>
          <w:docGrid w:linePitch="245"/>
        </w:sectPr>
      </w:pPr>
    </w:p>
    <w:p w14:paraId="49A044EB" w14:textId="77777777" w:rsidR="00492D54" w:rsidRPr="00A767D9" w:rsidRDefault="00A767D9" w:rsidP="0031027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68726D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</w:t>
      </w:r>
      <w:r w:rsidR="007B27B4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Pr="0068726D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2480C7C2" w14:textId="77777777" w:rsidR="00A767D9" w:rsidRPr="00441BAA" w:rsidRDefault="00A767D9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B7C35E3" w14:textId="6EDE971E" w:rsidR="004E71F0" w:rsidRDefault="004302A6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AE4837">
        <w:rPr>
          <w:rFonts w:ascii="Angsana New" w:hAnsi="Angsana New"/>
          <w:spacing w:val="-4"/>
          <w:sz w:val="30"/>
          <w:szCs w:val="30"/>
          <w:cs/>
        </w:rPr>
        <w:t>ยอดคงเหลือที่ม</w:t>
      </w:r>
      <w:r w:rsidR="000A5491" w:rsidRPr="00AE4837">
        <w:rPr>
          <w:rFonts w:ascii="Angsana New" w:hAnsi="Angsana New"/>
          <w:spacing w:val="-4"/>
          <w:sz w:val="30"/>
          <w:szCs w:val="30"/>
          <w:cs/>
        </w:rPr>
        <w:t>ีสาระสำคัญ</w:t>
      </w:r>
      <w:r w:rsidR="007B27B4" w:rsidRPr="000911F6">
        <w:rPr>
          <w:rFonts w:ascii="Angsana New" w:hAnsi="Angsana New" w:hint="cs"/>
          <w:spacing w:val="-4"/>
          <w:sz w:val="30"/>
          <w:szCs w:val="30"/>
          <w:cs/>
        </w:rPr>
        <w:t>ของสินทรัพย์และหนี้สิน</w:t>
      </w:r>
      <w:r w:rsidRPr="000911F6">
        <w:rPr>
          <w:rFonts w:ascii="Angsana New" w:hAnsi="Angsana New"/>
          <w:spacing w:val="-4"/>
          <w:sz w:val="30"/>
          <w:szCs w:val="30"/>
          <w:cs/>
        </w:rPr>
        <w:t>กับ</w:t>
      </w:r>
      <w:r w:rsidR="00220831" w:rsidRPr="00AE4837">
        <w:rPr>
          <w:rFonts w:ascii="Angsana New" w:hAnsi="Angsana New"/>
          <w:spacing w:val="-4"/>
          <w:sz w:val="30"/>
          <w:szCs w:val="30"/>
          <w:cs/>
        </w:rPr>
        <w:t>บุคคลหรือ</w:t>
      </w:r>
      <w:r w:rsidR="0093624F" w:rsidRPr="00AE4837">
        <w:rPr>
          <w:rFonts w:ascii="Angsana New" w:hAnsi="Angsana New"/>
          <w:spacing w:val="-4"/>
          <w:sz w:val="30"/>
          <w:szCs w:val="30"/>
          <w:cs/>
        </w:rPr>
        <w:t>กิจการ</w:t>
      </w:r>
      <w:r w:rsidRPr="00AE4837">
        <w:rPr>
          <w:rFonts w:ascii="Angsana New" w:hAnsi="Angsana New"/>
          <w:spacing w:val="-4"/>
          <w:sz w:val="30"/>
          <w:szCs w:val="30"/>
          <w:cs/>
        </w:rPr>
        <w:t>ที่เกี่ยวข้องกัน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Pr="00AE4837">
        <w:rPr>
          <w:rFonts w:ascii="Angsana New" w:hAnsi="Angsana New"/>
          <w:spacing w:val="-4"/>
          <w:sz w:val="30"/>
          <w:szCs w:val="30"/>
          <w:cs/>
        </w:rPr>
        <w:t>ณ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Pr="00AE4837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201A1E" w:rsidRPr="00AE4837">
        <w:rPr>
          <w:rFonts w:ascii="Angsana New" w:hAnsi="Angsana New"/>
          <w:spacing w:val="-4"/>
          <w:sz w:val="30"/>
          <w:szCs w:val="30"/>
        </w:rPr>
        <w:t>3</w:t>
      </w:r>
      <w:r w:rsidR="00780594">
        <w:rPr>
          <w:rFonts w:ascii="Angsana New" w:hAnsi="Angsana New"/>
          <w:spacing w:val="-4"/>
          <w:sz w:val="30"/>
          <w:szCs w:val="30"/>
        </w:rPr>
        <w:t>0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201A1E" w:rsidRPr="00AE4837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780594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011492" w:rsidRPr="004C184D">
        <w:rPr>
          <w:rFonts w:ascii="Angsana New" w:hAnsi="Angsana New" w:hint="cs"/>
          <w:spacing w:val="-4"/>
          <w:sz w:val="30"/>
          <w:szCs w:val="30"/>
        </w:rPr>
        <w:t>256</w:t>
      </w:r>
      <w:r w:rsidR="00237F7D" w:rsidRPr="004C184D">
        <w:rPr>
          <w:rFonts w:ascii="Angsana New" w:hAnsi="Angsana New"/>
          <w:spacing w:val="-4"/>
          <w:sz w:val="30"/>
          <w:szCs w:val="30"/>
        </w:rPr>
        <w:t>9</w:t>
      </w:r>
      <w:r w:rsidR="00D277AB" w:rsidRPr="004C184D">
        <w:rPr>
          <w:rFonts w:ascii="Angsana New" w:hAnsi="Angsana New"/>
          <w:spacing w:val="-4"/>
          <w:sz w:val="30"/>
          <w:szCs w:val="30"/>
        </w:rPr>
        <w:t xml:space="preserve">      </w:t>
      </w:r>
      <w:r w:rsidR="00FC307B" w:rsidRPr="004C184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D277AB" w:rsidRPr="004C184D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97439F" w:rsidRPr="004C184D">
        <w:rPr>
          <w:rFonts w:ascii="Angsana New" w:hAnsi="Angsana New"/>
          <w:spacing w:val="-4"/>
          <w:sz w:val="30"/>
          <w:szCs w:val="30"/>
        </w:rPr>
        <w:t>31</w:t>
      </w:r>
      <w:r w:rsidR="00D277AB" w:rsidRPr="004C184D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97439F" w:rsidRPr="004C184D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D277AB" w:rsidRPr="004C184D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Pr="004C184D">
        <w:rPr>
          <w:rFonts w:ascii="Angsana New" w:hAnsi="Angsana New"/>
          <w:spacing w:val="-4"/>
          <w:sz w:val="30"/>
          <w:szCs w:val="30"/>
        </w:rPr>
        <w:t>25</w:t>
      </w:r>
      <w:r w:rsidR="003701E6" w:rsidRPr="004C184D">
        <w:rPr>
          <w:rFonts w:ascii="Angsana New" w:hAnsi="Angsana New"/>
          <w:spacing w:val="-4"/>
          <w:sz w:val="30"/>
          <w:szCs w:val="30"/>
        </w:rPr>
        <w:t>6</w:t>
      </w:r>
      <w:r w:rsidR="00237F7D" w:rsidRPr="004C184D">
        <w:rPr>
          <w:rFonts w:ascii="Angsana New" w:hAnsi="Angsana New"/>
          <w:spacing w:val="-4"/>
          <w:sz w:val="30"/>
          <w:szCs w:val="30"/>
        </w:rPr>
        <w:t>8</w:t>
      </w:r>
      <w:r w:rsidR="007B27B4" w:rsidRPr="004C184D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212800" w:rsidRPr="004C184D">
        <w:rPr>
          <w:rFonts w:ascii="Angsana New" w:hAnsi="Angsana New"/>
          <w:spacing w:val="-4"/>
          <w:sz w:val="30"/>
          <w:szCs w:val="30"/>
          <w:cs/>
        </w:rPr>
        <w:t>มี</w:t>
      </w:r>
      <w:r w:rsidRPr="004C184D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p w14:paraId="672C528E" w14:textId="77777777" w:rsidR="00AE4837" w:rsidRPr="00441BAA" w:rsidRDefault="00AE4837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1474"/>
        <w:gridCol w:w="238"/>
        <w:gridCol w:w="1474"/>
      </w:tblGrid>
      <w:tr w:rsidR="00021F38" w:rsidRPr="004E71F0" w14:paraId="05F57CB6" w14:textId="77777777" w:rsidTr="00021F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A67ECA0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D8433" w14:textId="77777777" w:rsidR="00021F38" w:rsidRPr="004E71F0" w:rsidRDefault="00021F38" w:rsidP="00A40AA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21F38" w:rsidRPr="004E71F0" w14:paraId="4938C67C" w14:textId="77777777" w:rsidTr="00021F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5BE000D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514B376" w14:textId="18FD1F85" w:rsidR="00021F38" w:rsidRPr="004E71F0" w:rsidRDefault="00780594" w:rsidP="00CC1FC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6358D50" w14:textId="77777777" w:rsidR="00021F38" w:rsidRPr="004E71F0" w:rsidRDefault="00021F38" w:rsidP="004E71F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F7AE891" w14:textId="77777777" w:rsidR="00021F38" w:rsidRPr="004E71F0" w:rsidRDefault="00011492" w:rsidP="00CC1FC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49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1F3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1F38" w:rsidRPr="004E71F0" w14:paraId="293834B7" w14:textId="77777777" w:rsidTr="00021F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2236BA6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588A9" w14:textId="1255C8A7" w:rsidR="00021F38" w:rsidRPr="004E71F0" w:rsidRDefault="00385118" w:rsidP="00F626B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37F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7B88E90" w14:textId="77777777" w:rsidR="00021F38" w:rsidRPr="004E71F0" w:rsidRDefault="00021F38" w:rsidP="004E71F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21BFA" w14:textId="11916B22" w:rsidR="00021F38" w:rsidRPr="004E71F0" w:rsidRDefault="00385118" w:rsidP="00F626B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37F7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21F38" w:rsidRPr="004E71F0" w14:paraId="003BA4F5" w14:textId="77777777" w:rsidTr="00021F38">
        <w:trPr>
          <w:trHeight w:val="25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C4B23B9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9A668D8" w14:textId="77777777" w:rsidR="00021F38" w:rsidRPr="004E71F0" w:rsidRDefault="00021F38" w:rsidP="00FC3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010EB08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54D1A" w14:textId="77777777" w:rsidR="00021F38" w:rsidRPr="004E71F0" w:rsidRDefault="00021F38" w:rsidP="004E71F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118" w:rsidRPr="004E71F0" w14:paraId="6A8F489E" w14:textId="77777777" w:rsidTr="0038511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3FB90" w14:textId="77777777" w:rsidR="00385118" w:rsidRPr="004E71F0" w:rsidRDefault="00385118" w:rsidP="008C777D">
            <w:pPr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3739B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E71F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4466B66" w14:textId="64B95260" w:rsidR="00385118" w:rsidRPr="00BE607C" w:rsidRDefault="00075A0F" w:rsidP="0083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C931716" w14:textId="77777777" w:rsidR="00385118" w:rsidRPr="00BE607C" w:rsidRDefault="00385118" w:rsidP="00A76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60" w:lineRule="atLeast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E99F41" w14:textId="634933AB" w:rsidR="00385118" w:rsidRPr="004C184D" w:rsidRDefault="00237F7D" w:rsidP="0038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C184D">
              <w:rPr>
                <w:rFonts w:ascii="Angsana New" w:hAnsi="Angsana New"/>
                <w:sz w:val="30"/>
                <w:szCs w:val="30"/>
              </w:rPr>
              <w:t>636</w:t>
            </w:r>
          </w:p>
        </w:tc>
      </w:tr>
      <w:tr w:rsidR="00385118" w:rsidRPr="004E71F0" w14:paraId="6A45AEA9" w14:textId="77777777" w:rsidTr="0038511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C498" w14:textId="77777777" w:rsidR="00385118" w:rsidRPr="004E71F0" w:rsidRDefault="00385118" w:rsidP="008C777D">
            <w:pPr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3739B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E71F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3FC3FA" w14:textId="00B05467" w:rsidR="00385118" w:rsidRPr="00BE607C" w:rsidRDefault="00075A0F" w:rsidP="00D0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64E0F9B" w14:textId="77777777" w:rsidR="00385118" w:rsidRPr="00BE607C" w:rsidRDefault="00385118" w:rsidP="0074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60" w:lineRule="atLeast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B99995" w14:textId="5E1F72FB" w:rsidR="00385118" w:rsidRPr="004C184D" w:rsidRDefault="007965A8" w:rsidP="00CD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C184D">
              <w:rPr>
                <w:rFonts w:ascii="Angsana New" w:hAnsi="Angsana New"/>
                <w:sz w:val="30"/>
                <w:szCs w:val="30"/>
              </w:rPr>
              <w:t>2</w:t>
            </w:r>
            <w:r w:rsidR="00AF6EE1" w:rsidRPr="004C184D">
              <w:rPr>
                <w:rFonts w:ascii="Angsana New" w:hAnsi="Angsana New"/>
                <w:sz w:val="30"/>
                <w:szCs w:val="30"/>
              </w:rPr>
              <w:t>,</w:t>
            </w:r>
            <w:r w:rsidR="00237F7D" w:rsidRPr="004C184D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</w:tbl>
    <w:p w14:paraId="0E4A78D1" w14:textId="77777777" w:rsidR="003433CA" w:rsidRPr="00441BAA" w:rsidRDefault="003433CA" w:rsidP="0012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14:paraId="5A09A139" w14:textId="63F72000" w:rsidR="00B704D7" w:rsidRPr="0068726D" w:rsidRDefault="003D67ED" w:rsidP="0012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  <w:cs/>
        </w:rPr>
      </w:pPr>
      <w:r w:rsidRPr="0068726D">
        <w:rPr>
          <w:rFonts w:ascii="Angsana New" w:hAnsi="Angsana New"/>
          <w:sz w:val="30"/>
          <w:szCs w:val="30"/>
          <w:cs/>
        </w:rPr>
        <w:t>รายการ</w:t>
      </w:r>
      <w:r w:rsidR="00B704D7" w:rsidRPr="0068726D">
        <w:rPr>
          <w:rFonts w:ascii="Angsana New" w:hAnsi="Angsana New"/>
          <w:sz w:val="30"/>
          <w:szCs w:val="30"/>
          <w:cs/>
        </w:rPr>
        <w:t>ที่มีสาระสำคัญที่เกิดขึ้นระหว่าง</w:t>
      </w:r>
      <w:r w:rsidR="00723F7E" w:rsidRPr="0068726D">
        <w:rPr>
          <w:rFonts w:ascii="Angsana New" w:hAnsi="Angsana New"/>
          <w:sz w:val="30"/>
          <w:szCs w:val="30"/>
          <w:cs/>
        </w:rPr>
        <w:t>บุคคล</w:t>
      </w:r>
      <w:r w:rsidR="00B704D7" w:rsidRPr="0068726D">
        <w:rPr>
          <w:rFonts w:ascii="Angsana New" w:hAnsi="Angsana New"/>
          <w:sz w:val="30"/>
          <w:szCs w:val="30"/>
          <w:cs/>
        </w:rPr>
        <w:t>หรือ</w:t>
      </w:r>
      <w:r w:rsidR="00723F7E" w:rsidRPr="0068726D">
        <w:rPr>
          <w:rFonts w:ascii="Angsana New" w:hAnsi="Angsana New"/>
          <w:sz w:val="30"/>
          <w:szCs w:val="30"/>
          <w:cs/>
        </w:rPr>
        <w:t>กิจการ</w:t>
      </w:r>
      <w:r w:rsidR="00B704D7" w:rsidRPr="0068726D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="00FC307B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D774EB">
        <w:rPr>
          <w:rFonts w:ascii="Angsana New" w:hAnsi="Angsana New" w:hint="cs"/>
          <w:sz w:val="30"/>
          <w:szCs w:val="30"/>
          <w:cs/>
        </w:rPr>
        <w:t>และหกเดือน</w:t>
      </w:r>
      <w:r w:rsidR="00B704D7" w:rsidRPr="0068726D">
        <w:rPr>
          <w:rFonts w:ascii="Angsana New" w:hAnsi="Angsana New"/>
          <w:sz w:val="30"/>
          <w:szCs w:val="30"/>
          <w:cs/>
        </w:rPr>
        <w:t>สิ้นสุดวันที่</w:t>
      </w:r>
      <w:r w:rsidR="00016AB9">
        <w:rPr>
          <w:rFonts w:ascii="Angsana New" w:hAnsi="Angsana New"/>
          <w:color w:val="FFFFFF"/>
          <w:sz w:val="30"/>
          <w:szCs w:val="30"/>
        </w:rPr>
        <w:t>-</w:t>
      </w:r>
      <w:r w:rsidR="00015181">
        <w:rPr>
          <w:rFonts w:ascii="Angsana New" w:hAnsi="Angsana New"/>
          <w:sz w:val="30"/>
          <w:szCs w:val="30"/>
        </w:rPr>
        <w:t xml:space="preserve">30 </w:t>
      </w:r>
      <w:r w:rsidR="00015181">
        <w:rPr>
          <w:rFonts w:ascii="Angsana New" w:hAnsi="Angsana New" w:hint="cs"/>
          <w:sz w:val="30"/>
          <w:szCs w:val="30"/>
          <w:cs/>
        </w:rPr>
        <w:t>มิถุนายน</w:t>
      </w:r>
      <w:r w:rsidR="007A61E4" w:rsidRPr="0068726D">
        <w:rPr>
          <w:rFonts w:ascii="Angsana New" w:hAnsi="Angsana New"/>
          <w:color w:val="FFFFFF"/>
          <w:sz w:val="30"/>
          <w:szCs w:val="30"/>
        </w:rPr>
        <w:t xml:space="preserve"> </w:t>
      </w:r>
      <w:r w:rsidR="00B704D7" w:rsidRPr="0068726D">
        <w:rPr>
          <w:rFonts w:ascii="Angsana New" w:hAnsi="Angsana New"/>
          <w:sz w:val="30"/>
          <w:szCs w:val="30"/>
          <w:cs/>
        </w:rPr>
        <w:t>มีดังนี้</w:t>
      </w:r>
    </w:p>
    <w:p w14:paraId="3E7AE37F" w14:textId="77777777" w:rsidR="00B704D7" w:rsidRPr="00441BAA" w:rsidRDefault="00B704D7" w:rsidP="00B704D7">
      <w:pPr>
        <w:rPr>
          <w:rFonts w:ascii="Angsana New" w:hAnsi="Angsana New"/>
          <w:sz w:val="30"/>
          <w:szCs w:val="30"/>
        </w:rPr>
      </w:pPr>
    </w:p>
    <w:tbl>
      <w:tblPr>
        <w:tblW w:w="946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63"/>
        <w:gridCol w:w="1474"/>
        <w:gridCol w:w="238"/>
        <w:gridCol w:w="1474"/>
        <w:gridCol w:w="236"/>
        <w:gridCol w:w="1474"/>
        <w:gridCol w:w="236"/>
        <w:gridCol w:w="1474"/>
      </w:tblGrid>
      <w:tr w:rsidR="000A2112" w:rsidRPr="0068726D" w14:paraId="12DA27EF" w14:textId="77777777" w:rsidTr="00040B25">
        <w:trPr>
          <w:cantSplit/>
          <w:trHeight w:val="352"/>
        </w:trPr>
        <w:tc>
          <w:tcPr>
            <w:tcW w:w="2863" w:type="dxa"/>
          </w:tcPr>
          <w:p w14:paraId="1501F6D4" w14:textId="77777777" w:rsidR="000A2112" w:rsidRPr="0068726D" w:rsidRDefault="000A2112" w:rsidP="00040B25">
            <w:pPr>
              <w:tabs>
                <w:tab w:val="left" w:pos="1764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6" w:type="dxa"/>
            <w:gridSpan w:val="7"/>
            <w:tcBorders>
              <w:bottom w:val="single" w:sz="4" w:space="0" w:color="auto"/>
            </w:tcBorders>
            <w:vAlign w:val="center"/>
          </w:tcPr>
          <w:p w14:paraId="0766EE8C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A2112" w:rsidRPr="0068726D" w14:paraId="1F9F4C22" w14:textId="77777777" w:rsidTr="00040B25">
        <w:trPr>
          <w:cantSplit/>
          <w:trHeight w:val="352"/>
        </w:trPr>
        <w:tc>
          <w:tcPr>
            <w:tcW w:w="2863" w:type="dxa"/>
          </w:tcPr>
          <w:p w14:paraId="563AC2B5" w14:textId="77777777" w:rsidR="000A2112" w:rsidRPr="0068726D" w:rsidRDefault="000A2112" w:rsidP="00040B25">
            <w:pPr>
              <w:tabs>
                <w:tab w:val="left" w:pos="1764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  <w:vAlign w:val="bottom"/>
          </w:tcPr>
          <w:p w14:paraId="274C6D27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3A042B03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</w:tcPr>
          <w:p w14:paraId="4CF2F49F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</w:t>
            </w:r>
          </w:p>
        </w:tc>
      </w:tr>
      <w:tr w:rsidR="000A2112" w:rsidRPr="0068726D" w14:paraId="0A0EFCE8" w14:textId="77777777" w:rsidTr="00040B25">
        <w:trPr>
          <w:cantSplit/>
          <w:trHeight w:val="352"/>
        </w:trPr>
        <w:tc>
          <w:tcPr>
            <w:tcW w:w="2863" w:type="dxa"/>
          </w:tcPr>
          <w:p w14:paraId="3D387C0F" w14:textId="77777777" w:rsidR="000A2112" w:rsidRPr="0068726D" w:rsidRDefault="000A2112" w:rsidP="00040B25">
            <w:pPr>
              <w:tabs>
                <w:tab w:val="left" w:pos="1764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AFC1EC5" w14:textId="2634BD97" w:rsidR="000A2112" w:rsidRPr="0068726D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37F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753544CE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79D797E" w14:textId="6EE0047D" w:rsidR="000A2112" w:rsidRPr="0068726D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37F7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F4A848F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CC14C0" w14:textId="29E7DA11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24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F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844E970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6BC1F70" w14:textId="168F7F71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24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37F7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A2112" w:rsidRPr="0068726D" w14:paraId="2FAF8414" w14:textId="77777777" w:rsidTr="00040B25">
        <w:trPr>
          <w:trHeight w:val="95"/>
        </w:trPr>
        <w:tc>
          <w:tcPr>
            <w:tcW w:w="2863" w:type="dxa"/>
            <w:tcBorders>
              <w:top w:val="nil"/>
              <w:left w:val="nil"/>
              <w:bottom w:val="nil"/>
            </w:tcBorders>
          </w:tcPr>
          <w:p w14:paraId="7C09155D" w14:textId="77777777" w:rsidR="000A2112" w:rsidRPr="004E71F0" w:rsidRDefault="000A2112" w:rsidP="00040B25">
            <w:pPr>
              <w:pStyle w:val="BodyText3"/>
              <w:spacing w:line="240" w:lineRule="auto"/>
              <w:ind w:left="34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right w:val="nil"/>
            </w:tcBorders>
          </w:tcPr>
          <w:p w14:paraId="03857CC3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30FEE93" w14:textId="77777777" w:rsidR="000A2112" w:rsidRPr="0068726D" w:rsidRDefault="000A2112" w:rsidP="00040B25">
            <w:pPr>
              <w:tabs>
                <w:tab w:val="decimal" w:pos="972"/>
              </w:tabs>
              <w:spacing w:line="216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5405DEA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5F8BB0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197EA2D3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3941DC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1A05A27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7F7D" w:rsidRPr="0068726D" w14:paraId="5BBC7B1B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7B6ABB1E" w14:textId="77777777" w:rsidR="00237F7D" w:rsidRPr="004E71F0" w:rsidRDefault="00237F7D" w:rsidP="00237F7D">
            <w:pPr>
              <w:spacing w:line="240" w:lineRule="auto"/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74" w:type="dxa"/>
            <w:tcBorders>
              <w:bottom w:val="double" w:sz="4" w:space="0" w:color="auto"/>
              <w:right w:val="nil"/>
            </w:tcBorders>
          </w:tcPr>
          <w:p w14:paraId="48997585" w14:textId="266A06EF" w:rsidR="00237F7D" w:rsidRPr="0068726D" w:rsidRDefault="00075A0F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23E4077" w14:textId="77777777" w:rsidR="00237F7D" w:rsidRPr="0068726D" w:rsidRDefault="00237F7D" w:rsidP="00237F7D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693BE434" w14:textId="7D0EB6A0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AE89F7" w14:textId="77777777" w:rsidR="00237F7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7EF91DB" w14:textId="4FB55F64" w:rsidR="00237F7D" w:rsidRPr="0068726D" w:rsidRDefault="00075A0F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BB898D" w14:textId="77777777" w:rsidR="00237F7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0198BDF8" w14:textId="75A3520A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</w:tr>
      <w:tr w:rsidR="00237F7D" w:rsidRPr="0068726D" w14:paraId="7D232838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68CB947F" w14:textId="77777777" w:rsidR="00237F7D" w:rsidRPr="00286F96" w:rsidRDefault="00237F7D" w:rsidP="00237F7D">
            <w:pPr>
              <w:tabs>
                <w:tab w:val="left" w:pos="162"/>
              </w:tabs>
              <w:spacing w:line="240" w:lineRule="auto"/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FC1AC9">
              <w:rPr>
                <w:rFonts w:ascii="Angsana New" w:hAnsi="Angsana New" w:hint="cs"/>
                <w:sz w:val="30"/>
                <w:szCs w:val="30"/>
                <w:cs/>
              </w:rPr>
              <w:t>ค่าบริการกระจายสินค้า</w:t>
            </w: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50CC1B3" w14:textId="69F66FC6" w:rsidR="00237F7D" w:rsidRPr="0068726D" w:rsidRDefault="00075A0F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6FC9A4" w14:textId="77777777" w:rsidR="00237F7D" w:rsidRPr="0068726D" w:rsidRDefault="00237F7D" w:rsidP="00237F7D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C977BB6" w14:textId="4A9DAB20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71B481" w14:textId="77777777" w:rsidR="00237F7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726AC53" w14:textId="18F753EB" w:rsidR="00237F7D" w:rsidRPr="0068726D" w:rsidRDefault="00075A0F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ADE8E9" w14:textId="77777777" w:rsidR="00237F7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7CCF6C2" w14:textId="35BA00EF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5,044</w:t>
            </w:r>
          </w:p>
        </w:tc>
      </w:tr>
      <w:tr w:rsidR="00237F7D" w:rsidRPr="00441BAA" w14:paraId="4321B695" w14:textId="77777777" w:rsidTr="00040B25">
        <w:trPr>
          <w:trHeight w:val="284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48CAF1F1" w14:textId="77777777" w:rsidR="00237F7D" w:rsidRPr="00441BAA" w:rsidRDefault="00237F7D" w:rsidP="00237F7D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2CB07F4C" w14:textId="77777777" w:rsidR="00237F7D" w:rsidRPr="00441BAA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A104ACC" w14:textId="77777777" w:rsidR="00237F7D" w:rsidRPr="00441BAA" w:rsidRDefault="00237F7D" w:rsidP="00237F7D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E1232D3" w14:textId="77777777" w:rsidR="00237F7D" w:rsidRPr="00441BAA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34A3C5" w14:textId="77777777" w:rsidR="00237F7D" w:rsidRPr="00441BAA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7D7B6B3E" w14:textId="77777777" w:rsidR="00237F7D" w:rsidRPr="00441BAA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CE2FF3" w14:textId="77777777" w:rsidR="00237F7D" w:rsidRPr="00441BAA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3B122BA9" w14:textId="77777777" w:rsidR="00237F7D" w:rsidRPr="00441BAA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37F7D" w:rsidRPr="0068726D" w14:paraId="0DD40C8A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7F6647D8" w14:textId="77777777" w:rsidR="00237F7D" w:rsidRPr="009764EF" w:rsidRDefault="00237F7D" w:rsidP="00237F7D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4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74" w:type="dxa"/>
            <w:tcBorders>
              <w:right w:val="nil"/>
            </w:tcBorders>
          </w:tcPr>
          <w:p w14:paraId="11DF21E2" w14:textId="77777777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8238AAF" w14:textId="77777777" w:rsidR="00237F7D" w:rsidRPr="0068726D" w:rsidRDefault="00237F7D" w:rsidP="00237F7D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68C1C2A" w14:textId="77777777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2140C4" w14:textId="77777777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EBE59F2" w14:textId="77777777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8D8256" w14:textId="77777777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ACE0CF6" w14:textId="77777777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7F7D" w:rsidRPr="0068726D" w14:paraId="77F1C5FA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1AF1D570" w14:textId="77777777" w:rsidR="00237F7D" w:rsidRPr="0068726D" w:rsidRDefault="00237F7D" w:rsidP="00237F7D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74" w:type="dxa"/>
            <w:tcBorders>
              <w:right w:val="nil"/>
            </w:tcBorders>
          </w:tcPr>
          <w:p w14:paraId="4A95F238" w14:textId="0ACE9A00" w:rsidR="00237F7D" w:rsidRPr="0068726D" w:rsidRDefault="00D534CB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57A2196" w14:textId="77777777" w:rsidR="00237F7D" w:rsidRPr="0068726D" w:rsidRDefault="00237F7D" w:rsidP="00237F7D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677020" w14:textId="222C6E1A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45668C" w14:textId="77777777" w:rsidR="00237F7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7BEA6B" w14:textId="1B201C8F" w:rsidR="00237F7D" w:rsidRPr="0068726D" w:rsidRDefault="00D534CB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DCD161" w14:textId="77777777" w:rsidR="00237F7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7594D28" w14:textId="362E2C86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8,215</w:t>
            </w:r>
          </w:p>
        </w:tc>
      </w:tr>
      <w:tr w:rsidR="00237F7D" w:rsidRPr="0068726D" w14:paraId="3ABB538A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11450ED8" w14:textId="77777777" w:rsidR="00237F7D" w:rsidRPr="0068726D" w:rsidRDefault="00237F7D" w:rsidP="00237F7D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74" w:type="dxa"/>
            <w:tcBorders>
              <w:bottom w:val="single" w:sz="4" w:space="0" w:color="auto"/>
              <w:right w:val="nil"/>
            </w:tcBorders>
          </w:tcPr>
          <w:p w14:paraId="2157343C" w14:textId="118CDFB5" w:rsidR="00237F7D" w:rsidRPr="0068726D" w:rsidRDefault="00D534CB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97BAB61" w14:textId="77777777" w:rsidR="00237F7D" w:rsidRPr="0068726D" w:rsidRDefault="00237F7D" w:rsidP="00237F7D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086A69F4" w14:textId="1CE80E00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6F7494" w14:textId="77777777" w:rsidR="00237F7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FD841C8" w14:textId="7203B2FC" w:rsidR="00237F7D" w:rsidRPr="0068726D" w:rsidRDefault="00D534CB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6084C7" w14:textId="77777777" w:rsidR="00237F7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2FD28815" w14:textId="4F839257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237F7D" w:rsidRPr="0068726D" w14:paraId="6145A03E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3F809AAB" w14:textId="77777777" w:rsidR="00237F7D" w:rsidRPr="00447440" w:rsidRDefault="00237F7D" w:rsidP="00237F7D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4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3BA5B2D" w14:textId="0AA78C69" w:rsidR="00237F7D" w:rsidRPr="0068726D" w:rsidRDefault="00D534CB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F48AB02" w14:textId="77777777" w:rsidR="00237F7D" w:rsidRPr="0068726D" w:rsidRDefault="00237F7D" w:rsidP="00237F7D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54785" w14:textId="4AF91AE9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2559FC" w14:textId="77777777" w:rsidR="00237F7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9F9E2" w14:textId="56214366" w:rsidR="00237F7D" w:rsidRPr="0068726D" w:rsidRDefault="00D534CB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F41BB4" w14:textId="77777777" w:rsidR="00237F7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D7C8F8" w14:textId="4A40A0BB" w:rsidR="00237F7D" w:rsidRPr="0068726D" w:rsidRDefault="00237F7D" w:rsidP="0023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8,641</w:t>
            </w:r>
          </w:p>
        </w:tc>
      </w:tr>
    </w:tbl>
    <w:p w14:paraId="711D5788" w14:textId="77777777" w:rsidR="00385118" w:rsidRPr="00ED3CBB" w:rsidRDefault="00385118" w:rsidP="00707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DB3FA37" w14:textId="376840EF" w:rsidR="007079A1" w:rsidRDefault="00F626B1" w:rsidP="00707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C184D">
        <w:rPr>
          <w:rFonts w:ascii="Angsana New" w:hAnsi="Angsana New" w:hint="cs"/>
          <w:sz w:val="30"/>
          <w:szCs w:val="30"/>
          <w:cs/>
        </w:rPr>
        <w:t>บริษัทได้ทำสัญญากับบริษัทที่เกี่ยวข้องกันแห่งหนึ่ง</w:t>
      </w:r>
      <w:r w:rsidRPr="004C184D">
        <w:rPr>
          <w:rFonts w:ascii="Angsana New" w:hAnsi="Angsana New"/>
          <w:color w:val="FFFFFF"/>
          <w:sz w:val="30"/>
          <w:szCs w:val="30"/>
        </w:rPr>
        <w:t>_</w:t>
      </w:r>
      <w:r w:rsidRPr="004C184D">
        <w:rPr>
          <w:rFonts w:ascii="Angsana New" w:hAnsi="Angsana New" w:hint="cs"/>
          <w:sz w:val="30"/>
          <w:szCs w:val="30"/>
          <w:cs/>
        </w:rPr>
        <w:t>เพื่อให้บริษัทนี้ให้บริการกระจายสินค้าไปยังลูกค้า</w:t>
      </w:r>
      <w:r w:rsidRPr="004C184D">
        <w:rPr>
          <w:rFonts w:ascii="Angsana New" w:hAnsi="Angsana New"/>
          <w:color w:val="FFFFFF"/>
          <w:sz w:val="30"/>
          <w:szCs w:val="30"/>
        </w:rPr>
        <w:t>_</w:t>
      </w:r>
      <w:r w:rsidR="002024BA" w:rsidRPr="004C184D">
        <w:rPr>
          <w:rFonts w:ascii="Angsana New" w:hAnsi="Angsana New" w:hint="cs"/>
          <w:sz w:val="30"/>
          <w:szCs w:val="30"/>
          <w:cs/>
        </w:rPr>
        <w:t>ค่าบริการ</w:t>
      </w:r>
      <w:r w:rsidRPr="004C184D">
        <w:rPr>
          <w:rFonts w:ascii="Angsana New" w:hAnsi="Angsana New" w:hint="cs"/>
          <w:sz w:val="30"/>
          <w:szCs w:val="30"/>
          <w:cs/>
        </w:rPr>
        <w:t xml:space="preserve">คำนวณจากน้ำหนักของสินค้าที่ขายและระยะทางไปยังปลายทาง </w:t>
      </w:r>
      <w:r w:rsidR="00196A93" w:rsidRPr="0098101F">
        <w:rPr>
          <w:rFonts w:ascii="Angsana New" w:hAnsi="Angsana New" w:hint="cs"/>
          <w:color w:val="000000"/>
          <w:sz w:val="30"/>
          <w:szCs w:val="30"/>
          <w:cs/>
        </w:rPr>
        <w:t>สัญญานี้มีอายุหนึ่ง</w:t>
      </w:r>
      <w:r w:rsidRPr="0098101F">
        <w:rPr>
          <w:rFonts w:ascii="Angsana New" w:hAnsi="Angsana New" w:hint="cs"/>
          <w:color w:val="000000"/>
          <w:sz w:val="30"/>
          <w:szCs w:val="30"/>
          <w:cs/>
        </w:rPr>
        <w:t>ปีสิ้นสุด</w:t>
      </w:r>
      <w:r w:rsidRPr="003C3338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3C3338">
        <w:rPr>
          <w:rFonts w:ascii="Angsana New" w:hAnsi="Angsana New"/>
          <w:color w:val="000000"/>
          <w:sz w:val="30"/>
          <w:szCs w:val="30"/>
        </w:rPr>
        <w:t xml:space="preserve"> 31</w:t>
      </w:r>
      <w:r w:rsidRPr="003C3338">
        <w:rPr>
          <w:rFonts w:ascii="Angsana New" w:hAnsi="Angsana New" w:hint="cs"/>
          <w:color w:val="000000"/>
          <w:sz w:val="30"/>
          <w:szCs w:val="30"/>
          <w:cs/>
        </w:rPr>
        <w:t xml:space="preserve"> พฤษภาคม </w:t>
      </w:r>
      <w:r w:rsidR="00011492" w:rsidRPr="003C3338">
        <w:rPr>
          <w:rFonts w:ascii="Angsana New" w:hAnsi="Angsana New" w:hint="cs"/>
          <w:color w:val="000000"/>
          <w:sz w:val="30"/>
          <w:szCs w:val="30"/>
        </w:rPr>
        <w:t>25</w:t>
      </w:r>
      <w:r w:rsidR="0098101F" w:rsidRPr="003C3338">
        <w:rPr>
          <w:rFonts w:ascii="Angsana New" w:hAnsi="Angsana New"/>
          <w:color w:val="000000"/>
          <w:sz w:val="30"/>
          <w:szCs w:val="30"/>
        </w:rPr>
        <w:t>70</w:t>
      </w:r>
    </w:p>
    <w:p w14:paraId="4C92C28E" w14:textId="77777777" w:rsidR="00385118" w:rsidRDefault="00385118" w:rsidP="00385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15B6E0D" w14:textId="109D007F" w:rsidR="00E00C3D" w:rsidRPr="005C04E2" w:rsidRDefault="00090166" w:rsidP="005C04E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5C04E2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ลูกหนี้การค้าและลูกหนี้</w:t>
      </w:r>
      <w:r w:rsidR="003367DA" w:rsidRPr="005C04E2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5C04E2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B99B273" w14:textId="77777777" w:rsidR="00ED3CBB" w:rsidRPr="009E693F" w:rsidRDefault="00ED3CBB" w:rsidP="004D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4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36"/>
        <w:gridCol w:w="1474"/>
        <w:gridCol w:w="239"/>
        <w:gridCol w:w="1474"/>
      </w:tblGrid>
      <w:tr w:rsidR="00ED3CBB" w:rsidRPr="00A02DC5" w14:paraId="67CA0CB0" w14:textId="77777777" w:rsidTr="002F607A">
        <w:trPr>
          <w:cantSplit/>
          <w:trHeight w:val="395"/>
        </w:trPr>
        <w:tc>
          <w:tcPr>
            <w:tcW w:w="6236" w:type="dxa"/>
          </w:tcPr>
          <w:p w14:paraId="025FDBCB" w14:textId="77777777" w:rsidR="00ED3CBB" w:rsidRPr="00A02DC5" w:rsidRDefault="00ED3CBB" w:rsidP="002F607A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327FB185" w14:textId="77777777" w:rsidR="00ED3CBB" w:rsidRPr="00A02DC5" w:rsidRDefault="00ED3CBB" w:rsidP="002F607A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D3CBB" w:rsidRPr="00A02DC5" w14:paraId="61EF68A1" w14:textId="77777777" w:rsidTr="00ED3CBB">
        <w:trPr>
          <w:cantSplit/>
          <w:trHeight w:val="352"/>
        </w:trPr>
        <w:tc>
          <w:tcPr>
            <w:tcW w:w="6236" w:type="dxa"/>
          </w:tcPr>
          <w:p w14:paraId="4D55B6D2" w14:textId="77777777" w:rsidR="00ED3CBB" w:rsidRPr="00A02DC5" w:rsidRDefault="00ED3CBB" w:rsidP="002F607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536BEE" w14:textId="2FC8C450" w:rsidR="00ED3CBB" w:rsidRPr="00A02DC5" w:rsidRDefault="00D71149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57607AE7" w14:textId="77777777" w:rsidR="00ED3CBB" w:rsidRPr="00A02DC5" w:rsidRDefault="00ED3CBB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B57CA0F" w14:textId="77777777" w:rsidR="00ED3CBB" w:rsidRPr="00A02DC5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D3CBB" w:rsidRPr="00A02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D3CBB" w:rsidRPr="00A02DC5" w14:paraId="11705CD0" w14:textId="77777777" w:rsidTr="002F607A">
        <w:trPr>
          <w:cantSplit/>
          <w:trHeight w:val="352"/>
        </w:trPr>
        <w:tc>
          <w:tcPr>
            <w:tcW w:w="6236" w:type="dxa"/>
          </w:tcPr>
          <w:p w14:paraId="388DD7C2" w14:textId="77777777" w:rsidR="00ED3CBB" w:rsidRPr="00A02DC5" w:rsidRDefault="00ED3CBB" w:rsidP="002F60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49AFD34" w14:textId="4964DF4F" w:rsidR="00ED3CBB" w:rsidRPr="00A02DC5" w:rsidRDefault="00ED3CBB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256</w:t>
            </w:r>
            <w:r w:rsidR="00B1130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38F0718F" w14:textId="77777777" w:rsidR="00ED3CBB" w:rsidRPr="00A02DC5" w:rsidRDefault="00ED3CBB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B41413B" w14:textId="493376C6" w:rsidR="00ED3CBB" w:rsidRPr="00A02DC5" w:rsidRDefault="00ED3CBB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256</w:t>
            </w:r>
            <w:r w:rsidR="00B1130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D3CBB" w:rsidRPr="00A02DC5" w14:paraId="59835F07" w14:textId="77777777" w:rsidTr="002F607A">
        <w:trPr>
          <w:trHeight w:val="161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EA54C17" w14:textId="77777777" w:rsidR="00ED3CBB" w:rsidRPr="00A02DC5" w:rsidRDefault="00ED3CBB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664CE7E" w14:textId="77777777" w:rsidR="00ED3CBB" w:rsidRPr="00A02DC5" w:rsidRDefault="00ED3CB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452A432" w14:textId="77777777" w:rsidR="00ED3CBB" w:rsidRPr="00A02DC5" w:rsidRDefault="00ED3CB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171E5A3" w14:textId="77777777" w:rsidR="00ED3CBB" w:rsidRPr="00A02DC5" w:rsidRDefault="00ED3CB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303" w:rsidRPr="00A02DC5" w14:paraId="7A551736" w14:textId="77777777" w:rsidTr="002F607A">
        <w:trPr>
          <w:trHeight w:val="397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FE16DF4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643FE63" w14:textId="18A25A84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33,016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982E027" w14:textId="77777777" w:rsidR="00B11303" w:rsidRPr="00A02DC5" w:rsidRDefault="00B11303" w:rsidP="00B1130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4CDDF6E2" w14:textId="050CABCD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32,548</w:t>
            </w:r>
          </w:p>
        </w:tc>
      </w:tr>
      <w:tr w:rsidR="00B11303" w:rsidRPr="00A02DC5" w14:paraId="072302BC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D686E07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A51BC51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CB224A0" w14:textId="77777777" w:rsidR="00B11303" w:rsidRPr="00A02DC5" w:rsidRDefault="00B11303" w:rsidP="00B1130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33E69D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303" w:rsidRPr="00A02DC5" w14:paraId="4E3DBC75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52C96C6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ไม่เกิน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AA117C5" w14:textId="799CFB87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17,708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119EBB6" w14:textId="77777777" w:rsidR="00B11303" w:rsidRPr="00A02DC5" w:rsidRDefault="00B11303" w:rsidP="00B1130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A74646F" w14:textId="4FE83685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12,290</w:t>
            </w:r>
          </w:p>
        </w:tc>
      </w:tr>
      <w:tr w:rsidR="00B11303" w:rsidRPr="00A02DC5" w14:paraId="76F1C77E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173AEF2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</w:rPr>
              <w:t>3 - 6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E0B369B" w14:textId="6BBF64E2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F3AB718" w14:textId="77777777" w:rsidR="00B11303" w:rsidRPr="00A02DC5" w:rsidRDefault="00B11303" w:rsidP="00B1130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A8EE4F2" w14:textId="4D2643D2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B11303" w:rsidRPr="00A02DC5" w14:paraId="005DB9DC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47F13BA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</w:rPr>
              <w:t>- 12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A24903A" w14:textId="46595B6E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7BDC9C0" w14:textId="77777777" w:rsidR="00B11303" w:rsidRPr="00A02DC5" w:rsidRDefault="00B11303" w:rsidP="00B1130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6F1ABF0" w14:textId="5E4663BF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</w:tr>
      <w:tr w:rsidR="00B11303" w:rsidRPr="00A02DC5" w14:paraId="585AC522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6AFCBB8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271E6C" w14:textId="2FB18B76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6,794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4C6EF87" w14:textId="77777777" w:rsidR="00B11303" w:rsidRPr="00A02DC5" w:rsidRDefault="00B11303" w:rsidP="00B1130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2EDFBCCD" w14:textId="79ED38F2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6,682</w:t>
            </w:r>
          </w:p>
        </w:tc>
      </w:tr>
      <w:tr w:rsidR="00B11303" w:rsidRPr="00A02DC5" w14:paraId="48E6B481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D49A030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C932E6C" w14:textId="222909CE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59,308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568CF09" w14:textId="77777777" w:rsidR="00B11303" w:rsidRPr="00A02DC5" w:rsidRDefault="00B11303" w:rsidP="00B1130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DB5208" w14:textId="727CB313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52,626</w:t>
            </w:r>
          </w:p>
        </w:tc>
      </w:tr>
      <w:tr w:rsidR="00B11303" w:rsidRPr="00A02DC5" w14:paraId="17099797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5A78A29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</w:t>
            </w: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176C23CF" w14:textId="4AE3CF74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(7,360)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AA678AB" w14:textId="77777777" w:rsidR="00B11303" w:rsidRPr="00A02DC5" w:rsidRDefault="00B11303" w:rsidP="00B1130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F700200" w14:textId="469D5115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(6,839)</w:t>
            </w:r>
          </w:p>
        </w:tc>
      </w:tr>
      <w:tr w:rsidR="00B11303" w:rsidRPr="00A02DC5" w14:paraId="70E6C85E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6092A4F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90A38" w14:textId="79A03B76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51,948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7F9C0F0" w14:textId="77777777" w:rsidR="00B11303" w:rsidRPr="00A02DC5" w:rsidRDefault="00B11303" w:rsidP="00B1130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6B92AD" w14:textId="543CB339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45,787</w:t>
            </w:r>
          </w:p>
        </w:tc>
      </w:tr>
      <w:tr w:rsidR="00B11303" w:rsidRPr="00A02DC5" w14:paraId="0AE1B589" w14:textId="77777777" w:rsidTr="007D4F9E">
        <w:trPr>
          <w:trHeight w:val="284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AFF6" w14:textId="77777777" w:rsidR="00B11303" w:rsidRPr="00D77EE7" w:rsidRDefault="00B11303" w:rsidP="00B11303">
            <w:pPr>
              <w:spacing w:line="240" w:lineRule="auto"/>
              <w:ind w:left="-72"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5E86D46" w14:textId="77777777" w:rsidR="00B11303" w:rsidRPr="00D77EE7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0B4E867" w14:textId="77777777" w:rsidR="00B11303" w:rsidRPr="00D77EE7" w:rsidRDefault="00B11303" w:rsidP="00B1130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27448652" w14:textId="77777777" w:rsidR="00B11303" w:rsidRPr="00D77EE7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1303" w:rsidRPr="00A02DC5" w14:paraId="203722E6" w14:textId="77777777" w:rsidTr="007D4F9E">
        <w:trPr>
          <w:trHeight w:val="284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DB4D" w14:textId="35928652" w:rsidR="00B11303" w:rsidRPr="00A02DC5" w:rsidRDefault="00B11303" w:rsidP="00B11303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FCD8A9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C10B45F" w14:textId="77777777" w:rsidR="00B11303" w:rsidRPr="00A02DC5" w:rsidRDefault="00B11303" w:rsidP="00B1130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47E46658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303" w:rsidRPr="00A02DC5" w14:paraId="14FF4125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EFA9" w14:textId="77777777" w:rsidR="00B11303" w:rsidRPr="00A02DC5" w:rsidRDefault="00B11303" w:rsidP="00B11303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BDFE44A" w14:textId="19DE8DB9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7459FB4" w14:textId="77777777" w:rsidR="00B11303" w:rsidRPr="00A02DC5" w:rsidRDefault="00B11303" w:rsidP="00B1130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450CBEC4" w14:textId="210CFA55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1,595</w:t>
            </w:r>
          </w:p>
        </w:tc>
      </w:tr>
      <w:tr w:rsidR="00B11303" w:rsidRPr="00A02DC5" w14:paraId="4F9EB7A5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F72D70D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</w:t>
            </w: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13B0C074" w14:textId="298AC7E0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(1,389)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ED3D47D" w14:textId="77777777" w:rsidR="00B11303" w:rsidRPr="00A02DC5" w:rsidRDefault="00B11303" w:rsidP="00B1130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8BC203" w14:textId="4BC2604D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(1,398)</w:t>
            </w:r>
          </w:p>
        </w:tc>
      </w:tr>
      <w:tr w:rsidR="00B11303" w:rsidRPr="00A02DC5" w14:paraId="1FB79681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6F80485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2120C" w14:textId="529005D3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D0B24E2" w14:textId="77777777" w:rsidR="00B11303" w:rsidRPr="00A02DC5" w:rsidRDefault="00B11303" w:rsidP="00B1130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92D9BA" w14:textId="30A7182C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B11303" w:rsidRPr="00A02DC5" w14:paraId="421BEB91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512D" w14:textId="77777777" w:rsidR="00B11303" w:rsidRPr="00A02DC5" w:rsidRDefault="00B11303" w:rsidP="00B11303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</w:tcPr>
          <w:p w14:paraId="490E36B7" w14:textId="50EA527E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155DEA0" w14:textId="77777777" w:rsidR="00B11303" w:rsidRPr="00A02DC5" w:rsidRDefault="00B11303" w:rsidP="00B1130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164A794B" w14:textId="4A14EA89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1,235</w:t>
            </w:r>
          </w:p>
        </w:tc>
      </w:tr>
      <w:tr w:rsidR="00B11303" w:rsidRPr="00A02DC5" w14:paraId="1EF81202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9FD51" w14:textId="51A07D77" w:rsidR="00B11303" w:rsidRPr="00A02DC5" w:rsidRDefault="00B11303" w:rsidP="00B11303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เงินล่วงหน้าเพื่อซื้อวัตถุดิบ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</w:tcPr>
          <w:p w14:paraId="3D97E2F8" w14:textId="05FEE9BE" w:rsidR="00B11303" w:rsidRDefault="005D6BF9" w:rsidP="005D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6EB1612" w14:textId="77777777" w:rsidR="00B11303" w:rsidRPr="00A02DC5" w:rsidRDefault="00B11303" w:rsidP="00B1130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03BA5914" w14:textId="19938378" w:rsidR="00B11303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B11303" w:rsidRPr="00A02DC5" w14:paraId="39CF9FCB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4428F1CB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71D0C399" w14:textId="7EDB8B0E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0ECB007" w14:textId="77777777" w:rsidR="00B11303" w:rsidRPr="00A02DC5" w:rsidRDefault="00B11303" w:rsidP="00B1130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329E8AA" w14:textId="40ABC4B0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B11303" w:rsidRPr="00A02DC5" w14:paraId="38766A4D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D320702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3D6E2" w14:textId="0301A07A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3,759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C975905" w14:textId="77777777" w:rsidR="00B11303" w:rsidRPr="00A02DC5" w:rsidRDefault="00B11303" w:rsidP="00B1130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3EE224" w14:textId="1E73F154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</w:t>
            </w:r>
          </w:p>
        </w:tc>
      </w:tr>
      <w:tr w:rsidR="00B11303" w:rsidRPr="00A02DC5" w14:paraId="439F7CDC" w14:textId="77777777" w:rsidTr="00A02DC5">
        <w:trPr>
          <w:trHeight w:hRule="exact" w:val="329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1D8E30A" w14:textId="77777777" w:rsidR="00B11303" w:rsidRPr="00D77EE7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AD304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0CE3F3C" w14:textId="77777777" w:rsidR="00B11303" w:rsidRPr="00A02DC5" w:rsidRDefault="00B11303" w:rsidP="00B1130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 w:firstLine="7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5CA128" w14:textId="77777777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firstLine="7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11303" w:rsidRPr="00A02DC5" w14:paraId="37E72C63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885CB2D" w14:textId="77777777" w:rsidR="00B11303" w:rsidRPr="00A02DC5" w:rsidRDefault="00B11303" w:rsidP="00B11303">
            <w:pPr>
              <w:spacing w:line="240" w:lineRule="auto"/>
              <w:ind w:left="-72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1FD07396" w14:textId="00599F0E" w:rsidR="00B11303" w:rsidRPr="00A02DC5" w:rsidRDefault="005D6BF9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55,707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AEF0D19" w14:textId="77777777" w:rsidR="00B11303" w:rsidRPr="00A02DC5" w:rsidRDefault="00B11303" w:rsidP="00B1130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5FD6361F" w14:textId="07050ABD" w:rsidR="00B11303" w:rsidRPr="00A02DC5" w:rsidRDefault="00B11303" w:rsidP="00B11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47,732</w:t>
            </w:r>
          </w:p>
        </w:tc>
      </w:tr>
    </w:tbl>
    <w:p w14:paraId="3A9EA5BC" w14:textId="77777777" w:rsidR="00ED3CBB" w:rsidRDefault="00ED3CBB" w:rsidP="00ED3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348F9FB" w14:textId="77777777" w:rsidR="00A2488D" w:rsidRDefault="00A2488D" w:rsidP="00A24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4C8A">
        <w:rPr>
          <w:rFonts w:ascii="Angsana New" w:hAnsi="Angsana New" w:hint="cs"/>
          <w:sz w:val="30"/>
          <w:szCs w:val="30"/>
          <w:cs/>
        </w:rPr>
        <w:t xml:space="preserve">บริษัทมีนโยบายการให้สินเชื่อแก่ลูกหนี้การค้าเป็นระยะเวลา </w:t>
      </w:r>
      <w:r w:rsidRPr="00CD4C8A">
        <w:rPr>
          <w:rFonts w:ascii="Angsana New" w:hAnsi="Angsana New"/>
          <w:sz w:val="30"/>
          <w:szCs w:val="30"/>
        </w:rPr>
        <w:t xml:space="preserve">7 </w:t>
      </w:r>
      <w:r w:rsidRPr="00CD4C8A">
        <w:rPr>
          <w:rFonts w:ascii="Angsana New" w:hAnsi="Angsana New" w:hint="cs"/>
          <w:sz w:val="30"/>
          <w:szCs w:val="30"/>
          <w:cs/>
        </w:rPr>
        <w:t>วัน</w:t>
      </w:r>
      <w:r w:rsidRPr="00CD4C8A">
        <w:rPr>
          <w:rFonts w:ascii="Angsana New" w:hAnsi="Angsana New"/>
          <w:sz w:val="30"/>
          <w:szCs w:val="30"/>
        </w:rPr>
        <w:t xml:space="preserve"> </w:t>
      </w:r>
      <w:r w:rsidRPr="00CD4C8A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CD4C8A">
        <w:rPr>
          <w:rFonts w:ascii="Angsana New" w:hAnsi="Angsana New"/>
          <w:sz w:val="30"/>
          <w:szCs w:val="30"/>
        </w:rPr>
        <w:t xml:space="preserve">90 </w:t>
      </w:r>
      <w:r w:rsidRPr="00CD4C8A">
        <w:rPr>
          <w:rFonts w:ascii="Angsana New" w:hAnsi="Angsana New" w:hint="cs"/>
          <w:sz w:val="30"/>
          <w:szCs w:val="30"/>
          <w:cs/>
        </w:rPr>
        <w:t>วัน</w:t>
      </w:r>
    </w:p>
    <w:p w14:paraId="62C2B2A0" w14:textId="77777777" w:rsidR="003367DA" w:rsidRDefault="003367DA" w:rsidP="00A24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A16B10" w14:textId="77777777" w:rsidR="003367DA" w:rsidRDefault="003367DA" w:rsidP="00A24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151F4B" w14:textId="77777777" w:rsidR="003B4953" w:rsidRDefault="003B4953" w:rsidP="003B495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สินทรัพย์ทางการเงินหมุนเวียนอื่น </w:t>
      </w:r>
    </w:p>
    <w:p w14:paraId="495E62ED" w14:textId="77777777" w:rsidR="003B4953" w:rsidRPr="00350A8C" w:rsidRDefault="003B4953" w:rsidP="003B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36"/>
        <w:gridCol w:w="1474"/>
        <w:gridCol w:w="239"/>
        <w:gridCol w:w="1474"/>
      </w:tblGrid>
      <w:tr w:rsidR="003B4953" w:rsidRPr="000C78C3" w14:paraId="48B525F5" w14:textId="77777777">
        <w:trPr>
          <w:cantSplit/>
          <w:trHeight w:val="395"/>
        </w:trPr>
        <w:tc>
          <w:tcPr>
            <w:tcW w:w="6236" w:type="dxa"/>
          </w:tcPr>
          <w:p w14:paraId="45060067" w14:textId="77777777" w:rsidR="003B4953" w:rsidRPr="000C78C3" w:rsidRDefault="003B495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124A5540" w14:textId="77777777" w:rsidR="003B4953" w:rsidRPr="000C78C3" w:rsidRDefault="003B4953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3B4953" w14:paraId="64DBE867" w14:textId="77777777">
        <w:trPr>
          <w:cantSplit/>
          <w:trHeight w:val="352"/>
        </w:trPr>
        <w:tc>
          <w:tcPr>
            <w:tcW w:w="6236" w:type="dxa"/>
          </w:tcPr>
          <w:p w14:paraId="687DFA33" w14:textId="77777777" w:rsidR="003B4953" w:rsidRPr="000C78C3" w:rsidRDefault="003B495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3F45A55" w14:textId="1F40341E" w:rsidR="003B4953" w:rsidRDefault="00986D7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103A46A0" w14:textId="77777777" w:rsidR="003B4953" w:rsidRPr="004E71F0" w:rsidRDefault="003B4953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B41023" w14:textId="77777777" w:rsidR="003B4953" w:rsidRDefault="003B495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4953" w:rsidRPr="004E71F0" w14:paraId="497202A7" w14:textId="77777777">
        <w:trPr>
          <w:cantSplit/>
          <w:trHeight w:val="352"/>
        </w:trPr>
        <w:tc>
          <w:tcPr>
            <w:tcW w:w="6236" w:type="dxa"/>
          </w:tcPr>
          <w:p w14:paraId="636FA184" w14:textId="77777777" w:rsidR="003B4953" w:rsidRPr="000C78C3" w:rsidRDefault="003B495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C942696" w14:textId="4C465B6D" w:rsidR="003B4953" w:rsidRPr="004E71F0" w:rsidRDefault="003B495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6021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6A9915F7" w14:textId="77777777" w:rsidR="003B4953" w:rsidRPr="004E71F0" w:rsidRDefault="003B4953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DEC9DE5" w14:textId="060F3E7B" w:rsidR="003B4953" w:rsidRPr="004E71F0" w:rsidRDefault="003B495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6021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B4953" w:rsidRPr="000C78C3" w14:paraId="4080A4F0" w14:textId="77777777">
        <w:trPr>
          <w:trHeight w:val="161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5DC9DCE" w14:textId="77777777" w:rsidR="003B4953" w:rsidRPr="003B4953" w:rsidRDefault="003B4953">
            <w:pPr>
              <w:spacing w:line="240" w:lineRule="auto"/>
              <w:ind w:left="34"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6B9EB935" w14:textId="77777777" w:rsidR="003B4953" w:rsidRPr="009703E3" w:rsidRDefault="003B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3340A22" w14:textId="77777777" w:rsidR="003B4953" w:rsidRPr="009703E3" w:rsidRDefault="003B495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3E759923" w14:textId="77777777" w:rsidR="003B4953" w:rsidRPr="009703E3" w:rsidRDefault="003B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6021E" w:rsidRPr="000C78C3" w14:paraId="1284DB3A" w14:textId="77777777" w:rsidTr="00E6021E">
        <w:trPr>
          <w:trHeight w:val="161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2446122" w14:textId="36062394" w:rsidR="00E6021E" w:rsidRPr="00436B29" w:rsidRDefault="00E6021E" w:rsidP="00E6021E">
            <w:pPr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เงินฝาก</w:t>
            </w:r>
            <w:r w:rsidRPr="000F0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ประจำ</w:t>
            </w:r>
            <w:r w:rsidRPr="000F09D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F09D5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0F09D5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อัตราดอกเบี้ย</w:t>
            </w:r>
            <w:r w:rsidRPr="000F09D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ร้อยละ </w:t>
            </w:r>
            <w:r w:rsidRPr="000F09D5">
              <w:rPr>
                <w:rFonts w:ascii="Angsana New" w:hAnsi="Angsana New"/>
                <w:spacing w:val="-2"/>
                <w:sz w:val="30"/>
                <w:szCs w:val="30"/>
              </w:rPr>
              <w:t xml:space="preserve">0.40 </w:t>
            </w:r>
            <w:r w:rsidRPr="000F09D5">
              <w:rPr>
                <w:rFonts w:ascii="Angsana New" w:hAnsi="Angsana New"/>
                <w:sz w:val="30"/>
                <w:szCs w:val="30"/>
                <w:cs/>
              </w:rPr>
              <w:t>ถึงร้อยละ</w:t>
            </w:r>
            <w:r w:rsidRPr="000F09D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0F09D5">
              <w:rPr>
                <w:rFonts w:ascii="Angsana New" w:hAnsi="Angsana New"/>
                <w:spacing w:val="-2"/>
                <w:sz w:val="30"/>
                <w:szCs w:val="30"/>
              </w:rPr>
              <w:t>0.60</w:t>
            </w:r>
            <w:r w:rsidRPr="000F09D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ต่อปี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344F15F1" w14:textId="248FAAFA" w:rsidR="00E6021E" w:rsidRPr="000C78C3" w:rsidRDefault="00E6021E" w:rsidP="00E6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909880E" w14:textId="77777777" w:rsidR="00E6021E" w:rsidRPr="000C78C3" w:rsidRDefault="00E6021E" w:rsidP="00E6021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5DB56231" w14:textId="369EF3DD" w:rsidR="00E6021E" w:rsidRPr="000C78C3" w:rsidRDefault="00E6021E" w:rsidP="00E6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21E" w:rsidRPr="000C78C3" w14:paraId="0182AE41" w14:textId="77777777" w:rsidTr="00E6021E">
        <w:trPr>
          <w:trHeight w:val="397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D504B63" w14:textId="0913703D" w:rsidR="00E6021E" w:rsidRPr="00C27C2B" w:rsidRDefault="002001A7" w:rsidP="00E6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E6021E" w:rsidRPr="007454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E6021E" w:rsidRPr="007454B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98101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E6021E" w:rsidRPr="007454B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06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E6021E" w:rsidRPr="007454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6021E" w:rsidRPr="007454B5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  <w:r w:rsidR="00E6021E" w:rsidRPr="007454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6021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และร้อย</w:t>
            </w:r>
            <w:r w:rsidR="00E6021E" w:rsidRPr="007454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ละ </w:t>
            </w:r>
            <w:r w:rsidR="00E6021E" w:rsidRPr="007454B5">
              <w:rPr>
                <w:rFonts w:ascii="Angsana New" w:hAnsi="Angsana New"/>
                <w:color w:val="000000"/>
                <w:sz w:val="30"/>
                <w:szCs w:val="30"/>
              </w:rPr>
              <w:t xml:space="preserve">0.50 </w:t>
            </w:r>
            <w:r w:rsidR="00E6021E" w:rsidRPr="007454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ถึงร้อยละ </w:t>
            </w:r>
            <w:r w:rsidR="00E6021E" w:rsidRPr="007454B5">
              <w:rPr>
                <w:rFonts w:ascii="Angsana New" w:hAnsi="Angsana New"/>
                <w:color w:val="000000"/>
                <w:sz w:val="30"/>
                <w:szCs w:val="30"/>
              </w:rPr>
              <w:t xml:space="preserve">0.90 </w:t>
            </w:r>
            <w:r w:rsidR="00E6021E" w:rsidRPr="007454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ต่อปี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6C68FDDD" w14:textId="2FA2DD91" w:rsidR="00E6021E" w:rsidRPr="00DD016B" w:rsidRDefault="00E6021E" w:rsidP="00E6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2DFEC84" w14:textId="77777777" w:rsidR="00E6021E" w:rsidRPr="000C78C3" w:rsidRDefault="00E6021E" w:rsidP="00E6021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338146B7" w14:textId="161AC504" w:rsidR="00E6021E" w:rsidRPr="000C78C3" w:rsidRDefault="00E6021E" w:rsidP="00E6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021E" w:rsidRPr="00BE607C" w14:paraId="5863DFA6" w14:textId="77777777" w:rsidTr="00E6021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0D63A9F1" w14:textId="1E0BD9A5" w:rsidR="00E6021E" w:rsidRPr="00221321" w:rsidRDefault="002001A7" w:rsidP="0020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E6021E" w:rsidRPr="007454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E6021E" w:rsidRPr="007454B5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="00E6021E" w:rsidRPr="007454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E6021E" w:rsidRPr="007454B5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  <w:r w:rsidR="00E6021E" w:rsidRPr="007454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437B2A1D" w14:textId="513DBD3D" w:rsidR="00E6021E" w:rsidRPr="00DD016B" w:rsidRDefault="000F09D5" w:rsidP="00E3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</w:t>
            </w:r>
            <w:r w:rsidR="004B4E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70B7C47" w14:textId="77777777" w:rsidR="00E6021E" w:rsidRPr="000C78C3" w:rsidRDefault="00E6021E" w:rsidP="00E6021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3EAB9AF1" w14:textId="368077A1" w:rsidR="00E6021E" w:rsidRPr="00BE607C" w:rsidRDefault="00E6021E" w:rsidP="00E6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2,118</w:t>
            </w:r>
          </w:p>
        </w:tc>
      </w:tr>
    </w:tbl>
    <w:p w14:paraId="59DB8B4C" w14:textId="77777777" w:rsidR="003367DA" w:rsidRPr="00C02329" w:rsidRDefault="003367DA" w:rsidP="00AE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D9FB75E" w14:textId="77777777" w:rsidR="00086763" w:rsidRPr="00116598" w:rsidRDefault="00086763" w:rsidP="0008676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1659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534A7CD2" w14:textId="77777777" w:rsidR="00086763" w:rsidRPr="00350A8C" w:rsidRDefault="0008676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520"/>
        <w:gridCol w:w="1020"/>
        <w:gridCol w:w="397"/>
        <w:gridCol w:w="1531"/>
      </w:tblGrid>
      <w:tr w:rsidR="00086763" w:rsidRPr="00116598" w14:paraId="52244AB9" w14:textId="77777777" w:rsidTr="00E40968">
        <w:trPr>
          <w:cantSplit/>
          <w:trHeight w:val="352"/>
        </w:trPr>
        <w:tc>
          <w:tcPr>
            <w:tcW w:w="6520" w:type="dxa"/>
          </w:tcPr>
          <w:p w14:paraId="6BA35ECD" w14:textId="77777777" w:rsidR="00086763" w:rsidRPr="00116598" w:rsidRDefault="00086763" w:rsidP="00E409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020" w:type="dxa"/>
          </w:tcPr>
          <w:p w14:paraId="7578C87E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35B08AE0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0CC8C04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86763" w:rsidRPr="00116598" w14:paraId="42D36004" w14:textId="77777777" w:rsidTr="00E40968">
        <w:trPr>
          <w:cantSplit/>
          <w:trHeight w:val="135"/>
        </w:trPr>
        <w:tc>
          <w:tcPr>
            <w:tcW w:w="6520" w:type="dxa"/>
          </w:tcPr>
          <w:p w14:paraId="555369CE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C0EF26D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647743B2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</w:tcPr>
          <w:p w14:paraId="4E6CE67E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6D0A" w:rsidRPr="00116598" w14:paraId="5A2C8C60" w14:textId="77777777" w:rsidTr="00E40968">
        <w:trPr>
          <w:trHeight w:val="397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4217570A" w14:textId="212629DE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1165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6598">
              <w:rPr>
                <w:rFonts w:ascii="Angsana New" w:hAnsi="Angsana New"/>
                <w:sz w:val="30"/>
                <w:szCs w:val="30"/>
              </w:rPr>
              <w:t>1</w:t>
            </w: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1659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72EF74" w14:textId="77777777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1859004C" w14:textId="77777777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96D1E34" w14:textId="061E1E0F" w:rsidR="007D6D0A" w:rsidRPr="00116598" w:rsidRDefault="007D6D0A" w:rsidP="0020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206,535</w:t>
            </w:r>
          </w:p>
        </w:tc>
      </w:tr>
      <w:tr w:rsidR="007D6D0A" w:rsidRPr="00116598" w14:paraId="7BA3E1F4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7A1236C2" w14:textId="77777777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7CBA24B" w14:textId="77777777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4A1DEDCA" w14:textId="77777777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7938305A" w14:textId="405B3517" w:rsidR="007D6D0A" w:rsidRPr="00116598" w:rsidRDefault="00826C4C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4,896</w:t>
            </w:r>
          </w:p>
        </w:tc>
      </w:tr>
      <w:tr w:rsidR="007D6D0A" w:rsidRPr="00116598" w14:paraId="752517F8" w14:textId="77777777" w:rsidTr="00242B41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1189086A" w14:textId="6E2A2B23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 - สุทธิจากค่าเสื่อมราคาสะสม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114748B" w14:textId="77777777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18C7CE84" w14:textId="77777777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44A6582" w14:textId="47107249" w:rsidR="007D6D0A" w:rsidRDefault="000F09D5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7D6D0A" w:rsidRPr="00116598" w14:paraId="60062D2A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5920582F" w14:textId="358BEDB1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CE2C22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8E3D75E" w14:textId="77777777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67CA183F" w14:textId="77777777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</w:tcPr>
          <w:p w14:paraId="4F1126B1" w14:textId="1A472A60" w:rsidR="007D6D0A" w:rsidRPr="00116598" w:rsidRDefault="000F09D5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(7,685)</w:t>
            </w:r>
          </w:p>
        </w:tc>
      </w:tr>
      <w:tr w:rsidR="007D6D0A" w:rsidRPr="00116598" w14:paraId="203DB68D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67FF8E6E" w14:textId="1CEEAB54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165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207FA8F" w14:textId="77777777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17242FAC" w14:textId="77777777" w:rsidR="007D6D0A" w:rsidRPr="00116598" w:rsidRDefault="007D6D0A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5864A" w14:textId="3594D83D" w:rsidR="007D6D0A" w:rsidRPr="00116598" w:rsidRDefault="000F09D5" w:rsidP="007D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826C4C">
              <w:rPr>
                <w:rFonts w:ascii="Angsana New" w:hAnsi="Angsana New"/>
                <w:sz w:val="30"/>
                <w:szCs w:val="30"/>
              </w:rPr>
              <w:t>3,745</w:t>
            </w:r>
          </w:p>
        </w:tc>
      </w:tr>
    </w:tbl>
    <w:p w14:paraId="7A9107C0" w14:textId="77777777" w:rsidR="003B4953" w:rsidRPr="00116598" w:rsidRDefault="003B4953" w:rsidP="00086763">
      <w:pPr>
        <w:rPr>
          <w:rFonts w:ascii="Angsana New" w:hAnsi="Angsana New"/>
          <w:sz w:val="30"/>
          <w:szCs w:val="30"/>
        </w:rPr>
      </w:pPr>
    </w:p>
    <w:p w14:paraId="67073645" w14:textId="77777777" w:rsidR="003367DA" w:rsidRDefault="00336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8E34A5C" w14:textId="567BD0D4" w:rsidR="00086763" w:rsidRPr="00116598" w:rsidRDefault="00086763" w:rsidP="007D25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16598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32A87DC5" w14:textId="77777777" w:rsidR="00086763" w:rsidRPr="00F07FAE" w:rsidRDefault="0008676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4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520"/>
        <w:gridCol w:w="1020"/>
        <w:gridCol w:w="397"/>
        <w:gridCol w:w="1531"/>
      </w:tblGrid>
      <w:tr w:rsidR="00086763" w:rsidRPr="00116598" w14:paraId="53D46563" w14:textId="77777777" w:rsidTr="00E40968">
        <w:trPr>
          <w:cantSplit/>
          <w:trHeight w:val="352"/>
        </w:trPr>
        <w:tc>
          <w:tcPr>
            <w:tcW w:w="6520" w:type="dxa"/>
          </w:tcPr>
          <w:p w14:paraId="04EDB9F3" w14:textId="77777777" w:rsidR="00086763" w:rsidRPr="00116598" w:rsidRDefault="00086763" w:rsidP="00E409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020" w:type="dxa"/>
          </w:tcPr>
          <w:p w14:paraId="2F03486A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2BFDD9A2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492EE7F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86763" w:rsidRPr="00116598" w14:paraId="4EF9C7B4" w14:textId="77777777" w:rsidTr="00E40968">
        <w:trPr>
          <w:cantSplit/>
          <w:trHeight w:val="352"/>
        </w:trPr>
        <w:tc>
          <w:tcPr>
            <w:tcW w:w="6520" w:type="dxa"/>
          </w:tcPr>
          <w:p w14:paraId="16426C58" w14:textId="77777777" w:rsidR="00086763" w:rsidRPr="00116598" w:rsidRDefault="00086763" w:rsidP="00E409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433C98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677857C7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0ECC4EDA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</w:tr>
      <w:tr w:rsidR="00086763" w:rsidRPr="00116598" w14:paraId="2994EA7A" w14:textId="77777777" w:rsidTr="00E40968">
        <w:trPr>
          <w:cantSplit/>
          <w:trHeight w:val="135"/>
        </w:trPr>
        <w:tc>
          <w:tcPr>
            <w:tcW w:w="6520" w:type="dxa"/>
          </w:tcPr>
          <w:p w14:paraId="5F6F1B4E" w14:textId="77777777" w:rsidR="00086763" w:rsidRPr="00F07FAE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0" w:type="dxa"/>
          </w:tcPr>
          <w:p w14:paraId="44777426" w14:textId="77777777" w:rsidR="00086763" w:rsidRPr="00F07FAE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97" w:type="dxa"/>
          </w:tcPr>
          <w:p w14:paraId="35AFB677" w14:textId="77777777" w:rsidR="00086763" w:rsidRPr="00F07FAE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30F7B2D9" w14:textId="77777777" w:rsidR="00086763" w:rsidRPr="00F07FAE" w:rsidRDefault="00086763" w:rsidP="00E40968">
            <w:pPr>
              <w:spacing w:line="216" w:lineRule="auto"/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86763" w:rsidRPr="00116598" w14:paraId="669FF8F1" w14:textId="77777777" w:rsidTr="00E40968">
        <w:trPr>
          <w:trHeight w:val="397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50F41446" w14:textId="596F1C0C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16598">
              <w:rPr>
                <w:rFonts w:ascii="Angsana New" w:hAnsi="Angsana New"/>
                <w:sz w:val="30"/>
                <w:szCs w:val="30"/>
              </w:rPr>
              <w:t>1</w:t>
            </w: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16598">
              <w:rPr>
                <w:rFonts w:ascii="Angsana New" w:hAnsi="Angsana New"/>
                <w:sz w:val="30"/>
                <w:szCs w:val="30"/>
              </w:rPr>
              <w:t>256</w:t>
            </w:r>
            <w:r w:rsidR="00DA152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BAA5FC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197E853F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5CA8D6B" w14:textId="137A7C53" w:rsidR="00086763" w:rsidRPr="00116598" w:rsidRDefault="00DA1521" w:rsidP="0054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</w:tr>
      <w:tr w:rsidR="00086763" w:rsidRPr="00116598" w14:paraId="4649FFE9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221E22CC" w14:textId="69E6009D" w:rsidR="00086763" w:rsidRPr="00116598" w:rsidRDefault="00DA1521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929BF80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51A49812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26ACD12" w14:textId="7A0F0B26" w:rsidR="00086763" w:rsidRPr="00116598" w:rsidRDefault="006F7929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</w:tr>
      <w:tr w:rsidR="00DA1521" w:rsidRPr="00116598" w14:paraId="7EC952DC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0F70FD60" w14:textId="5257E606" w:rsidR="00DA1521" w:rsidRPr="00116598" w:rsidRDefault="00DA1521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="0019246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CB4F768" w14:textId="77777777" w:rsidR="00DA1521" w:rsidRPr="00116598" w:rsidRDefault="00DA1521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45843F13" w14:textId="77777777" w:rsidR="00DA1521" w:rsidRPr="00116598" w:rsidRDefault="00DA1521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7D74A420" w14:textId="4FBDDFC6" w:rsidR="00DA1521" w:rsidRPr="00116598" w:rsidRDefault="006F7929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</w:t>
            </w:r>
            <w:r w:rsidR="00C3745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86763" w:rsidRPr="00116598" w14:paraId="6F9B17A2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1FEB555A" w14:textId="422726DA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165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B75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EB75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EB75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A152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2363105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14033FB2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F4FF4" w14:textId="0E4EFB81" w:rsidR="00086763" w:rsidRPr="00116598" w:rsidRDefault="006F7929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</w:t>
            </w:r>
            <w:r w:rsidR="00524D58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</w:tbl>
    <w:p w14:paraId="2BE69372" w14:textId="77777777" w:rsidR="003B4953" w:rsidRDefault="003B495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7B33DFA" w14:textId="20A2B8E0" w:rsidR="00086763" w:rsidRDefault="0008676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6598">
        <w:rPr>
          <w:rFonts w:ascii="Angsana New" w:hAnsi="Angsana New"/>
          <w:sz w:val="30"/>
          <w:szCs w:val="30"/>
          <w:cs/>
        </w:rPr>
        <w:t>สินทรัพย์สิทธิการใช้ตามสัญญาเช่า (ยกเว้นสัญญาเช่าระยะสั้นและสัญญาเช่าของสินทรัพย์ที่</w:t>
      </w:r>
      <w:r w:rsidR="0019246C">
        <w:rPr>
          <w:rFonts w:ascii="Angsana New" w:hAnsi="Angsana New" w:hint="cs"/>
          <w:sz w:val="30"/>
          <w:szCs w:val="30"/>
          <w:cs/>
        </w:rPr>
        <w:t>มี</w:t>
      </w:r>
      <w:r w:rsidRPr="00116598">
        <w:rPr>
          <w:rFonts w:ascii="Angsana New" w:hAnsi="Angsana New"/>
          <w:sz w:val="30"/>
          <w:szCs w:val="30"/>
          <w:cs/>
        </w:rPr>
        <w:t>มูลค่าต่ำ) แสดงภายใต้บัญชีนี้</w:t>
      </w:r>
      <w:r w:rsidRPr="00116598">
        <w:rPr>
          <w:rFonts w:ascii="Angsana New" w:hAnsi="Angsana New"/>
          <w:color w:val="FFFFFF"/>
          <w:sz w:val="30"/>
          <w:szCs w:val="30"/>
        </w:rPr>
        <w:t>-</w:t>
      </w:r>
      <w:r w:rsidRPr="00116598">
        <w:rPr>
          <w:rFonts w:ascii="Angsana New" w:hAnsi="Angsana New"/>
          <w:sz w:val="30"/>
          <w:szCs w:val="30"/>
          <w:cs/>
        </w:rPr>
        <w:t>สินทรัพย์สิทธิการใช้ที่กรรมสิทธิ์โอนมายังบริษัทแล้วแสดงภายใต้</w:t>
      </w:r>
      <w:r w:rsidRPr="00116598">
        <w:rPr>
          <w:rFonts w:ascii="Angsana New" w:hAnsi="Angsana New"/>
          <w:sz w:val="30"/>
          <w:szCs w:val="30"/>
        </w:rPr>
        <w:t xml:space="preserve"> </w:t>
      </w:r>
      <w:r w:rsidRPr="00116598">
        <w:rPr>
          <w:rFonts w:ascii="Angsana New" w:hAnsi="Angsana New"/>
          <w:sz w:val="30"/>
          <w:szCs w:val="30"/>
          <w:cs/>
        </w:rPr>
        <w:t>“ที่ดิน อาคารและอุปกรณ์”</w:t>
      </w:r>
    </w:p>
    <w:p w14:paraId="425D7730" w14:textId="77777777" w:rsidR="00AC2290" w:rsidRDefault="00AC2290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6B23E56" w14:textId="0B21F7A1" w:rsidR="00AC2290" w:rsidRDefault="00AC2290" w:rsidP="007D25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116598">
        <w:rPr>
          <w:rFonts w:ascii="Angsana New" w:hAnsi="Angsana New"/>
          <w:b/>
          <w:bCs/>
          <w:sz w:val="30"/>
          <w:szCs w:val="30"/>
        </w:rPr>
        <w:t xml:space="preserve"> </w:t>
      </w:r>
      <w:r w:rsidR="005A7242">
        <w:rPr>
          <w:rFonts w:ascii="Angsana New" w:hAnsi="Angsana New"/>
          <w:b/>
          <w:bCs/>
          <w:sz w:val="30"/>
          <w:szCs w:val="30"/>
        </w:rPr>
        <w:t xml:space="preserve">- </w:t>
      </w:r>
      <w:r w:rsidR="005A7242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4F0E312C" w14:textId="77777777" w:rsidR="00AC2290" w:rsidRPr="00D739E7" w:rsidRDefault="00AC2290" w:rsidP="00AC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6293"/>
        <w:gridCol w:w="1474"/>
        <w:gridCol w:w="236"/>
        <w:gridCol w:w="1476"/>
      </w:tblGrid>
      <w:tr w:rsidR="00AC2290" w14:paraId="37ED12B3" w14:textId="77777777">
        <w:tc>
          <w:tcPr>
            <w:tcW w:w="6293" w:type="dxa"/>
          </w:tcPr>
          <w:p w14:paraId="6E814D35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717BDD7E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068F5" w14:paraId="649C8021" w14:textId="77777777" w:rsidTr="006068F5">
        <w:trPr>
          <w:trHeight w:val="169"/>
        </w:trPr>
        <w:tc>
          <w:tcPr>
            <w:tcW w:w="6293" w:type="dxa"/>
          </w:tcPr>
          <w:p w14:paraId="1CF33479" w14:textId="4CB9F6C3" w:rsidR="006068F5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930B876" w14:textId="7B7C5D72" w:rsidR="006068F5" w:rsidRDefault="00EB7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D214AAE" w14:textId="77777777" w:rsidR="006068F5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13AB773" w14:textId="77777777" w:rsidR="006068F5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C2290" w14:paraId="2E045FDD" w14:textId="77777777" w:rsidTr="006068F5">
        <w:trPr>
          <w:trHeight w:val="169"/>
        </w:trPr>
        <w:tc>
          <w:tcPr>
            <w:tcW w:w="6293" w:type="dxa"/>
          </w:tcPr>
          <w:p w14:paraId="62EC6B85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2E5BEFC" w14:textId="57D2B248" w:rsidR="00AC2290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1348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2DC9213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2DCDC83" w14:textId="200E030C" w:rsidR="00AC2290" w:rsidRDefault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1348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C2290" w14:paraId="5DD0184A" w14:textId="77777777" w:rsidTr="006068F5">
        <w:trPr>
          <w:trHeight w:val="60"/>
        </w:trPr>
        <w:tc>
          <w:tcPr>
            <w:tcW w:w="6293" w:type="dxa"/>
          </w:tcPr>
          <w:p w14:paraId="78DE65B1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6F0314A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</w:tcPr>
          <w:p w14:paraId="479F8C45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ED5093C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116598" w14:paraId="7EAD0354" w14:textId="77777777">
        <w:tc>
          <w:tcPr>
            <w:tcW w:w="6293" w:type="dxa"/>
          </w:tcPr>
          <w:p w14:paraId="1340B264" w14:textId="77777777" w:rsidR="00116598" w:rsidRPr="0019663A" w:rsidRDefault="0019663A" w:rsidP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9663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34086232" w14:textId="77777777" w:rsidR="00116598" w:rsidRDefault="00116598" w:rsidP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ABF706" w14:textId="77777777" w:rsidR="00116598" w:rsidRDefault="00116598" w:rsidP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030795F" w14:textId="77777777" w:rsidR="00116598" w:rsidRDefault="00116598" w:rsidP="00ED5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482" w14:paraId="099FE88B" w14:textId="77777777">
        <w:tc>
          <w:tcPr>
            <w:tcW w:w="6293" w:type="dxa"/>
          </w:tcPr>
          <w:p w14:paraId="4E65BB34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474" w:type="dxa"/>
          </w:tcPr>
          <w:p w14:paraId="2FCBA650" w14:textId="3F17C8B5" w:rsidR="00F13482" w:rsidRDefault="006E278C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36" w:type="dxa"/>
          </w:tcPr>
          <w:p w14:paraId="32B81E89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C782E95" w14:textId="1D404324" w:rsidR="00F13482" w:rsidRDefault="00F13482" w:rsidP="00D7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1,648</w:t>
            </w:r>
          </w:p>
        </w:tc>
      </w:tr>
      <w:tr w:rsidR="00F13482" w14:paraId="5CBA12E4" w14:textId="77777777">
        <w:tc>
          <w:tcPr>
            <w:tcW w:w="6293" w:type="dxa"/>
          </w:tcPr>
          <w:p w14:paraId="56A8CAE0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74" w:type="dxa"/>
          </w:tcPr>
          <w:p w14:paraId="247BDDED" w14:textId="5E2277D4" w:rsidR="00F13482" w:rsidRDefault="006E278C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36" w:type="dxa"/>
          </w:tcPr>
          <w:p w14:paraId="3EFD8BD0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1FE985AD" w14:textId="05CBD0CA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F13482" w14:paraId="0F186902" w14:textId="77777777" w:rsidTr="00AC2290">
        <w:tc>
          <w:tcPr>
            <w:tcW w:w="6293" w:type="dxa"/>
          </w:tcPr>
          <w:p w14:paraId="697394E2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74" w:type="dxa"/>
          </w:tcPr>
          <w:p w14:paraId="12239D10" w14:textId="422E48F9" w:rsidR="00F13482" w:rsidRDefault="006E278C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36" w:type="dxa"/>
          </w:tcPr>
          <w:p w14:paraId="7B4D250F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9939DC5" w14:textId="0EBD6248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</w:tr>
      <w:tr w:rsidR="00F13482" w14:paraId="65831489" w14:textId="77777777" w:rsidTr="0071702B">
        <w:tc>
          <w:tcPr>
            <w:tcW w:w="6293" w:type="dxa"/>
          </w:tcPr>
          <w:p w14:paraId="36812E6B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74" w:type="dxa"/>
          </w:tcPr>
          <w:p w14:paraId="14DE9DA9" w14:textId="12002730" w:rsidR="00F13482" w:rsidRDefault="006E278C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2,720</w:t>
            </w:r>
          </w:p>
        </w:tc>
        <w:tc>
          <w:tcPr>
            <w:tcW w:w="236" w:type="dxa"/>
          </w:tcPr>
          <w:p w14:paraId="3B530741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B4A1E8E" w14:textId="70673D9C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2,547</w:t>
            </w:r>
          </w:p>
        </w:tc>
      </w:tr>
      <w:tr w:rsidR="00F13482" w14:paraId="31EA2010" w14:textId="77777777" w:rsidTr="0071702B">
        <w:tc>
          <w:tcPr>
            <w:tcW w:w="6293" w:type="dxa"/>
          </w:tcPr>
          <w:p w14:paraId="70B7BBC9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3ABFD10" w14:textId="2CDC5242" w:rsidR="00F13482" w:rsidRDefault="006E278C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236" w:type="dxa"/>
          </w:tcPr>
          <w:p w14:paraId="08183026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2FBD369" w14:textId="5619D206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F13482" w14:paraId="4B5D024E" w14:textId="77777777" w:rsidTr="0071702B">
        <w:tc>
          <w:tcPr>
            <w:tcW w:w="6293" w:type="dxa"/>
          </w:tcPr>
          <w:p w14:paraId="7DDCD323" w14:textId="77777777" w:rsidR="00F13482" w:rsidRPr="005A724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72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B9CD0F1" w14:textId="64D8A423" w:rsidR="00F13482" w:rsidRDefault="006E278C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6,134</w:t>
            </w:r>
          </w:p>
        </w:tc>
        <w:tc>
          <w:tcPr>
            <w:tcW w:w="236" w:type="dxa"/>
          </w:tcPr>
          <w:p w14:paraId="6A085E54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E179FDE" w14:textId="51B6D52B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5,445</w:t>
            </w:r>
          </w:p>
        </w:tc>
      </w:tr>
      <w:tr w:rsidR="00F13482" w:rsidRPr="00ED59BA" w14:paraId="36E2BA7E" w14:textId="77777777" w:rsidTr="00ED59BA">
        <w:trPr>
          <w:trHeight w:val="237"/>
        </w:trPr>
        <w:tc>
          <w:tcPr>
            <w:tcW w:w="6293" w:type="dxa"/>
          </w:tcPr>
          <w:p w14:paraId="4A2E5170" w14:textId="77777777" w:rsidR="00F13482" w:rsidRPr="00F07FAE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4" w:type="dxa"/>
          </w:tcPr>
          <w:p w14:paraId="6DF70D20" w14:textId="77777777" w:rsidR="00F13482" w:rsidRPr="00F07FAE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9BF83DB" w14:textId="77777777" w:rsidR="00F13482" w:rsidRPr="00F07FAE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6" w:type="dxa"/>
          </w:tcPr>
          <w:p w14:paraId="03322C86" w14:textId="77777777" w:rsidR="00F13482" w:rsidRPr="00F07FAE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13482" w14:paraId="2985656E" w14:textId="77777777" w:rsidTr="0071702B">
        <w:tc>
          <w:tcPr>
            <w:tcW w:w="6293" w:type="dxa"/>
          </w:tcPr>
          <w:p w14:paraId="331934E4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หนี้สิน</w:t>
            </w:r>
            <w:r w:rsidRPr="006024BE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74" w:type="dxa"/>
          </w:tcPr>
          <w:p w14:paraId="690ED363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05E85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CC7012F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482" w14:paraId="75268BA8" w14:textId="77777777" w:rsidTr="0071702B">
        <w:tc>
          <w:tcPr>
            <w:tcW w:w="6293" w:type="dxa"/>
          </w:tcPr>
          <w:p w14:paraId="7D910273" w14:textId="77777777" w:rsidR="00F13482" w:rsidRPr="0071702B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702B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F17FFA5" w14:textId="6A236085" w:rsidR="00F13482" w:rsidRDefault="006E278C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(1,242)</w:t>
            </w:r>
          </w:p>
        </w:tc>
        <w:tc>
          <w:tcPr>
            <w:tcW w:w="236" w:type="dxa"/>
          </w:tcPr>
          <w:p w14:paraId="16B73F2D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EFF59D9" w14:textId="5F47430F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(813)</w:t>
            </w:r>
          </w:p>
        </w:tc>
      </w:tr>
      <w:tr w:rsidR="00F13482" w:rsidRPr="00ED59BA" w14:paraId="03BB0B34" w14:textId="77777777" w:rsidTr="007D257C">
        <w:trPr>
          <w:trHeight w:val="287"/>
        </w:trPr>
        <w:tc>
          <w:tcPr>
            <w:tcW w:w="6293" w:type="dxa"/>
          </w:tcPr>
          <w:p w14:paraId="62C8A437" w14:textId="77777777" w:rsidR="00F13482" w:rsidRPr="00F07FAE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650B94E" w14:textId="77777777" w:rsidR="00F13482" w:rsidRPr="00F07FAE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1E1D1AF" w14:textId="77777777" w:rsidR="00F13482" w:rsidRPr="00F07FAE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F35F313" w14:textId="77777777" w:rsidR="00F13482" w:rsidRPr="00F07FAE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13482" w14:paraId="0313971C" w14:textId="77777777" w:rsidTr="007D257C">
        <w:tc>
          <w:tcPr>
            <w:tcW w:w="6293" w:type="dxa"/>
          </w:tcPr>
          <w:p w14:paraId="39A98190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- </w:t>
            </w: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6DC4994" w14:textId="4D1C7203" w:rsidR="00F13482" w:rsidRDefault="00241651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4,892</w:t>
            </w:r>
          </w:p>
        </w:tc>
        <w:tc>
          <w:tcPr>
            <w:tcW w:w="236" w:type="dxa"/>
          </w:tcPr>
          <w:p w14:paraId="3BFF8B8E" w14:textId="77777777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5599A9CA" w14:textId="1A7761B9" w:rsidR="00F13482" w:rsidRDefault="00F13482" w:rsidP="00F1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4,632</w:t>
            </w:r>
          </w:p>
        </w:tc>
      </w:tr>
    </w:tbl>
    <w:p w14:paraId="3BA1BB0E" w14:textId="77777777" w:rsidR="00F07FAE" w:rsidRDefault="00F07FAE" w:rsidP="00F07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99CAF13" w14:textId="3AC84CDA" w:rsidR="00F41EF9" w:rsidRDefault="0083306D" w:rsidP="00350A8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83306D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</w:t>
      </w:r>
      <w:r w:rsidR="00D739E7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83306D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662F280" w14:textId="77777777" w:rsidR="00700D02" w:rsidRPr="00D739E7" w:rsidRDefault="00700D02" w:rsidP="007D2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5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321"/>
        <w:gridCol w:w="1474"/>
        <w:gridCol w:w="239"/>
        <w:gridCol w:w="1474"/>
      </w:tblGrid>
      <w:tr w:rsidR="002A75E4" w14:paraId="0BD9C559" w14:textId="77777777" w:rsidTr="002F607A">
        <w:trPr>
          <w:cantSplit/>
          <w:trHeight w:val="395"/>
        </w:trPr>
        <w:tc>
          <w:tcPr>
            <w:tcW w:w="6321" w:type="dxa"/>
          </w:tcPr>
          <w:p w14:paraId="7CFE00E0" w14:textId="77777777" w:rsidR="002A75E4" w:rsidRDefault="002A75E4" w:rsidP="002F607A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37748331" w14:textId="77777777" w:rsidR="002A75E4" w:rsidRDefault="002A75E4" w:rsidP="002F607A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2A75E4" w14:paraId="5737A4F3" w14:textId="77777777" w:rsidTr="002A75E4">
        <w:trPr>
          <w:cantSplit/>
          <w:trHeight w:val="352"/>
        </w:trPr>
        <w:tc>
          <w:tcPr>
            <w:tcW w:w="6321" w:type="dxa"/>
          </w:tcPr>
          <w:p w14:paraId="3C7492F1" w14:textId="77777777" w:rsidR="002A75E4" w:rsidRDefault="002A75E4" w:rsidP="002F607A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35F673" w14:textId="484A4401" w:rsidR="002A75E4" w:rsidRDefault="00EB7538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343C7DE2" w14:textId="77777777" w:rsidR="002A75E4" w:rsidRDefault="002A75E4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B6145B" w14:textId="77777777" w:rsidR="002A75E4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A75E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75E4" w14:paraId="12F6F5D6" w14:textId="77777777" w:rsidTr="002F607A">
        <w:trPr>
          <w:cantSplit/>
          <w:trHeight w:val="352"/>
        </w:trPr>
        <w:tc>
          <w:tcPr>
            <w:tcW w:w="6321" w:type="dxa"/>
          </w:tcPr>
          <w:p w14:paraId="0CBFD978" w14:textId="77777777" w:rsidR="002A75E4" w:rsidRDefault="002A75E4" w:rsidP="002F607A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706863E" w14:textId="1F941F9C" w:rsidR="002A75E4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41F1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1058D477" w14:textId="77777777" w:rsidR="002A75E4" w:rsidRDefault="002A75E4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DB87D6" w14:textId="1B8E44DF" w:rsidR="002A75E4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41F1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A75E4" w:rsidRPr="00CA237D" w14:paraId="635B0BE1" w14:textId="77777777" w:rsidTr="0095463D">
        <w:trPr>
          <w:trHeight w:val="175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2741C519" w14:textId="77777777" w:rsidR="002A75E4" w:rsidRPr="00D739E7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13305F5" w14:textId="77777777" w:rsidR="002A75E4" w:rsidRPr="00D739E7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D78527C" w14:textId="77777777" w:rsidR="002A75E4" w:rsidRPr="00D739E7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C0127A7" w14:textId="77777777" w:rsidR="002A75E4" w:rsidRPr="00D739E7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1F13" w14:paraId="737462E3" w14:textId="77777777" w:rsidTr="0095463D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AB41" w14:textId="77777777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572DA165" w14:textId="5AA8C87B" w:rsidR="00C41F13" w:rsidRDefault="00F60BC8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25,81</w:t>
            </w:r>
            <w:r w:rsidR="00D534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C959628" w14:textId="77777777" w:rsidR="00C41F13" w:rsidRDefault="00C41F13" w:rsidP="00C41F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61AE36AD" w14:textId="62631486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13,331</w:t>
            </w:r>
          </w:p>
        </w:tc>
      </w:tr>
      <w:tr w:rsidR="00C41F13" w14:paraId="428E0866" w14:textId="77777777" w:rsidTr="0095463D">
        <w:trPr>
          <w:trHeight w:val="205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933D" w14:textId="01A8A8FD" w:rsidR="00C41F13" w:rsidRPr="001F64B2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DEB7E19" w14:textId="77777777" w:rsidR="00C41F13" w:rsidRPr="001F64B2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E517759" w14:textId="77777777" w:rsidR="00C41F13" w:rsidRPr="001F64B2" w:rsidRDefault="00C41F13" w:rsidP="00C41F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65C6B53" w14:textId="77777777" w:rsidR="00C41F13" w:rsidRPr="001F64B2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1F13" w14:paraId="1F9058BA" w14:textId="77777777" w:rsidTr="0095463D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80511" w14:textId="3E67B26D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971D2A" w14:textId="77777777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546B2BE" w14:textId="77777777" w:rsidR="00C41F13" w:rsidRDefault="00C41F13" w:rsidP="00C41F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443FEBC" w14:textId="77777777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1F13" w14:paraId="16B0C6AC" w14:textId="77777777" w:rsidTr="002F607A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530288B6" w14:textId="77777777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3439DD6" w14:textId="3A6185AF" w:rsidR="00C41F13" w:rsidRDefault="00F60BC8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40AEDE9" w14:textId="77777777" w:rsidR="00C41F13" w:rsidRDefault="00C41F13" w:rsidP="00C41F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255F54F" w14:textId="0E1750F1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4,846</w:t>
            </w:r>
          </w:p>
        </w:tc>
      </w:tr>
      <w:tr w:rsidR="00C41F13" w14:paraId="17C35D62" w14:textId="77777777" w:rsidTr="002F607A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16C26856" w14:textId="77777777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B297965" w14:textId="1FE48D9E" w:rsidR="00C41F13" w:rsidRDefault="00F60BC8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</w:t>
            </w:r>
            <w:r w:rsidR="00D534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122DC7A" w14:textId="77777777" w:rsidR="00C41F13" w:rsidRDefault="00C41F13" w:rsidP="00C41F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171046A" w14:textId="2F88F57C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5,116</w:t>
            </w:r>
          </w:p>
        </w:tc>
      </w:tr>
      <w:tr w:rsidR="00C41F13" w14:paraId="2222262C" w14:textId="77777777" w:rsidTr="002F607A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3CE22A48" w14:textId="77777777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B7CD00A" w14:textId="2A916D98" w:rsidR="00C41F13" w:rsidRDefault="00F60BC8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E45FF34" w14:textId="77777777" w:rsidR="00C41F13" w:rsidRDefault="00C41F13" w:rsidP="00C41F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E5C3320" w14:textId="343E57E9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2,999</w:t>
            </w:r>
          </w:p>
        </w:tc>
      </w:tr>
      <w:tr w:rsidR="00C41F13" w14:paraId="3DFA8F08" w14:textId="77777777" w:rsidTr="001F64B2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131F2DC5" w14:textId="407F98E7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B927E" w14:textId="580E4E16" w:rsidR="00C41F13" w:rsidRDefault="00F60BC8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10,25</w:t>
            </w:r>
            <w:r w:rsidR="00D534C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89FC0E4" w14:textId="77777777" w:rsidR="00C41F13" w:rsidRDefault="00C41F13" w:rsidP="00C41F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7D1DC" w14:textId="56BF5285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12,961</w:t>
            </w:r>
          </w:p>
        </w:tc>
      </w:tr>
      <w:tr w:rsidR="00C41F13" w14:paraId="00554F48" w14:textId="77777777" w:rsidTr="001F64B2">
        <w:trPr>
          <w:trHeight w:val="281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5DD73261" w14:textId="77777777" w:rsidR="00C41F13" w:rsidRPr="001F64B2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3B49FA9" w14:textId="77777777" w:rsidR="00C41F13" w:rsidRPr="001F64B2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35DE9DD" w14:textId="77777777" w:rsidR="00C41F13" w:rsidRPr="001F64B2" w:rsidRDefault="00C41F13" w:rsidP="00C41F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4E1AA77" w14:textId="77777777" w:rsidR="00C41F13" w:rsidRPr="001F64B2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1F13" w14:paraId="522B7C0B" w14:textId="77777777" w:rsidTr="001F64B2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407C1EBD" w14:textId="456FAC6C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4B419EA" w14:textId="3793D9DB" w:rsidR="00C41F13" w:rsidRDefault="00F60BC8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36,070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C531D5E" w14:textId="77777777" w:rsidR="00C41F13" w:rsidRDefault="00C41F13" w:rsidP="00C41F1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5B9A86A0" w14:textId="733934A9" w:rsidR="00C41F13" w:rsidRDefault="00C41F13" w:rsidP="00C41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26,292</w:t>
            </w:r>
          </w:p>
        </w:tc>
      </w:tr>
    </w:tbl>
    <w:p w14:paraId="504E02E4" w14:textId="77777777" w:rsidR="007D257C" w:rsidRPr="00F121ED" w:rsidRDefault="007D257C" w:rsidP="00700D02">
      <w:pPr>
        <w:tabs>
          <w:tab w:val="clear" w:pos="454"/>
          <w:tab w:val="left" w:pos="567"/>
        </w:tabs>
        <w:rPr>
          <w:rFonts w:ascii="Angsana New" w:hAnsi="Angsana New"/>
          <w:sz w:val="30"/>
          <w:szCs w:val="30"/>
        </w:rPr>
      </w:pPr>
    </w:p>
    <w:p w14:paraId="47968225" w14:textId="7EB1DC3A" w:rsidR="00067DAD" w:rsidRPr="007A5C56" w:rsidRDefault="00067DAD" w:rsidP="00C41F1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7A5C56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740B9683" w14:textId="77777777" w:rsidR="00067DAD" w:rsidRPr="00D739E7" w:rsidRDefault="00067DAD" w:rsidP="00067DAD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28"/>
          <w:szCs w:val="28"/>
          <w:highlight w:val="yellow"/>
          <w:lang w:val="en-US"/>
        </w:rPr>
      </w:pPr>
    </w:p>
    <w:tbl>
      <w:tblPr>
        <w:tblW w:w="9531" w:type="dxa"/>
        <w:tblLook w:val="04A0" w:firstRow="1" w:lastRow="0" w:firstColumn="1" w:lastColumn="0" w:noHBand="0" w:noVBand="1"/>
      </w:tblPr>
      <w:tblGrid>
        <w:gridCol w:w="6345"/>
        <w:gridCol w:w="1474"/>
        <w:gridCol w:w="236"/>
        <w:gridCol w:w="1476"/>
      </w:tblGrid>
      <w:tr w:rsidR="00067DAD" w:rsidRPr="007A5C56" w14:paraId="5551D03A" w14:textId="77777777" w:rsidTr="0046434D">
        <w:tc>
          <w:tcPr>
            <w:tcW w:w="6345" w:type="dxa"/>
          </w:tcPr>
          <w:p w14:paraId="7B9A0DF5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60165F45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cs/>
                <w:lang w:val="en-US"/>
              </w:rPr>
              <w:t>พันบาท</w:t>
            </w:r>
          </w:p>
        </w:tc>
      </w:tr>
      <w:tr w:rsidR="007A5C56" w:rsidRPr="007A5C56" w14:paraId="70CCAD6B" w14:textId="77777777" w:rsidTr="00AD04C8">
        <w:tc>
          <w:tcPr>
            <w:tcW w:w="6345" w:type="dxa"/>
          </w:tcPr>
          <w:p w14:paraId="3EAE2C11" w14:textId="77777777" w:rsidR="007A5C56" w:rsidRPr="007A5C56" w:rsidRDefault="007A5C56" w:rsidP="007A5C5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ADD70B4" w14:textId="7F3CE6DC" w:rsidR="007A5C56" w:rsidRPr="00EB7538" w:rsidRDefault="00EB7538" w:rsidP="007A5C56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396BC7" w14:textId="77777777" w:rsidR="007A5C56" w:rsidRPr="007A5C56" w:rsidRDefault="007A5C56" w:rsidP="007A5C56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1E88896" w14:textId="77777777" w:rsidR="007A5C56" w:rsidRPr="007A5C56" w:rsidRDefault="007A5C56" w:rsidP="007A5C56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</w:rPr>
              <w:t>31</w:t>
            </w:r>
            <w:r w:rsidRPr="007A5C56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067DAD" w:rsidRPr="007A5C56" w14:paraId="660F7EE8" w14:textId="77777777" w:rsidTr="00AD04C8">
        <w:tc>
          <w:tcPr>
            <w:tcW w:w="6345" w:type="dxa"/>
          </w:tcPr>
          <w:p w14:paraId="7725D449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14DDC73" w14:textId="67337A5C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lang w:val="en-US"/>
              </w:rPr>
              <w:t>256</w:t>
            </w:r>
            <w:r w:rsidR="00E07712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36" w:type="dxa"/>
          </w:tcPr>
          <w:p w14:paraId="230ED8DC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BA2226E" w14:textId="579C0326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lang w:val="en-US"/>
              </w:rPr>
              <w:t>256</w:t>
            </w:r>
            <w:r w:rsidR="00E07712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067DAD" w:rsidRPr="007A5C56" w14:paraId="1F069163" w14:textId="77777777" w:rsidTr="00AD04C8">
        <w:tc>
          <w:tcPr>
            <w:tcW w:w="6345" w:type="dxa"/>
          </w:tcPr>
          <w:p w14:paraId="7B848187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56A0823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6FC6F65C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3EE62AD9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E07712" w:rsidRPr="007A5C56" w14:paraId="23E7B367" w14:textId="77777777" w:rsidTr="00AA0D35">
        <w:trPr>
          <w:trHeight w:val="333"/>
        </w:trPr>
        <w:tc>
          <w:tcPr>
            <w:tcW w:w="6345" w:type="dxa"/>
          </w:tcPr>
          <w:p w14:paraId="5A04528A" w14:textId="77777777" w:rsidR="00E07712" w:rsidRPr="007A5C56" w:rsidRDefault="00E07712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</w:tcPr>
          <w:p w14:paraId="72DF4E39" w14:textId="45FA77F9" w:rsidR="00E07712" w:rsidRPr="007A5C56" w:rsidRDefault="00F60BC8" w:rsidP="0054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1,313</w:t>
            </w:r>
          </w:p>
        </w:tc>
        <w:tc>
          <w:tcPr>
            <w:tcW w:w="236" w:type="dxa"/>
          </w:tcPr>
          <w:p w14:paraId="7BC8D598" w14:textId="77777777" w:rsidR="00E07712" w:rsidRPr="007A5C56" w:rsidRDefault="00E07712" w:rsidP="00E0771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2B70FD8" w14:textId="675F235E" w:rsidR="00E07712" w:rsidRPr="007A5C56" w:rsidRDefault="00E07712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E07712" w:rsidRPr="007A5C56" w14:paraId="4679CB09" w14:textId="77777777" w:rsidTr="00AD04C8">
        <w:tc>
          <w:tcPr>
            <w:tcW w:w="6345" w:type="dxa"/>
            <w:vAlign w:val="bottom"/>
          </w:tcPr>
          <w:p w14:paraId="0ADA3968" w14:textId="77777777" w:rsidR="00E07712" w:rsidRPr="007A5C56" w:rsidRDefault="00E07712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ถึงกำหนดชำระหลังหนึ่งปีแต่ไม่เกิน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A5C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74" w:type="dxa"/>
          </w:tcPr>
          <w:p w14:paraId="70D90D17" w14:textId="4EF36C5F" w:rsidR="00E07712" w:rsidRPr="007A5C56" w:rsidRDefault="00F60BC8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3,207</w:t>
            </w:r>
          </w:p>
        </w:tc>
        <w:tc>
          <w:tcPr>
            <w:tcW w:w="236" w:type="dxa"/>
          </w:tcPr>
          <w:p w14:paraId="51D8220B" w14:textId="77777777" w:rsidR="00E07712" w:rsidRPr="007A5C56" w:rsidRDefault="00E07712" w:rsidP="00E0771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B9ECF0B" w14:textId="47DCBF90" w:rsidR="00E07712" w:rsidRPr="007A5C56" w:rsidRDefault="00E07712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2,157</w:t>
            </w:r>
          </w:p>
        </w:tc>
      </w:tr>
      <w:tr w:rsidR="00E07712" w:rsidRPr="007A5C56" w14:paraId="4517C6A4" w14:textId="77777777" w:rsidTr="00AD04C8">
        <w:tc>
          <w:tcPr>
            <w:tcW w:w="6345" w:type="dxa"/>
          </w:tcPr>
          <w:p w14:paraId="496F03CB" w14:textId="77777777" w:rsidR="00E07712" w:rsidRPr="007A5C56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2F14F53" w14:textId="688A2B4C" w:rsidR="00E07712" w:rsidRPr="007A5C56" w:rsidRDefault="00F60BC8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4,520</w:t>
            </w:r>
          </w:p>
        </w:tc>
        <w:tc>
          <w:tcPr>
            <w:tcW w:w="236" w:type="dxa"/>
          </w:tcPr>
          <w:p w14:paraId="3E7CEF0E" w14:textId="77777777" w:rsidR="00E07712" w:rsidRPr="007A5C56" w:rsidRDefault="00E07712" w:rsidP="00E0771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9EBC600" w14:textId="7AADDF29" w:rsidR="00E07712" w:rsidRPr="007A5C56" w:rsidRDefault="00E07712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3,052</w:t>
            </w:r>
          </w:p>
        </w:tc>
      </w:tr>
      <w:tr w:rsidR="00E07712" w:rsidRPr="007A5C56" w14:paraId="2FDFAC8C" w14:textId="77777777" w:rsidTr="00AD04C8">
        <w:tc>
          <w:tcPr>
            <w:tcW w:w="6345" w:type="dxa"/>
            <w:vAlign w:val="bottom"/>
          </w:tcPr>
          <w:p w14:paraId="3C2C56D9" w14:textId="77777777" w:rsidR="00E07712" w:rsidRPr="007A5C56" w:rsidRDefault="00E07712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C0C916F" w14:textId="468463C6" w:rsidR="00E07712" w:rsidRPr="007A5C56" w:rsidRDefault="00F60BC8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(353)</w:t>
            </w:r>
          </w:p>
        </w:tc>
        <w:tc>
          <w:tcPr>
            <w:tcW w:w="236" w:type="dxa"/>
          </w:tcPr>
          <w:p w14:paraId="5934178E" w14:textId="77777777" w:rsidR="00E07712" w:rsidRPr="007A5C56" w:rsidRDefault="00E07712" w:rsidP="00E0771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E788052" w14:textId="7B571EA7" w:rsidR="00E07712" w:rsidRPr="007A5C56" w:rsidRDefault="00E07712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(231)</w:t>
            </w:r>
          </w:p>
        </w:tc>
      </w:tr>
      <w:tr w:rsidR="00924E77" w:rsidRPr="007A5C56" w14:paraId="2B87C713" w14:textId="77777777" w:rsidTr="00AD04C8">
        <w:tc>
          <w:tcPr>
            <w:tcW w:w="6345" w:type="dxa"/>
          </w:tcPr>
          <w:p w14:paraId="32EB39C5" w14:textId="0852306D" w:rsidR="00924E77" w:rsidRPr="00D16BD2" w:rsidRDefault="00924E77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16BD2">
              <w:rPr>
                <w:rFonts w:ascii="Angsana New" w:hAnsi="Angsana New"/>
                <w:sz w:val="30"/>
                <w:szCs w:val="30"/>
                <w:cs/>
              </w:rPr>
              <w:t>มูลค่าปัจจุบัน (คิดลดในอัตราดอกเบี้ยที่แท้จริง</w:t>
            </w:r>
          </w:p>
        </w:tc>
        <w:tc>
          <w:tcPr>
            <w:tcW w:w="1474" w:type="dxa"/>
          </w:tcPr>
          <w:p w14:paraId="05141C47" w14:textId="77777777" w:rsidR="00924E77" w:rsidRPr="007A5C56" w:rsidRDefault="00924E77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8D7DDF" w14:textId="77777777" w:rsidR="00924E77" w:rsidRPr="007A5C56" w:rsidRDefault="00924E77" w:rsidP="00924E7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222C90D" w14:textId="77777777" w:rsidR="00924E77" w:rsidRPr="007A5C56" w:rsidRDefault="00924E77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4E77" w:rsidRPr="007A5C56" w14:paraId="4FF2207D" w14:textId="77777777" w:rsidTr="00350A8C">
        <w:tc>
          <w:tcPr>
            <w:tcW w:w="6345" w:type="dxa"/>
          </w:tcPr>
          <w:p w14:paraId="12ECE518" w14:textId="48CA2C82" w:rsidR="00924E77" w:rsidRPr="00D16BD2" w:rsidRDefault="00924E77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6BD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16BD2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D16BD2">
              <w:rPr>
                <w:rFonts w:ascii="Angsana New" w:hAnsi="Angsana New"/>
                <w:color w:val="FFFFFF"/>
                <w:sz w:val="30"/>
                <w:szCs w:val="30"/>
                <w:cs/>
              </w:rPr>
              <w:t xml:space="preserve"> </w:t>
            </w:r>
            <w:r w:rsidRPr="00D16BD2">
              <w:rPr>
                <w:rFonts w:ascii="Angsana New" w:hAnsi="Angsana New"/>
                <w:sz w:val="30"/>
                <w:szCs w:val="30"/>
              </w:rPr>
              <w:t xml:space="preserve">3.8 </w:t>
            </w:r>
            <w:r w:rsidRPr="00D16BD2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16BD2">
              <w:rPr>
                <w:rFonts w:ascii="Angsana New" w:hAnsi="Angsana New"/>
                <w:sz w:val="30"/>
                <w:szCs w:val="30"/>
              </w:rPr>
              <w:t xml:space="preserve">4.3 </w:t>
            </w:r>
            <w:r w:rsidRPr="00D16BD2">
              <w:rPr>
                <w:rFonts w:ascii="Angsana New" w:hAnsi="Angsana New" w:hint="cs"/>
                <w:sz w:val="30"/>
                <w:szCs w:val="30"/>
                <w:cs/>
              </w:rPr>
              <w:t>และร้อยละ</w:t>
            </w:r>
            <w:r w:rsidRPr="00D16BD2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D16BD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16BD2">
              <w:rPr>
                <w:rFonts w:ascii="Angsana New" w:hAnsi="Angsana New"/>
                <w:sz w:val="30"/>
                <w:szCs w:val="30"/>
              </w:rPr>
              <w:t>5</w:t>
            </w:r>
            <w:r w:rsidRPr="00D16BD2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D16BD2">
              <w:rPr>
                <w:rFonts w:ascii="Angsana New" w:hAnsi="Angsana New"/>
                <w:sz w:val="30"/>
                <w:szCs w:val="30"/>
                <w:cs/>
              </w:rPr>
              <w:t>ต่อปี)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51D7E3F" w14:textId="48416E88" w:rsidR="00924E77" w:rsidRDefault="00F60BC8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4,167</w:t>
            </w:r>
          </w:p>
        </w:tc>
        <w:tc>
          <w:tcPr>
            <w:tcW w:w="236" w:type="dxa"/>
          </w:tcPr>
          <w:p w14:paraId="7780F706" w14:textId="77777777" w:rsidR="00924E77" w:rsidRPr="007A5C56" w:rsidRDefault="00924E77" w:rsidP="00924E7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29918D9A" w14:textId="583FE91F" w:rsidR="00924E77" w:rsidRPr="007A5C56" w:rsidRDefault="00924E77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2,821</w:t>
            </w:r>
          </w:p>
        </w:tc>
      </w:tr>
      <w:tr w:rsidR="00350A8C" w:rsidRPr="007A5C56" w14:paraId="082513ED" w14:textId="77777777" w:rsidTr="00D739E7">
        <w:tc>
          <w:tcPr>
            <w:tcW w:w="6345" w:type="dxa"/>
          </w:tcPr>
          <w:p w14:paraId="6E7B0D65" w14:textId="77777777" w:rsidR="00350A8C" w:rsidRPr="00D16BD2" w:rsidRDefault="00350A8C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01BDDB13" w14:textId="77777777" w:rsidR="00350A8C" w:rsidRDefault="00350A8C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8A1349" w14:textId="77777777" w:rsidR="00350A8C" w:rsidRPr="007A5C56" w:rsidRDefault="00350A8C" w:rsidP="00924E7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2B12B7E2" w14:textId="77777777" w:rsidR="00350A8C" w:rsidRDefault="00350A8C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9E7" w:rsidRPr="007A5C56" w14:paraId="6D33CBA5" w14:textId="77777777" w:rsidTr="00D739E7">
        <w:tc>
          <w:tcPr>
            <w:tcW w:w="6345" w:type="dxa"/>
          </w:tcPr>
          <w:p w14:paraId="294B3E4C" w14:textId="77777777" w:rsidR="00D739E7" w:rsidRPr="00D16BD2" w:rsidRDefault="00D739E7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6A1A866" w14:textId="77777777" w:rsidR="00D739E7" w:rsidRDefault="00D739E7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C63323" w14:textId="77777777" w:rsidR="00D739E7" w:rsidRPr="007A5C56" w:rsidRDefault="00D739E7" w:rsidP="00924E7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48A496A3" w14:textId="77777777" w:rsidR="00D739E7" w:rsidRDefault="00D739E7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9E7" w:rsidRPr="007A5C56" w14:paraId="4AA88354" w14:textId="77777777" w:rsidTr="00D739E7">
        <w:tc>
          <w:tcPr>
            <w:tcW w:w="6345" w:type="dxa"/>
          </w:tcPr>
          <w:p w14:paraId="508C94E6" w14:textId="77777777" w:rsidR="00D739E7" w:rsidRPr="00D16BD2" w:rsidRDefault="00D739E7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391D09" w14:textId="77777777" w:rsidR="00D739E7" w:rsidRDefault="00D739E7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BC82B" w14:textId="77777777" w:rsidR="00D739E7" w:rsidRPr="007A5C56" w:rsidRDefault="00D739E7" w:rsidP="00924E7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2DB1B06" w14:textId="77777777" w:rsidR="00D739E7" w:rsidRDefault="00D739E7" w:rsidP="00924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712" w:rsidRPr="007A5C56" w14:paraId="56E9CEE8" w14:textId="77777777" w:rsidTr="00350A8C">
        <w:tc>
          <w:tcPr>
            <w:tcW w:w="6345" w:type="dxa"/>
          </w:tcPr>
          <w:p w14:paraId="112105E1" w14:textId="77777777" w:rsidR="00350A8C" w:rsidRPr="00276F79" w:rsidRDefault="00350A8C" w:rsidP="00E07712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5BD008AD" w14:textId="7DC2A288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cs/>
                <w:lang w:val="en-US"/>
              </w:rPr>
              <w:t>พันบาท</w:t>
            </w:r>
          </w:p>
        </w:tc>
      </w:tr>
      <w:tr w:rsidR="00E07712" w:rsidRPr="007A5C56" w14:paraId="6119C073" w14:textId="77777777" w:rsidTr="00E07712">
        <w:tc>
          <w:tcPr>
            <w:tcW w:w="6345" w:type="dxa"/>
          </w:tcPr>
          <w:p w14:paraId="46AC9F21" w14:textId="77777777" w:rsidR="00E07712" w:rsidRPr="00276F79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76186F5" w14:textId="64C1B7C9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835A45" w14:textId="77777777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12AC6D0" w14:textId="76B48A2F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</w:rPr>
              <w:t>31</w:t>
            </w:r>
            <w:r w:rsidRPr="007A5C56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E07712" w:rsidRPr="007A5C56" w14:paraId="05FD9752" w14:textId="77777777" w:rsidTr="00E07712">
        <w:tc>
          <w:tcPr>
            <w:tcW w:w="6345" w:type="dxa"/>
          </w:tcPr>
          <w:p w14:paraId="0ED0E649" w14:textId="77777777" w:rsidR="00E07712" w:rsidRPr="00276F79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F1F4759" w14:textId="2DF03623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lang w:val="en-US"/>
              </w:rPr>
              <w:t>256</w:t>
            </w:r>
            <w:r w:rsidR="00321BF1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36" w:type="dxa"/>
          </w:tcPr>
          <w:p w14:paraId="6E011073" w14:textId="77777777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9E0F401" w14:textId="27792393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lang w:val="en-US"/>
              </w:rPr>
              <w:t>256</w:t>
            </w:r>
            <w:r w:rsidR="00321BF1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E07712" w:rsidRPr="007A5C56" w14:paraId="79B70BF2" w14:textId="77777777" w:rsidTr="00E07712">
        <w:tc>
          <w:tcPr>
            <w:tcW w:w="6345" w:type="dxa"/>
          </w:tcPr>
          <w:p w14:paraId="3A652C16" w14:textId="77777777" w:rsidR="00E07712" w:rsidRPr="00E07712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sz w:val="12"/>
                <w:szCs w:val="12"/>
                <w:highlight w:val="yellow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6592188" w14:textId="77777777" w:rsidR="00E07712" w:rsidRPr="00E07712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34683A92" w14:textId="77777777" w:rsidR="00E07712" w:rsidRPr="00E07712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D9BB68D" w14:textId="77777777" w:rsidR="00E07712" w:rsidRPr="00E07712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2"/>
                <w:szCs w:val="12"/>
                <w:highlight w:val="yellow"/>
                <w:lang w:val="en-US"/>
              </w:rPr>
            </w:pPr>
          </w:p>
        </w:tc>
      </w:tr>
      <w:tr w:rsidR="00E07712" w:rsidRPr="007A5C56" w14:paraId="5B44C9C3" w14:textId="77777777" w:rsidTr="00AD04C8">
        <w:tc>
          <w:tcPr>
            <w:tcW w:w="6345" w:type="dxa"/>
            <w:vAlign w:val="bottom"/>
          </w:tcPr>
          <w:p w14:paraId="299A14E7" w14:textId="77777777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แสดงภายใต้</w:t>
            </w:r>
          </w:p>
        </w:tc>
        <w:tc>
          <w:tcPr>
            <w:tcW w:w="1474" w:type="dxa"/>
          </w:tcPr>
          <w:p w14:paraId="1720A55B" w14:textId="77777777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5A7459D1" w14:textId="77777777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3CA684E3" w14:textId="77777777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07712" w:rsidRPr="007A5C56" w14:paraId="56448DC5" w14:textId="77777777" w:rsidTr="00747EEA">
        <w:tc>
          <w:tcPr>
            <w:tcW w:w="6345" w:type="dxa"/>
            <w:vAlign w:val="bottom"/>
          </w:tcPr>
          <w:p w14:paraId="78FD1ABF" w14:textId="77777777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20F81A95" w14:textId="7FCB38DD" w:rsidR="00E07712" w:rsidRPr="00E860C7" w:rsidRDefault="00F60BC8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1,156</w:t>
            </w:r>
          </w:p>
        </w:tc>
        <w:tc>
          <w:tcPr>
            <w:tcW w:w="236" w:type="dxa"/>
          </w:tcPr>
          <w:p w14:paraId="69209015" w14:textId="77777777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21445A2F" w14:textId="2CE3FB80" w:rsidR="00E07712" w:rsidRPr="00CF6344" w:rsidRDefault="00E07712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</w:tr>
      <w:tr w:rsidR="00E07712" w:rsidRPr="007A5C56" w14:paraId="15FFA10E" w14:textId="77777777" w:rsidTr="00747EEA">
        <w:tc>
          <w:tcPr>
            <w:tcW w:w="6345" w:type="dxa"/>
            <w:vAlign w:val="bottom"/>
          </w:tcPr>
          <w:p w14:paraId="1EFFB076" w14:textId="77777777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522155F0" w14:textId="2616D9F7" w:rsidR="00E07712" w:rsidRPr="00E860C7" w:rsidRDefault="00F60BC8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3,011</w:t>
            </w:r>
          </w:p>
        </w:tc>
        <w:tc>
          <w:tcPr>
            <w:tcW w:w="236" w:type="dxa"/>
          </w:tcPr>
          <w:p w14:paraId="63EAC56E" w14:textId="77777777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40A506B8" w14:textId="41341CD1" w:rsidR="00E07712" w:rsidRPr="00CF6344" w:rsidRDefault="00E07712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</w:tr>
      <w:tr w:rsidR="00E07712" w:rsidRPr="007A5C56" w14:paraId="0C7CE411" w14:textId="77777777" w:rsidTr="00747EEA">
        <w:tc>
          <w:tcPr>
            <w:tcW w:w="6345" w:type="dxa"/>
            <w:vAlign w:val="bottom"/>
          </w:tcPr>
          <w:p w14:paraId="0AD25242" w14:textId="77777777" w:rsidR="00E07712" w:rsidRPr="00CC732C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732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1AA5BFC" w14:textId="01A2DC1C" w:rsidR="00E07712" w:rsidRPr="00E860C7" w:rsidRDefault="00F60BC8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4,167</w:t>
            </w:r>
          </w:p>
        </w:tc>
        <w:tc>
          <w:tcPr>
            <w:tcW w:w="236" w:type="dxa"/>
          </w:tcPr>
          <w:p w14:paraId="3F979A41" w14:textId="77777777" w:rsidR="00E07712" w:rsidRPr="00CF6344" w:rsidRDefault="00E07712" w:rsidP="00E07712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360582EF" w14:textId="07424410" w:rsidR="00E07712" w:rsidRPr="00CF6344" w:rsidRDefault="00E07712" w:rsidP="00E0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2,821</w:t>
            </w:r>
          </w:p>
        </w:tc>
      </w:tr>
    </w:tbl>
    <w:p w14:paraId="2E462077" w14:textId="77777777" w:rsidR="00276F79" w:rsidRPr="00350A8C" w:rsidRDefault="00276F79" w:rsidP="00067DAD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highlight w:val="yellow"/>
          <w:lang w:val="en-US"/>
        </w:rPr>
      </w:pPr>
    </w:p>
    <w:p w14:paraId="53584939" w14:textId="3E2EDF86" w:rsidR="00747EEA" w:rsidRDefault="00747EEA" w:rsidP="00747EE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highlight w:val="yellow"/>
          <w:lang w:val="en-US"/>
        </w:rPr>
      </w:pPr>
      <w:r w:rsidRPr="00516241">
        <w:rPr>
          <w:rFonts w:ascii="Angsana New" w:hAnsi="Angsana New" w:cs="Angsana New"/>
          <w:cs/>
        </w:rPr>
        <w:t>รายการเคลื่อนไหวของหนี้สิน</w:t>
      </w:r>
      <w:r>
        <w:rPr>
          <w:rFonts w:ascii="Angsana New" w:hAnsi="Angsana New" w:cs="Angsana New" w:hint="cs"/>
          <w:cs/>
          <w:lang w:val="en-US"/>
        </w:rPr>
        <w:t>ตาม</w:t>
      </w:r>
      <w:r w:rsidRPr="00516241">
        <w:rPr>
          <w:rFonts w:ascii="Angsana New" w:hAnsi="Angsana New" w:cs="Angsana New"/>
          <w:cs/>
        </w:rPr>
        <w:t>สัญญาเช่าสำหรับ</w:t>
      </w:r>
      <w:r w:rsidR="00F46FD8">
        <w:rPr>
          <w:rFonts w:ascii="Angsana New" w:hAnsi="Angsana New" w:cs="Angsana New" w:hint="cs"/>
          <w:cs/>
        </w:rPr>
        <w:t>งวดหกเดือน</w:t>
      </w:r>
      <w:r w:rsidRPr="00516241">
        <w:rPr>
          <w:rFonts w:ascii="Angsana New" w:hAnsi="Angsana New" w:cs="Angsana New"/>
          <w:cs/>
        </w:rPr>
        <w:t xml:space="preserve">สิ้นสุดวันที่ </w:t>
      </w:r>
      <w:r w:rsidRPr="0082763A">
        <w:rPr>
          <w:rFonts w:ascii="Angsana New" w:hAnsi="Angsana New" w:cs="Angsana New"/>
          <w:lang w:val="en-US"/>
        </w:rPr>
        <w:t>3</w:t>
      </w:r>
      <w:r w:rsidR="00EB7538">
        <w:rPr>
          <w:rFonts w:ascii="Angsana New" w:hAnsi="Angsana New" w:cs="Angsana New"/>
          <w:lang w:val="en-US"/>
        </w:rPr>
        <w:t>0</w:t>
      </w:r>
      <w:r w:rsidRPr="00516241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ม</w:t>
      </w:r>
      <w:r w:rsidR="00EB7538">
        <w:rPr>
          <w:rFonts w:ascii="Angsana New" w:hAnsi="Angsana New" w:cs="Angsana New" w:hint="cs"/>
          <w:cs/>
        </w:rPr>
        <w:t>ิถุนายน</w:t>
      </w:r>
      <w:r w:rsidRPr="00516241">
        <w:rPr>
          <w:rFonts w:ascii="Angsana New" w:hAnsi="Angsana New" w:cs="Angsana New"/>
          <w:cs/>
        </w:rPr>
        <w:t xml:space="preserve"> มีดังนี้</w:t>
      </w:r>
    </w:p>
    <w:p w14:paraId="7CFE014C" w14:textId="77777777" w:rsidR="00276F79" w:rsidRPr="00350A8C" w:rsidRDefault="00276F79">
      <w:pPr>
        <w:rPr>
          <w:sz w:val="30"/>
          <w:szCs w:val="3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379"/>
        <w:gridCol w:w="1474"/>
        <w:gridCol w:w="236"/>
        <w:gridCol w:w="1409"/>
      </w:tblGrid>
      <w:tr w:rsidR="006A478B" w:rsidRPr="00ED573C" w14:paraId="497E5B7B" w14:textId="77777777" w:rsidTr="00A62ACF">
        <w:tc>
          <w:tcPr>
            <w:tcW w:w="6379" w:type="dxa"/>
          </w:tcPr>
          <w:p w14:paraId="3784A889" w14:textId="77777777" w:rsidR="00276F79" w:rsidRPr="007A5C56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77426735" w14:textId="77777777" w:rsidR="00276F79" w:rsidRPr="005F5AEC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33D9B">
              <w:rPr>
                <w:rFonts w:ascii="Angsana New" w:hAnsi="Angsana New" w:cs="Angsana New" w:hint="cs"/>
                <w:cs/>
                <w:lang w:val="en-US"/>
              </w:rPr>
              <w:t>พันบาท</w:t>
            </w:r>
          </w:p>
        </w:tc>
      </w:tr>
      <w:tr w:rsidR="006A478B" w:rsidRPr="00ED573C" w14:paraId="1FD6A226" w14:textId="77777777" w:rsidTr="00A62ACF">
        <w:tc>
          <w:tcPr>
            <w:tcW w:w="6379" w:type="dxa"/>
          </w:tcPr>
          <w:p w14:paraId="0F886803" w14:textId="77777777" w:rsidR="00276F79" w:rsidRPr="007A5C56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F0AE4E5" w14:textId="5A8747BF" w:rsidR="00276F79" w:rsidRPr="00276F79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76F79">
              <w:rPr>
                <w:rFonts w:ascii="Angsana New" w:hAnsi="Angsana New" w:cs="Angsana New"/>
                <w:lang w:val="en-US"/>
              </w:rPr>
              <w:t>256</w:t>
            </w:r>
            <w:r w:rsidR="00321BF1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FC3307" w14:textId="77777777" w:rsidR="00276F79" w:rsidRPr="00276F79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693E8DE6" w14:textId="668F1E40" w:rsidR="00276F79" w:rsidRPr="00276F79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76F79">
              <w:rPr>
                <w:rFonts w:ascii="Angsana New" w:hAnsi="Angsana New" w:cs="Angsana New"/>
                <w:lang w:val="en-US"/>
              </w:rPr>
              <w:t>256</w:t>
            </w:r>
            <w:r w:rsidR="00321BF1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6A478B" w:rsidRPr="00747EEA" w14:paraId="40E32564" w14:textId="77777777" w:rsidTr="00A62ACF">
        <w:tc>
          <w:tcPr>
            <w:tcW w:w="6379" w:type="dxa"/>
          </w:tcPr>
          <w:p w14:paraId="08174D5F" w14:textId="77777777" w:rsidR="00276F79" w:rsidRPr="00747EEA" w:rsidRDefault="00276F79" w:rsidP="00F820B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0FFE685" w14:textId="77777777" w:rsidR="00276F79" w:rsidRPr="00747EEA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14:paraId="743B27D9" w14:textId="77777777" w:rsidR="00276F79" w:rsidRPr="00747EEA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1C749E21" w14:textId="77777777" w:rsidR="00276F79" w:rsidRPr="00747EEA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21BF1" w:rsidRPr="00433D9B" w14:paraId="081163E1" w14:textId="77777777" w:rsidTr="00A62ACF">
        <w:tc>
          <w:tcPr>
            <w:tcW w:w="6379" w:type="dxa"/>
          </w:tcPr>
          <w:p w14:paraId="651E3927" w14:textId="77777777" w:rsidR="00321BF1" w:rsidRPr="00747EEA" w:rsidRDefault="00321BF1" w:rsidP="00321BF1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747E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47EEA">
              <w:rPr>
                <w:rFonts w:ascii="Angsana New" w:hAnsi="Angsana New" w:cs="Angsana New"/>
                <w:lang w:val="en-US"/>
              </w:rPr>
              <w:t>1</w:t>
            </w:r>
            <w:r w:rsidRPr="00747EEA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474" w:type="dxa"/>
          </w:tcPr>
          <w:p w14:paraId="5383867A" w14:textId="1C3CEFDD" w:rsidR="00321BF1" w:rsidRPr="00433D9B" w:rsidRDefault="00D534CB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2,821</w:t>
            </w:r>
          </w:p>
        </w:tc>
        <w:tc>
          <w:tcPr>
            <w:tcW w:w="236" w:type="dxa"/>
          </w:tcPr>
          <w:p w14:paraId="77CAD314" w14:textId="77777777" w:rsidR="00321BF1" w:rsidRPr="00433D9B" w:rsidRDefault="00321BF1" w:rsidP="00321BF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3B10A186" w14:textId="7744585E" w:rsidR="00321BF1" w:rsidRPr="00433D9B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3,578</w:t>
            </w:r>
          </w:p>
        </w:tc>
      </w:tr>
      <w:tr w:rsidR="00321BF1" w:rsidRPr="00433D9B" w14:paraId="211982AE" w14:textId="77777777" w:rsidTr="00A62ACF">
        <w:tc>
          <w:tcPr>
            <w:tcW w:w="6379" w:type="dxa"/>
          </w:tcPr>
          <w:p w14:paraId="1E316C2F" w14:textId="77777777" w:rsidR="00321BF1" w:rsidRPr="00433D9B" w:rsidRDefault="00321BF1" w:rsidP="00321BF1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เพิ่มขึ้น - รายการที่ไม่ใช่เงินสด</w:t>
            </w:r>
          </w:p>
        </w:tc>
        <w:tc>
          <w:tcPr>
            <w:tcW w:w="1474" w:type="dxa"/>
          </w:tcPr>
          <w:p w14:paraId="690FF873" w14:textId="2EAB8B93" w:rsidR="00321BF1" w:rsidRPr="00433D9B" w:rsidRDefault="00D534CB" w:rsidP="00994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1,879</w:t>
            </w:r>
          </w:p>
        </w:tc>
        <w:tc>
          <w:tcPr>
            <w:tcW w:w="236" w:type="dxa"/>
          </w:tcPr>
          <w:p w14:paraId="24BB4885" w14:textId="77777777" w:rsidR="00321BF1" w:rsidRPr="00747EEA" w:rsidRDefault="00321BF1" w:rsidP="00321BF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</w:tcPr>
          <w:p w14:paraId="3FD9C9A5" w14:textId="3A71C8E5" w:rsidR="00321BF1" w:rsidRDefault="00321BF1" w:rsidP="0053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1BF1" w:rsidRPr="00433D9B" w14:paraId="005A2CC4" w14:textId="77777777" w:rsidTr="00A62ACF">
        <w:tc>
          <w:tcPr>
            <w:tcW w:w="6379" w:type="dxa"/>
          </w:tcPr>
          <w:p w14:paraId="6AB7087A" w14:textId="13EF8BDB" w:rsidR="00321BF1" w:rsidRPr="00433D9B" w:rsidRDefault="00924E77" w:rsidP="00321BF1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33D9B">
              <w:rPr>
                <w:rFonts w:ascii="Angsana New" w:hAnsi="Angsana New" w:cs="Angsana New" w:hint="cs"/>
                <w:cs/>
                <w:lang w:val="en-US"/>
              </w:rPr>
              <w:t>จ่าย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D16BD2">
              <w:rPr>
                <w:rFonts w:ascii="Angsana New" w:hAnsi="Angsana New" w:cs="Angsana New"/>
                <w:lang w:val="en-US"/>
              </w:rPr>
              <w:t xml:space="preserve">- </w:t>
            </w:r>
            <w:r w:rsidRPr="00D16BD2">
              <w:rPr>
                <w:rFonts w:ascii="Angsana New" w:hAnsi="Angsana New" w:cs="Angsana New" w:hint="cs"/>
                <w:cs/>
                <w:lang w:val="en-US"/>
              </w:rPr>
              <w:t>เงินต้น</w:t>
            </w:r>
          </w:p>
        </w:tc>
        <w:tc>
          <w:tcPr>
            <w:tcW w:w="1474" w:type="dxa"/>
          </w:tcPr>
          <w:p w14:paraId="0ACD242A" w14:textId="2906E517" w:rsidR="00321BF1" w:rsidRPr="00433D9B" w:rsidRDefault="00994EF8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34CB">
              <w:rPr>
                <w:rFonts w:ascii="Angsana New" w:hAnsi="Angsana New"/>
                <w:sz w:val="30"/>
                <w:szCs w:val="30"/>
              </w:rPr>
              <w:t>533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F10BB0" w14:textId="77777777" w:rsidR="00321BF1" w:rsidRPr="00433D9B" w:rsidRDefault="00321BF1" w:rsidP="00321BF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0C5A5421" w14:textId="161DDC44" w:rsidR="00321BF1" w:rsidRPr="00433D9B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(375)</w:t>
            </w:r>
          </w:p>
        </w:tc>
      </w:tr>
      <w:tr w:rsidR="00321BF1" w:rsidRPr="00433D9B" w14:paraId="738CA70F" w14:textId="77777777" w:rsidTr="00A62ACF">
        <w:tc>
          <w:tcPr>
            <w:tcW w:w="6379" w:type="dxa"/>
          </w:tcPr>
          <w:p w14:paraId="1E740637" w14:textId="7BC58B61" w:rsidR="00321BF1" w:rsidRPr="006D63E1" w:rsidRDefault="00321BF1" w:rsidP="00321BF1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33D9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ณ วันที่ </w:t>
            </w:r>
            <w:r w:rsidRPr="0082763A">
              <w:rPr>
                <w:rFonts w:ascii="Angsana New" w:hAnsi="Angsana New" w:cs="Angsana New" w:hint="cs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41F297F" w14:textId="004F2C7F" w:rsidR="00321BF1" w:rsidRPr="00433D9B" w:rsidRDefault="00994EF8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D534CB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36" w:type="dxa"/>
          </w:tcPr>
          <w:p w14:paraId="1A87DA3C" w14:textId="77777777" w:rsidR="00321BF1" w:rsidRPr="00433D9B" w:rsidRDefault="00321BF1" w:rsidP="00321BF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68CBF541" w14:textId="64373099" w:rsidR="00321BF1" w:rsidRPr="00433D9B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3,203</w:t>
            </w:r>
          </w:p>
        </w:tc>
      </w:tr>
      <w:tr w:rsidR="00321BF1" w:rsidRPr="00DB0872" w14:paraId="40C9F93F" w14:textId="77777777" w:rsidTr="00A62ACF">
        <w:tc>
          <w:tcPr>
            <w:tcW w:w="6379" w:type="dxa"/>
          </w:tcPr>
          <w:p w14:paraId="75F1F297" w14:textId="77777777" w:rsidR="00321BF1" w:rsidRPr="003F0B80" w:rsidRDefault="00321BF1" w:rsidP="00321BF1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DF48CB4" w14:textId="77777777" w:rsidR="00321BF1" w:rsidRPr="00DB0872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9C6CD5B" w14:textId="77777777" w:rsidR="00321BF1" w:rsidRPr="00DB0872" w:rsidRDefault="00321BF1" w:rsidP="00321BF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AC0C81E" w14:textId="77777777" w:rsidR="00321BF1" w:rsidRPr="00DB0872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21BF1" w:rsidRPr="00433D9B" w14:paraId="666D58D5" w14:textId="77777777" w:rsidTr="00A62ACF">
        <w:tc>
          <w:tcPr>
            <w:tcW w:w="6379" w:type="dxa"/>
          </w:tcPr>
          <w:p w14:paraId="1F6BB144" w14:textId="77777777" w:rsidR="00321BF1" w:rsidRPr="00095918" w:rsidRDefault="00321BF1" w:rsidP="00321BF1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95918">
              <w:rPr>
                <w:rFonts w:ascii="Angsana New" w:hAnsi="Angsana New" w:cs="Angsana New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74" w:type="dxa"/>
          </w:tcPr>
          <w:p w14:paraId="017C4D35" w14:textId="77777777" w:rsidR="00321BF1" w:rsidRPr="00433D9B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A9305" w14:textId="77777777" w:rsidR="00321BF1" w:rsidRPr="00433D9B" w:rsidRDefault="00321BF1" w:rsidP="00321BF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62D6D319" w14:textId="77777777" w:rsidR="00321BF1" w:rsidRPr="00433D9B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BF1" w:rsidRPr="00433D9B" w14:paraId="4F60ACF0" w14:textId="77777777" w:rsidTr="00DF3000">
        <w:tc>
          <w:tcPr>
            <w:tcW w:w="6379" w:type="dxa"/>
          </w:tcPr>
          <w:p w14:paraId="0BF5D75F" w14:textId="39DE54A1" w:rsidR="00321BF1" w:rsidRPr="00433D9B" w:rsidRDefault="00321BF1" w:rsidP="00321BF1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งวดสามเดือนสิ้นสุดวันที่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715411E1" w14:textId="5EF50C0D" w:rsidR="00321BF1" w:rsidRPr="00433D9B" w:rsidRDefault="00445307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972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13ED1AF" w14:textId="77777777" w:rsidR="00321BF1" w:rsidRPr="00433D9B" w:rsidRDefault="00321BF1" w:rsidP="00321BF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</w:tcPr>
          <w:p w14:paraId="21FF049D" w14:textId="07257C7C" w:rsidR="00321BF1" w:rsidRPr="00433D9B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321BF1" w:rsidRPr="00433D9B" w14:paraId="43838363" w14:textId="77777777" w:rsidTr="00DF3000">
        <w:tc>
          <w:tcPr>
            <w:tcW w:w="6379" w:type="dxa"/>
          </w:tcPr>
          <w:p w14:paraId="6D71FCEB" w14:textId="16A76920" w:rsidR="00321BF1" w:rsidRDefault="00321BF1" w:rsidP="00321BF1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งวดหกเดือนสิ้นสุดวันที่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4900B111" w14:textId="1057539B" w:rsidR="00321BF1" w:rsidRDefault="00994EF8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9725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A95B005" w14:textId="77777777" w:rsidR="00321BF1" w:rsidRPr="00433D9B" w:rsidRDefault="00321BF1" w:rsidP="00321BF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  <w:bottom w:val="double" w:sz="4" w:space="0" w:color="auto"/>
            </w:tcBorders>
          </w:tcPr>
          <w:p w14:paraId="1B8E774D" w14:textId="667ED1FB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</w:tbl>
    <w:p w14:paraId="4AD74BFA" w14:textId="77777777" w:rsidR="006D63E1" w:rsidRPr="00812FFD" w:rsidRDefault="006D63E1" w:rsidP="00067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6"/>
          <w:szCs w:val="6"/>
        </w:rPr>
      </w:pPr>
    </w:p>
    <w:p w14:paraId="6E980838" w14:textId="77777777" w:rsidR="00321BF1" w:rsidRDefault="0032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08A9907" w14:textId="458DDE5A" w:rsidR="00650618" w:rsidRPr="002F162A" w:rsidRDefault="00650618" w:rsidP="0065061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0F2ECA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201D67E7" w14:textId="77777777" w:rsidR="00650618" w:rsidRDefault="00650618" w:rsidP="0065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8167115" w14:textId="4CE77A1E" w:rsidR="00F41F9A" w:rsidRDefault="00F41F9A" w:rsidP="0065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รายการเคลื่อนไหวของประมาณการหนี้สินสำหรับผลประโยชน์พนักงานสำหรับงวดหกเดือนสิ้นสุดวันที่ </w:t>
      </w:r>
      <w:r>
        <w:rPr>
          <w:rFonts w:ascii="Angsana New" w:eastAsia="SimSun" w:hAnsi="Angsana New"/>
          <w:sz w:val="30"/>
          <w:szCs w:val="30"/>
          <w:lang w:eastAsia="zh-CN"/>
        </w:rPr>
        <w:t xml:space="preserve">30 </w:t>
      </w:r>
      <w:r>
        <w:rPr>
          <w:rFonts w:ascii="Angsana New" w:eastAsia="SimSun" w:hAnsi="Angsana New" w:hint="cs"/>
          <w:sz w:val="30"/>
          <w:szCs w:val="30"/>
          <w:cs/>
          <w:lang w:eastAsia="zh-CN"/>
        </w:rPr>
        <w:t>มิถุนายน</w:t>
      </w:r>
      <w:r>
        <w:rPr>
          <w:rFonts w:ascii="Angsana New" w:eastAsia="SimSun" w:hAnsi="Angsana New"/>
          <w:sz w:val="30"/>
          <w:szCs w:val="30"/>
          <w:lang w:eastAsia="zh-CN"/>
        </w:rPr>
        <w:t xml:space="preserve">2569 </w:t>
      </w:r>
      <w:r>
        <w:rPr>
          <w:rFonts w:ascii="Angsana New" w:eastAsia="SimSun" w:hAnsi="Angsana New" w:hint="cs"/>
          <w:sz w:val="30"/>
          <w:szCs w:val="30"/>
          <w:cs/>
          <w:lang w:eastAsia="zh-CN"/>
        </w:rPr>
        <w:t>มีดังนี้</w:t>
      </w:r>
    </w:p>
    <w:p w14:paraId="4D74DD2B" w14:textId="77777777" w:rsidR="00F41F9A" w:rsidRPr="00F41F9A" w:rsidRDefault="00F41F9A" w:rsidP="0065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49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909"/>
        <w:gridCol w:w="1587"/>
      </w:tblGrid>
      <w:tr w:rsidR="00650618" w:rsidRPr="00B22594" w14:paraId="6F69BFCB" w14:textId="77777777" w:rsidTr="00B06933">
        <w:trPr>
          <w:cantSplit/>
          <w:trHeight w:val="352"/>
        </w:trPr>
        <w:tc>
          <w:tcPr>
            <w:tcW w:w="7909" w:type="dxa"/>
          </w:tcPr>
          <w:p w14:paraId="2327D1E6" w14:textId="77777777" w:rsidR="00650618" w:rsidRPr="000C78C3" w:rsidRDefault="00650618" w:rsidP="00B069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49AC3B3F" w14:textId="77777777" w:rsidR="00650618" w:rsidRDefault="00650618" w:rsidP="00B0693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50618" w:rsidRPr="0044783C" w14:paraId="73CD6C86" w14:textId="77777777" w:rsidTr="00B06933">
        <w:trPr>
          <w:trHeight w:val="161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46EFBBC4" w14:textId="77777777" w:rsidR="00650618" w:rsidRPr="0044783C" w:rsidRDefault="00650618" w:rsidP="00B06933">
            <w:pPr>
              <w:spacing w:line="240" w:lineRule="auto"/>
              <w:ind w:right="-3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76033321" w14:textId="77777777" w:rsidR="00650618" w:rsidRPr="0044783C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0618" w:rsidRPr="00B22594" w14:paraId="7E70A2F0" w14:textId="77777777" w:rsidTr="00B06933">
        <w:trPr>
          <w:trHeight w:val="397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2AC9547B" w14:textId="35B16F51" w:rsidR="00650618" w:rsidRPr="003F26EA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C4D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3C4D11">
              <w:rPr>
                <w:rFonts w:ascii="Angsana New" w:hAnsi="Angsana New"/>
                <w:sz w:val="30"/>
                <w:szCs w:val="30"/>
              </w:rPr>
              <w:t>256</w:t>
            </w:r>
            <w:r w:rsidR="00321BF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AB9A5" w14:textId="30850187" w:rsidR="00650618" w:rsidRPr="000C78C3" w:rsidRDefault="00321BF1" w:rsidP="0081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12,737</w:t>
            </w:r>
          </w:p>
        </w:tc>
      </w:tr>
      <w:tr w:rsidR="00650618" w:rsidRPr="002D13BB" w14:paraId="468E10FB" w14:textId="77777777" w:rsidTr="00F41F9A">
        <w:trPr>
          <w:trHeight w:val="227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4227D3A3" w14:textId="77777777" w:rsidR="00650618" w:rsidRPr="00F820B6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0CEEF733" w14:textId="77777777" w:rsidR="00650618" w:rsidRPr="00F820B6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0618" w:rsidRPr="00B22594" w14:paraId="1292ED26" w14:textId="77777777" w:rsidTr="00B06933">
        <w:trPr>
          <w:trHeight w:val="397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532E4287" w14:textId="77777777" w:rsidR="00650618" w:rsidRPr="00791591" w:rsidRDefault="00650618" w:rsidP="00B06933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79159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30BB0A9D" w14:textId="5DDF6D12" w:rsidR="00650618" w:rsidRPr="000C78C3" w:rsidRDefault="002956FA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650618" w:rsidRPr="00B22594" w14:paraId="2F786F2D" w14:textId="77777777" w:rsidTr="00B06933">
        <w:trPr>
          <w:trHeight w:val="352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29A0828E" w14:textId="77777777" w:rsidR="00650618" w:rsidRPr="003F26EA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159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</w:tcPr>
          <w:p w14:paraId="0DBD3A76" w14:textId="2D8AF63D" w:rsidR="00DE3BA1" w:rsidRPr="000C78C3" w:rsidRDefault="002956FA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650618" w:rsidRPr="00B22594" w14:paraId="7F62A353" w14:textId="77777777" w:rsidTr="00B06933">
        <w:trPr>
          <w:trHeight w:val="352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3A4DCE91" w14:textId="77777777" w:rsidR="00650618" w:rsidRPr="00791591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</w:tcPr>
          <w:p w14:paraId="55FA5383" w14:textId="1693F887" w:rsidR="00650618" w:rsidRDefault="002956FA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650618" w:rsidRPr="00AD04C8" w14:paraId="1243D9ED" w14:textId="77777777" w:rsidTr="00AD04C8">
        <w:trPr>
          <w:trHeight w:hRule="exact" w:val="323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0620A616" w14:textId="77777777" w:rsidR="00650618" w:rsidRPr="00AD04C8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2D904215" w14:textId="77777777" w:rsidR="00650618" w:rsidRPr="00AD04C8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0618" w:rsidRPr="006D0920" w14:paraId="1DCEF595" w14:textId="77777777" w:rsidTr="00B06933">
        <w:trPr>
          <w:trHeight w:val="352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500C18B6" w14:textId="2ABA8089" w:rsidR="00650618" w:rsidRPr="003F26EA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26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F74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F74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F746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21BF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87" w:type="dxa"/>
            <w:tcBorders>
              <w:left w:val="nil"/>
              <w:bottom w:val="double" w:sz="4" w:space="0" w:color="auto"/>
              <w:right w:val="nil"/>
            </w:tcBorders>
          </w:tcPr>
          <w:p w14:paraId="7B1CE01F" w14:textId="37FE8FA7" w:rsidR="00650618" w:rsidRPr="000C78C3" w:rsidRDefault="002956FA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13,601</w:t>
            </w:r>
          </w:p>
        </w:tc>
      </w:tr>
    </w:tbl>
    <w:p w14:paraId="27B01365" w14:textId="77777777" w:rsidR="00F820B6" w:rsidRDefault="00F820B6" w:rsidP="00F8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28E4E15C" w14:textId="77777777" w:rsidR="005D3792" w:rsidRDefault="005D3792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FA64DD3" w14:textId="77777777" w:rsidR="005D3792" w:rsidRPr="00F41F9A" w:rsidRDefault="005D3792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6038"/>
        <w:gridCol w:w="1587"/>
        <w:gridCol w:w="236"/>
        <w:gridCol w:w="1587"/>
      </w:tblGrid>
      <w:tr w:rsidR="005D3792" w:rsidRPr="00461B8C" w14:paraId="475FBBCA" w14:textId="77777777" w:rsidTr="00AD2C90">
        <w:tc>
          <w:tcPr>
            <w:tcW w:w="6038" w:type="dxa"/>
          </w:tcPr>
          <w:p w14:paraId="5A049BD3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DDAD75F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</w:p>
        </w:tc>
        <w:tc>
          <w:tcPr>
            <w:tcW w:w="236" w:type="dxa"/>
          </w:tcPr>
          <w:p w14:paraId="4F856307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4B34E5C6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3792" w:rsidRPr="00BD279F" w14:paraId="6CDA581D" w14:textId="77777777" w:rsidTr="00AD2C90">
        <w:tc>
          <w:tcPr>
            <w:tcW w:w="6038" w:type="dxa"/>
          </w:tcPr>
          <w:p w14:paraId="3EB40C93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C53353A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2DB309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73A2640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3792" w:rsidRPr="00461B8C" w14:paraId="17CA8C0D" w14:textId="77777777" w:rsidTr="00AD2C90">
        <w:tc>
          <w:tcPr>
            <w:tcW w:w="6038" w:type="dxa"/>
          </w:tcPr>
          <w:p w14:paraId="0F733BD6" w14:textId="77777777" w:rsidR="005D3792" w:rsidRPr="0009556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5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ทุนจดทะเบียน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955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1587" w:type="dxa"/>
          </w:tcPr>
          <w:p w14:paraId="52CB386A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012C6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0A1D0EB9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37B02053" w14:textId="77777777" w:rsidTr="00AD2C90">
        <w:tc>
          <w:tcPr>
            <w:tcW w:w="6038" w:type="dxa"/>
          </w:tcPr>
          <w:p w14:paraId="506B9514" w14:textId="77777777" w:rsidR="005D3792" w:rsidRPr="0009556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>
              <w:rPr>
                <w:rFonts w:ascii="Angsana New" w:hAnsi="Angsana New"/>
                <w:sz w:val="30"/>
                <w:szCs w:val="30"/>
              </w:rPr>
              <w:t>0.50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87" w:type="dxa"/>
          </w:tcPr>
          <w:p w14:paraId="4A430F9C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BAAA5E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92691B1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1BFFE146" w14:textId="77777777" w:rsidTr="00AD2C90">
        <w:tc>
          <w:tcPr>
            <w:tcW w:w="6038" w:type="dxa"/>
          </w:tcPr>
          <w:p w14:paraId="7AD4CEA4" w14:textId="57301189" w:rsidR="005D3792" w:rsidRPr="00AD04C8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F746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</w:t>
            </w:r>
            <w:r w:rsidR="00BF74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CC0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21BF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</w:t>
            </w:r>
            <w:r w:rsidRPr="00CC0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21BF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87" w:type="dxa"/>
          </w:tcPr>
          <w:p w14:paraId="51085626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47DDD149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3B2C36D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135,000</w:t>
            </w:r>
          </w:p>
        </w:tc>
      </w:tr>
      <w:tr w:rsidR="005D3792" w:rsidRPr="003571CB" w14:paraId="581A8919" w14:textId="77777777" w:rsidTr="00AD2C90">
        <w:tc>
          <w:tcPr>
            <w:tcW w:w="6038" w:type="dxa"/>
          </w:tcPr>
          <w:p w14:paraId="42720881" w14:textId="77777777" w:rsidR="005D3792" w:rsidRPr="003571CB" w:rsidRDefault="005D3792" w:rsidP="00AD2C90">
            <w:pPr>
              <w:pStyle w:val="Heading8"/>
              <w:ind w:right="-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2BBD210B" w14:textId="77777777" w:rsidR="005D3792" w:rsidRPr="003571CB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A97738" w14:textId="77777777" w:rsidR="005D3792" w:rsidRPr="003571CB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2D4F591D" w14:textId="77777777" w:rsidR="005D3792" w:rsidRPr="003571CB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3792" w:rsidRPr="00461B8C" w14:paraId="4DC5CBBA" w14:textId="77777777" w:rsidTr="00AD2C90">
        <w:tc>
          <w:tcPr>
            <w:tcW w:w="6038" w:type="dxa"/>
          </w:tcPr>
          <w:p w14:paraId="0D0A5C93" w14:textId="77777777" w:rsidR="005D3792" w:rsidRPr="0009556F" w:rsidRDefault="005D3792" w:rsidP="00AD2C90">
            <w:pPr>
              <w:pStyle w:val="Heading8"/>
              <w:ind w:right="-2"/>
              <w:rPr>
                <w:rFonts w:ascii="Angsana New" w:hAnsi="Angsana New"/>
                <w:cs/>
              </w:rPr>
            </w:pPr>
            <w:r w:rsidRPr="0009556F">
              <w:rPr>
                <w:rFonts w:ascii="Angsana New" w:hAnsi="Angsana New" w:hint="cs"/>
                <w:cs/>
              </w:rPr>
              <w:t xml:space="preserve">ทุนที่ออกและชำระแล้ว </w:t>
            </w:r>
            <w:r>
              <w:rPr>
                <w:rFonts w:ascii="Angsana New" w:hAnsi="Angsana New"/>
              </w:rPr>
              <w:t>-</w:t>
            </w:r>
            <w:r w:rsidRPr="0009556F">
              <w:rPr>
                <w:rFonts w:ascii="Angsana New" w:hAnsi="Angsana New" w:hint="cs"/>
                <w:cs/>
              </w:rPr>
              <w:t xml:space="preserve"> หุ้นสามัญ</w:t>
            </w:r>
          </w:p>
        </w:tc>
        <w:tc>
          <w:tcPr>
            <w:tcW w:w="1587" w:type="dxa"/>
          </w:tcPr>
          <w:p w14:paraId="618E3ABB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701524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EE7CD8F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3B42C7B9" w14:textId="77777777" w:rsidTr="00AD2C90">
        <w:tc>
          <w:tcPr>
            <w:tcW w:w="6038" w:type="dxa"/>
          </w:tcPr>
          <w:p w14:paraId="38258440" w14:textId="77777777" w:rsidR="005D3792" w:rsidRPr="0009556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>
              <w:rPr>
                <w:rFonts w:ascii="Angsana New" w:hAnsi="Angsana New"/>
                <w:sz w:val="30"/>
                <w:szCs w:val="30"/>
              </w:rPr>
              <w:t>0.50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87" w:type="dxa"/>
          </w:tcPr>
          <w:p w14:paraId="124F5163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1F70B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89F1DB0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55D3AB0F" w14:textId="77777777" w:rsidTr="00AD2C90">
        <w:tc>
          <w:tcPr>
            <w:tcW w:w="6038" w:type="dxa"/>
          </w:tcPr>
          <w:p w14:paraId="0BF4D56F" w14:textId="5606EBF7" w:rsidR="005D3792" w:rsidRPr="006C66D9" w:rsidRDefault="005D3792" w:rsidP="00AD2C90">
            <w:pPr>
              <w:pStyle w:val="Heading8"/>
              <w:ind w:right="-2"/>
              <w:rPr>
                <w:rFonts w:ascii="Angsana New" w:hAnsi="Angsana New"/>
              </w:rPr>
            </w:pPr>
            <w:r w:rsidRPr="006C66D9"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</w:t>
            </w:r>
            <w:r w:rsidR="00BF746A">
              <w:rPr>
                <w:rFonts w:ascii="Angsana New" w:hAnsi="Angsana New"/>
              </w:rPr>
              <w:t>0</w:t>
            </w:r>
            <w:r>
              <w:rPr>
                <w:rFonts w:ascii="Angsana New" w:hAnsi="Angsana New" w:hint="cs"/>
                <w:cs/>
              </w:rPr>
              <w:t xml:space="preserve"> ม</w:t>
            </w:r>
            <w:r w:rsidR="00BF746A">
              <w:rPr>
                <w:rFonts w:ascii="Angsana New" w:hAnsi="Angsana New" w:hint="cs"/>
                <w:cs/>
              </w:rPr>
              <w:t>ิถุนายน</w:t>
            </w:r>
            <w:r w:rsidRPr="006C66D9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</w:t>
            </w:r>
            <w:r w:rsidR="00321BF1">
              <w:rPr>
                <w:rFonts w:ascii="Angsana New" w:hAnsi="Angsana New"/>
              </w:rPr>
              <w:t>9</w:t>
            </w:r>
            <w:r>
              <w:rPr>
                <w:rFonts w:ascii="Angsana New" w:hAnsi="Angsana New" w:hint="cs"/>
                <w:cs/>
              </w:rPr>
              <w:t xml:space="preserve"> และ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</w:t>
            </w:r>
            <w:r w:rsidR="00321BF1">
              <w:rPr>
                <w:rFonts w:ascii="Angsana New" w:hAnsi="Angsana New"/>
              </w:rPr>
              <w:t>8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4AACB2E7" w14:textId="77777777" w:rsidR="005D3792" w:rsidRPr="000078E6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5E582EDE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780AEA83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135,000</w:t>
            </w:r>
          </w:p>
        </w:tc>
      </w:tr>
    </w:tbl>
    <w:p w14:paraId="345647E0" w14:textId="77777777" w:rsidR="005D3792" w:rsidRDefault="005D3792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D1025A7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F816A3C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2D54F4C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C4FE5BD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3635390" w14:textId="77777777" w:rsidR="0063264A" w:rsidRPr="003F533C" w:rsidRDefault="0063264A" w:rsidP="0063264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214E7D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048977A2" w14:textId="77777777" w:rsidR="0063264A" w:rsidRPr="00350A8C" w:rsidRDefault="0063264A" w:rsidP="0063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6066"/>
        <w:gridCol w:w="1587"/>
        <w:gridCol w:w="236"/>
        <w:gridCol w:w="1579"/>
        <w:gridCol w:w="8"/>
      </w:tblGrid>
      <w:tr w:rsidR="0063264A" w:rsidRPr="00BD74D7" w14:paraId="19152D79" w14:textId="77777777" w:rsidTr="00D10D80">
        <w:trPr>
          <w:gridAfter w:val="1"/>
          <w:wAfter w:w="8" w:type="dxa"/>
        </w:trPr>
        <w:tc>
          <w:tcPr>
            <w:tcW w:w="6066" w:type="dxa"/>
          </w:tcPr>
          <w:p w14:paraId="28BF3DCC" w14:textId="77777777" w:rsidR="0063264A" w:rsidRPr="00BD74D7" w:rsidRDefault="0063264A" w:rsidP="006E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4BB27A93" w14:textId="18093432" w:rsidR="0063264A" w:rsidRPr="00BD74D7" w:rsidRDefault="0063264A" w:rsidP="006E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F6547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/ พันหุ้น</w:t>
            </w:r>
          </w:p>
        </w:tc>
      </w:tr>
      <w:tr w:rsidR="004B51B6" w:rsidRPr="00BD74D7" w14:paraId="7302AD7A" w14:textId="77777777" w:rsidTr="00D10D80">
        <w:tc>
          <w:tcPr>
            <w:tcW w:w="6066" w:type="dxa"/>
          </w:tcPr>
          <w:p w14:paraId="5C7E4D27" w14:textId="77777777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462B4F8" w14:textId="5F6E7989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21BF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9C58C34" w14:textId="77777777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</w:tcPr>
          <w:p w14:paraId="7AA04EF9" w14:textId="4110B46D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21BF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E3091" w:rsidRPr="00AA35EF" w14:paraId="45FFE2B4" w14:textId="77777777" w:rsidTr="00D10D80">
        <w:tc>
          <w:tcPr>
            <w:tcW w:w="6066" w:type="dxa"/>
          </w:tcPr>
          <w:p w14:paraId="48C60773" w14:textId="44B23279" w:rsidR="009E3091" w:rsidRPr="00276F7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0F54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F54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018906E" w14:textId="77777777" w:rsidR="009E3091" w:rsidRPr="00817BC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69BB00" w14:textId="77777777" w:rsidR="009E3091" w:rsidRPr="00817BC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gridSpan w:val="2"/>
          </w:tcPr>
          <w:p w14:paraId="6837F6B1" w14:textId="77777777" w:rsidR="009E3091" w:rsidRPr="00817BC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21BF1" w:rsidRPr="00BD74D7" w14:paraId="5E28F6AD" w14:textId="77777777" w:rsidTr="00D10D80">
        <w:tc>
          <w:tcPr>
            <w:tcW w:w="6066" w:type="dxa"/>
          </w:tcPr>
          <w:p w14:paraId="04A8FDA5" w14:textId="77777777" w:rsidR="00321BF1" w:rsidRPr="00BD74D7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621745C8" w14:textId="223964A0" w:rsidR="00321BF1" w:rsidRPr="00796E05" w:rsidRDefault="00D4501F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4,336</w:t>
            </w:r>
          </w:p>
        </w:tc>
        <w:tc>
          <w:tcPr>
            <w:tcW w:w="236" w:type="dxa"/>
          </w:tcPr>
          <w:p w14:paraId="31DCF541" w14:textId="77777777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04B9922A" w14:textId="5067BA49" w:rsidR="00321BF1" w:rsidRPr="00796E05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321BF1" w:rsidRPr="00FD263B" w14:paraId="2F48FE79" w14:textId="77777777" w:rsidTr="00D10D80">
        <w:tc>
          <w:tcPr>
            <w:tcW w:w="6066" w:type="dxa"/>
          </w:tcPr>
          <w:p w14:paraId="648C2522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6F7984D5" w14:textId="77777777" w:rsidR="00321BF1" w:rsidRPr="008A4E84" w:rsidRDefault="00321BF1" w:rsidP="00321B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3E9C668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5A6D5454" w14:textId="77777777" w:rsidR="00321BF1" w:rsidRPr="008A4E84" w:rsidRDefault="00321BF1" w:rsidP="00321B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21BF1" w:rsidRPr="00BD74D7" w14:paraId="162049A0" w14:textId="77777777" w:rsidTr="00D10D80">
        <w:tc>
          <w:tcPr>
            <w:tcW w:w="6066" w:type="dxa"/>
          </w:tcPr>
          <w:p w14:paraId="1E572746" w14:textId="77777777" w:rsidR="00321BF1" w:rsidRPr="00BD74D7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108A6E91" w14:textId="5CC5B054" w:rsidR="00321BF1" w:rsidRPr="00220C1A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29C064C1" w14:textId="77777777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54E5FCCE" w14:textId="7641A9CE" w:rsidR="00321BF1" w:rsidRPr="00220C1A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</w:tr>
      <w:tr w:rsidR="00321BF1" w:rsidRPr="00FD263B" w14:paraId="3EE43EE2" w14:textId="77777777" w:rsidTr="00290300">
        <w:tc>
          <w:tcPr>
            <w:tcW w:w="6066" w:type="dxa"/>
          </w:tcPr>
          <w:p w14:paraId="6FB529FB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14187E7E" w14:textId="77777777" w:rsidR="00321BF1" w:rsidRPr="008A4E84" w:rsidRDefault="00321BF1" w:rsidP="00321B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B96871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05E8612A" w14:textId="77777777" w:rsidR="00321BF1" w:rsidRPr="008A4E84" w:rsidRDefault="00321BF1" w:rsidP="00321B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21BF1" w:rsidRPr="00BD74D7" w14:paraId="69144C32" w14:textId="77777777" w:rsidTr="00290300">
        <w:tc>
          <w:tcPr>
            <w:tcW w:w="6066" w:type="dxa"/>
          </w:tcPr>
          <w:p w14:paraId="554D2789" w14:textId="77777777" w:rsidR="00321BF1" w:rsidRPr="00BD74D7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D74D7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0BF29EE5" w14:textId="481B8829" w:rsidR="00321BF1" w:rsidRDefault="000F09C9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01F">
              <w:rPr>
                <w:rFonts w:ascii="Angsana New" w:hAnsi="Angsana New"/>
                <w:sz w:val="30"/>
                <w:szCs w:val="30"/>
              </w:rPr>
              <w:t>0.01</w:t>
            </w:r>
            <w:r w:rsidR="00D4501F" w:rsidRPr="00D4501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5C66EC9" w14:textId="77777777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58950CAE" w14:textId="68D25523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0.002</w:t>
            </w:r>
          </w:p>
        </w:tc>
      </w:tr>
      <w:tr w:rsidR="00321BF1" w:rsidRPr="00BD74D7" w14:paraId="470B9BE5" w14:textId="77777777" w:rsidTr="00290300">
        <w:tc>
          <w:tcPr>
            <w:tcW w:w="6066" w:type="dxa"/>
          </w:tcPr>
          <w:p w14:paraId="6EAF710A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5B908591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60EC1C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6B4EBF3E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1BF1" w:rsidRPr="00BD74D7" w14:paraId="3CBDE5B5" w14:textId="77777777" w:rsidTr="00817DC9">
        <w:tc>
          <w:tcPr>
            <w:tcW w:w="6066" w:type="dxa"/>
          </w:tcPr>
          <w:p w14:paraId="23686919" w14:textId="235C6261" w:rsidR="00321BF1" w:rsidRPr="00BD74D7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7" w:type="dxa"/>
          </w:tcPr>
          <w:p w14:paraId="7794B3CD" w14:textId="77777777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2C9DE" w14:textId="77777777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</w:tcPr>
          <w:p w14:paraId="31C71002" w14:textId="77777777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BF1" w:rsidRPr="00BD74D7" w14:paraId="5FF8E74B" w14:textId="77777777" w:rsidTr="00817DC9">
        <w:tc>
          <w:tcPr>
            <w:tcW w:w="6066" w:type="dxa"/>
          </w:tcPr>
          <w:p w14:paraId="5C222772" w14:textId="152012FF" w:rsidR="00321BF1" w:rsidRPr="00BD74D7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25502053" w14:textId="44720AAA" w:rsidR="00321BF1" w:rsidRDefault="00D4501F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14,210</w:t>
            </w:r>
          </w:p>
        </w:tc>
        <w:tc>
          <w:tcPr>
            <w:tcW w:w="236" w:type="dxa"/>
          </w:tcPr>
          <w:p w14:paraId="0DF4D6D0" w14:textId="77777777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04E1A80E" w14:textId="24638925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3,356</w:t>
            </w:r>
          </w:p>
        </w:tc>
      </w:tr>
      <w:tr w:rsidR="00321BF1" w:rsidRPr="00BD74D7" w14:paraId="1ED91EB1" w14:textId="77777777" w:rsidTr="00817DC9">
        <w:tc>
          <w:tcPr>
            <w:tcW w:w="6066" w:type="dxa"/>
          </w:tcPr>
          <w:p w14:paraId="6ACE09A7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7D552A99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750352E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6B14FA74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1BF1" w:rsidRPr="00BD74D7" w14:paraId="2C823140" w14:textId="77777777" w:rsidTr="00817DC9">
        <w:tc>
          <w:tcPr>
            <w:tcW w:w="6066" w:type="dxa"/>
          </w:tcPr>
          <w:p w14:paraId="0A7B2B2B" w14:textId="0A8572EB" w:rsidR="00321BF1" w:rsidRPr="00BD74D7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3233D34F" w14:textId="2A8A5FCD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093E4A81" w14:textId="77777777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35BCF14F" w14:textId="6C38F591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</w:tr>
      <w:tr w:rsidR="00321BF1" w:rsidRPr="00BD74D7" w14:paraId="4DCDE3F8" w14:textId="77777777" w:rsidTr="00817DC9">
        <w:tc>
          <w:tcPr>
            <w:tcW w:w="6066" w:type="dxa"/>
          </w:tcPr>
          <w:p w14:paraId="09CEC1EE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5BF28D4B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3235B2E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7E6D9A85" w14:textId="77777777" w:rsidR="00321BF1" w:rsidRPr="008A4E84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1BF1" w:rsidRPr="00BD74D7" w14:paraId="587B773A" w14:textId="77777777" w:rsidTr="00817DC9">
        <w:tc>
          <w:tcPr>
            <w:tcW w:w="6066" w:type="dxa"/>
          </w:tcPr>
          <w:p w14:paraId="5E7F9159" w14:textId="1399E1A3" w:rsidR="00321BF1" w:rsidRPr="00BD74D7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74D7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5EF7EC9B" w14:textId="0ED78E8A" w:rsidR="00321BF1" w:rsidRDefault="000F09C9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501F">
              <w:rPr>
                <w:rFonts w:ascii="Angsana New" w:hAnsi="Angsana New"/>
                <w:sz w:val="30"/>
                <w:szCs w:val="30"/>
              </w:rPr>
              <w:t>0.05</w:t>
            </w:r>
            <w:r w:rsidR="00D4501F" w:rsidRPr="00D4501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83CD803" w14:textId="77777777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0137E5E7" w14:textId="6AE847C3" w:rsidR="00321BF1" w:rsidRDefault="00321BF1" w:rsidP="00321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0.012</w:t>
            </w:r>
          </w:p>
        </w:tc>
      </w:tr>
    </w:tbl>
    <w:p w14:paraId="4ABC03F6" w14:textId="77777777" w:rsidR="00817BC9" w:rsidRPr="00350A8C" w:rsidRDefault="00817BC9" w:rsidP="00ED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9F0E07E" w14:textId="77777777" w:rsidR="009921B0" w:rsidRPr="00B516E3" w:rsidRDefault="000A3735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516E3">
        <w:rPr>
          <w:rFonts w:ascii="Angsana New" w:hAnsi="Angsana New"/>
          <w:b/>
          <w:bCs/>
          <w:sz w:val="30"/>
          <w:szCs w:val="30"/>
          <w:cs/>
        </w:rPr>
        <w:t>วงเงินสินเชื่อ</w:t>
      </w:r>
    </w:p>
    <w:p w14:paraId="18E0F95F" w14:textId="77777777" w:rsidR="00A767D9" w:rsidRPr="00350A8C" w:rsidRDefault="00A767D9" w:rsidP="00B1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9CB82D0" w14:textId="759716EF" w:rsidR="000A3735" w:rsidRPr="00B516E3" w:rsidRDefault="005959DB" w:rsidP="00B1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11492" w:rsidRPr="00B516E3">
        <w:rPr>
          <w:rFonts w:ascii="Angsana New" w:hAnsi="Angsana New"/>
          <w:color w:val="000000"/>
          <w:sz w:val="30"/>
          <w:szCs w:val="30"/>
        </w:rPr>
        <w:t>3</w:t>
      </w:r>
      <w:r w:rsidR="004417A1">
        <w:rPr>
          <w:rFonts w:ascii="Angsana New" w:hAnsi="Angsana New"/>
          <w:color w:val="000000"/>
          <w:sz w:val="30"/>
          <w:szCs w:val="30"/>
        </w:rPr>
        <w:t>0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ม</w:t>
      </w:r>
      <w:r w:rsidR="004417A1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11492" w:rsidRPr="00B516E3">
        <w:rPr>
          <w:rFonts w:ascii="Angsana New" w:hAnsi="Angsana New"/>
          <w:color w:val="000000"/>
          <w:sz w:val="30"/>
          <w:szCs w:val="30"/>
        </w:rPr>
        <w:t>256</w:t>
      </w:r>
      <w:r w:rsidR="00321BF1">
        <w:rPr>
          <w:rFonts w:ascii="Angsana New" w:hAnsi="Angsana New"/>
          <w:color w:val="000000"/>
          <w:sz w:val="30"/>
          <w:szCs w:val="30"/>
        </w:rPr>
        <w:t>9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011492" w:rsidRPr="00B516E3">
        <w:rPr>
          <w:rFonts w:ascii="Angsana New" w:hAnsi="Angsana New"/>
          <w:color w:val="000000"/>
          <w:sz w:val="30"/>
          <w:szCs w:val="30"/>
        </w:rPr>
        <w:t>31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011492" w:rsidRPr="00B516E3">
        <w:rPr>
          <w:rFonts w:ascii="Angsana New" w:hAnsi="Angsana New"/>
          <w:color w:val="000000"/>
          <w:sz w:val="30"/>
          <w:szCs w:val="30"/>
        </w:rPr>
        <w:t>256</w:t>
      </w:r>
      <w:r w:rsidR="0008704C">
        <w:rPr>
          <w:rFonts w:ascii="Angsana New" w:hAnsi="Angsana New"/>
          <w:color w:val="000000"/>
          <w:sz w:val="30"/>
          <w:szCs w:val="30"/>
        </w:rPr>
        <w:t>8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3735" w:rsidRPr="00B516E3">
        <w:rPr>
          <w:rFonts w:ascii="Angsana New" w:hAnsi="Angsana New"/>
          <w:color w:val="000000"/>
          <w:sz w:val="30"/>
          <w:szCs w:val="30"/>
          <w:cs/>
        </w:rPr>
        <w:t>บริษัทมีวงเงินสินเชื่อจากธนาคารในประเทศ ดังนี้</w:t>
      </w:r>
    </w:p>
    <w:p w14:paraId="5F661C1C" w14:textId="77777777" w:rsidR="000A3735" w:rsidRPr="00350A8C" w:rsidRDefault="000A3735" w:rsidP="00B1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93"/>
        <w:gridCol w:w="1474"/>
        <w:gridCol w:w="238"/>
        <w:gridCol w:w="1474"/>
      </w:tblGrid>
      <w:tr w:rsidR="00A62BF0" w:rsidRPr="00B516E3" w14:paraId="19326143" w14:textId="77777777" w:rsidTr="008A4E84">
        <w:trPr>
          <w:cantSplit/>
          <w:trHeight w:val="395"/>
          <w:tblHeader/>
        </w:trPr>
        <w:tc>
          <w:tcPr>
            <w:tcW w:w="6293" w:type="dxa"/>
          </w:tcPr>
          <w:p w14:paraId="6B514100" w14:textId="77777777" w:rsidR="00A62BF0" w:rsidRPr="00B516E3" w:rsidRDefault="00A62BF0" w:rsidP="00623455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27378D3F" w14:textId="77777777" w:rsidR="00A62BF0" w:rsidRPr="00B516E3" w:rsidRDefault="00A62BF0" w:rsidP="00623455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A62BF0" w:rsidRPr="00B516E3" w14:paraId="7488473C" w14:textId="77777777" w:rsidTr="008A4E84">
        <w:trPr>
          <w:trHeight w:val="175"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CCA03BC" w14:textId="77777777" w:rsidR="00A62BF0" w:rsidRPr="00B516E3" w:rsidRDefault="00A62BF0" w:rsidP="00A6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CFE0636" w14:textId="2F2F94DD" w:rsidR="00A62BF0" w:rsidRPr="00B516E3" w:rsidRDefault="004417A1" w:rsidP="000007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284100F6" w14:textId="77777777" w:rsidR="00A62BF0" w:rsidRPr="00B516E3" w:rsidRDefault="00A62BF0" w:rsidP="0000077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60CEB1CF" w14:textId="77777777" w:rsidR="00A62BF0" w:rsidRPr="00B516E3" w:rsidRDefault="00011492" w:rsidP="000007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31</w:t>
            </w:r>
            <w:r w:rsidR="00A62BF0" w:rsidRPr="00B516E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62BF0" w:rsidRPr="00B516E3" w14:paraId="64DD4194" w14:textId="77777777" w:rsidTr="008A4E84">
        <w:trPr>
          <w:trHeight w:val="175"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B21BE5C" w14:textId="77777777" w:rsidR="00A62BF0" w:rsidRPr="00B516E3" w:rsidRDefault="00A62BF0" w:rsidP="00A6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0A91C" w14:textId="00BFD31F" w:rsidR="00A62BF0" w:rsidRPr="00B516E3" w:rsidRDefault="00FD263B" w:rsidP="002E647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256</w:t>
            </w:r>
            <w:r w:rsidR="0008704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0B48145" w14:textId="77777777" w:rsidR="00A62BF0" w:rsidRPr="00B516E3" w:rsidRDefault="00A62BF0" w:rsidP="0000077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57D015B2" w14:textId="2825CD99" w:rsidR="00A62BF0" w:rsidRPr="00B516E3" w:rsidRDefault="00011492" w:rsidP="00FD263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256</w:t>
            </w:r>
            <w:r w:rsidR="0008704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62BF0" w:rsidRPr="00B516E3" w14:paraId="2CCD36E0" w14:textId="77777777" w:rsidTr="008A4E84">
        <w:trPr>
          <w:trHeight w:val="175"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729A488" w14:textId="77777777" w:rsidR="00A62BF0" w:rsidRPr="005D3792" w:rsidRDefault="00A62BF0" w:rsidP="00623455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9C01C" w14:textId="77777777" w:rsidR="00A62BF0" w:rsidRPr="005D3792" w:rsidRDefault="00A62BF0" w:rsidP="00623455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C6BCFAF" w14:textId="77777777" w:rsidR="00A62BF0" w:rsidRPr="005D3792" w:rsidRDefault="00A62BF0" w:rsidP="00623455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3F0B3A6D" w14:textId="77777777" w:rsidR="00A62BF0" w:rsidRPr="005D3792" w:rsidRDefault="00A62BF0" w:rsidP="006234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28521C" w:rsidRPr="00B516E3" w14:paraId="1D3CF009" w14:textId="77777777" w:rsidTr="0037779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E998" w14:textId="77777777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144B3A" w14:textId="1522358A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F96D632" w14:textId="77777777" w:rsidR="0028521C" w:rsidRPr="00B516E3" w:rsidRDefault="0028521C" w:rsidP="0028521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08A42C1C" w14:textId="1EEA07FC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31,000</w:t>
            </w:r>
          </w:p>
        </w:tc>
      </w:tr>
      <w:tr w:rsidR="0028521C" w:rsidRPr="00B516E3" w14:paraId="75F4F1B8" w14:textId="77777777" w:rsidTr="0037779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5625" w14:textId="67D11B1C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6BD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D16B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6BD2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เลตเตอร์ออฟเครดิตและทรัสต์รีซีท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AE2B138" w14:textId="5C6CA082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5B57AC6" w14:textId="77777777" w:rsidR="0028521C" w:rsidRPr="00B516E3" w:rsidRDefault="0028521C" w:rsidP="0028521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33D812" w14:textId="43F9A3AF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130,000</w:t>
            </w:r>
          </w:p>
        </w:tc>
      </w:tr>
      <w:tr w:rsidR="0028521C" w:rsidRPr="00B516E3" w14:paraId="2C2FC32C" w14:textId="77777777" w:rsidTr="0037779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64DA2" w14:textId="77777777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67D01B7" w14:textId="4E568FF7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4B7965C" w14:textId="77777777" w:rsidR="0028521C" w:rsidRPr="00B516E3" w:rsidRDefault="0028521C" w:rsidP="0028521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21008D6" w14:textId="0C64CE1C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28521C" w:rsidRPr="00B516E3" w14:paraId="19CF0570" w14:textId="77777777" w:rsidTr="0037779B">
        <w:trPr>
          <w:trHeight w:val="4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4920" w14:textId="77777777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58517CF" w14:textId="69DDD06B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DEF291B" w14:textId="77777777" w:rsidR="0028521C" w:rsidRPr="00B516E3" w:rsidRDefault="0028521C" w:rsidP="0028521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B08C087" w14:textId="4AB68A29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28521C" w:rsidRPr="00B516E3" w14:paraId="034334FA" w14:textId="77777777" w:rsidTr="0037779B">
        <w:trPr>
          <w:trHeight w:val="4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0600C" w14:textId="77777777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บัตรเครดิต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417557" w14:textId="7D9182F7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33F614C" w14:textId="77777777" w:rsidR="0028521C" w:rsidRPr="00B516E3" w:rsidRDefault="0028521C" w:rsidP="0028521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1848084" w14:textId="23C15773" w:rsidR="0028521C" w:rsidRPr="00B516E3" w:rsidRDefault="0028521C" w:rsidP="0028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bookmarkStart w:id="0" w:name="_Hlk211869895"/>
            <w:r>
              <w:rPr>
                <w:rFonts w:ascii="Angsana New" w:hAnsi="Angsana New"/>
                <w:sz w:val="30"/>
                <w:szCs w:val="30"/>
              </w:rPr>
              <w:t>1,600</w:t>
            </w:r>
            <w:bookmarkEnd w:id="0"/>
          </w:p>
        </w:tc>
      </w:tr>
    </w:tbl>
    <w:p w14:paraId="2CFABDA4" w14:textId="2147CEFB" w:rsidR="00A325BC" w:rsidRPr="00B516E3" w:rsidRDefault="00A325BC" w:rsidP="0063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u w:val="single"/>
        </w:rPr>
      </w:pPr>
      <w:r w:rsidRPr="00B516E3">
        <w:rPr>
          <w:rFonts w:ascii="Angsana New" w:hAnsi="Angsana New"/>
          <w:sz w:val="30"/>
          <w:szCs w:val="30"/>
          <w:u w:val="single"/>
          <w:cs/>
        </w:rPr>
        <w:lastRenderedPageBreak/>
        <w:t>หลักประกันของวงเงินสินเชื่อ</w:t>
      </w:r>
    </w:p>
    <w:p w14:paraId="7A6ADDBA" w14:textId="77777777" w:rsidR="00ED0921" w:rsidRPr="00350A8C" w:rsidRDefault="00ED0921" w:rsidP="00ED0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0C9197C" w14:textId="29CA6450" w:rsidR="00ED0921" w:rsidRPr="00B95670" w:rsidRDefault="00ED0921" w:rsidP="00ED0921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B516E3">
        <w:rPr>
          <w:rFonts w:ascii="Angsana New" w:hAnsi="Angsana New"/>
          <w:sz w:val="30"/>
          <w:szCs w:val="30"/>
          <w:cs/>
        </w:rPr>
        <w:t>เงินฝาก</w:t>
      </w:r>
      <w:r>
        <w:rPr>
          <w:rFonts w:ascii="Angsana New" w:hAnsi="Angsana New" w:hint="cs"/>
          <w:sz w:val="30"/>
          <w:szCs w:val="30"/>
          <w:cs/>
        </w:rPr>
        <w:t>ธนาคารที่มีภาระค้ำประกัน</w:t>
      </w:r>
      <w:r w:rsidRPr="00362F89">
        <w:rPr>
          <w:rFonts w:ascii="Angsana New" w:hAnsi="Angsana New" w:hint="cs"/>
          <w:sz w:val="30"/>
          <w:szCs w:val="30"/>
          <w:cs/>
        </w:rPr>
        <w:t>จำนวน</w:t>
      </w:r>
      <w:r w:rsidRPr="00362F89">
        <w:rPr>
          <w:rFonts w:ascii="Angsana New" w:hAnsi="Angsana New"/>
          <w:sz w:val="30"/>
          <w:szCs w:val="30"/>
        </w:rPr>
        <w:t xml:space="preserve"> 0.2 </w:t>
      </w:r>
      <w:r w:rsidRPr="00362F89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Pr="00D8250A"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8250A">
        <w:rPr>
          <w:rFonts w:ascii="Angsana New" w:hAnsi="Angsana New"/>
          <w:sz w:val="30"/>
          <w:szCs w:val="30"/>
        </w:rPr>
        <w:t>3</w:t>
      </w:r>
      <w:r w:rsidR="0098101F">
        <w:rPr>
          <w:rFonts w:ascii="Angsana New" w:hAnsi="Angsana New"/>
          <w:sz w:val="30"/>
          <w:szCs w:val="30"/>
        </w:rPr>
        <w:t>0</w:t>
      </w:r>
      <w:r w:rsidRPr="00D8250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8250A">
        <w:rPr>
          <w:rFonts w:ascii="Angsana New" w:hAnsi="Angsana New" w:hint="cs"/>
          <w:sz w:val="30"/>
          <w:szCs w:val="30"/>
          <w:cs/>
        </w:rPr>
        <w:t xml:space="preserve"> </w:t>
      </w:r>
      <w:r w:rsidRPr="00D8250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D8250A">
        <w:rPr>
          <w:rFonts w:ascii="Angsana New" w:hAnsi="Angsana New"/>
          <w:sz w:val="30"/>
          <w:szCs w:val="30"/>
        </w:rPr>
        <w:t xml:space="preserve"> </w:t>
      </w:r>
      <w:r w:rsidRPr="00D8250A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2568 </w:t>
      </w:r>
      <w:r w:rsidRPr="00C14C4B">
        <w:rPr>
          <w:rFonts w:ascii="Angsana New" w:hAnsi="Angsana New"/>
          <w:color w:val="000000"/>
          <w:spacing w:val="-2"/>
          <w:sz w:val="30"/>
          <w:szCs w:val="30"/>
        </w:rPr>
        <w:t>(</w:t>
      </w:r>
      <w:r w:rsidRPr="00C14C4B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อัตราดอกเบี้ยร้อย</w:t>
      </w:r>
      <w:r w:rsidRPr="00362F89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ละ </w:t>
      </w:r>
      <w:r w:rsidRPr="00362F89">
        <w:rPr>
          <w:rFonts w:ascii="Angsana New" w:hAnsi="Angsana New"/>
          <w:color w:val="000000"/>
          <w:spacing w:val="-2"/>
          <w:sz w:val="30"/>
          <w:szCs w:val="30"/>
        </w:rPr>
        <w:t xml:space="preserve">0.50 </w:t>
      </w:r>
      <w:r w:rsidRPr="00362F89">
        <w:rPr>
          <w:rFonts w:ascii="Angsana New" w:hAnsi="Angsana New" w:hint="cs"/>
          <w:color w:val="000000"/>
          <w:spacing w:val="-2"/>
          <w:sz w:val="30"/>
          <w:szCs w:val="30"/>
          <w:cs/>
        </w:rPr>
        <w:t>ต่อ</w:t>
      </w:r>
      <w:r w:rsidRPr="00C14C4B">
        <w:rPr>
          <w:rFonts w:ascii="Angsana New" w:hAnsi="Angsana New" w:hint="cs"/>
          <w:color w:val="000000"/>
          <w:spacing w:val="-2"/>
          <w:sz w:val="30"/>
          <w:szCs w:val="30"/>
          <w:cs/>
        </w:rPr>
        <w:t>ปี</w:t>
      </w:r>
      <w:r w:rsidRPr="00B95670">
        <w:rPr>
          <w:rFonts w:ascii="Angsana New" w:hAnsi="Angsana New"/>
          <w:color w:val="000000"/>
          <w:sz w:val="30"/>
          <w:szCs w:val="30"/>
        </w:rPr>
        <w:t>)</w:t>
      </w:r>
    </w:p>
    <w:p w14:paraId="6DE3A00E" w14:textId="77777777" w:rsidR="00ED0921" w:rsidRDefault="00ED0921" w:rsidP="00ED0921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3031A3">
        <w:rPr>
          <w:rFonts w:ascii="Angsana New" w:hAnsi="Angsana New"/>
          <w:sz w:val="30"/>
          <w:szCs w:val="30"/>
          <w:cs/>
        </w:rPr>
        <w:t>ที่ดิน อาคารและอุปกรณ์ส่วนใหญ่ของบริษั</w:t>
      </w:r>
      <w:r>
        <w:rPr>
          <w:rFonts w:ascii="Angsana New" w:hAnsi="Angsana New" w:hint="cs"/>
          <w:sz w:val="30"/>
          <w:szCs w:val="30"/>
          <w:cs/>
        </w:rPr>
        <w:t>ท</w:t>
      </w:r>
    </w:p>
    <w:p w14:paraId="59FDF4E0" w14:textId="77777777" w:rsidR="00DB0872" w:rsidRPr="00B95670" w:rsidRDefault="00DB0872" w:rsidP="00DB0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2E5CF31" w14:textId="7B7D092D" w:rsidR="00DD4DAE" w:rsidRPr="00B95670" w:rsidRDefault="00DD4DAE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95670">
        <w:rPr>
          <w:rFonts w:ascii="Angsana New" w:hAnsi="Angsana New" w:hint="cs"/>
          <w:b/>
          <w:bCs/>
          <w:sz w:val="30"/>
          <w:szCs w:val="30"/>
          <w:cs/>
        </w:rPr>
        <w:t>เงิน</w:t>
      </w:r>
      <w:r w:rsidR="005D366F" w:rsidRPr="00B95670">
        <w:rPr>
          <w:rFonts w:ascii="Angsana New" w:hAnsi="Angsana New" w:hint="cs"/>
          <w:b/>
          <w:bCs/>
          <w:sz w:val="30"/>
          <w:szCs w:val="30"/>
          <w:cs/>
        </w:rPr>
        <w:t>ปันผล</w:t>
      </w:r>
    </w:p>
    <w:p w14:paraId="586B6067" w14:textId="77777777" w:rsidR="002718E0" w:rsidRDefault="002718E0" w:rsidP="00271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2"/>
          <w:sz w:val="30"/>
          <w:szCs w:val="30"/>
        </w:rPr>
      </w:pPr>
    </w:p>
    <w:p w14:paraId="1539B2D2" w14:textId="77777777" w:rsidR="002718E0" w:rsidRDefault="002718E0" w:rsidP="00271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9629D9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BD10C53" w14:textId="77777777" w:rsidR="002718E0" w:rsidRPr="002718E0" w:rsidRDefault="002718E0" w:rsidP="00271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2"/>
          <w:sz w:val="30"/>
          <w:szCs w:val="30"/>
        </w:rPr>
      </w:pPr>
    </w:p>
    <w:tbl>
      <w:tblPr>
        <w:tblW w:w="9604" w:type="dxa"/>
        <w:tblLook w:val="04A0" w:firstRow="1" w:lastRow="0" w:firstColumn="1" w:lastColumn="0" w:noHBand="0" w:noVBand="1"/>
      </w:tblPr>
      <w:tblGrid>
        <w:gridCol w:w="2552"/>
        <w:gridCol w:w="1701"/>
        <w:gridCol w:w="249"/>
        <w:gridCol w:w="1877"/>
        <w:gridCol w:w="249"/>
        <w:gridCol w:w="1463"/>
        <w:gridCol w:w="249"/>
        <w:gridCol w:w="1264"/>
      </w:tblGrid>
      <w:tr w:rsidR="002718E0" w:rsidRPr="00412EB6" w14:paraId="6201C0C8" w14:textId="77777777" w:rsidTr="0057130B">
        <w:tc>
          <w:tcPr>
            <w:tcW w:w="2552" w:type="dxa"/>
          </w:tcPr>
          <w:p w14:paraId="2A5E3FE3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CC5B397" w14:textId="77777777" w:rsidR="002718E0" w:rsidRPr="00412EB6" w:rsidRDefault="002718E0" w:rsidP="0057130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478796AD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37AC3733" w14:textId="77777777" w:rsidR="002718E0" w:rsidRPr="00412EB6" w:rsidRDefault="002718E0" w:rsidP="0057130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49" w:type="dxa"/>
          </w:tcPr>
          <w:p w14:paraId="64CE7CE3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099F6BE" w14:textId="77777777" w:rsidR="002718E0" w:rsidRPr="00412EB6" w:rsidRDefault="002718E0" w:rsidP="0057130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49" w:type="dxa"/>
          </w:tcPr>
          <w:p w14:paraId="0D9BAE8B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883C3F8" w14:textId="77777777" w:rsidR="002718E0" w:rsidRDefault="002718E0" w:rsidP="0057130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718E0" w:rsidRPr="00412EB6" w14:paraId="12E36176" w14:textId="77777777" w:rsidTr="0057130B">
        <w:tc>
          <w:tcPr>
            <w:tcW w:w="2552" w:type="dxa"/>
          </w:tcPr>
          <w:p w14:paraId="784DA1A1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3E89AF" w14:textId="77777777" w:rsidR="002718E0" w:rsidRDefault="002718E0" w:rsidP="0057130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9" w:type="dxa"/>
          </w:tcPr>
          <w:p w14:paraId="5B34E380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1708990B" w14:textId="77777777" w:rsidR="002718E0" w:rsidRDefault="002718E0" w:rsidP="0057130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9" w:type="dxa"/>
          </w:tcPr>
          <w:p w14:paraId="3FE3F1EB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26C4A3AF" w14:textId="77777777" w:rsidR="002718E0" w:rsidRDefault="002718E0" w:rsidP="0057130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ต่อหุ้น (บาท)</w:t>
            </w:r>
          </w:p>
        </w:tc>
        <w:tc>
          <w:tcPr>
            <w:tcW w:w="249" w:type="dxa"/>
          </w:tcPr>
          <w:p w14:paraId="60C825D9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960D54A" w14:textId="77777777" w:rsidR="002718E0" w:rsidRDefault="002718E0" w:rsidP="0057130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2718E0" w:rsidRPr="00412EB6" w14:paraId="6E426461" w14:textId="77777777" w:rsidTr="0057130B">
        <w:tc>
          <w:tcPr>
            <w:tcW w:w="2552" w:type="dxa"/>
          </w:tcPr>
          <w:p w14:paraId="381E9CCC" w14:textId="76943D7D" w:rsidR="002718E0" w:rsidRPr="00B83F3B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83F3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ปี </w:t>
            </w:r>
            <w:r w:rsidRPr="00B83F3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701" w:type="dxa"/>
          </w:tcPr>
          <w:p w14:paraId="0972090B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6D190AF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60A8716C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9143325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6FAF665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4CB665E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A2310A5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8E0" w:rsidRPr="00412EB6" w14:paraId="4C634AB9" w14:textId="77777777" w:rsidTr="0057130B">
        <w:tc>
          <w:tcPr>
            <w:tcW w:w="2552" w:type="dxa"/>
          </w:tcPr>
          <w:p w14:paraId="0411C04C" w14:textId="41B16790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380ADC2E" w14:textId="14F9B149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49" w:type="dxa"/>
          </w:tcPr>
          <w:p w14:paraId="13ADAFDF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0940CBB7" w14:textId="334E380C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18E0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2718E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2718E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49" w:type="dxa"/>
          </w:tcPr>
          <w:p w14:paraId="15D3ECD2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E30F6BF" w14:textId="77777777" w:rsidR="002718E0" w:rsidRPr="009629D9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0.04</w:t>
            </w:r>
          </w:p>
        </w:tc>
        <w:tc>
          <w:tcPr>
            <w:tcW w:w="249" w:type="dxa"/>
          </w:tcPr>
          <w:p w14:paraId="37770203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B94F40B" w14:textId="77777777" w:rsidR="002718E0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10.80</w:t>
            </w:r>
          </w:p>
        </w:tc>
      </w:tr>
      <w:tr w:rsidR="002718E0" w:rsidRPr="00412EB6" w14:paraId="143B7D69" w14:textId="77777777" w:rsidTr="0057130B">
        <w:tc>
          <w:tcPr>
            <w:tcW w:w="2552" w:type="dxa"/>
          </w:tcPr>
          <w:p w14:paraId="18367772" w14:textId="77777777" w:rsidR="002718E0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C911AE4" w14:textId="77777777" w:rsidR="002718E0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5C18BCC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4D1CEB66" w14:textId="77777777" w:rsidR="002718E0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97F7D2C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AF1E802" w14:textId="77777777" w:rsidR="002718E0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D5E8B91" w14:textId="77777777" w:rsidR="002718E0" w:rsidRPr="00412EB6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F1CF04C" w14:textId="77777777" w:rsidR="002718E0" w:rsidRDefault="002718E0" w:rsidP="00571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8E0" w:rsidRPr="00412EB6" w14:paraId="0BCD1E31" w14:textId="77777777" w:rsidTr="00C326A4">
        <w:tc>
          <w:tcPr>
            <w:tcW w:w="2552" w:type="dxa"/>
          </w:tcPr>
          <w:p w14:paraId="4946EAE7" w14:textId="2AB6220F" w:rsidR="002718E0" w:rsidRPr="00B83F3B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83F3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ปี </w:t>
            </w:r>
            <w:r w:rsidRPr="00B83F3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701" w:type="dxa"/>
          </w:tcPr>
          <w:p w14:paraId="40AE7DE1" w14:textId="77777777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11FF20A" w14:textId="77777777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4195202E" w14:textId="77777777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1100678C" w14:textId="77777777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79114D7" w14:textId="77777777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3D951AC" w14:textId="77777777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31F1DF4" w14:textId="77777777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8E0" w:rsidRPr="00412EB6" w14:paraId="79EFB2CB" w14:textId="77777777" w:rsidTr="00C326A4">
        <w:tc>
          <w:tcPr>
            <w:tcW w:w="2552" w:type="dxa"/>
          </w:tcPr>
          <w:p w14:paraId="570BFDB7" w14:textId="0B593013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02112D00" w14:textId="52670B3C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67F81278" w14:textId="77777777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32E96BA6" w14:textId="2B04FCE3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3FD398EB" w14:textId="77777777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39E5281" w14:textId="68F7C4C8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0.04</w:t>
            </w:r>
          </w:p>
        </w:tc>
        <w:tc>
          <w:tcPr>
            <w:tcW w:w="249" w:type="dxa"/>
          </w:tcPr>
          <w:p w14:paraId="5BCFDE40" w14:textId="77777777" w:rsidR="002718E0" w:rsidRPr="009629D9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08E30B7" w14:textId="6ABA5DE8" w:rsidR="002718E0" w:rsidRDefault="002718E0" w:rsidP="00271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10.80</w:t>
            </w:r>
          </w:p>
        </w:tc>
      </w:tr>
    </w:tbl>
    <w:p w14:paraId="5A3A8151" w14:textId="77777777" w:rsidR="002F0DBB" w:rsidRPr="00B95670" w:rsidRDefault="002F0DBB" w:rsidP="005D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EA8180D" w14:textId="35E164D3" w:rsidR="0035159D" w:rsidRPr="00B95670" w:rsidRDefault="0035159D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95670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11AFB365" w14:textId="77777777" w:rsidR="0035159D" w:rsidRPr="00B95670" w:rsidRDefault="0035159D" w:rsidP="0035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C81E928" w14:textId="77777777" w:rsidR="005C70F7" w:rsidRPr="00B95670" w:rsidRDefault="005C70F7" w:rsidP="00033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B95670">
        <w:rPr>
          <w:rFonts w:ascii="Angsana New" w:hAnsi="Angsana New"/>
          <w:spacing w:val="-2"/>
          <w:sz w:val="30"/>
          <w:szCs w:val="30"/>
          <w:cs/>
        </w:rPr>
        <w:t>บริษัทผลิตถุงพลาสติก</w:t>
      </w:r>
      <w:r w:rsidR="00DF65A4" w:rsidRPr="00B95670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 xml:space="preserve">บรรจุอาหาร </w:t>
      </w:r>
      <w:r w:rsidR="00290A59" w:rsidRPr="00B95670">
        <w:rPr>
          <w:rFonts w:ascii="Angsana New" w:hAnsi="Angsana New"/>
          <w:spacing w:val="-2"/>
          <w:sz w:val="30"/>
          <w:szCs w:val="30"/>
          <w:cs/>
        </w:rPr>
        <w:t>ผลิตภัณฑ์พลาสติก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>สำหรับห่อหุ้มอาหาร</w:t>
      </w:r>
      <w:r w:rsidR="00290A59" w:rsidRPr="00B95670">
        <w:rPr>
          <w:rFonts w:ascii="Angsana New" w:hAnsi="Angsana New"/>
          <w:spacing w:val="-2"/>
          <w:sz w:val="30"/>
          <w:szCs w:val="30"/>
          <w:cs/>
        </w:rPr>
        <w:t>และ</w:t>
      </w:r>
      <w:r w:rsidR="00DF65A4" w:rsidRPr="00B95670">
        <w:rPr>
          <w:rFonts w:ascii="Angsana New" w:hAnsi="Angsana New"/>
          <w:spacing w:val="-2"/>
          <w:sz w:val="30"/>
          <w:szCs w:val="30"/>
          <w:cs/>
        </w:rPr>
        <w:t>ผลิตภัณฑ์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>กระดาษสำหรับบรรจุอาหาร</w:t>
      </w:r>
      <w:r w:rsidR="0086422F" w:rsidRPr="00B956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>และ</w:t>
      </w:r>
      <w:r w:rsidR="00290A59" w:rsidRPr="00B95670">
        <w:rPr>
          <w:rFonts w:ascii="Angsana New" w:hAnsi="Angsana New"/>
          <w:spacing w:val="-2"/>
          <w:sz w:val="30"/>
          <w:szCs w:val="30"/>
          <w:cs/>
        </w:rPr>
        <w:t>ขายผลิตภัณฑ์เหล่านี้</w:t>
      </w:r>
      <w:r w:rsidRPr="00B95670">
        <w:rPr>
          <w:rFonts w:ascii="Angsana New" w:hAnsi="Angsana New"/>
          <w:spacing w:val="-2"/>
          <w:sz w:val="30"/>
          <w:szCs w:val="30"/>
          <w:cs/>
        </w:rPr>
        <w:t>ในประเทศไทย ฝ่ายบริหารจึงพิจารณาว่าบริษัทมีส่วนงานดำเนินงานเพียงส่วนงานเดียว</w:t>
      </w:r>
    </w:p>
    <w:p w14:paraId="1A0A3743" w14:textId="77777777" w:rsidR="00A54479" w:rsidRPr="00B95670" w:rsidRDefault="00A54479" w:rsidP="005C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1767374" w14:textId="77777777" w:rsidR="00893BF2" w:rsidRPr="00B95670" w:rsidRDefault="00AF785F" w:rsidP="00501AA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95670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C411B" w:rsidRPr="00B95670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893BF2" w:rsidRPr="00B95670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8F7F1D" w:rsidRPr="00B95670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8381E55" w14:textId="77777777" w:rsidR="00893BF2" w:rsidRPr="00B95670" w:rsidRDefault="00893BF2" w:rsidP="00893BF2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F059A7" w14:textId="09CF019F" w:rsidR="00893BF2" w:rsidRPr="00B95670" w:rsidRDefault="00501AA8" w:rsidP="00893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5670">
        <w:rPr>
          <w:rFonts w:ascii="Angsana New" w:hAnsi="Angsana New"/>
          <w:sz w:val="30"/>
          <w:szCs w:val="30"/>
          <w:cs/>
        </w:rPr>
        <w:t>ข้อมูลทาง</w:t>
      </w:r>
      <w:r w:rsidR="00893BF2" w:rsidRPr="00B95670">
        <w:rPr>
          <w:rFonts w:ascii="Angsana New" w:hAnsi="Angsana New"/>
          <w:sz w:val="30"/>
          <w:szCs w:val="30"/>
          <w:cs/>
        </w:rPr>
        <w:t>การเงิน</w:t>
      </w:r>
      <w:r w:rsidRPr="00B95670">
        <w:rPr>
          <w:rFonts w:ascii="Angsana New" w:hAnsi="Angsana New"/>
          <w:sz w:val="30"/>
          <w:szCs w:val="30"/>
          <w:cs/>
        </w:rPr>
        <w:t>ระหว่างกาล</w:t>
      </w:r>
      <w:r w:rsidR="00893BF2" w:rsidRPr="00B95670">
        <w:rPr>
          <w:rFonts w:ascii="Angsana New" w:hAnsi="Angsana New"/>
          <w:sz w:val="30"/>
          <w:szCs w:val="30"/>
          <w:cs/>
        </w:rPr>
        <w:t>นี้ได้รั</w:t>
      </w:r>
      <w:r w:rsidR="005F7614" w:rsidRPr="00B95670">
        <w:rPr>
          <w:rFonts w:ascii="Angsana New" w:hAnsi="Angsana New"/>
          <w:sz w:val="30"/>
          <w:szCs w:val="30"/>
          <w:cs/>
        </w:rPr>
        <w:t>บการอนุมัต</w:t>
      </w:r>
      <w:r w:rsidR="00D94037" w:rsidRPr="00B95670">
        <w:rPr>
          <w:rFonts w:ascii="Angsana New" w:hAnsi="Angsana New"/>
          <w:sz w:val="30"/>
          <w:szCs w:val="30"/>
          <w:cs/>
        </w:rPr>
        <w:t>ิให้ออกโดย</w:t>
      </w:r>
      <w:r w:rsidR="003B4BD7" w:rsidRPr="00B95670">
        <w:rPr>
          <w:rFonts w:ascii="Angsana New" w:hAnsi="Angsana New"/>
          <w:sz w:val="30"/>
          <w:szCs w:val="30"/>
          <w:cs/>
        </w:rPr>
        <w:t>คณะ</w:t>
      </w:r>
      <w:r w:rsidR="00893BF2" w:rsidRPr="00B95670">
        <w:rPr>
          <w:rFonts w:ascii="Angsana New" w:hAnsi="Angsana New"/>
          <w:sz w:val="30"/>
          <w:szCs w:val="30"/>
          <w:cs/>
        </w:rPr>
        <w:t>กรรมการของบริษัทเมื่อ</w:t>
      </w:r>
      <w:r w:rsidR="00893BF2" w:rsidRPr="008A34B0">
        <w:rPr>
          <w:rFonts w:ascii="Angsana New" w:hAnsi="Angsana New"/>
          <w:sz w:val="30"/>
          <w:szCs w:val="30"/>
          <w:cs/>
        </w:rPr>
        <w:t>วันที่</w:t>
      </w:r>
      <w:r w:rsidR="008A34B0">
        <w:rPr>
          <w:rFonts w:ascii="Angsana New" w:hAnsi="Angsana New"/>
          <w:sz w:val="30"/>
          <w:szCs w:val="30"/>
        </w:rPr>
        <w:t xml:space="preserve"> 6 </w:t>
      </w:r>
      <w:r w:rsidR="00A42CE3" w:rsidRPr="008A34B0">
        <w:rPr>
          <w:rFonts w:ascii="Angsana New" w:hAnsi="Angsana New" w:hint="cs"/>
          <w:sz w:val="30"/>
          <w:szCs w:val="30"/>
          <w:cs/>
        </w:rPr>
        <w:t>สิงหาคม</w:t>
      </w:r>
      <w:r w:rsidR="008A34B0">
        <w:rPr>
          <w:rFonts w:ascii="Angsana New" w:hAnsi="Angsana New"/>
          <w:sz w:val="30"/>
          <w:szCs w:val="30"/>
        </w:rPr>
        <w:t xml:space="preserve"> 2569</w:t>
      </w:r>
    </w:p>
    <w:sectPr w:rsidR="00893BF2" w:rsidRPr="00B95670" w:rsidSect="00017AC8">
      <w:headerReference w:type="first" r:id="rId12"/>
      <w:footerReference w:type="first" r:id="rId13"/>
      <w:pgSz w:w="11909" w:h="16834" w:code="9"/>
      <w:pgMar w:top="1440" w:right="1136" w:bottom="567" w:left="1440" w:header="992" w:footer="374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885C0" w14:textId="77777777" w:rsidR="003268E0" w:rsidRDefault="003268E0">
      <w:r>
        <w:separator/>
      </w:r>
    </w:p>
  </w:endnote>
  <w:endnote w:type="continuationSeparator" w:id="0">
    <w:p w14:paraId="0C2A2713" w14:textId="77777777" w:rsidR="003268E0" w:rsidRDefault="00326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F25F" w14:textId="77777777" w:rsidR="00550B0A" w:rsidRPr="00BE430E" w:rsidRDefault="00550B0A">
    <w:pPr>
      <w:pStyle w:val="Footer"/>
      <w:jc w:val="right"/>
      <w:rPr>
        <w:rFonts w:ascii="Angsana New" w:hAnsi="Angsana New"/>
        <w:sz w:val="30"/>
        <w:szCs w:val="30"/>
      </w:rPr>
    </w:pPr>
    <w:r w:rsidRPr="00BE430E">
      <w:rPr>
        <w:rFonts w:ascii="Angsana New" w:hAnsi="Angsana New"/>
        <w:sz w:val="30"/>
        <w:szCs w:val="30"/>
      </w:rPr>
      <w:fldChar w:fldCharType="begin"/>
    </w:r>
    <w:r w:rsidRPr="00BE430E">
      <w:rPr>
        <w:rFonts w:ascii="Angsana New" w:hAnsi="Angsana New"/>
        <w:sz w:val="30"/>
        <w:szCs w:val="30"/>
      </w:rPr>
      <w:instrText xml:space="preserve"> PAGE   \* MERGEFORMAT </w:instrText>
    </w:r>
    <w:r w:rsidRPr="00BE430E">
      <w:rPr>
        <w:rFonts w:ascii="Angsana New" w:hAnsi="Angsana New"/>
        <w:sz w:val="30"/>
        <w:szCs w:val="30"/>
      </w:rPr>
      <w:fldChar w:fldCharType="separate"/>
    </w:r>
    <w:r w:rsidR="00591354">
      <w:rPr>
        <w:rFonts w:ascii="Angsana New" w:hAnsi="Angsana New"/>
        <w:noProof/>
        <w:sz w:val="30"/>
        <w:szCs w:val="30"/>
      </w:rPr>
      <w:t>13</w:t>
    </w:r>
    <w:r w:rsidRPr="00BE430E">
      <w:rPr>
        <w:rFonts w:ascii="Angsana New" w:hAnsi="Angsana New"/>
        <w:sz w:val="30"/>
        <w:szCs w:val="30"/>
      </w:rPr>
      <w:fldChar w:fldCharType="end"/>
    </w:r>
  </w:p>
  <w:p w14:paraId="42BBE53A" w14:textId="77777777" w:rsidR="00550B0A" w:rsidRDefault="00550B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75F5" w14:textId="77777777" w:rsidR="00550B0A" w:rsidRPr="00BE430E" w:rsidRDefault="00550B0A" w:rsidP="00DD540B">
    <w:pPr>
      <w:pStyle w:val="Footer"/>
      <w:jc w:val="right"/>
      <w:rPr>
        <w:rFonts w:ascii="Angsana New" w:hAnsi="Angsana New"/>
        <w:sz w:val="30"/>
        <w:szCs w:val="30"/>
      </w:rPr>
    </w:pPr>
    <w:r w:rsidRPr="00BE430E">
      <w:rPr>
        <w:rFonts w:ascii="Angsana New" w:hAnsi="Angsana New"/>
        <w:sz w:val="30"/>
        <w:szCs w:val="30"/>
      </w:rPr>
      <w:fldChar w:fldCharType="begin"/>
    </w:r>
    <w:r w:rsidRPr="00BE430E">
      <w:rPr>
        <w:rFonts w:ascii="Angsana New" w:hAnsi="Angsana New"/>
        <w:sz w:val="30"/>
        <w:szCs w:val="30"/>
      </w:rPr>
      <w:instrText xml:space="preserve"> PAGE   \* MERGEFORMAT </w:instrText>
    </w:r>
    <w:r w:rsidRPr="00BE430E">
      <w:rPr>
        <w:rFonts w:ascii="Angsana New" w:hAnsi="Angsana New"/>
        <w:sz w:val="30"/>
        <w:szCs w:val="30"/>
      </w:rPr>
      <w:fldChar w:fldCharType="separate"/>
    </w:r>
    <w:r w:rsidR="00591354">
      <w:rPr>
        <w:rFonts w:ascii="Angsana New" w:hAnsi="Angsana New"/>
        <w:noProof/>
        <w:sz w:val="30"/>
        <w:szCs w:val="30"/>
      </w:rPr>
      <w:t>9</w:t>
    </w:r>
    <w:r w:rsidRPr="00BE430E">
      <w:rPr>
        <w:rFonts w:ascii="Angsana New" w:hAnsi="Angsana New"/>
        <w:sz w:val="30"/>
        <w:szCs w:val="30"/>
      </w:rPr>
      <w:fldChar w:fldCharType="end"/>
    </w:r>
  </w:p>
  <w:p w14:paraId="630F2FF6" w14:textId="77777777" w:rsidR="00550B0A" w:rsidRDefault="00550B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E813" w14:textId="77777777" w:rsidR="00550B0A" w:rsidRPr="00BE430E" w:rsidRDefault="00550B0A" w:rsidP="00DD540B">
    <w:pPr>
      <w:pStyle w:val="Footer"/>
      <w:jc w:val="right"/>
      <w:rPr>
        <w:rFonts w:ascii="Angsana New" w:hAnsi="Angsana New"/>
        <w:sz w:val="30"/>
        <w:szCs w:val="30"/>
      </w:rPr>
    </w:pPr>
    <w:r w:rsidRPr="00BE430E">
      <w:rPr>
        <w:rFonts w:ascii="Angsana New" w:hAnsi="Angsana New"/>
        <w:sz w:val="30"/>
        <w:szCs w:val="30"/>
      </w:rPr>
      <w:fldChar w:fldCharType="begin"/>
    </w:r>
    <w:r w:rsidRPr="00BE430E">
      <w:rPr>
        <w:rFonts w:ascii="Angsana New" w:hAnsi="Angsana New"/>
        <w:sz w:val="30"/>
        <w:szCs w:val="30"/>
      </w:rPr>
      <w:instrText xml:space="preserve"> PAGE   \* MERGEFORMAT </w:instrText>
    </w:r>
    <w:r w:rsidRPr="00BE430E">
      <w:rPr>
        <w:rFonts w:ascii="Angsana New" w:hAnsi="Angsana New"/>
        <w:sz w:val="30"/>
        <w:szCs w:val="30"/>
      </w:rPr>
      <w:fldChar w:fldCharType="separate"/>
    </w:r>
    <w:r w:rsidR="00591354">
      <w:rPr>
        <w:rFonts w:ascii="Angsana New" w:hAnsi="Angsana New"/>
        <w:noProof/>
        <w:sz w:val="30"/>
        <w:szCs w:val="30"/>
      </w:rPr>
      <w:t>10</w:t>
    </w:r>
    <w:r w:rsidRPr="00BE430E">
      <w:rPr>
        <w:rFonts w:ascii="Angsana New" w:hAnsi="Angsana New"/>
        <w:sz w:val="30"/>
        <w:szCs w:val="30"/>
      </w:rPr>
      <w:fldChar w:fldCharType="end"/>
    </w:r>
  </w:p>
  <w:p w14:paraId="50CCE935" w14:textId="77777777" w:rsidR="00550B0A" w:rsidRDefault="00550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1EA48" w14:textId="77777777" w:rsidR="003268E0" w:rsidRDefault="003268E0">
      <w:r>
        <w:separator/>
      </w:r>
    </w:p>
  </w:footnote>
  <w:footnote w:type="continuationSeparator" w:id="0">
    <w:p w14:paraId="2A4AE9AE" w14:textId="77777777" w:rsidR="003268E0" w:rsidRDefault="00326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636F" w14:textId="77777777" w:rsidR="00550B0A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B91330">
      <w:rPr>
        <w:rFonts w:ascii="Angsana New" w:hAnsi="Angsana New"/>
        <w:b/>
        <w:bCs/>
        <w:sz w:val="32"/>
        <w:szCs w:val="32"/>
        <w:cs/>
      </w:rPr>
      <w:t>บริษัท ไทยอุตสาหกรรมพลาสติก (</w:t>
    </w:r>
    <w:r w:rsidR="00011492" w:rsidRPr="00011492">
      <w:rPr>
        <w:rFonts w:ascii="Angsana New" w:hAnsi="Angsana New"/>
        <w:b/>
        <w:bCs/>
        <w:sz w:val="32"/>
        <w:szCs w:val="32"/>
      </w:rPr>
      <w:t>1994</w:t>
    </w:r>
    <w:r w:rsidRPr="00B91330">
      <w:rPr>
        <w:rFonts w:ascii="Angsana New" w:hAnsi="Angsana New"/>
        <w:b/>
        <w:bCs/>
        <w:sz w:val="32"/>
        <w:szCs w:val="32"/>
        <w:cs/>
      </w:rPr>
      <w:t>) จำกัด</w:t>
    </w:r>
    <w:r>
      <w:rPr>
        <w:rFonts w:ascii="Angsana New" w:hAnsi="Angsana New" w:hint="cs"/>
        <w:b/>
        <w:bCs/>
        <w:sz w:val="34"/>
        <w:szCs w:val="34"/>
        <w:cs/>
      </w:rPr>
      <w:t xml:space="preserve"> </w:t>
    </w:r>
    <w:r w:rsidRPr="007C30F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4"/>
        <w:szCs w:val="34"/>
        <w:cs/>
      </w:rPr>
      <w:tab/>
    </w:r>
  </w:p>
  <w:p w14:paraId="3D955977" w14:textId="77777777" w:rsidR="00550B0A" w:rsidRPr="00501AA8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2595F04A" w14:textId="75343FA7" w:rsidR="00550B0A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A42CE3">
      <w:rPr>
        <w:rFonts w:ascii="Angsana New" w:hAnsi="Angsana New"/>
        <w:b/>
        <w:bCs/>
        <w:sz w:val="32"/>
        <w:szCs w:val="32"/>
      </w:rPr>
      <w:t xml:space="preserve">30 </w:t>
    </w:r>
    <w:r w:rsidR="00A42CE3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E6021E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E6021E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04301A5B" w14:textId="35B00A3E" w:rsidR="00550B0A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6021E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(ตรวจสอบแล้ว)</w:t>
    </w:r>
  </w:p>
  <w:p w14:paraId="446FD5DF" w14:textId="77777777" w:rsidR="00550B0A" w:rsidRDefault="00550B0A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116CAA6D" w14:textId="77777777" w:rsidR="00550B0A" w:rsidRPr="005A4123" w:rsidRDefault="00550B0A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9496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B9133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91330">
      <w:rPr>
        <w:rFonts w:ascii="Angsana New" w:hAnsi="Angsana New"/>
        <w:b/>
        <w:bCs/>
        <w:sz w:val="32"/>
        <w:szCs w:val="32"/>
        <w:cs/>
      </w:rPr>
      <w:t>ไทยอุตสาหกรรมพลาสติก (</w:t>
    </w:r>
    <w:r w:rsidR="00011492" w:rsidRPr="00011492">
      <w:rPr>
        <w:rFonts w:ascii="Angsana New" w:hAnsi="Angsana New"/>
        <w:b/>
        <w:bCs/>
        <w:sz w:val="32"/>
        <w:szCs w:val="32"/>
      </w:rPr>
      <w:t>1994</w:t>
    </w:r>
    <w:r w:rsidRPr="00B91330">
      <w:rPr>
        <w:rFonts w:ascii="Angsana New" w:hAnsi="Angsana New"/>
        <w:b/>
        <w:bCs/>
        <w:sz w:val="32"/>
        <w:szCs w:val="32"/>
        <w:cs/>
      </w:rPr>
      <w:t>) จำกัด</w:t>
    </w:r>
    <w:r>
      <w:rPr>
        <w:rFonts w:ascii="Angsana New" w:hAnsi="Angsana New" w:hint="cs"/>
        <w:b/>
        <w:bCs/>
        <w:sz w:val="34"/>
        <w:szCs w:val="34"/>
        <w:cs/>
      </w:rPr>
      <w:t xml:space="preserve"> </w:t>
    </w:r>
    <w:r w:rsidRPr="007C30F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4"/>
        <w:szCs w:val="34"/>
        <w:cs/>
      </w:rPr>
      <w:tab/>
    </w:r>
  </w:p>
  <w:p w14:paraId="5E1BF02B" w14:textId="77777777" w:rsidR="00550B0A" w:rsidRPr="00501AA8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0D98BDE" w14:textId="4B225432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 w:hint="cs"/>
        <w:b/>
        <w:bCs/>
        <w:sz w:val="32"/>
        <w:szCs w:val="32"/>
      </w:rPr>
      <w:t>3</w:t>
    </w:r>
    <w:r w:rsidR="008D56A5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</w:t>
    </w:r>
    <w:r w:rsidR="008D56A5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B64888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B64888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64D7B337" w14:textId="767EFACB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64888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(ตรวจสอบแล้ว)</w:t>
    </w:r>
  </w:p>
  <w:p w14:paraId="420330A7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0F6E512F" w14:textId="77777777" w:rsidR="00550B0A" w:rsidRDefault="00550B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4F83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B9133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91330">
      <w:rPr>
        <w:rFonts w:ascii="Angsana New" w:hAnsi="Angsana New"/>
        <w:b/>
        <w:bCs/>
        <w:sz w:val="32"/>
        <w:szCs w:val="32"/>
        <w:cs/>
      </w:rPr>
      <w:t>ไทยอุตสาหกรรมพลาสติก (</w:t>
    </w:r>
    <w:r w:rsidR="00011492" w:rsidRPr="00011492">
      <w:rPr>
        <w:rFonts w:ascii="Angsana New" w:hAnsi="Angsana New"/>
        <w:b/>
        <w:bCs/>
        <w:sz w:val="32"/>
        <w:szCs w:val="32"/>
      </w:rPr>
      <w:t>1994</w:t>
    </w:r>
    <w:r w:rsidRPr="00B91330">
      <w:rPr>
        <w:rFonts w:ascii="Angsana New" w:hAnsi="Angsana New"/>
        <w:b/>
        <w:bCs/>
        <w:sz w:val="32"/>
        <w:szCs w:val="32"/>
        <w:cs/>
      </w:rPr>
      <w:t>) จำกัด</w:t>
    </w:r>
    <w:r>
      <w:rPr>
        <w:rFonts w:ascii="Angsana New" w:hAnsi="Angsana New" w:hint="cs"/>
        <w:b/>
        <w:bCs/>
        <w:sz w:val="34"/>
        <w:szCs w:val="34"/>
        <w:cs/>
      </w:rPr>
      <w:t xml:space="preserve"> </w:t>
    </w:r>
    <w:r w:rsidRPr="007C30F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4"/>
        <w:szCs w:val="34"/>
        <w:cs/>
      </w:rPr>
      <w:tab/>
    </w:r>
  </w:p>
  <w:p w14:paraId="0E474656" w14:textId="77777777" w:rsidR="00550B0A" w:rsidRPr="00501AA8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5F61FA87" w14:textId="26A2665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A42CE3">
      <w:rPr>
        <w:rFonts w:ascii="Angsana New" w:hAnsi="Angsana New"/>
        <w:b/>
        <w:bCs/>
        <w:sz w:val="32"/>
        <w:szCs w:val="32"/>
      </w:rPr>
      <w:t xml:space="preserve">30 </w:t>
    </w:r>
    <w:r w:rsidR="00A42CE3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B64888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B64888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4CD4EA1A" w14:textId="1FC836EF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64888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(ตรวจสอบแล้ว)</w:t>
    </w:r>
  </w:p>
  <w:p w14:paraId="1F25D837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09E4779F" w14:textId="77777777" w:rsidR="00550B0A" w:rsidRDefault="00550B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DD0CAAA2"/>
    <w:lvl w:ilvl="0" w:tplc="7BF84242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892224"/>
    <w:multiLevelType w:val="hybridMultilevel"/>
    <w:tmpl w:val="58F8A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12ABF"/>
    <w:multiLevelType w:val="hybridMultilevel"/>
    <w:tmpl w:val="51E06D3C"/>
    <w:lvl w:ilvl="0" w:tplc="A48279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51C075B4"/>
    <w:multiLevelType w:val="hybridMultilevel"/>
    <w:tmpl w:val="A3209C92"/>
    <w:lvl w:ilvl="0" w:tplc="9C4805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C4F48"/>
    <w:multiLevelType w:val="hybridMultilevel"/>
    <w:tmpl w:val="88EE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A737B65"/>
    <w:multiLevelType w:val="hybridMultilevel"/>
    <w:tmpl w:val="2A102972"/>
    <w:lvl w:ilvl="0" w:tplc="5A085A92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3" w15:restartNumberingAfterBreak="0">
    <w:nsid w:val="74621CFE"/>
    <w:multiLevelType w:val="hybridMultilevel"/>
    <w:tmpl w:val="8F60E628"/>
    <w:lvl w:ilvl="0" w:tplc="04090017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96E45E3"/>
    <w:multiLevelType w:val="hybridMultilevel"/>
    <w:tmpl w:val="401248E4"/>
    <w:lvl w:ilvl="0" w:tplc="0AFEF2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63371"/>
    <w:multiLevelType w:val="hybridMultilevel"/>
    <w:tmpl w:val="D5662F6A"/>
    <w:lvl w:ilvl="0" w:tplc="D0E8FF4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97999"/>
    <w:multiLevelType w:val="hybridMultilevel"/>
    <w:tmpl w:val="4CC0EF6A"/>
    <w:lvl w:ilvl="0" w:tplc="50E02C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646512">
    <w:abstractNumId w:val="6"/>
  </w:num>
  <w:num w:numId="2" w16cid:durableId="1576236751">
    <w:abstractNumId w:val="5"/>
  </w:num>
  <w:num w:numId="3" w16cid:durableId="1154640822">
    <w:abstractNumId w:val="9"/>
  </w:num>
  <w:num w:numId="4" w16cid:durableId="68577053">
    <w:abstractNumId w:val="7"/>
  </w:num>
  <w:num w:numId="5" w16cid:durableId="285477009">
    <w:abstractNumId w:val="8"/>
  </w:num>
  <w:num w:numId="6" w16cid:durableId="1602445763">
    <w:abstractNumId w:val="3"/>
  </w:num>
  <w:num w:numId="7" w16cid:durableId="1132289553">
    <w:abstractNumId w:val="2"/>
  </w:num>
  <w:num w:numId="8" w16cid:durableId="263879054">
    <w:abstractNumId w:val="0"/>
  </w:num>
  <w:num w:numId="9" w16cid:durableId="356739546">
    <w:abstractNumId w:val="1"/>
  </w:num>
  <w:num w:numId="10" w16cid:durableId="514661489">
    <w:abstractNumId w:val="4"/>
  </w:num>
  <w:num w:numId="11" w16cid:durableId="1673070518">
    <w:abstractNumId w:val="17"/>
  </w:num>
  <w:num w:numId="12" w16cid:durableId="226305758">
    <w:abstractNumId w:val="13"/>
  </w:num>
  <w:num w:numId="13" w16cid:durableId="1052853267">
    <w:abstractNumId w:val="21"/>
  </w:num>
  <w:num w:numId="14" w16cid:durableId="1199127778">
    <w:abstractNumId w:val="16"/>
  </w:num>
  <w:num w:numId="15" w16cid:durableId="1998458907">
    <w:abstractNumId w:val="18"/>
  </w:num>
  <w:num w:numId="16" w16cid:durableId="245774947">
    <w:abstractNumId w:val="27"/>
  </w:num>
  <w:num w:numId="17" w16cid:durableId="665330287">
    <w:abstractNumId w:val="23"/>
  </w:num>
  <w:num w:numId="18" w16cid:durableId="968979162">
    <w:abstractNumId w:val="20"/>
  </w:num>
  <w:num w:numId="19" w16cid:durableId="1882551037">
    <w:abstractNumId w:val="25"/>
  </w:num>
  <w:num w:numId="20" w16cid:durableId="650795589">
    <w:abstractNumId w:val="14"/>
  </w:num>
  <w:num w:numId="21" w16cid:durableId="1549221687">
    <w:abstractNumId w:val="22"/>
  </w:num>
  <w:num w:numId="22" w16cid:durableId="1742367462">
    <w:abstractNumId w:val="26"/>
  </w:num>
  <w:num w:numId="23" w16cid:durableId="1264994018">
    <w:abstractNumId w:val="15"/>
  </w:num>
  <w:num w:numId="24" w16cid:durableId="124929478">
    <w:abstractNumId w:val="12"/>
  </w:num>
  <w:num w:numId="25" w16cid:durableId="275062264">
    <w:abstractNumId w:val="24"/>
  </w:num>
  <w:num w:numId="26" w16cid:durableId="1911691947">
    <w:abstractNumId w:val="11"/>
  </w:num>
  <w:num w:numId="27" w16cid:durableId="1008556566">
    <w:abstractNumId w:val="19"/>
  </w:num>
  <w:num w:numId="28" w16cid:durableId="116204044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2A6"/>
    <w:rsid w:val="000002E5"/>
    <w:rsid w:val="00000409"/>
    <w:rsid w:val="0000077B"/>
    <w:rsid w:val="00000F22"/>
    <w:rsid w:val="00001924"/>
    <w:rsid w:val="00001B89"/>
    <w:rsid w:val="0000223E"/>
    <w:rsid w:val="000022F2"/>
    <w:rsid w:val="00002630"/>
    <w:rsid w:val="0000307F"/>
    <w:rsid w:val="00003ED9"/>
    <w:rsid w:val="00004A82"/>
    <w:rsid w:val="00004F84"/>
    <w:rsid w:val="0000567C"/>
    <w:rsid w:val="00005F80"/>
    <w:rsid w:val="00006092"/>
    <w:rsid w:val="000062E5"/>
    <w:rsid w:val="00006E29"/>
    <w:rsid w:val="00007537"/>
    <w:rsid w:val="000078E6"/>
    <w:rsid w:val="00007A6E"/>
    <w:rsid w:val="00010251"/>
    <w:rsid w:val="00011492"/>
    <w:rsid w:val="0001157B"/>
    <w:rsid w:val="00012603"/>
    <w:rsid w:val="00012BE3"/>
    <w:rsid w:val="000131D3"/>
    <w:rsid w:val="00013586"/>
    <w:rsid w:val="0001486E"/>
    <w:rsid w:val="0001508C"/>
    <w:rsid w:val="00015181"/>
    <w:rsid w:val="000151B1"/>
    <w:rsid w:val="000154EB"/>
    <w:rsid w:val="000155FF"/>
    <w:rsid w:val="00015FF5"/>
    <w:rsid w:val="00016363"/>
    <w:rsid w:val="00016AB9"/>
    <w:rsid w:val="00016E00"/>
    <w:rsid w:val="00016E9B"/>
    <w:rsid w:val="00016FAB"/>
    <w:rsid w:val="00017098"/>
    <w:rsid w:val="000177FD"/>
    <w:rsid w:val="000179D5"/>
    <w:rsid w:val="00017AC8"/>
    <w:rsid w:val="00020E5D"/>
    <w:rsid w:val="000217E7"/>
    <w:rsid w:val="000218EC"/>
    <w:rsid w:val="00021949"/>
    <w:rsid w:val="00021F38"/>
    <w:rsid w:val="0002214A"/>
    <w:rsid w:val="00022716"/>
    <w:rsid w:val="00022BB7"/>
    <w:rsid w:val="00022E2D"/>
    <w:rsid w:val="00022E5A"/>
    <w:rsid w:val="000230A5"/>
    <w:rsid w:val="00023552"/>
    <w:rsid w:val="00023B47"/>
    <w:rsid w:val="000252F0"/>
    <w:rsid w:val="000254E2"/>
    <w:rsid w:val="00026826"/>
    <w:rsid w:val="00026931"/>
    <w:rsid w:val="00026968"/>
    <w:rsid w:val="00026BE2"/>
    <w:rsid w:val="00030144"/>
    <w:rsid w:val="0003048D"/>
    <w:rsid w:val="000307A3"/>
    <w:rsid w:val="00031269"/>
    <w:rsid w:val="00031329"/>
    <w:rsid w:val="000314CA"/>
    <w:rsid w:val="00031677"/>
    <w:rsid w:val="00031815"/>
    <w:rsid w:val="0003232E"/>
    <w:rsid w:val="0003339F"/>
    <w:rsid w:val="00033C02"/>
    <w:rsid w:val="00033DBD"/>
    <w:rsid w:val="000348A9"/>
    <w:rsid w:val="000348FC"/>
    <w:rsid w:val="00034E89"/>
    <w:rsid w:val="00036124"/>
    <w:rsid w:val="00036C01"/>
    <w:rsid w:val="00036EF3"/>
    <w:rsid w:val="000377DF"/>
    <w:rsid w:val="00037962"/>
    <w:rsid w:val="0004017B"/>
    <w:rsid w:val="00040748"/>
    <w:rsid w:val="00041409"/>
    <w:rsid w:val="000416D5"/>
    <w:rsid w:val="0004205E"/>
    <w:rsid w:val="0004224B"/>
    <w:rsid w:val="00042F8D"/>
    <w:rsid w:val="0004340F"/>
    <w:rsid w:val="000444F1"/>
    <w:rsid w:val="00044BFC"/>
    <w:rsid w:val="000457D0"/>
    <w:rsid w:val="00045A2C"/>
    <w:rsid w:val="00045A5F"/>
    <w:rsid w:val="00045D81"/>
    <w:rsid w:val="00046431"/>
    <w:rsid w:val="00047226"/>
    <w:rsid w:val="00047FAC"/>
    <w:rsid w:val="00047FD9"/>
    <w:rsid w:val="000502C9"/>
    <w:rsid w:val="00050571"/>
    <w:rsid w:val="00050B04"/>
    <w:rsid w:val="00050D52"/>
    <w:rsid w:val="00052101"/>
    <w:rsid w:val="0005240E"/>
    <w:rsid w:val="000525A8"/>
    <w:rsid w:val="000533E0"/>
    <w:rsid w:val="00053482"/>
    <w:rsid w:val="0005395A"/>
    <w:rsid w:val="00054469"/>
    <w:rsid w:val="00054FEC"/>
    <w:rsid w:val="000550CF"/>
    <w:rsid w:val="0005560C"/>
    <w:rsid w:val="000569C4"/>
    <w:rsid w:val="00056B1B"/>
    <w:rsid w:val="00057C67"/>
    <w:rsid w:val="00057FFC"/>
    <w:rsid w:val="00060B7D"/>
    <w:rsid w:val="00061861"/>
    <w:rsid w:val="00061BE6"/>
    <w:rsid w:val="00061D22"/>
    <w:rsid w:val="00061EB2"/>
    <w:rsid w:val="00062053"/>
    <w:rsid w:val="00063078"/>
    <w:rsid w:val="00063B7F"/>
    <w:rsid w:val="00064CF4"/>
    <w:rsid w:val="00065A9F"/>
    <w:rsid w:val="000667B6"/>
    <w:rsid w:val="00066D53"/>
    <w:rsid w:val="00066E43"/>
    <w:rsid w:val="00067A18"/>
    <w:rsid w:val="00067DAD"/>
    <w:rsid w:val="00070A26"/>
    <w:rsid w:val="00070B90"/>
    <w:rsid w:val="00071E32"/>
    <w:rsid w:val="00072689"/>
    <w:rsid w:val="000731F7"/>
    <w:rsid w:val="00073338"/>
    <w:rsid w:val="000733A5"/>
    <w:rsid w:val="00073F0D"/>
    <w:rsid w:val="000746FC"/>
    <w:rsid w:val="00074E73"/>
    <w:rsid w:val="000750B6"/>
    <w:rsid w:val="00075A09"/>
    <w:rsid w:val="00075A0F"/>
    <w:rsid w:val="000769C0"/>
    <w:rsid w:val="00076CAA"/>
    <w:rsid w:val="00076F9C"/>
    <w:rsid w:val="00077544"/>
    <w:rsid w:val="000775BE"/>
    <w:rsid w:val="00077CB8"/>
    <w:rsid w:val="00077EAB"/>
    <w:rsid w:val="0008037B"/>
    <w:rsid w:val="00080B9B"/>
    <w:rsid w:val="000814FE"/>
    <w:rsid w:val="00081582"/>
    <w:rsid w:val="00081AF6"/>
    <w:rsid w:val="00081F8F"/>
    <w:rsid w:val="000820C9"/>
    <w:rsid w:val="0008334E"/>
    <w:rsid w:val="00083431"/>
    <w:rsid w:val="00083465"/>
    <w:rsid w:val="000837BC"/>
    <w:rsid w:val="00083D7D"/>
    <w:rsid w:val="00084681"/>
    <w:rsid w:val="0008478C"/>
    <w:rsid w:val="00084866"/>
    <w:rsid w:val="00084AD9"/>
    <w:rsid w:val="0008501D"/>
    <w:rsid w:val="000851DE"/>
    <w:rsid w:val="00085387"/>
    <w:rsid w:val="000854D8"/>
    <w:rsid w:val="00086763"/>
    <w:rsid w:val="00086CC1"/>
    <w:rsid w:val="0008704C"/>
    <w:rsid w:val="0008724A"/>
    <w:rsid w:val="000877A6"/>
    <w:rsid w:val="00090166"/>
    <w:rsid w:val="00090399"/>
    <w:rsid w:val="000911F6"/>
    <w:rsid w:val="0009130A"/>
    <w:rsid w:val="000913A5"/>
    <w:rsid w:val="00091952"/>
    <w:rsid w:val="00091F28"/>
    <w:rsid w:val="000921B4"/>
    <w:rsid w:val="00092216"/>
    <w:rsid w:val="0009257C"/>
    <w:rsid w:val="0009287D"/>
    <w:rsid w:val="00092CB6"/>
    <w:rsid w:val="00092CFB"/>
    <w:rsid w:val="00093C8F"/>
    <w:rsid w:val="00094729"/>
    <w:rsid w:val="00094824"/>
    <w:rsid w:val="00094912"/>
    <w:rsid w:val="000949D7"/>
    <w:rsid w:val="00094C7B"/>
    <w:rsid w:val="00096CDF"/>
    <w:rsid w:val="00096D4B"/>
    <w:rsid w:val="0009708E"/>
    <w:rsid w:val="000977D3"/>
    <w:rsid w:val="000978A4"/>
    <w:rsid w:val="00097FEB"/>
    <w:rsid w:val="000A0459"/>
    <w:rsid w:val="000A0692"/>
    <w:rsid w:val="000A084C"/>
    <w:rsid w:val="000A12E8"/>
    <w:rsid w:val="000A13C5"/>
    <w:rsid w:val="000A140F"/>
    <w:rsid w:val="000A147C"/>
    <w:rsid w:val="000A1992"/>
    <w:rsid w:val="000A19AA"/>
    <w:rsid w:val="000A2112"/>
    <w:rsid w:val="000A2CB9"/>
    <w:rsid w:val="000A2D25"/>
    <w:rsid w:val="000A2DE8"/>
    <w:rsid w:val="000A2FAF"/>
    <w:rsid w:val="000A31EB"/>
    <w:rsid w:val="000A3735"/>
    <w:rsid w:val="000A3938"/>
    <w:rsid w:val="000A4D0F"/>
    <w:rsid w:val="000A4D80"/>
    <w:rsid w:val="000A5491"/>
    <w:rsid w:val="000A54F1"/>
    <w:rsid w:val="000A567D"/>
    <w:rsid w:val="000A5C32"/>
    <w:rsid w:val="000A63A8"/>
    <w:rsid w:val="000A64DA"/>
    <w:rsid w:val="000A661C"/>
    <w:rsid w:val="000A6CDF"/>
    <w:rsid w:val="000A7873"/>
    <w:rsid w:val="000B089C"/>
    <w:rsid w:val="000B0951"/>
    <w:rsid w:val="000B13BC"/>
    <w:rsid w:val="000B1813"/>
    <w:rsid w:val="000B1814"/>
    <w:rsid w:val="000B1856"/>
    <w:rsid w:val="000B1B2F"/>
    <w:rsid w:val="000B36EF"/>
    <w:rsid w:val="000B407A"/>
    <w:rsid w:val="000B41EE"/>
    <w:rsid w:val="000B4228"/>
    <w:rsid w:val="000B425D"/>
    <w:rsid w:val="000B45DE"/>
    <w:rsid w:val="000B48DF"/>
    <w:rsid w:val="000B5392"/>
    <w:rsid w:val="000B556C"/>
    <w:rsid w:val="000B7219"/>
    <w:rsid w:val="000C02F9"/>
    <w:rsid w:val="000C04A4"/>
    <w:rsid w:val="000C0784"/>
    <w:rsid w:val="000C1158"/>
    <w:rsid w:val="000C117C"/>
    <w:rsid w:val="000C1D94"/>
    <w:rsid w:val="000C25D8"/>
    <w:rsid w:val="000C2BD2"/>
    <w:rsid w:val="000C30B1"/>
    <w:rsid w:val="000C35F2"/>
    <w:rsid w:val="000C39BE"/>
    <w:rsid w:val="000C4866"/>
    <w:rsid w:val="000C510E"/>
    <w:rsid w:val="000C78C3"/>
    <w:rsid w:val="000C7EC1"/>
    <w:rsid w:val="000D04A3"/>
    <w:rsid w:val="000D04F3"/>
    <w:rsid w:val="000D069A"/>
    <w:rsid w:val="000D0708"/>
    <w:rsid w:val="000D08E9"/>
    <w:rsid w:val="000D0FC6"/>
    <w:rsid w:val="000D18FE"/>
    <w:rsid w:val="000D32C6"/>
    <w:rsid w:val="000D399F"/>
    <w:rsid w:val="000D3AB4"/>
    <w:rsid w:val="000D3E77"/>
    <w:rsid w:val="000D3EFF"/>
    <w:rsid w:val="000D405F"/>
    <w:rsid w:val="000D4A38"/>
    <w:rsid w:val="000D510B"/>
    <w:rsid w:val="000D5710"/>
    <w:rsid w:val="000D59EF"/>
    <w:rsid w:val="000D6394"/>
    <w:rsid w:val="000D695F"/>
    <w:rsid w:val="000D6A5F"/>
    <w:rsid w:val="000D6CFE"/>
    <w:rsid w:val="000D7005"/>
    <w:rsid w:val="000D7621"/>
    <w:rsid w:val="000D7735"/>
    <w:rsid w:val="000D7DE0"/>
    <w:rsid w:val="000E02A2"/>
    <w:rsid w:val="000E0EFE"/>
    <w:rsid w:val="000E0F3E"/>
    <w:rsid w:val="000E19AF"/>
    <w:rsid w:val="000E1B4D"/>
    <w:rsid w:val="000E39B8"/>
    <w:rsid w:val="000E3BAA"/>
    <w:rsid w:val="000E40D7"/>
    <w:rsid w:val="000E4859"/>
    <w:rsid w:val="000E4B56"/>
    <w:rsid w:val="000E4BBF"/>
    <w:rsid w:val="000E4C90"/>
    <w:rsid w:val="000E5837"/>
    <w:rsid w:val="000E5AE3"/>
    <w:rsid w:val="000E5D3F"/>
    <w:rsid w:val="000E60F0"/>
    <w:rsid w:val="000E64ED"/>
    <w:rsid w:val="000E6C5C"/>
    <w:rsid w:val="000E6D41"/>
    <w:rsid w:val="000E6E4F"/>
    <w:rsid w:val="000E6EEE"/>
    <w:rsid w:val="000E7D18"/>
    <w:rsid w:val="000E7F30"/>
    <w:rsid w:val="000F09C9"/>
    <w:rsid w:val="000F09D5"/>
    <w:rsid w:val="000F166D"/>
    <w:rsid w:val="000F1A15"/>
    <w:rsid w:val="000F21A8"/>
    <w:rsid w:val="000F254D"/>
    <w:rsid w:val="000F27CA"/>
    <w:rsid w:val="000F28F8"/>
    <w:rsid w:val="000F2FB8"/>
    <w:rsid w:val="000F39EF"/>
    <w:rsid w:val="000F3D51"/>
    <w:rsid w:val="000F3FBD"/>
    <w:rsid w:val="000F49FB"/>
    <w:rsid w:val="000F54A4"/>
    <w:rsid w:val="000F5613"/>
    <w:rsid w:val="000F67A9"/>
    <w:rsid w:val="000F6A55"/>
    <w:rsid w:val="000F734C"/>
    <w:rsid w:val="000F7632"/>
    <w:rsid w:val="001009B7"/>
    <w:rsid w:val="00101625"/>
    <w:rsid w:val="0010258F"/>
    <w:rsid w:val="00102877"/>
    <w:rsid w:val="00103515"/>
    <w:rsid w:val="00103A00"/>
    <w:rsid w:val="00103B64"/>
    <w:rsid w:val="00103C88"/>
    <w:rsid w:val="00103CB3"/>
    <w:rsid w:val="001040C8"/>
    <w:rsid w:val="001045D2"/>
    <w:rsid w:val="001045F5"/>
    <w:rsid w:val="00105212"/>
    <w:rsid w:val="001054CB"/>
    <w:rsid w:val="001061B1"/>
    <w:rsid w:val="001063A8"/>
    <w:rsid w:val="0010671B"/>
    <w:rsid w:val="00106EFA"/>
    <w:rsid w:val="00107C5D"/>
    <w:rsid w:val="00107D2F"/>
    <w:rsid w:val="00107EBD"/>
    <w:rsid w:val="00110764"/>
    <w:rsid w:val="00110BE3"/>
    <w:rsid w:val="00111097"/>
    <w:rsid w:val="0011288D"/>
    <w:rsid w:val="00112C23"/>
    <w:rsid w:val="001136AD"/>
    <w:rsid w:val="00113AA3"/>
    <w:rsid w:val="001140AB"/>
    <w:rsid w:val="00114804"/>
    <w:rsid w:val="00114886"/>
    <w:rsid w:val="00114F06"/>
    <w:rsid w:val="001155AC"/>
    <w:rsid w:val="0011568B"/>
    <w:rsid w:val="00116163"/>
    <w:rsid w:val="00116598"/>
    <w:rsid w:val="00116AF8"/>
    <w:rsid w:val="00116B10"/>
    <w:rsid w:val="0011710F"/>
    <w:rsid w:val="001178FE"/>
    <w:rsid w:val="00117F0F"/>
    <w:rsid w:val="00120554"/>
    <w:rsid w:val="00120E7A"/>
    <w:rsid w:val="001214FC"/>
    <w:rsid w:val="00121C42"/>
    <w:rsid w:val="00122112"/>
    <w:rsid w:val="001228D3"/>
    <w:rsid w:val="00122CAF"/>
    <w:rsid w:val="0012321E"/>
    <w:rsid w:val="0012350E"/>
    <w:rsid w:val="0012528F"/>
    <w:rsid w:val="001253BD"/>
    <w:rsid w:val="001259B5"/>
    <w:rsid w:val="00125AD6"/>
    <w:rsid w:val="00125E57"/>
    <w:rsid w:val="0012600E"/>
    <w:rsid w:val="0012645D"/>
    <w:rsid w:val="00126D4A"/>
    <w:rsid w:val="00127A72"/>
    <w:rsid w:val="001301AB"/>
    <w:rsid w:val="001302E1"/>
    <w:rsid w:val="00130AFA"/>
    <w:rsid w:val="00130C5A"/>
    <w:rsid w:val="001312D7"/>
    <w:rsid w:val="00131438"/>
    <w:rsid w:val="00131D03"/>
    <w:rsid w:val="0013225F"/>
    <w:rsid w:val="0013257D"/>
    <w:rsid w:val="001325E7"/>
    <w:rsid w:val="001326AC"/>
    <w:rsid w:val="00132D1A"/>
    <w:rsid w:val="0013304B"/>
    <w:rsid w:val="00133708"/>
    <w:rsid w:val="0013396F"/>
    <w:rsid w:val="00133981"/>
    <w:rsid w:val="00133F4A"/>
    <w:rsid w:val="00133FCC"/>
    <w:rsid w:val="001341B2"/>
    <w:rsid w:val="00134555"/>
    <w:rsid w:val="0013477E"/>
    <w:rsid w:val="00134913"/>
    <w:rsid w:val="00134FE8"/>
    <w:rsid w:val="001350E4"/>
    <w:rsid w:val="001356F5"/>
    <w:rsid w:val="0013594A"/>
    <w:rsid w:val="00135BAB"/>
    <w:rsid w:val="00135E00"/>
    <w:rsid w:val="001368D1"/>
    <w:rsid w:val="0013770B"/>
    <w:rsid w:val="00137961"/>
    <w:rsid w:val="00137A8D"/>
    <w:rsid w:val="00137EA4"/>
    <w:rsid w:val="00140016"/>
    <w:rsid w:val="00141F13"/>
    <w:rsid w:val="00142597"/>
    <w:rsid w:val="001428D2"/>
    <w:rsid w:val="00142B41"/>
    <w:rsid w:val="001440CC"/>
    <w:rsid w:val="001450FA"/>
    <w:rsid w:val="001458BC"/>
    <w:rsid w:val="001462DE"/>
    <w:rsid w:val="00146DE3"/>
    <w:rsid w:val="00147998"/>
    <w:rsid w:val="0015000A"/>
    <w:rsid w:val="0015020A"/>
    <w:rsid w:val="00150D90"/>
    <w:rsid w:val="001515A3"/>
    <w:rsid w:val="00151697"/>
    <w:rsid w:val="00151999"/>
    <w:rsid w:val="00151FF8"/>
    <w:rsid w:val="00152030"/>
    <w:rsid w:val="001523ED"/>
    <w:rsid w:val="00152628"/>
    <w:rsid w:val="00152A95"/>
    <w:rsid w:val="00152C52"/>
    <w:rsid w:val="00153123"/>
    <w:rsid w:val="00153225"/>
    <w:rsid w:val="00155A9F"/>
    <w:rsid w:val="00155B79"/>
    <w:rsid w:val="00155C8D"/>
    <w:rsid w:val="00156292"/>
    <w:rsid w:val="001565DC"/>
    <w:rsid w:val="00156CF4"/>
    <w:rsid w:val="00157162"/>
    <w:rsid w:val="001572D0"/>
    <w:rsid w:val="00157463"/>
    <w:rsid w:val="001600BA"/>
    <w:rsid w:val="001607E8"/>
    <w:rsid w:val="00161041"/>
    <w:rsid w:val="001611C4"/>
    <w:rsid w:val="0016148A"/>
    <w:rsid w:val="00161B8C"/>
    <w:rsid w:val="00161E0F"/>
    <w:rsid w:val="001620A0"/>
    <w:rsid w:val="00162684"/>
    <w:rsid w:val="00163725"/>
    <w:rsid w:val="00163D6A"/>
    <w:rsid w:val="00164731"/>
    <w:rsid w:val="00164919"/>
    <w:rsid w:val="0016535D"/>
    <w:rsid w:val="00166B3B"/>
    <w:rsid w:val="00167874"/>
    <w:rsid w:val="001679A4"/>
    <w:rsid w:val="001700C0"/>
    <w:rsid w:val="00170654"/>
    <w:rsid w:val="00170AC1"/>
    <w:rsid w:val="001721F1"/>
    <w:rsid w:val="00172669"/>
    <w:rsid w:val="00173031"/>
    <w:rsid w:val="0017319E"/>
    <w:rsid w:val="00173CBC"/>
    <w:rsid w:val="00175069"/>
    <w:rsid w:val="001753F5"/>
    <w:rsid w:val="00175702"/>
    <w:rsid w:val="00175B76"/>
    <w:rsid w:val="00175E50"/>
    <w:rsid w:val="00176E33"/>
    <w:rsid w:val="001770CD"/>
    <w:rsid w:val="0017742A"/>
    <w:rsid w:val="00177AD6"/>
    <w:rsid w:val="00177E3F"/>
    <w:rsid w:val="00177E40"/>
    <w:rsid w:val="00180164"/>
    <w:rsid w:val="001803FE"/>
    <w:rsid w:val="00181014"/>
    <w:rsid w:val="00181A68"/>
    <w:rsid w:val="00181C9B"/>
    <w:rsid w:val="00182621"/>
    <w:rsid w:val="001835AD"/>
    <w:rsid w:val="0018367C"/>
    <w:rsid w:val="00183B8F"/>
    <w:rsid w:val="00183F50"/>
    <w:rsid w:val="001848E7"/>
    <w:rsid w:val="00185F4E"/>
    <w:rsid w:val="00186CC5"/>
    <w:rsid w:val="00187187"/>
    <w:rsid w:val="00187AEC"/>
    <w:rsid w:val="001902FE"/>
    <w:rsid w:val="00190401"/>
    <w:rsid w:val="001911AE"/>
    <w:rsid w:val="001913F6"/>
    <w:rsid w:val="00191F94"/>
    <w:rsid w:val="0019235F"/>
    <w:rsid w:val="0019246C"/>
    <w:rsid w:val="00192FBA"/>
    <w:rsid w:val="00193BE9"/>
    <w:rsid w:val="00194309"/>
    <w:rsid w:val="00194569"/>
    <w:rsid w:val="0019483E"/>
    <w:rsid w:val="00194A96"/>
    <w:rsid w:val="00194AEB"/>
    <w:rsid w:val="001965DB"/>
    <w:rsid w:val="0019663A"/>
    <w:rsid w:val="00196A93"/>
    <w:rsid w:val="00196C4A"/>
    <w:rsid w:val="00196F60"/>
    <w:rsid w:val="00197250"/>
    <w:rsid w:val="0019796D"/>
    <w:rsid w:val="00197BDC"/>
    <w:rsid w:val="00197F83"/>
    <w:rsid w:val="001A08C0"/>
    <w:rsid w:val="001A1026"/>
    <w:rsid w:val="001A1B02"/>
    <w:rsid w:val="001A1E38"/>
    <w:rsid w:val="001A1FE4"/>
    <w:rsid w:val="001A25BB"/>
    <w:rsid w:val="001A25DC"/>
    <w:rsid w:val="001A27D8"/>
    <w:rsid w:val="001A281F"/>
    <w:rsid w:val="001A336C"/>
    <w:rsid w:val="001A3B9F"/>
    <w:rsid w:val="001A3E16"/>
    <w:rsid w:val="001A496E"/>
    <w:rsid w:val="001A4F36"/>
    <w:rsid w:val="001A51C3"/>
    <w:rsid w:val="001A57FC"/>
    <w:rsid w:val="001A5CA4"/>
    <w:rsid w:val="001A66A8"/>
    <w:rsid w:val="001A707E"/>
    <w:rsid w:val="001A71C9"/>
    <w:rsid w:val="001A76D4"/>
    <w:rsid w:val="001A7C1B"/>
    <w:rsid w:val="001A7C92"/>
    <w:rsid w:val="001A7D49"/>
    <w:rsid w:val="001B0806"/>
    <w:rsid w:val="001B0B59"/>
    <w:rsid w:val="001B1C9A"/>
    <w:rsid w:val="001B2A0E"/>
    <w:rsid w:val="001B3063"/>
    <w:rsid w:val="001B389F"/>
    <w:rsid w:val="001B40CB"/>
    <w:rsid w:val="001B4D48"/>
    <w:rsid w:val="001B57F9"/>
    <w:rsid w:val="001B6326"/>
    <w:rsid w:val="001B71EA"/>
    <w:rsid w:val="001B72D5"/>
    <w:rsid w:val="001B7BF4"/>
    <w:rsid w:val="001B7FE5"/>
    <w:rsid w:val="001C0208"/>
    <w:rsid w:val="001C25F4"/>
    <w:rsid w:val="001C2718"/>
    <w:rsid w:val="001C2A1D"/>
    <w:rsid w:val="001C2F0E"/>
    <w:rsid w:val="001C3BD9"/>
    <w:rsid w:val="001C3F81"/>
    <w:rsid w:val="001C4713"/>
    <w:rsid w:val="001C528C"/>
    <w:rsid w:val="001C5D1A"/>
    <w:rsid w:val="001C65E9"/>
    <w:rsid w:val="001C6D39"/>
    <w:rsid w:val="001C76E7"/>
    <w:rsid w:val="001C7BFF"/>
    <w:rsid w:val="001C7F52"/>
    <w:rsid w:val="001D02CA"/>
    <w:rsid w:val="001D04C9"/>
    <w:rsid w:val="001D09EF"/>
    <w:rsid w:val="001D1AFD"/>
    <w:rsid w:val="001D20ED"/>
    <w:rsid w:val="001D20F6"/>
    <w:rsid w:val="001D2517"/>
    <w:rsid w:val="001D2CB7"/>
    <w:rsid w:val="001D3882"/>
    <w:rsid w:val="001D39C0"/>
    <w:rsid w:val="001D3D28"/>
    <w:rsid w:val="001D42FB"/>
    <w:rsid w:val="001D4659"/>
    <w:rsid w:val="001D4E8E"/>
    <w:rsid w:val="001D5372"/>
    <w:rsid w:val="001D57F9"/>
    <w:rsid w:val="001D600B"/>
    <w:rsid w:val="001D61E1"/>
    <w:rsid w:val="001E0DA7"/>
    <w:rsid w:val="001E138C"/>
    <w:rsid w:val="001E155E"/>
    <w:rsid w:val="001E19F9"/>
    <w:rsid w:val="001E1A94"/>
    <w:rsid w:val="001E23F7"/>
    <w:rsid w:val="001E2F63"/>
    <w:rsid w:val="001E38B0"/>
    <w:rsid w:val="001E3B14"/>
    <w:rsid w:val="001E3ED3"/>
    <w:rsid w:val="001E462E"/>
    <w:rsid w:val="001E5350"/>
    <w:rsid w:val="001E59DC"/>
    <w:rsid w:val="001E59E4"/>
    <w:rsid w:val="001E610E"/>
    <w:rsid w:val="001E62D6"/>
    <w:rsid w:val="001E690E"/>
    <w:rsid w:val="001E6C5E"/>
    <w:rsid w:val="001E7CD8"/>
    <w:rsid w:val="001E7F23"/>
    <w:rsid w:val="001F0386"/>
    <w:rsid w:val="001F04D4"/>
    <w:rsid w:val="001F088F"/>
    <w:rsid w:val="001F0B02"/>
    <w:rsid w:val="001F143D"/>
    <w:rsid w:val="001F17C4"/>
    <w:rsid w:val="001F17EA"/>
    <w:rsid w:val="001F1870"/>
    <w:rsid w:val="001F18A1"/>
    <w:rsid w:val="001F1DF8"/>
    <w:rsid w:val="001F22F4"/>
    <w:rsid w:val="001F2A61"/>
    <w:rsid w:val="001F354B"/>
    <w:rsid w:val="001F4886"/>
    <w:rsid w:val="001F4BD4"/>
    <w:rsid w:val="001F4EE9"/>
    <w:rsid w:val="001F59FA"/>
    <w:rsid w:val="001F5A2E"/>
    <w:rsid w:val="001F5D9B"/>
    <w:rsid w:val="001F5E7A"/>
    <w:rsid w:val="001F64B2"/>
    <w:rsid w:val="001F686F"/>
    <w:rsid w:val="001F7620"/>
    <w:rsid w:val="001F7C3C"/>
    <w:rsid w:val="002001A7"/>
    <w:rsid w:val="002001D7"/>
    <w:rsid w:val="002001D9"/>
    <w:rsid w:val="00200643"/>
    <w:rsid w:val="00200779"/>
    <w:rsid w:val="00200A18"/>
    <w:rsid w:val="00200AE9"/>
    <w:rsid w:val="00200B81"/>
    <w:rsid w:val="00201051"/>
    <w:rsid w:val="00201589"/>
    <w:rsid w:val="00201A1E"/>
    <w:rsid w:val="00201A44"/>
    <w:rsid w:val="002024BA"/>
    <w:rsid w:val="002040DE"/>
    <w:rsid w:val="002049DE"/>
    <w:rsid w:val="00204AB5"/>
    <w:rsid w:val="0020553F"/>
    <w:rsid w:val="00205666"/>
    <w:rsid w:val="002060A9"/>
    <w:rsid w:val="0020664E"/>
    <w:rsid w:val="00206AA7"/>
    <w:rsid w:val="002101B9"/>
    <w:rsid w:val="00211067"/>
    <w:rsid w:val="00211E53"/>
    <w:rsid w:val="00212800"/>
    <w:rsid w:val="0021353A"/>
    <w:rsid w:val="002136EA"/>
    <w:rsid w:val="00214C85"/>
    <w:rsid w:val="00214D40"/>
    <w:rsid w:val="00214E55"/>
    <w:rsid w:val="00214E7D"/>
    <w:rsid w:val="00215655"/>
    <w:rsid w:val="002161E9"/>
    <w:rsid w:val="00216CEB"/>
    <w:rsid w:val="0021772B"/>
    <w:rsid w:val="00217FF3"/>
    <w:rsid w:val="002202D6"/>
    <w:rsid w:val="00220831"/>
    <w:rsid w:val="0022089F"/>
    <w:rsid w:val="00220F99"/>
    <w:rsid w:val="002213A5"/>
    <w:rsid w:val="00221BBE"/>
    <w:rsid w:val="00221DEF"/>
    <w:rsid w:val="0022205A"/>
    <w:rsid w:val="002220CC"/>
    <w:rsid w:val="0022220E"/>
    <w:rsid w:val="00222526"/>
    <w:rsid w:val="00223136"/>
    <w:rsid w:val="00223C71"/>
    <w:rsid w:val="002247EB"/>
    <w:rsid w:val="0022495A"/>
    <w:rsid w:val="00224CBB"/>
    <w:rsid w:val="00225D34"/>
    <w:rsid w:val="00226C4D"/>
    <w:rsid w:val="00226D5A"/>
    <w:rsid w:val="00226E08"/>
    <w:rsid w:val="0022727A"/>
    <w:rsid w:val="00227D07"/>
    <w:rsid w:val="00230329"/>
    <w:rsid w:val="002305E8"/>
    <w:rsid w:val="00230AFF"/>
    <w:rsid w:val="00231609"/>
    <w:rsid w:val="0023163B"/>
    <w:rsid w:val="002327C0"/>
    <w:rsid w:val="002330EE"/>
    <w:rsid w:val="002330F2"/>
    <w:rsid w:val="0023353D"/>
    <w:rsid w:val="0023385E"/>
    <w:rsid w:val="00233DB8"/>
    <w:rsid w:val="00233EC1"/>
    <w:rsid w:val="00234A66"/>
    <w:rsid w:val="00235249"/>
    <w:rsid w:val="00235778"/>
    <w:rsid w:val="00235C13"/>
    <w:rsid w:val="0023624D"/>
    <w:rsid w:val="00236753"/>
    <w:rsid w:val="0023691C"/>
    <w:rsid w:val="00236B72"/>
    <w:rsid w:val="00237406"/>
    <w:rsid w:val="00237C06"/>
    <w:rsid w:val="00237F7D"/>
    <w:rsid w:val="00240D38"/>
    <w:rsid w:val="00240DA1"/>
    <w:rsid w:val="00240F70"/>
    <w:rsid w:val="0024100A"/>
    <w:rsid w:val="002412F3"/>
    <w:rsid w:val="00241651"/>
    <w:rsid w:val="00242830"/>
    <w:rsid w:val="00242A3C"/>
    <w:rsid w:val="00242B41"/>
    <w:rsid w:val="00242BE3"/>
    <w:rsid w:val="002435B0"/>
    <w:rsid w:val="00243662"/>
    <w:rsid w:val="00243A40"/>
    <w:rsid w:val="00243BF1"/>
    <w:rsid w:val="002441DC"/>
    <w:rsid w:val="00244C2F"/>
    <w:rsid w:val="00245663"/>
    <w:rsid w:val="00246ADA"/>
    <w:rsid w:val="00246CCE"/>
    <w:rsid w:val="0024744F"/>
    <w:rsid w:val="00247B98"/>
    <w:rsid w:val="002502EA"/>
    <w:rsid w:val="00250393"/>
    <w:rsid w:val="00250479"/>
    <w:rsid w:val="002509B4"/>
    <w:rsid w:val="00250A14"/>
    <w:rsid w:val="0025145C"/>
    <w:rsid w:val="0025178F"/>
    <w:rsid w:val="00251DA7"/>
    <w:rsid w:val="00252059"/>
    <w:rsid w:val="00252F0B"/>
    <w:rsid w:val="00253443"/>
    <w:rsid w:val="00253A05"/>
    <w:rsid w:val="00253F1E"/>
    <w:rsid w:val="002541FE"/>
    <w:rsid w:val="00255592"/>
    <w:rsid w:val="002559DA"/>
    <w:rsid w:val="00257408"/>
    <w:rsid w:val="0025752B"/>
    <w:rsid w:val="00257E5F"/>
    <w:rsid w:val="002602A9"/>
    <w:rsid w:val="00260704"/>
    <w:rsid w:val="00260AB2"/>
    <w:rsid w:val="00260BA0"/>
    <w:rsid w:val="0026116E"/>
    <w:rsid w:val="00261D84"/>
    <w:rsid w:val="00261FC9"/>
    <w:rsid w:val="002620E8"/>
    <w:rsid w:val="002623A4"/>
    <w:rsid w:val="002648F7"/>
    <w:rsid w:val="0026585D"/>
    <w:rsid w:val="002672DB"/>
    <w:rsid w:val="002673B9"/>
    <w:rsid w:val="00267EF4"/>
    <w:rsid w:val="002718E0"/>
    <w:rsid w:val="00271C89"/>
    <w:rsid w:val="00272284"/>
    <w:rsid w:val="00272416"/>
    <w:rsid w:val="002724D6"/>
    <w:rsid w:val="002726A1"/>
    <w:rsid w:val="00272795"/>
    <w:rsid w:val="00272FA1"/>
    <w:rsid w:val="00273873"/>
    <w:rsid w:val="00273AE5"/>
    <w:rsid w:val="00274268"/>
    <w:rsid w:val="00274596"/>
    <w:rsid w:val="0027487F"/>
    <w:rsid w:val="0027496E"/>
    <w:rsid w:val="00274BD7"/>
    <w:rsid w:val="00274F6E"/>
    <w:rsid w:val="00274F72"/>
    <w:rsid w:val="00275ED9"/>
    <w:rsid w:val="00276A80"/>
    <w:rsid w:val="00276AF6"/>
    <w:rsid w:val="00276F79"/>
    <w:rsid w:val="00277227"/>
    <w:rsid w:val="002774D6"/>
    <w:rsid w:val="002777C6"/>
    <w:rsid w:val="00277AA1"/>
    <w:rsid w:val="00277C0C"/>
    <w:rsid w:val="00277DD7"/>
    <w:rsid w:val="0028010D"/>
    <w:rsid w:val="00280643"/>
    <w:rsid w:val="00280DE9"/>
    <w:rsid w:val="0028185E"/>
    <w:rsid w:val="00281D45"/>
    <w:rsid w:val="002823B4"/>
    <w:rsid w:val="00282681"/>
    <w:rsid w:val="002826AF"/>
    <w:rsid w:val="00282E8B"/>
    <w:rsid w:val="00283830"/>
    <w:rsid w:val="0028521C"/>
    <w:rsid w:val="00285DE8"/>
    <w:rsid w:val="002866F0"/>
    <w:rsid w:val="00286F96"/>
    <w:rsid w:val="0028733F"/>
    <w:rsid w:val="00287D5B"/>
    <w:rsid w:val="00290139"/>
    <w:rsid w:val="002901F4"/>
    <w:rsid w:val="00290300"/>
    <w:rsid w:val="00290A59"/>
    <w:rsid w:val="00290C98"/>
    <w:rsid w:val="00290FE3"/>
    <w:rsid w:val="00291629"/>
    <w:rsid w:val="00291E60"/>
    <w:rsid w:val="00293641"/>
    <w:rsid w:val="00293EAA"/>
    <w:rsid w:val="002942B6"/>
    <w:rsid w:val="00294E1B"/>
    <w:rsid w:val="00295499"/>
    <w:rsid w:val="002956FA"/>
    <w:rsid w:val="00295B10"/>
    <w:rsid w:val="00295EF7"/>
    <w:rsid w:val="002966A5"/>
    <w:rsid w:val="00297DE8"/>
    <w:rsid w:val="002A027F"/>
    <w:rsid w:val="002A02E6"/>
    <w:rsid w:val="002A03A6"/>
    <w:rsid w:val="002A0D98"/>
    <w:rsid w:val="002A1652"/>
    <w:rsid w:val="002A18E2"/>
    <w:rsid w:val="002A1AE4"/>
    <w:rsid w:val="002A29FA"/>
    <w:rsid w:val="002A36AF"/>
    <w:rsid w:val="002A3B24"/>
    <w:rsid w:val="002A3BD6"/>
    <w:rsid w:val="002A3DF7"/>
    <w:rsid w:val="002A4326"/>
    <w:rsid w:val="002A5301"/>
    <w:rsid w:val="002A67C3"/>
    <w:rsid w:val="002A6890"/>
    <w:rsid w:val="002A6A0D"/>
    <w:rsid w:val="002A6C31"/>
    <w:rsid w:val="002A75E4"/>
    <w:rsid w:val="002A7A55"/>
    <w:rsid w:val="002A7BC0"/>
    <w:rsid w:val="002B101B"/>
    <w:rsid w:val="002B1E23"/>
    <w:rsid w:val="002B2040"/>
    <w:rsid w:val="002B228D"/>
    <w:rsid w:val="002B252A"/>
    <w:rsid w:val="002B2E1C"/>
    <w:rsid w:val="002B2E96"/>
    <w:rsid w:val="002B3431"/>
    <w:rsid w:val="002B3518"/>
    <w:rsid w:val="002B358D"/>
    <w:rsid w:val="002B37F1"/>
    <w:rsid w:val="002B387A"/>
    <w:rsid w:val="002B446C"/>
    <w:rsid w:val="002B45B1"/>
    <w:rsid w:val="002B4E17"/>
    <w:rsid w:val="002B511D"/>
    <w:rsid w:val="002B5A12"/>
    <w:rsid w:val="002B5A4E"/>
    <w:rsid w:val="002B6457"/>
    <w:rsid w:val="002B6834"/>
    <w:rsid w:val="002B7278"/>
    <w:rsid w:val="002B7E26"/>
    <w:rsid w:val="002C0AEF"/>
    <w:rsid w:val="002C1BA4"/>
    <w:rsid w:val="002C23E0"/>
    <w:rsid w:val="002C288D"/>
    <w:rsid w:val="002C2F89"/>
    <w:rsid w:val="002C2FDA"/>
    <w:rsid w:val="002C3384"/>
    <w:rsid w:val="002C3552"/>
    <w:rsid w:val="002C37CE"/>
    <w:rsid w:val="002C3E1F"/>
    <w:rsid w:val="002C46ED"/>
    <w:rsid w:val="002C5898"/>
    <w:rsid w:val="002C7365"/>
    <w:rsid w:val="002D0153"/>
    <w:rsid w:val="002D0642"/>
    <w:rsid w:val="002D0B52"/>
    <w:rsid w:val="002D0E28"/>
    <w:rsid w:val="002D1146"/>
    <w:rsid w:val="002D1346"/>
    <w:rsid w:val="002D13BB"/>
    <w:rsid w:val="002D1979"/>
    <w:rsid w:val="002D2250"/>
    <w:rsid w:val="002D267E"/>
    <w:rsid w:val="002D2D2E"/>
    <w:rsid w:val="002D3727"/>
    <w:rsid w:val="002D377D"/>
    <w:rsid w:val="002D414B"/>
    <w:rsid w:val="002D55DA"/>
    <w:rsid w:val="002D6591"/>
    <w:rsid w:val="002E016B"/>
    <w:rsid w:val="002E02A0"/>
    <w:rsid w:val="002E06D4"/>
    <w:rsid w:val="002E1BAC"/>
    <w:rsid w:val="002E215C"/>
    <w:rsid w:val="002E25B0"/>
    <w:rsid w:val="002E3F89"/>
    <w:rsid w:val="002E505D"/>
    <w:rsid w:val="002E515E"/>
    <w:rsid w:val="002E54B8"/>
    <w:rsid w:val="002E5937"/>
    <w:rsid w:val="002E5C5B"/>
    <w:rsid w:val="002E5C9D"/>
    <w:rsid w:val="002E647D"/>
    <w:rsid w:val="002E64DF"/>
    <w:rsid w:val="002E791B"/>
    <w:rsid w:val="002E7E1F"/>
    <w:rsid w:val="002E7E60"/>
    <w:rsid w:val="002E7F87"/>
    <w:rsid w:val="002F0DBB"/>
    <w:rsid w:val="002F118D"/>
    <w:rsid w:val="002F162A"/>
    <w:rsid w:val="002F1C40"/>
    <w:rsid w:val="002F20DE"/>
    <w:rsid w:val="002F2822"/>
    <w:rsid w:val="002F2958"/>
    <w:rsid w:val="002F3048"/>
    <w:rsid w:val="002F31DC"/>
    <w:rsid w:val="002F3A67"/>
    <w:rsid w:val="002F3B1C"/>
    <w:rsid w:val="002F3B9D"/>
    <w:rsid w:val="002F42AA"/>
    <w:rsid w:val="002F44E1"/>
    <w:rsid w:val="002F457F"/>
    <w:rsid w:val="002F48FE"/>
    <w:rsid w:val="002F50B7"/>
    <w:rsid w:val="002F532A"/>
    <w:rsid w:val="002F5425"/>
    <w:rsid w:val="002F56DC"/>
    <w:rsid w:val="002F58AF"/>
    <w:rsid w:val="002F607A"/>
    <w:rsid w:val="002F6D01"/>
    <w:rsid w:val="002F739A"/>
    <w:rsid w:val="002F7A70"/>
    <w:rsid w:val="003005AC"/>
    <w:rsid w:val="003005CC"/>
    <w:rsid w:val="003008B8"/>
    <w:rsid w:val="00300F4D"/>
    <w:rsid w:val="00301159"/>
    <w:rsid w:val="00301BB8"/>
    <w:rsid w:val="003020CC"/>
    <w:rsid w:val="00302370"/>
    <w:rsid w:val="0030252D"/>
    <w:rsid w:val="00302A9C"/>
    <w:rsid w:val="00302B84"/>
    <w:rsid w:val="0030314F"/>
    <w:rsid w:val="003035EE"/>
    <w:rsid w:val="00303891"/>
    <w:rsid w:val="003038BE"/>
    <w:rsid w:val="00303A4D"/>
    <w:rsid w:val="00303EDE"/>
    <w:rsid w:val="00303F05"/>
    <w:rsid w:val="00304296"/>
    <w:rsid w:val="0030448B"/>
    <w:rsid w:val="00306832"/>
    <w:rsid w:val="0030755C"/>
    <w:rsid w:val="003077A9"/>
    <w:rsid w:val="0030790F"/>
    <w:rsid w:val="00310277"/>
    <w:rsid w:val="0031081A"/>
    <w:rsid w:val="00310DE8"/>
    <w:rsid w:val="00311536"/>
    <w:rsid w:val="003117FE"/>
    <w:rsid w:val="00312125"/>
    <w:rsid w:val="003124CD"/>
    <w:rsid w:val="00312B73"/>
    <w:rsid w:val="00313C1F"/>
    <w:rsid w:val="003140E4"/>
    <w:rsid w:val="00314294"/>
    <w:rsid w:val="0031431D"/>
    <w:rsid w:val="00314465"/>
    <w:rsid w:val="00314561"/>
    <w:rsid w:val="0031492A"/>
    <w:rsid w:val="00314C38"/>
    <w:rsid w:val="00314E03"/>
    <w:rsid w:val="0031713B"/>
    <w:rsid w:val="00317807"/>
    <w:rsid w:val="003178AB"/>
    <w:rsid w:val="00317F2D"/>
    <w:rsid w:val="00320048"/>
    <w:rsid w:val="00321376"/>
    <w:rsid w:val="00321BF1"/>
    <w:rsid w:val="003224F9"/>
    <w:rsid w:val="003231CD"/>
    <w:rsid w:val="003233A4"/>
    <w:rsid w:val="00323AA7"/>
    <w:rsid w:val="00323D98"/>
    <w:rsid w:val="0032440D"/>
    <w:rsid w:val="0032469C"/>
    <w:rsid w:val="003248D6"/>
    <w:rsid w:val="00325127"/>
    <w:rsid w:val="003255AE"/>
    <w:rsid w:val="003262C5"/>
    <w:rsid w:val="003268E0"/>
    <w:rsid w:val="00326E4C"/>
    <w:rsid w:val="00327D5D"/>
    <w:rsid w:val="003305BF"/>
    <w:rsid w:val="00330771"/>
    <w:rsid w:val="003326E2"/>
    <w:rsid w:val="00332BEE"/>
    <w:rsid w:val="00332E5E"/>
    <w:rsid w:val="0033336A"/>
    <w:rsid w:val="00333E3B"/>
    <w:rsid w:val="003346CF"/>
    <w:rsid w:val="003348BC"/>
    <w:rsid w:val="00335110"/>
    <w:rsid w:val="0033602A"/>
    <w:rsid w:val="00336032"/>
    <w:rsid w:val="003362C5"/>
    <w:rsid w:val="003366B9"/>
    <w:rsid w:val="003367DA"/>
    <w:rsid w:val="00336A38"/>
    <w:rsid w:val="00336AC8"/>
    <w:rsid w:val="00336F96"/>
    <w:rsid w:val="00337277"/>
    <w:rsid w:val="00337F04"/>
    <w:rsid w:val="00337FCF"/>
    <w:rsid w:val="0034013C"/>
    <w:rsid w:val="0034028C"/>
    <w:rsid w:val="003402C9"/>
    <w:rsid w:val="003407C9"/>
    <w:rsid w:val="00340A4D"/>
    <w:rsid w:val="00341496"/>
    <w:rsid w:val="003433CA"/>
    <w:rsid w:val="0034353B"/>
    <w:rsid w:val="0034457B"/>
    <w:rsid w:val="0034464C"/>
    <w:rsid w:val="00344CAF"/>
    <w:rsid w:val="00345A5F"/>
    <w:rsid w:val="003461CC"/>
    <w:rsid w:val="003470C6"/>
    <w:rsid w:val="003470E1"/>
    <w:rsid w:val="00347F51"/>
    <w:rsid w:val="003500D5"/>
    <w:rsid w:val="003502AD"/>
    <w:rsid w:val="00350A8C"/>
    <w:rsid w:val="00350D08"/>
    <w:rsid w:val="003512A3"/>
    <w:rsid w:val="0035159D"/>
    <w:rsid w:val="00351A2C"/>
    <w:rsid w:val="003529E5"/>
    <w:rsid w:val="00352C66"/>
    <w:rsid w:val="00352CED"/>
    <w:rsid w:val="00352D1F"/>
    <w:rsid w:val="0035330F"/>
    <w:rsid w:val="0035354C"/>
    <w:rsid w:val="0035357D"/>
    <w:rsid w:val="00353952"/>
    <w:rsid w:val="00353B73"/>
    <w:rsid w:val="00355EF4"/>
    <w:rsid w:val="003561F9"/>
    <w:rsid w:val="00356B9F"/>
    <w:rsid w:val="003571CB"/>
    <w:rsid w:val="00357B11"/>
    <w:rsid w:val="00357BD0"/>
    <w:rsid w:val="0036005C"/>
    <w:rsid w:val="0036012C"/>
    <w:rsid w:val="00361140"/>
    <w:rsid w:val="003613C9"/>
    <w:rsid w:val="00361A45"/>
    <w:rsid w:val="00361B13"/>
    <w:rsid w:val="00362F89"/>
    <w:rsid w:val="003636BE"/>
    <w:rsid w:val="003638DE"/>
    <w:rsid w:val="00363E03"/>
    <w:rsid w:val="00364540"/>
    <w:rsid w:val="00364A10"/>
    <w:rsid w:val="00364E84"/>
    <w:rsid w:val="00365682"/>
    <w:rsid w:val="00365A5F"/>
    <w:rsid w:val="00365D83"/>
    <w:rsid w:val="003662DB"/>
    <w:rsid w:val="0036653B"/>
    <w:rsid w:val="0036670F"/>
    <w:rsid w:val="003667DA"/>
    <w:rsid w:val="00366B83"/>
    <w:rsid w:val="003677A6"/>
    <w:rsid w:val="003677B5"/>
    <w:rsid w:val="00370029"/>
    <w:rsid w:val="003701E6"/>
    <w:rsid w:val="00370A6E"/>
    <w:rsid w:val="00370DD7"/>
    <w:rsid w:val="00370FFF"/>
    <w:rsid w:val="00371718"/>
    <w:rsid w:val="00371E6E"/>
    <w:rsid w:val="00372711"/>
    <w:rsid w:val="00372CD7"/>
    <w:rsid w:val="0037398D"/>
    <w:rsid w:val="003739B0"/>
    <w:rsid w:val="00373CCA"/>
    <w:rsid w:val="00374229"/>
    <w:rsid w:val="00374DAC"/>
    <w:rsid w:val="00375265"/>
    <w:rsid w:val="00375877"/>
    <w:rsid w:val="00375F87"/>
    <w:rsid w:val="00376AA6"/>
    <w:rsid w:val="0037710D"/>
    <w:rsid w:val="00377592"/>
    <w:rsid w:val="0037779B"/>
    <w:rsid w:val="00377F94"/>
    <w:rsid w:val="003800F5"/>
    <w:rsid w:val="00380CAA"/>
    <w:rsid w:val="00381001"/>
    <w:rsid w:val="003810B3"/>
    <w:rsid w:val="00381F55"/>
    <w:rsid w:val="00382489"/>
    <w:rsid w:val="00382585"/>
    <w:rsid w:val="003829B1"/>
    <w:rsid w:val="00382B98"/>
    <w:rsid w:val="00383553"/>
    <w:rsid w:val="00383A47"/>
    <w:rsid w:val="003848DF"/>
    <w:rsid w:val="00384947"/>
    <w:rsid w:val="00384FAB"/>
    <w:rsid w:val="00385118"/>
    <w:rsid w:val="003858FC"/>
    <w:rsid w:val="003869A3"/>
    <w:rsid w:val="00386C7B"/>
    <w:rsid w:val="00387015"/>
    <w:rsid w:val="00387867"/>
    <w:rsid w:val="00387D93"/>
    <w:rsid w:val="003901DE"/>
    <w:rsid w:val="00390826"/>
    <w:rsid w:val="00390D8B"/>
    <w:rsid w:val="003912E3"/>
    <w:rsid w:val="003915D5"/>
    <w:rsid w:val="00391D9D"/>
    <w:rsid w:val="003934BC"/>
    <w:rsid w:val="00393555"/>
    <w:rsid w:val="0039380B"/>
    <w:rsid w:val="00393AB1"/>
    <w:rsid w:val="0039400A"/>
    <w:rsid w:val="00394065"/>
    <w:rsid w:val="00395031"/>
    <w:rsid w:val="0039515E"/>
    <w:rsid w:val="003953E6"/>
    <w:rsid w:val="003954E7"/>
    <w:rsid w:val="003958AA"/>
    <w:rsid w:val="003958BF"/>
    <w:rsid w:val="00396A53"/>
    <w:rsid w:val="00397756"/>
    <w:rsid w:val="00397E96"/>
    <w:rsid w:val="003A060B"/>
    <w:rsid w:val="003A084A"/>
    <w:rsid w:val="003A0A3F"/>
    <w:rsid w:val="003A0AC9"/>
    <w:rsid w:val="003A1260"/>
    <w:rsid w:val="003A1459"/>
    <w:rsid w:val="003A1BAC"/>
    <w:rsid w:val="003A2009"/>
    <w:rsid w:val="003A4573"/>
    <w:rsid w:val="003A45A3"/>
    <w:rsid w:val="003A4D30"/>
    <w:rsid w:val="003A5BA8"/>
    <w:rsid w:val="003A6941"/>
    <w:rsid w:val="003A736F"/>
    <w:rsid w:val="003A7A39"/>
    <w:rsid w:val="003A7AF6"/>
    <w:rsid w:val="003A7B12"/>
    <w:rsid w:val="003B003F"/>
    <w:rsid w:val="003B0E62"/>
    <w:rsid w:val="003B1B7C"/>
    <w:rsid w:val="003B1DE2"/>
    <w:rsid w:val="003B2178"/>
    <w:rsid w:val="003B2442"/>
    <w:rsid w:val="003B30FB"/>
    <w:rsid w:val="003B323C"/>
    <w:rsid w:val="003B37E8"/>
    <w:rsid w:val="003B4607"/>
    <w:rsid w:val="003B48E5"/>
    <w:rsid w:val="003B4953"/>
    <w:rsid w:val="003B4BD7"/>
    <w:rsid w:val="003B58D4"/>
    <w:rsid w:val="003B5DB0"/>
    <w:rsid w:val="003B5EED"/>
    <w:rsid w:val="003B620D"/>
    <w:rsid w:val="003B7891"/>
    <w:rsid w:val="003B78AF"/>
    <w:rsid w:val="003B7C94"/>
    <w:rsid w:val="003C0763"/>
    <w:rsid w:val="003C1220"/>
    <w:rsid w:val="003C1677"/>
    <w:rsid w:val="003C18EA"/>
    <w:rsid w:val="003C2509"/>
    <w:rsid w:val="003C3338"/>
    <w:rsid w:val="003C34DA"/>
    <w:rsid w:val="003C448B"/>
    <w:rsid w:val="003C496A"/>
    <w:rsid w:val="003C4A17"/>
    <w:rsid w:val="003C4A20"/>
    <w:rsid w:val="003C4D11"/>
    <w:rsid w:val="003C5176"/>
    <w:rsid w:val="003C5A66"/>
    <w:rsid w:val="003C5CA9"/>
    <w:rsid w:val="003C68F0"/>
    <w:rsid w:val="003C69E6"/>
    <w:rsid w:val="003C6BC1"/>
    <w:rsid w:val="003C73DE"/>
    <w:rsid w:val="003C7BCD"/>
    <w:rsid w:val="003C7D42"/>
    <w:rsid w:val="003D05EE"/>
    <w:rsid w:val="003D0B98"/>
    <w:rsid w:val="003D0E25"/>
    <w:rsid w:val="003D27C4"/>
    <w:rsid w:val="003D2887"/>
    <w:rsid w:val="003D2D10"/>
    <w:rsid w:val="003D3B9C"/>
    <w:rsid w:val="003D41B0"/>
    <w:rsid w:val="003D4955"/>
    <w:rsid w:val="003D4A82"/>
    <w:rsid w:val="003D5583"/>
    <w:rsid w:val="003D569E"/>
    <w:rsid w:val="003D56BE"/>
    <w:rsid w:val="003D67ED"/>
    <w:rsid w:val="003D708E"/>
    <w:rsid w:val="003D762C"/>
    <w:rsid w:val="003D7AA3"/>
    <w:rsid w:val="003D7B47"/>
    <w:rsid w:val="003D7E16"/>
    <w:rsid w:val="003E055D"/>
    <w:rsid w:val="003E0755"/>
    <w:rsid w:val="003E0F9F"/>
    <w:rsid w:val="003E13DB"/>
    <w:rsid w:val="003E14D0"/>
    <w:rsid w:val="003E1511"/>
    <w:rsid w:val="003E15D6"/>
    <w:rsid w:val="003E16CB"/>
    <w:rsid w:val="003E17FE"/>
    <w:rsid w:val="003E2308"/>
    <w:rsid w:val="003E257C"/>
    <w:rsid w:val="003E2824"/>
    <w:rsid w:val="003E2CD2"/>
    <w:rsid w:val="003E2FD2"/>
    <w:rsid w:val="003E345B"/>
    <w:rsid w:val="003E398F"/>
    <w:rsid w:val="003E3EBC"/>
    <w:rsid w:val="003E43E7"/>
    <w:rsid w:val="003E6095"/>
    <w:rsid w:val="003E60BF"/>
    <w:rsid w:val="003E6401"/>
    <w:rsid w:val="003E663C"/>
    <w:rsid w:val="003E6786"/>
    <w:rsid w:val="003E6DE3"/>
    <w:rsid w:val="003E76E5"/>
    <w:rsid w:val="003E7941"/>
    <w:rsid w:val="003E7CC9"/>
    <w:rsid w:val="003F0312"/>
    <w:rsid w:val="003F0861"/>
    <w:rsid w:val="003F0B80"/>
    <w:rsid w:val="003F0F8B"/>
    <w:rsid w:val="003F1101"/>
    <w:rsid w:val="003F1C6A"/>
    <w:rsid w:val="003F1C9D"/>
    <w:rsid w:val="003F1DE3"/>
    <w:rsid w:val="003F1E86"/>
    <w:rsid w:val="003F3734"/>
    <w:rsid w:val="003F408C"/>
    <w:rsid w:val="003F448F"/>
    <w:rsid w:val="003F4940"/>
    <w:rsid w:val="003F49FA"/>
    <w:rsid w:val="003F5000"/>
    <w:rsid w:val="003F533C"/>
    <w:rsid w:val="003F6592"/>
    <w:rsid w:val="003F722E"/>
    <w:rsid w:val="003F77F9"/>
    <w:rsid w:val="003F78F4"/>
    <w:rsid w:val="003F7C5D"/>
    <w:rsid w:val="0040050E"/>
    <w:rsid w:val="00400C94"/>
    <w:rsid w:val="00400E34"/>
    <w:rsid w:val="004012DA"/>
    <w:rsid w:val="00401575"/>
    <w:rsid w:val="0040166B"/>
    <w:rsid w:val="00402EDE"/>
    <w:rsid w:val="00403EB7"/>
    <w:rsid w:val="0040403F"/>
    <w:rsid w:val="00404091"/>
    <w:rsid w:val="00404600"/>
    <w:rsid w:val="004046F4"/>
    <w:rsid w:val="0040494D"/>
    <w:rsid w:val="004049B0"/>
    <w:rsid w:val="004049DF"/>
    <w:rsid w:val="00404A29"/>
    <w:rsid w:val="004056AC"/>
    <w:rsid w:val="004056C8"/>
    <w:rsid w:val="00405996"/>
    <w:rsid w:val="00406042"/>
    <w:rsid w:val="004063FD"/>
    <w:rsid w:val="004066D6"/>
    <w:rsid w:val="0040682B"/>
    <w:rsid w:val="00406F27"/>
    <w:rsid w:val="00407171"/>
    <w:rsid w:val="00407B72"/>
    <w:rsid w:val="004106AD"/>
    <w:rsid w:val="0041105B"/>
    <w:rsid w:val="00411B61"/>
    <w:rsid w:val="004123E2"/>
    <w:rsid w:val="0041278F"/>
    <w:rsid w:val="004139FC"/>
    <w:rsid w:val="00413C18"/>
    <w:rsid w:val="00413C34"/>
    <w:rsid w:val="00413D1E"/>
    <w:rsid w:val="00414692"/>
    <w:rsid w:val="00414777"/>
    <w:rsid w:val="0041483C"/>
    <w:rsid w:val="00414A3D"/>
    <w:rsid w:val="00414F85"/>
    <w:rsid w:val="004156A4"/>
    <w:rsid w:val="0041591B"/>
    <w:rsid w:val="004168A1"/>
    <w:rsid w:val="00417B7A"/>
    <w:rsid w:val="004203E0"/>
    <w:rsid w:val="00420665"/>
    <w:rsid w:val="00420682"/>
    <w:rsid w:val="00421187"/>
    <w:rsid w:val="0042146A"/>
    <w:rsid w:val="00421C94"/>
    <w:rsid w:val="0042282F"/>
    <w:rsid w:val="004233B9"/>
    <w:rsid w:val="00423557"/>
    <w:rsid w:val="004235F0"/>
    <w:rsid w:val="00423618"/>
    <w:rsid w:val="0042388B"/>
    <w:rsid w:val="00426243"/>
    <w:rsid w:val="00427CED"/>
    <w:rsid w:val="004302A6"/>
    <w:rsid w:val="004302E0"/>
    <w:rsid w:val="00430421"/>
    <w:rsid w:val="00430AD5"/>
    <w:rsid w:val="00432B4E"/>
    <w:rsid w:val="004335AA"/>
    <w:rsid w:val="00433681"/>
    <w:rsid w:val="0043371B"/>
    <w:rsid w:val="00433DEB"/>
    <w:rsid w:val="00435137"/>
    <w:rsid w:val="00435A45"/>
    <w:rsid w:val="00435E36"/>
    <w:rsid w:val="00436B29"/>
    <w:rsid w:val="00436C09"/>
    <w:rsid w:val="00440A42"/>
    <w:rsid w:val="004414D4"/>
    <w:rsid w:val="004417A1"/>
    <w:rsid w:val="00441BAA"/>
    <w:rsid w:val="00442107"/>
    <w:rsid w:val="00442E7E"/>
    <w:rsid w:val="00443465"/>
    <w:rsid w:val="0044372E"/>
    <w:rsid w:val="00444260"/>
    <w:rsid w:val="004446C2"/>
    <w:rsid w:val="00444708"/>
    <w:rsid w:val="00445307"/>
    <w:rsid w:val="0044579A"/>
    <w:rsid w:val="004457B1"/>
    <w:rsid w:val="00445CC8"/>
    <w:rsid w:val="00445CD8"/>
    <w:rsid w:val="004463E7"/>
    <w:rsid w:val="004472C5"/>
    <w:rsid w:val="00447440"/>
    <w:rsid w:val="0044783C"/>
    <w:rsid w:val="00447CE1"/>
    <w:rsid w:val="0045089D"/>
    <w:rsid w:val="00450A77"/>
    <w:rsid w:val="00451ABC"/>
    <w:rsid w:val="00451B2F"/>
    <w:rsid w:val="004535DC"/>
    <w:rsid w:val="00453AD8"/>
    <w:rsid w:val="00453B56"/>
    <w:rsid w:val="004547DF"/>
    <w:rsid w:val="004558D7"/>
    <w:rsid w:val="00456943"/>
    <w:rsid w:val="00456DA4"/>
    <w:rsid w:val="004574F5"/>
    <w:rsid w:val="00460157"/>
    <w:rsid w:val="004601C0"/>
    <w:rsid w:val="00460369"/>
    <w:rsid w:val="00461B8C"/>
    <w:rsid w:val="00461BEA"/>
    <w:rsid w:val="00462D43"/>
    <w:rsid w:val="00462FCF"/>
    <w:rsid w:val="0046345B"/>
    <w:rsid w:val="00463A2C"/>
    <w:rsid w:val="00463E97"/>
    <w:rsid w:val="0046434D"/>
    <w:rsid w:val="00464CA1"/>
    <w:rsid w:val="00465BCB"/>
    <w:rsid w:val="00465FA5"/>
    <w:rsid w:val="00466905"/>
    <w:rsid w:val="004675EB"/>
    <w:rsid w:val="00467753"/>
    <w:rsid w:val="00467E90"/>
    <w:rsid w:val="00470175"/>
    <w:rsid w:val="00470C1D"/>
    <w:rsid w:val="004724BF"/>
    <w:rsid w:val="00472619"/>
    <w:rsid w:val="00473522"/>
    <w:rsid w:val="0047378F"/>
    <w:rsid w:val="00474264"/>
    <w:rsid w:val="00474F20"/>
    <w:rsid w:val="00474F2B"/>
    <w:rsid w:val="004752B2"/>
    <w:rsid w:val="00475C86"/>
    <w:rsid w:val="00476C7E"/>
    <w:rsid w:val="00476E44"/>
    <w:rsid w:val="004773AA"/>
    <w:rsid w:val="00480263"/>
    <w:rsid w:val="0048065F"/>
    <w:rsid w:val="00481EB0"/>
    <w:rsid w:val="00481F41"/>
    <w:rsid w:val="00482047"/>
    <w:rsid w:val="00482883"/>
    <w:rsid w:val="00482B89"/>
    <w:rsid w:val="004840EF"/>
    <w:rsid w:val="0048449D"/>
    <w:rsid w:val="004847D8"/>
    <w:rsid w:val="004847E4"/>
    <w:rsid w:val="004851D2"/>
    <w:rsid w:val="0048524E"/>
    <w:rsid w:val="00485B11"/>
    <w:rsid w:val="00487388"/>
    <w:rsid w:val="00490053"/>
    <w:rsid w:val="00490474"/>
    <w:rsid w:val="004908A7"/>
    <w:rsid w:val="00490F9B"/>
    <w:rsid w:val="00491007"/>
    <w:rsid w:val="00491A46"/>
    <w:rsid w:val="004926CA"/>
    <w:rsid w:val="0049276E"/>
    <w:rsid w:val="00492D54"/>
    <w:rsid w:val="0049312F"/>
    <w:rsid w:val="00493C0A"/>
    <w:rsid w:val="00493D6A"/>
    <w:rsid w:val="00494F93"/>
    <w:rsid w:val="00495039"/>
    <w:rsid w:val="004950FC"/>
    <w:rsid w:val="004963E4"/>
    <w:rsid w:val="00496C07"/>
    <w:rsid w:val="0049790A"/>
    <w:rsid w:val="004A0829"/>
    <w:rsid w:val="004A09C3"/>
    <w:rsid w:val="004A0C1B"/>
    <w:rsid w:val="004A1FDD"/>
    <w:rsid w:val="004A2640"/>
    <w:rsid w:val="004A2723"/>
    <w:rsid w:val="004A2CE1"/>
    <w:rsid w:val="004A2F78"/>
    <w:rsid w:val="004A3174"/>
    <w:rsid w:val="004A345E"/>
    <w:rsid w:val="004A3933"/>
    <w:rsid w:val="004A3EC5"/>
    <w:rsid w:val="004A44A0"/>
    <w:rsid w:val="004A45B5"/>
    <w:rsid w:val="004A4B6E"/>
    <w:rsid w:val="004B07A7"/>
    <w:rsid w:val="004B085A"/>
    <w:rsid w:val="004B0B83"/>
    <w:rsid w:val="004B0F54"/>
    <w:rsid w:val="004B203D"/>
    <w:rsid w:val="004B22ED"/>
    <w:rsid w:val="004B268B"/>
    <w:rsid w:val="004B3733"/>
    <w:rsid w:val="004B3952"/>
    <w:rsid w:val="004B3C69"/>
    <w:rsid w:val="004B481F"/>
    <w:rsid w:val="004B4E44"/>
    <w:rsid w:val="004B4EA2"/>
    <w:rsid w:val="004B5030"/>
    <w:rsid w:val="004B50FD"/>
    <w:rsid w:val="004B51B6"/>
    <w:rsid w:val="004B52CE"/>
    <w:rsid w:val="004B63B5"/>
    <w:rsid w:val="004B641E"/>
    <w:rsid w:val="004B6599"/>
    <w:rsid w:val="004B66B4"/>
    <w:rsid w:val="004B68E2"/>
    <w:rsid w:val="004B729B"/>
    <w:rsid w:val="004B75FE"/>
    <w:rsid w:val="004B7EBD"/>
    <w:rsid w:val="004C12A9"/>
    <w:rsid w:val="004C16F7"/>
    <w:rsid w:val="004C184D"/>
    <w:rsid w:val="004C23CF"/>
    <w:rsid w:val="004C25A9"/>
    <w:rsid w:val="004C2EDA"/>
    <w:rsid w:val="004C38DE"/>
    <w:rsid w:val="004C3AD7"/>
    <w:rsid w:val="004C42DB"/>
    <w:rsid w:val="004C4663"/>
    <w:rsid w:val="004C4A3A"/>
    <w:rsid w:val="004C4D6A"/>
    <w:rsid w:val="004C5862"/>
    <w:rsid w:val="004C6CA2"/>
    <w:rsid w:val="004C6CF5"/>
    <w:rsid w:val="004C7F62"/>
    <w:rsid w:val="004D05BE"/>
    <w:rsid w:val="004D0755"/>
    <w:rsid w:val="004D0FAB"/>
    <w:rsid w:val="004D2663"/>
    <w:rsid w:val="004D2734"/>
    <w:rsid w:val="004D297A"/>
    <w:rsid w:val="004D2CF9"/>
    <w:rsid w:val="004D2EA7"/>
    <w:rsid w:val="004D2FAD"/>
    <w:rsid w:val="004D3463"/>
    <w:rsid w:val="004D356C"/>
    <w:rsid w:val="004D3B55"/>
    <w:rsid w:val="004D4D97"/>
    <w:rsid w:val="004D51CF"/>
    <w:rsid w:val="004D536B"/>
    <w:rsid w:val="004D637A"/>
    <w:rsid w:val="004D63AC"/>
    <w:rsid w:val="004D6DF4"/>
    <w:rsid w:val="004D79EC"/>
    <w:rsid w:val="004D7ECC"/>
    <w:rsid w:val="004E0397"/>
    <w:rsid w:val="004E0529"/>
    <w:rsid w:val="004E0ACF"/>
    <w:rsid w:val="004E109F"/>
    <w:rsid w:val="004E1AEC"/>
    <w:rsid w:val="004E296F"/>
    <w:rsid w:val="004E2DEB"/>
    <w:rsid w:val="004E476A"/>
    <w:rsid w:val="004E4C60"/>
    <w:rsid w:val="004E51BF"/>
    <w:rsid w:val="004E5B07"/>
    <w:rsid w:val="004E715D"/>
    <w:rsid w:val="004E71F0"/>
    <w:rsid w:val="004F01A2"/>
    <w:rsid w:val="004F03EE"/>
    <w:rsid w:val="004F153F"/>
    <w:rsid w:val="004F194C"/>
    <w:rsid w:val="004F197D"/>
    <w:rsid w:val="004F1CDF"/>
    <w:rsid w:val="004F1D5D"/>
    <w:rsid w:val="004F2902"/>
    <w:rsid w:val="004F294C"/>
    <w:rsid w:val="004F2A47"/>
    <w:rsid w:val="004F2EDC"/>
    <w:rsid w:val="004F469C"/>
    <w:rsid w:val="004F4A36"/>
    <w:rsid w:val="004F50FF"/>
    <w:rsid w:val="004F642E"/>
    <w:rsid w:val="004F6453"/>
    <w:rsid w:val="004F7151"/>
    <w:rsid w:val="004F71AC"/>
    <w:rsid w:val="004F7964"/>
    <w:rsid w:val="004F7A85"/>
    <w:rsid w:val="004F7E7B"/>
    <w:rsid w:val="005012AA"/>
    <w:rsid w:val="0050138D"/>
    <w:rsid w:val="00501499"/>
    <w:rsid w:val="00501AA8"/>
    <w:rsid w:val="00501CFE"/>
    <w:rsid w:val="0050225B"/>
    <w:rsid w:val="00503920"/>
    <w:rsid w:val="005039A1"/>
    <w:rsid w:val="00503AC4"/>
    <w:rsid w:val="00503B02"/>
    <w:rsid w:val="00504C09"/>
    <w:rsid w:val="00504CAF"/>
    <w:rsid w:val="00504E6F"/>
    <w:rsid w:val="00504F3E"/>
    <w:rsid w:val="00505419"/>
    <w:rsid w:val="005056D0"/>
    <w:rsid w:val="00505826"/>
    <w:rsid w:val="00506183"/>
    <w:rsid w:val="0050636C"/>
    <w:rsid w:val="00506C56"/>
    <w:rsid w:val="005074EC"/>
    <w:rsid w:val="0050781F"/>
    <w:rsid w:val="0050797D"/>
    <w:rsid w:val="00511263"/>
    <w:rsid w:val="00511E57"/>
    <w:rsid w:val="00512480"/>
    <w:rsid w:val="005136C4"/>
    <w:rsid w:val="0051383C"/>
    <w:rsid w:val="00513893"/>
    <w:rsid w:val="00513B9D"/>
    <w:rsid w:val="005148D7"/>
    <w:rsid w:val="00514950"/>
    <w:rsid w:val="00514984"/>
    <w:rsid w:val="0051592B"/>
    <w:rsid w:val="00516304"/>
    <w:rsid w:val="00516564"/>
    <w:rsid w:val="00517E65"/>
    <w:rsid w:val="00520093"/>
    <w:rsid w:val="00520943"/>
    <w:rsid w:val="00520A7E"/>
    <w:rsid w:val="00520BB2"/>
    <w:rsid w:val="005215AF"/>
    <w:rsid w:val="00521A02"/>
    <w:rsid w:val="00521B69"/>
    <w:rsid w:val="00522518"/>
    <w:rsid w:val="00522A35"/>
    <w:rsid w:val="005235BB"/>
    <w:rsid w:val="00523C75"/>
    <w:rsid w:val="00524538"/>
    <w:rsid w:val="005245F7"/>
    <w:rsid w:val="005246FF"/>
    <w:rsid w:val="00524D58"/>
    <w:rsid w:val="00524F43"/>
    <w:rsid w:val="005264E9"/>
    <w:rsid w:val="00526759"/>
    <w:rsid w:val="00526F19"/>
    <w:rsid w:val="0052712B"/>
    <w:rsid w:val="00527263"/>
    <w:rsid w:val="00527415"/>
    <w:rsid w:val="00527EFA"/>
    <w:rsid w:val="00530235"/>
    <w:rsid w:val="00531668"/>
    <w:rsid w:val="005328E0"/>
    <w:rsid w:val="00532BEB"/>
    <w:rsid w:val="00533D8A"/>
    <w:rsid w:val="00534199"/>
    <w:rsid w:val="00534208"/>
    <w:rsid w:val="0053427B"/>
    <w:rsid w:val="0053471F"/>
    <w:rsid w:val="00534883"/>
    <w:rsid w:val="00534A81"/>
    <w:rsid w:val="00535A80"/>
    <w:rsid w:val="005368E4"/>
    <w:rsid w:val="00536C58"/>
    <w:rsid w:val="005371CB"/>
    <w:rsid w:val="00537BB8"/>
    <w:rsid w:val="00537E64"/>
    <w:rsid w:val="00540A50"/>
    <w:rsid w:val="00540B0C"/>
    <w:rsid w:val="00541EE4"/>
    <w:rsid w:val="005422B6"/>
    <w:rsid w:val="00542467"/>
    <w:rsid w:val="00542673"/>
    <w:rsid w:val="005429FC"/>
    <w:rsid w:val="00543636"/>
    <w:rsid w:val="00544151"/>
    <w:rsid w:val="0054424D"/>
    <w:rsid w:val="00544B4D"/>
    <w:rsid w:val="00544E95"/>
    <w:rsid w:val="00545BF7"/>
    <w:rsid w:val="0054621F"/>
    <w:rsid w:val="0054633D"/>
    <w:rsid w:val="00546929"/>
    <w:rsid w:val="00546C3A"/>
    <w:rsid w:val="0054724A"/>
    <w:rsid w:val="005476B5"/>
    <w:rsid w:val="005502E6"/>
    <w:rsid w:val="0055081C"/>
    <w:rsid w:val="00550B0A"/>
    <w:rsid w:val="00551225"/>
    <w:rsid w:val="005517BE"/>
    <w:rsid w:val="00551A5F"/>
    <w:rsid w:val="00552326"/>
    <w:rsid w:val="005524C1"/>
    <w:rsid w:val="00555867"/>
    <w:rsid w:val="005558F7"/>
    <w:rsid w:val="0055674A"/>
    <w:rsid w:val="00557CE0"/>
    <w:rsid w:val="00561978"/>
    <w:rsid w:val="0056227C"/>
    <w:rsid w:val="005622E2"/>
    <w:rsid w:val="005634F2"/>
    <w:rsid w:val="00563B6C"/>
    <w:rsid w:val="005658D5"/>
    <w:rsid w:val="00565C42"/>
    <w:rsid w:val="005668B8"/>
    <w:rsid w:val="00567115"/>
    <w:rsid w:val="00567807"/>
    <w:rsid w:val="00570906"/>
    <w:rsid w:val="00571554"/>
    <w:rsid w:val="00571611"/>
    <w:rsid w:val="00571F8A"/>
    <w:rsid w:val="0057208D"/>
    <w:rsid w:val="005722B2"/>
    <w:rsid w:val="00573809"/>
    <w:rsid w:val="005743D9"/>
    <w:rsid w:val="005748B1"/>
    <w:rsid w:val="00575A73"/>
    <w:rsid w:val="0057693A"/>
    <w:rsid w:val="00576F64"/>
    <w:rsid w:val="0057768E"/>
    <w:rsid w:val="00577848"/>
    <w:rsid w:val="00577BD8"/>
    <w:rsid w:val="00577E2B"/>
    <w:rsid w:val="005818CD"/>
    <w:rsid w:val="00581A04"/>
    <w:rsid w:val="00581A63"/>
    <w:rsid w:val="00581B52"/>
    <w:rsid w:val="00581EE9"/>
    <w:rsid w:val="00582AED"/>
    <w:rsid w:val="0058315E"/>
    <w:rsid w:val="005837E7"/>
    <w:rsid w:val="0058381E"/>
    <w:rsid w:val="0058389E"/>
    <w:rsid w:val="005838BA"/>
    <w:rsid w:val="00583B35"/>
    <w:rsid w:val="00584755"/>
    <w:rsid w:val="00584D81"/>
    <w:rsid w:val="00585E6E"/>
    <w:rsid w:val="0058601C"/>
    <w:rsid w:val="00586E1B"/>
    <w:rsid w:val="00586E94"/>
    <w:rsid w:val="005870AF"/>
    <w:rsid w:val="0058721E"/>
    <w:rsid w:val="0058734B"/>
    <w:rsid w:val="0059034A"/>
    <w:rsid w:val="00590BC2"/>
    <w:rsid w:val="00591354"/>
    <w:rsid w:val="00592861"/>
    <w:rsid w:val="005928CA"/>
    <w:rsid w:val="0059298C"/>
    <w:rsid w:val="005931CA"/>
    <w:rsid w:val="00594112"/>
    <w:rsid w:val="005941F9"/>
    <w:rsid w:val="00594382"/>
    <w:rsid w:val="005944A4"/>
    <w:rsid w:val="0059466F"/>
    <w:rsid w:val="00594822"/>
    <w:rsid w:val="005948AC"/>
    <w:rsid w:val="0059511B"/>
    <w:rsid w:val="005957ED"/>
    <w:rsid w:val="005959DB"/>
    <w:rsid w:val="00595AD1"/>
    <w:rsid w:val="00595BB4"/>
    <w:rsid w:val="0059631E"/>
    <w:rsid w:val="00596AFE"/>
    <w:rsid w:val="0059743F"/>
    <w:rsid w:val="005A01DB"/>
    <w:rsid w:val="005A03DC"/>
    <w:rsid w:val="005A0557"/>
    <w:rsid w:val="005A0A78"/>
    <w:rsid w:val="005A0FCB"/>
    <w:rsid w:val="005A1FC3"/>
    <w:rsid w:val="005A20E2"/>
    <w:rsid w:val="005A2194"/>
    <w:rsid w:val="005A2378"/>
    <w:rsid w:val="005A2BA2"/>
    <w:rsid w:val="005A2DDC"/>
    <w:rsid w:val="005A3C71"/>
    <w:rsid w:val="005A3E3E"/>
    <w:rsid w:val="005A4123"/>
    <w:rsid w:val="005A4329"/>
    <w:rsid w:val="005A4A65"/>
    <w:rsid w:val="005A4C5A"/>
    <w:rsid w:val="005A50F7"/>
    <w:rsid w:val="005A512A"/>
    <w:rsid w:val="005A543D"/>
    <w:rsid w:val="005A6463"/>
    <w:rsid w:val="005A65B1"/>
    <w:rsid w:val="005A6B9B"/>
    <w:rsid w:val="005A7033"/>
    <w:rsid w:val="005A7242"/>
    <w:rsid w:val="005A7355"/>
    <w:rsid w:val="005B03E2"/>
    <w:rsid w:val="005B097C"/>
    <w:rsid w:val="005B0C75"/>
    <w:rsid w:val="005B17B7"/>
    <w:rsid w:val="005B1D03"/>
    <w:rsid w:val="005B226D"/>
    <w:rsid w:val="005B33A8"/>
    <w:rsid w:val="005B424B"/>
    <w:rsid w:val="005B49F3"/>
    <w:rsid w:val="005B4B4C"/>
    <w:rsid w:val="005B53E7"/>
    <w:rsid w:val="005B56C4"/>
    <w:rsid w:val="005B6896"/>
    <w:rsid w:val="005B69AF"/>
    <w:rsid w:val="005B6C09"/>
    <w:rsid w:val="005B6F96"/>
    <w:rsid w:val="005B7425"/>
    <w:rsid w:val="005B77DE"/>
    <w:rsid w:val="005B789F"/>
    <w:rsid w:val="005B7CDB"/>
    <w:rsid w:val="005C04E2"/>
    <w:rsid w:val="005C0540"/>
    <w:rsid w:val="005C066E"/>
    <w:rsid w:val="005C08BF"/>
    <w:rsid w:val="005C0F40"/>
    <w:rsid w:val="005C1484"/>
    <w:rsid w:val="005C16F1"/>
    <w:rsid w:val="005C185D"/>
    <w:rsid w:val="005C1A1C"/>
    <w:rsid w:val="005C2E99"/>
    <w:rsid w:val="005C30B7"/>
    <w:rsid w:val="005C342C"/>
    <w:rsid w:val="005C3464"/>
    <w:rsid w:val="005C411B"/>
    <w:rsid w:val="005C4614"/>
    <w:rsid w:val="005C4D74"/>
    <w:rsid w:val="005C4E7C"/>
    <w:rsid w:val="005C50D2"/>
    <w:rsid w:val="005C53F5"/>
    <w:rsid w:val="005C5ACC"/>
    <w:rsid w:val="005C6C7C"/>
    <w:rsid w:val="005C70F7"/>
    <w:rsid w:val="005C7153"/>
    <w:rsid w:val="005C72BE"/>
    <w:rsid w:val="005C7324"/>
    <w:rsid w:val="005C7C20"/>
    <w:rsid w:val="005D0A49"/>
    <w:rsid w:val="005D2104"/>
    <w:rsid w:val="005D25F5"/>
    <w:rsid w:val="005D29E8"/>
    <w:rsid w:val="005D366F"/>
    <w:rsid w:val="005D3792"/>
    <w:rsid w:val="005D40C7"/>
    <w:rsid w:val="005D6074"/>
    <w:rsid w:val="005D668B"/>
    <w:rsid w:val="005D6A2C"/>
    <w:rsid w:val="005D6BF9"/>
    <w:rsid w:val="005D6BFC"/>
    <w:rsid w:val="005D7362"/>
    <w:rsid w:val="005E024A"/>
    <w:rsid w:val="005E04F6"/>
    <w:rsid w:val="005E0730"/>
    <w:rsid w:val="005E16D8"/>
    <w:rsid w:val="005E1AE8"/>
    <w:rsid w:val="005E1FF0"/>
    <w:rsid w:val="005E238B"/>
    <w:rsid w:val="005E30A1"/>
    <w:rsid w:val="005E3654"/>
    <w:rsid w:val="005E3702"/>
    <w:rsid w:val="005E3970"/>
    <w:rsid w:val="005E40F5"/>
    <w:rsid w:val="005E4241"/>
    <w:rsid w:val="005E4BCB"/>
    <w:rsid w:val="005E4D75"/>
    <w:rsid w:val="005E4D88"/>
    <w:rsid w:val="005E4E91"/>
    <w:rsid w:val="005E6161"/>
    <w:rsid w:val="005E62BA"/>
    <w:rsid w:val="005E6569"/>
    <w:rsid w:val="005E7995"/>
    <w:rsid w:val="005E7F30"/>
    <w:rsid w:val="005F07B5"/>
    <w:rsid w:val="005F10E9"/>
    <w:rsid w:val="005F2652"/>
    <w:rsid w:val="005F2776"/>
    <w:rsid w:val="005F2E15"/>
    <w:rsid w:val="005F3116"/>
    <w:rsid w:val="005F34AE"/>
    <w:rsid w:val="005F34E2"/>
    <w:rsid w:val="005F355B"/>
    <w:rsid w:val="005F39A3"/>
    <w:rsid w:val="005F434F"/>
    <w:rsid w:val="005F47D0"/>
    <w:rsid w:val="005F4EC4"/>
    <w:rsid w:val="005F54BE"/>
    <w:rsid w:val="005F574D"/>
    <w:rsid w:val="005F59C9"/>
    <w:rsid w:val="005F5A73"/>
    <w:rsid w:val="005F5AEC"/>
    <w:rsid w:val="005F5BD8"/>
    <w:rsid w:val="005F647A"/>
    <w:rsid w:val="005F67C2"/>
    <w:rsid w:val="005F70D5"/>
    <w:rsid w:val="005F7315"/>
    <w:rsid w:val="005F7614"/>
    <w:rsid w:val="005F786A"/>
    <w:rsid w:val="00600251"/>
    <w:rsid w:val="0060101F"/>
    <w:rsid w:val="006010C6"/>
    <w:rsid w:val="006015A2"/>
    <w:rsid w:val="006016A6"/>
    <w:rsid w:val="00601AFB"/>
    <w:rsid w:val="00601BCA"/>
    <w:rsid w:val="006022BF"/>
    <w:rsid w:val="00602495"/>
    <w:rsid w:val="00603B0E"/>
    <w:rsid w:val="00604830"/>
    <w:rsid w:val="00605DB2"/>
    <w:rsid w:val="006068F5"/>
    <w:rsid w:val="00606B85"/>
    <w:rsid w:val="00606F0A"/>
    <w:rsid w:val="00606F1E"/>
    <w:rsid w:val="006070AB"/>
    <w:rsid w:val="00607407"/>
    <w:rsid w:val="006079FB"/>
    <w:rsid w:val="00607DBB"/>
    <w:rsid w:val="00607E8B"/>
    <w:rsid w:val="006105F6"/>
    <w:rsid w:val="006109BF"/>
    <w:rsid w:val="006111F3"/>
    <w:rsid w:val="0061121A"/>
    <w:rsid w:val="00612368"/>
    <w:rsid w:val="006128E5"/>
    <w:rsid w:val="00612DC4"/>
    <w:rsid w:val="0061308C"/>
    <w:rsid w:val="006136F8"/>
    <w:rsid w:val="00616310"/>
    <w:rsid w:val="00616500"/>
    <w:rsid w:val="00616863"/>
    <w:rsid w:val="00616CA4"/>
    <w:rsid w:val="0061747F"/>
    <w:rsid w:val="0061791B"/>
    <w:rsid w:val="00620844"/>
    <w:rsid w:val="00620FFA"/>
    <w:rsid w:val="006219DD"/>
    <w:rsid w:val="00621F43"/>
    <w:rsid w:val="0062299C"/>
    <w:rsid w:val="00622F0E"/>
    <w:rsid w:val="00623455"/>
    <w:rsid w:val="00623AC7"/>
    <w:rsid w:val="006242C1"/>
    <w:rsid w:val="006247E1"/>
    <w:rsid w:val="006251F4"/>
    <w:rsid w:val="0062520F"/>
    <w:rsid w:val="00625575"/>
    <w:rsid w:val="00625827"/>
    <w:rsid w:val="00626EBF"/>
    <w:rsid w:val="00627742"/>
    <w:rsid w:val="00627CBF"/>
    <w:rsid w:val="006302C0"/>
    <w:rsid w:val="00630B38"/>
    <w:rsid w:val="006314C9"/>
    <w:rsid w:val="0063216C"/>
    <w:rsid w:val="0063264A"/>
    <w:rsid w:val="00632B7F"/>
    <w:rsid w:val="006337D1"/>
    <w:rsid w:val="00633BCA"/>
    <w:rsid w:val="00633EA6"/>
    <w:rsid w:val="006359A7"/>
    <w:rsid w:val="00635FF1"/>
    <w:rsid w:val="00636121"/>
    <w:rsid w:val="006365C2"/>
    <w:rsid w:val="0063701E"/>
    <w:rsid w:val="00637127"/>
    <w:rsid w:val="0063764C"/>
    <w:rsid w:val="006376D8"/>
    <w:rsid w:val="0063789A"/>
    <w:rsid w:val="00637DB3"/>
    <w:rsid w:val="00640138"/>
    <w:rsid w:val="00642036"/>
    <w:rsid w:val="00642129"/>
    <w:rsid w:val="00643B83"/>
    <w:rsid w:val="0064477E"/>
    <w:rsid w:val="00644BA2"/>
    <w:rsid w:val="00645826"/>
    <w:rsid w:val="00645C80"/>
    <w:rsid w:val="00646F62"/>
    <w:rsid w:val="00647109"/>
    <w:rsid w:val="006478AA"/>
    <w:rsid w:val="00647A63"/>
    <w:rsid w:val="00650618"/>
    <w:rsid w:val="0065085B"/>
    <w:rsid w:val="00650957"/>
    <w:rsid w:val="00651375"/>
    <w:rsid w:val="00651BE5"/>
    <w:rsid w:val="00652254"/>
    <w:rsid w:val="0065295C"/>
    <w:rsid w:val="006536BE"/>
    <w:rsid w:val="00653C50"/>
    <w:rsid w:val="00653C75"/>
    <w:rsid w:val="0065445B"/>
    <w:rsid w:val="00654864"/>
    <w:rsid w:val="00654CE6"/>
    <w:rsid w:val="006552B9"/>
    <w:rsid w:val="00655AB1"/>
    <w:rsid w:val="0065663E"/>
    <w:rsid w:val="00656B68"/>
    <w:rsid w:val="00656DCE"/>
    <w:rsid w:val="006572A9"/>
    <w:rsid w:val="00657356"/>
    <w:rsid w:val="0065750B"/>
    <w:rsid w:val="0065775C"/>
    <w:rsid w:val="006607B4"/>
    <w:rsid w:val="00661607"/>
    <w:rsid w:val="00661A81"/>
    <w:rsid w:val="0066229C"/>
    <w:rsid w:val="00662BFE"/>
    <w:rsid w:val="00662C31"/>
    <w:rsid w:val="00663509"/>
    <w:rsid w:val="006635B7"/>
    <w:rsid w:val="00663CC1"/>
    <w:rsid w:val="006640FC"/>
    <w:rsid w:val="00664847"/>
    <w:rsid w:val="0066495B"/>
    <w:rsid w:val="00664BD1"/>
    <w:rsid w:val="00665850"/>
    <w:rsid w:val="00665B2D"/>
    <w:rsid w:val="00665F20"/>
    <w:rsid w:val="006665A2"/>
    <w:rsid w:val="006668B5"/>
    <w:rsid w:val="00666D46"/>
    <w:rsid w:val="00666DC7"/>
    <w:rsid w:val="00666FA7"/>
    <w:rsid w:val="00667859"/>
    <w:rsid w:val="006679DD"/>
    <w:rsid w:val="00670BF1"/>
    <w:rsid w:val="00670F8E"/>
    <w:rsid w:val="0067133F"/>
    <w:rsid w:val="00671673"/>
    <w:rsid w:val="00671AFD"/>
    <w:rsid w:val="00671C87"/>
    <w:rsid w:val="006726D8"/>
    <w:rsid w:val="00673657"/>
    <w:rsid w:val="00674101"/>
    <w:rsid w:val="006742D7"/>
    <w:rsid w:val="00675DFD"/>
    <w:rsid w:val="006763D9"/>
    <w:rsid w:val="00676C9D"/>
    <w:rsid w:val="00677372"/>
    <w:rsid w:val="006775BD"/>
    <w:rsid w:val="006806A9"/>
    <w:rsid w:val="00680D73"/>
    <w:rsid w:val="00681BC7"/>
    <w:rsid w:val="00681FF0"/>
    <w:rsid w:val="00682279"/>
    <w:rsid w:val="006824BB"/>
    <w:rsid w:val="006825A4"/>
    <w:rsid w:val="006827AF"/>
    <w:rsid w:val="0068331D"/>
    <w:rsid w:val="00683418"/>
    <w:rsid w:val="00683860"/>
    <w:rsid w:val="00683B00"/>
    <w:rsid w:val="006844C9"/>
    <w:rsid w:val="0068500D"/>
    <w:rsid w:val="006863EC"/>
    <w:rsid w:val="0068646E"/>
    <w:rsid w:val="0068683B"/>
    <w:rsid w:val="00686EC4"/>
    <w:rsid w:val="00686EF8"/>
    <w:rsid w:val="0068726D"/>
    <w:rsid w:val="00687A57"/>
    <w:rsid w:val="00687EBF"/>
    <w:rsid w:val="00690E3D"/>
    <w:rsid w:val="006915B7"/>
    <w:rsid w:val="00691D15"/>
    <w:rsid w:val="0069257A"/>
    <w:rsid w:val="00692936"/>
    <w:rsid w:val="00692CD4"/>
    <w:rsid w:val="00692F70"/>
    <w:rsid w:val="00692FBC"/>
    <w:rsid w:val="00692FC0"/>
    <w:rsid w:val="0069396D"/>
    <w:rsid w:val="00694338"/>
    <w:rsid w:val="006943DF"/>
    <w:rsid w:val="006946F7"/>
    <w:rsid w:val="00694D7C"/>
    <w:rsid w:val="00694E93"/>
    <w:rsid w:val="00694EC9"/>
    <w:rsid w:val="0069504E"/>
    <w:rsid w:val="00695295"/>
    <w:rsid w:val="006952B0"/>
    <w:rsid w:val="006959D7"/>
    <w:rsid w:val="00695CC9"/>
    <w:rsid w:val="00695EB6"/>
    <w:rsid w:val="00695EF9"/>
    <w:rsid w:val="0069656D"/>
    <w:rsid w:val="00696986"/>
    <w:rsid w:val="00697206"/>
    <w:rsid w:val="006A01A9"/>
    <w:rsid w:val="006A081E"/>
    <w:rsid w:val="006A1C87"/>
    <w:rsid w:val="006A1D3D"/>
    <w:rsid w:val="006A2137"/>
    <w:rsid w:val="006A2689"/>
    <w:rsid w:val="006A2693"/>
    <w:rsid w:val="006A3A9B"/>
    <w:rsid w:val="006A3F59"/>
    <w:rsid w:val="006A4314"/>
    <w:rsid w:val="006A43B9"/>
    <w:rsid w:val="006A478B"/>
    <w:rsid w:val="006A4F7F"/>
    <w:rsid w:val="006A60F9"/>
    <w:rsid w:val="006A6186"/>
    <w:rsid w:val="006A65D8"/>
    <w:rsid w:val="006A6622"/>
    <w:rsid w:val="006A6D90"/>
    <w:rsid w:val="006A6E21"/>
    <w:rsid w:val="006A6FE5"/>
    <w:rsid w:val="006A78A1"/>
    <w:rsid w:val="006A7C01"/>
    <w:rsid w:val="006A7FBB"/>
    <w:rsid w:val="006B0283"/>
    <w:rsid w:val="006B0B5E"/>
    <w:rsid w:val="006B0F7C"/>
    <w:rsid w:val="006B1542"/>
    <w:rsid w:val="006B1F1B"/>
    <w:rsid w:val="006B293A"/>
    <w:rsid w:val="006B410E"/>
    <w:rsid w:val="006B4798"/>
    <w:rsid w:val="006B49FD"/>
    <w:rsid w:val="006B4A5A"/>
    <w:rsid w:val="006B4B0B"/>
    <w:rsid w:val="006B4FBB"/>
    <w:rsid w:val="006B5FBC"/>
    <w:rsid w:val="006B61CB"/>
    <w:rsid w:val="006B6480"/>
    <w:rsid w:val="006B68EB"/>
    <w:rsid w:val="006B7435"/>
    <w:rsid w:val="006C0621"/>
    <w:rsid w:val="006C1228"/>
    <w:rsid w:val="006C12AF"/>
    <w:rsid w:val="006C1640"/>
    <w:rsid w:val="006C1985"/>
    <w:rsid w:val="006C23A5"/>
    <w:rsid w:val="006C3500"/>
    <w:rsid w:val="006C3946"/>
    <w:rsid w:val="006C3EA4"/>
    <w:rsid w:val="006C427A"/>
    <w:rsid w:val="006C4C56"/>
    <w:rsid w:val="006C516A"/>
    <w:rsid w:val="006C51D9"/>
    <w:rsid w:val="006C68BB"/>
    <w:rsid w:val="006C6CFE"/>
    <w:rsid w:val="006C6F8A"/>
    <w:rsid w:val="006C7169"/>
    <w:rsid w:val="006D0111"/>
    <w:rsid w:val="006D02B0"/>
    <w:rsid w:val="006D0920"/>
    <w:rsid w:val="006D1115"/>
    <w:rsid w:val="006D2FE7"/>
    <w:rsid w:val="006D3006"/>
    <w:rsid w:val="006D399C"/>
    <w:rsid w:val="006D4B03"/>
    <w:rsid w:val="006D4F59"/>
    <w:rsid w:val="006D4FA0"/>
    <w:rsid w:val="006D562A"/>
    <w:rsid w:val="006D57B8"/>
    <w:rsid w:val="006D5946"/>
    <w:rsid w:val="006D5A40"/>
    <w:rsid w:val="006D5D1B"/>
    <w:rsid w:val="006D62F3"/>
    <w:rsid w:val="006D63E1"/>
    <w:rsid w:val="006D689F"/>
    <w:rsid w:val="006D699D"/>
    <w:rsid w:val="006D6B0F"/>
    <w:rsid w:val="006D74F5"/>
    <w:rsid w:val="006D7F5E"/>
    <w:rsid w:val="006D7FEA"/>
    <w:rsid w:val="006E0BFC"/>
    <w:rsid w:val="006E0C84"/>
    <w:rsid w:val="006E14CC"/>
    <w:rsid w:val="006E278C"/>
    <w:rsid w:val="006E29E9"/>
    <w:rsid w:val="006E2A17"/>
    <w:rsid w:val="006E2AD1"/>
    <w:rsid w:val="006E3C5E"/>
    <w:rsid w:val="006E448B"/>
    <w:rsid w:val="006E4932"/>
    <w:rsid w:val="006E4CE1"/>
    <w:rsid w:val="006E4ECA"/>
    <w:rsid w:val="006E4F97"/>
    <w:rsid w:val="006E5465"/>
    <w:rsid w:val="006E6067"/>
    <w:rsid w:val="006E62ED"/>
    <w:rsid w:val="006E6FC8"/>
    <w:rsid w:val="006E77BE"/>
    <w:rsid w:val="006E7A35"/>
    <w:rsid w:val="006E7D81"/>
    <w:rsid w:val="006F0081"/>
    <w:rsid w:val="006F0E95"/>
    <w:rsid w:val="006F1017"/>
    <w:rsid w:val="006F1FDD"/>
    <w:rsid w:val="006F308B"/>
    <w:rsid w:val="006F3A15"/>
    <w:rsid w:val="006F49C7"/>
    <w:rsid w:val="006F4C3E"/>
    <w:rsid w:val="006F57AF"/>
    <w:rsid w:val="006F5A69"/>
    <w:rsid w:val="006F6931"/>
    <w:rsid w:val="006F6CC4"/>
    <w:rsid w:val="006F6DEC"/>
    <w:rsid w:val="006F7929"/>
    <w:rsid w:val="006F7F50"/>
    <w:rsid w:val="00700078"/>
    <w:rsid w:val="007006CC"/>
    <w:rsid w:val="00700D02"/>
    <w:rsid w:val="0070126A"/>
    <w:rsid w:val="0070181A"/>
    <w:rsid w:val="007024C2"/>
    <w:rsid w:val="0070285C"/>
    <w:rsid w:val="007032F4"/>
    <w:rsid w:val="0070381C"/>
    <w:rsid w:val="00704049"/>
    <w:rsid w:val="0070459F"/>
    <w:rsid w:val="00705DF4"/>
    <w:rsid w:val="0070656D"/>
    <w:rsid w:val="00706B2F"/>
    <w:rsid w:val="00706E9A"/>
    <w:rsid w:val="0070712B"/>
    <w:rsid w:val="00707155"/>
    <w:rsid w:val="007077E8"/>
    <w:rsid w:val="007079A1"/>
    <w:rsid w:val="00707BCA"/>
    <w:rsid w:val="00707DF3"/>
    <w:rsid w:val="00710739"/>
    <w:rsid w:val="007119F9"/>
    <w:rsid w:val="007122F8"/>
    <w:rsid w:val="00712450"/>
    <w:rsid w:val="0071263D"/>
    <w:rsid w:val="00713C86"/>
    <w:rsid w:val="00714578"/>
    <w:rsid w:val="0071490E"/>
    <w:rsid w:val="00714BB4"/>
    <w:rsid w:val="00714EC9"/>
    <w:rsid w:val="00714F0A"/>
    <w:rsid w:val="00715164"/>
    <w:rsid w:val="00715668"/>
    <w:rsid w:val="00715678"/>
    <w:rsid w:val="0071583A"/>
    <w:rsid w:val="00715AEE"/>
    <w:rsid w:val="007162EA"/>
    <w:rsid w:val="00716BDF"/>
    <w:rsid w:val="0071702B"/>
    <w:rsid w:val="00717971"/>
    <w:rsid w:val="00717AC7"/>
    <w:rsid w:val="00717E11"/>
    <w:rsid w:val="00721470"/>
    <w:rsid w:val="007215D9"/>
    <w:rsid w:val="00721AEF"/>
    <w:rsid w:val="00721C9C"/>
    <w:rsid w:val="00721D53"/>
    <w:rsid w:val="00721DDF"/>
    <w:rsid w:val="00722C81"/>
    <w:rsid w:val="0072304D"/>
    <w:rsid w:val="007234BF"/>
    <w:rsid w:val="007236BD"/>
    <w:rsid w:val="00723F7E"/>
    <w:rsid w:val="007241A4"/>
    <w:rsid w:val="00725CDC"/>
    <w:rsid w:val="00726115"/>
    <w:rsid w:val="00726700"/>
    <w:rsid w:val="00726C39"/>
    <w:rsid w:val="00726E8F"/>
    <w:rsid w:val="00727597"/>
    <w:rsid w:val="00727915"/>
    <w:rsid w:val="00727B8F"/>
    <w:rsid w:val="00727F90"/>
    <w:rsid w:val="0073064E"/>
    <w:rsid w:val="00730D5C"/>
    <w:rsid w:val="00730DA1"/>
    <w:rsid w:val="007323DA"/>
    <w:rsid w:val="007325A3"/>
    <w:rsid w:val="0073333C"/>
    <w:rsid w:val="0073333D"/>
    <w:rsid w:val="00734462"/>
    <w:rsid w:val="007356A6"/>
    <w:rsid w:val="00735819"/>
    <w:rsid w:val="00735F3C"/>
    <w:rsid w:val="00735FAF"/>
    <w:rsid w:val="0073631D"/>
    <w:rsid w:val="00736462"/>
    <w:rsid w:val="00737AD4"/>
    <w:rsid w:val="00737FDE"/>
    <w:rsid w:val="00740EDC"/>
    <w:rsid w:val="007413BF"/>
    <w:rsid w:val="0074167B"/>
    <w:rsid w:val="0074193A"/>
    <w:rsid w:val="00741BE5"/>
    <w:rsid w:val="00741F96"/>
    <w:rsid w:val="0074210E"/>
    <w:rsid w:val="007423C9"/>
    <w:rsid w:val="0074386F"/>
    <w:rsid w:val="00744096"/>
    <w:rsid w:val="00744B1C"/>
    <w:rsid w:val="007450B8"/>
    <w:rsid w:val="007456C1"/>
    <w:rsid w:val="007457B0"/>
    <w:rsid w:val="0074583C"/>
    <w:rsid w:val="00745D6E"/>
    <w:rsid w:val="0074695F"/>
    <w:rsid w:val="00747BE7"/>
    <w:rsid w:val="00747CB0"/>
    <w:rsid w:val="00747EEA"/>
    <w:rsid w:val="007504F8"/>
    <w:rsid w:val="007515B3"/>
    <w:rsid w:val="00751AFC"/>
    <w:rsid w:val="00751B96"/>
    <w:rsid w:val="00751F32"/>
    <w:rsid w:val="0075202F"/>
    <w:rsid w:val="007529A5"/>
    <w:rsid w:val="00752CFA"/>
    <w:rsid w:val="0075347A"/>
    <w:rsid w:val="0075462B"/>
    <w:rsid w:val="00754F93"/>
    <w:rsid w:val="007557F6"/>
    <w:rsid w:val="00755BB1"/>
    <w:rsid w:val="00755CF9"/>
    <w:rsid w:val="007563CE"/>
    <w:rsid w:val="00756D09"/>
    <w:rsid w:val="00757D53"/>
    <w:rsid w:val="007603B1"/>
    <w:rsid w:val="00760BA5"/>
    <w:rsid w:val="00760C64"/>
    <w:rsid w:val="007619E4"/>
    <w:rsid w:val="0076294C"/>
    <w:rsid w:val="00762F07"/>
    <w:rsid w:val="0076367F"/>
    <w:rsid w:val="007645E5"/>
    <w:rsid w:val="00764A32"/>
    <w:rsid w:val="00764DF0"/>
    <w:rsid w:val="00765E37"/>
    <w:rsid w:val="00766C1A"/>
    <w:rsid w:val="00767D01"/>
    <w:rsid w:val="007706C3"/>
    <w:rsid w:val="007707CB"/>
    <w:rsid w:val="00770F1C"/>
    <w:rsid w:val="007714FA"/>
    <w:rsid w:val="00771D1E"/>
    <w:rsid w:val="00772176"/>
    <w:rsid w:val="00772B15"/>
    <w:rsid w:val="00772C22"/>
    <w:rsid w:val="00773213"/>
    <w:rsid w:val="007733D1"/>
    <w:rsid w:val="00773D19"/>
    <w:rsid w:val="00774624"/>
    <w:rsid w:val="00774B8D"/>
    <w:rsid w:val="00774C28"/>
    <w:rsid w:val="00774F51"/>
    <w:rsid w:val="0077551C"/>
    <w:rsid w:val="00775F7D"/>
    <w:rsid w:val="007760B1"/>
    <w:rsid w:val="007765D6"/>
    <w:rsid w:val="00776F7D"/>
    <w:rsid w:val="00777488"/>
    <w:rsid w:val="00777B05"/>
    <w:rsid w:val="00780594"/>
    <w:rsid w:val="00780F59"/>
    <w:rsid w:val="007810EF"/>
    <w:rsid w:val="007818B2"/>
    <w:rsid w:val="00781B0D"/>
    <w:rsid w:val="00781DFC"/>
    <w:rsid w:val="0078259D"/>
    <w:rsid w:val="007829A8"/>
    <w:rsid w:val="0078343C"/>
    <w:rsid w:val="00783722"/>
    <w:rsid w:val="00783B38"/>
    <w:rsid w:val="00784E4F"/>
    <w:rsid w:val="007854A3"/>
    <w:rsid w:val="00785BFF"/>
    <w:rsid w:val="00785EA0"/>
    <w:rsid w:val="007869CA"/>
    <w:rsid w:val="007877AA"/>
    <w:rsid w:val="00787E51"/>
    <w:rsid w:val="00790B45"/>
    <w:rsid w:val="00791099"/>
    <w:rsid w:val="0079114F"/>
    <w:rsid w:val="00791591"/>
    <w:rsid w:val="007924CB"/>
    <w:rsid w:val="00793727"/>
    <w:rsid w:val="00793F54"/>
    <w:rsid w:val="00794CA2"/>
    <w:rsid w:val="00794E72"/>
    <w:rsid w:val="007954D3"/>
    <w:rsid w:val="00796249"/>
    <w:rsid w:val="007965A8"/>
    <w:rsid w:val="00796B82"/>
    <w:rsid w:val="00796E05"/>
    <w:rsid w:val="00796ED1"/>
    <w:rsid w:val="0079753E"/>
    <w:rsid w:val="007A01B1"/>
    <w:rsid w:val="007A0714"/>
    <w:rsid w:val="007A0730"/>
    <w:rsid w:val="007A0803"/>
    <w:rsid w:val="007A0FC1"/>
    <w:rsid w:val="007A125B"/>
    <w:rsid w:val="007A1882"/>
    <w:rsid w:val="007A202C"/>
    <w:rsid w:val="007A2B0E"/>
    <w:rsid w:val="007A2D27"/>
    <w:rsid w:val="007A3092"/>
    <w:rsid w:val="007A3ADD"/>
    <w:rsid w:val="007A3CF6"/>
    <w:rsid w:val="007A4779"/>
    <w:rsid w:val="007A5165"/>
    <w:rsid w:val="007A51C2"/>
    <w:rsid w:val="007A5C56"/>
    <w:rsid w:val="007A61E4"/>
    <w:rsid w:val="007A645B"/>
    <w:rsid w:val="007A69B7"/>
    <w:rsid w:val="007A6DBD"/>
    <w:rsid w:val="007A6FE5"/>
    <w:rsid w:val="007A708F"/>
    <w:rsid w:val="007A79B6"/>
    <w:rsid w:val="007A7C26"/>
    <w:rsid w:val="007B0061"/>
    <w:rsid w:val="007B172E"/>
    <w:rsid w:val="007B219F"/>
    <w:rsid w:val="007B26FE"/>
    <w:rsid w:val="007B27B4"/>
    <w:rsid w:val="007B2CCA"/>
    <w:rsid w:val="007B3AE7"/>
    <w:rsid w:val="007B3B47"/>
    <w:rsid w:val="007B3F89"/>
    <w:rsid w:val="007B4632"/>
    <w:rsid w:val="007B47F6"/>
    <w:rsid w:val="007B4C2A"/>
    <w:rsid w:val="007B5173"/>
    <w:rsid w:val="007B558A"/>
    <w:rsid w:val="007B5B9A"/>
    <w:rsid w:val="007B5BF1"/>
    <w:rsid w:val="007B5C1D"/>
    <w:rsid w:val="007B6580"/>
    <w:rsid w:val="007B72B3"/>
    <w:rsid w:val="007B7F7A"/>
    <w:rsid w:val="007C1D9F"/>
    <w:rsid w:val="007C291D"/>
    <w:rsid w:val="007C30F5"/>
    <w:rsid w:val="007C3505"/>
    <w:rsid w:val="007C3701"/>
    <w:rsid w:val="007C4027"/>
    <w:rsid w:val="007C4B7B"/>
    <w:rsid w:val="007C59A0"/>
    <w:rsid w:val="007C723A"/>
    <w:rsid w:val="007C74EC"/>
    <w:rsid w:val="007C7858"/>
    <w:rsid w:val="007C7965"/>
    <w:rsid w:val="007D0050"/>
    <w:rsid w:val="007D08D7"/>
    <w:rsid w:val="007D184E"/>
    <w:rsid w:val="007D1B5D"/>
    <w:rsid w:val="007D2558"/>
    <w:rsid w:val="007D257C"/>
    <w:rsid w:val="007D2FC0"/>
    <w:rsid w:val="007D40BE"/>
    <w:rsid w:val="007D4C47"/>
    <w:rsid w:val="007D4F9E"/>
    <w:rsid w:val="007D5423"/>
    <w:rsid w:val="007D61A4"/>
    <w:rsid w:val="007D64AD"/>
    <w:rsid w:val="007D6D0A"/>
    <w:rsid w:val="007D7817"/>
    <w:rsid w:val="007E0570"/>
    <w:rsid w:val="007E0663"/>
    <w:rsid w:val="007E0729"/>
    <w:rsid w:val="007E0F11"/>
    <w:rsid w:val="007E0FF2"/>
    <w:rsid w:val="007E1C3B"/>
    <w:rsid w:val="007E2322"/>
    <w:rsid w:val="007E26E6"/>
    <w:rsid w:val="007E33A9"/>
    <w:rsid w:val="007E34A3"/>
    <w:rsid w:val="007E4258"/>
    <w:rsid w:val="007E4866"/>
    <w:rsid w:val="007E5206"/>
    <w:rsid w:val="007E5E7A"/>
    <w:rsid w:val="007E6320"/>
    <w:rsid w:val="007E711A"/>
    <w:rsid w:val="007E71EB"/>
    <w:rsid w:val="007E7225"/>
    <w:rsid w:val="007E7A4A"/>
    <w:rsid w:val="007E7F98"/>
    <w:rsid w:val="007F01BD"/>
    <w:rsid w:val="007F07E3"/>
    <w:rsid w:val="007F1016"/>
    <w:rsid w:val="007F118B"/>
    <w:rsid w:val="007F11EC"/>
    <w:rsid w:val="007F17FC"/>
    <w:rsid w:val="007F1B46"/>
    <w:rsid w:val="007F1BD3"/>
    <w:rsid w:val="007F1EA5"/>
    <w:rsid w:val="007F234E"/>
    <w:rsid w:val="007F27E4"/>
    <w:rsid w:val="007F3425"/>
    <w:rsid w:val="007F38F6"/>
    <w:rsid w:val="007F46B4"/>
    <w:rsid w:val="007F4724"/>
    <w:rsid w:val="007F4737"/>
    <w:rsid w:val="007F4EAB"/>
    <w:rsid w:val="007F4F44"/>
    <w:rsid w:val="007F52FE"/>
    <w:rsid w:val="007F53BB"/>
    <w:rsid w:val="007F5467"/>
    <w:rsid w:val="007F5E53"/>
    <w:rsid w:val="007F62D5"/>
    <w:rsid w:val="007F6711"/>
    <w:rsid w:val="007F67F1"/>
    <w:rsid w:val="007F6CDA"/>
    <w:rsid w:val="007F796D"/>
    <w:rsid w:val="007F7E96"/>
    <w:rsid w:val="00800B43"/>
    <w:rsid w:val="008016AA"/>
    <w:rsid w:val="008018A9"/>
    <w:rsid w:val="00801AFC"/>
    <w:rsid w:val="0080275B"/>
    <w:rsid w:val="0080289E"/>
    <w:rsid w:val="00802B79"/>
    <w:rsid w:val="00802DA3"/>
    <w:rsid w:val="00803063"/>
    <w:rsid w:val="008033B6"/>
    <w:rsid w:val="00803DFC"/>
    <w:rsid w:val="00804B76"/>
    <w:rsid w:val="00805714"/>
    <w:rsid w:val="00806768"/>
    <w:rsid w:val="00807302"/>
    <w:rsid w:val="008076AD"/>
    <w:rsid w:val="00807996"/>
    <w:rsid w:val="00811610"/>
    <w:rsid w:val="00812743"/>
    <w:rsid w:val="00812FFD"/>
    <w:rsid w:val="0081320F"/>
    <w:rsid w:val="00813215"/>
    <w:rsid w:val="00813273"/>
    <w:rsid w:val="00813CF9"/>
    <w:rsid w:val="00813E43"/>
    <w:rsid w:val="00814672"/>
    <w:rsid w:val="00814BE8"/>
    <w:rsid w:val="00814CB5"/>
    <w:rsid w:val="0081598F"/>
    <w:rsid w:val="00815D48"/>
    <w:rsid w:val="00815E1E"/>
    <w:rsid w:val="00816AC2"/>
    <w:rsid w:val="00816CD4"/>
    <w:rsid w:val="00817285"/>
    <w:rsid w:val="0081768D"/>
    <w:rsid w:val="00817BC9"/>
    <w:rsid w:val="00817DC9"/>
    <w:rsid w:val="00817DE5"/>
    <w:rsid w:val="00817F41"/>
    <w:rsid w:val="008206A7"/>
    <w:rsid w:val="008207ED"/>
    <w:rsid w:val="00820A50"/>
    <w:rsid w:val="0082148B"/>
    <w:rsid w:val="00821763"/>
    <w:rsid w:val="008217F2"/>
    <w:rsid w:val="00821A89"/>
    <w:rsid w:val="00821B22"/>
    <w:rsid w:val="00821DFC"/>
    <w:rsid w:val="00822C8A"/>
    <w:rsid w:val="008239B7"/>
    <w:rsid w:val="00823B40"/>
    <w:rsid w:val="00823E4D"/>
    <w:rsid w:val="0082584F"/>
    <w:rsid w:val="0082585D"/>
    <w:rsid w:val="00826463"/>
    <w:rsid w:val="008266B3"/>
    <w:rsid w:val="00826745"/>
    <w:rsid w:val="00826868"/>
    <w:rsid w:val="00826892"/>
    <w:rsid w:val="00826C4C"/>
    <w:rsid w:val="008273EA"/>
    <w:rsid w:val="0083050F"/>
    <w:rsid w:val="008308C3"/>
    <w:rsid w:val="008323C0"/>
    <w:rsid w:val="0083306D"/>
    <w:rsid w:val="008331F6"/>
    <w:rsid w:val="008341D8"/>
    <w:rsid w:val="00834565"/>
    <w:rsid w:val="00834923"/>
    <w:rsid w:val="00835772"/>
    <w:rsid w:val="008367BB"/>
    <w:rsid w:val="008368B5"/>
    <w:rsid w:val="00837AF8"/>
    <w:rsid w:val="00840833"/>
    <w:rsid w:val="0084156C"/>
    <w:rsid w:val="00841605"/>
    <w:rsid w:val="00842284"/>
    <w:rsid w:val="00842B5A"/>
    <w:rsid w:val="00842E3D"/>
    <w:rsid w:val="008432EC"/>
    <w:rsid w:val="008448E2"/>
    <w:rsid w:val="008449AD"/>
    <w:rsid w:val="00845455"/>
    <w:rsid w:val="00845BA9"/>
    <w:rsid w:val="008460E1"/>
    <w:rsid w:val="00846173"/>
    <w:rsid w:val="00846237"/>
    <w:rsid w:val="008467BC"/>
    <w:rsid w:val="00846ED6"/>
    <w:rsid w:val="00850052"/>
    <w:rsid w:val="008509AA"/>
    <w:rsid w:val="00851153"/>
    <w:rsid w:val="00851F60"/>
    <w:rsid w:val="008523E0"/>
    <w:rsid w:val="00852B05"/>
    <w:rsid w:val="00852C2C"/>
    <w:rsid w:val="00852DEF"/>
    <w:rsid w:val="00853538"/>
    <w:rsid w:val="008537E1"/>
    <w:rsid w:val="00853C01"/>
    <w:rsid w:val="00853C52"/>
    <w:rsid w:val="00854D79"/>
    <w:rsid w:val="00854F1F"/>
    <w:rsid w:val="0085519D"/>
    <w:rsid w:val="0085587E"/>
    <w:rsid w:val="0085613A"/>
    <w:rsid w:val="0085639C"/>
    <w:rsid w:val="00856437"/>
    <w:rsid w:val="008569B9"/>
    <w:rsid w:val="0085753B"/>
    <w:rsid w:val="00857691"/>
    <w:rsid w:val="008604DC"/>
    <w:rsid w:val="00860682"/>
    <w:rsid w:val="008610A9"/>
    <w:rsid w:val="00861625"/>
    <w:rsid w:val="00861BDF"/>
    <w:rsid w:val="00861C5F"/>
    <w:rsid w:val="0086422F"/>
    <w:rsid w:val="00864BE0"/>
    <w:rsid w:val="0086562F"/>
    <w:rsid w:val="00865EB7"/>
    <w:rsid w:val="00865FB8"/>
    <w:rsid w:val="00866BBA"/>
    <w:rsid w:val="0086700E"/>
    <w:rsid w:val="008709E2"/>
    <w:rsid w:val="008711FA"/>
    <w:rsid w:val="00871331"/>
    <w:rsid w:val="0087149B"/>
    <w:rsid w:val="00871A70"/>
    <w:rsid w:val="00871BF2"/>
    <w:rsid w:val="0087248F"/>
    <w:rsid w:val="00872971"/>
    <w:rsid w:val="00872B07"/>
    <w:rsid w:val="00872EAB"/>
    <w:rsid w:val="0087317D"/>
    <w:rsid w:val="00873408"/>
    <w:rsid w:val="008736FB"/>
    <w:rsid w:val="00873AEC"/>
    <w:rsid w:val="00873F86"/>
    <w:rsid w:val="0087402E"/>
    <w:rsid w:val="008742EA"/>
    <w:rsid w:val="00874701"/>
    <w:rsid w:val="00874925"/>
    <w:rsid w:val="00874AAD"/>
    <w:rsid w:val="008758A8"/>
    <w:rsid w:val="00875AC5"/>
    <w:rsid w:val="00876457"/>
    <w:rsid w:val="0087680D"/>
    <w:rsid w:val="00876A08"/>
    <w:rsid w:val="00877228"/>
    <w:rsid w:val="008778C2"/>
    <w:rsid w:val="008778F9"/>
    <w:rsid w:val="00877B3D"/>
    <w:rsid w:val="00880CC8"/>
    <w:rsid w:val="0088175B"/>
    <w:rsid w:val="00881ED7"/>
    <w:rsid w:val="00882086"/>
    <w:rsid w:val="00882DD0"/>
    <w:rsid w:val="00882F78"/>
    <w:rsid w:val="00883CD5"/>
    <w:rsid w:val="00883E6C"/>
    <w:rsid w:val="00883E9B"/>
    <w:rsid w:val="00884062"/>
    <w:rsid w:val="0088460E"/>
    <w:rsid w:val="008847B7"/>
    <w:rsid w:val="00884A85"/>
    <w:rsid w:val="00884B3B"/>
    <w:rsid w:val="00884E04"/>
    <w:rsid w:val="00885022"/>
    <w:rsid w:val="00885120"/>
    <w:rsid w:val="0088703B"/>
    <w:rsid w:val="00887946"/>
    <w:rsid w:val="00890365"/>
    <w:rsid w:val="008906FA"/>
    <w:rsid w:val="008907C6"/>
    <w:rsid w:val="00890CAF"/>
    <w:rsid w:val="00891498"/>
    <w:rsid w:val="00891BF9"/>
    <w:rsid w:val="0089260A"/>
    <w:rsid w:val="00893A99"/>
    <w:rsid w:val="00893B5E"/>
    <w:rsid w:val="00893BF2"/>
    <w:rsid w:val="008943D1"/>
    <w:rsid w:val="00894E96"/>
    <w:rsid w:val="00895A5B"/>
    <w:rsid w:val="008966D5"/>
    <w:rsid w:val="00896ED9"/>
    <w:rsid w:val="008975D1"/>
    <w:rsid w:val="008A0C04"/>
    <w:rsid w:val="008A12F3"/>
    <w:rsid w:val="008A1DDD"/>
    <w:rsid w:val="008A25A9"/>
    <w:rsid w:val="008A293F"/>
    <w:rsid w:val="008A2B50"/>
    <w:rsid w:val="008A2F59"/>
    <w:rsid w:val="008A31F0"/>
    <w:rsid w:val="008A338D"/>
    <w:rsid w:val="008A3421"/>
    <w:rsid w:val="008A34B0"/>
    <w:rsid w:val="008A35EB"/>
    <w:rsid w:val="008A3630"/>
    <w:rsid w:val="008A3843"/>
    <w:rsid w:val="008A3A27"/>
    <w:rsid w:val="008A4E84"/>
    <w:rsid w:val="008A50F0"/>
    <w:rsid w:val="008A5215"/>
    <w:rsid w:val="008A66FB"/>
    <w:rsid w:val="008A718C"/>
    <w:rsid w:val="008A7286"/>
    <w:rsid w:val="008A73F8"/>
    <w:rsid w:val="008A74E3"/>
    <w:rsid w:val="008A7B10"/>
    <w:rsid w:val="008A7F00"/>
    <w:rsid w:val="008B00A0"/>
    <w:rsid w:val="008B0100"/>
    <w:rsid w:val="008B018D"/>
    <w:rsid w:val="008B01F1"/>
    <w:rsid w:val="008B02B2"/>
    <w:rsid w:val="008B0461"/>
    <w:rsid w:val="008B07CB"/>
    <w:rsid w:val="008B1871"/>
    <w:rsid w:val="008B1B0B"/>
    <w:rsid w:val="008B26BE"/>
    <w:rsid w:val="008B2FF4"/>
    <w:rsid w:val="008B389E"/>
    <w:rsid w:val="008B3E13"/>
    <w:rsid w:val="008B4534"/>
    <w:rsid w:val="008B522E"/>
    <w:rsid w:val="008B5760"/>
    <w:rsid w:val="008B5B8F"/>
    <w:rsid w:val="008B5C62"/>
    <w:rsid w:val="008B627F"/>
    <w:rsid w:val="008B6AF5"/>
    <w:rsid w:val="008B6E6E"/>
    <w:rsid w:val="008B6EA3"/>
    <w:rsid w:val="008B70BC"/>
    <w:rsid w:val="008B70E2"/>
    <w:rsid w:val="008C07CB"/>
    <w:rsid w:val="008C251A"/>
    <w:rsid w:val="008C2783"/>
    <w:rsid w:val="008C2979"/>
    <w:rsid w:val="008C3F01"/>
    <w:rsid w:val="008C41C1"/>
    <w:rsid w:val="008C423E"/>
    <w:rsid w:val="008C472E"/>
    <w:rsid w:val="008C4D16"/>
    <w:rsid w:val="008C52BB"/>
    <w:rsid w:val="008C5F4B"/>
    <w:rsid w:val="008C620E"/>
    <w:rsid w:val="008C664B"/>
    <w:rsid w:val="008C752A"/>
    <w:rsid w:val="008C754F"/>
    <w:rsid w:val="008C777D"/>
    <w:rsid w:val="008C7901"/>
    <w:rsid w:val="008D0488"/>
    <w:rsid w:val="008D0CA0"/>
    <w:rsid w:val="008D148D"/>
    <w:rsid w:val="008D191A"/>
    <w:rsid w:val="008D1AE9"/>
    <w:rsid w:val="008D1F28"/>
    <w:rsid w:val="008D1FCD"/>
    <w:rsid w:val="008D22E9"/>
    <w:rsid w:val="008D24DB"/>
    <w:rsid w:val="008D2540"/>
    <w:rsid w:val="008D42F6"/>
    <w:rsid w:val="008D4385"/>
    <w:rsid w:val="008D43D8"/>
    <w:rsid w:val="008D4ED9"/>
    <w:rsid w:val="008D53E8"/>
    <w:rsid w:val="008D56A5"/>
    <w:rsid w:val="008D589C"/>
    <w:rsid w:val="008D5E4C"/>
    <w:rsid w:val="008D6A4F"/>
    <w:rsid w:val="008D6B54"/>
    <w:rsid w:val="008D6BE8"/>
    <w:rsid w:val="008D7393"/>
    <w:rsid w:val="008E0987"/>
    <w:rsid w:val="008E11EA"/>
    <w:rsid w:val="008E1D70"/>
    <w:rsid w:val="008E1E3E"/>
    <w:rsid w:val="008E3202"/>
    <w:rsid w:val="008E411A"/>
    <w:rsid w:val="008E438B"/>
    <w:rsid w:val="008E4F93"/>
    <w:rsid w:val="008E5255"/>
    <w:rsid w:val="008E53F2"/>
    <w:rsid w:val="008E552C"/>
    <w:rsid w:val="008E59EF"/>
    <w:rsid w:val="008E5A30"/>
    <w:rsid w:val="008E5A64"/>
    <w:rsid w:val="008E5D8E"/>
    <w:rsid w:val="008E5E2B"/>
    <w:rsid w:val="008E5FEB"/>
    <w:rsid w:val="008E68E1"/>
    <w:rsid w:val="008E6B91"/>
    <w:rsid w:val="008E70BE"/>
    <w:rsid w:val="008E72C7"/>
    <w:rsid w:val="008E7391"/>
    <w:rsid w:val="008E73C0"/>
    <w:rsid w:val="008F1583"/>
    <w:rsid w:val="008F17BC"/>
    <w:rsid w:val="008F19A4"/>
    <w:rsid w:val="008F206F"/>
    <w:rsid w:val="008F3466"/>
    <w:rsid w:val="008F3703"/>
    <w:rsid w:val="008F38D8"/>
    <w:rsid w:val="008F3EB7"/>
    <w:rsid w:val="008F43F7"/>
    <w:rsid w:val="008F4944"/>
    <w:rsid w:val="008F4ECF"/>
    <w:rsid w:val="008F5726"/>
    <w:rsid w:val="008F582E"/>
    <w:rsid w:val="008F64A5"/>
    <w:rsid w:val="008F674F"/>
    <w:rsid w:val="008F6A70"/>
    <w:rsid w:val="008F761F"/>
    <w:rsid w:val="008F7C81"/>
    <w:rsid w:val="008F7F1D"/>
    <w:rsid w:val="009005D8"/>
    <w:rsid w:val="00900A57"/>
    <w:rsid w:val="00900F45"/>
    <w:rsid w:val="00901442"/>
    <w:rsid w:val="00901AFA"/>
    <w:rsid w:val="009020A7"/>
    <w:rsid w:val="00902491"/>
    <w:rsid w:val="00903009"/>
    <w:rsid w:val="0090330F"/>
    <w:rsid w:val="00903697"/>
    <w:rsid w:val="00903B02"/>
    <w:rsid w:val="00903EBD"/>
    <w:rsid w:val="00903F05"/>
    <w:rsid w:val="00904AA7"/>
    <w:rsid w:val="009050AE"/>
    <w:rsid w:val="009052B5"/>
    <w:rsid w:val="009055F4"/>
    <w:rsid w:val="00905794"/>
    <w:rsid w:val="00905C11"/>
    <w:rsid w:val="00905DD7"/>
    <w:rsid w:val="00905EA1"/>
    <w:rsid w:val="00907F5D"/>
    <w:rsid w:val="009100B4"/>
    <w:rsid w:val="009103FF"/>
    <w:rsid w:val="00910B65"/>
    <w:rsid w:val="0091112A"/>
    <w:rsid w:val="009118C5"/>
    <w:rsid w:val="00912179"/>
    <w:rsid w:val="009128B2"/>
    <w:rsid w:val="009130F3"/>
    <w:rsid w:val="0091370A"/>
    <w:rsid w:val="00914205"/>
    <w:rsid w:val="00915546"/>
    <w:rsid w:val="00915A5D"/>
    <w:rsid w:val="00916313"/>
    <w:rsid w:val="00917E1B"/>
    <w:rsid w:val="00920640"/>
    <w:rsid w:val="00920B18"/>
    <w:rsid w:val="00920CA6"/>
    <w:rsid w:val="0092118B"/>
    <w:rsid w:val="00921AD2"/>
    <w:rsid w:val="00922551"/>
    <w:rsid w:val="00922C40"/>
    <w:rsid w:val="00922CA6"/>
    <w:rsid w:val="009247F7"/>
    <w:rsid w:val="009247FA"/>
    <w:rsid w:val="00924B26"/>
    <w:rsid w:val="00924E77"/>
    <w:rsid w:val="0092571D"/>
    <w:rsid w:val="009258CF"/>
    <w:rsid w:val="00925BB1"/>
    <w:rsid w:val="009263C3"/>
    <w:rsid w:val="00926A03"/>
    <w:rsid w:val="00927AA7"/>
    <w:rsid w:val="00930996"/>
    <w:rsid w:val="00930FA3"/>
    <w:rsid w:val="009329F9"/>
    <w:rsid w:val="0093323E"/>
    <w:rsid w:val="009333F7"/>
    <w:rsid w:val="0093402B"/>
    <w:rsid w:val="00934A00"/>
    <w:rsid w:val="00934D06"/>
    <w:rsid w:val="00934D1D"/>
    <w:rsid w:val="009352D9"/>
    <w:rsid w:val="00935F7E"/>
    <w:rsid w:val="0093624F"/>
    <w:rsid w:val="00936ABA"/>
    <w:rsid w:val="00936ADC"/>
    <w:rsid w:val="00937EEF"/>
    <w:rsid w:val="00940ACA"/>
    <w:rsid w:val="0094151C"/>
    <w:rsid w:val="00942206"/>
    <w:rsid w:val="00942315"/>
    <w:rsid w:val="00942614"/>
    <w:rsid w:val="009429BB"/>
    <w:rsid w:val="00942E29"/>
    <w:rsid w:val="00943CD3"/>
    <w:rsid w:val="009449BD"/>
    <w:rsid w:val="00944CA8"/>
    <w:rsid w:val="00944F91"/>
    <w:rsid w:val="00945259"/>
    <w:rsid w:val="00945A20"/>
    <w:rsid w:val="00945F65"/>
    <w:rsid w:val="00946E2C"/>
    <w:rsid w:val="00946F32"/>
    <w:rsid w:val="009471BF"/>
    <w:rsid w:val="00947C96"/>
    <w:rsid w:val="00950507"/>
    <w:rsid w:val="00950BE6"/>
    <w:rsid w:val="00950E45"/>
    <w:rsid w:val="0095191F"/>
    <w:rsid w:val="00951A75"/>
    <w:rsid w:val="00951BB9"/>
    <w:rsid w:val="00951F77"/>
    <w:rsid w:val="00952768"/>
    <w:rsid w:val="00952EBB"/>
    <w:rsid w:val="00953A47"/>
    <w:rsid w:val="0095463D"/>
    <w:rsid w:val="00954A51"/>
    <w:rsid w:val="00954D9F"/>
    <w:rsid w:val="00955334"/>
    <w:rsid w:val="00955D6B"/>
    <w:rsid w:val="00955EA5"/>
    <w:rsid w:val="00956DA5"/>
    <w:rsid w:val="0095717B"/>
    <w:rsid w:val="009574BA"/>
    <w:rsid w:val="0096053F"/>
    <w:rsid w:val="00960C14"/>
    <w:rsid w:val="0096142B"/>
    <w:rsid w:val="00961D52"/>
    <w:rsid w:val="00961E31"/>
    <w:rsid w:val="00961F2D"/>
    <w:rsid w:val="00962A54"/>
    <w:rsid w:val="00962A86"/>
    <w:rsid w:val="0096328E"/>
    <w:rsid w:val="00963705"/>
    <w:rsid w:val="00963AEC"/>
    <w:rsid w:val="009650AB"/>
    <w:rsid w:val="00967715"/>
    <w:rsid w:val="00967CFE"/>
    <w:rsid w:val="00970C85"/>
    <w:rsid w:val="00970F3F"/>
    <w:rsid w:val="009712D4"/>
    <w:rsid w:val="00971821"/>
    <w:rsid w:val="0097196A"/>
    <w:rsid w:val="00971C62"/>
    <w:rsid w:val="00972F56"/>
    <w:rsid w:val="0097439F"/>
    <w:rsid w:val="00974549"/>
    <w:rsid w:val="00975101"/>
    <w:rsid w:val="00975468"/>
    <w:rsid w:val="009755C1"/>
    <w:rsid w:val="00975918"/>
    <w:rsid w:val="00975F4E"/>
    <w:rsid w:val="0097600F"/>
    <w:rsid w:val="009764EF"/>
    <w:rsid w:val="00976CEB"/>
    <w:rsid w:val="0097702C"/>
    <w:rsid w:val="00977151"/>
    <w:rsid w:val="00980195"/>
    <w:rsid w:val="0098101F"/>
    <w:rsid w:val="009816B8"/>
    <w:rsid w:val="00981850"/>
    <w:rsid w:val="00981FD9"/>
    <w:rsid w:val="009826EF"/>
    <w:rsid w:val="00983016"/>
    <w:rsid w:val="00983643"/>
    <w:rsid w:val="00983757"/>
    <w:rsid w:val="009849DE"/>
    <w:rsid w:val="00986140"/>
    <w:rsid w:val="009862AA"/>
    <w:rsid w:val="0098659A"/>
    <w:rsid w:val="00986D77"/>
    <w:rsid w:val="0098767B"/>
    <w:rsid w:val="00987A7F"/>
    <w:rsid w:val="00987E8C"/>
    <w:rsid w:val="00990B6F"/>
    <w:rsid w:val="009913EE"/>
    <w:rsid w:val="009921B0"/>
    <w:rsid w:val="0099247B"/>
    <w:rsid w:val="009925B6"/>
    <w:rsid w:val="009927D6"/>
    <w:rsid w:val="00993118"/>
    <w:rsid w:val="00993390"/>
    <w:rsid w:val="0099374A"/>
    <w:rsid w:val="00993887"/>
    <w:rsid w:val="00993D8C"/>
    <w:rsid w:val="0099437B"/>
    <w:rsid w:val="0099457F"/>
    <w:rsid w:val="00994EF8"/>
    <w:rsid w:val="00995239"/>
    <w:rsid w:val="0099598B"/>
    <w:rsid w:val="009961B8"/>
    <w:rsid w:val="00996D31"/>
    <w:rsid w:val="009970A9"/>
    <w:rsid w:val="009979E6"/>
    <w:rsid w:val="00997D21"/>
    <w:rsid w:val="00997E79"/>
    <w:rsid w:val="009A0370"/>
    <w:rsid w:val="009A0CC3"/>
    <w:rsid w:val="009A10BA"/>
    <w:rsid w:val="009A2047"/>
    <w:rsid w:val="009A2126"/>
    <w:rsid w:val="009A24BA"/>
    <w:rsid w:val="009A298A"/>
    <w:rsid w:val="009A2F75"/>
    <w:rsid w:val="009A3222"/>
    <w:rsid w:val="009A3F46"/>
    <w:rsid w:val="009A42BB"/>
    <w:rsid w:val="009A44AD"/>
    <w:rsid w:val="009A5339"/>
    <w:rsid w:val="009A5845"/>
    <w:rsid w:val="009A640F"/>
    <w:rsid w:val="009A6973"/>
    <w:rsid w:val="009A6D19"/>
    <w:rsid w:val="009A6D51"/>
    <w:rsid w:val="009A7194"/>
    <w:rsid w:val="009B04A3"/>
    <w:rsid w:val="009B1397"/>
    <w:rsid w:val="009B344F"/>
    <w:rsid w:val="009B3704"/>
    <w:rsid w:val="009B38DD"/>
    <w:rsid w:val="009B406C"/>
    <w:rsid w:val="009B5006"/>
    <w:rsid w:val="009B5400"/>
    <w:rsid w:val="009B552C"/>
    <w:rsid w:val="009B583F"/>
    <w:rsid w:val="009B5E2E"/>
    <w:rsid w:val="009B6112"/>
    <w:rsid w:val="009B700B"/>
    <w:rsid w:val="009B750B"/>
    <w:rsid w:val="009B7611"/>
    <w:rsid w:val="009C15D0"/>
    <w:rsid w:val="009C1B07"/>
    <w:rsid w:val="009C1D43"/>
    <w:rsid w:val="009C20D2"/>
    <w:rsid w:val="009C23E9"/>
    <w:rsid w:val="009C277F"/>
    <w:rsid w:val="009C2BB9"/>
    <w:rsid w:val="009C2EBF"/>
    <w:rsid w:val="009C3238"/>
    <w:rsid w:val="009C3690"/>
    <w:rsid w:val="009C3D69"/>
    <w:rsid w:val="009C43CB"/>
    <w:rsid w:val="009C4A39"/>
    <w:rsid w:val="009C51F4"/>
    <w:rsid w:val="009C529A"/>
    <w:rsid w:val="009C6499"/>
    <w:rsid w:val="009C6E95"/>
    <w:rsid w:val="009C730D"/>
    <w:rsid w:val="009C797A"/>
    <w:rsid w:val="009C7BBF"/>
    <w:rsid w:val="009D07F6"/>
    <w:rsid w:val="009D0E80"/>
    <w:rsid w:val="009D0FA6"/>
    <w:rsid w:val="009D1B7B"/>
    <w:rsid w:val="009D1CFA"/>
    <w:rsid w:val="009D1E8C"/>
    <w:rsid w:val="009D244A"/>
    <w:rsid w:val="009D2771"/>
    <w:rsid w:val="009D2A8B"/>
    <w:rsid w:val="009D2D0B"/>
    <w:rsid w:val="009D359C"/>
    <w:rsid w:val="009D3821"/>
    <w:rsid w:val="009D422C"/>
    <w:rsid w:val="009D4939"/>
    <w:rsid w:val="009D4C58"/>
    <w:rsid w:val="009D55DB"/>
    <w:rsid w:val="009D664D"/>
    <w:rsid w:val="009D6C68"/>
    <w:rsid w:val="009D72E5"/>
    <w:rsid w:val="009D7567"/>
    <w:rsid w:val="009D78DC"/>
    <w:rsid w:val="009D7902"/>
    <w:rsid w:val="009D7DB2"/>
    <w:rsid w:val="009E0231"/>
    <w:rsid w:val="009E0CDD"/>
    <w:rsid w:val="009E15CD"/>
    <w:rsid w:val="009E1B78"/>
    <w:rsid w:val="009E283E"/>
    <w:rsid w:val="009E2C55"/>
    <w:rsid w:val="009E3091"/>
    <w:rsid w:val="009E43C8"/>
    <w:rsid w:val="009E4AE7"/>
    <w:rsid w:val="009E5772"/>
    <w:rsid w:val="009E5FCD"/>
    <w:rsid w:val="009E6860"/>
    <w:rsid w:val="009E693F"/>
    <w:rsid w:val="009E700B"/>
    <w:rsid w:val="009E7536"/>
    <w:rsid w:val="009E7806"/>
    <w:rsid w:val="009E78E6"/>
    <w:rsid w:val="009E7AE3"/>
    <w:rsid w:val="009F02E7"/>
    <w:rsid w:val="009F06B2"/>
    <w:rsid w:val="009F08FB"/>
    <w:rsid w:val="009F156C"/>
    <w:rsid w:val="009F17A9"/>
    <w:rsid w:val="009F1C1E"/>
    <w:rsid w:val="009F284F"/>
    <w:rsid w:val="009F2D05"/>
    <w:rsid w:val="009F2D8A"/>
    <w:rsid w:val="009F4413"/>
    <w:rsid w:val="009F491B"/>
    <w:rsid w:val="009F5423"/>
    <w:rsid w:val="009F5F9E"/>
    <w:rsid w:val="009F6288"/>
    <w:rsid w:val="009F68CC"/>
    <w:rsid w:val="009F6EE9"/>
    <w:rsid w:val="009F747E"/>
    <w:rsid w:val="009F7FD9"/>
    <w:rsid w:val="00A00347"/>
    <w:rsid w:val="00A00AA7"/>
    <w:rsid w:val="00A01C57"/>
    <w:rsid w:val="00A01EE3"/>
    <w:rsid w:val="00A02355"/>
    <w:rsid w:val="00A02DC5"/>
    <w:rsid w:val="00A02DE5"/>
    <w:rsid w:val="00A0372A"/>
    <w:rsid w:val="00A037CF"/>
    <w:rsid w:val="00A03D8B"/>
    <w:rsid w:val="00A03E47"/>
    <w:rsid w:val="00A040F1"/>
    <w:rsid w:val="00A04455"/>
    <w:rsid w:val="00A04C5D"/>
    <w:rsid w:val="00A04DBE"/>
    <w:rsid w:val="00A055A8"/>
    <w:rsid w:val="00A05941"/>
    <w:rsid w:val="00A069E5"/>
    <w:rsid w:val="00A06E04"/>
    <w:rsid w:val="00A07A5D"/>
    <w:rsid w:val="00A10274"/>
    <w:rsid w:val="00A1077C"/>
    <w:rsid w:val="00A108D5"/>
    <w:rsid w:val="00A1095F"/>
    <w:rsid w:val="00A10EAA"/>
    <w:rsid w:val="00A126B9"/>
    <w:rsid w:val="00A1288C"/>
    <w:rsid w:val="00A1315A"/>
    <w:rsid w:val="00A13360"/>
    <w:rsid w:val="00A133BD"/>
    <w:rsid w:val="00A133E8"/>
    <w:rsid w:val="00A13DD9"/>
    <w:rsid w:val="00A13F38"/>
    <w:rsid w:val="00A157BF"/>
    <w:rsid w:val="00A15EC9"/>
    <w:rsid w:val="00A1727F"/>
    <w:rsid w:val="00A176F6"/>
    <w:rsid w:val="00A178A8"/>
    <w:rsid w:val="00A202BC"/>
    <w:rsid w:val="00A20434"/>
    <w:rsid w:val="00A2058E"/>
    <w:rsid w:val="00A21337"/>
    <w:rsid w:val="00A21806"/>
    <w:rsid w:val="00A22C31"/>
    <w:rsid w:val="00A23D5F"/>
    <w:rsid w:val="00A24031"/>
    <w:rsid w:val="00A2488D"/>
    <w:rsid w:val="00A249C6"/>
    <w:rsid w:val="00A254F1"/>
    <w:rsid w:val="00A25ED5"/>
    <w:rsid w:val="00A26053"/>
    <w:rsid w:val="00A26BE4"/>
    <w:rsid w:val="00A275E9"/>
    <w:rsid w:val="00A27D9A"/>
    <w:rsid w:val="00A27E5C"/>
    <w:rsid w:val="00A3072A"/>
    <w:rsid w:val="00A30C94"/>
    <w:rsid w:val="00A31519"/>
    <w:rsid w:val="00A31AEB"/>
    <w:rsid w:val="00A31F79"/>
    <w:rsid w:val="00A32405"/>
    <w:rsid w:val="00A325BC"/>
    <w:rsid w:val="00A33A7A"/>
    <w:rsid w:val="00A3446A"/>
    <w:rsid w:val="00A353E3"/>
    <w:rsid w:val="00A36398"/>
    <w:rsid w:val="00A3698B"/>
    <w:rsid w:val="00A37CD9"/>
    <w:rsid w:val="00A37F1C"/>
    <w:rsid w:val="00A37FB6"/>
    <w:rsid w:val="00A408FB"/>
    <w:rsid w:val="00A40AA5"/>
    <w:rsid w:val="00A40D0C"/>
    <w:rsid w:val="00A4102C"/>
    <w:rsid w:val="00A411C1"/>
    <w:rsid w:val="00A411C3"/>
    <w:rsid w:val="00A4162E"/>
    <w:rsid w:val="00A417B0"/>
    <w:rsid w:val="00A425D7"/>
    <w:rsid w:val="00A42CE3"/>
    <w:rsid w:val="00A42F97"/>
    <w:rsid w:val="00A430EF"/>
    <w:rsid w:val="00A436A5"/>
    <w:rsid w:val="00A436B0"/>
    <w:rsid w:val="00A43B5C"/>
    <w:rsid w:val="00A446B0"/>
    <w:rsid w:val="00A446CF"/>
    <w:rsid w:val="00A448B5"/>
    <w:rsid w:val="00A455D4"/>
    <w:rsid w:val="00A459BE"/>
    <w:rsid w:val="00A45AEE"/>
    <w:rsid w:val="00A468B0"/>
    <w:rsid w:val="00A469E1"/>
    <w:rsid w:val="00A46C98"/>
    <w:rsid w:val="00A47C12"/>
    <w:rsid w:val="00A504C7"/>
    <w:rsid w:val="00A51309"/>
    <w:rsid w:val="00A5256A"/>
    <w:rsid w:val="00A52CED"/>
    <w:rsid w:val="00A52F5E"/>
    <w:rsid w:val="00A53380"/>
    <w:rsid w:val="00A54034"/>
    <w:rsid w:val="00A54479"/>
    <w:rsid w:val="00A54C83"/>
    <w:rsid w:val="00A55E25"/>
    <w:rsid w:val="00A56D02"/>
    <w:rsid w:val="00A57030"/>
    <w:rsid w:val="00A572B0"/>
    <w:rsid w:val="00A573F9"/>
    <w:rsid w:val="00A57FD0"/>
    <w:rsid w:val="00A60C45"/>
    <w:rsid w:val="00A60EB8"/>
    <w:rsid w:val="00A60FEA"/>
    <w:rsid w:val="00A613D6"/>
    <w:rsid w:val="00A6162A"/>
    <w:rsid w:val="00A61F2C"/>
    <w:rsid w:val="00A620A8"/>
    <w:rsid w:val="00A6227D"/>
    <w:rsid w:val="00A62ACF"/>
    <w:rsid w:val="00A62B4F"/>
    <w:rsid w:val="00A62BF0"/>
    <w:rsid w:val="00A632C7"/>
    <w:rsid w:val="00A635A4"/>
    <w:rsid w:val="00A63620"/>
    <w:rsid w:val="00A63F52"/>
    <w:rsid w:val="00A63FB5"/>
    <w:rsid w:val="00A65503"/>
    <w:rsid w:val="00A66939"/>
    <w:rsid w:val="00A66BB0"/>
    <w:rsid w:val="00A678BC"/>
    <w:rsid w:val="00A67996"/>
    <w:rsid w:val="00A67D59"/>
    <w:rsid w:val="00A7018B"/>
    <w:rsid w:val="00A7033E"/>
    <w:rsid w:val="00A70B73"/>
    <w:rsid w:val="00A71F36"/>
    <w:rsid w:val="00A7256A"/>
    <w:rsid w:val="00A7338A"/>
    <w:rsid w:val="00A7548D"/>
    <w:rsid w:val="00A75A86"/>
    <w:rsid w:val="00A75E8B"/>
    <w:rsid w:val="00A767D9"/>
    <w:rsid w:val="00A76BEB"/>
    <w:rsid w:val="00A77502"/>
    <w:rsid w:val="00A800B1"/>
    <w:rsid w:val="00A80803"/>
    <w:rsid w:val="00A80F9D"/>
    <w:rsid w:val="00A81318"/>
    <w:rsid w:val="00A81452"/>
    <w:rsid w:val="00A81F63"/>
    <w:rsid w:val="00A823FF"/>
    <w:rsid w:val="00A82B52"/>
    <w:rsid w:val="00A837FA"/>
    <w:rsid w:val="00A83A6F"/>
    <w:rsid w:val="00A83F5D"/>
    <w:rsid w:val="00A850BA"/>
    <w:rsid w:val="00A85146"/>
    <w:rsid w:val="00A85E0F"/>
    <w:rsid w:val="00A8605A"/>
    <w:rsid w:val="00A87756"/>
    <w:rsid w:val="00A87814"/>
    <w:rsid w:val="00A90358"/>
    <w:rsid w:val="00A90B83"/>
    <w:rsid w:val="00A919A4"/>
    <w:rsid w:val="00A91C0C"/>
    <w:rsid w:val="00A93274"/>
    <w:rsid w:val="00A938B4"/>
    <w:rsid w:val="00A93F3E"/>
    <w:rsid w:val="00A94164"/>
    <w:rsid w:val="00A94E15"/>
    <w:rsid w:val="00A94E7F"/>
    <w:rsid w:val="00A95341"/>
    <w:rsid w:val="00A955AB"/>
    <w:rsid w:val="00A95626"/>
    <w:rsid w:val="00A95FBF"/>
    <w:rsid w:val="00A960F5"/>
    <w:rsid w:val="00A9647C"/>
    <w:rsid w:val="00A966FB"/>
    <w:rsid w:val="00A96803"/>
    <w:rsid w:val="00A96D35"/>
    <w:rsid w:val="00A97320"/>
    <w:rsid w:val="00A9781C"/>
    <w:rsid w:val="00AA05D8"/>
    <w:rsid w:val="00AA07B6"/>
    <w:rsid w:val="00AA0D35"/>
    <w:rsid w:val="00AA10BA"/>
    <w:rsid w:val="00AA1232"/>
    <w:rsid w:val="00AA12C3"/>
    <w:rsid w:val="00AA1D20"/>
    <w:rsid w:val="00AA1FB3"/>
    <w:rsid w:val="00AA2ABD"/>
    <w:rsid w:val="00AA2CD0"/>
    <w:rsid w:val="00AA2E1B"/>
    <w:rsid w:val="00AA35EF"/>
    <w:rsid w:val="00AA3BE0"/>
    <w:rsid w:val="00AA4113"/>
    <w:rsid w:val="00AA5162"/>
    <w:rsid w:val="00AA5555"/>
    <w:rsid w:val="00AA5ECE"/>
    <w:rsid w:val="00AA6504"/>
    <w:rsid w:val="00AA6FA8"/>
    <w:rsid w:val="00AA7D19"/>
    <w:rsid w:val="00AB0067"/>
    <w:rsid w:val="00AB00EA"/>
    <w:rsid w:val="00AB0306"/>
    <w:rsid w:val="00AB03DC"/>
    <w:rsid w:val="00AB06C8"/>
    <w:rsid w:val="00AB0708"/>
    <w:rsid w:val="00AB15EA"/>
    <w:rsid w:val="00AB17FC"/>
    <w:rsid w:val="00AB18B1"/>
    <w:rsid w:val="00AB1B73"/>
    <w:rsid w:val="00AB1C74"/>
    <w:rsid w:val="00AB2255"/>
    <w:rsid w:val="00AB22E0"/>
    <w:rsid w:val="00AB2B88"/>
    <w:rsid w:val="00AB575D"/>
    <w:rsid w:val="00AB58DC"/>
    <w:rsid w:val="00AB7651"/>
    <w:rsid w:val="00AC06BE"/>
    <w:rsid w:val="00AC2290"/>
    <w:rsid w:val="00AC239D"/>
    <w:rsid w:val="00AC321F"/>
    <w:rsid w:val="00AC398E"/>
    <w:rsid w:val="00AC49AF"/>
    <w:rsid w:val="00AC5D05"/>
    <w:rsid w:val="00AC66D1"/>
    <w:rsid w:val="00AC6CCB"/>
    <w:rsid w:val="00AC72E2"/>
    <w:rsid w:val="00AD0168"/>
    <w:rsid w:val="00AD03EE"/>
    <w:rsid w:val="00AD04C8"/>
    <w:rsid w:val="00AD085E"/>
    <w:rsid w:val="00AD0B80"/>
    <w:rsid w:val="00AD0E05"/>
    <w:rsid w:val="00AD0E4B"/>
    <w:rsid w:val="00AD1312"/>
    <w:rsid w:val="00AD14AD"/>
    <w:rsid w:val="00AD1A2C"/>
    <w:rsid w:val="00AD1BCA"/>
    <w:rsid w:val="00AD1E2A"/>
    <w:rsid w:val="00AD25F0"/>
    <w:rsid w:val="00AD2A45"/>
    <w:rsid w:val="00AD2C90"/>
    <w:rsid w:val="00AD39F1"/>
    <w:rsid w:val="00AD3C7A"/>
    <w:rsid w:val="00AD4165"/>
    <w:rsid w:val="00AD45F2"/>
    <w:rsid w:val="00AD4890"/>
    <w:rsid w:val="00AD4BF0"/>
    <w:rsid w:val="00AD57B9"/>
    <w:rsid w:val="00AD696E"/>
    <w:rsid w:val="00AE026D"/>
    <w:rsid w:val="00AE03E3"/>
    <w:rsid w:val="00AE097E"/>
    <w:rsid w:val="00AE1303"/>
    <w:rsid w:val="00AE141E"/>
    <w:rsid w:val="00AE1A03"/>
    <w:rsid w:val="00AE26CB"/>
    <w:rsid w:val="00AE321E"/>
    <w:rsid w:val="00AE33CB"/>
    <w:rsid w:val="00AE3678"/>
    <w:rsid w:val="00AE46CF"/>
    <w:rsid w:val="00AE4837"/>
    <w:rsid w:val="00AE4913"/>
    <w:rsid w:val="00AE495A"/>
    <w:rsid w:val="00AE4A4A"/>
    <w:rsid w:val="00AE4B0D"/>
    <w:rsid w:val="00AE4B25"/>
    <w:rsid w:val="00AE51B1"/>
    <w:rsid w:val="00AE5CAF"/>
    <w:rsid w:val="00AE5EFE"/>
    <w:rsid w:val="00AE65BF"/>
    <w:rsid w:val="00AE6E2D"/>
    <w:rsid w:val="00AE7AF0"/>
    <w:rsid w:val="00AE7C81"/>
    <w:rsid w:val="00AF0086"/>
    <w:rsid w:val="00AF0C43"/>
    <w:rsid w:val="00AF1AED"/>
    <w:rsid w:val="00AF1C82"/>
    <w:rsid w:val="00AF1D68"/>
    <w:rsid w:val="00AF2CF6"/>
    <w:rsid w:val="00AF30FF"/>
    <w:rsid w:val="00AF32C4"/>
    <w:rsid w:val="00AF4528"/>
    <w:rsid w:val="00AF4DD0"/>
    <w:rsid w:val="00AF52AB"/>
    <w:rsid w:val="00AF5925"/>
    <w:rsid w:val="00AF653B"/>
    <w:rsid w:val="00AF6610"/>
    <w:rsid w:val="00AF6D1B"/>
    <w:rsid w:val="00AF6EE1"/>
    <w:rsid w:val="00AF77A0"/>
    <w:rsid w:val="00AF785F"/>
    <w:rsid w:val="00AF7B95"/>
    <w:rsid w:val="00B0033B"/>
    <w:rsid w:val="00B008AC"/>
    <w:rsid w:val="00B014A8"/>
    <w:rsid w:val="00B01B2F"/>
    <w:rsid w:val="00B022F4"/>
    <w:rsid w:val="00B03036"/>
    <w:rsid w:val="00B03DDF"/>
    <w:rsid w:val="00B05019"/>
    <w:rsid w:val="00B052D4"/>
    <w:rsid w:val="00B05777"/>
    <w:rsid w:val="00B06108"/>
    <w:rsid w:val="00B063E0"/>
    <w:rsid w:val="00B06933"/>
    <w:rsid w:val="00B06ED2"/>
    <w:rsid w:val="00B07135"/>
    <w:rsid w:val="00B07869"/>
    <w:rsid w:val="00B07EC0"/>
    <w:rsid w:val="00B100D9"/>
    <w:rsid w:val="00B10563"/>
    <w:rsid w:val="00B10E9E"/>
    <w:rsid w:val="00B11303"/>
    <w:rsid w:val="00B117F4"/>
    <w:rsid w:val="00B126C1"/>
    <w:rsid w:val="00B12744"/>
    <w:rsid w:val="00B1297C"/>
    <w:rsid w:val="00B129DD"/>
    <w:rsid w:val="00B13294"/>
    <w:rsid w:val="00B1346D"/>
    <w:rsid w:val="00B13E3F"/>
    <w:rsid w:val="00B15040"/>
    <w:rsid w:val="00B1507D"/>
    <w:rsid w:val="00B152D8"/>
    <w:rsid w:val="00B16313"/>
    <w:rsid w:val="00B172A0"/>
    <w:rsid w:val="00B17595"/>
    <w:rsid w:val="00B17E90"/>
    <w:rsid w:val="00B202E3"/>
    <w:rsid w:val="00B20E5D"/>
    <w:rsid w:val="00B2104A"/>
    <w:rsid w:val="00B22362"/>
    <w:rsid w:val="00B22370"/>
    <w:rsid w:val="00B223E4"/>
    <w:rsid w:val="00B22594"/>
    <w:rsid w:val="00B228F7"/>
    <w:rsid w:val="00B23044"/>
    <w:rsid w:val="00B233E7"/>
    <w:rsid w:val="00B23C18"/>
    <w:rsid w:val="00B23EC8"/>
    <w:rsid w:val="00B246C1"/>
    <w:rsid w:val="00B251A5"/>
    <w:rsid w:val="00B256BE"/>
    <w:rsid w:val="00B25BD3"/>
    <w:rsid w:val="00B2636F"/>
    <w:rsid w:val="00B2788C"/>
    <w:rsid w:val="00B30302"/>
    <w:rsid w:val="00B3089A"/>
    <w:rsid w:val="00B308B9"/>
    <w:rsid w:val="00B30EDC"/>
    <w:rsid w:val="00B31323"/>
    <w:rsid w:val="00B31A4A"/>
    <w:rsid w:val="00B32401"/>
    <w:rsid w:val="00B3254F"/>
    <w:rsid w:val="00B32841"/>
    <w:rsid w:val="00B32F7B"/>
    <w:rsid w:val="00B3363D"/>
    <w:rsid w:val="00B339AA"/>
    <w:rsid w:val="00B33D24"/>
    <w:rsid w:val="00B3475E"/>
    <w:rsid w:val="00B3492D"/>
    <w:rsid w:val="00B34AB7"/>
    <w:rsid w:val="00B355DF"/>
    <w:rsid w:val="00B403C1"/>
    <w:rsid w:val="00B408FC"/>
    <w:rsid w:val="00B40BD0"/>
    <w:rsid w:val="00B40FB5"/>
    <w:rsid w:val="00B414D1"/>
    <w:rsid w:val="00B4154A"/>
    <w:rsid w:val="00B41635"/>
    <w:rsid w:val="00B416AC"/>
    <w:rsid w:val="00B41866"/>
    <w:rsid w:val="00B42A3B"/>
    <w:rsid w:val="00B431F2"/>
    <w:rsid w:val="00B435E8"/>
    <w:rsid w:val="00B4372E"/>
    <w:rsid w:val="00B439CD"/>
    <w:rsid w:val="00B44545"/>
    <w:rsid w:val="00B44B2F"/>
    <w:rsid w:val="00B461A4"/>
    <w:rsid w:val="00B463C4"/>
    <w:rsid w:val="00B46B52"/>
    <w:rsid w:val="00B46F3B"/>
    <w:rsid w:val="00B4758C"/>
    <w:rsid w:val="00B50D15"/>
    <w:rsid w:val="00B5154D"/>
    <w:rsid w:val="00B516E3"/>
    <w:rsid w:val="00B527A0"/>
    <w:rsid w:val="00B53304"/>
    <w:rsid w:val="00B55A8E"/>
    <w:rsid w:val="00B55C9E"/>
    <w:rsid w:val="00B5631B"/>
    <w:rsid w:val="00B5786A"/>
    <w:rsid w:val="00B57DF9"/>
    <w:rsid w:val="00B57E1E"/>
    <w:rsid w:val="00B60025"/>
    <w:rsid w:val="00B60475"/>
    <w:rsid w:val="00B605DD"/>
    <w:rsid w:val="00B60760"/>
    <w:rsid w:val="00B613B2"/>
    <w:rsid w:val="00B61808"/>
    <w:rsid w:val="00B61A42"/>
    <w:rsid w:val="00B61D29"/>
    <w:rsid w:val="00B61E35"/>
    <w:rsid w:val="00B61F1C"/>
    <w:rsid w:val="00B626EC"/>
    <w:rsid w:val="00B62E4A"/>
    <w:rsid w:val="00B632F1"/>
    <w:rsid w:val="00B63978"/>
    <w:rsid w:val="00B63991"/>
    <w:rsid w:val="00B63A8F"/>
    <w:rsid w:val="00B63D68"/>
    <w:rsid w:val="00B63DCC"/>
    <w:rsid w:val="00B64888"/>
    <w:rsid w:val="00B64A57"/>
    <w:rsid w:val="00B651F3"/>
    <w:rsid w:val="00B65442"/>
    <w:rsid w:val="00B655C5"/>
    <w:rsid w:val="00B67062"/>
    <w:rsid w:val="00B67598"/>
    <w:rsid w:val="00B70092"/>
    <w:rsid w:val="00B704D7"/>
    <w:rsid w:val="00B710A6"/>
    <w:rsid w:val="00B71A29"/>
    <w:rsid w:val="00B71DAC"/>
    <w:rsid w:val="00B7200C"/>
    <w:rsid w:val="00B72607"/>
    <w:rsid w:val="00B72EE8"/>
    <w:rsid w:val="00B72F5B"/>
    <w:rsid w:val="00B747DC"/>
    <w:rsid w:val="00B74F08"/>
    <w:rsid w:val="00B751CF"/>
    <w:rsid w:val="00B75367"/>
    <w:rsid w:val="00B75736"/>
    <w:rsid w:val="00B759AB"/>
    <w:rsid w:val="00B75B59"/>
    <w:rsid w:val="00B75B9D"/>
    <w:rsid w:val="00B76599"/>
    <w:rsid w:val="00B76980"/>
    <w:rsid w:val="00B7726A"/>
    <w:rsid w:val="00B81CE8"/>
    <w:rsid w:val="00B820C3"/>
    <w:rsid w:val="00B821F0"/>
    <w:rsid w:val="00B82717"/>
    <w:rsid w:val="00B828ED"/>
    <w:rsid w:val="00B82D6E"/>
    <w:rsid w:val="00B82DEA"/>
    <w:rsid w:val="00B8391F"/>
    <w:rsid w:val="00B84D12"/>
    <w:rsid w:val="00B84D41"/>
    <w:rsid w:val="00B8538E"/>
    <w:rsid w:val="00B8563D"/>
    <w:rsid w:val="00B8580C"/>
    <w:rsid w:val="00B85844"/>
    <w:rsid w:val="00B85ECC"/>
    <w:rsid w:val="00B8606B"/>
    <w:rsid w:val="00B87611"/>
    <w:rsid w:val="00B900D3"/>
    <w:rsid w:val="00B911EB"/>
    <w:rsid w:val="00B91330"/>
    <w:rsid w:val="00B91D77"/>
    <w:rsid w:val="00B91DD7"/>
    <w:rsid w:val="00B91F4E"/>
    <w:rsid w:val="00B92773"/>
    <w:rsid w:val="00B92C77"/>
    <w:rsid w:val="00B92D2B"/>
    <w:rsid w:val="00B93D09"/>
    <w:rsid w:val="00B94626"/>
    <w:rsid w:val="00B9495A"/>
    <w:rsid w:val="00B94F5F"/>
    <w:rsid w:val="00B9541F"/>
    <w:rsid w:val="00B95670"/>
    <w:rsid w:val="00B9574E"/>
    <w:rsid w:val="00B95902"/>
    <w:rsid w:val="00B95A31"/>
    <w:rsid w:val="00B96082"/>
    <w:rsid w:val="00B96585"/>
    <w:rsid w:val="00B96611"/>
    <w:rsid w:val="00B96CE3"/>
    <w:rsid w:val="00B96CE5"/>
    <w:rsid w:val="00B96F1A"/>
    <w:rsid w:val="00B97C3D"/>
    <w:rsid w:val="00B97CC9"/>
    <w:rsid w:val="00BA0708"/>
    <w:rsid w:val="00BA0B4E"/>
    <w:rsid w:val="00BA15D5"/>
    <w:rsid w:val="00BA1D9F"/>
    <w:rsid w:val="00BA21F5"/>
    <w:rsid w:val="00BA26A9"/>
    <w:rsid w:val="00BA2A98"/>
    <w:rsid w:val="00BA2E45"/>
    <w:rsid w:val="00BA33F5"/>
    <w:rsid w:val="00BA46A2"/>
    <w:rsid w:val="00BA5743"/>
    <w:rsid w:val="00BA5A62"/>
    <w:rsid w:val="00BA5B7C"/>
    <w:rsid w:val="00BA627D"/>
    <w:rsid w:val="00BA6924"/>
    <w:rsid w:val="00BA707E"/>
    <w:rsid w:val="00BA7846"/>
    <w:rsid w:val="00BA7AA9"/>
    <w:rsid w:val="00BA7AC4"/>
    <w:rsid w:val="00BB07A1"/>
    <w:rsid w:val="00BB0BA2"/>
    <w:rsid w:val="00BB0DE9"/>
    <w:rsid w:val="00BB18FE"/>
    <w:rsid w:val="00BB22AC"/>
    <w:rsid w:val="00BB2416"/>
    <w:rsid w:val="00BB2A36"/>
    <w:rsid w:val="00BB3034"/>
    <w:rsid w:val="00BB3B59"/>
    <w:rsid w:val="00BB3EF5"/>
    <w:rsid w:val="00BB3F6B"/>
    <w:rsid w:val="00BB4849"/>
    <w:rsid w:val="00BB4A67"/>
    <w:rsid w:val="00BB50BA"/>
    <w:rsid w:val="00BB587E"/>
    <w:rsid w:val="00BB70C1"/>
    <w:rsid w:val="00BB7210"/>
    <w:rsid w:val="00BB72A6"/>
    <w:rsid w:val="00BB744B"/>
    <w:rsid w:val="00BB77AD"/>
    <w:rsid w:val="00BC0203"/>
    <w:rsid w:val="00BC0522"/>
    <w:rsid w:val="00BC0F81"/>
    <w:rsid w:val="00BC11A3"/>
    <w:rsid w:val="00BC16EF"/>
    <w:rsid w:val="00BC1E0C"/>
    <w:rsid w:val="00BC22A0"/>
    <w:rsid w:val="00BC352E"/>
    <w:rsid w:val="00BC4833"/>
    <w:rsid w:val="00BC54E1"/>
    <w:rsid w:val="00BC5BC6"/>
    <w:rsid w:val="00BC5FD1"/>
    <w:rsid w:val="00BC6402"/>
    <w:rsid w:val="00BC64AB"/>
    <w:rsid w:val="00BC6FFB"/>
    <w:rsid w:val="00BC79C9"/>
    <w:rsid w:val="00BC7AB0"/>
    <w:rsid w:val="00BC7C48"/>
    <w:rsid w:val="00BD1EE4"/>
    <w:rsid w:val="00BD20A8"/>
    <w:rsid w:val="00BD279F"/>
    <w:rsid w:val="00BD2A42"/>
    <w:rsid w:val="00BD2F24"/>
    <w:rsid w:val="00BD3342"/>
    <w:rsid w:val="00BD3409"/>
    <w:rsid w:val="00BD408D"/>
    <w:rsid w:val="00BD4781"/>
    <w:rsid w:val="00BD4C59"/>
    <w:rsid w:val="00BD5882"/>
    <w:rsid w:val="00BD5D2A"/>
    <w:rsid w:val="00BD6B32"/>
    <w:rsid w:val="00BD6D16"/>
    <w:rsid w:val="00BD734E"/>
    <w:rsid w:val="00BD767E"/>
    <w:rsid w:val="00BD7817"/>
    <w:rsid w:val="00BE052A"/>
    <w:rsid w:val="00BE07F9"/>
    <w:rsid w:val="00BE0B93"/>
    <w:rsid w:val="00BE1726"/>
    <w:rsid w:val="00BE226C"/>
    <w:rsid w:val="00BE2535"/>
    <w:rsid w:val="00BE2E3D"/>
    <w:rsid w:val="00BE2FC9"/>
    <w:rsid w:val="00BE38BD"/>
    <w:rsid w:val="00BE401B"/>
    <w:rsid w:val="00BE42C0"/>
    <w:rsid w:val="00BE430E"/>
    <w:rsid w:val="00BE470F"/>
    <w:rsid w:val="00BE4C5C"/>
    <w:rsid w:val="00BE51FB"/>
    <w:rsid w:val="00BE6016"/>
    <w:rsid w:val="00BE63A6"/>
    <w:rsid w:val="00BE66DF"/>
    <w:rsid w:val="00BE6F37"/>
    <w:rsid w:val="00BE715B"/>
    <w:rsid w:val="00BE751A"/>
    <w:rsid w:val="00BE7B79"/>
    <w:rsid w:val="00BE7D10"/>
    <w:rsid w:val="00BF0D12"/>
    <w:rsid w:val="00BF0F00"/>
    <w:rsid w:val="00BF14C8"/>
    <w:rsid w:val="00BF24E5"/>
    <w:rsid w:val="00BF2C99"/>
    <w:rsid w:val="00BF2D1F"/>
    <w:rsid w:val="00BF3815"/>
    <w:rsid w:val="00BF3E78"/>
    <w:rsid w:val="00BF46AE"/>
    <w:rsid w:val="00BF55CE"/>
    <w:rsid w:val="00BF5A3B"/>
    <w:rsid w:val="00BF6133"/>
    <w:rsid w:val="00BF6210"/>
    <w:rsid w:val="00BF6284"/>
    <w:rsid w:val="00BF6AF3"/>
    <w:rsid w:val="00BF6F75"/>
    <w:rsid w:val="00BF746A"/>
    <w:rsid w:val="00BF7A08"/>
    <w:rsid w:val="00C007D1"/>
    <w:rsid w:val="00C00988"/>
    <w:rsid w:val="00C00DC3"/>
    <w:rsid w:val="00C00DD6"/>
    <w:rsid w:val="00C01314"/>
    <w:rsid w:val="00C01323"/>
    <w:rsid w:val="00C02194"/>
    <w:rsid w:val="00C02253"/>
    <w:rsid w:val="00C02853"/>
    <w:rsid w:val="00C02E62"/>
    <w:rsid w:val="00C032F1"/>
    <w:rsid w:val="00C03B39"/>
    <w:rsid w:val="00C0520D"/>
    <w:rsid w:val="00C059F0"/>
    <w:rsid w:val="00C060FD"/>
    <w:rsid w:val="00C06280"/>
    <w:rsid w:val="00C066E9"/>
    <w:rsid w:val="00C06FD5"/>
    <w:rsid w:val="00C076CF"/>
    <w:rsid w:val="00C077CD"/>
    <w:rsid w:val="00C100DB"/>
    <w:rsid w:val="00C10228"/>
    <w:rsid w:val="00C103B2"/>
    <w:rsid w:val="00C103F4"/>
    <w:rsid w:val="00C10430"/>
    <w:rsid w:val="00C10CA7"/>
    <w:rsid w:val="00C11353"/>
    <w:rsid w:val="00C11736"/>
    <w:rsid w:val="00C11F1C"/>
    <w:rsid w:val="00C122C6"/>
    <w:rsid w:val="00C12BFF"/>
    <w:rsid w:val="00C131C3"/>
    <w:rsid w:val="00C131C7"/>
    <w:rsid w:val="00C143EC"/>
    <w:rsid w:val="00C14CB9"/>
    <w:rsid w:val="00C14CD8"/>
    <w:rsid w:val="00C1624F"/>
    <w:rsid w:val="00C178F3"/>
    <w:rsid w:val="00C179AC"/>
    <w:rsid w:val="00C17B05"/>
    <w:rsid w:val="00C17F01"/>
    <w:rsid w:val="00C20218"/>
    <w:rsid w:val="00C202BB"/>
    <w:rsid w:val="00C20385"/>
    <w:rsid w:val="00C206BF"/>
    <w:rsid w:val="00C208B5"/>
    <w:rsid w:val="00C20AA1"/>
    <w:rsid w:val="00C2177A"/>
    <w:rsid w:val="00C21E57"/>
    <w:rsid w:val="00C224E7"/>
    <w:rsid w:val="00C22D85"/>
    <w:rsid w:val="00C23588"/>
    <w:rsid w:val="00C235A5"/>
    <w:rsid w:val="00C24111"/>
    <w:rsid w:val="00C25758"/>
    <w:rsid w:val="00C25C96"/>
    <w:rsid w:val="00C25D8F"/>
    <w:rsid w:val="00C26741"/>
    <w:rsid w:val="00C276FA"/>
    <w:rsid w:val="00C27E91"/>
    <w:rsid w:val="00C300B4"/>
    <w:rsid w:val="00C308E7"/>
    <w:rsid w:val="00C3267F"/>
    <w:rsid w:val="00C33097"/>
    <w:rsid w:val="00C333E2"/>
    <w:rsid w:val="00C3369E"/>
    <w:rsid w:val="00C33B9E"/>
    <w:rsid w:val="00C34914"/>
    <w:rsid w:val="00C3658E"/>
    <w:rsid w:val="00C3674B"/>
    <w:rsid w:val="00C36A49"/>
    <w:rsid w:val="00C36F9E"/>
    <w:rsid w:val="00C37459"/>
    <w:rsid w:val="00C37B72"/>
    <w:rsid w:val="00C37D97"/>
    <w:rsid w:val="00C37DA6"/>
    <w:rsid w:val="00C41F13"/>
    <w:rsid w:val="00C42132"/>
    <w:rsid w:val="00C4258D"/>
    <w:rsid w:val="00C42628"/>
    <w:rsid w:val="00C42686"/>
    <w:rsid w:val="00C42B89"/>
    <w:rsid w:val="00C43794"/>
    <w:rsid w:val="00C43894"/>
    <w:rsid w:val="00C444E0"/>
    <w:rsid w:val="00C44D0F"/>
    <w:rsid w:val="00C46026"/>
    <w:rsid w:val="00C46BCB"/>
    <w:rsid w:val="00C4752B"/>
    <w:rsid w:val="00C4781E"/>
    <w:rsid w:val="00C479AC"/>
    <w:rsid w:val="00C479CB"/>
    <w:rsid w:val="00C47D76"/>
    <w:rsid w:val="00C5062D"/>
    <w:rsid w:val="00C50830"/>
    <w:rsid w:val="00C51297"/>
    <w:rsid w:val="00C518E3"/>
    <w:rsid w:val="00C54477"/>
    <w:rsid w:val="00C5475B"/>
    <w:rsid w:val="00C552AD"/>
    <w:rsid w:val="00C55839"/>
    <w:rsid w:val="00C55F49"/>
    <w:rsid w:val="00C56056"/>
    <w:rsid w:val="00C56D31"/>
    <w:rsid w:val="00C56FFD"/>
    <w:rsid w:val="00C57222"/>
    <w:rsid w:val="00C60B77"/>
    <w:rsid w:val="00C615A2"/>
    <w:rsid w:val="00C619AF"/>
    <w:rsid w:val="00C61ADC"/>
    <w:rsid w:val="00C61EF4"/>
    <w:rsid w:val="00C61F48"/>
    <w:rsid w:val="00C62454"/>
    <w:rsid w:val="00C62DBC"/>
    <w:rsid w:val="00C6333D"/>
    <w:rsid w:val="00C63D4D"/>
    <w:rsid w:val="00C64216"/>
    <w:rsid w:val="00C64886"/>
    <w:rsid w:val="00C677E6"/>
    <w:rsid w:val="00C705D3"/>
    <w:rsid w:val="00C70DF0"/>
    <w:rsid w:val="00C71ADF"/>
    <w:rsid w:val="00C71E91"/>
    <w:rsid w:val="00C71F69"/>
    <w:rsid w:val="00C72105"/>
    <w:rsid w:val="00C72754"/>
    <w:rsid w:val="00C72C11"/>
    <w:rsid w:val="00C72F09"/>
    <w:rsid w:val="00C73234"/>
    <w:rsid w:val="00C748DC"/>
    <w:rsid w:val="00C750CB"/>
    <w:rsid w:val="00C75587"/>
    <w:rsid w:val="00C75612"/>
    <w:rsid w:val="00C75887"/>
    <w:rsid w:val="00C758A2"/>
    <w:rsid w:val="00C75A99"/>
    <w:rsid w:val="00C77F3D"/>
    <w:rsid w:val="00C77FFC"/>
    <w:rsid w:val="00C805B8"/>
    <w:rsid w:val="00C80A0D"/>
    <w:rsid w:val="00C80D93"/>
    <w:rsid w:val="00C80E58"/>
    <w:rsid w:val="00C812E6"/>
    <w:rsid w:val="00C819AD"/>
    <w:rsid w:val="00C81C7D"/>
    <w:rsid w:val="00C82741"/>
    <w:rsid w:val="00C82924"/>
    <w:rsid w:val="00C82FE4"/>
    <w:rsid w:val="00C8301A"/>
    <w:rsid w:val="00C83051"/>
    <w:rsid w:val="00C832BF"/>
    <w:rsid w:val="00C8494E"/>
    <w:rsid w:val="00C849C2"/>
    <w:rsid w:val="00C84C47"/>
    <w:rsid w:val="00C84DDD"/>
    <w:rsid w:val="00C84EA8"/>
    <w:rsid w:val="00C84EC4"/>
    <w:rsid w:val="00C84EF6"/>
    <w:rsid w:val="00C84F40"/>
    <w:rsid w:val="00C8525D"/>
    <w:rsid w:val="00C85718"/>
    <w:rsid w:val="00C85E17"/>
    <w:rsid w:val="00C85F66"/>
    <w:rsid w:val="00C86187"/>
    <w:rsid w:val="00C867B8"/>
    <w:rsid w:val="00C872B6"/>
    <w:rsid w:val="00C87B31"/>
    <w:rsid w:val="00C87C3B"/>
    <w:rsid w:val="00C90175"/>
    <w:rsid w:val="00C9091C"/>
    <w:rsid w:val="00C90D54"/>
    <w:rsid w:val="00C91B29"/>
    <w:rsid w:val="00C91C7B"/>
    <w:rsid w:val="00C922FB"/>
    <w:rsid w:val="00C935B1"/>
    <w:rsid w:val="00C9391F"/>
    <w:rsid w:val="00C94391"/>
    <w:rsid w:val="00C94554"/>
    <w:rsid w:val="00C94667"/>
    <w:rsid w:val="00C94D01"/>
    <w:rsid w:val="00C94E85"/>
    <w:rsid w:val="00C94EED"/>
    <w:rsid w:val="00C9547F"/>
    <w:rsid w:val="00C95FC3"/>
    <w:rsid w:val="00C96961"/>
    <w:rsid w:val="00C96EAF"/>
    <w:rsid w:val="00C97427"/>
    <w:rsid w:val="00C974DB"/>
    <w:rsid w:val="00C976F3"/>
    <w:rsid w:val="00C97E1A"/>
    <w:rsid w:val="00CA0ABF"/>
    <w:rsid w:val="00CA0AF3"/>
    <w:rsid w:val="00CA237D"/>
    <w:rsid w:val="00CA278F"/>
    <w:rsid w:val="00CA4ACC"/>
    <w:rsid w:val="00CA5121"/>
    <w:rsid w:val="00CA5B59"/>
    <w:rsid w:val="00CA5DD2"/>
    <w:rsid w:val="00CA67AC"/>
    <w:rsid w:val="00CA74FE"/>
    <w:rsid w:val="00CA7738"/>
    <w:rsid w:val="00CA7F41"/>
    <w:rsid w:val="00CB0C07"/>
    <w:rsid w:val="00CB1025"/>
    <w:rsid w:val="00CB1072"/>
    <w:rsid w:val="00CB12B4"/>
    <w:rsid w:val="00CB161A"/>
    <w:rsid w:val="00CB251E"/>
    <w:rsid w:val="00CB2DCA"/>
    <w:rsid w:val="00CB5F87"/>
    <w:rsid w:val="00CB71FE"/>
    <w:rsid w:val="00CB7DEC"/>
    <w:rsid w:val="00CC019C"/>
    <w:rsid w:val="00CC02BB"/>
    <w:rsid w:val="00CC08D3"/>
    <w:rsid w:val="00CC0929"/>
    <w:rsid w:val="00CC0AF0"/>
    <w:rsid w:val="00CC0E9E"/>
    <w:rsid w:val="00CC1338"/>
    <w:rsid w:val="00CC1FCC"/>
    <w:rsid w:val="00CC2248"/>
    <w:rsid w:val="00CC246F"/>
    <w:rsid w:val="00CC4F5B"/>
    <w:rsid w:val="00CC5ECE"/>
    <w:rsid w:val="00CC5F69"/>
    <w:rsid w:val="00CC606D"/>
    <w:rsid w:val="00CC732C"/>
    <w:rsid w:val="00CC7584"/>
    <w:rsid w:val="00CC762D"/>
    <w:rsid w:val="00CC764B"/>
    <w:rsid w:val="00CC7E72"/>
    <w:rsid w:val="00CD0AB1"/>
    <w:rsid w:val="00CD0E65"/>
    <w:rsid w:val="00CD11E9"/>
    <w:rsid w:val="00CD1546"/>
    <w:rsid w:val="00CD1DD2"/>
    <w:rsid w:val="00CD1F29"/>
    <w:rsid w:val="00CD1F9E"/>
    <w:rsid w:val="00CD2E24"/>
    <w:rsid w:val="00CD36EF"/>
    <w:rsid w:val="00CD4289"/>
    <w:rsid w:val="00CD456B"/>
    <w:rsid w:val="00CD4C8A"/>
    <w:rsid w:val="00CD5D5C"/>
    <w:rsid w:val="00CD6172"/>
    <w:rsid w:val="00CD67DC"/>
    <w:rsid w:val="00CD6D8E"/>
    <w:rsid w:val="00CD7043"/>
    <w:rsid w:val="00CD7070"/>
    <w:rsid w:val="00CD77CE"/>
    <w:rsid w:val="00CD77F2"/>
    <w:rsid w:val="00CD7BE2"/>
    <w:rsid w:val="00CE0174"/>
    <w:rsid w:val="00CE1C27"/>
    <w:rsid w:val="00CE24DC"/>
    <w:rsid w:val="00CE24FF"/>
    <w:rsid w:val="00CE2C22"/>
    <w:rsid w:val="00CE313F"/>
    <w:rsid w:val="00CE345B"/>
    <w:rsid w:val="00CE3B3B"/>
    <w:rsid w:val="00CE4B1C"/>
    <w:rsid w:val="00CE4BBF"/>
    <w:rsid w:val="00CE6223"/>
    <w:rsid w:val="00CE698C"/>
    <w:rsid w:val="00CE6BAD"/>
    <w:rsid w:val="00CE6C00"/>
    <w:rsid w:val="00CE6D6E"/>
    <w:rsid w:val="00CE758B"/>
    <w:rsid w:val="00CF02B5"/>
    <w:rsid w:val="00CF03F7"/>
    <w:rsid w:val="00CF0628"/>
    <w:rsid w:val="00CF0A6E"/>
    <w:rsid w:val="00CF0FFD"/>
    <w:rsid w:val="00CF11DB"/>
    <w:rsid w:val="00CF1312"/>
    <w:rsid w:val="00CF1F7C"/>
    <w:rsid w:val="00CF2183"/>
    <w:rsid w:val="00CF29E5"/>
    <w:rsid w:val="00CF2A6B"/>
    <w:rsid w:val="00CF448B"/>
    <w:rsid w:val="00CF44CB"/>
    <w:rsid w:val="00CF4D50"/>
    <w:rsid w:val="00CF529A"/>
    <w:rsid w:val="00CF58AE"/>
    <w:rsid w:val="00CF590B"/>
    <w:rsid w:val="00CF6344"/>
    <w:rsid w:val="00CF659A"/>
    <w:rsid w:val="00CF65EB"/>
    <w:rsid w:val="00CF6A14"/>
    <w:rsid w:val="00CF79A8"/>
    <w:rsid w:val="00D00868"/>
    <w:rsid w:val="00D0098A"/>
    <w:rsid w:val="00D009A4"/>
    <w:rsid w:val="00D01C4F"/>
    <w:rsid w:val="00D01F98"/>
    <w:rsid w:val="00D0221C"/>
    <w:rsid w:val="00D024C8"/>
    <w:rsid w:val="00D02881"/>
    <w:rsid w:val="00D03A30"/>
    <w:rsid w:val="00D03FEE"/>
    <w:rsid w:val="00D043C5"/>
    <w:rsid w:val="00D04C47"/>
    <w:rsid w:val="00D056B4"/>
    <w:rsid w:val="00D05CE3"/>
    <w:rsid w:val="00D05D82"/>
    <w:rsid w:val="00D0612B"/>
    <w:rsid w:val="00D063EA"/>
    <w:rsid w:val="00D06FEF"/>
    <w:rsid w:val="00D07130"/>
    <w:rsid w:val="00D0734E"/>
    <w:rsid w:val="00D0760E"/>
    <w:rsid w:val="00D07B0B"/>
    <w:rsid w:val="00D10A58"/>
    <w:rsid w:val="00D10D80"/>
    <w:rsid w:val="00D11142"/>
    <w:rsid w:val="00D11346"/>
    <w:rsid w:val="00D1289E"/>
    <w:rsid w:val="00D12E99"/>
    <w:rsid w:val="00D13134"/>
    <w:rsid w:val="00D13210"/>
    <w:rsid w:val="00D15631"/>
    <w:rsid w:val="00D156C7"/>
    <w:rsid w:val="00D15F44"/>
    <w:rsid w:val="00D1618B"/>
    <w:rsid w:val="00D1639B"/>
    <w:rsid w:val="00D16BD2"/>
    <w:rsid w:val="00D16CC5"/>
    <w:rsid w:val="00D17019"/>
    <w:rsid w:val="00D171B7"/>
    <w:rsid w:val="00D174F3"/>
    <w:rsid w:val="00D17EB1"/>
    <w:rsid w:val="00D17ED4"/>
    <w:rsid w:val="00D206CE"/>
    <w:rsid w:val="00D20CCC"/>
    <w:rsid w:val="00D216A0"/>
    <w:rsid w:val="00D21B46"/>
    <w:rsid w:val="00D21EDD"/>
    <w:rsid w:val="00D23024"/>
    <w:rsid w:val="00D23242"/>
    <w:rsid w:val="00D2346A"/>
    <w:rsid w:val="00D23E15"/>
    <w:rsid w:val="00D24310"/>
    <w:rsid w:val="00D253C0"/>
    <w:rsid w:val="00D26DB7"/>
    <w:rsid w:val="00D26E72"/>
    <w:rsid w:val="00D27511"/>
    <w:rsid w:val="00D277AB"/>
    <w:rsid w:val="00D30EB0"/>
    <w:rsid w:val="00D30F36"/>
    <w:rsid w:val="00D312D1"/>
    <w:rsid w:val="00D321C2"/>
    <w:rsid w:val="00D3245F"/>
    <w:rsid w:val="00D32810"/>
    <w:rsid w:val="00D33778"/>
    <w:rsid w:val="00D33A17"/>
    <w:rsid w:val="00D34722"/>
    <w:rsid w:val="00D3472D"/>
    <w:rsid w:val="00D34A22"/>
    <w:rsid w:val="00D35046"/>
    <w:rsid w:val="00D35A21"/>
    <w:rsid w:val="00D35B80"/>
    <w:rsid w:val="00D36488"/>
    <w:rsid w:val="00D364E1"/>
    <w:rsid w:val="00D36FAE"/>
    <w:rsid w:val="00D371B8"/>
    <w:rsid w:val="00D3748D"/>
    <w:rsid w:val="00D374B5"/>
    <w:rsid w:val="00D4001A"/>
    <w:rsid w:val="00D40735"/>
    <w:rsid w:val="00D407E8"/>
    <w:rsid w:val="00D412DB"/>
    <w:rsid w:val="00D41EF5"/>
    <w:rsid w:val="00D436A0"/>
    <w:rsid w:val="00D4424E"/>
    <w:rsid w:val="00D444C4"/>
    <w:rsid w:val="00D44A51"/>
    <w:rsid w:val="00D44BE5"/>
    <w:rsid w:val="00D4501F"/>
    <w:rsid w:val="00D4507F"/>
    <w:rsid w:val="00D451A0"/>
    <w:rsid w:val="00D4555E"/>
    <w:rsid w:val="00D4573F"/>
    <w:rsid w:val="00D457ED"/>
    <w:rsid w:val="00D45C1F"/>
    <w:rsid w:val="00D4641B"/>
    <w:rsid w:val="00D47200"/>
    <w:rsid w:val="00D47265"/>
    <w:rsid w:val="00D479B2"/>
    <w:rsid w:val="00D47A2B"/>
    <w:rsid w:val="00D50158"/>
    <w:rsid w:val="00D504C7"/>
    <w:rsid w:val="00D50880"/>
    <w:rsid w:val="00D51A33"/>
    <w:rsid w:val="00D534CB"/>
    <w:rsid w:val="00D535A6"/>
    <w:rsid w:val="00D53DB2"/>
    <w:rsid w:val="00D54893"/>
    <w:rsid w:val="00D54C47"/>
    <w:rsid w:val="00D551B5"/>
    <w:rsid w:val="00D555E3"/>
    <w:rsid w:val="00D56202"/>
    <w:rsid w:val="00D565D7"/>
    <w:rsid w:val="00D567F1"/>
    <w:rsid w:val="00D56A67"/>
    <w:rsid w:val="00D57317"/>
    <w:rsid w:val="00D57C1D"/>
    <w:rsid w:val="00D61629"/>
    <w:rsid w:val="00D6172B"/>
    <w:rsid w:val="00D61792"/>
    <w:rsid w:val="00D61ABE"/>
    <w:rsid w:val="00D62949"/>
    <w:rsid w:val="00D64870"/>
    <w:rsid w:val="00D64934"/>
    <w:rsid w:val="00D64D0A"/>
    <w:rsid w:val="00D64E97"/>
    <w:rsid w:val="00D657B2"/>
    <w:rsid w:val="00D65DD7"/>
    <w:rsid w:val="00D6650D"/>
    <w:rsid w:val="00D667E5"/>
    <w:rsid w:val="00D66FB9"/>
    <w:rsid w:val="00D679C3"/>
    <w:rsid w:val="00D67D57"/>
    <w:rsid w:val="00D67E6D"/>
    <w:rsid w:val="00D71149"/>
    <w:rsid w:val="00D71345"/>
    <w:rsid w:val="00D723EF"/>
    <w:rsid w:val="00D72D4B"/>
    <w:rsid w:val="00D7398A"/>
    <w:rsid w:val="00D739E7"/>
    <w:rsid w:val="00D73A49"/>
    <w:rsid w:val="00D73BA2"/>
    <w:rsid w:val="00D7414C"/>
    <w:rsid w:val="00D74239"/>
    <w:rsid w:val="00D746FB"/>
    <w:rsid w:val="00D75231"/>
    <w:rsid w:val="00D7531A"/>
    <w:rsid w:val="00D75721"/>
    <w:rsid w:val="00D75B93"/>
    <w:rsid w:val="00D75C5A"/>
    <w:rsid w:val="00D75CE9"/>
    <w:rsid w:val="00D765D7"/>
    <w:rsid w:val="00D767EA"/>
    <w:rsid w:val="00D76D36"/>
    <w:rsid w:val="00D774EB"/>
    <w:rsid w:val="00D77EE7"/>
    <w:rsid w:val="00D802A9"/>
    <w:rsid w:val="00D8184E"/>
    <w:rsid w:val="00D8207E"/>
    <w:rsid w:val="00D822B6"/>
    <w:rsid w:val="00D826EB"/>
    <w:rsid w:val="00D82DD0"/>
    <w:rsid w:val="00D83175"/>
    <w:rsid w:val="00D8323B"/>
    <w:rsid w:val="00D83595"/>
    <w:rsid w:val="00D8429C"/>
    <w:rsid w:val="00D8455A"/>
    <w:rsid w:val="00D84F1B"/>
    <w:rsid w:val="00D85E4F"/>
    <w:rsid w:val="00D8678E"/>
    <w:rsid w:val="00D86A09"/>
    <w:rsid w:val="00D86A1D"/>
    <w:rsid w:val="00D86AA0"/>
    <w:rsid w:val="00D86C08"/>
    <w:rsid w:val="00D87729"/>
    <w:rsid w:val="00D87E84"/>
    <w:rsid w:val="00D905B4"/>
    <w:rsid w:val="00D90850"/>
    <w:rsid w:val="00D9158F"/>
    <w:rsid w:val="00D9247A"/>
    <w:rsid w:val="00D927F8"/>
    <w:rsid w:val="00D9283F"/>
    <w:rsid w:val="00D93A7C"/>
    <w:rsid w:val="00D93BE5"/>
    <w:rsid w:val="00D93FE6"/>
    <w:rsid w:val="00D94037"/>
    <w:rsid w:val="00D947C7"/>
    <w:rsid w:val="00D94975"/>
    <w:rsid w:val="00D94AAE"/>
    <w:rsid w:val="00D95527"/>
    <w:rsid w:val="00D966B1"/>
    <w:rsid w:val="00D96F83"/>
    <w:rsid w:val="00DA0408"/>
    <w:rsid w:val="00DA06C6"/>
    <w:rsid w:val="00DA078C"/>
    <w:rsid w:val="00DA0A27"/>
    <w:rsid w:val="00DA0F22"/>
    <w:rsid w:val="00DA11B1"/>
    <w:rsid w:val="00DA12E7"/>
    <w:rsid w:val="00DA1521"/>
    <w:rsid w:val="00DA1801"/>
    <w:rsid w:val="00DA18E8"/>
    <w:rsid w:val="00DA25FE"/>
    <w:rsid w:val="00DA2770"/>
    <w:rsid w:val="00DA30C4"/>
    <w:rsid w:val="00DA3288"/>
    <w:rsid w:val="00DA3A32"/>
    <w:rsid w:val="00DA3C3F"/>
    <w:rsid w:val="00DA3C4F"/>
    <w:rsid w:val="00DA41B6"/>
    <w:rsid w:val="00DA42BA"/>
    <w:rsid w:val="00DA4363"/>
    <w:rsid w:val="00DA466D"/>
    <w:rsid w:val="00DA4711"/>
    <w:rsid w:val="00DA6141"/>
    <w:rsid w:val="00DA615C"/>
    <w:rsid w:val="00DA6429"/>
    <w:rsid w:val="00DA7399"/>
    <w:rsid w:val="00DA7644"/>
    <w:rsid w:val="00DB0052"/>
    <w:rsid w:val="00DB019D"/>
    <w:rsid w:val="00DB0872"/>
    <w:rsid w:val="00DB166E"/>
    <w:rsid w:val="00DB17CC"/>
    <w:rsid w:val="00DB1AC0"/>
    <w:rsid w:val="00DB1AE1"/>
    <w:rsid w:val="00DB1C3A"/>
    <w:rsid w:val="00DB208F"/>
    <w:rsid w:val="00DB2292"/>
    <w:rsid w:val="00DB2598"/>
    <w:rsid w:val="00DB267B"/>
    <w:rsid w:val="00DB30CF"/>
    <w:rsid w:val="00DB31B0"/>
    <w:rsid w:val="00DB3E8A"/>
    <w:rsid w:val="00DB3F02"/>
    <w:rsid w:val="00DB4948"/>
    <w:rsid w:val="00DB49CF"/>
    <w:rsid w:val="00DB4E38"/>
    <w:rsid w:val="00DB55D3"/>
    <w:rsid w:val="00DB71B3"/>
    <w:rsid w:val="00DC0208"/>
    <w:rsid w:val="00DC12A6"/>
    <w:rsid w:val="00DC1441"/>
    <w:rsid w:val="00DC19CB"/>
    <w:rsid w:val="00DC2D42"/>
    <w:rsid w:val="00DC3AB4"/>
    <w:rsid w:val="00DC44FF"/>
    <w:rsid w:val="00DC45D3"/>
    <w:rsid w:val="00DC463D"/>
    <w:rsid w:val="00DC60D4"/>
    <w:rsid w:val="00DC680A"/>
    <w:rsid w:val="00DC692E"/>
    <w:rsid w:val="00DC6E53"/>
    <w:rsid w:val="00DC7021"/>
    <w:rsid w:val="00DC72FA"/>
    <w:rsid w:val="00DC749B"/>
    <w:rsid w:val="00DD016B"/>
    <w:rsid w:val="00DD04E4"/>
    <w:rsid w:val="00DD04FE"/>
    <w:rsid w:val="00DD2410"/>
    <w:rsid w:val="00DD2BCF"/>
    <w:rsid w:val="00DD315E"/>
    <w:rsid w:val="00DD3219"/>
    <w:rsid w:val="00DD3410"/>
    <w:rsid w:val="00DD4499"/>
    <w:rsid w:val="00DD4DAE"/>
    <w:rsid w:val="00DD5002"/>
    <w:rsid w:val="00DD5064"/>
    <w:rsid w:val="00DD540B"/>
    <w:rsid w:val="00DD540D"/>
    <w:rsid w:val="00DD56B7"/>
    <w:rsid w:val="00DD590C"/>
    <w:rsid w:val="00DD5D22"/>
    <w:rsid w:val="00DD6CF3"/>
    <w:rsid w:val="00DD6DAC"/>
    <w:rsid w:val="00DD76BA"/>
    <w:rsid w:val="00DE036D"/>
    <w:rsid w:val="00DE260E"/>
    <w:rsid w:val="00DE3145"/>
    <w:rsid w:val="00DE3677"/>
    <w:rsid w:val="00DE37A7"/>
    <w:rsid w:val="00DE3BA1"/>
    <w:rsid w:val="00DE42C1"/>
    <w:rsid w:val="00DE4807"/>
    <w:rsid w:val="00DE599D"/>
    <w:rsid w:val="00DE5FB1"/>
    <w:rsid w:val="00DE61B9"/>
    <w:rsid w:val="00DE6B6E"/>
    <w:rsid w:val="00DE7081"/>
    <w:rsid w:val="00DE7A9C"/>
    <w:rsid w:val="00DE7C9A"/>
    <w:rsid w:val="00DE7E3D"/>
    <w:rsid w:val="00DF00E4"/>
    <w:rsid w:val="00DF03C0"/>
    <w:rsid w:val="00DF0757"/>
    <w:rsid w:val="00DF0E4C"/>
    <w:rsid w:val="00DF1CF0"/>
    <w:rsid w:val="00DF1D28"/>
    <w:rsid w:val="00DF207D"/>
    <w:rsid w:val="00DF243F"/>
    <w:rsid w:val="00DF2C82"/>
    <w:rsid w:val="00DF2DA1"/>
    <w:rsid w:val="00DF33C3"/>
    <w:rsid w:val="00DF3438"/>
    <w:rsid w:val="00DF3977"/>
    <w:rsid w:val="00DF444E"/>
    <w:rsid w:val="00DF4D85"/>
    <w:rsid w:val="00DF51FC"/>
    <w:rsid w:val="00DF56EB"/>
    <w:rsid w:val="00DF6050"/>
    <w:rsid w:val="00DF60F3"/>
    <w:rsid w:val="00DF65A4"/>
    <w:rsid w:val="00DF6A62"/>
    <w:rsid w:val="00DF7A08"/>
    <w:rsid w:val="00E00298"/>
    <w:rsid w:val="00E007BE"/>
    <w:rsid w:val="00E00C3D"/>
    <w:rsid w:val="00E01DC3"/>
    <w:rsid w:val="00E02A92"/>
    <w:rsid w:val="00E02BCE"/>
    <w:rsid w:val="00E03BCE"/>
    <w:rsid w:val="00E046F5"/>
    <w:rsid w:val="00E05D07"/>
    <w:rsid w:val="00E05F25"/>
    <w:rsid w:val="00E06648"/>
    <w:rsid w:val="00E0690F"/>
    <w:rsid w:val="00E06955"/>
    <w:rsid w:val="00E06BE2"/>
    <w:rsid w:val="00E06F4D"/>
    <w:rsid w:val="00E07022"/>
    <w:rsid w:val="00E07712"/>
    <w:rsid w:val="00E07DAE"/>
    <w:rsid w:val="00E10F6C"/>
    <w:rsid w:val="00E1164F"/>
    <w:rsid w:val="00E11E55"/>
    <w:rsid w:val="00E12829"/>
    <w:rsid w:val="00E13D4F"/>
    <w:rsid w:val="00E13FD7"/>
    <w:rsid w:val="00E1401D"/>
    <w:rsid w:val="00E1404A"/>
    <w:rsid w:val="00E1426E"/>
    <w:rsid w:val="00E149CE"/>
    <w:rsid w:val="00E16BB7"/>
    <w:rsid w:val="00E172E2"/>
    <w:rsid w:val="00E173C4"/>
    <w:rsid w:val="00E17C04"/>
    <w:rsid w:val="00E17CB7"/>
    <w:rsid w:val="00E20B6C"/>
    <w:rsid w:val="00E20C48"/>
    <w:rsid w:val="00E221BC"/>
    <w:rsid w:val="00E238AE"/>
    <w:rsid w:val="00E23CE6"/>
    <w:rsid w:val="00E23EF4"/>
    <w:rsid w:val="00E2483A"/>
    <w:rsid w:val="00E24965"/>
    <w:rsid w:val="00E249A1"/>
    <w:rsid w:val="00E24BC3"/>
    <w:rsid w:val="00E26274"/>
    <w:rsid w:val="00E262B3"/>
    <w:rsid w:val="00E26EEE"/>
    <w:rsid w:val="00E27091"/>
    <w:rsid w:val="00E273E5"/>
    <w:rsid w:val="00E27809"/>
    <w:rsid w:val="00E27CE2"/>
    <w:rsid w:val="00E30111"/>
    <w:rsid w:val="00E30430"/>
    <w:rsid w:val="00E304D0"/>
    <w:rsid w:val="00E30604"/>
    <w:rsid w:val="00E30B7A"/>
    <w:rsid w:val="00E30DE9"/>
    <w:rsid w:val="00E31A01"/>
    <w:rsid w:val="00E31B7A"/>
    <w:rsid w:val="00E32A68"/>
    <w:rsid w:val="00E32F5E"/>
    <w:rsid w:val="00E332E8"/>
    <w:rsid w:val="00E3387D"/>
    <w:rsid w:val="00E356E7"/>
    <w:rsid w:val="00E35804"/>
    <w:rsid w:val="00E359E3"/>
    <w:rsid w:val="00E35AA4"/>
    <w:rsid w:val="00E35FD7"/>
    <w:rsid w:val="00E36036"/>
    <w:rsid w:val="00E36493"/>
    <w:rsid w:val="00E36C42"/>
    <w:rsid w:val="00E37122"/>
    <w:rsid w:val="00E374A7"/>
    <w:rsid w:val="00E37D2A"/>
    <w:rsid w:val="00E37D8C"/>
    <w:rsid w:val="00E40097"/>
    <w:rsid w:val="00E40968"/>
    <w:rsid w:val="00E4097A"/>
    <w:rsid w:val="00E40BB5"/>
    <w:rsid w:val="00E40C06"/>
    <w:rsid w:val="00E41010"/>
    <w:rsid w:val="00E4208C"/>
    <w:rsid w:val="00E423DF"/>
    <w:rsid w:val="00E4248A"/>
    <w:rsid w:val="00E425AF"/>
    <w:rsid w:val="00E432A6"/>
    <w:rsid w:val="00E43C9E"/>
    <w:rsid w:val="00E440F8"/>
    <w:rsid w:val="00E44D55"/>
    <w:rsid w:val="00E44E3B"/>
    <w:rsid w:val="00E4639C"/>
    <w:rsid w:val="00E464CE"/>
    <w:rsid w:val="00E47626"/>
    <w:rsid w:val="00E4798D"/>
    <w:rsid w:val="00E503E1"/>
    <w:rsid w:val="00E50AE2"/>
    <w:rsid w:val="00E512A3"/>
    <w:rsid w:val="00E52783"/>
    <w:rsid w:val="00E53418"/>
    <w:rsid w:val="00E538EB"/>
    <w:rsid w:val="00E53A9F"/>
    <w:rsid w:val="00E54156"/>
    <w:rsid w:val="00E54543"/>
    <w:rsid w:val="00E546A7"/>
    <w:rsid w:val="00E54CA3"/>
    <w:rsid w:val="00E54E02"/>
    <w:rsid w:val="00E55472"/>
    <w:rsid w:val="00E561B4"/>
    <w:rsid w:val="00E56357"/>
    <w:rsid w:val="00E56565"/>
    <w:rsid w:val="00E567CB"/>
    <w:rsid w:val="00E56A18"/>
    <w:rsid w:val="00E56F36"/>
    <w:rsid w:val="00E578D2"/>
    <w:rsid w:val="00E57D6C"/>
    <w:rsid w:val="00E6021E"/>
    <w:rsid w:val="00E60950"/>
    <w:rsid w:val="00E60E99"/>
    <w:rsid w:val="00E60FBD"/>
    <w:rsid w:val="00E61A60"/>
    <w:rsid w:val="00E6206C"/>
    <w:rsid w:val="00E621B3"/>
    <w:rsid w:val="00E6285F"/>
    <w:rsid w:val="00E628BA"/>
    <w:rsid w:val="00E62CC4"/>
    <w:rsid w:val="00E62F09"/>
    <w:rsid w:val="00E65376"/>
    <w:rsid w:val="00E65ECC"/>
    <w:rsid w:val="00E665BE"/>
    <w:rsid w:val="00E667E4"/>
    <w:rsid w:val="00E70519"/>
    <w:rsid w:val="00E70C38"/>
    <w:rsid w:val="00E7189C"/>
    <w:rsid w:val="00E71A00"/>
    <w:rsid w:val="00E72243"/>
    <w:rsid w:val="00E72824"/>
    <w:rsid w:val="00E728E8"/>
    <w:rsid w:val="00E72E71"/>
    <w:rsid w:val="00E732BE"/>
    <w:rsid w:val="00E73736"/>
    <w:rsid w:val="00E7389D"/>
    <w:rsid w:val="00E73E48"/>
    <w:rsid w:val="00E74D56"/>
    <w:rsid w:val="00E75820"/>
    <w:rsid w:val="00E75C67"/>
    <w:rsid w:val="00E75CF9"/>
    <w:rsid w:val="00E767AF"/>
    <w:rsid w:val="00E76CB6"/>
    <w:rsid w:val="00E7733F"/>
    <w:rsid w:val="00E77CAF"/>
    <w:rsid w:val="00E801F8"/>
    <w:rsid w:val="00E8025F"/>
    <w:rsid w:val="00E8035E"/>
    <w:rsid w:val="00E80E5D"/>
    <w:rsid w:val="00E818D1"/>
    <w:rsid w:val="00E820DC"/>
    <w:rsid w:val="00E82154"/>
    <w:rsid w:val="00E82B66"/>
    <w:rsid w:val="00E83255"/>
    <w:rsid w:val="00E83871"/>
    <w:rsid w:val="00E840EF"/>
    <w:rsid w:val="00E8584D"/>
    <w:rsid w:val="00E860C7"/>
    <w:rsid w:val="00E86791"/>
    <w:rsid w:val="00E86D10"/>
    <w:rsid w:val="00E86F7C"/>
    <w:rsid w:val="00E87469"/>
    <w:rsid w:val="00E87C04"/>
    <w:rsid w:val="00E90314"/>
    <w:rsid w:val="00E90856"/>
    <w:rsid w:val="00E91DB7"/>
    <w:rsid w:val="00E93B8C"/>
    <w:rsid w:val="00E94454"/>
    <w:rsid w:val="00E94EE1"/>
    <w:rsid w:val="00E95788"/>
    <w:rsid w:val="00E95BC6"/>
    <w:rsid w:val="00E95F38"/>
    <w:rsid w:val="00E960E9"/>
    <w:rsid w:val="00E963A9"/>
    <w:rsid w:val="00E96A0A"/>
    <w:rsid w:val="00E96C86"/>
    <w:rsid w:val="00E96CAE"/>
    <w:rsid w:val="00E96DAB"/>
    <w:rsid w:val="00E96EF9"/>
    <w:rsid w:val="00E97AEB"/>
    <w:rsid w:val="00EA02E8"/>
    <w:rsid w:val="00EA0652"/>
    <w:rsid w:val="00EA12FF"/>
    <w:rsid w:val="00EA1996"/>
    <w:rsid w:val="00EA2E58"/>
    <w:rsid w:val="00EA2E65"/>
    <w:rsid w:val="00EA343E"/>
    <w:rsid w:val="00EA3629"/>
    <w:rsid w:val="00EA394D"/>
    <w:rsid w:val="00EA397A"/>
    <w:rsid w:val="00EA4819"/>
    <w:rsid w:val="00EA4D4A"/>
    <w:rsid w:val="00EA4DE6"/>
    <w:rsid w:val="00EA541F"/>
    <w:rsid w:val="00EA5AA6"/>
    <w:rsid w:val="00EA624D"/>
    <w:rsid w:val="00EA66BC"/>
    <w:rsid w:val="00EA6852"/>
    <w:rsid w:val="00EA6EAE"/>
    <w:rsid w:val="00EA6F50"/>
    <w:rsid w:val="00EA74F0"/>
    <w:rsid w:val="00EB0737"/>
    <w:rsid w:val="00EB0EA0"/>
    <w:rsid w:val="00EB136B"/>
    <w:rsid w:val="00EB216C"/>
    <w:rsid w:val="00EB2595"/>
    <w:rsid w:val="00EB2624"/>
    <w:rsid w:val="00EB267E"/>
    <w:rsid w:val="00EB274A"/>
    <w:rsid w:val="00EB2E9F"/>
    <w:rsid w:val="00EB3040"/>
    <w:rsid w:val="00EB311E"/>
    <w:rsid w:val="00EB32B1"/>
    <w:rsid w:val="00EB3A70"/>
    <w:rsid w:val="00EB4198"/>
    <w:rsid w:val="00EB4A84"/>
    <w:rsid w:val="00EB4D44"/>
    <w:rsid w:val="00EB5354"/>
    <w:rsid w:val="00EB5BB1"/>
    <w:rsid w:val="00EB6059"/>
    <w:rsid w:val="00EB64F2"/>
    <w:rsid w:val="00EB6773"/>
    <w:rsid w:val="00EB6916"/>
    <w:rsid w:val="00EB741D"/>
    <w:rsid w:val="00EB7538"/>
    <w:rsid w:val="00EB7733"/>
    <w:rsid w:val="00EC10E7"/>
    <w:rsid w:val="00EC1B76"/>
    <w:rsid w:val="00EC203F"/>
    <w:rsid w:val="00EC2AA4"/>
    <w:rsid w:val="00EC2DD4"/>
    <w:rsid w:val="00EC3619"/>
    <w:rsid w:val="00EC36C9"/>
    <w:rsid w:val="00EC3D58"/>
    <w:rsid w:val="00EC3EC8"/>
    <w:rsid w:val="00EC4C99"/>
    <w:rsid w:val="00EC5575"/>
    <w:rsid w:val="00EC712F"/>
    <w:rsid w:val="00EC7F7C"/>
    <w:rsid w:val="00ED0555"/>
    <w:rsid w:val="00ED0727"/>
    <w:rsid w:val="00ED0921"/>
    <w:rsid w:val="00ED0B6D"/>
    <w:rsid w:val="00ED10D9"/>
    <w:rsid w:val="00ED201F"/>
    <w:rsid w:val="00ED28F3"/>
    <w:rsid w:val="00ED2B21"/>
    <w:rsid w:val="00ED3698"/>
    <w:rsid w:val="00ED3CBB"/>
    <w:rsid w:val="00ED3E30"/>
    <w:rsid w:val="00ED4A17"/>
    <w:rsid w:val="00ED51E9"/>
    <w:rsid w:val="00ED53C4"/>
    <w:rsid w:val="00ED5490"/>
    <w:rsid w:val="00ED55FD"/>
    <w:rsid w:val="00ED59BA"/>
    <w:rsid w:val="00ED7138"/>
    <w:rsid w:val="00ED7929"/>
    <w:rsid w:val="00EE0AF8"/>
    <w:rsid w:val="00EE1740"/>
    <w:rsid w:val="00EE19A5"/>
    <w:rsid w:val="00EE2F44"/>
    <w:rsid w:val="00EE302E"/>
    <w:rsid w:val="00EE321B"/>
    <w:rsid w:val="00EE3F77"/>
    <w:rsid w:val="00EE4004"/>
    <w:rsid w:val="00EE4677"/>
    <w:rsid w:val="00EE4B8B"/>
    <w:rsid w:val="00EE4BE5"/>
    <w:rsid w:val="00EE4E11"/>
    <w:rsid w:val="00EE6441"/>
    <w:rsid w:val="00EE6C5C"/>
    <w:rsid w:val="00EF0752"/>
    <w:rsid w:val="00EF0BBD"/>
    <w:rsid w:val="00EF0CF8"/>
    <w:rsid w:val="00EF1041"/>
    <w:rsid w:val="00EF118B"/>
    <w:rsid w:val="00EF195E"/>
    <w:rsid w:val="00EF23C5"/>
    <w:rsid w:val="00EF23F5"/>
    <w:rsid w:val="00EF2462"/>
    <w:rsid w:val="00EF2D0D"/>
    <w:rsid w:val="00EF35D3"/>
    <w:rsid w:val="00EF3E02"/>
    <w:rsid w:val="00EF41C6"/>
    <w:rsid w:val="00EF4354"/>
    <w:rsid w:val="00EF4379"/>
    <w:rsid w:val="00EF4C82"/>
    <w:rsid w:val="00EF4E88"/>
    <w:rsid w:val="00EF52DF"/>
    <w:rsid w:val="00EF5F90"/>
    <w:rsid w:val="00EF6AA2"/>
    <w:rsid w:val="00EF6E34"/>
    <w:rsid w:val="00EF6FEE"/>
    <w:rsid w:val="00EF743B"/>
    <w:rsid w:val="00EF75E7"/>
    <w:rsid w:val="00F00492"/>
    <w:rsid w:val="00F00BF4"/>
    <w:rsid w:val="00F00C26"/>
    <w:rsid w:val="00F011E7"/>
    <w:rsid w:val="00F016A5"/>
    <w:rsid w:val="00F02F2D"/>
    <w:rsid w:val="00F0380A"/>
    <w:rsid w:val="00F03CAE"/>
    <w:rsid w:val="00F057F2"/>
    <w:rsid w:val="00F05893"/>
    <w:rsid w:val="00F05B42"/>
    <w:rsid w:val="00F06FC9"/>
    <w:rsid w:val="00F07804"/>
    <w:rsid w:val="00F07FAE"/>
    <w:rsid w:val="00F10453"/>
    <w:rsid w:val="00F11471"/>
    <w:rsid w:val="00F11498"/>
    <w:rsid w:val="00F11522"/>
    <w:rsid w:val="00F121ED"/>
    <w:rsid w:val="00F127DC"/>
    <w:rsid w:val="00F12962"/>
    <w:rsid w:val="00F13482"/>
    <w:rsid w:val="00F13B25"/>
    <w:rsid w:val="00F14247"/>
    <w:rsid w:val="00F14650"/>
    <w:rsid w:val="00F159B8"/>
    <w:rsid w:val="00F15C1D"/>
    <w:rsid w:val="00F16370"/>
    <w:rsid w:val="00F164C6"/>
    <w:rsid w:val="00F16788"/>
    <w:rsid w:val="00F167C9"/>
    <w:rsid w:val="00F16990"/>
    <w:rsid w:val="00F16C45"/>
    <w:rsid w:val="00F17917"/>
    <w:rsid w:val="00F17D87"/>
    <w:rsid w:val="00F20C43"/>
    <w:rsid w:val="00F20F47"/>
    <w:rsid w:val="00F2138A"/>
    <w:rsid w:val="00F2153E"/>
    <w:rsid w:val="00F21D9D"/>
    <w:rsid w:val="00F21FFF"/>
    <w:rsid w:val="00F22833"/>
    <w:rsid w:val="00F22ED9"/>
    <w:rsid w:val="00F238BE"/>
    <w:rsid w:val="00F23C20"/>
    <w:rsid w:val="00F241C1"/>
    <w:rsid w:val="00F25773"/>
    <w:rsid w:val="00F25F25"/>
    <w:rsid w:val="00F2608C"/>
    <w:rsid w:val="00F277C6"/>
    <w:rsid w:val="00F30051"/>
    <w:rsid w:val="00F315BE"/>
    <w:rsid w:val="00F31619"/>
    <w:rsid w:val="00F317F4"/>
    <w:rsid w:val="00F32488"/>
    <w:rsid w:val="00F34387"/>
    <w:rsid w:val="00F34F9F"/>
    <w:rsid w:val="00F35A00"/>
    <w:rsid w:val="00F37042"/>
    <w:rsid w:val="00F378FE"/>
    <w:rsid w:val="00F41245"/>
    <w:rsid w:val="00F412D8"/>
    <w:rsid w:val="00F419E8"/>
    <w:rsid w:val="00F41EF9"/>
    <w:rsid w:val="00F41F9A"/>
    <w:rsid w:val="00F42A5C"/>
    <w:rsid w:val="00F43C68"/>
    <w:rsid w:val="00F44019"/>
    <w:rsid w:val="00F444CD"/>
    <w:rsid w:val="00F44756"/>
    <w:rsid w:val="00F44986"/>
    <w:rsid w:val="00F44D5F"/>
    <w:rsid w:val="00F44EC2"/>
    <w:rsid w:val="00F45077"/>
    <w:rsid w:val="00F456BE"/>
    <w:rsid w:val="00F45E8E"/>
    <w:rsid w:val="00F46228"/>
    <w:rsid w:val="00F46FD8"/>
    <w:rsid w:val="00F473B4"/>
    <w:rsid w:val="00F50F20"/>
    <w:rsid w:val="00F51C4D"/>
    <w:rsid w:val="00F5255D"/>
    <w:rsid w:val="00F53166"/>
    <w:rsid w:val="00F54561"/>
    <w:rsid w:val="00F546C1"/>
    <w:rsid w:val="00F54AD9"/>
    <w:rsid w:val="00F54BDE"/>
    <w:rsid w:val="00F550B0"/>
    <w:rsid w:val="00F5514A"/>
    <w:rsid w:val="00F55ECC"/>
    <w:rsid w:val="00F55FD8"/>
    <w:rsid w:val="00F57C73"/>
    <w:rsid w:val="00F57F7D"/>
    <w:rsid w:val="00F6014D"/>
    <w:rsid w:val="00F607A7"/>
    <w:rsid w:val="00F60BC8"/>
    <w:rsid w:val="00F61909"/>
    <w:rsid w:val="00F620CB"/>
    <w:rsid w:val="00F626B1"/>
    <w:rsid w:val="00F62718"/>
    <w:rsid w:val="00F633AD"/>
    <w:rsid w:val="00F63BDA"/>
    <w:rsid w:val="00F63D59"/>
    <w:rsid w:val="00F64E18"/>
    <w:rsid w:val="00F65015"/>
    <w:rsid w:val="00F65110"/>
    <w:rsid w:val="00F6547A"/>
    <w:rsid w:val="00F65624"/>
    <w:rsid w:val="00F65ADE"/>
    <w:rsid w:val="00F65E05"/>
    <w:rsid w:val="00F65FEA"/>
    <w:rsid w:val="00F66191"/>
    <w:rsid w:val="00F661A1"/>
    <w:rsid w:val="00F6635E"/>
    <w:rsid w:val="00F669B5"/>
    <w:rsid w:val="00F67187"/>
    <w:rsid w:val="00F67335"/>
    <w:rsid w:val="00F673FA"/>
    <w:rsid w:val="00F67D2D"/>
    <w:rsid w:val="00F67EA7"/>
    <w:rsid w:val="00F70A87"/>
    <w:rsid w:val="00F70E32"/>
    <w:rsid w:val="00F71400"/>
    <w:rsid w:val="00F714FF"/>
    <w:rsid w:val="00F71ADE"/>
    <w:rsid w:val="00F71CA9"/>
    <w:rsid w:val="00F735AD"/>
    <w:rsid w:val="00F73DE0"/>
    <w:rsid w:val="00F742EF"/>
    <w:rsid w:val="00F74521"/>
    <w:rsid w:val="00F74747"/>
    <w:rsid w:val="00F747F8"/>
    <w:rsid w:val="00F74A2F"/>
    <w:rsid w:val="00F751DE"/>
    <w:rsid w:val="00F75694"/>
    <w:rsid w:val="00F757CD"/>
    <w:rsid w:val="00F75C29"/>
    <w:rsid w:val="00F81313"/>
    <w:rsid w:val="00F81B87"/>
    <w:rsid w:val="00F820B6"/>
    <w:rsid w:val="00F82137"/>
    <w:rsid w:val="00F824E5"/>
    <w:rsid w:val="00F82D17"/>
    <w:rsid w:val="00F82F72"/>
    <w:rsid w:val="00F83685"/>
    <w:rsid w:val="00F83D15"/>
    <w:rsid w:val="00F84552"/>
    <w:rsid w:val="00F84824"/>
    <w:rsid w:val="00F85B12"/>
    <w:rsid w:val="00F8611D"/>
    <w:rsid w:val="00F8776D"/>
    <w:rsid w:val="00F87AB5"/>
    <w:rsid w:val="00F902CC"/>
    <w:rsid w:val="00F905D1"/>
    <w:rsid w:val="00F90A95"/>
    <w:rsid w:val="00F91BD5"/>
    <w:rsid w:val="00F922A5"/>
    <w:rsid w:val="00F92331"/>
    <w:rsid w:val="00F92B51"/>
    <w:rsid w:val="00F92BDF"/>
    <w:rsid w:val="00F92D6E"/>
    <w:rsid w:val="00F93279"/>
    <w:rsid w:val="00F934AC"/>
    <w:rsid w:val="00F93628"/>
    <w:rsid w:val="00F93EDC"/>
    <w:rsid w:val="00F94206"/>
    <w:rsid w:val="00F94F16"/>
    <w:rsid w:val="00F957B6"/>
    <w:rsid w:val="00F95A6D"/>
    <w:rsid w:val="00F95CF9"/>
    <w:rsid w:val="00F95FB7"/>
    <w:rsid w:val="00F9717E"/>
    <w:rsid w:val="00F97A08"/>
    <w:rsid w:val="00F97DB2"/>
    <w:rsid w:val="00FA0167"/>
    <w:rsid w:val="00FA052D"/>
    <w:rsid w:val="00FA15DE"/>
    <w:rsid w:val="00FA19DD"/>
    <w:rsid w:val="00FA2098"/>
    <w:rsid w:val="00FA283F"/>
    <w:rsid w:val="00FA2A04"/>
    <w:rsid w:val="00FA319E"/>
    <w:rsid w:val="00FA31E3"/>
    <w:rsid w:val="00FA33F1"/>
    <w:rsid w:val="00FA3820"/>
    <w:rsid w:val="00FA3B53"/>
    <w:rsid w:val="00FA40E6"/>
    <w:rsid w:val="00FA428A"/>
    <w:rsid w:val="00FA4C44"/>
    <w:rsid w:val="00FA4DF3"/>
    <w:rsid w:val="00FA4EF4"/>
    <w:rsid w:val="00FA5936"/>
    <w:rsid w:val="00FA601D"/>
    <w:rsid w:val="00FA60BB"/>
    <w:rsid w:val="00FA66DB"/>
    <w:rsid w:val="00FA6F2D"/>
    <w:rsid w:val="00FA6FE4"/>
    <w:rsid w:val="00FA7302"/>
    <w:rsid w:val="00FA7635"/>
    <w:rsid w:val="00FA7B23"/>
    <w:rsid w:val="00FA7C1B"/>
    <w:rsid w:val="00FB05D3"/>
    <w:rsid w:val="00FB1778"/>
    <w:rsid w:val="00FB1855"/>
    <w:rsid w:val="00FB248C"/>
    <w:rsid w:val="00FB2723"/>
    <w:rsid w:val="00FB3969"/>
    <w:rsid w:val="00FB3CEC"/>
    <w:rsid w:val="00FB3D2F"/>
    <w:rsid w:val="00FB433D"/>
    <w:rsid w:val="00FB50A2"/>
    <w:rsid w:val="00FB52C3"/>
    <w:rsid w:val="00FB5A8D"/>
    <w:rsid w:val="00FB5EDC"/>
    <w:rsid w:val="00FB6103"/>
    <w:rsid w:val="00FB611A"/>
    <w:rsid w:val="00FB6518"/>
    <w:rsid w:val="00FB6E49"/>
    <w:rsid w:val="00FB7CD6"/>
    <w:rsid w:val="00FC0EE5"/>
    <w:rsid w:val="00FC19D7"/>
    <w:rsid w:val="00FC2501"/>
    <w:rsid w:val="00FC2BB4"/>
    <w:rsid w:val="00FC307B"/>
    <w:rsid w:val="00FC3231"/>
    <w:rsid w:val="00FC3C2E"/>
    <w:rsid w:val="00FC50A9"/>
    <w:rsid w:val="00FC5318"/>
    <w:rsid w:val="00FC548A"/>
    <w:rsid w:val="00FC54AB"/>
    <w:rsid w:val="00FC5AFC"/>
    <w:rsid w:val="00FC5C20"/>
    <w:rsid w:val="00FC5F8B"/>
    <w:rsid w:val="00FC6680"/>
    <w:rsid w:val="00FC6823"/>
    <w:rsid w:val="00FC6DBE"/>
    <w:rsid w:val="00FC72C0"/>
    <w:rsid w:val="00FD02F6"/>
    <w:rsid w:val="00FD0387"/>
    <w:rsid w:val="00FD09E4"/>
    <w:rsid w:val="00FD1177"/>
    <w:rsid w:val="00FD1A40"/>
    <w:rsid w:val="00FD1AA1"/>
    <w:rsid w:val="00FD1B61"/>
    <w:rsid w:val="00FD1DE7"/>
    <w:rsid w:val="00FD263B"/>
    <w:rsid w:val="00FD3144"/>
    <w:rsid w:val="00FD340F"/>
    <w:rsid w:val="00FD3971"/>
    <w:rsid w:val="00FD3B09"/>
    <w:rsid w:val="00FD45E9"/>
    <w:rsid w:val="00FD4D7F"/>
    <w:rsid w:val="00FD5BBE"/>
    <w:rsid w:val="00FD5DC4"/>
    <w:rsid w:val="00FD6AFF"/>
    <w:rsid w:val="00FD7AFF"/>
    <w:rsid w:val="00FD7CAA"/>
    <w:rsid w:val="00FD7ED5"/>
    <w:rsid w:val="00FE00A8"/>
    <w:rsid w:val="00FE0275"/>
    <w:rsid w:val="00FE0E29"/>
    <w:rsid w:val="00FE1E8E"/>
    <w:rsid w:val="00FE2A54"/>
    <w:rsid w:val="00FE2C4C"/>
    <w:rsid w:val="00FE2F1E"/>
    <w:rsid w:val="00FE31A4"/>
    <w:rsid w:val="00FE3AD2"/>
    <w:rsid w:val="00FE4B0A"/>
    <w:rsid w:val="00FE59FD"/>
    <w:rsid w:val="00FE5B63"/>
    <w:rsid w:val="00FE5C8D"/>
    <w:rsid w:val="00FE5C98"/>
    <w:rsid w:val="00FE5D35"/>
    <w:rsid w:val="00FE6425"/>
    <w:rsid w:val="00FE65CA"/>
    <w:rsid w:val="00FE67C2"/>
    <w:rsid w:val="00FE6C14"/>
    <w:rsid w:val="00FE6D92"/>
    <w:rsid w:val="00FE71E3"/>
    <w:rsid w:val="00FF0079"/>
    <w:rsid w:val="00FF047C"/>
    <w:rsid w:val="00FF08AE"/>
    <w:rsid w:val="00FF0A03"/>
    <w:rsid w:val="00FF0E8E"/>
    <w:rsid w:val="00FF1A66"/>
    <w:rsid w:val="00FF2836"/>
    <w:rsid w:val="00FF2EFB"/>
    <w:rsid w:val="00FF3128"/>
    <w:rsid w:val="00FF3369"/>
    <w:rsid w:val="00FF4428"/>
    <w:rsid w:val="00FF48A1"/>
    <w:rsid w:val="00FF5504"/>
    <w:rsid w:val="00FF5F8C"/>
    <w:rsid w:val="00FF62F0"/>
    <w:rsid w:val="00FF64AC"/>
    <w:rsid w:val="00FF6628"/>
    <w:rsid w:val="00FF665B"/>
    <w:rsid w:val="00FF6C88"/>
    <w:rsid w:val="00FF6E37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4A9979"/>
  <w15:chartTrackingRefBased/>
  <w15:docId w15:val="{783F579E-2E28-4D78-AD57-69778F5F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F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50A77"/>
    <w:pPr>
      <w:ind w:left="720"/>
    </w:pPr>
    <w:rPr>
      <w:szCs w:val="22"/>
    </w:rPr>
  </w:style>
  <w:style w:type="paragraph" w:customStyle="1" w:styleId="Char0">
    <w:name w:val="Char"/>
    <w:basedOn w:val="Normal"/>
    <w:rsid w:val="00A54C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872E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block">
    <w:name w:val="block"/>
    <w:aliases w:val="b"/>
    <w:basedOn w:val="BodyText"/>
    <w:rsid w:val="00A75E8B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D23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  <w:lang w:val="x-none" w:eastAsia="x-none"/>
    </w:rPr>
  </w:style>
  <w:style w:type="character" w:customStyle="1" w:styleId="AccPolicyHeadingChar">
    <w:name w:val="Acc Policy Heading Char"/>
    <w:link w:val="AccPolicyHeading"/>
    <w:rsid w:val="00D23E15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893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customStyle="1" w:styleId="acctfourfigures">
    <w:name w:val="acct four figures"/>
    <w:aliases w:val="a4"/>
    <w:basedOn w:val="Normal"/>
    <w:rsid w:val="002B3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077A9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3077A9"/>
    <w:rPr>
      <w:rFonts w:ascii="Tahoma" w:hAnsi="Tahoma"/>
      <w:sz w:val="16"/>
    </w:rPr>
  </w:style>
  <w:style w:type="paragraph" w:customStyle="1" w:styleId="accttwolines">
    <w:name w:val="acct two lines"/>
    <w:aliases w:val="a2l"/>
    <w:basedOn w:val="Normal"/>
    <w:rsid w:val="00457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ED3CBB"/>
    <w:rPr>
      <w:rFonts w:ascii="Arial" w:hAnsi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DE542-FD1B-44B5-AA6F-CAA6665BB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1241</TotalTime>
  <Pages>10</Pages>
  <Words>1347</Words>
  <Characters>7682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Kornthip W.</cp:lastModifiedBy>
  <cp:revision>179</cp:revision>
  <cp:lastPrinted>2025-08-01T02:41:00Z</cp:lastPrinted>
  <dcterms:created xsi:type="dcterms:W3CDTF">2025-06-24T08:17:00Z</dcterms:created>
  <dcterms:modified xsi:type="dcterms:W3CDTF">2026-07-23T04:57:00Z</dcterms:modified>
</cp:coreProperties>
</file>