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FFE9A" w14:textId="0C9DE777" w:rsidR="00322538" w:rsidRPr="00AE4D5B" w:rsidRDefault="008D1E36" w:rsidP="008D6F50">
      <w:pPr>
        <w:tabs>
          <w:tab w:val="left" w:pos="4500"/>
        </w:tabs>
        <w:spacing w:line="240" w:lineRule="atLeast"/>
        <w:ind w:right="-43"/>
        <w:jc w:val="center"/>
        <w:rPr>
          <w:b/>
          <w:bCs/>
          <w:sz w:val="52"/>
          <w:szCs w:val="52"/>
          <w:cs/>
        </w:rPr>
      </w:pPr>
      <w:r>
        <w:rPr>
          <w:rFonts w:hint="cs"/>
          <w:b/>
          <w:bCs/>
          <w:sz w:val="52"/>
          <w:szCs w:val="52"/>
          <w:cs/>
        </w:rPr>
        <w:t xml:space="preserve"> </w:t>
      </w:r>
      <w:r w:rsidR="007804D3" w:rsidRPr="00AE4D5B">
        <w:rPr>
          <w:b/>
          <w:bCs/>
          <w:sz w:val="52"/>
          <w:szCs w:val="52"/>
          <w:cs/>
        </w:rPr>
        <w:t>บริษัท โอสถสภา จำกัด</w:t>
      </w:r>
      <w:r w:rsidR="007804D3" w:rsidRPr="00AE4D5B">
        <w:rPr>
          <w:b/>
          <w:bCs/>
          <w:sz w:val="52"/>
          <w:szCs w:val="52"/>
        </w:rPr>
        <w:t xml:space="preserve"> </w:t>
      </w:r>
      <w:r w:rsidR="00EC2EC4" w:rsidRPr="00AE4D5B">
        <w:rPr>
          <w:b/>
          <w:bCs/>
          <w:sz w:val="52"/>
          <w:szCs w:val="52"/>
        </w:rPr>
        <w:t>(</w:t>
      </w:r>
      <w:r w:rsidR="00EC2EC4" w:rsidRPr="00AE4D5B">
        <w:rPr>
          <w:rFonts w:hint="cs"/>
          <w:b/>
          <w:bCs/>
          <w:sz w:val="52"/>
          <w:szCs w:val="52"/>
          <w:cs/>
        </w:rPr>
        <w:t xml:space="preserve">มหาชน) </w:t>
      </w:r>
      <w:r w:rsidR="007804D3" w:rsidRPr="00AE4D5B">
        <w:rPr>
          <w:rFonts w:hint="cs"/>
          <w:b/>
          <w:bCs/>
          <w:sz w:val="52"/>
          <w:szCs w:val="52"/>
          <w:cs/>
        </w:rPr>
        <w:t>และบริษัทย่อย</w:t>
      </w:r>
    </w:p>
    <w:p w14:paraId="776F8011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52"/>
          <w:szCs w:val="52"/>
        </w:rPr>
      </w:pPr>
    </w:p>
    <w:p w14:paraId="782DB50C" w14:textId="77777777" w:rsidR="002B2E9D" w:rsidRDefault="007804D3" w:rsidP="007804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E4D5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2B2E9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020459FD" w14:textId="1376B14F" w:rsidR="00BB56F0" w:rsidRDefault="00BB56F0" w:rsidP="00BB56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9022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59022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537E4603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  <w:cs/>
        </w:rPr>
      </w:pPr>
      <w:r w:rsidRPr="00AE4D5B">
        <w:rPr>
          <w:sz w:val="32"/>
          <w:szCs w:val="32"/>
          <w:cs/>
        </w:rPr>
        <w:t>และ</w:t>
      </w:r>
    </w:p>
    <w:p w14:paraId="2E50CE30" w14:textId="32FDE55E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AE4D5B">
        <w:rPr>
          <w:sz w:val="32"/>
          <w:szCs w:val="32"/>
          <w:cs/>
        </w:rPr>
        <w:t>รายงาน</w:t>
      </w:r>
      <w:r w:rsidR="00887294">
        <w:rPr>
          <w:rFonts w:hint="cs"/>
          <w:sz w:val="32"/>
          <w:szCs w:val="32"/>
          <w:cs/>
        </w:rPr>
        <w:t>การสอบทาน</w:t>
      </w:r>
      <w:r w:rsidRPr="00AE4D5B">
        <w:rPr>
          <w:sz w:val="32"/>
          <w:szCs w:val="32"/>
          <w:cs/>
        </w:rPr>
        <w:t>ของผู้สอบบัญชีรับอนุญาต</w:t>
      </w:r>
    </w:p>
    <w:p w14:paraId="6D02CCE5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1F7B55A5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59915682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37B0A294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0E59CA15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25AA3197" w14:textId="77777777" w:rsidR="007804D3" w:rsidRPr="00AE4D5B" w:rsidRDefault="007804D3" w:rsidP="007804D3">
      <w:pPr>
        <w:spacing w:line="240" w:lineRule="atLeast"/>
        <w:ind w:right="720"/>
        <w:rPr>
          <w:sz w:val="30"/>
          <w:szCs w:val="30"/>
          <w:u w:val="single"/>
          <w:cs/>
        </w:rPr>
        <w:sectPr w:rsidR="007804D3" w:rsidRPr="00AE4D5B" w:rsidSect="004666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</w:p>
    <w:p w14:paraId="38D7BC0F" w14:textId="77777777" w:rsidR="002B2E9D" w:rsidRPr="00B657B8" w:rsidRDefault="002B2E9D" w:rsidP="002B2E9D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b/>
          <w:bCs/>
          <w:sz w:val="32"/>
          <w:szCs w:val="32"/>
        </w:rPr>
      </w:pPr>
      <w:r w:rsidRPr="00B657B8">
        <w:rPr>
          <w:b/>
          <w:bCs/>
          <w:sz w:val="32"/>
          <w:szCs w:val="32"/>
          <w:cs/>
        </w:rPr>
        <w:lastRenderedPageBreak/>
        <w:t>รายงาน</w:t>
      </w:r>
      <w:r w:rsidRPr="00B657B8">
        <w:rPr>
          <w:rFonts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657B8">
        <w:rPr>
          <w:b/>
          <w:bCs/>
          <w:sz w:val="32"/>
          <w:szCs w:val="32"/>
          <w:cs/>
        </w:rPr>
        <w:t>ผู้สอบบัญชีรับอนุญาต</w:t>
      </w:r>
      <w:r w:rsidRPr="00B657B8">
        <w:rPr>
          <w:b/>
          <w:bCs/>
          <w:sz w:val="32"/>
          <w:szCs w:val="32"/>
        </w:rPr>
        <w:t xml:space="preserve"> </w:t>
      </w:r>
    </w:p>
    <w:p w14:paraId="47566523" w14:textId="77777777" w:rsidR="002B2E9D" w:rsidRPr="00B657B8" w:rsidRDefault="002B2E9D" w:rsidP="002B2E9D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b/>
          <w:bCs/>
          <w:sz w:val="30"/>
          <w:szCs w:val="30"/>
        </w:rPr>
      </w:pPr>
    </w:p>
    <w:p w14:paraId="5872D9D0" w14:textId="77777777" w:rsidR="002B2E9D" w:rsidRPr="00B657B8" w:rsidRDefault="002B2E9D" w:rsidP="002B2E9D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b/>
          <w:bCs/>
          <w:sz w:val="30"/>
          <w:szCs w:val="30"/>
          <w:cs/>
        </w:rPr>
      </w:pPr>
      <w:r w:rsidRPr="00B657B8">
        <w:rPr>
          <w:b/>
          <w:bCs/>
          <w:sz w:val="30"/>
          <w:szCs w:val="30"/>
          <w:cs/>
        </w:rPr>
        <w:t xml:space="preserve">เสนอ </w:t>
      </w:r>
      <w:r w:rsidRPr="00B657B8">
        <w:rPr>
          <w:rFonts w:hint="cs"/>
          <w:b/>
          <w:bCs/>
          <w:sz w:val="30"/>
          <w:szCs w:val="30"/>
          <w:cs/>
        </w:rPr>
        <w:t>คณะกรรมการบริษัท</w:t>
      </w:r>
      <w:r w:rsidRPr="00B657B8">
        <w:rPr>
          <w:b/>
          <w:bCs/>
          <w:sz w:val="30"/>
          <w:szCs w:val="30"/>
        </w:rPr>
        <w:t xml:space="preserve"> </w:t>
      </w:r>
      <w:r w:rsidRPr="00B657B8">
        <w:rPr>
          <w:rFonts w:hint="cs"/>
          <w:b/>
          <w:bCs/>
          <w:sz w:val="30"/>
          <w:szCs w:val="30"/>
          <w:cs/>
        </w:rPr>
        <w:t>โอสถสภา จำกัด (มหาชน)</w:t>
      </w:r>
    </w:p>
    <w:p w14:paraId="491AE232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</w:rPr>
      </w:pPr>
    </w:p>
    <w:p w14:paraId="68C71E08" w14:textId="7E205DB7" w:rsidR="00BB56F0" w:rsidRDefault="00BB56F0" w:rsidP="00BB56F0">
      <w:pPr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</w:rPr>
      </w:pPr>
      <w:r w:rsidRPr="00AE6818">
        <w:rPr>
          <w:sz w:val="30"/>
          <w:szCs w:val="30"/>
          <w:cs/>
        </w:rPr>
        <w:t>ข้าพเจ้าได้สอบทานงบ</w:t>
      </w:r>
      <w:r w:rsidRPr="00AE6818">
        <w:rPr>
          <w:rFonts w:hint="cs"/>
          <w:sz w:val="30"/>
          <w:szCs w:val="30"/>
          <w:cs/>
        </w:rPr>
        <w:t>ฐานะการเงินรวมและง</w:t>
      </w:r>
      <w:r>
        <w:rPr>
          <w:rFonts w:hint="cs"/>
          <w:sz w:val="30"/>
          <w:szCs w:val="30"/>
          <w:cs/>
        </w:rPr>
        <w:t>บ</w:t>
      </w:r>
      <w:r w:rsidRPr="00AE6818">
        <w:rPr>
          <w:rFonts w:hint="cs"/>
          <w:sz w:val="30"/>
          <w:szCs w:val="30"/>
          <w:cs/>
        </w:rPr>
        <w:t>ฐานะการเงินเฉพาะกิจการ</w:t>
      </w:r>
      <w:r w:rsidRPr="00AE6818">
        <w:rPr>
          <w:sz w:val="30"/>
          <w:szCs w:val="30"/>
          <w:cs/>
        </w:rPr>
        <w:t xml:space="preserve"> ณ วันที่ </w:t>
      </w:r>
      <w:r w:rsidRPr="00FD6C5D">
        <w:rPr>
          <w:sz w:val="30"/>
          <w:szCs w:val="30"/>
        </w:rPr>
        <w:t>3</w:t>
      </w:r>
      <w:r>
        <w:rPr>
          <w:sz w:val="30"/>
          <w:szCs w:val="30"/>
        </w:rPr>
        <w:t>0</w:t>
      </w:r>
      <w:r w:rsidRPr="00AE6818">
        <w:rPr>
          <w:rFonts w:hint="cs"/>
          <w:sz w:val="30"/>
          <w:szCs w:val="30"/>
          <w:cs/>
        </w:rPr>
        <w:t xml:space="preserve"> ม</w:t>
      </w:r>
      <w:r>
        <w:rPr>
          <w:rFonts w:hint="cs"/>
          <w:sz w:val="30"/>
          <w:szCs w:val="30"/>
          <w:cs/>
        </w:rPr>
        <w:t>ิถุนายน</w:t>
      </w:r>
      <w:r w:rsidRPr="00AE6818">
        <w:rPr>
          <w:rFonts w:hint="cs"/>
          <w:sz w:val="30"/>
          <w:szCs w:val="30"/>
          <w:cs/>
        </w:rPr>
        <w:t xml:space="preserve"> </w:t>
      </w:r>
      <w:r w:rsidRPr="00FD6C5D">
        <w:rPr>
          <w:sz w:val="30"/>
          <w:szCs w:val="30"/>
        </w:rPr>
        <w:t>256</w:t>
      </w:r>
      <w:r>
        <w:rPr>
          <w:sz w:val="30"/>
          <w:szCs w:val="30"/>
        </w:rPr>
        <w:t>9</w:t>
      </w:r>
      <w:r w:rsidRPr="00AE6818">
        <w:rPr>
          <w:sz w:val="30"/>
          <w:szCs w:val="30"/>
        </w:rPr>
        <w:t xml:space="preserve"> </w:t>
      </w:r>
      <w:r w:rsidRPr="00AE6818">
        <w:rPr>
          <w:sz w:val="30"/>
          <w:szCs w:val="30"/>
          <w:cs/>
        </w:rPr>
        <w:t>งบกำไรขาดทุน</w:t>
      </w:r>
      <w:r w:rsidRPr="00AE6818">
        <w:rPr>
          <w:rFonts w:hint="cs"/>
          <w:sz w:val="30"/>
          <w:szCs w:val="30"/>
          <w:cs/>
        </w:rPr>
        <w:t>รวมและงบกำไรขาดทุนเฉพาะกิจการ</w:t>
      </w:r>
      <w:r w:rsidRPr="00AE6818">
        <w:rPr>
          <w:sz w:val="30"/>
          <w:szCs w:val="30"/>
        </w:rPr>
        <w:t xml:space="preserve"> </w:t>
      </w:r>
      <w:r w:rsidRPr="00AE6818">
        <w:rPr>
          <w:sz w:val="30"/>
          <w:szCs w:val="30"/>
          <w:cs/>
        </w:rPr>
        <w:t>งบกำไรขาดทุน</w:t>
      </w:r>
      <w:r w:rsidRPr="00AE6818">
        <w:rPr>
          <w:rFonts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>
        <w:rPr>
          <w:rFonts w:hint="cs"/>
          <w:sz w:val="30"/>
          <w:szCs w:val="30"/>
          <w:cs/>
        </w:rPr>
        <w:t>สำหรับ</w:t>
      </w:r>
      <w:r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 xml:space="preserve">งวดสามเดือนและหกเดือนสิ้นสุดวันที่ </w:t>
      </w:r>
      <w:r>
        <w:rPr>
          <w:sz w:val="30"/>
          <w:szCs w:val="30"/>
        </w:rPr>
        <w:t xml:space="preserve">30 </w:t>
      </w:r>
      <w:r>
        <w:rPr>
          <w:rFonts w:hint="cs"/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 xml:space="preserve">2569 </w:t>
      </w:r>
      <w:r w:rsidRPr="00AE6818">
        <w:rPr>
          <w:sz w:val="30"/>
          <w:szCs w:val="30"/>
          <w:cs/>
        </w:rPr>
        <w:t>ง</w:t>
      </w:r>
      <w:r>
        <w:rPr>
          <w:rFonts w:hint="cs"/>
          <w:sz w:val="30"/>
          <w:szCs w:val="30"/>
          <w:cs/>
        </w:rPr>
        <w:t>บ</w:t>
      </w:r>
      <w:r w:rsidRPr="00AE6818">
        <w:rPr>
          <w:sz w:val="30"/>
          <w:szCs w:val="30"/>
          <w:cs/>
        </w:rPr>
        <w:t>การเปลี่ยนแปลงส่วนของผู้ถือหุ้น</w:t>
      </w:r>
      <w:r w:rsidRPr="00AE6818">
        <w:rPr>
          <w:rFonts w:hint="cs"/>
          <w:sz w:val="30"/>
          <w:szCs w:val="30"/>
          <w:cs/>
        </w:rPr>
        <w:t>รวม</w:t>
      </w:r>
      <w:r w:rsidRPr="00E55AE3">
        <w:rPr>
          <w:sz w:val="30"/>
          <w:szCs w:val="30"/>
          <w:cs/>
        </w:rPr>
        <w:t>แล</w:t>
      </w:r>
      <w:r w:rsidRPr="00E55AE3">
        <w:rPr>
          <w:rFonts w:hint="cs"/>
          <w:sz w:val="30"/>
          <w:szCs w:val="30"/>
          <w:cs/>
        </w:rPr>
        <w:t>ะ</w:t>
      </w:r>
      <w:r w:rsidRPr="00AE6818">
        <w:rPr>
          <w:sz w:val="30"/>
          <w:szCs w:val="30"/>
          <w:cs/>
        </w:rPr>
        <w:t>ง</w:t>
      </w:r>
      <w:r w:rsidRPr="00AE6818">
        <w:rPr>
          <w:rFonts w:hint="cs"/>
          <w:sz w:val="30"/>
          <w:szCs w:val="30"/>
          <w:cs/>
        </w:rPr>
        <w:t>บ</w:t>
      </w:r>
      <w:r w:rsidRPr="00AE6818">
        <w:rPr>
          <w:sz w:val="30"/>
          <w:szCs w:val="30"/>
          <w:cs/>
        </w:rPr>
        <w:t>การ</w:t>
      </w:r>
      <w:r>
        <w:rPr>
          <w:rFonts w:hint="cs"/>
          <w:sz w:val="30"/>
          <w:szCs w:val="30"/>
          <w:cs/>
        </w:rPr>
        <w:t>เป</w:t>
      </w:r>
      <w:r w:rsidRPr="00AE6818">
        <w:rPr>
          <w:sz w:val="30"/>
          <w:szCs w:val="30"/>
          <w:cs/>
        </w:rPr>
        <w:t>ลี่ยนแปลงส่วนของผู้ถือหุ้น</w:t>
      </w:r>
      <w:r w:rsidRPr="00AE6818">
        <w:rPr>
          <w:rFonts w:hint="cs"/>
          <w:sz w:val="30"/>
          <w:szCs w:val="30"/>
          <w:cs/>
        </w:rPr>
        <w:t>เฉพาะกิจการ</w:t>
      </w:r>
      <w:r>
        <w:rPr>
          <w:sz w:val="30"/>
          <w:szCs w:val="30"/>
        </w:rPr>
        <w:t xml:space="preserve"> </w:t>
      </w:r>
      <w:r w:rsidRPr="00AE6818">
        <w:rPr>
          <w:rFonts w:hint="cs"/>
          <w:sz w:val="30"/>
          <w:szCs w:val="30"/>
          <w:cs/>
        </w:rPr>
        <w:t>แล</w:t>
      </w:r>
      <w:r>
        <w:rPr>
          <w:rFonts w:hint="cs"/>
          <w:sz w:val="30"/>
          <w:szCs w:val="30"/>
          <w:cs/>
        </w:rPr>
        <w:t>ะ</w:t>
      </w:r>
      <w:r w:rsidRPr="00E55AE3">
        <w:rPr>
          <w:sz w:val="30"/>
          <w:szCs w:val="30"/>
          <w:cs/>
        </w:rPr>
        <w:t>งบกระแสเงินสด</w:t>
      </w:r>
      <w:r w:rsidRPr="00E55AE3">
        <w:rPr>
          <w:rFonts w:hint="cs"/>
          <w:sz w:val="30"/>
          <w:szCs w:val="30"/>
          <w:cs/>
        </w:rPr>
        <w:t>รวมและงบกระแสเงินสดเฉพาะกิจการสำหรับงวด</w:t>
      </w:r>
      <w:r>
        <w:rPr>
          <w:rFonts w:hint="cs"/>
          <w:sz w:val="30"/>
          <w:szCs w:val="30"/>
          <w:cs/>
        </w:rPr>
        <w:t>หก</w:t>
      </w:r>
      <w:r w:rsidRPr="00E55AE3">
        <w:rPr>
          <w:rFonts w:hint="cs"/>
          <w:sz w:val="30"/>
          <w:szCs w:val="30"/>
          <w:cs/>
        </w:rPr>
        <w:t>เดือนสิ้นสุด</w:t>
      </w:r>
      <w:r w:rsidRPr="00AE6818">
        <w:rPr>
          <w:rFonts w:hint="cs"/>
          <w:sz w:val="30"/>
          <w:szCs w:val="30"/>
          <w:cs/>
        </w:rPr>
        <w:t>วันที่</w:t>
      </w:r>
      <w:r w:rsidRPr="00AE6818">
        <w:rPr>
          <w:sz w:val="30"/>
          <w:szCs w:val="30"/>
        </w:rPr>
        <w:t xml:space="preserve"> </w:t>
      </w:r>
      <w:r>
        <w:rPr>
          <w:sz w:val="30"/>
          <w:szCs w:val="30"/>
        </w:rPr>
        <w:t>30</w:t>
      </w:r>
      <w:r w:rsidRPr="00AE6818">
        <w:rPr>
          <w:rFonts w:hint="cs"/>
          <w:sz w:val="30"/>
          <w:szCs w:val="30"/>
          <w:cs/>
        </w:rPr>
        <w:t xml:space="preserve"> ม</w:t>
      </w:r>
      <w:r>
        <w:rPr>
          <w:rFonts w:hint="cs"/>
          <w:sz w:val="30"/>
          <w:szCs w:val="30"/>
          <w:cs/>
        </w:rPr>
        <w:t>ิถุนายน</w:t>
      </w:r>
      <w:r w:rsidRPr="00AE6818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2569</w:t>
      </w:r>
      <w:r w:rsidRPr="00AE6818">
        <w:rPr>
          <w:sz w:val="30"/>
          <w:szCs w:val="30"/>
        </w:rPr>
        <w:t xml:space="preserve"> </w:t>
      </w:r>
      <w:r w:rsidRPr="00AE6818">
        <w:rPr>
          <w:rFonts w:hint="cs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E55AE3">
        <w:rPr>
          <w:sz w:val="30"/>
          <w:szCs w:val="30"/>
          <w:cs/>
        </w:rPr>
        <w:t>ของบริษัท</w:t>
      </w:r>
      <w:r w:rsidRPr="00E55AE3">
        <w:rPr>
          <w:sz w:val="30"/>
          <w:szCs w:val="30"/>
        </w:rPr>
        <w:t xml:space="preserve"> </w:t>
      </w:r>
      <w:r w:rsidRPr="00E55AE3">
        <w:rPr>
          <w:rFonts w:hint="cs"/>
          <w:sz w:val="30"/>
          <w:szCs w:val="30"/>
          <w:cs/>
        </w:rPr>
        <w:t>โอสถสภา จำกัด (</w:t>
      </w:r>
      <w:r w:rsidRPr="001535EC">
        <w:rPr>
          <w:rFonts w:hint="cs"/>
          <w:sz w:val="30"/>
          <w:szCs w:val="30"/>
          <w:cs/>
        </w:rPr>
        <w:t>มหาชน</w:t>
      </w:r>
      <w:r w:rsidRPr="00E55AE3">
        <w:rPr>
          <w:rFonts w:hint="cs"/>
          <w:sz w:val="30"/>
          <w:szCs w:val="30"/>
          <w:cs/>
        </w:rPr>
        <w:t>)</w:t>
      </w:r>
      <w:r w:rsidRPr="00E55AE3">
        <w:rPr>
          <w:sz w:val="30"/>
          <w:szCs w:val="30"/>
        </w:rPr>
        <w:t xml:space="preserve"> </w:t>
      </w:r>
      <w:r w:rsidRPr="00E55AE3">
        <w:rPr>
          <w:rFonts w:hint="cs"/>
          <w:sz w:val="30"/>
          <w:szCs w:val="30"/>
          <w:cs/>
        </w:rPr>
        <w:t>และบริษัทย่อย และของเฉพาะ</w:t>
      </w:r>
      <w:r w:rsidRPr="00E55AE3">
        <w:rPr>
          <w:sz w:val="30"/>
          <w:szCs w:val="30"/>
          <w:cs/>
        </w:rPr>
        <w:t>บริษัท</w:t>
      </w:r>
      <w:r w:rsidRPr="00E55AE3">
        <w:rPr>
          <w:sz w:val="30"/>
          <w:szCs w:val="30"/>
        </w:rPr>
        <w:t xml:space="preserve"> </w:t>
      </w:r>
      <w:r w:rsidRPr="00E55AE3">
        <w:rPr>
          <w:rFonts w:hint="cs"/>
          <w:sz w:val="30"/>
          <w:szCs w:val="30"/>
          <w:cs/>
        </w:rPr>
        <w:t>โอสถสภา จำกัด</w:t>
      </w:r>
      <w:r w:rsidRPr="00E55AE3">
        <w:rPr>
          <w:sz w:val="30"/>
          <w:szCs w:val="30"/>
        </w:rPr>
        <w:t xml:space="preserve"> </w:t>
      </w:r>
      <w:r w:rsidRPr="00E55AE3">
        <w:rPr>
          <w:rFonts w:hint="cs"/>
          <w:sz w:val="30"/>
          <w:szCs w:val="30"/>
          <w:cs/>
        </w:rPr>
        <w:t>(มหาชน)</w:t>
      </w:r>
      <w:r w:rsidRPr="00E55AE3">
        <w:rPr>
          <w:sz w:val="30"/>
          <w:szCs w:val="30"/>
        </w:rPr>
        <w:t xml:space="preserve"> </w:t>
      </w:r>
      <w:r w:rsidRPr="00AE6818">
        <w:rPr>
          <w:rFonts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C5D">
        <w:rPr>
          <w:sz w:val="30"/>
          <w:szCs w:val="30"/>
        </w:rPr>
        <w:t>34</w:t>
      </w:r>
      <w:r w:rsidRPr="00AE6818">
        <w:rPr>
          <w:sz w:val="30"/>
          <w:szCs w:val="30"/>
        </w:rPr>
        <w:t xml:space="preserve"> </w:t>
      </w:r>
      <w:r w:rsidRPr="00AE6818">
        <w:rPr>
          <w:rFonts w:hint="cs"/>
          <w:sz w:val="30"/>
          <w:szCs w:val="30"/>
          <w:cs/>
        </w:rPr>
        <w:t>เรื่อง</w:t>
      </w:r>
      <w:r>
        <w:rPr>
          <w:sz w:val="30"/>
          <w:szCs w:val="30"/>
        </w:rPr>
        <w:t xml:space="preserve"> </w:t>
      </w:r>
      <w:r>
        <w:rPr>
          <w:sz w:val="30"/>
          <w:szCs w:val="30"/>
        </w:rPr>
        <w:br/>
      </w:r>
      <w:r w:rsidRPr="00AE6818">
        <w:rPr>
          <w:sz w:val="30"/>
          <w:szCs w:val="30"/>
          <w:cs/>
        </w:rPr>
        <w:t>การรายงานทาง</w:t>
      </w:r>
      <w:r w:rsidRPr="00AE6818">
        <w:rPr>
          <w:rFonts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</w:t>
      </w:r>
      <w:r>
        <w:rPr>
          <w:rFonts w:hint="cs"/>
          <w:sz w:val="30"/>
          <w:szCs w:val="30"/>
          <w:cs/>
        </w:rPr>
        <w:t>ร</w:t>
      </w:r>
      <w:r w:rsidRPr="00AE6818">
        <w:rPr>
          <w:rFonts w:hint="cs"/>
          <w:sz w:val="30"/>
          <w:szCs w:val="30"/>
          <w:cs/>
        </w:rPr>
        <w:t>สอบทานของข้าพเจ้า</w:t>
      </w:r>
    </w:p>
    <w:p w14:paraId="519C1760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</w:rPr>
      </w:pPr>
    </w:p>
    <w:p w14:paraId="6C398CB2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rPr>
          <w:i/>
          <w:iCs/>
          <w:sz w:val="30"/>
          <w:szCs w:val="30"/>
        </w:rPr>
      </w:pPr>
      <w:r w:rsidRPr="00B657B8">
        <w:rPr>
          <w:i/>
          <w:iCs/>
          <w:sz w:val="30"/>
          <w:szCs w:val="30"/>
          <w:cs/>
        </w:rPr>
        <w:t>ขอบเขตการสอบทาน</w:t>
      </w:r>
    </w:p>
    <w:p w14:paraId="76D78C29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rPr>
          <w:i/>
          <w:iCs/>
          <w:sz w:val="30"/>
          <w:szCs w:val="30"/>
        </w:rPr>
      </w:pPr>
    </w:p>
    <w:p w14:paraId="4628F8B4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</w:rPr>
      </w:pPr>
      <w:r w:rsidRPr="00B657B8">
        <w:rPr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B657B8">
        <w:rPr>
          <w:sz w:val="30"/>
          <w:szCs w:val="30"/>
        </w:rPr>
        <w:t xml:space="preserve"> 2410 “</w:t>
      </w:r>
      <w:r w:rsidRPr="00B657B8">
        <w:rPr>
          <w:rFonts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57B8">
        <w:rPr>
          <w:sz w:val="30"/>
          <w:szCs w:val="30"/>
        </w:rPr>
        <w:t>”</w:t>
      </w:r>
      <w:r w:rsidRPr="00B657B8">
        <w:rPr>
          <w:rFonts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F477451" w14:textId="77777777" w:rsidR="002B2E9D" w:rsidRDefault="002B2E9D" w:rsidP="00A73FCB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b/>
          <w:bCs/>
          <w:sz w:val="32"/>
          <w:szCs w:val="32"/>
        </w:rPr>
      </w:pPr>
    </w:p>
    <w:p w14:paraId="56348B7A" w14:textId="77777777" w:rsidR="002B2E9D" w:rsidRDefault="002B2E9D" w:rsidP="00A73FCB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b/>
          <w:bCs/>
          <w:sz w:val="32"/>
          <w:szCs w:val="32"/>
        </w:rPr>
      </w:pPr>
    </w:p>
    <w:p w14:paraId="73AAEC5F" w14:textId="77777777" w:rsidR="00B11D70" w:rsidRDefault="00B11D70" w:rsidP="00B11D70">
      <w:pPr>
        <w:tabs>
          <w:tab w:val="left" w:pos="1055"/>
        </w:tabs>
        <w:rPr>
          <w:rFonts w:eastAsia="Calibri"/>
          <w:sz w:val="30"/>
          <w:szCs w:val="30"/>
        </w:rPr>
      </w:pPr>
    </w:p>
    <w:p w14:paraId="3591C655" w14:textId="08BAF038" w:rsidR="00A73FCB" w:rsidRPr="00B11D70" w:rsidRDefault="00A73FCB" w:rsidP="00B11D70">
      <w:pPr>
        <w:tabs>
          <w:tab w:val="left" w:pos="1055"/>
        </w:tabs>
        <w:rPr>
          <w:rFonts w:eastAsia="Calibri"/>
          <w:sz w:val="30"/>
          <w:szCs w:val="30"/>
          <w:cs/>
        </w:rPr>
        <w:sectPr w:rsidR="00A73FCB" w:rsidRPr="00B11D70" w:rsidSect="004666E9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26"/>
        </w:sectPr>
      </w:pPr>
    </w:p>
    <w:p w14:paraId="7437A9A4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rPr>
          <w:i/>
          <w:iCs/>
          <w:sz w:val="30"/>
          <w:szCs w:val="30"/>
          <w:cs/>
        </w:rPr>
      </w:pPr>
      <w:r w:rsidRPr="00B657B8">
        <w:rPr>
          <w:i/>
          <w:iCs/>
          <w:sz w:val="30"/>
          <w:szCs w:val="30"/>
          <w:cs/>
        </w:rPr>
        <w:lastRenderedPageBreak/>
        <w:t>ข้อสรุป</w:t>
      </w:r>
    </w:p>
    <w:p w14:paraId="1673F94F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rPr>
          <w:i/>
          <w:iCs/>
          <w:sz w:val="30"/>
          <w:szCs w:val="30"/>
          <w:cs/>
        </w:rPr>
      </w:pPr>
    </w:p>
    <w:p w14:paraId="7A300192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  <w:cs/>
        </w:rPr>
      </w:pPr>
      <w:r w:rsidRPr="00B657B8">
        <w:rPr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657B8">
        <w:rPr>
          <w:spacing w:val="-2"/>
          <w:sz w:val="30"/>
          <w:szCs w:val="30"/>
        </w:rPr>
        <w:t xml:space="preserve"> </w:t>
      </w:r>
      <w:r w:rsidRPr="00B657B8">
        <w:rPr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B657B8">
        <w:rPr>
          <w:spacing w:val="-2"/>
          <w:sz w:val="30"/>
          <w:szCs w:val="30"/>
        </w:rPr>
        <w:t>34</w:t>
      </w:r>
      <w:r w:rsidRPr="00B657B8">
        <w:rPr>
          <w:sz w:val="30"/>
          <w:szCs w:val="30"/>
        </w:rPr>
        <w:t xml:space="preserve"> </w:t>
      </w:r>
      <w:r w:rsidRPr="00B657B8">
        <w:rPr>
          <w:rFonts w:hint="cs"/>
          <w:sz w:val="30"/>
          <w:szCs w:val="30"/>
          <w:cs/>
        </w:rPr>
        <w:t xml:space="preserve">เรื่อง </w:t>
      </w:r>
      <w:r w:rsidRPr="00B657B8">
        <w:rPr>
          <w:sz w:val="30"/>
          <w:szCs w:val="30"/>
          <w:cs/>
        </w:rPr>
        <w:t>การรายงานทาง</w:t>
      </w:r>
      <w:r w:rsidRPr="00B657B8">
        <w:rPr>
          <w:rFonts w:hint="cs"/>
          <w:sz w:val="30"/>
          <w:szCs w:val="30"/>
          <w:cs/>
        </w:rPr>
        <w:t>การเงินระหว่างกาล</w:t>
      </w:r>
      <w:r w:rsidRPr="00B657B8">
        <w:rPr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1EB92EE2" w14:textId="77777777" w:rsidR="002B2E9D" w:rsidRPr="00B657B8" w:rsidRDefault="002B2E9D" w:rsidP="002B2E9D">
      <w:pPr>
        <w:jc w:val="thaiDistribute"/>
        <w:rPr>
          <w:sz w:val="30"/>
          <w:szCs w:val="30"/>
          <w:cs/>
        </w:rPr>
      </w:pPr>
    </w:p>
    <w:p w14:paraId="41485CDB" w14:textId="77777777" w:rsidR="002B2E9D" w:rsidRPr="00B657B8" w:rsidRDefault="002B2E9D" w:rsidP="002B2E9D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sz w:val="30"/>
          <w:szCs w:val="30"/>
        </w:rPr>
      </w:pPr>
      <w:r w:rsidRPr="00B657B8">
        <w:rPr>
          <w:sz w:val="30"/>
          <w:szCs w:val="30"/>
        </w:rPr>
        <w:t xml:space="preserve"> </w:t>
      </w:r>
    </w:p>
    <w:p w14:paraId="101F25B6" w14:textId="77777777" w:rsidR="002B2E9D" w:rsidRPr="00B657B8" w:rsidRDefault="002B2E9D" w:rsidP="002B2E9D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sz w:val="26"/>
          <w:szCs w:val="26"/>
        </w:rPr>
      </w:pPr>
    </w:p>
    <w:p w14:paraId="15F67D07" w14:textId="77777777" w:rsidR="002B2E9D" w:rsidRPr="00092AFB" w:rsidRDefault="002B2E9D" w:rsidP="002B2E9D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</w:pPr>
    </w:p>
    <w:p w14:paraId="2C273B14" w14:textId="77777777" w:rsidR="002B2E9D" w:rsidRPr="00B657B8" w:rsidRDefault="002B2E9D" w:rsidP="002B2E9D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</w:pPr>
    </w:p>
    <w:p w14:paraId="78123751" w14:textId="77777777" w:rsidR="002B2E9D" w:rsidRPr="00B657B8" w:rsidRDefault="002B2E9D" w:rsidP="002B2E9D">
      <w:pPr>
        <w:spacing w:line="240" w:lineRule="auto"/>
        <w:ind w:right="9"/>
        <w:jc w:val="thaiDistribute"/>
        <w:rPr>
          <w:sz w:val="30"/>
          <w:szCs w:val="30"/>
        </w:rPr>
      </w:pPr>
      <w:r w:rsidRPr="00B657B8">
        <w:rPr>
          <w:sz w:val="30"/>
          <w:szCs w:val="30"/>
        </w:rPr>
        <w:t>(</w:t>
      </w:r>
      <w:r w:rsidRPr="00B657B8">
        <w:rPr>
          <w:sz w:val="30"/>
          <w:szCs w:val="30"/>
          <w:cs/>
          <w:lang w:val="th-TH"/>
        </w:rPr>
        <w:t>สิรินุช สุรไพฑูรย์กร</w:t>
      </w:r>
      <w:r w:rsidRPr="00B657B8">
        <w:rPr>
          <w:sz w:val="30"/>
          <w:szCs w:val="30"/>
        </w:rPr>
        <w:t>)</w:t>
      </w:r>
    </w:p>
    <w:p w14:paraId="6DE12272" w14:textId="77777777" w:rsidR="002B2E9D" w:rsidRPr="00B657B8" w:rsidRDefault="002B2E9D" w:rsidP="002B2E9D">
      <w:pPr>
        <w:spacing w:line="240" w:lineRule="auto"/>
        <w:ind w:right="9"/>
        <w:jc w:val="thaiDistribute"/>
        <w:rPr>
          <w:sz w:val="30"/>
          <w:szCs w:val="30"/>
        </w:rPr>
      </w:pPr>
      <w:r w:rsidRPr="00B657B8">
        <w:rPr>
          <w:sz w:val="30"/>
          <w:szCs w:val="30"/>
          <w:cs/>
        </w:rPr>
        <w:t>ผู้สอบบัญชีรับอนุญาต</w:t>
      </w:r>
    </w:p>
    <w:p w14:paraId="70F371B6" w14:textId="77777777" w:rsidR="002B2E9D" w:rsidRPr="00B657B8" w:rsidRDefault="002B2E9D" w:rsidP="002B2E9D">
      <w:pPr>
        <w:spacing w:line="240" w:lineRule="auto"/>
        <w:ind w:right="9"/>
        <w:jc w:val="thaiDistribute"/>
        <w:rPr>
          <w:sz w:val="30"/>
          <w:szCs w:val="30"/>
        </w:rPr>
      </w:pPr>
      <w:r w:rsidRPr="00B657B8">
        <w:rPr>
          <w:sz w:val="30"/>
          <w:szCs w:val="30"/>
          <w:cs/>
        </w:rPr>
        <w:t>เลขทะเบียน</w:t>
      </w:r>
      <w:r w:rsidRPr="00B657B8">
        <w:rPr>
          <w:sz w:val="30"/>
          <w:szCs w:val="30"/>
        </w:rPr>
        <w:t xml:space="preserve"> 8413</w:t>
      </w:r>
    </w:p>
    <w:p w14:paraId="465E4E86" w14:textId="77777777" w:rsidR="002B2E9D" w:rsidRPr="00B657B8" w:rsidRDefault="002B2E9D" w:rsidP="002B2E9D">
      <w:pPr>
        <w:spacing w:line="240" w:lineRule="auto"/>
        <w:ind w:right="-45"/>
        <w:jc w:val="thaiDistribute"/>
        <w:rPr>
          <w:sz w:val="30"/>
          <w:szCs w:val="30"/>
        </w:rPr>
      </w:pPr>
    </w:p>
    <w:p w14:paraId="2AF74AD0" w14:textId="77777777" w:rsidR="002B2E9D" w:rsidRPr="00B657B8" w:rsidRDefault="002B2E9D" w:rsidP="002B2E9D">
      <w:pPr>
        <w:spacing w:line="240" w:lineRule="auto"/>
        <w:ind w:right="-45"/>
        <w:jc w:val="thaiDistribute"/>
        <w:rPr>
          <w:sz w:val="30"/>
          <w:szCs w:val="30"/>
          <w:cs/>
        </w:rPr>
      </w:pPr>
      <w:r w:rsidRPr="00B657B8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6BFDE91F" w14:textId="77777777" w:rsidR="002B2E9D" w:rsidRDefault="002B2E9D" w:rsidP="002B2E9D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6E5491E" w14:textId="22B09295" w:rsidR="002B2E9D" w:rsidRPr="00985015" w:rsidRDefault="00BF57A2" w:rsidP="002B2E9D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966BEA">
        <w:rPr>
          <w:rFonts w:asciiTheme="majorBidi" w:hAnsiTheme="majorBidi" w:cstheme="majorBidi"/>
          <w:sz w:val="30"/>
          <w:szCs w:val="30"/>
        </w:rPr>
        <w:t xml:space="preserve"> </w:t>
      </w:r>
      <w:r w:rsidR="00BB56F0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966BEA">
        <w:rPr>
          <w:rFonts w:asciiTheme="majorBidi" w:hAnsiTheme="majorBidi" w:cstheme="majorBidi" w:hint="cs"/>
          <w:sz w:val="30"/>
          <w:szCs w:val="30"/>
          <w:cs/>
        </w:rPr>
        <w:t xml:space="preserve">คม </w:t>
      </w:r>
      <w:r w:rsidR="00966BEA">
        <w:rPr>
          <w:rFonts w:asciiTheme="majorBidi" w:hAnsiTheme="majorBidi" w:cstheme="majorBidi"/>
          <w:sz w:val="30"/>
          <w:szCs w:val="30"/>
        </w:rPr>
        <w:t>2569</w:t>
      </w:r>
    </w:p>
    <w:p w14:paraId="5BE1E4EF" w14:textId="77777777" w:rsidR="002B2E9D" w:rsidRDefault="002B2E9D" w:rsidP="00DA2488">
      <w:pPr>
        <w:jc w:val="thaiDistribute"/>
        <w:rPr>
          <w:sz w:val="30"/>
          <w:szCs w:val="30"/>
        </w:rPr>
      </w:pPr>
    </w:p>
    <w:p w14:paraId="7AC32975" w14:textId="77777777" w:rsidR="00D4776F" w:rsidRPr="00035DEC" w:rsidRDefault="00D4776F" w:rsidP="00035DEC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sectPr w:rsidR="00D4776F" w:rsidRPr="00035DEC" w:rsidSect="00FD6DF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7" w:other="7"/>
      <w:cols w:space="737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7E8CF" w14:textId="77777777" w:rsidR="002C7F1C" w:rsidRDefault="002C7F1C">
      <w:r>
        <w:separator/>
      </w:r>
    </w:p>
  </w:endnote>
  <w:endnote w:type="continuationSeparator" w:id="0">
    <w:p w14:paraId="2A41E93B" w14:textId="77777777" w:rsidR="002C7F1C" w:rsidRDefault="002C7F1C">
      <w:r>
        <w:continuationSeparator/>
      </w:r>
    </w:p>
  </w:endnote>
  <w:endnote w:type="continuationNotice" w:id="1">
    <w:p w14:paraId="578512CA" w14:textId="77777777" w:rsidR="002C7F1C" w:rsidRDefault="002C7F1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4D3F" w14:textId="4BDAC53E" w:rsidR="00242F0D" w:rsidRDefault="00926D76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2CDB06B" wp14:editId="7525029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9175" cy="520700"/>
              <wp:effectExtent l="0" t="0" r="15875" b="0"/>
              <wp:wrapNone/>
              <wp:docPr id="437361886" name="Text Box 89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917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DCC109" w14:textId="2AE64446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CDB06B" id="_x0000_t202" coordsize="21600,21600" o:spt="202" path="m,l,21600r21600,l21600,xe">
              <v:stroke joinstyle="miter"/>
              <v:path gradientshapeok="t" o:connecttype="rect"/>
            </v:shapetype>
            <v:shape id="Text Box 89" o:spid="_x0000_s1028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25pt;height:41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" filled="f" stroked="f">
              <v:textbox style="mso-fit-shape-to-text:t" inset="0,0,0,15pt">
                <w:txbxContent>
                  <w:p w14:paraId="37DCC109" w14:textId="2AE64446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2F0D">
      <w:rPr>
        <w:rStyle w:val="PageNumber"/>
      </w:rPr>
      <w:fldChar w:fldCharType="begin"/>
    </w:r>
    <w:r w:rsidR="00242F0D">
      <w:rPr>
        <w:rStyle w:val="PageNumber"/>
      </w:rPr>
      <w:instrText xml:space="preserve">PAGE  </w:instrText>
    </w:r>
    <w:r w:rsidR="00242F0D">
      <w:rPr>
        <w:rStyle w:val="PageNumber"/>
      </w:rPr>
      <w:fldChar w:fldCharType="separate"/>
    </w:r>
    <w:r w:rsidR="00242F0D">
      <w:rPr>
        <w:rStyle w:val="PageNumber"/>
        <w:noProof/>
      </w:rPr>
      <w:t>3</w:t>
    </w:r>
    <w:r w:rsidR="00B176C5">
      <w:rPr>
        <w:rStyle w:val="PageNumber"/>
        <w:noProof/>
      </w:rPr>
      <w:t>0</w:t>
    </w:r>
    <w:r w:rsidR="00242F0D">
      <w:rPr>
        <w:rStyle w:val="PageNumber"/>
      </w:rPr>
      <w:fldChar w:fldCharType="end"/>
    </w:r>
  </w:p>
  <w:p w14:paraId="1F22315F" w14:textId="77777777" w:rsidR="00242F0D" w:rsidRDefault="00242F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EB4B4" w14:textId="70E0F220" w:rsidR="00242F0D" w:rsidRPr="00173BD7" w:rsidRDefault="00926D76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>
      <w:rPr>
        <w:rFonts w:cs="Angsana New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0B59EFA" wp14:editId="17F7312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9175" cy="520700"/>
              <wp:effectExtent l="0" t="0" r="15875" b="0"/>
              <wp:wrapNone/>
              <wp:docPr id="1464432506" name="Text Box 90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917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24BA25" w14:textId="7805E1FF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B59EFA" id="_x0000_t202" coordsize="21600,21600" o:spt="202" path="m,l,21600r21600,l21600,xe">
              <v:stroke joinstyle="miter"/>
              <v:path gradientshapeok="t" o:connecttype="rect"/>
            </v:shapetype>
            <v:shape id="Text Box 90" o:spid="_x0000_s1029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25pt;height:41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" filled="f" stroked="f">
              <v:textbox style="mso-fit-shape-to-text:t" inset="0,0,0,15pt">
                <w:txbxContent>
                  <w:p w14:paraId="0C24BA25" w14:textId="7805E1FF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2F0D" w:rsidRPr="00173BD7">
      <w:rPr>
        <w:rStyle w:val="PageNumber"/>
        <w:rFonts w:cs="Angsana New"/>
        <w:sz w:val="30"/>
        <w:szCs w:val="30"/>
      </w:rPr>
      <w:fldChar w:fldCharType="begin"/>
    </w:r>
    <w:r w:rsidR="00242F0D" w:rsidRPr="00173BD7">
      <w:rPr>
        <w:rStyle w:val="PageNumber"/>
        <w:rFonts w:cs="Angsana New"/>
        <w:sz w:val="30"/>
        <w:szCs w:val="30"/>
      </w:rPr>
      <w:instrText xml:space="preserve">PAGE  </w:instrText>
    </w:r>
    <w:r w:rsidR="00242F0D" w:rsidRPr="00173BD7">
      <w:rPr>
        <w:rStyle w:val="PageNumber"/>
        <w:rFonts w:cs="Angsana New"/>
        <w:sz w:val="30"/>
        <w:szCs w:val="30"/>
      </w:rPr>
      <w:fldChar w:fldCharType="separate"/>
    </w:r>
    <w:r w:rsidR="00B176C5">
      <w:rPr>
        <w:rStyle w:val="PageNumber"/>
        <w:rFonts w:cs="Angsana New"/>
        <w:noProof/>
        <w:sz w:val="30"/>
        <w:szCs w:val="30"/>
      </w:rPr>
      <w:t>2</w:t>
    </w:r>
    <w:r w:rsidR="00242F0D" w:rsidRPr="00173BD7">
      <w:rPr>
        <w:rStyle w:val="PageNumber"/>
        <w:rFonts w:cs="Angsana New"/>
        <w:sz w:val="30"/>
        <w:szCs w:val="30"/>
      </w:rPr>
      <w:fldChar w:fldCharType="end"/>
    </w:r>
  </w:p>
  <w:p w14:paraId="19071C8F" w14:textId="76437611" w:rsidR="00242F0D" w:rsidRPr="00175C2C" w:rsidRDefault="00242F0D" w:rsidP="00E46C3B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  <w:r w:rsidRPr="002457B2">
      <w:rPr>
        <w:i/>
        <w:iCs/>
        <w:sz w:val="30"/>
        <w:szCs w:val="30"/>
      </w:rPr>
      <w:fldChar w:fldCharType="begin"/>
    </w:r>
    <w:r w:rsidRPr="002457B2">
      <w:rPr>
        <w:i/>
        <w:iCs/>
        <w:sz w:val="30"/>
        <w:szCs w:val="30"/>
      </w:rPr>
      <w:instrText xml:space="preserve"> FILENAME </w:instrText>
    </w:r>
    <w:r w:rsidRPr="002457B2">
      <w:rPr>
        <w:i/>
        <w:iCs/>
        <w:sz w:val="30"/>
        <w:szCs w:val="30"/>
      </w:rPr>
      <w:fldChar w:fldCharType="separate"/>
    </w:r>
    <w:r w:rsidR="00DD61EC">
      <w:rPr>
        <w:i/>
        <w:iCs/>
        <w:noProof/>
        <w:sz w:val="30"/>
        <w:szCs w:val="30"/>
      </w:rPr>
      <w:t>OSPt1-Q2-26-SEC</w:t>
    </w:r>
    <w:r w:rsidRPr="002457B2">
      <w:rPr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16E31" w14:textId="30E5F66F" w:rsidR="0048439B" w:rsidRPr="00DD61EC" w:rsidRDefault="0048439B" w:rsidP="00DD61EC">
    <w:pPr>
      <w:pStyle w:val="Footer"/>
      <w:tabs>
        <w:tab w:val="left" w:pos="3502"/>
        <w:tab w:val="left" w:pos="3840"/>
      </w:tabs>
      <w:spacing w:line="240" w:lineRule="auto"/>
      <w:ind w:left="274"/>
      <w:rPr>
        <w:rFonts w:cs="Angsana New"/>
        <w:color w:val="7F7F7F"/>
        <w:sz w:val="30"/>
        <w:szCs w:val="30"/>
        <w:lang w:eastAsia="ja-JP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2021673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3B0B78E7" w14:textId="77777777" w:rsidR="0061529F" w:rsidRPr="00572D9A" w:rsidRDefault="0061529F" w:rsidP="00572D9A">
        <w:pPr>
          <w:pStyle w:val="Footer"/>
          <w:jc w:val="center"/>
          <w:rPr>
            <w:sz w:val="30"/>
            <w:szCs w:val="30"/>
          </w:rPr>
        </w:pPr>
        <w:r w:rsidRPr="00572D9A">
          <w:rPr>
            <w:sz w:val="30"/>
            <w:szCs w:val="30"/>
          </w:rPr>
          <w:fldChar w:fldCharType="begin"/>
        </w:r>
        <w:r w:rsidRPr="00572D9A">
          <w:rPr>
            <w:sz w:val="30"/>
            <w:szCs w:val="30"/>
          </w:rPr>
          <w:instrText xml:space="preserve"> PAGE   \* MERGEFORMAT </w:instrText>
        </w:r>
        <w:r w:rsidRPr="00572D9A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2</w:t>
        </w:r>
        <w:r w:rsidRPr="00572D9A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8FB3B" w14:textId="77777777" w:rsidR="002C7F1C" w:rsidRDefault="002C7F1C">
      <w:r>
        <w:separator/>
      </w:r>
    </w:p>
  </w:footnote>
  <w:footnote w:type="continuationSeparator" w:id="0">
    <w:p w14:paraId="018D3E1C" w14:textId="77777777" w:rsidR="002C7F1C" w:rsidRDefault="002C7F1C">
      <w:r>
        <w:continuationSeparator/>
      </w:r>
    </w:p>
  </w:footnote>
  <w:footnote w:type="continuationNotice" w:id="1">
    <w:p w14:paraId="2FC7F573" w14:textId="77777777" w:rsidR="002C7F1C" w:rsidRDefault="002C7F1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324C" w14:textId="17FC3D47" w:rsidR="00926D76" w:rsidRDefault="00926D7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42C77D59" wp14:editId="4949B68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623820" cy="355600"/>
              <wp:effectExtent l="0" t="0" r="0" b="6350"/>
              <wp:wrapNone/>
              <wp:docPr id="2092884025" name="Text Box 77" descr="Confidential (Internal and OSP Partner Use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382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876D30" w14:textId="0A74BA62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(Internal and OSP Partner Use)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C77D59" id="_x0000_t202" coordsize="21600,21600" o:spt="202" path="m,l,21600r21600,l21600,xe">
              <v:stroke joinstyle="miter"/>
              <v:path gradientshapeok="t" o:connecttype="rect"/>
            </v:shapetype>
            <v:shape id="Text Box 77" o:spid="_x0000_s1026" type="#_x0000_t202" alt="Confidential (Internal and OSP Partner Use)" style="position:absolute;left:0;text-align:left;margin-left:155.4pt;margin-top:0;width:206.6pt;height:28pt;z-index:25165824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" filled="f" stroked="f">
              <v:textbox style="mso-fit-shape-to-text:t" inset="0,15pt,20pt,0">
                <w:txbxContent>
                  <w:p w14:paraId="74876D30" w14:textId="0A74BA62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(Internal and OSP Partner Use)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8066" w14:textId="4ADD2548" w:rsidR="00242F0D" w:rsidRDefault="00926D76" w:rsidP="00297920">
    <w:pPr>
      <w:spacing w:line="240" w:lineRule="atLeast"/>
      <w:ind w:right="360"/>
      <w:rPr>
        <w:b/>
        <w:bCs/>
        <w:sz w:val="32"/>
        <w:szCs w:val="32"/>
      </w:rPr>
    </w:pPr>
    <w:r>
      <w:rPr>
        <w:b/>
        <w:bCs/>
        <w:noProof/>
        <w:sz w:val="32"/>
        <w:szCs w:val="32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EC1F30" wp14:editId="517B803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623820" cy="355600"/>
              <wp:effectExtent l="0" t="0" r="0" b="6350"/>
              <wp:wrapNone/>
              <wp:docPr id="1322058427" name="Text Box 78" descr="Confidential (Internal and OSP Partner Use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382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E87828" w14:textId="0A567612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(Internal and OSP Partner Use)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EC1F30" id="_x0000_t202" coordsize="21600,21600" o:spt="202" path="m,l,21600r21600,l21600,xe">
              <v:stroke joinstyle="miter"/>
              <v:path gradientshapeok="t" o:connecttype="rect"/>
            </v:shapetype>
            <v:shape id="Text Box 78" o:spid="_x0000_s1027" type="#_x0000_t202" alt="Confidential (Internal and OSP Partner Use)" style="position:absolute;margin-left:155.4pt;margin-top:0;width:206.6pt;height:28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" filled="f" stroked="f">
              <v:textbox style="mso-fit-shape-to-text:t" inset="0,15pt,20pt,0">
                <w:txbxContent>
                  <w:p w14:paraId="6DE87828" w14:textId="0A567612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(Internal and OSP Partner Use)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EE59541" w14:textId="77777777" w:rsidR="00242F0D" w:rsidRDefault="00242F0D" w:rsidP="00297920">
    <w:pPr>
      <w:spacing w:line="240" w:lineRule="atLeast"/>
      <w:ind w:right="360"/>
      <w:rPr>
        <w:b/>
        <w:bCs/>
        <w:sz w:val="32"/>
        <w:szCs w:val="32"/>
      </w:rPr>
    </w:pPr>
  </w:p>
  <w:p w14:paraId="789BD466" w14:textId="77777777" w:rsidR="00242F0D" w:rsidRPr="000E5F74" w:rsidRDefault="00242F0D" w:rsidP="00297920">
    <w:pPr>
      <w:spacing w:line="240" w:lineRule="atLeast"/>
      <w:ind w:right="360"/>
      <w:rPr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F381F" w14:textId="3FD0E6D2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29F8DF92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4BA5A381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2C7E5FEF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07332606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5046719F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B91C" w14:textId="339A95C4" w:rsidR="002B2E9D" w:rsidRPr="00DD61EC" w:rsidRDefault="002B2E9D" w:rsidP="002B2E9D">
    <w:pPr>
      <w:spacing w:line="240" w:lineRule="auto"/>
      <w:ind w:right="360"/>
      <w:rPr>
        <w:b/>
        <w:bCs/>
        <w:sz w:val="32"/>
        <w:szCs w:val="32"/>
      </w:rPr>
    </w:pPr>
  </w:p>
  <w:p w14:paraId="4BC2C2B9" w14:textId="77777777" w:rsidR="002B2E9D" w:rsidRPr="00DD61EC" w:rsidRDefault="002B2E9D" w:rsidP="002B2E9D">
    <w:pPr>
      <w:spacing w:line="240" w:lineRule="auto"/>
      <w:ind w:right="360"/>
      <w:rPr>
        <w:b/>
        <w:bCs/>
        <w:sz w:val="32"/>
        <w:szCs w:val="32"/>
      </w:rPr>
    </w:pPr>
  </w:p>
  <w:p w14:paraId="02F30954" w14:textId="77777777" w:rsidR="002B2E9D" w:rsidRPr="00DD61EC" w:rsidRDefault="002B2E9D" w:rsidP="002B2E9D">
    <w:pPr>
      <w:spacing w:line="240" w:lineRule="auto"/>
      <w:ind w:right="360"/>
      <w:rPr>
        <w:b/>
        <w:bCs/>
        <w:sz w:val="32"/>
        <w:szCs w:val="32"/>
      </w:rPr>
    </w:pPr>
  </w:p>
  <w:p w14:paraId="27651255" w14:textId="77777777" w:rsidR="002B2E9D" w:rsidRDefault="002B2E9D" w:rsidP="002B2E9D">
    <w:pPr>
      <w:spacing w:line="240" w:lineRule="auto"/>
      <w:ind w:right="360"/>
      <w:rPr>
        <w:b/>
        <w:bCs/>
        <w:sz w:val="32"/>
        <w:szCs w:val="32"/>
      </w:rPr>
    </w:pPr>
  </w:p>
  <w:p w14:paraId="683F7AF2" w14:textId="77777777" w:rsidR="00DD61EC" w:rsidRDefault="00DD61EC" w:rsidP="002B2E9D">
    <w:pPr>
      <w:spacing w:line="240" w:lineRule="auto"/>
      <w:ind w:right="360"/>
      <w:rPr>
        <w:b/>
        <w:bCs/>
        <w:sz w:val="32"/>
        <w:szCs w:val="32"/>
      </w:rPr>
    </w:pPr>
  </w:p>
  <w:p w14:paraId="0617EFAE" w14:textId="77777777" w:rsidR="00DD61EC" w:rsidRDefault="00DD61EC" w:rsidP="002B2E9D">
    <w:pPr>
      <w:spacing w:line="240" w:lineRule="auto"/>
      <w:ind w:right="360"/>
      <w:rPr>
        <w:b/>
        <w:bCs/>
        <w:sz w:val="32"/>
        <w:szCs w:val="32"/>
      </w:rPr>
    </w:pPr>
  </w:p>
  <w:p w14:paraId="01AD6648" w14:textId="77777777" w:rsidR="00DD61EC" w:rsidRDefault="00DD61EC" w:rsidP="002B2E9D">
    <w:pPr>
      <w:spacing w:line="240" w:lineRule="auto"/>
      <w:ind w:right="360"/>
      <w:rPr>
        <w:b/>
        <w:bCs/>
        <w:sz w:val="32"/>
        <w:szCs w:val="32"/>
      </w:rPr>
    </w:pPr>
  </w:p>
  <w:p w14:paraId="5F720EBB" w14:textId="77777777" w:rsidR="00DD61EC" w:rsidRDefault="00DD61EC" w:rsidP="002B2E9D">
    <w:pPr>
      <w:spacing w:line="240" w:lineRule="auto"/>
      <w:ind w:right="360"/>
      <w:rPr>
        <w:b/>
        <w:bCs/>
        <w:sz w:val="32"/>
        <w:szCs w:val="32"/>
      </w:rPr>
    </w:pPr>
  </w:p>
  <w:p w14:paraId="22A42BB9" w14:textId="77777777" w:rsidR="00DD61EC" w:rsidRPr="00DD61EC" w:rsidRDefault="00DD61EC" w:rsidP="002B2E9D">
    <w:pPr>
      <w:spacing w:line="240" w:lineRule="auto"/>
      <w:ind w:right="360"/>
      <w:rPr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722CD" w14:textId="793CE2F2" w:rsidR="00BB29BA" w:rsidRDefault="00BB29BA" w:rsidP="006D3FBB">
    <w:pPr>
      <w:spacing w:line="240" w:lineRule="atLeast"/>
      <w:ind w:right="360"/>
      <w:rPr>
        <w:b/>
        <w:bCs/>
        <w:sz w:val="32"/>
        <w:szCs w:val="32"/>
      </w:rPr>
    </w:pPr>
  </w:p>
  <w:p w14:paraId="02E335AE" w14:textId="77777777" w:rsidR="00DD61EC" w:rsidRDefault="00DD61EC" w:rsidP="006D3FBB">
    <w:pPr>
      <w:spacing w:line="240" w:lineRule="atLeast"/>
      <w:ind w:right="360"/>
      <w:rPr>
        <w:b/>
        <w:bCs/>
        <w:sz w:val="32"/>
        <w:szCs w:val="32"/>
      </w:rPr>
    </w:pPr>
  </w:p>
  <w:p w14:paraId="47DBD477" w14:textId="77777777" w:rsidR="00DD61EC" w:rsidRDefault="00DD61EC" w:rsidP="006D3FBB">
    <w:pPr>
      <w:spacing w:line="240" w:lineRule="atLeast"/>
      <w:ind w:right="360"/>
      <w:rPr>
        <w:b/>
        <w:bCs/>
        <w:sz w:val="32"/>
        <w:szCs w:val="32"/>
      </w:rPr>
    </w:pPr>
  </w:p>
  <w:p w14:paraId="6544171B" w14:textId="77777777" w:rsidR="00DD61EC" w:rsidRPr="008445C4" w:rsidRDefault="00DD61EC" w:rsidP="006D3FBB">
    <w:pPr>
      <w:spacing w:line="240" w:lineRule="atLeast"/>
      <w:ind w:right="360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7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F563F68"/>
    <w:multiLevelType w:val="hybridMultilevel"/>
    <w:tmpl w:val="6A08203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67BA289D"/>
    <w:multiLevelType w:val="hybridMultilevel"/>
    <w:tmpl w:val="F412E42A"/>
    <w:lvl w:ilvl="0" w:tplc="CA140D40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  <w:i w:val="0"/>
        <w:iCs w:val="0"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454249836">
    <w:abstractNumId w:val="1"/>
  </w:num>
  <w:num w:numId="2" w16cid:durableId="1810631355">
    <w:abstractNumId w:val="0"/>
  </w:num>
  <w:num w:numId="3" w16cid:durableId="2036154876">
    <w:abstractNumId w:val="2"/>
  </w:num>
  <w:num w:numId="4" w16cid:durableId="1729768685">
    <w:abstractNumId w:val="11"/>
  </w:num>
  <w:num w:numId="5" w16cid:durableId="418214858">
    <w:abstractNumId w:val="18"/>
  </w:num>
  <w:num w:numId="6" w16cid:durableId="974212727">
    <w:abstractNumId w:val="6"/>
  </w:num>
  <w:num w:numId="7" w16cid:durableId="1610508759">
    <w:abstractNumId w:val="3"/>
  </w:num>
  <w:num w:numId="8" w16cid:durableId="789201955">
    <w:abstractNumId w:val="4"/>
  </w:num>
  <w:num w:numId="9" w16cid:durableId="287590800">
    <w:abstractNumId w:val="15"/>
  </w:num>
  <w:num w:numId="10" w16cid:durableId="1561087682">
    <w:abstractNumId w:val="9"/>
  </w:num>
  <w:num w:numId="11" w16cid:durableId="1531261333">
    <w:abstractNumId w:val="14"/>
  </w:num>
  <w:num w:numId="12" w16cid:durableId="1675451390">
    <w:abstractNumId w:val="5"/>
  </w:num>
  <w:num w:numId="13" w16cid:durableId="262029787">
    <w:abstractNumId w:val="8"/>
  </w:num>
  <w:num w:numId="14" w16cid:durableId="1223711151">
    <w:abstractNumId w:val="16"/>
  </w:num>
  <w:num w:numId="15" w16cid:durableId="207036768">
    <w:abstractNumId w:val="17"/>
  </w:num>
  <w:num w:numId="16" w16cid:durableId="798914485">
    <w:abstractNumId w:val="10"/>
  </w:num>
  <w:num w:numId="17" w16cid:durableId="1429737263">
    <w:abstractNumId w:val="12"/>
  </w:num>
  <w:num w:numId="18" w16cid:durableId="174929838">
    <w:abstractNumId w:val="13"/>
  </w:num>
  <w:num w:numId="19" w16cid:durableId="65773133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6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0AB"/>
    <w:rsid w:val="00000313"/>
    <w:rsid w:val="00000346"/>
    <w:rsid w:val="00000423"/>
    <w:rsid w:val="00000485"/>
    <w:rsid w:val="000004BF"/>
    <w:rsid w:val="000006FC"/>
    <w:rsid w:val="00000861"/>
    <w:rsid w:val="00000E9F"/>
    <w:rsid w:val="0000112E"/>
    <w:rsid w:val="00001282"/>
    <w:rsid w:val="00001535"/>
    <w:rsid w:val="00001972"/>
    <w:rsid w:val="00001AB3"/>
    <w:rsid w:val="00001C00"/>
    <w:rsid w:val="00001DD2"/>
    <w:rsid w:val="000020DA"/>
    <w:rsid w:val="0000241A"/>
    <w:rsid w:val="000028B3"/>
    <w:rsid w:val="000028E8"/>
    <w:rsid w:val="00002989"/>
    <w:rsid w:val="00002B6A"/>
    <w:rsid w:val="00002C48"/>
    <w:rsid w:val="00002E73"/>
    <w:rsid w:val="0000306A"/>
    <w:rsid w:val="0000320B"/>
    <w:rsid w:val="00003219"/>
    <w:rsid w:val="00003248"/>
    <w:rsid w:val="0000366A"/>
    <w:rsid w:val="0000377A"/>
    <w:rsid w:val="000037FF"/>
    <w:rsid w:val="00003B8A"/>
    <w:rsid w:val="00003BC8"/>
    <w:rsid w:val="00003D10"/>
    <w:rsid w:val="00003D15"/>
    <w:rsid w:val="00004288"/>
    <w:rsid w:val="00004421"/>
    <w:rsid w:val="00004B38"/>
    <w:rsid w:val="00004B63"/>
    <w:rsid w:val="00005266"/>
    <w:rsid w:val="00005496"/>
    <w:rsid w:val="000054AD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663"/>
    <w:rsid w:val="00006A83"/>
    <w:rsid w:val="00006AB6"/>
    <w:rsid w:val="00006B50"/>
    <w:rsid w:val="00007171"/>
    <w:rsid w:val="00007353"/>
    <w:rsid w:val="000073DF"/>
    <w:rsid w:val="00007471"/>
    <w:rsid w:val="000079CB"/>
    <w:rsid w:val="000079CF"/>
    <w:rsid w:val="00007A88"/>
    <w:rsid w:val="00007AA1"/>
    <w:rsid w:val="00007B72"/>
    <w:rsid w:val="00007CEE"/>
    <w:rsid w:val="00007E05"/>
    <w:rsid w:val="00007EA1"/>
    <w:rsid w:val="00007EC2"/>
    <w:rsid w:val="00007F67"/>
    <w:rsid w:val="00010028"/>
    <w:rsid w:val="00010328"/>
    <w:rsid w:val="000103AC"/>
    <w:rsid w:val="0001044B"/>
    <w:rsid w:val="0001084E"/>
    <w:rsid w:val="0001087D"/>
    <w:rsid w:val="0001095E"/>
    <w:rsid w:val="0001096C"/>
    <w:rsid w:val="00010CB6"/>
    <w:rsid w:val="00010FF6"/>
    <w:rsid w:val="00011087"/>
    <w:rsid w:val="0001118E"/>
    <w:rsid w:val="000115FC"/>
    <w:rsid w:val="00011769"/>
    <w:rsid w:val="00011788"/>
    <w:rsid w:val="00011859"/>
    <w:rsid w:val="00011CA8"/>
    <w:rsid w:val="00012299"/>
    <w:rsid w:val="0001285A"/>
    <w:rsid w:val="000128E6"/>
    <w:rsid w:val="00012928"/>
    <w:rsid w:val="000129FF"/>
    <w:rsid w:val="00012A20"/>
    <w:rsid w:val="00012EC6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4A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918"/>
    <w:rsid w:val="00015A9C"/>
    <w:rsid w:val="00015C09"/>
    <w:rsid w:val="00015CD0"/>
    <w:rsid w:val="00015D06"/>
    <w:rsid w:val="00015D0D"/>
    <w:rsid w:val="00015E38"/>
    <w:rsid w:val="00015F55"/>
    <w:rsid w:val="00015F66"/>
    <w:rsid w:val="0001620F"/>
    <w:rsid w:val="00016395"/>
    <w:rsid w:val="000163C5"/>
    <w:rsid w:val="00016A5F"/>
    <w:rsid w:val="00016AF4"/>
    <w:rsid w:val="00016BF4"/>
    <w:rsid w:val="00016C51"/>
    <w:rsid w:val="00016FEB"/>
    <w:rsid w:val="000171EC"/>
    <w:rsid w:val="0001736A"/>
    <w:rsid w:val="00017470"/>
    <w:rsid w:val="00017888"/>
    <w:rsid w:val="000178B8"/>
    <w:rsid w:val="00017979"/>
    <w:rsid w:val="00017B8E"/>
    <w:rsid w:val="00017CF4"/>
    <w:rsid w:val="00017F2E"/>
    <w:rsid w:val="00017F9C"/>
    <w:rsid w:val="00020051"/>
    <w:rsid w:val="00020342"/>
    <w:rsid w:val="000204F8"/>
    <w:rsid w:val="0002056C"/>
    <w:rsid w:val="0002065D"/>
    <w:rsid w:val="000206B6"/>
    <w:rsid w:val="000206E6"/>
    <w:rsid w:val="00020759"/>
    <w:rsid w:val="00020992"/>
    <w:rsid w:val="00020B89"/>
    <w:rsid w:val="00020C5E"/>
    <w:rsid w:val="00020DF4"/>
    <w:rsid w:val="00020ECB"/>
    <w:rsid w:val="00020EE0"/>
    <w:rsid w:val="00020FEE"/>
    <w:rsid w:val="00021072"/>
    <w:rsid w:val="000213D6"/>
    <w:rsid w:val="000213F8"/>
    <w:rsid w:val="0002156C"/>
    <w:rsid w:val="000216B4"/>
    <w:rsid w:val="000216E7"/>
    <w:rsid w:val="00021798"/>
    <w:rsid w:val="000218A5"/>
    <w:rsid w:val="00021A78"/>
    <w:rsid w:val="00021C38"/>
    <w:rsid w:val="00021D32"/>
    <w:rsid w:val="00022119"/>
    <w:rsid w:val="000221D7"/>
    <w:rsid w:val="000223FF"/>
    <w:rsid w:val="000224E7"/>
    <w:rsid w:val="000225AF"/>
    <w:rsid w:val="00022679"/>
    <w:rsid w:val="0002304E"/>
    <w:rsid w:val="000232DC"/>
    <w:rsid w:val="0002343B"/>
    <w:rsid w:val="00023528"/>
    <w:rsid w:val="0002363A"/>
    <w:rsid w:val="00023A36"/>
    <w:rsid w:val="00023E16"/>
    <w:rsid w:val="00023ED2"/>
    <w:rsid w:val="00024148"/>
    <w:rsid w:val="000241E8"/>
    <w:rsid w:val="000245E1"/>
    <w:rsid w:val="000246F2"/>
    <w:rsid w:val="00024834"/>
    <w:rsid w:val="00024924"/>
    <w:rsid w:val="000249E5"/>
    <w:rsid w:val="00024CEF"/>
    <w:rsid w:val="00024DB0"/>
    <w:rsid w:val="00024E87"/>
    <w:rsid w:val="00024F20"/>
    <w:rsid w:val="000250F6"/>
    <w:rsid w:val="00025322"/>
    <w:rsid w:val="000253F7"/>
    <w:rsid w:val="000258DC"/>
    <w:rsid w:val="000259E2"/>
    <w:rsid w:val="00025B90"/>
    <w:rsid w:val="00026202"/>
    <w:rsid w:val="00026272"/>
    <w:rsid w:val="000263E7"/>
    <w:rsid w:val="000265A2"/>
    <w:rsid w:val="000269A4"/>
    <w:rsid w:val="00026A33"/>
    <w:rsid w:val="00026CAE"/>
    <w:rsid w:val="00026DC7"/>
    <w:rsid w:val="00026F0B"/>
    <w:rsid w:val="00026F2F"/>
    <w:rsid w:val="00027120"/>
    <w:rsid w:val="00027187"/>
    <w:rsid w:val="0002743B"/>
    <w:rsid w:val="0002747C"/>
    <w:rsid w:val="0002751B"/>
    <w:rsid w:val="00027629"/>
    <w:rsid w:val="00027666"/>
    <w:rsid w:val="000277D8"/>
    <w:rsid w:val="00027913"/>
    <w:rsid w:val="00027B3F"/>
    <w:rsid w:val="0003011C"/>
    <w:rsid w:val="000301C0"/>
    <w:rsid w:val="00030520"/>
    <w:rsid w:val="00030DFC"/>
    <w:rsid w:val="00030E7C"/>
    <w:rsid w:val="00030FC6"/>
    <w:rsid w:val="0003112B"/>
    <w:rsid w:val="00031385"/>
    <w:rsid w:val="000315F3"/>
    <w:rsid w:val="0003164F"/>
    <w:rsid w:val="00031702"/>
    <w:rsid w:val="00031769"/>
    <w:rsid w:val="000318EF"/>
    <w:rsid w:val="00031C03"/>
    <w:rsid w:val="00031EC6"/>
    <w:rsid w:val="0003207B"/>
    <w:rsid w:val="000322E7"/>
    <w:rsid w:val="00032850"/>
    <w:rsid w:val="00032A11"/>
    <w:rsid w:val="00032D4C"/>
    <w:rsid w:val="00033089"/>
    <w:rsid w:val="000330A9"/>
    <w:rsid w:val="000331F7"/>
    <w:rsid w:val="000334CC"/>
    <w:rsid w:val="000334EE"/>
    <w:rsid w:val="00033546"/>
    <w:rsid w:val="00033624"/>
    <w:rsid w:val="000338F5"/>
    <w:rsid w:val="00033B9A"/>
    <w:rsid w:val="00033BAA"/>
    <w:rsid w:val="00033D94"/>
    <w:rsid w:val="00033DEA"/>
    <w:rsid w:val="00033E92"/>
    <w:rsid w:val="00034425"/>
    <w:rsid w:val="000344AC"/>
    <w:rsid w:val="0003452D"/>
    <w:rsid w:val="00034535"/>
    <w:rsid w:val="00034593"/>
    <w:rsid w:val="000346F7"/>
    <w:rsid w:val="000347C6"/>
    <w:rsid w:val="000347EA"/>
    <w:rsid w:val="000348D3"/>
    <w:rsid w:val="00034912"/>
    <w:rsid w:val="00034C88"/>
    <w:rsid w:val="00034D45"/>
    <w:rsid w:val="00034E4F"/>
    <w:rsid w:val="00034F18"/>
    <w:rsid w:val="000351A3"/>
    <w:rsid w:val="000352F7"/>
    <w:rsid w:val="0003537A"/>
    <w:rsid w:val="0003543A"/>
    <w:rsid w:val="00035492"/>
    <w:rsid w:val="0003563C"/>
    <w:rsid w:val="0003567D"/>
    <w:rsid w:val="000357F2"/>
    <w:rsid w:val="00035936"/>
    <w:rsid w:val="00035C04"/>
    <w:rsid w:val="00035DEC"/>
    <w:rsid w:val="00035DED"/>
    <w:rsid w:val="00035E09"/>
    <w:rsid w:val="00035EC2"/>
    <w:rsid w:val="00036059"/>
    <w:rsid w:val="00036834"/>
    <w:rsid w:val="00036B0B"/>
    <w:rsid w:val="00036C37"/>
    <w:rsid w:val="00036F90"/>
    <w:rsid w:val="000371AE"/>
    <w:rsid w:val="0003742E"/>
    <w:rsid w:val="00037649"/>
    <w:rsid w:val="000376B2"/>
    <w:rsid w:val="0003780C"/>
    <w:rsid w:val="00037DCA"/>
    <w:rsid w:val="00037FD0"/>
    <w:rsid w:val="0004008B"/>
    <w:rsid w:val="00040169"/>
    <w:rsid w:val="000402C4"/>
    <w:rsid w:val="000404DA"/>
    <w:rsid w:val="000407AA"/>
    <w:rsid w:val="00040A61"/>
    <w:rsid w:val="00040AA6"/>
    <w:rsid w:val="00040CF4"/>
    <w:rsid w:val="00040DBB"/>
    <w:rsid w:val="00040EB5"/>
    <w:rsid w:val="000413E9"/>
    <w:rsid w:val="00041476"/>
    <w:rsid w:val="000414B1"/>
    <w:rsid w:val="000414C1"/>
    <w:rsid w:val="000414F5"/>
    <w:rsid w:val="0004152A"/>
    <w:rsid w:val="0004157D"/>
    <w:rsid w:val="000416AA"/>
    <w:rsid w:val="000416F8"/>
    <w:rsid w:val="0004173C"/>
    <w:rsid w:val="00041824"/>
    <w:rsid w:val="00041976"/>
    <w:rsid w:val="00041A0D"/>
    <w:rsid w:val="00041A6C"/>
    <w:rsid w:val="00042152"/>
    <w:rsid w:val="0004220D"/>
    <w:rsid w:val="00042261"/>
    <w:rsid w:val="000423F0"/>
    <w:rsid w:val="0004244F"/>
    <w:rsid w:val="00042507"/>
    <w:rsid w:val="00042A46"/>
    <w:rsid w:val="00042A7B"/>
    <w:rsid w:val="00042B47"/>
    <w:rsid w:val="00042C1F"/>
    <w:rsid w:val="00042C24"/>
    <w:rsid w:val="00042C9C"/>
    <w:rsid w:val="00042F24"/>
    <w:rsid w:val="00042F65"/>
    <w:rsid w:val="00043011"/>
    <w:rsid w:val="00043119"/>
    <w:rsid w:val="00043179"/>
    <w:rsid w:val="00043295"/>
    <w:rsid w:val="00043547"/>
    <w:rsid w:val="00043AE6"/>
    <w:rsid w:val="00043B58"/>
    <w:rsid w:val="00043C9F"/>
    <w:rsid w:val="00043CB6"/>
    <w:rsid w:val="00043D45"/>
    <w:rsid w:val="00043EA8"/>
    <w:rsid w:val="000440F0"/>
    <w:rsid w:val="000441AC"/>
    <w:rsid w:val="000445D3"/>
    <w:rsid w:val="00044809"/>
    <w:rsid w:val="0004497E"/>
    <w:rsid w:val="000449E0"/>
    <w:rsid w:val="00044A6D"/>
    <w:rsid w:val="00044E16"/>
    <w:rsid w:val="0004506B"/>
    <w:rsid w:val="00045302"/>
    <w:rsid w:val="00045667"/>
    <w:rsid w:val="00045791"/>
    <w:rsid w:val="000457F4"/>
    <w:rsid w:val="0004582F"/>
    <w:rsid w:val="00045930"/>
    <w:rsid w:val="00045C4C"/>
    <w:rsid w:val="00046210"/>
    <w:rsid w:val="00046345"/>
    <w:rsid w:val="0004634C"/>
    <w:rsid w:val="000463FC"/>
    <w:rsid w:val="000464E3"/>
    <w:rsid w:val="00046701"/>
    <w:rsid w:val="0004699B"/>
    <w:rsid w:val="00046B1B"/>
    <w:rsid w:val="00046E9D"/>
    <w:rsid w:val="00046F75"/>
    <w:rsid w:val="00046F7C"/>
    <w:rsid w:val="000470C8"/>
    <w:rsid w:val="000471A3"/>
    <w:rsid w:val="000471F9"/>
    <w:rsid w:val="0004723D"/>
    <w:rsid w:val="0004731C"/>
    <w:rsid w:val="00047335"/>
    <w:rsid w:val="00047404"/>
    <w:rsid w:val="000474F7"/>
    <w:rsid w:val="000477B1"/>
    <w:rsid w:val="00047913"/>
    <w:rsid w:val="000479EE"/>
    <w:rsid w:val="00047ADF"/>
    <w:rsid w:val="00047B49"/>
    <w:rsid w:val="00047C30"/>
    <w:rsid w:val="00047DAF"/>
    <w:rsid w:val="000500AB"/>
    <w:rsid w:val="00050351"/>
    <w:rsid w:val="0005036D"/>
    <w:rsid w:val="000504F2"/>
    <w:rsid w:val="0005055D"/>
    <w:rsid w:val="000507FE"/>
    <w:rsid w:val="00050971"/>
    <w:rsid w:val="00050995"/>
    <w:rsid w:val="00050C32"/>
    <w:rsid w:val="00050CEF"/>
    <w:rsid w:val="00050EB1"/>
    <w:rsid w:val="00050F61"/>
    <w:rsid w:val="0005107F"/>
    <w:rsid w:val="000510F1"/>
    <w:rsid w:val="0005135B"/>
    <w:rsid w:val="000513F6"/>
    <w:rsid w:val="0005141C"/>
    <w:rsid w:val="0005143F"/>
    <w:rsid w:val="00051631"/>
    <w:rsid w:val="00051668"/>
    <w:rsid w:val="0005172F"/>
    <w:rsid w:val="00051840"/>
    <w:rsid w:val="00051881"/>
    <w:rsid w:val="00051894"/>
    <w:rsid w:val="00051895"/>
    <w:rsid w:val="00051903"/>
    <w:rsid w:val="00051B33"/>
    <w:rsid w:val="00051DA9"/>
    <w:rsid w:val="00051E7F"/>
    <w:rsid w:val="00051FC1"/>
    <w:rsid w:val="00051FC8"/>
    <w:rsid w:val="000521BB"/>
    <w:rsid w:val="000523C2"/>
    <w:rsid w:val="000524FC"/>
    <w:rsid w:val="000525DE"/>
    <w:rsid w:val="000527FE"/>
    <w:rsid w:val="00052B75"/>
    <w:rsid w:val="00052C0D"/>
    <w:rsid w:val="00052C5E"/>
    <w:rsid w:val="00052E1F"/>
    <w:rsid w:val="00052F21"/>
    <w:rsid w:val="000530DC"/>
    <w:rsid w:val="00053285"/>
    <w:rsid w:val="0005332F"/>
    <w:rsid w:val="000533EB"/>
    <w:rsid w:val="0005352E"/>
    <w:rsid w:val="0005362F"/>
    <w:rsid w:val="00053780"/>
    <w:rsid w:val="000539E6"/>
    <w:rsid w:val="00053F56"/>
    <w:rsid w:val="0005454F"/>
    <w:rsid w:val="0005458D"/>
    <w:rsid w:val="000549AA"/>
    <w:rsid w:val="000549AB"/>
    <w:rsid w:val="00054E2F"/>
    <w:rsid w:val="00054E4F"/>
    <w:rsid w:val="00055163"/>
    <w:rsid w:val="000552A3"/>
    <w:rsid w:val="00055431"/>
    <w:rsid w:val="00055606"/>
    <w:rsid w:val="0005565B"/>
    <w:rsid w:val="00055675"/>
    <w:rsid w:val="00055AC2"/>
    <w:rsid w:val="00056079"/>
    <w:rsid w:val="00056108"/>
    <w:rsid w:val="000562AD"/>
    <w:rsid w:val="000562E3"/>
    <w:rsid w:val="00056477"/>
    <w:rsid w:val="000564DB"/>
    <w:rsid w:val="0005690A"/>
    <w:rsid w:val="00056A52"/>
    <w:rsid w:val="00056C1A"/>
    <w:rsid w:val="00056DB5"/>
    <w:rsid w:val="00056E97"/>
    <w:rsid w:val="00057084"/>
    <w:rsid w:val="000570EC"/>
    <w:rsid w:val="00057102"/>
    <w:rsid w:val="000572FD"/>
    <w:rsid w:val="00057848"/>
    <w:rsid w:val="00057DAA"/>
    <w:rsid w:val="00060038"/>
    <w:rsid w:val="000603FD"/>
    <w:rsid w:val="00060431"/>
    <w:rsid w:val="000604F6"/>
    <w:rsid w:val="000607AC"/>
    <w:rsid w:val="00060B09"/>
    <w:rsid w:val="00060CB6"/>
    <w:rsid w:val="00060EAF"/>
    <w:rsid w:val="00061067"/>
    <w:rsid w:val="0006144D"/>
    <w:rsid w:val="0006162C"/>
    <w:rsid w:val="000618AB"/>
    <w:rsid w:val="000618DF"/>
    <w:rsid w:val="0006193A"/>
    <w:rsid w:val="00061A08"/>
    <w:rsid w:val="00061B76"/>
    <w:rsid w:val="00061BDA"/>
    <w:rsid w:val="00061D18"/>
    <w:rsid w:val="00062010"/>
    <w:rsid w:val="00062214"/>
    <w:rsid w:val="0006236F"/>
    <w:rsid w:val="00062517"/>
    <w:rsid w:val="00062AD2"/>
    <w:rsid w:val="00062E20"/>
    <w:rsid w:val="0006322A"/>
    <w:rsid w:val="00063625"/>
    <w:rsid w:val="00063857"/>
    <w:rsid w:val="0006385D"/>
    <w:rsid w:val="00063951"/>
    <w:rsid w:val="00063F31"/>
    <w:rsid w:val="00064138"/>
    <w:rsid w:val="00064564"/>
    <w:rsid w:val="0006467B"/>
    <w:rsid w:val="00064A10"/>
    <w:rsid w:val="00064DEA"/>
    <w:rsid w:val="00065020"/>
    <w:rsid w:val="00065290"/>
    <w:rsid w:val="00065359"/>
    <w:rsid w:val="0006562E"/>
    <w:rsid w:val="000656B1"/>
    <w:rsid w:val="00065E44"/>
    <w:rsid w:val="0006601B"/>
    <w:rsid w:val="000662E7"/>
    <w:rsid w:val="000664BF"/>
    <w:rsid w:val="00066560"/>
    <w:rsid w:val="0006659C"/>
    <w:rsid w:val="00066A48"/>
    <w:rsid w:val="00066B2A"/>
    <w:rsid w:val="00066C1F"/>
    <w:rsid w:val="0006705C"/>
    <w:rsid w:val="00067076"/>
    <w:rsid w:val="00067234"/>
    <w:rsid w:val="00067371"/>
    <w:rsid w:val="000674F0"/>
    <w:rsid w:val="000675AF"/>
    <w:rsid w:val="0006784C"/>
    <w:rsid w:val="00067BD3"/>
    <w:rsid w:val="00067EBE"/>
    <w:rsid w:val="0007016F"/>
    <w:rsid w:val="000705F1"/>
    <w:rsid w:val="000706F9"/>
    <w:rsid w:val="0007099B"/>
    <w:rsid w:val="00070CB7"/>
    <w:rsid w:val="00070CE8"/>
    <w:rsid w:val="00070F62"/>
    <w:rsid w:val="00070F64"/>
    <w:rsid w:val="00070F7A"/>
    <w:rsid w:val="00070F96"/>
    <w:rsid w:val="00070FF6"/>
    <w:rsid w:val="000710FF"/>
    <w:rsid w:val="000711FB"/>
    <w:rsid w:val="00071228"/>
    <w:rsid w:val="00071569"/>
    <w:rsid w:val="000717EB"/>
    <w:rsid w:val="000719A6"/>
    <w:rsid w:val="00071B87"/>
    <w:rsid w:val="00071C7A"/>
    <w:rsid w:val="00071DCA"/>
    <w:rsid w:val="00071FD4"/>
    <w:rsid w:val="00072022"/>
    <w:rsid w:val="000723D6"/>
    <w:rsid w:val="000723DC"/>
    <w:rsid w:val="00072734"/>
    <w:rsid w:val="00072859"/>
    <w:rsid w:val="00072A66"/>
    <w:rsid w:val="00072AA3"/>
    <w:rsid w:val="00072FFC"/>
    <w:rsid w:val="000731C7"/>
    <w:rsid w:val="000735C6"/>
    <w:rsid w:val="00073761"/>
    <w:rsid w:val="00073786"/>
    <w:rsid w:val="00073A83"/>
    <w:rsid w:val="00073B8E"/>
    <w:rsid w:val="00073D8C"/>
    <w:rsid w:val="00073F88"/>
    <w:rsid w:val="0007406C"/>
    <w:rsid w:val="000741F8"/>
    <w:rsid w:val="00074323"/>
    <w:rsid w:val="000743F4"/>
    <w:rsid w:val="0007440B"/>
    <w:rsid w:val="0007443B"/>
    <w:rsid w:val="000745A7"/>
    <w:rsid w:val="00074981"/>
    <w:rsid w:val="00074A4B"/>
    <w:rsid w:val="0007511E"/>
    <w:rsid w:val="000751AB"/>
    <w:rsid w:val="000751F3"/>
    <w:rsid w:val="000753D4"/>
    <w:rsid w:val="00075500"/>
    <w:rsid w:val="00075869"/>
    <w:rsid w:val="00075A3E"/>
    <w:rsid w:val="00075B20"/>
    <w:rsid w:val="00075D62"/>
    <w:rsid w:val="00075ECB"/>
    <w:rsid w:val="00076077"/>
    <w:rsid w:val="00076141"/>
    <w:rsid w:val="000761BD"/>
    <w:rsid w:val="000761E6"/>
    <w:rsid w:val="000761EC"/>
    <w:rsid w:val="0007626F"/>
    <w:rsid w:val="0007627E"/>
    <w:rsid w:val="000762A0"/>
    <w:rsid w:val="00076416"/>
    <w:rsid w:val="00076449"/>
    <w:rsid w:val="000764AC"/>
    <w:rsid w:val="000764B8"/>
    <w:rsid w:val="00076573"/>
    <w:rsid w:val="00076628"/>
    <w:rsid w:val="0007666F"/>
    <w:rsid w:val="000768DE"/>
    <w:rsid w:val="00076B7E"/>
    <w:rsid w:val="00076BA1"/>
    <w:rsid w:val="00076CDB"/>
    <w:rsid w:val="00076E7E"/>
    <w:rsid w:val="000772B0"/>
    <w:rsid w:val="00077472"/>
    <w:rsid w:val="000775F0"/>
    <w:rsid w:val="00077609"/>
    <w:rsid w:val="00077748"/>
    <w:rsid w:val="00077A6A"/>
    <w:rsid w:val="00077ABF"/>
    <w:rsid w:val="00077C8F"/>
    <w:rsid w:val="00077CE8"/>
    <w:rsid w:val="000800A6"/>
    <w:rsid w:val="00080259"/>
    <w:rsid w:val="00080469"/>
    <w:rsid w:val="00080896"/>
    <w:rsid w:val="00080C1C"/>
    <w:rsid w:val="00080CFC"/>
    <w:rsid w:val="00080E53"/>
    <w:rsid w:val="00080FAA"/>
    <w:rsid w:val="00081069"/>
    <w:rsid w:val="000812E8"/>
    <w:rsid w:val="0008133B"/>
    <w:rsid w:val="000814F7"/>
    <w:rsid w:val="000815DA"/>
    <w:rsid w:val="00081813"/>
    <w:rsid w:val="000819AF"/>
    <w:rsid w:val="00081A26"/>
    <w:rsid w:val="00081A56"/>
    <w:rsid w:val="00081CA8"/>
    <w:rsid w:val="00081DBE"/>
    <w:rsid w:val="00081E91"/>
    <w:rsid w:val="00081EF3"/>
    <w:rsid w:val="0008200A"/>
    <w:rsid w:val="000820A0"/>
    <w:rsid w:val="0008210E"/>
    <w:rsid w:val="000822EA"/>
    <w:rsid w:val="00082EB4"/>
    <w:rsid w:val="00082F05"/>
    <w:rsid w:val="00082F92"/>
    <w:rsid w:val="00082FFB"/>
    <w:rsid w:val="00083041"/>
    <w:rsid w:val="00083266"/>
    <w:rsid w:val="000833D7"/>
    <w:rsid w:val="000834D2"/>
    <w:rsid w:val="000834DD"/>
    <w:rsid w:val="0008386D"/>
    <w:rsid w:val="00083875"/>
    <w:rsid w:val="00083DFB"/>
    <w:rsid w:val="00083DFC"/>
    <w:rsid w:val="00083FAD"/>
    <w:rsid w:val="00083FDC"/>
    <w:rsid w:val="0008425E"/>
    <w:rsid w:val="00084300"/>
    <w:rsid w:val="00084631"/>
    <w:rsid w:val="0008472A"/>
    <w:rsid w:val="0008489A"/>
    <w:rsid w:val="00084F42"/>
    <w:rsid w:val="00084FB4"/>
    <w:rsid w:val="000851CA"/>
    <w:rsid w:val="0008521D"/>
    <w:rsid w:val="000852AB"/>
    <w:rsid w:val="0008531D"/>
    <w:rsid w:val="0008533F"/>
    <w:rsid w:val="000853FC"/>
    <w:rsid w:val="00085485"/>
    <w:rsid w:val="0008560A"/>
    <w:rsid w:val="00085A49"/>
    <w:rsid w:val="00085A86"/>
    <w:rsid w:val="00085B9E"/>
    <w:rsid w:val="00085BE3"/>
    <w:rsid w:val="00085E1F"/>
    <w:rsid w:val="00086373"/>
    <w:rsid w:val="0008663A"/>
    <w:rsid w:val="0008664E"/>
    <w:rsid w:val="00086701"/>
    <w:rsid w:val="000867A1"/>
    <w:rsid w:val="00086899"/>
    <w:rsid w:val="000868FF"/>
    <w:rsid w:val="00086921"/>
    <w:rsid w:val="00086A3F"/>
    <w:rsid w:val="00086C40"/>
    <w:rsid w:val="00086CE9"/>
    <w:rsid w:val="00086D1F"/>
    <w:rsid w:val="00086E30"/>
    <w:rsid w:val="00086EB7"/>
    <w:rsid w:val="0008717A"/>
    <w:rsid w:val="000878EA"/>
    <w:rsid w:val="00087AAD"/>
    <w:rsid w:val="00087EBE"/>
    <w:rsid w:val="000903FD"/>
    <w:rsid w:val="00090489"/>
    <w:rsid w:val="000905C3"/>
    <w:rsid w:val="000907ED"/>
    <w:rsid w:val="00090A6D"/>
    <w:rsid w:val="00090C14"/>
    <w:rsid w:val="00090DA9"/>
    <w:rsid w:val="00090E47"/>
    <w:rsid w:val="00090FA0"/>
    <w:rsid w:val="00090FA6"/>
    <w:rsid w:val="00090FEF"/>
    <w:rsid w:val="0009124D"/>
    <w:rsid w:val="00091545"/>
    <w:rsid w:val="00091561"/>
    <w:rsid w:val="000917A2"/>
    <w:rsid w:val="000917D3"/>
    <w:rsid w:val="000917F6"/>
    <w:rsid w:val="0009191A"/>
    <w:rsid w:val="00091AAF"/>
    <w:rsid w:val="00091B7B"/>
    <w:rsid w:val="00091DA3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C30"/>
    <w:rsid w:val="00092EDD"/>
    <w:rsid w:val="00092FF3"/>
    <w:rsid w:val="0009306A"/>
    <w:rsid w:val="00093130"/>
    <w:rsid w:val="00093269"/>
    <w:rsid w:val="00093883"/>
    <w:rsid w:val="000938CB"/>
    <w:rsid w:val="00093948"/>
    <w:rsid w:val="00093ABB"/>
    <w:rsid w:val="00093B9E"/>
    <w:rsid w:val="00093E2D"/>
    <w:rsid w:val="00093F4A"/>
    <w:rsid w:val="0009417A"/>
    <w:rsid w:val="0009420B"/>
    <w:rsid w:val="00094216"/>
    <w:rsid w:val="00094302"/>
    <w:rsid w:val="000943E7"/>
    <w:rsid w:val="0009446C"/>
    <w:rsid w:val="000946E7"/>
    <w:rsid w:val="0009489B"/>
    <w:rsid w:val="00094A22"/>
    <w:rsid w:val="00094F56"/>
    <w:rsid w:val="000951B5"/>
    <w:rsid w:val="000954B8"/>
    <w:rsid w:val="00095753"/>
    <w:rsid w:val="000959B0"/>
    <w:rsid w:val="00095AFE"/>
    <w:rsid w:val="00095BF4"/>
    <w:rsid w:val="00095CBB"/>
    <w:rsid w:val="00095DC5"/>
    <w:rsid w:val="000963BA"/>
    <w:rsid w:val="0009641D"/>
    <w:rsid w:val="00096796"/>
    <w:rsid w:val="00096B0F"/>
    <w:rsid w:val="00096E5E"/>
    <w:rsid w:val="00096FB6"/>
    <w:rsid w:val="00097044"/>
    <w:rsid w:val="0009707A"/>
    <w:rsid w:val="00097183"/>
    <w:rsid w:val="000974D9"/>
    <w:rsid w:val="000976A3"/>
    <w:rsid w:val="00097920"/>
    <w:rsid w:val="00097977"/>
    <w:rsid w:val="00097A04"/>
    <w:rsid w:val="00097A97"/>
    <w:rsid w:val="00097B71"/>
    <w:rsid w:val="00097BE7"/>
    <w:rsid w:val="00097C4B"/>
    <w:rsid w:val="000A006A"/>
    <w:rsid w:val="000A04D4"/>
    <w:rsid w:val="000A0878"/>
    <w:rsid w:val="000A0896"/>
    <w:rsid w:val="000A0CD0"/>
    <w:rsid w:val="000A0D0F"/>
    <w:rsid w:val="000A0E37"/>
    <w:rsid w:val="000A10BE"/>
    <w:rsid w:val="000A1175"/>
    <w:rsid w:val="000A11B4"/>
    <w:rsid w:val="000A1275"/>
    <w:rsid w:val="000A12A6"/>
    <w:rsid w:val="000A15C6"/>
    <w:rsid w:val="000A1655"/>
    <w:rsid w:val="000A19A7"/>
    <w:rsid w:val="000A1CA3"/>
    <w:rsid w:val="000A1D3C"/>
    <w:rsid w:val="000A1E14"/>
    <w:rsid w:val="000A1E2D"/>
    <w:rsid w:val="000A1E5C"/>
    <w:rsid w:val="000A1F01"/>
    <w:rsid w:val="000A20D1"/>
    <w:rsid w:val="000A23AD"/>
    <w:rsid w:val="000A25D2"/>
    <w:rsid w:val="000A279B"/>
    <w:rsid w:val="000A2871"/>
    <w:rsid w:val="000A28E0"/>
    <w:rsid w:val="000A2A02"/>
    <w:rsid w:val="000A2A6F"/>
    <w:rsid w:val="000A2B30"/>
    <w:rsid w:val="000A2C3A"/>
    <w:rsid w:val="000A2CC0"/>
    <w:rsid w:val="000A2DD3"/>
    <w:rsid w:val="000A2DEC"/>
    <w:rsid w:val="000A2E2F"/>
    <w:rsid w:val="000A2EDA"/>
    <w:rsid w:val="000A3090"/>
    <w:rsid w:val="000A3136"/>
    <w:rsid w:val="000A3163"/>
    <w:rsid w:val="000A3191"/>
    <w:rsid w:val="000A31B1"/>
    <w:rsid w:val="000A34C0"/>
    <w:rsid w:val="000A3897"/>
    <w:rsid w:val="000A390C"/>
    <w:rsid w:val="000A397E"/>
    <w:rsid w:val="000A3B5B"/>
    <w:rsid w:val="000A3B69"/>
    <w:rsid w:val="000A3C25"/>
    <w:rsid w:val="000A4083"/>
    <w:rsid w:val="000A4222"/>
    <w:rsid w:val="000A4494"/>
    <w:rsid w:val="000A44EF"/>
    <w:rsid w:val="000A4B75"/>
    <w:rsid w:val="000A4C01"/>
    <w:rsid w:val="000A4F74"/>
    <w:rsid w:val="000A5066"/>
    <w:rsid w:val="000A50BC"/>
    <w:rsid w:val="000A517B"/>
    <w:rsid w:val="000A54A1"/>
    <w:rsid w:val="000A5587"/>
    <w:rsid w:val="000A5812"/>
    <w:rsid w:val="000A58EE"/>
    <w:rsid w:val="000A5A30"/>
    <w:rsid w:val="000A5D3B"/>
    <w:rsid w:val="000A5E3A"/>
    <w:rsid w:val="000A5EC6"/>
    <w:rsid w:val="000A6036"/>
    <w:rsid w:val="000A61AC"/>
    <w:rsid w:val="000A6333"/>
    <w:rsid w:val="000A66D8"/>
    <w:rsid w:val="000A676A"/>
    <w:rsid w:val="000A6BCB"/>
    <w:rsid w:val="000A6EF1"/>
    <w:rsid w:val="000A71F1"/>
    <w:rsid w:val="000A72A6"/>
    <w:rsid w:val="000A730B"/>
    <w:rsid w:val="000A760A"/>
    <w:rsid w:val="000A761C"/>
    <w:rsid w:val="000A7669"/>
    <w:rsid w:val="000A770A"/>
    <w:rsid w:val="000A7A4E"/>
    <w:rsid w:val="000A7BE8"/>
    <w:rsid w:val="000A7C96"/>
    <w:rsid w:val="000A7D08"/>
    <w:rsid w:val="000B0262"/>
    <w:rsid w:val="000B0502"/>
    <w:rsid w:val="000B0916"/>
    <w:rsid w:val="000B09F5"/>
    <w:rsid w:val="000B0A69"/>
    <w:rsid w:val="000B0C5F"/>
    <w:rsid w:val="000B0DA9"/>
    <w:rsid w:val="000B0DAD"/>
    <w:rsid w:val="000B1126"/>
    <w:rsid w:val="000B1148"/>
    <w:rsid w:val="000B133D"/>
    <w:rsid w:val="000B18EB"/>
    <w:rsid w:val="000B190C"/>
    <w:rsid w:val="000B1C3D"/>
    <w:rsid w:val="000B1CAB"/>
    <w:rsid w:val="000B2071"/>
    <w:rsid w:val="000B20E5"/>
    <w:rsid w:val="000B217D"/>
    <w:rsid w:val="000B2254"/>
    <w:rsid w:val="000B238C"/>
    <w:rsid w:val="000B27D3"/>
    <w:rsid w:val="000B2878"/>
    <w:rsid w:val="000B295E"/>
    <w:rsid w:val="000B2A8E"/>
    <w:rsid w:val="000B2E84"/>
    <w:rsid w:val="000B3121"/>
    <w:rsid w:val="000B325F"/>
    <w:rsid w:val="000B33EA"/>
    <w:rsid w:val="000B37E4"/>
    <w:rsid w:val="000B3887"/>
    <w:rsid w:val="000B3BE3"/>
    <w:rsid w:val="000B3D8B"/>
    <w:rsid w:val="000B3EA9"/>
    <w:rsid w:val="000B3FD3"/>
    <w:rsid w:val="000B4100"/>
    <w:rsid w:val="000B4153"/>
    <w:rsid w:val="000B448E"/>
    <w:rsid w:val="000B44D5"/>
    <w:rsid w:val="000B459C"/>
    <w:rsid w:val="000B4D46"/>
    <w:rsid w:val="000B4D48"/>
    <w:rsid w:val="000B4D7F"/>
    <w:rsid w:val="000B5024"/>
    <w:rsid w:val="000B5084"/>
    <w:rsid w:val="000B50DD"/>
    <w:rsid w:val="000B568F"/>
    <w:rsid w:val="000B5715"/>
    <w:rsid w:val="000B581E"/>
    <w:rsid w:val="000B5A63"/>
    <w:rsid w:val="000B5A9B"/>
    <w:rsid w:val="000B5B40"/>
    <w:rsid w:val="000B5B9E"/>
    <w:rsid w:val="000B5CF7"/>
    <w:rsid w:val="000B5E52"/>
    <w:rsid w:val="000B5F92"/>
    <w:rsid w:val="000B60E2"/>
    <w:rsid w:val="000B610B"/>
    <w:rsid w:val="000B6129"/>
    <w:rsid w:val="000B6145"/>
    <w:rsid w:val="000B61DE"/>
    <w:rsid w:val="000B62CD"/>
    <w:rsid w:val="000B639A"/>
    <w:rsid w:val="000B665A"/>
    <w:rsid w:val="000B6747"/>
    <w:rsid w:val="000B68E9"/>
    <w:rsid w:val="000B6A8D"/>
    <w:rsid w:val="000B6AF6"/>
    <w:rsid w:val="000B6E3F"/>
    <w:rsid w:val="000B6E87"/>
    <w:rsid w:val="000B6FA8"/>
    <w:rsid w:val="000B7105"/>
    <w:rsid w:val="000B7291"/>
    <w:rsid w:val="000B7506"/>
    <w:rsid w:val="000B78C3"/>
    <w:rsid w:val="000B79E8"/>
    <w:rsid w:val="000B7B12"/>
    <w:rsid w:val="000B7E3D"/>
    <w:rsid w:val="000B7F05"/>
    <w:rsid w:val="000B7F40"/>
    <w:rsid w:val="000C011C"/>
    <w:rsid w:val="000C029A"/>
    <w:rsid w:val="000C0372"/>
    <w:rsid w:val="000C0575"/>
    <w:rsid w:val="000C057E"/>
    <w:rsid w:val="000C05A3"/>
    <w:rsid w:val="000C07AF"/>
    <w:rsid w:val="000C07F2"/>
    <w:rsid w:val="000C0A98"/>
    <w:rsid w:val="000C0AE8"/>
    <w:rsid w:val="000C0CAE"/>
    <w:rsid w:val="000C0DB6"/>
    <w:rsid w:val="000C0E24"/>
    <w:rsid w:val="000C0EF1"/>
    <w:rsid w:val="000C12D1"/>
    <w:rsid w:val="000C170D"/>
    <w:rsid w:val="000C175F"/>
    <w:rsid w:val="000C1987"/>
    <w:rsid w:val="000C198A"/>
    <w:rsid w:val="000C1B57"/>
    <w:rsid w:val="000C28A5"/>
    <w:rsid w:val="000C2A0E"/>
    <w:rsid w:val="000C2D20"/>
    <w:rsid w:val="000C2DDC"/>
    <w:rsid w:val="000C2DF2"/>
    <w:rsid w:val="000C2F5C"/>
    <w:rsid w:val="000C30F4"/>
    <w:rsid w:val="000C3111"/>
    <w:rsid w:val="000C319A"/>
    <w:rsid w:val="000C32E0"/>
    <w:rsid w:val="000C337F"/>
    <w:rsid w:val="000C33FE"/>
    <w:rsid w:val="000C37C1"/>
    <w:rsid w:val="000C3959"/>
    <w:rsid w:val="000C39F9"/>
    <w:rsid w:val="000C3C78"/>
    <w:rsid w:val="000C3D7F"/>
    <w:rsid w:val="000C3F95"/>
    <w:rsid w:val="000C3FCC"/>
    <w:rsid w:val="000C42C6"/>
    <w:rsid w:val="000C4541"/>
    <w:rsid w:val="000C463E"/>
    <w:rsid w:val="000C4934"/>
    <w:rsid w:val="000C4C99"/>
    <w:rsid w:val="000C4CF7"/>
    <w:rsid w:val="000C4FD7"/>
    <w:rsid w:val="000C51DD"/>
    <w:rsid w:val="000C5201"/>
    <w:rsid w:val="000C5AA4"/>
    <w:rsid w:val="000C5BB0"/>
    <w:rsid w:val="000C62BA"/>
    <w:rsid w:val="000C6474"/>
    <w:rsid w:val="000C6769"/>
    <w:rsid w:val="000C67ED"/>
    <w:rsid w:val="000C6927"/>
    <w:rsid w:val="000C69ED"/>
    <w:rsid w:val="000C6A7C"/>
    <w:rsid w:val="000C6F5E"/>
    <w:rsid w:val="000C72C5"/>
    <w:rsid w:val="000C7453"/>
    <w:rsid w:val="000C75A7"/>
    <w:rsid w:val="000C765B"/>
    <w:rsid w:val="000C7943"/>
    <w:rsid w:val="000C7AE8"/>
    <w:rsid w:val="000C7C77"/>
    <w:rsid w:val="000C7CA0"/>
    <w:rsid w:val="000C7DB1"/>
    <w:rsid w:val="000C7DE3"/>
    <w:rsid w:val="000C7F22"/>
    <w:rsid w:val="000D000A"/>
    <w:rsid w:val="000D00DA"/>
    <w:rsid w:val="000D022F"/>
    <w:rsid w:val="000D03D5"/>
    <w:rsid w:val="000D045F"/>
    <w:rsid w:val="000D0550"/>
    <w:rsid w:val="000D061B"/>
    <w:rsid w:val="000D06FF"/>
    <w:rsid w:val="000D0A86"/>
    <w:rsid w:val="000D0B59"/>
    <w:rsid w:val="000D0B68"/>
    <w:rsid w:val="000D0C15"/>
    <w:rsid w:val="000D0C69"/>
    <w:rsid w:val="000D0D2C"/>
    <w:rsid w:val="000D10B7"/>
    <w:rsid w:val="000D1347"/>
    <w:rsid w:val="000D1492"/>
    <w:rsid w:val="000D17AF"/>
    <w:rsid w:val="000D1961"/>
    <w:rsid w:val="000D19B7"/>
    <w:rsid w:val="000D19BB"/>
    <w:rsid w:val="000D1A3F"/>
    <w:rsid w:val="000D1A97"/>
    <w:rsid w:val="000D1B75"/>
    <w:rsid w:val="000D1BF7"/>
    <w:rsid w:val="000D1DD0"/>
    <w:rsid w:val="000D1E32"/>
    <w:rsid w:val="000D1EAA"/>
    <w:rsid w:val="000D21AA"/>
    <w:rsid w:val="000D2349"/>
    <w:rsid w:val="000D25F2"/>
    <w:rsid w:val="000D2649"/>
    <w:rsid w:val="000D264E"/>
    <w:rsid w:val="000D27B1"/>
    <w:rsid w:val="000D2AB0"/>
    <w:rsid w:val="000D2DDC"/>
    <w:rsid w:val="000D31C1"/>
    <w:rsid w:val="000D365E"/>
    <w:rsid w:val="000D37BB"/>
    <w:rsid w:val="000D383F"/>
    <w:rsid w:val="000D3AC2"/>
    <w:rsid w:val="000D3C09"/>
    <w:rsid w:val="000D3C84"/>
    <w:rsid w:val="000D3F72"/>
    <w:rsid w:val="000D3FC8"/>
    <w:rsid w:val="000D403E"/>
    <w:rsid w:val="000D42E0"/>
    <w:rsid w:val="000D456F"/>
    <w:rsid w:val="000D45E9"/>
    <w:rsid w:val="000D4847"/>
    <w:rsid w:val="000D48B1"/>
    <w:rsid w:val="000D4941"/>
    <w:rsid w:val="000D4A10"/>
    <w:rsid w:val="000D4E83"/>
    <w:rsid w:val="000D5277"/>
    <w:rsid w:val="000D52CE"/>
    <w:rsid w:val="000D5366"/>
    <w:rsid w:val="000D5699"/>
    <w:rsid w:val="000D5842"/>
    <w:rsid w:val="000D585E"/>
    <w:rsid w:val="000D5AD6"/>
    <w:rsid w:val="000D5D15"/>
    <w:rsid w:val="000D5D7E"/>
    <w:rsid w:val="000D5E95"/>
    <w:rsid w:val="000D6790"/>
    <w:rsid w:val="000D67D6"/>
    <w:rsid w:val="000D67EC"/>
    <w:rsid w:val="000D67EF"/>
    <w:rsid w:val="000D69D5"/>
    <w:rsid w:val="000D69E8"/>
    <w:rsid w:val="000D6C30"/>
    <w:rsid w:val="000D6C9C"/>
    <w:rsid w:val="000D6EA9"/>
    <w:rsid w:val="000D6F20"/>
    <w:rsid w:val="000D6F9F"/>
    <w:rsid w:val="000D7151"/>
    <w:rsid w:val="000D71F5"/>
    <w:rsid w:val="000D723C"/>
    <w:rsid w:val="000D749E"/>
    <w:rsid w:val="000D763B"/>
    <w:rsid w:val="000D7759"/>
    <w:rsid w:val="000D77E2"/>
    <w:rsid w:val="000D78A7"/>
    <w:rsid w:val="000D7981"/>
    <w:rsid w:val="000D7A47"/>
    <w:rsid w:val="000D7A67"/>
    <w:rsid w:val="000D7AC8"/>
    <w:rsid w:val="000D7B9C"/>
    <w:rsid w:val="000D7E18"/>
    <w:rsid w:val="000E0225"/>
    <w:rsid w:val="000E0826"/>
    <w:rsid w:val="000E08F7"/>
    <w:rsid w:val="000E09DD"/>
    <w:rsid w:val="000E0A77"/>
    <w:rsid w:val="000E0A89"/>
    <w:rsid w:val="000E0B36"/>
    <w:rsid w:val="000E0BD6"/>
    <w:rsid w:val="000E0D11"/>
    <w:rsid w:val="000E0D37"/>
    <w:rsid w:val="000E0D6F"/>
    <w:rsid w:val="000E0E63"/>
    <w:rsid w:val="000E1205"/>
    <w:rsid w:val="000E12BA"/>
    <w:rsid w:val="000E1440"/>
    <w:rsid w:val="000E17C1"/>
    <w:rsid w:val="000E1BA4"/>
    <w:rsid w:val="000E1CF8"/>
    <w:rsid w:val="000E1E42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00D"/>
    <w:rsid w:val="000E303B"/>
    <w:rsid w:val="000E3252"/>
    <w:rsid w:val="000E33B2"/>
    <w:rsid w:val="000E3B46"/>
    <w:rsid w:val="000E3B9F"/>
    <w:rsid w:val="000E40ED"/>
    <w:rsid w:val="000E40F1"/>
    <w:rsid w:val="000E40FD"/>
    <w:rsid w:val="000E43F8"/>
    <w:rsid w:val="000E498F"/>
    <w:rsid w:val="000E4B92"/>
    <w:rsid w:val="000E4CBF"/>
    <w:rsid w:val="000E4E42"/>
    <w:rsid w:val="000E4EBE"/>
    <w:rsid w:val="000E502B"/>
    <w:rsid w:val="000E5231"/>
    <w:rsid w:val="000E528D"/>
    <w:rsid w:val="000E5314"/>
    <w:rsid w:val="000E5325"/>
    <w:rsid w:val="000E5468"/>
    <w:rsid w:val="000E55D8"/>
    <w:rsid w:val="000E570C"/>
    <w:rsid w:val="000E57BE"/>
    <w:rsid w:val="000E5F74"/>
    <w:rsid w:val="000E6046"/>
    <w:rsid w:val="000E607E"/>
    <w:rsid w:val="000E616A"/>
    <w:rsid w:val="000E62E7"/>
    <w:rsid w:val="000E666A"/>
    <w:rsid w:val="000E684B"/>
    <w:rsid w:val="000E6A1F"/>
    <w:rsid w:val="000E6BD6"/>
    <w:rsid w:val="000E6BF7"/>
    <w:rsid w:val="000E6CC5"/>
    <w:rsid w:val="000E7004"/>
    <w:rsid w:val="000E7184"/>
    <w:rsid w:val="000E71FB"/>
    <w:rsid w:val="000E72A7"/>
    <w:rsid w:val="000E7A43"/>
    <w:rsid w:val="000E7B53"/>
    <w:rsid w:val="000E7C3D"/>
    <w:rsid w:val="000E7F34"/>
    <w:rsid w:val="000F0010"/>
    <w:rsid w:val="000F019F"/>
    <w:rsid w:val="000F0883"/>
    <w:rsid w:val="000F0B6D"/>
    <w:rsid w:val="000F11FB"/>
    <w:rsid w:val="000F1654"/>
    <w:rsid w:val="000F16BF"/>
    <w:rsid w:val="000F17E2"/>
    <w:rsid w:val="000F1832"/>
    <w:rsid w:val="000F183E"/>
    <w:rsid w:val="000F186D"/>
    <w:rsid w:val="000F1932"/>
    <w:rsid w:val="000F19D8"/>
    <w:rsid w:val="000F1A36"/>
    <w:rsid w:val="000F1D86"/>
    <w:rsid w:val="000F1FAD"/>
    <w:rsid w:val="000F22F6"/>
    <w:rsid w:val="000F23BF"/>
    <w:rsid w:val="000F245F"/>
    <w:rsid w:val="000F27A8"/>
    <w:rsid w:val="000F287F"/>
    <w:rsid w:val="000F2A32"/>
    <w:rsid w:val="000F2BDB"/>
    <w:rsid w:val="000F2D07"/>
    <w:rsid w:val="000F2E58"/>
    <w:rsid w:val="000F3232"/>
    <w:rsid w:val="000F3318"/>
    <w:rsid w:val="000F3466"/>
    <w:rsid w:val="000F368F"/>
    <w:rsid w:val="000F380E"/>
    <w:rsid w:val="000F3890"/>
    <w:rsid w:val="000F3905"/>
    <w:rsid w:val="000F39B4"/>
    <w:rsid w:val="000F3ADB"/>
    <w:rsid w:val="000F3F2B"/>
    <w:rsid w:val="000F3F34"/>
    <w:rsid w:val="000F4012"/>
    <w:rsid w:val="000F42A5"/>
    <w:rsid w:val="000F4366"/>
    <w:rsid w:val="000F453F"/>
    <w:rsid w:val="000F45A6"/>
    <w:rsid w:val="000F464B"/>
    <w:rsid w:val="000F47E4"/>
    <w:rsid w:val="000F488C"/>
    <w:rsid w:val="000F49BE"/>
    <w:rsid w:val="000F49C0"/>
    <w:rsid w:val="000F4C47"/>
    <w:rsid w:val="000F4D4A"/>
    <w:rsid w:val="000F4D6C"/>
    <w:rsid w:val="000F53CA"/>
    <w:rsid w:val="000F5EC0"/>
    <w:rsid w:val="000F613D"/>
    <w:rsid w:val="000F658F"/>
    <w:rsid w:val="000F676E"/>
    <w:rsid w:val="000F677C"/>
    <w:rsid w:val="000F6788"/>
    <w:rsid w:val="000F6881"/>
    <w:rsid w:val="000F69B5"/>
    <w:rsid w:val="000F69BB"/>
    <w:rsid w:val="000F69BC"/>
    <w:rsid w:val="000F6B2A"/>
    <w:rsid w:val="000F6BF2"/>
    <w:rsid w:val="000F6D6A"/>
    <w:rsid w:val="000F7050"/>
    <w:rsid w:val="000F712F"/>
    <w:rsid w:val="000F71E8"/>
    <w:rsid w:val="000F7612"/>
    <w:rsid w:val="000F77BF"/>
    <w:rsid w:val="000F7B70"/>
    <w:rsid w:val="000F7DDA"/>
    <w:rsid w:val="00100030"/>
    <w:rsid w:val="0010024B"/>
    <w:rsid w:val="001003B1"/>
    <w:rsid w:val="00100423"/>
    <w:rsid w:val="001006E7"/>
    <w:rsid w:val="00100A0E"/>
    <w:rsid w:val="00100ADB"/>
    <w:rsid w:val="00100BB5"/>
    <w:rsid w:val="00100C3C"/>
    <w:rsid w:val="00100D04"/>
    <w:rsid w:val="00100D99"/>
    <w:rsid w:val="00100F35"/>
    <w:rsid w:val="0010133B"/>
    <w:rsid w:val="00101474"/>
    <w:rsid w:val="0010199E"/>
    <w:rsid w:val="00101A01"/>
    <w:rsid w:val="00101A3E"/>
    <w:rsid w:val="00101C18"/>
    <w:rsid w:val="00101C56"/>
    <w:rsid w:val="00101D19"/>
    <w:rsid w:val="00101DA5"/>
    <w:rsid w:val="00101F01"/>
    <w:rsid w:val="001020E4"/>
    <w:rsid w:val="001020E5"/>
    <w:rsid w:val="0010280D"/>
    <w:rsid w:val="0010298D"/>
    <w:rsid w:val="00103043"/>
    <w:rsid w:val="001030D2"/>
    <w:rsid w:val="00103169"/>
    <w:rsid w:val="00103625"/>
    <w:rsid w:val="00103626"/>
    <w:rsid w:val="001036F2"/>
    <w:rsid w:val="00103719"/>
    <w:rsid w:val="00103ADB"/>
    <w:rsid w:val="00103C9B"/>
    <w:rsid w:val="00103E82"/>
    <w:rsid w:val="00103F88"/>
    <w:rsid w:val="0010434C"/>
    <w:rsid w:val="0010442F"/>
    <w:rsid w:val="0010451A"/>
    <w:rsid w:val="001045B3"/>
    <w:rsid w:val="0010461E"/>
    <w:rsid w:val="001046DD"/>
    <w:rsid w:val="0010484B"/>
    <w:rsid w:val="00104ACF"/>
    <w:rsid w:val="00104C7E"/>
    <w:rsid w:val="00105023"/>
    <w:rsid w:val="001050AE"/>
    <w:rsid w:val="00105264"/>
    <w:rsid w:val="00105641"/>
    <w:rsid w:val="001056DC"/>
    <w:rsid w:val="001057D1"/>
    <w:rsid w:val="001058EC"/>
    <w:rsid w:val="00105949"/>
    <w:rsid w:val="00105CCC"/>
    <w:rsid w:val="00105DE8"/>
    <w:rsid w:val="0010619D"/>
    <w:rsid w:val="00106233"/>
    <w:rsid w:val="001063B9"/>
    <w:rsid w:val="001067F9"/>
    <w:rsid w:val="001069CB"/>
    <w:rsid w:val="00106D1A"/>
    <w:rsid w:val="00107152"/>
    <w:rsid w:val="00107610"/>
    <w:rsid w:val="0010770C"/>
    <w:rsid w:val="0010799A"/>
    <w:rsid w:val="001079B3"/>
    <w:rsid w:val="00107B24"/>
    <w:rsid w:val="00107B58"/>
    <w:rsid w:val="00107CF1"/>
    <w:rsid w:val="00107EDA"/>
    <w:rsid w:val="00110224"/>
    <w:rsid w:val="00110337"/>
    <w:rsid w:val="001103DF"/>
    <w:rsid w:val="00110454"/>
    <w:rsid w:val="00110470"/>
    <w:rsid w:val="00110A19"/>
    <w:rsid w:val="00110DD5"/>
    <w:rsid w:val="00110E96"/>
    <w:rsid w:val="00111181"/>
    <w:rsid w:val="0011132E"/>
    <w:rsid w:val="0011138D"/>
    <w:rsid w:val="001116DC"/>
    <w:rsid w:val="001117F2"/>
    <w:rsid w:val="00111AB5"/>
    <w:rsid w:val="00111BAD"/>
    <w:rsid w:val="00111CBE"/>
    <w:rsid w:val="00111F08"/>
    <w:rsid w:val="00111F4D"/>
    <w:rsid w:val="001123F7"/>
    <w:rsid w:val="0011246A"/>
    <w:rsid w:val="001124A5"/>
    <w:rsid w:val="0011267B"/>
    <w:rsid w:val="00112930"/>
    <w:rsid w:val="00112966"/>
    <w:rsid w:val="00112AF2"/>
    <w:rsid w:val="00112BCD"/>
    <w:rsid w:val="00112F77"/>
    <w:rsid w:val="0011305B"/>
    <w:rsid w:val="001130FC"/>
    <w:rsid w:val="00113291"/>
    <w:rsid w:val="00113419"/>
    <w:rsid w:val="001134CD"/>
    <w:rsid w:val="001135CD"/>
    <w:rsid w:val="001139AF"/>
    <w:rsid w:val="00113A8E"/>
    <w:rsid w:val="00113F9D"/>
    <w:rsid w:val="00113FB1"/>
    <w:rsid w:val="001140B9"/>
    <w:rsid w:val="0011420D"/>
    <w:rsid w:val="0011425F"/>
    <w:rsid w:val="00114394"/>
    <w:rsid w:val="001147DB"/>
    <w:rsid w:val="00114AF6"/>
    <w:rsid w:val="00114CC5"/>
    <w:rsid w:val="00114D3F"/>
    <w:rsid w:val="00114D6B"/>
    <w:rsid w:val="00114D8E"/>
    <w:rsid w:val="00114DD8"/>
    <w:rsid w:val="00115228"/>
    <w:rsid w:val="0011541B"/>
    <w:rsid w:val="0011597A"/>
    <w:rsid w:val="00115C20"/>
    <w:rsid w:val="00116472"/>
    <w:rsid w:val="00116498"/>
    <w:rsid w:val="001167C1"/>
    <w:rsid w:val="00116B27"/>
    <w:rsid w:val="00116C05"/>
    <w:rsid w:val="00116C11"/>
    <w:rsid w:val="00116C16"/>
    <w:rsid w:val="00116DD8"/>
    <w:rsid w:val="00116E40"/>
    <w:rsid w:val="0011703F"/>
    <w:rsid w:val="001170F3"/>
    <w:rsid w:val="00117285"/>
    <w:rsid w:val="001172B6"/>
    <w:rsid w:val="00117457"/>
    <w:rsid w:val="0011755B"/>
    <w:rsid w:val="00117627"/>
    <w:rsid w:val="001176FE"/>
    <w:rsid w:val="001177DA"/>
    <w:rsid w:val="001178D9"/>
    <w:rsid w:val="00117B17"/>
    <w:rsid w:val="00117BAE"/>
    <w:rsid w:val="00117EC8"/>
    <w:rsid w:val="0012002F"/>
    <w:rsid w:val="00120194"/>
    <w:rsid w:val="00120245"/>
    <w:rsid w:val="001204BC"/>
    <w:rsid w:val="001207AD"/>
    <w:rsid w:val="001208AA"/>
    <w:rsid w:val="001208CA"/>
    <w:rsid w:val="00120957"/>
    <w:rsid w:val="00120CC8"/>
    <w:rsid w:val="00120CED"/>
    <w:rsid w:val="00120D85"/>
    <w:rsid w:val="00121037"/>
    <w:rsid w:val="00121042"/>
    <w:rsid w:val="00121312"/>
    <w:rsid w:val="0012135E"/>
    <w:rsid w:val="00121460"/>
    <w:rsid w:val="00121514"/>
    <w:rsid w:val="0012199D"/>
    <w:rsid w:val="00121C2B"/>
    <w:rsid w:val="00121EAA"/>
    <w:rsid w:val="00122033"/>
    <w:rsid w:val="0012232C"/>
    <w:rsid w:val="00122478"/>
    <w:rsid w:val="00122A66"/>
    <w:rsid w:val="00122A8B"/>
    <w:rsid w:val="00122AAB"/>
    <w:rsid w:val="00122DDF"/>
    <w:rsid w:val="00122F78"/>
    <w:rsid w:val="00122F8B"/>
    <w:rsid w:val="0012306F"/>
    <w:rsid w:val="001230FF"/>
    <w:rsid w:val="00123291"/>
    <w:rsid w:val="00123505"/>
    <w:rsid w:val="001235FC"/>
    <w:rsid w:val="00123921"/>
    <w:rsid w:val="00123956"/>
    <w:rsid w:val="00123BC8"/>
    <w:rsid w:val="00123E5E"/>
    <w:rsid w:val="00123ED8"/>
    <w:rsid w:val="00124048"/>
    <w:rsid w:val="001240A2"/>
    <w:rsid w:val="001240B9"/>
    <w:rsid w:val="00124712"/>
    <w:rsid w:val="00124890"/>
    <w:rsid w:val="00124B6A"/>
    <w:rsid w:val="00124BC4"/>
    <w:rsid w:val="0012502D"/>
    <w:rsid w:val="001251E6"/>
    <w:rsid w:val="0012544C"/>
    <w:rsid w:val="001258E8"/>
    <w:rsid w:val="00125A2D"/>
    <w:rsid w:val="00125AC2"/>
    <w:rsid w:val="00125D44"/>
    <w:rsid w:val="00125E57"/>
    <w:rsid w:val="00126130"/>
    <w:rsid w:val="0012624C"/>
    <w:rsid w:val="001262DF"/>
    <w:rsid w:val="001262E5"/>
    <w:rsid w:val="00126735"/>
    <w:rsid w:val="001268D0"/>
    <w:rsid w:val="00126B11"/>
    <w:rsid w:val="00126C4C"/>
    <w:rsid w:val="00126CAC"/>
    <w:rsid w:val="00126D9C"/>
    <w:rsid w:val="00126F04"/>
    <w:rsid w:val="00126F08"/>
    <w:rsid w:val="00126F0A"/>
    <w:rsid w:val="00127119"/>
    <w:rsid w:val="001271BA"/>
    <w:rsid w:val="0012766F"/>
    <w:rsid w:val="00127680"/>
    <w:rsid w:val="00127807"/>
    <w:rsid w:val="00127817"/>
    <w:rsid w:val="00127D5F"/>
    <w:rsid w:val="00127DBD"/>
    <w:rsid w:val="001300D8"/>
    <w:rsid w:val="00130213"/>
    <w:rsid w:val="0013025C"/>
    <w:rsid w:val="0013037B"/>
    <w:rsid w:val="00130427"/>
    <w:rsid w:val="00130653"/>
    <w:rsid w:val="00130698"/>
    <w:rsid w:val="00130844"/>
    <w:rsid w:val="001308ED"/>
    <w:rsid w:val="00130A56"/>
    <w:rsid w:val="00130BFF"/>
    <w:rsid w:val="00130C2A"/>
    <w:rsid w:val="00130E32"/>
    <w:rsid w:val="001315CA"/>
    <w:rsid w:val="00131807"/>
    <w:rsid w:val="0013195C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C"/>
    <w:rsid w:val="001338CF"/>
    <w:rsid w:val="00133A26"/>
    <w:rsid w:val="00133DD6"/>
    <w:rsid w:val="00133EE7"/>
    <w:rsid w:val="00133FA4"/>
    <w:rsid w:val="0013428D"/>
    <w:rsid w:val="00134518"/>
    <w:rsid w:val="001345D9"/>
    <w:rsid w:val="001347C8"/>
    <w:rsid w:val="00134ABA"/>
    <w:rsid w:val="00134CE8"/>
    <w:rsid w:val="00134D1C"/>
    <w:rsid w:val="00135097"/>
    <w:rsid w:val="00135114"/>
    <w:rsid w:val="00135217"/>
    <w:rsid w:val="00135295"/>
    <w:rsid w:val="001355F5"/>
    <w:rsid w:val="00135836"/>
    <w:rsid w:val="00135A68"/>
    <w:rsid w:val="00135B4C"/>
    <w:rsid w:val="00135EE0"/>
    <w:rsid w:val="00135FDB"/>
    <w:rsid w:val="00135FDC"/>
    <w:rsid w:val="0013604D"/>
    <w:rsid w:val="0013608A"/>
    <w:rsid w:val="001360DD"/>
    <w:rsid w:val="00136284"/>
    <w:rsid w:val="001364F0"/>
    <w:rsid w:val="00136628"/>
    <w:rsid w:val="00136B7C"/>
    <w:rsid w:val="00136CF3"/>
    <w:rsid w:val="00136D09"/>
    <w:rsid w:val="00136F4F"/>
    <w:rsid w:val="00137032"/>
    <w:rsid w:val="0013719F"/>
    <w:rsid w:val="001371DC"/>
    <w:rsid w:val="0013726C"/>
    <w:rsid w:val="001372EF"/>
    <w:rsid w:val="0013732D"/>
    <w:rsid w:val="00137456"/>
    <w:rsid w:val="001374A5"/>
    <w:rsid w:val="001376CE"/>
    <w:rsid w:val="001377B4"/>
    <w:rsid w:val="00137B29"/>
    <w:rsid w:val="00137BD2"/>
    <w:rsid w:val="00137E8F"/>
    <w:rsid w:val="00137EAE"/>
    <w:rsid w:val="00137F9D"/>
    <w:rsid w:val="0014011B"/>
    <w:rsid w:val="001404C3"/>
    <w:rsid w:val="0014089F"/>
    <w:rsid w:val="001409D8"/>
    <w:rsid w:val="00140BFC"/>
    <w:rsid w:val="00140BFD"/>
    <w:rsid w:val="00140E32"/>
    <w:rsid w:val="00140E35"/>
    <w:rsid w:val="00140EAF"/>
    <w:rsid w:val="00140F0D"/>
    <w:rsid w:val="001411D7"/>
    <w:rsid w:val="001412BC"/>
    <w:rsid w:val="0014139B"/>
    <w:rsid w:val="001416D1"/>
    <w:rsid w:val="00141850"/>
    <w:rsid w:val="00141A64"/>
    <w:rsid w:val="00141C77"/>
    <w:rsid w:val="00141DDA"/>
    <w:rsid w:val="00141F2E"/>
    <w:rsid w:val="00141FC0"/>
    <w:rsid w:val="0014202B"/>
    <w:rsid w:val="001421F3"/>
    <w:rsid w:val="0014221F"/>
    <w:rsid w:val="0014224F"/>
    <w:rsid w:val="00142541"/>
    <w:rsid w:val="00142705"/>
    <w:rsid w:val="00142923"/>
    <w:rsid w:val="001429EC"/>
    <w:rsid w:val="00142A82"/>
    <w:rsid w:val="00142AD3"/>
    <w:rsid w:val="00142B86"/>
    <w:rsid w:val="00142C8F"/>
    <w:rsid w:val="001433D4"/>
    <w:rsid w:val="00143546"/>
    <w:rsid w:val="00143682"/>
    <w:rsid w:val="00143805"/>
    <w:rsid w:val="0014410A"/>
    <w:rsid w:val="001441B4"/>
    <w:rsid w:val="0014423A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74B"/>
    <w:rsid w:val="001457F2"/>
    <w:rsid w:val="00145855"/>
    <w:rsid w:val="001459F1"/>
    <w:rsid w:val="00145CE2"/>
    <w:rsid w:val="00145D83"/>
    <w:rsid w:val="00145DF9"/>
    <w:rsid w:val="00145F02"/>
    <w:rsid w:val="0014607C"/>
    <w:rsid w:val="00146172"/>
    <w:rsid w:val="001461DC"/>
    <w:rsid w:val="0014646C"/>
    <w:rsid w:val="001464BF"/>
    <w:rsid w:val="00146554"/>
    <w:rsid w:val="00146754"/>
    <w:rsid w:val="001468B4"/>
    <w:rsid w:val="00146CB2"/>
    <w:rsid w:val="00146E18"/>
    <w:rsid w:val="00146E32"/>
    <w:rsid w:val="00146FFB"/>
    <w:rsid w:val="001471EE"/>
    <w:rsid w:val="001473FB"/>
    <w:rsid w:val="00147551"/>
    <w:rsid w:val="001477B3"/>
    <w:rsid w:val="0014790A"/>
    <w:rsid w:val="00147A24"/>
    <w:rsid w:val="00147A7A"/>
    <w:rsid w:val="00147E9F"/>
    <w:rsid w:val="00147F34"/>
    <w:rsid w:val="00150494"/>
    <w:rsid w:val="001505C5"/>
    <w:rsid w:val="0015079E"/>
    <w:rsid w:val="0015089C"/>
    <w:rsid w:val="00150A9C"/>
    <w:rsid w:val="00150B1F"/>
    <w:rsid w:val="00150D44"/>
    <w:rsid w:val="00150FF5"/>
    <w:rsid w:val="0015108D"/>
    <w:rsid w:val="001511D5"/>
    <w:rsid w:val="001512E6"/>
    <w:rsid w:val="00151427"/>
    <w:rsid w:val="001514A4"/>
    <w:rsid w:val="001515FF"/>
    <w:rsid w:val="0015160B"/>
    <w:rsid w:val="001517F7"/>
    <w:rsid w:val="001519FA"/>
    <w:rsid w:val="00151D4A"/>
    <w:rsid w:val="00151EB2"/>
    <w:rsid w:val="00151F07"/>
    <w:rsid w:val="001521C6"/>
    <w:rsid w:val="001522DF"/>
    <w:rsid w:val="001524B5"/>
    <w:rsid w:val="001524BB"/>
    <w:rsid w:val="00152699"/>
    <w:rsid w:val="00152A7F"/>
    <w:rsid w:val="00152A83"/>
    <w:rsid w:val="00152A88"/>
    <w:rsid w:val="00152CD0"/>
    <w:rsid w:val="00152D60"/>
    <w:rsid w:val="00152F2F"/>
    <w:rsid w:val="00152FF0"/>
    <w:rsid w:val="00153060"/>
    <w:rsid w:val="00153093"/>
    <w:rsid w:val="001530D3"/>
    <w:rsid w:val="001532A5"/>
    <w:rsid w:val="0015330E"/>
    <w:rsid w:val="001534F9"/>
    <w:rsid w:val="0015367D"/>
    <w:rsid w:val="0015394B"/>
    <w:rsid w:val="001539BE"/>
    <w:rsid w:val="00154136"/>
    <w:rsid w:val="0015441C"/>
    <w:rsid w:val="00154781"/>
    <w:rsid w:val="00154818"/>
    <w:rsid w:val="0015491C"/>
    <w:rsid w:val="00154B06"/>
    <w:rsid w:val="00154B84"/>
    <w:rsid w:val="00154BB0"/>
    <w:rsid w:val="00154DEC"/>
    <w:rsid w:val="00154F52"/>
    <w:rsid w:val="0015524C"/>
    <w:rsid w:val="0015528A"/>
    <w:rsid w:val="0015561D"/>
    <w:rsid w:val="00155A7C"/>
    <w:rsid w:val="00155AB5"/>
    <w:rsid w:val="00155BF0"/>
    <w:rsid w:val="001562A0"/>
    <w:rsid w:val="0015637E"/>
    <w:rsid w:val="001563BF"/>
    <w:rsid w:val="001563C0"/>
    <w:rsid w:val="0015640F"/>
    <w:rsid w:val="001564D2"/>
    <w:rsid w:val="001566D2"/>
    <w:rsid w:val="00156D47"/>
    <w:rsid w:val="001570A7"/>
    <w:rsid w:val="001571B9"/>
    <w:rsid w:val="001573B6"/>
    <w:rsid w:val="001573C2"/>
    <w:rsid w:val="00157892"/>
    <w:rsid w:val="0015790E"/>
    <w:rsid w:val="00157D53"/>
    <w:rsid w:val="00157E4A"/>
    <w:rsid w:val="00157EF6"/>
    <w:rsid w:val="00157F00"/>
    <w:rsid w:val="0016023A"/>
    <w:rsid w:val="001602DA"/>
    <w:rsid w:val="0016059F"/>
    <w:rsid w:val="00160613"/>
    <w:rsid w:val="001606CB"/>
    <w:rsid w:val="00160731"/>
    <w:rsid w:val="00160AF9"/>
    <w:rsid w:val="00160D50"/>
    <w:rsid w:val="00161019"/>
    <w:rsid w:val="00161166"/>
    <w:rsid w:val="00161449"/>
    <w:rsid w:val="00161572"/>
    <w:rsid w:val="00161578"/>
    <w:rsid w:val="0016165F"/>
    <w:rsid w:val="00161DAF"/>
    <w:rsid w:val="00161F40"/>
    <w:rsid w:val="00161FB1"/>
    <w:rsid w:val="00161FC6"/>
    <w:rsid w:val="001620DE"/>
    <w:rsid w:val="001622FF"/>
    <w:rsid w:val="00162555"/>
    <w:rsid w:val="00162621"/>
    <w:rsid w:val="001626A2"/>
    <w:rsid w:val="00162764"/>
    <w:rsid w:val="00162933"/>
    <w:rsid w:val="0016296E"/>
    <w:rsid w:val="00162C18"/>
    <w:rsid w:val="00162E61"/>
    <w:rsid w:val="00162F1F"/>
    <w:rsid w:val="0016318A"/>
    <w:rsid w:val="00163297"/>
    <w:rsid w:val="00163335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707"/>
    <w:rsid w:val="00164767"/>
    <w:rsid w:val="001649CC"/>
    <w:rsid w:val="00164A4F"/>
    <w:rsid w:val="00164CE7"/>
    <w:rsid w:val="00164F46"/>
    <w:rsid w:val="00165127"/>
    <w:rsid w:val="00165198"/>
    <w:rsid w:val="00165222"/>
    <w:rsid w:val="00165249"/>
    <w:rsid w:val="001653A6"/>
    <w:rsid w:val="001659B1"/>
    <w:rsid w:val="00165B65"/>
    <w:rsid w:val="00165BE4"/>
    <w:rsid w:val="00165ED8"/>
    <w:rsid w:val="00166067"/>
    <w:rsid w:val="00166147"/>
    <w:rsid w:val="0016629B"/>
    <w:rsid w:val="00166774"/>
    <w:rsid w:val="00166C66"/>
    <w:rsid w:val="00166F5F"/>
    <w:rsid w:val="00167541"/>
    <w:rsid w:val="001675F5"/>
    <w:rsid w:val="0016762F"/>
    <w:rsid w:val="001676F4"/>
    <w:rsid w:val="00167A56"/>
    <w:rsid w:val="00167BCC"/>
    <w:rsid w:val="00167C12"/>
    <w:rsid w:val="00167D92"/>
    <w:rsid w:val="00167E70"/>
    <w:rsid w:val="00167ECA"/>
    <w:rsid w:val="00167FBF"/>
    <w:rsid w:val="00170019"/>
    <w:rsid w:val="001700B8"/>
    <w:rsid w:val="001701C2"/>
    <w:rsid w:val="0017025E"/>
    <w:rsid w:val="001705EB"/>
    <w:rsid w:val="00170817"/>
    <w:rsid w:val="0017096C"/>
    <w:rsid w:val="00170D33"/>
    <w:rsid w:val="00170EF8"/>
    <w:rsid w:val="001711D0"/>
    <w:rsid w:val="001711E2"/>
    <w:rsid w:val="0017168A"/>
    <w:rsid w:val="00171851"/>
    <w:rsid w:val="001719D3"/>
    <w:rsid w:val="00171AEE"/>
    <w:rsid w:val="00171C5E"/>
    <w:rsid w:val="00171E1F"/>
    <w:rsid w:val="00171FD3"/>
    <w:rsid w:val="00172515"/>
    <w:rsid w:val="00172742"/>
    <w:rsid w:val="001727EB"/>
    <w:rsid w:val="001728C5"/>
    <w:rsid w:val="00172918"/>
    <w:rsid w:val="00172A2F"/>
    <w:rsid w:val="00172A96"/>
    <w:rsid w:val="00172C72"/>
    <w:rsid w:val="00172CB3"/>
    <w:rsid w:val="00172DF3"/>
    <w:rsid w:val="00172E8F"/>
    <w:rsid w:val="00172EAC"/>
    <w:rsid w:val="00172EBB"/>
    <w:rsid w:val="00172F90"/>
    <w:rsid w:val="00173142"/>
    <w:rsid w:val="00173350"/>
    <w:rsid w:val="0017343F"/>
    <w:rsid w:val="001736B5"/>
    <w:rsid w:val="00173B14"/>
    <w:rsid w:val="00173BD7"/>
    <w:rsid w:val="00173C75"/>
    <w:rsid w:val="00173D6B"/>
    <w:rsid w:val="00174028"/>
    <w:rsid w:val="0017417A"/>
    <w:rsid w:val="00174469"/>
    <w:rsid w:val="00174545"/>
    <w:rsid w:val="00174A4B"/>
    <w:rsid w:val="00174B5F"/>
    <w:rsid w:val="00174B96"/>
    <w:rsid w:val="00174BA4"/>
    <w:rsid w:val="00175139"/>
    <w:rsid w:val="00175229"/>
    <w:rsid w:val="0017531E"/>
    <w:rsid w:val="00175372"/>
    <w:rsid w:val="001753BB"/>
    <w:rsid w:val="0017560E"/>
    <w:rsid w:val="00175A00"/>
    <w:rsid w:val="00175BDC"/>
    <w:rsid w:val="00175C2C"/>
    <w:rsid w:val="00175D07"/>
    <w:rsid w:val="00175D59"/>
    <w:rsid w:val="00175DFD"/>
    <w:rsid w:val="00176917"/>
    <w:rsid w:val="00176DB0"/>
    <w:rsid w:val="00176DFC"/>
    <w:rsid w:val="00177B4F"/>
    <w:rsid w:val="00177DDD"/>
    <w:rsid w:val="00177EA9"/>
    <w:rsid w:val="00177EF6"/>
    <w:rsid w:val="00180060"/>
    <w:rsid w:val="001800AF"/>
    <w:rsid w:val="00180230"/>
    <w:rsid w:val="001807D2"/>
    <w:rsid w:val="001808F0"/>
    <w:rsid w:val="0018101E"/>
    <w:rsid w:val="001810AA"/>
    <w:rsid w:val="00181205"/>
    <w:rsid w:val="001813E2"/>
    <w:rsid w:val="0018147E"/>
    <w:rsid w:val="001815AA"/>
    <w:rsid w:val="0018168A"/>
    <w:rsid w:val="00181B83"/>
    <w:rsid w:val="00181D65"/>
    <w:rsid w:val="00181F53"/>
    <w:rsid w:val="00181FE1"/>
    <w:rsid w:val="001820B8"/>
    <w:rsid w:val="00182124"/>
    <w:rsid w:val="001824F7"/>
    <w:rsid w:val="00182FA6"/>
    <w:rsid w:val="001830C7"/>
    <w:rsid w:val="00183169"/>
    <w:rsid w:val="001832BE"/>
    <w:rsid w:val="001834CF"/>
    <w:rsid w:val="0018354A"/>
    <w:rsid w:val="0018356C"/>
    <w:rsid w:val="00183848"/>
    <w:rsid w:val="001838C1"/>
    <w:rsid w:val="00183C0F"/>
    <w:rsid w:val="00183EE9"/>
    <w:rsid w:val="00184349"/>
    <w:rsid w:val="0018449C"/>
    <w:rsid w:val="00184544"/>
    <w:rsid w:val="00184630"/>
    <w:rsid w:val="00184662"/>
    <w:rsid w:val="001848D1"/>
    <w:rsid w:val="00184905"/>
    <w:rsid w:val="00184A59"/>
    <w:rsid w:val="00184A9B"/>
    <w:rsid w:val="00184B4B"/>
    <w:rsid w:val="00184BF1"/>
    <w:rsid w:val="00184D91"/>
    <w:rsid w:val="00184D97"/>
    <w:rsid w:val="00184DBD"/>
    <w:rsid w:val="00184E36"/>
    <w:rsid w:val="00184EB4"/>
    <w:rsid w:val="001850C0"/>
    <w:rsid w:val="00185283"/>
    <w:rsid w:val="001853B8"/>
    <w:rsid w:val="001858E1"/>
    <w:rsid w:val="001860E7"/>
    <w:rsid w:val="00186153"/>
    <w:rsid w:val="001863B8"/>
    <w:rsid w:val="0018649F"/>
    <w:rsid w:val="001867B2"/>
    <w:rsid w:val="00186845"/>
    <w:rsid w:val="00186887"/>
    <w:rsid w:val="0018689B"/>
    <w:rsid w:val="00186A38"/>
    <w:rsid w:val="00186BAD"/>
    <w:rsid w:val="00186D93"/>
    <w:rsid w:val="00186E17"/>
    <w:rsid w:val="00186E92"/>
    <w:rsid w:val="00186F94"/>
    <w:rsid w:val="0018707F"/>
    <w:rsid w:val="00187113"/>
    <w:rsid w:val="001876E4"/>
    <w:rsid w:val="001876F6"/>
    <w:rsid w:val="00187809"/>
    <w:rsid w:val="00187884"/>
    <w:rsid w:val="001878D3"/>
    <w:rsid w:val="00187E62"/>
    <w:rsid w:val="00187ED7"/>
    <w:rsid w:val="001900B7"/>
    <w:rsid w:val="001900B8"/>
    <w:rsid w:val="001900FA"/>
    <w:rsid w:val="00190145"/>
    <w:rsid w:val="00190388"/>
    <w:rsid w:val="00190A07"/>
    <w:rsid w:val="00190A3F"/>
    <w:rsid w:val="00190CBE"/>
    <w:rsid w:val="001910D2"/>
    <w:rsid w:val="0019134A"/>
    <w:rsid w:val="001916FB"/>
    <w:rsid w:val="001916FC"/>
    <w:rsid w:val="00191929"/>
    <w:rsid w:val="00191AA6"/>
    <w:rsid w:val="00191CD9"/>
    <w:rsid w:val="00191FBE"/>
    <w:rsid w:val="00192A2C"/>
    <w:rsid w:val="00192CA6"/>
    <w:rsid w:val="00192D36"/>
    <w:rsid w:val="00192F0D"/>
    <w:rsid w:val="00192F55"/>
    <w:rsid w:val="0019320B"/>
    <w:rsid w:val="0019328D"/>
    <w:rsid w:val="001932D5"/>
    <w:rsid w:val="001934F2"/>
    <w:rsid w:val="00193823"/>
    <w:rsid w:val="001938D8"/>
    <w:rsid w:val="00193B0E"/>
    <w:rsid w:val="00193B3F"/>
    <w:rsid w:val="00193C9A"/>
    <w:rsid w:val="00193F89"/>
    <w:rsid w:val="001941E1"/>
    <w:rsid w:val="0019423A"/>
    <w:rsid w:val="00194358"/>
    <w:rsid w:val="00194420"/>
    <w:rsid w:val="0019442B"/>
    <w:rsid w:val="00194686"/>
    <w:rsid w:val="00194DEE"/>
    <w:rsid w:val="00194EAF"/>
    <w:rsid w:val="00194ED2"/>
    <w:rsid w:val="00194FFC"/>
    <w:rsid w:val="00195195"/>
    <w:rsid w:val="00195443"/>
    <w:rsid w:val="00195737"/>
    <w:rsid w:val="001958DD"/>
    <w:rsid w:val="00195C61"/>
    <w:rsid w:val="00195CC0"/>
    <w:rsid w:val="00195DE3"/>
    <w:rsid w:val="00195E4D"/>
    <w:rsid w:val="00196433"/>
    <w:rsid w:val="00196958"/>
    <w:rsid w:val="001969B1"/>
    <w:rsid w:val="00196AB8"/>
    <w:rsid w:val="00196BEB"/>
    <w:rsid w:val="00197098"/>
    <w:rsid w:val="0019737A"/>
    <w:rsid w:val="001974E1"/>
    <w:rsid w:val="00197504"/>
    <w:rsid w:val="001977BC"/>
    <w:rsid w:val="00197810"/>
    <w:rsid w:val="0019796D"/>
    <w:rsid w:val="00197C50"/>
    <w:rsid w:val="00197E9F"/>
    <w:rsid w:val="00197F2B"/>
    <w:rsid w:val="001A0294"/>
    <w:rsid w:val="001A02EB"/>
    <w:rsid w:val="001A0541"/>
    <w:rsid w:val="001A05F3"/>
    <w:rsid w:val="001A083E"/>
    <w:rsid w:val="001A08AA"/>
    <w:rsid w:val="001A0A55"/>
    <w:rsid w:val="001A0C4D"/>
    <w:rsid w:val="001A0C70"/>
    <w:rsid w:val="001A0C99"/>
    <w:rsid w:val="001A0D78"/>
    <w:rsid w:val="001A0D9F"/>
    <w:rsid w:val="001A0EA8"/>
    <w:rsid w:val="001A0FDC"/>
    <w:rsid w:val="001A106C"/>
    <w:rsid w:val="001A11B1"/>
    <w:rsid w:val="001A175E"/>
    <w:rsid w:val="001A1BA8"/>
    <w:rsid w:val="001A1CA9"/>
    <w:rsid w:val="001A1F1B"/>
    <w:rsid w:val="001A1FB6"/>
    <w:rsid w:val="001A26AB"/>
    <w:rsid w:val="001A2817"/>
    <w:rsid w:val="001A29A6"/>
    <w:rsid w:val="001A29DB"/>
    <w:rsid w:val="001A2D26"/>
    <w:rsid w:val="001A2F34"/>
    <w:rsid w:val="001A2F70"/>
    <w:rsid w:val="001A302A"/>
    <w:rsid w:val="001A3174"/>
    <w:rsid w:val="001A31F5"/>
    <w:rsid w:val="001A389F"/>
    <w:rsid w:val="001A38D2"/>
    <w:rsid w:val="001A3D20"/>
    <w:rsid w:val="001A3DA5"/>
    <w:rsid w:val="001A3DCA"/>
    <w:rsid w:val="001A3E02"/>
    <w:rsid w:val="001A3E69"/>
    <w:rsid w:val="001A4012"/>
    <w:rsid w:val="001A43D2"/>
    <w:rsid w:val="001A43DF"/>
    <w:rsid w:val="001A45ED"/>
    <w:rsid w:val="001A499B"/>
    <w:rsid w:val="001A4D41"/>
    <w:rsid w:val="001A4E1D"/>
    <w:rsid w:val="001A4E1E"/>
    <w:rsid w:val="001A50A0"/>
    <w:rsid w:val="001A5118"/>
    <w:rsid w:val="001A511D"/>
    <w:rsid w:val="001A52CA"/>
    <w:rsid w:val="001A54F1"/>
    <w:rsid w:val="001A572A"/>
    <w:rsid w:val="001A6151"/>
    <w:rsid w:val="001A615D"/>
    <w:rsid w:val="001A66B5"/>
    <w:rsid w:val="001A6734"/>
    <w:rsid w:val="001A67DA"/>
    <w:rsid w:val="001A6843"/>
    <w:rsid w:val="001A693C"/>
    <w:rsid w:val="001A69C3"/>
    <w:rsid w:val="001A6E0A"/>
    <w:rsid w:val="001A7023"/>
    <w:rsid w:val="001A7027"/>
    <w:rsid w:val="001A7181"/>
    <w:rsid w:val="001A727A"/>
    <w:rsid w:val="001A7283"/>
    <w:rsid w:val="001A7381"/>
    <w:rsid w:val="001A7601"/>
    <w:rsid w:val="001A769A"/>
    <w:rsid w:val="001A76E1"/>
    <w:rsid w:val="001A77FC"/>
    <w:rsid w:val="001A794B"/>
    <w:rsid w:val="001A7DCF"/>
    <w:rsid w:val="001B0005"/>
    <w:rsid w:val="001B00C9"/>
    <w:rsid w:val="001B00CC"/>
    <w:rsid w:val="001B05B2"/>
    <w:rsid w:val="001B065A"/>
    <w:rsid w:val="001B072E"/>
    <w:rsid w:val="001B0783"/>
    <w:rsid w:val="001B07C1"/>
    <w:rsid w:val="001B0ADD"/>
    <w:rsid w:val="001B0BF2"/>
    <w:rsid w:val="001B0F66"/>
    <w:rsid w:val="001B0FA7"/>
    <w:rsid w:val="001B101F"/>
    <w:rsid w:val="001B11B2"/>
    <w:rsid w:val="001B125C"/>
    <w:rsid w:val="001B12C0"/>
    <w:rsid w:val="001B137A"/>
    <w:rsid w:val="001B17D9"/>
    <w:rsid w:val="001B1A7A"/>
    <w:rsid w:val="001B1D3B"/>
    <w:rsid w:val="001B1DA4"/>
    <w:rsid w:val="001B1DD2"/>
    <w:rsid w:val="001B205B"/>
    <w:rsid w:val="001B2100"/>
    <w:rsid w:val="001B246F"/>
    <w:rsid w:val="001B25BB"/>
    <w:rsid w:val="001B2611"/>
    <w:rsid w:val="001B27EC"/>
    <w:rsid w:val="001B2802"/>
    <w:rsid w:val="001B2974"/>
    <w:rsid w:val="001B2BA6"/>
    <w:rsid w:val="001B2E9D"/>
    <w:rsid w:val="001B3269"/>
    <w:rsid w:val="001B32B4"/>
    <w:rsid w:val="001B330C"/>
    <w:rsid w:val="001B330F"/>
    <w:rsid w:val="001B34FF"/>
    <w:rsid w:val="001B3A47"/>
    <w:rsid w:val="001B3A78"/>
    <w:rsid w:val="001B3D60"/>
    <w:rsid w:val="001B3F8F"/>
    <w:rsid w:val="001B3FF7"/>
    <w:rsid w:val="001B4122"/>
    <w:rsid w:val="001B41A6"/>
    <w:rsid w:val="001B43D1"/>
    <w:rsid w:val="001B4502"/>
    <w:rsid w:val="001B4AC2"/>
    <w:rsid w:val="001B4B01"/>
    <w:rsid w:val="001B4EB9"/>
    <w:rsid w:val="001B538A"/>
    <w:rsid w:val="001B53E2"/>
    <w:rsid w:val="001B5676"/>
    <w:rsid w:val="001B56EF"/>
    <w:rsid w:val="001B56FB"/>
    <w:rsid w:val="001B59B3"/>
    <w:rsid w:val="001B5DEF"/>
    <w:rsid w:val="001B619B"/>
    <w:rsid w:val="001B674B"/>
    <w:rsid w:val="001B6894"/>
    <w:rsid w:val="001B696B"/>
    <w:rsid w:val="001B69CE"/>
    <w:rsid w:val="001B6BFC"/>
    <w:rsid w:val="001B6CD5"/>
    <w:rsid w:val="001B6D7B"/>
    <w:rsid w:val="001B7A36"/>
    <w:rsid w:val="001B7ACD"/>
    <w:rsid w:val="001B7D78"/>
    <w:rsid w:val="001B7F6A"/>
    <w:rsid w:val="001C0058"/>
    <w:rsid w:val="001C020C"/>
    <w:rsid w:val="001C0215"/>
    <w:rsid w:val="001C028D"/>
    <w:rsid w:val="001C046A"/>
    <w:rsid w:val="001C0798"/>
    <w:rsid w:val="001C0B9E"/>
    <w:rsid w:val="001C0C29"/>
    <w:rsid w:val="001C0CD9"/>
    <w:rsid w:val="001C0D1A"/>
    <w:rsid w:val="001C0D20"/>
    <w:rsid w:val="001C0D64"/>
    <w:rsid w:val="001C0EBD"/>
    <w:rsid w:val="001C0F9D"/>
    <w:rsid w:val="001C117A"/>
    <w:rsid w:val="001C1201"/>
    <w:rsid w:val="001C15C4"/>
    <w:rsid w:val="001C16E1"/>
    <w:rsid w:val="001C172D"/>
    <w:rsid w:val="001C18EA"/>
    <w:rsid w:val="001C192C"/>
    <w:rsid w:val="001C1CE2"/>
    <w:rsid w:val="001C1F38"/>
    <w:rsid w:val="001C22EB"/>
    <w:rsid w:val="001C2344"/>
    <w:rsid w:val="001C2529"/>
    <w:rsid w:val="001C26F2"/>
    <w:rsid w:val="001C2919"/>
    <w:rsid w:val="001C29B3"/>
    <w:rsid w:val="001C2A52"/>
    <w:rsid w:val="001C2A86"/>
    <w:rsid w:val="001C2AFC"/>
    <w:rsid w:val="001C2B29"/>
    <w:rsid w:val="001C2E34"/>
    <w:rsid w:val="001C2FC9"/>
    <w:rsid w:val="001C302D"/>
    <w:rsid w:val="001C30D0"/>
    <w:rsid w:val="001C3127"/>
    <w:rsid w:val="001C32AC"/>
    <w:rsid w:val="001C333F"/>
    <w:rsid w:val="001C3637"/>
    <w:rsid w:val="001C3902"/>
    <w:rsid w:val="001C3E25"/>
    <w:rsid w:val="001C3E92"/>
    <w:rsid w:val="001C43D5"/>
    <w:rsid w:val="001C46A3"/>
    <w:rsid w:val="001C4A28"/>
    <w:rsid w:val="001C5199"/>
    <w:rsid w:val="001C51B5"/>
    <w:rsid w:val="001C537A"/>
    <w:rsid w:val="001C5671"/>
    <w:rsid w:val="001C56E4"/>
    <w:rsid w:val="001C5766"/>
    <w:rsid w:val="001C59BB"/>
    <w:rsid w:val="001C5A07"/>
    <w:rsid w:val="001C5CEB"/>
    <w:rsid w:val="001C5D85"/>
    <w:rsid w:val="001C5F6C"/>
    <w:rsid w:val="001C5FD4"/>
    <w:rsid w:val="001C66E6"/>
    <w:rsid w:val="001C683D"/>
    <w:rsid w:val="001C6840"/>
    <w:rsid w:val="001C6932"/>
    <w:rsid w:val="001C697F"/>
    <w:rsid w:val="001C6A4C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C7F73"/>
    <w:rsid w:val="001D00A3"/>
    <w:rsid w:val="001D028C"/>
    <w:rsid w:val="001D03E0"/>
    <w:rsid w:val="001D04A8"/>
    <w:rsid w:val="001D058E"/>
    <w:rsid w:val="001D0753"/>
    <w:rsid w:val="001D0780"/>
    <w:rsid w:val="001D0826"/>
    <w:rsid w:val="001D0AEA"/>
    <w:rsid w:val="001D0B55"/>
    <w:rsid w:val="001D0BE8"/>
    <w:rsid w:val="001D0C19"/>
    <w:rsid w:val="001D0CC1"/>
    <w:rsid w:val="001D0CCE"/>
    <w:rsid w:val="001D120D"/>
    <w:rsid w:val="001D1350"/>
    <w:rsid w:val="001D1807"/>
    <w:rsid w:val="001D1C90"/>
    <w:rsid w:val="001D1E57"/>
    <w:rsid w:val="001D201A"/>
    <w:rsid w:val="001D23C8"/>
    <w:rsid w:val="001D249D"/>
    <w:rsid w:val="001D2560"/>
    <w:rsid w:val="001D2713"/>
    <w:rsid w:val="001D2D6B"/>
    <w:rsid w:val="001D2EBF"/>
    <w:rsid w:val="001D3035"/>
    <w:rsid w:val="001D3272"/>
    <w:rsid w:val="001D33C8"/>
    <w:rsid w:val="001D3488"/>
    <w:rsid w:val="001D3773"/>
    <w:rsid w:val="001D3B68"/>
    <w:rsid w:val="001D3D68"/>
    <w:rsid w:val="001D3EED"/>
    <w:rsid w:val="001D3F37"/>
    <w:rsid w:val="001D3F6C"/>
    <w:rsid w:val="001D4303"/>
    <w:rsid w:val="001D448C"/>
    <w:rsid w:val="001D455A"/>
    <w:rsid w:val="001D4815"/>
    <w:rsid w:val="001D48CA"/>
    <w:rsid w:val="001D4998"/>
    <w:rsid w:val="001D49B5"/>
    <w:rsid w:val="001D4BC5"/>
    <w:rsid w:val="001D53FC"/>
    <w:rsid w:val="001D5492"/>
    <w:rsid w:val="001D5769"/>
    <w:rsid w:val="001D5920"/>
    <w:rsid w:val="001D5A0E"/>
    <w:rsid w:val="001D5AEE"/>
    <w:rsid w:val="001D5BE5"/>
    <w:rsid w:val="001D5D01"/>
    <w:rsid w:val="001D5DE2"/>
    <w:rsid w:val="001D613E"/>
    <w:rsid w:val="001D6256"/>
    <w:rsid w:val="001D6305"/>
    <w:rsid w:val="001D6599"/>
    <w:rsid w:val="001D65D2"/>
    <w:rsid w:val="001D68C1"/>
    <w:rsid w:val="001D68C5"/>
    <w:rsid w:val="001D6E5A"/>
    <w:rsid w:val="001D6F45"/>
    <w:rsid w:val="001D6FE9"/>
    <w:rsid w:val="001D7447"/>
    <w:rsid w:val="001D7886"/>
    <w:rsid w:val="001D7992"/>
    <w:rsid w:val="001D7C78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67"/>
    <w:rsid w:val="001E1271"/>
    <w:rsid w:val="001E13A5"/>
    <w:rsid w:val="001E152B"/>
    <w:rsid w:val="001E15A7"/>
    <w:rsid w:val="001E184D"/>
    <w:rsid w:val="001E1A96"/>
    <w:rsid w:val="001E1BED"/>
    <w:rsid w:val="001E20CF"/>
    <w:rsid w:val="001E237A"/>
    <w:rsid w:val="001E2AEF"/>
    <w:rsid w:val="001E2B77"/>
    <w:rsid w:val="001E2C2F"/>
    <w:rsid w:val="001E2FDE"/>
    <w:rsid w:val="001E30D3"/>
    <w:rsid w:val="001E30E5"/>
    <w:rsid w:val="001E3498"/>
    <w:rsid w:val="001E3719"/>
    <w:rsid w:val="001E3B9D"/>
    <w:rsid w:val="001E3D9D"/>
    <w:rsid w:val="001E4008"/>
    <w:rsid w:val="001E40F2"/>
    <w:rsid w:val="001E411D"/>
    <w:rsid w:val="001E453B"/>
    <w:rsid w:val="001E4550"/>
    <w:rsid w:val="001E45C8"/>
    <w:rsid w:val="001E4833"/>
    <w:rsid w:val="001E4968"/>
    <w:rsid w:val="001E4C1F"/>
    <w:rsid w:val="001E4CE3"/>
    <w:rsid w:val="001E5674"/>
    <w:rsid w:val="001E592A"/>
    <w:rsid w:val="001E5A36"/>
    <w:rsid w:val="001E5BCF"/>
    <w:rsid w:val="001E5E6D"/>
    <w:rsid w:val="001E5EBA"/>
    <w:rsid w:val="001E61E5"/>
    <w:rsid w:val="001E65BB"/>
    <w:rsid w:val="001E661B"/>
    <w:rsid w:val="001E6636"/>
    <w:rsid w:val="001E66F1"/>
    <w:rsid w:val="001E679E"/>
    <w:rsid w:val="001E6974"/>
    <w:rsid w:val="001E6A30"/>
    <w:rsid w:val="001E6D68"/>
    <w:rsid w:val="001E71E1"/>
    <w:rsid w:val="001E776E"/>
    <w:rsid w:val="001E78A0"/>
    <w:rsid w:val="001E7910"/>
    <w:rsid w:val="001E791B"/>
    <w:rsid w:val="001E7ACD"/>
    <w:rsid w:val="001E7B33"/>
    <w:rsid w:val="001E7C20"/>
    <w:rsid w:val="001E7C4D"/>
    <w:rsid w:val="001E7C6B"/>
    <w:rsid w:val="001E7E9A"/>
    <w:rsid w:val="001F02B1"/>
    <w:rsid w:val="001F02FD"/>
    <w:rsid w:val="001F036F"/>
    <w:rsid w:val="001F0741"/>
    <w:rsid w:val="001F0B24"/>
    <w:rsid w:val="001F0BF5"/>
    <w:rsid w:val="001F0CFC"/>
    <w:rsid w:val="001F0D0F"/>
    <w:rsid w:val="001F0EF7"/>
    <w:rsid w:val="001F11B4"/>
    <w:rsid w:val="001F1452"/>
    <w:rsid w:val="001F1489"/>
    <w:rsid w:val="001F15D6"/>
    <w:rsid w:val="001F1722"/>
    <w:rsid w:val="001F1783"/>
    <w:rsid w:val="001F1901"/>
    <w:rsid w:val="001F19A5"/>
    <w:rsid w:val="001F1D28"/>
    <w:rsid w:val="001F1D2A"/>
    <w:rsid w:val="001F1F55"/>
    <w:rsid w:val="001F2279"/>
    <w:rsid w:val="001F2A2A"/>
    <w:rsid w:val="001F2B59"/>
    <w:rsid w:val="001F2E4B"/>
    <w:rsid w:val="001F3887"/>
    <w:rsid w:val="001F3925"/>
    <w:rsid w:val="001F406B"/>
    <w:rsid w:val="001F4128"/>
    <w:rsid w:val="001F4305"/>
    <w:rsid w:val="001F4307"/>
    <w:rsid w:val="001F437D"/>
    <w:rsid w:val="001F43B5"/>
    <w:rsid w:val="001F4645"/>
    <w:rsid w:val="001F4680"/>
    <w:rsid w:val="001F4761"/>
    <w:rsid w:val="001F4804"/>
    <w:rsid w:val="001F481F"/>
    <w:rsid w:val="001F49E0"/>
    <w:rsid w:val="001F4D8E"/>
    <w:rsid w:val="001F4F43"/>
    <w:rsid w:val="001F5069"/>
    <w:rsid w:val="001F5097"/>
    <w:rsid w:val="001F50AF"/>
    <w:rsid w:val="001F5213"/>
    <w:rsid w:val="001F528F"/>
    <w:rsid w:val="001F5893"/>
    <w:rsid w:val="001F58A6"/>
    <w:rsid w:val="001F5B9D"/>
    <w:rsid w:val="001F5C13"/>
    <w:rsid w:val="001F5C19"/>
    <w:rsid w:val="001F5D97"/>
    <w:rsid w:val="001F5DA0"/>
    <w:rsid w:val="001F5F56"/>
    <w:rsid w:val="001F6093"/>
    <w:rsid w:val="001F631E"/>
    <w:rsid w:val="001F63B9"/>
    <w:rsid w:val="001F651D"/>
    <w:rsid w:val="001F6608"/>
    <w:rsid w:val="001F692B"/>
    <w:rsid w:val="001F6A67"/>
    <w:rsid w:val="001F6CA4"/>
    <w:rsid w:val="001F6D31"/>
    <w:rsid w:val="001F6F26"/>
    <w:rsid w:val="001F6F8B"/>
    <w:rsid w:val="001F703E"/>
    <w:rsid w:val="001F7112"/>
    <w:rsid w:val="001F717B"/>
    <w:rsid w:val="001F76C5"/>
    <w:rsid w:val="001F7753"/>
    <w:rsid w:val="001F786C"/>
    <w:rsid w:val="001F79AE"/>
    <w:rsid w:val="001F7ECF"/>
    <w:rsid w:val="002000F0"/>
    <w:rsid w:val="0020016F"/>
    <w:rsid w:val="00200608"/>
    <w:rsid w:val="002006E7"/>
    <w:rsid w:val="002007F0"/>
    <w:rsid w:val="00200965"/>
    <w:rsid w:val="00200C54"/>
    <w:rsid w:val="0020114C"/>
    <w:rsid w:val="0020142C"/>
    <w:rsid w:val="00201445"/>
    <w:rsid w:val="0020149B"/>
    <w:rsid w:val="0020167A"/>
    <w:rsid w:val="0020189B"/>
    <w:rsid w:val="00201C69"/>
    <w:rsid w:val="00201E7A"/>
    <w:rsid w:val="00201EBD"/>
    <w:rsid w:val="00201F07"/>
    <w:rsid w:val="002021C3"/>
    <w:rsid w:val="002024FD"/>
    <w:rsid w:val="002027C2"/>
    <w:rsid w:val="00202AE9"/>
    <w:rsid w:val="00202BB3"/>
    <w:rsid w:val="00202D3F"/>
    <w:rsid w:val="00202DA4"/>
    <w:rsid w:val="00202DEF"/>
    <w:rsid w:val="00202FDF"/>
    <w:rsid w:val="002032E6"/>
    <w:rsid w:val="00203B9B"/>
    <w:rsid w:val="00203C65"/>
    <w:rsid w:val="00204188"/>
    <w:rsid w:val="00204207"/>
    <w:rsid w:val="0020432F"/>
    <w:rsid w:val="00204376"/>
    <w:rsid w:val="0020451B"/>
    <w:rsid w:val="00204923"/>
    <w:rsid w:val="0020492C"/>
    <w:rsid w:val="00204957"/>
    <w:rsid w:val="002049F0"/>
    <w:rsid w:val="00204A2D"/>
    <w:rsid w:val="00204B4C"/>
    <w:rsid w:val="00205038"/>
    <w:rsid w:val="00205270"/>
    <w:rsid w:val="0020547E"/>
    <w:rsid w:val="00205582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78D"/>
    <w:rsid w:val="00206B2A"/>
    <w:rsid w:val="00206CC9"/>
    <w:rsid w:val="00206DA3"/>
    <w:rsid w:val="00206E4B"/>
    <w:rsid w:val="00207334"/>
    <w:rsid w:val="00207586"/>
    <w:rsid w:val="002076E2"/>
    <w:rsid w:val="00207753"/>
    <w:rsid w:val="00207784"/>
    <w:rsid w:val="00207A3C"/>
    <w:rsid w:val="00207C4D"/>
    <w:rsid w:val="00210020"/>
    <w:rsid w:val="00210032"/>
    <w:rsid w:val="0021005B"/>
    <w:rsid w:val="0021074D"/>
    <w:rsid w:val="002109BF"/>
    <w:rsid w:val="00210D5F"/>
    <w:rsid w:val="00210E72"/>
    <w:rsid w:val="00210F29"/>
    <w:rsid w:val="0021120B"/>
    <w:rsid w:val="002114FC"/>
    <w:rsid w:val="00211610"/>
    <w:rsid w:val="0021176D"/>
    <w:rsid w:val="00211C23"/>
    <w:rsid w:val="00211D76"/>
    <w:rsid w:val="00211E1E"/>
    <w:rsid w:val="00211E59"/>
    <w:rsid w:val="00211EB1"/>
    <w:rsid w:val="00211EE3"/>
    <w:rsid w:val="00211FF5"/>
    <w:rsid w:val="002127D8"/>
    <w:rsid w:val="002127E7"/>
    <w:rsid w:val="00212863"/>
    <w:rsid w:val="002129B0"/>
    <w:rsid w:val="002129E7"/>
    <w:rsid w:val="002129E9"/>
    <w:rsid w:val="00212C1E"/>
    <w:rsid w:val="00212CA3"/>
    <w:rsid w:val="00212CAE"/>
    <w:rsid w:val="00212D82"/>
    <w:rsid w:val="00212E0C"/>
    <w:rsid w:val="00212E89"/>
    <w:rsid w:val="002130FC"/>
    <w:rsid w:val="0021310F"/>
    <w:rsid w:val="00213315"/>
    <w:rsid w:val="002133CD"/>
    <w:rsid w:val="00213563"/>
    <w:rsid w:val="002135F7"/>
    <w:rsid w:val="00213824"/>
    <w:rsid w:val="002138B5"/>
    <w:rsid w:val="00213D7D"/>
    <w:rsid w:val="00213DFE"/>
    <w:rsid w:val="00214076"/>
    <w:rsid w:val="002146E2"/>
    <w:rsid w:val="002149A5"/>
    <w:rsid w:val="002149BE"/>
    <w:rsid w:val="00214A66"/>
    <w:rsid w:val="00214A85"/>
    <w:rsid w:val="00214ABA"/>
    <w:rsid w:val="00214B0D"/>
    <w:rsid w:val="00214D95"/>
    <w:rsid w:val="00214F45"/>
    <w:rsid w:val="00215124"/>
    <w:rsid w:val="0021516D"/>
    <w:rsid w:val="0021539F"/>
    <w:rsid w:val="002154AE"/>
    <w:rsid w:val="002156F9"/>
    <w:rsid w:val="0021583C"/>
    <w:rsid w:val="002158A2"/>
    <w:rsid w:val="00215BED"/>
    <w:rsid w:val="002161DF"/>
    <w:rsid w:val="0021622C"/>
    <w:rsid w:val="002162B1"/>
    <w:rsid w:val="0021634C"/>
    <w:rsid w:val="002166E4"/>
    <w:rsid w:val="0021677C"/>
    <w:rsid w:val="00216BCA"/>
    <w:rsid w:val="00216C24"/>
    <w:rsid w:val="00216CE3"/>
    <w:rsid w:val="00216DC5"/>
    <w:rsid w:val="00217063"/>
    <w:rsid w:val="00217209"/>
    <w:rsid w:val="002173E4"/>
    <w:rsid w:val="00217501"/>
    <w:rsid w:val="002177DE"/>
    <w:rsid w:val="00217936"/>
    <w:rsid w:val="00217B54"/>
    <w:rsid w:val="00217C70"/>
    <w:rsid w:val="00217CC2"/>
    <w:rsid w:val="00217F3B"/>
    <w:rsid w:val="002200CB"/>
    <w:rsid w:val="0022022F"/>
    <w:rsid w:val="00220532"/>
    <w:rsid w:val="002205AD"/>
    <w:rsid w:val="00220787"/>
    <w:rsid w:val="00220AC8"/>
    <w:rsid w:val="00220C49"/>
    <w:rsid w:val="00220CB0"/>
    <w:rsid w:val="00220F57"/>
    <w:rsid w:val="00220FA2"/>
    <w:rsid w:val="0022106B"/>
    <w:rsid w:val="002212D3"/>
    <w:rsid w:val="002213FE"/>
    <w:rsid w:val="00221454"/>
    <w:rsid w:val="00221922"/>
    <w:rsid w:val="00221A49"/>
    <w:rsid w:val="00221D1B"/>
    <w:rsid w:val="00221E26"/>
    <w:rsid w:val="00222041"/>
    <w:rsid w:val="002220F3"/>
    <w:rsid w:val="002222EC"/>
    <w:rsid w:val="00222472"/>
    <w:rsid w:val="00222620"/>
    <w:rsid w:val="00222670"/>
    <w:rsid w:val="00222755"/>
    <w:rsid w:val="002227DF"/>
    <w:rsid w:val="00222AE2"/>
    <w:rsid w:val="00222DE5"/>
    <w:rsid w:val="002231ED"/>
    <w:rsid w:val="002233A4"/>
    <w:rsid w:val="002233D7"/>
    <w:rsid w:val="002236BC"/>
    <w:rsid w:val="002236FB"/>
    <w:rsid w:val="00223782"/>
    <w:rsid w:val="002237BF"/>
    <w:rsid w:val="002237FF"/>
    <w:rsid w:val="00223804"/>
    <w:rsid w:val="0022381E"/>
    <w:rsid w:val="00223B17"/>
    <w:rsid w:val="00223B88"/>
    <w:rsid w:val="00223BC8"/>
    <w:rsid w:val="00224334"/>
    <w:rsid w:val="002246FE"/>
    <w:rsid w:val="002247C6"/>
    <w:rsid w:val="002248A3"/>
    <w:rsid w:val="002249BB"/>
    <w:rsid w:val="00224A40"/>
    <w:rsid w:val="00224A46"/>
    <w:rsid w:val="00224E55"/>
    <w:rsid w:val="00224ED8"/>
    <w:rsid w:val="00224F9B"/>
    <w:rsid w:val="00225125"/>
    <w:rsid w:val="00225330"/>
    <w:rsid w:val="0022533E"/>
    <w:rsid w:val="002254D6"/>
    <w:rsid w:val="002256E1"/>
    <w:rsid w:val="002257A1"/>
    <w:rsid w:val="00225874"/>
    <w:rsid w:val="00225ABB"/>
    <w:rsid w:val="00225C66"/>
    <w:rsid w:val="00225CA8"/>
    <w:rsid w:val="00225ED4"/>
    <w:rsid w:val="0022605C"/>
    <w:rsid w:val="00226074"/>
    <w:rsid w:val="00226129"/>
    <w:rsid w:val="00226571"/>
    <w:rsid w:val="00226754"/>
    <w:rsid w:val="002267BD"/>
    <w:rsid w:val="00226846"/>
    <w:rsid w:val="002268F6"/>
    <w:rsid w:val="00226B73"/>
    <w:rsid w:val="00226EF4"/>
    <w:rsid w:val="00226F22"/>
    <w:rsid w:val="00226F90"/>
    <w:rsid w:val="0022713E"/>
    <w:rsid w:val="00227190"/>
    <w:rsid w:val="002273E1"/>
    <w:rsid w:val="00227573"/>
    <w:rsid w:val="00227633"/>
    <w:rsid w:val="00227A32"/>
    <w:rsid w:val="00227BE7"/>
    <w:rsid w:val="00227E9D"/>
    <w:rsid w:val="00227FD7"/>
    <w:rsid w:val="002303E9"/>
    <w:rsid w:val="002304A0"/>
    <w:rsid w:val="002304C8"/>
    <w:rsid w:val="002305B9"/>
    <w:rsid w:val="00230953"/>
    <w:rsid w:val="002309B0"/>
    <w:rsid w:val="00230A50"/>
    <w:rsid w:val="00230E8F"/>
    <w:rsid w:val="00230EA2"/>
    <w:rsid w:val="0023147A"/>
    <w:rsid w:val="002314BB"/>
    <w:rsid w:val="00231778"/>
    <w:rsid w:val="002319A6"/>
    <w:rsid w:val="002319F2"/>
    <w:rsid w:val="00231D91"/>
    <w:rsid w:val="00231F4B"/>
    <w:rsid w:val="002322A3"/>
    <w:rsid w:val="00232CB4"/>
    <w:rsid w:val="00232CF9"/>
    <w:rsid w:val="00232D4F"/>
    <w:rsid w:val="00232ED4"/>
    <w:rsid w:val="00232F6E"/>
    <w:rsid w:val="00232F99"/>
    <w:rsid w:val="00233256"/>
    <w:rsid w:val="002336F9"/>
    <w:rsid w:val="002339B4"/>
    <w:rsid w:val="00233A93"/>
    <w:rsid w:val="00233ACD"/>
    <w:rsid w:val="00233C88"/>
    <w:rsid w:val="00233F0E"/>
    <w:rsid w:val="0023413C"/>
    <w:rsid w:val="00234359"/>
    <w:rsid w:val="0023435E"/>
    <w:rsid w:val="002343CC"/>
    <w:rsid w:val="002346AC"/>
    <w:rsid w:val="00234AF2"/>
    <w:rsid w:val="00234B3E"/>
    <w:rsid w:val="00234C56"/>
    <w:rsid w:val="00234EC5"/>
    <w:rsid w:val="002353C5"/>
    <w:rsid w:val="0023549F"/>
    <w:rsid w:val="002357B2"/>
    <w:rsid w:val="00235B90"/>
    <w:rsid w:val="00235D84"/>
    <w:rsid w:val="00235FFF"/>
    <w:rsid w:val="002360C9"/>
    <w:rsid w:val="002360D2"/>
    <w:rsid w:val="0023656D"/>
    <w:rsid w:val="00236676"/>
    <w:rsid w:val="00236848"/>
    <w:rsid w:val="002368C2"/>
    <w:rsid w:val="00236A90"/>
    <w:rsid w:val="00236B70"/>
    <w:rsid w:val="00236B72"/>
    <w:rsid w:val="00236BD5"/>
    <w:rsid w:val="00236D2D"/>
    <w:rsid w:val="00236D82"/>
    <w:rsid w:val="00236DBE"/>
    <w:rsid w:val="00236FC7"/>
    <w:rsid w:val="00237209"/>
    <w:rsid w:val="0023735A"/>
    <w:rsid w:val="00237421"/>
    <w:rsid w:val="0023764F"/>
    <w:rsid w:val="00237937"/>
    <w:rsid w:val="0023798C"/>
    <w:rsid w:val="00237BFC"/>
    <w:rsid w:val="00237C51"/>
    <w:rsid w:val="00237CD5"/>
    <w:rsid w:val="00237F16"/>
    <w:rsid w:val="00237F26"/>
    <w:rsid w:val="00237F33"/>
    <w:rsid w:val="00240002"/>
    <w:rsid w:val="00240135"/>
    <w:rsid w:val="00240335"/>
    <w:rsid w:val="0024035C"/>
    <w:rsid w:val="0024081F"/>
    <w:rsid w:val="0024093E"/>
    <w:rsid w:val="00240AE7"/>
    <w:rsid w:val="0024112A"/>
    <w:rsid w:val="00241134"/>
    <w:rsid w:val="00241256"/>
    <w:rsid w:val="00241459"/>
    <w:rsid w:val="00241A7D"/>
    <w:rsid w:val="00241CFA"/>
    <w:rsid w:val="0024209F"/>
    <w:rsid w:val="002420E1"/>
    <w:rsid w:val="0024228E"/>
    <w:rsid w:val="0024238B"/>
    <w:rsid w:val="002423CC"/>
    <w:rsid w:val="002423EA"/>
    <w:rsid w:val="0024279F"/>
    <w:rsid w:val="002428DF"/>
    <w:rsid w:val="002429B1"/>
    <w:rsid w:val="002429D6"/>
    <w:rsid w:val="00242BAD"/>
    <w:rsid w:val="00242BB1"/>
    <w:rsid w:val="00242BEF"/>
    <w:rsid w:val="00242CFD"/>
    <w:rsid w:val="00242F0D"/>
    <w:rsid w:val="00242F7E"/>
    <w:rsid w:val="00242FA6"/>
    <w:rsid w:val="00243075"/>
    <w:rsid w:val="00243246"/>
    <w:rsid w:val="002434AB"/>
    <w:rsid w:val="0024352F"/>
    <w:rsid w:val="00243678"/>
    <w:rsid w:val="0024380A"/>
    <w:rsid w:val="00243BF7"/>
    <w:rsid w:val="00243E12"/>
    <w:rsid w:val="00243FEA"/>
    <w:rsid w:val="002442E5"/>
    <w:rsid w:val="00244415"/>
    <w:rsid w:val="00244795"/>
    <w:rsid w:val="00244AAC"/>
    <w:rsid w:val="00244AF4"/>
    <w:rsid w:val="00244B3A"/>
    <w:rsid w:val="00244B52"/>
    <w:rsid w:val="00244CC5"/>
    <w:rsid w:val="00244EC7"/>
    <w:rsid w:val="002453E4"/>
    <w:rsid w:val="002457B2"/>
    <w:rsid w:val="00245CF8"/>
    <w:rsid w:val="00245FC8"/>
    <w:rsid w:val="00246554"/>
    <w:rsid w:val="002465FB"/>
    <w:rsid w:val="002466B0"/>
    <w:rsid w:val="00246853"/>
    <w:rsid w:val="002468F1"/>
    <w:rsid w:val="002469D5"/>
    <w:rsid w:val="00246DAD"/>
    <w:rsid w:val="00246DF4"/>
    <w:rsid w:val="00246E61"/>
    <w:rsid w:val="00246FCB"/>
    <w:rsid w:val="00247028"/>
    <w:rsid w:val="002470E4"/>
    <w:rsid w:val="002472A4"/>
    <w:rsid w:val="00247436"/>
    <w:rsid w:val="00247866"/>
    <w:rsid w:val="002479B5"/>
    <w:rsid w:val="00247AAA"/>
    <w:rsid w:val="00247AF4"/>
    <w:rsid w:val="00247AFA"/>
    <w:rsid w:val="00247BB1"/>
    <w:rsid w:val="00247C80"/>
    <w:rsid w:val="00247D05"/>
    <w:rsid w:val="00247EE8"/>
    <w:rsid w:val="0025005F"/>
    <w:rsid w:val="0025008B"/>
    <w:rsid w:val="00250097"/>
    <w:rsid w:val="00250287"/>
    <w:rsid w:val="0025032F"/>
    <w:rsid w:val="00250340"/>
    <w:rsid w:val="002503CA"/>
    <w:rsid w:val="00250514"/>
    <w:rsid w:val="00250635"/>
    <w:rsid w:val="00250740"/>
    <w:rsid w:val="00250A45"/>
    <w:rsid w:val="00250C1C"/>
    <w:rsid w:val="00250C3E"/>
    <w:rsid w:val="00250E42"/>
    <w:rsid w:val="00250FAC"/>
    <w:rsid w:val="00251055"/>
    <w:rsid w:val="0025105F"/>
    <w:rsid w:val="00251442"/>
    <w:rsid w:val="0025159B"/>
    <w:rsid w:val="00251765"/>
    <w:rsid w:val="00251830"/>
    <w:rsid w:val="002518D7"/>
    <w:rsid w:val="00251EC4"/>
    <w:rsid w:val="00251F6C"/>
    <w:rsid w:val="00251FF1"/>
    <w:rsid w:val="0025208D"/>
    <w:rsid w:val="00252239"/>
    <w:rsid w:val="002522E0"/>
    <w:rsid w:val="00252575"/>
    <w:rsid w:val="002526F9"/>
    <w:rsid w:val="00252B1A"/>
    <w:rsid w:val="00252BFB"/>
    <w:rsid w:val="00252EB3"/>
    <w:rsid w:val="0025309C"/>
    <w:rsid w:val="002530E8"/>
    <w:rsid w:val="002531F5"/>
    <w:rsid w:val="0025346A"/>
    <w:rsid w:val="0025354B"/>
    <w:rsid w:val="002537E1"/>
    <w:rsid w:val="0025393E"/>
    <w:rsid w:val="00253B64"/>
    <w:rsid w:val="00253E8F"/>
    <w:rsid w:val="00253F89"/>
    <w:rsid w:val="00253FA7"/>
    <w:rsid w:val="00253FEE"/>
    <w:rsid w:val="0025403D"/>
    <w:rsid w:val="00254183"/>
    <w:rsid w:val="0025439A"/>
    <w:rsid w:val="002543BF"/>
    <w:rsid w:val="002548D8"/>
    <w:rsid w:val="00254CE1"/>
    <w:rsid w:val="00254D87"/>
    <w:rsid w:val="00254F88"/>
    <w:rsid w:val="0025501E"/>
    <w:rsid w:val="002553BE"/>
    <w:rsid w:val="00255501"/>
    <w:rsid w:val="00255853"/>
    <w:rsid w:val="00255AB5"/>
    <w:rsid w:val="00255CDC"/>
    <w:rsid w:val="00255DD8"/>
    <w:rsid w:val="00255EEA"/>
    <w:rsid w:val="002560D5"/>
    <w:rsid w:val="0025648F"/>
    <w:rsid w:val="002565B5"/>
    <w:rsid w:val="0025675C"/>
    <w:rsid w:val="0025676E"/>
    <w:rsid w:val="002569FC"/>
    <w:rsid w:val="00256FE4"/>
    <w:rsid w:val="002571FD"/>
    <w:rsid w:val="00257267"/>
    <w:rsid w:val="0025739F"/>
    <w:rsid w:val="002579E4"/>
    <w:rsid w:val="00257A5B"/>
    <w:rsid w:val="00257BB7"/>
    <w:rsid w:val="00257BFF"/>
    <w:rsid w:val="00257DFF"/>
    <w:rsid w:val="00257F06"/>
    <w:rsid w:val="00257FE7"/>
    <w:rsid w:val="00260058"/>
    <w:rsid w:val="002600EF"/>
    <w:rsid w:val="00260325"/>
    <w:rsid w:val="002607B4"/>
    <w:rsid w:val="00260884"/>
    <w:rsid w:val="00260ACC"/>
    <w:rsid w:val="00260D96"/>
    <w:rsid w:val="00260DBA"/>
    <w:rsid w:val="00260E20"/>
    <w:rsid w:val="00260F74"/>
    <w:rsid w:val="002610C9"/>
    <w:rsid w:val="002612A1"/>
    <w:rsid w:val="002612E6"/>
    <w:rsid w:val="0026137C"/>
    <w:rsid w:val="00261478"/>
    <w:rsid w:val="002614DF"/>
    <w:rsid w:val="00261679"/>
    <w:rsid w:val="00261969"/>
    <w:rsid w:val="00261983"/>
    <w:rsid w:val="002619F9"/>
    <w:rsid w:val="00261AA4"/>
    <w:rsid w:val="00261D20"/>
    <w:rsid w:val="002620BF"/>
    <w:rsid w:val="00262249"/>
    <w:rsid w:val="002624DA"/>
    <w:rsid w:val="00262683"/>
    <w:rsid w:val="002627DC"/>
    <w:rsid w:val="0026288E"/>
    <w:rsid w:val="00262AE4"/>
    <w:rsid w:val="00262D36"/>
    <w:rsid w:val="00262F80"/>
    <w:rsid w:val="002633B0"/>
    <w:rsid w:val="00263751"/>
    <w:rsid w:val="00263A14"/>
    <w:rsid w:val="00263F56"/>
    <w:rsid w:val="00263FFD"/>
    <w:rsid w:val="002640B8"/>
    <w:rsid w:val="0026423F"/>
    <w:rsid w:val="0026439C"/>
    <w:rsid w:val="00264553"/>
    <w:rsid w:val="002647BC"/>
    <w:rsid w:val="00264956"/>
    <w:rsid w:val="00264B0B"/>
    <w:rsid w:val="00264E0F"/>
    <w:rsid w:val="00264E87"/>
    <w:rsid w:val="002655BA"/>
    <w:rsid w:val="0026570A"/>
    <w:rsid w:val="002657BC"/>
    <w:rsid w:val="00265964"/>
    <w:rsid w:val="00265E1C"/>
    <w:rsid w:val="00265F30"/>
    <w:rsid w:val="00265FAF"/>
    <w:rsid w:val="0026628C"/>
    <w:rsid w:val="002668D7"/>
    <w:rsid w:val="002668DA"/>
    <w:rsid w:val="00266985"/>
    <w:rsid w:val="00266EA3"/>
    <w:rsid w:val="00266EF7"/>
    <w:rsid w:val="00266F19"/>
    <w:rsid w:val="0026715E"/>
    <w:rsid w:val="0026725F"/>
    <w:rsid w:val="00267401"/>
    <w:rsid w:val="00267538"/>
    <w:rsid w:val="00267B03"/>
    <w:rsid w:val="00267C91"/>
    <w:rsid w:val="00267D8C"/>
    <w:rsid w:val="00270052"/>
    <w:rsid w:val="002701C9"/>
    <w:rsid w:val="00270258"/>
    <w:rsid w:val="00270763"/>
    <w:rsid w:val="00270EA4"/>
    <w:rsid w:val="00271063"/>
    <w:rsid w:val="002710FF"/>
    <w:rsid w:val="00271157"/>
    <w:rsid w:val="002711F0"/>
    <w:rsid w:val="002712DD"/>
    <w:rsid w:val="00271319"/>
    <w:rsid w:val="0027138A"/>
    <w:rsid w:val="00271626"/>
    <w:rsid w:val="00271634"/>
    <w:rsid w:val="00271B92"/>
    <w:rsid w:val="00272123"/>
    <w:rsid w:val="002721A4"/>
    <w:rsid w:val="0027244A"/>
    <w:rsid w:val="00272585"/>
    <w:rsid w:val="00272656"/>
    <w:rsid w:val="002726EC"/>
    <w:rsid w:val="00272740"/>
    <w:rsid w:val="002727C1"/>
    <w:rsid w:val="00272DDE"/>
    <w:rsid w:val="00272F1A"/>
    <w:rsid w:val="002734BD"/>
    <w:rsid w:val="00273540"/>
    <w:rsid w:val="0027367F"/>
    <w:rsid w:val="002736B2"/>
    <w:rsid w:val="0027382F"/>
    <w:rsid w:val="00273B52"/>
    <w:rsid w:val="00273BDF"/>
    <w:rsid w:val="00273BFE"/>
    <w:rsid w:val="00273C03"/>
    <w:rsid w:val="00273C36"/>
    <w:rsid w:val="00273E7C"/>
    <w:rsid w:val="00273F64"/>
    <w:rsid w:val="002741D7"/>
    <w:rsid w:val="00274311"/>
    <w:rsid w:val="0027431E"/>
    <w:rsid w:val="00274464"/>
    <w:rsid w:val="0027466A"/>
    <w:rsid w:val="002747C1"/>
    <w:rsid w:val="00274926"/>
    <w:rsid w:val="002751DD"/>
    <w:rsid w:val="0027529A"/>
    <w:rsid w:val="002753ED"/>
    <w:rsid w:val="00275649"/>
    <w:rsid w:val="00275693"/>
    <w:rsid w:val="0027571A"/>
    <w:rsid w:val="00275BE0"/>
    <w:rsid w:val="00275C9B"/>
    <w:rsid w:val="00275CBC"/>
    <w:rsid w:val="00275E7C"/>
    <w:rsid w:val="00275EFE"/>
    <w:rsid w:val="00275FA4"/>
    <w:rsid w:val="00276095"/>
    <w:rsid w:val="00276126"/>
    <w:rsid w:val="00276388"/>
    <w:rsid w:val="00276453"/>
    <w:rsid w:val="002764D7"/>
    <w:rsid w:val="0027663D"/>
    <w:rsid w:val="00276681"/>
    <w:rsid w:val="00276777"/>
    <w:rsid w:val="002767C4"/>
    <w:rsid w:val="00276A70"/>
    <w:rsid w:val="00276A79"/>
    <w:rsid w:val="00276B0D"/>
    <w:rsid w:val="00276F83"/>
    <w:rsid w:val="0027760F"/>
    <w:rsid w:val="002779A8"/>
    <w:rsid w:val="00277F84"/>
    <w:rsid w:val="0028001C"/>
    <w:rsid w:val="0028003F"/>
    <w:rsid w:val="0028033A"/>
    <w:rsid w:val="00280423"/>
    <w:rsid w:val="0028066B"/>
    <w:rsid w:val="00280677"/>
    <w:rsid w:val="002807BA"/>
    <w:rsid w:val="00280837"/>
    <w:rsid w:val="00280F4A"/>
    <w:rsid w:val="00281090"/>
    <w:rsid w:val="002812ED"/>
    <w:rsid w:val="0028130B"/>
    <w:rsid w:val="002814FF"/>
    <w:rsid w:val="0028199B"/>
    <w:rsid w:val="00281A69"/>
    <w:rsid w:val="002820AC"/>
    <w:rsid w:val="002822E5"/>
    <w:rsid w:val="00282310"/>
    <w:rsid w:val="00282A73"/>
    <w:rsid w:val="00282AD9"/>
    <w:rsid w:val="00282BD9"/>
    <w:rsid w:val="00282FAF"/>
    <w:rsid w:val="00283467"/>
    <w:rsid w:val="002834C9"/>
    <w:rsid w:val="002835B6"/>
    <w:rsid w:val="0028364A"/>
    <w:rsid w:val="0028389E"/>
    <w:rsid w:val="00283CF0"/>
    <w:rsid w:val="00284374"/>
    <w:rsid w:val="0028451C"/>
    <w:rsid w:val="0028457B"/>
    <w:rsid w:val="00284A21"/>
    <w:rsid w:val="00284A9E"/>
    <w:rsid w:val="00284AFC"/>
    <w:rsid w:val="00284B37"/>
    <w:rsid w:val="00284CB9"/>
    <w:rsid w:val="00284DD2"/>
    <w:rsid w:val="0028528C"/>
    <w:rsid w:val="002853B5"/>
    <w:rsid w:val="0028597E"/>
    <w:rsid w:val="00285B4A"/>
    <w:rsid w:val="00285D63"/>
    <w:rsid w:val="00285EFC"/>
    <w:rsid w:val="00286037"/>
    <w:rsid w:val="00286182"/>
    <w:rsid w:val="00286611"/>
    <w:rsid w:val="00286992"/>
    <w:rsid w:val="00286CA3"/>
    <w:rsid w:val="00286F2E"/>
    <w:rsid w:val="00286FA8"/>
    <w:rsid w:val="0028718D"/>
    <w:rsid w:val="0028739F"/>
    <w:rsid w:val="0028758E"/>
    <w:rsid w:val="0028783F"/>
    <w:rsid w:val="00287924"/>
    <w:rsid w:val="002879B6"/>
    <w:rsid w:val="00287C93"/>
    <w:rsid w:val="00287DFD"/>
    <w:rsid w:val="00287E79"/>
    <w:rsid w:val="00287E8F"/>
    <w:rsid w:val="00287F4C"/>
    <w:rsid w:val="00290128"/>
    <w:rsid w:val="002902FA"/>
    <w:rsid w:val="00290710"/>
    <w:rsid w:val="0029095A"/>
    <w:rsid w:val="00290E43"/>
    <w:rsid w:val="0029116B"/>
    <w:rsid w:val="002911B9"/>
    <w:rsid w:val="002911D3"/>
    <w:rsid w:val="002913A9"/>
    <w:rsid w:val="0029163B"/>
    <w:rsid w:val="002917BB"/>
    <w:rsid w:val="00291919"/>
    <w:rsid w:val="00291B86"/>
    <w:rsid w:val="00291C04"/>
    <w:rsid w:val="00291C8C"/>
    <w:rsid w:val="00291F2A"/>
    <w:rsid w:val="00291F9B"/>
    <w:rsid w:val="002920A0"/>
    <w:rsid w:val="00292289"/>
    <w:rsid w:val="002922E7"/>
    <w:rsid w:val="00292966"/>
    <w:rsid w:val="00292DE0"/>
    <w:rsid w:val="002930DE"/>
    <w:rsid w:val="0029315D"/>
    <w:rsid w:val="002932B3"/>
    <w:rsid w:val="00293573"/>
    <w:rsid w:val="00293603"/>
    <w:rsid w:val="002938C7"/>
    <w:rsid w:val="00293AFE"/>
    <w:rsid w:val="00293B14"/>
    <w:rsid w:val="00293CE6"/>
    <w:rsid w:val="00293E5F"/>
    <w:rsid w:val="00293E91"/>
    <w:rsid w:val="00294080"/>
    <w:rsid w:val="002940EF"/>
    <w:rsid w:val="002940FA"/>
    <w:rsid w:val="0029433D"/>
    <w:rsid w:val="0029438C"/>
    <w:rsid w:val="002943A0"/>
    <w:rsid w:val="002943C1"/>
    <w:rsid w:val="0029444E"/>
    <w:rsid w:val="00294645"/>
    <w:rsid w:val="002948E8"/>
    <w:rsid w:val="00294C33"/>
    <w:rsid w:val="00294EA3"/>
    <w:rsid w:val="002953B7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18E"/>
    <w:rsid w:val="00297810"/>
    <w:rsid w:val="00297920"/>
    <w:rsid w:val="0029792E"/>
    <w:rsid w:val="00297CA3"/>
    <w:rsid w:val="002A00DF"/>
    <w:rsid w:val="002A00FD"/>
    <w:rsid w:val="002A025D"/>
    <w:rsid w:val="002A027E"/>
    <w:rsid w:val="002A0579"/>
    <w:rsid w:val="002A0604"/>
    <w:rsid w:val="002A0FD7"/>
    <w:rsid w:val="002A1082"/>
    <w:rsid w:val="002A13C7"/>
    <w:rsid w:val="002A1C1E"/>
    <w:rsid w:val="002A2144"/>
    <w:rsid w:val="002A2172"/>
    <w:rsid w:val="002A24A1"/>
    <w:rsid w:val="002A2708"/>
    <w:rsid w:val="002A29E5"/>
    <w:rsid w:val="002A2A96"/>
    <w:rsid w:val="002A2B03"/>
    <w:rsid w:val="002A2B4C"/>
    <w:rsid w:val="002A2E35"/>
    <w:rsid w:val="002A2E38"/>
    <w:rsid w:val="002A2E78"/>
    <w:rsid w:val="002A2EA7"/>
    <w:rsid w:val="002A2EDD"/>
    <w:rsid w:val="002A2F1E"/>
    <w:rsid w:val="002A2F92"/>
    <w:rsid w:val="002A2FEC"/>
    <w:rsid w:val="002A30B3"/>
    <w:rsid w:val="002A343D"/>
    <w:rsid w:val="002A3529"/>
    <w:rsid w:val="002A385E"/>
    <w:rsid w:val="002A3C4D"/>
    <w:rsid w:val="002A3ED2"/>
    <w:rsid w:val="002A3F13"/>
    <w:rsid w:val="002A4095"/>
    <w:rsid w:val="002A40F5"/>
    <w:rsid w:val="002A410E"/>
    <w:rsid w:val="002A43A1"/>
    <w:rsid w:val="002A43AC"/>
    <w:rsid w:val="002A43BA"/>
    <w:rsid w:val="002A451D"/>
    <w:rsid w:val="002A455A"/>
    <w:rsid w:val="002A46A8"/>
    <w:rsid w:val="002A4710"/>
    <w:rsid w:val="002A47ED"/>
    <w:rsid w:val="002A48AA"/>
    <w:rsid w:val="002A491D"/>
    <w:rsid w:val="002A4DF8"/>
    <w:rsid w:val="002A4F8B"/>
    <w:rsid w:val="002A4FAB"/>
    <w:rsid w:val="002A511D"/>
    <w:rsid w:val="002A553C"/>
    <w:rsid w:val="002A567D"/>
    <w:rsid w:val="002A5689"/>
    <w:rsid w:val="002A59C2"/>
    <w:rsid w:val="002A5D2F"/>
    <w:rsid w:val="002A5D3B"/>
    <w:rsid w:val="002A5D59"/>
    <w:rsid w:val="002A5E8E"/>
    <w:rsid w:val="002A5FA6"/>
    <w:rsid w:val="002A601E"/>
    <w:rsid w:val="002A60CA"/>
    <w:rsid w:val="002A616F"/>
    <w:rsid w:val="002A6273"/>
    <w:rsid w:val="002A63B5"/>
    <w:rsid w:val="002A65B3"/>
    <w:rsid w:val="002A6755"/>
    <w:rsid w:val="002A694A"/>
    <w:rsid w:val="002A6B1C"/>
    <w:rsid w:val="002A6C61"/>
    <w:rsid w:val="002A6CF8"/>
    <w:rsid w:val="002A716D"/>
    <w:rsid w:val="002A7228"/>
    <w:rsid w:val="002A72FF"/>
    <w:rsid w:val="002A740C"/>
    <w:rsid w:val="002A74A4"/>
    <w:rsid w:val="002A7D91"/>
    <w:rsid w:val="002B002C"/>
    <w:rsid w:val="002B004C"/>
    <w:rsid w:val="002B0384"/>
    <w:rsid w:val="002B04D1"/>
    <w:rsid w:val="002B054A"/>
    <w:rsid w:val="002B0BD8"/>
    <w:rsid w:val="002B0CAB"/>
    <w:rsid w:val="002B0FBD"/>
    <w:rsid w:val="002B1336"/>
    <w:rsid w:val="002B146D"/>
    <w:rsid w:val="002B1649"/>
    <w:rsid w:val="002B1777"/>
    <w:rsid w:val="002B17D6"/>
    <w:rsid w:val="002B1D8A"/>
    <w:rsid w:val="002B2422"/>
    <w:rsid w:val="002B2475"/>
    <w:rsid w:val="002B25D3"/>
    <w:rsid w:val="002B2675"/>
    <w:rsid w:val="002B2788"/>
    <w:rsid w:val="002B2AAE"/>
    <w:rsid w:val="002B2AB4"/>
    <w:rsid w:val="002B2C2B"/>
    <w:rsid w:val="002B2CEF"/>
    <w:rsid w:val="002B2E0B"/>
    <w:rsid w:val="002B2E9D"/>
    <w:rsid w:val="002B2F3D"/>
    <w:rsid w:val="002B335D"/>
    <w:rsid w:val="002B337D"/>
    <w:rsid w:val="002B3534"/>
    <w:rsid w:val="002B36C4"/>
    <w:rsid w:val="002B36F1"/>
    <w:rsid w:val="002B39EA"/>
    <w:rsid w:val="002B3B15"/>
    <w:rsid w:val="002B3CB8"/>
    <w:rsid w:val="002B3ECE"/>
    <w:rsid w:val="002B3F8F"/>
    <w:rsid w:val="002B400D"/>
    <w:rsid w:val="002B421F"/>
    <w:rsid w:val="002B47B9"/>
    <w:rsid w:val="002B4816"/>
    <w:rsid w:val="002B4A22"/>
    <w:rsid w:val="002B4CB5"/>
    <w:rsid w:val="002B4D36"/>
    <w:rsid w:val="002B525C"/>
    <w:rsid w:val="002B52B8"/>
    <w:rsid w:val="002B541E"/>
    <w:rsid w:val="002B560D"/>
    <w:rsid w:val="002B5981"/>
    <w:rsid w:val="002B5C76"/>
    <w:rsid w:val="002B5FB0"/>
    <w:rsid w:val="002B60D3"/>
    <w:rsid w:val="002B620D"/>
    <w:rsid w:val="002B6324"/>
    <w:rsid w:val="002B6741"/>
    <w:rsid w:val="002B6767"/>
    <w:rsid w:val="002B69B0"/>
    <w:rsid w:val="002B6A00"/>
    <w:rsid w:val="002B6B63"/>
    <w:rsid w:val="002B6C0B"/>
    <w:rsid w:val="002B6D54"/>
    <w:rsid w:val="002B6D9A"/>
    <w:rsid w:val="002B6E9A"/>
    <w:rsid w:val="002B714F"/>
    <w:rsid w:val="002B734D"/>
    <w:rsid w:val="002B734E"/>
    <w:rsid w:val="002B7475"/>
    <w:rsid w:val="002B753A"/>
    <w:rsid w:val="002B77D7"/>
    <w:rsid w:val="002B78EE"/>
    <w:rsid w:val="002B7B94"/>
    <w:rsid w:val="002B7BD1"/>
    <w:rsid w:val="002B7E48"/>
    <w:rsid w:val="002B7EFB"/>
    <w:rsid w:val="002B7F5F"/>
    <w:rsid w:val="002C0030"/>
    <w:rsid w:val="002C0174"/>
    <w:rsid w:val="002C044E"/>
    <w:rsid w:val="002C04F0"/>
    <w:rsid w:val="002C07D7"/>
    <w:rsid w:val="002C0C24"/>
    <w:rsid w:val="002C0D06"/>
    <w:rsid w:val="002C0DC6"/>
    <w:rsid w:val="002C0E87"/>
    <w:rsid w:val="002C0E8D"/>
    <w:rsid w:val="002C0EC1"/>
    <w:rsid w:val="002C0ED3"/>
    <w:rsid w:val="002C0F04"/>
    <w:rsid w:val="002C10D3"/>
    <w:rsid w:val="002C124E"/>
    <w:rsid w:val="002C156F"/>
    <w:rsid w:val="002C192D"/>
    <w:rsid w:val="002C1BB3"/>
    <w:rsid w:val="002C1CA2"/>
    <w:rsid w:val="002C1F7C"/>
    <w:rsid w:val="002C1FB5"/>
    <w:rsid w:val="002C22F4"/>
    <w:rsid w:val="002C2722"/>
    <w:rsid w:val="002C29EF"/>
    <w:rsid w:val="002C2C80"/>
    <w:rsid w:val="002C2D97"/>
    <w:rsid w:val="002C3061"/>
    <w:rsid w:val="002C3466"/>
    <w:rsid w:val="002C371B"/>
    <w:rsid w:val="002C37D6"/>
    <w:rsid w:val="002C394D"/>
    <w:rsid w:val="002C3AF2"/>
    <w:rsid w:val="002C3D6A"/>
    <w:rsid w:val="002C435C"/>
    <w:rsid w:val="002C439C"/>
    <w:rsid w:val="002C44FC"/>
    <w:rsid w:val="002C461F"/>
    <w:rsid w:val="002C48BB"/>
    <w:rsid w:val="002C4909"/>
    <w:rsid w:val="002C491F"/>
    <w:rsid w:val="002C498F"/>
    <w:rsid w:val="002C4B0A"/>
    <w:rsid w:val="002C4E38"/>
    <w:rsid w:val="002C4E6A"/>
    <w:rsid w:val="002C50FF"/>
    <w:rsid w:val="002C533B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5F1A"/>
    <w:rsid w:val="002C6054"/>
    <w:rsid w:val="002C637B"/>
    <w:rsid w:val="002C63B2"/>
    <w:rsid w:val="002C69F2"/>
    <w:rsid w:val="002C6A5C"/>
    <w:rsid w:val="002C6B81"/>
    <w:rsid w:val="002C6BB4"/>
    <w:rsid w:val="002C7047"/>
    <w:rsid w:val="002C711C"/>
    <w:rsid w:val="002C7164"/>
    <w:rsid w:val="002C73C7"/>
    <w:rsid w:val="002C73CC"/>
    <w:rsid w:val="002C75D4"/>
    <w:rsid w:val="002C768E"/>
    <w:rsid w:val="002C77EE"/>
    <w:rsid w:val="002C7F1C"/>
    <w:rsid w:val="002D0281"/>
    <w:rsid w:val="002D0344"/>
    <w:rsid w:val="002D04FE"/>
    <w:rsid w:val="002D097B"/>
    <w:rsid w:val="002D0C8B"/>
    <w:rsid w:val="002D0D99"/>
    <w:rsid w:val="002D0E23"/>
    <w:rsid w:val="002D0E26"/>
    <w:rsid w:val="002D0FCB"/>
    <w:rsid w:val="002D1086"/>
    <w:rsid w:val="002D11BF"/>
    <w:rsid w:val="002D149A"/>
    <w:rsid w:val="002D16CC"/>
    <w:rsid w:val="002D1916"/>
    <w:rsid w:val="002D1A52"/>
    <w:rsid w:val="002D1AE6"/>
    <w:rsid w:val="002D1C53"/>
    <w:rsid w:val="002D1E2F"/>
    <w:rsid w:val="002D203C"/>
    <w:rsid w:val="002D20AA"/>
    <w:rsid w:val="002D20C4"/>
    <w:rsid w:val="002D23C7"/>
    <w:rsid w:val="002D26DE"/>
    <w:rsid w:val="002D27BD"/>
    <w:rsid w:val="002D289A"/>
    <w:rsid w:val="002D2BEE"/>
    <w:rsid w:val="002D2EBF"/>
    <w:rsid w:val="002D34D3"/>
    <w:rsid w:val="002D353D"/>
    <w:rsid w:val="002D368C"/>
    <w:rsid w:val="002D3803"/>
    <w:rsid w:val="002D3987"/>
    <w:rsid w:val="002D3CCE"/>
    <w:rsid w:val="002D3DA1"/>
    <w:rsid w:val="002D3DD0"/>
    <w:rsid w:val="002D436B"/>
    <w:rsid w:val="002D4A00"/>
    <w:rsid w:val="002D4A94"/>
    <w:rsid w:val="002D4AAD"/>
    <w:rsid w:val="002D4AE3"/>
    <w:rsid w:val="002D4E0A"/>
    <w:rsid w:val="002D5138"/>
    <w:rsid w:val="002D5303"/>
    <w:rsid w:val="002D56DB"/>
    <w:rsid w:val="002D59B6"/>
    <w:rsid w:val="002D5A44"/>
    <w:rsid w:val="002D5E6A"/>
    <w:rsid w:val="002D5F94"/>
    <w:rsid w:val="002D6096"/>
    <w:rsid w:val="002D6329"/>
    <w:rsid w:val="002D6332"/>
    <w:rsid w:val="002D6343"/>
    <w:rsid w:val="002D64BC"/>
    <w:rsid w:val="002D674D"/>
    <w:rsid w:val="002D6800"/>
    <w:rsid w:val="002D6A3F"/>
    <w:rsid w:val="002D6A76"/>
    <w:rsid w:val="002D6AD3"/>
    <w:rsid w:val="002D6DF5"/>
    <w:rsid w:val="002D6F44"/>
    <w:rsid w:val="002D6F7B"/>
    <w:rsid w:val="002D7026"/>
    <w:rsid w:val="002D748E"/>
    <w:rsid w:val="002D7853"/>
    <w:rsid w:val="002D7894"/>
    <w:rsid w:val="002D7A33"/>
    <w:rsid w:val="002D7AE6"/>
    <w:rsid w:val="002D7F37"/>
    <w:rsid w:val="002D7F57"/>
    <w:rsid w:val="002D7FD8"/>
    <w:rsid w:val="002E02FE"/>
    <w:rsid w:val="002E0421"/>
    <w:rsid w:val="002E04C9"/>
    <w:rsid w:val="002E069A"/>
    <w:rsid w:val="002E0924"/>
    <w:rsid w:val="002E0A44"/>
    <w:rsid w:val="002E0A8C"/>
    <w:rsid w:val="002E0AE3"/>
    <w:rsid w:val="002E0B19"/>
    <w:rsid w:val="002E0C6F"/>
    <w:rsid w:val="002E0E6B"/>
    <w:rsid w:val="002E10AF"/>
    <w:rsid w:val="002E1598"/>
    <w:rsid w:val="002E1730"/>
    <w:rsid w:val="002E178E"/>
    <w:rsid w:val="002E1964"/>
    <w:rsid w:val="002E1AD7"/>
    <w:rsid w:val="002E1B18"/>
    <w:rsid w:val="002E20DA"/>
    <w:rsid w:val="002E2106"/>
    <w:rsid w:val="002E2401"/>
    <w:rsid w:val="002E2533"/>
    <w:rsid w:val="002E26AF"/>
    <w:rsid w:val="002E2783"/>
    <w:rsid w:val="002E289D"/>
    <w:rsid w:val="002E2AA9"/>
    <w:rsid w:val="002E2B51"/>
    <w:rsid w:val="002E2E99"/>
    <w:rsid w:val="002E3210"/>
    <w:rsid w:val="002E32FC"/>
    <w:rsid w:val="002E33E1"/>
    <w:rsid w:val="002E36CB"/>
    <w:rsid w:val="002E3A78"/>
    <w:rsid w:val="002E4441"/>
    <w:rsid w:val="002E470F"/>
    <w:rsid w:val="002E47F2"/>
    <w:rsid w:val="002E4A8A"/>
    <w:rsid w:val="002E4CFE"/>
    <w:rsid w:val="002E4D45"/>
    <w:rsid w:val="002E4DF1"/>
    <w:rsid w:val="002E4ED7"/>
    <w:rsid w:val="002E52D9"/>
    <w:rsid w:val="002E53A8"/>
    <w:rsid w:val="002E5708"/>
    <w:rsid w:val="002E571C"/>
    <w:rsid w:val="002E581F"/>
    <w:rsid w:val="002E5910"/>
    <w:rsid w:val="002E5BCE"/>
    <w:rsid w:val="002E5C27"/>
    <w:rsid w:val="002E5DE7"/>
    <w:rsid w:val="002E5DFF"/>
    <w:rsid w:val="002E63A1"/>
    <w:rsid w:val="002E63CD"/>
    <w:rsid w:val="002E64CE"/>
    <w:rsid w:val="002E64F5"/>
    <w:rsid w:val="002E652E"/>
    <w:rsid w:val="002E65CB"/>
    <w:rsid w:val="002E687A"/>
    <w:rsid w:val="002E68A5"/>
    <w:rsid w:val="002E6A4F"/>
    <w:rsid w:val="002E6ACD"/>
    <w:rsid w:val="002E6E75"/>
    <w:rsid w:val="002E6FB8"/>
    <w:rsid w:val="002E6FC9"/>
    <w:rsid w:val="002E70CA"/>
    <w:rsid w:val="002E710E"/>
    <w:rsid w:val="002E7177"/>
    <w:rsid w:val="002E71B7"/>
    <w:rsid w:val="002E725A"/>
    <w:rsid w:val="002E73E8"/>
    <w:rsid w:val="002E7569"/>
    <w:rsid w:val="002E762A"/>
    <w:rsid w:val="002E7888"/>
    <w:rsid w:val="002E7987"/>
    <w:rsid w:val="002E7A26"/>
    <w:rsid w:val="002E7AE7"/>
    <w:rsid w:val="002E7B5D"/>
    <w:rsid w:val="002E7BC0"/>
    <w:rsid w:val="002E7BEB"/>
    <w:rsid w:val="002E7C42"/>
    <w:rsid w:val="002E7F23"/>
    <w:rsid w:val="002F00E8"/>
    <w:rsid w:val="002F02AF"/>
    <w:rsid w:val="002F02F2"/>
    <w:rsid w:val="002F039B"/>
    <w:rsid w:val="002F0710"/>
    <w:rsid w:val="002F08B9"/>
    <w:rsid w:val="002F0955"/>
    <w:rsid w:val="002F0972"/>
    <w:rsid w:val="002F0A0F"/>
    <w:rsid w:val="002F0B91"/>
    <w:rsid w:val="002F0CB9"/>
    <w:rsid w:val="002F0E95"/>
    <w:rsid w:val="002F0F6D"/>
    <w:rsid w:val="002F1138"/>
    <w:rsid w:val="002F11F8"/>
    <w:rsid w:val="002F12EA"/>
    <w:rsid w:val="002F15A8"/>
    <w:rsid w:val="002F16A2"/>
    <w:rsid w:val="002F195C"/>
    <w:rsid w:val="002F1966"/>
    <w:rsid w:val="002F1A29"/>
    <w:rsid w:val="002F1BAC"/>
    <w:rsid w:val="002F2271"/>
    <w:rsid w:val="002F24D3"/>
    <w:rsid w:val="002F24EA"/>
    <w:rsid w:val="002F2592"/>
    <w:rsid w:val="002F2779"/>
    <w:rsid w:val="002F278E"/>
    <w:rsid w:val="002F2843"/>
    <w:rsid w:val="002F2A23"/>
    <w:rsid w:val="002F2B73"/>
    <w:rsid w:val="002F2BDF"/>
    <w:rsid w:val="002F33F7"/>
    <w:rsid w:val="002F33FF"/>
    <w:rsid w:val="002F3664"/>
    <w:rsid w:val="002F367B"/>
    <w:rsid w:val="002F372D"/>
    <w:rsid w:val="002F3796"/>
    <w:rsid w:val="002F3817"/>
    <w:rsid w:val="002F38C3"/>
    <w:rsid w:val="002F3996"/>
    <w:rsid w:val="002F4044"/>
    <w:rsid w:val="002F4257"/>
    <w:rsid w:val="002F42BC"/>
    <w:rsid w:val="002F4514"/>
    <w:rsid w:val="002F4676"/>
    <w:rsid w:val="002F49C5"/>
    <w:rsid w:val="002F49D5"/>
    <w:rsid w:val="002F4D4D"/>
    <w:rsid w:val="002F4E5B"/>
    <w:rsid w:val="002F4F61"/>
    <w:rsid w:val="002F4FCF"/>
    <w:rsid w:val="002F5062"/>
    <w:rsid w:val="002F513B"/>
    <w:rsid w:val="002F5320"/>
    <w:rsid w:val="002F540D"/>
    <w:rsid w:val="002F54AA"/>
    <w:rsid w:val="002F55C4"/>
    <w:rsid w:val="002F5615"/>
    <w:rsid w:val="002F5758"/>
    <w:rsid w:val="002F5803"/>
    <w:rsid w:val="002F5A9F"/>
    <w:rsid w:val="002F5BD4"/>
    <w:rsid w:val="002F5C31"/>
    <w:rsid w:val="002F5C92"/>
    <w:rsid w:val="002F5D0A"/>
    <w:rsid w:val="002F621D"/>
    <w:rsid w:val="002F62D9"/>
    <w:rsid w:val="002F6692"/>
    <w:rsid w:val="002F68CD"/>
    <w:rsid w:val="002F6B2F"/>
    <w:rsid w:val="002F6B6B"/>
    <w:rsid w:val="002F6ECA"/>
    <w:rsid w:val="002F6EE6"/>
    <w:rsid w:val="002F6FFC"/>
    <w:rsid w:val="002F745A"/>
    <w:rsid w:val="002F7630"/>
    <w:rsid w:val="002F7C17"/>
    <w:rsid w:val="002F7DDC"/>
    <w:rsid w:val="002F7DEA"/>
    <w:rsid w:val="002F7E5A"/>
    <w:rsid w:val="002F7F26"/>
    <w:rsid w:val="00300138"/>
    <w:rsid w:val="00300166"/>
    <w:rsid w:val="00300340"/>
    <w:rsid w:val="003003FA"/>
    <w:rsid w:val="0030042B"/>
    <w:rsid w:val="003004BE"/>
    <w:rsid w:val="0030069A"/>
    <w:rsid w:val="00300815"/>
    <w:rsid w:val="00300A34"/>
    <w:rsid w:val="00300B98"/>
    <w:rsid w:val="00300BF6"/>
    <w:rsid w:val="00300CD8"/>
    <w:rsid w:val="00300F5D"/>
    <w:rsid w:val="00300FC9"/>
    <w:rsid w:val="00301003"/>
    <w:rsid w:val="003011BC"/>
    <w:rsid w:val="003012CB"/>
    <w:rsid w:val="00301300"/>
    <w:rsid w:val="00301579"/>
    <w:rsid w:val="00301634"/>
    <w:rsid w:val="00301B4C"/>
    <w:rsid w:val="00301BB0"/>
    <w:rsid w:val="00301C66"/>
    <w:rsid w:val="00301DA2"/>
    <w:rsid w:val="003021D6"/>
    <w:rsid w:val="003024DA"/>
    <w:rsid w:val="003026AA"/>
    <w:rsid w:val="00302739"/>
    <w:rsid w:val="003029B2"/>
    <w:rsid w:val="0030300C"/>
    <w:rsid w:val="003037E0"/>
    <w:rsid w:val="00303978"/>
    <w:rsid w:val="00303A99"/>
    <w:rsid w:val="00303B6C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97C"/>
    <w:rsid w:val="00304C08"/>
    <w:rsid w:val="00304C11"/>
    <w:rsid w:val="00304D39"/>
    <w:rsid w:val="00304EFD"/>
    <w:rsid w:val="00304F99"/>
    <w:rsid w:val="00304FD8"/>
    <w:rsid w:val="003051ED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6EEE"/>
    <w:rsid w:val="00307115"/>
    <w:rsid w:val="00307253"/>
    <w:rsid w:val="0030738D"/>
    <w:rsid w:val="003074CC"/>
    <w:rsid w:val="003074D0"/>
    <w:rsid w:val="00307849"/>
    <w:rsid w:val="00307932"/>
    <w:rsid w:val="00307A52"/>
    <w:rsid w:val="00307D69"/>
    <w:rsid w:val="00307DBB"/>
    <w:rsid w:val="00307E3D"/>
    <w:rsid w:val="003100C1"/>
    <w:rsid w:val="0031023B"/>
    <w:rsid w:val="0031024A"/>
    <w:rsid w:val="0031036A"/>
    <w:rsid w:val="003103C5"/>
    <w:rsid w:val="0031073D"/>
    <w:rsid w:val="00310B4D"/>
    <w:rsid w:val="00310C04"/>
    <w:rsid w:val="003113F3"/>
    <w:rsid w:val="00311A44"/>
    <w:rsid w:val="00311A76"/>
    <w:rsid w:val="00311B6E"/>
    <w:rsid w:val="00311B9E"/>
    <w:rsid w:val="00311F14"/>
    <w:rsid w:val="00312076"/>
    <w:rsid w:val="003120C7"/>
    <w:rsid w:val="003121F3"/>
    <w:rsid w:val="00312513"/>
    <w:rsid w:val="00312958"/>
    <w:rsid w:val="00312A70"/>
    <w:rsid w:val="00312B1E"/>
    <w:rsid w:val="00312C0B"/>
    <w:rsid w:val="00312EBF"/>
    <w:rsid w:val="00312F15"/>
    <w:rsid w:val="00312F4F"/>
    <w:rsid w:val="0031323D"/>
    <w:rsid w:val="00313255"/>
    <w:rsid w:val="003133A3"/>
    <w:rsid w:val="00313560"/>
    <w:rsid w:val="00313566"/>
    <w:rsid w:val="00313596"/>
    <w:rsid w:val="003139B8"/>
    <w:rsid w:val="00313BB5"/>
    <w:rsid w:val="003142D7"/>
    <w:rsid w:val="00314348"/>
    <w:rsid w:val="003144B5"/>
    <w:rsid w:val="0031454D"/>
    <w:rsid w:val="00314583"/>
    <w:rsid w:val="0031469B"/>
    <w:rsid w:val="003149C2"/>
    <w:rsid w:val="00314A92"/>
    <w:rsid w:val="00314BED"/>
    <w:rsid w:val="00314F1A"/>
    <w:rsid w:val="00315044"/>
    <w:rsid w:val="00315179"/>
    <w:rsid w:val="00315195"/>
    <w:rsid w:val="0031521E"/>
    <w:rsid w:val="003152EC"/>
    <w:rsid w:val="003154CE"/>
    <w:rsid w:val="00315710"/>
    <w:rsid w:val="00315769"/>
    <w:rsid w:val="003158BF"/>
    <w:rsid w:val="003158D3"/>
    <w:rsid w:val="00315C4D"/>
    <w:rsid w:val="00315EA1"/>
    <w:rsid w:val="00315F4A"/>
    <w:rsid w:val="00315FD7"/>
    <w:rsid w:val="003160B7"/>
    <w:rsid w:val="003164ED"/>
    <w:rsid w:val="00316600"/>
    <w:rsid w:val="0031684A"/>
    <w:rsid w:val="0031688C"/>
    <w:rsid w:val="003168D5"/>
    <w:rsid w:val="00316998"/>
    <w:rsid w:val="00316A28"/>
    <w:rsid w:val="00316BAC"/>
    <w:rsid w:val="00316C49"/>
    <w:rsid w:val="00316C56"/>
    <w:rsid w:val="00316C7D"/>
    <w:rsid w:val="00316F0D"/>
    <w:rsid w:val="0031705B"/>
    <w:rsid w:val="00317069"/>
    <w:rsid w:val="003170E1"/>
    <w:rsid w:val="00317195"/>
    <w:rsid w:val="00317229"/>
    <w:rsid w:val="003172C3"/>
    <w:rsid w:val="0031752B"/>
    <w:rsid w:val="00317530"/>
    <w:rsid w:val="00317678"/>
    <w:rsid w:val="003176C4"/>
    <w:rsid w:val="003177D3"/>
    <w:rsid w:val="00317A54"/>
    <w:rsid w:val="00317C8B"/>
    <w:rsid w:val="00317CE9"/>
    <w:rsid w:val="00317D2D"/>
    <w:rsid w:val="00317E8D"/>
    <w:rsid w:val="00317FAD"/>
    <w:rsid w:val="00320144"/>
    <w:rsid w:val="003202F3"/>
    <w:rsid w:val="0032069A"/>
    <w:rsid w:val="00320970"/>
    <w:rsid w:val="003209DF"/>
    <w:rsid w:val="00320A81"/>
    <w:rsid w:val="00320D81"/>
    <w:rsid w:val="00320E94"/>
    <w:rsid w:val="0032110B"/>
    <w:rsid w:val="003212D5"/>
    <w:rsid w:val="00321467"/>
    <w:rsid w:val="00321643"/>
    <w:rsid w:val="00321824"/>
    <w:rsid w:val="00321981"/>
    <w:rsid w:val="003219C5"/>
    <w:rsid w:val="00321A4F"/>
    <w:rsid w:val="00321D96"/>
    <w:rsid w:val="0032223E"/>
    <w:rsid w:val="003223D7"/>
    <w:rsid w:val="00322538"/>
    <w:rsid w:val="00322711"/>
    <w:rsid w:val="00322845"/>
    <w:rsid w:val="00322967"/>
    <w:rsid w:val="00322B79"/>
    <w:rsid w:val="00322CB2"/>
    <w:rsid w:val="00322F8A"/>
    <w:rsid w:val="00323023"/>
    <w:rsid w:val="00323085"/>
    <w:rsid w:val="00323223"/>
    <w:rsid w:val="0032352C"/>
    <w:rsid w:val="003235D2"/>
    <w:rsid w:val="0032373A"/>
    <w:rsid w:val="00323756"/>
    <w:rsid w:val="0032386F"/>
    <w:rsid w:val="00323873"/>
    <w:rsid w:val="00323BE0"/>
    <w:rsid w:val="00323E3B"/>
    <w:rsid w:val="00323F05"/>
    <w:rsid w:val="0032401A"/>
    <w:rsid w:val="00324081"/>
    <w:rsid w:val="00324491"/>
    <w:rsid w:val="0032466E"/>
    <w:rsid w:val="00324904"/>
    <w:rsid w:val="00324962"/>
    <w:rsid w:val="00324A49"/>
    <w:rsid w:val="00324B85"/>
    <w:rsid w:val="00324EFD"/>
    <w:rsid w:val="00324FB7"/>
    <w:rsid w:val="00325203"/>
    <w:rsid w:val="0032527A"/>
    <w:rsid w:val="00325346"/>
    <w:rsid w:val="00325719"/>
    <w:rsid w:val="00325BF4"/>
    <w:rsid w:val="003260A2"/>
    <w:rsid w:val="003260FB"/>
    <w:rsid w:val="00326254"/>
    <w:rsid w:val="0032630E"/>
    <w:rsid w:val="0032634A"/>
    <w:rsid w:val="00326610"/>
    <w:rsid w:val="0032689B"/>
    <w:rsid w:val="003269F6"/>
    <w:rsid w:val="00326BD2"/>
    <w:rsid w:val="00326BFA"/>
    <w:rsid w:val="00326C81"/>
    <w:rsid w:val="00326CAF"/>
    <w:rsid w:val="00326EAD"/>
    <w:rsid w:val="0032706A"/>
    <w:rsid w:val="003272B4"/>
    <w:rsid w:val="00327324"/>
    <w:rsid w:val="00327B7B"/>
    <w:rsid w:val="00327C50"/>
    <w:rsid w:val="0033025E"/>
    <w:rsid w:val="003303AD"/>
    <w:rsid w:val="003305AE"/>
    <w:rsid w:val="00330864"/>
    <w:rsid w:val="003308FD"/>
    <w:rsid w:val="00330B90"/>
    <w:rsid w:val="00330EA8"/>
    <w:rsid w:val="00330FB9"/>
    <w:rsid w:val="00331048"/>
    <w:rsid w:val="00331160"/>
    <w:rsid w:val="00331170"/>
    <w:rsid w:val="00331241"/>
    <w:rsid w:val="00331504"/>
    <w:rsid w:val="003315A0"/>
    <w:rsid w:val="00331A84"/>
    <w:rsid w:val="00331B60"/>
    <w:rsid w:val="0033231E"/>
    <w:rsid w:val="00332412"/>
    <w:rsid w:val="00332483"/>
    <w:rsid w:val="0033273D"/>
    <w:rsid w:val="003328A6"/>
    <w:rsid w:val="003334E3"/>
    <w:rsid w:val="003337C0"/>
    <w:rsid w:val="00333B3F"/>
    <w:rsid w:val="00333BD6"/>
    <w:rsid w:val="00333D9A"/>
    <w:rsid w:val="00333E4A"/>
    <w:rsid w:val="00333F0A"/>
    <w:rsid w:val="0033435B"/>
    <w:rsid w:val="003343D7"/>
    <w:rsid w:val="0033460E"/>
    <w:rsid w:val="00334888"/>
    <w:rsid w:val="003348A9"/>
    <w:rsid w:val="003348F1"/>
    <w:rsid w:val="00334F0C"/>
    <w:rsid w:val="00334F41"/>
    <w:rsid w:val="003352B3"/>
    <w:rsid w:val="003352BD"/>
    <w:rsid w:val="00335791"/>
    <w:rsid w:val="003357A0"/>
    <w:rsid w:val="00335A79"/>
    <w:rsid w:val="00335AA3"/>
    <w:rsid w:val="00335C4C"/>
    <w:rsid w:val="00335CCB"/>
    <w:rsid w:val="00335DAB"/>
    <w:rsid w:val="00335DB8"/>
    <w:rsid w:val="003361E4"/>
    <w:rsid w:val="00336386"/>
    <w:rsid w:val="0033640A"/>
    <w:rsid w:val="00336685"/>
    <w:rsid w:val="00336775"/>
    <w:rsid w:val="003367BC"/>
    <w:rsid w:val="00336876"/>
    <w:rsid w:val="00336BB0"/>
    <w:rsid w:val="00336BD9"/>
    <w:rsid w:val="00336E4E"/>
    <w:rsid w:val="00336ECF"/>
    <w:rsid w:val="0033715C"/>
    <w:rsid w:val="0033718C"/>
    <w:rsid w:val="00337493"/>
    <w:rsid w:val="0033785B"/>
    <w:rsid w:val="00337EC6"/>
    <w:rsid w:val="00337F85"/>
    <w:rsid w:val="00340123"/>
    <w:rsid w:val="00340350"/>
    <w:rsid w:val="003404E8"/>
    <w:rsid w:val="0034068D"/>
    <w:rsid w:val="003408D6"/>
    <w:rsid w:val="0034094A"/>
    <w:rsid w:val="00340BA9"/>
    <w:rsid w:val="00340F0F"/>
    <w:rsid w:val="0034114E"/>
    <w:rsid w:val="00341456"/>
    <w:rsid w:val="00341470"/>
    <w:rsid w:val="00341649"/>
    <w:rsid w:val="003417E2"/>
    <w:rsid w:val="00341952"/>
    <w:rsid w:val="00341B20"/>
    <w:rsid w:val="00341EAF"/>
    <w:rsid w:val="003423BE"/>
    <w:rsid w:val="00342500"/>
    <w:rsid w:val="0034254A"/>
    <w:rsid w:val="003425C0"/>
    <w:rsid w:val="003425D2"/>
    <w:rsid w:val="0034262B"/>
    <w:rsid w:val="0034266A"/>
    <w:rsid w:val="00342924"/>
    <w:rsid w:val="00342C4C"/>
    <w:rsid w:val="00342D58"/>
    <w:rsid w:val="00342DA0"/>
    <w:rsid w:val="00342FD9"/>
    <w:rsid w:val="0034303B"/>
    <w:rsid w:val="00343273"/>
    <w:rsid w:val="00343304"/>
    <w:rsid w:val="00343433"/>
    <w:rsid w:val="00343441"/>
    <w:rsid w:val="003434C3"/>
    <w:rsid w:val="00343750"/>
    <w:rsid w:val="0034382D"/>
    <w:rsid w:val="00343A53"/>
    <w:rsid w:val="00343FDA"/>
    <w:rsid w:val="00344035"/>
    <w:rsid w:val="003442CB"/>
    <w:rsid w:val="0034454B"/>
    <w:rsid w:val="003445DF"/>
    <w:rsid w:val="0034466C"/>
    <w:rsid w:val="00344726"/>
    <w:rsid w:val="00344B4A"/>
    <w:rsid w:val="00344D3E"/>
    <w:rsid w:val="00344E3D"/>
    <w:rsid w:val="00344F93"/>
    <w:rsid w:val="00344FEA"/>
    <w:rsid w:val="003451F4"/>
    <w:rsid w:val="00345961"/>
    <w:rsid w:val="00345AB8"/>
    <w:rsid w:val="00345D7A"/>
    <w:rsid w:val="00345DDC"/>
    <w:rsid w:val="0034630F"/>
    <w:rsid w:val="0034640A"/>
    <w:rsid w:val="0034645A"/>
    <w:rsid w:val="003464D5"/>
    <w:rsid w:val="00346C66"/>
    <w:rsid w:val="00346DB4"/>
    <w:rsid w:val="00346E0D"/>
    <w:rsid w:val="0034702D"/>
    <w:rsid w:val="00347090"/>
    <w:rsid w:val="00347131"/>
    <w:rsid w:val="00347448"/>
    <w:rsid w:val="0034798F"/>
    <w:rsid w:val="00347B57"/>
    <w:rsid w:val="00347BBC"/>
    <w:rsid w:val="00347BEA"/>
    <w:rsid w:val="00350001"/>
    <w:rsid w:val="003502D9"/>
    <w:rsid w:val="0035036C"/>
    <w:rsid w:val="00350722"/>
    <w:rsid w:val="003507ED"/>
    <w:rsid w:val="00350856"/>
    <w:rsid w:val="00350CB1"/>
    <w:rsid w:val="00350D5B"/>
    <w:rsid w:val="0035100B"/>
    <w:rsid w:val="003510EC"/>
    <w:rsid w:val="00351188"/>
    <w:rsid w:val="0035141B"/>
    <w:rsid w:val="003514F6"/>
    <w:rsid w:val="00351838"/>
    <w:rsid w:val="00351977"/>
    <w:rsid w:val="00351A51"/>
    <w:rsid w:val="00351AAE"/>
    <w:rsid w:val="00351E8F"/>
    <w:rsid w:val="00351EC5"/>
    <w:rsid w:val="00351F6B"/>
    <w:rsid w:val="00352134"/>
    <w:rsid w:val="003521E2"/>
    <w:rsid w:val="003524A0"/>
    <w:rsid w:val="003524E9"/>
    <w:rsid w:val="00352671"/>
    <w:rsid w:val="00352E7F"/>
    <w:rsid w:val="0035300A"/>
    <w:rsid w:val="0035317E"/>
    <w:rsid w:val="00353220"/>
    <w:rsid w:val="0035325F"/>
    <w:rsid w:val="00353451"/>
    <w:rsid w:val="00353700"/>
    <w:rsid w:val="003539D8"/>
    <w:rsid w:val="00353B23"/>
    <w:rsid w:val="00353D7E"/>
    <w:rsid w:val="00353F91"/>
    <w:rsid w:val="0035429B"/>
    <w:rsid w:val="00354362"/>
    <w:rsid w:val="00354422"/>
    <w:rsid w:val="00354AE1"/>
    <w:rsid w:val="003551D6"/>
    <w:rsid w:val="003553FA"/>
    <w:rsid w:val="003555DA"/>
    <w:rsid w:val="003556E2"/>
    <w:rsid w:val="00355BC0"/>
    <w:rsid w:val="00355ED5"/>
    <w:rsid w:val="003560F1"/>
    <w:rsid w:val="003561FD"/>
    <w:rsid w:val="003563A7"/>
    <w:rsid w:val="003565C3"/>
    <w:rsid w:val="00356863"/>
    <w:rsid w:val="00356910"/>
    <w:rsid w:val="00356966"/>
    <w:rsid w:val="00356B19"/>
    <w:rsid w:val="00356E9C"/>
    <w:rsid w:val="003571FD"/>
    <w:rsid w:val="00357241"/>
    <w:rsid w:val="00357453"/>
    <w:rsid w:val="00357655"/>
    <w:rsid w:val="0035788D"/>
    <w:rsid w:val="00357940"/>
    <w:rsid w:val="00357BBA"/>
    <w:rsid w:val="00357C59"/>
    <w:rsid w:val="0036021F"/>
    <w:rsid w:val="003602F2"/>
    <w:rsid w:val="003604C2"/>
    <w:rsid w:val="003605BB"/>
    <w:rsid w:val="0036063A"/>
    <w:rsid w:val="00360924"/>
    <w:rsid w:val="00360AA9"/>
    <w:rsid w:val="00360B56"/>
    <w:rsid w:val="00360BEB"/>
    <w:rsid w:val="00360C6F"/>
    <w:rsid w:val="00360C8B"/>
    <w:rsid w:val="00360C9E"/>
    <w:rsid w:val="00360CAD"/>
    <w:rsid w:val="00360E4D"/>
    <w:rsid w:val="003614D3"/>
    <w:rsid w:val="00361A91"/>
    <w:rsid w:val="00361B16"/>
    <w:rsid w:val="00361D0D"/>
    <w:rsid w:val="003620AA"/>
    <w:rsid w:val="00362124"/>
    <w:rsid w:val="003623FD"/>
    <w:rsid w:val="003624AE"/>
    <w:rsid w:val="003626DA"/>
    <w:rsid w:val="003627CF"/>
    <w:rsid w:val="00362944"/>
    <w:rsid w:val="00362A8A"/>
    <w:rsid w:val="00362C7F"/>
    <w:rsid w:val="00362E60"/>
    <w:rsid w:val="0036332A"/>
    <w:rsid w:val="00363335"/>
    <w:rsid w:val="00363483"/>
    <w:rsid w:val="0036393E"/>
    <w:rsid w:val="00363A08"/>
    <w:rsid w:val="00363A14"/>
    <w:rsid w:val="00363C75"/>
    <w:rsid w:val="00363D68"/>
    <w:rsid w:val="0036412E"/>
    <w:rsid w:val="0036421B"/>
    <w:rsid w:val="003642BC"/>
    <w:rsid w:val="003645DB"/>
    <w:rsid w:val="00364D33"/>
    <w:rsid w:val="00364FC7"/>
    <w:rsid w:val="0036504D"/>
    <w:rsid w:val="00365073"/>
    <w:rsid w:val="00365083"/>
    <w:rsid w:val="0036528C"/>
    <w:rsid w:val="003653A4"/>
    <w:rsid w:val="00365466"/>
    <w:rsid w:val="00365645"/>
    <w:rsid w:val="0036566A"/>
    <w:rsid w:val="00365D4B"/>
    <w:rsid w:val="00365E3A"/>
    <w:rsid w:val="00365EA1"/>
    <w:rsid w:val="00366162"/>
    <w:rsid w:val="003661E1"/>
    <w:rsid w:val="00366223"/>
    <w:rsid w:val="00366577"/>
    <w:rsid w:val="0036658D"/>
    <w:rsid w:val="00366836"/>
    <w:rsid w:val="0036693F"/>
    <w:rsid w:val="00366CE2"/>
    <w:rsid w:val="00366D8E"/>
    <w:rsid w:val="00367005"/>
    <w:rsid w:val="0036717B"/>
    <w:rsid w:val="003671E9"/>
    <w:rsid w:val="00367319"/>
    <w:rsid w:val="003673E0"/>
    <w:rsid w:val="00367452"/>
    <w:rsid w:val="003674EC"/>
    <w:rsid w:val="00367959"/>
    <w:rsid w:val="00367A16"/>
    <w:rsid w:val="00367C05"/>
    <w:rsid w:val="00367EA1"/>
    <w:rsid w:val="00367F3A"/>
    <w:rsid w:val="003701AE"/>
    <w:rsid w:val="003702D8"/>
    <w:rsid w:val="00370368"/>
    <w:rsid w:val="003705C9"/>
    <w:rsid w:val="0037065F"/>
    <w:rsid w:val="00370742"/>
    <w:rsid w:val="00370BDF"/>
    <w:rsid w:val="00370C99"/>
    <w:rsid w:val="00370CF4"/>
    <w:rsid w:val="00370D58"/>
    <w:rsid w:val="0037114F"/>
    <w:rsid w:val="00371489"/>
    <w:rsid w:val="00371518"/>
    <w:rsid w:val="00371550"/>
    <w:rsid w:val="0037169F"/>
    <w:rsid w:val="0037188C"/>
    <w:rsid w:val="00371909"/>
    <w:rsid w:val="00371A81"/>
    <w:rsid w:val="00371BC3"/>
    <w:rsid w:val="00371E9D"/>
    <w:rsid w:val="00371F0D"/>
    <w:rsid w:val="00371F89"/>
    <w:rsid w:val="00372095"/>
    <w:rsid w:val="00372114"/>
    <w:rsid w:val="003721A8"/>
    <w:rsid w:val="003723C7"/>
    <w:rsid w:val="00372470"/>
    <w:rsid w:val="003724EC"/>
    <w:rsid w:val="00372722"/>
    <w:rsid w:val="00372877"/>
    <w:rsid w:val="00372A72"/>
    <w:rsid w:val="00372BF5"/>
    <w:rsid w:val="00372DBD"/>
    <w:rsid w:val="003732F3"/>
    <w:rsid w:val="003739A3"/>
    <w:rsid w:val="00373A4C"/>
    <w:rsid w:val="00373C50"/>
    <w:rsid w:val="00373D24"/>
    <w:rsid w:val="00373D8F"/>
    <w:rsid w:val="00374538"/>
    <w:rsid w:val="003745FE"/>
    <w:rsid w:val="0037465B"/>
    <w:rsid w:val="003747AB"/>
    <w:rsid w:val="003748B7"/>
    <w:rsid w:val="003749E6"/>
    <w:rsid w:val="003749F5"/>
    <w:rsid w:val="00374A62"/>
    <w:rsid w:val="00374C3A"/>
    <w:rsid w:val="00374FF0"/>
    <w:rsid w:val="0037514C"/>
    <w:rsid w:val="0037530D"/>
    <w:rsid w:val="00375437"/>
    <w:rsid w:val="00375C3D"/>
    <w:rsid w:val="00375E2A"/>
    <w:rsid w:val="00375E59"/>
    <w:rsid w:val="00375ECA"/>
    <w:rsid w:val="00376274"/>
    <w:rsid w:val="00376318"/>
    <w:rsid w:val="00376525"/>
    <w:rsid w:val="003765A7"/>
    <w:rsid w:val="00376769"/>
    <w:rsid w:val="00376772"/>
    <w:rsid w:val="00376829"/>
    <w:rsid w:val="003769BF"/>
    <w:rsid w:val="00376BAD"/>
    <w:rsid w:val="00376C1B"/>
    <w:rsid w:val="00377289"/>
    <w:rsid w:val="003773B6"/>
    <w:rsid w:val="003774AC"/>
    <w:rsid w:val="0037790D"/>
    <w:rsid w:val="003779E9"/>
    <w:rsid w:val="00377E5A"/>
    <w:rsid w:val="00380627"/>
    <w:rsid w:val="00380714"/>
    <w:rsid w:val="003807AC"/>
    <w:rsid w:val="0038086B"/>
    <w:rsid w:val="003808FD"/>
    <w:rsid w:val="00380C21"/>
    <w:rsid w:val="00380F85"/>
    <w:rsid w:val="00381054"/>
    <w:rsid w:val="00381189"/>
    <w:rsid w:val="00381267"/>
    <w:rsid w:val="003815E8"/>
    <w:rsid w:val="00381697"/>
    <w:rsid w:val="0038169E"/>
    <w:rsid w:val="003818CD"/>
    <w:rsid w:val="00381955"/>
    <w:rsid w:val="00381A36"/>
    <w:rsid w:val="00381AB9"/>
    <w:rsid w:val="00381D72"/>
    <w:rsid w:val="00382160"/>
    <w:rsid w:val="003825F7"/>
    <w:rsid w:val="003826B9"/>
    <w:rsid w:val="00382899"/>
    <w:rsid w:val="0038290F"/>
    <w:rsid w:val="00382B7D"/>
    <w:rsid w:val="00382F8F"/>
    <w:rsid w:val="00382FD2"/>
    <w:rsid w:val="0038319F"/>
    <w:rsid w:val="0038337D"/>
    <w:rsid w:val="00383417"/>
    <w:rsid w:val="00383543"/>
    <w:rsid w:val="003837AC"/>
    <w:rsid w:val="00383911"/>
    <w:rsid w:val="003839AD"/>
    <w:rsid w:val="003839B8"/>
    <w:rsid w:val="00383F9C"/>
    <w:rsid w:val="0038430F"/>
    <w:rsid w:val="0038453B"/>
    <w:rsid w:val="00384622"/>
    <w:rsid w:val="00384659"/>
    <w:rsid w:val="003846F4"/>
    <w:rsid w:val="00384854"/>
    <w:rsid w:val="003849D5"/>
    <w:rsid w:val="00384CCD"/>
    <w:rsid w:val="0038514A"/>
    <w:rsid w:val="003851D6"/>
    <w:rsid w:val="0038535F"/>
    <w:rsid w:val="00385366"/>
    <w:rsid w:val="0038550B"/>
    <w:rsid w:val="003855A9"/>
    <w:rsid w:val="003856C4"/>
    <w:rsid w:val="00385704"/>
    <w:rsid w:val="0038586D"/>
    <w:rsid w:val="003858D8"/>
    <w:rsid w:val="00385911"/>
    <w:rsid w:val="0038593D"/>
    <w:rsid w:val="00385DCC"/>
    <w:rsid w:val="003860C5"/>
    <w:rsid w:val="003861F2"/>
    <w:rsid w:val="00386320"/>
    <w:rsid w:val="0038633E"/>
    <w:rsid w:val="00386406"/>
    <w:rsid w:val="003865D9"/>
    <w:rsid w:val="003866E0"/>
    <w:rsid w:val="003868BD"/>
    <w:rsid w:val="003869F8"/>
    <w:rsid w:val="00386E59"/>
    <w:rsid w:val="00386FA1"/>
    <w:rsid w:val="00386FED"/>
    <w:rsid w:val="00387604"/>
    <w:rsid w:val="003877D4"/>
    <w:rsid w:val="00387910"/>
    <w:rsid w:val="00387B12"/>
    <w:rsid w:val="003902AA"/>
    <w:rsid w:val="00390367"/>
    <w:rsid w:val="003903D2"/>
    <w:rsid w:val="0039058A"/>
    <w:rsid w:val="00390803"/>
    <w:rsid w:val="00390A04"/>
    <w:rsid w:val="00390D55"/>
    <w:rsid w:val="00390E95"/>
    <w:rsid w:val="00390E9E"/>
    <w:rsid w:val="00390EE1"/>
    <w:rsid w:val="003911CD"/>
    <w:rsid w:val="003912F8"/>
    <w:rsid w:val="003913E9"/>
    <w:rsid w:val="003913FC"/>
    <w:rsid w:val="00391540"/>
    <w:rsid w:val="003915CE"/>
    <w:rsid w:val="003916D8"/>
    <w:rsid w:val="00391999"/>
    <w:rsid w:val="00391A00"/>
    <w:rsid w:val="00391A5E"/>
    <w:rsid w:val="00391CC7"/>
    <w:rsid w:val="00391D5C"/>
    <w:rsid w:val="00391E02"/>
    <w:rsid w:val="00392448"/>
    <w:rsid w:val="003925A4"/>
    <w:rsid w:val="003926FD"/>
    <w:rsid w:val="0039276D"/>
    <w:rsid w:val="003928A1"/>
    <w:rsid w:val="00392927"/>
    <w:rsid w:val="00392931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2C7"/>
    <w:rsid w:val="00393300"/>
    <w:rsid w:val="00393572"/>
    <w:rsid w:val="00393576"/>
    <w:rsid w:val="0039362A"/>
    <w:rsid w:val="0039366A"/>
    <w:rsid w:val="00393D11"/>
    <w:rsid w:val="00393FAC"/>
    <w:rsid w:val="003941EB"/>
    <w:rsid w:val="0039433F"/>
    <w:rsid w:val="003943CF"/>
    <w:rsid w:val="003944F0"/>
    <w:rsid w:val="003948BB"/>
    <w:rsid w:val="00394920"/>
    <w:rsid w:val="00394A16"/>
    <w:rsid w:val="00394D01"/>
    <w:rsid w:val="00394DD6"/>
    <w:rsid w:val="00394E32"/>
    <w:rsid w:val="00394E43"/>
    <w:rsid w:val="00394E81"/>
    <w:rsid w:val="00394EBC"/>
    <w:rsid w:val="00394F9B"/>
    <w:rsid w:val="0039501A"/>
    <w:rsid w:val="00395021"/>
    <w:rsid w:val="0039531C"/>
    <w:rsid w:val="003954AA"/>
    <w:rsid w:val="00395A44"/>
    <w:rsid w:val="00395BB0"/>
    <w:rsid w:val="00395C8D"/>
    <w:rsid w:val="00395E58"/>
    <w:rsid w:val="00396176"/>
    <w:rsid w:val="003962AC"/>
    <w:rsid w:val="0039647E"/>
    <w:rsid w:val="00396876"/>
    <w:rsid w:val="00396A7F"/>
    <w:rsid w:val="00396CF7"/>
    <w:rsid w:val="00396DC7"/>
    <w:rsid w:val="00396E24"/>
    <w:rsid w:val="00396E96"/>
    <w:rsid w:val="0039708A"/>
    <w:rsid w:val="0039766F"/>
    <w:rsid w:val="00397856"/>
    <w:rsid w:val="00397C1C"/>
    <w:rsid w:val="00397DF4"/>
    <w:rsid w:val="00397EEF"/>
    <w:rsid w:val="003A00E6"/>
    <w:rsid w:val="003A0161"/>
    <w:rsid w:val="003A034A"/>
    <w:rsid w:val="003A0415"/>
    <w:rsid w:val="003A04A7"/>
    <w:rsid w:val="003A0683"/>
    <w:rsid w:val="003A0983"/>
    <w:rsid w:val="003A0A2E"/>
    <w:rsid w:val="003A0A91"/>
    <w:rsid w:val="003A0CCC"/>
    <w:rsid w:val="003A0D56"/>
    <w:rsid w:val="003A0F57"/>
    <w:rsid w:val="003A107E"/>
    <w:rsid w:val="003A12D7"/>
    <w:rsid w:val="003A14DA"/>
    <w:rsid w:val="003A17AB"/>
    <w:rsid w:val="003A1986"/>
    <w:rsid w:val="003A1A9E"/>
    <w:rsid w:val="003A1B2D"/>
    <w:rsid w:val="003A1B5C"/>
    <w:rsid w:val="003A1CCA"/>
    <w:rsid w:val="003A1D69"/>
    <w:rsid w:val="003A1E40"/>
    <w:rsid w:val="003A1E59"/>
    <w:rsid w:val="003A1EE6"/>
    <w:rsid w:val="003A230C"/>
    <w:rsid w:val="003A2314"/>
    <w:rsid w:val="003A2343"/>
    <w:rsid w:val="003A23D8"/>
    <w:rsid w:val="003A24D6"/>
    <w:rsid w:val="003A24DA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36A"/>
    <w:rsid w:val="003A3397"/>
    <w:rsid w:val="003A33FE"/>
    <w:rsid w:val="003A3414"/>
    <w:rsid w:val="003A3542"/>
    <w:rsid w:val="003A3604"/>
    <w:rsid w:val="003A379B"/>
    <w:rsid w:val="003A3918"/>
    <w:rsid w:val="003A39BA"/>
    <w:rsid w:val="003A3B4E"/>
    <w:rsid w:val="003A3B7A"/>
    <w:rsid w:val="003A3D7B"/>
    <w:rsid w:val="003A3E62"/>
    <w:rsid w:val="003A3E7A"/>
    <w:rsid w:val="003A40C6"/>
    <w:rsid w:val="003A4251"/>
    <w:rsid w:val="003A4538"/>
    <w:rsid w:val="003A4875"/>
    <w:rsid w:val="003A48C0"/>
    <w:rsid w:val="003A48ED"/>
    <w:rsid w:val="003A4AC4"/>
    <w:rsid w:val="003A4ACE"/>
    <w:rsid w:val="003A4D26"/>
    <w:rsid w:val="003A5054"/>
    <w:rsid w:val="003A52B4"/>
    <w:rsid w:val="003A53F0"/>
    <w:rsid w:val="003A56E8"/>
    <w:rsid w:val="003A59CD"/>
    <w:rsid w:val="003A5A26"/>
    <w:rsid w:val="003A5A92"/>
    <w:rsid w:val="003A612C"/>
    <w:rsid w:val="003A6197"/>
    <w:rsid w:val="003A61F4"/>
    <w:rsid w:val="003A64AB"/>
    <w:rsid w:val="003A6670"/>
    <w:rsid w:val="003A6717"/>
    <w:rsid w:val="003A6871"/>
    <w:rsid w:val="003A6A0B"/>
    <w:rsid w:val="003A6C18"/>
    <w:rsid w:val="003A6C42"/>
    <w:rsid w:val="003A6D12"/>
    <w:rsid w:val="003A6E39"/>
    <w:rsid w:val="003A6E52"/>
    <w:rsid w:val="003A6F20"/>
    <w:rsid w:val="003A6F78"/>
    <w:rsid w:val="003A7142"/>
    <w:rsid w:val="003A75AE"/>
    <w:rsid w:val="003A7895"/>
    <w:rsid w:val="003A7A8C"/>
    <w:rsid w:val="003A7BA4"/>
    <w:rsid w:val="003A7CC1"/>
    <w:rsid w:val="003A7F92"/>
    <w:rsid w:val="003A7FD8"/>
    <w:rsid w:val="003B02CC"/>
    <w:rsid w:val="003B03B6"/>
    <w:rsid w:val="003B0406"/>
    <w:rsid w:val="003B0489"/>
    <w:rsid w:val="003B0E9B"/>
    <w:rsid w:val="003B1069"/>
    <w:rsid w:val="003B11FA"/>
    <w:rsid w:val="003B12F0"/>
    <w:rsid w:val="003B139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2E0F"/>
    <w:rsid w:val="003B32A0"/>
    <w:rsid w:val="003B335E"/>
    <w:rsid w:val="003B343D"/>
    <w:rsid w:val="003B351B"/>
    <w:rsid w:val="003B37D3"/>
    <w:rsid w:val="003B3903"/>
    <w:rsid w:val="003B3914"/>
    <w:rsid w:val="003B3955"/>
    <w:rsid w:val="003B39E3"/>
    <w:rsid w:val="003B39FA"/>
    <w:rsid w:val="003B3A7E"/>
    <w:rsid w:val="003B3B5A"/>
    <w:rsid w:val="003B41A3"/>
    <w:rsid w:val="003B41FD"/>
    <w:rsid w:val="003B4534"/>
    <w:rsid w:val="003B45E6"/>
    <w:rsid w:val="003B46F4"/>
    <w:rsid w:val="003B4823"/>
    <w:rsid w:val="003B4870"/>
    <w:rsid w:val="003B48D4"/>
    <w:rsid w:val="003B490C"/>
    <w:rsid w:val="003B4B1D"/>
    <w:rsid w:val="003B4B2D"/>
    <w:rsid w:val="003B4D15"/>
    <w:rsid w:val="003B56D7"/>
    <w:rsid w:val="003B575C"/>
    <w:rsid w:val="003B576C"/>
    <w:rsid w:val="003B5832"/>
    <w:rsid w:val="003B5B6B"/>
    <w:rsid w:val="003B5D74"/>
    <w:rsid w:val="003B5FE9"/>
    <w:rsid w:val="003B6331"/>
    <w:rsid w:val="003B63F6"/>
    <w:rsid w:val="003B64A4"/>
    <w:rsid w:val="003B6563"/>
    <w:rsid w:val="003B6635"/>
    <w:rsid w:val="003B67F7"/>
    <w:rsid w:val="003B682B"/>
    <w:rsid w:val="003B6CE9"/>
    <w:rsid w:val="003B6DE7"/>
    <w:rsid w:val="003B6E6F"/>
    <w:rsid w:val="003B7052"/>
    <w:rsid w:val="003B7285"/>
    <w:rsid w:val="003B72D3"/>
    <w:rsid w:val="003B734E"/>
    <w:rsid w:val="003B7893"/>
    <w:rsid w:val="003B7AB8"/>
    <w:rsid w:val="003B7F04"/>
    <w:rsid w:val="003C020C"/>
    <w:rsid w:val="003C0489"/>
    <w:rsid w:val="003C0543"/>
    <w:rsid w:val="003C0569"/>
    <w:rsid w:val="003C05AF"/>
    <w:rsid w:val="003C05BB"/>
    <w:rsid w:val="003C0E3B"/>
    <w:rsid w:val="003C1027"/>
    <w:rsid w:val="003C11DE"/>
    <w:rsid w:val="003C1444"/>
    <w:rsid w:val="003C1607"/>
    <w:rsid w:val="003C168E"/>
    <w:rsid w:val="003C1792"/>
    <w:rsid w:val="003C1B6F"/>
    <w:rsid w:val="003C1C0D"/>
    <w:rsid w:val="003C1F3B"/>
    <w:rsid w:val="003C1F74"/>
    <w:rsid w:val="003C1F8C"/>
    <w:rsid w:val="003C1FEB"/>
    <w:rsid w:val="003C23A6"/>
    <w:rsid w:val="003C2C69"/>
    <w:rsid w:val="003C2D87"/>
    <w:rsid w:val="003C2F32"/>
    <w:rsid w:val="003C2F76"/>
    <w:rsid w:val="003C303F"/>
    <w:rsid w:val="003C31B0"/>
    <w:rsid w:val="003C339E"/>
    <w:rsid w:val="003C3438"/>
    <w:rsid w:val="003C3453"/>
    <w:rsid w:val="003C36E1"/>
    <w:rsid w:val="003C3965"/>
    <w:rsid w:val="003C3F56"/>
    <w:rsid w:val="003C40B7"/>
    <w:rsid w:val="003C41B6"/>
    <w:rsid w:val="003C441F"/>
    <w:rsid w:val="003C4420"/>
    <w:rsid w:val="003C4577"/>
    <w:rsid w:val="003C459B"/>
    <w:rsid w:val="003C45C6"/>
    <w:rsid w:val="003C461C"/>
    <w:rsid w:val="003C4685"/>
    <w:rsid w:val="003C4947"/>
    <w:rsid w:val="003C4B40"/>
    <w:rsid w:val="003C4CAD"/>
    <w:rsid w:val="003C4FBA"/>
    <w:rsid w:val="003C5139"/>
    <w:rsid w:val="003C53AE"/>
    <w:rsid w:val="003C53C2"/>
    <w:rsid w:val="003C548E"/>
    <w:rsid w:val="003C57E8"/>
    <w:rsid w:val="003C5B25"/>
    <w:rsid w:val="003C5BE5"/>
    <w:rsid w:val="003C5C7E"/>
    <w:rsid w:val="003C5E99"/>
    <w:rsid w:val="003C6355"/>
    <w:rsid w:val="003C65BF"/>
    <w:rsid w:val="003C6698"/>
    <w:rsid w:val="003C6847"/>
    <w:rsid w:val="003C6987"/>
    <w:rsid w:val="003C6A85"/>
    <w:rsid w:val="003C6E1B"/>
    <w:rsid w:val="003C6E20"/>
    <w:rsid w:val="003C6E6B"/>
    <w:rsid w:val="003C6E9F"/>
    <w:rsid w:val="003C6FF8"/>
    <w:rsid w:val="003C707F"/>
    <w:rsid w:val="003C70BA"/>
    <w:rsid w:val="003C7225"/>
    <w:rsid w:val="003C78A1"/>
    <w:rsid w:val="003C7A59"/>
    <w:rsid w:val="003C7AAC"/>
    <w:rsid w:val="003C7BC1"/>
    <w:rsid w:val="003C7C82"/>
    <w:rsid w:val="003C7E05"/>
    <w:rsid w:val="003C7E0B"/>
    <w:rsid w:val="003D00AA"/>
    <w:rsid w:val="003D02C5"/>
    <w:rsid w:val="003D0558"/>
    <w:rsid w:val="003D0729"/>
    <w:rsid w:val="003D0929"/>
    <w:rsid w:val="003D09F5"/>
    <w:rsid w:val="003D0A08"/>
    <w:rsid w:val="003D0A91"/>
    <w:rsid w:val="003D0A9D"/>
    <w:rsid w:val="003D0BB1"/>
    <w:rsid w:val="003D0D26"/>
    <w:rsid w:val="003D0EC1"/>
    <w:rsid w:val="003D0F26"/>
    <w:rsid w:val="003D1322"/>
    <w:rsid w:val="003D14A3"/>
    <w:rsid w:val="003D1557"/>
    <w:rsid w:val="003D156C"/>
    <w:rsid w:val="003D15B4"/>
    <w:rsid w:val="003D17F8"/>
    <w:rsid w:val="003D198C"/>
    <w:rsid w:val="003D1B23"/>
    <w:rsid w:val="003D1D5F"/>
    <w:rsid w:val="003D1E1E"/>
    <w:rsid w:val="003D1F48"/>
    <w:rsid w:val="003D1F60"/>
    <w:rsid w:val="003D1FF2"/>
    <w:rsid w:val="003D22FA"/>
    <w:rsid w:val="003D26A4"/>
    <w:rsid w:val="003D2897"/>
    <w:rsid w:val="003D291E"/>
    <w:rsid w:val="003D29CE"/>
    <w:rsid w:val="003D2CB0"/>
    <w:rsid w:val="003D2F17"/>
    <w:rsid w:val="003D2FA6"/>
    <w:rsid w:val="003D33B7"/>
    <w:rsid w:val="003D37CB"/>
    <w:rsid w:val="003D3822"/>
    <w:rsid w:val="003D3B76"/>
    <w:rsid w:val="003D3C21"/>
    <w:rsid w:val="003D3C6C"/>
    <w:rsid w:val="003D3D5E"/>
    <w:rsid w:val="003D3F9E"/>
    <w:rsid w:val="003D3FE5"/>
    <w:rsid w:val="003D4082"/>
    <w:rsid w:val="003D40FD"/>
    <w:rsid w:val="003D410F"/>
    <w:rsid w:val="003D43F7"/>
    <w:rsid w:val="003D44B2"/>
    <w:rsid w:val="003D46CB"/>
    <w:rsid w:val="003D4732"/>
    <w:rsid w:val="003D4764"/>
    <w:rsid w:val="003D495A"/>
    <w:rsid w:val="003D4D4F"/>
    <w:rsid w:val="003D4EEF"/>
    <w:rsid w:val="003D5022"/>
    <w:rsid w:val="003D5033"/>
    <w:rsid w:val="003D518C"/>
    <w:rsid w:val="003D546B"/>
    <w:rsid w:val="003D568A"/>
    <w:rsid w:val="003D576B"/>
    <w:rsid w:val="003D5845"/>
    <w:rsid w:val="003D5C8F"/>
    <w:rsid w:val="003D5E2A"/>
    <w:rsid w:val="003D5FC3"/>
    <w:rsid w:val="003D6014"/>
    <w:rsid w:val="003D6384"/>
    <w:rsid w:val="003D63E2"/>
    <w:rsid w:val="003D6680"/>
    <w:rsid w:val="003D67C3"/>
    <w:rsid w:val="003D682F"/>
    <w:rsid w:val="003D6911"/>
    <w:rsid w:val="003D6BD8"/>
    <w:rsid w:val="003D7139"/>
    <w:rsid w:val="003D7636"/>
    <w:rsid w:val="003D76CE"/>
    <w:rsid w:val="003D7827"/>
    <w:rsid w:val="003D798E"/>
    <w:rsid w:val="003D7C8A"/>
    <w:rsid w:val="003D7DD3"/>
    <w:rsid w:val="003D7E72"/>
    <w:rsid w:val="003D7FCD"/>
    <w:rsid w:val="003D7FCF"/>
    <w:rsid w:val="003E001E"/>
    <w:rsid w:val="003E0088"/>
    <w:rsid w:val="003E0125"/>
    <w:rsid w:val="003E0131"/>
    <w:rsid w:val="003E0152"/>
    <w:rsid w:val="003E019C"/>
    <w:rsid w:val="003E057F"/>
    <w:rsid w:val="003E0888"/>
    <w:rsid w:val="003E093E"/>
    <w:rsid w:val="003E0C6A"/>
    <w:rsid w:val="003E0E32"/>
    <w:rsid w:val="003E11A7"/>
    <w:rsid w:val="003E1542"/>
    <w:rsid w:val="003E17D3"/>
    <w:rsid w:val="003E1946"/>
    <w:rsid w:val="003E19E9"/>
    <w:rsid w:val="003E1AB3"/>
    <w:rsid w:val="003E1AE2"/>
    <w:rsid w:val="003E1DAA"/>
    <w:rsid w:val="003E1DC1"/>
    <w:rsid w:val="003E2344"/>
    <w:rsid w:val="003E2B15"/>
    <w:rsid w:val="003E2BFF"/>
    <w:rsid w:val="003E2D03"/>
    <w:rsid w:val="003E2DE1"/>
    <w:rsid w:val="003E2E7F"/>
    <w:rsid w:val="003E3004"/>
    <w:rsid w:val="003E30E5"/>
    <w:rsid w:val="003E3106"/>
    <w:rsid w:val="003E3476"/>
    <w:rsid w:val="003E3752"/>
    <w:rsid w:val="003E38FA"/>
    <w:rsid w:val="003E3A59"/>
    <w:rsid w:val="003E3A67"/>
    <w:rsid w:val="003E3AA4"/>
    <w:rsid w:val="003E3C59"/>
    <w:rsid w:val="003E3CE1"/>
    <w:rsid w:val="003E3EFC"/>
    <w:rsid w:val="003E3F95"/>
    <w:rsid w:val="003E3FCA"/>
    <w:rsid w:val="003E40E1"/>
    <w:rsid w:val="003E4942"/>
    <w:rsid w:val="003E4CC8"/>
    <w:rsid w:val="003E4D61"/>
    <w:rsid w:val="003E4F17"/>
    <w:rsid w:val="003E5015"/>
    <w:rsid w:val="003E511B"/>
    <w:rsid w:val="003E519A"/>
    <w:rsid w:val="003E530D"/>
    <w:rsid w:val="003E533B"/>
    <w:rsid w:val="003E53D6"/>
    <w:rsid w:val="003E5438"/>
    <w:rsid w:val="003E5858"/>
    <w:rsid w:val="003E5A06"/>
    <w:rsid w:val="003E5ADF"/>
    <w:rsid w:val="003E5B79"/>
    <w:rsid w:val="003E5BE7"/>
    <w:rsid w:val="003E5C4D"/>
    <w:rsid w:val="003E6005"/>
    <w:rsid w:val="003E612A"/>
    <w:rsid w:val="003E61AF"/>
    <w:rsid w:val="003E6279"/>
    <w:rsid w:val="003E62FC"/>
    <w:rsid w:val="003E6310"/>
    <w:rsid w:val="003E65DC"/>
    <w:rsid w:val="003E6A00"/>
    <w:rsid w:val="003E6B7D"/>
    <w:rsid w:val="003E6BC6"/>
    <w:rsid w:val="003E6DDF"/>
    <w:rsid w:val="003E6F83"/>
    <w:rsid w:val="003E7059"/>
    <w:rsid w:val="003E712B"/>
    <w:rsid w:val="003E723C"/>
    <w:rsid w:val="003E7309"/>
    <w:rsid w:val="003E737E"/>
    <w:rsid w:val="003E780D"/>
    <w:rsid w:val="003E780F"/>
    <w:rsid w:val="003E793A"/>
    <w:rsid w:val="003E7AE9"/>
    <w:rsid w:val="003E7AEB"/>
    <w:rsid w:val="003E7C17"/>
    <w:rsid w:val="003E7FE6"/>
    <w:rsid w:val="003F03E7"/>
    <w:rsid w:val="003F0525"/>
    <w:rsid w:val="003F07AE"/>
    <w:rsid w:val="003F084E"/>
    <w:rsid w:val="003F092F"/>
    <w:rsid w:val="003F09B9"/>
    <w:rsid w:val="003F09FC"/>
    <w:rsid w:val="003F0A26"/>
    <w:rsid w:val="003F0B57"/>
    <w:rsid w:val="003F0C51"/>
    <w:rsid w:val="003F0C98"/>
    <w:rsid w:val="003F0F71"/>
    <w:rsid w:val="003F11B1"/>
    <w:rsid w:val="003F1356"/>
    <w:rsid w:val="003F1613"/>
    <w:rsid w:val="003F1671"/>
    <w:rsid w:val="003F176F"/>
    <w:rsid w:val="003F178C"/>
    <w:rsid w:val="003F1815"/>
    <w:rsid w:val="003F1C1E"/>
    <w:rsid w:val="003F1E69"/>
    <w:rsid w:val="003F1F3A"/>
    <w:rsid w:val="003F2158"/>
    <w:rsid w:val="003F220A"/>
    <w:rsid w:val="003F2324"/>
    <w:rsid w:val="003F23A3"/>
    <w:rsid w:val="003F256A"/>
    <w:rsid w:val="003F2601"/>
    <w:rsid w:val="003F297E"/>
    <w:rsid w:val="003F2C25"/>
    <w:rsid w:val="003F31EC"/>
    <w:rsid w:val="003F368B"/>
    <w:rsid w:val="003F395A"/>
    <w:rsid w:val="003F396F"/>
    <w:rsid w:val="003F3CFC"/>
    <w:rsid w:val="003F3D9F"/>
    <w:rsid w:val="003F3F30"/>
    <w:rsid w:val="003F45BD"/>
    <w:rsid w:val="003F45CA"/>
    <w:rsid w:val="003F45E0"/>
    <w:rsid w:val="003F4630"/>
    <w:rsid w:val="003F4688"/>
    <w:rsid w:val="003F46EA"/>
    <w:rsid w:val="003F4872"/>
    <w:rsid w:val="003F4BEF"/>
    <w:rsid w:val="003F4FEC"/>
    <w:rsid w:val="003F51FC"/>
    <w:rsid w:val="003F52BF"/>
    <w:rsid w:val="003F589C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6C"/>
    <w:rsid w:val="003F65B3"/>
    <w:rsid w:val="003F678D"/>
    <w:rsid w:val="003F698D"/>
    <w:rsid w:val="003F6A20"/>
    <w:rsid w:val="003F6B2C"/>
    <w:rsid w:val="003F6B63"/>
    <w:rsid w:val="003F6C29"/>
    <w:rsid w:val="003F6DC9"/>
    <w:rsid w:val="003F7150"/>
    <w:rsid w:val="003F71E1"/>
    <w:rsid w:val="003F7468"/>
    <w:rsid w:val="003F7472"/>
    <w:rsid w:val="003F7605"/>
    <w:rsid w:val="003F7622"/>
    <w:rsid w:val="003F77BD"/>
    <w:rsid w:val="003F7987"/>
    <w:rsid w:val="003F79CD"/>
    <w:rsid w:val="003F79D4"/>
    <w:rsid w:val="003F79E3"/>
    <w:rsid w:val="003F79F3"/>
    <w:rsid w:val="003F7D54"/>
    <w:rsid w:val="003F7EC9"/>
    <w:rsid w:val="003F7EF5"/>
    <w:rsid w:val="00400182"/>
    <w:rsid w:val="004001A1"/>
    <w:rsid w:val="004001C3"/>
    <w:rsid w:val="0040039B"/>
    <w:rsid w:val="004003E5"/>
    <w:rsid w:val="00400791"/>
    <w:rsid w:val="00400C07"/>
    <w:rsid w:val="00400C8A"/>
    <w:rsid w:val="00400D0B"/>
    <w:rsid w:val="00401047"/>
    <w:rsid w:val="00401242"/>
    <w:rsid w:val="00401486"/>
    <w:rsid w:val="004014FC"/>
    <w:rsid w:val="00401544"/>
    <w:rsid w:val="004015EB"/>
    <w:rsid w:val="00401600"/>
    <w:rsid w:val="00401BEF"/>
    <w:rsid w:val="00401BF2"/>
    <w:rsid w:val="00401D05"/>
    <w:rsid w:val="00401ECD"/>
    <w:rsid w:val="00401FDB"/>
    <w:rsid w:val="004021A7"/>
    <w:rsid w:val="004022CB"/>
    <w:rsid w:val="0040237D"/>
    <w:rsid w:val="004025B4"/>
    <w:rsid w:val="004027C3"/>
    <w:rsid w:val="00402A89"/>
    <w:rsid w:val="00402C5C"/>
    <w:rsid w:val="00402EBC"/>
    <w:rsid w:val="00402FD1"/>
    <w:rsid w:val="0040343D"/>
    <w:rsid w:val="004035FA"/>
    <w:rsid w:val="00403A2C"/>
    <w:rsid w:val="00403FB6"/>
    <w:rsid w:val="00404093"/>
    <w:rsid w:val="00404188"/>
    <w:rsid w:val="00404285"/>
    <w:rsid w:val="004042D7"/>
    <w:rsid w:val="004046DD"/>
    <w:rsid w:val="0040497B"/>
    <w:rsid w:val="004049C2"/>
    <w:rsid w:val="00405121"/>
    <w:rsid w:val="00405405"/>
    <w:rsid w:val="004055F8"/>
    <w:rsid w:val="00405A6B"/>
    <w:rsid w:val="00405B16"/>
    <w:rsid w:val="0040607F"/>
    <w:rsid w:val="004063B9"/>
    <w:rsid w:val="004064C7"/>
    <w:rsid w:val="004064F0"/>
    <w:rsid w:val="00406605"/>
    <w:rsid w:val="00406631"/>
    <w:rsid w:val="004066F1"/>
    <w:rsid w:val="0040683F"/>
    <w:rsid w:val="00406879"/>
    <w:rsid w:val="004068C7"/>
    <w:rsid w:val="00406C8B"/>
    <w:rsid w:val="00406D8E"/>
    <w:rsid w:val="00406EB7"/>
    <w:rsid w:val="00406EE5"/>
    <w:rsid w:val="00406EF2"/>
    <w:rsid w:val="00406F78"/>
    <w:rsid w:val="00406FB9"/>
    <w:rsid w:val="00407138"/>
    <w:rsid w:val="00407142"/>
    <w:rsid w:val="0040729B"/>
    <w:rsid w:val="0040738C"/>
    <w:rsid w:val="004073DC"/>
    <w:rsid w:val="00407405"/>
    <w:rsid w:val="0040743D"/>
    <w:rsid w:val="004076EE"/>
    <w:rsid w:val="0040777C"/>
    <w:rsid w:val="00407B3A"/>
    <w:rsid w:val="00407C2A"/>
    <w:rsid w:val="00407F1A"/>
    <w:rsid w:val="00407FD4"/>
    <w:rsid w:val="004100C7"/>
    <w:rsid w:val="0041011E"/>
    <w:rsid w:val="004101EB"/>
    <w:rsid w:val="004104BF"/>
    <w:rsid w:val="00410A95"/>
    <w:rsid w:val="00410B92"/>
    <w:rsid w:val="00410BA3"/>
    <w:rsid w:val="00410BF0"/>
    <w:rsid w:val="00410C52"/>
    <w:rsid w:val="00410CB5"/>
    <w:rsid w:val="00410D15"/>
    <w:rsid w:val="00410EC6"/>
    <w:rsid w:val="00410F6B"/>
    <w:rsid w:val="004110EF"/>
    <w:rsid w:val="00411113"/>
    <w:rsid w:val="00411620"/>
    <w:rsid w:val="00411B17"/>
    <w:rsid w:val="00411F2F"/>
    <w:rsid w:val="004122F1"/>
    <w:rsid w:val="00412449"/>
    <w:rsid w:val="004125D8"/>
    <w:rsid w:val="00412662"/>
    <w:rsid w:val="0041266B"/>
    <w:rsid w:val="0041267B"/>
    <w:rsid w:val="004126F3"/>
    <w:rsid w:val="00412877"/>
    <w:rsid w:val="00412C08"/>
    <w:rsid w:val="00412C26"/>
    <w:rsid w:val="0041316F"/>
    <w:rsid w:val="004132A4"/>
    <w:rsid w:val="0041359D"/>
    <w:rsid w:val="00413833"/>
    <w:rsid w:val="004138C4"/>
    <w:rsid w:val="00413A75"/>
    <w:rsid w:val="00413AC3"/>
    <w:rsid w:val="00413B53"/>
    <w:rsid w:val="00413F16"/>
    <w:rsid w:val="0041406D"/>
    <w:rsid w:val="00414195"/>
    <w:rsid w:val="0041445D"/>
    <w:rsid w:val="004144C8"/>
    <w:rsid w:val="0041454D"/>
    <w:rsid w:val="0041477F"/>
    <w:rsid w:val="00414BFB"/>
    <w:rsid w:val="00414C09"/>
    <w:rsid w:val="00414CF7"/>
    <w:rsid w:val="00414D2E"/>
    <w:rsid w:val="00414E2D"/>
    <w:rsid w:val="00414EA8"/>
    <w:rsid w:val="00415041"/>
    <w:rsid w:val="00415193"/>
    <w:rsid w:val="0041526D"/>
    <w:rsid w:val="00415491"/>
    <w:rsid w:val="004156B7"/>
    <w:rsid w:val="00415869"/>
    <w:rsid w:val="00415AE1"/>
    <w:rsid w:val="00415C1C"/>
    <w:rsid w:val="00415D9F"/>
    <w:rsid w:val="00415E27"/>
    <w:rsid w:val="00415E73"/>
    <w:rsid w:val="004160C4"/>
    <w:rsid w:val="0041618A"/>
    <w:rsid w:val="0041624E"/>
    <w:rsid w:val="00416331"/>
    <w:rsid w:val="00416387"/>
    <w:rsid w:val="004163F1"/>
    <w:rsid w:val="00416439"/>
    <w:rsid w:val="004165C7"/>
    <w:rsid w:val="004168BC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0C0"/>
    <w:rsid w:val="004171FF"/>
    <w:rsid w:val="0041720B"/>
    <w:rsid w:val="0041720E"/>
    <w:rsid w:val="0041727A"/>
    <w:rsid w:val="004177BF"/>
    <w:rsid w:val="004178E2"/>
    <w:rsid w:val="00417A99"/>
    <w:rsid w:val="00417F3E"/>
    <w:rsid w:val="0042010E"/>
    <w:rsid w:val="004201EE"/>
    <w:rsid w:val="0042051A"/>
    <w:rsid w:val="004205F7"/>
    <w:rsid w:val="004208E6"/>
    <w:rsid w:val="0042098E"/>
    <w:rsid w:val="00420C0A"/>
    <w:rsid w:val="00420F3E"/>
    <w:rsid w:val="0042112E"/>
    <w:rsid w:val="004217B6"/>
    <w:rsid w:val="0042187B"/>
    <w:rsid w:val="004219B8"/>
    <w:rsid w:val="00421A1C"/>
    <w:rsid w:val="00421B39"/>
    <w:rsid w:val="00421C07"/>
    <w:rsid w:val="00421F99"/>
    <w:rsid w:val="00421FA4"/>
    <w:rsid w:val="00422143"/>
    <w:rsid w:val="00422403"/>
    <w:rsid w:val="004227B0"/>
    <w:rsid w:val="00422911"/>
    <w:rsid w:val="00422A45"/>
    <w:rsid w:val="00422C4A"/>
    <w:rsid w:val="00422D85"/>
    <w:rsid w:val="00422E91"/>
    <w:rsid w:val="0042324B"/>
    <w:rsid w:val="004232C8"/>
    <w:rsid w:val="00423400"/>
    <w:rsid w:val="004234FE"/>
    <w:rsid w:val="004237BF"/>
    <w:rsid w:val="00423918"/>
    <w:rsid w:val="00423991"/>
    <w:rsid w:val="00423A98"/>
    <w:rsid w:val="004240CA"/>
    <w:rsid w:val="0042414A"/>
    <w:rsid w:val="00424486"/>
    <w:rsid w:val="00424546"/>
    <w:rsid w:val="004245FE"/>
    <w:rsid w:val="004246A8"/>
    <w:rsid w:val="00424925"/>
    <w:rsid w:val="00424926"/>
    <w:rsid w:val="00424A7B"/>
    <w:rsid w:val="00424B45"/>
    <w:rsid w:val="00424B56"/>
    <w:rsid w:val="00424FEB"/>
    <w:rsid w:val="00425381"/>
    <w:rsid w:val="00425468"/>
    <w:rsid w:val="004254CE"/>
    <w:rsid w:val="00425523"/>
    <w:rsid w:val="0042559E"/>
    <w:rsid w:val="00425923"/>
    <w:rsid w:val="004259FB"/>
    <w:rsid w:val="00425A9F"/>
    <w:rsid w:val="00425B06"/>
    <w:rsid w:val="00425C74"/>
    <w:rsid w:val="00425D62"/>
    <w:rsid w:val="0042603F"/>
    <w:rsid w:val="004260F7"/>
    <w:rsid w:val="004263AA"/>
    <w:rsid w:val="004263E0"/>
    <w:rsid w:val="004264DA"/>
    <w:rsid w:val="00426732"/>
    <w:rsid w:val="00426753"/>
    <w:rsid w:val="00426B3E"/>
    <w:rsid w:val="00426D77"/>
    <w:rsid w:val="00427345"/>
    <w:rsid w:val="00427488"/>
    <w:rsid w:val="00427504"/>
    <w:rsid w:val="004275A6"/>
    <w:rsid w:val="004276CA"/>
    <w:rsid w:val="00427A1E"/>
    <w:rsid w:val="00427AD8"/>
    <w:rsid w:val="00427E28"/>
    <w:rsid w:val="00427FD9"/>
    <w:rsid w:val="00430082"/>
    <w:rsid w:val="00430480"/>
    <w:rsid w:val="0043061C"/>
    <w:rsid w:val="00430736"/>
    <w:rsid w:val="004307A6"/>
    <w:rsid w:val="00430A6C"/>
    <w:rsid w:val="00430AAD"/>
    <w:rsid w:val="00430CEC"/>
    <w:rsid w:val="00431191"/>
    <w:rsid w:val="004313F0"/>
    <w:rsid w:val="0043140B"/>
    <w:rsid w:val="00431A6C"/>
    <w:rsid w:val="00431AF1"/>
    <w:rsid w:val="00431B41"/>
    <w:rsid w:val="00431D52"/>
    <w:rsid w:val="00431D68"/>
    <w:rsid w:val="00431D9D"/>
    <w:rsid w:val="00431DC9"/>
    <w:rsid w:val="00431E68"/>
    <w:rsid w:val="00432237"/>
    <w:rsid w:val="0043262D"/>
    <w:rsid w:val="0043278A"/>
    <w:rsid w:val="004327AA"/>
    <w:rsid w:val="00432951"/>
    <w:rsid w:val="00432C17"/>
    <w:rsid w:val="00432F87"/>
    <w:rsid w:val="0043302E"/>
    <w:rsid w:val="0043316D"/>
    <w:rsid w:val="00433341"/>
    <w:rsid w:val="0043344A"/>
    <w:rsid w:val="004335A6"/>
    <w:rsid w:val="0043368E"/>
    <w:rsid w:val="00433840"/>
    <w:rsid w:val="00433B74"/>
    <w:rsid w:val="00433D7C"/>
    <w:rsid w:val="00433D8A"/>
    <w:rsid w:val="00433E9C"/>
    <w:rsid w:val="00433FD8"/>
    <w:rsid w:val="0043411E"/>
    <w:rsid w:val="004341C9"/>
    <w:rsid w:val="004341D3"/>
    <w:rsid w:val="0043435A"/>
    <w:rsid w:val="004343CF"/>
    <w:rsid w:val="00434867"/>
    <w:rsid w:val="00434982"/>
    <w:rsid w:val="00434F5C"/>
    <w:rsid w:val="00435082"/>
    <w:rsid w:val="0043520D"/>
    <w:rsid w:val="00435211"/>
    <w:rsid w:val="004353D5"/>
    <w:rsid w:val="0043556D"/>
    <w:rsid w:val="00435676"/>
    <w:rsid w:val="00435942"/>
    <w:rsid w:val="00435C5B"/>
    <w:rsid w:val="00435C8D"/>
    <w:rsid w:val="00435CD3"/>
    <w:rsid w:val="00435FED"/>
    <w:rsid w:val="00436044"/>
    <w:rsid w:val="004360CD"/>
    <w:rsid w:val="0043649E"/>
    <w:rsid w:val="0043655B"/>
    <w:rsid w:val="00436645"/>
    <w:rsid w:val="00436673"/>
    <w:rsid w:val="00436831"/>
    <w:rsid w:val="0043696A"/>
    <w:rsid w:val="004369AE"/>
    <w:rsid w:val="00436BAC"/>
    <w:rsid w:val="00436BDB"/>
    <w:rsid w:val="00437225"/>
    <w:rsid w:val="004373BC"/>
    <w:rsid w:val="004373C7"/>
    <w:rsid w:val="00437418"/>
    <w:rsid w:val="0043749E"/>
    <w:rsid w:val="004374DC"/>
    <w:rsid w:val="00440061"/>
    <w:rsid w:val="0044045F"/>
    <w:rsid w:val="004404DD"/>
    <w:rsid w:val="004405AC"/>
    <w:rsid w:val="004409CD"/>
    <w:rsid w:val="00440E98"/>
    <w:rsid w:val="00440EE5"/>
    <w:rsid w:val="00440F4C"/>
    <w:rsid w:val="0044116A"/>
    <w:rsid w:val="00441509"/>
    <w:rsid w:val="004415B3"/>
    <w:rsid w:val="004415B6"/>
    <w:rsid w:val="004415FF"/>
    <w:rsid w:val="004416DD"/>
    <w:rsid w:val="004417B3"/>
    <w:rsid w:val="00441979"/>
    <w:rsid w:val="00441A9F"/>
    <w:rsid w:val="00441AEF"/>
    <w:rsid w:val="00441C4D"/>
    <w:rsid w:val="00441E6A"/>
    <w:rsid w:val="00441F08"/>
    <w:rsid w:val="004422AC"/>
    <w:rsid w:val="004422F2"/>
    <w:rsid w:val="00442344"/>
    <w:rsid w:val="004424A7"/>
    <w:rsid w:val="0044255D"/>
    <w:rsid w:val="0044294D"/>
    <w:rsid w:val="00442DA2"/>
    <w:rsid w:val="00442DCA"/>
    <w:rsid w:val="00442F94"/>
    <w:rsid w:val="00442FAC"/>
    <w:rsid w:val="00443106"/>
    <w:rsid w:val="004431E5"/>
    <w:rsid w:val="0044349C"/>
    <w:rsid w:val="00443644"/>
    <w:rsid w:val="0044385F"/>
    <w:rsid w:val="004439D1"/>
    <w:rsid w:val="00443A7A"/>
    <w:rsid w:val="00443AF6"/>
    <w:rsid w:val="00443BC0"/>
    <w:rsid w:val="00443DAE"/>
    <w:rsid w:val="00443E75"/>
    <w:rsid w:val="00443EDF"/>
    <w:rsid w:val="00443F1F"/>
    <w:rsid w:val="0044403F"/>
    <w:rsid w:val="004440A8"/>
    <w:rsid w:val="00444157"/>
    <w:rsid w:val="00444162"/>
    <w:rsid w:val="00444198"/>
    <w:rsid w:val="00444661"/>
    <w:rsid w:val="00444880"/>
    <w:rsid w:val="004448F0"/>
    <w:rsid w:val="004449AB"/>
    <w:rsid w:val="00444D65"/>
    <w:rsid w:val="00444DCF"/>
    <w:rsid w:val="00444FAA"/>
    <w:rsid w:val="004452A5"/>
    <w:rsid w:val="00445395"/>
    <w:rsid w:val="004456E1"/>
    <w:rsid w:val="00445CB7"/>
    <w:rsid w:val="00446569"/>
    <w:rsid w:val="00446925"/>
    <w:rsid w:val="004469A0"/>
    <w:rsid w:val="00446B42"/>
    <w:rsid w:val="00446B55"/>
    <w:rsid w:val="00446C25"/>
    <w:rsid w:val="00446CCC"/>
    <w:rsid w:val="00446D6B"/>
    <w:rsid w:val="00447074"/>
    <w:rsid w:val="004470CB"/>
    <w:rsid w:val="004471CB"/>
    <w:rsid w:val="004474CB"/>
    <w:rsid w:val="00447593"/>
    <w:rsid w:val="004476BC"/>
    <w:rsid w:val="00447A33"/>
    <w:rsid w:val="00447C5B"/>
    <w:rsid w:val="00447EC5"/>
    <w:rsid w:val="00447ED8"/>
    <w:rsid w:val="00447F1C"/>
    <w:rsid w:val="00447F73"/>
    <w:rsid w:val="004501F2"/>
    <w:rsid w:val="00450365"/>
    <w:rsid w:val="004503D1"/>
    <w:rsid w:val="0045062B"/>
    <w:rsid w:val="004507D0"/>
    <w:rsid w:val="00450A8B"/>
    <w:rsid w:val="00450F04"/>
    <w:rsid w:val="004510CB"/>
    <w:rsid w:val="004515AA"/>
    <w:rsid w:val="0045190D"/>
    <w:rsid w:val="00451927"/>
    <w:rsid w:val="00451CFA"/>
    <w:rsid w:val="00451DA7"/>
    <w:rsid w:val="00451F58"/>
    <w:rsid w:val="00451F5D"/>
    <w:rsid w:val="00452063"/>
    <w:rsid w:val="004523B7"/>
    <w:rsid w:val="0045259E"/>
    <w:rsid w:val="00452930"/>
    <w:rsid w:val="00452A57"/>
    <w:rsid w:val="00452C21"/>
    <w:rsid w:val="00452F48"/>
    <w:rsid w:val="0045312E"/>
    <w:rsid w:val="00453208"/>
    <w:rsid w:val="00453730"/>
    <w:rsid w:val="00453813"/>
    <w:rsid w:val="004539BD"/>
    <w:rsid w:val="00453F15"/>
    <w:rsid w:val="00454151"/>
    <w:rsid w:val="004547CC"/>
    <w:rsid w:val="00454898"/>
    <w:rsid w:val="00454BA1"/>
    <w:rsid w:val="00454C4A"/>
    <w:rsid w:val="00454E1D"/>
    <w:rsid w:val="00455080"/>
    <w:rsid w:val="004550E4"/>
    <w:rsid w:val="00455339"/>
    <w:rsid w:val="00455364"/>
    <w:rsid w:val="004559F5"/>
    <w:rsid w:val="00455C48"/>
    <w:rsid w:val="00455D8C"/>
    <w:rsid w:val="00455DA5"/>
    <w:rsid w:val="00455EC1"/>
    <w:rsid w:val="00455FC4"/>
    <w:rsid w:val="00455FE4"/>
    <w:rsid w:val="004563CD"/>
    <w:rsid w:val="0045643D"/>
    <w:rsid w:val="004565AC"/>
    <w:rsid w:val="00456669"/>
    <w:rsid w:val="00456A02"/>
    <w:rsid w:val="00456B95"/>
    <w:rsid w:val="004571D3"/>
    <w:rsid w:val="00457276"/>
    <w:rsid w:val="004572A1"/>
    <w:rsid w:val="004574F2"/>
    <w:rsid w:val="004576F0"/>
    <w:rsid w:val="004579A3"/>
    <w:rsid w:val="00457B7D"/>
    <w:rsid w:val="00457B87"/>
    <w:rsid w:val="00457E7C"/>
    <w:rsid w:val="0046014D"/>
    <w:rsid w:val="004603FD"/>
    <w:rsid w:val="004604BA"/>
    <w:rsid w:val="00460645"/>
    <w:rsid w:val="004606FD"/>
    <w:rsid w:val="00460956"/>
    <w:rsid w:val="00460AE6"/>
    <w:rsid w:val="00460CAA"/>
    <w:rsid w:val="00460D0B"/>
    <w:rsid w:val="00460E7C"/>
    <w:rsid w:val="00460FE2"/>
    <w:rsid w:val="004612C6"/>
    <w:rsid w:val="00461497"/>
    <w:rsid w:val="00461E84"/>
    <w:rsid w:val="00461EE6"/>
    <w:rsid w:val="00461F6E"/>
    <w:rsid w:val="004621C4"/>
    <w:rsid w:val="00462206"/>
    <w:rsid w:val="0046236A"/>
    <w:rsid w:val="00462451"/>
    <w:rsid w:val="004624FD"/>
    <w:rsid w:val="004625FC"/>
    <w:rsid w:val="00462673"/>
    <w:rsid w:val="00462799"/>
    <w:rsid w:val="004627E5"/>
    <w:rsid w:val="0046285E"/>
    <w:rsid w:val="00462967"/>
    <w:rsid w:val="00462A56"/>
    <w:rsid w:val="00462AB0"/>
    <w:rsid w:val="00462E3B"/>
    <w:rsid w:val="004631A3"/>
    <w:rsid w:val="00463266"/>
    <w:rsid w:val="00463556"/>
    <w:rsid w:val="0046360D"/>
    <w:rsid w:val="004638D5"/>
    <w:rsid w:val="00463A46"/>
    <w:rsid w:val="00463DF0"/>
    <w:rsid w:val="00463E3B"/>
    <w:rsid w:val="004640A7"/>
    <w:rsid w:val="004642B8"/>
    <w:rsid w:val="004643B3"/>
    <w:rsid w:val="00464529"/>
    <w:rsid w:val="00464549"/>
    <w:rsid w:val="004648E4"/>
    <w:rsid w:val="004649F1"/>
    <w:rsid w:val="00464A20"/>
    <w:rsid w:val="004650F5"/>
    <w:rsid w:val="004655E4"/>
    <w:rsid w:val="004657EC"/>
    <w:rsid w:val="00465988"/>
    <w:rsid w:val="00465AE6"/>
    <w:rsid w:val="00465BC6"/>
    <w:rsid w:val="00465C6C"/>
    <w:rsid w:val="00465F1D"/>
    <w:rsid w:val="004660E1"/>
    <w:rsid w:val="004661B9"/>
    <w:rsid w:val="004661F7"/>
    <w:rsid w:val="004664E7"/>
    <w:rsid w:val="004666E9"/>
    <w:rsid w:val="00466A17"/>
    <w:rsid w:val="00466CFE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68C"/>
    <w:rsid w:val="00470871"/>
    <w:rsid w:val="00470A1A"/>
    <w:rsid w:val="00470C7D"/>
    <w:rsid w:val="00470D5F"/>
    <w:rsid w:val="00470DF1"/>
    <w:rsid w:val="00470F5E"/>
    <w:rsid w:val="00471089"/>
    <w:rsid w:val="0047126B"/>
    <w:rsid w:val="004713A0"/>
    <w:rsid w:val="004713EA"/>
    <w:rsid w:val="004714CF"/>
    <w:rsid w:val="00471619"/>
    <w:rsid w:val="0047173C"/>
    <w:rsid w:val="004717E0"/>
    <w:rsid w:val="00471B2E"/>
    <w:rsid w:val="00471C4A"/>
    <w:rsid w:val="00471C73"/>
    <w:rsid w:val="00471DE6"/>
    <w:rsid w:val="00472220"/>
    <w:rsid w:val="004722D3"/>
    <w:rsid w:val="004726F0"/>
    <w:rsid w:val="00472703"/>
    <w:rsid w:val="00472769"/>
    <w:rsid w:val="00472784"/>
    <w:rsid w:val="004727DF"/>
    <w:rsid w:val="00472ADA"/>
    <w:rsid w:val="00472B55"/>
    <w:rsid w:val="00472D44"/>
    <w:rsid w:val="004730F9"/>
    <w:rsid w:val="004731F0"/>
    <w:rsid w:val="004732B2"/>
    <w:rsid w:val="00473589"/>
    <w:rsid w:val="00473623"/>
    <w:rsid w:val="0047395D"/>
    <w:rsid w:val="00473A51"/>
    <w:rsid w:val="00473A6A"/>
    <w:rsid w:val="00473A93"/>
    <w:rsid w:val="00473C79"/>
    <w:rsid w:val="00473C89"/>
    <w:rsid w:val="00473D6A"/>
    <w:rsid w:val="00473ED1"/>
    <w:rsid w:val="004742CA"/>
    <w:rsid w:val="004744E7"/>
    <w:rsid w:val="00474D45"/>
    <w:rsid w:val="00474E91"/>
    <w:rsid w:val="00474EA5"/>
    <w:rsid w:val="0047502F"/>
    <w:rsid w:val="00475212"/>
    <w:rsid w:val="004757C4"/>
    <w:rsid w:val="004757ED"/>
    <w:rsid w:val="0047586F"/>
    <w:rsid w:val="004758EC"/>
    <w:rsid w:val="00475A83"/>
    <w:rsid w:val="00475B6A"/>
    <w:rsid w:val="00475CA9"/>
    <w:rsid w:val="00475F91"/>
    <w:rsid w:val="00476139"/>
    <w:rsid w:val="00476246"/>
    <w:rsid w:val="004763B2"/>
    <w:rsid w:val="0047656E"/>
    <w:rsid w:val="004765B2"/>
    <w:rsid w:val="004765B3"/>
    <w:rsid w:val="004765E0"/>
    <w:rsid w:val="00476613"/>
    <w:rsid w:val="004766E9"/>
    <w:rsid w:val="00476872"/>
    <w:rsid w:val="004769AD"/>
    <w:rsid w:val="004769F5"/>
    <w:rsid w:val="00476C57"/>
    <w:rsid w:val="00476F17"/>
    <w:rsid w:val="00476F60"/>
    <w:rsid w:val="0047703D"/>
    <w:rsid w:val="0047717A"/>
    <w:rsid w:val="004771C0"/>
    <w:rsid w:val="00477482"/>
    <w:rsid w:val="004776EA"/>
    <w:rsid w:val="00477793"/>
    <w:rsid w:val="00477984"/>
    <w:rsid w:val="00477B6D"/>
    <w:rsid w:val="00477BBC"/>
    <w:rsid w:val="00477E6E"/>
    <w:rsid w:val="00480461"/>
    <w:rsid w:val="004804F6"/>
    <w:rsid w:val="00480546"/>
    <w:rsid w:val="00480584"/>
    <w:rsid w:val="004806F8"/>
    <w:rsid w:val="004807C2"/>
    <w:rsid w:val="004807F2"/>
    <w:rsid w:val="0048083E"/>
    <w:rsid w:val="004809A4"/>
    <w:rsid w:val="00480DC9"/>
    <w:rsid w:val="00480DD9"/>
    <w:rsid w:val="00480E2C"/>
    <w:rsid w:val="00480E92"/>
    <w:rsid w:val="004810D4"/>
    <w:rsid w:val="00481548"/>
    <w:rsid w:val="00481723"/>
    <w:rsid w:val="004819D7"/>
    <w:rsid w:val="00481A89"/>
    <w:rsid w:val="00481ADF"/>
    <w:rsid w:val="00481B82"/>
    <w:rsid w:val="0048215D"/>
    <w:rsid w:val="00482C92"/>
    <w:rsid w:val="00483098"/>
    <w:rsid w:val="00483106"/>
    <w:rsid w:val="00483108"/>
    <w:rsid w:val="004834F1"/>
    <w:rsid w:val="00483632"/>
    <w:rsid w:val="0048363D"/>
    <w:rsid w:val="004837CE"/>
    <w:rsid w:val="004837CF"/>
    <w:rsid w:val="00483CB3"/>
    <w:rsid w:val="00483E00"/>
    <w:rsid w:val="00483E72"/>
    <w:rsid w:val="00483F96"/>
    <w:rsid w:val="00484100"/>
    <w:rsid w:val="0048431C"/>
    <w:rsid w:val="0048439B"/>
    <w:rsid w:val="00484840"/>
    <w:rsid w:val="00484924"/>
    <w:rsid w:val="00485035"/>
    <w:rsid w:val="004852B1"/>
    <w:rsid w:val="0048536F"/>
    <w:rsid w:val="004857D2"/>
    <w:rsid w:val="00485DA5"/>
    <w:rsid w:val="00486264"/>
    <w:rsid w:val="00486343"/>
    <w:rsid w:val="004863A2"/>
    <w:rsid w:val="004867BB"/>
    <w:rsid w:val="00486B95"/>
    <w:rsid w:val="00486CD2"/>
    <w:rsid w:val="0048709B"/>
    <w:rsid w:val="004870CF"/>
    <w:rsid w:val="004873EA"/>
    <w:rsid w:val="004876D2"/>
    <w:rsid w:val="00487711"/>
    <w:rsid w:val="0048778D"/>
    <w:rsid w:val="00487824"/>
    <w:rsid w:val="00487BE6"/>
    <w:rsid w:val="00487C6A"/>
    <w:rsid w:val="00487F44"/>
    <w:rsid w:val="00490066"/>
    <w:rsid w:val="00490081"/>
    <w:rsid w:val="00490119"/>
    <w:rsid w:val="004901E7"/>
    <w:rsid w:val="004902A7"/>
    <w:rsid w:val="00490521"/>
    <w:rsid w:val="00490726"/>
    <w:rsid w:val="004908B2"/>
    <w:rsid w:val="00490B7B"/>
    <w:rsid w:val="00490B97"/>
    <w:rsid w:val="00490C63"/>
    <w:rsid w:val="00491201"/>
    <w:rsid w:val="0049129C"/>
    <w:rsid w:val="00491391"/>
    <w:rsid w:val="00491475"/>
    <w:rsid w:val="00491B2F"/>
    <w:rsid w:val="0049208A"/>
    <w:rsid w:val="004922A8"/>
    <w:rsid w:val="004922FB"/>
    <w:rsid w:val="00492539"/>
    <w:rsid w:val="00492566"/>
    <w:rsid w:val="0049274E"/>
    <w:rsid w:val="0049279B"/>
    <w:rsid w:val="004927F6"/>
    <w:rsid w:val="004928B3"/>
    <w:rsid w:val="004928BB"/>
    <w:rsid w:val="004928C1"/>
    <w:rsid w:val="00492D9F"/>
    <w:rsid w:val="00492E94"/>
    <w:rsid w:val="00492FED"/>
    <w:rsid w:val="00493228"/>
    <w:rsid w:val="00493283"/>
    <w:rsid w:val="004933E3"/>
    <w:rsid w:val="004934AB"/>
    <w:rsid w:val="004935A1"/>
    <w:rsid w:val="00493742"/>
    <w:rsid w:val="00493807"/>
    <w:rsid w:val="00493967"/>
    <w:rsid w:val="00493AC3"/>
    <w:rsid w:val="00493E11"/>
    <w:rsid w:val="00493FED"/>
    <w:rsid w:val="00494148"/>
    <w:rsid w:val="004941FE"/>
    <w:rsid w:val="004943BC"/>
    <w:rsid w:val="00494442"/>
    <w:rsid w:val="0049475A"/>
    <w:rsid w:val="004947E6"/>
    <w:rsid w:val="0049482A"/>
    <w:rsid w:val="00494A1B"/>
    <w:rsid w:val="00494B86"/>
    <w:rsid w:val="00494D2D"/>
    <w:rsid w:val="00494D2E"/>
    <w:rsid w:val="00494D40"/>
    <w:rsid w:val="00494EF9"/>
    <w:rsid w:val="00494EFE"/>
    <w:rsid w:val="00495459"/>
    <w:rsid w:val="00495523"/>
    <w:rsid w:val="004955FB"/>
    <w:rsid w:val="0049562F"/>
    <w:rsid w:val="00495BB0"/>
    <w:rsid w:val="00495BC0"/>
    <w:rsid w:val="00495BCB"/>
    <w:rsid w:val="00495BE1"/>
    <w:rsid w:val="00495C5F"/>
    <w:rsid w:val="00495DDA"/>
    <w:rsid w:val="00495E8B"/>
    <w:rsid w:val="0049614E"/>
    <w:rsid w:val="00496211"/>
    <w:rsid w:val="00496224"/>
    <w:rsid w:val="004962BD"/>
    <w:rsid w:val="00496354"/>
    <w:rsid w:val="0049651E"/>
    <w:rsid w:val="004967D9"/>
    <w:rsid w:val="00496877"/>
    <w:rsid w:val="004969D6"/>
    <w:rsid w:val="00496AC6"/>
    <w:rsid w:val="00496B23"/>
    <w:rsid w:val="00496B6E"/>
    <w:rsid w:val="00496BBD"/>
    <w:rsid w:val="00496DD7"/>
    <w:rsid w:val="00496DF0"/>
    <w:rsid w:val="00496E8C"/>
    <w:rsid w:val="004970A0"/>
    <w:rsid w:val="004970F0"/>
    <w:rsid w:val="00497117"/>
    <w:rsid w:val="00497217"/>
    <w:rsid w:val="0049725F"/>
    <w:rsid w:val="00497260"/>
    <w:rsid w:val="004973F5"/>
    <w:rsid w:val="0049746F"/>
    <w:rsid w:val="00497507"/>
    <w:rsid w:val="00497598"/>
    <w:rsid w:val="004978DB"/>
    <w:rsid w:val="00497987"/>
    <w:rsid w:val="004979F0"/>
    <w:rsid w:val="00497B53"/>
    <w:rsid w:val="00497BD2"/>
    <w:rsid w:val="00497DC6"/>
    <w:rsid w:val="00497EC5"/>
    <w:rsid w:val="004A008F"/>
    <w:rsid w:val="004A0448"/>
    <w:rsid w:val="004A0453"/>
    <w:rsid w:val="004A05B1"/>
    <w:rsid w:val="004A05F6"/>
    <w:rsid w:val="004A0624"/>
    <w:rsid w:val="004A0742"/>
    <w:rsid w:val="004A08E7"/>
    <w:rsid w:val="004A0A26"/>
    <w:rsid w:val="004A0C2C"/>
    <w:rsid w:val="004A0CCF"/>
    <w:rsid w:val="004A0D15"/>
    <w:rsid w:val="004A0D61"/>
    <w:rsid w:val="004A0FC9"/>
    <w:rsid w:val="004A128D"/>
    <w:rsid w:val="004A1326"/>
    <w:rsid w:val="004A139F"/>
    <w:rsid w:val="004A13B6"/>
    <w:rsid w:val="004A1472"/>
    <w:rsid w:val="004A157A"/>
    <w:rsid w:val="004A1A29"/>
    <w:rsid w:val="004A1F03"/>
    <w:rsid w:val="004A25A1"/>
    <w:rsid w:val="004A2656"/>
    <w:rsid w:val="004A26DD"/>
    <w:rsid w:val="004A284B"/>
    <w:rsid w:val="004A28C8"/>
    <w:rsid w:val="004A2A63"/>
    <w:rsid w:val="004A2AF9"/>
    <w:rsid w:val="004A2B5F"/>
    <w:rsid w:val="004A33D9"/>
    <w:rsid w:val="004A3452"/>
    <w:rsid w:val="004A355C"/>
    <w:rsid w:val="004A35FF"/>
    <w:rsid w:val="004A360F"/>
    <w:rsid w:val="004A3725"/>
    <w:rsid w:val="004A3C77"/>
    <w:rsid w:val="004A3CB3"/>
    <w:rsid w:val="004A3FA0"/>
    <w:rsid w:val="004A4296"/>
    <w:rsid w:val="004A4324"/>
    <w:rsid w:val="004A43D2"/>
    <w:rsid w:val="004A45D1"/>
    <w:rsid w:val="004A45FA"/>
    <w:rsid w:val="004A46D6"/>
    <w:rsid w:val="004A4B3D"/>
    <w:rsid w:val="004A4E4C"/>
    <w:rsid w:val="004A4F44"/>
    <w:rsid w:val="004A5098"/>
    <w:rsid w:val="004A5173"/>
    <w:rsid w:val="004A5204"/>
    <w:rsid w:val="004A52A3"/>
    <w:rsid w:val="004A52CB"/>
    <w:rsid w:val="004A5322"/>
    <w:rsid w:val="004A5500"/>
    <w:rsid w:val="004A5772"/>
    <w:rsid w:val="004A57A4"/>
    <w:rsid w:val="004A598F"/>
    <w:rsid w:val="004A5E7A"/>
    <w:rsid w:val="004A60F7"/>
    <w:rsid w:val="004A6117"/>
    <w:rsid w:val="004A625A"/>
    <w:rsid w:val="004A63FC"/>
    <w:rsid w:val="004A6554"/>
    <w:rsid w:val="004A68BC"/>
    <w:rsid w:val="004A6A07"/>
    <w:rsid w:val="004A6AF0"/>
    <w:rsid w:val="004A6E0E"/>
    <w:rsid w:val="004A6ECF"/>
    <w:rsid w:val="004A6F4A"/>
    <w:rsid w:val="004A722E"/>
    <w:rsid w:val="004A7649"/>
    <w:rsid w:val="004A7692"/>
    <w:rsid w:val="004A787C"/>
    <w:rsid w:val="004A7919"/>
    <w:rsid w:val="004A7D1F"/>
    <w:rsid w:val="004A7E90"/>
    <w:rsid w:val="004A7FD3"/>
    <w:rsid w:val="004B0075"/>
    <w:rsid w:val="004B017F"/>
    <w:rsid w:val="004B03E4"/>
    <w:rsid w:val="004B06C1"/>
    <w:rsid w:val="004B09D2"/>
    <w:rsid w:val="004B0ABB"/>
    <w:rsid w:val="004B0CC4"/>
    <w:rsid w:val="004B0F00"/>
    <w:rsid w:val="004B165D"/>
    <w:rsid w:val="004B16F0"/>
    <w:rsid w:val="004B16F4"/>
    <w:rsid w:val="004B1B3E"/>
    <w:rsid w:val="004B1CCF"/>
    <w:rsid w:val="004B1D76"/>
    <w:rsid w:val="004B1EA9"/>
    <w:rsid w:val="004B1F02"/>
    <w:rsid w:val="004B22C6"/>
    <w:rsid w:val="004B233F"/>
    <w:rsid w:val="004B2585"/>
    <w:rsid w:val="004B28CE"/>
    <w:rsid w:val="004B2BEE"/>
    <w:rsid w:val="004B2CED"/>
    <w:rsid w:val="004B2D31"/>
    <w:rsid w:val="004B2DDF"/>
    <w:rsid w:val="004B342E"/>
    <w:rsid w:val="004B3473"/>
    <w:rsid w:val="004B34CD"/>
    <w:rsid w:val="004B3601"/>
    <w:rsid w:val="004B362A"/>
    <w:rsid w:val="004B37F6"/>
    <w:rsid w:val="004B3BBC"/>
    <w:rsid w:val="004B3FB5"/>
    <w:rsid w:val="004B411D"/>
    <w:rsid w:val="004B421B"/>
    <w:rsid w:val="004B427C"/>
    <w:rsid w:val="004B42CE"/>
    <w:rsid w:val="004B4308"/>
    <w:rsid w:val="004B4564"/>
    <w:rsid w:val="004B4768"/>
    <w:rsid w:val="004B47B4"/>
    <w:rsid w:val="004B47C2"/>
    <w:rsid w:val="004B4A80"/>
    <w:rsid w:val="004B4B16"/>
    <w:rsid w:val="004B4B4F"/>
    <w:rsid w:val="004B4B9A"/>
    <w:rsid w:val="004B4ED6"/>
    <w:rsid w:val="004B508B"/>
    <w:rsid w:val="004B50A2"/>
    <w:rsid w:val="004B52D3"/>
    <w:rsid w:val="004B53F8"/>
    <w:rsid w:val="004B544F"/>
    <w:rsid w:val="004B5A6B"/>
    <w:rsid w:val="004B5AB8"/>
    <w:rsid w:val="004B5E8B"/>
    <w:rsid w:val="004B5F7D"/>
    <w:rsid w:val="004B6012"/>
    <w:rsid w:val="004B6067"/>
    <w:rsid w:val="004B60E5"/>
    <w:rsid w:val="004B6118"/>
    <w:rsid w:val="004B61CD"/>
    <w:rsid w:val="004B6233"/>
    <w:rsid w:val="004B6593"/>
    <w:rsid w:val="004B68DC"/>
    <w:rsid w:val="004B6A98"/>
    <w:rsid w:val="004B6CC3"/>
    <w:rsid w:val="004B6D85"/>
    <w:rsid w:val="004B6DCF"/>
    <w:rsid w:val="004B6E42"/>
    <w:rsid w:val="004B6F07"/>
    <w:rsid w:val="004B7051"/>
    <w:rsid w:val="004B75A2"/>
    <w:rsid w:val="004B76A2"/>
    <w:rsid w:val="004B7CA9"/>
    <w:rsid w:val="004B7D29"/>
    <w:rsid w:val="004B7F77"/>
    <w:rsid w:val="004C008C"/>
    <w:rsid w:val="004C0107"/>
    <w:rsid w:val="004C010A"/>
    <w:rsid w:val="004C01B1"/>
    <w:rsid w:val="004C01F2"/>
    <w:rsid w:val="004C024E"/>
    <w:rsid w:val="004C0529"/>
    <w:rsid w:val="004C0669"/>
    <w:rsid w:val="004C0733"/>
    <w:rsid w:val="004C09C2"/>
    <w:rsid w:val="004C0B4E"/>
    <w:rsid w:val="004C0CD3"/>
    <w:rsid w:val="004C0CED"/>
    <w:rsid w:val="004C1015"/>
    <w:rsid w:val="004C1091"/>
    <w:rsid w:val="004C14A8"/>
    <w:rsid w:val="004C1725"/>
    <w:rsid w:val="004C1745"/>
    <w:rsid w:val="004C1C43"/>
    <w:rsid w:val="004C1D5C"/>
    <w:rsid w:val="004C1E45"/>
    <w:rsid w:val="004C2225"/>
    <w:rsid w:val="004C22D9"/>
    <w:rsid w:val="004C231D"/>
    <w:rsid w:val="004C2342"/>
    <w:rsid w:val="004C24EB"/>
    <w:rsid w:val="004C25A2"/>
    <w:rsid w:val="004C2652"/>
    <w:rsid w:val="004C2906"/>
    <w:rsid w:val="004C29FE"/>
    <w:rsid w:val="004C2BBF"/>
    <w:rsid w:val="004C2C67"/>
    <w:rsid w:val="004C2CE5"/>
    <w:rsid w:val="004C2E01"/>
    <w:rsid w:val="004C3172"/>
    <w:rsid w:val="004C31A1"/>
    <w:rsid w:val="004C31A4"/>
    <w:rsid w:val="004C3205"/>
    <w:rsid w:val="004C3386"/>
    <w:rsid w:val="004C33FD"/>
    <w:rsid w:val="004C34C7"/>
    <w:rsid w:val="004C35A3"/>
    <w:rsid w:val="004C38A0"/>
    <w:rsid w:val="004C3DF7"/>
    <w:rsid w:val="004C3F68"/>
    <w:rsid w:val="004C4082"/>
    <w:rsid w:val="004C4221"/>
    <w:rsid w:val="004C455E"/>
    <w:rsid w:val="004C4564"/>
    <w:rsid w:val="004C47CA"/>
    <w:rsid w:val="004C47E5"/>
    <w:rsid w:val="004C481D"/>
    <w:rsid w:val="004C4ACB"/>
    <w:rsid w:val="004C500B"/>
    <w:rsid w:val="004C533F"/>
    <w:rsid w:val="004C53C3"/>
    <w:rsid w:val="004C5826"/>
    <w:rsid w:val="004C5965"/>
    <w:rsid w:val="004C5E04"/>
    <w:rsid w:val="004C5FDB"/>
    <w:rsid w:val="004C6011"/>
    <w:rsid w:val="004C607B"/>
    <w:rsid w:val="004C6233"/>
    <w:rsid w:val="004C63E8"/>
    <w:rsid w:val="004C67BC"/>
    <w:rsid w:val="004C68C5"/>
    <w:rsid w:val="004C6B6A"/>
    <w:rsid w:val="004C6C13"/>
    <w:rsid w:val="004C6C18"/>
    <w:rsid w:val="004C6CA8"/>
    <w:rsid w:val="004C6CC4"/>
    <w:rsid w:val="004C6CCA"/>
    <w:rsid w:val="004C6E64"/>
    <w:rsid w:val="004C71C9"/>
    <w:rsid w:val="004C7439"/>
    <w:rsid w:val="004C7620"/>
    <w:rsid w:val="004C770E"/>
    <w:rsid w:val="004C784A"/>
    <w:rsid w:val="004C7C75"/>
    <w:rsid w:val="004C7CC9"/>
    <w:rsid w:val="004D0113"/>
    <w:rsid w:val="004D02E7"/>
    <w:rsid w:val="004D0606"/>
    <w:rsid w:val="004D0851"/>
    <w:rsid w:val="004D0928"/>
    <w:rsid w:val="004D09F2"/>
    <w:rsid w:val="004D0CE9"/>
    <w:rsid w:val="004D0EF2"/>
    <w:rsid w:val="004D10A2"/>
    <w:rsid w:val="004D118E"/>
    <w:rsid w:val="004D1368"/>
    <w:rsid w:val="004D1387"/>
    <w:rsid w:val="004D13C1"/>
    <w:rsid w:val="004D14FF"/>
    <w:rsid w:val="004D1507"/>
    <w:rsid w:val="004D15B5"/>
    <w:rsid w:val="004D178F"/>
    <w:rsid w:val="004D1886"/>
    <w:rsid w:val="004D1991"/>
    <w:rsid w:val="004D1A13"/>
    <w:rsid w:val="004D1B98"/>
    <w:rsid w:val="004D1BDD"/>
    <w:rsid w:val="004D1EC1"/>
    <w:rsid w:val="004D1FE9"/>
    <w:rsid w:val="004D22D2"/>
    <w:rsid w:val="004D23D3"/>
    <w:rsid w:val="004D24B2"/>
    <w:rsid w:val="004D24B9"/>
    <w:rsid w:val="004D2772"/>
    <w:rsid w:val="004D2825"/>
    <w:rsid w:val="004D2837"/>
    <w:rsid w:val="004D2846"/>
    <w:rsid w:val="004D2886"/>
    <w:rsid w:val="004D29C1"/>
    <w:rsid w:val="004D2B03"/>
    <w:rsid w:val="004D2B4B"/>
    <w:rsid w:val="004D2B99"/>
    <w:rsid w:val="004D2D0D"/>
    <w:rsid w:val="004D2FB7"/>
    <w:rsid w:val="004D31E5"/>
    <w:rsid w:val="004D34FC"/>
    <w:rsid w:val="004D368D"/>
    <w:rsid w:val="004D3964"/>
    <w:rsid w:val="004D3BCA"/>
    <w:rsid w:val="004D3D46"/>
    <w:rsid w:val="004D3F2D"/>
    <w:rsid w:val="004D40A5"/>
    <w:rsid w:val="004D410E"/>
    <w:rsid w:val="004D4383"/>
    <w:rsid w:val="004D43F5"/>
    <w:rsid w:val="004D467D"/>
    <w:rsid w:val="004D47BC"/>
    <w:rsid w:val="004D4846"/>
    <w:rsid w:val="004D49B3"/>
    <w:rsid w:val="004D4E60"/>
    <w:rsid w:val="004D5281"/>
    <w:rsid w:val="004D531F"/>
    <w:rsid w:val="004D5506"/>
    <w:rsid w:val="004D56EA"/>
    <w:rsid w:val="004D57CB"/>
    <w:rsid w:val="004D5848"/>
    <w:rsid w:val="004D5910"/>
    <w:rsid w:val="004D5BBC"/>
    <w:rsid w:val="004D5D8C"/>
    <w:rsid w:val="004D60B2"/>
    <w:rsid w:val="004D6156"/>
    <w:rsid w:val="004D64DC"/>
    <w:rsid w:val="004D651C"/>
    <w:rsid w:val="004D6835"/>
    <w:rsid w:val="004D690E"/>
    <w:rsid w:val="004D6C98"/>
    <w:rsid w:val="004D6D77"/>
    <w:rsid w:val="004D6DE4"/>
    <w:rsid w:val="004D7037"/>
    <w:rsid w:val="004D73B9"/>
    <w:rsid w:val="004D73F8"/>
    <w:rsid w:val="004D74A6"/>
    <w:rsid w:val="004D77C5"/>
    <w:rsid w:val="004D7820"/>
    <w:rsid w:val="004D7BAE"/>
    <w:rsid w:val="004D7C54"/>
    <w:rsid w:val="004D7D54"/>
    <w:rsid w:val="004D7E91"/>
    <w:rsid w:val="004E00DE"/>
    <w:rsid w:val="004E017F"/>
    <w:rsid w:val="004E0213"/>
    <w:rsid w:val="004E022B"/>
    <w:rsid w:val="004E0652"/>
    <w:rsid w:val="004E08A2"/>
    <w:rsid w:val="004E0CEE"/>
    <w:rsid w:val="004E0FF2"/>
    <w:rsid w:val="004E100D"/>
    <w:rsid w:val="004E11BA"/>
    <w:rsid w:val="004E12A4"/>
    <w:rsid w:val="004E12C6"/>
    <w:rsid w:val="004E15C6"/>
    <w:rsid w:val="004E1701"/>
    <w:rsid w:val="004E18AC"/>
    <w:rsid w:val="004E1AA8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900"/>
    <w:rsid w:val="004E2A6A"/>
    <w:rsid w:val="004E2BF0"/>
    <w:rsid w:val="004E2C3E"/>
    <w:rsid w:val="004E2C94"/>
    <w:rsid w:val="004E2F53"/>
    <w:rsid w:val="004E300D"/>
    <w:rsid w:val="004E3055"/>
    <w:rsid w:val="004E31B6"/>
    <w:rsid w:val="004E3211"/>
    <w:rsid w:val="004E3340"/>
    <w:rsid w:val="004E339A"/>
    <w:rsid w:val="004E3598"/>
    <w:rsid w:val="004E35AA"/>
    <w:rsid w:val="004E3660"/>
    <w:rsid w:val="004E372F"/>
    <w:rsid w:val="004E38AB"/>
    <w:rsid w:val="004E3A17"/>
    <w:rsid w:val="004E3C1E"/>
    <w:rsid w:val="004E3EDF"/>
    <w:rsid w:val="004E3EF4"/>
    <w:rsid w:val="004E3F71"/>
    <w:rsid w:val="004E424B"/>
    <w:rsid w:val="004E4381"/>
    <w:rsid w:val="004E4447"/>
    <w:rsid w:val="004E448F"/>
    <w:rsid w:val="004E49FA"/>
    <w:rsid w:val="004E4B4B"/>
    <w:rsid w:val="004E4BFF"/>
    <w:rsid w:val="004E4DB5"/>
    <w:rsid w:val="004E4DC3"/>
    <w:rsid w:val="004E4DEF"/>
    <w:rsid w:val="004E4E06"/>
    <w:rsid w:val="004E4ED8"/>
    <w:rsid w:val="004E4FAE"/>
    <w:rsid w:val="004E5116"/>
    <w:rsid w:val="004E51F1"/>
    <w:rsid w:val="004E5227"/>
    <w:rsid w:val="004E55CB"/>
    <w:rsid w:val="004E55EC"/>
    <w:rsid w:val="004E563B"/>
    <w:rsid w:val="004E56BE"/>
    <w:rsid w:val="004E5936"/>
    <w:rsid w:val="004E5978"/>
    <w:rsid w:val="004E59F9"/>
    <w:rsid w:val="004E5A47"/>
    <w:rsid w:val="004E5AE1"/>
    <w:rsid w:val="004E5E1F"/>
    <w:rsid w:val="004E5E9A"/>
    <w:rsid w:val="004E5F3B"/>
    <w:rsid w:val="004E5F7E"/>
    <w:rsid w:val="004E6629"/>
    <w:rsid w:val="004E663D"/>
    <w:rsid w:val="004E66E3"/>
    <w:rsid w:val="004E6772"/>
    <w:rsid w:val="004E6A81"/>
    <w:rsid w:val="004E6BDE"/>
    <w:rsid w:val="004E6F89"/>
    <w:rsid w:val="004E6FE1"/>
    <w:rsid w:val="004E70B3"/>
    <w:rsid w:val="004E71FD"/>
    <w:rsid w:val="004E75B1"/>
    <w:rsid w:val="004E7BE6"/>
    <w:rsid w:val="004E7E8D"/>
    <w:rsid w:val="004E7F02"/>
    <w:rsid w:val="004F0098"/>
    <w:rsid w:val="004F02C5"/>
    <w:rsid w:val="004F052F"/>
    <w:rsid w:val="004F06E0"/>
    <w:rsid w:val="004F07A2"/>
    <w:rsid w:val="004F0882"/>
    <w:rsid w:val="004F0BD3"/>
    <w:rsid w:val="004F0C35"/>
    <w:rsid w:val="004F0DAC"/>
    <w:rsid w:val="004F0EC9"/>
    <w:rsid w:val="004F0EF3"/>
    <w:rsid w:val="004F1207"/>
    <w:rsid w:val="004F13CB"/>
    <w:rsid w:val="004F14D2"/>
    <w:rsid w:val="004F180D"/>
    <w:rsid w:val="004F1E8D"/>
    <w:rsid w:val="004F1F54"/>
    <w:rsid w:val="004F2025"/>
    <w:rsid w:val="004F216B"/>
    <w:rsid w:val="004F21D3"/>
    <w:rsid w:val="004F22B2"/>
    <w:rsid w:val="004F288A"/>
    <w:rsid w:val="004F2A04"/>
    <w:rsid w:val="004F2A34"/>
    <w:rsid w:val="004F2AB6"/>
    <w:rsid w:val="004F2C60"/>
    <w:rsid w:val="004F2C8F"/>
    <w:rsid w:val="004F2D4E"/>
    <w:rsid w:val="004F365D"/>
    <w:rsid w:val="004F367E"/>
    <w:rsid w:val="004F39A2"/>
    <w:rsid w:val="004F39F3"/>
    <w:rsid w:val="004F3A14"/>
    <w:rsid w:val="004F3A88"/>
    <w:rsid w:val="004F3C0D"/>
    <w:rsid w:val="004F3D72"/>
    <w:rsid w:val="004F3E5E"/>
    <w:rsid w:val="004F403D"/>
    <w:rsid w:val="004F4324"/>
    <w:rsid w:val="004F435E"/>
    <w:rsid w:val="004F43E3"/>
    <w:rsid w:val="004F457E"/>
    <w:rsid w:val="004F4AF0"/>
    <w:rsid w:val="004F4C06"/>
    <w:rsid w:val="004F501A"/>
    <w:rsid w:val="004F50D0"/>
    <w:rsid w:val="004F5687"/>
    <w:rsid w:val="004F5A82"/>
    <w:rsid w:val="004F5B09"/>
    <w:rsid w:val="004F5BF2"/>
    <w:rsid w:val="004F5C60"/>
    <w:rsid w:val="004F5C92"/>
    <w:rsid w:val="004F5E48"/>
    <w:rsid w:val="004F5E5F"/>
    <w:rsid w:val="004F63DE"/>
    <w:rsid w:val="004F640D"/>
    <w:rsid w:val="004F663F"/>
    <w:rsid w:val="004F665D"/>
    <w:rsid w:val="004F6AB1"/>
    <w:rsid w:val="004F6C23"/>
    <w:rsid w:val="004F6C25"/>
    <w:rsid w:val="004F730B"/>
    <w:rsid w:val="004F7565"/>
    <w:rsid w:val="004F7675"/>
    <w:rsid w:val="004F77CF"/>
    <w:rsid w:val="004F7A45"/>
    <w:rsid w:val="004F7EA3"/>
    <w:rsid w:val="005000CD"/>
    <w:rsid w:val="005000D5"/>
    <w:rsid w:val="00500152"/>
    <w:rsid w:val="00500353"/>
    <w:rsid w:val="005003A5"/>
    <w:rsid w:val="00500765"/>
    <w:rsid w:val="00500A09"/>
    <w:rsid w:val="00500C55"/>
    <w:rsid w:val="00500C68"/>
    <w:rsid w:val="00500DF2"/>
    <w:rsid w:val="00500E6A"/>
    <w:rsid w:val="00501005"/>
    <w:rsid w:val="0050114A"/>
    <w:rsid w:val="00501306"/>
    <w:rsid w:val="005013E6"/>
    <w:rsid w:val="005018DE"/>
    <w:rsid w:val="00501A62"/>
    <w:rsid w:val="00501ED6"/>
    <w:rsid w:val="00501FC9"/>
    <w:rsid w:val="00502006"/>
    <w:rsid w:val="005020E3"/>
    <w:rsid w:val="0050261D"/>
    <w:rsid w:val="005026AE"/>
    <w:rsid w:val="00502757"/>
    <w:rsid w:val="00502798"/>
    <w:rsid w:val="005027E4"/>
    <w:rsid w:val="00502807"/>
    <w:rsid w:val="00502822"/>
    <w:rsid w:val="00502A43"/>
    <w:rsid w:val="00502BCF"/>
    <w:rsid w:val="00502BDC"/>
    <w:rsid w:val="00502C68"/>
    <w:rsid w:val="00502D84"/>
    <w:rsid w:val="00502EB4"/>
    <w:rsid w:val="00502F2A"/>
    <w:rsid w:val="00502F31"/>
    <w:rsid w:val="00502F7B"/>
    <w:rsid w:val="0050328D"/>
    <w:rsid w:val="0050356B"/>
    <w:rsid w:val="00503854"/>
    <w:rsid w:val="00503860"/>
    <w:rsid w:val="0050398D"/>
    <w:rsid w:val="00503A78"/>
    <w:rsid w:val="00503D96"/>
    <w:rsid w:val="00503E40"/>
    <w:rsid w:val="005041F3"/>
    <w:rsid w:val="005042AB"/>
    <w:rsid w:val="00504327"/>
    <w:rsid w:val="0050446A"/>
    <w:rsid w:val="00504DDF"/>
    <w:rsid w:val="005051DF"/>
    <w:rsid w:val="00505314"/>
    <w:rsid w:val="00505434"/>
    <w:rsid w:val="0050552A"/>
    <w:rsid w:val="0050560E"/>
    <w:rsid w:val="0050591A"/>
    <w:rsid w:val="00506336"/>
    <w:rsid w:val="0050638C"/>
    <w:rsid w:val="0050664E"/>
    <w:rsid w:val="00506667"/>
    <w:rsid w:val="005066D5"/>
    <w:rsid w:val="00506774"/>
    <w:rsid w:val="005068A4"/>
    <w:rsid w:val="00506952"/>
    <w:rsid w:val="005071D3"/>
    <w:rsid w:val="005074C9"/>
    <w:rsid w:val="0050774C"/>
    <w:rsid w:val="005077CD"/>
    <w:rsid w:val="0050780C"/>
    <w:rsid w:val="00507811"/>
    <w:rsid w:val="00507821"/>
    <w:rsid w:val="005078B5"/>
    <w:rsid w:val="005078C2"/>
    <w:rsid w:val="0050790E"/>
    <w:rsid w:val="00507A2E"/>
    <w:rsid w:val="00507D15"/>
    <w:rsid w:val="005104A0"/>
    <w:rsid w:val="00510577"/>
    <w:rsid w:val="0051059D"/>
    <w:rsid w:val="00510993"/>
    <w:rsid w:val="00510D34"/>
    <w:rsid w:val="00510EF8"/>
    <w:rsid w:val="00510FB7"/>
    <w:rsid w:val="005110A1"/>
    <w:rsid w:val="0051112C"/>
    <w:rsid w:val="00511453"/>
    <w:rsid w:val="005114A7"/>
    <w:rsid w:val="00511793"/>
    <w:rsid w:val="00511997"/>
    <w:rsid w:val="00511A13"/>
    <w:rsid w:val="00511A1C"/>
    <w:rsid w:val="00511F12"/>
    <w:rsid w:val="00511FFE"/>
    <w:rsid w:val="0051262B"/>
    <w:rsid w:val="005128F1"/>
    <w:rsid w:val="005129B8"/>
    <w:rsid w:val="00512C0C"/>
    <w:rsid w:val="00512D3E"/>
    <w:rsid w:val="00512F23"/>
    <w:rsid w:val="00512F3F"/>
    <w:rsid w:val="00513433"/>
    <w:rsid w:val="00513AF6"/>
    <w:rsid w:val="00513B15"/>
    <w:rsid w:val="00513B36"/>
    <w:rsid w:val="00513DD8"/>
    <w:rsid w:val="00514270"/>
    <w:rsid w:val="005142EE"/>
    <w:rsid w:val="0051439C"/>
    <w:rsid w:val="00514975"/>
    <w:rsid w:val="0051497E"/>
    <w:rsid w:val="00514A75"/>
    <w:rsid w:val="005151BE"/>
    <w:rsid w:val="0051521A"/>
    <w:rsid w:val="00515459"/>
    <w:rsid w:val="00515477"/>
    <w:rsid w:val="005154C9"/>
    <w:rsid w:val="00515945"/>
    <w:rsid w:val="005159A8"/>
    <w:rsid w:val="00515B59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22E"/>
    <w:rsid w:val="00517365"/>
    <w:rsid w:val="0051775E"/>
    <w:rsid w:val="00517859"/>
    <w:rsid w:val="00517AF2"/>
    <w:rsid w:val="00517DA1"/>
    <w:rsid w:val="00517E03"/>
    <w:rsid w:val="00517F61"/>
    <w:rsid w:val="0052025D"/>
    <w:rsid w:val="00520346"/>
    <w:rsid w:val="0052043D"/>
    <w:rsid w:val="005205F7"/>
    <w:rsid w:val="00520755"/>
    <w:rsid w:val="00520965"/>
    <w:rsid w:val="00520A3F"/>
    <w:rsid w:val="00520F14"/>
    <w:rsid w:val="0052111F"/>
    <w:rsid w:val="005211C3"/>
    <w:rsid w:val="0052125B"/>
    <w:rsid w:val="005217E3"/>
    <w:rsid w:val="00521870"/>
    <w:rsid w:val="00521DE4"/>
    <w:rsid w:val="00521E91"/>
    <w:rsid w:val="00521EC6"/>
    <w:rsid w:val="0052205D"/>
    <w:rsid w:val="005220CD"/>
    <w:rsid w:val="00522114"/>
    <w:rsid w:val="005221AC"/>
    <w:rsid w:val="005223CB"/>
    <w:rsid w:val="0052244C"/>
    <w:rsid w:val="005227D9"/>
    <w:rsid w:val="00522A79"/>
    <w:rsid w:val="00522B3C"/>
    <w:rsid w:val="00522BA7"/>
    <w:rsid w:val="005232FF"/>
    <w:rsid w:val="0052330F"/>
    <w:rsid w:val="00523324"/>
    <w:rsid w:val="005233CE"/>
    <w:rsid w:val="005234C7"/>
    <w:rsid w:val="005234F2"/>
    <w:rsid w:val="00523632"/>
    <w:rsid w:val="00523849"/>
    <w:rsid w:val="00523E78"/>
    <w:rsid w:val="00523F05"/>
    <w:rsid w:val="00523F40"/>
    <w:rsid w:val="005240D6"/>
    <w:rsid w:val="0052413F"/>
    <w:rsid w:val="00524337"/>
    <w:rsid w:val="005244D0"/>
    <w:rsid w:val="0052454E"/>
    <w:rsid w:val="00524731"/>
    <w:rsid w:val="00524813"/>
    <w:rsid w:val="005248BC"/>
    <w:rsid w:val="005249C0"/>
    <w:rsid w:val="00524A8D"/>
    <w:rsid w:val="0052509B"/>
    <w:rsid w:val="0052513B"/>
    <w:rsid w:val="005253E6"/>
    <w:rsid w:val="00525432"/>
    <w:rsid w:val="0052571A"/>
    <w:rsid w:val="00525AEE"/>
    <w:rsid w:val="00525D1E"/>
    <w:rsid w:val="005260DB"/>
    <w:rsid w:val="00526141"/>
    <w:rsid w:val="005261B8"/>
    <w:rsid w:val="00526259"/>
    <w:rsid w:val="0052629B"/>
    <w:rsid w:val="0052640A"/>
    <w:rsid w:val="0052689F"/>
    <w:rsid w:val="00526A5D"/>
    <w:rsid w:val="00526AB5"/>
    <w:rsid w:val="00526AD0"/>
    <w:rsid w:val="00526B15"/>
    <w:rsid w:val="00526BEA"/>
    <w:rsid w:val="00526BFE"/>
    <w:rsid w:val="005272FC"/>
    <w:rsid w:val="005275E2"/>
    <w:rsid w:val="005275F0"/>
    <w:rsid w:val="00527875"/>
    <w:rsid w:val="005278DF"/>
    <w:rsid w:val="00527B8D"/>
    <w:rsid w:val="00527DBC"/>
    <w:rsid w:val="00527EFC"/>
    <w:rsid w:val="0053010F"/>
    <w:rsid w:val="00530249"/>
    <w:rsid w:val="00530392"/>
    <w:rsid w:val="00530888"/>
    <w:rsid w:val="005308CE"/>
    <w:rsid w:val="005309A1"/>
    <w:rsid w:val="00530BD9"/>
    <w:rsid w:val="00530D10"/>
    <w:rsid w:val="00530DD2"/>
    <w:rsid w:val="0053127F"/>
    <w:rsid w:val="005312AC"/>
    <w:rsid w:val="005313B8"/>
    <w:rsid w:val="005314AD"/>
    <w:rsid w:val="005314F2"/>
    <w:rsid w:val="00531527"/>
    <w:rsid w:val="005315F3"/>
    <w:rsid w:val="00531632"/>
    <w:rsid w:val="00531914"/>
    <w:rsid w:val="0053196C"/>
    <w:rsid w:val="005319E5"/>
    <w:rsid w:val="00531A29"/>
    <w:rsid w:val="00531AAA"/>
    <w:rsid w:val="00531ADA"/>
    <w:rsid w:val="00531CD6"/>
    <w:rsid w:val="00531D34"/>
    <w:rsid w:val="00532007"/>
    <w:rsid w:val="00532318"/>
    <w:rsid w:val="00532414"/>
    <w:rsid w:val="00532540"/>
    <w:rsid w:val="005327E8"/>
    <w:rsid w:val="005327E9"/>
    <w:rsid w:val="0053292B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59"/>
    <w:rsid w:val="005341B1"/>
    <w:rsid w:val="005347B6"/>
    <w:rsid w:val="005349BC"/>
    <w:rsid w:val="00534D8E"/>
    <w:rsid w:val="00534EEE"/>
    <w:rsid w:val="00534F69"/>
    <w:rsid w:val="005350A5"/>
    <w:rsid w:val="005352A3"/>
    <w:rsid w:val="0053547F"/>
    <w:rsid w:val="005354EF"/>
    <w:rsid w:val="00535573"/>
    <w:rsid w:val="00535928"/>
    <w:rsid w:val="00535C6B"/>
    <w:rsid w:val="00535F35"/>
    <w:rsid w:val="0053615A"/>
    <w:rsid w:val="005361A5"/>
    <w:rsid w:val="00536220"/>
    <w:rsid w:val="00536319"/>
    <w:rsid w:val="005366E8"/>
    <w:rsid w:val="00536C3D"/>
    <w:rsid w:val="00536D57"/>
    <w:rsid w:val="00536D84"/>
    <w:rsid w:val="00536E1B"/>
    <w:rsid w:val="0053733F"/>
    <w:rsid w:val="00537344"/>
    <w:rsid w:val="00537346"/>
    <w:rsid w:val="005375A7"/>
    <w:rsid w:val="00537619"/>
    <w:rsid w:val="005376EC"/>
    <w:rsid w:val="0053773A"/>
    <w:rsid w:val="00537F29"/>
    <w:rsid w:val="0054005A"/>
    <w:rsid w:val="005400CE"/>
    <w:rsid w:val="005401F2"/>
    <w:rsid w:val="0054023A"/>
    <w:rsid w:val="00540292"/>
    <w:rsid w:val="00540333"/>
    <w:rsid w:val="00540422"/>
    <w:rsid w:val="005404A0"/>
    <w:rsid w:val="00540BEB"/>
    <w:rsid w:val="00540E7F"/>
    <w:rsid w:val="00541221"/>
    <w:rsid w:val="005413ED"/>
    <w:rsid w:val="00541464"/>
    <w:rsid w:val="00541609"/>
    <w:rsid w:val="005416BC"/>
    <w:rsid w:val="00541D00"/>
    <w:rsid w:val="0054202D"/>
    <w:rsid w:val="005422F3"/>
    <w:rsid w:val="0054261F"/>
    <w:rsid w:val="0054289B"/>
    <w:rsid w:val="00542B35"/>
    <w:rsid w:val="00542B60"/>
    <w:rsid w:val="00542D78"/>
    <w:rsid w:val="00542DD6"/>
    <w:rsid w:val="0054312D"/>
    <w:rsid w:val="005434CD"/>
    <w:rsid w:val="00543626"/>
    <w:rsid w:val="0054367F"/>
    <w:rsid w:val="005439C7"/>
    <w:rsid w:val="00543EFE"/>
    <w:rsid w:val="00543F49"/>
    <w:rsid w:val="00543FDB"/>
    <w:rsid w:val="005441EC"/>
    <w:rsid w:val="00544336"/>
    <w:rsid w:val="0054439C"/>
    <w:rsid w:val="005444FB"/>
    <w:rsid w:val="00544599"/>
    <w:rsid w:val="005445EF"/>
    <w:rsid w:val="0054485C"/>
    <w:rsid w:val="0054492B"/>
    <w:rsid w:val="005449DE"/>
    <w:rsid w:val="00544A0F"/>
    <w:rsid w:val="00544AC3"/>
    <w:rsid w:val="00544BFF"/>
    <w:rsid w:val="00544D89"/>
    <w:rsid w:val="00544E8C"/>
    <w:rsid w:val="005451C1"/>
    <w:rsid w:val="00545649"/>
    <w:rsid w:val="00545731"/>
    <w:rsid w:val="00545AEE"/>
    <w:rsid w:val="00545B1E"/>
    <w:rsid w:val="00545B7B"/>
    <w:rsid w:val="00545E09"/>
    <w:rsid w:val="0054623A"/>
    <w:rsid w:val="005462BE"/>
    <w:rsid w:val="005462C4"/>
    <w:rsid w:val="00546409"/>
    <w:rsid w:val="00546628"/>
    <w:rsid w:val="00546836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47FBA"/>
    <w:rsid w:val="00550197"/>
    <w:rsid w:val="005501A5"/>
    <w:rsid w:val="00550364"/>
    <w:rsid w:val="005505DE"/>
    <w:rsid w:val="00550673"/>
    <w:rsid w:val="005507E0"/>
    <w:rsid w:val="00550A98"/>
    <w:rsid w:val="00550B7E"/>
    <w:rsid w:val="00550BC8"/>
    <w:rsid w:val="00550C3C"/>
    <w:rsid w:val="00550D34"/>
    <w:rsid w:val="00550D6D"/>
    <w:rsid w:val="00550D82"/>
    <w:rsid w:val="00550E05"/>
    <w:rsid w:val="00550E16"/>
    <w:rsid w:val="00550F95"/>
    <w:rsid w:val="00550FA3"/>
    <w:rsid w:val="00551008"/>
    <w:rsid w:val="00551062"/>
    <w:rsid w:val="005514C9"/>
    <w:rsid w:val="005516B9"/>
    <w:rsid w:val="00551725"/>
    <w:rsid w:val="00551755"/>
    <w:rsid w:val="00551FF3"/>
    <w:rsid w:val="005522C9"/>
    <w:rsid w:val="005522F8"/>
    <w:rsid w:val="00552394"/>
    <w:rsid w:val="00552458"/>
    <w:rsid w:val="00552633"/>
    <w:rsid w:val="005526A2"/>
    <w:rsid w:val="005526CF"/>
    <w:rsid w:val="0055275E"/>
    <w:rsid w:val="00552807"/>
    <w:rsid w:val="0055286F"/>
    <w:rsid w:val="005528F3"/>
    <w:rsid w:val="00552B21"/>
    <w:rsid w:val="00552D3E"/>
    <w:rsid w:val="00552E16"/>
    <w:rsid w:val="00553244"/>
    <w:rsid w:val="0055388A"/>
    <w:rsid w:val="005538CD"/>
    <w:rsid w:val="00553AB0"/>
    <w:rsid w:val="00553B25"/>
    <w:rsid w:val="00553C60"/>
    <w:rsid w:val="00553E24"/>
    <w:rsid w:val="00553E37"/>
    <w:rsid w:val="00553FAB"/>
    <w:rsid w:val="0055404F"/>
    <w:rsid w:val="0055420D"/>
    <w:rsid w:val="00554221"/>
    <w:rsid w:val="005545EB"/>
    <w:rsid w:val="005546DF"/>
    <w:rsid w:val="00554717"/>
    <w:rsid w:val="00554CA5"/>
    <w:rsid w:val="00554E60"/>
    <w:rsid w:val="00555332"/>
    <w:rsid w:val="00555354"/>
    <w:rsid w:val="005559AB"/>
    <w:rsid w:val="005559F9"/>
    <w:rsid w:val="00555A7C"/>
    <w:rsid w:val="00555B5D"/>
    <w:rsid w:val="00555D27"/>
    <w:rsid w:val="00555EC9"/>
    <w:rsid w:val="00555FED"/>
    <w:rsid w:val="005567B7"/>
    <w:rsid w:val="0055691F"/>
    <w:rsid w:val="00556ADF"/>
    <w:rsid w:val="00556CC0"/>
    <w:rsid w:val="00556E21"/>
    <w:rsid w:val="00556F0A"/>
    <w:rsid w:val="00556F9C"/>
    <w:rsid w:val="00557318"/>
    <w:rsid w:val="0055733C"/>
    <w:rsid w:val="00557372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454"/>
    <w:rsid w:val="00560555"/>
    <w:rsid w:val="005605CE"/>
    <w:rsid w:val="005608DE"/>
    <w:rsid w:val="00560908"/>
    <w:rsid w:val="00560B73"/>
    <w:rsid w:val="00560B76"/>
    <w:rsid w:val="00560EE3"/>
    <w:rsid w:val="00560EF5"/>
    <w:rsid w:val="00560F24"/>
    <w:rsid w:val="00561345"/>
    <w:rsid w:val="0056191F"/>
    <w:rsid w:val="005619B2"/>
    <w:rsid w:val="00561D5A"/>
    <w:rsid w:val="00561E64"/>
    <w:rsid w:val="005620C0"/>
    <w:rsid w:val="0056242B"/>
    <w:rsid w:val="00562522"/>
    <w:rsid w:val="005627B9"/>
    <w:rsid w:val="005627E0"/>
    <w:rsid w:val="00562A7B"/>
    <w:rsid w:val="00562BAF"/>
    <w:rsid w:val="00562CBE"/>
    <w:rsid w:val="00562D90"/>
    <w:rsid w:val="005630DE"/>
    <w:rsid w:val="00563205"/>
    <w:rsid w:val="00563350"/>
    <w:rsid w:val="0056349F"/>
    <w:rsid w:val="00563502"/>
    <w:rsid w:val="00563597"/>
    <w:rsid w:val="00563696"/>
    <w:rsid w:val="005637E9"/>
    <w:rsid w:val="00563859"/>
    <w:rsid w:val="00563B7A"/>
    <w:rsid w:val="00563CCA"/>
    <w:rsid w:val="00563E4D"/>
    <w:rsid w:val="00563ED5"/>
    <w:rsid w:val="00564844"/>
    <w:rsid w:val="005648D7"/>
    <w:rsid w:val="00564942"/>
    <w:rsid w:val="00564FBB"/>
    <w:rsid w:val="0056538A"/>
    <w:rsid w:val="0056550D"/>
    <w:rsid w:val="005655DC"/>
    <w:rsid w:val="00565602"/>
    <w:rsid w:val="005656B1"/>
    <w:rsid w:val="00565707"/>
    <w:rsid w:val="00565A04"/>
    <w:rsid w:val="00565B8A"/>
    <w:rsid w:val="00565B9E"/>
    <w:rsid w:val="00565E2D"/>
    <w:rsid w:val="00565F6B"/>
    <w:rsid w:val="00565FA8"/>
    <w:rsid w:val="00565FB1"/>
    <w:rsid w:val="0056624B"/>
    <w:rsid w:val="005662A6"/>
    <w:rsid w:val="005665DA"/>
    <w:rsid w:val="00566770"/>
    <w:rsid w:val="0056691E"/>
    <w:rsid w:val="00566CA1"/>
    <w:rsid w:val="00567493"/>
    <w:rsid w:val="005675EB"/>
    <w:rsid w:val="00567947"/>
    <w:rsid w:val="005679CC"/>
    <w:rsid w:val="005679E2"/>
    <w:rsid w:val="00567B28"/>
    <w:rsid w:val="00567BAF"/>
    <w:rsid w:val="00567E80"/>
    <w:rsid w:val="00570270"/>
    <w:rsid w:val="0057044D"/>
    <w:rsid w:val="00570745"/>
    <w:rsid w:val="0057077F"/>
    <w:rsid w:val="0057099C"/>
    <w:rsid w:val="005709DE"/>
    <w:rsid w:val="00570BDA"/>
    <w:rsid w:val="00570C9C"/>
    <w:rsid w:val="00571050"/>
    <w:rsid w:val="0057106C"/>
    <w:rsid w:val="005712A7"/>
    <w:rsid w:val="00571336"/>
    <w:rsid w:val="005715E4"/>
    <w:rsid w:val="0057166E"/>
    <w:rsid w:val="0057182F"/>
    <w:rsid w:val="00571B3B"/>
    <w:rsid w:val="00571DDA"/>
    <w:rsid w:val="00571EF6"/>
    <w:rsid w:val="0057235C"/>
    <w:rsid w:val="00572623"/>
    <w:rsid w:val="005727AD"/>
    <w:rsid w:val="005728B4"/>
    <w:rsid w:val="00572AE2"/>
    <w:rsid w:val="00572AEE"/>
    <w:rsid w:val="00572BB0"/>
    <w:rsid w:val="00572D4E"/>
    <w:rsid w:val="00572D50"/>
    <w:rsid w:val="00572D9A"/>
    <w:rsid w:val="00572E49"/>
    <w:rsid w:val="005730C5"/>
    <w:rsid w:val="0057327B"/>
    <w:rsid w:val="005733BF"/>
    <w:rsid w:val="00573470"/>
    <w:rsid w:val="00573524"/>
    <w:rsid w:val="0057365F"/>
    <w:rsid w:val="005737A3"/>
    <w:rsid w:val="0057384D"/>
    <w:rsid w:val="005738F5"/>
    <w:rsid w:val="00573CC0"/>
    <w:rsid w:val="00573FEC"/>
    <w:rsid w:val="00574521"/>
    <w:rsid w:val="00574794"/>
    <w:rsid w:val="0057499D"/>
    <w:rsid w:val="00574A40"/>
    <w:rsid w:val="00574A7A"/>
    <w:rsid w:val="00574B4D"/>
    <w:rsid w:val="00574C3A"/>
    <w:rsid w:val="00574D7A"/>
    <w:rsid w:val="00574E04"/>
    <w:rsid w:val="00575226"/>
    <w:rsid w:val="0057523D"/>
    <w:rsid w:val="00575243"/>
    <w:rsid w:val="00575424"/>
    <w:rsid w:val="00575775"/>
    <w:rsid w:val="005757B3"/>
    <w:rsid w:val="005757BC"/>
    <w:rsid w:val="0057582F"/>
    <w:rsid w:val="005764DE"/>
    <w:rsid w:val="0057652D"/>
    <w:rsid w:val="00576714"/>
    <w:rsid w:val="00576844"/>
    <w:rsid w:val="00576ABD"/>
    <w:rsid w:val="00576BC3"/>
    <w:rsid w:val="00576E1A"/>
    <w:rsid w:val="0057715B"/>
    <w:rsid w:val="00577247"/>
    <w:rsid w:val="0057724D"/>
    <w:rsid w:val="005772E9"/>
    <w:rsid w:val="0057731F"/>
    <w:rsid w:val="0057739D"/>
    <w:rsid w:val="0057743E"/>
    <w:rsid w:val="00577648"/>
    <w:rsid w:val="00577676"/>
    <w:rsid w:val="00577678"/>
    <w:rsid w:val="00577933"/>
    <w:rsid w:val="00577A60"/>
    <w:rsid w:val="00577CFB"/>
    <w:rsid w:val="00577FCC"/>
    <w:rsid w:val="0058041F"/>
    <w:rsid w:val="005806E8"/>
    <w:rsid w:val="0058076B"/>
    <w:rsid w:val="00580939"/>
    <w:rsid w:val="00580BC2"/>
    <w:rsid w:val="00580C83"/>
    <w:rsid w:val="00580FD4"/>
    <w:rsid w:val="00581069"/>
    <w:rsid w:val="00581600"/>
    <w:rsid w:val="00581652"/>
    <w:rsid w:val="005816EF"/>
    <w:rsid w:val="005816F0"/>
    <w:rsid w:val="0058174E"/>
    <w:rsid w:val="0058190B"/>
    <w:rsid w:val="00581A78"/>
    <w:rsid w:val="00581A8E"/>
    <w:rsid w:val="00581CC6"/>
    <w:rsid w:val="00581DB7"/>
    <w:rsid w:val="00581F11"/>
    <w:rsid w:val="00582214"/>
    <w:rsid w:val="00582226"/>
    <w:rsid w:val="00582402"/>
    <w:rsid w:val="0058273F"/>
    <w:rsid w:val="00582822"/>
    <w:rsid w:val="0058283B"/>
    <w:rsid w:val="00582D0C"/>
    <w:rsid w:val="0058309B"/>
    <w:rsid w:val="0058316A"/>
    <w:rsid w:val="00583195"/>
    <w:rsid w:val="005831DE"/>
    <w:rsid w:val="0058324B"/>
    <w:rsid w:val="00583414"/>
    <w:rsid w:val="00583806"/>
    <w:rsid w:val="0058396D"/>
    <w:rsid w:val="00583D06"/>
    <w:rsid w:val="0058413F"/>
    <w:rsid w:val="0058428E"/>
    <w:rsid w:val="005843C0"/>
    <w:rsid w:val="005846B0"/>
    <w:rsid w:val="00584BCA"/>
    <w:rsid w:val="00584D70"/>
    <w:rsid w:val="00584DD8"/>
    <w:rsid w:val="00585022"/>
    <w:rsid w:val="00585221"/>
    <w:rsid w:val="0058531A"/>
    <w:rsid w:val="00585390"/>
    <w:rsid w:val="00585612"/>
    <w:rsid w:val="00585699"/>
    <w:rsid w:val="0058572C"/>
    <w:rsid w:val="00585862"/>
    <w:rsid w:val="00585BE8"/>
    <w:rsid w:val="00585CF6"/>
    <w:rsid w:val="00585F8C"/>
    <w:rsid w:val="00586081"/>
    <w:rsid w:val="005860D9"/>
    <w:rsid w:val="00586364"/>
    <w:rsid w:val="00586636"/>
    <w:rsid w:val="0058689F"/>
    <w:rsid w:val="0058694F"/>
    <w:rsid w:val="00586DEA"/>
    <w:rsid w:val="00587092"/>
    <w:rsid w:val="005871D0"/>
    <w:rsid w:val="00587320"/>
    <w:rsid w:val="005873E4"/>
    <w:rsid w:val="005876F3"/>
    <w:rsid w:val="00587AB7"/>
    <w:rsid w:val="00587AF2"/>
    <w:rsid w:val="00587C63"/>
    <w:rsid w:val="00587D12"/>
    <w:rsid w:val="00587DF6"/>
    <w:rsid w:val="005900CC"/>
    <w:rsid w:val="00590376"/>
    <w:rsid w:val="0059050F"/>
    <w:rsid w:val="00590521"/>
    <w:rsid w:val="00590524"/>
    <w:rsid w:val="00590784"/>
    <w:rsid w:val="0059088E"/>
    <w:rsid w:val="0059091E"/>
    <w:rsid w:val="00590CEE"/>
    <w:rsid w:val="005910F0"/>
    <w:rsid w:val="0059121B"/>
    <w:rsid w:val="00591389"/>
    <w:rsid w:val="00591520"/>
    <w:rsid w:val="00591568"/>
    <w:rsid w:val="005915F8"/>
    <w:rsid w:val="0059183F"/>
    <w:rsid w:val="00591846"/>
    <w:rsid w:val="005918A5"/>
    <w:rsid w:val="00591A76"/>
    <w:rsid w:val="00591A90"/>
    <w:rsid w:val="00591C12"/>
    <w:rsid w:val="00591D9F"/>
    <w:rsid w:val="00591E4B"/>
    <w:rsid w:val="00591E63"/>
    <w:rsid w:val="00591E6B"/>
    <w:rsid w:val="00592219"/>
    <w:rsid w:val="005922E0"/>
    <w:rsid w:val="005923AB"/>
    <w:rsid w:val="0059288A"/>
    <w:rsid w:val="00592B1B"/>
    <w:rsid w:val="00592B3F"/>
    <w:rsid w:val="00592D33"/>
    <w:rsid w:val="00593092"/>
    <w:rsid w:val="005932B1"/>
    <w:rsid w:val="00593681"/>
    <w:rsid w:val="00593740"/>
    <w:rsid w:val="005937C5"/>
    <w:rsid w:val="0059393E"/>
    <w:rsid w:val="00593AE4"/>
    <w:rsid w:val="00593BE9"/>
    <w:rsid w:val="00593C1B"/>
    <w:rsid w:val="00593C51"/>
    <w:rsid w:val="00593C88"/>
    <w:rsid w:val="00593CE9"/>
    <w:rsid w:val="00593D6B"/>
    <w:rsid w:val="00593DF6"/>
    <w:rsid w:val="00593F0B"/>
    <w:rsid w:val="005942CF"/>
    <w:rsid w:val="005943F5"/>
    <w:rsid w:val="0059454B"/>
    <w:rsid w:val="005946C5"/>
    <w:rsid w:val="00594811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5E25"/>
    <w:rsid w:val="00595E26"/>
    <w:rsid w:val="0059601A"/>
    <w:rsid w:val="005961A6"/>
    <w:rsid w:val="005964D7"/>
    <w:rsid w:val="00596599"/>
    <w:rsid w:val="005965A1"/>
    <w:rsid w:val="005966C3"/>
    <w:rsid w:val="00596783"/>
    <w:rsid w:val="005968BB"/>
    <w:rsid w:val="00596D73"/>
    <w:rsid w:val="00596DD1"/>
    <w:rsid w:val="00596F63"/>
    <w:rsid w:val="005970DD"/>
    <w:rsid w:val="005972D4"/>
    <w:rsid w:val="00597406"/>
    <w:rsid w:val="00597612"/>
    <w:rsid w:val="00597983"/>
    <w:rsid w:val="00597CF2"/>
    <w:rsid w:val="00597D03"/>
    <w:rsid w:val="005A0070"/>
    <w:rsid w:val="005A00DE"/>
    <w:rsid w:val="005A0132"/>
    <w:rsid w:val="005A01B2"/>
    <w:rsid w:val="005A03B6"/>
    <w:rsid w:val="005A043C"/>
    <w:rsid w:val="005A04A1"/>
    <w:rsid w:val="005A077F"/>
    <w:rsid w:val="005A07A9"/>
    <w:rsid w:val="005A092D"/>
    <w:rsid w:val="005A0A3B"/>
    <w:rsid w:val="005A1160"/>
    <w:rsid w:val="005A1267"/>
    <w:rsid w:val="005A15D8"/>
    <w:rsid w:val="005A17F5"/>
    <w:rsid w:val="005A1A36"/>
    <w:rsid w:val="005A1B5C"/>
    <w:rsid w:val="005A1BA0"/>
    <w:rsid w:val="005A1BEB"/>
    <w:rsid w:val="005A1DC8"/>
    <w:rsid w:val="005A20A3"/>
    <w:rsid w:val="005A247E"/>
    <w:rsid w:val="005A26CE"/>
    <w:rsid w:val="005A2701"/>
    <w:rsid w:val="005A27AE"/>
    <w:rsid w:val="005A27F0"/>
    <w:rsid w:val="005A28AD"/>
    <w:rsid w:val="005A28D5"/>
    <w:rsid w:val="005A2A25"/>
    <w:rsid w:val="005A2CE6"/>
    <w:rsid w:val="005A3011"/>
    <w:rsid w:val="005A30D6"/>
    <w:rsid w:val="005A3387"/>
    <w:rsid w:val="005A353E"/>
    <w:rsid w:val="005A37D3"/>
    <w:rsid w:val="005A39BB"/>
    <w:rsid w:val="005A3B43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7D8"/>
    <w:rsid w:val="005A692E"/>
    <w:rsid w:val="005A69FE"/>
    <w:rsid w:val="005A6ED3"/>
    <w:rsid w:val="005A7034"/>
    <w:rsid w:val="005A71DD"/>
    <w:rsid w:val="005A7572"/>
    <w:rsid w:val="005A7699"/>
    <w:rsid w:val="005A76FF"/>
    <w:rsid w:val="005A77E2"/>
    <w:rsid w:val="005A79C8"/>
    <w:rsid w:val="005A7BBB"/>
    <w:rsid w:val="005A7C71"/>
    <w:rsid w:val="005A7D19"/>
    <w:rsid w:val="005A7DCD"/>
    <w:rsid w:val="005B018C"/>
    <w:rsid w:val="005B01B0"/>
    <w:rsid w:val="005B0312"/>
    <w:rsid w:val="005B03F3"/>
    <w:rsid w:val="005B07C8"/>
    <w:rsid w:val="005B083D"/>
    <w:rsid w:val="005B0964"/>
    <w:rsid w:val="005B0A46"/>
    <w:rsid w:val="005B0E25"/>
    <w:rsid w:val="005B0EA3"/>
    <w:rsid w:val="005B1098"/>
    <w:rsid w:val="005B1120"/>
    <w:rsid w:val="005B1131"/>
    <w:rsid w:val="005B1470"/>
    <w:rsid w:val="005B154D"/>
    <w:rsid w:val="005B1613"/>
    <w:rsid w:val="005B16CB"/>
    <w:rsid w:val="005B1863"/>
    <w:rsid w:val="005B1878"/>
    <w:rsid w:val="005B18A1"/>
    <w:rsid w:val="005B1A13"/>
    <w:rsid w:val="005B1AF6"/>
    <w:rsid w:val="005B1F2D"/>
    <w:rsid w:val="005B20DC"/>
    <w:rsid w:val="005B23D4"/>
    <w:rsid w:val="005B24A6"/>
    <w:rsid w:val="005B25D1"/>
    <w:rsid w:val="005B2644"/>
    <w:rsid w:val="005B26B8"/>
    <w:rsid w:val="005B276F"/>
    <w:rsid w:val="005B29D2"/>
    <w:rsid w:val="005B2B87"/>
    <w:rsid w:val="005B303C"/>
    <w:rsid w:val="005B30C8"/>
    <w:rsid w:val="005B327E"/>
    <w:rsid w:val="005B348C"/>
    <w:rsid w:val="005B3610"/>
    <w:rsid w:val="005B3641"/>
    <w:rsid w:val="005B36BB"/>
    <w:rsid w:val="005B373C"/>
    <w:rsid w:val="005B37B8"/>
    <w:rsid w:val="005B3C00"/>
    <w:rsid w:val="005B3E25"/>
    <w:rsid w:val="005B3FC1"/>
    <w:rsid w:val="005B41A9"/>
    <w:rsid w:val="005B41BE"/>
    <w:rsid w:val="005B4690"/>
    <w:rsid w:val="005B4A7D"/>
    <w:rsid w:val="005B4DB3"/>
    <w:rsid w:val="005B4ED7"/>
    <w:rsid w:val="005B547E"/>
    <w:rsid w:val="005B55A5"/>
    <w:rsid w:val="005B57B7"/>
    <w:rsid w:val="005B5DE5"/>
    <w:rsid w:val="005B5E87"/>
    <w:rsid w:val="005B61E7"/>
    <w:rsid w:val="005B6558"/>
    <w:rsid w:val="005B6876"/>
    <w:rsid w:val="005B69D6"/>
    <w:rsid w:val="005B6F1B"/>
    <w:rsid w:val="005B6F21"/>
    <w:rsid w:val="005B7182"/>
    <w:rsid w:val="005B7195"/>
    <w:rsid w:val="005B7568"/>
    <w:rsid w:val="005B797C"/>
    <w:rsid w:val="005B7DD8"/>
    <w:rsid w:val="005B7F57"/>
    <w:rsid w:val="005C035D"/>
    <w:rsid w:val="005C058F"/>
    <w:rsid w:val="005C071B"/>
    <w:rsid w:val="005C0798"/>
    <w:rsid w:val="005C0C9A"/>
    <w:rsid w:val="005C0CBD"/>
    <w:rsid w:val="005C0F61"/>
    <w:rsid w:val="005C0FC5"/>
    <w:rsid w:val="005C130A"/>
    <w:rsid w:val="005C1692"/>
    <w:rsid w:val="005C18BE"/>
    <w:rsid w:val="005C18C2"/>
    <w:rsid w:val="005C197E"/>
    <w:rsid w:val="005C1A3B"/>
    <w:rsid w:val="005C1AD8"/>
    <w:rsid w:val="005C1AF9"/>
    <w:rsid w:val="005C1C1B"/>
    <w:rsid w:val="005C1E11"/>
    <w:rsid w:val="005C229F"/>
    <w:rsid w:val="005C22D1"/>
    <w:rsid w:val="005C23C7"/>
    <w:rsid w:val="005C23FD"/>
    <w:rsid w:val="005C2898"/>
    <w:rsid w:val="005C2999"/>
    <w:rsid w:val="005C2A8E"/>
    <w:rsid w:val="005C2BB6"/>
    <w:rsid w:val="005C2D3F"/>
    <w:rsid w:val="005C2E7B"/>
    <w:rsid w:val="005C2EAD"/>
    <w:rsid w:val="005C2EE2"/>
    <w:rsid w:val="005C3102"/>
    <w:rsid w:val="005C3260"/>
    <w:rsid w:val="005C3275"/>
    <w:rsid w:val="005C32BF"/>
    <w:rsid w:val="005C3341"/>
    <w:rsid w:val="005C3697"/>
    <w:rsid w:val="005C398C"/>
    <w:rsid w:val="005C3AA9"/>
    <w:rsid w:val="005C3C0A"/>
    <w:rsid w:val="005C3D37"/>
    <w:rsid w:val="005C3FAA"/>
    <w:rsid w:val="005C4164"/>
    <w:rsid w:val="005C43D0"/>
    <w:rsid w:val="005C4453"/>
    <w:rsid w:val="005C4705"/>
    <w:rsid w:val="005C475B"/>
    <w:rsid w:val="005C47DA"/>
    <w:rsid w:val="005C4C27"/>
    <w:rsid w:val="005C4C7D"/>
    <w:rsid w:val="005C4D69"/>
    <w:rsid w:val="005C4F64"/>
    <w:rsid w:val="005C4FE2"/>
    <w:rsid w:val="005C5196"/>
    <w:rsid w:val="005C551D"/>
    <w:rsid w:val="005C571B"/>
    <w:rsid w:val="005C5844"/>
    <w:rsid w:val="005C585C"/>
    <w:rsid w:val="005C5936"/>
    <w:rsid w:val="005C5C6B"/>
    <w:rsid w:val="005C5C7A"/>
    <w:rsid w:val="005C5F82"/>
    <w:rsid w:val="005C6103"/>
    <w:rsid w:val="005C612F"/>
    <w:rsid w:val="005C631D"/>
    <w:rsid w:val="005C64A6"/>
    <w:rsid w:val="005C64D0"/>
    <w:rsid w:val="005C66BB"/>
    <w:rsid w:val="005C675E"/>
    <w:rsid w:val="005C67DA"/>
    <w:rsid w:val="005C6C3C"/>
    <w:rsid w:val="005C71A2"/>
    <w:rsid w:val="005C7476"/>
    <w:rsid w:val="005C7814"/>
    <w:rsid w:val="005C79BC"/>
    <w:rsid w:val="005C7B82"/>
    <w:rsid w:val="005C7C84"/>
    <w:rsid w:val="005C7CD3"/>
    <w:rsid w:val="005C7E81"/>
    <w:rsid w:val="005C7F18"/>
    <w:rsid w:val="005C7F9C"/>
    <w:rsid w:val="005D0069"/>
    <w:rsid w:val="005D0159"/>
    <w:rsid w:val="005D0190"/>
    <w:rsid w:val="005D0245"/>
    <w:rsid w:val="005D02F6"/>
    <w:rsid w:val="005D03BA"/>
    <w:rsid w:val="005D0461"/>
    <w:rsid w:val="005D05DB"/>
    <w:rsid w:val="005D082A"/>
    <w:rsid w:val="005D08C3"/>
    <w:rsid w:val="005D09CA"/>
    <w:rsid w:val="005D0AED"/>
    <w:rsid w:val="005D0EE1"/>
    <w:rsid w:val="005D109C"/>
    <w:rsid w:val="005D10F5"/>
    <w:rsid w:val="005D10FD"/>
    <w:rsid w:val="005D12BC"/>
    <w:rsid w:val="005D1585"/>
    <w:rsid w:val="005D1727"/>
    <w:rsid w:val="005D1A06"/>
    <w:rsid w:val="005D1B08"/>
    <w:rsid w:val="005D1B78"/>
    <w:rsid w:val="005D1D16"/>
    <w:rsid w:val="005D1DC9"/>
    <w:rsid w:val="005D1E62"/>
    <w:rsid w:val="005D1E98"/>
    <w:rsid w:val="005D1FA7"/>
    <w:rsid w:val="005D21C4"/>
    <w:rsid w:val="005D21F4"/>
    <w:rsid w:val="005D24B5"/>
    <w:rsid w:val="005D24F4"/>
    <w:rsid w:val="005D2806"/>
    <w:rsid w:val="005D2C2D"/>
    <w:rsid w:val="005D2C91"/>
    <w:rsid w:val="005D2F7D"/>
    <w:rsid w:val="005D2F91"/>
    <w:rsid w:val="005D31A4"/>
    <w:rsid w:val="005D31D5"/>
    <w:rsid w:val="005D341B"/>
    <w:rsid w:val="005D3510"/>
    <w:rsid w:val="005D359C"/>
    <w:rsid w:val="005D35CB"/>
    <w:rsid w:val="005D36CC"/>
    <w:rsid w:val="005D36DE"/>
    <w:rsid w:val="005D37A3"/>
    <w:rsid w:val="005D394A"/>
    <w:rsid w:val="005D3A6D"/>
    <w:rsid w:val="005D3AC3"/>
    <w:rsid w:val="005D45F8"/>
    <w:rsid w:val="005D4797"/>
    <w:rsid w:val="005D4836"/>
    <w:rsid w:val="005D4846"/>
    <w:rsid w:val="005D4852"/>
    <w:rsid w:val="005D4917"/>
    <w:rsid w:val="005D494B"/>
    <w:rsid w:val="005D5054"/>
    <w:rsid w:val="005D50C9"/>
    <w:rsid w:val="005D525F"/>
    <w:rsid w:val="005D553B"/>
    <w:rsid w:val="005D5737"/>
    <w:rsid w:val="005D58B2"/>
    <w:rsid w:val="005D59BD"/>
    <w:rsid w:val="005D5BDD"/>
    <w:rsid w:val="005D5DBA"/>
    <w:rsid w:val="005D6019"/>
    <w:rsid w:val="005D6416"/>
    <w:rsid w:val="005D6633"/>
    <w:rsid w:val="005D66C0"/>
    <w:rsid w:val="005D67DE"/>
    <w:rsid w:val="005D6E52"/>
    <w:rsid w:val="005D7117"/>
    <w:rsid w:val="005D717E"/>
    <w:rsid w:val="005D7246"/>
    <w:rsid w:val="005D7446"/>
    <w:rsid w:val="005D759E"/>
    <w:rsid w:val="005D75A0"/>
    <w:rsid w:val="005D766B"/>
    <w:rsid w:val="005D76AB"/>
    <w:rsid w:val="005D76AD"/>
    <w:rsid w:val="005D76B5"/>
    <w:rsid w:val="005D7721"/>
    <w:rsid w:val="005D78A7"/>
    <w:rsid w:val="005D79FD"/>
    <w:rsid w:val="005D7A92"/>
    <w:rsid w:val="005D7A99"/>
    <w:rsid w:val="005D7D47"/>
    <w:rsid w:val="005D7FE7"/>
    <w:rsid w:val="005E01E6"/>
    <w:rsid w:val="005E0218"/>
    <w:rsid w:val="005E0314"/>
    <w:rsid w:val="005E03EA"/>
    <w:rsid w:val="005E044C"/>
    <w:rsid w:val="005E04B9"/>
    <w:rsid w:val="005E04BB"/>
    <w:rsid w:val="005E0518"/>
    <w:rsid w:val="005E0799"/>
    <w:rsid w:val="005E07C2"/>
    <w:rsid w:val="005E084B"/>
    <w:rsid w:val="005E0905"/>
    <w:rsid w:val="005E09AC"/>
    <w:rsid w:val="005E0B47"/>
    <w:rsid w:val="005E109F"/>
    <w:rsid w:val="005E11D3"/>
    <w:rsid w:val="005E1226"/>
    <w:rsid w:val="005E12FB"/>
    <w:rsid w:val="005E163F"/>
    <w:rsid w:val="005E17D1"/>
    <w:rsid w:val="005E18C9"/>
    <w:rsid w:val="005E1914"/>
    <w:rsid w:val="005E1980"/>
    <w:rsid w:val="005E19EC"/>
    <w:rsid w:val="005E1D2F"/>
    <w:rsid w:val="005E1D7C"/>
    <w:rsid w:val="005E1F57"/>
    <w:rsid w:val="005E1F84"/>
    <w:rsid w:val="005E2188"/>
    <w:rsid w:val="005E24EA"/>
    <w:rsid w:val="005E2775"/>
    <w:rsid w:val="005E2866"/>
    <w:rsid w:val="005E288F"/>
    <w:rsid w:val="005E309D"/>
    <w:rsid w:val="005E30F5"/>
    <w:rsid w:val="005E320C"/>
    <w:rsid w:val="005E3464"/>
    <w:rsid w:val="005E3541"/>
    <w:rsid w:val="005E37A2"/>
    <w:rsid w:val="005E389D"/>
    <w:rsid w:val="005E38CC"/>
    <w:rsid w:val="005E3943"/>
    <w:rsid w:val="005E3961"/>
    <w:rsid w:val="005E3CCF"/>
    <w:rsid w:val="005E3D99"/>
    <w:rsid w:val="005E3E53"/>
    <w:rsid w:val="005E3F9E"/>
    <w:rsid w:val="005E415A"/>
    <w:rsid w:val="005E4253"/>
    <w:rsid w:val="005E427E"/>
    <w:rsid w:val="005E42BB"/>
    <w:rsid w:val="005E43A5"/>
    <w:rsid w:val="005E4599"/>
    <w:rsid w:val="005E4655"/>
    <w:rsid w:val="005E4753"/>
    <w:rsid w:val="005E490C"/>
    <w:rsid w:val="005E49C7"/>
    <w:rsid w:val="005E4A9E"/>
    <w:rsid w:val="005E4B16"/>
    <w:rsid w:val="005E4E1F"/>
    <w:rsid w:val="005E4EF8"/>
    <w:rsid w:val="005E509F"/>
    <w:rsid w:val="005E53FD"/>
    <w:rsid w:val="005E5444"/>
    <w:rsid w:val="005E5461"/>
    <w:rsid w:val="005E556D"/>
    <w:rsid w:val="005E5661"/>
    <w:rsid w:val="005E576F"/>
    <w:rsid w:val="005E5802"/>
    <w:rsid w:val="005E59E7"/>
    <w:rsid w:val="005E5AC9"/>
    <w:rsid w:val="005E5C03"/>
    <w:rsid w:val="005E5CFF"/>
    <w:rsid w:val="005E5E14"/>
    <w:rsid w:val="005E5E8B"/>
    <w:rsid w:val="005E5F6F"/>
    <w:rsid w:val="005E6039"/>
    <w:rsid w:val="005E628C"/>
    <w:rsid w:val="005E62F5"/>
    <w:rsid w:val="005E659F"/>
    <w:rsid w:val="005E683A"/>
    <w:rsid w:val="005E6CE5"/>
    <w:rsid w:val="005E6DA0"/>
    <w:rsid w:val="005E6DF5"/>
    <w:rsid w:val="005E6E02"/>
    <w:rsid w:val="005E6E4E"/>
    <w:rsid w:val="005E6E7E"/>
    <w:rsid w:val="005E72C1"/>
    <w:rsid w:val="005E730A"/>
    <w:rsid w:val="005E746C"/>
    <w:rsid w:val="005E7582"/>
    <w:rsid w:val="005E7781"/>
    <w:rsid w:val="005E78C1"/>
    <w:rsid w:val="005E79FB"/>
    <w:rsid w:val="005E7A6E"/>
    <w:rsid w:val="005E7C5A"/>
    <w:rsid w:val="005E7EB9"/>
    <w:rsid w:val="005F025C"/>
    <w:rsid w:val="005F07D9"/>
    <w:rsid w:val="005F0871"/>
    <w:rsid w:val="005F0A30"/>
    <w:rsid w:val="005F0B2C"/>
    <w:rsid w:val="005F0D93"/>
    <w:rsid w:val="005F0E60"/>
    <w:rsid w:val="005F0E92"/>
    <w:rsid w:val="005F0F5F"/>
    <w:rsid w:val="005F1054"/>
    <w:rsid w:val="005F1095"/>
    <w:rsid w:val="005F10B5"/>
    <w:rsid w:val="005F1350"/>
    <w:rsid w:val="005F13A4"/>
    <w:rsid w:val="005F15DB"/>
    <w:rsid w:val="005F17A0"/>
    <w:rsid w:val="005F1888"/>
    <w:rsid w:val="005F1CBC"/>
    <w:rsid w:val="005F1FF9"/>
    <w:rsid w:val="005F23CB"/>
    <w:rsid w:val="005F2545"/>
    <w:rsid w:val="005F2604"/>
    <w:rsid w:val="005F265C"/>
    <w:rsid w:val="005F26E5"/>
    <w:rsid w:val="005F27EB"/>
    <w:rsid w:val="005F2939"/>
    <w:rsid w:val="005F2985"/>
    <w:rsid w:val="005F2AF5"/>
    <w:rsid w:val="005F2B42"/>
    <w:rsid w:val="005F30B0"/>
    <w:rsid w:val="005F37EC"/>
    <w:rsid w:val="005F37F9"/>
    <w:rsid w:val="005F3ADB"/>
    <w:rsid w:val="005F3B0D"/>
    <w:rsid w:val="005F3B40"/>
    <w:rsid w:val="005F3D5F"/>
    <w:rsid w:val="005F4009"/>
    <w:rsid w:val="005F401C"/>
    <w:rsid w:val="005F4177"/>
    <w:rsid w:val="005F4279"/>
    <w:rsid w:val="005F4473"/>
    <w:rsid w:val="005F47A0"/>
    <w:rsid w:val="005F492A"/>
    <w:rsid w:val="005F4B02"/>
    <w:rsid w:val="005F4CFA"/>
    <w:rsid w:val="005F4DF2"/>
    <w:rsid w:val="005F4EAA"/>
    <w:rsid w:val="005F4F10"/>
    <w:rsid w:val="005F4F99"/>
    <w:rsid w:val="005F5438"/>
    <w:rsid w:val="005F5443"/>
    <w:rsid w:val="005F580E"/>
    <w:rsid w:val="005F592E"/>
    <w:rsid w:val="005F5FF9"/>
    <w:rsid w:val="005F6417"/>
    <w:rsid w:val="005F656B"/>
    <w:rsid w:val="005F686A"/>
    <w:rsid w:val="005F6A18"/>
    <w:rsid w:val="005F6AC8"/>
    <w:rsid w:val="005F6B0C"/>
    <w:rsid w:val="005F6B96"/>
    <w:rsid w:val="005F6F09"/>
    <w:rsid w:val="005F6F91"/>
    <w:rsid w:val="005F70F7"/>
    <w:rsid w:val="005F797E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A17"/>
    <w:rsid w:val="00600A44"/>
    <w:rsid w:val="00600BB8"/>
    <w:rsid w:val="00600D44"/>
    <w:rsid w:val="00600D5F"/>
    <w:rsid w:val="00600D6B"/>
    <w:rsid w:val="00600DAA"/>
    <w:rsid w:val="00600FBE"/>
    <w:rsid w:val="00600FF8"/>
    <w:rsid w:val="00601212"/>
    <w:rsid w:val="0060137A"/>
    <w:rsid w:val="0060143A"/>
    <w:rsid w:val="006014D1"/>
    <w:rsid w:val="0060158E"/>
    <w:rsid w:val="006017B5"/>
    <w:rsid w:val="00601AB0"/>
    <w:rsid w:val="00601CC4"/>
    <w:rsid w:val="00601D0E"/>
    <w:rsid w:val="00601D7D"/>
    <w:rsid w:val="00601F92"/>
    <w:rsid w:val="0060268A"/>
    <w:rsid w:val="006026A0"/>
    <w:rsid w:val="0060273B"/>
    <w:rsid w:val="0060292C"/>
    <w:rsid w:val="006029CE"/>
    <w:rsid w:val="00602A82"/>
    <w:rsid w:val="00602BDD"/>
    <w:rsid w:val="00603068"/>
    <w:rsid w:val="0060335D"/>
    <w:rsid w:val="00603A2B"/>
    <w:rsid w:val="00603B7C"/>
    <w:rsid w:val="00603C7E"/>
    <w:rsid w:val="00603CD6"/>
    <w:rsid w:val="00603DFE"/>
    <w:rsid w:val="00603E70"/>
    <w:rsid w:val="00604189"/>
    <w:rsid w:val="00604292"/>
    <w:rsid w:val="006042F0"/>
    <w:rsid w:val="006043F5"/>
    <w:rsid w:val="0060442C"/>
    <w:rsid w:val="00604449"/>
    <w:rsid w:val="006044D6"/>
    <w:rsid w:val="006045BB"/>
    <w:rsid w:val="0060491B"/>
    <w:rsid w:val="00604CEB"/>
    <w:rsid w:val="00604FE8"/>
    <w:rsid w:val="006050D3"/>
    <w:rsid w:val="00605319"/>
    <w:rsid w:val="006054F0"/>
    <w:rsid w:val="0060570E"/>
    <w:rsid w:val="006057C0"/>
    <w:rsid w:val="00605867"/>
    <w:rsid w:val="006059D8"/>
    <w:rsid w:val="00606073"/>
    <w:rsid w:val="00606218"/>
    <w:rsid w:val="0060669F"/>
    <w:rsid w:val="006067E3"/>
    <w:rsid w:val="00606883"/>
    <w:rsid w:val="0060689E"/>
    <w:rsid w:val="00606988"/>
    <w:rsid w:val="00606B76"/>
    <w:rsid w:val="00606DB2"/>
    <w:rsid w:val="0060728C"/>
    <w:rsid w:val="00607377"/>
    <w:rsid w:val="006074B6"/>
    <w:rsid w:val="006074C5"/>
    <w:rsid w:val="00607ED5"/>
    <w:rsid w:val="0061079D"/>
    <w:rsid w:val="00610872"/>
    <w:rsid w:val="00610AA6"/>
    <w:rsid w:val="00610E0F"/>
    <w:rsid w:val="0061108D"/>
    <w:rsid w:val="006115B2"/>
    <w:rsid w:val="00611809"/>
    <w:rsid w:val="00611E93"/>
    <w:rsid w:val="00611EB0"/>
    <w:rsid w:val="0061208A"/>
    <w:rsid w:val="006121BB"/>
    <w:rsid w:val="006122C0"/>
    <w:rsid w:val="00612366"/>
    <w:rsid w:val="00612867"/>
    <w:rsid w:val="00612888"/>
    <w:rsid w:val="00612997"/>
    <w:rsid w:val="00612AAF"/>
    <w:rsid w:val="00612C5D"/>
    <w:rsid w:val="00612D9D"/>
    <w:rsid w:val="006130AC"/>
    <w:rsid w:val="0061336C"/>
    <w:rsid w:val="0061363D"/>
    <w:rsid w:val="00613832"/>
    <w:rsid w:val="00613AF6"/>
    <w:rsid w:val="00613BBB"/>
    <w:rsid w:val="00613E20"/>
    <w:rsid w:val="00613EA8"/>
    <w:rsid w:val="00613EBD"/>
    <w:rsid w:val="006142B6"/>
    <w:rsid w:val="00614426"/>
    <w:rsid w:val="006146F7"/>
    <w:rsid w:val="00614765"/>
    <w:rsid w:val="00614991"/>
    <w:rsid w:val="00614BDF"/>
    <w:rsid w:val="00614DB0"/>
    <w:rsid w:val="00614E0C"/>
    <w:rsid w:val="006150FC"/>
    <w:rsid w:val="0061529F"/>
    <w:rsid w:val="0061538C"/>
    <w:rsid w:val="006153E7"/>
    <w:rsid w:val="006157EC"/>
    <w:rsid w:val="0061581D"/>
    <w:rsid w:val="00615939"/>
    <w:rsid w:val="00615AFF"/>
    <w:rsid w:val="00615B51"/>
    <w:rsid w:val="00615D56"/>
    <w:rsid w:val="00615EF4"/>
    <w:rsid w:val="00615FFF"/>
    <w:rsid w:val="0061629F"/>
    <w:rsid w:val="006164BA"/>
    <w:rsid w:val="006167E2"/>
    <w:rsid w:val="00616A4C"/>
    <w:rsid w:val="00616ABC"/>
    <w:rsid w:val="00616EC6"/>
    <w:rsid w:val="0061722C"/>
    <w:rsid w:val="00617711"/>
    <w:rsid w:val="00617A8A"/>
    <w:rsid w:val="00617AEB"/>
    <w:rsid w:val="00617AF1"/>
    <w:rsid w:val="00617C51"/>
    <w:rsid w:val="00620116"/>
    <w:rsid w:val="00620203"/>
    <w:rsid w:val="00620205"/>
    <w:rsid w:val="0062029F"/>
    <w:rsid w:val="00620359"/>
    <w:rsid w:val="00620856"/>
    <w:rsid w:val="006208BB"/>
    <w:rsid w:val="00620AA6"/>
    <w:rsid w:val="00620B77"/>
    <w:rsid w:val="00620E36"/>
    <w:rsid w:val="00620F43"/>
    <w:rsid w:val="00620FD2"/>
    <w:rsid w:val="0062120D"/>
    <w:rsid w:val="006212B6"/>
    <w:rsid w:val="006212DD"/>
    <w:rsid w:val="006214D5"/>
    <w:rsid w:val="00621515"/>
    <w:rsid w:val="006215B2"/>
    <w:rsid w:val="006216B0"/>
    <w:rsid w:val="006216C1"/>
    <w:rsid w:val="006217CC"/>
    <w:rsid w:val="00621949"/>
    <w:rsid w:val="00621C31"/>
    <w:rsid w:val="00621D5C"/>
    <w:rsid w:val="00621E1B"/>
    <w:rsid w:val="00621EC3"/>
    <w:rsid w:val="0062201F"/>
    <w:rsid w:val="00622150"/>
    <w:rsid w:val="00622386"/>
    <w:rsid w:val="006223A3"/>
    <w:rsid w:val="00622414"/>
    <w:rsid w:val="0062241D"/>
    <w:rsid w:val="006227F1"/>
    <w:rsid w:val="00622D20"/>
    <w:rsid w:val="00622D56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4A2B"/>
    <w:rsid w:val="00624B4C"/>
    <w:rsid w:val="006250DC"/>
    <w:rsid w:val="0062540F"/>
    <w:rsid w:val="00625572"/>
    <w:rsid w:val="0062586E"/>
    <w:rsid w:val="006259F0"/>
    <w:rsid w:val="00625F42"/>
    <w:rsid w:val="0062609D"/>
    <w:rsid w:val="00626202"/>
    <w:rsid w:val="006263F9"/>
    <w:rsid w:val="00626617"/>
    <w:rsid w:val="006267CB"/>
    <w:rsid w:val="00626BEC"/>
    <w:rsid w:val="00626C65"/>
    <w:rsid w:val="00626D89"/>
    <w:rsid w:val="00626D9D"/>
    <w:rsid w:val="00626E01"/>
    <w:rsid w:val="00626E40"/>
    <w:rsid w:val="006270AA"/>
    <w:rsid w:val="006271B8"/>
    <w:rsid w:val="00627239"/>
    <w:rsid w:val="00627395"/>
    <w:rsid w:val="0062749F"/>
    <w:rsid w:val="00627CEE"/>
    <w:rsid w:val="00627D10"/>
    <w:rsid w:val="00627E52"/>
    <w:rsid w:val="0063017F"/>
    <w:rsid w:val="0063034D"/>
    <w:rsid w:val="006303D2"/>
    <w:rsid w:val="0063068E"/>
    <w:rsid w:val="006307CE"/>
    <w:rsid w:val="00630C33"/>
    <w:rsid w:val="00630C55"/>
    <w:rsid w:val="00630D1E"/>
    <w:rsid w:val="00630E38"/>
    <w:rsid w:val="00630EE1"/>
    <w:rsid w:val="00630F0E"/>
    <w:rsid w:val="006310E9"/>
    <w:rsid w:val="006310F5"/>
    <w:rsid w:val="006313C2"/>
    <w:rsid w:val="0063199F"/>
    <w:rsid w:val="00631A04"/>
    <w:rsid w:val="00631CF8"/>
    <w:rsid w:val="00631D72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216"/>
    <w:rsid w:val="00633538"/>
    <w:rsid w:val="0063353B"/>
    <w:rsid w:val="00633604"/>
    <w:rsid w:val="006336C2"/>
    <w:rsid w:val="006336F6"/>
    <w:rsid w:val="00633836"/>
    <w:rsid w:val="00633A49"/>
    <w:rsid w:val="00633AD0"/>
    <w:rsid w:val="00633B6D"/>
    <w:rsid w:val="00633BAB"/>
    <w:rsid w:val="00633BE9"/>
    <w:rsid w:val="00633BEA"/>
    <w:rsid w:val="00633DE1"/>
    <w:rsid w:val="00633E8E"/>
    <w:rsid w:val="00633F05"/>
    <w:rsid w:val="0063404D"/>
    <w:rsid w:val="00634274"/>
    <w:rsid w:val="0063440A"/>
    <w:rsid w:val="006349D7"/>
    <w:rsid w:val="00634A1C"/>
    <w:rsid w:val="00634B06"/>
    <w:rsid w:val="00634C39"/>
    <w:rsid w:val="00634C3F"/>
    <w:rsid w:val="00634CD6"/>
    <w:rsid w:val="00634F57"/>
    <w:rsid w:val="00635158"/>
    <w:rsid w:val="00635166"/>
    <w:rsid w:val="00635210"/>
    <w:rsid w:val="006352B8"/>
    <w:rsid w:val="00635912"/>
    <w:rsid w:val="00635B2D"/>
    <w:rsid w:val="00635E86"/>
    <w:rsid w:val="00636083"/>
    <w:rsid w:val="0063616A"/>
    <w:rsid w:val="006361E6"/>
    <w:rsid w:val="006368C0"/>
    <w:rsid w:val="006368D8"/>
    <w:rsid w:val="0063692B"/>
    <w:rsid w:val="0063693C"/>
    <w:rsid w:val="006369B4"/>
    <w:rsid w:val="00636A0A"/>
    <w:rsid w:val="00636B70"/>
    <w:rsid w:val="00636BA9"/>
    <w:rsid w:val="00636EE0"/>
    <w:rsid w:val="00636FF0"/>
    <w:rsid w:val="00637085"/>
    <w:rsid w:val="00637167"/>
    <w:rsid w:val="00637402"/>
    <w:rsid w:val="00637A76"/>
    <w:rsid w:val="00637BA4"/>
    <w:rsid w:val="00637D62"/>
    <w:rsid w:val="00637E16"/>
    <w:rsid w:val="00637F4A"/>
    <w:rsid w:val="00640019"/>
    <w:rsid w:val="006400BF"/>
    <w:rsid w:val="006402E6"/>
    <w:rsid w:val="00640317"/>
    <w:rsid w:val="00640394"/>
    <w:rsid w:val="00640943"/>
    <w:rsid w:val="00640BBF"/>
    <w:rsid w:val="00640BDA"/>
    <w:rsid w:val="00640C2B"/>
    <w:rsid w:val="00640CD2"/>
    <w:rsid w:val="00640D7F"/>
    <w:rsid w:val="00640FDC"/>
    <w:rsid w:val="006410E1"/>
    <w:rsid w:val="0064111F"/>
    <w:rsid w:val="00641143"/>
    <w:rsid w:val="006412D0"/>
    <w:rsid w:val="006412D5"/>
    <w:rsid w:val="006415B5"/>
    <w:rsid w:val="0064180C"/>
    <w:rsid w:val="0064187C"/>
    <w:rsid w:val="006418E7"/>
    <w:rsid w:val="00641AAE"/>
    <w:rsid w:val="00641BA1"/>
    <w:rsid w:val="00641CE7"/>
    <w:rsid w:val="0064201A"/>
    <w:rsid w:val="006420CF"/>
    <w:rsid w:val="006421E6"/>
    <w:rsid w:val="00642235"/>
    <w:rsid w:val="00642569"/>
    <w:rsid w:val="00642575"/>
    <w:rsid w:val="00642600"/>
    <w:rsid w:val="0064263F"/>
    <w:rsid w:val="00642805"/>
    <w:rsid w:val="00642824"/>
    <w:rsid w:val="006428E8"/>
    <w:rsid w:val="006428F5"/>
    <w:rsid w:val="0064292B"/>
    <w:rsid w:val="0064296D"/>
    <w:rsid w:val="00642978"/>
    <w:rsid w:val="006429DE"/>
    <w:rsid w:val="00642D5C"/>
    <w:rsid w:val="00642F04"/>
    <w:rsid w:val="00642F3B"/>
    <w:rsid w:val="006432AD"/>
    <w:rsid w:val="00643479"/>
    <w:rsid w:val="00643502"/>
    <w:rsid w:val="00643556"/>
    <w:rsid w:val="00643885"/>
    <w:rsid w:val="00643A4D"/>
    <w:rsid w:val="00643DE3"/>
    <w:rsid w:val="00643E83"/>
    <w:rsid w:val="00643EB2"/>
    <w:rsid w:val="00643EED"/>
    <w:rsid w:val="006440E2"/>
    <w:rsid w:val="00644193"/>
    <w:rsid w:val="00644704"/>
    <w:rsid w:val="00644959"/>
    <w:rsid w:val="0064495B"/>
    <w:rsid w:val="00644AA4"/>
    <w:rsid w:val="00644AFD"/>
    <w:rsid w:val="00644E48"/>
    <w:rsid w:val="006457E6"/>
    <w:rsid w:val="00645CE4"/>
    <w:rsid w:val="00645F53"/>
    <w:rsid w:val="0064607E"/>
    <w:rsid w:val="006460E6"/>
    <w:rsid w:val="0064612D"/>
    <w:rsid w:val="006463D3"/>
    <w:rsid w:val="006465B0"/>
    <w:rsid w:val="006466EB"/>
    <w:rsid w:val="00646B99"/>
    <w:rsid w:val="00646C0B"/>
    <w:rsid w:val="00646DC6"/>
    <w:rsid w:val="00646E76"/>
    <w:rsid w:val="00647133"/>
    <w:rsid w:val="00647137"/>
    <w:rsid w:val="0064796E"/>
    <w:rsid w:val="00647DC2"/>
    <w:rsid w:val="00647E3D"/>
    <w:rsid w:val="006501E4"/>
    <w:rsid w:val="006505E2"/>
    <w:rsid w:val="00650664"/>
    <w:rsid w:val="00650861"/>
    <w:rsid w:val="00650BC9"/>
    <w:rsid w:val="00650DAD"/>
    <w:rsid w:val="00650F61"/>
    <w:rsid w:val="00651110"/>
    <w:rsid w:val="0065113B"/>
    <w:rsid w:val="00651167"/>
    <w:rsid w:val="006513BE"/>
    <w:rsid w:val="0065150C"/>
    <w:rsid w:val="0065151F"/>
    <w:rsid w:val="0065179F"/>
    <w:rsid w:val="00651A65"/>
    <w:rsid w:val="00651C8E"/>
    <w:rsid w:val="00651E2B"/>
    <w:rsid w:val="00652017"/>
    <w:rsid w:val="00652053"/>
    <w:rsid w:val="00652422"/>
    <w:rsid w:val="006524A9"/>
    <w:rsid w:val="00652696"/>
    <w:rsid w:val="006527D6"/>
    <w:rsid w:val="0065285A"/>
    <w:rsid w:val="00652D71"/>
    <w:rsid w:val="00652D80"/>
    <w:rsid w:val="00652DCE"/>
    <w:rsid w:val="00652F0F"/>
    <w:rsid w:val="0065313A"/>
    <w:rsid w:val="00653146"/>
    <w:rsid w:val="006531AC"/>
    <w:rsid w:val="00653379"/>
    <w:rsid w:val="006533AB"/>
    <w:rsid w:val="006536F8"/>
    <w:rsid w:val="006538C9"/>
    <w:rsid w:val="00653B2F"/>
    <w:rsid w:val="00653C42"/>
    <w:rsid w:val="00653C8A"/>
    <w:rsid w:val="00653D41"/>
    <w:rsid w:val="00653FD1"/>
    <w:rsid w:val="00654112"/>
    <w:rsid w:val="006542FA"/>
    <w:rsid w:val="0065436D"/>
    <w:rsid w:val="0065449F"/>
    <w:rsid w:val="00654531"/>
    <w:rsid w:val="006547DB"/>
    <w:rsid w:val="006549AE"/>
    <w:rsid w:val="006549CC"/>
    <w:rsid w:val="00654AA7"/>
    <w:rsid w:val="00654C31"/>
    <w:rsid w:val="00654DF1"/>
    <w:rsid w:val="00654DF4"/>
    <w:rsid w:val="00655016"/>
    <w:rsid w:val="00655067"/>
    <w:rsid w:val="006558FE"/>
    <w:rsid w:val="00655B2B"/>
    <w:rsid w:val="00655B71"/>
    <w:rsid w:val="00655B9B"/>
    <w:rsid w:val="00655D9B"/>
    <w:rsid w:val="00655DAB"/>
    <w:rsid w:val="00655E51"/>
    <w:rsid w:val="006561A0"/>
    <w:rsid w:val="00656219"/>
    <w:rsid w:val="00656234"/>
    <w:rsid w:val="00656298"/>
    <w:rsid w:val="00656335"/>
    <w:rsid w:val="00656856"/>
    <w:rsid w:val="00656B43"/>
    <w:rsid w:val="00656B96"/>
    <w:rsid w:val="00656C19"/>
    <w:rsid w:val="00656E02"/>
    <w:rsid w:val="00656FC4"/>
    <w:rsid w:val="00657036"/>
    <w:rsid w:val="006570D8"/>
    <w:rsid w:val="0065715C"/>
    <w:rsid w:val="0065726B"/>
    <w:rsid w:val="00657458"/>
    <w:rsid w:val="006574B5"/>
    <w:rsid w:val="00657742"/>
    <w:rsid w:val="00657952"/>
    <w:rsid w:val="00657B5A"/>
    <w:rsid w:val="00657C46"/>
    <w:rsid w:val="00657CB5"/>
    <w:rsid w:val="00657D75"/>
    <w:rsid w:val="006600B5"/>
    <w:rsid w:val="00660403"/>
    <w:rsid w:val="00660484"/>
    <w:rsid w:val="00660859"/>
    <w:rsid w:val="006609F3"/>
    <w:rsid w:val="00660A45"/>
    <w:rsid w:val="00660BAE"/>
    <w:rsid w:val="00660C5C"/>
    <w:rsid w:val="00660CB6"/>
    <w:rsid w:val="00660CBE"/>
    <w:rsid w:val="00660CC1"/>
    <w:rsid w:val="0066117D"/>
    <w:rsid w:val="006611F1"/>
    <w:rsid w:val="0066143A"/>
    <w:rsid w:val="006614DE"/>
    <w:rsid w:val="0066179F"/>
    <w:rsid w:val="0066184A"/>
    <w:rsid w:val="00661BE1"/>
    <w:rsid w:val="00661CDD"/>
    <w:rsid w:val="00661E73"/>
    <w:rsid w:val="00661E79"/>
    <w:rsid w:val="00661FB9"/>
    <w:rsid w:val="0066227F"/>
    <w:rsid w:val="00662395"/>
    <w:rsid w:val="0066246E"/>
    <w:rsid w:val="006624AE"/>
    <w:rsid w:val="006625BD"/>
    <w:rsid w:val="006625E3"/>
    <w:rsid w:val="00662603"/>
    <w:rsid w:val="006628EF"/>
    <w:rsid w:val="0066290F"/>
    <w:rsid w:val="0066296F"/>
    <w:rsid w:val="00662AE9"/>
    <w:rsid w:val="00662CC4"/>
    <w:rsid w:val="00662D0D"/>
    <w:rsid w:val="00662EBC"/>
    <w:rsid w:val="00662F48"/>
    <w:rsid w:val="006635A1"/>
    <w:rsid w:val="00663607"/>
    <w:rsid w:val="00663631"/>
    <w:rsid w:val="006636F9"/>
    <w:rsid w:val="006638CA"/>
    <w:rsid w:val="006638F9"/>
    <w:rsid w:val="00663AF7"/>
    <w:rsid w:val="00663CD4"/>
    <w:rsid w:val="00663D15"/>
    <w:rsid w:val="00663E5B"/>
    <w:rsid w:val="0066417B"/>
    <w:rsid w:val="0066430B"/>
    <w:rsid w:val="00664380"/>
    <w:rsid w:val="00664464"/>
    <w:rsid w:val="00664511"/>
    <w:rsid w:val="006645E1"/>
    <w:rsid w:val="00664EDA"/>
    <w:rsid w:val="00664FB4"/>
    <w:rsid w:val="00665322"/>
    <w:rsid w:val="0066533D"/>
    <w:rsid w:val="006653FF"/>
    <w:rsid w:val="0066553F"/>
    <w:rsid w:val="00665AD3"/>
    <w:rsid w:val="00665B53"/>
    <w:rsid w:val="00665C0C"/>
    <w:rsid w:val="00665F15"/>
    <w:rsid w:val="00665FD1"/>
    <w:rsid w:val="0066601E"/>
    <w:rsid w:val="00666187"/>
    <w:rsid w:val="00666343"/>
    <w:rsid w:val="00666410"/>
    <w:rsid w:val="00666DF2"/>
    <w:rsid w:val="00666FAB"/>
    <w:rsid w:val="00667007"/>
    <w:rsid w:val="0066700C"/>
    <w:rsid w:val="00667219"/>
    <w:rsid w:val="006672C1"/>
    <w:rsid w:val="006672D9"/>
    <w:rsid w:val="00667552"/>
    <w:rsid w:val="006675CD"/>
    <w:rsid w:val="0066788A"/>
    <w:rsid w:val="00667A41"/>
    <w:rsid w:val="00667AF3"/>
    <w:rsid w:val="00667D2A"/>
    <w:rsid w:val="0067009F"/>
    <w:rsid w:val="0067043E"/>
    <w:rsid w:val="00670487"/>
    <w:rsid w:val="006706D2"/>
    <w:rsid w:val="00670875"/>
    <w:rsid w:val="00670923"/>
    <w:rsid w:val="0067094F"/>
    <w:rsid w:val="006709F9"/>
    <w:rsid w:val="00670AD0"/>
    <w:rsid w:val="00670BA2"/>
    <w:rsid w:val="00670E59"/>
    <w:rsid w:val="0067110A"/>
    <w:rsid w:val="00671191"/>
    <w:rsid w:val="0067136C"/>
    <w:rsid w:val="00671378"/>
    <w:rsid w:val="0067142A"/>
    <w:rsid w:val="006714D8"/>
    <w:rsid w:val="006717B3"/>
    <w:rsid w:val="00671B24"/>
    <w:rsid w:val="00671CB3"/>
    <w:rsid w:val="00671E6E"/>
    <w:rsid w:val="00672033"/>
    <w:rsid w:val="006726A2"/>
    <w:rsid w:val="006726AD"/>
    <w:rsid w:val="00672946"/>
    <w:rsid w:val="00672C43"/>
    <w:rsid w:val="00672DA6"/>
    <w:rsid w:val="00672DBD"/>
    <w:rsid w:val="00673406"/>
    <w:rsid w:val="0067382B"/>
    <w:rsid w:val="0067398D"/>
    <w:rsid w:val="00673F03"/>
    <w:rsid w:val="00673FEC"/>
    <w:rsid w:val="006746E2"/>
    <w:rsid w:val="00674801"/>
    <w:rsid w:val="00674DC8"/>
    <w:rsid w:val="00674FD6"/>
    <w:rsid w:val="0067500D"/>
    <w:rsid w:val="0067514B"/>
    <w:rsid w:val="00675174"/>
    <w:rsid w:val="006752A3"/>
    <w:rsid w:val="0067563B"/>
    <w:rsid w:val="00675944"/>
    <w:rsid w:val="00675A89"/>
    <w:rsid w:val="00675CD5"/>
    <w:rsid w:val="00675DA0"/>
    <w:rsid w:val="00675E54"/>
    <w:rsid w:val="00675EC9"/>
    <w:rsid w:val="006764F8"/>
    <w:rsid w:val="006765B0"/>
    <w:rsid w:val="006768F9"/>
    <w:rsid w:val="006769B0"/>
    <w:rsid w:val="00676B4A"/>
    <w:rsid w:val="00676B55"/>
    <w:rsid w:val="00676B8F"/>
    <w:rsid w:val="00676E1D"/>
    <w:rsid w:val="00677172"/>
    <w:rsid w:val="006772A5"/>
    <w:rsid w:val="006772D3"/>
    <w:rsid w:val="00677344"/>
    <w:rsid w:val="00677389"/>
    <w:rsid w:val="0067738A"/>
    <w:rsid w:val="0067761A"/>
    <w:rsid w:val="00677879"/>
    <w:rsid w:val="00677997"/>
    <w:rsid w:val="006779A6"/>
    <w:rsid w:val="00677A0A"/>
    <w:rsid w:val="00677AA2"/>
    <w:rsid w:val="00677B1A"/>
    <w:rsid w:val="00677D8F"/>
    <w:rsid w:val="00677D92"/>
    <w:rsid w:val="00677DF2"/>
    <w:rsid w:val="00677EA3"/>
    <w:rsid w:val="006802A5"/>
    <w:rsid w:val="0068039D"/>
    <w:rsid w:val="00680481"/>
    <w:rsid w:val="00680531"/>
    <w:rsid w:val="00680690"/>
    <w:rsid w:val="00680691"/>
    <w:rsid w:val="00680706"/>
    <w:rsid w:val="0068088F"/>
    <w:rsid w:val="00680970"/>
    <w:rsid w:val="00680AC1"/>
    <w:rsid w:val="00680D19"/>
    <w:rsid w:val="00680DD1"/>
    <w:rsid w:val="0068109D"/>
    <w:rsid w:val="00681116"/>
    <w:rsid w:val="00681152"/>
    <w:rsid w:val="00681199"/>
    <w:rsid w:val="0068129A"/>
    <w:rsid w:val="006813B9"/>
    <w:rsid w:val="006816A3"/>
    <w:rsid w:val="0068192B"/>
    <w:rsid w:val="00681DFE"/>
    <w:rsid w:val="00682024"/>
    <w:rsid w:val="0068214C"/>
    <w:rsid w:val="00682159"/>
    <w:rsid w:val="00682265"/>
    <w:rsid w:val="00682274"/>
    <w:rsid w:val="00682972"/>
    <w:rsid w:val="006829FB"/>
    <w:rsid w:val="00682A59"/>
    <w:rsid w:val="00682AD4"/>
    <w:rsid w:val="00682BBC"/>
    <w:rsid w:val="00682D39"/>
    <w:rsid w:val="00682DFA"/>
    <w:rsid w:val="006830D7"/>
    <w:rsid w:val="00683173"/>
    <w:rsid w:val="006831F0"/>
    <w:rsid w:val="006832C1"/>
    <w:rsid w:val="006833F5"/>
    <w:rsid w:val="00683570"/>
    <w:rsid w:val="0068369B"/>
    <w:rsid w:val="00683712"/>
    <w:rsid w:val="006837CB"/>
    <w:rsid w:val="00683847"/>
    <w:rsid w:val="00683868"/>
    <w:rsid w:val="0068392F"/>
    <w:rsid w:val="00683C89"/>
    <w:rsid w:val="00683D34"/>
    <w:rsid w:val="00683D74"/>
    <w:rsid w:val="00684023"/>
    <w:rsid w:val="0068421F"/>
    <w:rsid w:val="00684251"/>
    <w:rsid w:val="00684395"/>
    <w:rsid w:val="0068478D"/>
    <w:rsid w:val="00684913"/>
    <w:rsid w:val="006849B6"/>
    <w:rsid w:val="00684D77"/>
    <w:rsid w:val="006851EA"/>
    <w:rsid w:val="006851F2"/>
    <w:rsid w:val="00685592"/>
    <w:rsid w:val="0068591E"/>
    <w:rsid w:val="00685988"/>
    <w:rsid w:val="00685AF6"/>
    <w:rsid w:val="00685C13"/>
    <w:rsid w:val="00685C1E"/>
    <w:rsid w:val="00685F4E"/>
    <w:rsid w:val="00685FF0"/>
    <w:rsid w:val="00686010"/>
    <w:rsid w:val="00686066"/>
    <w:rsid w:val="0068613F"/>
    <w:rsid w:val="006862AF"/>
    <w:rsid w:val="0068636D"/>
    <w:rsid w:val="006863EB"/>
    <w:rsid w:val="00686406"/>
    <w:rsid w:val="0068645D"/>
    <w:rsid w:val="0068655F"/>
    <w:rsid w:val="006869EC"/>
    <w:rsid w:val="00686F7D"/>
    <w:rsid w:val="00687003"/>
    <w:rsid w:val="00687143"/>
    <w:rsid w:val="0068723A"/>
    <w:rsid w:val="00687663"/>
    <w:rsid w:val="00687681"/>
    <w:rsid w:val="006876D8"/>
    <w:rsid w:val="006877E6"/>
    <w:rsid w:val="0068782C"/>
    <w:rsid w:val="0068785A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124"/>
    <w:rsid w:val="006922F0"/>
    <w:rsid w:val="00692790"/>
    <w:rsid w:val="00692881"/>
    <w:rsid w:val="00692937"/>
    <w:rsid w:val="00692BCF"/>
    <w:rsid w:val="00692F79"/>
    <w:rsid w:val="006930F9"/>
    <w:rsid w:val="00693259"/>
    <w:rsid w:val="00693280"/>
    <w:rsid w:val="0069347F"/>
    <w:rsid w:val="006935B6"/>
    <w:rsid w:val="00693678"/>
    <w:rsid w:val="006936A5"/>
    <w:rsid w:val="00693A3A"/>
    <w:rsid w:val="00693AA7"/>
    <w:rsid w:val="00693B13"/>
    <w:rsid w:val="00693F10"/>
    <w:rsid w:val="00694096"/>
    <w:rsid w:val="006940FF"/>
    <w:rsid w:val="0069451D"/>
    <w:rsid w:val="0069462B"/>
    <w:rsid w:val="00694767"/>
    <w:rsid w:val="0069486B"/>
    <w:rsid w:val="00694A0F"/>
    <w:rsid w:val="00695159"/>
    <w:rsid w:val="0069515B"/>
    <w:rsid w:val="0069519D"/>
    <w:rsid w:val="00695383"/>
    <w:rsid w:val="006953C2"/>
    <w:rsid w:val="00695488"/>
    <w:rsid w:val="006956B9"/>
    <w:rsid w:val="006957A6"/>
    <w:rsid w:val="00695808"/>
    <w:rsid w:val="00695A40"/>
    <w:rsid w:val="00695BD9"/>
    <w:rsid w:val="00695D3A"/>
    <w:rsid w:val="00696036"/>
    <w:rsid w:val="006965F9"/>
    <w:rsid w:val="006967BC"/>
    <w:rsid w:val="0069686F"/>
    <w:rsid w:val="00696A2A"/>
    <w:rsid w:val="00696BB2"/>
    <w:rsid w:val="00696D19"/>
    <w:rsid w:val="00696E63"/>
    <w:rsid w:val="00696F00"/>
    <w:rsid w:val="006971A3"/>
    <w:rsid w:val="00697A64"/>
    <w:rsid w:val="00697B88"/>
    <w:rsid w:val="00697E0D"/>
    <w:rsid w:val="00697F53"/>
    <w:rsid w:val="006A007E"/>
    <w:rsid w:val="006A00F4"/>
    <w:rsid w:val="006A0261"/>
    <w:rsid w:val="006A0440"/>
    <w:rsid w:val="006A05A4"/>
    <w:rsid w:val="006A05B6"/>
    <w:rsid w:val="006A079F"/>
    <w:rsid w:val="006A07B6"/>
    <w:rsid w:val="006A0D59"/>
    <w:rsid w:val="006A0F27"/>
    <w:rsid w:val="006A0FF8"/>
    <w:rsid w:val="006A10DB"/>
    <w:rsid w:val="006A16FB"/>
    <w:rsid w:val="006A1A84"/>
    <w:rsid w:val="006A1E55"/>
    <w:rsid w:val="006A2049"/>
    <w:rsid w:val="006A2069"/>
    <w:rsid w:val="006A2402"/>
    <w:rsid w:val="006A2541"/>
    <w:rsid w:val="006A29E6"/>
    <w:rsid w:val="006A29F5"/>
    <w:rsid w:val="006A2B99"/>
    <w:rsid w:val="006A2CB1"/>
    <w:rsid w:val="006A2D3B"/>
    <w:rsid w:val="006A30F8"/>
    <w:rsid w:val="006A3273"/>
    <w:rsid w:val="006A338E"/>
    <w:rsid w:val="006A356D"/>
    <w:rsid w:val="006A3936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9"/>
    <w:rsid w:val="006A597F"/>
    <w:rsid w:val="006A59D5"/>
    <w:rsid w:val="006A5AA6"/>
    <w:rsid w:val="006A5B46"/>
    <w:rsid w:val="006A5CAB"/>
    <w:rsid w:val="006A5D4A"/>
    <w:rsid w:val="006A5EDF"/>
    <w:rsid w:val="006A6521"/>
    <w:rsid w:val="006A699E"/>
    <w:rsid w:val="006A6B7F"/>
    <w:rsid w:val="006A6C77"/>
    <w:rsid w:val="006A6C86"/>
    <w:rsid w:val="006A6F87"/>
    <w:rsid w:val="006A6F89"/>
    <w:rsid w:val="006A7172"/>
    <w:rsid w:val="006A7306"/>
    <w:rsid w:val="006A7478"/>
    <w:rsid w:val="006A77F8"/>
    <w:rsid w:val="006A79D5"/>
    <w:rsid w:val="006A7A6C"/>
    <w:rsid w:val="006A7AD6"/>
    <w:rsid w:val="006A7CB8"/>
    <w:rsid w:val="006A7FA6"/>
    <w:rsid w:val="006B0026"/>
    <w:rsid w:val="006B00D5"/>
    <w:rsid w:val="006B02A3"/>
    <w:rsid w:val="006B0303"/>
    <w:rsid w:val="006B0485"/>
    <w:rsid w:val="006B04E8"/>
    <w:rsid w:val="006B065B"/>
    <w:rsid w:val="006B070A"/>
    <w:rsid w:val="006B07AB"/>
    <w:rsid w:val="006B084D"/>
    <w:rsid w:val="006B09A0"/>
    <w:rsid w:val="006B0A0A"/>
    <w:rsid w:val="006B0B86"/>
    <w:rsid w:val="006B0DA5"/>
    <w:rsid w:val="006B0E24"/>
    <w:rsid w:val="006B0E70"/>
    <w:rsid w:val="006B0EB0"/>
    <w:rsid w:val="006B105B"/>
    <w:rsid w:val="006B1279"/>
    <w:rsid w:val="006B181C"/>
    <w:rsid w:val="006B18AE"/>
    <w:rsid w:val="006B190A"/>
    <w:rsid w:val="006B1C25"/>
    <w:rsid w:val="006B1D80"/>
    <w:rsid w:val="006B1D97"/>
    <w:rsid w:val="006B1EEC"/>
    <w:rsid w:val="006B231F"/>
    <w:rsid w:val="006B2357"/>
    <w:rsid w:val="006B23A0"/>
    <w:rsid w:val="006B2469"/>
    <w:rsid w:val="006B246F"/>
    <w:rsid w:val="006B25D7"/>
    <w:rsid w:val="006B264A"/>
    <w:rsid w:val="006B27C0"/>
    <w:rsid w:val="006B2815"/>
    <w:rsid w:val="006B28DC"/>
    <w:rsid w:val="006B2C04"/>
    <w:rsid w:val="006B2D29"/>
    <w:rsid w:val="006B2D79"/>
    <w:rsid w:val="006B2EAA"/>
    <w:rsid w:val="006B306B"/>
    <w:rsid w:val="006B3143"/>
    <w:rsid w:val="006B31BC"/>
    <w:rsid w:val="006B3626"/>
    <w:rsid w:val="006B3CDC"/>
    <w:rsid w:val="006B3DBC"/>
    <w:rsid w:val="006B3E5A"/>
    <w:rsid w:val="006B3EF8"/>
    <w:rsid w:val="006B40F3"/>
    <w:rsid w:val="006B41A0"/>
    <w:rsid w:val="006B4318"/>
    <w:rsid w:val="006B433D"/>
    <w:rsid w:val="006B4492"/>
    <w:rsid w:val="006B460E"/>
    <w:rsid w:val="006B4EA2"/>
    <w:rsid w:val="006B5194"/>
    <w:rsid w:val="006B5C33"/>
    <w:rsid w:val="006B5C94"/>
    <w:rsid w:val="006B5CFA"/>
    <w:rsid w:val="006B5DFA"/>
    <w:rsid w:val="006B5F77"/>
    <w:rsid w:val="006B600E"/>
    <w:rsid w:val="006B60AE"/>
    <w:rsid w:val="006B64C9"/>
    <w:rsid w:val="006B64D1"/>
    <w:rsid w:val="006B666D"/>
    <w:rsid w:val="006B6A6A"/>
    <w:rsid w:val="006B6D6D"/>
    <w:rsid w:val="006B7027"/>
    <w:rsid w:val="006B702D"/>
    <w:rsid w:val="006B705C"/>
    <w:rsid w:val="006B7241"/>
    <w:rsid w:val="006B7332"/>
    <w:rsid w:val="006B733A"/>
    <w:rsid w:val="006B73CB"/>
    <w:rsid w:val="006B77AA"/>
    <w:rsid w:val="006B7963"/>
    <w:rsid w:val="006B79F1"/>
    <w:rsid w:val="006B7D5D"/>
    <w:rsid w:val="006B7E94"/>
    <w:rsid w:val="006C01F8"/>
    <w:rsid w:val="006C0243"/>
    <w:rsid w:val="006C04D5"/>
    <w:rsid w:val="006C05BB"/>
    <w:rsid w:val="006C0834"/>
    <w:rsid w:val="006C099A"/>
    <w:rsid w:val="006C0B65"/>
    <w:rsid w:val="006C0C11"/>
    <w:rsid w:val="006C1108"/>
    <w:rsid w:val="006C1192"/>
    <w:rsid w:val="006C14DF"/>
    <w:rsid w:val="006C15FE"/>
    <w:rsid w:val="006C1625"/>
    <w:rsid w:val="006C18FB"/>
    <w:rsid w:val="006C1B41"/>
    <w:rsid w:val="006C1BC0"/>
    <w:rsid w:val="006C1C40"/>
    <w:rsid w:val="006C1CEB"/>
    <w:rsid w:val="006C1DE5"/>
    <w:rsid w:val="006C1F38"/>
    <w:rsid w:val="006C1FFB"/>
    <w:rsid w:val="006C20D9"/>
    <w:rsid w:val="006C24A3"/>
    <w:rsid w:val="006C24FB"/>
    <w:rsid w:val="006C25C4"/>
    <w:rsid w:val="006C25E4"/>
    <w:rsid w:val="006C27C1"/>
    <w:rsid w:val="006C28FE"/>
    <w:rsid w:val="006C3134"/>
    <w:rsid w:val="006C33F1"/>
    <w:rsid w:val="006C3540"/>
    <w:rsid w:val="006C3949"/>
    <w:rsid w:val="006C3C06"/>
    <w:rsid w:val="006C3E1F"/>
    <w:rsid w:val="006C3FA5"/>
    <w:rsid w:val="006C40FD"/>
    <w:rsid w:val="006C41DB"/>
    <w:rsid w:val="006C444B"/>
    <w:rsid w:val="006C4476"/>
    <w:rsid w:val="006C4644"/>
    <w:rsid w:val="006C4672"/>
    <w:rsid w:val="006C467F"/>
    <w:rsid w:val="006C4CBA"/>
    <w:rsid w:val="006C54B3"/>
    <w:rsid w:val="006C58B3"/>
    <w:rsid w:val="006C5B9E"/>
    <w:rsid w:val="006C5C06"/>
    <w:rsid w:val="006C5DCE"/>
    <w:rsid w:val="006C5F66"/>
    <w:rsid w:val="006C5F9B"/>
    <w:rsid w:val="006C6553"/>
    <w:rsid w:val="006C6835"/>
    <w:rsid w:val="006C6A94"/>
    <w:rsid w:val="006C6B28"/>
    <w:rsid w:val="006C6DB3"/>
    <w:rsid w:val="006C6ED1"/>
    <w:rsid w:val="006C720E"/>
    <w:rsid w:val="006C7338"/>
    <w:rsid w:val="006C74FC"/>
    <w:rsid w:val="006C7598"/>
    <w:rsid w:val="006C75BD"/>
    <w:rsid w:val="006C78F3"/>
    <w:rsid w:val="006C7A69"/>
    <w:rsid w:val="006C7AA4"/>
    <w:rsid w:val="006D03D8"/>
    <w:rsid w:val="006D04D1"/>
    <w:rsid w:val="006D0643"/>
    <w:rsid w:val="006D06C2"/>
    <w:rsid w:val="006D09EF"/>
    <w:rsid w:val="006D0A47"/>
    <w:rsid w:val="006D0C15"/>
    <w:rsid w:val="006D0E73"/>
    <w:rsid w:val="006D0FFB"/>
    <w:rsid w:val="006D10C7"/>
    <w:rsid w:val="006D128C"/>
    <w:rsid w:val="006D132B"/>
    <w:rsid w:val="006D1491"/>
    <w:rsid w:val="006D153E"/>
    <w:rsid w:val="006D16BB"/>
    <w:rsid w:val="006D18CF"/>
    <w:rsid w:val="006D1920"/>
    <w:rsid w:val="006D1AD9"/>
    <w:rsid w:val="006D1F75"/>
    <w:rsid w:val="006D2134"/>
    <w:rsid w:val="006D21B2"/>
    <w:rsid w:val="006D22B5"/>
    <w:rsid w:val="006D2323"/>
    <w:rsid w:val="006D237E"/>
    <w:rsid w:val="006D23A9"/>
    <w:rsid w:val="006D2409"/>
    <w:rsid w:val="006D24D3"/>
    <w:rsid w:val="006D2588"/>
    <w:rsid w:val="006D26A2"/>
    <w:rsid w:val="006D26CD"/>
    <w:rsid w:val="006D2747"/>
    <w:rsid w:val="006D27A1"/>
    <w:rsid w:val="006D27F6"/>
    <w:rsid w:val="006D28FA"/>
    <w:rsid w:val="006D2DBC"/>
    <w:rsid w:val="006D3087"/>
    <w:rsid w:val="006D35B8"/>
    <w:rsid w:val="006D381F"/>
    <w:rsid w:val="006D3834"/>
    <w:rsid w:val="006D393A"/>
    <w:rsid w:val="006D395A"/>
    <w:rsid w:val="006D3A24"/>
    <w:rsid w:val="006D3A5F"/>
    <w:rsid w:val="006D3E4E"/>
    <w:rsid w:val="006D3F87"/>
    <w:rsid w:val="006D3FB2"/>
    <w:rsid w:val="006D3FBB"/>
    <w:rsid w:val="006D400E"/>
    <w:rsid w:val="006D4126"/>
    <w:rsid w:val="006D42FA"/>
    <w:rsid w:val="006D4392"/>
    <w:rsid w:val="006D43FC"/>
    <w:rsid w:val="006D457A"/>
    <w:rsid w:val="006D4735"/>
    <w:rsid w:val="006D479F"/>
    <w:rsid w:val="006D47DA"/>
    <w:rsid w:val="006D490F"/>
    <w:rsid w:val="006D4981"/>
    <w:rsid w:val="006D4D80"/>
    <w:rsid w:val="006D527F"/>
    <w:rsid w:val="006D5370"/>
    <w:rsid w:val="006D5410"/>
    <w:rsid w:val="006D5642"/>
    <w:rsid w:val="006D5B0F"/>
    <w:rsid w:val="006D5B15"/>
    <w:rsid w:val="006D5B42"/>
    <w:rsid w:val="006D5B7A"/>
    <w:rsid w:val="006D5BCC"/>
    <w:rsid w:val="006D5C88"/>
    <w:rsid w:val="006D5CC5"/>
    <w:rsid w:val="006D6273"/>
    <w:rsid w:val="006D649B"/>
    <w:rsid w:val="006D66C4"/>
    <w:rsid w:val="006D67B6"/>
    <w:rsid w:val="006D6ABF"/>
    <w:rsid w:val="006D6BDC"/>
    <w:rsid w:val="006D6D30"/>
    <w:rsid w:val="006D71F6"/>
    <w:rsid w:val="006D732A"/>
    <w:rsid w:val="006D7356"/>
    <w:rsid w:val="006D7543"/>
    <w:rsid w:val="006D7738"/>
    <w:rsid w:val="006D7CD5"/>
    <w:rsid w:val="006D7DF4"/>
    <w:rsid w:val="006E0056"/>
    <w:rsid w:val="006E00CB"/>
    <w:rsid w:val="006E00E5"/>
    <w:rsid w:val="006E00EB"/>
    <w:rsid w:val="006E0278"/>
    <w:rsid w:val="006E04B3"/>
    <w:rsid w:val="006E04ED"/>
    <w:rsid w:val="006E0731"/>
    <w:rsid w:val="006E08FA"/>
    <w:rsid w:val="006E0A18"/>
    <w:rsid w:val="006E0BA9"/>
    <w:rsid w:val="006E0C6F"/>
    <w:rsid w:val="006E0CAD"/>
    <w:rsid w:val="006E0ED9"/>
    <w:rsid w:val="006E0FD6"/>
    <w:rsid w:val="006E1544"/>
    <w:rsid w:val="006E157E"/>
    <w:rsid w:val="006E16B8"/>
    <w:rsid w:val="006E185B"/>
    <w:rsid w:val="006E18EF"/>
    <w:rsid w:val="006E1AE0"/>
    <w:rsid w:val="006E1BE2"/>
    <w:rsid w:val="006E1F10"/>
    <w:rsid w:val="006E1F6D"/>
    <w:rsid w:val="006E2016"/>
    <w:rsid w:val="006E20C3"/>
    <w:rsid w:val="006E20D6"/>
    <w:rsid w:val="006E2138"/>
    <w:rsid w:val="006E21EE"/>
    <w:rsid w:val="006E2606"/>
    <w:rsid w:val="006E27E3"/>
    <w:rsid w:val="006E2A7B"/>
    <w:rsid w:val="006E2E0A"/>
    <w:rsid w:val="006E327E"/>
    <w:rsid w:val="006E329A"/>
    <w:rsid w:val="006E36DA"/>
    <w:rsid w:val="006E391D"/>
    <w:rsid w:val="006E3BA7"/>
    <w:rsid w:val="006E3ED8"/>
    <w:rsid w:val="006E3F8E"/>
    <w:rsid w:val="006E42B0"/>
    <w:rsid w:val="006E43F6"/>
    <w:rsid w:val="006E44E7"/>
    <w:rsid w:val="006E4568"/>
    <w:rsid w:val="006E463C"/>
    <w:rsid w:val="006E4657"/>
    <w:rsid w:val="006E4770"/>
    <w:rsid w:val="006E4B78"/>
    <w:rsid w:val="006E4F24"/>
    <w:rsid w:val="006E50E1"/>
    <w:rsid w:val="006E50F6"/>
    <w:rsid w:val="006E53FB"/>
    <w:rsid w:val="006E5786"/>
    <w:rsid w:val="006E59F8"/>
    <w:rsid w:val="006E5D1D"/>
    <w:rsid w:val="006E6029"/>
    <w:rsid w:val="006E62D1"/>
    <w:rsid w:val="006E6552"/>
    <w:rsid w:val="006E6574"/>
    <w:rsid w:val="006E6629"/>
    <w:rsid w:val="006E664C"/>
    <w:rsid w:val="006E679D"/>
    <w:rsid w:val="006E6A2B"/>
    <w:rsid w:val="006E6D3A"/>
    <w:rsid w:val="006E6D4A"/>
    <w:rsid w:val="006E6D84"/>
    <w:rsid w:val="006E6FA3"/>
    <w:rsid w:val="006E7162"/>
    <w:rsid w:val="006E71EE"/>
    <w:rsid w:val="006E7300"/>
    <w:rsid w:val="006E7447"/>
    <w:rsid w:val="006E7D25"/>
    <w:rsid w:val="006E7E48"/>
    <w:rsid w:val="006E7EA8"/>
    <w:rsid w:val="006F0096"/>
    <w:rsid w:val="006F0143"/>
    <w:rsid w:val="006F01D0"/>
    <w:rsid w:val="006F0214"/>
    <w:rsid w:val="006F02CB"/>
    <w:rsid w:val="006F0335"/>
    <w:rsid w:val="006F072D"/>
    <w:rsid w:val="006F07B1"/>
    <w:rsid w:val="006F0ACE"/>
    <w:rsid w:val="006F0E5F"/>
    <w:rsid w:val="006F0F01"/>
    <w:rsid w:val="006F0F93"/>
    <w:rsid w:val="006F1229"/>
    <w:rsid w:val="006F1444"/>
    <w:rsid w:val="006F1481"/>
    <w:rsid w:val="006F1676"/>
    <w:rsid w:val="006F1F17"/>
    <w:rsid w:val="006F1F5F"/>
    <w:rsid w:val="006F1FA2"/>
    <w:rsid w:val="006F2052"/>
    <w:rsid w:val="006F2565"/>
    <w:rsid w:val="006F2791"/>
    <w:rsid w:val="006F297D"/>
    <w:rsid w:val="006F2DC2"/>
    <w:rsid w:val="006F3222"/>
    <w:rsid w:val="006F3362"/>
    <w:rsid w:val="006F3476"/>
    <w:rsid w:val="006F3513"/>
    <w:rsid w:val="006F3562"/>
    <w:rsid w:val="006F356B"/>
    <w:rsid w:val="006F35C9"/>
    <w:rsid w:val="006F360E"/>
    <w:rsid w:val="006F362B"/>
    <w:rsid w:val="006F362D"/>
    <w:rsid w:val="006F36D8"/>
    <w:rsid w:val="006F38A1"/>
    <w:rsid w:val="006F38CC"/>
    <w:rsid w:val="006F3B0A"/>
    <w:rsid w:val="006F3CD7"/>
    <w:rsid w:val="006F3D94"/>
    <w:rsid w:val="006F3E4F"/>
    <w:rsid w:val="006F3F4E"/>
    <w:rsid w:val="006F3FB9"/>
    <w:rsid w:val="006F4114"/>
    <w:rsid w:val="006F41B6"/>
    <w:rsid w:val="006F430D"/>
    <w:rsid w:val="006F45C9"/>
    <w:rsid w:val="006F4AEC"/>
    <w:rsid w:val="006F4B58"/>
    <w:rsid w:val="006F4D81"/>
    <w:rsid w:val="006F530F"/>
    <w:rsid w:val="006F5644"/>
    <w:rsid w:val="006F56C2"/>
    <w:rsid w:val="006F59B6"/>
    <w:rsid w:val="006F5CF0"/>
    <w:rsid w:val="006F5D26"/>
    <w:rsid w:val="006F5E05"/>
    <w:rsid w:val="006F60F2"/>
    <w:rsid w:val="006F624F"/>
    <w:rsid w:val="006F6270"/>
    <w:rsid w:val="006F6441"/>
    <w:rsid w:val="006F6521"/>
    <w:rsid w:val="006F653A"/>
    <w:rsid w:val="006F65A6"/>
    <w:rsid w:val="006F6616"/>
    <w:rsid w:val="006F6629"/>
    <w:rsid w:val="006F6703"/>
    <w:rsid w:val="006F69DB"/>
    <w:rsid w:val="006F6A78"/>
    <w:rsid w:val="006F6CC6"/>
    <w:rsid w:val="006F6D4D"/>
    <w:rsid w:val="006F6D51"/>
    <w:rsid w:val="006F6E25"/>
    <w:rsid w:val="006F725D"/>
    <w:rsid w:val="006F73D6"/>
    <w:rsid w:val="006F76D5"/>
    <w:rsid w:val="006F7781"/>
    <w:rsid w:val="006F78B8"/>
    <w:rsid w:val="006F7D20"/>
    <w:rsid w:val="006F7EF9"/>
    <w:rsid w:val="006F7F16"/>
    <w:rsid w:val="007001B6"/>
    <w:rsid w:val="00700333"/>
    <w:rsid w:val="0070044A"/>
    <w:rsid w:val="00700838"/>
    <w:rsid w:val="00700950"/>
    <w:rsid w:val="00700ACA"/>
    <w:rsid w:val="00700ADA"/>
    <w:rsid w:val="00700BB5"/>
    <w:rsid w:val="00700CCD"/>
    <w:rsid w:val="00700D86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4D1"/>
    <w:rsid w:val="00702632"/>
    <w:rsid w:val="0070286C"/>
    <w:rsid w:val="007029A9"/>
    <w:rsid w:val="00702E69"/>
    <w:rsid w:val="00702E86"/>
    <w:rsid w:val="00702E9D"/>
    <w:rsid w:val="00702EA1"/>
    <w:rsid w:val="00702EA3"/>
    <w:rsid w:val="0070309E"/>
    <w:rsid w:val="00703B65"/>
    <w:rsid w:val="00703EB2"/>
    <w:rsid w:val="00703FE7"/>
    <w:rsid w:val="00704222"/>
    <w:rsid w:val="00704462"/>
    <w:rsid w:val="00704677"/>
    <w:rsid w:val="00704B1D"/>
    <w:rsid w:val="00704E83"/>
    <w:rsid w:val="00704FA7"/>
    <w:rsid w:val="00705022"/>
    <w:rsid w:val="0070504A"/>
    <w:rsid w:val="007051E8"/>
    <w:rsid w:val="0070528E"/>
    <w:rsid w:val="0070531E"/>
    <w:rsid w:val="00705323"/>
    <w:rsid w:val="007056F9"/>
    <w:rsid w:val="00705719"/>
    <w:rsid w:val="0070576A"/>
    <w:rsid w:val="00705A14"/>
    <w:rsid w:val="00705B62"/>
    <w:rsid w:val="00705F2F"/>
    <w:rsid w:val="00706457"/>
    <w:rsid w:val="007065CB"/>
    <w:rsid w:val="00706931"/>
    <w:rsid w:val="00706E2D"/>
    <w:rsid w:val="00707541"/>
    <w:rsid w:val="007075E8"/>
    <w:rsid w:val="007076AC"/>
    <w:rsid w:val="00707892"/>
    <w:rsid w:val="00707AEE"/>
    <w:rsid w:val="00707B7F"/>
    <w:rsid w:val="00707F92"/>
    <w:rsid w:val="0071018D"/>
    <w:rsid w:val="00710262"/>
    <w:rsid w:val="00710305"/>
    <w:rsid w:val="0071045E"/>
    <w:rsid w:val="0071060C"/>
    <w:rsid w:val="007107AE"/>
    <w:rsid w:val="0071088F"/>
    <w:rsid w:val="00710910"/>
    <w:rsid w:val="00710B95"/>
    <w:rsid w:val="00710B97"/>
    <w:rsid w:val="00710CEE"/>
    <w:rsid w:val="00710EFF"/>
    <w:rsid w:val="00710F96"/>
    <w:rsid w:val="00710FD6"/>
    <w:rsid w:val="00711319"/>
    <w:rsid w:val="00711821"/>
    <w:rsid w:val="007119BE"/>
    <w:rsid w:val="007119E2"/>
    <w:rsid w:val="00711A7C"/>
    <w:rsid w:val="0071211A"/>
    <w:rsid w:val="0071213B"/>
    <w:rsid w:val="0071234B"/>
    <w:rsid w:val="00712407"/>
    <w:rsid w:val="00712509"/>
    <w:rsid w:val="00712582"/>
    <w:rsid w:val="007127B5"/>
    <w:rsid w:val="00712849"/>
    <w:rsid w:val="00712AA2"/>
    <w:rsid w:val="00712BBE"/>
    <w:rsid w:val="00712E6F"/>
    <w:rsid w:val="00713059"/>
    <w:rsid w:val="00713175"/>
    <w:rsid w:val="00713234"/>
    <w:rsid w:val="007132F6"/>
    <w:rsid w:val="007133DE"/>
    <w:rsid w:val="0071356E"/>
    <w:rsid w:val="007138AC"/>
    <w:rsid w:val="007138CA"/>
    <w:rsid w:val="00713932"/>
    <w:rsid w:val="00713A5C"/>
    <w:rsid w:val="00713E4D"/>
    <w:rsid w:val="007141E7"/>
    <w:rsid w:val="00714474"/>
    <w:rsid w:val="00714517"/>
    <w:rsid w:val="00714917"/>
    <w:rsid w:val="00714922"/>
    <w:rsid w:val="00714CEE"/>
    <w:rsid w:val="007150A2"/>
    <w:rsid w:val="00715116"/>
    <w:rsid w:val="00715119"/>
    <w:rsid w:val="007152DE"/>
    <w:rsid w:val="007153BB"/>
    <w:rsid w:val="007154D4"/>
    <w:rsid w:val="007154E1"/>
    <w:rsid w:val="0071564F"/>
    <w:rsid w:val="007157AC"/>
    <w:rsid w:val="007158FD"/>
    <w:rsid w:val="00715993"/>
    <w:rsid w:val="007159F3"/>
    <w:rsid w:val="00715DDF"/>
    <w:rsid w:val="00715DF3"/>
    <w:rsid w:val="00715F4E"/>
    <w:rsid w:val="00715F7A"/>
    <w:rsid w:val="007163A2"/>
    <w:rsid w:val="007165BD"/>
    <w:rsid w:val="007165FF"/>
    <w:rsid w:val="007166E1"/>
    <w:rsid w:val="0071685B"/>
    <w:rsid w:val="00716921"/>
    <w:rsid w:val="00716A96"/>
    <w:rsid w:val="00716DF1"/>
    <w:rsid w:val="00716E2D"/>
    <w:rsid w:val="00716E34"/>
    <w:rsid w:val="00716E7D"/>
    <w:rsid w:val="00716F26"/>
    <w:rsid w:val="00716F83"/>
    <w:rsid w:val="00717361"/>
    <w:rsid w:val="00717549"/>
    <w:rsid w:val="00717663"/>
    <w:rsid w:val="007178F5"/>
    <w:rsid w:val="00717B13"/>
    <w:rsid w:val="00717BAD"/>
    <w:rsid w:val="00717C5C"/>
    <w:rsid w:val="00717C68"/>
    <w:rsid w:val="00717ECC"/>
    <w:rsid w:val="00720268"/>
    <w:rsid w:val="007202C3"/>
    <w:rsid w:val="00720453"/>
    <w:rsid w:val="007204D3"/>
    <w:rsid w:val="007205AF"/>
    <w:rsid w:val="007205DF"/>
    <w:rsid w:val="00720614"/>
    <w:rsid w:val="00720679"/>
    <w:rsid w:val="00720A61"/>
    <w:rsid w:val="00720B47"/>
    <w:rsid w:val="00720B80"/>
    <w:rsid w:val="00720CD2"/>
    <w:rsid w:val="00720EA9"/>
    <w:rsid w:val="00720F8E"/>
    <w:rsid w:val="0072127D"/>
    <w:rsid w:val="0072145F"/>
    <w:rsid w:val="00721640"/>
    <w:rsid w:val="007217CA"/>
    <w:rsid w:val="00721C5B"/>
    <w:rsid w:val="00721FBD"/>
    <w:rsid w:val="00722216"/>
    <w:rsid w:val="007222C5"/>
    <w:rsid w:val="00722341"/>
    <w:rsid w:val="00722579"/>
    <w:rsid w:val="0072297E"/>
    <w:rsid w:val="00722AB2"/>
    <w:rsid w:val="00722AB7"/>
    <w:rsid w:val="00722C67"/>
    <w:rsid w:val="00722CBB"/>
    <w:rsid w:val="00722DD7"/>
    <w:rsid w:val="00722F27"/>
    <w:rsid w:val="00722FBE"/>
    <w:rsid w:val="00722FE8"/>
    <w:rsid w:val="007230DE"/>
    <w:rsid w:val="0072325E"/>
    <w:rsid w:val="00723406"/>
    <w:rsid w:val="0072347E"/>
    <w:rsid w:val="007235DD"/>
    <w:rsid w:val="00723651"/>
    <w:rsid w:val="00723822"/>
    <w:rsid w:val="00723A30"/>
    <w:rsid w:val="00723A33"/>
    <w:rsid w:val="00723A92"/>
    <w:rsid w:val="00723AAF"/>
    <w:rsid w:val="00723D52"/>
    <w:rsid w:val="00723E39"/>
    <w:rsid w:val="00724368"/>
    <w:rsid w:val="0072450F"/>
    <w:rsid w:val="00724557"/>
    <w:rsid w:val="00724739"/>
    <w:rsid w:val="00724B3E"/>
    <w:rsid w:val="00724C48"/>
    <w:rsid w:val="00724FA0"/>
    <w:rsid w:val="007251B3"/>
    <w:rsid w:val="007252D7"/>
    <w:rsid w:val="0072556F"/>
    <w:rsid w:val="0072557D"/>
    <w:rsid w:val="00725580"/>
    <w:rsid w:val="00725682"/>
    <w:rsid w:val="007256C0"/>
    <w:rsid w:val="00725748"/>
    <w:rsid w:val="007257C0"/>
    <w:rsid w:val="00725A86"/>
    <w:rsid w:val="00725EF7"/>
    <w:rsid w:val="00725F00"/>
    <w:rsid w:val="00726014"/>
    <w:rsid w:val="0072604E"/>
    <w:rsid w:val="00726052"/>
    <w:rsid w:val="0072614D"/>
    <w:rsid w:val="0072646B"/>
    <w:rsid w:val="007264A6"/>
    <w:rsid w:val="00726ABA"/>
    <w:rsid w:val="00726BC9"/>
    <w:rsid w:val="00726D60"/>
    <w:rsid w:val="00726D76"/>
    <w:rsid w:val="00726EA6"/>
    <w:rsid w:val="00727200"/>
    <w:rsid w:val="0072727E"/>
    <w:rsid w:val="007272D1"/>
    <w:rsid w:val="00727325"/>
    <w:rsid w:val="0072766A"/>
    <w:rsid w:val="00727748"/>
    <w:rsid w:val="007278EC"/>
    <w:rsid w:val="007279DB"/>
    <w:rsid w:val="00727A97"/>
    <w:rsid w:val="00727AD5"/>
    <w:rsid w:val="00727DEA"/>
    <w:rsid w:val="00727FBA"/>
    <w:rsid w:val="00727FF9"/>
    <w:rsid w:val="007303E1"/>
    <w:rsid w:val="0073043C"/>
    <w:rsid w:val="00730484"/>
    <w:rsid w:val="007304AF"/>
    <w:rsid w:val="007304DD"/>
    <w:rsid w:val="0073056B"/>
    <w:rsid w:val="0073072D"/>
    <w:rsid w:val="00730880"/>
    <w:rsid w:val="00730970"/>
    <w:rsid w:val="00730A4B"/>
    <w:rsid w:val="00730D89"/>
    <w:rsid w:val="00730E59"/>
    <w:rsid w:val="00731021"/>
    <w:rsid w:val="00731087"/>
    <w:rsid w:val="0073114B"/>
    <w:rsid w:val="0073134C"/>
    <w:rsid w:val="007313FC"/>
    <w:rsid w:val="00731423"/>
    <w:rsid w:val="0073144A"/>
    <w:rsid w:val="007315DE"/>
    <w:rsid w:val="00731902"/>
    <w:rsid w:val="00731905"/>
    <w:rsid w:val="00731C65"/>
    <w:rsid w:val="00732137"/>
    <w:rsid w:val="00732326"/>
    <w:rsid w:val="0073265D"/>
    <w:rsid w:val="00732919"/>
    <w:rsid w:val="0073299D"/>
    <w:rsid w:val="00732A76"/>
    <w:rsid w:val="00732BD2"/>
    <w:rsid w:val="00732E7A"/>
    <w:rsid w:val="00733003"/>
    <w:rsid w:val="00733292"/>
    <w:rsid w:val="007332AF"/>
    <w:rsid w:val="007332CC"/>
    <w:rsid w:val="00733321"/>
    <w:rsid w:val="00733329"/>
    <w:rsid w:val="00733376"/>
    <w:rsid w:val="00733523"/>
    <w:rsid w:val="0073364A"/>
    <w:rsid w:val="00733655"/>
    <w:rsid w:val="00733819"/>
    <w:rsid w:val="00733BDC"/>
    <w:rsid w:val="00733C3E"/>
    <w:rsid w:val="00733F2D"/>
    <w:rsid w:val="007344BB"/>
    <w:rsid w:val="007346EF"/>
    <w:rsid w:val="00734862"/>
    <w:rsid w:val="007348D5"/>
    <w:rsid w:val="0073490A"/>
    <w:rsid w:val="0073493F"/>
    <w:rsid w:val="00734ADC"/>
    <w:rsid w:val="00734AF3"/>
    <w:rsid w:val="00734D28"/>
    <w:rsid w:val="00734E4D"/>
    <w:rsid w:val="00734F23"/>
    <w:rsid w:val="0073506F"/>
    <w:rsid w:val="0073514B"/>
    <w:rsid w:val="00735EE5"/>
    <w:rsid w:val="0073603A"/>
    <w:rsid w:val="00736227"/>
    <w:rsid w:val="00736666"/>
    <w:rsid w:val="00736857"/>
    <w:rsid w:val="00736ACD"/>
    <w:rsid w:val="00736C2B"/>
    <w:rsid w:val="00736D48"/>
    <w:rsid w:val="00736DD3"/>
    <w:rsid w:val="00736FA0"/>
    <w:rsid w:val="00736FD2"/>
    <w:rsid w:val="007371C1"/>
    <w:rsid w:val="0073723F"/>
    <w:rsid w:val="0073743E"/>
    <w:rsid w:val="00737589"/>
    <w:rsid w:val="007376D4"/>
    <w:rsid w:val="00737714"/>
    <w:rsid w:val="00737729"/>
    <w:rsid w:val="007377CC"/>
    <w:rsid w:val="0073791A"/>
    <w:rsid w:val="007379DE"/>
    <w:rsid w:val="00737CCB"/>
    <w:rsid w:val="00737D62"/>
    <w:rsid w:val="00737E3D"/>
    <w:rsid w:val="0074025A"/>
    <w:rsid w:val="00740296"/>
    <w:rsid w:val="007402AB"/>
    <w:rsid w:val="00740548"/>
    <w:rsid w:val="0074078F"/>
    <w:rsid w:val="00740884"/>
    <w:rsid w:val="00740A76"/>
    <w:rsid w:val="00740CF7"/>
    <w:rsid w:val="00741555"/>
    <w:rsid w:val="007415A4"/>
    <w:rsid w:val="00741603"/>
    <w:rsid w:val="007416E8"/>
    <w:rsid w:val="00741B5F"/>
    <w:rsid w:val="00741D32"/>
    <w:rsid w:val="00741DFB"/>
    <w:rsid w:val="007423C5"/>
    <w:rsid w:val="00742973"/>
    <w:rsid w:val="00742FF0"/>
    <w:rsid w:val="007430CB"/>
    <w:rsid w:val="00743210"/>
    <w:rsid w:val="00743248"/>
    <w:rsid w:val="0074371D"/>
    <w:rsid w:val="0074396D"/>
    <w:rsid w:val="00743C89"/>
    <w:rsid w:val="00743D5F"/>
    <w:rsid w:val="00743EE1"/>
    <w:rsid w:val="00744219"/>
    <w:rsid w:val="007442E5"/>
    <w:rsid w:val="007443BD"/>
    <w:rsid w:val="007443F1"/>
    <w:rsid w:val="007444B1"/>
    <w:rsid w:val="00744692"/>
    <w:rsid w:val="0074483D"/>
    <w:rsid w:val="007448FE"/>
    <w:rsid w:val="00744A8C"/>
    <w:rsid w:val="00744DDC"/>
    <w:rsid w:val="00744DE9"/>
    <w:rsid w:val="00744E63"/>
    <w:rsid w:val="00744F25"/>
    <w:rsid w:val="00745280"/>
    <w:rsid w:val="00745479"/>
    <w:rsid w:val="0074551C"/>
    <w:rsid w:val="00745747"/>
    <w:rsid w:val="007457B0"/>
    <w:rsid w:val="00745D3E"/>
    <w:rsid w:val="00745F04"/>
    <w:rsid w:val="00745F4F"/>
    <w:rsid w:val="0074603A"/>
    <w:rsid w:val="00746080"/>
    <w:rsid w:val="007460D1"/>
    <w:rsid w:val="00746262"/>
    <w:rsid w:val="0074630C"/>
    <w:rsid w:val="007466FC"/>
    <w:rsid w:val="007467D0"/>
    <w:rsid w:val="00746BE9"/>
    <w:rsid w:val="00747028"/>
    <w:rsid w:val="00747194"/>
    <w:rsid w:val="00747220"/>
    <w:rsid w:val="00747311"/>
    <w:rsid w:val="00747343"/>
    <w:rsid w:val="007474A5"/>
    <w:rsid w:val="00747553"/>
    <w:rsid w:val="00747658"/>
    <w:rsid w:val="00747B9B"/>
    <w:rsid w:val="00747C90"/>
    <w:rsid w:val="00750061"/>
    <w:rsid w:val="007500EB"/>
    <w:rsid w:val="007500F2"/>
    <w:rsid w:val="0075034F"/>
    <w:rsid w:val="00750456"/>
    <w:rsid w:val="00750549"/>
    <w:rsid w:val="00750662"/>
    <w:rsid w:val="0075077D"/>
    <w:rsid w:val="007509CF"/>
    <w:rsid w:val="00750A49"/>
    <w:rsid w:val="00750C28"/>
    <w:rsid w:val="00750C48"/>
    <w:rsid w:val="0075145E"/>
    <w:rsid w:val="007514F3"/>
    <w:rsid w:val="00751700"/>
    <w:rsid w:val="00751789"/>
    <w:rsid w:val="007517B0"/>
    <w:rsid w:val="007517B5"/>
    <w:rsid w:val="00751B0F"/>
    <w:rsid w:val="00751B74"/>
    <w:rsid w:val="00751CE5"/>
    <w:rsid w:val="00751DED"/>
    <w:rsid w:val="00751F29"/>
    <w:rsid w:val="00751FBF"/>
    <w:rsid w:val="00752286"/>
    <w:rsid w:val="0075229F"/>
    <w:rsid w:val="007522C4"/>
    <w:rsid w:val="00752312"/>
    <w:rsid w:val="00752495"/>
    <w:rsid w:val="00752516"/>
    <w:rsid w:val="007525E1"/>
    <w:rsid w:val="0075266A"/>
    <w:rsid w:val="007528A6"/>
    <w:rsid w:val="007529C8"/>
    <w:rsid w:val="00753015"/>
    <w:rsid w:val="007530AC"/>
    <w:rsid w:val="0075323F"/>
    <w:rsid w:val="00753507"/>
    <w:rsid w:val="00753533"/>
    <w:rsid w:val="00753609"/>
    <w:rsid w:val="00753618"/>
    <w:rsid w:val="00753725"/>
    <w:rsid w:val="007539A1"/>
    <w:rsid w:val="00753DFC"/>
    <w:rsid w:val="00753E82"/>
    <w:rsid w:val="00753EB9"/>
    <w:rsid w:val="0075434D"/>
    <w:rsid w:val="00754357"/>
    <w:rsid w:val="00754385"/>
    <w:rsid w:val="007543D7"/>
    <w:rsid w:val="0075455A"/>
    <w:rsid w:val="00754685"/>
    <w:rsid w:val="00754734"/>
    <w:rsid w:val="0075493B"/>
    <w:rsid w:val="0075495E"/>
    <w:rsid w:val="00754C3D"/>
    <w:rsid w:val="00754EC6"/>
    <w:rsid w:val="00755181"/>
    <w:rsid w:val="007553B1"/>
    <w:rsid w:val="00755412"/>
    <w:rsid w:val="0075542C"/>
    <w:rsid w:val="007556F4"/>
    <w:rsid w:val="00755820"/>
    <w:rsid w:val="00755AFE"/>
    <w:rsid w:val="00755B97"/>
    <w:rsid w:val="00755C8B"/>
    <w:rsid w:val="00755D36"/>
    <w:rsid w:val="00755DD1"/>
    <w:rsid w:val="00755F05"/>
    <w:rsid w:val="00755FB0"/>
    <w:rsid w:val="007560D9"/>
    <w:rsid w:val="0075622F"/>
    <w:rsid w:val="00756498"/>
    <w:rsid w:val="00756514"/>
    <w:rsid w:val="007566DD"/>
    <w:rsid w:val="00756C7A"/>
    <w:rsid w:val="00756FEA"/>
    <w:rsid w:val="007570EA"/>
    <w:rsid w:val="007570F2"/>
    <w:rsid w:val="0075723E"/>
    <w:rsid w:val="0075735B"/>
    <w:rsid w:val="00757498"/>
    <w:rsid w:val="007575B1"/>
    <w:rsid w:val="007576C7"/>
    <w:rsid w:val="007576D8"/>
    <w:rsid w:val="00757847"/>
    <w:rsid w:val="007578AC"/>
    <w:rsid w:val="007578B3"/>
    <w:rsid w:val="00757A84"/>
    <w:rsid w:val="00757B04"/>
    <w:rsid w:val="00757B12"/>
    <w:rsid w:val="00757BF4"/>
    <w:rsid w:val="00757C90"/>
    <w:rsid w:val="00757D70"/>
    <w:rsid w:val="00760230"/>
    <w:rsid w:val="007602E0"/>
    <w:rsid w:val="00760A50"/>
    <w:rsid w:val="00760AA1"/>
    <w:rsid w:val="00760B3D"/>
    <w:rsid w:val="00760D10"/>
    <w:rsid w:val="00760DB4"/>
    <w:rsid w:val="00761050"/>
    <w:rsid w:val="00761203"/>
    <w:rsid w:val="0076139F"/>
    <w:rsid w:val="007617A2"/>
    <w:rsid w:val="007618C4"/>
    <w:rsid w:val="00761976"/>
    <w:rsid w:val="00761BC6"/>
    <w:rsid w:val="00761D73"/>
    <w:rsid w:val="00761E9A"/>
    <w:rsid w:val="00761ED2"/>
    <w:rsid w:val="0076201A"/>
    <w:rsid w:val="0076221B"/>
    <w:rsid w:val="007624B9"/>
    <w:rsid w:val="007628A9"/>
    <w:rsid w:val="007629AD"/>
    <w:rsid w:val="007629E1"/>
    <w:rsid w:val="00762ADB"/>
    <w:rsid w:val="00762B09"/>
    <w:rsid w:val="00762D12"/>
    <w:rsid w:val="00762D49"/>
    <w:rsid w:val="00762DF0"/>
    <w:rsid w:val="00762F39"/>
    <w:rsid w:val="0076309A"/>
    <w:rsid w:val="007633D9"/>
    <w:rsid w:val="00763622"/>
    <w:rsid w:val="00763629"/>
    <w:rsid w:val="00763721"/>
    <w:rsid w:val="0076388E"/>
    <w:rsid w:val="007638D6"/>
    <w:rsid w:val="00763976"/>
    <w:rsid w:val="00763C76"/>
    <w:rsid w:val="00763E13"/>
    <w:rsid w:val="00764232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859"/>
    <w:rsid w:val="007659F5"/>
    <w:rsid w:val="00765A39"/>
    <w:rsid w:val="00765A97"/>
    <w:rsid w:val="00765ABB"/>
    <w:rsid w:val="00766490"/>
    <w:rsid w:val="00766601"/>
    <w:rsid w:val="00766796"/>
    <w:rsid w:val="00766CC0"/>
    <w:rsid w:val="00767353"/>
    <w:rsid w:val="007678E6"/>
    <w:rsid w:val="00767974"/>
    <w:rsid w:val="00767AB7"/>
    <w:rsid w:val="00767AD7"/>
    <w:rsid w:val="00767D3E"/>
    <w:rsid w:val="00770124"/>
    <w:rsid w:val="0077019D"/>
    <w:rsid w:val="0077027F"/>
    <w:rsid w:val="007709D7"/>
    <w:rsid w:val="007709EE"/>
    <w:rsid w:val="00770A32"/>
    <w:rsid w:val="00770A54"/>
    <w:rsid w:val="00770B6F"/>
    <w:rsid w:val="00770BD6"/>
    <w:rsid w:val="0077105D"/>
    <w:rsid w:val="007715C1"/>
    <w:rsid w:val="0077181E"/>
    <w:rsid w:val="0077187D"/>
    <w:rsid w:val="0077195C"/>
    <w:rsid w:val="00771B5A"/>
    <w:rsid w:val="00771D21"/>
    <w:rsid w:val="00771F54"/>
    <w:rsid w:val="00771FEA"/>
    <w:rsid w:val="007720F6"/>
    <w:rsid w:val="00772290"/>
    <w:rsid w:val="0077229D"/>
    <w:rsid w:val="0077279F"/>
    <w:rsid w:val="00772868"/>
    <w:rsid w:val="007728E3"/>
    <w:rsid w:val="0077294E"/>
    <w:rsid w:val="00772B22"/>
    <w:rsid w:val="00772BE3"/>
    <w:rsid w:val="00772D6C"/>
    <w:rsid w:val="00772DD5"/>
    <w:rsid w:val="00773086"/>
    <w:rsid w:val="0077336A"/>
    <w:rsid w:val="00773486"/>
    <w:rsid w:val="00773554"/>
    <w:rsid w:val="007735AA"/>
    <w:rsid w:val="007735C4"/>
    <w:rsid w:val="007735C6"/>
    <w:rsid w:val="00773622"/>
    <w:rsid w:val="00773839"/>
    <w:rsid w:val="007739FF"/>
    <w:rsid w:val="00773B56"/>
    <w:rsid w:val="00773C40"/>
    <w:rsid w:val="0077408D"/>
    <w:rsid w:val="00774180"/>
    <w:rsid w:val="00774202"/>
    <w:rsid w:val="007743FB"/>
    <w:rsid w:val="0077467A"/>
    <w:rsid w:val="00774797"/>
    <w:rsid w:val="007747C9"/>
    <w:rsid w:val="00774919"/>
    <w:rsid w:val="007749A4"/>
    <w:rsid w:val="007749D9"/>
    <w:rsid w:val="00774A01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AEA"/>
    <w:rsid w:val="00775D6B"/>
    <w:rsid w:val="00776124"/>
    <w:rsid w:val="007763F0"/>
    <w:rsid w:val="0077673D"/>
    <w:rsid w:val="00776B66"/>
    <w:rsid w:val="00776B7F"/>
    <w:rsid w:val="0077701F"/>
    <w:rsid w:val="00777047"/>
    <w:rsid w:val="007772BF"/>
    <w:rsid w:val="007774FD"/>
    <w:rsid w:val="0077766A"/>
    <w:rsid w:val="007776F1"/>
    <w:rsid w:val="007777DA"/>
    <w:rsid w:val="00777AF9"/>
    <w:rsid w:val="0078004B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7EC"/>
    <w:rsid w:val="007809AE"/>
    <w:rsid w:val="007809B9"/>
    <w:rsid w:val="007809CB"/>
    <w:rsid w:val="00780ABC"/>
    <w:rsid w:val="00780AD7"/>
    <w:rsid w:val="00780B61"/>
    <w:rsid w:val="0078100C"/>
    <w:rsid w:val="0078127D"/>
    <w:rsid w:val="00781565"/>
    <w:rsid w:val="00781583"/>
    <w:rsid w:val="007815F0"/>
    <w:rsid w:val="00781620"/>
    <w:rsid w:val="0078166B"/>
    <w:rsid w:val="007816D3"/>
    <w:rsid w:val="00781719"/>
    <w:rsid w:val="007817BC"/>
    <w:rsid w:val="00781C6F"/>
    <w:rsid w:val="00781CCA"/>
    <w:rsid w:val="0078208F"/>
    <w:rsid w:val="00782174"/>
    <w:rsid w:val="007823EB"/>
    <w:rsid w:val="007824AD"/>
    <w:rsid w:val="00782541"/>
    <w:rsid w:val="007825A9"/>
    <w:rsid w:val="007825D7"/>
    <w:rsid w:val="007825E9"/>
    <w:rsid w:val="00782663"/>
    <w:rsid w:val="00782864"/>
    <w:rsid w:val="00782964"/>
    <w:rsid w:val="00782C45"/>
    <w:rsid w:val="00782CAB"/>
    <w:rsid w:val="00782EB5"/>
    <w:rsid w:val="00782F5B"/>
    <w:rsid w:val="007830BF"/>
    <w:rsid w:val="007831F0"/>
    <w:rsid w:val="007833D9"/>
    <w:rsid w:val="0078347B"/>
    <w:rsid w:val="007835DC"/>
    <w:rsid w:val="007835FE"/>
    <w:rsid w:val="00783D59"/>
    <w:rsid w:val="0078423B"/>
    <w:rsid w:val="007844C9"/>
    <w:rsid w:val="00784676"/>
    <w:rsid w:val="00784714"/>
    <w:rsid w:val="00784794"/>
    <w:rsid w:val="007849CC"/>
    <w:rsid w:val="00784C70"/>
    <w:rsid w:val="00784D45"/>
    <w:rsid w:val="00784DE2"/>
    <w:rsid w:val="00784DF4"/>
    <w:rsid w:val="00784E37"/>
    <w:rsid w:val="007856DB"/>
    <w:rsid w:val="00785730"/>
    <w:rsid w:val="00785739"/>
    <w:rsid w:val="0078585A"/>
    <w:rsid w:val="00785958"/>
    <w:rsid w:val="00785C71"/>
    <w:rsid w:val="00785E46"/>
    <w:rsid w:val="00785F35"/>
    <w:rsid w:val="007861C8"/>
    <w:rsid w:val="00786A69"/>
    <w:rsid w:val="00786BCB"/>
    <w:rsid w:val="00786BED"/>
    <w:rsid w:val="00786E35"/>
    <w:rsid w:val="00786F37"/>
    <w:rsid w:val="00786FD8"/>
    <w:rsid w:val="00787310"/>
    <w:rsid w:val="0078733E"/>
    <w:rsid w:val="00787C4A"/>
    <w:rsid w:val="00787C93"/>
    <w:rsid w:val="00787D91"/>
    <w:rsid w:val="00787E85"/>
    <w:rsid w:val="00787E8A"/>
    <w:rsid w:val="00790061"/>
    <w:rsid w:val="007901C7"/>
    <w:rsid w:val="007903C4"/>
    <w:rsid w:val="007903DB"/>
    <w:rsid w:val="007903F1"/>
    <w:rsid w:val="0079051A"/>
    <w:rsid w:val="00790549"/>
    <w:rsid w:val="00790861"/>
    <w:rsid w:val="007909D7"/>
    <w:rsid w:val="00790A3A"/>
    <w:rsid w:val="00790E3E"/>
    <w:rsid w:val="00790E48"/>
    <w:rsid w:val="00790E60"/>
    <w:rsid w:val="00790F51"/>
    <w:rsid w:val="00791095"/>
    <w:rsid w:val="0079111E"/>
    <w:rsid w:val="007916B4"/>
    <w:rsid w:val="007916D6"/>
    <w:rsid w:val="0079170E"/>
    <w:rsid w:val="00791718"/>
    <w:rsid w:val="0079172E"/>
    <w:rsid w:val="00791743"/>
    <w:rsid w:val="007918B3"/>
    <w:rsid w:val="00791986"/>
    <w:rsid w:val="007919CC"/>
    <w:rsid w:val="00791A55"/>
    <w:rsid w:val="00791C40"/>
    <w:rsid w:val="00791D41"/>
    <w:rsid w:val="00791D9D"/>
    <w:rsid w:val="00791F2F"/>
    <w:rsid w:val="00792025"/>
    <w:rsid w:val="0079271D"/>
    <w:rsid w:val="0079280C"/>
    <w:rsid w:val="007929D4"/>
    <w:rsid w:val="00792BDE"/>
    <w:rsid w:val="00792D3C"/>
    <w:rsid w:val="0079312E"/>
    <w:rsid w:val="00793181"/>
    <w:rsid w:val="0079319D"/>
    <w:rsid w:val="00793547"/>
    <w:rsid w:val="00793683"/>
    <w:rsid w:val="00793696"/>
    <w:rsid w:val="007936EC"/>
    <w:rsid w:val="00793786"/>
    <w:rsid w:val="007937BF"/>
    <w:rsid w:val="00793BA8"/>
    <w:rsid w:val="00793D2E"/>
    <w:rsid w:val="00793EA2"/>
    <w:rsid w:val="00793EEB"/>
    <w:rsid w:val="00793F59"/>
    <w:rsid w:val="00793FA2"/>
    <w:rsid w:val="00793FD3"/>
    <w:rsid w:val="00793FFD"/>
    <w:rsid w:val="00794002"/>
    <w:rsid w:val="0079431F"/>
    <w:rsid w:val="007944B8"/>
    <w:rsid w:val="00794668"/>
    <w:rsid w:val="00794913"/>
    <w:rsid w:val="00794BD0"/>
    <w:rsid w:val="00794CBB"/>
    <w:rsid w:val="00794D23"/>
    <w:rsid w:val="0079525E"/>
    <w:rsid w:val="0079546F"/>
    <w:rsid w:val="0079564F"/>
    <w:rsid w:val="007957BB"/>
    <w:rsid w:val="00795911"/>
    <w:rsid w:val="00795938"/>
    <w:rsid w:val="00795B06"/>
    <w:rsid w:val="00795BB3"/>
    <w:rsid w:val="00795CF5"/>
    <w:rsid w:val="00795E84"/>
    <w:rsid w:val="007961AF"/>
    <w:rsid w:val="007966C8"/>
    <w:rsid w:val="0079673E"/>
    <w:rsid w:val="00796A24"/>
    <w:rsid w:val="00796ADB"/>
    <w:rsid w:val="00796B1B"/>
    <w:rsid w:val="00796B86"/>
    <w:rsid w:val="00796CF3"/>
    <w:rsid w:val="00796D7A"/>
    <w:rsid w:val="00796E93"/>
    <w:rsid w:val="00796F3C"/>
    <w:rsid w:val="007970BF"/>
    <w:rsid w:val="00797927"/>
    <w:rsid w:val="00797A0D"/>
    <w:rsid w:val="00797AD8"/>
    <w:rsid w:val="00797C66"/>
    <w:rsid w:val="007A0114"/>
    <w:rsid w:val="007A019B"/>
    <w:rsid w:val="007A0293"/>
    <w:rsid w:val="007A059E"/>
    <w:rsid w:val="007A0B20"/>
    <w:rsid w:val="007A0BB4"/>
    <w:rsid w:val="007A0D87"/>
    <w:rsid w:val="007A0EDF"/>
    <w:rsid w:val="007A10C8"/>
    <w:rsid w:val="007A115A"/>
    <w:rsid w:val="007A119D"/>
    <w:rsid w:val="007A11B1"/>
    <w:rsid w:val="007A17FF"/>
    <w:rsid w:val="007A18C4"/>
    <w:rsid w:val="007A19F9"/>
    <w:rsid w:val="007A1C72"/>
    <w:rsid w:val="007A1DB2"/>
    <w:rsid w:val="007A2036"/>
    <w:rsid w:val="007A20EF"/>
    <w:rsid w:val="007A20F1"/>
    <w:rsid w:val="007A21E5"/>
    <w:rsid w:val="007A226C"/>
    <w:rsid w:val="007A2567"/>
    <w:rsid w:val="007A271E"/>
    <w:rsid w:val="007A2954"/>
    <w:rsid w:val="007A2D16"/>
    <w:rsid w:val="007A2F8F"/>
    <w:rsid w:val="007A315C"/>
    <w:rsid w:val="007A3243"/>
    <w:rsid w:val="007A3285"/>
    <w:rsid w:val="007A3539"/>
    <w:rsid w:val="007A358F"/>
    <w:rsid w:val="007A363B"/>
    <w:rsid w:val="007A387F"/>
    <w:rsid w:val="007A39A0"/>
    <w:rsid w:val="007A39A6"/>
    <w:rsid w:val="007A3A8A"/>
    <w:rsid w:val="007A3B99"/>
    <w:rsid w:val="007A3C18"/>
    <w:rsid w:val="007A4244"/>
    <w:rsid w:val="007A4358"/>
    <w:rsid w:val="007A4540"/>
    <w:rsid w:val="007A4683"/>
    <w:rsid w:val="007A4989"/>
    <w:rsid w:val="007A4B34"/>
    <w:rsid w:val="007A4BD2"/>
    <w:rsid w:val="007A4C8C"/>
    <w:rsid w:val="007A4DEC"/>
    <w:rsid w:val="007A4F4A"/>
    <w:rsid w:val="007A5163"/>
    <w:rsid w:val="007A5250"/>
    <w:rsid w:val="007A52FB"/>
    <w:rsid w:val="007A5304"/>
    <w:rsid w:val="007A5455"/>
    <w:rsid w:val="007A560F"/>
    <w:rsid w:val="007A56E8"/>
    <w:rsid w:val="007A5A21"/>
    <w:rsid w:val="007A5A4B"/>
    <w:rsid w:val="007A5AE6"/>
    <w:rsid w:val="007A5B18"/>
    <w:rsid w:val="007A5C46"/>
    <w:rsid w:val="007A5DBF"/>
    <w:rsid w:val="007A5E8C"/>
    <w:rsid w:val="007A5F2D"/>
    <w:rsid w:val="007A6178"/>
    <w:rsid w:val="007A65B0"/>
    <w:rsid w:val="007A65D5"/>
    <w:rsid w:val="007A6AEA"/>
    <w:rsid w:val="007A6C45"/>
    <w:rsid w:val="007A6CBA"/>
    <w:rsid w:val="007A6DA6"/>
    <w:rsid w:val="007A6E2F"/>
    <w:rsid w:val="007A701E"/>
    <w:rsid w:val="007A7322"/>
    <w:rsid w:val="007A7341"/>
    <w:rsid w:val="007A78F9"/>
    <w:rsid w:val="007A7980"/>
    <w:rsid w:val="007A7A7D"/>
    <w:rsid w:val="007A7D2B"/>
    <w:rsid w:val="007A7D96"/>
    <w:rsid w:val="007A7F38"/>
    <w:rsid w:val="007B0050"/>
    <w:rsid w:val="007B0083"/>
    <w:rsid w:val="007B0224"/>
    <w:rsid w:val="007B03F8"/>
    <w:rsid w:val="007B0465"/>
    <w:rsid w:val="007B06D1"/>
    <w:rsid w:val="007B083A"/>
    <w:rsid w:val="007B136C"/>
    <w:rsid w:val="007B13E3"/>
    <w:rsid w:val="007B1668"/>
    <w:rsid w:val="007B1679"/>
    <w:rsid w:val="007B1B07"/>
    <w:rsid w:val="007B1B48"/>
    <w:rsid w:val="007B1C68"/>
    <w:rsid w:val="007B20B9"/>
    <w:rsid w:val="007B225A"/>
    <w:rsid w:val="007B23B7"/>
    <w:rsid w:val="007B240E"/>
    <w:rsid w:val="007B24F8"/>
    <w:rsid w:val="007B2969"/>
    <w:rsid w:val="007B298B"/>
    <w:rsid w:val="007B2E21"/>
    <w:rsid w:val="007B2FF0"/>
    <w:rsid w:val="007B3505"/>
    <w:rsid w:val="007B35F5"/>
    <w:rsid w:val="007B3626"/>
    <w:rsid w:val="007B3713"/>
    <w:rsid w:val="007B3789"/>
    <w:rsid w:val="007B380D"/>
    <w:rsid w:val="007B39B3"/>
    <w:rsid w:val="007B39D0"/>
    <w:rsid w:val="007B3B9E"/>
    <w:rsid w:val="007B3DC7"/>
    <w:rsid w:val="007B3DFD"/>
    <w:rsid w:val="007B3FDF"/>
    <w:rsid w:val="007B4052"/>
    <w:rsid w:val="007B412C"/>
    <w:rsid w:val="007B42A0"/>
    <w:rsid w:val="007B46EB"/>
    <w:rsid w:val="007B4781"/>
    <w:rsid w:val="007B47F5"/>
    <w:rsid w:val="007B4B11"/>
    <w:rsid w:val="007B4C2F"/>
    <w:rsid w:val="007B4D41"/>
    <w:rsid w:val="007B4F5A"/>
    <w:rsid w:val="007B5108"/>
    <w:rsid w:val="007B5239"/>
    <w:rsid w:val="007B531D"/>
    <w:rsid w:val="007B5511"/>
    <w:rsid w:val="007B56FA"/>
    <w:rsid w:val="007B59EB"/>
    <w:rsid w:val="007B5B8B"/>
    <w:rsid w:val="007B5BB4"/>
    <w:rsid w:val="007B5EAC"/>
    <w:rsid w:val="007B5FF4"/>
    <w:rsid w:val="007B65A2"/>
    <w:rsid w:val="007B65FD"/>
    <w:rsid w:val="007B660D"/>
    <w:rsid w:val="007B6835"/>
    <w:rsid w:val="007B6A74"/>
    <w:rsid w:val="007B6AC6"/>
    <w:rsid w:val="007B6B59"/>
    <w:rsid w:val="007B6BA6"/>
    <w:rsid w:val="007B6EA9"/>
    <w:rsid w:val="007B725B"/>
    <w:rsid w:val="007B7283"/>
    <w:rsid w:val="007B7544"/>
    <w:rsid w:val="007B797B"/>
    <w:rsid w:val="007B797C"/>
    <w:rsid w:val="007B7B3C"/>
    <w:rsid w:val="007B7D9F"/>
    <w:rsid w:val="007B7EA0"/>
    <w:rsid w:val="007C000B"/>
    <w:rsid w:val="007C01B9"/>
    <w:rsid w:val="007C0357"/>
    <w:rsid w:val="007C04BB"/>
    <w:rsid w:val="007C08EC"/>
    <w:rsid w:val="007C10F4"/>
    <w:rsid w:val="007C1249"/>
    <w:rsid w:val="007C13A7"/>
    <w:rsid w:val="007C1497"/>
    <w:rsid w:val="007C1896"/>
    <w:rsid w:val="007C1B0C"/>
    <w:rsid w:val="007C1D04"/>
    <w:rsid w:val="007C1DCB"/>
    <w:rsid w:val="007C1E96"/>
    <w:rsid w:val="007C1FF7"/>
    <w:rsid w:val="007C209F"/>
    <w:rsid w:val="007C20EF"/>
    <w:rsid w:val="007C2101"/>
    <w:rsid w:val="007C227F"/>
    <w:rsid w:val="007C23E9"/>
    <w:rsid w:val="007C2478"/>
    <w:rsid w:val="007C2490"/>
    <w:rsid w:val="007C24F6"/>
    <w:rsid w:val="007C2B06"/>
    <w:rsid w:val="007C2BA4"/>
    <w:rsid w:val="007C2C9C"/>
    <w:rsid w:val="007C3157"/>
    <w:rsid w:val="007C316D"/>
    <w:rsid w:val="007C3299"/>
    <w:rsid w:val="007C3344"/>
    <w:rsid w:val="007C3528"/>
    <w:rsid w:val="007C36C6"/>
    <w:rsid w:val="007C3792"/>
    <w:rsid w:val="007C3A0B"/>
    <w:rsid w:val="007C3B45"/>
    <w:rsid w:val="007C3B92"/>
    <w:rsid w:val="007C3C1B"/>
    <w:rsid w:val="007C3E2E"/>
    <w:rsid w:val="007C3EAD"/>
    <w:rsid w:val="007C423A"/>
    <w:rsid w:val="007C4353"/>
    <w:rsid w:val="007C455D"/>
    <w:rsid w:val="007C4743"/>
    <w:rsid w:val="007C4945"/>
    <w:rsid w:val="007C4D6A"/>
    <w:rsid w:val="007C5163"/>
    <w:rsid w:val="007C517A"/>
    <w:rsid w:val="007C5354"/>
    <w:rsid w:val="007C53AF"/>
    <w:rsid w:val="007C5433"/>
    <w:rsid w:val="007C5565"/>
    <w:rsid w:val="007C5B1A"/>
    <w:rsid w:val="007C5D45"/>
    <w:rsid w:val="007C5E89"/>
    <w:rsid w:val="007C5ECB"/>
    <w:rsid w:val="007C62E5"/>
    <w:rsid w:val="007C6499"/>
    <w:rsid w:val="007C6584"/>
    <w:rsid w:val="007C66F4"/>
    <w:rsid w:val="007C68DA"/>
    <w:rsid w:val="007C6B65"/>
    <w:rsid w:val="007C6CF7"/>
    <w:rsid w:val="007C71ED"/>
    <w:rsid w:val="007C727C"/>
    <w:rsid w:val="007C7463"/>
    <w:rsid w:val="007C75C5"/>
    <w:rsid w:val="007C7693"/>
    <w:rsid w:val="007C77E8"/>
    <w:rsid w:val="007C7837"/>
    <w:rsid w:val="007C78EF"/>
    <w:rsid w:val="007C794D"/>
    <w:rsid w:val="007C7F3D"/>
    <w:rsid w:val="007D0115"/>
    <w:rsid w:val="007D075F"/>
    <w:rsid w:val="007D07D8"/>
    <w:rsid w:val="007D097C"/>
    <w:rsid w:val="007D0A01"/>
    <w:rsid w:val="007D0B38"/>
    <w:rsid w:val="007D0EC0"/>
    <w:rsid w:val="007D106E"/>
    <w:rsid w:val="007D1086"/>
    <w:rsid w:val="007D19E6"/>
    <w:rsid w:val="007D1A24"/>
    <w:rsid w:val="007D1A69"/>
    <w:rsid w:val="007D1BAC"/>
    <w:rsid w:val="007D1DED"/>
    <w:rsid w:val="007D1E61"/>
    <w:rsid w:val="007D2037"/>
    <w:rsid w:val="007D21C1"/>
    <w:rsid w:val="007D25BF"/>
    <w:rsid w:val="007D2AFA"/>
    <w:rsid w:val="007D2CB9"/>
    <w:rsid w:val="007D2E80"/>
    <w:rsid w:val="007D2E8A"/>
    <w:rsid w:val="007D3526"/>
    <w:rsid w:val="007D362A"/>
    <w:rsid w:val="007D37E2"/>
    <w:rsid w:val="007D39EC"/>
    <w:rsid w:val="007D3B6E"/>
    <w:rsid w:val="007D3C0C"/>
    <w:rsid w:val="007D3CFF"/>
    <w:rsid w:val="007D3DB3"/>
    <w:rsid w:val="007D4171"/>
    <w:rsid w:val="007D435A"/>
    <w:rsid w:val="007D4425"/>
    <w:rsid w:val="007D45B9"/>
    <w:rsid w:val="007D48A6"/>
    <w:rsid w:val="007D49E3"/>
    <w:rsid w:val="007D4ADB"/>
    <w:rsid w:val="007D4D77"/>
    <w:rsid w:val="007D4EB5"/>
    <w:rsid w:val="007D5354"/>
    <w:rsid w:val="007D54C5"/>
    <w:rsid w:val="007D551B"/>
    <w:rsid w:val="007D5572"/>
    <w:rsid w:val="007D56DF"/>
    <w:rsid w:val="007D573E"/>
    <w:rsid w:val="007D5834"/>
    <w:rsid w:val="007D58F9"/>
    <w:rsid w:val="007D5CC5"/>
    <w:rsid w:val="007D5E61"/>
    <w:rsid w:val="007D5FA3"/>
    <w:rsid w:val="007D64C7"/>
    <w:rsid w:val="007D65E4"/>
    <w:rsid w:val="007D6688"/>
    <w:rsid w:val="007D675A"/>
    <w:rsid w:val="007D693D"/>
    <w:rsid w:val="007D6C10"/>
    <w:rsid w:val="007D6C1F"/>
    <w:rsid w:val="007D6E7F"/>
    <w:rsid w:val="007D70C6"/>
    <w:rsid w:val="007D70FF"/>
    <w:rsid w:val="007D7214"/>
    <w:rsid w:val="007D7406"/>
    <w:rsid w:val="007D74E7"/>
    <w:rsid w:val="007D76BA"/>
    <w:rsid w:val="007D7AF0"/>
    <w:rsid w:val="007D7C55"/>
    <w:rsid w:val="007D7D34"/>
    <w:rsid w:val="007D7DA5"/>
    <w:rsid w:val="007D7E58"/>
    <w:rsid w:val="007D7E89"/>
    <w:rsid w:val="007D7FBA"/>
    <w:rsid w:val="007E003D"/>
    <w:rsid w:val="007E0988"/>
    <w:rsid w:val="007E098C"/>
    <w:rsid w:val="007E0BE9"/>
    <w:rsid w:val="007E0CF6"/>
    <w:rsid w:val="007E0F14"/>
    <w:rsid w:val="007E111B"/>
    <w:rsid w:val="007E1167"/>
    <w:rsid w:val="007E11A7"/>
    <w:rsid w:val="007E1263"/>
    <w:rsid w:val="007E126D"/>
    <w:rsid w:val="007E1335"/>
    <w:rsid w:val="007E14C0"/>
    <w:rsid w:val="007E1511"/>
    <w:rsid w:val="007E1A43"/>
    <w:rsid w:val="007E1E4F"/>
    <w:rsid w:val="007E20F3"/>
    <w:rsid w:val="007E2120"/>
    <w:rsid w:val="007E2144"/>
    <w:rsid w:val="007E22AE"/>
    <w:rsid w:val="007E23BE"/>
    <w:rsid w:val="007E2507"/>
    <w:rsid w:val="007E253F"/>
    <w:rsid w:val="007E26ED"/>
    <w:rsid w:val="007E2956"/>
    <w:rsid w:val="007E29FF"/>
    <w:rsid w:val="007E31B7"/>
    <w:rsid w:val="007E31D4"/>
    <w:rsid w:val="007E3212"/>
    <w:rsid w:val="007E3472"/>
    <w:rsid w:val="007E36BD"/>
    <w:rsid w:val="007E3725"/>
    <w:rsid w:val="007E3792"/>
    <w:rsid w:val="007E3A29"/>
    <w:rsid w:val="007E3D3E"/>
    <w:rsid w:val="007E3E69"/>
    <w:rsid w:val="007E3FDB"/>
    <w:rsid w:val="007E4329"/>
    <w:rsid w:val="007E434B"/>
    <w:rsid w:val="007E452A"/>
    <w:rsid w:val="007E46D1"/>
    <w:rsid w:val="007E488D"/>
    <w:rsid w:val="007E48A1"/>
    <w:rsid w:val="007E4B4B"/>
    <w:rsid w:val="007E4CDC"/>
    <w:rsid w:val="007E4D79"/>
    <w:rsid w:val="007E4E3F"/>
    <w:rsid w:val="007E4F24"/>
    <w:rsid w:val="007E521E"/>
    <w:rsid w:val="007E5233"/>
    <w:rsid w:val="007E5247"/>
    <w:rsid w:val="007E53C3"/>
    <w:rsid w:val="007E540A"/>
    <w:rsid w:val="007E58D8"/>
    <w:rsid w:val="007E5AB6"/>
    <w:rsid w:val="007E5FCD"/>
    <w:rsid w:val="007E63A0"/>
    <w:rsid w:val="007E65C3"/>
    <w:rsid w:val="007E6C36"/>
    <w:rsid w:val="007E6C49"/>
    <w:rsid w:val="007E6C9A"/>
    <w:rsid w:val="007E719F"/>
    <w:rsid w:val="007E71D3"/>
    <w:rsid w:val="007E732D"/>
    <w:rsid w:val="007E740D"/>
    <w:rsid w:val="007E754E"/>
    <w:rsid w:val="007E75BA"/>
    <w:rsid w:val="007E7A6E"/>
    <w:rsid w:val="007E7BC3"/>
    <w:rsid w:val="007E7D3D"/>
    <w:rsid w:val="007F0147"/>
    <w:rsid w:val="007F0418"/>
    <w:rsid w:val="007F04C2"/>
    <w:rsid w:val="007F0608"/>
    <w:rsid w:val="007F065C"/>
    <w:rsid w:val="007F0876"/>
    <w:rsid w:val="007F088F"/>
    <w:rsid w:val="007F0915"/>
    <w:rsid w:val="007F0FF6"/>
    <w:rsid w:val="007F10FB"/>
    <w:rsid w:val="007F1365"/>
    <w:rsid w:val="007F137E"/>
    <w:rsid w:val="007F1393"/>
    <w:rsid w:val="007F139A"/>
    <w:rsid w:val="007F1403"/>
    <w:rsid w:val="007F151D"/>
    <w:rsid w:val="007F1697"/>
    <w:rsid w:val="007F17EB"/>
    <w:rsid w:val="007F21E0"/>
    <w:rsid w:val="007F22EF"/>
    <w:rsid w:val="007F238A"/>
    <w:rsid w:val="007F23C8"/>
    <w:rsid w:val="007F25DE"/>
    <w:rsid w:val="007F25FF"/>
    <w:rsid w:val="007F272E"/>
    <w:rsid w:val="007F278D"/>
    <w:rsid w:val="007F2799"/>
    <w:rsid w:val="007F27D2"/>
    <w:rsid w:val="007F28E4"/>
    <w:rsid w:val="007F29D9"/>
    <w:rsid w:val="007F2A74"/>
    <w:rsid w:val="007F2ABF"/>
    <w:rsid w:val="007F2AEC"/>
    <w:rsid w:val="007F2BCF"/>
    <w:rsid w:val="007F2E65"/>
    <w:rsid w:val="007F3008"/>
    <w:rsid w:val="007F3059"/>
    <w:rsid w:val="007F310C"/>
    <w:rsid w:val="007F31F2"/>
    <w:rsid w:val="007F350D"/>
    <w:rsid w:val="007F35AB"/>
    <w:rsid w:val="007F3685"/>
    <w:rsid w:val="007F37ED"/>
    <w:rsid w:val="007F3892"/>
    <w:rsid w:val="007F38BC"/>
    <w:rsid w:val="007F3B2B"/>
    <w:rsid w:val="007F3CD8"/>
    <w:rsid w:val="007F3DE5"/>
    <w:rsid w:val="007F3E22"/>
    <w:rsid w:val="007F4006"/>
    <w:rsid w:val="007F4130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415"/>
    <w:rsid w:val="007F58B5"/>
    <w:rsid w:val="007F5ACD"/>
    <w:rsid w:val="007F5FB5"/>
    <w:rsid w:val="007F60D8"/>
    <w:rsid w:val="007F6124"/>
    <w:rsid w:val="007F621B"/>
    <w:rsid w:val="007F66B1"/>
    <w:rsid w:val="007F66F0"/>
    <w:rsid w:val="007F6732"/>
    <w:rsid w:val="007F6A9E"/>
    <w:rsid w:val="007F6C81"/>
    <w:rsid w:val="007F6CD9"/>
    <w:rsid w:val="007F6E08"/>
    <w:rsid w:val="007F6FCC"/>
    <w:rsid w:val="007F7035"/>
    <w:rsid w:val="007F741C"/>
    <w:rsid w:val="007F7452"/>
    <w:rsid w:val="007F7626"/>
    <w:rsid w:val="007F774C"/>
    <w:rsid w:val="007F77B0"/>
    <w:rsid w:val="007F790B"/>
    <w:rsid w:val="007F7C49"/>
    <w:rsid w:val="007F7D4B"/>
    <w:rsid w:val="007F7DE3"/>
    <w:rsid w:val="007F7FDE"/>
    <w:rsid w:val="007F7FF4"/>
    <w:rsid w:val="00800060"/>
    <w:rsid w:val="008001EE"/>
    <w:rsid w:val="00800229"/>
    <w:rsid w:val="00800264"/>
    <w:rsid w:val="00800464"/>
    <w:rsid w:val="00800838"/>
    <w:rsid w:val="00800A20"/>
    <w:rsid w:val="00801108"/>
    <w:rsid w:val="0080124F"/>
    <w:rsid w:val="008014A7"/>
    <w:rsid w:val="0080152E"/>
    <w:rsid w:val="00801B17"/>
    <w:rsid w:val="00801CFA"/>
    <w:rsid w:val="00801D32"/>
    <w:rsid w:val="00801D73"/>
    <w:rsid w:val="00801EFE"/>
    <w:rsid w:val="008021A5"/>
    <w:rsid w:val="008024C6"/>
    <w:rsid w:val="00802585"/>
    <w:rsid w:val="0080265C"/>
    <w:rsid w:val="00802709"/>
    <w:rsid w:val="00802CD6"/>
    <w:rsid w:val="00802EE1"/>
    <w:rsid w:val="00803099"/>
    <w:rsid w:val="008030E8"/>
    <w:rsid w:val="008033C1"/>
    <w:rsid w:val="008036C9"/>
    <w:rsid w:val="008037E0"/>
    <w:rsid w:val="00803B2A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4DE"/>
    <w:rsid w:val="00805704"/>
    <w:rsid w:val="00805778"/>
    <w:rsid w:val="008058B1"/>
    <w:rsid w:val="00805D3D"/>
    <w:rsid w:val="00805F44"/>
    <w:rsid w:val="00805FC6"/>
    <w:rsid w:val="00806054"/>
    <w:rsid w:val="00806237"/>
    <w:rsid w:val="0080663D"/>
    <w:rsid w:val="0080670F"/>
    <w:rsid w:val="0080687D"/>
    <w:rsid w:val="008069E6"/>
    <w:rsid w:val="00806AC5"/>
    <w:rsid w:val="00806C54"/>
    <w:rsid w:val="00806D06"/>
    <w:rsid w:val="00806FB8"/>
    <w:rsid w:val="00807413"/>
    <w:rsid w:val="0080747E"/>
    <w:rsid w:val="0080749B"/>
    <w:rsid w:val="008075C3"/>
    <w:rsid w:val="008076FC"/>
    <w:rsid w:val="008079BD"/>
    <w:rsid w:val="0081022A"/>
    <w:rsid w:val="0081024B"/>
    <w:rsid w:val="00810546"/>
    <w:rsid w:val="0081069C"/>
    <w:rsid w:val="00810709"/>
    <w:rsid w:val="00810824"/>
    <w:rsid w:val="00810856"/>
    <w:rsid w:val="008108B2"/>
    <w:rsid w:val="00810B4E"/>
    <w:rsid w:val="00810BBE"/>
    <w:rsid w:val="00810E8E"/>
    <w:rsid w:val="00810F25"/>
    <w:rsid w:val="0081134B"/>
    <w:rsid w:val="0081147F"/>
    <w:rsid w:val="00811584"/>
    <w:rsid w:val="008115AF"/>
    <w:rsid w:val="008116CA"/>
    <w:rsid w:val="008116F5"/>
    <w:rsid w:val="00811B5F"/>
    <w:rsid w:val="00811D30"/>
    <w:rsid w:val="00811FC9"/>
    <w:rsid w:val="008120FC"/>
    <w:rsid w:val="0081210C"/>
    <w:rsid w:val="00812509"/>
    <w:rsid w:val="00812512"/>
    <w:rsid w:val="00812619"/>
    <w:rsid w:val="008127CC"/>
    <w:rsid w:val="0081288C"/>
    <w:rsid w:val="0081293E"/>
    <w:rsid w:val="0081294A"/>
    <w:rsid w:val="00812A79"/>
    <w:rsid w:val="00812BA7"/>
    <w:rsid w:val="00812CE6"/>
    <w:rsid w:val="00812E5A"/>
    <w:rsid w:val="00813106"/>
    <w:rsid w:val="00813321"/>
    <w:rsid w:val="0081335D"/>
    <w:rsid w:val="008133F0"/>
    <w:rsid w:val="00813410"/>
    <w:rsid w:val="0081347F"/>
    <w:rsid w:val="008134CD"/>
    <w:rsid w:val="008136D0"/>
    <w:rsid w:val="00813796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4AB4"/>
    <w:rsid w:val="0081506A"/>
    <w:rsid w:val="00815088"/>
    <w:rsid w:val="00815546"/>
    <w:rsid w:val="008157A1"/>
    <w:rsid w:val="008157D9"/>
    <w:rsid w:val="00815866"/>
    <w:rsid w:val="00815A2B"/>
    <w:rsid w:val="00815A97"/>
    <w:rsid w:val="00815BD1"/>
    <w:rsid w:val="00815C2E"/>
    <w:rsid w:val="00815E44"/>
    <w:rsid w:val="00816066"/>
    <w:rsid w:val="008160DE"/>
    <w:rsid w:val="008163BE"/>
    <w:rsid w:val="00816425"/>
    <w:rsid w:val="00816439"/>
    <w:rsid w:val="00816840"/>
    <w:rsid w:val="00816920"/>
    <w:rsid w:val="0081699F"/>
    <w:rsid w:val="00816A1B"/>
    <w:rsid w:val="00816AE0"/>
    <w:rsid w:val="00816EA7"/>
    <w:rsid w:val="00816F30"/>
    <w:rsid w:val="00816F73"/>
    <w:rsid w:val="00817047"/>
    <w:rsid w:val="008170D2"/>
    <w:rsid w:val="00817155"/>
    <w:rsid w:val="008175AC"/>
    <w:rsid w:val="00817999"/>
    <w:rsid w:val="00817A00"/>
    <w:rsid w:val="00817E69"/>
    <w:rsid w:val="008201B4"/>
    <w:rsid w:val="0082028B"/>
    <w:rsid w:val="00820422"/>
    <w:rsid w:val="008204F1"/>
    <w:rsid w:val="00820975"/>
    <w:rsid w:val="008209E5"/>
    <w:rsid w:val="00820A65"/>
    <w:rsid w:val="00820E0E"/>
    <w:rsid w:val="0082102E"/>
    <w:rsid w:val="0082135D"/>
    <w:rsid w:val="008216C3"/>
    <w:rsid w:val="0082188D"/>
    <w:rsid w:val="008219C6"/>
    <w:rsid w:val="008219CE"/>
    <w:rsid w:val="00821D92"/>
    <w:rsid w:val="00821E1F"/>
    <w:rsid w:val="0082206A"/>
    <w:rsid w:val="00822099"/>
    <w:rsid w:val="00822282"/>
    <w:rsid w:val="0082242E"/>
    <w:rsid w:val="00822633"/>
    <w:rsid w:val="00822675"/>
    <w:rsid w:val="008226B0"/>
    <w:rsid w:val="00822894"/>
    <w:rsid w:val="008228D4"/>
    <w:rsid w:val="008228EA"/>
    <w:rsid w:val="00822B46"/>
    <w:rsid w:val="00822DE7"/>
    <w:rsid w:val="00822FE1"/>
    <w:rsid w:val="00823B3F"/>
    <w:rsid w:val="0082406F"/>
    <w:rsid w:val="008244A5"/>
    <w:rsid w:val="008244C9"/>
    <w:rsid w:val="0082492F"/>
    <w:rsid w:val="008249AA"/>
    <w:rsid w:val="00824ACE"/>
    <w:rsid w:val="00824C6A"/>
    <w:rsid w:val="00824CE5"/>
    <w:rsid w:val="0082504E"/>
    <w:rsid w:val="00825352"/>
    <w:rsid w:val="0082535C"/>
    <w:rsid w:val="0082538D"/>
    <w:rsid w:val="00825420"/>
    <w:rsid w:val="00825B89"/>
    <w:rsid w:val="00825BF2"/>
    <w:rsid w:val="00825CBE"/>
    <w:rsid w:val="00825DE2"/>
    <w:rsid w:val="00825F40"/>
    <w:rsid w:val="00826661"/>
    <w:rsid w:val="008266EC"/>
    <w:rsid w:val="0082681D"/>
    <w:rsid w:val="008268BB"/>
    <w:rsid w:val="00826930"/>
    <w:rsid w:val="00826B8A"/>
    <w:rsid w:val="00826C84"/>
    <w:rsid w:val="00826D2D"/>
    <w:rsid w:val="00826E80"/>
    <w:rsid w:val="00826EDB"/>
    <w:rsid w:val="008271F6"/>
    <w:rsid w:val="0082730A"/>
    <w:rsid w:val="0082780A"/>
    <w:rsid w:val="008278EE"/>
    <w:rsid w:val="00827987"/>
    <w:rsid w:val="00827A0A"/>
    <w:rsid w:val="00827AD6"/>
    <w:rsid w:val="00827DA0"/>
    <w:rsid w:val="00830146"/>
    <w:rsid w:val="00830482"/>
    <w:rsid w:val="008304E2"/>
    <w:rsid w:val="00830A9C"/>
    <w:rsid w:val="00830AA3"/>
    <w:rsid w:val="00830D17"/>
    <w:rsid w:val="00830DA8"/>
    <w:rsid w:val="00830FE8"/>
    <w:rsid w:val="00831076"/>
    <w:rsid w:val="00831194"/>
    <w:rsid w:val="00831230"/>
    <w:rsid w:val="008312C2"/>
    <w:rsid w:val="008312D7"/>
    <w:rsid w:val="00831337"/>
    <w:rsid w:val="00831655"/>
    <w:rsid w:val="00831688"/>
    <w:rsid w:val="00831714"/>
    <w:rsid w:val="00831741"/>
    <w:rsid w:val="008318CE"/>
    <w:rsid w:val="00831AC2"/>
    <w:rsid w:val="00831B8F"/>
    <w:rsid w:val="00831CB3"/>
    <w:rsid w:val="00831F25"/>
    <w:rsid w:val="00831F26"/>
    <w:rsid w:val="00831FDB"/>
    <w:rsid w:val="0083229E"/>
    <w:rsid w:val="00832394"/>
    <w:rsid w:val="0083239B"/>
    <w:rsid w:val="008324D4"/>
    <w:rsid w:val="00832857"/>
    <w:rsid w:val="00832964"/>
    <w:rsid w:val="00832AC7"/>
    <w:rsid w:val="00832DB9"/>
    <w:rsid w:val="00832DE3"/>
    <w:rsid w:val="0083335A"/>
    <w:rsid w:val="0083346C"/>
    <w:rsid w:val="008338BF"/>
    <w:rsid w:val="00833930"/>
    <w:rsid w:val="00833934"/>
    <w:rsid w:val="00833AF4"/>
    <w:rsid w:val="00834022"/>
    <w:rsid w:val="008340C6"/>
    <w:rsid w:val="008341C0"/>
    <w:rsid w:val="008341E9"/>
    <w:rsid w:val="00834368"/>
    <w:rsid w:val="00834460"/>
    <w:rsid w:val="0083476D"/>
    <w:rsid w:val="00834A37"/>
    <w:rsid w:val="00834B38"/>
    <w:rsid w:val="00834BBE"/>
    <w:rsid w:val="00834C3A"/>
    <w:rsid w:val="00834ED5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74"/>
    <w:rsid w:val="00836BE0"/>
    <w:rsid w:val="00836D3A"/>
    <w:rsid w:val="00837065"/>
    <w:rsid w:val="008370E9"/>
    <w:rsid w:val="00837154"/>
    <w:rsid w:val="008374B9"/>
    <w:rsid w:val="00837523"/>
    <w:rsid w:val="00837533"/>
    <w:rsid w:val="00837644"/>
    <w:rsid w:val="00837919"/>
    <w:rsid w:val="00837B1C"/>
    <w:rsid w:val="00837BE2"/>
    <w:rsid w:val="00837CFE"/>
    <w:rsid w:val="00837D8E"/>
    <w:rsid w:val="00837E84"/>
    <w:rsid w:val="00837F66"/>
    <w:rsid w:val="00837F9A"/>
    <w:rsid w:val="008402DC"/>
    <w:rsid w:val="00840431"/>
    <w:rsid w:val="008404FC"/>
    <w:rsid w:val="0084065B"/>
    <w:rsid w:val="00840924"/>
    <w:rsid w:val="00840972"/>
    <w:rsid w:val="008409D6"/>
    <w:rsid w:val="00840A83"/>
    <w:rsid w:val="00840A8C"/>
    <w:rsid w:val="00840C7A"/>
    <w:rsid w:val="00840D5A"/>
    <w:rsid w:val="00841051"/>
    <w:rsid w:val="008411C3"/>
    <w:rsid w:val="00841238"/>
    <w:rsid w:val="00841700"/>
    <w:rsid w:val="00841943"/>
    <w:rsid w:val="00841953"/>
    <w:rsid w:val="00841B69"/>
    <w:rsid w:val="00841B72"/>
    <w:rsid w:val="00841EE1"/>
    <w:rsid w:val="00842138"/>
    <w:rsid w:val="008421A9"/>
    <w:rsid w:val="00842459"/>
    <w:rsid w:val="00842703"/>
    <w:rsid w:val="008428BD"/>
    <w:rsid w:val="008429A1"/>
    <w:rsid w:val="00842C43"/>
    <w:rsid w:val="008430EB"/>
    <w:rsid w:val="00843305"/>
    <w:rsid w:val="00843652"/>
    <w:rsid w:val="008436BE"/>
    <w:rsid w:val="00843F95"/>
    <w:rsid w:val="008441B2"/>
    <w:rsid w:val="0084426A"/>
    <w:rsid w:val="008442D4"/>
    <w:rsid w:val="00844320"/>
    <w:rsid w:val="00844371"/>
    <w:rsid w:val="00844414"/>
    <w:rsid w:val="008445C4"/>
    <w:rsid w:val="00844620"/>
    <w:rsid w:val="0084480D"/>
    <w:rsid w:val="00844AE2"/>
    <w:rsid w:val="00844BAD"/>
    <w:rsid w:val="00844DBF"/>
    <w:rsid w:val="00844F99"/>
    <w:rsid w:val="0084554B"/>
    <w:rsid w:val="008457F2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AEC"/>
    <w:rsid w:val="00846D1F"/>
    <w:rsid w:val="00847386"/>
    <w:rsid w:val="00847449"/>
    <w:rsid w:val="00847626"/>
    <w:rsid w:val="00847A4E"/>
    <w:rsid w:val="00847A55"/>
    <w:rsid w:val="00847C87"/>
    <w:rsid w:val="00847D52"/>
    <w:rsid w:val="00847E83"/>
    <w:rsid w:val="0085045D"/>
    <w:rsid w:val="008508B3"/>
    <w:rsid w:val="00850F95"/>
    <w:rsid w:val="008514E7"/>
    <w:rsid w:val="00851751"/>
    <w:rsid w:val="00851850"/>
    <w:rsid w:val="00852450"/>
    <w:rsid w:val="008524B0"/>
    <w:rsid w:val="008525D3"/>
    <w:rsid w:val="00852607"/>
    <w:rsid w:val="008527E5"/>
    <w:rsid w:val="00852997"/>
    <w:rsid w:val="00852B08"/>
    <w:rsid w:val="00852DDE"/>
    <w:rsid w:val="00852F8F"/>
    <w:rsid w:val="00853057"/>
    <w:rsid w:val="00853102"/>
    <w:rsid w:val="0085313E"/>
    <w:rsid w:val="008531AC"/>
    <w:rsid w:val="008532E7"/>
    <w:rsid w:val="0085333A"/>
    <w:rsid w:val="0085347C"/>
    <w:rsid w:val="0085351C"/>
    <w:rsid w:val="0085353A"/>
    <w:rsid w:val="008535D6"/>
    <w:rsid w:val="00853672"/>
    <w:rsid w:val="0085393B"/>
    <w:rsid w:val="0085395E"/>
    <w:rsid w:val="00853CDF"/>
    <w:rsid w:val="00853F6B"/>
    <w:rsid w:val="00854013"/>
    <w:rsid w:val="00854044"/>
    <w:rsid w:val="00854065"/>
    <w:rsid w:val="0085409F"/>
    <w:rsid w:val="0085434D"/>
    <w:rsid w:val="0085464C"/>
    <w:rsid w:val="00854831"/>
    <w:rsid w:val="008551F5"/>
    <w:rsid w:val="00855515"/>
    <w:rsid w:val="00855586"/>
    <w:rsid w:val="008556F8"/>
    <w:rsid w:val="00855904"/>
    <w:rsid w:val="00855925"/>
    <w:rsid w:val="00855D67"/>
    <w:rsid w:val="00855EDF"/>
    <w:rsid w:val="00855F5D"/>
    <w:rsid w:val="008561CA"/>
    <w:rsid w:val="00856255"/>
    <w:rsid w:val="00856452"/>
    <w:rsid w:val="008564E0"/>
    <w:rsid w:val="00856604"/>
    <w:rsid w:val="00856640"/>
    <w:rsid w:val="008567A1"/>
    <w:rsid w:val="0085691B"/>
    <w:rsid w:val="008569CB"/>
    <w:rsid w:val="008569F4"/>
    <w:rsid w:val="00856B9C"/>
    <w:rsid w:val="00856BD1"/>
    <w:rsid w:val="00856CE8"/>
    <w:rsid w:val="00856EFA"/>
    <w:rsid w:val="0085774A"/>
    <w:rsid w:val="00857A5C"/>
    <w:rsid w:val="00857FF5"/>
    <w:rsid w:val="008600C8"/>
    <w:rsid w:val="0086031B"/>
    <w:rsid w:val="00860A11"/>
    <w:rsid w:val="00860AAC"/>
    <w:rsid w:val="00860AE1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1F94"/>
    <w:rsid w:val="008622D2"/>
    <w:rsid w:val="0086233D"/>
    <w:rsid w:val="00862398"/>
    <w:rsid w:val="0086240C"/>
    <w:rsid w:val="00862485"/>
    <w:rsid w:val="00862676"/>
    <w:rsid w:val="0086268E"/>
    <w:rsid w:val="00862762"/>
    <w:rsid w:val="00862899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3EDB"/>
    <w:rsid w:val="00863F2E"/>
    <w:rsid w:val="008646E9"/>
    <w:rsid w:val="0086475E"/>
    <w:rsid w:val="0086491A"/>
    <w:rsid w:val="00864A5A"/>
    <w:rsid w:val="00864DC1"/>
    <w:rsid w:val="00864EBA"/>
    <w:rsid w:val="00865281"/>
    <w:rsid w:val="00865286"/>
    <w:rsid w:val="008653A7"/>
    <w:rsid w:val="008654CA"/>
    <w:rsid w:val="0086570E"/>
    <w:rsid w:val="00865AEC"/>
    <w:rsid w:val="00865AF6"/>
    <w:rsid w:val="00865B80"/>
    <w:rsid w:val="00865B83"/>
    <w:rsid w:val="00865BCC"/>
    <w:rsid w:val="00865D41"/>
    <w:rsid w:val="00865E9B"/>
    <w:rsid w:val="00865ECA"/>
    <w:rsid w:val="0086601C"/>
    <w:rsid w:val="00866050"/>
    <w:rsid w:val="0086633E"/>
    <w:rsid w:val="00866654"/>
    <w:rsid w:val="008666F2"/>
    <w:rsid w:val="008667AB"/>
    <w:rsid w:val="008667B6"/>
    <w:rsid w:val="00866BAC"/>
    <w:rsid w:val="00866E26"/>
    <w:rsid w:val="0086713A"/>
    <w:rsid w:val="00867369"/>
    <w:rsid w:val="0086776D"/>
    <w:rsid w:val="00867CFF"/>
    <w:rsid w:val="00867EDB"/>
    <w:rsid w:val="00867F2A"/>
    <w:rsid w:val="00870267"/>
    <w:rsid w:val="008702B3"/>
    <w:rsid w:val="00870304"/>
    <w:rsid w:val="00870450"/>
    <w:rsid w:val="008706BB"/>
    <w:rsid w:val="00870752"/>
    <w:rsid w:val="00870816"/>
    <w:rsid w:val="0087082B"/>
    <w:rsid w:val="008708F1"/>
    <w:rsid w:val="00870AC4"/>
    <w:rsid w:val="00870B7D"/>
    <w:rsid w:val="00870D9E"/>
    <w:rsid w:val="00870F2D"/>
    <w:rsid w:val="00871231"/>
    <w:rsid w:val="0087123E"/>
    <w:rsid w:val="008714D8"/>
    <w:rsid w:val="0087153D"/>
    <w:rsid w:val="008718DC"/>
    <w:rsid w:val="00871964"/>
    <w:rsid w:val="00871A0F"/>
    <w:rsid w:val="00871EA2"/>
    <w:rsid w:val="00872012"/>
    <w:rsid w:val="008722FE"/>
    <w:rsid w:val="0087237F"/>
    <w:rsid w:val="0087248A"/>
    <w:rsid w:val="008726E5"/>
    <w:rsid w:val="008728E5"/>
    <w:rsid w:val="00872D79"/>
    <w:rsid w:val="00872E5C"/>
    <w:rsid w:val="00872EF6"/>
    <w:rsid w:val="008733AF"/>
    <w:rsid w:val="008733C6"/>
    <w:rsid w:val="00873FE5"/>
    <w:rsid w:val="008741E4"/>
    <w:rsid w:val="0087485B"/>
    <w:rsid w:val="008748C2"/>
    <w:rsid w:val="00874909"/>
    <w:rsid w:val="00874BFD"/>
    <w:rsid w:val="00874DB4"/>
    <w:rsid w:val="0087512A"/>
    <w:rsid w:val="0087512C"/>
    <w:rsid w:val="00875180"/>
    <w:rsid w:val="00875204"/>
    <w:rsid w:val="00875220"/>
    <w:rsid w:val="008752F5"/>
    <w:rsid w:val="0087532D"/>
    <w:rsid w:val="008757CF"/>
    <w:rsid w:val="00875AF0"/>
    <w:rsid w:val="00876077"/>
    <w:rsid w:val="008760DA"/>
    <w:rsid w:val="008765CD"/>
    <w:rsid w:val="00876663"/>
    <w:rsid w:val="008766A1"/>
    <w:rsid w:val="008766F9"/>
    <w:rsid w:val="008768D7"/>
    <w:rsid w:val="00876A91"/>
    <w:rsid w:val="00876BFD"/>
    <w:rsid w:val="00876EEE"/>
    <w:rsid w:val="00877168"/>
    <w:rsid w:val="00877193"/>
    <w:rsid w:val="0087729B"/>
    <w:rsid w:val="0087750C"/>
    <w:rsid w:val="00877662"/>
    <w:rsid w:val="008777FE"/>
    <w:rsid w:val="00877AF0"/>
    <w:rsid w:val="00877D92"/>
    <w:rsid w:val="00877EA1"/>
    <w:rsid w:val="00877ECE"/>
    <w:rsid w:val="00880097"/>
    <w:rsid w:val="0088080A"/>
    <w:rsid w:val="0088090C"/>
    <w:rsid w:val="00880933"/>
    <w:rsid w:val="00880975"/>
    <w:rsid w:val="00880B33"/>
    <w:rsid w:val="00880BB5"/>
    <w:rsid w:val="00880C51"/>
    <w:rsid w:val="00880DDD"/>
    <w:rsid w:val="00880DE8"/>
    <w:rsid w:val="00880F99"/>
    <w:rsid w:val="0088122A"/>
    <w:rsid w:val="008812C3"/>
    <w:rsid w:val="00881544"/>
    <w:rsid w:val="00881938"/>
    <w:rsid w:val="00881DEE"/>
    <w:rsid w:val="00881F96"/>
    <w:rsid w:val="0088205D"/>
    <w:rsid w:val="008822BD"/>
    <w:rsid w:val="00882364"/>
    <w:rsid w:val="00882374"/>
    <w:rsid w:val="008824FB"/>
    <w:rsid w:val="0088268B"/>
    <w:rsid w:val="0088278F"/>
    <w:rsid w:val="00882867"/>
    <w:rsid w:val="00882882"/>
    <w:rsid w:val="00882CA7"/>
    <w:rsid w:val="00882E22"/>
    <w:rsid w:val="00882ED5"/>
    <w:rsid w:val="00882FEF"/>
    <w:rsid w:val="00883020"/>
    <w:rsid w:val="0088303E"/>
    <w:rsid w:val="008835F6"/>
    <w:rsid w:val="0088370A"/>
    <w:rsid w:val="0088384E"/>
    <w:rsid w:val="0088393C"/>
    <w:rsid w:val="00883B41"/>
    <w:rsid w:val="00883C63"/>
    <w:rsid w:val="00883E0B"/>
    <w:rsid w:val="0088424C"/>
    <w:rsid w:val="00884415"/>
    <w:rsid w:val="00884611"/>
    <w:rsid w:val="00884817"/>
    <w:rsid w:val="00884B60"/>
    <w:rsid w:val="00884CA0"/>
    <w:rsid w:val="00884D1C"/>
    <w:rsid w:val="00884E3B"/>
    <w:rsid w:val="00884F36"/>
    <w:rsid w:val="008852F4"/>
    <w:rsid w:val="008852F7"/>
    <w:rsid w:val="00885346"/>
    <w:rsid w:val="0088554C"/>
    <w:rsid w:val="0088595D"/>
    <w:rsid w:val="0088596D"/>
    <w:rsid w:val="00885C54"/>
    <w:rsid w:val="00885C87"/>
    <w:rsid w:val="00885F3D"/>
    <w:rsid w:val="008860C7"/>
    <w:rsid w:val="0088631C"/>
    <w:rsid w:val="008865D9"/>
    <w:rsid w:val="00886683"/>
    <w:rsid w:val="00886EDA"/>
    <w:rsid w:val="00887021"/>
    <w:rsid w:val="0088703A"/>
    <w:rsid w:val="00887294"/>
    <w:rsid w:val="008874D8"/>
    <w:rsid w:val="008875A5"/>
    <w:rsid w:val="008875D5"/>
    <w:rsid w:val="008876A8"/>
    <w:rsid w:val="00887894"/>
    <w:rsid w:val="00887C7B"/>
    <w:rsid w:val="0089005E"/>
    <w:rsid w:val="008901B8"/>
    <w:rsid w:val="008903CD"/>
    <w:rsid w:val="0089059C"/>
    <w:rsid w:val="00890A29"/>
    <w:rsid w:val="00890A4C"/>
    <w:rsid w:val="00890AB3"/>
    <w:rsid w:val="00890B48"/>
    <w:rsid w:val="00890B9E"/>
    <w:rsid w:val="00890C23"/>
    <w:rsid w:val="00890C3A"/>
    <w:rsid w:val="00890C9D"/>
    <w:rsid w:val="00890D22"/>
    <w:rsid w:val="00890E15"/>
    <w:rsid w:val="00890E9B"/>
    <w:rsid w:val="00891125"/>
    <w:rsid w:val="00891466"/>
    <w:rsid w:val="00891477"/>
    <w:rsid w:val="0089156C"/>
    <w:rsid w:val="008915B0"/>
    <w:rsid w:val="00891740"/>
    <w:rsid w:val="00891854"/>
    <w:rsid w:val="00891872"/>
    <w:rsid w:val="00891B5D"/>
    <w:rsid w:val="00891B8B"/>
    <w:rsid w:val="00891C89"/>
    <w:rsid w:val="00891D8C"/>
    <w:rsid w:val="00891DC4"/>
    <w:rsid w:val="00891DFC"/>
    <w:rsid w:val="00891FA2"/>
    <w:rsid w:val="00891FEF"/>
    <w:rsid w:val="00891FF6"/>
    <w:rsid w:val="00892170"/>
    <w:rsid w:val="00892276"/>
    <w:rsid w:val="00892454"/>
    <w:rsid w:val="008927D7"/>
    <w:rsid w:val="00892960"/>
    <w:rsid w:val="00892A08"/>
    <w:rsid w:val="00892A74"/>
    <w:rsid w:val="00892BC6"/>
    <w:rsid w:val="00892BEA"/>
    <w:rsid w:val="00892E1D"/>
    <w:rsid w:val="00893235"/>
    <w:rsid w:val="00893508"/>
    <w:rsid w:val="0089350B"/>
    <w:rsid w:val="00893541"/>
    <w:rsid w:val="008935DF"/>
    <w:rsid w:val="0089380F"/>
    <w:rsid w:val="008939E5"/>
    <w:rsid w:val="00893B5C"/>
    <w:rsid w:val="00893D43"/>
    <w:rsid w:val="00893EB3"/>
    <w:rsid w:val="0089423C"/>
    <w:rsid w:val="00894365"/>
    <w:rsid w:val="00894553"/>
    <w:rsid w:val="0089492B"/>
    <w:rsid w:val="00894A9F"/>
    <w:rsid w:val="00894C31"/>
    <w:rsid w:val="00895018"/>
    <w:rsid w:val="0089506B"/>
    <w:rsid w:val="008950E1"/>
    <w:rsid w:val="00895344"/>
    <w:rsid w:val="00895463"/>
    <w:rsid w:val="00895550"/>
    <w:rsid w:val="0089566F"/>
    <w:rsid w:val="008956CE"/>
    <w:rsid w:val="008959C7"/>
    <w:rsid w:val="00895B91"/>
    <w:rsid w:val="00895E89"/>
    <w:rsid w:val="0089612F"/>
    <w:rsid w:val="008963F5"/>
    <w:rsid w:val="00896885"/>
    <w:rsid w:val="00896BAD"/>
    <w:rsid w:val="00896F00"/>
    <w:rsid w:val="008974A0"/>
    <w:rsid w:val="008974BF"/>
    <w:rsid w:val="008974E8"/>
    <w:rsid w:val="008975CF"/>
    <w:rsid w:val="008975F4"/>
    <w:rsid w:val="00897601"/>
    <w:rsid w:val="00897837"/>
    <w:rsid w:val="008979EB"/>
    <w:rsid w:val="00897ADF"/>
    <w:rsid w:val="00897C13"/>
    <w:rsid w:val="00897C1E"/>
    <w:rsid w:val="00897D93"/>
    <w:rsid w:val="00897DC9"/>
    <w:rsid w:val="00897E1A"/>
    <w:rsid w:val="008A0001"/>
    <w:rsid w:val="008A0088"/>
    <w:rsid w:val="008A04F1"/>
    <w:rsid w:val="008A0639"/>
    <w:rsid w:val="008A068E"/>
    <w:rsid w:val="008A0713"/>
    <w:rsid w:val="008A0791"/>
    <w:rsid w:val="008A0792"/>
    <w:rsid w:val="008A0944"/>
    <w:rsid w:val="008A09A8"/>
    <w:rsid w:val="008A0A4C"/>
    <w:rsid w:val="008A0C3F"/>
    <w:rsid w:val="008A0E3D"/>
    <w:rsid w:val="008A0EAC"/>
    <w:rsid w:val="008A1089"/>
    <w:rsid w:val="008A1245"/>
    <w:rsid w:val="008A1642"/>
    <w:rsid w:val="008A1B3E"/>
    <w:rsid w:val="008A21DE"/>
    <w:rsid w:val="008A22E2"/>
    <w:rsid w:val="008A23CD"/>
    <w:rsid w:val="008A24EC"/>
    <w:rsid w:val="008A26B7"/>
    <w:rsid w:val="008A29C9"/>
    <w:rsid w:val="008A2ABE"/>
    <w:rsid w:val="008A2C7D"/>
    <w:rsid w:val="008A2C89"/>
    <w:rsid w:val="008A2E4F"/>
    <w:rsid w:val="008A3047"/>
    <w:rsid w:val="008A3175"/>
    <w:rsid w:val="008A31E2"/>
    <w:rsid w:val="008A35F3"/>
    <w:rsid w:val="008A3AAE"/>
    <w:rsid w:val="008A3C97"/>
    <w:rsid w:val="008A3D43"/>
    <w:rsid w:val="008A4637"/>
    <w:rsid w:val="008A487A"/>
    <w:rsid w:val="008A48EC"/>
    <w:rsid w:val="008A4981"/>
    <w:rsid w:val="008A4AAD"/>
    <w:rsid w:val="008A4CB6"/>
    <w:rsid w:val="008A4D1C"/>
    <w:rsid w:val="008A4D62"/>
    <w:rsid w:val="008A4EF3"/>
    <w:rsid w:val="008A4F73"/>
    <w:rsid w:val="008A5104"/>
    <w:rsid w:val="008A5600"/>
    <w:rsid w:val="008A5B7B"/>
    <w:rsid w:val="008A5C72"/>
    <w:rsid w:val="008A5CAF"/>
    <w:rsid w:val="008A5EE5"/>
    <w:rsid w:val="008A5F1E"/>
    <w:rsid w:val="008A5F3D"/>
    <w:rsid w:val="008A622A"/>
    <w:rsid w:val="008A6366"/>
    <w:rsid w:val="008A63EB"/>
    <w:rsid w:val="008A63FE"/>
    <w:rsid w:val="008A6573"/>
    <w:rsid w:val="008A67B3"/>
    <w:rsid w:val="008A6BD3"/>
    <w:rsid w:val="008A6E2F"/>
    <w:rsid w:val="008A7016"/>
    <w:rsid w:val="008A7514"/>
    <w:rsid w:val="008A7522"/>
    <w:rsid w:val="008A7831"/>
    <w:rsid w:val="008A78FA"/>
    <w:rsid w:val="008A7FAA"/>
    <w:rsid w:val="008B034E"/>
    <w:rsid w:val="008B0480"/>
    <w:rsid w:val="008B059A"/>
    <w:rsid w:val="008B05B9"/>
    <w:rsid w:val="008B0658"/>
    <w:rsid w:val="008B071A"/>
    <w:rsid w:val="008B072D"/>
    <w:rsid w:val="008B09AA"/>
    <w:rsid w:val="008B0CD3"/>
    <w:rsid w:val="008B0CF9"/>
    <w:rsid w:val="008B0D88"/>
    <w:rsid w:val="008B0DAF"/>
    <w:rsid w:val="008B0DBC"/>
    <w:rsid w:val="008B0ED6"/>
    <w:rsid w:val="008B12C3"/>
    <w:rsid w:val="008B12F8"/>
    <w:rsid w:val="008B1522"/>
    <w:rsid w:val="008B155D"/>
    <w:rsid w:val="008B1C9C"/>
    <w:rsid w:val="008B1CC3"/>
    <w:rsid w:val="008B1DCD"/>
    <w:rsid w:val="008B1EF1"/>
    <w:rsid w:val="008B21C5"/>
    <w:rsid w:val="008B2326"/>
    <w:rsid w:val="008B26A7"/>
    <w:rsid w:val="008B2713"/>
    <w:rsid w:val="008B283B"/>
    <w:rsid w:val="008B2977"/>
    <w:rsid w:val="008B2ADC"/>
    <w:rsid w:val="008B2E4D"/>
    <w:rsid w:val="008B31B7"/>
    <w:rsid w:val="008B336D"/>
    <w:rsid w:val="008B341D"/>
    <w:rsid w:val="008B347F"/>
    <w:rsid w:val="008B3A45"/>
    <w:rsid w:val="008B3AD4"/>
    <w:rsid w:val="008B3B01"/>
    <w:rsid w:val="008B3CA0"/>
    <w:rsid w:val="008B3D94"/>
    <w:rsid w:val="008B3DB9"/>
    <w:rsid w:val="008B3F5C"/>
    <w:rsid w:val="008B3FA1"/>
    <w:rsid w:val="008B415D"/>
    <w:rsid w:val="008B41C0"/>
    <w:rsid w:val="008B46BA"/>
    <w:rsid w:val="008B46C8"/>
    <w:rsid w:val="008B499C"/>
    <w:rsid w:val="008B4D46"/>
    <w:rsid w:val="008B4E09"/>
    <w:rsid w:val="008B4F66"/>
    <w:rsid w:val="008B5114"/>
    <w:rsid w:val="008B5258"/>
    <w:rsid w:val="008B52F2"/>
    <w:rsid w:val="008B5B7E"/>
    <w:rsid w:val="008B5B9C"/>
    <w:rsid w:val="008B5BE5"/>
    <w:rsid w:val="008B5CF8"/>
    <w:rsid w:val="008B5DE2"/>
    <w:rsid w:val="008B5DFF"/>
    <w:rsid w:val="008B5FF7"/>
    <w:rsid w:val="008B609D"/>
    <w:rsid w:val="008B61D6"/>
    <w:rsid w:val="008B625B"/>
    <w:rsid w:val="008B6470"/>
    <w:rsid w:val="008B65D5"/>
    <w:rsid w:val="008B66DC"/>
    <w:rsid w:val="008B6929"/>
    <w:rsid w:val="008B6DB6"/>
    <w:rsid w:val="008B6E87"/>
    <w:rsid w:val="008B6EFF"/>
    <w:rsid w:val="008B7050"/>
    <w:rsid w:val="008B70B5"/>
    <w:rsid w:val="008B70F7"/>
    <w:rsid w:val="008B71AB"/>
    <w:rsid w:val="008B73D6"/>
    <w:rsid w:val="008B7492"/>
    <w:rsid w:val="008B753F"/>
    <w:rsid w:val="008B7817"/>
    <w:rsid w:val="008B783A"/>
    <w:rsid w:val="008B790B"/>
    <w:rsid w:val="008B7DBE"/>
    <w:rsid w:val="008C0012"/>
    <w:rsid w:val="008C0282"/>
    <w:rsid w:val="008C02B1"/>
    <w:rsid w:val="008C049F"/>
    <w:rsid w:val="008C0608"/>
    <w:rsid w:val="008C0A11"/>
    <w:rsid w:val="008C0A58"/>
    <w:rsid w:val="008C0FDA"/>
    <w:rsid w:val="008C1081"/>
    <w:rsid w:val="008C1136"/>
    <w:rsid w:val="008C1164"/>
    <w:rsid w:val="008C150A"/>
    <w:rsid w:val="008C1621"/>
    <w:rsid w:val="008C1747"/>
    <w:rsid w:val="008C1770"/>
    <w:rsid w:val="008C1871"/>
    <w:rsid w:val="008C1981"/>
    <w:rsid w:val="008C1A3F"/>
    <w:rsid w:val="008C1A4E"/>
    <w:rsid w:val="008C1BF8"/>
    <w:rsid w:val="008C1F3E"/>
    <w:rsid w:val="008C1F5F"/>
    <w:rsid w:val="008C2281"/>
    <w:rsid w:val="008C22FA"/>
    <w:rsid w:val="008C2333"/>
    <w:rsid w:val="008C24B5"/>
    <w:rsid w:val="008C2B38"/>
    <w:rsid w:val="008C2B3C"/>
    <w:rsid w:val="008C2C76"/>
    <w:rsid w:val="008C2E61"/>
    <w:rsid w:val="008C2EC7"/>
    <w:rsid w:val="008C3041"/>
    <w:rsid w:val="008C3080"/>
    <w:rsid w:val="008C31AA"/>
    <w:rsid w:val="008C324F"/>
    <w:rsid w:val="008C358D"/>
    <w:rsid w:val="008C35B2"/>
    <w:rsid w:val="008C3B93"/>
    <w:rsid w:val="008C3BE2"/>
    <w:rsid w:val="008C3C47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2EE"/>
    <w:rsid w:val="008C53F4"/>
    <w:rsid w:val="008C5442"/>
    <w:rsid w:val="008C5693"/>
    <w:rsid w:val="008C57A5"/>
    <w:rsid w:val="008C5D4A"/>
    <w:rsid w:val="008C5D69"/>
    <w:rsid w:val="008C60EC"/>
    <w:rsid w:val="008C6167"/>
    <w:rsid w:val="008C649F"/>
    <w:rsid w:val="008C64F9"/>
    <w:rsid w:val="008C6723"/>
    <w:rsid w:val="008C6A7B"/>
    <w:rsid w:val="008C7294"/>
    <w:rsid w:val="008C75BD"/>
    <w:rsid w:val="008C75D7"/>
    <w:rsid w:val="008C77E7"/>
    <w:rsid w:val="008C77F2"/>
    <w:rsid w:val="008C7891"/>
    <w:rsid w:val="008C789D"/>
    <w:rsid w:val="008C7B63"/>
    <w:rsid w:val="008C7C6A"/>
    <w:rsid w:val="008C7FE5"/>
    <w:rsid w:val="008D0567"/>
    <w:rsid w:val="008D07A7"/>
    <w:rsid w:val="008D088D"/>
    <w:rsid w:val="008D0AF3"/>
    <w:rsid w:val="008D0D82"/>
    <w:rsid w:val="008D0EB0"/>
    <w:rsid w:val="008D1280"/>
    <w:rsid w:val="008D12EF"/>
    <w:rsid w:val="008D1326"/>
    <w:rsid w:val="008D14A1"/>
    <w:rsid w:val="008D14F6"/>
    <w:rsid w:val="008D1711"/>
    <w:rsid w:val="008D1864"/>
    <w:rsid w:val="008D18C1"/>
    <w:rsid w:val="008D1A4F"/>
    <w:rsid w:val="008D1E36"/>
    <w:rsid w:val="008D1EC3"/>
    <w:rsid w:val="008D1F66"/>
    <w:rsid w:val="008D22D7"/>
    <w:rsid w:val="008D2413"/>
    <w:rsid w:val="008D2447"/>
    <w:rsid w:val="008D2494"/>
    <w:rsid w:val="008D255B"/>
    <w:rsid w:val="008D255D"/>
    <w:rsid w:val="008D2572"/>
    <w:rsid w:val="008D257F"/>
    <w:rsid w:val="008D2679"/>
    <w:rsid w:val="008D2790"/>
    <w:rsid w:val="008D2B84"/>
    <w:rsid w:val="008D2C75"/>
    <w:rsid w:val="008D2C9F"/>
    <w:rsid w:val="008D2E3F"/>
    <w:rsid w:val="008D2F4D"/>
    <w:rsid w:val="008D3050"/>
    <w:rsid w:val="008D34E1"/>
    <w:rsid w:val="008D361E"/>
    <w:rsid w:val="008D3A68"/>
    <w:rsid w:val="008D3B63"/>
    <w:rsid w:val="008D3C0A"/>
    <w:rsid w:val="008D3EE7"/>
    <w:rsid w:val="008D3F53"/>
    <w:rsid w:val="008D4355"/>
    <w:rsid w:val="008D45D2"/>
    <w:rsid w:val="008D460A"/>
    <w:rsid w:val="008D4B21"/>
    <w:rsid w:val="008D4C16"/>
    <w:rsid w:val="008D4D15"/>
    <w:rsid w:val="008D5058"/>
    <w:rsid w:val="008D5120"/>
    <w:rsid w:val="008D5182"/>
    <w:rsid w:val="008D53A1"/>
    <w:rsid w:val="008D563D"/>
    <w:rsid w:val="008D573D"/>
    <w:rsid w:val="008D5763"/>
    <w:rsid w:val="008D58FC"/>
    <w:rsid w:val="008D5CF0"/>
    <w:rsid w:val="008D5FC0"/>
    <w:rsid w:val="008D621D"/>
    <w:rsid w:val="008D627D"/>
    <w:rsid w:val="008D6483"/>
    <w:rsid w:val="008D64AB"/>
    <w:rsid w:val="008D6573"/>
    <w:rsid w:val="008D668E"/>
    <w:rsid w:val="008D6D76"/>
    <w:rsid w:val="008D6F50"/>
    <w:rsid w:val="008D7339"/>
    <w:rsid w:val="008D75F3"/>
    <w:rsid w:val="008D768A"/>
    <w:rsid w:val="008D7738"/>
    <w:rsid w:val="008D77EF"/>
    <w:rsid w:val="008D7963"/>
    <w:rsid w:val="008D796B"/>
    <w:rsid w:val="008D799A"/>
    <w:rsid w:val="008D7A61"/>
    <w:rsid w:val="008D7E17"/>
    <w:rsid w:val="008D7FFC"/>
    <w:rsid w:val="008E000B"/>
    <w:rsid w:val="008E0202"/>
    <w:rsid w:val="008E026A"/>
    <w:rsid w:val="008E03DB"/>
    <w:rsid w:val="008E053A"/>
    <w:rsid w:val="008E05EA"/>
    <w:rsid w:val="008E0B1D"/>
    <w:rsid w:val="008E0BE6"/>
    <w:rsid w:val="008E0E67"/>
    <w:rsid w:val="008E0EB4"/>
    <w:rsid w:val="008E0FA9"/>
    <w:rsid w:val="008E119A"/>
    <w:rsid w:val="008E1392"/>
    <w:rsid w:val="008E1622"/>
    <w:rsid w:val="008E18D1"/>
    <w:rsid w:val="008E1971"/>
    <w:rsid w:val="008E1E6F"/>
    <w:rsid w:val="008E1E79"/>
    <w:rsid w:val="008E1FDB"/>
    <w:rsid w:val="008E21E0"/>
    <w:rsid w:val="008E2378"/>
    <w:rsid w:val="008E241A"/>
    <w:rsid w:val="008E2434"/>
    <w:rsid w:val="008E2843"/>
    <w:rsid w:val="008E2A62"/>
    <w:rsid w:val="008E2A76"/>
    <w:rsid w:val="008E2C33"/>
    <w:rsid w:val="008E2E5F"/>
    <w:rsid w:val="008E2E93"/>
    <w:rsid w:val="008E2F9B"/>
    <w:rsid w:val="008E30D2"/>
    <w:rsid w:val="008E314B"/>
    <w:rsid w:val="008E320C"/>
    <w:rsid w:val="008E349A"/>
    <w:rsid w:val="008E34F6"/>
    <w:rsid w:val="008E36B3"/>
    <w:rsid w:val="008E36B8"/>
    <w:rsid w:val="008E3820"/>
    <w:rsid w:val="008E3A12"/>
    <w:rsid w:val="008E3E10"/>
    <w:rsid w:val="008E3F63"/>
    <w:rsid w:val="008E40D6"/>
    <w:rsid w:val="008E416A"/>
    <w:rsid w:val="008E4223"/>
    <w:rsid w:val="008E42FE"/>
    <w:rsid w:val="008E4445"/>
    <w:rsid w:val="008E44EC"/>
    <w:rsid w:val="008E456A"/>
    <w:rsid w:val="008E45BE"/>
    <w:rsid w:val="008E45CC"/>
    <w:rsid w:val="008E4664"/>
    <w:rsid w:val="008E48F3"/>
    <w:rsid w:val="008E493A"/>
    <w:rsid w:val="008E4A70"/>
    <w:rsid w:val="008E4ACD"/>
    <w:rsid w:val="008E4B30"/>
    <w:rsid w:val="008E4C5E"/>
    <w:rsid w:val="008E4ED0"/>
    <w:rsid w:val="008E4ED5"/>
    <w:rsid w:val="008E4FCE"/>
    <w:rsid w:val="008E51A9"/>
    <w:rsid w:val="008E528B"/>
    <w:rsid w:val="008E5321"/>
    <w:rsid w:val="008E5425"/>
    <w:rsid w:val="008E549A"/>
    <w:rsid w:val="008E55D3"/>
    <w:rsid w:val="008E55E3"/>
    <w:rsid w:val="008E5751"/>
    <w:rsid w:val="008E58D7"/>
    <w:rsid w:val="008E5B14"/>
    <w:rsid w:val="008E5B8A"/>
    <w:rsid w:val="008E5CD9"/>
    <w:rsid w:val="008E5F3D"/>
    <w:rsid w:val="008E5F40"/>
    <w:rsid w:val="008E6067"/>
    <w:rsid w:val="008E6459"/>
    <w:rsid w:val="008E66BE"/>
    <w:rsid w:val="008E6B25"/>
    <w:rsid w:val="008E6B45"/>
    <w:rsid w:val="008E6B84"/>
    <w:rsid w:val="008E6CB6"/>
    <w:rsid w:val="008E6CFA"/>
    <w:rsid w:val="008E6DF1"/>
    <w:rsid w:val="008E6F79"/>
    <w:rsid w:val="008E7098"/>
    <w:rsid w:val="008E739A"/>
    <w:rsid w:val="008E74B0"/>
    <w:rsid w:val="008E7674"/>
    <w:rsid w:val="008E773A"/>
    <w:rsid w:val="008F0099"/>
    <w:rsid w:val="008F02B1"/>
    <w:rsid w:val="008F07A2"/>
    <w:rsid w:val="008F07D0"/>
    <w:rsid w:val="008F0962"/>
    <w:rsid w:val="008F0A11"/>
    <w:rsid w:val="008F0CDC"/>
    <w:rsid w:val="008F0DA2"/>
    <w:rsid w:val="008F0F3F"/>
    <w:rsid w:val="008F11F7"/>
    <w:rsid w:val="008F120E"/>
    <w:rsid w:val="008F131F"/>
    <w:rsid w:val="008F1671"/>
    <w:rsid w:val="008F17B3"/>
    <w:rsid w:val="008F18ED"/>
    <w:rsid w:val="008F1AF8"/>
    <w:rsid w:val="008F1C0E"/>
    <w:rsid w:val="008F2114"/>
    <w:rsid w:val="008F2240"/>
    <w:rsid w:val="008F2391"/>
    <w:rsid w:val="008F2493"/>
    <w:rsid w:val="008F24AA"/>
    <w:rsid w:val="008F269A"/>
    <w:rsid w:val="008F27F8"/>
    <w:rsid w:val="008F283C"/>
    <w:rsid w:val="008F286C"/>
    <w:rsid w:val="008F28E2"/>
    <w:rsid w:val="008F2A92"/>
    <w:rsid w:val="008F2ABB"/>
    <w:rsid w:val="008F2AF5"/>
    <w:rsid w:val="008F2B95"/>
    <w:rsid w:val="008F2CE7"/>
    <w:rsid w:val="008F308B"/>
    <w:rsid w:val="008F3141"/>
    <w:rsid w:val="008F33D1"/>
    <w:rsid w:val="008F340C"/>
    <w:rsid w:val="008F355E"/>
    <w:rsid w:val="008F36E7"/>
    <w:rsid w:val="008F3783"/>
    <w:rsid w:val="008F3792"/>
    <w:rsid w:val="008F39C8"/>
    <w:rsid w:val="008F3A41"/>
    <w:rsid w:val="008F3D0D"/>
    <w:rsid w:val="008F40A3"/>
    <w:rsid w:val="008F435E"/>
    <w:rsid w:val="008F4362"/>
    <w:rsid w:val="008F47B8"/>
    <w:rsid w:val="008F4A84"/>
    <w:rsid w:val="008F4C65"/>
    <w:rsid w:val="008F4F59"/>
    <w:rsid w:val="008F50D4"/>
    <w:rsid w:val="008F5765"/>
    <w:rsid w:val="008F5810"/>
    <w:rsid w:val="008F58EE"/>
    <w:rsid w:val="008F5BFD"/>
    <w:rsid w:val="008F5D46"/>
    <w:rsid w:val="008F6302"/>
    <w:rsid w:val="008F670D"/>
    <w:rsid w:val="008F6742"/>
    <w:rsid w:val="008F6802"/>
    <w:rsid w:val="008F68C9"/>
    <w:rsid w:val="008F6A6E"/>
    <w:rsid w:val="008F6ACD"/>
    <w:rsid w:val="008F6BB1"/>
    <w:rsid w:val="008F6E3E"/>
    <w:rsid w:val="008F7379"/>
    <w:rsid w:val="008F76A4"/>
    <w:rsid w:val="008F7945"/>
    <w:rsid w:val="008F7A06"/>
    <w:rsid w:val="008F7D19"/>
    <w:rsid w:val="008F7F26"/>
    <w:rsid w:val="009000D0"/>
    <w:rsid w:val="00900350"/>
    <w:rsid w:val="00900603"/>
    <w:rsid w:val="00900608"/>
    <w:rsid w:val="00900637"/>
    <w:rsid w:val="00900731"/>
    <w:rsid w:val="00900A66"/>
    <w:rsid w:val="00900B17"/>
    <w:rsid w:val="00900B48"/>
    <w:rsid w:val="00900BB9"/>
    <w:rsid w:val="00900C5D"/>
    <w:rsid w:val="00900C7F"/>
    <w:rsid w:val="00900E2B"/>
    <w:rsid w:val="0090101E"/>
    <w:rsid w:val="00901259"/>
    <w:rsid w:val="00901260"/>
    <w:rsid w:val="00901318"/>
    <w:rsid w:val="009013BD"/>
    <w:rsid w:val="009014DB"/>
    <w:rsid w:val="00901543"/>
    <w:rsid w:val="00901604"/>
    <w:rsid w:val="0090173F"/>
    <w:rsid w:val="00901781"/>
    <w:rsid w:val="009018A1"/>
    <w:rsid w:val="009018C7"/>
    <w:rsid w:val="00901A1D"/>
    <w:rsid w:val="00901B7F"/>
    <w:rsid w:val="00901EF9"/>
    <w:rsid w:val="0090227B"/>
    <w:rsid w:val="009027A9"/>
    <w:rsid w:val="0090283F"/>
    <w:rsid w:val="00902A20"/>
    <w:rsid w:val="00902BA3"/>
    <w:rsid w:val="00902BEA"/>
    <w:rsid w:val="00902C92"/>
    <w:rsid w:val="00902D4D"/>
    <w:rsid w:val="00902E5D"/>
    <w:rsid w:val="00902E5F"/>
    <w:rsid w:val="00902EB9"/>
    <w:rsid w:val="00902FD1"/>
    <w:rsid w:val="00902FF1"/>
    <w:rsid w:val="00903060"/>
    <w:rsid w:val="00903126"/>
    <w:rsid w:val="00903629"/>
    <w:rsid w:val="009036D0"/>
    <w:rsid w:val="0090378C"/>
    <w:rsid w:val="009037D2"/>
    <w:rsid w:val="00903844"/>
    <w:rsid w:val="00903949"/>
    <w:rsid w:val="009039ED"/>
    <w:rsid w:val="00903B00"/>
    <w:rsid w:val="00903C7A"/>
    <w:rsid w:val="00903E52"/>
    <w:rsid w:val="00903EF7"/>
    <w:rsid w:val="00903F92"/>
    <w:rsid w:val="009040AA"/>
    <w:rsid w:val="00904308"/>
    <w:rsid w:val="00904475"/>
    <w:rsid w:val="009047D8"/>
    <w:rsid w:val="009047F5"/>
    <w:rsid w:val="009048DC"/>
    <w:rsid w:val="009049D8"/>
    <w:rsid w:val="00904BFE"/>
    <w:rsid w:val="00904EDA"/>
    <w:rsid w:val="00905251"/>
    <w:rsid w:val="00905896"/>
    <w:rsid w:val="00905A15"/>
    <w:rsid w:val="00905B42"/>
    <w:rsid w:val="00905B72"/>
    <w:rsid w:val="00905C01"/>
    <w:rsid w:val="00905D02"/>
    <w:rsid w:val="00905ED6"/>
    <w:rsid w:val="00905EED"/>
    <w:rsid w:val="00905F50"/>
    <w:rsid w:val="00905F94"/>
    <w:rsid w:val="00905FB7"/>
    <w:rsid w:val="0090605A"/>
    <w:rsid w:val="009060DE"/>
    <w:rsid w:val="009061F5"/>
    <w:rsid w:val="0090650F"/>
    <w:rsid w:val="0090677B"/>
    <w:rsid w:val="00906805"/>
    <w:rsid w:val="00906826"/>
    <w:rsid w:val="00906BCA"/>
    <w:rsid w:val="00906F95"/>
    <w:rsid w:val="00906F96"/>
    <w:rsid w:val="009071E7"/>
    <w:rsid w:val="00907270"/>
    <w:rsid w:val="0090730D"/>
    <w:rsid w:val="0090757A"/>
    <w:rsid w:val="009076C8"/>
    <w:rsid w:val="00910372"/>
    <w:rsid w:val="0091059F"/>
    <w:rsid w:val="0091067A"/>
    <w:rsid w:val="009107BF"/>
    <w:rsid w:val="00910AEB"/>
    <w:rsid w:val="00910CD6"/>
    <w:rsid w:val="00910D9D"/>
    <w:rsid w:val="00910EBA"/>
    <w:rsid w:val="00910F37"/>
    <w:rsid w:val="009110E9"/>
    <w:rsid w:val="009111D9"/>
    <w:rsid w:val="00911256"/>
    <w:rsid w:val="00911707"/>
    <w:rsid w:val="009117F9"/>
    <w:rsid w:val="0091196C"/>
    <w:rsid w:val="00911A99"/>
    <w:rsid w:val="00911B56"/>
    <w:rsid w:val="00911CA7"/>
    <w:rsid w:val="00912014"/>
    <w:rsid w:val="00912087"/>
    <w:rsid w:val="009121D7"/>
    <w:rsid w:val="00912213"/>
    <w:rsid w:val="0091238B"/>
    <w:rsid w:val="009123A6"/>
    <w:rsid w:val="009123DC"/>
    <w:rsid w:val="00912699"/>
    <w:rsid w:val="00912771"/>
    <w:rsid w:val="00912A0A"/>
    <w:rsid w:val="00912A22"/>
    <w:rsid w:val="00912A2C"/>
    <w:rsid w:val="00912CA9"/>
    <w:rsid w:val="00912E4A"/>
    <w:rsid w:val="00912E5B"/>
    <w:rsid w:val="0091305F"/>
    <w:rsid w:val="00913063"/>
    <w:rsid w:val="0091316F"/>
    <w:rsid w:val="009131BE"/>
    <w:rsid w:val="009131C5"/>
    <w:rsid w:val="0091334A"/>
    <w:rsid w:val="0091366A"/>
    <w:rsid w:val="009137D6"/>
    <w:rsid w:val="009138A7"/>
    <w:rsid w:val="009138F6"/>
    <w:rsid w:val="009139DF"/>
    <w:rsid w:val="009139E4"/>
    <w:rsid w:val="00913AFD"/>
    <w:rsid w:val="00913BDD"/>
    <w:rsid w:val="00913CD2"/>
    <w:rsid w:val="00913FC5"/>
    <w:rsid w:val="00914169"/>
    <w:rsid w:val="009141AD"/>
    <w:rsid w:val="009141F6"/>
    <w:rsid w:val="009142B3"/>
    <w:rsid w:val="009142BD"/>
    <w:rsid w:val="00914D5E"/>
    <w:rsid w:val="00915113"/>
    <w:rsid w:val="00915774"/>
    <w:rsid w:val="00915811"/>
    <w:rsid w:val="00915924"/>
    <w:rsid w:val="009159C8"/>
    <w:rsid w:val="00915A0F"/>
    <w:rsid w:val="00915A76"/>
    <w:rsid w:val="00915C81"/>
    <w:rsid w:val="00915D67"/>
    <w:rsid w:val="00915DC6"/>
    <w:rsid w:val="00915DFB"/>
    <w:rsid w:val="009161F9"/>
    <w:rsid w:val="0091621A"/>
    <w:rsid w:val="00916450"/>
    <w:rsid w:val="009164A5"/>
    <w:rsid w:val="0091650B"/>
    <w:rsid w:val="009166DD"/>
    <w:rsid w:val="009169B5"/>
    <w:rsid w:val="00916C99"/>
    <w:rsid w:val="00916EFD"/>
    <w:rsid w:val="00917046"/>
    <w:rsid w:val="0091732A"/>
    <w:rsid w:val="00917400"/>
    <w:rsid w:val="00917423"/>
    <w:rsid w:val="00917444"/>
    <w:rsid w:val="00917466"/>
    <w:rsid w:val="009174A8"/>
    <w:rsid w:val="00917863"/>
    <w:rsid w:val="009178EE"/>
    <w:rsid w:val="00917997"/>
    <w:rsid w:val="00917C75"/>
    <w:rsid w:val="00917CD0"/>
    <w:rsid w:val="00917D3F"/>
    <w:rsid w:val="009200BC"/>
    <w:rsid w:val="00920339"/>
    <w:rsid w:val="00920601"/>
    <w:rsid w:val="009206E8"/>
    <w:rsid w:val="009206F3"/>
    <w:rsid w:val="0092094C"/>
    <w:rsid w:val="00920B66"/>
    <w:rsid w:val="00920CCC"/>
    <w:rsid w:val="00920D02"/>
    <w:rsid w:val="00920DB6"/>
    <w:rsid w:val="00920DC4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71D"/>
    <w:rsid w:val="009218F3"/>
    <w:rsid w:val="00921994"/>
    <w:rsid w:val="00921FA6"/>
    <w:rsid w:val="00922342"/>
    <w:rsid w:val="00922480"/>
    <w:rsid w:val="00922762"/>
    <w:rsid w:val="0092297D"/>
    <w:rsid w:val="00922C55"/>
    <w:rsid w:val="00922CA4"/>
    <w:rsid w:val="00922CC3"/>
    <w:rsid w:val="00922DA5"/>
    <w:rsid w:val="00922DDD"/>
    <w:rsid w:val="00922F6A"/>
    <w:rsid w:val="00922F7F"/>
    <w:rsid w:val="00923386"/>
    <w:rsid w:val="00923396"/>
    <w:rsid w:val="00923431"/>
    <w:rsid w:val="009234E7"/>
    <w:rsid w:val="0092357C"/>
    <w:rsid w:val="009235B8"/>
    <w:rsid w:val="009235F2"/>
    <w:rsid w:val="00923610"/>
    <w:rsid w:val="00923933"/>
    <w:rsid w:val="00923A42"/>
    <w:rsid w:val="00923C9C"/>
    <w:rsid w:val="00923D3B"/>
    <w:rsid w:val="00923D7E"/>
    <w:rsid w:val="00923EB2"/>
    <w:rsid w:val="009241EE"/>
    <w:rsid w:val="00924706"/>
    <w:rsid w:val="00924A90"/>
    <w:rsid w:val="00924B3B"/>
    <w:rsid w:val="00924B65"/>
    <w:rsid w:val="00924D06"/>
    <w:rsid w:val="00924D2B"/>
    <w:rsid w:val="00924F08"/>
    <w:rsid w:val="00924FC8"/>
    <w:rsid w:val="0092504A"/>
    <w:rsid w:val="0092523C"/>
    <w:rsid w:val="00925261"/>
    <w:rsid w:val="009252E2"/>
    <w:rsid w:val="00925452"/>
    <w:rsid w:val="00925509"/>
    <w:rsid w:val="009255AF"/>
    <w:rsid w:val="009258FC"/>
    <w:rsid w:val="00925AA0"/>
    <w:rsid w:val="00925B7F"/>
    <w:rsid w:val="00925C6A"/>
    <w:rsid w:val="00925E5D"/>
    <w:rsid w:val="009261FB"/>
    <w:rsid w:val="009265A7"/>
    <w:rsid w:val="009266AE"/>
    <w:rsid w:val="00926A6B"/>
    <w:rsid w:val="00926B10"/>
    <w:rsid w:val="00926C36"/>
    <w:rsid w:val="00926C70"/>
    <w:rsid w:val="00926C74"/>
    <w:rsid w:val="00926C9D"/>
    <w:rsid w:val="00926CB3"/>
    <w:rsid w:val="00926CDE"/>
    <w:rsid w:val="00926D76"/>
    <w:rsid w:val="00926E03"/>
    <w:rsid w:val="00926E7C"/>
    <w:rsid w:val="00927023"/>
    <w:rsid w:val="00927105"/>
    <w:rsid w:val="009272B3"/>
    <w:rsid w:val="009272E4"/>
    <w:rsid w:val="0092744B"/>
    <w:rsid w:val="0092787B"/>
    <w:rsid w:val="00927FFE"/>
    <w:rsid w:val="00930069"/>
    <w:rsid w:val="0093024C"/>
    <w:rsid w:val="009302C5"/>
    <w:rsid w:val="00930348"/>
    <w:rsid w:val="00930424"/>
    <w:rsid w:val="0093060D"/>
    <w:rsid w:val="0093075E"/>
    <w:rsid w:val="009307B6"/>
    <w:rsid w:val="00930915"/>
    <w:rsid w:val="00930B39"/>
    <w:rsid w:val="00930B3D"/>
    <w:rsid w:val="00930D03"/>
    <w:rsid w:val="00930D3A"/>
    <w:rsid w:val="00931160"/>
    <w:rsid w:val="009311C3"/>
    <w:rsid w:val="009312A8"/>
    <w:rsid w:val="009312EC"/>
    <w:rsid w:val="009312ED"/>
    <w:rsid w:val="0093137A"/>
    <w:rsid w:val="0093143A"/>
    <w:rsid w:val="0093149A"/>
    <w:rsid w:val="009314C1"/>
    <w:rsid w:val="009316A3"/>
    <w:rsid w:val="009316A7"/>
    <w:rsid w:val="00931773"/>
    <w:rsid w:val="00931A87"/>
    <w:rsid w:val="00932479"/>
    <w:rsid w:val="00932528"/>
    <w:rsid w:val="00932571"/>
    <w:rsid w:val="00932600"/>
    <w:rsid w:val="009326A5"/>
    <w:rsid w:val="00932907"/>
    <w:rsid w:val="00932978"/>
    <w:rsid w:val="00932984"/>
    <w:rsid w:val="00932B54"/>
    <w:rsid w:val="00932BBC"/>
    <w:rsid w:val="00932C14"/>
    <w:rsid w:val="00932C1D"/>
    <w:rsid w:val="00932CB1"/>
    <w:rsid w:val="00932CED"/>
    <w:rsid w:val="00932FED"/>
    <w:rsid w:val="00933117"/>
    <w:rsid w:val="009331AE"/>
    <w:rsid w:val="00933200"/>
    <w:rsid w:val="00933325"/>
    <w:rsid w:val="0093335B"/>
    <w:rsid w:val="009333AF"/>
    <w:rsid w:val="00933416"/>
    <w:rsid w:val="00933504"/>
    <w:rsid w:val="009338DD"/>
    <w:rsid w:val="00933AD8"/>
    <w:rsid w:val="00933C9F"/>
    <w:rsid w:val="00933D99"/>
    <w:rsid w:val="00933F3D"/>
    <w:rsid w:val="00934290"/>
    <w:rsid w:val="0093446C"/>
    <w:rsid w:val="00934498"/>
    <w:rsid w:val="00934641"/>
    <w:rsid w:val="0093468A"/>
    <w:rsid w:val="009346EB"/>
    <w:rsid w:val="00934DDF"/>
    <w:rsid w:val="00934E1E"/>
    <w:rsid w:val="00935038"/>
    <w:rsid w:val="009353AF"/>
    <w:rsid w:val="00935510"/>
    <w:rsid w:val="0093551C"/>
    <w:rsid w:val="009355DA"/>
    <w:rsid w:val="009358F2"/>
    <w:rsid w:val="00935B1C"/>
    <w:rsid w:val="00935D0C"/>
    <w:rsid w:val="00935E96"/>
    <w:rsid w:val="00936219"/>
    <w:rsid w:val="00936434"/>
    <w:rsid w:val="0093649D"/>
    <w:rsid w:val="0093652C"/>
    <w:rsid w:val="009365AE"/>
    <w:rsid w:val="0093669E"/>
    <w:rsid w:val="0093698D"/>
    <w:rsid w:val="00936A18"/>
    <w:rsid w:val="00937010"/>
    <w:rsid w:val="009370FA"/>
    <w:rsid w:val="0093748F"/>
    <w:rsid w:val="009375EF"/>
    <w:rsid w:val="0093764B"/>
    <w:rsid w:val="009376CF"/>
    <w:rsid w:val="009377AE"/>
    <w:rsid w:val="00937851"/>
    <w:rsid w:val="009379A8"/>
    <w:rsid w:val="00937CD1"/>
    <w:rsid w:val="00937DC2"/>
    <w:rsid w:val="00937EC7"/>
    <w:rsid w:val="00937EFA"/>
    <w:rsid w:val="009400B4"/>
    <w:rsid w:val="009402DC"/>
    <w:rsid w:val="009402F7"/>
    <w:rsid w:val="00940389"/>
    <w:rsid w:val="009403B9"/>
    <w:rsid w:val="009404F5"/>
    <w:rsid w:val="0094081A"/>
    <w:rsid w:val="009408E0"/>
    <w:rsid w:val="00940928"/>
    <w:rsid w:val="00940A10"/>
    <w:rsid w:val="00940C1D"/>
    <w:rsid w:val="00940D2C"/>
    <w:rsid w:val="009410B6"/>
    <w:rsid w:val="0094139F"/>
    <w:rsid w:val="009413F4"/>
    <w:rsid w:val="0094157B"/>
    <w:rsid w:val="00941607"/>
    <w:rsid w:val="00941844"/>
    <w:rsid w:val="00941895"/>
    <w:rsid w:val="009418A2"/>
    <w:rsid w:val="00941D4C"/>
    <w:rsid w:val="00941D5C"/>
    <w:rsid w:val="00941DA2"/>
    <w:rsid w:val="00941E94"/>
    <w:rsid w:val="009421C0"/>
    <w:rsid w:val="009424C4"/>
    <w:rsid w:val="0094255A"/>
    <w:rsid w:val="00942791"/>
    <w:rsid w:val="009428E4"/>
    <w:rsid w:val="00942A4F"/>
    <w:rsid w:val="00942A92"/>
    <w:rsid w:val="00942DBC"/>
    <w:rsid w:val="00942E4C"/>
    <w:rsid w:val="00942E56"/>
    <w:rsid w:val="009430A1"/>
    <w:rsid w:val="009430BB"/>
    <w:rsid w:val="009430F9"/>
    <w:rsid w:val="0094328E"/>
    <w:rsid w:val="009433CF"/>
    <w:rsid w:val="00943486"/>
    <w:rsid w:val="00943567"/>
    <w:rsid w:val="00943785"/>
    <w:rsid w:val="00943796"/>
    <w:rsid w:val="00943E0A"/>
    <w:rsid w:val="00943E42"/>
    <w:rsid w:val="00943EFE"/>
    <w:rsid w:val="009441BA"/>
    <w:rsid w:val="00944365"/>
    <w:rsid w:val="0094464E"/>
    <w:rsid w:val="009446EC"/>
    <w:rsid w:val="00944864"/>
    <w:rsid w:val="00944998"/>
    <w:rsid w:val="00944BA6"/>
    <w:rsid w:val="00944C6A"/>
    <w:rsid w:val="00944CB6"/>
    <w:rsid w:val="00944EA8"/>
    <w:rsid w:val="00945087"/>
    <w:rsid w:val="009452FC"/>
    <w:rsid w:val="009453FB"/>
    <w:rsid w:val="0094548F"/>
    <w:rsid w:val="009454FE"/>
    <w:rsid w:val="0094560A"/>
    <w:rsid w:val="00945848"/>
    <w:rsid w:val="00945F8F"/>
    <w:rsid w:val="00946154"/>
    <w:rsid w:val="009461B2"/>
    <w:rsid w:val="009462D5"/>
    <w:rsid w:val="009463F7"/>
    <w:rsid w:val="0094648A"/>
    <w:rsid w:val="00946699"/>
    <w:rsid w:val="009466BB"/>
    <w:rsid w:val="0094686F"/>
    <w:rsid w:val="00946AAC"/>
    <w:rsid w:val="00946D00"/>
    <w:rsid w:val="00946D80"/>
    <w:rsid w:val="00946E87"/>
    <w:rsid w:val="00946FF1"/>
    <w:rsid w:val="0094724E"/>
    <w:rsid w:val="0094727D"/>
    <w:rsid w:val="0094776B"/>
    <w:rsid w:val="00947BCB"/>
    <w:rsid w:val="00947C98"/>
    <w:rsid w:val="0095001C"/>
    <w:rsid w:val="009501B7"/>
    <w:rsid w:val="00950484"/>
    <w:rsid w:val="009506DD"/>
    <w:rsid w:val="0095072E"/>
    <w:rsid w:val="00950938"/>
    <w:rsid w:val="009509D8"/>
    <w:rsid w:val="00950C1C"/>
    <w:rsid w:val="00950D63"/>
    <w:rsid w:val="00951061"/>
    <w:rsid w:val="00951097"/>
    <w:rsid w:val="009510CA"/>
    <w:rsid w:val="0095129E"/>
    <w:rsid w:val="009515EE"/>
    <w:rsid w:val="0095166B"/>
    <w:rsid w:val="00951708"/>
    <w:rsid w:val="00951867"/>
    <w:rsid w:val="00951B79"/>
    <w:rsid w:val="00951BC0"/>
    <w:rsid w:val="00951E88"/>
    <w:rsid w:val="009520AA"/>
    <w:rsid w:val="009520AD"/>
    <w:rsid w:val="00952135"/>
    <w:rsid w:val="009521AB"/>
    <w:rsid w:val="009522A1"/>
    <w:rsid w:val="009523BA"/>
    <w:rsid w:val="00952AF3"/>
    <w:rsid w:val="00952C4A"/>
    <w:rsid w:val="0095300E"/>
    <w:rsid w:val="009532D6"/>
    <w:rsid w:val="00953367"/>
    <w:rsid w:val="00953530"/>
    <w:rsid w:val="00953A87"/>
    <w:rsid w:val="00953D5C"/>
    <w:rsid w:val="00954621"/>
    <w:rsid w:val="00954B63"/>
    <w:rsid w:val="00954EDC"/>
    <w:rsid w:val="00954EFD"/>
    <w:rsid w:val="009550BB"/>
    <w:rsid w:val="00955330"/>
    <w:rsid w:val="00955409"/>
    <w:rsid w:val="009554B1"/>
    <w:rsid w:val="0095561F"/>
    <w:rsid w:val="00955640"/>
    <w:rsid w:val="00955759"/>
    <w:rsid w:val="0095596D"/>
    <w:rsid w:val="00955A51"/>
    <w:rsid w:val="00955DBF"/>
    <w:rsid w:val="009561BE"/>
    <w:rsid w:val="009561E4"/>
    <w:rsid w:val="00956278"/>
    <w:rsid w:val="009562E3"/>
    <w:rsid w:val="0095635B"/>
    <w:rsid w:val="00956385"/>
    <w:rsid w:val="00956434"/>
    <w:rsid w:val="0095664A"/>
    <w:rsid w:val="00956A24"/>
    <w:rsid w:val="00956ABF"/>
    <w:rsid w:val="00956AEA"/>
    <w:rsid w:val="00956B05"/>
    <w:rsid w:val="00956B1C"/>
    <w:rsid w:val="00956C85"/>
    <w:rsid w:val="00956CCB"/>
    <w:rsid w:val="00957069"/>
    <w:rsid w:val="009570AE"/>
    <w:rsid w:val="009570E4"/>
    <w:rsid w:val="0095758F"/>
    <w:rsid w:val="009576ED"/>
    <w:rsid w:val="00957772"/>
    <w:rsid w:val="00957E16"/>
    <w:rsid w:val="00957E3B"/>
    <w:rsid w:val="00957ECB"/>
    <w:rsid w:val="00960005"/>
    <w:rsid w:val="009600DB"/>
    <w:rsid w:val="0096044E"/>
    <w:rsid w:val="009605D6"/>
    <w:rsid w:val="009606F5"/>
    <w:rsid w:val="00960701"/>
    <w:rsid w:val="00960921"/>
    <w:rsid w:val="00960957"/>
    <w:rsid w:val="00960A87"/>
    <w:rsid w:val="00960C89"/>
    <w:rsid w:val="009610F0"/>
    <w:rsid w:val="009611AA"/>
    <w:rsid w:val="009612F3"/>
    <w:rsid w:val="0096151E"/>
    <w:rsid w:val="009618CD"/>
    <w:rsid w:val="00961B12"/>
    <w:rsid w:val="00961E99"/>
    <w:rsid w:val="00961FA5"/>
    <w:rsid w:val="00962196"/>
    <w:rsid w:val="009621F4"/>
    <w:rsid w:val="00962447"/>
    <w:rsid w:val="00962555"/>
    <w:rsid w:val="009626D3"/>
    <w:rsid w:val="0096283E"/>
    <w:rsid w:val="00962ADF"/>
    <w:rsid w:val="00962B9E"/>
    <w:rsid w:val="00962BA5"/>
    <w:rsid w:val="00962C34"/>
    <w:rsid w:val="00962D40"/>
    <w:rsid w:val="00962DCF"/>
    <w:rsid w:val="00962DE0"/>
    <w:rsid w:val="00962E0E"/>
    <w:rsid w:val="00962EA0"/>
    <w:rsid w:val="00962FF7"/>
    <w:rsid w:val="0096304A"/>
    <w:rsid w:val="00963086"/>
    <w:rsid w:val="009630CA"/>
    <w:rsid w:val="009632B7"/>
    <w:rsid w:val="00963300"/>
    <w:rsid w:val="009633D4"/>
    <w:rsid w:val="009634B2"/>
    <w:rsid w:val="00963534"/>
    <w:rsid w:val="00963626"/>
    <w:rsid w:val="009639A6"/>
    <w:rsid w:val="009639E5"/>
    <w:rsid w:val="00963A9D"/>
    <w:rsid w:val="00963C31"/>
    <w:rsid w:val="00963CF0"/>
    <w:rsid w:val="00963D7A"/>
    <w:rsid w:val="00963DC0"/>
    <w:rsid w:val="00963FA0"/>
    <w:rsid w:val="009642B6"/>
    <w:rsid w:val="00964342"/>
    <w:rsid w:val="009648D4"/>
    <w:rsid w:val="0096490D"/>
    <w:rsid w:val="00964939"/>
    <w:rsid w:val="00964984"/>
    <w:rsid w:val="00964B8F"/>
    <w:rsid w:val="00965239"/>
    <w:rsid w:val="009654CF"/>
    <w:rsid w:val="0096566D"/>
    <w:rsid w:val="0096567B"/>
    <w:rsid w:val="00965AA1"/>
    <w:rsid w:val="00965B1B"/>
    <w:rsid w:val="00965B22"/>
    <w:rsid w:val="00965C28"/>
    <w:rsid w:val="00965CBB"/>
    <w:rsid w:val="00965CD0"/>
    <w:rsid w:val="0096606A"/>
    <w:rsid w:val="00966277"/>
    <w:rsid w:val="0096630E"/>
    <w:rsid w:val="00966490"/>
    <w:rsid w:val="00966728"/>
    <w:rsid w:val="009667D0"/>
    <w:rsid w:val="009668CC"/>
    <w:rsid w:val="00966BEA"/>
    <w:rsid w:val="00966FC6"/>
    <w:rsid w:val="00967095"/>
    <w:rsid w:val="00967184"/>
    <w:rsid w:val="009671EA"/>
    <w:rsid w:val="009676F7"/>
    <w:rsid w:val="00967786"/>
    <w:rsid w:val="00967C11"/>
    <w:rsid w:val="00967E11"/>
    <w:rsid w:val="00970065"/>
    <w:rsid w:val="009700F7"/>
    <w:rsid w:val="00970148"/>
    <w:rsid w:val="0097064C"/>
    <w:rsid w:val="00970846"/>
    <w:rsid w:val="00970B25"/>
    <w:rsid w:val="00970D57"/>
    <w:rsid w:val="00971244"/>
    <w:rsid w:val="009716FB"/>
    <w:rsid w:val="0097170D"/>
    <w:rsid w:val="00972459"/>
    <w:rsid w:val="00972660"/>
    <w:rsid w:val="009727B6"/>
    <w:rsid w:val="0097280A"/>
    <w:rsid w:val="00972970"/>
    <w:rsid w:val="00972B01"/>
    <w:rsid w:val="00972D2C"/>
    <w:rsid w:val="00972E75"/>
    <w:rsid w:val="00972F4F"/>
    <w:rsid w:val="00972FB2"/>
    <w:rsid w:val="00973373"/>
    <w:rsid w:val="0097339E"/>
    <w:rsid w:val="009734A4"/>
    <w:rsid w:val="009734CD"/>
    <w:rsid w:val="009736B5"/>
    <w:rsid w:val="009739BA"/>
    <w:rsid w:val="00973BD2"/>
    <w:rsid w:val="0097423D"/>
    <w:rsid w:val="0097435F"/>
    <w:rsid w:val="009743A4"/>
    <w:rsid w:val="009745FA"/>
    <w:rsid w:val="00974697"/>
    <w:rsid w:val="00974EBE"/>
    <w:rsid w:val="00974EC4"/>
    <w:rsid w:val="00974F20"/>
    <w:rsid w:val="009754A8"/>
    <w:rsid w:val="0097568F"/>
    <w:rsid w:val="0097590F"/>
    <w:rsid w:val="00975BA6"/>
    <w:rsid w:val="00975BC5"/>
    <w:rsid w:val="00975D07"/>
    <w:rsid w:val="00975D3A"/>
    <w:rsid w:val="00975DB8"/>
    <w:rsid w:val="00975E02"/>
    <w:rsid w:val="00975EBD"/>
    <w:rsid w:val="00975F62"/>
    <w:rsid w:val="00976096"/>
    <w:rsid w:val="009760DD"/>
    <w:rsid w:val="009762A7"/>
    <w:rsid w:val="00976329"/>
    <w:rsid w:val="009763E1"/>
    <w:rsid w:val="009763F8"/>
    <w:rsid w:val="00976686"/>
    <w:rsid w:val="00976733"/>
    <w:rsid w:val="009769D6"/>
    <w:rsid w:val="00976ADA"/>
    <w:rsid w:val="00976C3F"/>
    <w:rsid w:val="00976D33"/>
    <w:rsid w:val="00976E8C"/>
    <w:rsid w:val="00976F19"/>
    <w:rsid w:val="00976F51"/>
    <w:rsid w:val="009770CD"/>
    <w:rsid w:val="0097723E"/>
    <w:rsid w:val="0097737C"/>
    <w:rsid w:val="009773D1"/>
    <w:rsid w:val="0097744C"/>
    <w:rsid w:val="0097756B"/>
    <w:rsid w:val="0097759C"/>
    <w:rsid w:val="00977675"/>
    <w:rsid w:val="00977A4A"/>
    <w:rsid w:val="00977BCF"/>
    <w:rsid w:val="00977C3F"/>
    <w:rsid w:val="00977D40"/>
    <w:rsid w:val="00977E48"/>
    <w:rsid w:val="00980026"/>
    <w:rsid w:val="009801F4"/>
    <w:rsid w:val="00980269"/>
    <w:rsid w:val="009802BA"/>
    <w:rsid w:val="00980442"/>
    <w:rsid w:val="0098059E"/>
    <w:rsid w:val="009807DC"/>
    <w:rsid w:val="00980969"/>
    <w:rsid w:val="009809FD"/>
    <w:rsid w:val="00980C83"/>
    <w:rsid w:val="00981012"/>
    <w:rsid w:val="009810EB"/>
    <w:rsid w:val="00981102"/>
    <w:rsid w:val="00981140"/>
    <w:rsid w:val="00981399"/>
    <w:rsid w:val="009813A7"/>
    <w:rsid w:val="009813E8"/>
    <w:rsid w:val="009814EC"/>
    <w:rsid w:val="0098150B"/>
    <w:rsid w:val="00981583"/>
    <w:rsid w:val="0098159A"/>
    <w:rsid w:val="0098191E"/>
    <w:rsid w:val="0098195C"/>
    <w:rsid w:val="00981C4B"/>
    <w:rsid w:val="00981DFA"/>
    <w:rsid w:val="00981E2D"/>
    <w:rsid w:val="009821D4"/>
    <w:rsid w:val="00982799"/>
    <w:rsid w:val="00982828"/>
    <w:rsid w:val="0098282C"/>
    <w:rsid w:val="009828BE"/>
    <w:rsid w:val="0098297E"/>
    <w:rsid w:val="009829BB"/>
    <w:rsid w:val="009829CF"/>
    <w:rsid w:val="00982A65"/>
    <w:rsid w:val="00982AB0"/>
    <w:rsid w:val="00982C0A"/>
    <w:rsid w:val="00982E45"/>
    <w:rsid w:val="00982F99"/>
    <w:rsid w:val="00983070"/>
    <w:rsid w:val="009832BD"/>
    <w:rsid w:val="009837B4"/>
    <w:rsid w:val="009837F1"/>
    <w:rsid w:val="009839B6"/>
    <w:rsid w:val="00983ACB"/>
    <w:rsid w:val="00983AD0"/>
    <w:rsid w:val="00983B19"/>
    <w:rsid w:val="00983FAC"/>
    <w:rsid w:val="0098409C"/>
    <w:rsid w:val="00984248"/>
    <w:rsid w:val="0098445C"/>
    <w:rsid w:val="009845AB"/>
    <w:rsid w:val="00984872"/>
    <w:rsid w:val="00984B5B"/>
    <w:rsid w:val="00984BBF"/>
    <w:rsid w:val="00984CA0"/>
    <w:rsid w:val="00984CA5"/>
    <w:rsid w:val="00984DA4"/>
    <w:rsid w:val="00984E10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BF8"/>
    <w:rsid w:val="00985F6E"/>
    <w:rsid w:val="00985FA8"/>
    <w:rsid w:val="00985FD5"/>
    <w:rsid w:val="00986210"/>
    <w:rsid w:val="0098654D"/>
    <w:rsid w:val="00986762"/>
    <w:rsid w:val="009868C1"/>
    <w:rsid w:val="009869C5"/>
    <w:rsid w:val="00986EBE"/>
    <w:rsid w:val="0098711A"/>
    <w:rsid w:val="00987249"/>
    <w:rsid w:val="00987282"/>
    <w:rsid w:val="009874D1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A80"/>
    <w:rsid w:val="00990AE7"/>
    <w:rsid w:val="00990C28"/>
    <w:rsid w:val="00990C35"/>
    <w:rsid w:val="00990D1E"/>
    <w:rsid w:val="00990E93"/>
    <w:rsid w:val="00990FA1"/>
    <w:rsid w:val="009910CB"/>
    <w:rsid w:val="009911D5"/>
    <w:rsid w:val="00991297"/>
    <w:rsid w:val="00991432"/>
    <w:rsid w:val="00991462"/>
    <w:rsid w:val="0099146D"/>
    <w:rsid w:val="009914CF"/>
    <w:rsid w:val="0099156F"/>
    <w:rsid w:val="009916B5"/>
    <w:rsid w:val="0099199B"/>
    <w:rsid w:val="00991A40"/>
    <w:rsid w:val="00991C3E"/>
    <w:rsid w:val="00991DBC"/>
    <w:rsid w:val="00991EAA"/>
    <w:rsid w:val="00991F13"/>
    <w:rsid w:val="009926E5"/>
    <w:rsid w:val="009927E4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DDD"/>
    <w:rsid w:val="00994F15"/>
    <w:rsid w:val="00994F61"/>
    <w:rsid w:val="00995020"/>
    <w:rsid w:val="00995A6D"/>
    <w:rsid w:val="00995DE1"/>
    <w:rsid w:val="0099602F"/>
    <w:rsid w:val="009966CC"/>
    <w:rsid w:val="009969F1"/>
    <w:rsid w:val="00996C6C"/>
    <w:rsid w:val="00996D2A"/>
    <w:rsid w:val="00996E40"/>
    <w:rsid w:val="0099726C"/>
    <w:rsid w:val="00997286"/>
    <w:rsid w:val="0099733B"/>
    <w:rsid w:val="0099742A"/>
    <w:rsid w:val="009974D4"/>
    <w:rsid w:val="009976F7"/>
    <w:rsid w:val="0099773B"/>
    <w:rsid w:val="009977DF"/>
    <w:rsid w:val="00997AC7"/>
    <w:rsid w:val="00997B39"/>
    <w:rsid w:val="00997BAB"/>
    <w:rsid w:val="00997BF1"/>
    <w:rsid w:val="00997CED"/>
    <w:rsid w:val="00997DBA"/>
    <w:rsid w:val="00997DD3"/>
    <w:rsid w:val="00997DDA"/>
    <w:rsid w:val="00997E92"/>
    <w:rsid w:val="00997EB4"/>
    <w:rsid w:val="00997FCD"/>
    <w:rsid w:val="009A01F0"/>
    <w:rsid w:val="009A01F5"/>
    <w:rsid w:val="009A02FF"/>
    <w:rsid w:val="009A0493"/>
    <w:rsid w:val="009A04EF"/>
    <w:rsid w:val="009A0502"/>
    <w:rsid w:val="009A0534"/>
    <w:rsid w:val="009A0858"/>
    <w:rsid w:val="009A0A2C"/>
    <w:rsid w:val="009A0CAC"/>
    <w:rsid w:val="009A0D75"/>
    <w:rsid w:val="009A0F65"/>
    <w:rsid w:val="009A1159"/>
    <w:rsid w:val="009A1387"/>
    <w:rsid w:val="009A1493"/>
    <w:rsid w:val="009A1ADA"/>
    <w:rsid w:val="009A1C42"/>
    <w:rsid w:val="009A1C76"/>
    <w:rsid w:val="009A1D33"/>
    <w:rsid w:val="009A1DB3"/>
    <w:rsid w:val="009A1DC3"/>
    <w:rsid w:val="009A1E70"/>
    <w:rsid w:val="009A1ECC"/>
    <w:rsid w:val="009A1F5C"/>
    <w:rsid w:val="009A2063"/>
    <w:rsid w:val="009A2298"/>
    <w:rsid w:val="009A2443"/>
    <w:rsid w:val="009A26E1"/>
    <w:rsid w:val="009A2880"/>
    <w:rsid w:val="009A28E3"/>
    <w:rsid w:val="009A295B"/>
    <w:rsid w:val="009A2C6B"/>
    <w:rsid w:val="009A2C97"/>
    <w:rsid w:val="009A2FA8"/>
    <w:rsid w:val="009A304F"/>
    <w:rsid w:val="009A3237"/>
    <w:rsid w:val="009A33B3"/>
    <w:rsid w:val="009A3434"/>
    <w:rsid w:val="009A3732"/>
    <w:rsid w:val="009A3C05"/>
    <w:rsid w:val="009A3C90"/>
    <w:rsid w:val="009A3D2B"/>
    <w:rsid w:val="009A3F47"/>
    <w:rsid w:val="009A3F59"/>
    <w:rsid w:val="009A4065"/>
    <w:rsid w:val="009A41F2"/>
    <w:rsid w:val="009A43A7"/>
    <w:rsid w:val="009A446E"/>
    <w:rsid w:val="009A4523"/>
    <w:rsid w:val="009A45F9"/>
    <w:rsid w:val="009A4624"/>
    <w:rsid w:val="009A4896"/>
    <w:rsid w:val="009A4D44"/>
    <w:rsid w:val="009A4E26"/>
    <w:rsid w:val="009A53B0"/>
    <w:rsid w:val="009A53CC"/>
    <w:rsid w:val="009A54E1"/>
    <w:rsid w:val="009A5764"/>
    <w:rsid w:val="009A57F0"/>
    <w:rsid w:val="009A58F5"/>
    <w:rsid w:val="009A5ABB"/>
    <w:rsid w:val="009A5AE0"/>
    <w:rsid w:val="009A5F1E"/>
    <w:rsid w:val="009A64D9"/>
    <w:rsid w:val="009A667C"/>
    <w:rsid w:val="009A667D"/>
    <w:rsid w:val="009A678E"/>
    <w:rsid w:val="009A6C87"/>
    <w:rsid w:val="009A70A4"/>
    <w:rsid w:val="009A70F1"/>
    <w:rsid w:val="009A7331"/>
    <w:rsid w:val="009A755C"/>
    <w:rsid w:val="009A76F3"/>
    <w:rsid w:val="009A77CF"/>
    <w:rsid w:val="009A7A68"/>
    <w:rsid w:val="009A7B8C"/>
    <w:rsid w:val="009A7E70"/>
    <w:rsid w:val="009A7EAF"/>
    <w:rsid w:val="009A7EEB"/>
    <w:rsid w:val="009B0174"/>
    <w:rsid w:val="009B0418"/>
    <w:rsid w:val="009B0570"/>
    <w:rsid w:val="009B0880"/>
    <w:rsid w:val="009B08EF"/>
    <w:rsid w:val="009B097A"/>
    <w:rsid w:val="009B09E3"/>
    <w:rsid w:val="009B0D0C"/>
    <w:rsid w:val="009B12B2"/>
    <w:rsid w:val="009B146B"/>
    <w:rsid w:val="009B14E3"/>
    <w:rsid w:val="009B15DC"/>
    <w:rsid w:val="009B1600"/>
    <w:rsid w:val="009B1612"/>
    <w:rsid w:val="009B168C"/>
    <w:rsid w:val="009B16FE"/>
    <w:rsid w:val="009B187A"/>
    <w:rsid w:val="009B1AE3"/>
    <w:rsid w:val="009B1FC8"/>
    <w:rsid w:val="009B1FE2"/>
    <w:rsid w:val="009B218B"/>
    <w:rsid w:val="009B2392"/>
    <w:rsid w:val="009B24E5"/>
    <w:rsid w:val="009B26EF"/>
    <w:rsid w:val="009B27B8"/>
    <w:rsid w:val="009B2A22"/>
    <w:rsid w:val="009B2A5B"/>
    <w:rsid w:val="009B2AB7"/>
    <w:rsid w:val="009B2C12"/>
    <w:rsid w:val="009B2FDE"/>
    <w:rsid w:val="009B3346"/>
    <w:rsid w:val="009B3509"/>
    <w:rsid w:val="009B3534"/>
    <w:rsid w:val="009B36DB"/>
    <w:rsid w:val="009B37AE"/>
    <w:rsid w:val="009B37D8"/>
    <w:rsid w:val="009B38DC"/>
    <w:rsid w:val="009B3931"/>
    <w:rsid w:val="009B39DD"/>
    <w:rsid w:val="009B3C33"/>
    <w:rsid w:val="009B3CC8"/>
    <w:rsid w:val="009B3D9F"/>
    <w:rsid w:val="009B3FED"/>
    <w:rsid w:val="009B4154"/>
    <w:rsid w:val="009B41A6"/>
    <w:rsid w:val="009B43FF"/>
    <w:rsid w:val="009B44A1"/>
    <w:rsid w:val="009B450E"/>
    <w:rsid w:val="009B4660"/>
    <w:rsid w:val="009B46DF"/>
    <w:rsid w:val="009B493B"/>
    <w:rsid w:val="009B4A5F"/>
    <w:rsid w:val="009B4CBA"/>
    <w:rsid w:val="009B4DCE"/>
    <w:rsid w:val="009B4F95"/>
    <w:rsid w:val="009B500B"/>
    <w:rsid w:val="009B526E"/>
    <w:rsid w:val="009B57E4"/>
    <w:rsid w:val="009B58AB"/>
    <w:rsid w:val="009B6125"/>
    <w:rsid w:val="009B62B8"/>
    <w:rsid w:val="009B67A0"/>
    <w:rsid w:val="009B6812"/>
    <w:rsid w:val="009B69B6"/>
    <w:rsid w:val="009B6A2F"/>
    <w:rsid w:val="009B6CCC"/>
    <w:rsid w:val="009B6ECF"/>
    <w:rsid w:val="009B6FD8"/>
    <w:rsid w:val="009B7156"/>
    <w:rsid w:val="009B7303"/>
    <w:rsid w:val="009B747B"/>
    <w:rsid w:val="009B74A8"/>
    <w:rsid w:val="009B76AC"/>
    <w:rsid w:val="009B76E3"/>
    <w:rsid w:val="009B7753"/>
    <w:rsid w:val="009B78DC"/>
    <w:rsid w:val="009B7BF9"/>
    <w:rsid w:val="009B7C17"/>
    <w:rsid w:val="009B7D54"/>
    <w:rsid w:val="009B7DAD"/>
    <w:rsid w:val="009B7E00"/>
    <w:rsid w:val="009B7E42"/>
    <w:rsid w:val="009B7E7C"/>
    <w:rsid w:val="009B7E8F"/>
    <w:rsid w:val="009C0090"/>
    <w:rsid w:val="009C01DA"/>
    <w:rsid w:val="009C0215"/>
    <w:rsid w:val="009C034A"/>
    <w:rsid w:val="009C04B0"/>
    <w:rsid w:val="009C0695"/>
    <w:rsid w:val="009C0C60"/>
    <w:rsid w:val="009C0ECB"/>
    <w:rsid w:val="009C0F24"/>
    <w:rsid w:val="009C0F34"/>
    <w:rsid w:val="009C1041"/>
    <w:rsid w:val="009C1374"/>
    <w:rsid w:val="009C138F"/>
    <w:rsid w:val="009C160A"/>
    <w:rsid w:val="009C166A"/>
    <w:rsid w:val="009C1767"/>
    <w:rsid w:val="009C1BC3"/>
    <w:rsid w:val="009C1D0C"/>
    <w:rsid w:val="009C21F3"/>
    <w:rsid w:val="009C22F8"/>
    <w:rsid w:val="009C2307"/>
    <w:rsid w:val="009C2454"/>
    <w:rsid w:val="009C27FC"/>
    <w:rsid w:val="009C2B82"/>
    <w:rsid w:val="009C2C6D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97"/>
    <w:rsid w:val="009C43A1"/>
    <w:rsid w:val="009C4733"/>
    <w:rsid w:val="009C4B40"/>
    <w:rsid w:val="009C4D5D"/>
    <w:rsid w:val="009C4DB7"/>
    <w:rsid w:val="009C4DDD"/>
    <w:rsid w:val="009C5272"/>
    <w:rsid w:val="009C52BC"/>
    <w:rsid w:val="009C5842"/>
    <w:rsid w:val="009C5926"/>
    <w:rsid w:val="009C599C"/>
    <w:rsid w:val="009C5A7A"/>
    <w:rsid w:val="009C5BC9"/>
    <w:rsid w:val="009C5C3E"/>
    <w:rsid w:val="009C5D0E"/>
    <w:rsid w:val="009C6264"/>
    <w:rsid w:val="009C66E4"/>
    <w:rsid w:val="009C6D6B"/>
    <w:rsid w:val="009C6DE5"/>
    <w:rsid w:val="009C7006"/>
    <w:rsid w:val="009C7253"/>
    <w:rsid w:val="009C738E"/>
    <w:rsid w:val="009C7435"/>
    <w:rsid w:val="009C79FE"/>
    <w:rsid w:val="009C7A1C"/>
    <w:rsid w:val="009C7C83"/>
    <w:rsid w:val="009C7CF4"/>
    <w:rsid w:val="009C7DFA"/>
    <w:rsid w:val="009C7E04"/>
    <w:rsid w:val="009C7FD3"/>
    <w:rsid w:val="009C7FD8"/>
    <w:rsid w:val="009D0168"/>
    <w:rsid w:val="009D020C"/>
    <w:rsid w:val="009D024C"/>
    <w:rsid w:val="009D04AA"/>
    <w:rsid w:val="009D0652"/>
    <w:rsid w:val="009D0B02"/>
    <w:rsid w:val="009D0B8A"/>
    <w:rsid w:val="009D0BB1"/>
    <w:rsid w:val="009D0BC3"/>
    <w:rsid w:val="009D0E2A"/>
    <w:rsid w:val="009D0EF7"/>
    <w:rsid w:val="009D1053"/>
    <w:rsid w:val="009D1151"/>
    <w:rsid w:val="009D11D6"/>
    <w:rsid w:val="009D12EA"/>
    <w:rsid w:val="009D1826"/>
    <w:rsid w:val="009D1B43"/>
    <w:rsid w:val="009D1C08"/>
    <w:rsid w:val="009D2193"/>
    <w:rsid w:val="009D2433"/>
    <w:rsid w:val="009D2739"/>
    <w:rsid w:val="009D2C3E"/>
    <w:rsid w:val="009D2C77"/>
    <w:rsid w:val="009D3165"/>
    <w:rsid w:val="009D334E"/>
    <w:rsid w:val="009D33BD"/>
    <w:rsid w:val="009D346B"/>
    <w:rsid w:val="009D354D"/>
    <w:rsid w:val="009D38D2"/>
    <w:rsid w:val="009D3A03"/>
    <w:rsid w:val="009D3B8E"/>
    <w:rsid w:val="009D3D40"/>
    <w:rsid w:val="009D3F85"/>
    <w:rsid w:val="009D3FBD"/>
    <w:rsid w:val="009D41F0"/>
    <w:rsid w:val="009D42DA"/>
    <w:rsid w:val="009D455D"/>
    <w:rsid w:val="009D46DB"/>
    <w:rsid w:val="009D49D9"/>
    <w:rsid w:val="009D4B3A"/>
    <w:rsid w:val="009D51D3"/>
    <w:rsid w:val="009D548D"/>
    <w:rsid w:val="009D5618"/>
    <w:rsid w:val="009D5655"/>
    <w:rsid w:val="009D57D1"/>
    <w:rsid w:val="009D595F"/>
    <w:rsid w:val="009D596A"/>
    <w:rsid w:val="009D5ABE"/>
    <w:rsid w:val="009D5B87"/>
    <w:rsid w:val="009D5BB0"/>
    <w:rsid w:val="009D5D29"/>
    <w:rsid w:val="009D6040"/>
    <w:rsid w:val="009D61FB"/>
    <w:rsid w:val="009D6303"/>
    <w:rsid w:val="009D6482"/>
    <w:rsid w:val="009D6610"/>
    <w:rsid w:val="009D6A90"/>
    <w:rsid w:val="009D6EBE"/>
    <w:rsid w:val="009D707E"/>
    <w:rsid w:val="009D7254"/>
    <w:rsid w:val="009D730E"/>
    <w:rsid w:val="009D7570"/>
    <w:rsid w:val="009D79F5"/>
    <w:rsid w:val="009D7B10"/>
    <w:rsid w:val="009D7B15"/>
    <w:rsid w:val="009D7B2E"/>
    <w:rsid w:val="009D7E2A"/>
    <w:rsid w:val="009D7EF4"/>
    <w:rsid w:val="009D7FF8"/>
    <w:rsid w:val="009E0165"/>
    <w:rsid w:val="009E033E"/>
    <w:rsid w:val="009E08BC"/>
    <w:rsid w:val="009E0EF2"/>
    <w:rsid w:val="009E0F93"/>
    <w:rsid w:val="009E1184"/>
    <w:rsid w:val="009E1347"/>
    <w:rsid w:val="009E1401"/>
    <w:rsid w:val="009E161A"/>
    <w:rsid w:val="009E17FC"/>
    <w:rsid w:val="009E191F"/>
    <w:rsid w:val="009E1A45"/>
    <w:rsid w:val="009E1C4A"/>
    <w:rsid w:val="009E1D33"/>
    <w:rsid w:val="009E1D3D"/>
    <w:rsid w:val="009E2262"/>
    <w:rsid w:val="009E22B3"/>
    <w:rsid w:val="009E23EB"/>
    <w:rsid w:val="009E244D"/>
    <w:rsid w:val="009E2708"/>
    <w:rsid w:val="009E2716"/>
    <w:rsid w:val="009E2756"/>
    <w:rsid w:val="009E29F7"/>
    <w:rsid w:val="009E2C01"/>
    <w:rsid w:val="009E2FC7"/>
    <w:rsid w:val="009E3245"/>
    <w:rsid w:val="009E3282"/>
    <w:rsid w:val="009E3320"/>
    <w:rsid w:val="009E350B"/>
    <w:rsid w:val="009E353B"/>
    <w:rsid w:val="009E35C3"/>
    <w:rsid w:val="009E389F"/>
    <w:rsid w:val="009E38C9"/>
    <w:rsid w:val="009E3A79"/>
    <w:rsid w:val="009E3A7B"/>
    <w:rsid w:val="009E3BB1"/>
    <w:rsid w:val="009E3E50"/>
    <w:rsid w:val="009E4057"/>
    <w:rsid w:val="009E4063"/>
    <w:rsid w:val="009E43C2"/>
    <w:rsid w:val="009E4483"/>
    <w:rsid w:val="009E4577"/>
    <w:rsid w:val="009E46C4"/>
    <w:rsid w:val="009E4871"/>
    <w:rsid w:val="009E49D9"/>
    <w:rsid w:val="009E4BB8"/>
    <w:rsid w:val="009E4D16"/>
    <w:rsid w:val="009E5005"/>
    <w:rsid w:val="009E509F"/>
    <w:rsid w:val="009E51CB"/>
    <w:rsid w:val="009E5380"/>
    <w:rsid w:val="009E58CE"/>
    <w:rsid w:val="009E591A"/>
    <w:rsid w:val="009E5D7F"/>
    <w:rsid w:val="009E5E5A"/>
    <w:rsid w:val="009E5F4E"/>
    <w:rsid w:val="009E5FA5"/>
    <w:rsid w:val="009E60FD"/>
    <w:rsid w:val="009E6107"/>
    <w:rsid w:val="009E61B5"/>
    <w:rsid w:val="009E6360"/>
    <w:rsid w:val="009E63CC"/>
    <w:rsid w:val="009E63D7"/>
    <w:rsid w:val="009E63E0"/>
    <w:rsid w:val="009E661F"/>
    <w:rsid w:val="009E67A8"/>
    <w:rsid w:val="009E69FB"/>
    <w:rsid w:val="009E6BD0"/>
    <w:rsid w:val="009E6F34"/>
    <w:rsid w:val="009E7046"/>
    <w:rsid w:val="009E71FD"/>
    <w:rsid w:val="009E7389"/>
    <w:rsid w:val="009E7821"/>
    <w:rsid w:val="009E7830"/>
    <w:rsid w:val="009E7A0C"/>
    <w:rsid w:val="009E7A4D"/>
    <w:rsid w:val="009E7A6A"/>
    <w:rsid w:val="009E7D54"/>
    <w:rsid w:val="009E7F8E"/>
    <w:rsid w:val="009F0017"/>
    <w:rsid w:val="009F003B"/>
    <w:rsid w:val="009F00DE"/>
    <w:rsid w:val="009F0159"/>
    <w:rsid w:val="009F0258"/>
    <w:rsid w:val="009F03D8"/>
    <w:rsid w:val="009F03F5"/>
    <w:rsid w:val="009F0C49"/>
    <w:rsid w:val="009F0CC8"/>
    <w:rsid w:val="009F14ED"/>
    <w:rsid w:val="009F1533"/>
    <w:rsid w:val="009F1538"/>
    <w:rsid w:val="009F17BF"/>
    <w:rsid w:val="009F1A0D"/>
    <w:rsid w:val="009F1C68"/>
    <w:rsid w:val="009F1D77"/>
    <w:rsid w:val="009F1E8F"/>
    <w:rsid w:val="009F1F45"/>
    <w:rsid w:val="009F214A"/>
    <w:rsid w:val="009F222B"/>
    <w:rsid w:val="009F27FB"/>
    <w:rsid w:val="009F2835"/>
    <w:rsid w:val="009F28FE"/>
    <w:rsid w:val="009F2999"/>
    <w:rsid w:val="009F2B10"/>
    <w:rsid w:val="009F3238"/>
    <w:rsid w:val="009F3A6C"/>
    <w:rsid w:val="009F3AB8"/>
    <w:rsid w:val="009F3ABD"/>
    <w:rsid w:val="009F3BB3"/>
    <w:rsid w:val="009F3C5C"/>
    <w:rsid w:val="009F3CEC"/>
    <w:rsid w:val="009F4368"/>
    <w:rsid w:val="009F4495"/>
    <w:rsid w:val="009F45C2"/>
    <w:rsid w:val="009F465A"/>
    <w:rsid w:val="009F473A"/>
    <w:rsid w:val="009F484E"/>
    <w:rsid w:val="009F4AE5"/>
    <w:rsid w:val="009F4D58"/>
    <w:rsid w:val="009F51B1"/>
    <w:rsid w:val="009F5376"/>
    <w:rsid w:val="009F56C2"/>
    <w:rsid w:val="009F56DF"/>
    <w:rsid w:val="009F56FD"/>
    <w:rsid w:val="009F5A1E"/>
    <w:rsid w:val="009F5B36"/>
    <w:rsid w:val="009F5FD3"/>
    <w:rsid w:val="009F60C3"/>
    <w:rsid w:val="009F60E0"/>
    <w:rsid w:val="009F6230"/>
    <w:rsid w:val="009F680F"/>
    <w:rsid w:val="009F6B3B"/>
    <w:rsid w:val="009F6B51"/>
    <w:rsid w:val="009F741C"/>
    <w:rsid w:val="009F7465"/>
    <w:rsid w:val="009F74A0"/>
    <w:rsid w:val="009F75A6"/>
    <w:rsid w:val="009F79B0"/>
    <w:rsid w:val="009F79BA"/>
    <w:rsid w:val="009F7A25"/>
    <w:rsid w:val="009F7C2C"/>
    <w:rsid w:val="009F7D7A"/>
    <w:rsid w:val="009F7E66"/>
    <w:rsid w:val="009F7EA9"/>
    <w:rsid w:val="009F7FF0"/>
    <w:rsid w:val="00A001F8"/>
    <w:rsid w:val="00A0053B"/>
    <w:rsid w:val="00A00643"/>
    <w:rsid w:val="00A00710"/>
    <w:rsid w:val="00A0090D"/>
    <w:rsid w:val="00A009EB"/>
    <w:rsid w:val="00A00B6B"/>
    <w:rsid w:val="00A00C20"/>
    <w:rsid w:val="00A00CA4"/>
    <w:rsid w:val="00A00EA4"/>
    <w:rsid w:val="00A01818"/>
    <w:rsid w:val="00A018C2"/>
    <w:rsid w:val="00A01973"/>
    <w:rsid w:val="00A01C74"/>
    <w:rsid w:val="00A01F58"/>
    <w:rsid w:val="00A02136"/>
    <w:rsid w:val="00A021F0"/>
    <w:rsid w:val="00A026ED"/>
    <w:rsid w:val="00A02793"/>
    <w:rsid w:val="00A02CE6"/>
    <w:rsid w:val="00A02F25"/>
    <w:rsid w:val="00A02FB2"/>
    <w:rsid w:val="00A03005"/>
    <w:rsid w:val="00A03080"/>
    <w:rsid w:val="00A0328A"/>
    <w:rsid w:val="00A034AA"/>
    <w:rsid w:val="00A03652"/>
    <w:rsid w:val="00A0374B"/>
    <w:rsid w:val="00A039CD"/>
    <w:rsid w:val="00A03B8A"/>
    <w:rsid w:val="00A03C97"/>
    <w:rsid w:val="00A03D03"/>
    <w:rsid w:val="00A041CA"/>
    <w:rsid w:val="00A041F7"/>
    <w:rsid w:val="00A04345"/>
    <w:rsid w:val="00A044BE"/>
    <w:rsid w:val="00A046DC"/>
    <w:rsid w:val="00A0475B"/>
    <w:rsid w:val="00A04983"/>
    <w:rsid w:val="00A04A27"/>
    <w:rsid w:val="00A04A5C"/>
    <w:rsid w:val="00A04C51"/>
    <w:rsid w:val="00A04DD0"/>
    <w:rsid w:val="00A04E46"/>
    <w:rsid w:val="00A05024"/>
    <w:rsid w:val="00A0509E"/>
    <w:rsid w:val="00A050B3"/>
    <w:rsid w:val="00A050F1"/>
    <w:rsid w:val="00A052FE"/>
    <w:rsid w:val="00A05347"/>
    <w:rsid w:val="00A057AD"/>
    <w:rsid w:val="00A05A85"/>
    <w:rsid w:val="00A05BDD"/>
    <w:rsid w:val="00A05C3A"/>
    <w:rsid w:val="00A05CD0"/>
    <w:rsid w:val="00A05D64"/>
    <w:rsid w:val="00A05E4E"/>
    <w:rsid w:val="00A06068"/>
    <w:rsid w:val="00A06340"/>
    <w:rsid w:val="00A0664F"/>
    <w:rsid w:val="00A066A2"/>
    <w:rsid w:val="00A0699A"/>
    <w:rsid w:val="00A069D0"/>
    <w:rsid w:val="00A06A67"/>
    <w:rsid w:val="00A06AE2"/>
    <w:rsid w:val="00A06C7F"/>
    <w:rsid w:val="00A06CC3"/>
    <w:rsid w:val="00A06D97"/>
    <w:rsid w:val="00A06E89"/>
    <w:rsid w:val="00A06F19"/>
    <w:rsid w:val="00A077A7"/>
    <w:rsid w:val="00A078A5"/>
    <w:rsid w:val="00A078E2"/>
    <w:rsid w:val="00A07A6D"/>
    <w:rsid w:val="00A07CDD"/>
    <w:rsid w:val="00A10180"/>
    <w:rsid w:val="00A101B2"/>
    <w:rsid w:val="00A101FB"/>
    <w:rsid w:val="00A10460"/>
    <w:rsid w:val="00A10506"/>
    <w:rsid w:val="00A1057F"/>
    <w:rsid w:val="00A1065A"/>
    <w:rsid w:val="00A107DA"/>
    <w:rsid w:val="00A109B4"/>
    <w:rsid w:val="00A10AC4"/>
    <w:rsid w:val="00A10FAE"/>
    <w:rsid w:val="00A10FD9"/>
    <w:rsid w:val="00A1102A"/>
    <w:rsid w:val="00A110EE"/>
    <w:rsid w:val="00A11119"/>
    <w:rsid w:val="00A11215"/>
    <w:rsid w:val="00A11238"/>
    <w:rsid w:val="00A11277"/>
    <w:rsid w:val="00A1163C"/>
    <w:rsid w:val="00A1165A"/>
    <w:rsid w:val="00A11705"/>
    <w:rsid w:val="00A117EF"/>
    <w:rsid w:val="00A11987"/>
    <w:rsid w:val="00A11C12"/>
    <w:rsid w:val="00A11CE9"/>
    <w:rsid w:val="00A12126"/>
    <w:rsid w:val="00A12377"/>
    <w:rsid w:val="00A123C2"/>
    <w:rsid w:val="00A1247B"/>
    <w:rsid w:val="00A128C5"/>
    <w:rsid w:val="00A128E8"/>
    <w:rsid w:val="00A129A2"/>
    <w:rsid w:val="00A129FF"/>
    <w:rsid w:val="00A130EF"/>
    <w:rsid w:val="00A13122"/>
    <w:rsid w:val="00A13347"/>
    <w:rsid w:val="00A13519"/>
    <w:rsid w:val="00A13656"/>
    <w:rsid w:val="00A13A4A"/>
    <w:rsid w:val="00A13DA7"/>
    <w:rsid w:val="00A13FF1"/>
    <w:rsid w:val="00A14088"/>
    <w:rsid w:val="00A14486"/>
    <w:rsid w:val="00A144AA"/>
    <w:rsid w:val="00A147AD"/>
    <w:rsid w:val="00A1495C"/>
    <w:rsid w:val="00A14A65"/>
    <w:rsid w:val="00A14A84"/>
    <w:rsid w:val="00A14D4E"/>
    <w:rsid w:val="00A14E2B"/>
    <w:rsid w:val="00A14E83"/>
    <w:rsid w:val="00A14ED3"/>
    <w:rsid w:val="00A14F11"/>
    <w:rsid w:val="00A14F36"/>
    <w:rsid w:val="00A14FB7"/>
    <w:rsid w:val="00A15354"/>
    <w:rsid w:val="00A15840"/>
    <w:rsid w:val="00A15897"/>
    <w:rsid w:val="00A15B48"/>
    <w:rsid w:val="00A15D2C"/>
    <w:rsid w:val="00A15E72"/>
    <w:rsid w:val="00A15E97"/>
    <w:rsid w:val="00A15ECA"/>
    <w:rsid w:val="00A15F25"/>
    <w:rsid w:val="00A15FAE"/>
    <w:rsid w:val="00A15FF4"/>
    <w:rsid w:val="00A161BB"/>
    <w:rsid w:val="00A161CB"/>
    <w:rsid w:val="00A1634B"/>
    <w:rsid w:val="00A165FD"/>
    <w:rsid w:val="00A16615"/>
    <w:rsid w:val="00A16862"/>
    <w:rsid w:val="00A16867"/>
    <w:rsid w:val="00A1689A"/>
    <w:rsid w:val="00A16943"/>
    <w:rsid w:val="00A16BF7"/>
    <w:rsid w:val="00A16D44"/>
    <w:rsid w:val="00A16DBB"/>
    <w:rsid w:val="00A17081"/>
    <w:rsid w:val="00A17189"/>
    <w:rsid w:val="00A1746E"/>
    <w:rsid w:val="00A176C0"/>
    <w:rsid w:val="00A17917"/>
    <w:rsid w:val="00A1794C"/>
    <w:rsid w:val="00A17A8A"/>
    <w:rsid w:val="00A17C29"/>
    <w:rsid w:val="00A2024E"/>
    <w:rsid w:val="00A20326"/>
    <w:rsid w:val="00A203DE"/>
    <w:rsid w:val="00A205AB"/>
    <w:rsid w:val="00A207FC"/>
    <w:rsid w:val="00A2084D"/>
    <w:rsid w:val="00A20987"/>
    <w:rsid w:val="00A20C81"/>
    <w:rsid w:val="00A20CB7"/>
    <w:rsid w:val="00A20E1E"/>
    <w:rsid w:val="00A20EE2"/>
    <w:rsid w:val="00A21033"/>
    <w:rsid w:val="00A2172B"/>
    <w:rsid w:val="00A217A0"/>
    <w:rsid w:val="00A21820"/>
    <w:rsid w:val="00A219FD"/>
    <w:rsid w:val="00A21ED6"/>
    <w:rsid w:val="00A21EDD"/>
    <w:rsid w:val="00A22163"/>
    <w:rsid w:val="00A22364"/>
    <w:rsid w:val="00A223C0"/>
    <w:rsid w:val="00A225F4"/>
    <w:rsid w:val="00A22910"/>
    <w:rsid w:val="00A22AE4"/>
    <w:rsid w:val="00A22AF7"/>
    <w:rsid w:val="00A22BB2"/>
    <w:rsid w:val="00A22CB7"/>
    <w:rsid w:val="00A22E60"/>
    <w:rsid w:val="00A22EED"/>
    <w:rsid w:val="00A22F5E"/>
    <w:rsid w:val="00A22F97"/>
    <w:rsid w:val="00A232E4"/>
    <w:rsid w:val="00A23406"/>
    <w:rsid w:val="00A23463"/>
    <w:rsid w:val="00A2370E"/>
    <w:rsid w:val="00A237F0"/>
    <w:rsid w:val="00A238D6"/>
    <w:rsid w:val="00A238D7"/>
    <w:rsid w:val="00A239F2"/>
    <w:rsid w:val="00A23AC8"/>
    <w:rsid w:val="00A23C53"/>
    <w:rsid w:val="00A23EA8"/>
    <w:rsid w:val="00A23F43"/>
    <w:rsid w:val="00A24341"/>
    <w:rsid w:val="00A24431"/>
    <w:rsid w:val="00A24710"/>
    <w:rsid w:val="00A248E1"/>
    <w:rsid w:val="00A249F5"/>
    <w:rsid w:val="00A24A9F"/>
    <w:rsid w:val="00A24B98"/>
    <w:rsid w:val="00A24BC4"/>
    <w:rsid w:val="00A24C60"/>
    <w:rsid w:val="00A24CDA"/>
    <w:rsid w:val="00A24D6B"/>
    <w:rsid w:val="00A24EF3"/>
    <w:rsid w:val="00A25162"/>
    <w:rsid w:val="00A2540E"/>
    <w:rsid w:val="00A25586"/>
    <w:rsid w:val="00A2559C"/>
    <w:rsid w:val="00A25854"/>
    <w:rsid w:val="00A258D4"/>
    <w:rsid w:val="00A2599B"/>
    <w:rsid w:val="00A25A85"/>
    <w:rsid w:val="00A25C45"/>
    <w:rsid w:val="00A25C75"/>
    <w:rsid w:val="00A25DD7"/>
    <w:rsid w:val="00A25EB0"/>
    <w:rsid w:val="00A260BF"/>
    <w:rsid w:val="00A262DE"/>
    <w:rsid w:val="00A26556"/>
    <w:rsid w:val="00A26758"/>
    <w:rsid w:val="00A268B9"/>
    <w:rsid w:val="00A26A9A"/>
    <w:rsid w:val="00A26C18"/>
    <w:rsid w:val="00A26DAC"/>
    <w:rsid w:val="00A26E29"/>
    <w:rsid w:val="00A2704F"/>
    <w:rsid w:val="00A272A3"/>
    <w:rsid w:val="00A2743A"/>
    <w:rsid w:val="00A27440"/>
    <w:rsid w:val="00A27B5B"/>
    <w:rsid w:val="00A27CA0"/>
    <w:rsid w:val="00A27EF0"/>
    <w:rsid w:val="00A27FC0"/>
    <w:rsid w:val="00A3022F"/>
    <w:rsid w:val="00A3028C"/>
    <w:rsid w:val="00A304CA"/>
    <w:rsid w:val="00A30680"/>
    <w:rsid w:val="00A307AE"/>
    <w:rsid w:val="00A309AB"/>
    <w:rsid w:val="00A30AB0"/>
    <w:rsid w:val="00A31072"/>
    <w:rsid w:val="00A312DB"/>
    <w:rsid w:val="00A312FC"/>
    <w:rsid w:val="00A31314"/>
    <w:rsid w:val="00A3137E"/>
    <w:rsid w:val="00A313C8"/>
    <w:rsid w:val="00A316FA"/>
    <w:rsid w:val="00A318C8"/>
    <w:rsid w:val="00A31AA1"/>
    <w:rsid w:val="00A31D99"/>
    <w:rsid w:val="00A31DBB"/>
    <w:rsid w:val="00A32320"/>
    <w:rsid w:val="00A323E5"/>
    <w:rsid w:val="00A323F3"/>
    <w:rsid w:val="00A325B0"/>
    <w:rsid w:val="00A3296A"/>
    <w:rsid w:val="00A32C25"/>
    <w:rsid w:val="00A32ED9"/>
    <w:rsid w:val="00A32FBA"/>
    <w:rsid w:val="00A33091"/>
    <w:rsid w:val="00A3317A"/>
    <w:rsid w:val="00A33221"/>
    <w:rsid w:val="00A332D8"/>
    <w:rsid w:val="00A33464"/>
    <w:rsid w:val="00A33623"/>
    <w:rsid w:val="00A33723"/>
    <w:rsid w:val="00A33E9F"/>
    <w:rsid w:val="00A33EDC"/>
    <w:rsid w:val="00A34197"/>
    <w:rsid w:val="00A346B5"/>
    <w:rsid w:val="00A3493F"/>
    <w:rsid w:val="00A34AD9"/>
    <w:rsid w:val="00A34B42"/>
    <w:rsid w:val="00A34B46"/>
    <w:rsid w:val="00A34B81"/>
    <w:rsid w:val="00A34D14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778"/>
    <w:rsid w:val="00A36A11"/>
    <w:rsid w:val="00A36A8D"/>
    <w:rsid w:val="00A36AE0"/>
    <w:rsid w:val="00A36C75"/>
    <w:rsid w:val="00A36DCE"/>
    <w:rsid w:val="00A36DD2"/>
    <w:rsid w:val="00A36E1A"/>
    <w:rsid w:val="00A36EF7"/>
    <w:rsid w:val="00A37012"/>
    <w:rsid w:val="00A37149"/>
    <w:rsid w:val="00A37456"/>
    <w:rsid w:val="00A37486"/>
    <w:rsid w:val="00A374D2"/>
    <w:rsid w:val="00A37601"/>
    <w:rsid w:val="00A37680"/>
    <w:rsid w:val="00A376D4"/>
    <w:rsid w:val="00A376F6"/>
    <w:rsid w:val="00A3772D"/>
    <w:rsid w:val="00A3795F"/>
    <w:rsid w:val="00A37997"/>
    <w:rsid w:val="00A37C14"/>
    <w:rsid w:val="00A37CF6"/>
    <w:rsid w:val="00A37DC8"/>
    <w:rsid w:val="00A37E63"/>
    <w:rsid w:val="00A4004E"/>
    <w:rsid w:val="00A4009D"/>
    <w:rsid w:val="00A409AE"/>
    <w:rsid w:val="00A40A83"/>
    <w:rsid w:val="00A40BA3"/>
    <w:rsid w:val="00A40C09"/>
    <w:rsid w:val="00A40D56"/>
    <w:rsid w:val="00A40D6E"/>
    <w:rsid w:val="00A40EF6"/>
    <w:rsid w:val="00A4115F"/>
    <w:rsid w:val="00A413E2"/>
    <w:rsid w:val="00A413F3"/>
    <w:rsid w:val="00A4147F"/>
    <w:rsid w:val="00A414A8"/>
    <w:rsid w:val="00A417A0"/>
    <w:rsid w:val="00A418FC"/>
    <w:rsid w:val="00A41929"/>
    <w:rsid w:val="00A41E7C"/>
    <w:rsid w:val="00A41E83"/>
    <w:rsid w:val="00A42039"/>
    <w:rsid w:val="00A421A6"/>
    <w:rsid w:val="00A424A5"/>
    <w:rsid w:val="00A424A7"/>
    <w:rsid w:val="00A4255E"/>
    <w:rsid w:val="00A42C60"/>
    <w:rsid w:val="00A42E4C"/>
    <w:rsid w:val="00A42E50"/>
    <w:rsid w:val="00A42E53"/>
    <w:rsid w:val="00A4311C"/>
    <w:rsid w:val="00A432BB"/>
    <w:rsid w:val="00A43388"/>
    <w:rsid w:val="00A43431"/>
    <w:rsid w:val="00A434EC"/>
    <w:rsid w:val="00A43B53"/>
    <w:rsid w:val="00A43C72"/>
    <w:rsid w:val="00A43DFA"/>
    <w:rsid w:val="00A44036"/>
    <w:rsid w:val="00A44138"/>
    <w:rsid w:val="00A441D9"/>
    <w:rsid w:val="00A44326"/>
    <w:rsid w:val="00A44373"/>
    <w:rsid w:val="00A44ACA"/>
    <w:rsid w:val="00A44BF8"/>
    <w:rsid w:val="00A44C04"/>
    <w:rsid w:val="00A44C72"/>
    <w:rsid w:val="00A44F04"/>
    <w:rsid w:val="00A44F11"/>
    <w:rsid w:val="00A45034"/>
    <w:rsid w:val="00A45171"/>
    <w:rsid w:val="00A45256"/>
    <w:rsid w:val="00A453E3"/>
    <w:rsid w:val="00A45708"/>
    <w:rsid w:val="00A4576B"/>
    <w:rsid w:val="00A4582F"/>
    <w:rsid w:val="00A45837"/>
    <w:rsid w:val="00A458F5"/>
    <w:rsid w:val="00A4592A"/>
    <w:rsid w:val="00A45B29"/>
    <w:rsid w:val="00A45B55"/>
    <w:rsid w:val="00A45ED9"/>
    <w:rsid w:val="00A460C1"/>
    <w:rsid w:val="00A4620B"/>
    <w:rsid w:val="00A46304"/>
    <w:rsid w:val="00A46490"/>
    <w:rsid w:val="00A466CA"/>
    <w:rsid w:val="00A4670E"/>
    <w:rsid w:val="00A46AA7"/>
    <w:rsid w:val="00A46DB3"/>
    <w:rsid w:val="00A46DB5"/>
    <w:rsid w:val="00A46DC5"/>
    <w:rsid w:val="00A46F2E"/>
    <w:rsid w:val="00A473AF"/>
    <w:rsid w:val="00A473D3"/>
    <w:rsid w:val="00A476BB"/>
    <w:rsid w:val="00A4799A"/>
    <w:rsid w:val="00A47A9D"/>
    <w:rsid w:val="00A47B08"/>
    <w:rsid w:val="00A47CC0"/>
    <w:rsid w:val="00A47F31"/>
    <w:rsid w:val="00A50663"/>
    <w:rsid w:val="00A507A0"/>
    <w:rsid w:val="00A50E7A"/>
    <w:rsid w:val="00A50F85"/>
    <w:rsid w:val="00A5105C"/>
    <w:rsid w:val="00A51220"/>
    <w:rsid w:val="00A5147C"/>
    <w:rsid w:val="00A514D8"/>
    <w:rsid w:val="00A5162D"/>
    <w:rsid w:val="00A516D9"/>
    <w:rsid w:val="00A516FB"/>
    <w:rsid w:val="00A51AAF"/>
    <w:rsid w:val="00A51B45"/>
    <w:rsid w:val="00A51CF8"/>
    <w:rsid w:val="00A52057"/>
    <w:rsid w:val="00A521C1"/>
    <w:rsid w:val="00A52293"/>
    <w:rsid w:val="00A5241B"/>
    <w:rsid w:val="00A52446"/>
    <w:rsid w:val="00A52480"/>
    <w:rsid w:val="00A52612"/>
    <w:rsid w:val="00A5303E"/>
    <w:rsid w:val="00A533F9"/>
    <w:rsid w:val="00A53586"/>
    <w:rsid w:val="00A5363D"/>
    <w:rsid w:val="00A538A8"/>
    <w:rsid w:val="00A53C22"/>
    <w:rsid w:val="00A54000"/>
    <w:rsid w:val="00A54142"/>
    <w:rsid w:val="00A542C7"/>
    <w:rsid w:val="00A5436B"/>
    <w:rsid w:val="00A54582"/>
    <w:rsid w:val="00A54902"/>
    <w:rsid w:val="00A54C1B"/>
    <w:rsid w:val="00A54DA0"/>
    <w:rsid w:val="00A54DBE"/>
    <w:rsid w:val="00A54EBC"/>
    <w:rsid w:val="00A54EF5"/>
    <w:rsid w:val="00A5508C"/>
    <w:rsid w:val="00A55266"/>
    <w:rsid w:val="00A552C5"/>
    <w:rsid w:val="00A552D8"/>
    <w:rsid w:val="00A554ED"/>
    <w:rsid w:val="00A554F5"/>
    <w:rsid w:val="00A5574D"/>
    <w:rsid w:val="00A55754"/>
    <w:rsid w:val="00A558DF"/>
    <w:rsid w:val="00A558E9"/>
    <w:rsid w:val="00A55A7F"/>
    <w:rsid w:val="00A55AAD"/>
    <w:rsid w:val="00A55C20"/>
    <w:rsid w:val="00A55CC3"/>
    <w:rsid w:val="00A55D56"/>
    <w:rsid w:val="00A55D7A"/>
    <w:rsid w:val="00A56492"/>
    <w:rsid w:val="00A56723"/>
    <w:rsid w:val="00A567AD"/>
    <w:rsid w:val="00A5698A"/>
    <w:rsid w:val="00A569A3"/>
    <w:rsid w:val="00A569F9"/>
    <w:rsid w:val="00A56DA5"/>
    <w:rsid w:val="00A56E79"/>
    <w:rsid w:val="00A571CA"/>
    <w:rsid w:val="00A57297"/>
    <w:rsid w:val="00A5738E"/>
    <w:rsid w:val="00A57634"/>
    <w:rsid w:val="00A577C0"/>
    <w:rsid w:val="00A577D1"/>
    <w:rsid w:val="00A579C5"/>
    <w:rsid w:val="00A57A9C"/>
    <w:rsid w:val="00A57D0F"/>
    <w:rsid w:val="00A57E51"/>
    <w:rsid w:val="00A57F35"/>
    <w:rsid w:val="00A60000"/>
    <w:rsid w:val="00A60203"/>
    <w:rsid w:val="00A603E0"/>
    <w:rsid w:val="00A604C5"/>
    <w:rsid w:val="00A604D0"/>
    <w:rsid w:val="00A60909"/>
    <w:rsid w:val="00A60BC0"/>
    <w:rsid w:val="00A60BD4"/>
    <w:rsid w:val="00A60CA8"/>
    <w:rsid w:val="00A60CE8"/>
    <w:rsid w:val="00A6118C"/>
    <w:rsid w:val="00A6143E"/>
    <w:rsid w:val="00A616FC"/>
    <w:rsid w:val="00A618A6"/>
    <w:rsid w:val="00A61901"/>
    <w:rsid w:val="00A619A0"/>
    <w:rsid w:val="00A619BD"/>
    <w:rsid w:val="00A619E4"/>
    <w:rsid w:val="00A61A58"/>
    <w:rsid w:val="00A61C9F"/>
    <w:rsid w:val="00A61E45"/>
    <w:rsid w:val="00A620E2"/>
    <w:rsid w:val="00A623B8"/>
    <w:rsid w:val="00A627F6"/>
    <w:rsid w:val="00A62A87"/>
    <w:rsid w:val="00A62D4E"/>
    <w:rsid w:val="00A62D8C"/>
    <w:rsid w:val="00A63086"/>
    <w:rsid w:val="00A63444"/>
    <w:rsid w:val="00A6346C"/>
    <w:rsid w:val="00A636A8"/>
    <w:rsid w:val="00A638BB"/>
    <w:rsid w:val="00A63B5B"/>
    <w:rsid w:val="00A63F51"/>
    <w:rsid w:val="00A641EA"/>
    <w:rsid w:val="00A6420F"/>
    <w:rsid w:val="00A642B9"/>
    <w:rsid w:val="00A6468F"/>
    <w:rsid w:val="00A6482D"/>
    <w:rsid w:val="00A6495E"/>
    <w:rsid w:val="00A64A23"/>
    <w:rsid w:val="00A64A30"/>
    <w:rsid w:val="00A64BB1"/>
    <w:rsid w:val="00A64D36"/>
    <w:rsid w:val="00A64DCA"/>
    <w:rsid w:val="00A64E1A"/>
    <w:rsid w:val="00A64E64"/>
    <w:rsid w:val="00A64E8B"/>
    <w:rsid w:val="00A64EB5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914"/>
    <w:rsid w:val="00A66BF5"/>
    <w:rsid w:val="00A66CD6"/>
    <w:rsid w:val="00A66DBE"/>
    <w:rsid w:val="00A67193"/>
    <w:rsid w:val="00A6733A"/>
    <w:rsid w:val="00A67536"/>
    <w:rsid w:val="00A677C5"/>
    <w:rsid w:val="00A6784C"/>
    <w:rsid w:val="00A67940"/>
    <w:rsid w:val="00A679A0"/>
    <w:rsid w:val="00A67D09"/>
    <w:rsid w:val="00A67E12"/>
    <w:rsid w:val="00A70066"/>
    <w:rsid w:val="00A7015D"/>
    <w:rsid w:val="00A702A0"/>
    <w:rsid w:val="00A703F0"/>
    <w:rsid w:val="00A70487"/>
    <w:rsid w:val="00A70961"/>
    <w:rsid w:val="00A70DB7"/>
    <w:rsid w:val="00A70EE6"/>
    <w:rsid w:val="00A7115A"/>
    <w:rsid w:val="00A711F0"/>
    <w:rsid w:val="00A71468"/>
    <w:rsid w:val="00A71484"/>
    <w:rsid w:val="00A71753"/>
    <w:rsid w:val="00A71982"/>
    <w:rsid w:val="00A71A4D"/>
    <w:rsid w:val="00A71A9F"/>
    <w:rsid w:val="00A71F59"/>
    <w:rsid w:val="00A71F65"/>
    <w:rsid w:val="00A72140"/>
    <w:rsid w:val="00A72248"/>
    <w:rsid w:val="00A72395"/>
    <w:rsid w:val="00A7246F"/>
    <w:rsid w:val="00A72619"/>
    <w:rsid w:val="00A72B6A"/>
    <w:rsid w:val="00A72F7A"/>
    <w:rsid w:val="00A73053"/>
    <w:rsid w:val="00A7311C"/>
    <w:rsid w:val="00A7314E"/>
    <w:rsid w:val="00A7335D"/>
    <w:rsid w:val="00A733FB"/>
    <w:rsid w:val="00A73538"/>
    <w:rsid w:val="00A7353F"/>
    <w:rsid w:val="00A735BD"/>
    <w:rsid w:val="00A738B4"/>
    <w:rsid w:val="00A738D4"/>
    <w:rsid w:val="00A738FC"/>
    <w:rsid w:val="00A73930"/>
    <w:rsid w:val="00A73BCA"/>
    <w:rsid w:val="00A73C1B"/>
    <w:rsid w:val="00A73CC0"/>
    <w:rsid w:val="00A73EC2"/>
    <w:rsid w:val="00A73FCB"/>
    <w:rsid w:val="00A74208"/>
    <w:rsid w:val="00A74607"/>
    <w:rsid w:val="00A747DB"/>
    <w:rsid w:val="00A7489A"/>
    <w:rsid w:val="00A74A94"/>
    <w:rsid w:val="00A74AEE"/>
    <w:rsid w:val="00A74AFF"/>
    <w:rsid w:val="00A74B89"/>
    <w:rsid w:val="00A74D9A"/>
    <w:rsid w:val="00A74EFF"/>
    <w:rsid w:val="00A7529A"/>
    <w:rsid w:val="00A75587"/>
    <w:rsid w:val="00A75615"/>
    <w:rsid w:val="00A75698"/>
    <w:rsid w:val="00A75859"/>
    <w:rsid w:val="00A75883"/>
    <w:rsid w:val="00A75F3B"/>
    <w:rsid w:val="00A762DC"/>
    <w:rsid w:val="00A7654F"/>
    <w:rsid w:val="00A766D1"/>
    <w:rsid w:val="00A76831"/>
    <w:rsid w:val="00A7688C"/>
    <w:rsid w:val="00A769A9"/>
    <w:rsid w:val="00A76A5B"/>
    <w:rsid w:val="00A76AC8"/>
    <w:rsid w:val="00A76AD1"/>
    <w:rsid w:val="00A76B18"/>
    <w:rsid w:val="00A76B85"/>
    <w:rsid w:val="00A76C1E"/>
    <w:rsid w:val="00A76D66"/>
    <w:rsid w:val="00A76F18"/>
    <w:rsid w:val="00A76F27"/>
    <w:rsid w:val="00A76FFE"/>
    <w:rsid w:val="00A77573"/>
    <w:rsid w:val="00A776FA"/>
    <w:rsid w:val="00A77884"/>
    <w:rsid w:val="00A77D02"/>
    <w:rsid w:val="00A77D10"/>
    <w:rsid w:val="00A8002B"/>
    <w:rsid w:val="00A80483"/>
    <w:rsid w:val="00A804F1"/>
    <w:rsid w:val="00A8070E"/>
    <w:rsid w:val="00A80F9C"/>
    <w:rsid w:val="00A8114F"/>
    <w:rsid w:val="00A81210"/>
    <w:rsid w:val="00A812B1"/>
    <w:rsid w:val="00A812F6"/>
    <w:rsid w:val="00A813B9"/>
    <w:rsid w:val="00A817D4"/>
    <w:rsid w:val="00A818EC"/>
    <w:rsid w:val="00A81B39"/>
    <w:rsid w:val="00A81BFE"/>
    <w:rsid w:val="00A81C8A"/>
    <w:rsid w:val="00A81D48"/>
    <w:rsid w:val="00A81F79"/>
    <w:rsid w:val="00A822D2"/>
    <w:rsid w:val="00A8237F"/>
    <w:rsid w:val="00A8268F"/>
    <w:rsid w:val="00A8269B"/>
    <w:rsid w:val="00A826EF"/>
    <w:rsid w:val="00A8275C"/>
    <w:rsid w:val="00A828B7"/>
    <w:rsid w:val="00A82959"/>
    <w:rsid w:val="00A829A2"/>
    <w:rsid w:val="00A82A41"/>
    <w:rsid w:val="00A82FA5"/>
    <w:rsid w:val="00A832FC"/>
    <w:rsid w:val="00A833D1"/>
    <w:rsid w:val="00A833E4"/>
    <w:rsid w:val="00A8344B"/>
    <w:rsid w:val="00A83550"/>
    <w:rsid w:val="00A836B5"/>
    <w:rsid w:val="00A837FB"/>
    <w:rsid w:val="00A83CDA"/>
    <w:rsid w:val="00A83F38"/>
    <w:rsid w:val="00A840F2"/>
    <w:rsid w:val="00A84410"/>
    <w:rsid w:val="00A8458B"/>
    <w:rsid w:val="00A845EA"/>
    <w:rsid w:val="00A8463E"/>
    <w:rsid w:val="00A847C0"/>
    <w:rsid w:val="00A84B30"/>
    <w:rsid w:val="00A84B7E"/>
    <w:rsid w:val="00A84B93"/>
    <w:rsid w:val="00A84C0B"/>
    <w:rsid w:val="00A84E2C"/>
    <w:rsid w:val="00A85742"/>
    <w:rsid w:val="00A85A4E"/>
    <w:rsid w:val="00A85B0B"/>
    <w:rsid w:val="00A85BBA"/>
    <w:rsid w:val="00A85DC1"/>
    <w:rsid w:val="00A85F06"/>
    <w:rsid w:val="00A85F7E"/>
    <w:rsid w:val="00A85F7F"/>
    <w:rsid w:val="00A85FC5"/>
    <w:rsid w:val="00A85FE2"/>
    <w:rsid w:val="00A8608F"/>
    <w:rsid w:val="00A86193"/>
    <w:rsid w:val="00A863A0"/>
    <w:rsid w:val="00A86506"/>
    <w:rsid w:val="00A8667E"/>
    <w:rsid w:val="00A86819"/>
    <w:rsid w:val="00A868C8"/>
    <w:rsid w:val="00A86A27"/>
    <w:rsid w:val="00A86B63"/>
    <w:rsid w:val="00A86C81"/>
    <w:rsid w:val="00A86CB6"/>
    <w:rsid w:val="00A86CCF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87DE8"/>
    <w:rsid w:val="00A90107"/>
    <w:rsid w:val="00A901AD"/>
    <w:rsid w:val="00A901E6"/>
    <w:rsid w:val="00A90377"/>
    <w:rsid w:val="00A904DB"/>
    <w:rsid w:val="00A90790"/>
    <w:rsid w:val="00A908FB"/>
    <w:rsid w:val="00A90B3D"/>
    <w:rsid w:val="00A90BD3"/>
    <w:rsid w:val="00A90C5B"/>
    <w:rsid w:val="00A90DDF"/>
    <w:rsid w:val="00A910A5"/>
    <w:rsid w:val="00A9138B"/>
    <w:rsid w:val="00A916B7"/>
    <w:rsid w:val="00A91702"/>
    <w:rsid w:val="00A9178F"/>
    <w:rsid w:val="00A91956"/>
    <w:rsid w:val="00A91979"/>
    <w:rsid w:val="00A92076"/>
    <w:rsid w:val="00A92154"/>
    <w:rsid w:val="00A92211"/>
    <w:rsid w:val="00A92498"/>
    <w:rsid w:val="00A92694"/>
    <w:rsid w:val="00A927AB"/>
    <w:rsid w:val="00A9292C"/>
    <w:rsid w:val="00A92BBA"/>
    <w:rsid w:val="00A92CBA"/>
    <w:rsid w:val="00A92E50"/>
    <w:rsid w:val="00A92F05"/>
    <w:rsid w:val="00A93084"/>
    <w:rsid w:val="00A9321A"/>
    <w:rsid w:val="00A93263"/>
    <w:rsid w:val="00A9327C"/>
    <w:rsid w:val="00A932C3"/>
    <w:rsid w:val="00A935BE"/>
    <w:rsid w:val="00A936B2"/>
    <w:rsid w:val="00A9370B"/>
    <w:rsid w:val="00A93AC1"/>
    <w:rsid w:val="00A93BBF"/>
    <w:rsid w:val="00A93E5E"/>
    <w:rsid w:val="00A93FD8"/>
    <w:rsid w:val="00A94485"/>
    <w:rsid w:val="00A946D5"/>
    <w:rsid w:val="00A94904"/>
    <w:rsid w:val="00A94CFE"/>
    <w:rsid w:val="00A94FFE"/>
    <w:rsid w:val="00A950ED"/>
    <w:rsid w:val="00A951CB"/>
    <w:rsid w:val="00A954C4"/>
    <w:rsid w:val="00A95537"/>
    <w:rsid w:val="00A9558C"/>
    <w:rsid w:val="00A95612"/>
    <w:rsid w:val="00A95777"/>
    <w:rsid w:val="00A957A2"/>
    <w:rsid w:val="00A9581C"/>
    <w:rsid w:val="00A959A5"/>
    <w:rsid w:val="00A95A9A"/>
    <w:rsid w:val="00A95C4A"/>
    <w:rsid w:val="00A95E10"/>
    <w:rsid w:val="00A95F62"/>
    <w:rsid w:val="00A9612D"/>
    <w:rsid w:val="00A96141"/>
    <w:rsid w:val="00A962E0"/>
    <w:rsid w:val="00A9634B"/>
    <w:rsid w:val="00A9634D"/>
    <w:rsid w:val="00A96532"/>
    <w:rsid w:val="00A96701"/>
    <w:rsid w:val="00A967B3"/>
    <w:rsid w:val="00A96914"/>
    <w:rsid w:val="00A96998"/>
    <w:rsid w:val="00A96A01"/>
    <w:rsid w:val="00A96CAF"/>
    <w:rsid w:val="00A96D3A"/>
    <w:rsid w:val="00A96F67"/>
    <w:rsid w:val="00A97212"/>
    <w:rsid w:val="00A97390"/>
    <w:rsid w:val="00A97415"/>
    <w:rsid w:val="00A9741F"/>
    <w:rsid w:val="00A974AA"/>
    <w:rsid w:val="00A975A8"/>
    <w:rsid w:val="00A97627"/>
    <w:rsid w:val="00A977EE"/>
    <w:rsid w:val="00A97BCF"/>
    <w:rsid w:val="00A97C88"/>
    <w:rsid w:val="00A97E05"/>
    <w:rsid w:val="00A97F14"/>
    <w:rsid w:val="00AA01B6"/>
    <w:rsid w:val="00AA02BF"/>
    <w:rsid w:val="00AA0348"/>
    <w:rsid w:val="00AA03D0"/>
    <w:rsid w:val="00AA042A"/>
    <w:rsid w:val="00AA043E"/>
    <w:rsid w:val="00AA058C"/>
    <w:rsid w:val="00AA0758"/>
    <w:rsid w:val="00AA0832"/>
    <w:rsid w:val="00AA0CA4"/>
    <w:rsid w:val="00AA0EBA"/>
    <w:rsid w:val="00AA126C"/>
    <w:rsid w:val="00AA141C"/>
    <w:rsid w:val="00AA15E8"/>
    <w:rsid w:val="00AA15EB"/>
    <w:rsid w:val="00AA15FC"/>
    <w:rsid w:val="00AA1EA6"/>
    <w:rsid w:val="00AA21C4"/>
    <w:rsid w:val="00AA256F"/>
    <w:rsid w:val="00AA2598"/>
    <w:rsid w:val="00AA26AC"/>
    <w:rsid w:val="00AA2A39"/>
    <w:rsid w:val="00AA2BE6"/>
    <w:rsid w:val="00AA2BFF"/>
    <w:rsid w:val="00AA2CCB"/>
    <w:rsid w:val="00AA2E89"/>
    <w:rsid w:val="00AA3032"/>
    <w:rsid w:val="00AA30C5"/>
    <w:rsid w:val="00AA32B5"/>
    <w:rsid w:val="00AA33F0"/>
    <w:rsid w:val="00AA3546"/>
    <w:rsid w:val="00AA3896"/>
    <w:rsid w:val="00AA38EA"/>
    <w:rsid w:val="00AA3A93"/>
    <w:rsid w:val="00AA3B4F"/>
    <w:rsid w:val="00AA42ED"/>
    <w:rsid w:val="00AA459D"/>
    <w:rsid w:val="00AA496C"/>
    <w:rsid w:val="00AA4A09"/>
    <w:rsid w:val="00AA4BF2"/>
    <w:rsid w:val="00AA4CB3"/>
    <w:rsid w:val="00AA5145"/>
    <w:rsid w:val="00AA51F3"/>
    <w:rsid w:val="00AA5749"/>
    <w:rsid w:val="00AA594A"/>
    <w:rsid w:val="00AA5D68"/>
    <w:rsid w:val="00AA5EC6"/>
    <w:rsid w:val="00AA60B4"/>
    <w:rsid w:val="00AA6152"/>
    <w:rsid w:val="00AA630B"/>
    <w:rsid w:val="00AA6329"/>
    <w:rsid w:val="00AA63E5"/>
    <w:rsid w:val="00AA6555"/>
    <w:rsid w:val="00AA664B"/>
    <w:rsid w:val="00AA669E"/>
    <w:rsid w:val="00AA66B1"/>
    <w:rsid w:val="00AA688F"/>
    <w:rsid w:val="00AA68F5"/>
    <w:rsid w:val="00AA6ADA"/>
    <w:rsid w:val="00AA6CDE"/>
    <w:rsid w:val="00AA7576"/>
    <w:rsid w:val="00AA7855"/>
    <w:rsid w:val="00AA79BE"/>
    <w:rsid w:val="00AA7C59"/>
    <w:rsid w:val="00AA7CA7"/>
    <w:rsid w:val="00AA7D78"/>
    <w:rsid w:val="00AA7F94"/>
    <w:rsid w:val="00AB04B4"/>
    <w:rsid w:val="00AB06AF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09A"/>
    <w:rsid w:val="00AB240A"/>
    <w:rsid w:val="00AB258D"/>
    <w:rsid w:val="00AB26C0"/>
    <w:rsid w:val="00AB26F1"/>
    <w:rsid w:val="00AB27E8"/>
    <w:rsid w:val="00AB2A77"/>
    <w:rsid w:val="00AB2C12"/>
    <w:rsid w:val="00AB2C3A"/>
    <w:rsid w:val="00AB2C70"/>
    <w:rsid w:val="00AB2CBF"/>
    <w:rsid w:val="00AB2D4E"/>
    <w:rsid w:val="00AB2F45"/>
    <w:rsid w:val="00AB2F9B"/>
    <w:rsid w:val="00AB2FB2"/>
    <w:rsid w:val="00AB2FB9"/>
    <w:rsid w:val="00AB3084"/>
    <w:rsid w:val="00AB31CE"/>
    <w:rsid w:val="00AB3208"/>
    <w:rsid w:val="00AB3260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223"/>
    <w:rsid w:val="00AB4332"/>
    <w:rsid w:val="00AB43D3"/>
    <w:rsid w:val="00AB4719"/>
    <w:rsid w:val="00AB4881"/>
    <w:rsid w:val="00AB48B3"/>
    <w:rsid w:val="00AB49B1"/>
    <w:rsid w:val="00AB4D49"/>
    <w:rsid w:val="00AB4DB9"/>
    <w:rsid w:val="00AB5067"/>
    <w:rsid w:val="00AB5107"/>
    <w:rsid w:val="00AB51BC"/>
    <w:rsid w:val="00AB5484"/>
    <w:rsid w:val="00AB54F2"/>
    <w:rsid w:val="00AB57B7"/>
    <w:rsid w:val="00AB5AAF"/>
    <w:rsid w:val="00AB5B51"/>
    <w:rsid w:val="00AB5BB8"/>
    <w:rsid w:val="00AB5DB4"/>
    <w:rsid w:val="00AB5EE5"/>
    <w:rsid w:val="00AB5EEF"/>
    <w:rsid w:val="00AB5F0F"/>
    <w:rsid w:val="00AB6078"/>
    <w:rsid w:val="00AB62BC"/>
    <w:rsid w:val="00AB635B"/>
    <w:rsid w:val="00AB6523"/>
    <w:rsid w:val="00AB656A"/>
    <w:rsid w:val="00AB6581"/>
    <w:rsid w:val="00AB65DC"/>
    <w:rsid w:val="00AB6644"/>
    <w:rsid w:val="00AB6702"/>
    <w:rsid w:val="00AB6820"/>
    <w:rsid w:val="00AB6890"/>
    <w:rsid w:val="00AB6898"/>
    <w:rsid w:val="00AB6D96"/>
    <w:rsid w:val="00AB700F"/>
    <w:rsid w:val="00AB729C"/>
    <w:rsid w:val="00AB761B"/>
    <w:rsid w:val="00AB771E"/>
    <w:rsid w:val="00AB7724"/>
    <w:rsid w:val="00AB7767"/>
    <w:rsid w:val="00AB79CF"/>
    <w:rsid w:val="00AB7A6F"/>
    <w:rsid w:val="00AB7CB3"/>
    <w:rsid w:val="00AB7F55"/>
    <w:rsid w:val="00AC0027"/>
    <w:rsid w:val="00AC00A2"/>
    <w:rsid w:val="00AC00CA"/>
    <w:rsid w:val="00AC07A8"/>
    <w:rsid w:val="00AC08F2"/>
    <w:rsid w:val="00AC0AFA"/>
    <w:rsid w:val="00AC0C2C"/>
    <w:rsid w:val="00AC0D64"/>
    <w:rsid w:val="00AC1251"/>
    <w:rsid w:val="00AC12ED"/>
    <w:rsid w:val="00AC16AA"/>
    <w:rsid w:val="00AC1740"/>
    <w:rsid w:val="00AC177B"/>
    <w:rsid w:val="00AC1B9E"/>
    <w:rsid w:val="00AC1C56"/>
    <w:rsid w:val="00AC1D6E"/>
    <w:rsid w:val="00AC1DAD"/>
    <w:rsid w:val="00AC1DAE"/>
    <w:rsid w:val="00AC1E09"/>
    <w:rsid w:val="00AC1E1F"/>
    <w:rsid w:val="00AC20C6"/>
    <w:rsid w:val="00AC27A2"/>
    <w:rsid w:val="00AC27FA"/>
    <w:rsid w:val="00AC2CB7"/>
    <w:rsid w:val="00AC2D0C"/>
    <w:rsid w:val="00AC2F81"/>
    <w:rsid w:val="00AC30BD"/>
    <w:rsid w:val="00AC3128"/>
    <w:rsid w:val="00AC31FD"/>
    <w:rsid w:val="00AC347A"/>
    <w:rsid w:val="00AC3652"/>
    <w:rsid w:val="00AC379E"/>
    <w:rsid w:val="00AC37BC"/>
    <w:rsid w:val="00AC3849"/>
    <w:rsid w:val="00AC3B0D"/>
    <w:rsid w:val="00AC3D5B"/>
    <w:rsid w:val="00AC3E22"/>
    <w:rsid w:val="00AC446B"/>
    <w:rsid w:val="00AC44EF"/>
    <w:rsid w:val="00AC46DA"/>
    <w:rsid w:val="00AC490C"/>
    <w:rsid w:val="00AC4D24"/>
    <w:rsid w:val="00AC4E2F"/>
    <w:rsid w:val="00AC4E86"/>
    <w:rsid w:val="00AC4F2D"/>
    <w:rsid w:val="00AC5239"/>
    <w:rsid w:val="00AC5773"/>
    <w:rsid w:val="00AC5B57"/>
    <w:rsid w:val="00AC5C69"/>
    <w:rsid w:val="00AC5DDD"/>
    <w:rsid w:val="00AC5FB2"/>
    <w:rsid w:val="00AC6046"/>
    <w:rsid w:val="00AC62C0"/>
    <w:rsid w:val="00AC62D4"/>
    <w:rsid w:val="00AC640C"/>
    <w:rsid w:val="00AC64DA"/>
    <w:rsid w:val="00AC6666"/>
    <w:rsid w:val="00AC67CB"/>
    <w:rsid w:val="00AC67DF"/>
    <w:rsid w:val="00AC6878"/>
    <w:rsid w:val="00AC6988"/>
    <w:rsid w:val="00AC6A25"/>
    <w:rsid w:val="00AC6EFB"/>
    <w:rsid w:val="00AC7342"/>
    <w:rsid w:val="00AC7514"/>
    <w:rsid w:val="00AC7826"/>
    <w:rsid w:val="00AC7993"/>
    <w:rsid w:val="00AC79F7"/>
    <w:rsid w:val="00AC7DC8"/>
    <w:rsid w:val="00AC7F21"/>
    <w:rsid w:val="00AD00F5"/>
    <w:rsid w:val="00AD0162"/>
    <w:rsid w:val="00AD04C0"/>
    <w:rsid w:val="00AD0698"/>
    <w:rsid w:val="00AD070E"/>
    <w:rsid w:val="00AD078D"/>
    <w:rsid w:val="00AD07CC"/>
    <w:rsid w:val="00AD088B"/>
    <w:rsid w:val="00AD08D5"/>
    <w:rsid w:val="00AD092B"/>
    <w:rsid w:val="00AD0B63"/>
    <w:rsid w:val="00AD0BCF"/>
    <w:rsid w:val="00AD0CA7"/>
    <w:rsid w:val="00AD1028"/>
    <w:rsid w:val="00AD13B6"/>
    <w:rsid w:val="00AD15BD"/>
    <w:rsid w:val="00AD163D"/>
    <w:rsid w:val="00AD1853"/>
    <w:rsid w:val="00AD196F"/>
    <w:rsid w:val="00AD1C9C"/>
    <w:rsid w:val="00AD1D1C"/>
    <w:rsid w:val="00AD1DA7"/>
    <w:rsid w:val="00AD1DB5"/>
    <w:rsid w:val="00AD21EB"/>
    <w:rsid w:val="00AD2204"/>
    <w:rsid w:val="00AD22A5"/>
    <w:rsid w:val="00AD238D"/>
    <w:rsid w:val="00AD23B1"/>
    <w:rsid w:val="00AD242D"/>
    <w:rsid w:val="00AD2456"/>
    <w:rsid w:val="00AD2577"/>
    <w:rsid w:val="00AD2768"/>
    <w:rsid w:val="00AD2A39"/>
    <w:rsid w:val="00AD2AB9"/>
    <w:rsid w:val="00AD2B73"/>
    <w:rsid w:val="00AD2C3E"/>
    <w:rsid w:val="00AD30C4"/>
    <w:rsid w:val="00AD366C"/>
    <w:rsid w:val="00AD370C"/>
    <w:rsid w:val="00AD39EC"/>
    <w:rsid w:val="00AD3C35"/>
    <w:rsid w:val="00AD3E64"/>
    <w:rsid w:val="00AD4315"/>
    <w:rsid w:val="00AD4340"/>
    <w:rsid w:val="00AD455F"/>
    <w:rsid w:val="00AD4706"/>
    <w:rsid w:val="00AD47CC"/>
    <w:rsid w:val="00AD481E"/>
    <w:rsid w:val="00AD4A95"/>
    <w:rsid w:val="00AD5532"/>
    <w:rsid w:val="00AD557B"/>
    <w:rsid w:val="00AD5678"/>
    <w:rsid w:val="00AD5792"/>
    <w:rsid w:val="00AD590E"/>
    <w:rsid w:val="00AD59BB"/>
    <w:rsid w:val="00AD5B15"/>
    <w:rsid w:val="00AD5DC7"/>
    <w:rsid w:val="00AD5E5F"/>
    <w:rsid w:val="00AD5F97"/>
    <w:rsid w:val="00AD6070"/>
    <w:rsid w:val="00AD6086"/>
    <w:rsid w:val="00AD6380"/>
    <w:rsid w:val="00AD65CC"/>
    <w:rsid w:val="00AD6844"/>
    <w:rsid w:val="00AD696C"/>
    <w:rsid w:val="00AD69CC"/>
    <w:rsid w:val="00AD6ADD"/>
    <w:rsid w:val="00AD6CFE"/>
    <w:rsid w:val="00AD6E74"/>
    <w:rsid w:val="00AD6E8F"/>
    <w:rsid w:val="00AD7153"/>
    <w:rsid w:val="00AD7202"/>
    <w:rsid w:val="00AD7224"/>
    <w:rsid w:val="00AD743C"/>
    <w:rsid w:val="00AD74FA"/>
    <w:rsid w:val="00AD7541"/>
    <w:rsid w:val="00AD75A3"/>
    <w:rsid w:val="00AD7662"/>
    <w:rsid w:val="00AD7805"/>
    <w:rsid w:val="00AD790B"/>
    <w:rsid w:val="00AD7985"/>
    <w:rsid w:val="00AD7B18"/>
    <w:rsid w:val="00AD7C93"/>
    <w:rsid w:val="00AD7CD8"/>
    <w:rsid w:val="00AD7E79"/>
    <w:rsid w:val="00AD7F17"/>
    <w:rsid w:val="00AE0063"/>
    <w:rsid w:val="00AE00E5"/>
    <w:rsid w:val="00AE0315"/>
    <w:rsid w:val="00AE043F"/>
    <w:rsid w:val="00AE0622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17C"/>
    <w:rsid w:val="00AE2339"/>
    <w:rsid w:val="00AE240F"/>
    <w:rsid w:val="00AE2556"/>
    <w:rsid w:val="00AE26A5"/>
    <w:rsid w:val="00AE27EE"/>
    <w:rsid w:val="00AE2A6C"/>
    <w:rsid w:val="00AE2C5A"/>
    <w:rsid w:val="00AE2D6D"/>
    <w:rsid w:val="00AE3046"/>
    <w:rsid w:val="00AE30F6"/>
    <w:rsid w:val="00AE31F0"/>
    <w:rsid w:val="00AE32AF"/>
    <w:rsid w:val="00AE32E7"/>
    <w:rsid w:val="00AE33F7"/>
    <w:rsid w:val="00AE346E"/>
    <w:rsid w:val="00AE34CF"/>
    <w:rsid w:val="00AE3500"/>
    <w:rsid w:val="00AE361B"/>
    <w:rsid w:val="00AE3C45"/>
    <w:rsid w:val="00AE3CCF"/>
    <w:rsid w:val="00AE3E13"/>
    <w:rsid w:val="00AE3E4E"/>
    <w:rsid w:val="00AE3FA5"/>
    <w:rsid w:val="00AE40D9"/>
    <w:rsid w:val="00AE4210"/>
    <w:rsid w:val="00AE428F"/>
    <w:rsid w:val="00AE4357"/>
    <w:rsid w:val="00AE44A6"/>
    <w:rsid w:val="00AE4520"/>
    <w:rsid w:val="00AE4669"/>
    <w:rsid w:val="00AE47D1"/>
    <w:rsid w:val="00AE4967"/>
    <w:rsid w:val="00AE49F0"/>
    <w:rsid w:val="00AE4A53"/>
    <w:rsid w:val="00AE4B41"/>
    <w:rsid w:val="00AE4D5B"/>
    <w:rsid w:val="00AE4E22"/>
    <w:rsid w:val="00AE51DF"/>
    <w:rsid w:val="00AE52EC"/>
    <w:rsid w:val="00AE544E"/>
    <w:rsid w:val="00AE5681"/>
    <w:rsid w:val="00AE5714"/>
    <w:rsid w:val="00AE5834"/>
    <w:rsid w:val="00AE5B31"/>
    <w:rsid w:val="00AE5C45"/>
    <w:rsid w:val="00AE5D05"/>
    <w:rsid w:val="00AE5E9A"/>
    <w:rsid w:val="00AE5FD3"/>
    <w:rsid w:val="00AE5FE4"/>
    <w:rsid w:val="00AE61DA"/>
    <w:rsid w:val="00AE62C6"/>
    <w:rsid w:val="00AE66A6"/>
    <w:rsid w:val="00AE6701"/>
    <w:rsid w:val="00AE67EF"/>
    <w:rsid w:val="00AE69E3"/>
    <w:rsid w:val="00AE6A33"/>
    <w:rsid w:val="00AE6B04"/>
    <w:rsid w:val="00AE6B12"/>
    <w:rsid w:val="00AE6C0A"/>
    <w:rsid w:val="00AE6DC8"/>
    <w:rsid w:val="00AE6DCA"/>
    <w:rsid w:val="00AE6FD9"/>
    <w:rsid w:val="00AE7047"/>
    <w:rsid w:val="00AE7372"/>
    <w:rsid w:val="00AE744C"/>
    <w:rsid w:val="00AE77A8"/>
    <w:rsid w:val="00AE7965"/>
    <w:rsid w:val="00AE7B48"/>
    <w:rsid w:val="00AE7C3E"/>
    <w:rsid w:val="00AE7DD4"/>
    <w:rsid w:val="00AF00BA"/>
    <w:rsid w:val="00AF02D2"/>
    <w:rsid w:val="00AF0CAD"/>
    <w:rsid w:val="00AF0D0F"/>
    <w:rsid w:val="00AF0F22"/>
    <w:rsid w:val="00AF1C35"/>
    <w:rsid w:val="00AF1DE6"/>
    <w:rsid w:val="00AF1E10"/>
    <w:rsid w:val="00AF1FEC"/>
    <w:rsid w:val="00AF2059"/>
    <w:rsid w:val="00AF20FA"/>
    <w:rsid w:val="00AF234A"/>
    <w:rsid w:val="00AF26FA"/>
    <w:rsid w:val="00AF2783"/>
    <w:rsid w:val="00AF2833"/>
    <w:rsid w:val="00AF2981"/>
    <w:rsid w:val="00AF2BFF"/>
    <w:rsid w:val="00AF3010"/>
    <w:rsid w:val="00AF3090"/>
    <w:rsid w:val="00AF31D7"/>
    <w:rsid w:val="00AF33C8"/>
    <w:rsid w:val="00AF3985"/>
    <w:rsid w:val="00AF3ACC"/>
    <w:rsid w:val="00AF3B36"/>
    <w:rsid w:val="00AF3B6A"/>
    <w:rsid w:val="00AF3DB4"/>
    <w:rsid w:val="00AF3E31"/>
    <w:rsid w:val="00AF4040"/>
    <w:rsid w:val="00AF40C1"/>
    <w:rsid w:val="00AF412A"/>
    <w:rsid w:val="00AF41FF"/>
    <w:rsid w:val="00AF436F"/>
    <w:rsid w:val="00AF465A"/>
    <w:rsid w:val="00AF4833"/>
    <w:rsid w:val="00AF48FB"/>
    <w:rsid w:val="00AF4AFD"/>
    <w:rsid w:val="00AF4BBC"/>
    <w:rsid w:val="00AF4E17"/>
    <w:rsid w:val="00AF4FDE"/>
    <w:rsid w:val="00AF50B4"/>
    <w:rsid w:val="00AF516F"/>
    <w:rsid w:val="00AF51F8"/>
    <w:rsid w:val="00AF5564"/>
    <w:rsid w:val="00AF5A24"/>
    <w:rsid w:val="00AF5B52"/>
    <w:rsid w:val="00AF5EC8"/>
    <w:rsid w:val="00AF60B2"/>
    <w:rsid w:val="00AF6159"/>
    <w:rsid w:val="00AF6208"/>
    <w:rsid w:val="00AF6437"/>
    <w:rsid w:val="00AF668E"/>
    <w:rsid w:val="00AF684D"/>
    <w:rsid w:val="00AF6B37"/>
    <w:rsid w:val="00AF6DD9"/>
    <w:rsid w:val="00AF6ED9"/>
    <w:rsid w:val="00AF75FB"/>
    <w:rsid w:val="00AF7673"/>
    <w:rsid w:val="00AF79EA"/>
    <w:rsid w:val="00AF79FF"/>
    <w:rsid w:val="00AF7C50"/>
    <w:rsid w:val="00AF7C5D"/>
    <w:rsid w:val="00AF7C95"/>
    <w:rsid w:val="00AF7CFE"/>
    <w:rsid w:val="00AF7D1E"/>
    <w:rsid w:val="00B00118"/>
    <w:rsid w:val="00B0015C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6C4"/>
    <w:rsid w:val="00B01733"/>
    <w:rsid w:val="00B019A9"/>
    <w:rsid w:val="00B01A0C"/>
    <w:rsid w:val="00B0206D"/>
    <w:rsid w:val="00B020DB"/>
    <w:rsid w:val="00B020F9"/>
    <w:rsid w:val="00B0232B"/>
    <w:rsid w:val="00B026C5"/>
    <w:rsid w:val="00B02714"/>
    <w:rsid w:val="00B027A4"/>
    <w:rsid w:val="00B028AA"/>
    <w:rsid w:val="00B02A84"/>
    <w:rsid w:val="00B02B67"/>
    <w:rsid w:val="00B02CAD"/>
    <w:rsid w:val="00B02F3C"/>
    <w:rsid w:val="00B03105"/>
    <w:rsid w:val="00B031A5"/>
    <w:rsid w:val="00B031AE"/>
    <w:rsid w:val="00B031C2"/>
    <w:rsid w:val="00B03274"/>
    <w:rsid w:val="00B032A6"/>
    <w:rsid w:val="00B0340E"/>
    <w:rsid w:val="00B039F0"/>
    <w:rsid w:val="00B03C70"/>
    <w:rsid w:val="00B03FA2"/>
    <w:rsid w:val="00B03FD4"/>
    <w:rsid w:val="00B04184"/>
    <w:rsid w:val="00B0421B"/>
    <w:rsid w:val="00B04374"/>
    <w:rsid w:val="00B04383"/>
    <w:rsid w:val="00B04432"/>
    <w:rsid w:val="00B04461"/>
    <w:rsid w:val="00B04797"/>
    <w:rsid w:val="00B047A1"/>
    <w:rsid w:val="00B048A0"/>
    <w:rsid w:val="00B04987"/>
    <w:rsid w:val="00B04A08"/>
    <w:rsid w:val="00B05007"/>
    <w:rsid w:val="00B0510F"/>
    <w:rsid w:val="00B05327"/>
    <w:rsid w:val="00B05349"/>
    <w:rsid w:val="00B05535"/>
    <w:rsid w:val="00B0557E"/>
    <w:rsid w:val="00B05856"/>
    <w:rsid w:val="00B05986"/>
    <w:rsid w:val="00B05A97"/>
    <w:rsid w:val="00B05F29"/>
    <w:rsid w:val="00B060E9"/>
    <w:rsid w:val="00B06340"/>
    <w:rsid w:val="00B06399"/>
    <w:rsid w:val="00B06628"/>
    <w:rsid w:val="00B06713"/>
    <w:rsid w:val="00B06830"/>
    <w:rsid w:val="00B069CA"/>
    <w:rsid w:val="00B07090"/>
    <w:rsid w:val="00B07140"/>
    <w:rsid w:val="00B07203"/>
    <w:rsid w:val="00B072AD"/>
    <w:rsid w:val="00B072CA"/>
    <w:rsid w:val="00B07558"/>
    <w:rsid w:val="00B07646"/>
    <w:rsid w:val="00B07F20"/>
    <w:rsid w:val="00B1007B"/>
    <w:rsid w:val="00B10169"/>
    <w:rsid w:val="00B10897"/>
    <w:rsid w:val="00B109AD"/>
    <w:rsid w:val="00B109B0"/>
    <w:rsid w:val="00B10A29"/>
    <w:rsid w:val="00B10B35"/>
    <w:rsid w:val="00B10ED4"/>
    <w:rsid w:val="00B10EE4"/>
    <w:rsid w:val="00B11164"/>
    <w:rsid w:val="00B1126A"/>
    <w:rsid w:val="00B11312"/>
    <w:rsid w:val="00B11322"/>
    <w:rsid w:val="00B11568"/>
    <w:rsid w:val="00B11725"/>
    <w:rsid w:val="00B11B36"/>
    <w:rsid w:val="00B11D11"/>
    <w:rsid w:val="00B11D70"/>
    <w:rsid w:val="00B11F8E"/>
    <w:rsid w:val="00B12018"/>
    <w:rsid w:val="00B1246D"/>
    <w:rsid w:val="00B1250B"/>
    <w:rsid w:val="00B125F8"/>
    <w:rsid w:val="00B12AAF"/>
    <w:rsid w:val="00B12AFB"/>
    <w:rsid w:val="00B12B26"/>
    <w:rsid w:val="00B12E7A"/>
    <w:rsid w:val="00B12F89"/>
    <w:rsid w:val="00B13185"/>
    <w:rsid w:val="00B1333A"/>
    <w:rsid w:val="00B134AC"/>
    <w:rsid w:val="00B135A9"/>
    <w:rsid w:val="00B1397D"/>
    <w:rsid w:val="00B140E3"/>
    <w:rsid w:val="00B1425C"/>
    <w:rsid w:val="00B14280"/>
    <w:rsid w:val="00B142DD"/>
    <w:rsid w:val="00B146C3"/>
    <w:rsid w:val="00B1476E"/>
    <w:rsid w:val="00B14AB8"/>
    <w:rsid w:val="00B14AE9"/>
    <w:rsid w:val="00B14C27"/>
    <w:rsid w:val="00B14E98"/>
    <w:rsid w:val="00B14EB9"/>
    <w:rsid w:val="00B15127"/>
    <w:rsid w:val="00B15326"/>
    <w:rsid w:val="00B155B0"/>
    <w:rsid w:val="00B1575D"/>
    <w:rsid w:val="00B158B9"/>
    <w:rsid w:val="00B15944"/>
    <w:rsid w:val="00B15A00"/>
    <w:rsid w:val="00B15AF1"/>
    <w:rsid w:val="00B15B22"/>
    <w:rsid w:val="00B15CBA"/>
    <w:rsid w:val="00B15CCE"/>
    <w:rsid w:val="00B15D55"/>
    <w:rsid w:val="00B15ED4"/>
    <w:rsid w:val="00B1626B"/>
    <w:rsid w:val="00B1633E"/>
    <w:rsid w:val="00B163BE"/>
    <w:rsid w:val="00B164D4"/>
    <w:rsid w:val="00B165FF"/>
    <w:rsid w:val="00B16611"/>
    <w:rsid w:val="00B16740"/>
    <w:rsid w:val="00B16744"/>
    <w:rsid w:val="00B1678B"/>
    <w:rsid w:val="00B16827"/>
    <w:rsid w:val="00B16937"/>
    <w:rsid w:val="00B16DFE"/>
    <w:rsid w:val="00B16EF0"/>
    <w:rsid w:val="00B16F5A"/>
    <w:rsid w:val="00B1717F"/>
    <w:rsid w:val="00B17529"/>
    <w:rsid w:val="00B175A8"/>
    <w:rsid w:val="00B176C5"/>
    <w:rsid w:val="00B1773F"/>
    <w:rsid w:val="00B17791"/>
    <w:rsid w:val="00B177B4"/>
    <w:rsid w:val="00B17815"/>
    <w:rsid w:val="00B17A2B"/>
    <w:rsid w:val="00B17AB2"/>
    <w:rsid w:val="00B17C2B"/>
    <w:rsid w:val="00B17CDA"/>
    <w:rsid w:val="00B17E18"/>
    <w:rsid w:val="00B20184"/>
    <w:rsid w:val="00B20199"/>
    <w:rsid w:val="00B20438"/>
    <w:rsid w:val="00B2048E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082"/>
    <w:rsid w:val="00B2208A"/>
    <w:rsid w:val="00B22426"/>
    <w:rsid w:val="00B224FB"/>
    <w:rsid w:val="00B22981"/>
    <w:rsid w:val="00B229A4"/>
    <w:rsid w:val="00B22AEF"/>
    <w:rsid w:val="00B22D28"/>
    <w:rsid w:val="00B22EAB"/>
    <w:rsid w:val="00B22EC1"/>
    <w:rsid w:val="00B23137"/>
    <w:rsid w:val="00B231E3"/>
    <w:rsid w:val="00B23243"/>
    <w:rsid w:val="00B232D9"/>
    <w:rsid w:val="00B23342"/>
    <w:rsid w:val="00B234A8"/>
    <w:rsid w:val="00B23531"/>
    <w:rsid w:val="00B2361B"/>
    <w:rsid w:val="00B237EB"/>
    <w:rsid w:val="00B2387D"/>
    <w:rsid w:val="00B23F40"/>
    <w:rsid w:val="00B23FE6"/>
    <w:rsid w:val="00B2457D"/>
    <w:rsid w:val="00B24802"/>
    <w:rsid w:val="00B2499A"/>
    <w:rsid w:val="00B24B55"/>
    <w:rsid w:val="00B24D6A"/>
    <w:rsid w:val="00B24FE8"/>
    <w:rsid w:val="00B250D4"/>
    <w:rsid w:val="00B25110"/>
    <w:rsid w:val="00B25152"/>
    <w:rsid w:val="00B25171"/>
    <w:rsid w:val="00B25297"/>
    <w:rsid w:val="00B25468"/>
    <w:rsid w:val="00B258B0"/>
    <w:rsid w:val="00B25979"/>
    <w:rsid w:val="00B25997"/>
    <w:rsid w:val="00B25AB1"/>
    <w:rsid w:val="00B25AD6"/>
    <w:rsid w:val="00B26105"/>
    <w:rsid w:val="00B2615D"/>
    <w:rsid w:val="00B264A9"/>
    <w:rsid w:val="00B264EC"/>
    <w:rsid w:val="00B2674F"/>
    <w:rsid w:val="00B2692E"/>
    <w:rsid w:val="00B269E8"/>
    <w:rsid w:val="00B26A46"/>
    <w:rsid w:val="00B26B99"/>
    <w:rsid w:val="00B26D3E"/>
    <w:rsid w:val="00B26E51"/>
    <w:rsid w:val="00B26EE0"/>
    <w:rsid w:val="00B27026"/>
    <w:rsid w:val="00B27080"/>
    <w:rsid w:val="00B27128"/>
    <w:rsid w:val="00B2741E"/>
    <w:rsid w:val="00B2743A"/>
    <w:rsid w:val="00B2746E"/>
    <w:rsid w:val="00B2751A"/>
    <w:rsid w:val="00B27690"/>
    <w:rsid w:val="00B27A37"/>
    <w:rsid w:val="00B27AF5"/>
    <w:rsid w:val="00B27CA7"/>
    <w:rsid w:val="00B27D78"/>
    <w:rsid w:val="00B3027A"/>
    <w:rsid w:val="00B30284"/>
    <w:rsid w:val="00B302B5"/>
    <w:rsid w:val="00B302D1"/>
    <w:rsid w:val="00B30476"/>
    <w:rsid w:val="00B304A3"/>
    <w:rsid w:val="00B3075D"/>
    <w:rsid w:val="00B30959"/>
    <w:rsid w:val="00B309D5"/>
    <w:rsid w:val="00B30B3C"/>
    <w:rsid w:val="00B30D73"/>
    <w:rsid w:val="00B30DE5"/>
    <w:rsid w:val="00B30EC6"/>
    <w:rsid w:val="00B314D4"/>
    <w:rsid w:val="00B3152E"/>
    <w:rsid w:val="00B3163D"/>
    <w:rsid w:val="00B3180E"/>
    <w:rsid w:val="00B31C54"/>
    <w:rsid w:val="00B31C98"/>
    <w:rsid w:val="00B31D13"/>
    <w:rsid w:val="00B31E86"/>
    <w:rsid w:val="00B31F1E"/>
    <w:rsid w:val="00B31F66"/>
    <w:rsid w:val="00B321B0"/>
    <w:rsid w:val="00B323F6"/>
    <w:rsid w:val="00B32436"/>
    <w:rsid w:val="00B32586"/>
    <w:rsid w:val="00B32A39"/>
    <w:rsid w:val="00B32AB1"/>
    <w:rsid w:val="00B33096"/>
    <w:rsid w:val="00B33185"/>
    <w:rsid w:val="00B331D5"/>
    <w:rsid w:val="00B3336A"/>
    <w:rsid w:val="00B336F1"/>
    <w:rsid w:val="00B337D9"/>
    <w:rsid w:val="00B33FD2"/>
    <w:rsid w:val="00B34007"/>
    <w:rsid w:val="00B342B3"/>
    <w:rsid w:val="00B34311"/>
    <w:rsid w:val="00B343B0"/>
    <w:rsid w:val="00B34450"/>
    <w:rsid w:val="00B34516"/>
    <w:rsid w:val="00B346A7"/>
    <w:rsid w:val="00B347FF"/>
    <w:rsid w:val="00B34913"/>
    <w:rsid w:val="00B34C64"/>
    <w:rsid w:val="00B34C6A"/>
    <w:rsid w:val="00B34E54"/>
    <w:rsid w:val="00B35125"/>
    <w:rsid w:val="00B353B1"/>
    <w:rsid w:val="00B35850"/>
    <w:rsid w:val="00B3588A"/>
    <w:rsid w:val="00B35D9E"/>
    <w:rsid w:val="00B35F9E"/>
    <w:rsid w:val="00B35FA9"/>
    <w:rsid w:val="00B35FD1"/>
    <w:rsid w:val="00B361A2"/>
    <w:rsid w:val="00B361C2"/>
    <w:rsid w:val="00B361DC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3"/>
    <w:rsid w:val="00B36C3B"/>
    <w:rsid w:val="00B36CAC"/>
    <w:rsid w:val="00B36D3F"/>
    <w:rsid w:val="00B36EDC"/>
    <w:rsid w:val="00B371CD"/>
    <w:rsid w:val="00B3741F"/>
    <w:rsid w:val="00B37437"/>
    <w:rsid w:val="00B37E93"/>
    <w:rsid w:val="00B37F91"/>
    <w:rsid w:val="00B4012C"/>
    <w:rsid w:val="00B4040E"/>
    <w:rsid w:val="00B407DE"/>
    <w:rsid w:val="00B40E12"/>
    <w:rsid w:val="00B40E38"/>
    <w:rsid w:val="00B40E6F"/>
    <w:rsid w:val="00B40FA5"/>
    <w:rsid w:val="00B41231"/>
    <w:rsid w:val="00B412BD"/>
    <w:rsid w:val="00B412D7"/>
    <w:rsid w:val="00B415C0"/>
    <w:rsid w:val="00B4173A"/>
    <w:rsid w:val="00B41832"/>
    <w:rsid w:val="00B419B6"/>
    <w:rsid w:val="00B419FF"/>
    <w:rsid w:val="00B41AA7"/>
    <w:rsid w:val="00B41AB7"/>
    <w:rsid w:val="00B41B3A"/>
    <w:rsid w:val="00B41C07"/>
    <w:rsid w:val="00B42008"/>
    <w:rsid w:val="00B420D5"/>
    <w:rsid w:val="00B421A2"/>
    <w:rsid w:val="00B42251"/>
    <w:rsid w:val="00B423CD"/>
    <w:rsid w:val="00B42526"/>
    <w:rsid w:val="00B4254B"/>
    <w:rsid w:val="00B4264D"/>
    <w:rsid w:val="00B42694"/>
    <w:rsid w:val="00B42A9F"/>
    <w:rsid w:val="00B42B6F"/>
    <w:rsid w:val="00B42DF6"/>
    <w:rsid w:val="00B42E58"/>
    <w:rsid w:val="00B43018"/>
    <w:rsid w:val="00B43158"/>
    <w:rsid w:val="00B434BA"/>
    <w:rsid w:val="00B435F6"/>
    <w:rsid w:val="00B4369E"/>
    <w:rsid w:val="00B436CC"/>
    <w:rsid w:val="00B4374C"/>
    <w:rsid w:val="00B4388A"/>
    <w:rsid w:val="00B43C90"/>
    <w:rsid w:val="00B43F19"/>
    <w:rsid w:val="00B43FC7"/>
    <w:rsid w:val="00B4402B"/>
    <w:rsid w:val="00B441C8"/>
    <w:rsid w:val="00B441FD"/>
    <w:rsid w:val="00B44679"/>
    <w:rsid w:val="00B44695"/>
    <w:rsid w:val="00B44796"/>
    <w:rsid w:val="00B44A82"/>
    <w:rsid w:val="00B44E7F"/>
    <w:rsid w:val="00B44F20"/>
    <w:rsid w:val="00B45517"/>
    <w:rsid w:val="00B45AEA"/>
    <w:rsid w:val="00B45AF3"/>
    <w:rsid w:val="00B45BD7"/>
    <w:rsid w:val="00B45BDA"/>
    <w:rsid w:val="00B45C58"/>
    <w:rsid w:val="00B45E93"/>
    <w:rsid w:val="00B45EA2"/>
    <w:rsid w:val="00B45F96"/>
    <w:rsid w:val="00B45FA6"/>
    <w:rsid w:val="00B46085"/>
    <w:rsid w:val="00B461E6"/>
    <w:rsid w:val="00B464BC"/>
    <w:rsid w:val="00B4652B"/>
    <w:rsid w:val="00B46699"/>
    <w:rsid w:val="00B46705"/>
    <w:rsid w:val="00B4672A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1C4"/>
    <w:rsid w:val="00B4748C"/>
    <w:rsid w:val="00B4764F"/>
    <w:rsid w:val="00B476E0"/>
    <w:rsid w:val="00B477E4"/>
    <w:rsid w:val="00B4785E"/>
    <w:rsid w:val="00B47882"/>
    <w:rsid w:val="00B47969"/>
    <w:rsid w:val="00B479D5"/>
    <w:rsid w:val="00B47EAB"/>
    <w:rsid w:val="00B47FE3"/>
    <w:rsid w:val="00B50250"/>
    <w:rsid w:val="00B5041C"/>
    <w:rsid w:val="00B5056D"/>
    <w:rsid w:val="00B5072A"/>
    <w:rsid w:val="00B5078A"/>
    <w:rsid w:val="00B508DC"/>
    <w:rsid w:val="00B50A2C"/>
    <w:rsid w:val="00B50A40"/>
    <w:rsid w:val="00B50A74"/>
    <w:rsid w:val="00B50B98"/>
    <w:rsid w:val="00B50D58"/>
    <w:rsid w:val="00B51039"/>
    <w:rsid w:val="00B5106F"/>
    <w:rsid w:val="00B510F9"/>
    <w:rsid w:val="00B51116"/>
    <w:rsid w:val="00B511A4"/>
    <w:rsid w:val="00B51339"/>
    <w:rsid w:val="00B5150E"/>
    <w:rsid w:val="00B517A2"/>
    <w:rsid w:val="00B51802"/>
    <w:rsid w:val="00B51AED"/>
    <w:rsid w:val="00B51B35"/>
    <w:rsid w:val="00B51C18"/>
    <w:rsid w:val="00B51D73"/>
    <w:rsid w:val="00B52030"/>
    <w:rsid w:val="00B52322"/>
    <w:rsid w:val="00B52756"/>
    <w:rsid w:val="00B52A85"/>
    <w:rsid w:val="00B52B75"/>
    <w:rsid w:val="00B52DD2"/>
    <w:rsid w:val="00B53008"/>
    <w:rsid w:val="00B53156"/>
    <w:rsid w:val="00B5342C"/>
    <w:rsid w:val="00B53628"/>
    <w:rsid w:val="00B5381E"/>
    <w:rsid w:val="00B53822"/>
    <w:rsid w:val="00B53851"/>
    <w:rsid w:val="00B539DC"/>
    <w:rsid w:val="00B53CD2"/>
    <w:rsid w:val="00B53E58"/>
    <w:rsid w:val="00B53EB4"/>
    <w:rsid w:val="00B54783"/>
    <w:rsid w:val="00B54AB0"/>
    <w:rsid w:val="00B54B62"/>
    <w:rsid w:val="00B54C2F"/>
    <w:rsid w:val="00B54C3E"/>
    <w:rsid w:val="00B54DD9"/>
    <w:rsid w:val="00B54F75"/>
    <w:rsid w:val="00B552D9"/>
    <w:rsid w:val="00B554F6"/>
    <w:rsid w:val="00B5551F"/>
    <w:rsid w:val="00B55F4A"/>
    <w:rsid w:val="00B55F54"/>
    <w:rsid w:val="00B56135"/>
    <w:rsid w:val="00B56153"/>
    <w:rsid w:val="00B561D0"/>
    <w:rsid w:val="00B56357"/>
    <w:rsid w:val="00B5650C"/>
    <w:rsid w:val="00B5677C"/>
    <w:rsid w:val="00B5679B"/>
    <w:rsid w:val="00B56936"/>
    <w:rsid w:val="00B56C35"/>
    <w:rsid w:val="00B56DC7"/>
    <w:rsid w:val="00B570FE"/>
    <w:rsid w:val="00B572AA"/>
    <w:rsid w:val="00B57357"/>
    <w:rsid w:val="00B575BC"/>
    <w:rsid w:val="00B575D6"/>
    <w:rsid w:val="00B57861"/>
    <w:rsid w:val="00B578AA"/>
    <w:rsid w:val="00B5794A"/>
    <w:rsid w:val="00B5796D"/>
    <w:rsid w:val="00B579D3"/>
    <w:rsid w:val="00B57A82"/>
    <w:rsid w:val="00B57A91"/>
    <w:rsid w:val="00B57BBD"/>
    <w:rsid w:val="00B57DDF"/>
    <w:rsid w:val="00B57E2A"/>
    <w:rsid w:val="00B57E38"/>
    <w:rsid w:val="00B600A5"/>
    <w:rsid w:val="00B60602"/>
    <w:rsid w:val="00B6063B"/>
    <w:rsid w:val="00B60741"/>
    <w:rsid w:val="00B6085C"/>
    <w:rsid w:val="00B6099B"/>
    <w:rsid w:val="00B60A17"/>
    <w:rsid w:val="00B60E2D"/>
    <w:rsid w:val="00B613F9"/>
    <w:rsid w:val="00B616E9"/>
    <w:rsid w:val="00B61F5C"/>
    <w:rsid w:val="00B62007"/>
    <w:rsid w:val="00B6215A"/>
    <w:rsid w:val="00B6227D"/>
    <w:rsid w:val="00B62371"/>
    <w:rsid w:val="00B62597"/>
    <w:rsid w:val="00B625B9"/>
    <w:rsid w:val="00B62631"/>
    <w:rsid w:val="00B62742"/>
    <w:rsid w:val="00B62766"/>
    <w:rsid w:val="00B6296F"/>
    <w:rsid w:val="00B62AC1"/>
    <w:rsid w:val="00B62C76"/>
    <w:rsid w:val="00B62D0E"/>
    <w:rsid w:val="00B62DF9"/>
    <w:rsid w:val="00B62EB7"/>
    <w:rsid w:val="00B6308A"/>
    <w:rsid w:val="00B6309E"/>
    <w:rsid w:val="00B63296"/>
    <w:rsid w:val="00B634A6"/>
    <w:rsid w:val="00B63777"/>
    <w:rsid w:val="00B638A4"/>
    <w:rsid w:val="00B6391F"/>
    <w:rsid w:val="00B63A76"/>
    <w:rsid w:val="00B63A94"/>
    <w:rsid w:val="00B63C6D"/>
    <w:rsid w:val="00B63C97"/>
    <w:rsid w:val="00B63E31"/>
    <w:rsid w:val="00B63E5E"/>
    <w:rsid w:val="00B64025"/>
    <w:rsid w:val="00B640AA"/>
    <w:rsid w:val="00B640D4"/>
    <w:rsid w:val="00B64190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049"/>
    <w:rsid w:val="00B6521E"/>
    <w:rsid w:val="00B65278"/>
    <w:rsid w:val="00B655B7"/>
    <w:rsid w:val="00B655BB"/>
    <w:rsid w:val="00B65865"/>
    <w:rsid w:val="00B65911"/>
    <w:rsid w:val="00B659E9"/>
    <w:rsid w:val="00B65BFD"/>
    <w:rsid w:val="00B65CF1"/>
    <w:rsid w:val="00B65E61"/>
    <w:rsid w:val="00B661F5"/>
    <w:rsid w:val="00B66574"/>
    <w:rsid w:val="00B6658C"/>
    <w:rsid w:val="00B66621"/>
    <w:rsid w:val="00B666A9"/>
    <w:rsid w:val="00B6673C"/>
    <w:rsid w:val="00B66B0E"/>
    <w:rsid w:val="00B66B98"/>
    <w:rsid w:val="00B66BDF"/>
    <w:rsid w:val="00B66D85"/>
    <w:rsid w:val="00B66E5B"/>
    <w:rsid w:val="00B67103"/>
    <w:rsid w:val="00B67874"/>
    <w:rsid w:val="00B679C6"/>
    <w:rsid w:val="00B67A0B"/>
    <w:rsid w:val="00B67B53"/>
    <w:rsid w:val="00B67D6E"/>
    <w:rsid w:val="00B67D8D"/>
    <w:rsid w:val="00B67D96"/>
    <w:rsid w:val="00B67DB1"/>
    <w:rsid w:val="00B67DFA"/>
    <w:rsid w:val="00B67E8F"/>
    <w:rsid w:val="00B67F32"/>
    <w:rsid w:val="00B70095"/>
    <w:rsid w:val="00B700A4"/>
    <w:rsid w:val="00B70440"/>
    <w:rsid w:val="00B70724"/>
    <w:rsid w:val="00B708ED"/>
    <w:rsid w:val="00B70A96"/>
    <w:rsid w:val="00B70AE2"/>
    <w:rsid w:val="00B70B42"/>
    <w:rsid w:val="00B70C0E"/>
    <w:rsid w:val="00B70CD8"/>
    <w:rsid w:val="00B70D73"/>
    <w:rsid w:val="00B71285"/>
    <w:rsid w:val="00B7131C"/>
    <w:rsid w:val="00B71323"/>
    <w:rsid w:val="00B71439"/>
    <w:rsid w:val="00B71593"/>
    <w:rsid w:val="00B715CA"/>
    <w:rsid w:val="00B71750"/>
    <w:rsid w:val="00B71768"/>
    <w:rsid w:val="00B71ADA"/>
    <w:rsid w:val="00B7202C"/>
    <w:rsid w:val="00B720B8"/>
    <w:rsid w:val="00B720FA"/>
    <w:rsid w:val="00B723A1"/>
    <w:rsid w:val="00B723CA"/>
    <w:rsid w:val="00B724F0"/>
    <w:rsid w:val="00B728D1"/>
    <w:rsid w:val="00B72A31"/>
    <w:rsid w:val="00B72D07"/>
    <w:rsid w:val="00B72D77"/>
    <w:rsid w:val="00B72E16"/>
    <w:rsid w:val="00B72E3D"/>
    <w:rsid w:val="00B73031"/>
    <w:rsid w:val="00B73073"/>
    <w:rsid w:val="00B7308C"/>
    <w:rsid w:val="00B73219"/>
    <w:rsid w:val="00B73A1C"/>
    <w:rsid w:val="00B73DFB"/>
    <w:rsid w:val="00B73F2B"/>
    <w:rsid w:val="00B7401D"/>
    <w:rsid w:val="00B742A6"/>
    <w:rsid w:val="00B74335"/>
    <w:rsid w:val="00B74406"/>
    <w:rsid w:val="00B746BC"/>
    <w:rsid w:val="00B74841"/>
    <w:rsid w:val="00B748B2"/>
    <w:rsid w:val="00B74A14"/>
    <w:rsid w:val="00B753B1"/>
    <w:rsid w:val="00B7540A"/>
    <w:rsid w:val="00B75948"/>
    <w:rsid w:val="00B759C9"/>
    <w:rsid w:val="00B759D4"/>
    <w:rsid w:val="00B75BB6"/>
    <w:rsid w:val="00B760DA"/>
    <w:rsid w:val="00B76136"/>
    <w:rsid w:val="00B7640E"/>
    <w:rsid w:val="00B766D0"/>
    <w:rsid w:val="00B76A28"/>
    <w:rsid w:val="00B76C71"/>
    <w:rsid w:val="00B76DE0"/>
    <w:rsid w:val="00B76E2D"/>
    <w:rsid w:val="00B770CC"/>
    <w:rsid w:val="00B771D8"/>
    <w:rsid w:val="00B77252"/>
    <w:rsid w:val="00B772AF"/>
    <w:rsid w:val="00B773E2"/>
    <w:rsid w:val="00B773F8"/>
    <w:rsid w:val="00B77475"/>
    <w:rsid w:val="00B775A5"/>
    <w:rsid w:val="00B77A53"/>
    <w:rsid w:val="00B77A5C"/>
    <w:rsid w:val="00B77A81"/>
    <w:rsid w:val="00B77DA6"/>
    <w:rsid w:val="00B77EA1"/>
    <w:rsid w:val="00B77ED6"/>
    <w:rsid w:val="00B8030C"/>
    <w:rsid w:val="00B809BA"/>
    <w:rsid w:val="00B809C8"/>
    <w:rsid w:val="00B809EB"/>
    <w:rsid w:val="00B80A8F"/>
    <w:rsid w:val="00B80AD6"/>
    <w:rsid w:val="00B80E48"/>
    <w:rsid w:val="00B80F22"/>
    <w:rsid w:val="00B80FC6"/>
    <w:rsid w:val="00B81236"/>
    <w:rsid w:val="00B815AE"/>
    <w:rsid w:val="00B81830"/>
    <w:rsid w:val="00B81A22"/>
    <w:rsid w:val="00B81B83"/>
    <w:rsid w:val="00B81C25"/>
    <w:rsid w:val="00B81D06"/>
    <w:rsid w:val="00B81D61"/>
    <w:rsid w:val="00B81D78"/>
    <w:rsid w:val="00B82296"/>
    <w:rsid w:val="00B82392"/>
    <w:rsid w:val="00B82466"/>
    <w:rsid w:val="00B824AE"/>
    <w:rsid w:val="00B824C3"/>
    <w:rsid w:val="00B824C4"/>
    <w:rsid w:val="00B82506"/>
    <w:rsid w:val="00B827F3"/>
    <w:rsid w:val="00B82803"/>
    <w:rsid w:val="00B82A62"/>
    <w:rsid w:val="00B82A8F"/>
    <w:rsid w:val="00B82B71"/>
    <w:rsid w:val="00B82D74"/>
    <w:rsid w:val="00B82FDB"/>
    <w:rsid w:val="00B8324F"/>
    <w:rsid w:val="00B83251"/>
    <w:rsid w:val="00B833AE"/>
    <w:rsid w:val="00B83EF5"/>
    <w:rsid w:val="00B83FDE"/>
    <w:rsid w:val="00B8402D"/>
    <w:rsid w:val="00B8411C"/>
    <w:rsid w:val="00B84227"/>
    <w:rsid w:val="00B843F9"/>
    <w:rsid w:val="00B84553"/>
    <w:rsid w:val="00B84684"/>
    <w:rsid w:val="00B848CC"/>
    <w:rsid w:val="00B8493E"/>
    <w:rsid w:val="00B84B12"/>
    <w:rsid w:val="00B84B73"/>
    <w:rsid w:val="00B84C35"/>
    <w:rsid w:val="00B84E18"/>
    <w:rsid w:val="00B84FAC"/>
    <w:rsid w:val="00B85262"/>
    <w:rsid w:val="00B85518"/>
    <w:rsid w:val="00B85657"/>
    <w:rsid w:val="00B8573E"/>
    <w:rsid w:val="00B8594C"/>
    <w:rsid w:val="00B85D3C"/>
    <w:rsid w:val="00B8610D"/>
    <w:rsid w:val="00B8612B"/>
    <w:rsid w:val="00B864A8"/>
    <w:rsid w:val="00B86897"/>
    <w:rsid w:val="00B86ADB"/>
    <w:rsid w:val="00B86E7E"/>
    <w:rsid w:val="00B86F3F"/>
    <w:rsid w:val="00B86F75"/>
    <w:rsid w:val="00B871FF"/>
    <w:rsid w:val="00B87233"/>
    <w:rsid w:val="00B872B7"/>
    <w:rsid w:val="00B87324"/>
    <w:rsid w:val="00B873FC"/>
    <w:rsid w:val="00B874FF"/>
    <w:rsid w:val="00B8750B"/>
    <w:rsid w:val="00B875B0"/>
    <w:rsid w:val="00B875FE"/>
    <w:rsid w:val="00B8769C"/>
    <w:rsid w:val="00B87709"/>
    <w:rsid w:val="00B878F2"/>
    <w:rsid w:val="00B879DF"/>
    <w:rsid w:val="00B87A54"/>
    <w:rsid w:val="00B87BC3"/>
    <w:rsid w:val="00B87D66"/>
    <w:rsid w:val="00B87E39"/>
    <w:rsid w:val="00B90296"/>
    <w:rsid w:val="00B903FB"/>
    <w:rsid w:val="00B908CA"/>
    <w:rsid w:val="00B909B3"/>
    <w:rsid w:val="00B90A2F"/>
    <w:rsid w:val="00B90ACB"/>
    <w:rsid w:val="00B90CA2"/>
    <w:rsid w:val="00B90D9A"/>
    <w:rsid w:val="00B90ED3"/>
    <w:rsid w:val="00B91312"/>
    <w:rsid w:val="00B914D5"/>
    <w:rsid w:val="00B91A01"/>
    <w:rsid w:val="00B91A08"/>
    <w:rsid w:val="00B91BBF"/>
    <w:rsid w:val="00B91C06"/>
    <w:rsid w:val="00B91FB5"/>
    <w:rsid w:val="00B9269E"/>
    <w:rsid w:val="00B92935"/>
    <w:rsid w:val="00B92F7E"/>
    <w:rsid w:val="00B93009"/>
    <w:rsid w:val="00B931AB"/>
    <w:rsid w:val="00B936E8"/>
    <w:rsid w:val="00B937BA"/>
    <w:rsid w:val="00B93889"/>
    <w:rsid w:val="00B93943"/>
    <w:rsid w:val="00B93C75"/>
    <w:rsid w:val="00B93CAB"/>
    <w:rsid w:val="00B941B2"/>
    <w:rsid w:val="00B941F4"/>
    <w:rsid w:val="00B9425E"/>
    <w:rsid w:val="00B947D1"/>
    <w:rsid w:val="00B94802"/>
    <w:rsid w:val="00B94B08"/>
    <w:rsid w:val="00B94CF3"/>
    <w:rsid w:val="00B94E94"/>
    <w:rsid w:val="00B9524D"/>
    <w:rsid w:val="00B9526F"/>
    <w:rsid w:val="00B95384"/>
    <w:rsid w:val="00B95455"/>
    <w:rsid w:val="00B955D4"/>
    <w:rsid w:val="00B9570B"/>
    <w:rsid w:val="00B9588C"/>
    <w:rsid w:val="00B95977"/>
    <w:rsid w:val="00B95C09"/>
    <w:rsid w:val="00B95C57"/>
    <w:rsid w:val="00B9611F"/>
    <w:rsid w:val="00B961D1"/>
    <w:rsid w:val="00B96303"/>
    <w:rsid w:val="00B96339"/>
    <w:rsid w:val="00B9689D"/>
    <w:rsid w:val="00B96A4B"/>
    <w:rsid w:val="00B96B70"/>
    <w:rsid w:val="00B97042"/>
    <w:rsid w:val="00B97413"/>
    <w:rsid w:val="00B975FC"/>
    <w:rsid w:val="00B97A04"/>
    <w:rsid w:val="00B97A53"/>
    <w:rsid w:val="00B97CAC"/>
    <w:rsid w:val="00BA00CD"/>
    <w:rsid w:val="00BA01B6"/>
    <w:rsid w:val="00BA0280"/>
    <w:rsid w:val="00BA0466"/>
    <w:rsid w:val="00BA07D2"/>
    <w:rsid w:val="00BA0884"/>
    <w:rsid w:val="00BA09C5"/>
    <w:rsid w:val="00BA0C02"/>
    <w:rsid w:val="00BA0E08"/>
    <w:rsid w:val="00BA1269"/>
    <w:rsid w:val="00BA147C"/>
    <w:rsid w:val="00BA15F2"/>
    <w:rsid w:val="00BA172D"/>
    <w:rsid w:val="00BA17C1"/>
    <w:rsid w:val="00BA1C1C"/>
    <w:rsid w:val="00BA1D89"/>
    <w:rsid w:val="00BA1E2E"/>
    <w:rsid w:val="00BA1EBB"/>
    <w:rsid w:val="00BA218B"/>
    <w:rsid w:val="00BA22F4"/>
    <w:rsid w:val="00BA2518"/>
    <w:rsid w:val="00BA25D5"/>
    <w:rsid w:val="00BA2A7A"/>
    <w:rsid w:val="00BA2A93"/>
    <w:rsid w:val="00BA2D5D"/>
    <w:rsid w:val="00BA2F6E"/>
    <w:rsid w:val="00BA31A5"/>
    <w:rsid w:val="00BA328E"/>
    <w:rsid w:val="00BA32B1"/>
    <w:rsid w:val="00BA35DD"/>
    <w:rsid w:val="00BA399B"/>
    <w:rsid w:val="00BA3AA6"/>
    <w:rsid w:val="00BA3C2C"/>
    <w:rsid w:val="00BA3E04"/>
    <w:rsid w:val="00BA40AE"/>
    <w:rsid w:val="00BA416B"/>
    <w:rsid w:val="00BA4187"/>
    <w:rsid w:val="00BA41C3"/>
    <w:rsid w:val="00BA4441"/>
    <w:rsid w:val="00BA4727"/>
    <w:rsid w:val="00BA472D"/>
    <w:rsid w:val="00BA47F7"/>
    <w:rsid w:val="00BA4BA3"/>
    <w:rsid w:val="00BA4BF5"/>
    <w:rsid w:val="00BA4C4A"/>
    <w:rsid w:val="00BA4CC5"/>
    <w:rsid w:val="00BA4CFC"/>
    <w:rsid w:val="00BA5004"/>
    <w:rsid w:val="00BA507E"/>
    <w:rsid w:val="00BA5141"/>
    <w:rsid w:val="00BA52EC"/>
    <w:rsid w:val="00BA5370"/>
    <w:rsid w:val="00BA5455"/>
    <w:rsid w:val="00BA55C6"/>
    <w:rsid w:val="00BA565F"/>
    <w:rsid w:val="00BA5AF5"/>
    <w:rsid w:val="00BA5BE7"/>
    <w:rsid w:val="00BA5D0D"/>
    <w:rsid w:val="00BA5D3E"/>
    <w:rsid w:val="00BA6001"/>
    <w:rsid w:val="00BA6104"/>
    <w:rsid w:val="00BA640E"/>
    <w:rsid w:val="00BA6607"/>
    <w:rsid w:val="00BA67BC"/>
    <w:rsid w:val="00BA68F9"/>
    <w:rsid w:val="00BA69B0"/>
    <w:rsid w:val="00BA6A6F"/>
    <w:rsid w:val="00BA6B4E"/>
    <w:rsid w:val="00BA6C7B"/>
    <w:rsid w:val="00BA6D71"/>
    <w:rsid w:val="00BA6EEB"/>
    <w:rsid w:val="00BA6F43"/>
    <w:rsid w:val="00BA6F4B"/>
    <w:rsid w:val="00BA721C"/>
    <w:rsid w:val="00BA72F9"/>
    <w:rsid w:val="00BA7363"/>
    <w:rsid w:val="00BA7791"/>
    <w:rsid w:val="00BA7889"/>
    <w:rsid w:val="00BA7CF8"/>
    <w:rsid w:val="00BA7D83"/>
    <w:rsid w:val="00BA7EA6"/>
    <w:rsid w:val="00BA7F0E"/>
    <w:rsid w:val="00BB008D"/>
    <w:rsid w:val="00BB00A0"/>
    <w:rsid w:val="00BB0227"/>
    <w:rsid w:val="00BB02DA"/>
    <w:rsid w:val="00BB037C"/>
    <w:rsid w:val="00BB0441"/>
    <w:rsid w:val="00BB053E"/>
    <w:rsid w:val="00BB0554"/>
    <w:rsid w:val="00BB055D"/>
    <w:rsid w:val="00BB0771"/>
    <w:rsid w:val="00BB0772"/>
    <w:rsid w:val="00BB0862"/>
    <w:rsid w:val="00BB09A8"/>
    <w:rsid w:val="00BB09EC"/>
    <w:rsid w:val="00BB0BD5"/>
    <w:rsid w:val="00BB0C8C"/>
    <w:rsid w:val="00BB0D01"/>
    <w:rsid w:val="00BB0EBC"/>
    <w:rsid w:val="00BB10DC"/>
    <w:rsid w:val="00BB1265"/>
    <w:rsid w:val="00BB14EF"/>
    <w:rsid w:val="00BB171F"/>
    <w:rsid w:val="00BB1A05"/>
    <w:rsid w:val="00BB1B6D"/>
    <w:rsid w:val="00BB1CC4"/>
    <w:rsid w:val="00BB1D2F"/>
    <w:rsid w:val="00BB1DE0"/>
    <w:rsid w:val="00BB1E58"/>
    <w:rsid w:val="00BB20AD"/>
    <w:rsid w:val="00BB20E0"/>
    <w:rsid w:val="00BB2383"/>
    <w:rsid w:val="00BB2494"/>
    <w:rsid w:val="00BB251E"/>
    <w:rsid w:val="00BB25FD"/>
    <w:rsid w:val="00BB26B2"/>
    <w:rsid w:val="00BB28FB"/>
    <w:rsid w:val="00BB29BA"/>
    <w:rsid w:val="00BB2DD2"/>
    <w:rsid w:val="00BB2DFB"/>
    <w:rsid w:val="00BB31C9"/>
    <w:rsid w:val="00BB3212"/>
    <w:rsid w:val="00BB33F2"/>
    <w:rsid w:val="00BB3543"/>
    <w:rsid w:val="00BB35AA"/>
    <w:rsid w:val="00BB3669"/>
    <w:rsid w:val="00BB3726"/>
    <w:rsid w:val="00BB3D6D"/>
    <w:rsid w:val="00BB40DD"/>
    <w:rsid w:val="00BB4254"/>
    <w:rsid w:val="00BB4495"/>
    <w:rsid w:val="00BB479B"/>
    <w:rsid w:val="00BB480E"/>
    <w:rsid w:val="00BB4811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6F0"/>
    <w:rsid w:val="00BB5A1B"/>
    <w:rsid w:val="00BB5AF1"/>
    <w:rsid w:val="00BB5C06"/>
    <w:rsid w:val="00BB5F3C"/>
    <w:rsid w:val="00BB608E"/>
    <w:rsid w:val="00BB665C"/>
    <w:rsid w:val="00BB668B"/>
    <w:rsid w:val="00BB6A63"/>
    <w:rsid w:val="00BB6B9D"/>
    <w:rsid w:val="00BB6BC0"/>
    <w:rsid w:val="00BB6BCE"/>
    <w:rsid w:val="00BB6E5D"/>
    <w:rsid w:val="00BB6F9D"/>
    <w:rsid w:val="00BB7024"/>
    <w:rsid w:val="00BB70BB"/>
    <w:rsid w:val="00BB7324"/>
    <w:rsid w:val="00BB7C20"/>
    <w:rsid w:val="00BB7C7D"/>
    <w:rsid w:val="00BB7E34"/>
    <w:rsid w:val="00BB7EA0"/>
    <w:rsid w:val="00BB7EB5"/>
    <w:rsid w:val="00BB7FE7"/>
    <w:rsid w:val="00BC01AA"/>
    <w:rsid w:val="00BC0379"/>
    <w:rsid w:val="00BC043D"/>
    <w:rsid w:val="00BC0527"/>
    <w:rsid w:val="00BC07A3"/>
    <w:rsid w:val="00BC0CC1"/>
    <w:rsid w:val="00BC0DF6"/>
    <w:rsid w:val="00BC0E2A"/>
    <w:rsid w:val="00BC1010"/>
    <w:rsid w:val="00BC12A6"/>
    <w:rsid w:val="00BC1306"/>
    <w:rsid w:val="00BC13B3"/>
    <w:rsid w:val="00BC17B7"/>
    <w:rsid w:val="00BC17DA"/>
    <w:rsid w:val="00BC17F2"/>
    <w:rsid w:val="00BC1A1A"/>
    <w:rsid w:val="00BC1AAA"/>
    <w:rsid w:val="00BC20FB"/>
    <w:rsid w:val="00BC222A"/>
    <w:rsid w:val="00BC24A2"/>
    <w:rsid w:val="00BC24DD"/>
    <w:rsid w:val="00BC2660"/>
    <w:rsid w:val="00BC26B2"/>
    <w:rsid w:val="00BC26F8"/>
    <w:rsid w:val="00BC27AD"/>
    <w:rsid w:val="00BC297B"/>
    <w:rsid w:val="00BC2B55"/>
    <w:rsid w:val="00BC2C80"/>
    <w:rsid w:val="00BC33AE"/>
    <w:rsid w:val="00BC33E8"/>
    <w:rsid w:val="00BC3460"/>
    <w:rsid w:val="00BC366B"/>
    <w:rsid w:val="00BC387A"/>
    <w:rsid w:val="00BC3935"/>
    <w:rsid w:val="00BC3B19"/>
    <w:rsid w:val="00BC3BC4"/>
    <w:rsid w:val="00BC3BC6"/>
    <w:rsid w:val="00BC3D90"/>
    <w:rsid w:val="00BC3E9D"/>
    <w:rsid w:val="00BC3F90"/>
    <w:rsid w:val="00BC406B"/>
    <w:rsid w:val="00BC4222"/>
    <w:rsid w:val="00BC4369"/>
    <w:rsid w:val="00BC4602"/>
    <w:rsid w:val="00BC48A5"/>
    <w:rsid w:val="00BC492D"/>
    <w:rsid w:val="00BC4B87"/>
    <w:rsid w:val="00BC4E8D"/>
    <w:rsid w:val="00BC5253"/>
    <w:rsid w:val="00BC53E1"/>
    <w:rsid w:val="00BC54F5"/>
    <w:rsid w:val="00BC56BB"/>
    <w:rsid w:val="00BC5AA2"/>
    <w:rsid w:val="00BC5C4E"/>
    <w:rsid w:val="00BC6264"/>
    <w:rsid w:val="00BC64EA"/>
    <w:rsid w:val="00BC67CA"/>
    <w:rsid w:val="00BC6806"/>
    <w:rsid w:val="00BC6807"/>
    <w:rsid w:val="00BC6AB1"/>
    <w:rsid w:val="00BC6FA6"/>
    <w:rsid w:val="00BC700D"/>
    <w:rsid w:val="00BC72D4"/>
    <w:rsid w:val="00BC745F"/>
    <w:rsid w:val="00BC74D8"/>
    <w:rsid w:val="00BC756D"/>
    <w:rsid w:val="00BC757A"/>
    <w:rsid w:val="00BC777F"/>
    <w:rsid w:val="00BC78F6"/>
    <w:rsid w:val="00BC7A15"/>
    <w:rsid w:val="00BC7AB5"/>
    <w:rsid w:val="00BC7D9F"/>
    <w:rsid w:val="00BC7E8C"/>
    <w:rsid w:val="00BC7FC9"/>
    <w:rsid w:val="00BD018B"/>
    <w:rsid w:val="00BD0241"/>
    <w:rsid w:val="00BD03CC"/>
    <w:rsid w:val="00BD03E4"/>
    <w:rsid w:val="00BD0432"/>
    <w:rsid w:val="00BD081D"/>
    <w:rsid w:val="00BD08C5"/>
    <w:rsid w:val="00BD0955"/>
    <w:rsid w:val="00BD0968"/>
    <w:rsid w:val="00BD0970"/>
    <w:rsid w:val="00BD0C97"/>
    <w:rsid w:val="00BD0D0D"/>
    <w:rsid w:val="00BD0F35"/>
    <w:rsid w:val="00BD0F4B"/>
    <w:rsid w:val="00BD10DE"/>
    <w:rsid w:val="00BD11EE"/>
    <w:rsid w:val="00BD157C"/>
    <w:rsid w:val="00BD170D"/>
    <w:rsid w:val="00BD17C0"/>
    <w:rsid w:val="00BD19BE"/>
    <w:rsid w:val="00BD1B44"/>
    <w:rsid w:val="00BD1B6E"/>
    <w:rsid w:val="00BD1BD5"/>
    <w:rsid w:val="00BD1C49"/>
    <w:rsid w:val="00BD1CB0"/>
    <w:rsid w:val="00BD2822"/>
    <w:rsid w:val="00BD2C53"/>
    <w:rsid w:val="00BD3012"/>
    <w:rsid w:val="00BD3101"/>
    <w:rsid w:val="00BD32D2"/>
    <w:rsid w:val="00BD34DE"/>
    <w:rsid w:val="00BD3866"/>
    <w:rsid w:val="00BD38AF"/>
    <w:rsid w:val="00BD3F70"/>
    <w:rsid w:val="00BD402A"/>
    <w:rsid w:val="00BD4322"/>
    <w:rsid w:val="00BD458E"/>
    <w:rsid w:val="00BD48EA"/>
    <w:rsid w:val="00BD4A26"/>
    <w:rsid w:val="00BD4BE8"/>
    <w:rsid w:val="00BD4D43"/>
    <w:rsid w:val="00BD4EFF"/>
    <w:rsid w:val="00BD52E5"/>
    <w:rsid w:val="00BD54D1"/>
    <w:rsid w:val="00BD55C1"/>
    <w:rsid w:val="00BD5772"/>
    <w:rsid w:val="00BD59F9"/>
    <w:rsid w:val="00BD600F"/>
    <w:rsid w:val="00BD6032"/>
    <w:rsid w:val="00BD6098"/>
    <w:rsid w:val="00BD61BF"/>
    <w:rsid w:val="00BD6595"/>
    <w:rsid w:val="00BD6915"/>
    <w:rsid w:val="00BD69EC"/>
    <w:rsid w:val="00BD6AC0"/>
    <w:rsid w:val="00BD6D63"/>
    <w:rsid w:val="00BD6EA1"/>
    <w:rsid w:val="00BD6EB6"/>
    <w:rsid w:val="00BD6F4C"/>
    <w:rsid w:val="00BD6F9A"/>
    <w:rsid w:val="00BD71EA"/>
    <w:rsid w:val="00BD74F4"/>
    <w:rsid w:val="00BD7723"/>
    <w:rsid w:val="00BD77EA"/>
    <w:rsid w:val="00BD7B0D"/>
    <w:rsid w:val="00BD7D93"/>
    <w:rsid w:val="00BD7DDA"/>
    <w:rsid w:val="00BE00A3"/>
    <w:rsid w:val="00BE0141"/>
    <w:rsid w:val="00BE0695"/>
    <w:rsid w:val="00BE0861"/>
    <w:rsid w:val="00BE0C56"/>
    <w:rsid w:val="00BE142F"/>
    <w:rsid w:val="00BE14C5"/>
    <w:rsid w:val="00BE1513"/>
    <w:rsid w:val="00BE1558"/>
    <w:rsid w:val="00BE1842"/>
    <w:rsid w:val="00BE1A2C"/>
    <w:rsid w:val="00BE1B75"/>
    <w:rsid w:val="00BE1E4A"/>
    <w:rsid w:val="00BE2183"/>
    <w:rsid w:val="00BE21DB"/>
    <w:rsid w:val="00BE221C"/>
    <w:rsid w:val="00BE2292"/>
    <w:rsid w:val="00BE2303"/>
    <w:rsid w:val="00BE2888"/>
    <w:rsid w:val="00BE29F2"/>
    <w:rsid w:val="00BE2BC9"/>
    <w:rsid w:val="00BE2C5A"/>
    <w:rsid w:val="00BE2D45"/>
    <w:rsid w:val="00BE31FC"/>
    <w:rsid w:val="00BE33CF"/>
    <w:rsid w:val="00BE35CE"/>
    <w:rsid w:val="00BE3614"/>
    <w:rsid w:val="00BE3797"/>
    <w:rsid w:val="00BE3800"/>
    <w:rsid w:val="00BE39B7"/>
    <w:rsid w:val="00BE3BCE"/>
    <w:rsid w:val="00BE3DDA"/>
    <w:rsid w:val="00BE3F84"/>
    <w:rsid w:val="00BE4100"/>
    <w:rsid w:val="00BE421E"/>
    <w:rsid w:val="00BE43B1"/>
    <w:rsid w:val="00BE440A"/>
    <w:rsid w:val="00BE4481"/>
    <w:rsid w:val="00BE4620"/>
    <w:rsid w:val="00BE48C5"/>
    <w:rsid w:val="00BE49AC"/>
    <w:rsid w:val="00BE49FA"/>
    <w:rsid w:val="00BE4C36"/>
    <w:rsid w:val="00BE4D93"/>
    <w:rsid w:val="00BE4E10"/>
    <w:rsid w:val="00BE4E8D"/>
    <w:rsid w:val="00BE502C"/>
    <w:rsid w:val="00BE51C9"/>
    <w:rsid w:val="00BE51E8"/>
    <w:rsid w:val="00BE53B1"/>
    <w:rsid w:val="00BE5482"/>
    <w:rsid w:val="00BE5628"/>
    <w:rsid w:val="00BE5687"/>
    <w:rsid w:val="00BE5952"/>
    <w:rsid w:val="00BE59C3"/>
    <w:rsid w:val="00BE5A13"/>
    <w:rsid w:val="00BE5A82"/>
    <w:rsid w:val="00BE5D0F"/>
    <w:rsid w:val="00BE5FC9"/>
    <w:rsid w:val="00BE6263"/>
    <w:rsid w:val="00BE68FE"/>
    <w:rsid w:val="00BE6958"/>
    <w:rsid w:val="00BE6D5B"/>
    <w:rsid w:val="00BE75D4"/>
    <w:rsid w:val="00BE769C"/>
    <w:rsid w:val="00BE76B9"/>
    <w:rsid w:val="00BE7725"/>
    <w:rsid w:val="00BE7CEB"/>
    <w:rsid w:val="00BE7E97"/>
    <w:rsid w:val="00BE7EC7"/>
    <w:rsid w:val="00BE7F2B"/>
    <w:rsid w:val="00BE7F64"/>
    <w:rsid w:val="00BE7FF2"/>
    <w:rsid w:val="00BF0026"/>
    <w:rsid w:val="00BF0040"/>
    <w:rsid w:val="00BF009F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0DEF"/>
    <w:rsid w:val="00BF0DF7"/>
    <w:rsid w:val="00BF1127"/>
    <w:rsid w:val="00BF1319"/>
    <w:rsid w:val="00BF1324"/>
    <w:rsid w:val="00BF13B1"/>
    <w:rsid w:val="00BF13E2"/>
    <w:rsid w:val="00BF16BE"/>
    <w:rsid w:val="00BF16EF"/>
    <w:rsid w:val="00BF1897"/>
    <w:rsid w:val="00BF1934"/>
    <w:rsid w:val="00BF193E"/>
    <w:rsid w:val="00BF1A71"/>
    <w:rsid w:val="00BF1A88"/>
    <w:rsid w:val="00BF1FB0"/>
    <w:rsid w:val="00BF204A"/>
    <w:rsid w:val="00BF23FF"/>
    <w:rsid w:val="00BF244D"/>
    <w:rsid w:val="00BF2498"/>
    <w:rsid w:val="00BF24CC"/>
    <w:rsid w:val="00BF24E3"/>
    <w:rsid w:val="00BF267E"/>
    <w:rsid w:val="00BF26EE"/>
    <w:rsid w:val="00BF2794"/>
    <w:rsid w:val="00BF2906"/>
    <w:rsid w:val="00BF2FDC"/>
    <w:rsid w:val="00BF30AB"/>
    <w:rsid w:val="00BF3259"/>
    <w:rsid w:val="00BF32DF"/>
    <w:rsid w:val="00BF3309"/>
    <w:rsid w:val="00BF33F8"/>
    <w:rsid w:val="00BF3898"/>
    <w:rsid w:val="00BF39EE"/>
    <w:rsid w:val="00BF3AE3"/>
    <w:rsid w:val="00BF3B0D"/>
    <w:rsid w:val="00BF3BB0"/>
    <w:rsid w:val="00BF3D89"/>
    <w:rsid w:val="00BF3E41"/>
    <w:rsid w:val="00BF405A"/>
    <w:rsid w:val="00BF42FA"/>
    <w:rsid w:val="00BF45F4"/>
    <w:rsid w:val="00BF4733"/>
    <w:rsid w:val="00BF47A4"/>
    <w:rsid w:val="00BF484B"/>
    <w:rsid w:val="00BF4995"/>
    <w:rsid w:val="00BF4C95"/>
    <w:rsid w:val="00BF4CBE"/>
    <w:rsid w:val="00BF4E60"/>
    <w:rsid w:val="00BF4FA0"/>
    <w:rsid w:val="00BF5327"/>
    <w:rsid w:val="00BF54C5"/>
    <w:rsid w:val="00BF554A"/>
    <w:rsid w:val="00BF556A"/>
    <w:rsid w:val="00BF57A2"/>
    <w:rsid w:val="00BF5884"/>
    <w:rsid w:val="00BF5A15"/>
    <w:rsid w:val="00BF5BD5"/>
    <w:rsid w:val="00BF5D3F"/>
    <w:rsid w:val="00BF5FF8"/>
    <w:rsid w:val="00BF6100"/>
    <w:rsid w:val="00BF610C"/>
    <w:rsid w:val="00BF61D8"/>
    <w:rsid w:val="00BF6254"/>
    <w:rsid w:val="00BF62A8"/>
    <w:rsid w:val="00BF6408"/>
    <w:rsid w:val="00BF6414"/>
    <w:rsid w:val="00BF6582"/>
    <w:rsid w:val="00BF6666"/>
    <w:rsid w:val="00BF6B79"/>
    <w:rsid w:val="00BF6BF7"/>
    <w:rsid w:val="00BF6EE3"/>
    <w:rsid w:val="00BF7014"/>
    <w:rsid w:val="00BF714A"/>
    <w:rsid w:val="00BF7365"/>
    <w:rsid w:val="00BF7453"/>
    <w:rsid w:val="00BF7709"/>
    <w:rsid w:val="00BF7811"/>
    <w:rsid w:val="00BF7917"/>
    <w:rsid w:val="00BF7A4F"/>
    <w:rsid w:val="00BF7AF1"/>
    <w:rsid w:val="00BF7BD3"/>
    <w:rsid w:val="00BF7C5B"/>
    <w:rsid w:val="00BF7DA2"/>
    <w:rsid w:val="00BF7EB1"/>
    <w:rsid w:val="00C0006D"/>
    <w:rsid w:val="00C0012B"/>
    <w:rsid w:val="00C00135"/>
    <w:rsid w:val="00C00155"/>
    <w:rsid w:val="00C0031F"/>
    <w:rsid w:val="00C0033D"/>
    <w:rsid w:val="00C004AB"/>
    <w:rsid w:val="00C005F2"/>
    <w:rsid w:val="00C00702"/>
    <w:rsid w:val="00C0074D"/>
    <w:rsid w:val="00C00763"/>
    <w:rsid w:val="00C009BC"/>
    <w:rsid w:val="00C00AD5"/>
    <w:rsid w:val="00C00AF5"/>
    <w:rsid w:val="00C00C1A"/>
    <w:rsid w:val="00C00D74"/>
    <w:rsid w:val="00C00E12"/>
    <w:rsid w:val="00C00FDE"/>
    <w:rsid w:val="00C012A8"/>
    <w:rsid w:val="00C017A2"/>
    <w:rsid w:val="00C01992"/>
    <w:rsid w:val="00C01B13"/>
    <w:rsid w:val="00C0243B"/>
    <w:rsid w:val="00C024B3"/>
    <w:rsid w:val="00C02533"/>
    <w:rsid w:val="00C026D2"/>
    <w:rsid w:val="00C02785"/>
    <w:rsid w:val="00C02A73"/>
    <w:rsid w:val="00C02B11"/>
    <w:rsid w:val="00C02F6D"/>
    <w:rsid w:val="00C030DE"/>
    <w:rsid w:val="00C032A9"/>
    <w:rsid w:val="00C03329"/>
    <w:rsid w:val="00C03463"/>
    <w:rsid w:val="00C0348C"/>
    <w:rsid w:val="00C03A45"/>
    <w:rsid w:val="00C03B06"/>
    <w:rsid w:val="00C03B77"/>
    <w:rsid w:val="00C03B92"/>
    <w:rsid w:val="00C03BB5"/>
    <w:rsid w:val="00C03C2A"/>
    <w:rsid w:val="00C03EA5"/>
    <w:rsid w:val="00C03FEB"/>
    <w:rsid w:val="00C04012"/>
    <w:rsid w:val="00C041C7"/>
    <w:rsid w:val="00C048D7"/>
    <w:rsid w:val="00C04A89"/>
    <w:rsid w:val="00C04C1F"/>
    <w:rsid w:val="00C04ED5"/>
    <w:rsid w:val="00C04EF4"/>
    <w:rsid w:val="00C04F9F"/>
    <w:rsid w:val="00C04FBF"/>
    <w:rsid w:val="00C050DD"/>
    <w:rsid w:val="00C0526D"/>
    <w:rsid w:val="00C05276"/>
    <w:rsid w:val="00C0529D"/>
    <w:rsid w:val="00C05338"/>
    <w:rsid w:val="00C05553"/>
    <w:rsid w:val="00C0579C"/>
    <w:rsid w:val="00C05AD1"/>
    <w:rsid w:val="00C05B68"/>
    <w:rsid w:val="00C05FD6"/>
    <w:rsid w:val="00C05FE7"/>
    <w:rsid w:val="00C0601F"/>
    <w:rsid w:val="00C0605E"/>
    <w:rsid w:val="00C06189"/>
    <w:rsid w:val="00C061BD"/>
    <w:rsid w:val="00C06384"/>
    <w:rsid w:val="00C065CE"/>
    <w:rsid w:val="00C06A71"/>
    <w:rsid w:val="00C06D9E"/>
    <w:rsid w:val="00C06DF2"/>
    <w:rsid w:val="00C06E24"/>
    <w:rsid w:val="00C070AE"/>
    <w:rsid w:val="00C07416"/>
    <w:rsid w:val="00C075B5"/>
    <w:rsid w:val="00C0767E"/>
    <w:rsid w:val="00C076D3"/>
    <w:rsid w:val="00C07949"/>
    <w:rsid w:val="00C07C94"/>
    <w:rsid w:val="00C07D91"/>
    <w:rsid w:val="00C100F2"/>
    <w:rsid w:val="00C100FF"/>
    <w:rsid w:val="00C101BE"/>
    <w:rsid w:val="00C106A3"/>
    <w:rsid w:val="00C106FC"/>
    <w:rsid w:val="00C10BFC"/>
    <w:rsid w:val="00C10EE3"/>
    <w:rsid w:val="00C10FF8"/>
    <w:rsid w:val="00C110F6"/>
    <w:rsid w:val="00C11108"/>
    <w:rsid w:val="00C11214"/>
    <w:rsid w:val="00C11458"/>
    <w:rsid w:val="00C114FE"/>
    <w:rsid w:val="00C11B4B"/>
    <w:rsid w:val="00C11BE9"/>
    <w:rsid w:val="00C11DA4"/>
    <w:rsid w:val="00C11DFE"/>
    <w:rsid w:val="00C12182"/>
    <w:rsid w:val="00C1225B"/>
    <w:rsid w:val="00C12288"/>
    <w:rsid w:val="00C124FF"/>
    <w:rsid w:val="00C12519"/>
    <w:rsid w:val="00C12688"/>
    <w:rsid w:val="00C12743"/>
    <w:rsid w:val="00C12DB6"/>
    <w:rsid w:val="00C12E40"/>
    <w:rsid w:val="00C12F4B"/>
    <w:rsid w:val="00C130F7"/>
    <w:rsid w:val="00C1313C"/>
    <w:rsid w:val="00C1351D"/>
    <w:rsid w:val="00C13692"/>
    <w:rsid w:val="00C138A4"/>
    <w:rsid w:val="00C13908"/>
    <w:rsid w:val="00C139DC"/>
    <w:rsid w:val="00C139F3"/>
    <w:rsid w:val="00C13AAB"/>
    <w:rsid w:val="00C13F2E"/>
    <w:rsid w:val="00C13F66"/>
    <w:rsid w:val="00C1404B"/>
    <w:rsid w:val="00C1421F"/>
    <w:rsid w:val="00C1436B"/>
    <w:rsid w:val="00C144AB"/>
    <w:rsid w:val="00C14812"/>
    <w:rsid w:val="00C148C5"/>
    <w:rsid w:val="00C149CB"/>
    <w:rsid w:val="00C14AE1"/>
    <w:rsid w:val="00C14BBC"/>
    <w:rsid w:val="00C14C04"/>
    <w:rsid w:val="00C14EBB"/>
    <w:rsid w:val="00C150FB"/>
    <w:rsid w:val="00C1515C"/>
    <w:rsid w:val="00C15292"/>
    <w:rsid w:val="00C155C1"/>
    <w:rsid w:val="00C1577F"/>
    <w:rsid w:val="00C15788"/>
    <w:rsid w:val="00C158F8"/>
    <w:rsid w:val="00C15961"/>
    <w:rsid w:val="00C159A6"/>
    <w:rsid w:val="00C15A25"/>
    <w:rsid w:val="00C15C35"/>
    <w:rsid w:val="00C15CB1"/>
    <w:rsid w:val="00C15CC6"/>
    <w:rsid w:val="00C15E42"/>
    <w:rsid w:val="00C15EE0"/>
    <w:rsid w:val="00C15F5D"/>
    <w:rsid w:val="00C16011"/>
    <w:rsid w:val="00C16087"/>
    <w:rsid w:val="00C1613F"/>
    <w:rsid w:val="00C16216"/>
    <w:rsid w:val="00C16502"/>
    <w:rsid w:val="00C16717"/>
    <w:rsid w:val="00C168B5"/>
    <w:rsid w:val="00C16974"/>
    <w:rsid w:val="00C16A97"/>
    <w:rsid w:val="00C16C7C"/>
    <w:rsid w:val="00C16D8D"/>
    <w:rsid w:val="00C16E2E"/>
    <w:rsid w:val="00C17027"/>
    <w:rsid w:val="00C1708B"/>
    <w:rsid w:val="00C170A5"/>
    <w:rsid w:val="00C17191"/>
    <w:rsid w:val="00C17239"/>
    <w:rsid w:val="00C1764C"/>
    <w:rsid w:val="00C1768D"/>
    <w:rsid w:val="00C17801"/>
    <w:rsid w:val="00C178E2"/>
    <w:rsid w:val="00C179F7"/>
    <w:rsid w:val="00C17B88"/>
    <w:rsid w:val="00C17BF1"/>
    <w:rsid w:val="00C17C82"/>
    <w:rsid w:val="00C17D95"/>
    <w:rsid w:val="00C17E3B"/>
    <w:rsid w:val="00C17F73"/>
    <w:rsid w:val="00C20068"/>
    <w:rsid w:val="00C2011E"/>
    <w:rsid w:val="00C201D9"/>
    <w:rsid w:val="00C2037B"/>
    <w:rsid w:val="00C2067F"/>
    <w:rsid w:val="00C20774"/>
    <w:rsid w:val="00C207D8"/>
    <w:rsid w:val="00C2095B"/>
    <w:rsid w:val="00C20B34"/>
    <w:rsid w:val="00C20B7F"/>
    <w:rsid w:val="00C20BE2"/>
    <w:rsid w:val="00C20C07"/>
    <w:rsid w:val="00C20D3A"/>
    <w:rsid w:val="00C20DAA"/>
    <w:rsid w:val="00C20DC0"/>
    <w:rsid w:val="00C20DC9"/>
    <w:rsid w:val="00C20ECD"/>
    <w:rsid w:val="00C21164"/>
    <w:rsid w:val="00C21345"/>
    <w:rsid w:val="00C21441"/>
    <w:rsid w:val="00C216C9"/>
    <w:rsid w:val="00C216E0"/>
    <w:rsid w:val="00C21778"/>
    <w:rsid w:val="00C2180C"/>
    <w:rsid w:val="00C21825"/>
    <w:rsid w:val="00C21906"/>
    <w:rsid w:val="00C219A4"/>
    <w:rsid w:val="00C21ADA"/>
    <w:rsid w:val="00C21D34"/>
    <w:rsid w:val="00C22645"/>
    <w:rsid w:val="00C22ADD"/>
    <w:rsid w:val="00C22B9A"/>
    <w:rsid w:val="00C22DBB"/>
    <w:rsid w:val="00C22F7D"/>
    <w:rsid w:val="00C22FD7"/>
    <w:rsid w:val="00C234CB"/>
    <w:rsid w:val="00C2367D"/>
    <w:rsid w:val="00C23700"/>
    <w:rsid w:val="00C237D4"/>
    <w:rsid w:val="00C2384E"/>
    <w:rsid w:val="00C2391D"/>
    <w:rsid w:val="00C23950"/>
    <w:rsid w:val="00C2397B"/>
    <w:rsid w:val="00C23AFC"/>
    <w:rsid w:val="00C23D11"/>
    <w:rsid w:val="00C24423"/>
    <w:rsid w:val="00C24806"/>
    <w:rsid w:val="00C249BC"/>
    <w:rsid w:val="00C249CE"/>
    <w:rsid w:val="00C24C93"/>
    <w:rsid w:val="00C24F7E"/>
    <w:rsid w:val="00C24F9A"/>
    <w:rsid w:val="00C2502E"/>
    <w:rsid w:val="00C252BB"/>
    <w:rsid w:val="00C255AE"/>
    <w:rsid w:val="00C25C47"/>
    <w:rsid w:val="00C26280"/>
    <w:rsid w:val="00C263E6"/>
    <w:rsid w:val="00C2641C"/>
    <w:rsid w:val="00C2662A"/>
    <w:rsid w:val="00C268E9"/>
    <w:rsid w:val="00C26926"/>
    <w:rsid w:val="00C2692C"/>
    <w:rsid w:val="00C26A89"/>
    <w:rsid w:val="00C26F70"/>
    <w:rsid w:val="00C27137"/>
    <w:rsid w:val="00C27143"/>
    <w:rsid w:val="00C27366"/>
    <w:rsid w:val="00C2762E"/>
    <w:rsid w:val="00C27710"/>
    <w:rsid w:val="00C279BE"/>
    <w:rsid w:val="00C279D4"/>
    <w:rsid w:val="00C27B8D"/>
    <w:rsid w:val="00C27C63"/>
    <w:rsid w:val="00C27E58"/>
    <w:rsid w:val="00C30181"/>
    <w:rsid w:val="00C301E1"/>
    <w:rsid w:val="00C3021B"/>
    <w:rsid w:val="00C3021D"/>
    <w:rsid w:val="00C30321"/>
    <w:rsid w:val="00C3056E"/>
    <w:rsid w:val="00C305D4"/>
    <w:rsid w:val="00C308CC"/>
    <w:rsid w:val="00C30C64"/>
    <w:rsid w:val="00C30C76"/>
    <w:rsid w:val="00C310CA"/>
    <w:rsid w:val="00C310F4"/>
    <w:rsid w:val="00C31406"/>
    <w:rsid w:val="00C3140C"/>
    <w:rsid w:val="00C3144C"/>
    <w:rsid w:val="00C31526"/>
    <w:rsid w:val="00C3178E"/>
    <w:rsid w:val="00C3189D"/>
    <w:rsid w:val="00C31A5A"/>
    <w:rsid w:val="00C31ADF"/>
    <w:rsid w:val="00C31FC2"/>
    <w:rsid w:val="00C32020"/>
    <w:rsid w:val="00C32C46"/>
    <w:rsid w:val="00C32D41"/>
    <w:rsid w:val="00C33276"/>
    <w:rsid w:val="00C33490"/>
    <w:rsid w:val="00C334EB"/>
    <w:rsid w:val="00C3360D"/>
    <w:rsid w:val="00C33713"/>
    <w:rsid w:val="00C33845"/>
    <w:rsid w:val="00C338AE"/>
    <w:rsid w:val="00C33949"/>
    <w:rsid w:val="00C33B13"/>
    <w:rsid w:val="00C33BD5"/>
    <w:rsid w:val="00C33E4B"/>
    <w:rsid w:val="00C341CE"/>
    <w:rsid w:val="00C3420A"/>
    <w:rsid w:val="00C34290"/>
    <w:rsid w:val="00C344BA"/>
    <w:rsid w:val="00C344D7"/>
    <w:rsid w:val="00C34532"/>
    <w:rsid w:val="00C3459F"/>
    <w:rsid w:val="00C346CE"/>
    <w:rsid w:val="00C3476F"/>
    <w:rsid w:val="00C348AF"/>
    <w:rsid w:val="00C34F65"/>
    <w:rsid w:val="00C35287"/>
    <w:rsid w:val="00C352D6"/>
    <w:rsid w:val="00C35510"/>
    <w:rsid w:val="00C3574E"/>
    <w:rsid w:val="00C35955"/>
    <w:rsid w:val="00C35965"/>
    <w:rsid w:val="00C359E6"/>
    <w:rsid w:val="00C35B1A"/>
    <w:rsid w:val="00C35CBC"/>
    <w:rsid w:val="00C35F6C"/>
    <w:rsid w:val="00C35FC4"/>
    <w:rsid w:val="00C36371"/>
    <w:rsid w:val="00C365B7"/>
    <w:rsid w:val="00C365E8"/>
    <w:rsid w:val="00C3678F"/>
    <w:rsid w:val="00C36838"/>
    <w:rsid w:val="00C36920"/>
    <w:rsid w:val="00C36CC0"/>
    <w:rsid w:val="00C36EA2"/>
    <w:rsid w:val="00C36F43"/>
    <w:rsid w:val="00C36FC8"/>
    <w:rsid w:val="00C3717D"/>
    <w:rsid w:val="00C37198"/>
    <w:rsid w:val="00C371ED"/>
    <w:rsid w:val="00C371FF"/>
    <w:rsid w:val="00C37254"/>
    <w:rsid w:val="00C37374"/>
    <w:rsid w:val="00C37395"/>
    <w:rsid w:val="00C373B3"/>
    <w:rsid w:val="00C3743D"/>
    <w:rsid w:val="00C375C7"/>
    <w:rsid w:val="00C3769D"/>
    <w:rsid w:val="00C376E3"/>
    <w:rsid w:val="00C37909"/>
    <w:rsid w:val="00C37918"/>
    <w:rsid w:val="00C37925"/>
    <w:rsid w:val="00C37A5C"/>
    <w:rsid w:val="00C37C95"/>
    <w:rsid w:val="00C37D77"/>
    <w:rsid w:val="00C37ED8"/>
    <w:rsid w:val="00C40074"/>
    <w:rsid w:val="00C402D0"/>
    <w:rsid w:val="00C40744"/>
    <w:rsid w:val="00C40945"/>
    <w:rsid w:val="00C40A10"/>
    <w:rsid w:val="00C40A2B"/>
    <w:rsid w:val="00C40A32"/>
    <w:rsid w:val="00C40AA4"/>
    <w:rsid w:val="00C40B53"/>
    <w:rsid w:val="00C40BBB"/>
    <w:rsid w:val="00C40C82"/>
    <w:rsid w:val="00C40D2F"/>
    <w:rsid w:val="00C41103"/>
    <w:rsid w:val="00C41275"/>
    <w:rsid w:val="00C416A2"/>
    <w:rsid w:val="00C416EF"/>
    <w:rsid w:val="00C41ED9"/>
    <w:rsid w:val="00C41EDA"/>
    <w:rsid w:val="00C41EFD"/>
    <w:rsid w:val="00C421EA"/>
    <w:rsid w:val="00C428FF"/>
    <w:rsid w:val="00C429B2"/>
    <w:rsid w:val="00C42A5E"/>
    <w:rsid w:val="00C42EB4"/>
    <w:rsid w:val="00C4300C"/>
    <w:rsid w:val="00C431D6"/>
    <w:rsid w:val="00C43674"/>
    <w:rsid w:val="00C43756"/>
    <w:rsid w:val="00C43B9E"/>
    <w:rsid w:val="00C43BB0"/>
    <w:rsid w:val="00C43F68"/>
    <w:rsid w:val="00C4401F"/>
    <w:rsid w:val="00C44749"/>
    <w:rsid w:val="00C4492F"/>
    <w:rsid w:val="00C449A3"/>
    <w:rsid w:val="00C449EB"/>
    <w:rsid w:val="00C44ADA"/>
    <w:rsid w:val="00C44BA2"/>
    <w:rsid w:val="00C44ECE"/>
    <w:rsid w:val="00C45068"/>
    <w:rsid w:val="00C4515F"/>
    <w:rsid w:val="00C45627"/>
    <w:rsid w:val="00C45839"/>
    <w:rsid w:val="00C45931"/>
    <w:rsid w:val="00C45B66"/>
    <w:rsid w:val="00C45BAB"/>
    <w:rsid w:val="00C4640A"/>
    <w:rsid w:val="00C46534"/>
    <w:rsid w:val="00C4662E"/>
    <w:rsid w:val="00C466C4"/>
    <w:rsid w:val="00C47071"/>
    <w:rsid w:val="00C4720B"/>
    <w:rsid w:val="00C473CA"/>
    <w:rsid w:val="00C4745E"/>
    <w:rsid w:val="00C4757E"/>
    <w:rsid w:val="00C475A1"/>
    <w:rsid w:val="00C47897"/>
    <w:rsid w:val="00C47948"/>
    <w:rsid w:val="00C47989"/>
    <w:rsid w:val="00C47D5E"/>
    <w:rsid w:val="00C47DBD"/>
    <w:rsid w:val="00C5005A"/>
    <w:rsid w:val="00C5059C"/>
    <w:rsid w:val="00C505E2"/>
    <w:rsid w:val="00C50743"/>
    <w:rsid w:val="00C50BD6"/>
    <w:rsid w:val="00C50E02"/>
    <w:rsid w:val="00C50F3A"/>
    <w:rsid w:val="00C510A4"/>
    <w:rsid w:val="00C511D5"/>
    <w:rsid w:val="00C51352"/>
    <w:rsid w:val="00C51422"/>
    <w:rsid w:val="00C5147F"/>
    <w:rsid w:val="00C5150E"/>
    <w:rsid w:val="00C517CB"/>
    <w:rsid w:val="00C51994"/>
    <w:rsid w:val="00C51DB9"/>
    <w:rsid w:val="00C51FC4"/>
    <w:rsid w:val="00C52103"/>
    <w:rsid w:val="00C52256"/>
    <w:rsid w:val="00C52305"/>
    <w:rsid w:val="00C5286F"/>
    <w:rsid w:val="00C52905"/>
    <w:rsid w:val="00C52A1C"/>
    <w:rsid w:val="00C52AA8"/>
    <w:rsid w:val="00C52E90"/>
    <w:rsid w:val="00C531BC"/>
    <w:rsid w:val="00C53517"/>
    <w:rsid w:val="00C53793"/>
    <w:rsid w:val="00C5387C"/>
    <w:rsid w:val="00C5398B"/>
    <w:rsid w:val="00C53A23"/>
    <w:rsid w:val="00C53BC0"/>
    <w:rsid w:val="00C53E21"/>
    <w:rsid w:val="00C53E67"/>
    <w:rsid w:val="00C53FD3"/>
    <w:rsid w:val="00C540BA"/>
    <w:rsid w:val="00C540D2"/>
    <w:rsid w:val="00C54162"/>
    <w:rsid w:val="00C54168"/>
    <w:rsid w:val="00C543F5"/>
    <w:rsid w:val="00C54821"/>
    <w:rsid w:val="00C54EBE"/>
    <w:rsid w:val="00C55153"/>
    <w:rsid w:val="00C552B3"/>
    <w:rsid w:val="00C552C5"/>
    <w:rsid w:val="00C555F1"/>
    <w:rsid w:val="00C55689"/>
    <w:rsid w:val="00C5582E"/>
    <w:rsid w:val="00C55837"/>
    <w:rsid w:val="00C5584A"/>
    <w:rsid w:val="00C558D9"/>
    <w:rsid w:val="00C55B2F"/>
    <w:rsid w:val="00C55BB4"/>
    <w:rsid w:val="00C55C57"/>
    <w:rsid w:val="00C55C5B"/>
    <w:rsid w:val="00C55E01"/>
    <w:rsid w:val="00C55E21"/>
    <w:rsid w:val="00C55FA6"/>
    <w:rsid w:val="00C565ED"/>
    <w:rsid w:val="00C56792"/>
    <w:rsid w:val="00C56C8A"/>
    <w:rsid w:val="00C56F4D"/>
    <w:rsid w:val="00C56F89"/>
    <w:rsid w:val="00C57036"/>
    <w:rsid w:val="00C57214"/>
    <w:rsid w:val="00C57460"/>
    <w:rsid w:val="00C574AB"/>
    <w:rsid w:val="00C575AA"/>
    <w:rsid w:val="00C575AD"/>
    <w:rsid w:val="00C5788D"/>
    <w:rsid w:val="00C57A30"/>
    <w:rsid w:val="00C57B42"/>
    <w:rsid w:val="00C57C35"/>
    <w:rsid w:val="00C6013E"/>
    <w:rsid w:val="00C60218"/>
    <w:rsid w:val="00C6029B"/>
    <w:rsid w:val="00C604FC"/>
    <w:rsid w:val="00C60615"/>
    <w:rsid w:val="00C609A4"/>
    <w:rsid w:val="00C60B35"/>
    <w:rsid w:val="00C60C34"/>
    <w:rsid w:val="00C60EC7"/>
    <w:rsid w:val="00C60FF9"/>
    <w:rsid w:val="00C612B6"/>
    <w:rsid w:val="00C61569"/>
    <w:rsid w:val="00C6163D"/>
    <w:rsid w:val="00C618ED"/>
    <w:rsid w:val="00C61AAF"/>
    <w:rsid w:val="00C61C8F"/>
    <w:rsid w:val="00C61E1C"/>
    <w:rsid w:val="00C61ED0"/>
    <w:rsid w:val="00C6203D"/>
    <w:rsid w:val="00C620D6"/>
    <w:rsid w:val="00C623CF"/>
    <w:rsid w:val="00C623E4"/>
    <w:rsid w:val="00C6297A"/>
    <w:rsid w:val="00C629C6"/>
    <w:rsid w:val="00C62A5D"/>
    <w:rsid w:val="00C62BFF"/>
    <w:rsid w:val="00C62CBF"/>
    <w:rsid w:val="00C63047"/>
    <w:rsid w:val="00C631BB"/>
    <w:rsid w:val="00C634A6"/>
    <w:rsid w:val="00C6352E"/>
    <w:rsid w:val="00C635B7"/>
    <w:rsid w:val="00C635C2"/>
    <w:rsid w:val="00C636C9"/>
    <w:rsid w:val="00C6386F"/>
    <w:rsid w:val="00C63C65"/>
    <w:rsid w:val="00C63D4E"/>
    <w:rsid w:val="00C63E2F"/>
    <w:rsid w:val="00C63EA9"/>
    <w:rsid w:val="00C63EE7"/>
    <w:rsid w:val="00C640C8"/>
    <w:rsid w:val="00C640D2"/>
    <w:rsid w:val="00C6426B"/>
    <w:rsid w:val="00C64596"/>
    <w:rsid w:val="00C645E5"/>
    <w:rsid w:val="00C646EF"/>
    <w:rsid w:val="00C64723"/>
    <w:rsid w:val="00C6474C"/>
    <w:rsid w:val="00C648F7"/>
    <w:rsid w:val="00C64956"/>
    <w:rsid w:val="00C6495C"/>
    <w:rsid w:val="00C64A65"/>
    <w:rsid w:val="00C64ADD"/>
    <w:rsid w:val="00C64BA1"/>
    <w:rsid w:val="00C64BD5"/>
    <w:rsid w:val="00C65064"/>
    <w:rsid w:val="00C650B5"/>
    <w:rsid w:val="00C650F2"/>
    <w:rsid w:val="00C65103"/>
    <w:rsid w:val="00C653C0"/>
    <w:rsid w:val="00C6543C"/>
    <w:rsid w:val="00C6550A"/>
    <w:rsid w:val="00C655D1"/>
    <w:rsid w:val="00C657D9"/>
    <w:rsid w:val="00C65CDC"/>
    <w:rsid w:val="00C65F71"/>
    <w:rsid w:val="00C6633A"/>
    <w:rsid w:val="00C665D6"/>
    <w:rsid w:val="00C66690"/>
    <w:rsid w:val="00C66980"/>
    <w:rsid w:val="00C669D6"/>
    <w:rsid w:val="00C669E8"/>
    <w:rsid w:val="00C66AE8"/>
    <w:rsid w:val="00C66BA7"/>
    <w:rsid w:val="00C66D39"/>
    <w:rsid w:val="00C66D5B"/>
    <w:rsid w:val="00C66E02"/>
    <w:rsid w:val="00C66E19"/>
    <w:rsid w:val="00C66F7C"/>
    <w:rsid w:val="00C670D3"/>
    <w:rsid w:val="00C672B1"/>
    <w:rsid w:val="00C672CE"/>
    <w:rsid w:val="00C6732E"/>
    <w:rsid w:val="00C67875"/>
    <w:rsid w:val="00C6791A"/>
    <w:rsid w:val="00C6796D"/>
    <w:rsid w:val="00C67CC4"/>
    <w:rsid w:val="00C7015D"/>
    <w:rsid w:val="00C70524"/>
    <w:rsid w:val="00C707A9"/>
    <w:rsid w:val="00C707F5"/>
    <w:rsid w:val="00C70833"/>
    <w:rsid w:val="00C70BB0"/>
    <w:rsid w:val="00C70BF5"/>
    <w:rsid w:val="00C70EB5"/>
    <w:rsid w:val="00C70ED4"/>
    <w:rsid w:val="00C70F29"/>
    <w:rsid w:val="00C711E4"/>
    <w:rsid w:val="00C712F9"/>
    <w:rsid w:val="00C71417"/>
    <w:rsid w:val="00C716D7"/>
    <w:rsid w:val="00C71A2F"/>
    <w:rsid w:val="00C71BAA"/>
    <w:rsid w:val="00C71CD1"/>
    <w:rsid w:val="00C71E24"/>
    <w:rsid w:val="00C72010"/>
    <w:rsid w:val="00C7218E"/>
    <w:rsid w:val="00C7229F"/>
    <w:rsid w:val="00C72377"/>
    <w:rsid w:val="00C723BD"/>
    <w:rsid w:val="00C72462"/>
    <w:rsid w:val="00C7257A"/>
    <w:rsid w:val="00C725BA"/>
    <w:rsid w:val="00C726B0"/>
    <w:rsid w:val="00C72769"/>
    <w:rsid w:val="00C729E0"/>
    <w:rsid w:val="00C72CD7"/>
    <w:rsid w:val="00C72DD5"/>
    <w:rsid w:val="00C72E9B"/>
    <w:rsid w:val="00C72EAB"/>
    <w:rsid w:val="00C732CF"/>
    <w:rsid w:val="00C735D8"/>
    <w:rsid w:val="00C7371B"/>
    <w:rsid w:val="00C7382D"/>
    <w:rsid w:val="00C73831"/>
    <w:rsid w:val="00C739BB"/>
    <w:rsid w:val="00C73C1F"/>
    <w:rsid w:val="00C744D7"/>
    <w:rsid w:val="00C74630"/>
    <w:rsid w:val="00C74721"/>
    <w:rsid w:val="00C747EA"/>
    <w:rsid w:val="00C7496B"/>
    <w:rsid w:val="00C74F89"/>
    <w:rsid w:val="00C75363"/>
    <w:rsid w:val="00C7537B"/>
    <w:rsid w:val="00C753C9"/>
    <w:rsid w:val="00C75620"/>
    <w:rsid w:val="00C75625"/>
    <w:rsid w:val="00C7578D"/>
    <w:rsid w:val="00C758AF"/>
    <w:rsid w:val="00C75A02"/>
    <w:rsid w:val="00C75A60"/>
    <w:rsid w:val="00C75A8E"/>
    <w:rsid w:val="00C75C98"/>
    <w:rsid w:val="00C76010"/>
    <w:rsid w:val="00C761E7"/>
    <w:rsid w:val="00C761F0"/>
    <w:rsid w:val="00C76205"/>
    <w:rsid w:val="00C76526"/>
    <w:rsid w:val="00C76532"/>
    <w:rsid w:val="00C76632"/>
    <w:rsid w:val="00C7665B"/>
    <w:rsid w:val="00C766EE"/>
    <w:rsid w:val="00C76722"/>
    <w:rsid w:val="00C769CB"/>
    <w:rsid w:val="00C76BAB"/>
    <w:rsid w:val="00C7705B"/>
    <w:rsid w:val="00C77152"/>
    <w:rsid w:val="00C773EC"/>
    <w:rsid w:val="00C7750F"/>
    <w:rsid w:val="00C777F1"/>
    <w:rsid w:val="00C77859"/>
    <w:rsid w:val="00C778C7"/>
    <w:rsid w:val="00C7790E"/>
    <w:rsid w:val="00C802D0"/>
    <w:rsid w:val="00C80435"/>
    <w:rsid w:val="00C804B8"/>
    <w:rsid w:val="00C804DD"/>
    <w:rsid w:val="00C80606"/>
    <w:rsid w:val="00C80AF7"/>
    <w:rsid w:val="00C80C1F"/>
    <w:rsid w:val="00C80F49"/>
    <w:rsid w:val="00C8110D"/>
    <w:rsid w:val="00C816CA"/>
    <w:rsid w:val="00C8173E"/>
    <w:rsid w:val="00C81A1E"/>
    <w:rsid w:val="00C81B8C"/>
    <w:rsid w:val="00C8208E"/>
    <w:rsid w:val="00C820BC"/>
    <w:rsid w:val="00C8211F"/>
    <w:rsid w:val="00C82490"/>
    <w:rsid w:val="00C825FF"/>
    <w:rsid w:val="00C8276F"/>
    <w:rsid w:val="00C8292F"/>
    <w:rsid w:val="00C82A13"/>
    <w:rsid w:val="00C82AF3"/>
    <w:rsid w:val="00C82B04"/>
    <w:rsid w:val="00C82B10"/>
    <w:rsid w:val="00C82DC2"/>
    <w:rsid w:val="00C82F20"/>
    <w:rsid w:val="00C82F5E"/>
    <w:rsid w:val="00C82F91"/>
    <w:rsid w:val="00C83B8D"/>
    <w:rsid w:val="00C8429B"/>
    <w:rsid w:val="00C849E0"/>
    <w:rsid w:val="00C84AA8"/>
    <w:rsid w:val="00C84C2F"/>
    <w:rsid w:val="00C84D20"/>
    <w:rsid w:val="00C84D2F"/>
    <w:rsid w:val="00C84D42"/>
    <w:rsid w:val="00C84DB0"/>
    <w:rsid w:val="00C84F64"/>
    <w:rsid w:val="00C84F8C"/>
    <w:rsid w:val="00C84FED"/>
    <w:rsid w:val="00C8506D"/>
    <w:rsid w:val="00C85094"/>
    <w:rsid w:val="00C852A1"/>
    <w:rsid w:val="00C85309"/>
    <w:rsid w:val="00C8531F"/>
    <w:rsid w:val="00C85353"/>
    <w:rsid w:val="00C85530"/>
    <w:rsid w:val="00C856EE"/>
    <w:rsid w:val="00C85D5A"/>
    <w:rsid w:val="00C85D9C"/>
    <w:rsid w:val="00C85E5D"/>
    <w:rsid w:val="00C85EBE"/>
    <w:rsid w:val="00C8607B"/>
    <w:rsid w:val="00C860CD"/>
    <w:rsid w:val="00C86324"/>
    <w:rsid w:val="00C86392"/>
    <w:rsid w:val="00C868C7"/>
    <w:rsid w:val="00C8691A"/>
    <w:rsid w:val="00C86A9D"/>
    <w:rsid w:val="00C86B4E"/>
    <w:rsid w:val="00C86EA3"/>
    <w:rsid w:val="00C86F01"/>
    <w:rsid w:val="00C87196"/>
    <w:rsid w:val="00C87329"/>
    <w:rsid w:val="00C87412"/>
    <w:rsid w:val="00C8742B"/>
    <w:rsid w:val="00C874D4"/>
    <w:rsid w:val="00C8768B"/>
    <w:rsid w:val="00C8794F"/>
    <w:rsid w:val="00C87C4E"/>
    <w:rsid w:val="00C87D51"/>
    <w:rsid w:val="00C87D80"/>
    <w:rsid w:val="00C87EA4"/>
    <w:rsid w:val="00C87F16"/>
    <w:rsid w:val="00C9000F"/>
    <w:rsid w:val="00C900BD"/>
    <w:rsid w:val="00C9025D"/>
    <w:rsid w:val="00C90342"/>
    <w:rsid w:val="00C905DD"/>
    <w:rsid w:val="00C907C5"/>
    <w:rsid w:val="00C909D4"/>
    <w:rsid w:val="00C90C7C"/>
    <w:rsid w:val="00C90DAF"/>
    <w:rsid w:val="00C90FF8"/>
    <w:rsid w:val="00C910FD"/>
    <w:rsid w:val="00C9114B"/>
    <w:rsid w:val="00C911A7"/>
    <w:rsid w:val="00C912D9"/>
    <w:rsid w:val="00C91458"/>
    <w:rsid w:val="00C914D2"/>
    <w:rsid w:val="00C914FF"/>
    <w:rsid w:val="00C915D7"/>
    <w:rsid w:val="00C918E1"/>
    <w:rsid w:val="00C91976"/>
    <w:rsid w:val="00C919A2"/>
    <w:rsid w:val="00C91CB0"/>
    <w:rsid w:val="00C91E82"/>
    <w:rsid w:val="00C91FFE"/>
    <w:rsid w:val="00C92019"/>
    <w:rsid w:val="00C921E9"/>
    <w:rsid w:val="00C92247"/>
    <w:rsid w:val="00C9225D"/>
    <w:rsid w:val="00C92325"/>
    <w:rsid w:val="00C92331"/>
    <w:rsid w:val="00C923C3"/>
    <w:rsid w:val="00C92743"/>
    <w:rsid w:val="00C927E9"/>
    <w:rsid w:val="00C92870"/>
    <w:rsid w:val="00C92ADC"/>
    <w:rsid w:val="00C92C34"/>
    <w:rsid w:val="00C92D75"/>
    <w:rsid w:val="00C92F2B"/>
    <w:rsid w:val="00C92FAC"/>
    <w:rsid w:val="00C932F9"/>
    <w:rsid w:val="00C93432"/>
    <w:rsid w:val="00C93621"/>
    <w:rsid w:val="00C93636"/>
    <w:rsid w:val="00C93834"/>
    <w:rsid w:val="00C93E2D"/>
    <w:rsid w:val="00C94100"/>
    <w:rsid w:val="00C9487E"/>
    <w:rsid w:val="00C9492B"/>
    <w:rsid w:val="00C949CE"/>
    <w:rsid w:val="00C94A13"/>
    <w:rsid w:val="00C94ECD"/>
    <w:rsid w:val="00C9531E"/>
    <w:rsid w:val="00C95381"/>
    <w:rsid w:val="00C95433"/>
    <w:rsid w:val="00C954AB"/>
    <w:rsid w:val="00C95689"/>
    <w:rsid w:val="00C9587A"/>
    <w:rsid w:val="00C959BA"/>
    <w:rsid w:val="00C95AB6"/>
    <w:rsid w:val="00C95B93"/>
    <w:rsid w:val="00C95BB1"/>
    <w:rsid w:val="00C95CE6"/>
    <w:rsid w:val="00C95E0D"/>
    <w:rsid w:val="00C96092"/>
    <w:rsid w:val="00C9617E"/>
    <w:rsid w:val="00C963D5"/>
    <w:rsid w:val="00C963D7"/>
    <w:rsid w:val="00C965C4"/>
    <w:rsid w:val="00C965F4"/>
    <w:rsid w:val="00C96713"/>
    <w:rsid w:val="00C96B47"/>
    <w:rsid w:val="00C96D89"/>
    <w:rsid w:val="00C96F04"/>
    <w:rsid w:val="00C97072"/>
    <w:rsid w:val="00C97117"/>
    <w:rsid w:val="00C9725E"/>
    <w:rsid w:val="00C97545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0D"/>
    <w:rsid w:val="00CA0BEE"/>
    <w:rsid w:val="00CA0ED4"/>
    <w:rsid w:val="00CA0F63"/>
    <w:rsid w:val="00CA10AB"/>
    <w:rsid w:val="00CA1260"/>
    <w:rsid w:val="00CA1562"/>
    <w:rsid w:val="00CA15F6"/>
    <w:rsid w:val="00CA16FA"/>
    <w:rsid w:val="00CA19D0"/>
    <w:rsid w:val="00CA1B02"/>
    <w:rsid w:val="00CA1D7F"/>
    <w:rsid w:val="00CA1D88"/>
    <w:rsid w:val="00CA1F83"/>
    <w:rsid w:val="00CA1FE6"/>
    <w:rsid w:val="00CA1FED"/>
    <w:rsid w:val="00CA2201"/>
    <w:rsid w:val="00CA2212"/>
    <w:rsid w:val="00CA2314"/>
    <w:rsid w:val="00CA2448"/>
    <w:rsid w:val="00CA24F5"/>
    <w:rsid w:val="00CA2593"/>
    <w:rsid w:val="00CA2667"/>
    <w:rsid w:val="00CA26BA"/>
    <w:rsid w:val="00CA28F1"/>
    <w:rsid w:val="00CA3041"/>
    <w:rsid w:val="00CA3136"/>
    <w:rsid w:val="00CA31AC"/>
    <w:rsid w:val="00CA330E"/>
    <w:rsid w:val="00CA339D"/>
    <w:rsid w:val="00CA356D"/>
    <w:rsid w:val="00CA3882"/>
    <w:rsid w:val="00CA3904"/>
    <w:rsid w:val="00CA39C3"/>
    <w:rsid w:val="00CA3A23"/>
    <w:rsid w:val="00CA3E17"/>
    <w:rsid w:val="00CA3F89"/>
    <w:rsid w:val="00CA40CA"/>
    <w:rsid w:val="00CA4117"/>
    <w:rsid w:val="00CA41DA"/>
    <w:rsid w:val="00CA4390"/>
    <w:rsid w:val="00CA448B"/>
    <w:rsid w:val="00CA456E"/>
    <w:rsid w:val="00CA4783"/>
    <w:rsid w:val="00CA48A9"/>
    <w:rsid w:val="00CA4925"/>
    <w:rsid w:val="00CA4D1A"/>
    <w:rsid w:val="00CA4E94"/>
    <w:rsid w:val="00CA4FF9"/>
    <w:rsid w:val="00CA532A"/>
    <w:rsid w:val="00CA5376"/>
    <w:rsid w:val="00CA5377"/>
    <w:rsid w:val="00CA53BB"/>
    <w:rsid w:val="00CA5750"/>
    <w:rsid w:val="00CA5885"/>
    <w:rsid w:val="00CA5BC9"/>
    <w:rsid w:val="00CA5D08"/>
    <w:rsid w:val="00CA5DA8"/>
    <w:rsid w:val="00CA5DBB"/>
    <w:rsid w:val="00CA5F56"/>
    <w:rsid w:val="00CA63C9"/>
    <w:rsid w:val="00CA6730"/>
    <w:rsid w:val="00CA6778"/>
    <w:rsid w:val="00CA6AC2"/>
    <w:rsid w:val="00CA6B24"/>
    <w:rsid w:val="00CA6CCD"/>
    <w:rsid w:val="00CA6E2D"/>
    <w:rsid w:val="00CA6ED6"/>
    <w:rsid w:val="00CA6F33"/>
    <w:rsid w:val="00CA70D6"/>
    <w:rsid w:val="00CA7219"/>
    <w:rsid w:val="00CA72D0"/>
    <w:rsid w:val="00CA74A3"/>
    <w:rsid w:val="00CA74C3"/>
    <w:rsid w:val="00CA7711"/>
    <w:rsid w:val="00CA7A59"/>
    <w:rsid w:val="00CA7ACE"/>
    <w:rsid w:val="00CA7C2E"/>
    <w:rsid w:val="00CA7C5E"/>
    <w:rsid w:val="00CA7CAC"/>
    <w:rsid w:val="00CA7E27"/>
    <w:rsid w:val="00CA7E5E"/>
    <w:rsid w:val="00CB03BD"/>
    <w:rsid w:val="00CB0695"/>
    <w:rsid w:val="00CB0868"/>
    <w:rsid w:val="00CB0BE8"/>
    <w:rsid w:val="00CB0CAE"/>
    <w:rsid w:val="00CB0CB3"/>
    <w:rsid w:val="00CB0EBC"/>
    <w:rsid w:val="00CB0FC7"/>
    <w:rsid w:val="00CB1025"/>
    <w:rsid w:val="00CB132D"/>
    <w:rsid w:val="00CB144D"/>
    <w:rsid w:val="00CB1450"/>
    <w:rsid w:val="00CB17C5"/>
    <w:rsid w:val="00CB1870"/>
    <w:rsid w:val="00CB1901"/>
    <w:rsid w:val="00CB1D6E"/>
    <w:rsid w:val="00CB1DC4"/>
    <w:rsid w:val="00CB1FC2"/>
    <w:rsid w:val="00CB2073"/>
    <w:rsid w:val="00CB2608"/>
    <w:rsid w:val="00CB2617"/>
    <w:rsid w:val="00CB29E4"/>
    <w:rsid w:val="00CB2B45"/>
    <w:rsid w:val="00CB2C62"/>
    <w:rsid w:val="00CB2F0B"/>
    <w:rsid w:val="00CB31A3"/>
    <w:rsid w:val="00CB320A"/>
    <w:rsid w:val="00CB335E"/>
    <w:rsid w:val="00CB3454"/>
    <w:rsid w:val="00CB35B4"/>
    <w:rsid w:val="00CB3699"/>
    <w:rsid w:val="00CB3A5E"/>
    <w:rsid w:val="00CB4067"/>
    <w:rsid w:val="00CB45A6"/>
    <w:rsid w:val="00CB45E7"/>
    <w:rsid w:val="00CB46F1"/>
    <w:rsid w:val="00CB4874"/>
    <w:rsid w:val="00CB4989"/>
    <w:rsid w:val="00CB4A9A"/>
    <w:rsid w:val="00CB50B7"/>
    <w:rsid w:val="00CB5262"/>
    <w:rsid w:val="00CB56E9"/>
    <w:rsid w:val="00CB57CE"/>
    <w:rsid w:val="00CB57D3"/>
    <w:rsid w:val="00CB5FEC"/>
    <w:rsid w:val="00CB6638"/>
    <w:rsid w:val="00CB6736"/>
    <w:rsid w:val="00CB6848"/>
    <w:rsid w:val="00CB68CB"/>
    <w:rsid w:val="00CB6A8C"/>
    <w:rsid w:val="00CB6C86"/>
    <w:rsid w:val="00CB6CDB"/>
    <w:rsid w:val="00CB6EED"/>
    <w:rsid w:val="00CB7020"/>
    <w:rsid w:val="00CB7077"/>
    <w:rsid w:val="00CB70A7"/>
    <w:rsid w:val="00CB7361"/>
    <w:rsid w:val="00CB755D"/>
    <w:rsid w:val="00CB7C03"/>
    <w:rsid w:val="00CB7C23"/>
    <w:rsid w:val="00CB7C5C"/>
    <w:rsid w:val="00CB7F09"/>
    <w:rsid w:val="00CC0069"/>
    <w:rsid w:val="00CC01BD"/>
    <w:rsid w:val="00CC0338"/>
    <w:rsid w:val="00CC0450"/>
    <w:rsid w:val="00CC0589"/>
    <w:rsid w:val="00CC0846"/>
    <w:rsid w:val="00CC0876"/>
    <w:rsid w:val="00CC093E"/>
    <w:rsid w:val="00CC0B6D"/>
    <w:rsid w:val="00CC0D38"/>
    <w:rsid w:val="00CC13A2"/>
    <w:rsid w:val="00CC1408"/>
    <w:rsid w:val="00CC193A"/>
    <w:rsid w:val="00CC1CA8"/>
    <w:rsid w:val="00CC205E"/>
    <w:rsid w:val="00CC21F8"/>
    <w:rsid w:val="00CC22AC"/>
    <w:rsid w:val="00CC24DE"/>
    <w:rsid w:val="00CC271C"/>
    <w:rsid w:val="00CC2BC1"/>
    <w:rsid w:val="00CC2E4D"/>
    <w:rsid w:val="00CC307D"/>
    <w:rsid w:val="00CC32B4"/>
    <w:rsid w:val="00CC3479"/>
    <w:rsid w:val="00CC3697"/>
    <w:rsid w:val="00CC36AB"/>
    <w:rsid w:val="00CC3740"/>
    <w:rsid w:val="00CC397D"/>
    <w:rsid w:val="00CC398E"/>
    <w:rsid w:val="00CC3A31"/>
    <w:rsid w:val="00CC3AFB"/>
    <w:rsid w:val="00CC3C06"/>
    <w:rsid w:val="00CC3C13"/>
    <w:rsid w:val="00CC4035"/>
    <w:rsid w:val="00CC4040"/>
    <w:rsid w:val="00CC4119"/>
    <w:rsid w:val="00CC419A"/>
    <w:rsid w:val="00CC41A5"/>
    <w:rsid w:val="00CC435D"/>
    <w:rsid w:val="00CC44E2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B5D"/>
    <w:rsid w:val="00CC5D8E"/>
    <w:rsid w:val="00CC5DBD"/>
    <w:rsid w:val="00CC5FBB"/>
    <w:rsid w:val="00CC606C"/>
    <w:rsid w:val="00CC6155"/>
    <w:rsid w:val="00CC6197"/>
    <w:rsid w:val="00CC6228"/>
    <w:rsid w:val="00CC62C6"/>
    <w:rsid w:val="00CC637D"/>
    <w:rsid w:val="00CC64A8"/>
    <w:rsid w:val="00CC64F7"/>
    <w:rsid w:val="00CC6700"/>
    <w:rsid w:val="00CC67FB"/>
    <w:rsid w:val="00CC691A"/>
    <w:rsid w:val="00CC6D82"/>
    <w:rsid w:val="00CC6F34"/>
    <w:rsid w:val="00CC711E"/>
    <w:rsid w:val="00CC716F"/>
    <w:rsid w:val="00CC7293"/>
    <w:rsid w:val="00CC73AF"/>
    <w:rsid w:val="00CC73BC"/>
    <w:rsid w:val="00CC766D"/>
    <w:rsid w:val="00CC7CC1"/>
    <w:rsid w:val="00CC7CF1"/>
    <w:rsid w:val="00CC7D3A"/>
    <w:rsid w:val="00CC7D83"/>
    <w:rsid w:val="00CC7D9D"/>
    <w:rsid w:val="00CC7FEF"/>
    <w:rsid w:val="00CC7FF3"/>
    <w:rsid w:val="00CC7FF8"/>
    <w:rsid w:val="00CD003F"/>
    <w:rsid w:val="00CD0183"/>
    <w:rsid w:val="00CD0195"/>
    <w:rsid w:val="00CD0231"/>
    <w:rsid w:val="00CD0603"/>
    <w:rsid w:val="00CD0826"/>
    <w:rsid w:val="00CD0E98"/>
    <w:rsid w:val="00CD10CE"/>
    <w:rsid w:val="00CD114F"/>
    <w:rsid w:val="00CD11DA"/>
    <w:rsid w:val="00CD161B"/>
    <w:rsid w:val="00CD1864"/>
    <w:rsid w:val="00CD1977"/>
    <w:rsid w:val="00CD205F"/>
    <w:rsid w:val="00CD2061"/>
    <w:rsid w:val="00CD2224"/>
    <w:rsid w:val="00CD24E6"/>
    <w:rsid w:val="00CD26B4"/>
    <w:rsid w:val="00CD29C9"/>
    <w:rsid w:val="00CD2B49"/>
    <w:rsid w:val="00CD2D25"/>
    <w:rsid w:val="00CD2F2C"/>
    <w:rsid w:val="00CD2F37"/>
    <w:rsid w:val="00CD32E5"/>
    <w:rsid w:val="00CD33E7"/>
    <w:rsid w:val="00CD33E9"/>
    <w:rsid w:val="00CD34F7"/>
    <w:rsid w:val="00CD3506"/>
    <w:rsid w:val="00CD35B2"/>
    <w:rsid w:val="00CD35C5"/>
    <w:rsid w:val="00CD3649"/>
    <w:rsid w:val="00CD36C5"/>
    <w:rsid w:val="00CD3794"/>
    <w:rsid w:val="00CD3A76"/>
    <w:rsid w:val="00CD3B03"/>
    <w:rsid w:val="00CD3D07"/>
    <w:rsid w:val="00CD41AD"/>
    <w:rsid w:val="00CD44EE"/>
    <w:rsid w:val="00CD45CC"/>
    <w:rsid w:val="00CD475C"/>
    <w:rsid w:val="00CD499F"/>
    <w:rsid w:val="00CD4CB0"/>
    <w:rsid w:val="00CD4D6D"/>
    <w:rsid w:val="00CD5065"/>
    <w:rsid w:val="00CD5070"/>
    <w:rsid w:val="00CD50A6"/>
    <w:rsid w:val="00CD5132"/>
    <w:rsid w:val="00CD5827"/>
    <w:rsid w:val="00CD5BF0"/>
    <w:rsid w:val="00CD5E2D"/>
    <w:rsid w:val="00CD60F6"/>
    <w:rsid w:val="00CD651A"/>
    <w:rsid w:val="00CD6597"/>
    <w:rsid w:val="00CD686D"/>
    <w:rsid w:val="00CD6F5A"/>
    <w:rsid w:val="00CD71CC"/>
    <w:rsid w:val="00CD7290"/>
    <w:rsid w:val="00CD746D"/>
    <w:rsid w:val="00CD7492"/>
    <w:rsid w:val="00CD75E1"/>
    <w:rsid w:val="00CD7784"/>
    <w:rsid w:val="00CD77DB"/>
    <w:rsid w:val="00CD781F"/>
    <w:rsid w:val="00CD7831"/>
    <w:rsid w:val="00CD789A"/>
    <w:rsid w:val="00CD79C3"/>
    <w:rsid w:val="00CE0027"/>
    <w:rsid w:val="00CE0355"/>
    <w:rsid w:val="00CE051C"/>
    <w:rsid w:val="00CE05B2"/>
    <w:rsid w:val="00CE07F2"/>
    <w:rsid w:val="00CE0A65"/>
    <w:rsid w:val="00CE0C04"/>
    <w:rsid w:val="00CE0C05"/>
    <w:rsid w:val="00CE0C31"/>
    <w:rsid w:val="00CE1098"/>
    <w:rsid w:val="00CE11AE"/>
    <w:rsid w:val="00CE11C8"/>
    <w:rsid w:val="00CE139B"/>
    <w:rsid w:val="00CE1537"/>
    <w:rsid w:val="00CE15B9"/>
    <w:rsid w:val="00CE1601"/>
    <w:rsid w:val="00CE191C"/>
    <w:rsid w:val="00CE19AA"/>
    <w:rsid w:val="00CE19E1"/>
    <w:rsid w:val="00CE1A34"/>
    <w:rsid w:val="00CE1A8E"/>
    <w:rsid w:val="00CE1B7D"/>
    <w:rsid w:val="00CE2472"/>
    <w:rsid w:val="00CE2535"/>
    <w:rsid w:val="00CE29F9"/>
    <w:rsid w:val="00CE2A53"/>
    <w:rsid w:val="00CE2BB9"/>
    <w:rsid w:val="00CE2C79"/>
    <w:rsid w:val="00CE2CA5"/>
    <w:rsid w:val="00CE2D89"/>
    <w:rsid w:val="00CE3540"/>
    <w:rsid w:val="00CE36E2"/>
    <w:rsid w:val="00CE3981"/>
    <w:rsid w:val="00CE3A44"/>
    <w:rsid w:val="00CE3D3F"/>
    <w:rsid w:val="00CE3F2C"/>
    <w:rsid w:val="00CE4135"/>
    <w:rsid w:val="00CE4238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67B"/>
    <w:rsid w:val="00CE582B"/>
    <w:rsid w:val="00CE5A7F"/>
    <w:rsid w:val="00CE5CC7"/>
    <w:rsid w:val="00CE5D4A"/>
    <w:rsid w:val="00CE5FBF"/>
    <w:rsid w:val="00CE5FEF"/>
    <w:rsid w:val="00CE6190"/>
    <w:rsid w:val="00CE65BD"/>
    <w:rsid w:val="00CE65F3"/>
    <w:rsid w:val="00CE6640"/>
    <w:rsid w:val="00CE677A"/>
    <w:rsid w:val="00CE6B4D"/>
    <w:rsid w:val="00CE6B52"/>
    <w:rsid w:val="00CE6BE7"/>
    <w:rsid w:val="00CE6C04"/>
    <w:rsid w:val="00CE6D02"/>
    <w:rsid w:val="00CE7078"/>
    <w:rsid w:val="00CE728C"/>
    <w:rsid w:val="00CE75E7"/>
    <w:rsid w:val="00CE7775"/>
    <w:rsid w:val="00CE79DB"/>
    <w:rsid w:val="00CE7B03"/>
    <w:rsid w:val="00CE7C51"/>
    <w:rsid w:val="00CF010C"/>
    <w:rsid w:val="00CF0168"/>
    <w:rsid w:val="00CF0235"/>
    <w:rsid w:val="00CF0346"/>
    <w:rsid w:val="00CF0561"/>
    <w:rsid w:val="00CF0909"/>
    <w:rsid w:val="00CF0ABA"/>
    <w:rsid w:val="00CF0BB7"/>
    <w:rsid w:val="00CF0C41"/>
    <w:rsid w:val="00CF0CA9"/>
    <w:rsid w:val="00CF0DA1"/>
    <w:rsid w:val="00CF0E85"/>
    <w:rsid w:val="00CF1164"/>
    <w:rsid w:val="00CF135D"/>
    <w:rsid w:val="00CF14A0"/>
    <w:rsid w:val="00CF16D6"/>
    <w:rsid w:val="00CF16E9"/>
    <w:rsid w:val="00CF1796"/>
    <w:rsid w:val="00CF18D7"/>
    <w:rsid w:val="00CF1901"/>
    <w:rsid w:val="00CF1967"/>
    <w:rsid w:val="00CF1B04"/>
    <w:rsid w:val="00CF1F37"/>
    <w:rsid w:val="00CF202E"/>
    <w:rsid w:val="00CF203D"/>
    <w:rsid w:val="00CF214E"/>
    <w:rsid w:val="00CF2161"/>
    <w:rsid w:val="00CF2310"/>
    <w:rsid w:val="00CF2386"/>
    <w:rsid w:val="00CF23B7"/>
    <w:rsid w:val="00CF2436"/>
    <w:rsid w:val="00CF27DA"/>
    <w:rsid w:val="00CF2B6B"/>
    <w:rsid w:val="00CF2B9E"/>
    <w:rsid w:val="00CF3072"/>
    <w:rsid w:val="00CF31E9"/>
    <w:rsid w:val="00CF3342"/>
    <w:rsid w:val="00CF33D6"/>
    <w:rsid w:val="00CF343E"/>
    <w:rsid w:val="00CF364F"/>
    <w:rsid w:val="00CF382C"/>
    <w:rsid w:val="00CF3A5D"/>
    <w:rsid w:val="00CF3BD8"/>
    <w:rsid w:val="00CF3C5C"/>
    <w:rsid w:val="00CF450C"/>
    <w:rsid w:val="00CF452D"/>
    <w:rsid w:val="00CF45D1"/>
    <w:rsid w:val="00CF4616"/>
    <w:rsid w:val="00CF4773"/>
    <w:rsid w:val="00CF4A94"/>
    <w:rsid w:val="00CF4ADB"/>
    <w:rsid w:val="00CF4B4A"/>
    <w:rsid w:val="00CF50C0"/>
    <w:rsid w:val="00CF51FE"/>
    <w:rsid w:val="00CF5287"/>
    <w:rsid w:val="00CF54C1"/>
    <w:rsid w:val="00CF552B"/>
    <w:rsid w:val="00CF5778"/>
    <w:rsid w:val="00CF5820"/>
    <w:rsid w:val="00CF5A3B"/>
    <w:rsid w:val="00CF5B5F"/>
    <w:rsid w:val="00CF5BDF"/>
    <w:rsid w:val="00CF5BEA"/>
    <w:rsid w:val="00CF5C1D"/>
    <w:rsid w:val="00CF5CF8"/>
    <w:rsid w:val="00CF5F4E"/>
    <w:rsid w:val="00CF5FA6"/>
    <w:rsid w:val="00CF61EC"/>
    <w:rsid w:val="00CF654E"/>
    <w:rsid w:val="00CF67D7"/>
    <w:rsid w:val="00CF6843"/>
    <w:rsid w:val="00CF6857"/>
    <w:rsid w:val="00CF6961"/>
    <w:rsid w:val="00CF69E6"/>
    <w:rsid w:val="00CF6CAB"/>
    <w:rsid w:val="00CF6FA5"/>
    <w:rsid w:val="00CF70A5"/>
    <w:rsid w:val="00CF70E9"/>
    <w:rsid w:val="00CF72C8"/>
    <w:rsid w:val="00CF737B"/>
    <w:rsid w:val="00CF7424"/>
    <w:rsid w:val="00CF7697"/>
    <w:rsid w:val="00CF78AF"/>
    <w:rsid w:val="00CF78F4"/>
    <w:rsid w:val="00CF7F10"/>
    <w:rsid w:val="00D0006B"/>
    <w:rsid w:val="00D0011B"/>
    <w:rsid w:val="00D00481"/>
    <w:rsid w:val="00D00537"/>
    <w:rsid w:val="00D0058D"/>
    <w:rsid w:val="00D0067E"/>
    <w:rsid w:val="00D00805"/>
    <w:rsid w:val="00D008BD"/>
    <w:rsid w:val="00D00EA1"/>
    <w:rsid w:val="00D0106B"/>
    <w:rsid w:val="00D010A0"/>
    <w:rsid w:val="00D010AB"/>
    <w:rsid w:val="00D010D7"/>
    <w:rsid w:val="00D010F8"/>
    <w:rsid w:val="00D011A4"/>
    <w:rsid w:val="00D011EE"/>
    <w:rsid w:val="00D01388"/>
    <w:rsid w:val="00D01420"/>
    <w:rsid w:val="00D0148F"/>
    <w:rsid w:val="00D01497"/>
    <w:rsid w:val="00D01B31"/>
    <w:rsid w:val="00D01B40"/>
    <w:rsid w:val="00D01DF6"/>
    <w:rsid w:val="00D01E1A"/>
    <w:rsid w:val="00D02022"/>
    <w:rsid w:val="00D02084"/>
    <w:rsid w:val="00D0209C"/>
    <w:rsid w:val="00D021B6"/>
    <w:rsid w:val="00D023E0"/>
    <w:rsid w:val="00D0249E"/>
    <w:rsid w:val="00D024C3"/>
    <w:rsid w:val="00D02ABD"/>
    <w:rsid w:val="00D02B64"/>
    <w:rsid w:val="00D02D7B"/>
    <w:rsid w:val="00D03006"/>
    <w:rsid w:val="00D03237"/>
    <w:rsid w:val="00D032BF"/>
    <w:rsid w:val="00D032FC"/>
    <w:rsid w:val="00D033F9"/>
    <w:rsid w:val="00D03558"/>
    <w:rsid w:val="00D039FA"/>
    <w:rsid w:val="00D04010"/>
    <w:rsid w:val="00D040E6"/>
    <w:rsid w:val="00D0427B"/>
    <w:rsid w:val="00D04511"/>
    <w:rsid w:val="00D04D3F"/>
    <w:rsid w:val="00D04EE0"/>
    <w:rsid w:val="00D0536E"/>
    <w:rsid w:val="00D055CF"/>
    <w:rsid w:val="00D057B1"/>
    <w:rsid w:val="00D057BE"/>
    <w:rsid w:val="00D05B4B"/>
    <w:rsid w:val="00D05DC2"/>
    <w:rsid w:val="00D0603B"/>
    <w:rsid w:val="00D06046"/>
    <w:rsid w:val="00D061AA"/>
    <w:rsid w:val="00D06449"/>
    <w:rsid w:val="00D06468"/>
    <w:rsid w:val="00D064BA"/>
    <w:rsid w:val="00D06542"/>
    <w:rsid w:val="00D06766"/>
    <w:rsid w:val="00D068D6"/>
    <w:rsid w:val="00D06DC0"/>
    <w:rsid w:val="00D06E48"/>
    <w:rsid w:val="00D0701A"/>
    <w:rsid w:val="00D070EE"/>
    <w:rsid w:val="00D07167"/>
    <w:rsid w:val="00D0729C"/>
    <w:rsid w:val="00D072A3"/>
    <w:rsid w:val="00D07409"/>
    <w:rsid w:val="00D074D6"/>
    <w:rsid w:val="00D0778A"/>
    <w:rsid w:val="00D079A4"/>
    <w:rsid w:val="00D07C04"/>
    <w:rsid w:val="00D07CCD"/>
    <w:rsid w:val="00D100B8"/>
    <w:rsid w:val="00D100CF"/>
    <w:rsid w:val="00D101BA"/>
    <w:rsid w:val="00D1037B"/>
    <w:rsid w:val="00D10407"/>
    <w:rsid w:val="00D10543"/>
    <w:rsid w:val="00D105D3"/>
    <w:rsid w:val="00D1061A"/>
    <w:rsid w:val="00D10899"/>
    <w:rsid w:val="00D10935"/>
    <w:rsid w:val="00D10A84"/>
    <w:rsid w:val="00D10E4A"/>
    <w:rsid w:val="00D114DF"/>
    <w:rsid w:val="00D116B5"/>
    <w:rsid w:val="00D11748"/>
    <w:rsid w:val="00D11858"/>
    <w:rsid w:val="00D118D0"/>
    <w:rsid w:val="00D118F8"/>
    <w:rsid w:val="00D11B7E"/>
    <w:rsid w:val="00D11CB7"/>
    <w:rsid w:val="00D11D7E"/>
    <w:rsid w:val="00D12021"/>
    <w:rsid w:val="00D120E4"/>
    <w:rsid w:val="00D12370"/>
    <w:rsid w:val="00D1271B"/>
    <w:rsid w:val="00D12826"/>
    <w:rsid w:val="00D12886"/>
    <w:rsid w:val="00D12CCD"/>
    <w:rsid w:val="00D12D8F"/>
    <w:rsid w:val="00D12D93"/>
    <w:rsid w:val="00D1307A"/>
    <w:rsid w:val="00D13099"/>
    <w:rsid w:val="00D130CC"/>
    <w:rsid w:val="00D13180"/>
    <w:rsid w:val="00D1341F"/>
    <w:rsid w:val="00D13719"/>
    <w:rsid w:val="00D1374F"/>
    <w:rsid w:val="00D13948"/>
    <w:rsid w:val="00D13978"/>
    <w:rsid w:val="00D13A2E"/>
    <w:rsid w:val="00D13A37"/>
    <w:rsid w:val="00D13A7B"/>
    <w:rsid w:val="00D13BC0"/>
    <w:rsid w:val="00D13BC1"/>
    <w:rsid w:val="00D13E7A"/>
    <w:rsid w:val="00D13E8E"/>
    <w:rsid w:val="00D1405C"/>
    <w:rsid w:val="00D140F4"/>
    <w:rsid w:val="00D14358"/>
    <w:rsid w:val="00D14473"/>
    <w:rsid w:val="00D14A12"/>
    <w:rsid w:val="00D14D57"/>
    <w:rsid w:val="00D15083"/>
    <w:rsid w:val="00D15107"/>
    <w:rsid w:val="00D15247"/>
    <w:rsid w:val="00D15389"/>
    <w:rsid w:val="00D157F4"/>
    <w:rsid w:val="00D159F8"/>
    <w:rsid w:val="00D15A69"/>
    <w:rsid w:val="00D15C7F"/>
    <w:rsid w:val="00D15DFF"/>
    <w:rsid w:val="00D15EA2"/>
    <w:rsid w:val="00D1643A"/>
    <w:rsid w:val="00D1661A"/>
    <w:rsid w:val="00D16651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6D3"/>
    <w:rsid w:val="00D17886"/>
    <w:rsid w:val="00D17B7C"/>
    <w:rsid w:val="00D17B96"/>
    <w:rsid w:val="00D17EFA"/>
    <w:rsid w:val="00D2001F"/>
    <w:rsid w:val="00D20451"/>
    <w:rsid w:val="00D205C6"/>
    <w:rsid w:val="00D2094E"/>
    <w:rsid w:val="00D20C91"/>
    <w:rsid w:val="00D20CC1"/>
    <w:rsid w:val="00D20DD0"/>
    <w:rsid w:val="00D210BD"/>
    <w:rsid w:val="00D2113B"/>
    <w:rsid w:val="00D211C4"/>
    <w:rsid w:val="00D2132F"/>
    <w:rsid w:val="00D21339"/>
    <w:rsid w:val="00D2134A"/>
    <w:rsid w:val="00D213DB"/>
    <w:rsid w:val="00D214E8"/>
    <w:rsid w:val="00D2164D"/>
    <w:rsid w:val="00D217A9"/>
    <w:rsid w:val="00D21957"/>
    <w:rsid w:val="00D220A5"/>
    <w:rsid w:val="00D222E9"/>
    <w:rsid w:val="00D22460"/>
    <w:rsid w:val="00D224C9"/>
    <w:rsid w:val="00D22548"/>
    <w:rsid w:val="00D227BF"/>
    <w:rsid w:val="00D227D7"/>
    <w:rsid w:val="00D22863"/>
    <w:rsid w:val="00D228F7"/>
    <w:rsid w:val="00D229A7"/>
    <w:rsid w:val="00D22B68"/>
    <w:rsid w:val="00D22EE1"/>
    <w:rsid w:val="00D23054"/>
    <w:rsid w:val="00D23055"/>
    <w:rsid w:val="00D23437"/>
    <w:rsid w:val="00D23441"/>
    <w:rsid w:val="00D235F3"/>
    <w:rsid w:val="00D238E0"/>
    <w:rsid w:val="00D2414D"/>
    <w:rsid w:val="00D244CB"/>
    <w:rsid w:val="00D2458D"/>
    <w:rsid w:val="00D24A11"/>
    <w:rsid w:val="00D24D9D"/>
    <w:rsid w:val="00D24FCD"/>
    <w:rsid w:val="00D24FDF"/>
    <w:rsid w:val="00D2529A"/>
    <w:rsid w:val="00D25393"/>
    <w:rsid w:val="00D253E3"/>
    <w:rsid w:val="00D254B5"/>
    <w:rsid w:val="00D254E9"/>
    <w:rsid w:val="00D25811"/>
    <w:rsid w:val="00D259AA"/>
    <w:rsid w:val="00D25A6F"/>
    <w:rsid w:val="00D25DA2"/>
    <w:rsid w:val="00D2618D"/>
    <w:rsid w:val="00D2619B"/>
    <w:rsid w:val="00D262BD"/>
    <w:rsid w:val="00D263C1"/>
    <w:rsid w:val="00D2642B"/>
    <w:rsid w:val="00D264B5"/>
    <w:rsid w:val="00D265B3"/>
    <w:rsid w:val="00D2691D"/>
    <w:rsid w:val="00D26B96"/>
    <w:rsid w:val="00D26CF6"/>
    <w:rsid w:val="00D26EC1"/>
    <w:rsid w:val="00D270F7"/>
    <w:rsid w:val="00D2715E"/>
    <w:rsid w:val="00D27334"/>
    <w:rsid w:val="00D27957"/>
    <w:rsid w:val="00D279A6"/>
    <w:rsid w:val="00D27AD2"/>
    <w:rsid w:val="00D27AE0"/>
    <w:rsid w:val="00D27F11"/>
    <w:rsid w:val="00D27FAA"/>
    <w:rsid w:val="00D3011B"/>
    <w:rsid w:val="00D303FE"/>
    <w:rsid w:val="00D304C8"/>
    <w:rsid w:val="00D3070C"/>
    <w:rsid w:val="00D30952"/>
    <w:rsid w:val="00D3098D"/>
    <w:rsid w:val="00D30B8F"/>
    <w:rsid w:val="00D30BA8"/>
    <w:rsid w:val="00D30E12"/>
    <w:rsid w:val="00D30FEB"/>
    <w:rsid w:val="00D310ED"/>
    <w:rsid w:val="00D31F04"/>
    <w:rsid w:val="00D32019"/>
    <w:rsid w:val="00D32101"/>
    <w:rsid w:val="00D321F5"/>
    <w:rsid w:val="00D3236E"/>
    <w:rsid w:val="00D3247C"/>
    <w:rsid w:val="00D32702"/>
    <w:rsid w:val="00D3277D"/>
    <w:rsid w:val="00D329B6"/>
    <w:rsid w:val="00D32A4E"/>
    <w:rsid w:val="00D32AB2"/>
    <w:rsid w:val="00D32C2A"/>
    <w:rsid w:val="00D32EE0"/>
    <w:rsid w:val="00D32EFC"/>
    <w:rsid w:val="00D32F3E"/>
    <w:rsid w:val="00D33050"/>
    <w:rsid w:val="00D3315C"/>
    <w:rsid w:val="00D33524"/>
    <w:rsid w:val="00D33631"/>
    <w:rsid w:val="00D33736"/>
    <w:rsid w:val="00D33AA2"/>
    <w:rsid w:val="00D33AAE"/>
    <w:rsid w:val="00D33BA7"/>
    <w:rsid w:val="00D33C80"/>
    <w:rsid w:val="00D33EF0"/>
    <w:rsid w:val="00D33F47"/>
    <w:rsid w:val="00D34257"/>
    <w:rsid w:val="00D3430C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300"/>
    <w:rsid w:val="00D3556E"/>
    <w:rsid w:val="00D355A4"/>
    <w:rsid w:val="00D356B5"/>
    <w:rsid w:val="00D35783"/>
    <w:rsid w:val="00D35994"/>
    <w:rsid w:val="00D35A56"/>
    <w:rsid w:val="00D35B2B"/>
    <w:rsid w:val="00D35D5B"/>
    <w:rsid w:val="00D35E47"/>
    <w:rsid w:val="00D35E91"/>
    <w:rsid w:val="00D35EC1"/>
    <w:rsid w:val="00D35F31"/>
    <w:rsid w:val="00D361FF"/>
    <w:rsid w:val="00D36388"/>
    <w:rsid w:val="00D364F3"/>
    <w:rsid w:val="00D36632"/>
    <w:rsid w:val="00D36927"/>
    <w:rsid w:val="00D3692B"/>
    <w:rsid w:val="00D3696C"/>
    <w:rsid w:val="00D36A8B"/>
    <w:rsid w:val="00D36CAB"/>
    <w:rsid w:val="00D36D8B"/>
    <w:rsid w:val="00D36F15"/>
    <w:rsid w:val="00D36FC5"/>
    <w:rsid w:val="00D372AB"/>
    <w:rsid w:val="00D37380"/>
    <w:rsid w:val="00D373B2"/>
    <w:rsid w:val="00D3749D"/>
    <w:rsid w:val="00D375EE"/>
    <w:rsid w:val="00D37656"/>
    <w:rsid w:val="00D376A3"/>
    <w:rsid w:val="00D3785B"/>
    <w:rsid w:val="00D37B99"/>
    <w:rsid w:val="00D37C8B"/>
    <w:rsid w:val="00D403E8"/>
    <w:rsid w:val="00D404D4"/>
    <w:rsid w:val="00D4056C"/>
    <w:rsid w:val="00D40668"/>
    <w:rsid w:val="00D4077D"/>
    <w:rsid w:val="00D40938"/>
    <w:rsid w:val="00D40E37"/>
    <w:rsid w:val="00D40E84"/>
    <w:rsid w:val="00D410C3"/>
    <w:rsid w:val="00D4113C"/>
    <w:rsid w:val="00D412D6"/>
    <w:rsid w:val="00D414E2"/>
    <w:rsid w:val="00D416EA"/>
    <w:rsid w:val="00D41AE2"/>
    <w:rsid w:val="00D41AF2"/>
    <w:rsid w:val="00D41B70"/>
    <w:rsid w:val="00D41CC2"/>
    <w:rsid w:val="00D41DEE"/>
    <w:rsid w:val="00D41F36"/>
    <w:rsid w:val="00D41FFA"/>
    <w:rsid w:val="00D42184"/>
    <w:rsid w:val="00D423C4"/>
    <w:rsid w:val="00D42419"/>
    <w:rsid w:val="00D425D2"/>
    <w:rsid w:val="00D4262F"/>
    <w:rsid w:val="00D42816"/>
    <w:rsid w:val="00D4296B"/>
    <w:rsid w:val="00D429D3"/>
    <w:rsid w:val="00D42E01"/>
    <w:rsid w:val="00D42EDD"/>
    <w:rsid w:val="00D42F21"/>
    <w:rsid w:val="00D430B7"/>
    <w:rsid w:val="00D43238"/>
    <w:rsid w:val="00D432ED"/>
    <w:rsid w:val="00D433EB"/>
    <w:rsid w:val="00D43464"/>
    <w:rsid w:val="00D434FA"/>
    <w:rsid w:val="00D4364B"/>
    <w:rsid w:val="00D4372F"/>
    <w:rsid w:val="00D4379D"/>
    <w:rsid w:val="00D4385A"/>
    <w:rsid w:val="00D43981"/>
    <w:rsid w:val="00D43CD6"/>
    <w:rsid w:val="00D43E14"/>
    <w:rsid w:val="00D43E33"/>
    <w:rsid w:val="00D4426B"/>
    <w:rsid w:val="00D44329"/>
    <w:rsid w:val="00D4452A"/>
    <w:rsid w:val="00D446D1"/>
    <w:rsid w:val="00D44762"/>
    <w:rsid w:val="00D44932"/>
    <w:rsid w:val="00D44BEC"/>
    <w:rsid w:val="00D44CBE"/>
    <w:rsid w:val="00D44E50"/>
    <w:rsid w:val="00D45128"/>
    <w:rsid w:val="00D4515A"/>
    <w:rsid w:val="00D45255"/>
    <w:rsid w:val="00D45258"/>
    <w:rsid w:val="00D45469"/>
    <w:rsid w:val="00D45521"/>
    <w:rsid w:val="00D456F6"/>
    <w:rsid w:val="00D456F8"/>
    <w:rsid w:val="00D45831"/>
    <w:rsid w:val="00D45867"/>
    <w:rsid w:val="00D459CC"/>
    <w:rsid w:val="00D45D07"/>
    <w:rsid w:val="00D45FE8"/>
    <w:rsid w:val="00D460B1"/>
    <w:rsid w:val="00D4643C"/>
    <w:rsid w:val="00D464AC"/>
    <w:rsid w:val="00D465B3"/>
    <w:rsid w:val="00D465BA"/>
    <w:rsid w:val="00D466AA"/>
    <w:rsid w:val="00D46811"/>
    <w:rsid w:val="00D468B5"/>
    <w:rsid w:val="00D46CFD"/>
    <w:rsid w:val="00D46D3C"/>
    <w:rsid w:val="00D46F3C"/>
    <w:rsid w:val="00D4729E"/>
    <w:rsid w:val="00D4776F"/>
    <w:rsid w:val="00D478C9"/>
    <w:rsid w:val="00D47A93"/>
    <w:rsid w:val="00D50016"/>
    <w:rsid w:val="00D50115"/>
    <w:rsid w:val="00D50424"/>
    <w:rsid w:val="00D5046B"/>
    <w:rsid w:val="00D505BD"/>
    <w:rsid w:val="00D50626"/>
    <w:rsid w:val="00D50975"/>
    <w:rsid w:val="00D509FD"/>
    <w:rsid w:val="00D50A28"/>
    <w:rsid w:val="00D50C26"/>
    <w:rsid w:val="00D50D2F"/>
    <w:rsid w:val="00D50D42"/>
    <w:rsid w:val="00D51134"/>
    <w:rsid w:val="00D513BD"/>
    <w:rsid w:val="00D515CA"/>
    <w:rsid w:val="00D5164E"/>
    <w:rsid w:val="00D51AAB"/>
    <w:rsid w:val="00D51E3C"/>
    <w:rsid w:val="00D52106"/>
    <w:rsid w:val="00D52193"/>
    <w:rsid w:val="00D52205"/>
    <w:rsid w:val="00D5229E"/>
    <w:rsid w:val="00D5240E"/>
    <w:rsid w:val="00D52A21"/>
    <w:rsid w:val="00D52A37"/>
    <w:rsid w:val="00D52B5C"/>
    <w:rsid w:val="00D52CDE"/>
    <w:rsid w:val="00D52D00"/>
    <w:rsid w:val="00D52DCD"/>
    <w:rsid w:val="00D53001"/>
    <w:rsid w:val="00D5308F"/>
    <w:rsid w:val="00D530B5"/>
    <w:rsid w:val="00D53368"/>
    <w:rsid w:val="00D53C74"/>
    <w:rsid w:val="00D53DAC"/>
    <w:rsid w:val="00D53E70"/>
    <w:rsid w:val="00D540E2"/>
    <w:rsid w:val="00D545A5"/>
    <w:rsid w:val="00D54724"/>
    <w:rsid w:val="00D54A10"/>
    <w:rsid w:val="00D54A71"/>
    <w:rsid w:val="00D54C53"/>
    <w:rsid w:val="00D54F31"/>
    <w:rsid w:val="00D551DF"/>
    <w:rsid w:val="00D55351"/>
    <w:rsid w:val="00D55400"/>
    <w:rsid w:val="00D554D9"/>
    <w:rsid w:val="00D5584B"/>
    <w:rsid w:val="00D55A37"/>
    <w:rsid w:val="00D55C65"/>
    <w:rsid w:val="00D55F47"/>
    <w:rsid w:val="00D561A0"/>
    <w:rsid w:val="00D561B6"/>
    <w:rsid w:val="00D565D9"/>
    <w:rsid w:val="00D5666D"/>
    <w:rsid w:val="00D56707"/>
    <w:rsid w:val="00D56740"/>
    <w:rsid w:val="00D56A2A"/>
    <w:rsid w:val="00D56BD0"/>
    <w:rsid w:val="00D56C72"/>
    <w:rsid w:val="00D56D53"/>
    <w:rsid w:val="00D56F31"/>
    <w:rsid w:val="00D56F49"/>
    <w:rsid w:val="00D573FF"/>
    <w:rsid w:val="00D57518"/>
    <w:rsid w:val="00D577AF"/>
    <w:rsid w:val="00D57B7D"/>
    <w:rsid w:val="00D57C79"/>
    <w:rsid w:val="00D57CC8"/>
    <w:rsid w:val="00D57F4A"/>
    <w:rsid w:val="00D57F6D"/>
    <w:rsid w:val="00D57F7E"/>
    <w:rsid w:val="00D6008A"/>
    <w:rsid w:val="00D60185"/>
    <w:rsid w:val="00D602D8"/>
    <w:rsid w:val="00D603FA"/>
    <w:rsid w:val="00D604EF"/>
    <w:rsid w:val="00D60617"/>
    <w:rsid w:val="00D608EB"/>
    <w:rsid w:val="00D60EA8"/>
    <w:rsid w:val="00D610DB"/>
    <w:rsid w:val="00D61117"/>
    <w:rsid w:val="00D61366"/>
    <w:rsid w:val="00D6147A"/>
    <w:rsid w:val="00D616C0"/>
    <w:rsid w:val="00D618A9"/>
    <w:rsid w:val="00D61E8E"/>
    <w:rsid w:val="00D620A8"/>
    <w:rsid w:val="00D62142"/>
    <w:rsid w:val="00D622FD"/>
    <w:rsid w:val="00D62320"/>
    <w:rsid w:val="00D62410"/>
    <w:rsid w:val="00D624C3"/>
    <w:rsid w:val="00D625FA"/>
    <w:rsid w:val="00D62AF3"/>
    <w:rsid w:val="00D62F7B"/>
    <w:rsid w:val="00D62FEA"/>
    <w:rsid w:val="00D63091"/>
    <w:rsid w:val="00D6312B"/>
    <w:rsid w:val="00D63700"/>
    <w:rsid w:val="00D637F1"/>
    <w:rsid w:val="00D63CB8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D1F"/>
    <w:rsid w:val="00D64FB8"/>
    <w:rsid w:val="00D65078"/>
    <w:rsid w:val="00D650D8"/>
    <w:rsid w:val="00D651E7"/>
    <w:rsid w:val="00D653F5"/>
    <w:rsid w:val="00D655D0"/>
    <w:rsid w:val="00D65775"/>
    <w:rsid w:val="00D657D4"/>
    <w:rsid w:val="00D65844"/>
    <w:rsid w:val="00D65B4F"/>
    <w:rsid w:val="00D65BAD"/>
    <w:rsid w:val="00D65C18"/>
    <w:rsid w:val="00D65CAA"/>
    <w:rsid w:val="00D65EC0"/>
    <w:rsid w:val="00D6603C"/>
    <w:rsid w:val="00D66200"/>
    <w:rsid w:val="00D662A8"/>
    <w:rsid w:val="00D66442"/>
    <w:rsid w:val="00D6670B"/>
    <w:rsid w:val="00D66822"/>
    <w:rsid w:val="00D66AAB"/>
    <w:rsid w:val="00D66AC6"/>
    <w:rsid w:val="00D66AE0"/>
    <w:rsid w:val="00D66E3E"/>
    <w:rsid w:val="00D66ED7"/>
    <w:rsid w:val="00D6705B"/>
    <w:rsid w:val="00D67073"/>
    <w:rsid w:val="00D6716E"/>
    <w:rsid w:val="00D671DD"/>
    <w:rsid w:val="00D67286"/>
    <w:rsid w:val="00D672B4"/>
    <w:rsid w:val="00D673A1"/>
    <w:rsid w:val="00D6746B"/>
    <w:rsid w:val="00D67491"/>
    <w:rsid w:val="00D675A4"/>
    <w:rsid w:val="00D67811"/>
    <w:rsid w:val="00D6791B"/>
    <w:rsid w:val="00D67A90"/>
    <w:rsid w:val="00D67D46"/>
    <w:rsid w:val="00D67E41"/>
    <w:rsid w:val="00D67ED1"/>
    <w:rsid w:val="00D70063"/>
    <w:rsid w:val="00D700EC"/>
    <w:rsid w:val="00D7012C"/>
    <w:rsid w:val="00D702B7"/>
    <w:rsid w:val="00D702C9"/>
    <w:rsid w:val="00D702D2"/>
    <w:rsid w:val="00D704A8"/>
    <w:rsid w:val="00D70628"/>
    <w:rsid w:val="00D708C2"/>
    <w:rsid w:val="00D708C8"/>
    <w:rsid w:val="00D70A5B"/>
    <w:rsid w:val="00D70ACB"/>
    <w:rsid w:val="00D70C1D"/>
    <w:rsid w:val="00D7128A"/>
    <w:rsid w:val="00D7137B"/>
    <w:rsid w:val="00D7188A"/>
    <w:rsid w:val="00D719AC"/>
    <w:rsid w:val="00D72781"/>
    <w:rsid w:val="00D72AFA"/>
    <w:rsid w:val="00D73063"/>
    <w:rsid w:val="00D731EE"/>
    <w:rsid w:val="00D7337C"/>
    <w:rsid w:val="00D733B0"/>
    <w:rsid w:val="00D7340C"/>
    <w:rsid w:val="00D73624"/>
    <w:rsid w:val="00D7386C"/>
    <w:rsid w:val="00D73B64"/>
    <w:rsid w:val="00D73BB4"/>
    <w:rsid w:val="00D73F7D"/>
    <w:rsid w:val="00D73FAE"/>
    <w:rsid w:val="00D741B5"/>
    <w:rsid w:val="00D7450B"/>
    <w:rsid w:val="00D74582"/>
    <w:rsid w:val="00D74B42"/>
    <w:rsid w:val="00D74D6D"/>
    <w:rsid w:val="00D74DE8"/>
    <w:rsid w:val="00D74E4E"/>
    <w:rsid w:val="00D74EDB"/>
    <w:rsid w:val="00D7506F"/>
    <w:rsid w:val="00D750EF"/>
    <w:rsid w:val="00D751E4"/>
    <w:rsid w:val="00D7552B"/>
    <w:rsid w:val="00D756F3"/>
    <w:rsid w:val="00D75747"/>
    <w:rsid w:val="00D757A2"/>
    <w:rsid w:val="00D7581A"/>
    <w:rsid w:val="00D75AFB"/>
    <w:rsid w:val="00D75B84"/>
    <w:rsid w:val="00D75CD7"/>
    <w:rsid w:val="00D75D7C"/>
    <w:rsid w:val="00D75E85"/>
    <w:rsid w:val="00D75F38"/>
    <w:rsid w:val="00D75FD9"/>
    <w:rsid w:val="00D7600F"/>
    <w:rsid w:val="00D761C2"/>
    <w:rsid w:val="00D76390"/>
    <w:rsid w:val="00D7641F"/>
    <w:rsid w:val="00D764C5"/>
    <w:rsid w:val="00D765D4"/>
    <w:rsid w:val="00D7679E"/>
    <w:rsid w:val="00D76999"/>
    <w:rsid w:val="00D76B56"/>
    <w:rsid w:val="00D76B64"/>
    <w:rsid w:val="00D76CB7"/>
    <w:rsid w:val="00D76D18"/>
    <w:rsid w:val="00D76E64"/>
    <w:rsid w:val="00D76E94"/>
    <w:rsid w:val="00D77024"/>
    <w:rsid w:val="00D771F1"/>
    <w:rsid w:val="00D772FD"/>
    <w:rsid w:val="00D77437"/>
    <w:rsid w:val="00D7752E"/>
    <w:rsid w:val="00D7764F"/>
    <w:rsid w:val="00D77719"/>
    <w:rsid w:val="00D7771B"/>
    <w:rsid w:val="00D77758"/>
    <w:rsid w:val="00D777AB"/>
    <w:rsid w:val="00D7780A"/>
    <w:rsid w:val="00D779CE"/>
    <w:rsid w:val="00D77A13"/>
    <w:rsid w:val="00D77B12"/>
    <w:rsid w:val="00D77C30"/>
    <w:rsid w:val="00D77D14"/>
    <w:rsid w:val="00D77E29"/>
    <w:rsid w:val="00D77ED6"/>
    <w:rsid w:val="00D77F26"/>
    <w:rsid w:val="00D77F71"/>
    <w:rsid w:val="00D802BA"/>
    <w:rsid w:val="00D805FF"/>
    <w:rsid w:val="00D80987"/>
    <w:rsid w:val="00D80C23"/>
    <w:rsid w:val="00D80D7A"/>
    <w:rsid w:val="00D80D8D"/>
    <w:rsid w:val="00D811F3"/>
    <w:rsid w:val="00D817E0"/>
    <w:rsid w:val="00D8196A"/>
    <w:rsid w:val="00D81B85"/>
    <w:rsid w:val="00D81E4C"/>
    <w:rsid w:val="00D81FE3"/>
    <w:rsid w:val="00D8204D"/>
    <w:rsid w:val="00D82133"/>
    <w:rsid w:val="00D8218F"/>
    <w:rsid w:val="00D821D4"/>
    <w:rsid w:val="00D821F6"/>
    <w:rsid w:val="00D82243"/>
    <w:rsid w:val="00D82397"/>
    <w:rsid w:val="00D82435"/>
    <w:rsid w:val="00D826CB"/>
    <w:rsid w:val="00D8272E"/>
    <w:rsid w:val="00D82DBA"/>
    <w:rsid w:val="00D82F88"/>
    <w:rsid w:val="00D8320D"/>
    <w:rsid w:val="00D8335D"/>
    <w:rsid w:val="00D834B0"/>
    <w:rsid w:val="00D83666"/>
    <w:rsid w:val="00D83785"/>
    <w:rsid w:val="00D8399B"/>
    <w:rsid w:val="00D839A3"/>
    <w:rsid w:val="00D83C73"/>
    <w:rsid w:val="00D83D03"/>
    <w:rsid w:val="00D83E14"/>
    <w:rsid w:val="00D83EBB"/>
    <w:rsid w:val="00D83EE3"/>
    <w:rsid w:val="00D83F57"/>
    <w:rsid w:val="00D842F2"/>
    <w:rsid w:val="00D84754"/>
    <w:rsid w:val="00D84927"/>
    <w:rsid w:val="00D84950"/>
    <w:rsid w:val="00D84BF9"/>
    <w:rsid w:val="00D84C7B"/>
    <w:rsid w:val="00D84E29"/>
    <w:rsid w:val="00D84E72"/>
    <w:rsid w:val="00D852AF"/>
    <w:rsid w:val="00D852E3"/>
    <w:rsid w:val="00D853DB"/>
    <w:rsid w:val="00D8560B"/>
    <w:rsid w:val="00D85611"/>
    <w:rsid w:val="00D859AF"/>
    <w:rsid w:val="00D85A16"/>
    <w:rsid w:val="00D85A80"/>
    <w:rsid w:val="00D85A8B"/>
    <w:rsid w:val="00D85D65"/>
    <w:rsid w:val="00D85DED"/>
    <w:rsid w:val="00D85E24"/>
    <w:rsid w:val="00D8614D"/>
    <w:rsid w:val="00D86235"/>
    <w:rsid w:val="00D864CC"/>
    <w:rsid w:val="00D8650C"/>
    <w:rsid w:val="00D86662"/>
    <w:rsid w:val="00D8688C"/>
    <w:rsid w:val="00D868EF"/>
    <w:rsid w:val="00D8694D"/>
    <w:rsid w:val="00D86D34"/>
    <w:rsid w:val="00D86D72"/>
    <w:rsid w:val="00D86DCC"/>
    <w:rsid w:val="00D871EE"/>
    <w:rsid w:val="00D872E9"/>
    <w:rsid w:val="00D87469"/>
    <w:rsid w:val="00D8769D"/>
    <w:rsid w:val="00D87AE0"/>
    <w:rsid w:val="00D87B21"/>
    <w:rsid w:val="00D87C82"/>
    <w:rsid w:val="00D87D97"/>
    <w:rsid w:val="00D87F20"/>
    <w:rsid w:val="00D90001"/>
    <w:rsid w:val="00D90106"/>
    <w:rsid w:val="00D90166"/>
    <w:rsid w:val="00D9026E"/>
    <w:rsid w:val="00D90304"/>
    <w:rsid w:val="00D90418"/>
    <w:rsid w:val="00D90608"/>
    <w:rsid w:val="00D90641"/>
    <w:rsid w:val="00D907D2"/>
    <w:rsid w:val="00D90809"/>
    <w:rsid w:val="00D908A6"/>
    <w:rsid w:val="00D90B55"/>
    <w:rsid w:val="00D90B75"/>
    <w:rsid w:val="00D90DE3"/>
    <w:rsid w:val="00D910D0"/>
    <w:rsid w:val="00D911EA"/>
    <w:rsid w:val="00D91231"/>
    <w:rsid w:val="00D91418"/>
    <w:rsid w:val="00D91548"/>
    <w:rsid w:val="00D9155E"/>
    <w:rsid w:val="00D91651"/>
    <w:rsid w:val="00D91747"/>
    <w:rsid w:val="00D917A5"/>
    <w:rsid w:val="00D917FA"/>
    <w:rsid w:val="00D918B2"/>
    <w:rsid w:val="00D929F3"/>
    <w:rsid w:val="00D92AFE"/>
    <w:rsid w:val="00D92B38"/>
    <w:rsid w:val="00D92FA0"/>
    <w:rsid w:val="00D92FE7"/>
    <w:rsid w:val="00D93072"/>
    <w:rsid w:val="00D93145"/>
    <w:rsid w:val="00D931A7"/>
    <w:rsid w:val="00D93254"/>
    <w:rsid w:val="00D932DB"/>
    <w:rsid w:val="00D9358E"/>
    <w:rsid w:val="00D935E8"/>
    <w:rsid w:val="00D9368E"/>
    <w:rsid w:val="00D936B8"/>
    <w:rsid w:val="00D939F3"/>
    <w:rsid w:val="00D93BF0"/>
    <w:rsid w:val="00D93FC5"/>
    <w:rsid w:val="00D9412B"/>
    <w:rsid w:val="00D9432E"/>
    <w:rsid w:val="00D9434A"/>
    <w:rsid w:val="00D946F5"/>
    <w:rsid w:val="00D94849"/>
    <w:rsid w:val="00D94880"/>
    <w:rsid w:val="00D94BCF"/>
    <w:rsid w:val="00D94CB6"/>
    <w:rsid w:val="00D94D62"/>
    <w:rsid w:val="00D94ECF"/>
    <w:rsid w:val="00D94EF4"/>
    <w:rsid w:val="00D9533C"/>
    <w:rsid w:val="00D953C9"/>
    <w:rsid w:val="00D953D8"/>
    <w:rsid w:val="00D9552F"/>
    <w:rsid w:val="00D95737"/>
    <w:rsid w:val="00D9578F"/>
    <w:rsid w:val="00D95790"/>
    <w:rsid w:val="00D957AE"/>
    <w:rsid w:val="00D95940"/>
    <w:rsid w:val="00D95A89"/>
    <w:rsid w:val="00D95B24"/>
    <w:rsid w:val="00D95CCC"/>
    <w:rsid w:val="00D95E47"/>
    <w:rsid w:val="00D9602C"/>
    <w:rsid w:val="00D96032"/>
    <w:rsid w:val="00D96328"/>
    <w:rsid w:val="00D963AB"/>
    <w:rsid w:val="00D96773"/>
    <w:rsid w:val="00D96AEF"/>
    <w:rsid w:val="00D96BFA"/>
    <w:rsid w:val="00D96C90"/>
    <w:rsid w:val="00D96D1A"/>
    <w:rsid w:val="00D97079"/>
    <w:rsid w:val="00D9728B"/>
    <w:rsid w:val="00D972FA"/>
    <w:rsid w:val="00D976A6"/>
    <w:rsid w:val="00D976DF"/>
    <w:rsid w:val="00D979A6"/>
    <w:rsid w:val="00D97A2B"/>
    <w:rsid w:val="00D97CA4"/>
    <w:rsid w:val="00D97CD4"/>
    <w:rsid w:val="00D97CDB"/>
    <w:rsid w:val="00D97D23"/>
    <w:rsid w:val="00D97D81"/>
    <w:rsid w:val="00D97DD3"/>
    <w:rsid w:val="00D97FB1"/>
    <w:rsid w:val="00DA00F9"/>
    <w:rsid w:val="00DA0162"/>
    <w:rsid w:val="00DA02DF"/>
    <w:rsid w:val="00DA0436"/>
    <w:rsid w:val="00DA0B6E"/>
    <w:rsid w:val="00DA107B"/>
    <w:rsid w:val="00DA10AF"/>
    <w:rsid w:val="00DA10CE"/>
    <w:rsid w:val="00DA10DF"/>
    <w:rsid w:val="00DA1279"/>
    <w:rsid w:val="00DA137C"/>
    <w:rsid w:val="00DA13CB"/>
    <w:rsid w:val="00DA15D0"/>
    <w:rsid w:val="00DA19AA"/>
    <w:rsid w:val="00DA1A80"/>
    <w:rsid w:val="00DA1C7A"/>
    <w:rsid w:val="00DA1C86"/>
    <w:rsid w:val="00DA1DA5"/>
    <w:rsid w:val="00DA20D3"/>
    <w:rsid w:val="00DA2488"/>
    <w:rsid w:val="00DA249D"/>
    <w:rsid w:val="00DA2883"/>
    <w:rsid w:val="00DA2924"/>
    <w:rsid w:val="00DA2946"/>
    <w:rsid w:val="00DA2B98"/>
    <w:rsid w:val="00DA2C38"/>
    <w:rsid w:val="00DA3042"/>
    <w:rsid w:val="00DA33A1"/>
    <w:rsid w:val="00DA34B7"/>
    <w:rsid w:val="00DA36F4"/>
    <w:rsid w:val="00DA3742"/>
    <w:rsid w:val="00DA3746"/>
    <w:rsid w:val="00DA3949"/>
    <w:rsid w:val="00DA3975"/>
    <w:rsid w:val="00DA3C27"/>
    <w:rsid w:val="00DA3CF0"/>
    <w:rsid w:val="00DA3DEE"/>
    <w:rsid w:val="00DA3F5F"/>
    <w:rsid w:val="00DA3F66"/>
    <w:rsid w:val="00DA41FA"/>
    <w:rsid w:val="00DA4465"/>
    <w:rsid w:val="00DA44EE"/>
    <w:rsid w:val="00DA46D4"/>
    <w:rsid w:val="00DA479C"/>
    <w:rsid w:val="00DA483A"/>
    <w:rsid w:val="00DA4A33"/>
    <w:rsid w:val="00DA4E3A"/>
    <w:rsid w:val="00DA4F8A"/>
    <w:rsid w:val="00DA5017"/>
    <w:rsid w:val="00DA52E1"/>
    <w:rsid w:val="00DA5474"/>
    <w:rsid w:val="00DA5832"/>
    <w:rsid w:val="00DA58EF"/>
    <w:rsid w:val="00DA5D41"/>
    <w:rsid w:val="00DA5D91"/>
    <w:rsid w:val="00DA5EFE"/>
    <w:rsid w:val="00DA644A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2B1"/>
    <w:rsid w:val="00DA73C6"/>
    <w:rsid w:val="00DA7543"/>
    <w:rsid w:val="00DA755F"/>
    <w:rsid w:val="00DA7565"/>
    <w:rsid w:val="00DA769B"/>
    <w:rsid w:val="00DA77F7"/>
    <w:rsid w:val="00DA78BE"/>
    <w:rsid w:val="00DA7A2D"/>
    <w:rsid w:val="00DA7BB7"/>
    <w:rsid w:val="00DA7D3B"/>
    <w:rsid w:val="00DA7E20"/>
    <w:rsid w:val="00DA7E92"/>
    <w:rsid w:val="00DA7EB3"/>
    <w:rsid w:val="00DA7ECC"/>
    <w:rsid w:val="00DB0112"/>
    <w:rsid w:val="00DB0166"/>
    <w:rsid w:val="00DB0333"/>
    <w:rsid w:val="00DB058E"/>
    <w:rsid w:val="00DB0595"/>
    <w:rsid w:val="00DB0601"/>
    <w:rsid w:val="00DB06CF"/>
    <w:rsid w:val="00DB06D2"/>
    <w:rsid w:val="00DB0803"/>
    <w:rsid w:val="00DB0894"/>
    <w:rsid w:val="00DB08B7"/>
    <w:rsid w:val="00DB0D91"/>
    <w:rsid w:val="00DB0DA4"/>
    <w:rsid w:val="00DB0EB7"/>
    <w:rsid w:val="00DB0F09"/>
    <w:rsid w:val="00DB1366"/>
    <w:rsid w:val="00DB1514"/>
    <w:rsid w:val="00DB167F"/>
    <w:rsid w:val="00DB1893"/>
    <w:rsid w:val="00DB190F"/>
    <w:rsid w:val="00DB1E46"/>
    <w:rsid w:val="00DB1FCA"/>
    <w:rsid w:val="00DB2207"/>
    <w:rsid w:val="00DB252B"/>
    <w:rsid w:val="00DB253D"/>
    <w:rsid w:val="00DB2644"/>
    <w:rsid w:val="00DB2863"/>
    <w:rsid w:val="00DB2A5E"/>
    <w:rsid w:val="00DB2BC7"/>
    <w:rsid w:val="00DB2DFD"/>
    <w:rsid w:val="00DB2E05"/>
    <w:rsid w:val="00DB2EFC"/>
    <w:rsid w:val="00DB3440"/>
    <w:rsid w:val="00DB399B"/>
    <w:rsid w:val="00DB3B45"/>
    <w:rsid w:val="00DB3DB6"/>
    <w:rsid w:val="00DB3F01"/>
    <w:rsid w:val="00DB41B7"/>
    <w:rsid w:val="00DB426C"/>
    <w:rsid w:val="00DB43C6"/>
    <w:rsid w:val="00DB4855"/>
    <w:rsid w:val="00DB4CFB"/>
    <w:rsid w:val="00DB4EC8"/>
    <w:rsid w:val="00DB4F9C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5F9C"/>
    <w:rsid w:val="00DB6010"/>
    <w:rsid w:val="00DB606D"/>
    <w:rsid w:val="00DB629C"/>
    <w:rsid w:val="00DB632C"/>
    <w:rsid w:val="00DB6331"/>
    <w:rsid w:val="00DB64E9"/>
    <w:rsid w:val="00DB6603"/>
    <w:rsid w:val="00DB695B"/>
    <w:rsid w:val="00DB6AFE"/>
    <w:rsid w:val="00DB6B81"/>
    <w:rsid w:val="00DB6C90"/>
    <w:rsid w:val="00DB6EEC"/>
    <w:rsid w:val="00DB6F15"/>
    <w:rsid w:val="00DB74A9"/>
    <w:rsid w:val="00DB764F"/>
    <w:rsid w:val="00DB782F"/>
    <w:rsid w:val="00DB78FC"/>
    <w:rsid w:val="00DB7955"/>
    <w:rsid w:val="00DB7A6E"/>
    <w:rsid w:val="00DB7F75"/>
    <w:rsid w:val="00DC0026"/>
    <w:rsid w:val="00DC0147"/>
    <w:rsid w:val="00DC016C"/>
    <w:rsid w:val="00DC01B5"/>
    <w:rsid w:val="00DC0298"/>
    <w:rsid w:val="00DC04CE"/>
    <w:rsid w:val="00DC06F1"/>
    <w:rsid w:val="00DC08D6"/>
    <w:rsid w:val="00DC0B6E"/>
    <w:rsid w:val="00DC0BA8"/>
    <w:rsid w:val="00DC0BF4"/>
    <w:rsid w:val="00DC0DC5"/>
    <w:rsid w:val="00DC0DFD"/>
    <w:rsid w:val="00DC1096"/>
    <w:rsid w:val="00DC1099"/>
    <w:rsid w:val="00DC113D"/>
    <w:rsid w:val="00DC1182"/>
    <w:rsid w:val="00DC13F2"/>
    <w:rsid w:val="00DC166D"/>
    <w:rsid w:val="00DC1A45"/>
    <w:rsid w:val="00DC1B8D"/>
    <w:rsid w:val="00DC1BEF"/>
    <w:rsid w:val="00DC1C16"/>
    <w:rsid w:val="00DC1E78"/>
    <w:rsid w:val="00DC1F6C"/>
    <w:rsid w:val="00DC205A"/>
    <w:rsid w:val="00DC23CC"/>
    <w:rsid w:val="00DC25CE"/>
    <w:rsid w:val="00DC26D5"/>
    <w:rsid w:val="00DC278B"/>
    <w:rsid w:val="00DC28C9"/>
    <w:rsid w:val="00DC294C"/>
    <w:rsid w:val="00DC29B8"/>
    <w:rsid w:val="00DC2CCA"/>
    <w:rsid w:val="00DC31FF"/>
    <w:rsid w:val="00DC328D"/>
    <w:rsid w:val="00DC3474"/>
    <w:rsid w:val="00DC35C6"/>
    <w:rsid w:val="00DC3817"/>
    <w:rsid w:val="00DC3DAC"/>
    <w:rsid w:val="00DC3FFD"/>
    <w:rsid w:val="00DC449C"/>
    <w:rsid w:val="00DC4526"/>
    <w:rsid w:val="00DC4562"/>
    <w:rsid w:val="00DC4815"/>
    <w:rsid w:val="00DC49AF"/>
    <w:rsid w:val="00DC4C13"/>
    <w:rsid w:val="00DC4C47"/>
    <w:rsid w:val="00DC4D3C"/>
    <w:rsid w:val="00DC4D5F"/>
    <w:rsid w:val="00DC4D77"/>
    <w:rsid w:val="00DC4E9B"/>
    <w:rsid w:val="00DC4ED2"/>
    <w:rsid w:val="00DC503F"/>
    <w:rsid w:val="00DC512C"/>
    <w:rsid w:val="00DC51C8"/>
    <w:rsid w:val="00DC53ED"/>
    <w:rsid w:val="00DC5580"/>
    <w:rsid w:val="00DC59A0"/>
    <w:rsid w:val="00DC5CAF"/>
    <w:rsid w:val="00DC5D34"/>
    <w:rsid w:val="00DC5EF6"/>
    <w:rsid w:val="00DC61F1"/>
    <w:rsid w:val="00DC626F"/>
    <w:rsid w:val="00DC62EF"/>
    <w:rsid w:val="00DC63B9"/>
    <w:rsid w:val="00DC6485"/>
    <w:rsid w:val="00DC65A1"/>
    <w:rsid w:val="00DC67ED"/>
    <w:rsid w:val="00DC688B"/>
    <w:rsid w:val="00DC68BA"/>
    <w:rsid w:val="00DC6C4F"/>
    <w:rsid w:val="00DC6CBE"/>
    <w:rsid w:val="00DC6EC5"/>
    <w:rsid w:val="00DC6F8A"/>
    <w:rsid w:val="00DC701C"/>
    <w:rsid w:val="00DC730E"/>
    <w:rsid w:val="00DC74AD"/>
    <w:rsid w:val="00DC76AA"/>
    <w:rsid w:val="00DC76D2"/>
    <w:rsid w:val="00DC7795"/>
    <w:rsid w:val="00DC78E9"/>
    <w:rsid w:val="00DC78FF"/>
    <w:rsid w:val="00DC790F"/>
    <w:rsid w:val="00DC791B"/>
    <w:rsid w:val="00DC7B50"/>
    <w:rsid w:val="00DC7C0A"/>
    <w:rsid w:val="00DC7C84"/>
    <w:rsid w:val="00DC7D4F"/>
    <w:rsid w:val="00DC7DEA"/>
    <w:rsid w:val="00DC7F99"/>
    <w:rsid w:val="00DD031A"/>
    <w:rsid w:val="00DD0337"/>
    <w:rsid w:val="00DD04E9"/>
    <w:rsid w:val="00DD0762"/>
    <w:rsid w:val="00DD08D1"/>
    <w:rsid w:val="00DD0913"/>
    <w:rsid w:val="00DD0BE2"/>
    <w:rsid w:val="00DD0BF8"/>
    <w:rsid w:val="00DD0C0D"/>
    <w:rsid w:val="00DD0E27"/>
    <w:rsid w:val="00DD12FE"/>
    <w:rsid w:val="00DD17C5"/>
    <w:rsid w:val="00DD1813"/>
    <w:rsid w:val="00DD1BDD"/>
    <w:rsid w:val="00DD1C00"/>
    <w:rsid w:val="00DD1CE3"/>
    <w:rsid w:val="00DD203D"/>
    <w:rsid w:val="00DD2B6C"/>
    <w:rsid w:val="00DD2DC6"/>
    <w:rsid w:val="00DD2FDB"/>
    <w:rsid w:val="00DD2FE7"/>
    <w:rsid w:val="00DD2FF6"/>
    <w:rsid w:val="00DD36A0"/>
    <w:rsid w:val="00DD386E"/>
    <w:rsid w:val="00DD392E"/>
    <w:rsid w:val="00DD3A5A"/>
    <w:rsid w:val="00DD3EAA"/>
    <w:rsid w:val="00DD4006"/>
    <w:rsid w:val="00DD409D"/>
    <w:rsid w:val="00DD4163"/>
    <w:rsid w:val="00DD41D6"/>
    <w:rsid w:val="00DD42DF"/>
    <w:rsid w:val="00DD44A5"/>
    <w:rsid w:val="00DD44FD"/>
    <w:rsid w:val="00DD4E1D"/>
    <w:rsid w:val="00DD505D"/>
    <w:rsid w:val="00DD51C5"/>
    <w:rsid w:val="00DD530E"/>
    <w:rsid w:val="00DD54A4"/>
    <w:rsid w:val="00DD555D"/>
    <w:rsid w:val="00DD566B"/>
    <w:rsid w:val="00DD5694"/>
    <w:rsid w:val="00DD56CB"/>
    <w:rsid w:val="00DD58BD"/>
    <w:rsid w:val="00DD5B9D"/>
    <w:rsid w:val="00DD5C23"/>
    <w:rsid w:val="00DD5CE9"/>
    <w:rsid w:val="00DD5F55"/>
    <w:rsid w:val="00DD5F98"/>
    <w:rsid w:val="00DD61EC"/>
    <w:rsid w:val="00DD622C"/>
    <w:rsid w:val="00DD6264"/>
    <w:rsid w:val="00DD6463"/>
    <w:rsid w:val="00DD6533"/>
    <w:rsid w:val="00DD6C71"/>
    <w:rsid w:val="00DD702E"/>
    <w:rsid w:val="00DD7420"/>
    <w:rsid w:val="00DD76BA"/>
    <w:rsid w:val="00DD7CDA"/>
    <w:rsid w:val="00DD7DE0"/>
    <w:rsid w:val="00DD7DE5"/>
    <w:rsid w:val="00DD7F8B"/>
    <w:rsid w:val="00DE008A"/>
    <w:rsid w:val="00DE00EC"/>
    <w:rsid w:val="00DE01DB"/>
    <w:rsid w:val="00DE0230"/>
    <w:rsid w:val="00DE061A"/>
    <w:rsid w:val="00DE06A0"/>
    <w:rsid w:val="00DE0969"/>
    <w:rsid w:val="00DE0BD7"/>
    <w:rsid w:val="00DE0C3F"/>
    <w:rsid w:val="00DE0CCE"/>
    <w:rsid w:val="00DE0EE3"/>
    <w:rsid w:val="00DE0FFA"/>
    <w:rsid w:val="00DE1216"/>
    <w:rsid w:val="00DE12A2"/>
    <w:rsid w:val="00DE13C9"/>
    <w:rsid w:val="00DE14E7"/>
    <w:rsid w:val="00DE1511"/>
    <w:rsid w:val="00DE1703"/>
    <w:rsid w:val="00DE1AF9"/>
    <w:rsid w:val="00DE1DB0"/>
    <w:rsid w:val="00DE1DC5"/>
    <w:rsid w:val="00DE1E2C"/>
    <w:rsid w:val="00DE1E6D"/>
    <w:rsid w:val="00DE1F34"/>
    <w:rsid w:val="00DE1FB9"/>
    <w:rsid w:val="00DE22D7"/>
    <w:rsid w:val="00DE2325"/>
    <w:rsid w:val="00DE2363"/>
    <w:rsid w:val="00DE23BE"/>
    <w:rsid w:val="00DE240E"/>
    <w:rsid w:val="00DE259B"/>
    <w:rsid w:val="00DE2792"/>
    <w:rsid w:val="00DE2863"/>
    <w:rsid w:val="00DE28E2"/>
    <w:rsid w:val="00DE2922"/>
    <w:rsid w:val="00DE297C"/>
    <w:rsid w:val="00DE2F3F"/>
    <w:rsid w:val="00DE30BA"/>
    <w:rsid w:val="00DE30CE"/>
    <w:rsid w:val="00DE3605"/>
    <w:rsid w:val="00DE364F"/>
    <w:rsid w:val="00DE3FED"/>
    <w:rsid w:val="00DE4505"/>
    <w:rsid w:val="00DE4666"/>
    <w:rsid w:val="00DE47C3"/>
    <w:rsid w:val="00DE4B1E"/>
    <w:rsid w:val="00DE4BB7"/>
    <w:rsid w:val="00DE4BDA"/>
    <w:rsid w:val="00DE4BF9"/>
    <w:rsid w:val="00DE4CB1"/>
    <w:rsid w:val="00DE4FCB"/>
    <w:rsid w:val="00DE5003"/>
    <w:rsid w:val="00DE50AC"/>
    <w:rsid w:val="00DE5298"/>
    <w:rsid w:val="00DE537D"/>
    <w:rsid w:val="00DE5511"/>
    <w:rsid w:val="00DE575B"/>
    <w:rsid w:val="00DE57CC"/>
    <w:rsid w:val="00DE5985"/>
    <w:rsid w:val="00DE5A64"/>
    <w:rsid w:val="00DE5AB6"/>
    <w:rsid w:val="00DE5C65"/>
    <w:rsid w:val="00DE5CCA"/>
    <w:rsid w:val="00DE5FAC"/>
    <w:rsid w:val="00DE603C"/>
    <w:rsid w:val="00DE647E"/>
    <w:rsid w:val="00DE64D7"/>
    <w:rsid w:val="00DE6513"/>
    <w:rsid w:val="00DE653A"/>
    <w:rsid w:val="00DE65EA"/>
    <w:rsid w:val="00DE6688"/>
    <w:rsid w:val="00DE67EC"/>
    <w:rsid w:val="00DE693E"/>
    <w:rsid w:val="00DE6A05"/>
    <w:rsid w:val="00DE6A2D"/>
    <w:rsid w:val="00DE6CA6"/>
    <w:rsid w:val="00DE70F1"/>
    <w:rsid w:val="00DE75F2"/>
    <w:rsid w:val="00DE7A3C"/>
    <w:rsid w:val="00DE7B5A"/>
    <w:rsid w:val="00DE7B93"/>
    <w:rsid w:val="00DE7D16"/>
    <w:rsid w:val="00DE7EFA"/>
    <w:rsid w:val="00DE7F42"/>
    <w:rsid w:val="00DE7FFE"/>
    <w:rsid w:val="00DF0300"/>
    <w:rsid w:val="00DF06B8"/>
    <w:rsid w:val="00DF0959"/>
    <w:rsid w:val="00DF0962"/>
    <w:rsid w:val="00DF0D3E"/>
    <w:rsid w:val="00DF0DB6"/>
    <w:rsid w:val="00DF10A4"/>
    <w:rsid w:val="00DF10DE"/>
    <w:rsid w:val="00DF12E4"/>
    <w:rsid w:val="00DF16AF"/>
    <w:rsid w:val="00DF1845"/>
    <w:rsid w:val="00DF197E"/>
    <w:rsid w:val="00DF1A3F"/>
    <w:rsid w:val="00DF1A64"/>
    <w:rsid w:val="00DF1D15"/>
    <w:rsid w:val="00DF1F30"/>
    <w:rsid w:val="00DF1F56"/>
    <w:rsid w:val="00DF1FEF"/>
    <w:rsid w:val="00DF2324"/>
    <w:rsid w:val="00DF235A"/>
    <w:rsid w:val="00DF2505"/>
    <w:rsid w:val="00DF2A2D"/>
    <w:rsid w:val="00DF2A77"/>
    <w:rsid w:val="00DF2AE9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AC"/>
    <w:rsid w:val="00DF3DB3"/>
    <w:rsid w:val="00DF4207"/>
    <w:rsid w:val="00DF451A"/>
    <w:rsid w:val="00DF4543"/>
    <w:rsid w:val="00DF496F"/>
    <w:rsid w:val="00DF4AD8"/>
    <w:rsid w:val="00DF4CDA"/>
    <w:rsid w:val="00DF4D33"/>
    <w:rsid w:val="00DF5194"/>
    <w:rsid w:val="00DF525C"/>
    <w:rsid w:val="00DF5323"/>
    <w:rsid w:val="00DF5560"/>
    <w:rsid w:val="00DF5585"/>
    <w:rsid w:val="00DF55AD"/>
    <w:rsid w:val="00DF5A11"/>
    <w:rsid w:val="00DF5A79"/>
    <w:rsid w:val="00DF5BE3"/>
    <w:rsid w:val="00DF5CDE"/>
    <w:rsid w:val="00DF5D48"/>
    <w:rsid w:val="00DF5DBC"/>
    <w:rsid w:val="00DF5F4A"/>
    <w:rsid w:val="00DF605B"/>
    <w:rsid w:val="00DF616B"/>
    <w:rsid w:val="00DF631C"/>
    <w:rsid w:val="00DF659F"/>
    <w:rsid w:val="00DF6B95"/>
    <w:rsid w:val="00DF6BAB"/>
    <w:rsid w:val="00DF6CDA"/>
    <w:rsid w:val="00DF6D6A"/>
    <w:rsid w:val="00DF6DA8"/>
    <w:rsid w:val="00DF6FE0"/>
    <w:rsid w:val="00DF704A"/>
    <w:rsid w:val="00DF70E4"/>
    <w:rsid w:val="00DF7146"/>
    <w:rsid w:val="00DF7421"/>
    <w:rsid w:val="00DF757D"/>
    <w:rsid w:val="00DF7776"/>
    <w:rsid w:val="00DF794D"/>
    <w:rsid w:val="00DF7AA8"/>
    <w:rsid w:val="00DF7AD1"/>
    <w:rsid w:val="00E000DD"/>
    <w:rsid w:val="00E000ED"/>
    <w:rsid w:val="00E002CD"/>
    <w:rsid w:val="00E0043D"/>
    <w:rsid w:val="00E00499"/>
    <w:rsid w:val="00E004D0"/>
    <w:rsid w:val="00E007A6"/>
    <w:rsid w:val="00E00B41"/>
    <w:rsid w:val="00E00B87"/>
    <w:rsid w:val="00E0107E"/>
    <w:rsid w:val="00E011C5"/>
    <w:rsid w:val="00E01221"/>
    <w:rsid w:val="00E01261"/>
    <w:rsid w:val="00E013BF"/>
    <w:rsid w:val="00E01427"/>
    <w:rsid w:val="00E014FC"/>
    <w:rsid w:val="00E01698"/>
    <w:rsid w:val="00E016AA"/>
    <w:rsid w:val="00E0185F"/>
    <w:rsid w:val="00E018BC"/>
    <w:rsid w:val="00E01FE2"/>
    <w:rsid w:val="00E0205C"/>
    <w:rsid w:val="00E021B3"/>
    <w:rsid w:val="00E02262"/>
    <w:rsid w:val="00E02371"/>
    <w:rsid w:val="00E026C9"/>
    <w:rsid w:val="00E02750"/>
    <w:rsid w:val="00E0295E"/>
    <w:rsid w:val="00E029B8"/>
    <w:rsid w:val="00E029D3"/>
    <w:rsid w:val="00E02BFE"/>
    <w:rsid w:val="00E02D43"/>
    <w:rsid w:val="00E031E7"/>
    <w:rsid w:val="00E033DE"/>
    <w:rsid w:val="00E03903"/>
    <w:rsid w:val="00E03981"/>
    <w:rsid w:val="00E03C6A"/>
    <w:rsid w:val="00E03D63"/>
    <w:rsid w:val="00E03DAA"/>
    <w:rsid w:val="00E03E57"/>
    <w:rsid w:val="00E03EB9"/>
    <w:rsid w:val="00E0409E"/>
    <w:rsid w:val="00E04162"/>
    <w:rsid w:val="00E0427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F01"/>
    <w:rsid w:val="00E051AF"/>
    <w:rsid w:val="00E05580"/>
    <w:rsid w:val="00E05587"/>
    <w:rsid w:val="00E055A0"/>
    <w:rsid w:val="00E05637"/>
    <w:rsid w:val="00E056C4"/>
    <w:rsid w:val="00E05AF0"/>
    <w:rsid w:val="00E05B89"/>
    <w:rsid w:val="00E05EE9"/>
    <w:rsid w:val="00E06048"/>
    <w:rsid w:val="00E060EB"/>
    <w:rsid w:val="00E06207"/>
    <w:rsid w:val="00E0633C"/>
    <w:rsid w:val="00E06535"/>
    <w:rsid w:val="00E065DC"/>
    <w:rsid w:val="00E06638"/>
    <w:rsid w:val="00E0669B"/>
    <w:rsid w:val="00E06720"/>
    <w:rsid w:val="00E0688F"/>
    <w:rsid w:val="00E06AA8"/>
    <w:rsid w:val="00E06F4D"/>
    <w:rsid w:val="00E06F5E"/>
    <w:rsid w:val="00E06F63"/>
    <w:rsid w:val="00E070AE"/>
    <w:rsid w:val="00E07188"/>
    <w:rsid w:val="00E07643"/>
    <w:rsid w:val="00E0778F"/>
    <w:rsid w:val="00E077DC"/>
    <w:rsid w:val="00E078D9"/>
    <w:rsid w:val="00E07C7A"/>
    <w:rsid w:val="00E07D83"/>
    <w:rsid w:val="00E07E3C"/>
    <w:rsid w:val="00E07FDB"/>
    <w:rsid w:val="00E10120"/>
    <w:rsid w:val="00E1027A"/>
    <w:rsid w:val="00E103F8"/>
    <w:rsid w:val="00E108A6"/>
    <w:rsid w:val="00E1099D"/>
    <w:rsid w:val="00E10AFB"/>
    <w:rsid w:val="00E10BFE"/>
    <w:rsid w:val="00E10DBB"/>
    <w:rsid w:val="00E1149A"/>
    <w:rsid w:val="00E114EF"/>
    <w:rsid w:val="00E11624"/>
    <w:rsid w:val="00E11676"/>
    <w:rsid w:val="00E119A2"/>
    <w:rsid w:val="00E119B9"/>
    <w:rsid w:val="00E11C9C"/>
    <w:rsid w:val="00E11FA0"/>
    <w:rsid w:val="00E11FE2"/>
    <w:rsid w:val="00E127D8"/>
    <w:rsid w:val="00E12B45"/>
    <w:rsid w:val="00E12CC8"/>
    <w:rsid w:val="00E12D11"/>
    <w:rsid w:val="00E12DDB"/>
    <w:rsid w:val="00E12DF8"/>
    <w:rsid w:val="00E12EA4"/>
    <w:rsid w:val="00E130A7"/>
    <w:rsid w:val="00E130CA"/>
    <w:rsid w:val="00E131C8"/>
    <w:rsid w:val="00E133A3"/>
    <w:rsid w:val="00E1352D"/>
    <w:rsid w:val="00E1396B"/>
    <w:rsid w:val="00E13A01"/>
    <w:rsid w:val="00E13DC4"/>
    <w:rsid w:val="00E13F35"/>
    <w:rsid w:val="00E14010"/>
    <w:rsid w:val="00E1470C"/>
    <w:rsid w:val="00E14766"/>
    <w:rsid w:val="00E147CC"/>
    <w:rsid w:val="00E14A3C"/>
    <w:rsid w:val="00E14ACE"/>
    <w:rsid w:val="00E14B6D"/>
    <w:rsid w:val="00E14BC4"/>
    <w:rsid w:val="00E14BEA"/>
    <w:rsid w:val="00E14F32"/>
    <w:rsid w:val="00E15092"/>
    <w:rsid w:val="00E151E8"/>
    <w:rsid w:val="00E155A9"/>
    <w:rsid w:val="00E1563C"/>
    <w:rsid w:val="00E1575D"/>
    <w:rsid w:val="00E15812"/>
    <w:rsid w:val="00E15B0A"/>
    <w:rsid w:val="00E15BE8"/>
    <w:rsid w:val="00E15D13"/>
    <w:rsid w:val="00E15DFA"/>
    <w:rsid w:val="00E15E61"/>
    <w:rsid w:val="00E162FF"/>
    <w:rsid w:val="00E16815"/>
    <w:rsid w:val="00E169E4"/>
    <w:rsid w:val="00E16A0A"/>
    <w:rsid w:val="00E16CB1"/>
    <w:rsid w:val="00E16D76"/>
    <w:rsid w:val="00E16DA9"/>
    <w:rsid w:val="00E16DE7"/>
    <w:rsid w:val="00E17139"/>
    <w:rsid w:val="00E1723B"/>
    <w:rsid w:val="00E17326"/>
    <w:rsid w:val="00E1762F"/>
    <w:rsid w:val="00E178D4"/>
    <w:rsid w:val="00E17A5C"/>
    <w:rsid w:val="00E2008E"/>
    <w:rsid w:val="00E2042A"/>
    <w:rsid w:val="00E2058B"/>
    <w:rsid w:val="00E2067F"/>
    <w:rsid w:val="00E206AD"/>
    <w:rsid w:val="00E2074A"/>
    <w:rsid w:val="00E20785"/>
    <w:rsid w:val="00E20C3C"/>
    <w:rsid w:val="00E20CDB"/>
    <w:rsid w:val="00E20CF7"/>
    <w:rsid w:val="00E20EB1"/>
    <w:rsid w:val="00E20F90"/>
    <w:rsid w:val="00E21086"/>
    <w:rsid w:val="00E212C0"/>
    <w:rsid w:val="00E21CD8"/>
    <w:rsid w:val="00E21DCA"/>
    <w:rsid w:val="00E21DD1"/>
    <w:rsid w:val="00E21DFF"/>
    <w:rsid w:val="00E21EBC"/>
    <w:rsid w:val="00E21FD6"/>
    <w:rsid w:val="00E21FEC"/>
    <w:rsid w:val="00E221FD"/>
    <w:rsid w:val="00E222ED"/>
    <w:rsid w:val="00E223EF"/>
    <w:rsid w:val="00E2253C"/>
    <w:rsid w:val="00E225BD"/>
    <w:rsid w:val="00E227A3"/>
    <w:rsid w:val="00E2288C"/>
    <w:rsid w:val="00E22923"/>
    <w:rsid w:val="00E22B91"/>
    <w:rsid w:val="00E22C0C"/>
    <w:rsid w:val="00E22C32"/>
    <w:rsid w:val="00E22CAE"/>
    <w:rsid w:val="00E22E96"/>
    <w:rsid w:val="00E2310A"/>
    <w:rsid w:val="00E23199"/>
    <w:rsid w:val="00E232F7"/>
    <w:rsid w:val="00E234A7"/>
    <w:rsid w:val="00E234C9"/>
    <w:rsid w:val="00E23A65"/>
    <w:rsid w:val="00E23BA6"/>
    <w:rsid w:val="00E23CEE"/>
    <w:rsid w:val="00E23D43"/>
    <w:rsid w:val="00E23DD0"/>
    <w:rsid w:val="00E24051"/>
    <w:rsid w:val="00E24206"/>
    <w:rsid w:val="00E24365"/>
    <w:rsid w:val="00E2442D"/>
    <w:rsid w:val="00E24524"/>
    <w:rsid w:val="00E245AD"/>
    <w:rsid w:val="00E245BF"/>
    <w:rsid w:val="00E2462B"/>
    <w:rsid w:val="00E2462F"/>
    <w:rsid w:val="00E24699"/>
    <w:rsid w:val="00E247E7"/>
    <w:rsid w:val="00E247FC"/>
    <w:rsid w:val="00E24B69"/>
    <w:rsid w:val="00E24C3E"/>
    <w:rsid w:val="00E24E7C"/>
    <w:rsid w:val="00E24FFB"/>
    <w:rsid w:val="00E25268"/>
    <w:rsid w:val="00E25855"/>
    <w:rsid w:val="00E258B0"/>
    <w:rsid w:val="00E2592E"/>
    <w:rsid w:val="00E259EA"/>
    <w:rsid w:val="00E25B08"/>
    <w:rsid w:val="00E25D41"/>
    <w:rsid w:val="00E25D79"/>
    <w:rsid w:val="00E25F5C"/>
    <w:rsid w:val="00E26250"/>
    <w:rsid w:val="00E26577"/>
    <w:rsid w:val="00E268DB"/>
    <w:rsid w:val="00E26CCA"/>
    <w:rsid w:val="00E2756D"/>
    <w:rsid w:val="00E2770D"/>
    <w:rsid w:val="00E277C7"/>
    <w:rsid w:val="00E277DF"/>
    <w:rsid w:val="00E2786C"/>
    <w:rsid w:val="00E27B27"/>
    <w:rsid w:val="00E27C32"/>
    <w:rsid w:val="00E27D12"/>
    <w:rsid w:val="00E27E04"/>
    <w:rsid w:val="00E27EDE"/>
    <w:rsid w:val="00E3031B"/>
    <w:rsid w:val="00E3070E"/>
    <w:rsid w:val="00E307F1"/>
    <w:rsid w:val="00E308AE"/>
    <w:rsid w:val="00E3094B"/>
    <w:rsid w:val="00E30A7E"/>
    <w:rsid w:val="00E30AD3"/>
    <w:rsid w:val="00E30C1F"/>
    <w:rsid w:val="00E30F72"/>
    <w:rsid w:val="00E310DF"/>
    <w:rsid w:val="00E3127E"/>
    <w:rsid w:val="00E31283"/>
    <w:rsid w:val="00E3146E"/>
    <w:rsid w:val="00E314D4"/>
    <w:rsid w:val="00E3166A"/>
    <w:rsid w:val="00E31865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6B"/>
    <w:rsid w:val="00E3269C"/>
    <w:rsid w:val="00E326E6"/>
    <w:rsid w:val="00E32D69"/>
    <w:rsid w:val="00E32F2A"/>
    <w:rsid w:val="00E32F41"/>
    <w:rsid w:val="00E330A2"/>
    <w:rsid w:val="00E33198"/>
    <w:rsid w:val="00E331D8"/>
    <w:rsid w:val="00E33414"/>
    <w:rsid w:val="00E33428"/>
    <w:rsid w:val="00E334CA"/>
    <w:rsid w:val="00E336C8"/>
    <w:rsid w:val="00E3387A"/>
    <w:rsid w:val="00E3398D"/>
    <w:rsid w:val="00E339E6"/>
    <w:rsid w:val="00E33A99"/>
    <w:rsid w:val="00E33D38"/>
    <w:rsid w:val="00E33EBC"/>
    <w:rsid w:val="00E3406D"/>
    <w:rsid w:val="00E340AA"/>
    <w:rsid w:val="00E34260"/>
    <w:rsid w:val="00E34440"/>
    <w:rsid w:val="00E3473F"/>
    <w:rsid w:val="00E348B4"/>
    <w:rsid w:val="00E34922"/>
    <w:rsid w:val="00E34BF1"/>
    <w:rsid w:val="00E34D00"/>
    <w:rsid w:val="00E34E88"/>
    <w:rsid w:val="00E3512A"/>
    <w:rsid w:val="00E354B9"/>
    <w:rsid w:val="00E354FA"/>
    <w:rsid w:val="00E3561B"/>
    <w:rsid w:val="00E356B5"/>
    <w:rsid w:val="00E35852"/>
    <w:rsid w:val="00E35AF0"/>
    <w:rsid w:val="00E35F67"/>
    <w:rsid w:val="00E361B9"/>
    <w:rsid w:val="00E3680B"/>
    <w:rsid w:val="00E368E2"/>
    <w:rsid w:val="00E36AAC"/>
    <w:rsid w:val="00E36F41"/>
    <w:rsid w:val="00E36F5E"/>
    <w:rsid w:val="00E372FF"/>
    <w:rsid w:val="00E37CB5"/>
    <w:rsid w:val="00E40632"/>
    <w:rsid w:val="00E406CA"/>
    <w:rsid w:val="00E408A2"/>
    <w:rsid w:val="00E408AE"/>
    <w:rsid w:val="00E40909"/>
    <w:rsid w:val="00E409B4"/>
    <w:rsid w:val="00E40A0B"/>
    <w:rsid w:val="00E40B9B"/>
    <w:rsid w:val="00E40D92"/>
    <w:rsid w:val="00E40DD0"/>
    <w:rsid w:val="00E40EDC"/>
    <w:rsid w:val="00E4130B"/>
    <w:rsid w:val="00E4133D"/>
    <w:rsid w:val="00E41342"/>
    <w:rsid w:val="00E41594"/>
    <w:rsid w:val="00E41599"/>
    <w:rsid w:val="00E417FC"/>
    <w:rsid w:val="00E41831"/>
    <w:rsid w:val="00E4187E"/>
    <w:rsid w:val="00E41B06"/>
    <w:rsid w:val="00E41BF8"/>
    <w:rsid w:val="00E41C35"/>
    <w:rsid w:val="00E41E09"/>
    <w:rsid w:val="00E41F3F"/>
    <w:rsid w:val="00E41F9E"/>
    <w:rsid w:val="00E42369"/>
    <w:rsid w:val="00E427F2"/>
    <w:rsid w:val="00E4298C"/>
    <w:rsid w:val="00E43138"/>
    <w:rsid w:val="00E43AB1"/>
    <w:rsid w:val="00E43B05"/>
    <w:rsid w:val="00E43B87"/>
    <w:rsid w:val="00E43CA9"/>
    <w:rsid w:val="00E43CDC"/>
    <w:rsid w:val="00E43D15"/>
    <w:rsid w:val="00E44204"/>
    <w:rsid w:val="00E442AE"/>
    <w:rsid w:val="00E4430A"/>
    <w:rsid w:val="00E447BF"/>
    <w:rsid w:val="00E44BE5"/>
    <w:rsid w:val="00E44DDD"/>
    <w:rsid w:val="00E4536E"/>
    <w:rsid w:val="00E4539E"/>
    <w:rsid w:val="00E4543D"/>
    <w:rsid w:val="00E456C0"/>
    <w:rsid w:val="00E4572A"/>
    <w:rsid w:val="00E45935"/>
    <w:rsid w:val="00E45B43"/>
    <w:rsid w:val="00E45D80"/>
    <w:rsid w:val="00E46162"/>
    <w:rsid w:val="00E46346"/>
    <w:rsid w:val="00E46368"/>
    <w:rsid w:val="00E46390"/>
    <w:rsid w:val="00E467F3"/>
    <w:rsid w:val="00E46814"/>
    <w:rsid w:val="00E46821"/>
    <w:rsid w:val="00E46C3B"/>
    <w:rsid w:val="00E470BD"/>
    <w:rsid w:val="00E470FA"/>
    <w:rsid w:val="00E47229"/>
    <w:rsid w:val="00E47600"/>
    <w:rsid w:val="00E47732"/>
    <w:rsid w:val="00E477A0"/>
    <w:rsid w:val="00E479EA"/>
    <w:rsid w:val="00E47AEE"/>
    <w:rsid w:val="00E47C08"/>
    <w:rsid w:val="00E47CB8"/>
    <w:rsid w:val="00E47CCA"/>
    <w:rsid w:val="00E47D43"/>
    <w:rsid w:val="00E5014D"/>
    <w:rsid w:val="00E503B6"/>
    <w:rsid w:val="00E507AC"/>
    <w:rsid w:val="00E50D25"/>
    <w:rsid w:val="00E50D37"/>
    <w:rsid w:val="00E51134"/>
    <w:rsid w:val="00E512E0"/>
    <w:rsid w:val="00E51829"/>
    <w:rsid w:val="00E51965"/>
    <w:rsid w:val="00E51AA5"/>
    <w:rsid w:val="00E52126"/>
    <w:rsid w:val="00E52140"/>
    <w:rsid w:val="00E5217D"/>
    <w:rsid w:val="00E52296"/>
    <w:rsid w:val="00E523F5"/>
    <w:rsid w:val="00E526E4"/>
    <w:rsid w:val="00E526F5"/>
    <w:rsid w:val="00E527A8"/>
    <w:rsid w:val="00E5291C"/>
    <w:rsid w:val="00E529CD"/>
    <w:rsid w:val="00E52AA8"/>
    <w:rsid w:val="00E52B8C"/>
    <w:rsid w:val="00E52C25"/>
    <w:rsid w:val="00E52C2A"/>
    <w:rsid w:val="00E52D9B"/>
    <w:rsid w:val="00E52DDC"/>
    <w:rsid w:val="00E537A8"/>
    <w:rsid w:val="00E53874"/>
    <w:rsid w:val="00E538D1"/>
    <w:rsid w:val="00E538F7"/>
    <w:rsid w:val="00E5390F"/>
    <w:rsid w:val="00E539D8"/>
    <w:rsid w:val="00E53F00"/>
    <w:rsid w:val="00E53F8E"/>
    <w:rsid w:val="00E54027"/>
    <w:rsid w:val="00E5411E"/>
    <w:rsid w:val="00E541D5"/>
    <w:rsid w:val="00E54236"/>
    <w:rsid w:val="00E54497"/>
    <w:rsid w:val="00E54569"/>
    <w:rsid w:val="00E5478A"/>
    <w:rsid w:val="00E5480E"/>
    <w:rsid w:val="00E54AAF"/>
    <w:rsid w:val="00E54B1D"/>
    <w:rsid w:val="00E54FAC"/>
    <w:rsid w:val="00E55118"/>
    <w:rsid w:val="00E552A0"/>
    <w:rsid w:val="00E5536D"/>
    <w:rsid w:val="00E55540"/>
    <w:rsid w:val="00E557D6"/>
    <w:rsid w:val="00E558FB"/>
    <w:rsid w:val="00E55907"/>
    <w:rsid w:val="00E559B8"/>
    <w:rsid w:val="00E559D1"/>
    <w:rsid w:val="00E55C0A"/>
    <w:rsid w:val="00E55C1C"/>
    <w:rsid w:val="00E55EF4"/>
    <w:rsid w:val="00E55FF8"/>
    <w:rsid w:val="00E56320"/>
    <w:rsid w:val="00E56381"/>
    <w:rsid w:val="00E564AF"/>
    <w:rsid w:val="00E56638"/>
    <w:rsid w:val="00E56B5A"/>
    <w:rsid w:val="00E56E4B"/>
    <w:rsid w:val="00E56E85"/>
    <w:rsid w:val="00E570E5"/>
    <w:rsid w:val="00E57345"/>
    <w:rsid w:val="00E576BE"/>
    <w:rsid w:val="00E57A6C"/>
    <w:rsid w:val="00E57BCC"/>
    <w:rsid w:val="00E57CDD"/>
    <w:rsid w:val="00E57ED1"/>
    <w:rsid w:val="00E603B9"/>
    <w:rsid w:val="00E605BA"/>
    <w:rsid w:val="00E610CE"/>
    <w:rsid w:val="00E61439"/>
    <w:rsid w:val="00E61632"/>
    <w:rsid w:val="00E61658"/>
    <w:rsid w:val="00E616F1"/>
    <w:rsid w:val="00E619AC"/>
    <w:rsid w:val="00E61A0A"/>
    <w:rsid w:val="00E61A8B"/>
    <w:rsid w:val="00E61A91"/>
    <w:rsid w:val="00E61B94"/>
    <w:rsid w:val="00E61FC3"/>
    <w:rsid w:val="00E621C7"/>
    <w:rsid w:val="00E6233A"/>
    <w:rsid w:val="00E625DB"/>
    <w:rsid w:val="00E62657"/>
    <w:rsid w:val="00E6285D"/>
    <w:rsid w:val="00E62894"/>
    <w:rsid w:val="00E62943"/>
    <w:rsid w:val="00E62A89"/>
    <w:rsid w:val="00E62E8B"/>
    <w:rsid w:val="00E62EAF"/>
    <w:rsid w:val="00E62F89"/>
    <w:rsid w:val="00E6304F"/>
    <w:rsid w:val="00E630C4"/>
    <w:rsid w:val="00E631D6"/>
    <w:rsid w:val="00E6330D"/>
    <w:rsid w:val="00E63381"/>
    <w:rsid w:val="00E63407"/>
    <w:rsid w:val="00E63628"/>
    <w:rsid w:val="00E63899"/>
    <w:rsid w:val="00E63A0E"/>
    <w:rsid w:val="00E63A8E"/>
    <w:rsid w:val="00E63EE8"/>
    <w:rsid w:val="00E640D9"/>
    <w:rsid w:val="00E6412F"/>
    <w:rsid w:val="00E64132"/>
    <w:rsid w:val="00E64251"/>
    <w:rsid w:val="00E643E5"/>
    <w:rsid w:val="00E644F0"/>
    <w:rsid w:val="00E648CB"/>
    <w:rsid w:val="00E64CF6"/>
    <w:rsid w:val="00E6543C"/>
    <w:rsid w:val="00E6578A"/>
    <w:rsid w:val="00E659DE"/>
    <w:rsid w:val="00E65FAE"/>
    <w:rsid w:val="00E66234"/>
    <w:rsid w:val="00E66236"/>
    <w:rsid w:val="00E66244"/>
    <w:rsid w:val="00E662F4"/>
    <w:rsid w:val="00E6667F"/>
    <w:rsid w:val="00E66A24"/>
    <w:rsid w:val="00E66CDE"/>
    <w:rsid w:val="00E66D38"/>
    <w:rsid w:val="00E66D8E"/>
    <w:rsid w:val="00E6705C"/>
    <w:rsid w:val="00E6730B"/>
    <w:rsid w:val="00E6757D"/>
    <w:rsid w:val="00E6795D"/>
    <w:rsid w:val="00E67BF3"/>
    <w:rsid w:val="00E70027"/>
    <w:rsid w:val="00E70113"/>
    <w:rsid w:val="00E7011E"/>
    <w:rsid w:val="00E70272"/>
    <w:rsid w:val="00E7027B"/>
    <w:rsid w:val="00E7097B"/>
    <w:rsid w:val="00E70C14"/>
    <w:rsid w:val="00E70DBF"/>
    <w:rsid w:val="00E70E1A"/>
    <w:rsid w:val="00E70FD6"/>
    <w:rsid w:val="00E71078"/>
    <w:rsid w:val="00E71435"/>
    <w:rsid w:val="00E715A2"/>
    <w:rsid w:val="00E715D7"/>
    <w:rsid w:val="00E7173B"/>
    <w:rsid w:val="00E71AB5"/>
    <w:rsid w:val="00E71BBF"/>
    <w:rsid w:val="00E71CD0"/>
    <w:rsid w:val="00E71FBB"/>
    <w:rsid w:val="00E71FE7"/>
    <w:rsid w:val="00E7223D"/>
    <w:rsid w:val="00E72710"/>
    <w:rsid w:val="00E72957"/>
    <w:rsid w:val="00E72C4B"/>
    <w:rsid w:val="00E72E7B"/>
    <w:rsid w:val="00E73117"/>
    <w:rsid w:val="00E73128"/>
    <w:rsid w:val="00E731B0"/>
    <w:rsid w:val="00E732A2"/>
    <w:rsid w:val="00E73646"/>
    <w:rsid w:val="00E739B2"/>
    <w:rsid w:val="00E739BA"/>
    <w:rsid w:val="00E739DC"/>
    <w:rsid w:val="00E73A21"/>
    <w:rsid w:val="00E73C30"/>
    <w:rsid w:val="00E73E1C"/>
    <w:rsid w:val="00E73E76"/>
    <w:rsid w:val="00E73EAE"/>
    <w:rsid w:val="00E73F5A"/>
    <w:rsid w:val="00E74076"/>
    <w:rsid w:val="00E741AB"/>
    <w:rsid w:val="00E7441C"/>
    <w:rsid w:val="00E745BD"/>
    <w:rsid w:val="00E74758"/>
    <w:rsid w:val="00E74848"/>
    <w:rsid w:val="00E748F0"/>
    <w:rsid w:val="00E74B2C"/>
    <w:rsid w:val="00E74B32"/>
    <w:rsid w:val="00E74C34"/>
    <w:rsid w:val="00E74FB4"/>
    <w:rsid w:val="00E750CB"/>
    <w:rsid w:val="00E7511B"/>
    <w:rsid w:val="00E7523B"/>
    <w:rsid w:val="00E75350"/>
    <w:rsid w:val="00E7544C"/>
    <w:rsid w:val="00E754B9"/>
    <w:rsid w:val="00E755B0"/>
    <w:rsid w:val="00E7565B"/>
    <w:rsid w:val="00E75672"/>
    <w:rsid w:val="00E75807"/>
    <w:rsid w:val="00E75877"/>
    <w:rsid w:val="00E758BA"/>
    <w:rsid w:val="00E75950"/>
    <w:rsid w:val="00E75A53"/>
    <w:rsid w:val="00E75AEF"/>
    <w:rsid w:val="00E75C30"/>
    <w:rsid w:val="00E75D47"/>
    <w:rsid w:val="00E75EA2"/>
    <w:rsid w:val="00E75EB3"/>
    <w:rsid w:val="00E75F7F"/>
    <w:rsid w:val="00E75F87"/>
    <w:rsid w:val="00E76013"/>
    <w:rsid w:val="00E760D2"/>
    <w:rsid w:val="00E761EC"/>
    <w:rsid w:val="00E76243"/>
    <w:rsid w:val="00E76544"/>
    <w:rsid w:val="00E7664A"/>
    <w:rsid w:val="00E76949"/>
    <w:rsid w:val="00E76B08"/>
    <w:rsid w:val="00E76BF6"/>
    <w:rsid w:val="00E76EE1"/>
    <w:rsid w:val="00E77167"/>
    <w:rsid w:val="00E775CF"/>
    <w:rsid w:val="00E77B56"/>
    <w:rsid w:val="00E77C9C"/>
    <w:rsid w:val="00E8013B"/>
    <w:rsid w:val="00E801F8"/>
    <w:rsid w:val="00E80244"/>
    <w:rsid w:val="00E8025B"/>
    <w:rsid w:val="00E80286"/>
    <w:rsid w:val="00E8028A"/>
    <w:rsid w:val="00E802B1"/>
    <w:rsid w:val="00E8055F"/>
    <w:rsid w:val="00E80BAF"/>
    <w:rsid w:val="00E80D46"/>
    <w:rsid w:val="00E80E0A"/>
    <w:rsid w:val="00E81044"/>
    <w:rsid w:val="00E81161"/>
    <w:rsid w:val="00E811F1"/>
    <w:rsid w:val="00E812F3"/>
    <w:rsid w:val="00E81316"/>
    <w:rsid w:val="00E81460"/>
    <w:rsid w:val="00E814DD"/>
    <w:rsid w:val="00E81958"/>
    <w:rsid w:val="00E82075"/>
    <w:rsid w:val="00E82203"/>
    <w:rsid w:val="00E82268"/>
    <w:rsid w:val="00E82802"/>
    <w:rsid w:val="00E82997"/>
    <w:rsid w:val="00E82A6B"/>
    <w:rsid w:val="00E82B4A"/>
    <w:rsid w:val="00E82CF5"/>
    <w:rsid w:val="00E82FFB"/>
    <w:rsid w:val="00E8310F"/>
    <w:rsid w:val="00E834CA"/>
    <w:rsid w:val="00E83591"/>
    <w:rsid w:val="00E835AE"/>
    <w:rsid w:val="00E8362F"/>
    <w:rsid w:val="00E83769"/>
    <w:rsid w:val="00E837FD"/>
    <w:rsid w:val="00E83B57"/>
    <w:rsid w:val="00E83C2A"/>
    <w:rsid w:val="00E83C4A"/>
    <w:rsid w:val="00E83C79"/>
    <w:rsid w:val="00E83CBB"/>
    <w:rsid w:val="00E83D93"/>
    <w:rsid w:val="00E83DBF"/>
    <w:rsid w:val="00E83FD0"/>
    <w:rsid w:val="00E83FFC"/>
    <w:rsid w:val="00E8415A"/>
    <w:rsid w:val="00E84275"/>
    <w:rsid w:val="00E84322"/>
    <w:rsid w:val="00E8448D"/>
    <w:rsid w:val="00E84983"/>
    <w:rsid w:val="00E84A0C"/>
    <w:rsid w:val="00E84AC1"/>
    <w:rsid w:val="00E84CC3"/>
    <w:rsid w:val="00E84DF0"/>
    <w:rsid w:val="00E84EAE"/>
    <w:rsid w:val="00E84F33"/>
    <w:rsid w:val="00E84F38"/>
    <w:rsid w:val="00E85141"/>
    <w:rsid w:val="00E8517B"/>
    <w:rsid w:val="00E8526C"/>
    <w:rsid w:val="00E85383"/>
    <w:rsid w:val="00E8546F"/>
    <w:rsid w:val="00E854F6"/>
    <w:rsid w:val="00E857CA"/>
    <w:rsid w:val="00E858AC"/>
    <w:rsid w:val="00E85A75"/>
    <w:rsid w:val="00E85A97"/>
    <w:rsid w:val="00E85B3A"/>
    <w:rsid w:val="00E85F0E"/>
    <w:rsid w:val="00E85F4E"/>
    <w:rsid w:val="00E861A1"/>
    <w:rsid w:val="00E861BF"/>
    <w:rsid w:val="00E863A0"/>
    <w:rsid w:val="00E86612"/>
    <w:rsid w:val="00E86734"/>
    <w:rsid w:val="00E86878"/>
    <w:rsid w:val="00E86951"/>
    <w:rsid w:val="00E8698C"/>
    <w:rsid w:val="00E869E5"/>
    <w:rsid w:val="00E86A1A"/>
    <w:rsid w:val="00E86AA3"/>
    <w:rsid w:val="00E86BAF"/>
    <w:rsid w:val="00E86BCA"/>
    <w:rsid w:val="00E86FC0"/>
    <w:rsid w:val="00E87519"/>
    <w:rsid w:val="00E87B0F"/>
    <w:rsid w:val="00E87B12"/>
    <w:rsid w:val="00E87B5A"/>
    <w:rsid w:val="00E87E63"/>
    <w:rsid w:val="00E900DC"/>
    <w:rsid w:val="00E90253"/>
    <w:rsid w:val="00E905FB"/>
    <w:rsid w:val="00E90D68"/>
    <w:rsid w:val="00E90DE1"/>
    <w:rsid w:val="00E90F32"/>
    <w:rsid w:val="00E91293"/>
    <w:rsid w:val="00E914BE"/>
    <w:rsid w:val="00E918BC"/>
    <w:rsid w:val="00E9197E"/>
    <w:rsid w:val="00E91C3B"/>
    <w:rsid w:val="00E91C67"/>
    <w:rsid w:val="00E92039"/>
    <w:rsid w:val="00E92131"/>
    <w:rsid w:val="00E9233F"/>
    <w:rsid w:val="00E92615"/>
    <w:rsid w:val="00E9298F"/>
    <w:rsid w:val="00E92B8A"/>
    <w:rsid w:val="00E92C9F"/>
    <w:rsid w:val="00E92D79"/>
    <w:rsid w:val="00E92DDB"/>
    <w:rsid w:val="00E93324"/>
    <w:rsid w:val="00E935A2"/>
    <w:rsid w:val="00E935E0"/>
    <w:rsid w:val="00E93651"/>
    <w:rsid w:val="00E936D1"/>
    <w:rsid w:val="00E93711"/>
    <w:rsid w:val="00E93750"/>
    <w:rsid w:val="00E937F7"/>
    <w:rsid w:val="00E93BF3"/>
    <w:rsid w:val="00E93C44"/>
    <w:rsid w:val="00E93C5A"/>
    <w:rsid w:val="00E93C7F"/>
    <w:rsid w:val="00E93DF8"/>
    <w:rsid w:val="00E93F24"/>
    <w:rsid w:val="00E94192"/>
    <w:rsid w:val="00E94198"/>
    <w:rsid w:val="00E944E6"/>
    <w:rsid w:val="00E946C3"/>
    <w:rsid w:val="00E947D3"/>
    <w:rsid w:val="00E94A27"/>
    <w:rsid w:val="00E94DAC"/>
    <w:rsid w:val="00E94F68"/>
    <w:rsid w:val="00E9501B"/>
    <w:rsid w:val="00E95150"/>
    <w:rsid w:val="00E95270"/>
    <w:rsid w:val="00E952D7"/>
    <w:rsid w:val="00E95410"/>
    <w:rsid w:val="00E95437"/>
    <w:rsid w:val="00E95756"/>
    <w:rsid w:val="00E959E1"/>
    <w:rsid w:val="00E95D1D"/>
    <w:rsid w:val="00E95E3B"/>
    <w:rsid w:val="00E960EA"/>
    <w:rsid w:val="00E9647B"/>
    <w:rsid w:val="00E964D4"/>
    <w:rsid w:val="00E9662B"/>
    <w:rsid w:val="00E966A2"/>
    <w:rsid w:val="00E966EE"/>
    <w:rsid w:val="00E967C4"/>
    <w:rsid w:val="00E96BC6"/>
    <w:rsid w:val="00E96E5B"/>
    <w:rsid w:val="00E9750B"/>
    <w:rsid w:val="00E97562"/>
    <w:rsid w:val="00E97664"/>
    <w:rsid w:val="00E9772C"/>
    <w:rsid w:val="00E97BC7"/>
    <w:rsid w:val="00E97C90"/>
    <w:rsid w:val="00E97DE2"/>
    <w:rsid w:val="00E97DFB"/>
    <w:rsid w:val="00E97E2D"/>
    <w:rsid w:val="00EA0191"/>
    <w:rsid w:val="00EA01D4"/>
    <w:rsid w:val="00EA0274"/>
    <w:rsid w:val="00EA03D7"/>
    <w:rsid w:val="00EA0494"/>
    <w:rsid w:val="00EA05FC"/>
    <w:rsid w:val="00EA0668"/>
    <w:rsid w:val="00EA0759"/>
    <w:rsid w:val="00EA0A7F"/>
    <w:rsid w:val="00EA0C9E"/>
    <w:rsid w:val="00EA0DB6"/>
    <w:rsid w:val="00EA0E97"/>
    <w:rsid w:val="00EA0F35"/>
    <w:rsid w:val="00EA0FB7"/>
    <w:rsid w:val="00EA12DA"/>
    <w:rsid w:val="00EA1344"/>
    <w:rsid w:val="00EA1667"/>
    <w:rsid w:val="00EA17B3"/>
    <w:rsid w:val="00EA1BA7"/>
    <w:rsid w:val="00EA1CFF"/>
    <w:rsid w:val="00EA1E40"/>
    <w:rsid w:val="00EA1F88"/>
    <w:rsid w:val="00EA2178"/>
    <w:rsid w:val="00EA22CC"/>
    <w:rsid w:val="00EA2374"/>
    <w:rsid w:val="00EA2393"/>
    <w:rsid w:val="00EA24E6"/>
    <w:rsid w:val="00EA268B"/>
    <w:rsid w:val="00EA29ED"/>
    <w:rsid w:val="00EA2A73"/>
    <w:rsid w:val="00EA3183"/>
    <w:rsid w:val="00EA31C3"/>
    <w:rsid w:val="00EA3545"/>
    <w:rsid w:val="00EA35EF"/>
    <w:rsid w:val="00EA37B8"/>
    <w:rsid w:val="00EA3915"/>
    <w:rsid w:val="00EA39AC"/>
    <w:rsid w:val="00EA39E5"/>
    <w:rsid w:val="00EA3D21"/>
    <w:rsid w:val="00EA3D9A"/>
    <w:rsid w:val="00EA3DC6"/>
    <w:rsid w:val="00EA3DEA"/>
    <w:rsid w:val="00EA3F12"/>
    <w:rsid w:val="00EA404B"/>
    <w:rsid w:val="00EA437C"/>
    <w:rsid w:val="00EA4541"/>
    <w:rsid w:val="00EA4847"/>
    <w:rsid w:val="00EA4A15"/>
    <w:rsid w:val="00EA4BCA"/>
    <w:rsid w:val="00EA4CA5"/>
    <w:rsid w:val="00EA4DD1"/>
    <w:rsid w:val="00EA50FC"/>
    <w:rsid w:val="00EA53D1"/>
    <w:rsid w:val="00EA5490"/>
    <w:rsid w:val="00EA57D3"/>
    <w:rsid w:val="00EA57FA"/>
    <w:rsid w:val="00EA58BE"/>
    <w:rsid w:val="00EA5E27"/>
    <w:rsid w:val="00EA60F1"/>
    <w:rsid w:val="00EA6145"/>
    <w:rsid w:val="00EA64CA"/>
    <w:rsid w:val="00EA66C8"/>
    <w:rsid w:val="00EA671B"/>
    <w:rsid w:val="00EA67DB"/>
    <w:rsid w:val="00EA6A1E"/>
    <w:rsid w:val="00EA6BC6"/>
    <w:rsid w:val="00EA6C24"/>
    <w:rsid w:val="00EA6D96"/>
    <w:rsid w:val="00EA7230"/>
    <w:rsid w:val="00EA7358"/>
    <w:rsid w:val="00EA7442"/>
    <w:rsid w:val="00EA7456"/>
    <w:rsid w:val="00EA745D"/>
    <w:rsid w:val="00EA74A2"/>
    <w:rsid w:val="00EA78A0"/>
    <w:rsid w:val="00EA7911"/>
    <w:rsid w:val="00EA7B13"/>
    <w:rsid w:val="00EA7C66"/>
    <w:rsid w:val="00EA7C8F"/>
    <w:rsid w:val="00EA7EAA"/>
    <w:rsid w:val="00EA7F9F"/>
    <w:rsid w:val="00EA7FCD"/>
    <w:rsid w:val="00EB0090"/>
    <w:rsid w:val="00EB00F5"/>
    <w:rsid w:val="00EB0191"/>
    <w:rsid w:val="00EB040B"/>
    <w:rsid w:val="00EB0508"/>
    <w:rsid w:val="00EB0568"/>
    <w:rsid w:val="00EB0814"/>
    <w:rsid w:val="00EB08A0"/>
    <w:rsid w:val="00EB0E84"/>
    <w:rsid w:val="00EB10D4"/>
    <w:rsid w:val="00EB1330"/>
    <w:rsid w:val="00EB1445"/>
    <w:rsid w:val="00EB16C9"/>
    <w:rsid w:val="00EB1B73"/>
    <w:rsid w:val="00EB1CA6"/>
    <w:rsid w:val="00EB1CD1"/>
    <w:rsid w:val="00EB1EF2"/>
    <w:rsid w:val="00EB2364"/>
    <w:rsid w:val="00EB2487"/>
    <w:rsid w:val="00EB24F6"/>
    <w:rsid w:val="00EB25C9"/>
    <w:rsid w:val="00EB25CC"/>
    <w:rsid w:val="00EB25DA"/>
    <w:rsid w:val="00EB2673"/>
    <w:rsid w:val="00EB26BE"/>
    <w:rsid w:val="00EB2B04"/>
    <w:rsid w:val="00EB2D00"/>
    <w:rsid w:val="00EB2D50"/>
    <w:rsid w:val="00EB338E"/>
    <w:rsid w:val="00EB35B1"/>
    <w:rsid w:val="00EB386B"/>
    <w:rsid w:val="00EB3905"/>
    <w:rsid w:val="00EB3E2F"/>
    <w:rsid w:val="00EB432D"/>
    <w:rsid w:val="00EB4393"/>
    <w:rsid w:val="00EB46AF"/>
    <w:rsid w:val="00EB46BF"/>
    <w:rsid w:val="00EB46FF"/>
    <w:rsid w:val="00EB4CD9"/>
    <w:rsid w:val="00EB4DE8"/>
    <w:rsid w:val="00EB4EC3"/>
    <w:rsid w:val="00EB529D"/>
    <w:rsid w:val="00EB5513"/>
    <w:rsid w:val="00EB5632"/>
    <w:rsid w:val="00EB5658"/>
    <w:rsid w:val="00EB5680"/>
    <w:rsid w:val="00EB572A"/>
    <w:rsid w:val="00EB59B8"/>
    <w:rsid w:val="00EB5BA2"/>
    <w:rsid w:val="00EB5D4D"/>
    <w:rsid w:val="00EB6143"/>
    <w:rsid w:val="00EB624B"/>
    <w:rsid w:val="00EB65AB"/>
    <w:rsid w:val="00EB66E6"/>
    <w:rsid w:val="00EB682B"/>
    <w:rsid w:val="00EB682D"/>
    <w:rsid w:val="00EB6C84"/>
    <w:rsid w:val="00EB73E0"/>
    <w:rsid w:val="00EB73E2"/>
    <w:rsid w:val="00EB78AC"/>
    <w:rsid w:val="00EB7CE7"/>
    <w:rsid w:val="00EC0195"/>
    <w:rsid w:val="00EC02E2"/>
    <w:rsid w:val="00EC057F"/>
    <w:rsid w:val="00EC0882"/>
    <w:rsid w:val="00EC0A88"/>
    <w:rsid w:val="00EC0BE6"/>
    <w:rsid w:val="00EC0E53"/>
    <w:rsid w:val="00EC0FFA"/>
    <w:rsid w:val="00EC102F"/>
    <w:rsid w:val="00EC12FA"/>
    <w:rsid w:val="00EC131F"/>
    <w:rsid w:val="00EC144C"/>
    <w:rsid w:val="00EC170C"/>
    <w:rsid w:val="00EC1A90"/>
    <w:rsid w:val="00EC1AC5"/>
    <w:rsid w:val="00EC1E20"/>
    <w:rsid w:val="00EC1F30"/>
    <w:rsid w:val="00EC2204"/>
    <w:rsid w:val="00EC2A3A"/>
    <w:rsid w:val="00EC2AAA"/>
    <w:rsid w:val="00EC2AB4"/>
    <w:rsid w:val="00EC2BD3"/>
    <w:rsid w:val="00EC2C36"/>
    <w:rsid w:val="00EC2EC4"/>
    <w:rsid w:val="00EC2F66"/>
    <w:rsid w:val="00EC30A1"/>
    <w:rsid w:val="00EC32BE"/>
    <w:rsid w:val="00EC39BF"/>
    <w:rsid w:val="00EC3BA4"/>
    <w:rsid w:val="00EC3D31"/>
    <w:rsid w:val="00EC3E7F"/>
    <w:rsid w:val="00EC4015"/>
    <w:rsid w:val="00EC420A"/>
    <w:rsid w:val="00EC4326"/>
    <w:rsid w:val="00EC46AF"/>
    <w:rsid w:val="00EC4A0E"/>
    <w:rsid w:val="00EC4B8B"/>
    <w:rsid w:val="00EC4DB3"/>
    <w:rsid w:val="00EC4E0A"/>
    <w:rsid w:val="00EC4E17"/>
    <w:rsid w:val="00EC4E4D"/>
    <w:rsid w:val="00EC4E82"/>
    <w:rsid w:val="00EC5000"/>
    <w:rsid w:val="00EC5027"/>
    <w:rsid w:val="00EC5171"/>
    <w:rsid w:val="00EC52F9"/>
    <w:rsid w:val="00EC5554"/>
    <w:rsid w:val="00EC5620"/>
    <w:rsid w:val="00EC56FC"/>
    <w:rsid w:val="00EC576A"/>
    <w:rsid w:val="00EC5809"/>
    <w:rsid w:val="00EC584F"/>
    <w:rsid w:val="00EC593F"/>
    <w:rsid w:val="00EC59A1"/>
    <w:rsid w:val="00EC59CC"/>
    <w:rsid w:val="00EC65D0"/>
    <w:rsid w:val="00EC67D1"/>
    <w:rsid w:val="00EC67ED"/>
    <w:rsid w:val="00EC68B5"/>
    <w:rsid w:val="00EC68FC"/>
    <w:rsid w:val="00EC6947"/>
    <w:rsid w:val="00EC6978"/>
    <w:rsid w:val="00EC69A7"/>
    <w:rsid w:val="00EC6ADC"/>
    <w:rsid w:val="00EC6C14"/>
    <w:rsid w:val="00EC6DF1"/>
    <w:rsid w:val="00EC73E4"/>
    <w:rsid w:val="00EC7576"/>
    <w:rsid w:val="00EC7820"/>
    <w:rsid w:val="00EC783D"/>
    <w:rsid w:val="00EC7C6A"/>
    <w:rsid w:val="00EC7E8E"/>
    <w:rsid w:val="00ED0019"/>
    <w:rsid w:val="00ED008B"/>
    <w:rsid w:val="00ED00DF"/>
    <w:rsid w:val="00ED03E0"/>
    <w:rsid w:val="00ED059C"/>
    <w:rsid w:val="00ED062B"/>
    <w:rsid w:val="00ED07D6"/>
    <w:rsid w:val="00ED08DB"/>
    <w:rsid w:val="00ED0F17"/>
    <w:rsid w:val="00ED100B"/>
    <w:rsid w:val="00ED1404"/>
    <w:rsid w:val="00ED1482"/>
    <w:rsid w:val="00ED16B6"/>
    <w:rsid w:val="00ED16C8"/>
    <w:rsid w:val="00ED1A92"/>
    <w:rsid w:val="00ED1B04"/>
    <w:rsid w:val="00ED1B6F"/>
    <w:rsid w:val="00ED1E1B"/>
    <w:rsid w:val="00ED1E5B"/>
    <w:rsid w:val="00ED1F1E"/>
    <w:rsid w:val="00ED2179"/>
    <w:rsid w:val="00ED28AC"/>
    <w:rsid w:val="00ED291F"/>
    <w:rsid w:val="00ED2A15"/>
    <w:rsid w:val="00ED2D83"/>
    <w:rsid w:val="00ED2DFB"/>
    <w:rsid w:val="00ED2EE2"/>
    <w:rsid w:val="00ED2FF9"/>
    <w:rsid w:val="00ED30BC"/>
    <w:rsid w:val="00ED3228"/>
    <w:rsid w:val="00ED3570"/>
    <w:rsid w:val="00ED360B"/>
    <w:rsid w:val="00ED36C6"/>
    <w:rsid w:val="00ED36FA"/>
    <w:rsid w:val="00ED3713"/>
    <w:rsid w:val="00ED37D7"/>
    <w:rsid w:val="00ED39C2"/>
    <w:rsid w:val="00ED3AEB"/>
    <w:rsid w:val="00ED3BDE"/>
    <w:rsid w:val="00ED3C44"/>
    <w:rsid w:val="00ED4321"/>
    <w:rsid w:val="00ED45A6"/>
    <w:rsid w:val="00ED46CA"/>
    <w:rsid w:val="00ED4713"/>
    <w:rsid w:val="00ED4AF9"/>
    <w:rsid w:val="00ED4BBB"/>
    <w:rsid w:val="00ED4D45"/>
    <w:rsid w:val="00ED4DBC"/>
    <w:rsid w:val="00ED511E"/>
    <w:rsid w:val="00ED51B3"/>
    <w:rsid w:val="00ED53F3"/>
    <w:rsid w:val="00ED54C8"/>
    <w:rsid w:val="00ED5569"/>
    <w:rsid w:val="00ED56CE"/>
    <w:rsid w:val="00ED57BB"/>
    <w:rsid w:val="00ED5825"/>
    <w:rsid w:val="00ED5890"/>
    <w:rsid w:val="00ED5891"/>
    <w:rsid w:val="00ED5962"/>
    <w:rsid w:val="00ED5B79"/>
    <w:rsid w:val="00ED5B90"/>
    <w:rsid w:val="00ED5B93"/>
    <w:rsid w:val="00ED5DC4"/>
    <w:rsid w:val="00ED6334"/>
    <w:rsid w:val="00ED639E"/>
    <w:rsid w:val="00ED63A8"/>
    <w:rsid w:val="00ED63EC"/>
    <w:rsid w:val="00ED6551"/>
    <w:rsid w:val="00ED6681"/>
    <w:rsid w:val="00ED6790"/>
    <w:rsid w:val="00ED6866"/>
    <w:rsid w:val="00ED6D02"/>
    <w:rsid w:val="00ED6E71"/>
    <w:rsid w:val="00ED7067"/>
    <w:rsid w:val="00ED7147"/>
    <w:rsid w:val="00ED71A1"/>
    <w:rsid w:val="00ED7383"/>
    <w:rsid w:val="00ED748B"/>
    <w:rsid w:val="00ED795B"/>
    <w:rsid w:val="00ED7A53"/>
    <w:rsid w:val="00ED7AB3"/>
    <w:rsid w:val="00ED7B15"/>
    <w:rsid w:val="00ED7D19"/>
    <w:rsid w:val="00EE0156"/>
    <w:rsid w:val="00EE01E2"/>
    <w:rsid w:val="00EE0260"/>
    <w:rsid w:val="00EE0399"/>
    <w:rsid w:val="00EE03EE"/>
    <w:rsid w:val="00EE04A4"/>
    <w:rsid w:val="00EE0553"/>
    <w:rsid w:val="00EE06AE"/>
    <w:rsid w:val="00EE090E"/>
    <w:rsid w:val="00EE0978"/>
    <w:rsid w:val="00EE097F"/>
    <w:rsid w:val="00EE09E4"/>
    <w:rsid w:val="00EE0A8F"/>
    <w:rsid w:val="00EE0D42"/>
    <w:rsid w:val="00EE0D67"/>
    <w:rsid w:val="00EE0E07"/>
    <w:rsid w:val="00EE109F"/>
    <w:rsid w:val="00EE1177"/>
    <w:rsid w:val="00EE12F6"/>
    <w:rsid w:val="00EE13BC"/>
    <w:rsid w:val="00EE13BD"/>
    <w:rsid w:val="00EE17F0"/>
    <w:rsid w:val="00EE19F4"/>
    <w:rsid w:val="00EE1E5D"/>
    <w:rsid w:val="00EE2014"/>
    <w:rsid w:val="00EE25B1"/>
    <w:rsid w:val="00EE26E4"/>
    <w:rsid w:val="00EE29D5"/>
    <w:rsid w:val="00EE2B20"/>
    <w:rsid w:val="00EE304D"/>
    <w:rsid w:val="00EE3100"/>
    <w:rsid w:val="00EE3128"/>
    <w:rsid w:val="00EE316B"/>
    <w:rsid w:val="00EE3477"/>
    <w:rsid w:val="00EE35BD"/>
    <w:rsid w:val="00EE35FF"/>
    <w:rsid w:val="00EE365B"/>
    <w:rsid w:val="00EE3807"/>
    <w:rsid w:val="00EE383C"/>
    <w:rsid w:val="00EE3C34"/>
    <w:rsid w:val="00EE3CF5"/>
    <w:rsid w:val="00EE3E03"/>
    <w:rsid w:val="00EE3F8E"/>
    <w:rsid w:val="00EE4093"/>
    <w:rsid w:val="00EE448B"/>
    <w:rsid w:val="00EE490D"/>
    <w:rsid w:val="00EE499A"/>
    <w:rsid w:val="00EE4B6F"/>
    <w:rsid w:val="00EE4C71"/>
    <w:rsid w:val="00EE520D"/>
    <w:rsid w:val="00EE5219"/>
    <w:rsid w:val="00EE5302"/>
    <w:rsid w:val="00EE54D6"/>
    <w:rsid w:val="00EE54E1"/>
    <w:rsid w:val="00EE5645"/>
    <w:rsid w:val="00EE5693"/>
    <w:rsid w:val="00EE5DB8"/>
    <w:rsid w:val="00EE5DD3"/>
    <w:rsid w:val="00EE62A2"/>
    <w:rsid w:val="00EE62C6"/>
    <w:rsid w:val="00EE62D3"/>
    <w:rsid w:val="00EE644F"/>
    <w:rsid w:val="00EE6528"/>
    <w:rsid w:val="00EE6544"/>
    <w:rsid w:val="00EE6BE9"/>
    <w:rsid w:val="00EE6EF2"/>
    <w:rsid w:val="00EE6FF3"/>
    <w:rsid w:val="00EE704C"/>
    <w:rsid w:val="00EE71E8"/>
    <w:rsid w:val="00EE73E5"/>
    <w:rsid w:val="00EE7589"/>
    <w:rsid w:val="00EE7829"/>
    <w:rsid w:val="00EE794D"/>
    <w:rsid w:val="00EE7F80"/>
    <w:rsid w:val="00EF02EE"/>
    <w:rsid w:val="00EF0313"/>
    <w:rsid w:val="00EF037A"/>
    <w:rsid w:val="00EF07B2"/>
    <w:rsid w:val="00EF08FE"/>
    <w:rsid w:val="00EF09E8"/>
    <w:rsid w:val="00EF0BAF"/>
    <w:rsid w:val="00EF0CCF"/>
    <w:rsid w:val="00EF0D06"/>
    <w:rsid w:val="00EF0D96"/>
    <w:rsid w:val="00EF0D9C"/>
    <w:rsid w:val="00EF101A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B25"/>
    <w:rsid w:val="00EF1E87"/>
    <w:rsid w:val="00EF1F01"/>
    <w:rsid w:val="00EF22AD"/>
    <w:rsid w:val="00EF230F"/>
    <w:rsid w:val="00EF23FD"/>
    <w:rsid w:val="00EF240F"/>
    <w:rsid w:val="00EF25B0"/>
    <w:rsid w:val="00EF285A"/>
    <w:rsid w:val="00EF2B36"/>
    <w:rsid w:val="00EF2C83"/>
    <w:rsid w:val="00EF2DDF"/>
    <w:rsid w:val="00EF2EB2"/>
    <w:rsid w:val="00EF2EB5"/>
    <w:rsid w:val="00EF2F7E"/>
    <w:rsid w:val="00EF2FC4"/>
    <w:rsid w:val="00EF30EB"/>
    <w:rsid w:val="00EF3290"/>
    <w:rsid w:val="00EF359F"/>
    <w:rsid w:val="00EF35D7"/>
    <w:rsid w:val="00EF3C77"/>
    <w:rsid w:val="00EF4105"/>
    <w:rsid w:val="00EF4194"/>
    <w:rsid w:val="00EF4519"/>
    <w:rsid w:val="00EF46E6"/>
    <w:rsid w:val="00EF47CD"/>
    <w:rsid w:val="00EF47D7"/>
    <w:rsid w:val="00EF4ABB"/>
    <w:rsid w:val="00EF4AC1"/>
    <w:rsid w:val="00EF4DB9"/>
    <w:rsid w:val="00EF5120"/>
    <w:rsid w:val="00EF5149"/>
    <w:rsid w:val="00EF5389"/>
    <w:rsid w:val="00EF558F"/>
    <w:rsid w:val="00EF5794"/>
    <w:rsid w:val="00EF583B"/>
    <w:rsid w:val="00EF5916"/>
    <w:rsid w:val="00EF5B1D"/>
    <w:rsid w:val="00EF5B8A"/>
    <w:rsid w:val="00EF5EC1"/>
    <w:rsid w:val="00EF601A"/>
    <w:rsid w:val="00EF6278"/>
    <w:rsid w:val="00EF6429"/>
    <w:rsid w:val="00EF6439"/>
    <w:rsid w:val="00EF6639"/>
    <w:rsid w:val="00EF6741"/>
    <w:rsid w:val="00EF67C6"/>
    <w:rsid w:val="00EF68DC"/>
    <w:rsid w:val="00EF6AE0"/>
    <w:rsid w:val="00EF6BCA"/>
    <w:rsid w:val="00EF6BDA"/>
    <w:rsid w:val="00EF7061"/>
    <w:rsid w:val="00EF7202"/>
    <w:rsid w:val="00EF77AB"/>
    <w:rsid w:val="00EF780A"/>
    <w:rsid w:val="00EF7947"/>
    <w:rsid w:val="00EF7EA1"/>
    <w:rsid w:val="00F00249"/>
    <w:rsid w:val="00F0050C"/>
    <w:rsid w:val="00F00591"/>
    <w:rsid w:val="00F005CF"/>
    <w:rsid w:val="00F0072F"/>
    <w:rsid w:val="00F00AD7"/>
    <w:rsid w:val="00F00C9E"/>
    <w:rsid w:val="00F00D1C"/>
    <w:rsid w:val="00F00D39"/>
    <w:rsid w:val="00F00DF6"/>
    <w:rsid w:val="00F00E84"/>
    <w:rsid w:val="00F01110"/>
    <w:rsid w:val="00F0111E"/>
    <w:rsid w:val="00F01195"/>
    <w:rsid w:val="00F011EE"/>
    <w:rsid w:val="00F014D5"/>
    <w:rsid w:val="00F0151E"/>
    <w:rsid w:val="00F0153A"/>
    <w:rsid w:val="00F01769"/>
    <w:rsid w:val="00F0179E"/>
    <w:rsid w:val="00F0197C"/>
    <w:rsid w:val="00F01A05"/>
    <w:rsid w:val="00F01AD0"/>
    <w:rsid w:val="00F01FAC"/>
    <w:rsid w:val="00F02257"/>
    <w:rsid w:val="00F02330"/>
    <w:rsid w:val="00F025E8"/>
    <w:rsid w:val="00F0263D"/>
    <w:rsid w:val="00F029CA"/>
    <w:rsid w:val="00F02AB3"/>
    <w:rsid w:val="00F02B28"/>
    <w:rsid w:val="00F02B5D"/>
    <w:rsid w:val="00F02C2B"/>
    <w:rsid w:val="00F02D2C"/>
    <w:rsid w:val="00F02EFB"/>
    <w:rsid w:val="00F0303F"/>
    <w:rsid w:val="00F0313F"/>
    <w:rsid w:val="00F0315D"/>
    <w:rsid w:val="00F032C2"/>
    <w:rsid w:val="00F03421"/>
    <w:rsid w:val="00F03667"/>
    <w:rsid w:val="00F03695"/>
    <w:rsid w:val="00F03779"/>
    <w:rsid w:val="00F037A9"/>
    <w:rsid w:val="00F037AF"/>
    <w:rsid w:val="00F0388B"/>
    <w:rsid w:val="00F03A1A"/>
    <w:rsid w:val="00F03C15"/>
    <w:rsid w:val="00F03C1A"/>
    <w:rsid w:val="00F03C29"/>
    <w:rsid w:val="00F042BC"/>
    <w:rsid w:val="00F045A6"/>
    <w:rsid w:val="00F0465F"/>
    <w:rsid w:val="00F04A9A"/>
    <w:rsid w:val="00F04BE1"/>
    <w:rsid w:val="00F04D55"/>
    <w:rsid w:val="00F04D76"/>
    <w:rsid w:val="00F04DAB"/>
    <w:rsid w:val="00F04EFD"/>
    <w:rsid w:val="00F04F8D"/>
    <w:rsid w:val="00F05013"/>
    <w:rsid w:val="00F05052"/>
    <w:rsid w:val="00F05174"/>
    <w:rsid w:val="00F056FF"/>
    <w:rsid w:val="00F05A65"/>
    <w:rsid w:val="00F05A9A"/>
    <w:rsid w:val="00F05BAF"/>
    <w:rsid w:val="00F05C9D"/>
    <w:rsid w:val="00F05E7D"/>
    <w:rsid w:val="00F06273"/>
    <w:rsid w:val="00F06474"/>
    <w:rsid w:val="00F0669B"/>
    <w:rsid w:val="00F0673E"/>
    <w:rsid w:val="00F06BA1"/>
    <w:rsid w:val="00F06BC4"/>
    <w:rsid w:val="00F06CB2"/>
    <w:rsid w:val="00F06DD5"/>
    <w:rsid w:val="00F071F4"/>
    <w:rsid w:val="00F07354"/>
    <w:rsid w:val="00F0740F"/>
    <w:rsid w:val="00F07615"/>
    <w:rsid w:val="00F076AE"/>
    <w:rsid w:val="00F07854"/>
    <w:rsid w:val="00F079E1"/>
    <w:rsid w:val="00F07B25"/>
    <w:rsid w:val="00F07B47"/>
    <w:rsid w:val="00F07DE9"/>
    <w:rsid w:val="00F07FF4"/>
    <w:rsid w:val="00F100AE"/>
    <w:rsid w:val="00F101D8"/>
    <w:rsid w:val="00F10403"/>
    <w:rsid w:val="00F105C7"/>
    <w:rsid w:val="00F105F4"/>
    <w:rsid w:val="00F106F9"/>
    <w:rsid w:val="00F10A22"/>
    <w:rsid w:val="00F10A44"/>
    <w:rsid w:val="00F10A83"/>
    <w:rsid w:val="00F10B80"/>
    <w:rsid w:val="00F11140"/>
    <w:rsid w:val="00F115ED"/>
    <w:rsid w:val="00F1176F"/>
    <w:rsid w:val="00F1178E"/>
    <w:rsid w:val="00F1182B"/>
    <w:rsid w:val="00F118DA"/>
    <w:rsid w:val="00F11AD0"/>
    <w:rsid w:val="00F11C43"/>
    <w:rsid w:val="00F11E34"/>
    <w:rsid w:val="00F11FAD"/>
    <w:rsid w:val="00F123E2"/>
    <w:rsid w:val="00F123EA"/>
    <w:rsid w:val="00F123F5"/>
    <w:rsid w:val="00F124D6"/>
    <w:rsid w:val="00F1260F"/>
    <w:rsid w:val="00F1294A"/>
    <w:rsid w:val="00F129F9"/>
    <w:rsid w:val="00F12BCB"/>
    <w:rsid w:val="00F12C7F"/>
    <w:rsid w:val="00F12DF1"/>
    <w:rsid w:val="00F12F1F"/>
    <w:rsid w:val="00F13220"/>
    <w:rsid w:val="00F1337F"/>
    <w:rsid w:val="00F13679"/>
    <w:rsid w:val="00F1392B"/>
    <w:rsid w:val="00F13E8F"/>
    <w:rsid w:val="00F14139"/>
    <w:rsid w:val="00F142F9"/>
    <w:rsid w:val="00F143C5"/>
    <w:rsid w:val="00F14538"/>
    <w:rsid w:val="00F145BC"/>
    <w:rsid w:val="00F1464A"/>
    <w:rsid w:val="00F146D7"/>
    <w:rsid w:val="00F147F5"/>
    <w:rsid w:val="00F14BE7"/>
    <w:rsid w:val="00F14CFF"/>
    <w:rsid w:val="00F14D18"/>
    <w:rsid w:val="00F14F2A"/>
    <w:rsid w:val="00F14F6E"/>
    <w:rsid w:val="00F15094"/>
    <w:rsid w:val="00F15271"/>
    <w:rsid w:val="00F15532"/>
    <w:rsid w:val="00F15751"/>
    <w:rsid w:val="00F15757"/>
    <w:rsid w:val="00F15C90"/>
    <w:rsid w:val="00F15F0C"/>
    <w:rsid w:val="00F161CA"/>
    <w:rsid w:val="00F162E0"/>
    <w:rsid w:val="00F1634D"/>
    <w:rsid w:val="00F168CC"/>
    <w:rsid w:val="00F16C1F"/>
    <w:rsid w:val="00F16EF2"/>
    <w:rsid w:val="00F17099"/>
    <w:rsid w:val="00F1746A"/>
    <w:rsid w:val="00F17533"/>
    <w:rsid w:val="00F175B4"/>
    <w:rsid w:val="00F17640"/>
    <w:rsid w:val="00F176C2"/>
    <w:rsid w:val="00F1771B"/>
    <w:rsid w:val="00F177D6"/>
    <w:rsid w:val="00F17F2E"/>
    <w:rsid w:val="00F20037"/>
    <w:rsid w:val="00F200D4"/>
    <w:rsid w:val="00F2023A"/>
    <w:rsid w:val="00F202C0"/>
    <w:rsid w:val="00F202DB"/>
    <w:rsid w:val="00F204FF"/>
    <w:rsid w:val="00F20604"/>
    <w:rsid w:val="00F2074C"/>
    <w:rsid w:val="00F20BB6"/>
    <w:rsid w:val="00F20C4B"/>
    <w:rsid w:val="00F20DBD"/>
    <w:rsid w:val="00F20F5B"/>
    <w:rsid w:val="00F210D0"/>
    <w:rsid w:val="00F2115D"/>
    <w:rsid w:val="00F211E4"/>
    <w:rsid w:val="00F212DA"/>
    <w:rsid w:val="00F21313"/>
    <w:rsid w:val="00F216E4"/>
    <w:rsid w:val="00F217E3"/>
    <w:rsid w:val="00F21919"/>
    <w:rsid w:val="00F21B77"/>
    <w:rsid w:val="00F21DC1"/>
    <w:rsid w:val="00F2210A"/>
    <w:rsid w:val="00F22493"/>
    <w:rsid w:val="00F22624"/>
    <w:rsid w:val="00F2268D"/>
    <w:rsid w:val="00F22724"/>
    <w:rsid w:val="00F2277D"/>
    <w:rsid w:val="00F22932"/>
    <w:rsid w:val="00F22AE9"/>
    <w:rsid w:val="00F22DBF"/>
    <w:rsid w:val="00F22E32"/>
    <w:rsid w:val="00F22EAA"/>
    <w:rsid w:val="00F230A3"/>
    <w:rsid w:val="00F2355F"/>
    <w:rsid w:val="00F237F4"/>
    <w:rsid w:val="00F23A4C"/>
    <w:rsid w:val="00F23A9F"/>
    <w:rsid w:val="00F23B96"/>
    <w:rsid w:val="00F23D43"/>
    <w:rsid w:val="00F23F64"/>
    <w:rsid w:val="00F24137"/>
    <w:rsid w:val="00F2414F"/>
    <w:rsid w:val="00F2426B"/>
    <w:rsid w:val="00F242F1"/>
    <w:rsid w:val="00F24418"/>
    <w:rsid w:val="00F2443B"/>
    <w:rsid w:val="00F2460C"/>
    <w:rsid w:val="00F24714"/>
    <w:rsid w:val="00F24750"/>
    <w:rsid w:val="00F24998"/>
    <w:rsid w:val="00F24A6A"/>
    <w:rsid w:val="00F24C80"/>
    <w:rsid w:val="00F24C84"/>
    <w:rsid w:val="00F24CD2"/>
    <w:rsid w:val="00F24FEC"/>
    <w:rsid w:val="00F25356"/>
    <w:rsid w:val="00F255DD"/>
    <w:rsid w:val="00F2581B"/>
    <w:rsid w:val="00F25949"/>
    <w:rsid w:val="00F259AB"/>
    <w:rsid w:val="00F25BDC"/>
    <w:rsid w:val="00F25C26"/>
    <w:rsid w:val="00F25CA9"/>
    <w:rsid w:val="00F25DE5"/>
    <w:rsid w:val="00F26000"/>
    <w:rsid w:val="00F260AA"/>
    <w:rsid w:val="00F263D6"/>
    <w:rsid w:val="00F2640C"/>
    <w:rsid w:val="00F264FF"/>
    <w:rsid w:val="00F266B3"/>
    <w:rsid w:val="00F2693E"/>
    <w:rsid w:val="00F26C39"/>
    <w:rsid w:val="00F26CE2"/>
    <w:rsid w:val="00F26FDC"/>
    <w:rsid w:val="00F27024"/>
    <w:rsid w:val="00F27179"/>
    <w:rsid w:val="00F2731C"/>
    <w:rsid w:val="00F27582"/>
    <w:rsid w:val="00F276A9"/>
    <w:rsid w:val="00F2770B"/>
    <w:rsid w:val="00F277FD"/>
    <w:rsid w:val="00F27AEA"/>
    <w:rsid w:val="00F27E80"/>
    <w:rsid w:val="00F27E89"/>
    <w:rsid w:val="00F27ED0"/>
    <w:rsid w:val="00F27F19"/>
    <w:rsid w:val="00F30144"/>
    <w:rsid w:val="00F3016B"/>
    <w:rsid w:val="00F30225"/>
    <w:rsid w:val="00F302B7"/>
    <w:rsid w:val="00F302CA"/>
    <w:rsid w:val="00F30544"/>
    <w:rsid w:val="00F308F4"/>
    <w:rsid w:val="00F308FF"/>
    <w:rsid w:val="00F30922"/>
    <w:rsid w:val="00F30A26"/>
    <w:rsid w:val="00F30BBE"/>
    <w:rsid w:val="00F30CD6"/>
    <w:rsid w:val="00F30E32"/>
    <w:rsid w:val="00F30E8A"/>
    <w:rsid w:val="00F31041"/>
    <w:rsid w:val="00F310F0"/>
    <w:rsid w:val="00F3127D"/>
    <w:rsid w:val="00F31479"/>
    <w:rsid w:val="00F315A7"/>
    <w:rsid w:val="00F31AED"/>
    <w:rsid w:val="00F31E2E"/>
    <w:rsid w:val="00F31ECF"/>
    <w:rsid w:val="00F32369"/>
    <w:rsid w:val="00F32594"/>
    <w:rsid w:val="00F32935"/>
    <w:rsid w:val="00F32A40"/>
    <w:rsid w:val="00F32E80"/>
    <w:rsid w:val="00F32FA1"/>
    <w:rsid w:val="00F3307C"/>
    <w:rsid w:val="00F33272"/>
    <w:rsid w:val="00F332E6"/>
    <w:rsid w:val="00F333D9"/>
    <w:rsid w:val="00F33AD1"/>
    <w:rsid w:val="00F33B0B"/>
    <w:rsid w:val="00F33C44"/>
    <w:rsid w:val="00F33D87"/>
    <w:rsid w:val="00F33DF0"/>
    <w:rsid w:val="00F33FBD"/>
    <w:rsid w:val="00F34133"/>
    <w:rsid w:val="00F34298"/>
    <w:rsid w:val="00F3438C"/>
    <w:rsid w:val="00F3442C"/>
    <w:rsid w:val="00F34457"/>
    <w:rsid w:val="00F344DE"/>
    <w:rsid w:val="00F344ED"/>
    <w:rsid w:val="00F34502"/>
    <w:rsid w:val="00F34545"/>
    <w:rsid w:val="00F34689"/>
    <w:rsid w:val="00F3468F"/>
    <w:rsid w:val="00F3475B"/>
    <w:rsid w:val="00F34811"/>
    <w:rsid w:val="00F34A86"/>
    <w:rsid w:val="00F34A92"/>
    <w:rsid w:val="00F34AA9"/>
    <w:rsid w:val="00F34AF6"/>
    <w:rsid w:val="00F34D73"/>
    <w:rsid w:val="00F34DC8"/>
    <w:rsid w:val="00F34FD4"/>
    <w:rsid w:val="00F350DC"/>
    <w:rsid w:val="00F3512C"/>
    <w:rsid w:val="00F352BB"/>
    <w:rsid w:val="00F35414"/>
    <w:rsid w:val="00F3550B"/>
    <w:rsid w:val="00F356CC"/>
    <w:rsid w:val="00F358A3"/>
    <w:rsid w:val="00F35AC3"/>
    <w:rsid w:val="00F35C87"/>
    <w:rsid w:val="00F35CD4"/>
    <w:rsid w:val="00F35E1F"/>
    <w:rsid w:val="00F35FD8"/>
    <w:rsid w:val="00F364C6"/>
    <w:rsid w:val="00F367D4"/>
    <w:rsid w:val="00F3682C"/>
    <w:rsid w:val="00F36876"/>
    <w:rsid w:val="00F36BBF"/>
    <w:rsid w:val="00F36BD9"/>
    <w:rsid w:val="00F36D8E"/>
    <w:rsid w:val="00F36DE7"/>
    <w:rsid w:val="00F36E4E"/>
    <w:rsid w:val="00F36F0C"/>
    <w:rsid w:val="00F37169"/>
    <w:rsid w:val="00F3727D"/>
    <w:rsid w:val="00F37945"/>
    <w:rsid w:val="00F37A47"/>
    <w:rsid w:val="00F37B42"/>
    <w:rsid w:val="00F37F0F"/>
    <w:rsid w:val="00F400C0"/>
    <w:rsid w:val="00F40329"/>
    <w:rsid w:val="00F4051C"/>
    <w:rsid w:val="00F40B6C"/>
    <w:rsid w:val="00F40C15"/>
    <w:rsid w:val="00F40C5D"/>
    <w:rsid w:val="00F41019"/>
    <w:rsid w:val="00F4109C"/>
    <w:rsid w:val="00F41264"/>
    <w:rsid w:val="00F414D6"/>
    <w:rsid w:val="00F414E7"/>
    <w:rsid w:val="00F414F4"/>
    <w:rsid w:val="00F4192D"/>
    <w:rsid w:val="00F419E9"/>
    <w:rsid w:val="00F41A32"/>
    <w:rsid w:val="00F41B62"/>
    <w:rsid w:val="00F41CA9"/>
    <w:rsid w:val="00F41F19"/>
    <w:rsid w:val="00F41F44"/>
    <w:rsid w:val="00F42108"/>
    <w:rsid w:val="00F42152"/>
    <w:rsid w:val="00F4239B"/>
    <w:rsid w:val="00F42474"/>
    <w:rsid w:val="00F42574"/>
    <w:rsid w:val="00F4298D"/>
    <w:rsid w:val="00F42B38"/>
    <w:rsid w:val="00F42EE2"/>
    <w:rsid w:val="00F430C2"/>
    <w:rsid w:val="00F43390"/>
    <w:rsid w:val="00F436C5"/>
    <w:rsid w:val="00F4377F"/>
    <w:rsid w:val="00F43866"/>
    <w:rsid w:val="00F4386B"/>
    <w:rsid w:val="00F43AA4"/>
    <w:rsid w:val="00F43AFB"/>
    <w:rsid w:val="00F43CA7"/>
    <w:rsid w:val="00F44029"/>
    <w:rsid w:val="00F440FE"/>
    <w:rsid w:val="00F441C2"/>
    <w:rsid w:val="00F441E7"/>
    <w:rsid w:val="00F444D2"/>
    <w:rsid w:val="00F4456F"/>
    <w:rsid w:val="00F44571"/>
    <w:rsid w:val="00F449C5"/>
    <w:rsid w:val="00F449F2"/>
    <w:rsid w:val="00F44A81"/>
    <w:rsid w:val="00F44BF9"/>
    <w:rsid w:val="00F44D9E"/>
    <w:rsid w:val="00F44E80"/>
    <w:rsid w:val="00F4554C"/>
    <w:rsid w:val="00F45755"/>
    <w:rsid w:val="00F45FC0"/>
    <w:rsid w:val="00F46223"/>
    <w:rsid w:val="00F46482"/>
    <w:rsid w:val="00F465B6"/>
    <w:rsid w:val="00F4677C"/>
    <w:rsid w:val="00F46859"/>
    <w:rsid w:val="00F469B1"/>
    <w:rsid w:val="00F46A2D"/>
    <w:rsid w:val="00F46BAE"/>
    <w:rsid w:val="00F46D1C"/>
    <w:rsid w:val="00F46F4B"/>
    <w:rsid w:val="00F47479"/>
    <w:rsid w:val="00F475E3"/>
    <w:rsid w:val="00F4760D"/>
    <w:rsid w:val="00F4776A"/>
    <w:rsid w:val="00F47950"/>
    <w:rsid w:val="00F47AAB"/>
    <w:rsid w:val="00F47C88"/>
    <w:rsid w:val="00F47F8A"/>
    <w:rsid w:val="00F5002C"/>
    <w:rsid w:val="00F501EF"/>
    <w:rsid w:val="00F502B3"/>
    <w:rsid w:val="00F50713"/>
    <w:rsid w:val="00F5097E"/>
    <w:rsid w:val="00F50B05"/>
    <w:rsid w:val="00F50B13"/>
    <w:rsid w:val="00F50E56"/>
    <w:rsid w:val="00F50EB0"/>
    <w:rsid w:val="00F5103E"/>
    <w:rsid w:val="00F511DD"/>
    <w:rsid w:val="00F512C9"/>
    <w:rsid w:val="00F513B7"/>
    <w:rsid w:val="00F5155A"/>
    <w:rsid w:val="00F515ED"/>
    <w:rsid w:val="00F51707"/>
    <w:rsid w:val="00F5171A"/>
    <w:rsid w:val="00F517FE"/>
    <w:rsid w:val="00F519F8"/>
    <w:rsid w:val="00F51BA2"/>
    <w:rsid w:val="00F51C42"/>
    <w:rsid w:val="00F51C52"/>
    <w:rsid w:val="00F51C90"/>
    <w:rsid w:val="00F51DF3"/>
    <w:rsid w:val="00F51E35"/>
    <w:rsid w:val="00F51E39"/>
    <w:rsid w:val="00F51E7F"/>
    <w:rsid w:val="00F51EBA"/>
    <w:rsid w:val="00F51FDB"/>
    <w:rsid w:val="00F52072"/>
    <w:rsid w:val="00F52687"/>
    <w:rsid w:val="00F52703"/>
    <w:rsid w:val="00F52710"/>
    <w:rsid w:val="00F52784"/>
    <w:rsid w:val="00F52912"/>
    <w:rsid w:val="00F529CA"/>
    <w:rsid w:val="00F52C28"/>
    <w:rsid w:val="00F52DAD"/>
    <w:rsid w:val="00F52F1B"/>
    <w:rsid w:val="00F53192"/>
    <w:rsid w:val="00F53199"/>
    <w:rsid w:val="00F53428"/>
    <w:rsid w:val="00F53456"/>
    <w:rsid w:val="00F5346C"/>
    <w:rsid w:val="00F53539"/>
    <w:rsid w:val="00F5357C"/>
    <w:rsid w:val="00F537CC"/>
    <w:rsid w:val="00F5396F"/>
    <w:rsid w:val="00F53C29"/>
    <w:rsid w:val="00F53CB8"/>
    <w:rsid w:val="00F53E5D"/>
    <w:rsid w:val="00F54018"/>
    <w:rsid w:val="00F541EB"/>
    <w:rsid w:val="00F543CD"/>
    <w:rsid w:val="00F549A1"/>
    <w:rsid w:val="00F54C90"/>
    <w:rsid w:val="00F54E17"/>
    <w:rsid w:val="00F54F79"/>
    <w:rsid w:val="00F54F8D"/>
    <w:rsid w:val="00F5507E"/>
    <w:rsid w:val="00F550CA"/>
    <w:rsid w:val="00F55222"/>
    <w:rsid w:val="00F5549C"/>
    <w:rsid w:val="00F55624"/>
    <w:rsid w:val="00F556E9"/>
    <w:rsid w:val="00F55739"/>
    <w:rsid w:val="00F55841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864"/>
    <w:rsid w:val="00F568EC"/>
    <w:rsid w:val="00F56D13"/>
    <w:rsid w:val="00F56D73"/>
    <w:rsid w:val="00F56D81"/>
    <w:rsid w:val="00F570D6"/>
    <w:rsid w:val="00F571EA"/>
    <w:rsid w:val="00F573F4"/>
    <w:rsid w:val="00F57405"/>
    <w:rsid w:val="00F575F4"/>
    <w:rsid w:val="00F57F2D"/>
    <w:rsid w:val="00F60125"/>
    <w:rsid w:val="00F60243"/>
    <w:rsid w:val="00F6035D"/>
    <w:rsid w:val="00F60426"/>
    <w:rsid w:val="00F604E2"/>
    <w:rsid w:val="00F604F0"/>
    <w:rsid w:val="00F604F8"/>
    <w:rsid w:val="00F608D5"/>
    <w:rsid w:val="00F60A9C"/>
    <w:rsid w:val="00F60B62"/>
    <w:rsid w:val="00F60C09"/>
    <w:rsid w:val="00F60CB5"/>
    <w:rsid w:val="00F60CCD"/>
    <w:rsid w:val="00F60DAE"/>
    <w:rsid w:val="00F611BF"/>
    <w:rsid w:val="00F6145E"/>
    <w:rsid w:val="00F61479"/>
    <w:rsid w:val="00F61562"/>
    <w:rsid w:val="00F6166D"/>
    <w:rsid w:val="00F616D7"/>
    <w:rsid w:val="00F61703"/>
    <w:rsid w:val="00F619F1"/>
    <w:rsid w:val="00F61FCF"/>
    <w:rsid w:val="00F62193"/>
    <w:rsid w:val="00F6290A"/>
    <w:rsid w:val="00F62CF5"/>
    <w:rsid w:val="00F62D52"/>
    <w:rsid w:val="00F62E32"/>
    <w:rsid w:val="00F62EFD"/>
    <w:rsid w:val="00F63088"/>
    <w:rsid w:val="00F631F0"/>
    <w:rsid w:val="00F63324"/>
    <w:rsid w:val="00F6335E"/>
    <w:rsid w:val="00F633A6"/>
    <w:rsid w:val="00F63427"/>
    <w:rsid w:val="00F634B2"/>
    <w:rsid w:val="00F638B9"/>
    <w:rsid w:val="00F63B21"/>
    <w:rsid w:val="00F63C8D"/>
    <w:rsid w:val="00F63C96"/>
    <w:rsid w:val="00F63D08"/>
    <w:rsid w:val="00F63D52"/>
    <w:rsid w:val="00F641A7"/>
    <w:rsid w:val="00F6427C"/>
    <w:rsid w:val="00F643D9"/>
    <w:rsid w:val="00F644D2"/>
    <w:rsid w:val="00F6455C"/>
    <w:rsid w:val="00F6479D"/>
    <w:rsid w:val="00F647AB"/>
    <w:rsid w:val="00F64862"/>
    <w:rsid w:val="00F6495D"/>
    <w:rsid w:val="00F64A22"/>
    <w:rsid w:val="00F64B32"/>
    <w:rsid w:val="00F64C98"/>
    <w:rsid w:val="00F65204"/>
    <w:rsid w:val="00F65501"/>
    <w:rsid w:val="00F655DB"/>
    <w:rsid w:val="00F657D2"/>
    <w:rsid w:val="00F6581F"/>
    <w:rsid w:val="00F65869"/>
    <w:rsid w:val="00F65881"/>
    <w:rsid w:val="00F65899"/>
    <w:rsid w:val="00F658F1"/>
    <w:rsid w:val="00F65910"/>
    <w:rsid w:val="00F65997"/>
    <w:rsid w:val="00F66077"/>
    <w:rsid w:val="00F66324"/>
    <w:rsid w:val="00F6651A"/>
    <w:rsid w:val="00F665A1"/>
    <w:rsid w:val="00F668DF"/>
    <w:rsid w:val="00F66A50"/>
    <w:rsid w:val="00F66ABC"/>
    <w:rsid w:val="00F66AE8"/>
    <w:rsid w:val="00F66B4A"/>
    <w:rsid w:val="00F66CDF"/>
    <w:rsid w:val="00F66D2B"/>
    <w:rsid w:val="00F670B6"/>
    <w:rsid w:val="00F6781E"/>
    <w:rsid w:val="00F67825"/>
    <w:rsid w:val="00F67ADC"/>
    <w:rsid w:val="00F67B1B"/>
    <w:rsid w:val="00F67BD7"/>
    <w:rsid w:val="00F7032F"/>
    <w:rsid w:val="00F7053B"/>
    <w:rsid w:val="00F7065F"/>
    <w:rsid w:val="00F70974"/>
    <w:rsid w:val="00F70993"/>
    <w:rsid w:val="00F70A89"/>
    <w:rsid w:val="00F70B27"/>
    <w:rsid w:val="00F70BBA"/>
    <w:rsid w:val="00F70D44"/>
    <w:rsid w:val="00F70D5F"/>
    <w:rsid w:val="00F70EAC"/>
    <w:rsid w:val="00F71296"/>
    <w:rsid w:val="00F71310"/>
    <w:rsid w:val="00F713D1"/>
    <w:rsid w:val="00F7140C"/>
    <w:rsid w:val="00F71431"/>
    <w:rsid w:val="00F7164A"/>
    <w:rsid w:val="00F717CF"/>
    <w:rsid w:val="00F71913"/>
    <w:rsid w:val="00F71A87"/>
    <w:rsid w:val="00F71BC1"/>
    <w:rsid w:val="00F71C6A"/>
    <w:rsid w:val="00F71DDF"/>
    <w:rsid w:val="00F72022"/>
    <w:rsid w:val="00F72083"/>
    <w:rsid w:val="00F72266"/>
    <w:rsid w:val="00F727C5"/>
    <w:rsid w:val="00F72A19"/>
    <w:rsid w:val="00F72A6D"/>
    <w:rsid w:val="00F72BDE"/>
    <w:rsid w:val="00F72D8D"/>
    <w:rsid w:val="00F72DA3"/>
    <w:rsid w:val="00F72EF2"/>
    <w:rsid w:val="00F72F02"/>
    <w:rsid w:val="00F7321D"/>
    <w:rsid w:val="00F73331"/>
    <w:rsid w:val="00F73351"/>
    <w:rsid w:val="00F7360A"/>
    <w:rsid w:val="00F73877"/>
    <w:rsid w:val="00F73BED"/>
    <w:rsid w:val="00F74000"/>
    <w:rsid w:val="00F740C0"/>
    <w:rsid w:val="00F74344"/>
    <w:rsid w:val="00F74399"/>
    <w:rsid w:val="00F74543"/>
    <w:rsid w:val="00F7460F"/>
    <w:rsid w:val="00F7473E"/>
    <w:rsid w:val="00F74789"/>
    <w:rsid w:val="00F74812"/>
    <w:rsid w:val="00F74884"/>
    <w:rsid w:val="00F749EA"/>
    <w:rsid w:val="00F74C7F"/>
    <w:rsid w:val="00F74DF2"/>
    <w:rsid w:val="00F74F68"/>
    <w:rsid w:val="00F7502E"/>
    <w:rsid w:val="00F750C2"/>
    <w:rsid w:val="00F75240"/>
    <w:rsid w:val="00F75248"/>
    <w:rsid w:val="00F753BA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A1F"/>
    <w:rsid w:val="00F76D2B"/>
    <w:rsid w:val="00F76E19"/>
    <w:rsid w:val="00F76EDF"/>
    <w:rsid w:val="00F76F5E"/>
    <w:rsid w:val="00F772A0"/>
    <w:rsid w:val="00F772FF"/>
    <w:rsid w:val="00F77615"/>
    <w:rsid w:val="00F778FF"/>
    <w:rsid w:val="00F77992"/>
    <w:rsid w:val="00F779B5"/>
    <w:rsid w:val="00F77BDA"/>
    <w:rsid w:val="00F77D08"/>
    <w:rsid w:val="00F77DD4"/>
    <w:rsid w:val="00F77E22"/>
    <w:rsid w:val="00F8004E"/>
    <w:rsid w:val="00F802C2"/>
    <w:rsid w:val="00F80436"/>
    <w:rsid w:val="00F80639"/>
    <w:rsid w:val="00F8064A"/>
    <w:rsid w:val="00F806F6"/>
    <w:rsid w:val="00F80777"/>
    <w:rsid w:val="00F8085E"/>
    <w:rsid w:val="00F8094B"/>
    <w:rsid w:val="00F80A11"/>
    <w:rsid w:val="00F80B04"/>
    <w:rsid w:val="00F80B4B"/>
    <w:rsid w:val="00F80C90"/>
    <w:rsid w:val="00F80CB5"/>
    <w:rsid w:val="00F80D57"/>
    <w:rsid w:val="00F810F1"/>
    <w:rsid w:val="00F8178A"/>
    <w:rsid w:val="00F8182C"/>
    <w:rsid w:val="00F819F7"/>
    <w:rsid w:val="00F81A0F"/>
    <w:rsid w:val="00F81D3D"/>
    <w:rsid w:val="00F81D4F"/>
    <w:rsid w:val="00F81EAA"/>
    <w:rsid w:val="00F82038"/>
    <w:rsid w:val="00F8218D"/>
    <w:rsid w:val="00F82510"/>
    <w:rsid w:val="00F827E8"/>
    <w:rsid w:val="00F8286C"/>
    <w:rsid w:val="00F82871"/>
    <w:rsid w:val="00F82918"/>
    <w:rsid w:val="00F82DB4"/>
    <w:rsid w:val="00F82F9C"/>
    <w:rsid w:val="00F838AC"/>
    <w:rsid w:val="00F83A1D"/>
    <w:rsid w:val="00F83A9D"/>
    <w:rsid w:val="00F83C64"/>
    <w:rsid w:val="00F83F5C"/>
    <w:rsid w:val="00F8401A"/>
    <w:rsid w:val="00F842B7"/>
    <w:rsid w:val="00F849F3"/>
    <w:rsid w:val="00F84B34"/>
    <w:rsid w:val="00F84C7B"/>
    <w:rsid w:val="00F84D98"/>
    <w:rsid w:val="00F84F01"/>
    <w:rsid w:val="00F85180"/>
    <w:rsid w:val="00F852D8"/>
    <w:rsid w:val="00F853EE"/>
    <w:rsid w:val="00F85419"/>
    <w:rsid w:val="00F8544E"/>
    <w:rsid w:val="00F8557F"/>
    <w:rsid w:val="00F85654"/>
    <w:rsid w:val="00F85697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6"/>
    <w:rsid w:val="00F86CA9"/>
    <w:rsid w:val="00F86D7B"/>
    <w:rsid w:val="00F86DA6"/>
    <w:rsid w:val="00F86E09"/>
    <w:rsid w:val="00F86E21"/>
    <w:rsid w:val="00F86FA6"/>
    <w:rsid w:val="00F871DB"/>
    <w:rsid w:val="00F87A14"/>
    <w:rsid w:val="00F87A9C"/>
    <w:rsid w:val="00F87AF2"/>
    <w:rsid w:val="00F87B3F"/>
    <w:rsid w:val="00F87DC2"/>
    <w:rsid w:val="00F900CC"/>
    <w:rsid w:val="00F90142"/>
    <w:rsid w:val="00F902D7"/>
    <w:rsid w:val="00F90863"/>
    <w:rsid w:val="00F90912"/>
    <w:rsid w:val="00F90CB7"/>
    <w:rsid w:val="00F90D60"/>
    <w:rsid w:val="00F90E6E"/>
    <w:rsid w:val="00F90EDE"/>
    <w:rsid w:val="00F91191"/>
    <w:rsid w:val="00F91361"/>
    <w:rsid w:val="00F9147D"/>
    <w:rsid w:val="00F91481"/>
    <w:rsid w:val="00F91675"/>
    <w:rsid w:val="00F91686"/>
    <w:rsid w:val="00F91700"/>
    <w:rsid w:val="00F91D50"/>
    <w:rsid w:val="00F91FF7"/>
    <w:rsid w:val="00F9215B"/>
    <w:rsid w:val="00F924B6"/>
    <w:rsid w:val="00F92902"/>
    <w:rsid w:val="00F9291E"/>
    <w:rsid w:val="00F92B47"/>
    <w:rsid w:val="00F93231"/>
    <w:rsid w:val="00F9331A"/>
    <w:rsid w:val="00F93611"/>
    <w:rsid w:val="00F937EC"/>
    <w:rsid w:val="00F9381F"/>
    <w:rsid w:val="00F93A54"/>
    <w:rsid w:val="00F94023"/>
    <w:rsid w:val="00F94095"/>
    <w:rsid w:val="00F9409A"/>
    <w:rsid w:val="00F94151"/>
    <w:rsid w:val="00F94158"/>
    <w:rsid w:val="00F9416F"/>
    <w:rsid w:val="00F941C9"/>
    <w:rsid w:val="00F9442C"/>
    <w:rsid w:val="00F946EE"/>
    <w:rsid w:val="00F948B0"/>
    <w:rsid w:val="00F94A6D"/>
    <w:rsid w:val="00F94B69"/>
    <w:rsid w:val="00F94DDB"/>
    <w:rsid w:val="00F94DFB"/>
    <w:rsid w:val="00F94F2F"/>
    <w:rsid w:val="00F94FB2"/>
    <w:rsid w:val="00F95120"/>
    <w:rsid w:val="00F9518A"/>
    <w:rsid w:val="00F9572A"/>
    <w:rsid w:val="00F957C5"/>
    <w:rsid w:val="00F95B72"/>
    <w:rsid w:val="00F95EEC"/>
    <w:rsid w:val="00F9641E"/>
    <w:rsid w:val="00F96979"/>
    <w:rsid w:val="00F96A85"/>
    <w:rsid w:val="00F96C54"/>
    <w:rsid w:val="00F96E91"/>
    <w:rsid w:val="00F97019"/>
    <w:rsid w:val="00F973BD"/>
    <w:rsid w:val="00F9766E"/>
    <w:rsid w:val="00F97DEE"/>
    <w:rsid w:val="00F97F46"/>
    <w:rsid w:val="00FA0048"/>
    <w:rsid w:val="00FA00FA"/>
    <w:rsid w:val="00FA00FC"/>
    <w:rsid w:val="00FA0173"/>
    <w:rsid w:val="00FA02C8"/>
    <w:rsid w:val="00FA0352"/>
    <w:rsid w:val="00FA0582"/>
    <w:rsid w:val="00FA0672"/>
    <w:rsid w:val="00FA06C3"/>
    <w:rsid w:val="00FA0C87"/>
    <w:rsid w:val="00FA0D53"/>
    <w:rsid w:val="00FA0DFB"/>
    <w:rsid w:val="00FA0FE9"/>
    <w:rsid w:val="00FA1132"/>
    <w:rsid w:val="00FA1262"/>
    <w:rsid w:val="00FA1272"/>
    <w:rsid w:val="00FA13DE"/>
    <w:rsid w:val="00FA1443"/>
    <w:rsid w:val="00FA14AD"/>
    <w:rsid w:val="00FA152E"/>
    <w:rsid w:val="00FA17DF"/>
    <w:rsid w:val="00FA1880"/>
    <w:rsid w:val="00FA1928"/>
    <w:rsid w:val="00FA19E1"/>
    <w:rsid w:val="00FA1A45"/>
    <w:rsid w:val="00FA1C6F"/>
    <w:rsid w:val="00FA2350"/>
    <w:rsid w:val="00FA274F"/>
    <w:rsid w:val="00FA27A4"/>
    <w:rsid w:val="00FA2A73"/>
    <w:rsid w:val="00FA2B3E"/>
    <w:rsid w:val="00FA2C0B"/>
    <w:rsid w:val="00FA310B"/>
    <w:rsid w:val="00FA3532"/>
    <w:rsid w:val="00FA3813"/>
    <w:rsid w:val="00FA384A"/>
    <w:rsid w:val="00FA3887"/>
    <w:rsid w:val="00FA3924"/>
    <w:rsid w:val="00FA3A01"/>
    <w:rsid w:val="00FA3A59"/>
    <w:rsid w:val="00FA3AD7"/>
    <w:rsid w:val="00FA40DD"/>
    <w:rsid w:val="00FA4151"/>
    <w:rsid w:val="00FA41B3"/>
    <w:rsid w:val="00FA44EF"/>
    <w:rsid w:val="00FA4A21"/>
    <w:rsid w:val="00FA4AA9"/>
    <w:rsid w:val="00FA4B3A"/>
    <w:rsid w:val="00FA4B89"/>
    <w:rsid w:val="00FA4D54"/>
    <w:rsid w:val="00FA502D"/>
    <w:rsid w:val="00FA5066"/>
    <w:rsid w:val="00FA5433"/>
    <w:rsid w:val="00FA549C"/>
    <w:rsid w:val="00FA5580"/>
    <w:rsid w:val="00FA5600"/>
    <w:rsid w:val="00FA5731"/>
    <w:rsid w:val="00FA57E4"/>
    <w:rsid w:val="00FA5ACF"/>
    <w:rsid w:val="00FA5C70"/>
    <w:rsid w:val="00FA5DA5"/>
    <w:rsid w:val="00FA5F90"/>
    <w:rsid w:val="00FA6026"/>
    <w:rsid w:val="00FA617B"/>
    <w:rsid w:val="00FA6188"/>
    <w:rsid w:val="00FA62F4"/>
    <w:rsid w:val="00FA6321"/>
    <w:rsid w:val="00FA6478"/>
    <w:rsid w:val="00FA6560"/>
    <w:rsid w:val="00FA6612"/>
    <w:rsid w:val="00FA66E9"/>
    <w:rsid w:val="00FA67E6"/>
    <w:rsid w:val="00FA68ED"/>
    <w:rsid w:val="00FA6949"/>
    <w:rsid w:val="00FA698C"/>
    <w:rsid w:val="00FA6A18"/>
    <w:rsid w:val="00FA6A3C"/>
    <w:rsid w:val="00FA6CC2"/>
    <w:rsid w:val="00FA6D01"/>
    <w:rsid w:val="00FA6D31"/>
    <w:rsid w:val="00FA6D5E"/>
    <w:rsid w:val="00FA6D9A"/>
    <w:rsid w:val="00FA6FEA"/>
    <w:rsid w:val="00FA71FB"/>
    <w:rsid w:val="00FA7305"/>
    <w:rsid w:val="00FA7579"/>
    <w:rsid w:val="00FA75CF"/>
    <w:rsid w:val="00FA7623"/>
    <w:rsid w:val="00FA780C"/>
    <w:rsid w:val="00FA79D8"/>
    <w:rsid w:val="00FA7B56"/>
    <w:rsid w:val="00FA7CD0"/>
    <w:rsid w:val="00FA7D71"/>
    <w:rsid w:val="00FA7D9F"/>
    <w:rsid w:val="00FA7DB1"/>
    <w:rsid w:val="00FB01B8"/>
    <w:rsid w:val="00FB0232"/>
    <w:rsid w:val="00FB037A"/>
    <w:rsid w:val="00FB0381"/>
    <w:rsid w:val="00FB03BB"/>
    <w:rsid w:val="00FB0571"/>
    <w:rsid w:val="00FB069D"/>
    <w:rsid w:val="00FB06C8"/>
    <w:rsid w:val="00FB06DB"/>
    <w:rsid w:val="00FB07D3"/>
    <w:rsid w:val="00FB085C"/>
    <w:rsid w:val="00FB08BD"/>
    <w:rsid w:val="00FB0AD5"/>
    <w:rsid w:val="00FB0C0F"/>
    <w:rsid w:val="00FB0E08"/>
    <w:rsid w:val="00FB0F67"/>
    <w:rsid w:val="00FB1052"/>
    <w:rsid w:val="00FB1328"/>
    <w:rsid w:val="00FB15D9"/>
    <w:rsid w:val="00FB17A5"/>
    <w:rsid w:val="00FB1EBE"/>
    <w:rsid w:val="00FB1F35"/>
    <w:rsid w:val="00FB2026"/>
    <w:rsid w:val="00FB20F5"/>
    <w:rsid w:val="00FB2238"/>
    <w:rsid w:val="00FB24DD"/>
    <w:rsid w:val="00FB266E"/>
    <w:rsid w:val="00FB2715"/>
    <w:rsid w:val="00FB2814"/>
    <w:rsid w:val="00FB284F"/>
    <w:rsid w:val="00FB29AB"/>
    <w:rsid w:val="00FB29C3"/>
    <w:rsid w:val="00FB2DA9"/>
    <w:rsid w:val="00FB2EEE"/>
    <w:rsid w:val="00FB2FE9"/>
    <w:rsid w:val="00FB3375"/>
    <w:rsid w:val="00FB33D9"/>
    <w:rsid w:val="00FB3449"/>
    <w:rsid w:val="00FB34A4"/>
    <w:rsid w:val="00FB359A"/>
    <w:rsid w:val="00FB3602"/>
    <w:rsid w:val="00FB381C"/>
    <w:rsid w:val="00FB388D"/>
    <w:rsid w:val="00FB3BA8"/>
    <w:rsid w:val="00FB3FB7"/>
    <w:rsid w:val="00FB3FC1"/>
    <w:rsid w:val="00FB4066"/>
    <w:rsid w:val="00FB434F"/>
    <w:rsid w:val="00FB43C9"/>
    <w:rsid w:val="00FB4559"/>
    <w:rsid w:val="00FB47D3"/>
    <w:rsid w:val="00FB49F6"/>
    <w:rsid w:val="00FB4AE3"/>
    <w:rsid w:val="00FB4C64"/>
    <w:rsid w:val="00FB4CE6"/>
    <w:rsid w:val="00FB5348"/>
    <w:rsid w:val="00FB55CA"/>
    <w:rsid w:val="00FB56FF"/>
    <w:rsid w:val="00FB584A"/>
    <w:rsid w:val="00FB5AEB"/>
    <w:rsid w:val="00FB5B28"/>
    <w:rsid w:val="00FB5B5B"/>
    <w:rsid w:val="00FB5BB9"/>
    <w:rsid w:val="00FB5C8F"/>
    <w:rsid w:val="00FB5CC0"/>
    <w:rsid w:val="00FB605E"/>
    <w:rsid w:val="00FB60A2"/>
    <w:rsid w:val="00FB6430"/>
    <w:rsid w:val="00FB66A1"/>
    <w:rsid w:val="00FB68CB"/>
    <w:rsid w:val="00FB6A93"/>
    <w:rsid w:val="00FB6B1E"/>
    <w:rsid w:val="00FB6D3F"/>
    <w:rsid w:val="00FB6EFC"/>
    <w:rsid w:val="00FB7085"/>
    <w:rsid w:val="00FB760A"/>
    <w:rsid w:val="00FB76C7"/>
    <w:rsid w:val="00FB7704"/>
    <w:rsid w:val="00FB7B0C"/>
    <w:rsid w:val="00FB7BE7"/>
    <w:rsid w:val="00FB7CDC"/>
    <w:rsid w:val="00FB7D05"/>
    <w:rsid w:val="00FB7D8A"/>
    <w:rsid w:val="00FB7DEE"/>
    <w:rsid w:val="00FC0203"/>
    <w:rsid w:val="00FC0371"/>
    <w:rsid w:val="00FC061D"/>
    <w:rsid w:val="00FC0968"/>
    <w:rsid w:val="00FC09A8"/>
    <w:rsid w:val="00FC0FED"/>
    <w:rsid w:val="00FC10C1"/>
    <w:rsid w:val="00FC118E"/>
    <w:rsid w:val="00FC142F"/>
    <w:rsid w:val="00FC14BF"/>
    <w:rsid w:val="00FC14F5"/>
    <w:rsid w:val="00FC15D0"/>
    <w:rsid w:val="00FC1B6F"/>
    <w:rsid w:val="00FC1EC6"/>
    <w:rsid w:val="00FC2162"/>
    <w:rsid w:val="00FC242E"/>
    <w:rsid w:val="00FC26A1"/>
    <w:rsid w:val="00FC2ABB"/>
    <w:rsid w:val="00FC2AF8"/>
    <w:rsid w:val="00FC2B88"/>
    <w:rsid w:val="00FC2CCE"/>
    <w:rsid w:val="00FC2EAA"/>
    <w:rsid w:val="00FC2ED8"/>
    <w:rsid w:val="00FC3102"/>
    <w:rsid w:val="00FC318C"/>
    <w:rsid w:val="00FC334C"/>
    <w:rsid w:val="00FC3436"/>
    <w:rsid w:val="00FC344E"/>
    <w:rsid w:val="00FC3501"/>
    <w:rsid w:val="00FC3649"/>
    <w:rsid w:val="00FC389B"/>
    <w:rsid w:val="00FC3C0E"/>
    <w:rsid w:val="00FC3C99"/>
    <w:rsid w:val="00FC3E67"/>
    <w:rsid w:val="00FC3F99"/>
    <w:rsid w:val="00FC40DF"/>
    <w:rsid w:val="00FC4410"/>
    <w:rsid w:val="00FC4443"/>
    <w:rsid w:val="00FC445F"/>
    <w:rsid w:val="00FC4575"/>
    <w:rsid w:val="00FC4638"/>
    <w:rsid w:val="00FC475E"/>
    <w:rsid w:val="00FC48F3"/>
    <w:rsid w:val="00FC4929"/>
    <w:rsid w:val="00FC4956"/>
    <w:rsid w:val="00FC4BE4"/>
    <w:rsid w:val="00FC4CF0"/>
    <w:rsid w:val="00FC506C"/>
    <w:rsid w:val="00FC51AE"/>
    <w:rsid w:val="00FC51F5"/>
    <w:rsid w:val="00FC5506"/>
    <w:rsid w:val="00FC559D"/>
    <w:rsid w:val="00FC56C7"/>
    <w:rsid w:val="00FC575D"/>
    <w:rsid w:val="00FC58AB"/>
    <w:rsid w:val="00FC597F"/>
    <w:rsid w:val="00FC5AD2"/>
    <w:rsid w:val="00FC5B3B"/>
    <w:rsid w:val="00FC5B80"/>
    <w:rsid w:val="00FC5C51"/>
    <w:rsid w:val="00FC5FAC"/>
    <w:rsid w:val="00FC5FED"/>
    <w:rsid w:val="00FC615F"/>
    <w:rsid w:val="00FC61C0"/>
    <w:rsid w:val="00FC62F5"/>
    <w:rsid w:val="00FC6318"/>
    <w:rsid w:val="00FC64F8"/>
    <w:rsid w:val="00FC654F"/>
    <w:rsid w:val="00FC65E3"/>
    <w:rsid w:val="00FC673A"/>
    <w:rsid w:val="00FC6AC3"/>
    <w:rsid w:val="00FC73E2"/>
    <w:rsid w:val="00FC76FB"/>
    <w:rsid w:val="00FC7E36"/>
    <w:rsid w:val="00FC7F03"/>
    <w:rsid w:val="00FC7F8A"/>
    <w:rsid w:val="00FC7F96"/>
    <w:rsid w:val="00FD0082"/>
    <w:rsid w:val="00FD00EF"/>
    <w:rsid w:val="00FD0159"/>
    <w:rsid w:val="00FD01DE"/>
    <w:rsid w:val="00FD0242"/>
    <w:rsid w:val="00FD0296"/>
    <w:rsid w:val="00FD04D3"/>
    <w:rsid w:val="00FD04F4"/>
    <w:rsid w:val="00FD05E2"/>
    <w:rsid w:val="00FD05F9"/>
    <w:rsid w:val="00FD084E"/>
    <w:rsid w:val="00FD08AD"/>
    <w:rsid w:val="00FD0937"/>
    <w:rsid w:val="00FD0C96"/>
    <w:rsid w:val="00FD0C9C"/>
    <w:rsid w:val="00FD0D8C"/>
    <w:rsid w:val="00FD0E2F"/>
    <w:rsid w:val="00FD0EC9"/>
    <w:rsid w:val="00FD0F99"/>
    <w:rsid w:val="00FD1054"/>
    <w:rsid w:val="00FD1062"/>
    <w:rsid w:val="00FD11AB"/>
    <w:rsid w:val="00FD145D"/>
    <w:rsid w:val="00FD16D2"/>
    <w:rsid w:val="00FD16F1"/>
    <w:rsid w:val="00FD1797"/>
    <w:rsid w:val="00FD18B4"/>
    <w:rsid w:val="00FD190B"/>
    <w:rsid w:val="00FD19F7"/>
    <w:rsid w:val="00FD1A33"/>
    <w:rsid w:val="00FD1E6C"/>
    <w:rsid w:val="00FD1FA1"/>
    <w:rsid w:val="00FD2112"/>
    <w:rsid w:val="00FD2628"/>
    <w:rsid w:val="00FD26A2"/>
    <w:rsid w:val="00FD282E"/>
    <w:rsid w:val="00FD287E"/>
    <w:rsid w:val="00FD2A1A"/>
    <w:rsid w:val="00FD2B22"/>
    <w:rsid w:val="00FD2B4E"/>
    <w:rsid w:val="00FD2B63"/>
    <w:rsid w:val="00FD2BCF"/>
    <w:rsid w:val="00FD30BE"/>
    <w:rsid w:val="00FD30CC"/>
    <w:rsid w:val="00FD313D"/>
    <w:rsid w:val="00FD3241"/>
    <w:rsid w:val="00FD3326"/>
    <w:rsid w:val="00FD345B"/>
    <w:rsid w:val="00FD34E1"/>
    <w:rsid w:val="00FD364F"/>
    <w:rsid w:val="00FD3776"/>
    <w:rsid w:val="00FD39DD"/>
    <w:rsid w:val="00FD3BD7"/>
    <w:rsid w:val="00FD3DBD"/>
    <w:rsid w:val="00FD3F12"/>
    <w:rsid w:val="00FD3F17"/>
    <w:rsid w:val="00FD40CD"/>
    <w:rsid w:val="00FD44E6"/>
    <w:rsid w:val="00FD471C"/>
    <w:rsid w:val="00FD47EA"/>
    <w:rsid w:val="00FD4891"/>
    <w:rsid w:val="00FD49DA"/>
    <w:rsid w:val="00FD4B3F"/>
    <w:rsid w:val="00FD4C91"/>
    <w:rsid w:val="00FD4EB7"/>
    <w:rsid w:val="00FD5274"/>
    <w:rsid w:val="00FD530A"/>
    <w:rsid w:val="00FD5507"/>
    <w:rsid w:val="00FD55A8"/>
    <w:rsid w:val="00FD57B5"/>
    <w:rsid w:val="00FD5874"/>
    <w:rsid w:val="00FD58BB"/>
    <w:rsid w:val="00FD5925"/>
    <w:rsid w:val="00FD5B41"/>
    <w:rsid w:val="00FD5BA5"/>
    <w:rsid w:val="00FD5CCA"/>
    <w:rsid w:val="00FD6223"/>
    <w:rsid w:val="00FD63FE"/>
    <w:rsid w:val="00FD65B2"/>
    <w:rsid w:val="00FD66CB"/>
    <w:rsid w:val="00FD6815"/>
    <w:rsid w:val="00FD6988"/>
    <w:rsid w:val="00FD69F5"/>
    <w:rsid w:val="00FD6A8B"/>
    <w:rsid w:val="00FD6AA7"/>
    <w:rsid w:val="00FD6AC2"/>
    <w:rsid w:val="00FD6B67"/>
    <w:rsid w:val="00FD6C59"/>
    <w:rsid w:val="00FD6CF0"/>
    <w:rsid w:val="00FD6DF2"/>
    <w:rsid w:val="00FD71EB"/>
    <w:rsid w:val="00FD71FC"/>
    <w:rsid w:val="00FD77D8"/>
    <w:rsid w:val="00FD78E3"/>
    <w:rsid w:val="00FD7AF7"/>
    <w:rsid w:val="00FE02A7"/>
    <w:rsid w:val="00FE0557"/>
    <w:rsid w:val="00FE05FE"/>
    <w:rsid w:val="00FE06A1"/>
    <w:rsid w:val="00FE06E8"/>
    <w:rsid w:val="00FE06E9"/>
    <w:rsid w:val="00FE0B37"/>
    <w:rsid w:val="00FE0B78"/>
    <w:rsid w:val="00FE0BB0"/>
    <w:rsid w:val="00FE0BEC"/>
    <w:rsid w:val="00FE0C74"/>
    <w:rsid w:val="00FE0D48"/>
    <w:rsid w:val="00FE0D9D"/>
    <w:rsid w:val="00FE0F47"/>
    <w:rsid w:val="00FE12D6"/>
    <w:rsid w:val="00FE13F4"/>
    <w:rsid w:val="00FE1622"/>
    <w:rsid w:val="00FE168A"/>
    <w:rsid w:val="00FE176E"/>
    <w:rsid w:val="00FE17C5"/>
    <w:rsid w:val="00FE18FF"/>
    <w:rsid w:val="00FE1BAE"/>
    <w:rsid w:val="00FE1D3A"/>
    <w:rsid w:val="00FE1FF0"/>
    <w:rsid w:val="00FE21B9"/>
    <w:rsid w:val="00FE21D4"/>
    <w:rsid w:val="00FE221B"/>
    <w:rsid w:val="00FE2286"/>
    <w:rsid w:val="00FE24C5"/>
    <w:rsid w:val="00FE2538"/>
    <w:rsid w:val="00FE26F7"/>
    <w:rsid w:val="00FE280A"/>
    <w:rsid w:val="00FE284D"/>
    <w:rsid w:val="00FE28CB"/>
    <w:rsid w:val="00FE2BA3"/>
    <w:rsid w:val="00FE2BAD"/>
    <w:rsid w:val="00FE2C06"/>
    <w:rsid w:val="00FE2CFA"/>
    <w:rsid w:val="00FE310D"/>
    <w:rsid w:val="00FE3249"/>
    <w:rsid w:val="00FE342E"/>
    <w:rsid w:val="00FE3C3E"/>
    <w:rsid w:val="00FE3F7B"/>
    <w:rsid w:val="00FE3F95"/>
    <w:rsid w:val="00FE416A"/>
    <w:rsid w:val="00FE46D9"/>
    <w:rsid w:val="00FE4702"/>
    <w:rsid w:val="00FE4ADF"/>
    <w:rsid w:val="00FE4BD5"/>
    <w:rsid w:val="00FE4C2A"/>
    <w:rsid w:val="00FE5076"/>
    <w:rsid w:val="00FE54AB"/>
    <w:rsid w:val="00FE55BD"/>
    <w:rsid w:val="00FE578F"/>
    <w:rsid w:val="00FE5810"/>
    <w:rsid w:val="00FE591D"/>
    <w:rsid w:val="00FE5949"/>
    <w:rsid w:val="00FE59E8"/>
    <w:rsid w:val="00FE5BBC"/>
    <w:rsid w:val="00FE6111"/>
    <w:rsid w:val="00FE61AA"/>
    <w:rsid w:val="00FE6424"/>
    <w:rsid w:val="00FE643C"/>
    <w:rsid w:val="00FE6533"/>
    <w:rsid w:val="00FE65FE"/>
    <w:rsid w:val="00FE6858"/>
    <w:rsid w:val="00FE6862"/>
    <w:rsid w:val="00FE6B80"/>
    <w:rsid w:val="00FE6E5E"/>
    <w:rsid w:val="00FE70C4"/>
    <w:rsid w:val="00FE7206"/>
    <w:rsid w:val="00FE729C"/>
    <w:rsid w:val="00FE739D"/>
    <w:rsid w:val="00FE73E1"/>
    <w:rsid w:val="00FE7722"/>
    <w:rsid w:val="00FE7802"/>
    <w:rsid w:val="00FE7812"/>
    <w:rsid w:val="00FE7A2E"/>
    <w:rsid w:val="00FE7B99"/>
    <w:rsid w:val="00FE7C40"/>
    <w:rsid w:val="00FE7FEA"/>
    <w:rsid w:val="00FF022A"/>
    <w:rsid w:val="00FF036C"/>
    <w:rsid w:val="00FF052E"/>
    <w:rsid w:val="00FF05E5"/>
    <w:rsid w:val="00FF0A91"/>
    <w:rsid w:val="00FF0AB0"/>
    <w:rsid w:val="00FF0ABF"/>
    <w:rsid w:val="00FF0AF7"/>
    <w:rsid w:val="00FF0BE3"/>
    <w:rsid w:val="00FF0DE5"/>
    <w:rsid w:val="00FF0EFB"/>
    <w:rsid w:val="00FF0F19"/>
    <w:rsid w:val="00FF10B4"/>
    <w:rsid w:val="00FF1198"/>
    <w:rsid w:val="00FF1348"/>
    <w:rsid w:val="00FF139F"/>
    <w:rsid w:val="00FF15E1"/>
    <w:rsid w:val="00FF1A46"/>
    <w:rsid w:val="00FF1A58"/>
    <w:rsid w:val="00FF1AFE"/>
    <w:rsid w:val="00FF1D8F"/>
    <w:rsid w:val="00FF1DA2"/>
    <w:rsid w:val="00FF1DED"/>
    <w:rsid w:val="00FF1E8B"/>
    <w:rsid w:val="00FF2239"/>
    <w:rsid w:val="00FF25EF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349"/>
    <w:rsid w:val="00FF378F"/>
    <w:rsid w:val="00FF40D7"/>
    <w:rsid w:val="00FF4331"/>
    <w:rsid w:val="00FF4359"/>
    <w:rsid w:val="00FF439C"/>
    <w:rsid w:val="00FF4559"/>
    <w:rsid w:val="00FF4601"/>
    <w:rsid w:val="00FF48BE"/>
    <w:rsid w:val="00FF49A4"/>
    <w:rsid w:val="00FF4A76"/>
    <w:rsid w:val="00FF4BE2"/>
    <w:rsid w:val="00FF4C34"/>
    <w:rsid w:val="00FF4C77"/>
    <w:rsid w:val="00FF4DB4"/>
    <w:rsid w:val="00FF5281"/>
    <w:rsid w:val="00FF55E1"/>
    <w:rsid w:val="00FF5890"/>
    <w:rsid w:val="00FF5CE2"/>
    <w:rsid w:val="00FF5EED"/>
    <w:rsid w:val="00FF601D"/>
    <w:rsid w:val="00FF6080"/>
    <w:rsid w:val="00FF61FA"/>
    <w:rsid w:val="00FF6333"/>
    <w:rsid w:val="00FF6336"/>
    <w:rsid w:val="00FF63A9"/>
    <w:rsid w:val="00FF650D"/>
    <w:rsid w:val="00FF6555"/>
    <w:rsid w:val="00FF6720"/>
    <w:rsid w:val="00FF6C2F"/>
    <w:rsid w:val="00FF6E45"/>
    <w:rsid w:val="00FF6FA5"/>
    <w:rsid w:val="00FF71E1"/>
    <w:rsid w:val="00FF730F"/>
    <w:rsid w:val="00FF7602"/>
    <w:rsid w:val="00FF765B"/>
    <w:rsid w:val="00FF7897"/>
    <w:rsid w:val="00FF7CC3"/>
    <w:rsid w:val="00FF7CEE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04EE0D"/>
  <w15:docId w15:val="{FC6D268A-2597-45B1-99A9-E8FB95BB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76F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character" w:customStyle="1" w:styleId="ui-provider">
    <w:name w:val="ui-provider"/>
    <w:basedOn w:val="DefaultParagraphFont"/>
    <w:rsid w:val="008B3CA0"/>
  </w:style>
  <w:style w:type="paragraph" w:customStyle="1" w:styleId="zKISOffAddress">
    <w:name w:val="zKISOffAddress"/>
    <w:basedOn w:val="Normal"/>
    <w:rsid w:val="00AE40D9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90ff507aed82f1bdf5b5a4c526ce8993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7f398c9496a07e360ffb6e3483e81eaf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Props1.xml><?xml version="1.0" encoding="utf-8"?>
<ds:datastoreItem xmlns:ds="http://schemas.openxmlformats.org/officeDocument/2006/customXml" ds:itemID="{9ACDFCC3-659B-424D-B8A4-0E32DBA506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CEFF22-6455-4248-8680-24044F5228B1}"/>
</file>

<file path=customXml/itemProps3.xml><?xml version="1.0" encoding="utf-8"?>
<ds:datastoreItem xmlns:ds="http://schemas.openxmlformats.org/officeDocument/2006/customXml" ds:itemID="{F6482F08-FEF3-446B-BB7F-D9168318F5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73228F-9635-41C5-BC3A-3C69DE486E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556fa0-4edd-4100-8520-1f4abf9ba927"/>
    <ds:schemaRef ds:uri="2de97f53-ebdd-482c-838d-8688d11d83df"/>
  </ds:schemaRefs>
</ds:datastoreItem>
</file>

<file path=docMetadata/LabelInfo.xml><?xml version="1.0" encoding="utf-8"?>
<clbl:labelList xmlns:clbl="http://schemas.microsoft.com/office/2020/mipLabelMetadata">
  <clbl:label id="{29c31d32-11b4-406c-affc-f4428d7ab1ac}" enabled="1" method="Privileged" siteId="{cb3ed3b0-202c-4365-b20f-86f8ed08f887}" removed="0"/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1003</TotalTime>
  <Pages>3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Kornsiri, Chongaksorn</cp:lastModifiedBy>
  <cp:revision>150</cp:revision>
  <cp:lastPrinted>2026-07-23T15:00:00Z</cp:lastPrinted>
  <dcterms:created xsi:type="dcterms:W3CDTF">2026-07-21T21:28:00Z</dcterms:created>
  <dcterms:modified xsi:type="dcterms:W3CDTF">2026-08-07T03:47:00Z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2023-12-27T07:25:51Z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0dd83cbb-4810-4f1d-ba04-4039504ed616</vt:lpwstr>
  </property>
  <property fmtid="{D5CDD505-2E9C-101B-9397-08002B2CF9AE}" pid="8" name="MSIP_Label_a6b42c54-cfeb-4535-9ee6-866b3abbb09d_ContentBits">
    <vt:lpwstr>0</vt:lpwstr>
  </property>
  <property fmtid="{D5CDD505-2E9C-101B-9397-08002B2CF9AE}" pid="9" name="ContentTypeId">
    <vt:lpwstr>0x010100CF1FE9F87B41A245A0E079FF91A4DEF2</vt:lpwstr>
  </property>
  <property fmtid="{D5CDD505-2E9C-101B-9397-08002B2CF9AE}" pid="10" name="MediaServiceImageTags">
    <vt:lpwstr/>
  </property>
  <property fmtid="{D5CDD505-2E9C-101B-9397-08002B2CF9AE}" pid="11" name="ClassificationContentMarkingHeaderShapeIds">
    <vt:lpwstr>9267e8e,7cbee039,4ecd02bb,725dbe88,13c0e5c1,5011504c,6a97459b,32f5c6ab,ec1c3de,7957688c,2c9efe99,63871c50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Confidential (Internal and OSP Partner Use)</vt:lpwstr>
  </property>
  <property fmtid="{D5CDD505-2E9C-101B-9397-08002B2CF9AE}" pid="14" name="ClassificationContentMarkingFooterShapeIds">
    <vt:lpwstr>2fa86ad0,1a119cde,5749777a,1d496416,588413de,2a19e28,60e68299,3e0cb42f,76eaca11,4b4d3ee3,3b880fff,1129c94b,6b2f129a,77989520</vt:lpwstr>
  </property>
  <property fmtid="{D5CDD505-2E9C-101B-9397-08002B2CF9AE}" pid="15" name="ClassificationContentMarkingFooterFontProps">
    <vt:lpwstr>#000000,8,Aptos</vt:lpwstr>
  </property>
  <property fmtid="{D5CDD505-2E9C-101B-9397-08002B2CF9AE}" pid="16" name="ClassificationContentMarkingFooterText">
    <vt:lpwstr>This document is confidential and for internal employees and OSP partners only. Unauthorized sharing, copying, or distribution is prohibited. If received in error, notify the sender and delete it.</vt:lpwstr>
  </property>
</Properties>
</file>